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61890" w14:textId="1D72876A" w:rsidR="00FA6B72" w:rsidRPr="00FA6B72" w:rsidRDefault="00FA6B72" w:rsidP="00FA6B72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FA6B72">
        <w:rPr>
          <w:rFonts w:ascii="Arial" w:hAnsi="Arial" w:cs="Arial"/>
          <w:b/>
          <w:noProof/>
          <w:sz w:val="24"/>
        </w:rPr>
        <w:t xml:space="preserve">3GPP </w:t>
      </w:r>
      <w:r w:rsidRPr="00FA6B72">
        <w:rPr>
          <w:rFonts w:ascii="Arial" w:hAnsi="Arial" w:cs="Arial"/>
          <w:b/>
          <w:noProof/>
          <w:sz w:val="24"/>
          <w:lang w:eastAsia="zh-CN"/>
        </w:rPr>
        <w:t>RAN WG3</w:t>
      </w:r>
      <w:r w:rsidRPr="00FA6B72">
        <w:rPr>
          <w:rFonts w:ascii="Arial" w:hAnsi="Arial" w:cs="Arial"/>
          <w:b/>
          <w:noProof/>
          <w:sz w:val="24"/>
        </w:rPr>
        <w:t xml:space="preserve"> Meeting #</w:t>
      </w:r>
      <w:r w:rsidRPr="00FA6B72">
        <w:rPr>
          <w:rFonts w:ascii="Arial" w:hAnsi="Arial" w:cs="Arial"/>
          <w:b/>
          <w:noProof/>
          <w:sz w:val="24"/>
          <w:lang w:eastAsia="zh-CN"/>
        </w:rPr>
        <w:t>125</w:t>
      </w:r>
      <w:r w:rsidRPr="00FA6B72">
        <w:rPr>
          <w:rFonts w:ascii="Arial" w:hAnsi="Arial" w:cs="Arial"/>
          <w:b/>
          <w:i/>
          <w:noProof/>
          <w:sz w:val="28"/>
        </w:rPr>
        <w:tab/>
      </w:r>
      <w:r w:rsidRPr="00FA6B72">
        <w:rPr>
          <w:rFonts w:ascii="Arial" w:hAnsi="Arial" w:cs="Arial"/>
          <w:b/>
          <w:iCs/>
          <w:noProof/>
          <w:sz w:val="28"/>
          <w:lang w:eastAsia="zh-CN"/>
        </w:rPr>
        <w:t>R3-24</w:t>
      </w:r>
      <w:r w:rsidR="0094333C">
        <w:rPr>
          <w:rFonts w:ascii="Arial" w:hAnsi="Arial" w:cs="Arial" w:hint="eastAsia"/>
          <w:b/>
          <w:iCs/>
          <w:noProof/>
          <w:sz w:val="28"/>
          <w:lang w:eastAsia="zh-CN"/>
        </w:rPr>
        <w:t>5276</w:t>
      </w:r>
      <w:bookmarkStart w:id="0" w:name="_GoBack"/>
      <w:bookmarkEnd w:id="0"/>
      <w:r w:rsidRPr="00FA6B72">
        <w:rPr>
          <w:rFonts w:ascii="Arial" w:hAnsi="Arial" w:cs="Arial"/>
        </w:rPr>
        <w:fldChar w:fldCharType="begin"/>
      </w:r>
      <w:r w:rsidRPr="00FA6B72">
        <w:rPr>
          <w:rFonts w:ascii="Arial" w:hAnsi="Arial" w:cs="Arial"/>
        </w:rPr>
        <w:instrText xml:space="preserve"> DOCPROPERTY  Tdoc#  \* MERGEFORMAT </w:instrText>
      </w:r>
      <w:r w:rsidRPr="00FA6B72">
        <w:rPr>
          <w:rFonts w:ascii="Arial" w:hAnsi="Arial" w:cs="Arial"/>
        </w:rPr>
        <w:fldChar w:fldCharType="end"/>
      </w:r>
    </w:p>
    <w:p w14:paraId="3749075B" w14:textId="77777777" w:rsidR="00FA6B72" w:rsidRPr="00FA6B72" w:rsidRDefault="00FA6B72" w:rsidP="00FA6B72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 w:rsidRPr="00FA6B72">
        <w:rPr>
          <w:rFonts w:ascii="Arial" w:hAnsi="Arial" w:cs="Arial"/>
          <w:b/>
          <w:noProof/>
          <w:sz w:val="24"/>
          <w:lang w:eastAsia="zh-CN"/>
        </w:rPr>
        <w:t>Maastrict, Netherland, 19th – 23rd August 2024</w:t>
      </w:r>
    </w:p>
    <w:p w14:paraId="07AC0CFF" w14:textId="77777777" w:rsidR="00FA6B72" w:rsidRPr="00FA6B72" w:rsidRDefault="00FA6B72" w:rsidP="00FA6B72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E7B4B6E" w14:textId="77777777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Source:</w:t>
      </w:r>
      <w:r w:rsidRPr="00FA6B72">
        <w:rPr>
          <w:rFonts w:ascii="Arial" w:eastAsia="MS Mincho" w:hAnsi="Arial" w:cs="Arial"/>
          <w:b/>
          <w:sz w:val="22"/>
          <w:szCs w:val="22"/>
        </w:rPr>
        <w:tab/>
      </w:r>
      <w:r w:rsidRPr="00FA6B72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0B09AF07" w14:textId="4C899AF4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FA6B72">
        <w:rPr>
          <w:rFonts w:ascii="Arial" w:eastAsia="MS Mincho" w:hAnsi="Arial" w:cs="Arial"/>
          <w:b/>
          <w:sz w:val="22"/>
          <w:szCs w:val="22"/>
        </w:rPr>
        <w:tab/>
      </w:r>
      <w:r w:rsidRPr="00FA6B72">
        <w:rPr>
          <w:rFonts w:ascii="Arial" w:hAnsi="Arial" w:cs="Arial"/>
          <w:b/>
          <w:sz w:val="22"/>
          <w:szCs w:val="22"/>
          <w:lang w:eastAsia="zh-CN"/>
        </w:rPr>
        <w:t>TP on TS 38.300 for LP-WUS</w:t>
      </w:r>
    </w:p>
    <w:p w14:paraId="0D8C60F5" w14:textId="77777777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FA6B72">
        <w:rPr>
          <w:rFonts w:ascii="Arial" w:eastAsia="MS Mincho" w:hAnsi="Arial" w:cs="Arial"/>
          <w:b/>
          <w:sz w:val="22"/>
          <w:szCs w:val="22"/>
        </w:rPr>
        <w:tab/>
      </w:r>
      <w:r w:rsidRPr="00FA6B72">
        <w:rPr>
          <w:rFonts w:ascii="Arial" w:hAnsi="Arial" w:cs="Arial"/>
          <w:b/>
          <w:sz w:val="22"/>
          <w:szCs w:val="22"/>
          <w:lang w:eastAsia="zh-CN"/>
        </w:rPr>
        <w:t>18.2</w:t>
      </w:r>
    </w:p>
    <w:p w14:paraId="5D70606F" w14:textId="77777777" w:rsidR="00FA6B72" w:rsidRPr="00FA6B72" w:rsidRDefault="00FA6B72" w:rsidP="00FA6B7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A6B72">
        <w:rPr>
          <w:rFonts w:ascii="Arial" w:eastAsia="MS Mincho" w:hAnsi="Arial" w:cs="Arial"/>
          <w:b/>
          <w:sz w:val="22"/>
          <w:szCs w:val="22"/>
        </w:rPr>
        <w:t>Document for:</w:t>
      </w:r>
      <w:r w:rsidRPr="00FA6B72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FA6B72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3B305C77" w14:textId="77777777" w:rsidR="00FA6B72" w:rsidRPr="00FA6B72" w:rsidRDefault="00FA6B72" w:rsidP="00FA6B72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49580869" w14:textId="77777777" w:rsidR="00FA6B72" w:rsidRPr="00FA6B72" w:rsidRDefault="00FA6B72" w:rsidP="00FA6B72">
      <w:pPr>
        <w:keepNext/>
        <w:numPr>
          <w:ilvl w:val="0"/>
          <w:numId w:val="19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A6B72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47936A" w14:textId="1BAD7C16" w:rsidR="00FA6B72" w:rsidRPr="00FA6B72" w:rsidRDefault="00FA6B72" w:rsidP="00FA6B7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This document is a TP based on R3-24xxxx</w:t>
      </w:r>
      <w:r w:rsidRPr="00FA6B72">
        <w:rPr>
          <w:lang w:eastAsia="zh-CN"/>
        </w:rPr>
        <w:t>.</w:t>
      </w:r>
    </w:p>
    <w:p w14:paraId="34144A1E" w14:textId="4A1FEBCB" w:rsidR="00FA6B72" w:rsidRPr="00FA6B72" w:rsidRDefault="00FA6B72" w:rsidP="00FA6B72">
      <w:pPr>
        <w:keepNext/>
        <w:numPr>
          <w:ilvl w:val="0"/>
          <w:numId w:val="19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Text Proposal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F74955D" w14:textId="77777777" w:rsidR="002467F0" w:rsidRPr="00E96F07" w:rsidRDefault="002467F0" w:rsidP="002467F0">
      <w:pPr>
        <w:pStyle w:val="3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155991457"/>
      <w:r w:rsidRPr="00E96F07">
        <w:t>9.2.2</w:t>
      </w:r>
      <w:r w:rsidRPr="00E96F07"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1692EDB3" w14:textId="77777777" w:rsidR="002467F0" w:rsidRPr="00E96F07" w:rsidRDefault="002467F0" w:rsidP="002467F0">
      <w:pPr>
        <w:pStyle w:val="4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155991458"/>
      <w:r w:rsidRPr="00E96F07">
        <w:t>9.2.2.1</w:t>
      </w:r>
      <w:r w:rsidRPr="00E96F07"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DB5A87F" w14:textId="77777777" w:rsidR="002467F0" w:rsidRPr="00E96F07" w:rsidRDefault="002467F0" w:rsidP="002467F0">
      <w:r w:rsidRPr="00E96F07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E96F07">
        <w:t>gNB</w:t>
      </w:r>
      <w:proofErr w:type="spellEnd"/>
      <w:r w:rsidRPr="00E96F07">
        <w:t xml:space="preserve"> node keeps the UE context and the UE-associated NG connection with the serving AMF and UPF.</w:t>
      </w:r>
    </w:p>
    <w:p w14:paraId="5D0DDA04" w14:textId="77777777" w:rsidR="002467F0" w:rsidRPr="00E96F07" w:rsidRDefault="002467F0" w:rsidP="002467F0">
      <w:r w:rsidRPr="00E96F07">
        <w:t xml:space="preserve">For a UE in RRC_INACTIVE with </w:t>
      </w:r>
      <w:proofErr w:type="spellStart"/>
      <w:r w:rsidRPr="00E96F07">
        <w:t>eDRX</w:t>
      </w:r>
      <w:proofErr w:type="spellEnd"/>
      <w:r w:rsidRPr="00E96F07">
        <w:t xml:space="preserve"> cycle longer than 10.24 seconds, the NG-RAN node may, based on implementation, send a request to the AMF to perform MT Communication Handling as described in TS 23.501 [3].</w:t>
      </w:r>
    </w:p>
    <w:p w14:paraId="7771A909" w14:textId="77777777" w:rsidR="002467F0" w:rsidRPr="00E96F07" w:rsidRDefault="002467F0" w:rsidP="002467F0">
      <w:r w:rsidRPr="00E96F07">
        <w:t xml:space="preserve">If the last serving </w:t>
      </w:r>
      <w:proofErr w:type="spellStart"/>
      <w:r w:rsidRPr="00E96F07">
        <w:t>gNB</w:t>
      </w:r>
      <w:proofErr w:type="spellEnd"/>
      <w:r w:rsidRPr="00E96F07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 xml:space="preserve">(s) if the RNA includes cells of neighbour </w:t>
      </w:r>
      <w:proofErr w:type="spellStart"/>
      <w:r w:rsidRPr="00E96F07">
        <w:t>gNB</w:t>
      </w:r>
      <w:proofErr w:type="spellEnd"/>
      <w:r w:rsidRPr="00E96F07">
        <w:t>(s).</w:t>
      </w:r>
    </w:p>
    <w:p w14:paraId="5E6EB973" w14:textId="77777777" w:rsidR="002467F0" w:rsidRPr="00E96F07" w:rsidRDefault="002467F0" w:rsidP="002467F0">
      <w:r w:rsidRPr="00E96F07">
        <w:t xml:space="preserve">Upon receiving the RAN Paging Request message from the AMF while the UE is in RRC_INACTIVE with </w:t>
      </w:r>
      <w:proofErr w:type="spellStart"/>
      <w:r w:rsidRPr="00E96F07">
        <w:t>eDRX</w:t>
      </w:r>
      <w:proofErr w:type="spellEnd"/>
      <w:r w:rsidRPr="00E96F07">
        <w:t xml:space="preserve"> beyond 10.24 seconds, the last serving </w:t>
      </w:r>
      <w:proofErr w:type="spellStart"/>
      <w:r w:rsidRPr="00E96F07">
        <w:t>gNB</w:t>
      </w:r>
      <w:proofErr w:type="spellEnd"/>
      <w:r w:rsidRPr="00E96F07">
        <w:t xml:space="preserve"> may page in its cells comprised in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 xml:space="preserve">(s) if the RNA includes cells of neighbour </w:t>
      </w:r>
      <w:proofErr w:type="spellStart"/>
      <w:r w:rsidRPr="00E96F07">
        <w:t>gNB</w:t>
      </w:r>
      <w:proofErr w:type="spellEnd"/>
      <w:r w:rsidRPr="00E96F07">
        <w:t xml:space="preserve">(s), in order for the </w:t>
      </w:r>
      <w:proofErr w:type="spellStart"/>
      <w:r w:rsidRPr="00E96F07">
        <w:t>gNB</w:t>
      </w:r>
      <w:proofErr w:type="spellEnd"/>
      <w:r w:rsidRPr="00E96F07">
        <w:t xml:space="preserve"> to trigger the UE to resume connection in RRC_CONNECTED state or RRC_INACTIVE state.</w:t>
      </w:r>
    </w:p>
    <w:p w14:paraId="58CD624B" w14:textId="77777777" w:rsidR="002467F0" w:rsidRPr="00E96F07" w:rsidRDefault="002467F0" w:rsidP="002467F0">
      <w:r w:rsidRPr="00E96F07">
        <w:t xml:space="preserve">Upon receiving the UE Context Release Command message while the UE is in RRC_INACTIVE, the last serving </w:t>
      </w:r>
      <w:proofErr w:type="spellStart"/>
      <w:r w:rsidRPr="00E96F07">
        <w:t>gNB</w:t>
      </w:r>
      <w:proofErr w:type="spellEnd"/>
      <w:r w:rsidRPr="00E96F07">
        <w:t xml:space="preserve"> may page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>(s)</w:t>
      </w:r>
      <w:r w:rsidRPr="00E96F07">
        <w:rPr>
          <w:lang w:eastAsia="zh-CN"/>
        </w:rPr>
        <w:t xml:space="preserve"> </w:t>
      </w:r>
      <w:r w:rsidRPr="00E96F07">
        <w:t xml:space="preserve">if the RNA includes cells of neighbour </w:t>
      </w:r>
      <w:proofErr w:type="spellStart"/>
      <w:r w:rsidRPr="00E96F07">
        <w:t>gNB</w:t>
      </w:r>
      <w:proofErr w:type="spellEnd"/>
      <w:r w:rsidRPr="00E96F07">
        <w:t>(s), in order to release UE explicitly.</w:t>
      </w:r>
    </w:p>
    <w:p w14:paraId="5A40B834" w14:textId="77777777" w:rsidR="002467F0" w:rsidRPr="00E96F07" w:rsidRDefault="002467F0" w:rsidP="002467F0">
      <w:r w:rsidRPr="00E96F07">
        <w:t xml:space="preserve">Upon receiving the NG RESET message while the UE is in RRC_INACTIVE, the last serving </w:t>
      </w:r>
      <w:proofErr w:type="spellStart"/>
      <w:r w:rsidRPr="00E96F07">
        <w:t>gNB</w:t>
      </w:r>
      <w:proofErr w:type="spellEnd"/>
      <w:r w:rsidRPr="00E96F07">
        <w:t xml:space="preserve"> may page involved UEs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>(s)</w:t>
      </w:r>
      <w:r w:rsidRPr="00E96F07">
        <w:rPr>
          <w:lang w:eastAsia="zh-CN"/>
        </w:rPr>
        <w:t xml:space="preserve"> </w:t>
      </w:r>
      <w:r w:rsidRPr="00E96F07">
        <w:t xml:space="preserve">if the RNA includes cells of neighbour </w:t>
      </w:r>
      <w:proofErr w:type="spellStart"/>
      <w:r w:rsidRPr="00E96F07">
        <w:t>gNB</w:t>
      </w:r>
      <w:proofErr w:type="spellEnd"/>
      <w:r w:rsidRPr="00E96F07">
        <w:t>(s) in order to explicitly release involved UEs.</w:t>
      </w:r>
    </w:p>
    <w:p w14:paraId="7FE77E60" w14:textId="77777777" w:rsidR="002467F0" w:rsidRPr="00E96F07" w:rsidRDefault="002467F0" w:rsidP="002467F0">
      <w:r w:rsidRPr="00E96F07">
        <w:t xml:space="preserve">Upon RAN paging failure, the </w:t>
      </w:r>
      <w:proofErr w:type="spellStart"/>
      <w:r w:rsidRPr="00E96F07">
        <w:t>gNB</w:t>
      </w:r>
      <w:proofErr w:type="spellEnd"/>
      <w:r w:rsidRPr="00E96F07">
        <w:t xml:space="preserve"> behaves according to TS 23.501 [3].</w:t>
      </w:r>
    </w:p>
    <w:p w14:paraId="6EE820C2" w14:textId="4875BA41" w:rsidR="002467F0" w:rsidRPr="00E96F07" w:rsidRDefault="002467F0" w:rsidP="00581B9B">
      <w:pPr>
        <w:rPr>
          <w:lang w:eastAsia="zh-CN"/>
        </w:rPr>
      </w:pPr>
      <w:r w:rsidRPr="00E96F07">
        <w:rPr>
          <w:lang w:eastAsia="zh-CN"/>
        </w:rPr>
        <w:t xml:space="preserve">The AMF provides to the </w:t>
      </w:r>
      <w:r w:rsidRPr="00E96F07">
        <w:t>NG-RAN node</w:t>
      </w:r>
      <w:r w:rsidRPr="00E96F07">
        <w:rPr>
          <w:lang w:eastAsia="zh-CN"/>
        </w:rPr>
        <w:t xml:space="preserve"> the Core Network Assistance Information </w:t>
      </w:r>
      <w:r w:rsidRPr="00E96F07">
        <w:t>to assist the NG-RAN node's decision whether the UE can be sent to RRC</w:t>
      </w:r>
      <w:r w:rsidRPr="00E96F07">
        <w:rPr>
          <w:lang w:eastAsia="zh-CN"/>
        </w:rPr>
        <w:t>_</w:t>
      </w:r>
      <w:r w:rsidRPr="00E96F07">
        <w:t>INACTIVE, and to assist UE configuration and paging in RRC_INACTIVE.</w:t>
      </w:r>
      <w:r w:rsidRPr="00E96F07">
        <w:rPr>
          <w:lang w:eastAsia="zh-CN"/>
        </w:rPr>
        <w:t xml:space="preserve"> The Core Network Assistance Information includes the registration area configured for the UE, the </w:t>
      </w:r>
      <w:r w:rsidRPr="00E96F07">
        <w:t>Periodic Registration Update timer</w:t>
      </w:r>
      <w:r w:rsidRPr="00E96F07">
        <w:rPr>
          <w:lang w:eastAsia="zh-CN"/>
        </w:rPr>
        <w:t xml:space="preserve">, and the </w:t>
      </w:r>
      <w:r w:rsidRPr="00E96F07">
        <w:rPr>
          <w:rFonts w:cs="Arial"/>
        </w:rPr>
        <w:t xml:space="preserve">UE Identity Index value, </w:t>
      </w:r>
      <w:r w:rsidRPr="00E96F07">
        <w:t>and may include the UE specific DRX, an indication if the UE is configured with Mobile Initiated Connection Only (MICO) mode by the AMF,</w:t>
      </w:r>
      <w:r w:rsidRPr="00E96F07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E96F07">
        <w:rPr>
          <w:rFonts w:cs="Arial"/>
        </w:rPr>
        <w:t>eDRX</w:t>
      </w:r>
      <w:proofErr w:type="spellEnd"/>
      <w:r w:rsidRPr="00E96F07">
        <w:rPr>
          <w:rFonts w:cs="Arial"/>
        </w:rPr>
        <w:t xml:space="preserve"> Information</w:t>
      </w:r>
      <w:r w:rsidRPr="00E96F07">
        <w:rPr>
          <w:rFonts w:cs="Arial"/>
          <w:lang w:eastAsia="zh-CN"/>
        </w:rPr>
        <w:t>, the</w:t>
      </w:r>
      <w:r w:rsidRPr="00E96F07">
        <w:rPr>
          <w:rFonts w:cs="Arial"/>
        </w:rPr>
        <w:t xml:space="preserve"> Paging Cause Indication for Voice Service,</w:t>
      </w:r>
      <w:r w:rsidRPr="00E96F07">
        <w:rPr>
          <w:rFonts w:cs="Arial"/>
          <w:lang w:eastAsia="zh-CN"/>
        </w:rPr>
        <w:t xml:space="preserve"> the Hashed UE Identity Index Value</w:t>
      </w:r>
      <w:ins w:id="18" w:author="CATT" w:date="2024-08-07T17:10:00Z">
        <w:r w:rsidR="00581B9B">
          <w:rPr>
            <w:rFonts w:cs="Arial" w:hint="eastAsia"/>
            <w:lang w:eastAsia="zh-CN"/>
          </w:rPr>
          <w:t>,</w:t>
        </w:r>
      </w:ins>
      <w:r w:rsidRPr="00E96F07">
        <w:rPr>
          <w:rFonts w:cs="Arial"/>
          <w:lang w:eastAsia="zh-CN"/>
        </w:rPr>
        <w:t xml:space="preserve"> </w:t>
      </w:r>
      <w:del w:id="19" w:author="CATT" w:date="2024-08-07T17:10:00Z">
        <w:r w:rsidRPr="00E96F07" w:rsidDel="00581B9B">
          <w:rPr>
            <w:rFonts w:cs="Arial"/>
          </w:rPr>
          <w:delText xml:space="preserve">and </w:delText>
        </w:r>
      </w:del>
      <w:r w:rsidRPr="00E96F07">
        <w:rPr>
          <w:rFonts w:cs="Arial"/>
        </w:rPr>
        <w:t>the CN support indication for MT Communication Handling</w:t>
      </w:r>
      <w:ins w:id="20" w:author="CATT" w:date="2024-08-07T17:10:00Z">
        <w:r w:rsidR="00581B9B">
          <w:rPr>
            <w:rFonts w:cs="Arial" w:hint="eastAsia"/>
            <w:lang w:eastAsia="zh-CN"/>
          </w:rPr>
          <w:t xml:space="preserve"> and the LP-WUS </w:t>
        </w:r>
        <w:r w:rsidR="00581B9B" w:rsidRPr="00E96F07">
          <w:rPr>
            <w:rFonts w:cs="Arial"/>
          </w:rPr>
          <w:t>with Paging Subgrouping assistance information</w:t>
        </w:r>
        <w:r w:rsidR="00581B9B">
          <w:rPr>
            <w:rFonts w:cs="Arial" w:hint="eastAsia"/>
            <w:lang w:eastAsia="zh-CN"/>
          </w:rPr>
          <w:t xml:space="preserve"> </w:t>
        </w:r>
        <w:r w:rsidR="00581B9B" w:rsidRPr="00581B9B">
          <w:rPr>
            <w:rFonts w:cs="Arial" w:hint="eastAsia"/>
            <w:highlight w:val="yellow"/>
            <w:lang w:eastAsia="zh-CN"/>
          </w:rPr>
          <w:t>[Name FFS]</w:t>
        </w:r>
      </w:ins>
      <w:r w:rsidRPr="00E96F07">
        <w:rPr>
          <w:lang w:eastAsia="zh-CN"/>
        </w:rPr>
        <w:t xml:space="preserve">. </w:t>
      </w:r>
      <w:r w:rsidRPr="00E96F07">
        <w:t>The UE registration area is taken into account by the NG-RAN node when configuring the RNA</w:t>
      </w:r>
      <w:r w:rsidRPr="00E96F07">
        <w:rPr>
          <w:lang w:eastAsia="zh-CN"/>
        </w:rPr>
        <w:t xml:space="preserve">. The UE specific DRX and </w:t>
      </w:r>
      <w:r w:rsidRPr="00E96F07">
        <w:rPr>
          <w:rFonts w:cs="Arial"/>
        </w:rPr>
        <w:t>UE Identity Index value</w:t>
      </w:r>
      <w:r w:rsidRPr="00E96F07">
        <w:rPr>
          <w:lang w:eastAsia="zh-CN"/>
        </w:rPr>
        <w:t xml:space="preserve"> are used by the </w:t>
      </w:r>
      <w:r w:rsidRPr="00E96F07">
        <w:t>NG-RAN node</w:t>
      </w:r>
      <w:r w:rsidRPr="00E96F07">
        <w:rPr>
          <w:lang w:eastAsia="zh-CN"/>
        </w:rPr>
        <w:t xml:space="preserve"> for RAN paging.</w:t>
      </w:r>
      <w:r w:rsidRPr="00E96F07">
        <w:t xml:space="preserve"> </w:t>
      </w:r>
      <w:r w:rsidRPr="00E96F07">
        <w:rPr>
          <w:lang w:eastAsia="zh-CN"/>
        </w:rPr>
        <w:t xml:space="preserve">The </w:t>
      </w:r>
      <w:r w:rsidRPr="00E96F07">
        <w:t>Periodic Registration Update timer</w:t>
      </w:r>
      <w:r w:rsidRPr="00E96F07">
        <w:rPr>
          <w:lang w:eastAsia="zh-CN"/>
        </w:rPr>
        <w:t xml:space="preserve"> is taken into account by the </w:t>
      </w:r>
      <w:r w:rsidRPr="00E96F07">
        <w:t>NG-RAN node</w:t>
      </w:r>
      <w:r w:rsidRPr="00E96F07">
        <w:rPr>
          <w:lang w:eastAsia="zh-CN"/>
        </w:rPr>
        <w:t xml:space="preserve"> to configure </w:t>
      </w:r>
      <w:r w:rsidRPr="00E96F07">
        <w:t>Periodic RNA Update timer</w:t>
      </w:r>
      <w:r w:rsidRPr="00E96F07">
        <w:rPr>
          <w:lang w:eastAsia="zh-CN"/>
        </w:rPr>
        <w:t>. The NG-RAN node takes into account the Expected UE Behaviour to assist</w:t>
      </w:r>
      <w:r w:rsidRPr="00E96F07">
        <w:t xml:space="preserve"> the UE RRC state transition decision. The NG-RAN node may use the UE Radio Capability for Paging during RAN Paging. The NG-RAN node takes into account the </w:t>
      </w:r>
      <w:r w:rsidRPr="00E96F07">
        <w:rPr>
          <w:rFonts w:cs="Arial"/>
        </w:rPr>
        <w:lastRenderedPageBreak/>
        <w:t xml:space="preserve">PEI with Paging Subgrouping assistance information </w:t>
      </w:r>
      <w:ins w:id="21" w:author="CATT" w:date="2024-08-07T17:11:00Z">
        <w:r w:rsidR="00FC611E">
          <w:rPr>
            <w:rFonts w:cs="Arial" w:hint="eastAsia"/>
            <w:lang w:eastAsia="zh-CN"/>
          </w:rPr>
          <w:t xml:space="preserve">and/or the LP-WUS </w:t>
        </w:r>
        <w:r w:rsidR="00FC611E" w:rsidRPr="00E96F07">
          <w:rPr>
            <w:rFonts w:cs="Arial"/>
          </w:rPr>
          <w:t>with Paging Subgrouping assistance information</w:t>
        </w:r>
        <w:r w:rsidR="00FC611E">
          <w:rPr>
            <w:rFonts w:cs="Arial" w:hint="eastAsia"/>
            <w:lang w:eastAsia="zh-CN"/>
          </w:rPr>
          <w:t xml:space="preserve"> </w:t>
        </w:r>
        <w:r w:rsidR="00FC611E" w:rsidRPr="00581B9B">
          <w:rPr>
            <w:rFonts w:cs="Arial" w:hint="eastAsia"/>
            <w:highlight w:val="yellow"/>
            <w:lang w:eastAsia="zh-CN"/>
          </w:rPr>
          <w:t>[Name FFS]</w:t>
        </w:r>
        <w:r w:rsidR="00FC611E">
          <w:rPr>
            <w:rFonts w:cs="Arial" w:hint="eastAsia"/>
            <w:lang w:eastAsia="zh-CN"/>
          </w:rPr>
          <w:t xml:space="preserve"> </w:t>
        </w:r>
      </w:ins>
      <w:r w:rsidRPr="00E96F07">
        <w:rPr>
          <w:rFonts w:cs="Arial"/>
        </w:rPr>
        <w:t xml:space="preserve">for subgroup paging in </w:t>
      </w:r>
      <w:r w:rsidRPr="00E96F07">
        <w:t>RRC</w:t>
      </w:r>
      <w:r w:rsidRPr="00E96F07">
        <w:rPr>
          <w:lang w:eastAsia="zh-CN"/>
        </w:rPr>
        <w:t>_</w:t>
      </w:r>
      <w:r w:rsidRPr="00E96F07">
        <w:t xml:space="preserve">INACTIVE except when the UE context contains an emergency PDU session in which case the PEI with Paging Subgrouping assistance information </w:t>
      </w:r>
      <w:ins w:id="22" w:author="CATT" w:date="2024-08-07T17:12:00Z">
        <w:r w:rsidR="00FC611E">
          <w:rPr>
            <w:rFonts w:cs="Arial" w:hint="eastAsia"/>
            <w:lang w:eastAsia="zh-CN"/>
          </w:rPr>
          <w:t xml:space="preserve">and/or the LP-WUS </w:t>
        </w:r>
        <w:r w:rsidR="00FC611E" w:rsidRPr="00E96F07">
          <w:rPr>
            <w:rFonts w:cs="Arial"/>
          </w:rPr>
          <w:t>with Paging Subgrouping assistance information</w:t>
        </w:r>
        <w:r w:rsidR="00FC611E">
          <w:rPr>
            <w:rFonts w:cs="Arial" w:hint="eastAsia"/>
            <w:lang w:eastAsia="zh-CN"/>
          </w:rPr>
          <w:t xml:space="preserve"> </w:t>
        </w:r>
        <w:r w:rsidR="00FC611E" w:rsidRPr="00581B9B">
          <w:rPr>
            <w:rFonts w:cs="Arial" w:hint="eastAsia"/>
            <w:highlight w:val="yellow"/>
            <w:lang w:eastAsia="zh-CN"/>
          </w:rPr>
          <w:t>[Name FFS]</w:t>
        </w:r>
        <w:r w:rsidR="00FC611E">
          <w:rPr>
            <w:rFonts w:cs="Arial" w:hint="eastAsia"/>
            <w:lang w:eastAsia="zh-CN"/>
          </w:rPr>
          <w:t xml:space="preserve"> </w:t>
        </w:r>
      </w:ins>
      <w:r w:rsidRPr="00E96F07">
        <w:t>shall not be used</w:t>
      </w:r>
      <w:r w:rsidRPr="00E96F07">
        <w:rPr>
          <w:rFonts w:cs="Arial"/>
        </w:rPr>
        <w:t xml:space="preserve"> according to TS 24.501 [28]. When sending the </w:t>
      </w:r>
      <w:proofErr w:type="spellStart"/>
      <w:r w:rsidRPr="00E96F07">
        <w:rPr>
          <w:rFonts w:cs="Arial"/>
        </w:rPr>
        <w:t>XnAP</w:t>
      </w:r>
      <w:proofErr w:type="spellEnd"/>
      <w:r w:rsidRPr="00E96F07">
        <w:rPr>
          <w:rFonts w:cs="Arial"/>
        </w:rPr>
        <w:t xml:space="preserve"> RAN Paging to neighbour NG-RAN node(s), the PEI with Paging Subgrouping assistance information </w:t>
      </w:r>
      <w:ins w:id="23" w:author="CATT" w:date="2024-08-07T17:12:00Z">
        <w:r w:rsidR="00FC611E">
          <w:rPr>
            <w:rFonts w:cs="Arial" w:hint="eastAsia"/>
            <w:lang w:eastAsia="zh-CN"/>
          </w:rPr>
          <w:t xml:space="preserve">and/or the LP-WUS </w:t>
        </w:r>
        <w:r w:rsidR="00FC611E" w:rsidRPr="00E96F07">
          <w:rPr>
            <w:rFonts w:cs="Arial"/>
          </w:rPr>
          <w:t>with Paging Subgrouping assistance information</w:t>
        </w:r>
        <w:r w:rsidR="00FC611E">
          <w:rPr>
            <w:rFonts w:cs="Arial" w:hint="eastAsia"/>
            <w:lang w:eastAsia="zh-CN"/>
          </w:rPr>
          <w:t xml:space="preserve"> </w:t>
        </w:r>
        <w:r w:rsidR="00FC611E" w:rsidRPr="00581B9B">
          <w:rPr>
            <w:rFonts w:cs="Arial" w:hint="eastAsia"/>
            <w:highlight w:val="yellow"/>
            <w:lang w:eastAsia="zh-CN"/>
          </w:rPr>
          <w:t>[Name FFS]</w:t>
        </w:r>
        <w:r w:rsidR="00FC611E">
          <w:rPr>
            <w:rFonts w:cs="Arial" w:hint="eastAsia"/>
            <w:lang w:eastAsia="zh-CN"/>
          </w:rPr>
          <w:t xml:space="preserve"> </w:t>
        </w:r>
      </w:ins>
      <w:r w:rsidRPr="00E96F07">
        <w:rPr>
          <w:rFonts w:cs="Arial"/>
        </w:rPr>
        <w:t>may be included.</w:t>
      </w:r>
      <w:r w:rsidRPr="00E96F07">
        <w:t xml:space="preserve"> The NG-RAN node takes into account the NR Paging </w:t>
      </w:r>
      <w:proofErr w:type="spellStart"/>
      <w:r w:rsidRPr="00E96F07">
        <w:t>eDRX</w:t>
      </w:r>
      <w:proofErr w:type="spellEnd"/>
      <w:r w:rsidRPr="00E96F07">
        <w:t xml:space="preserve"> Information to configure the RAN Paging when the NR UE is in RRC_INACTIVE. </w:t>
      </w:r>
      <w:bookmarkStart w:id="24" w:name="_Hlk87296441"/>
      <w:r w:rsidRPr="00E96F07">
        <w:t xml:space="preserve">When sending </w:t>
      </w:r>
      <w:proofErr w:type="spellStart"/>
      <w:r w:rsidRPr="00E96F07">
        <w:t>XnAP</w:t>
      </w:r>
      <w:proofErr w:type="spellEnd"/>
      <w:r w:rsidRPr="00E96F07">
        <w:t xml:space="preserve"> RAN Paging to neighbour NG-RAN node(s), the NR Paging </w:t>
      </w:r>
      <w:proofErr w:type="spellStart"/>
      <w:r w:rsidRPr="00E96F07">
        <w:t>eDRX</w:t>
      </w:r>
      <w:proofErr w:type="spellEnd"/>
      <w:r w:rsidRPr="00E96F07">
        <w:t xml:space="preserve"> Information for RRC_IDLE and for RRC_INACTIVE may be included.</w:t>
      </w:r>
      <w:bookmarkEnd w:id="24"/>
      <w:r w:rsidRPr="00E96F07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E96F07">
        <w:t>XnAP</w:t>
      </w:r>
      <w:proofErr w:type="spellEnd"/>
      <w:r w:rsidRPr="00E96F07">
        <w:t xml:space="preserve"> RAN Paging to neighbour NG-RAN node(s), the Paging Cause may be included.</w:t>
      </w:r>
      <w:r w:rsidRPr="00E96F07">
        <w:rPr>
          <w:lang w:eastAsia="zh-CN"/>
        </w:rPr>
        <w:t xml:space="preserve"> When sending </w:t>
      </w:r>
      <w:proofErr w:type="spellStart"/>
      <w:r w:rsidRPr="00E96F07">
        <w:rPr>
          <w:lang w:eastAsia="zh-CN"/>
        </w:rPr>
        <w:t>XnAP</w:t>
      </w:r>
      <w:proofErr w:type="spellEnd"/>
      <w:r w:rsidRPr="00E96F07">
        <w:rPr>
          <w:lang w:eastAsia="zh-CN"/>
        </w:rPr>
        <w:t xml:space="preserve"> RAN Paging to neighbour NG-RAN node(s), the Hashed UE Identity Index Value may be included to determine the start point of PTW.</w:t>
      </w:r>
      <w:r w:rsidRPr="00E96F07">
        <w:t xml:space="preserve"> The NG-RAN takes into account the CN support indication for MT Communication Handling when deciding to request the AMF for MT Communication Handling for a UE in RRC_INACTIVE state with long </w:t>
      </w:r>
      <w:proofErr w:type="spellStart"/>
      <w:r w:rsidRPr="00E96F07">
        <w:t>eDRX</w:t>
      </w:r>
      <w:proofErr w:type="spellEnd"/>
      <w:r w:rsidRPr="00E96F07">
        <w:t xml:space="preserve"> beyond 10.24 seconds as described in TS 23.501 [3].</w:t>
      </w:r>
    </w:p>
    <w:p w14:paraId="5A3DA44B" w14:textId="77777777" w:rsidR="002467F0" w:rsidRPr="00E96F07" w:rsidRDefault="002467F0" w:rsidP="002467F0">
      <w:r w:rsidRPr="00E96F07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E96F07">
        <w:t>gNB</w:t>
      </w:r>
      <w:proofErr w:type="spellEnd"/>
      <w:r w:rsidRPr="00E96F07">
        <w:t xml:space="preserve"> behaves as specified in TS 23.501 [3].</w:t>
      </w:r>
    </w:p>
    <w:p w14:paraId="09D4A7CB" w14:textId="77777777" w:rsidR="002467F0" w:rsidRPr="00E96F07" w:rsidRDefault="002467F0" w:rsidP="002467F0">
      <w:r w:rsidRPr="00E96F07">
        <w:t xml:space="preserve">If the UE accesses a </w:t>
      </w:r>
      <w:proofErr w:type="spellStart"/>
      <w:r w:rsidRPr="00E96F07">
        <w:t>gNB</w:t>
      </w:r>
      <w:proofErr w:type="spellEnd"/>
      <w:r w:rsidRPr="00E96F07">
        <w:t xml:space="preserve"> other than the last serving </w:t>
      </w:r>
      <w:proofErr w:type="spellStart"/>
      <w:r w:rsidRPr="00E96F07">
        <w:t>gNB</w:t>
      </w:r>
      <w:proofErr w:type="spellEnd"/>
      <w:r w:rsidRPr="00E96F07">
        <w:t xml:space="preserve">, the receiving </w:t>
      </w:r>
      <w:proofErr w:type="spellStart"/>
      <w:r w:rsidRPr="00E96F07">
        <w:t>gNB</w:t>
      </w:r>
      <w:proofErr w:type="spellEnd"/>
      <w:r w:rsidRPr="00E96F07">
        <w:t xml:space="preserve"> triggers the </w:t>
      </w:r>
      <w:proofErr w:type="spellStart"/>
      <w:r w:rsidRPr="00E96F07">
        <w:t>XnAP</w:t>
      </w:r>
      <w:proofErr w:type="spellEnd"/>
      <w:r w:rsidRPr="00E96F07">
        <w:t xml:space="preserve"> Retrieve UE Context procedure to get the UE context from the last serving </w:t>
      </w:r>
      <w:proofErr w:type="spellStart"/>
      <w:r w:rsidRPr="00E96F07">
        <w:t>gNB</w:t>
      </w:r>
      <w:proofErr w:type="spellEnd"/>
      <w:r w:rsidRPr="00E96F07">
        <w:t xml:space="preserve"> and may also trigger an </w:t>
      </w:r>
      <w:proofErr w:type="spellStart"/>
      <w:r w:rsidRPr="00E96F07">
        <w:rPr>
          <w:lang w:eastAsia="en-GB"/>
        </w:rPr>
        <w:t>Xn</w:t>
      </w:r>
      <w:proofErr w:type="spellEnd"/>
      <w:r w:rsidRPr="00E96F07">
        <w:rPr>
          <w:lang w:eastAsia="en-GB"/>
        </w:rPr>
        <w:t>-U Address Indication</w:t>
      </w:r>
      <w:r w:rsidRPr="00E96F07">
        <w:t xml:space="preserve"> procedure including tunnel information for potential recovery of data from the last serving </w:t>
      </w:r>
      <w:proofErr w:type="spellStart"/>
      <w:r w:rsidRPr="00E96F07">
        <w:t>gNB</w:t>
      </w:r>
      <w:proofErr w:type="spellEnd"/>
      <w:r w:rsidRPr="00E96F07">
        <w:t xml:space="preserve">. Upon successful UE context retrieval, the receiving </w:t>
      </w:r>
      <w:proofErr w:type="spellStart"/>
      <w:r w:rsidRPr="00E96F07">
        <w:t>gNB</w:t>
      </w:r>
      <w:proofErr w:type="spellEnd"/>
      <w:r w:rsidRPr="00E96F07">
        <w:t xml:space="preserve"> shall perform the slice-aware admission control in case of receiving slice information and becomes the serving </w:t>
      </w:r>
      <w:proofErr w:type="spellStart"/>
      <w:r w:rsidRPr="00E96F07">
        <w:t>gNB</w:t>
      </w:r>
      <w:proofErr w:type="spellEnd"/>
      <w:r w:rsidRPr="00E96F07">
        <w:t xml:space="preserve"> and it further triggers the NGAP Path Switch Request and applicable RRC procedures. After the path switch procedure, the serving </w:t>
      </w:r>
      <w:proofErr w:type="spellStart"/>
      <w:r w:rsidRPr="00E96F07">
        <w:t>gNB</w:t>
      </w:r>
      <w:proofErr w:type="spellEnd"/>
      <w:r w:rsidRPr="00E96F07">
        <w:t xml:space="preserve"> triggers release of the UE context at the last serving </w:t>
      </w:r>
      <w:proofErr w:type="spellStart"/>
      <w:r w:rsidRPr="00E96F07">
        <w:t>gNB</w:t>
      </w:r>
      <w:proofErr w:type="spellEnd"/>
      <w:r w:rsidRPr="00E96F07">
        <w:t xml:space="preserve"> by means of the </w:t>
      </w:r>
      <w:proofErr w:type="spellStart"/>
      <w:r w:rsidRPr="00E96F07">
        <w:t>XnAP</w:t>
      </w:r>
      <w:proofErr w:type="spellEnd"/>
      <w:r w:rsidRPr="00E96F07">
        <w:t xml:space="preserve"> UE Context Release procedure.</w:t>
      </w:r>
    </w:p>
    <w:p w14:paraId="3E35C25B" w14:textId="77777777" w:rsidR="002467F0" w:rsidRPr="00E96F07" w:rsidRDefault="002467F0" w:rsidP="002467F0">
      <w:r w:rsidRPr="00E96F07">
        <w:t xml:space="preserve">In case the UE is not reachable at the last serving </w:t>
      </w:r>
      <w:proofErr w:type="spellStart"/>
      <w:r w:rsidRPr="00E96F07">
        <w:t>gNB</w:t>
      </w:r>
      <w:proofErr w:type="spellEnd"/>
      <w:r w:rsidRPr="00E96F07">
        <w:t xml:space="preserve">, the </w:t>
      </w:r>
      <w:proofErr w:type="spellStart"/>
      <w:r w:rsidRPr="00E96F07">
        <w:t>gNB</w:t>
      </w:r>
      <w:proofErr w:type="spellEnd"/>
      <w:r w:rsidRPr="00E96F07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non PDU Session related NAS PDU received from the AMF as specified in TS 38.413 [26].</w:t>
      </w:r>
    </w:p>
    <w:p w14:paraId="2F6DEBF6" w14:textId="77777777" w:rsidR="002467F0" w:rsidRPr="00E96F07" w:rsidRDefault="002467F0" w:rsidP="002467F0">
      <w:r w:rsidRPr="00E96F07">
        <w:t xml:space="preserve">If the UE accesses a </w:t>
      </w:r>
      <w:proofErr w:type="spellStart"/>
      <w:r w:rsidRPr="00E96F07">
        <w:t>gNB</w:t>
      </w:r>
      <w:proofErr w:type="spellEnd"/>
      <w:r w:rsidRPr="00E96F07">
        <w:t xml:space="preserve"> other than the last serving </w:t>
      </w:r>
      <w:proofErr w:type="spellStart"/>
      <w:r w:rsidRPr="00E96F07">
        <w:t>gNB</w:t>
      </w:r>
      <w:proofErr w:type="spellEnd"/>
      <w:r w:rsidRPr="00E96F07">
        <w:t xml:space="preserve"> and the receiving </w:t>
      </w:r>
      <w:proofErr w:type="spellStart"/>
      <w:r w:rsidRPr="00E96F07">
        <w:t>gNB</w:t>
      </w:r>
      <w:proofErr w:type="spellEnd"/>
      <w:r w:rsidRPr="00E96F07">
        <w:t xml:space="preserve"> does not find a valid UE Context, the receiving </w:t>
      </w:r>
      <w:proofErr w:type="spellStart"/>
      <w:r w:rsidRPr="00E96F07">
        <w:t>gNB</w:t>
      </w:r>
      <w:proofErr w:type="spellEnd"/>
      <w:r w:rsidRPr="00E96F07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2701FA1C" w14:textId="77777777" w:rsidR="002467F0" w:rsidRPr="00E96F07" w:rsidRDefault="002467F0" w:rsidP="002467F0">
      <w:pPr>
        <w:rPr>
          <w:lang w:eastAsia="zh-CN"/>
        </w:rPr>
      </w:pPr>
      <w:r w:rsidRPr="00E96F07">
        <w:t xml:space="preserve">A UE in the RRC_INACTIVE state is required to initiate RNA update procedure when </w:t>
      </w:r>
      <w:r w:rsidRPr="00E96F07">
        <w:rPr>
          <w:lang w:eastAsia="zh-CN"/>
        </w:rPr>
        <w:t>it</w:t>
      </w:r>
      <w:r w:rsidRPr="00E96F07">
        <w:t xml:space="preserve"> moves out of the configured RNA. When receiving RNA update request from the UE, the receiving </w:t>
      </w:r>
      <w:proofErr w:type="spellStart"/>
      <w:r w:rsidRPr="00E96F07">
        <w:t>gNB</w:t>
      </w:r>
      <w:proofErr w:type="spellEnd"/>
      <w:r w:rsidRPr="00E96F07">
        <w:t xml:space="preserve"> triggers the </w:t>
      </w:r>
      <w:proofErr w:type="spellStart"/>
      <w:r w:rsidRPr="00E96F07">
        <w:t>XnAP</w:t>
      </w:r>
      <w:proofErr w:type="spellEnd"/>
      <w:r w:rsidRPr="00E96F07">
        <w:t xml:space="preserve"> Retrieve UE Context procedure to get the UE context from the last serving </w:t>
      </w:r>
      <w:proofErr w:type="spellStart"/>
      <w:r w:rsidRPr="00E96F07">
        <w:t>gNB</w:t>
      </w:r>
      <w:proofErr w:type="spellEnd"/>
      <w:r w:rsidRPr="00E96F07">
        <w:t xml:space="preserve"> and may decide to send the UE back to </w:t>
      </w:r>
      <w:r w:rsidRPr="00E96F07">
        <w:rPr>
          <w:lang w:eastAsia="zh-CN"/>
        </w:rPr>
        <w:t>RRC_</w:t>
      </w:r>
      <w:r w:rsidRPr="00E96F07">
        <w:t xml:space="preserve">INACTIVE state, </w:t>
      </w:r>
      <w:r w:rsidRPr="00E96F07">
        <w:rPr>
          <w:lang w:eastAsia="zh-CN"/>
        </w:rPr>
        <w:t>move</w:t>
      </w:r>
      <w:r w:rsidRPr="00E96F07">
        <w:t xml:space="preserve"> the UE in</w:t>
      </w:r>
      <w:r w:rsidRPr="00E96F07">
        <w:rPr>
          <w:lang w:eastAsia="zh-CN"/>
        </w:rPr>
        <w:t>to</w:t>
      </w:r>
      <w:r w:rsidRPr="00E96F07">
        <w:t xml:space="preserve"> </w:t>
      </w:r>
      <w:r w:rsidRPr="00E96F07">
        <w:rPr>
          <w:lang w:eastAsia="zh-CN"/>
        </w:rPr>
        <w:t>RRC_</w:t>
      </w:r>
      <w:r w:rsidRPr="00E96F07">
        <w:t>CONNECTED state</w:t>
      </w:r>
      <w:r w:rsidRPr="00E96F07">
        <w:rPr>
          <w:lang w:eastAsia="zh-CN"/>
        </w:rPr>
        <w:t>, or send the UE to RRC_IDLE</w:t>
      </w:r>
      <w:r w:rsidRPr="00E96F07">
        <w:t>.</w:t>
      </w:r>
      <w:r w:rsidRPr="00E96F07">
        <w:rPr>
          <w:lang w:eastAsia="zh-CN"/>
        </w:rPr>
        <w:t xml:space="preserve"> In</w:t>
      </w:r>
      <w:r w:rsidRPr="00E96F07">
        <w:t xml:space="preserve"> case of periodic RNA update, if the last serving </w:t>
      </w:r>
      <w:proofErr w:type="spellStart"/>
      <w:r w:rsidRPr="00E96F07">
        <w:t>gNB</w:t>
      </w:r>
      <w:proofErr w:type="spellEnd"/>
      <w:r w:rsidRPr="00E96F07">
        <w:t xml:space="preserve"> decides not to relocate the UE context, it fails the Retrieve UE Context procedure and sends the UE back to </w:t>
      </w:r>
      <w:r w:rsidRPr="00E96F07">
        <w:rPr>
          <w:lang w:eastAsia="zh-CN"/>
        </w:rPr>
        <w:t>RRC_</w:t>
      </w:r>
      <w:r w:rsidRPr="00E96F07">
        <w:t xml:space="preserve">INACTIVE, or to RRC_IDLE directly by an encapsulated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message.</w:t>
      </w:r>
    </w:p>
    <w:p w14:paraId="68C9CD36" w14:textId="082F074C" w:rsidR="001E41F3" w:rsidRPr="008466BD" w:rsidRDefault="00D11E2E" w:rsidP="009E35F7">
      <w:r w:rsidRPr="008466BD">
        <w:rPr>
          <w:noProof/>
          <w:lang w:eastAsia="zh-CN"/>
        </w:rPr>
        <w:t>///////////////////////////////////////////////////////////////////////</w:t>
      </w:r>
      <w:r w:rsidR="002467F0">
        <w:rPr>
          <w:rFonts w:hint="eastAsia"/>
          <w:noProof/>
          <w:lang w:eastAsia="zh-CN"/>
        </w:rPr>
        <w:t>end</w:t>
      </w:r>
      <w:r w:rsidRPr="008466BD">
        <w:rPr>
          <w:noProof/>
          <w:lang w:eastAsia="zh-CN"/>
        </w:rPr>
        <w:t>///////////////////////////////////////////////////////////////////////</w:t>
      </w:r>
    </w:p>
    <w:sectPr w:rsidR="001E41F3" w:rsidRPr="008466BD" w:rsidSect="002467F0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C3157" w14:textId="77777777" w:rsidR="008A0D6B" w:rsidRDefault="008A0D6B">
      <w:r>
        <w:separator/>
      </w:r>
    </w:p>
  </w:endnote>
  <w:endnote w:type="continuationSeparator" w:id="0">
    <w:p w14:paraId="4160F1FC" w14:textId="77777777" w:rsidR="008A0D6B" w:rsidRDefault="008A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81D95" w14:textId="77777777" w:rsidR="008A0D6B" w:rsidRDefault="008A0D6B">
      <w:r>
        <w:separator/>
      </w:r>
    </w:p>
  </w:footnote>
  <w:footnote w:type="continuationSeparator" w:id="0">
    <w:p w14:paraId="63C0994E" w14:textId="77777777" w:rsidR="008A0D6B" w:rsidRDefault="008A0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47DA9" w:rsidRDefault="00D47D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7DA9" w:rsidRDefault="00D47DA9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47DA9" w:rsidRDefault="00D47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7"/>
  </w:num>
  <w:num w:numId="15">
    <w:abstractNumId w:val="13"/>
  </w:num>
  <w:num w:numId="16">
    <w:abstractNumId w:val="15"/>
  </w:num>
  <w:num w:numId="17">
    <w:abstractNumId w:val="14"/>
  </w:num>
  <w:num w:numId="18">
    <w:abstractNumId w:val="11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63B85"/>
    <w:rsid w:val="00070E09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100ED6"/>
    <w:rsid w:val="00103F43"/>
    <w:rsid w:val="00145D43"/>
    <w:rsid w:val="00192C46"/>
    <w:rsid w:val="001A08B3"/>
    <w:rsid w:val="001A7B60"/>
    <w:rsid w:val="001B52F0"/>
    <w:rsid w:val="001B7A65"/>
    <w:rsid w:val="001C5069"/>
    <w:rsid w:val="001E41F3"/>
    <w:rsid w:val="001E5440"/>
    <w:rsid w:val="001F3525"/>
    <w:rsid w:val="0021731E"/>
    <w:rsid w:val="002467F0"/>
    <w:rsid w:val="00254FDE"/>
    <w:rsid w:val="002572BA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3708C"/>
    <w:rsid w:val="003609EF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B2E6F"/>
    <w:rsid w:val="004B75B7"/>
    <w:rsid w:val="004C5248"/>
    <w:rsid w:val="004C74F6"/>
    <w:rsid w:val="005141D9"/>
    <w:rsid w:val="0051580D"/>
    <w:rsid w:val="0054008B"/>
    <w:rsid w:val="00541E33"/>
    <w:rsid w:val="00547111"/>
    <w:rsid w:val="00552BDF"/>
    <w:rsid w:val="00581B9B"/>
    <w:rsid w:val="00592D74"/>
    <w:rsid w:val="005E2C44"/>
    <w:rsid w:val="0060234E"/>
    <w:rsid w:val="00621188"/>
    <w:rsid w:val="006257ED"/>
    <w:rsid w:val="00631F42"/>
    <w:rsid w:val="006350EF"/>
    <w:rsid w:val="006538F7"/>
    <w:rsid w:val="00653DE4"/>
    <w:rsid w:val="00665C47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24D0"/>
    <w:rsid w:val="008279FA"/>
    <w:rsid w:val="00830D57"/>
    <w:rsid w:val="00832151"/>
    <w:rsid w:val="008466BD"/>
    <w:rsid w:val="00851CC6"/>
    <w:rsid w:val="008626E7"/>
    <w:rsid w:val="008641C6"/>
    <w:rsid w:val="00870EE7"/>
    <w:rsid w:val="008863B9"/>
    <w:rsid w:val="00896C40"/>
    <w:rsid w:val="008A0D6B"/>
    <w:rsid w:val="008A37F0"/>
    <w:rsid w:val="008A45A6"/>
    <w:rsid w:val="008A6228"/>
    <w:rsid w:val="008D1696"/>
    <w:rsid w:val="008D3CCC"/>
    <w:rsid w:val="008E28FD"/>
    <w:rsid w:val="008F3789"/>
    <w:rsid w:val="008F686C"/>
    <w:rsid w:val="009148DE"/>
    <w:rsid w:val="00941E30"/>
    <w:rsid w:val="0094333C"/>
    <w:rsid w:val="009531B0"/>
    <w:rsid w:val="009741B3"/>
    <w:rsid w:val="009777D9"/>
    <w:rsid w:val="00991B88"/>
    <w:rsid w:val="009A5753"/>
    <w:rsid w:val="009A579D"/>
    <w:rsid w:val="009C0B06"/>
    <w:rsid w:val="009D181B"/>
    <w:rsid w:val="009E3297"/>
    <w:rsid w:val="009E35F7"/>
    <w:rsid w:val="009F734F"/>
    <w:rsid w:val="00A112A0"/>
    <w:rsid w:val="00A246B6"/>
    <w:rsid w:val="00A47E70"/>
    <w:rsid w:val="00A50CF0"/>
    <w:rsid w:val="00A66992"/>
    <w:rsid w:val="00A7671C"/>
    <w:rsid w:val="00AA2CBC"/>
    <w:rsid w:val="00AB2AA4"/>
    <w:rsid w:val="00AB5071"/>
    <w:rsid w:val="00AC1372"/>
    <w:rsid w:val="00AC5820"/>
    <w:rsid w:val="00AC5FBA"/>
    <w:rsid w:val="00AD1CD8"/>
    <w:rsid w:val="00AD6B53"/>
    <w:rsid w:val="00B17B06"/>
    <w:rsid w:val="00B258BB"/>
    <w:rsid w:val="00B67B97"/>
    <w:rsid w:val="00B77535"/>
    <w:rsid w:val="00B968C8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70F6"/>
    <w:rsid w:val="00C95985"/>
    <w:rsid w:val="00CB2786"/>
    <w:rsid w:val="00CC5026"/>
    <w:rsid w:val="00CC68D0"/>
    <w:rsid w:val="00CD012C"/>
    <w:rsid w:val="00CF1842"/>
    <w:rsid w:val="00D03F9A"/>
    <w:rsid w:val="00D06D51"/>
    <w:rsid w:val="00D11E2E"/>
    <w:rsid w:val="00D24991"/>
    <w:rsid w:val="00D47DA9"/>
    <w:rsid w:val="00D50255"/>
    <w:rsid w:val="00D53823"/>
    <w:rsid w:val="00D608FA"/>
    <w:rsid w:val="00D66520"/>
    <w:rsid w:val="00D84AE9"/>
    <w:rsid w:val="00D9124E"/>
    <w:rsid w:val="00DE34CF"/>
    <w:rsid w:val="00E13F3D"/>
    <w:rsid w:val="00E34898"/>
    <w:rsid w:val="00E35ABC"/>
    <w:rsid w:val="00E82D37"/>
    <w:rsid w:val="00EB09B7"/>
    <w:rsid w:val="00ED3890"/>
    <w:rsid w:val="00EE7D7C"/>
    <w:rsid w:val="00EF3E3F"/>
    <w:rsid w:val="00EF4F79"/>
    <w:rsid w:val="00F25D98"/>
    <w:rsid w:val="00F300FB"/>
    <w:rsid w:val="00F9582A"/>
    <w:rsid w:val="00FA6B72"/>
    <w:rsid w:val="00FB6386"/>
    <w:rsid w:val="00FC611E"/>
    <w:rsid w:val="00FD0B53"/>
    <w:rsid w:val="00FD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DA39F-B7AA-4868-8206-0E921CB7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1162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2024-10-01T09:02:00Z</dcterms:created>
  <dcterms:modified xsi:type="dcterms:W3CDTF">2024-10-01T09:02:00Z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