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73368558" w:rsidR="00E66CCF" w:rsidRDefault="00000000">
      <w:pPr>
        <w:pStyle w:val="ZA"/>
        <w:framePr w:wrap="notBeside"/>
      </w:pPr>
      <w:bookmarkStart w:id="0" w:name="page1"/>
      <w:r>
        <w:rPr>
          <w:sz w:val="64"/>
        </w:rPr>
        <w:t xml:space="preserve">3GPP TR 30.531 </w:t>
      </w:r>
      <w:r>
        <w:t xml:space="preserve">V1.51.0 </w:t>
      </w:r>
      <w:r>
        <w:rPr>
          <w:sz w:val="32"/>
        </w:rPr>
        <w:t>(2024-04)</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4665F5F0" w:rsidR="00E66CCF" w:rsidRDefault="00000000">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pt" o:ole="">
            <v:imagedata r:id="rId7" o:title=""/>
          </v:shape>
          <o:OLEObject Type="Embed" ProgID="Word.Picture.8" ShapeID="_x0000_i1025" DrawAspect="Content" ObjectID="_1774076109" r:id="rId8"/>
        </w:object>
      </w:r>
      <w:r>
        <w:rPr>
          <w:i/>
        </w:rPr>
        <w:tab/>
      </w:r>
      <w:r w:rsidR="00A56417">
        <w:rPr>
          <w:i/>
        </w:rPr>
        <w:pict w14:anchorId="783647ED">
          <v:shape id="_x0000_i1027" type="#_x0000_t75" style="width:128pt;height:74.6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49792D">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rPr>
          <w:rFonts w:hint="eastAsia"/>
        </w:rPr>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rPr>
          <w:rFonts w:hint="eastAsia"/>
        </w:rPr>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rPr>
          <w:rFonts w:hint="eastAsia"/>
        </w:rPr>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t>
      </w:r>
      <w:r>
        <w:lastRenderedPageBreak/>
        <w:t>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49792D">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49792D">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3C46DF22" w:rsidR="00E66CCF" w:rsidRDefault="00000000">
            <w:pPr>
              <w:pStyle w:val="TAL0"/>
              <w:keepNext w:val="0"/>
              <w:keepLines w:val="0"/>
              <w:rPr>
                <w:rFonts w:cs="Arial"/>
                <w:color w:val="000000"/>
              </w:rPr>
            </w:pPr>
            <w:hyperlink r:id="rId188" w:history="1">
              <w:r>
                <w:rPr>
                  <w:rStyle w:val="Hyperlink"/>
                  <w:rFonts w:cs="Arial"/>
                  <w:szCs w:val="18"/>
                </w:rPr>
                <w:t>RP-240103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21CA4A9B" w:rsidR="00E66CCF" w:rsidRDefault="00000000">
            <w:pPr>
              <w:pStyle w:val="TAL0"/>
              <w:keepNext w:val="0"/>
              <w:keepLines w:val="0"/>
              <w:rPr>
                <w:rFonts w:cs="Arial"/>
                <w:color w:val="000000"/>
              </w:rPr>
            </w:pPr>
            <w:hyperlink r:id="rId189" w:history="1">
              <w:r>
                <w:rPr>
                  <w:rStyle w:val="Hyperlink"/>
                  <w:rFonts w:cs="Arial"/>
                </w:rPr>
                <w:t>RP-240778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89CD374" w:rsidR="00E66CCF" w:rsidRDefault="00000000">
            <w:pPr>
              <w:pStyle w:val="TAL0"/>
              <w:keepNext w:val="0"/>
              <w:keepLines w:val="0"/>
              <w:rPr>
                <w:rFonts w:cs="Arial"/>
                <w:color w:val="000000"/>
              </w:rPr>
            </w:pPr>
            <w:hyperlink r:id="rId190" w:history="1">
              <w:r>
                <w:rPr>
                  <w:rStyle w:val="Hyperlink"/>
                  <w:rFonts w:cs="Arial"/>
                </w:rPr>
                <w:t>RP-240302</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6368FD5A" w:rsidR="00E66CCF" w:rsidRDefault="00000000">
            <w:pPr>
              <w:pStyle w:val="TAL0"/>
              <w:keepNext w:val="0"/>
              <w:keepLines w:val="0"/>
              <w:rPr>
                <w:rFonts w:cs="Arial"/>
                <w:color w:val="000000"/>
                <w:szCs w:val="18"/>
                <w:lang w:eastAsia="en-GB"/>
              </w:rPr>
            </w:pPr>
            <w:hyperlink r:id="rId191" w:history="1">
              <w:r>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4DCC5B55" w:rsidR="00E66CCF" w:rsidRDefault="00000000">
            <w:pPr>
              <w:pStyle w:val="TAL0"/>
              <w:keepNext w:val="0"/>
              <w:keepLines w:val="0"/>
              <w:rPr>
                <w:rFonts w:cs="Arial"/>
                <w:color w:val="000000"/>
                <w:szCs w:val="18"/>
              </w:rPr>
            </w:pPr>
            <w:hyperlink r:id="rId192" w:history="1">
              <w:r>
                <w:rPr>
                  <w:rStyle w:val="Hyperlink"/>
                  <w:rFonts w:cs="Arial"/>
                  <w:szCs w:val="18"/>
                </w:rPr>
                <w:t>RP-240320</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4"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7A5C6A71" w:rsidR="00E66CCF" w:rsidRDefault="00000000">
            <w:pPr>
              <w:pStyle w:val="TAL0"/>
              <w:keepNext w:val="0"/>
              <w:keepLines w:val="0"/>
              <w:rPr>
                <w:rFonts w:cs="Arial"/>
                <w:color w:val="000000"/>
                <w:szCs w:val="18"/>
              </w:rPr>
            </w:pPr>
            <w:hyperlink r:id="rId195" w:history="1">
              <w:r>
                <w:rPr>
                  <w:rStyle w:val="Hyperlink"/>
                  <w:rFonts w:cs="Arial"/>
                  <w:szCs w:val="18"/>
                </w:rPr>
                <w:t>RP-240118</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45A9C5BF" w:rsidR="00E66CCF" w:rsidRDefault="00000000">
            <w:pPr>
              <w:pStyle w:val="TAL0"/>
              <w:keepNext w:val="0"/>
              <w:keepLines w:val="0"/>
              <w:rPr>
                <w:rFonts w:cs="Arial"/>
                <w:color w:val="000000"/>
                <w:szCs w:val="18"/>
              </w:rPr>
            </w:pPr>
            <w:hyperlink r:id="rId196" w:history="1">
              <w:r>
                <w:rPr>
                  <w:rStyle w:val="Hyperlink"/>
                  <w:rFonts w:cs="Arial"/>
                  <w:szCs w:val="18"/>
                </w:rPr>
                <w:t>RP-240789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D13F8C5" w:rsidR="00E66CCF" w:rsidRDefault="00000000">
            <w:pPr>
              <w:pStyle w:val="TAL0"/>
              <w:keepNext w:val="0"/>
              <w:keepLines w:val="0"/>
              <w:rPr>
                <w:rFonts w:cs="Arial"/>
                <w:color w:val="000000"/>
                <w:szCs w:val="18"/>
              </w:rPr>
            </w:pPr>
            <w:hyperlink r:id="rId197" w:history="1">
              <w:r>
                <w:rPr>
                  <w:rStyle w:val="Hyperlink"/>
                  <w:rFonts w:cs="Arial"/>
                  <w:szCs w:val="18"/>
                </w:rPr>
                <w:t>RP-240171</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8"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34E7BF7D" w:rsidR="00E66CCF" w:rsidRDefault="00000000">
            <w:pPr>
              <w:pStyle w:val="TAL0"/>
              <w:keepNext w:val="0"/>
              <w:keepLines w:val="0"/>
              <w:rPr>
                <w:rFonts w:cs="Arial"/>
                <w:color w:val="000000"/>
                <w:szCs w:val="18"/>
              </w:rPr>
            </w:pPr>
            <w:hyperlink r:id="rId199" w:history="1">
              <w:r>
                <w:rPr>
                  <w:rStyle w:val="Hyperlink"/>
                  <w:rFonts w:cs="Arial"/>
                  <w:szCs w:val="18"/>
                </w:rPr>
                <w:t>RP-240499</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200"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4D5643EC" w:rsidR="00E66CCF" w:rsidRDefault="00000000">
            <w:pPr>
              <w:pStyle w:val="TAL0"/>
              <w:keepNext w:val="0"/>
              <w:keepLines w:val="0"/>
              <w:rPr>
                <w:rFonts w:cs="Arial"/>
                <w:color w:val="000000"/>
                <w:szCs w:val="18"/>
              </w:rPr>
            </w:pPr>
            <w:hyperlink r:id="rId201" w:history="1">
              <w:r>
                <w:rPr>
                  <w:rStyle w:val="Hyperlink"/>
                  <w:rFonts w:cs="Arial"/>
                  <w:szCs w:val="18"/>
                </w:rPr>
                <w:t>RP-240134</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2A4493B3" w:rsidR="00E66CCF" w:rsidRDefault="00000000">
            <w:pPr>
              <w:pStyle w:val="TAL0"/>
              <w:keepNext w:val="0"/>
              <w:keepLines w:val="0"/>
              <w:rPr>
                <w:rFonts w:cs="Arial"/>
                <w:color w:val="000000"/>
                <w:szCs w:val="18"/>
              </w:rPr>
            </w:pPr>
            <w:hyperlink r:id="rId203" w:history="1">
              <w:r>
                <w:rPr>
                  <w:rStyle w:val="Hyperlink"/>
                  <w:rFonts w:cs="Arial"/>
                  <w:szCs w:val="18"/>
                </w:rPr>
                <w:t>RP-240155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0F66C48" w:rsidR="00E66CCF" w:rsidRDefault="00000000">
            <w:pPr>
              <w:pStyle w:val="TAL0"/>
              <w:keepNext w:val="0"/>
              <w:keepLines w:val="0"/>
              <w:rPr>
                <w:rFonts w:cs="Arial"/>
                <w:color w:val="000000"/>
                <w:szCs w:val="18"/>
              </w:rPr>
            </w:pPr>
            <w:hyperlink r:id="rId204" w:history="1">
              <w:r>
                <w:rPr>
                  <w:rStyle w:val="Hyperlink"/>
                  <w:rFonts w:cs="Arial"/>
                  <w:szCs w:val="18"/>
                </w:rPr>
                <w:t>RP-240170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28A4D356" w:rsidR="00E66CCF" w:rsidRDefault="00000000">
            <w:pPr>
              <w:pStyle w:val="TAL0"/>
              <w:keepNext w:val="0"/>
              <w:keepLines w:val="0"/>
              <w:rPr>
                <w:rFonts w:cs="Arial"/>
                <w:color w:val="000000"/>
                <w:szCs w:val="18"/>
              </w:rPr>
            </w:pPr>
            <w:hyperlink r:id="rId205" w:history="1">
              <w:r>
                <w:rPr>
                  <w:rStyle w:val="Hyperlink"/>
                  <w:rFonts w:cs="Arial"/>
                  <w:szCs w:val="18"/>
                </w:rPr>
                <w:t>RP-240169</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66CC791" w:rsidR="00E66CCF" w:rsidRDefault="00000000">
            <w:pPr>
              <w:pStyle w:val="TAL0"/>
              <w:keepNext w:val="0"/>
              <w:keepLines w:val="0"/>
              <w:rPr>
                <w:rFonts w:cs="Arial"/>
                <w:color w:val="000000"/>
                <w:szCs w:val="18"/>
              </w:rPr>
            </w:pPr>
            <w:hyperlink r:id="rId206" w:history="1">
              <w:r>
                <w:rPr>
                  <w:rStyle w:val="Hyperlink"/>
                  <w:rFonts w:cs="Arial"/>
                  <w:szCs w:val="18"/>
                </w:rPr>
                <w:t>RP-240299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630E150" w:rsidR="00E66CCF" w:rsidRDefault="00000000">
            <w:pPr>
              <w:pStyle w:val="TAL0"/>
              <w:keepNext w:val="0"/>
              <w:keepLines w:val="0"/>
              <w:rPr>
                <w:rFonts w:cs="Arial"/>
                <w:color w:val="000000"/>
                <w:szCs w:val="18"/>
              </w:rPr>
            </w:pPr>
            <w:hyperlink r:id="rId207" w:history="1">
              <w:r>
                <w:rPr>
                  <w:rStyle w:val="Hyperlink"/>
                  <w:rFonts w:cs="Arial"/>
                  <w:szCs w:val="18"/>
                </w:rPr>
                <w:t>RP-240298</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454E6CE4" w:rsidR="00E66CCF" w:rsidRDefault="00000000">
            <w:pPr>
              <w:pStyle w:val="TAL0"/>
              <w:keepNext w:val="0"/>
              <w:keepLines w:val="0"/>
              <w:rPr>
                <w:rFonts w:cs="Arial"/>
                <w:color w:val="000000"/>
                <w:szCs w:val="18"/>
              </w:rPr>
            </w:pPr>
            <w:hyperlink r:id="rId208" w:history="1">
              <w:r>
                <w:rPr>
                  <w:rStyle w:val="Hyperlink"/>
                  <w:rFonts w:cs="Arial"/>
                  <w:szCs w:val="18"/>
                </w:rPr>
                <w:t>RP-240776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9BD1651" w:rsidR="00E66CCF" w:rsidRDefault="00000000">
            <w:pPr>
              <w:pStyle w:val="TAL0"/>
              <w:keepNext w:val="0"/>
              <w:keepLines w:val="0"/>
              <w:rPr>
                <w:rFonts w:cs="Arial"/>
                <w:color w:val="000000"/>
                <w:szCs w:val="18"/>
              </w:rPr>
            </w:pPr>
            <w:hyperlink r:id="rId209" w:history="1">
              <w:r>
                <w:rPr>
                  <w:rStyle w:val="Hyperlink"/>
                  <w:rFonts w:cs="Arial"/>
                  <w:szCs w:val="18"/>
                </w:rPr>
                <w:t>RP-240775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460E180A" w:rsidR="00E66CCF" w:rsidRDefault="00000000">
            <w:pPr>
              <w:pStyle w:val="TAL0"/>
              <w:keepNext w:val="0"/>
              <w:keepLines w:val="0"/>
              <w:rPr>
                <w:rFonts w:cs="Arial"/>
                <w:color w:val="000000"/>
                <w:szCs w:val="18"/>
              </w:rPr>
            </w:pPr>
            <w:hyperlink r:id="rId210" w:history="1">
              <w:r>
                <w:rPr>
                  <w:rStyle w:val="Hyperlink"/>
                  <w:rFonts w:cs="Arial"/>
                  <w:szCs w:val="18"/>
                </w:rPr>
                <w:t>RP-240091</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79629312" w:rsidR="003D6B2C" w:rsidRDefault="003D6B2C">
            <w:pPr>
              <w:pStyle w:val="TAL0"/>
              <w:keepNext w:val="0"/>
              <w:keepLines w:val="0"/>
              <w:rPr>
                <w:rFonts w:cs="Arial"/>
                <w:color w:val="000000"/>
                <w:szCs w:val="18"/>
              </w:rPr>
            </w:pPr>
            <w:r>
              <w:rPr>
                <w:rFonts w:cs="Arial"/>
                <w:color w:val="000000"/>
                <w:szCs w:val="18"/>
              </w:rPr>
              <w:t>RP-240791</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3B59B61F" w:rsidR="003D6B2C" w:rsidRDefault="003D6B2C">
            <w:pPr>
              <w:pStyle w:val="TAL0"/>
              <w:keepNext w:val="0"/>
              <w:keepLines w:val="0"/>
              <w:rPr>
                <w:rFonts w:cs="Arial"/>
                <w:color w:val="000000"/>
                <w:szCs w:val="18"/>
              </w:rPr>
            </w:pPr>
            <w:r>
              <w:rPr>
                <w:rFonts w:cs="Arial"/>
                <w:color w:val="000000"/>
                <w:szCs w:val="18"/>
              </w:rPr>
              <w:t>RP-240745</w:t>
            </w:r>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bookmarkEnd w:id="263"/>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49792D">
          <w:footnotePr>
            <w:numRestart w:val="eachSect"/>
          </w:footnotePr>
          <w:pgSz w:w="16840" w:h="11907" w:orient="landscape"/>
          <w:pgMar w:top="1134" w:right="680" w:bottom="851" w:left="680" w:header="851" w:footer="340" w:gutter="0"/>
          <w:cols w:space="720"/>
        </w:sectPr>
      </w:pPr>
    </w:p>
    <w:p w14:paraId="532022A6" w14:textId="77777777" w:rsidR="00E66CCF" w:rsidRDefault="00000000">
      <w:pPr>
        <w:pStyle w:val="Heading1"/>
      </w:pPr>
      <w:bookmarkStart w:id="264" w:name="_Toc100304348"/>
      <w:bookmarkStart w:id="265" w:name="_Toc109604923"/>
      <w:bookmarkStart w:id="266" w:name="_Toc100304280"/>
      <w:bookmarkStart w:id="267" w:name="_Toc528971774"/>
      <w:bookmarkStart w:id="268" w:name="_Toc114493054"/>
      <w:bookmarkStart w:id="269" w:name="_Toc84238854"/>
      <w:bookmarkStart w:id="270" w:name="_Toc101174494"/>
      <w:bookmarkStart w:id="271" w:name="_Toc100044852"/>
      <w:r>
        <w:t>7</w:t>
      </w:r>
      <w:r>
        <w:tab/>
        <w:t xml:space="preserve">TSG RAN / RAN WG3 meeting schedule for </w:t>
      </w:r>
      <w:bookmarkEnd w:id="264"/>
      <w:bookmarkEnd w:id="265"/>
      <w:bookmarkEnd w:id="266"/>
      <w:bookmarkEnd w:id="267"/>
      <w:bookmarkEnd w:id="268"/>
      <w:bookmarkEnd w:id="269"/>
      <w:bookmarkEnd w:id="270"/>
      <w:bookmarkEnd w:id="271"/>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E66CCF" w14:paraId="6CAA67DF" w14:textId="77777777">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12DE1FC3" w14:textId="77777777" w:rsidR="00E66CCF" w:rsidRDefault="00E66CCF">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6E752D11" w14:textId="77777777" w:rsidR="00E66CCF" w:rsidRDefault="00000000">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204ECBFB" w14:textId="77777777" w:rsidR="00E66CCF" w:rsidRDefault="00000000">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09F417C1" w14:textId="77777777" w:rsidR="00E66CCF" w:rsidRDefault="00000000">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74400A19" w14:textId="77777777" w:rsidR="00E66CCF" w:rsidRDefault="00000000">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57D049C1" w14:textId="77777777" w:rsidR="00E66CCF" w:rsidRDefault="00000000">
            <w:pPr>
              <w:pStyle w:val="TAH"/>
              <w:keepNext w:val="0"/>
              <w:keepLines w:val="0"/>
              <w:widowControl w:val="0"/>
            </w:pPr>
            <w:r>
              <w:t>TYPE</w:t>
            </w:r>
          </w:p>
        </w:tc>
      </w:tr>
      <w:tr w:rsidR="00E66CCF" w14:paraId="0CAC5B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5FD264" w14:textId="77777777" w:rsidR="00E66CCF" w:rsidRDefault="00000000">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717343F" w14:textId="77777777" w:rsidR="00E66CCF" w:rsidRDefault="00000000">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3C40A3" w14:textId="77777777" w:rsidR="00E66CCF" w:rsidRDefault="00000000">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2886856" w14:textId="77777777" w:rsidR="00E66CCF" w:rsidRDefault="00000000">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6176AC9" w14:textId="77777777" w:rsidR="00E66CCF" w:rsidRDefault="00000000">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B6855B2" w14:textId="77777777" w:rsidR="00E66CCF" w:rsidRDefault="00000000">
            <w:pPr>
              <w:pStyle w:val="TAL0"/>
              <w:keepNext w:val="0"/>
              <w:keepLines w:val="0"/>
              <w:widowControl w:val="0"/>
              <w:rPr>
                <w:b/>
                <w:bCs/>
              </w:rPr>
            </w:pPr>
            <w:r>
              <w:rPr>
                <w:b/>
                <w:bCs/>
              </w:rPr>
              <w:t>Ordinary</w:t>
            </w:r>
          </w:p>
        </w:tc>
      </w:tr>
      <w:tr w:rsidR="00E66CCF" w14:paraId="78E86D0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845D7"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AC1D54" w14:textId="77777777" w:rsidR="00E66CCF" w:rsidRDefault="00000000">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EDD94A" w14:textId="77777777" w:rsidR="00E66CCF" w:rsidRDefault="00000000">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EB5A116" w14:textId="77777777" w:rsidR="00E66CCF" w:rsidRDefault="00000000">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F17B1E" w14:textId="77777777" w:rsidR="00E66CCF" w:rsidRDefault="00000000">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30D1B99" w14:textId="77777777" w:rsidR="00E66CCF" w:rsidRDefault="00000000">
            <w:pPr>
              <w:pStyle w:val="TAL0"/>
              <w:keepNext w:val="0"/>
              <w:keepLines w:val="0"/>
              <w:widowControl w:val="0"/>
            </w:pPr>
            <w:r>
              <w:t>Ordinary</w:t>
            </w:r>
          </w:p>
        </w:tc>
      </w:tr>
      <w:tr w:rsidR="00E66CCF" w14:paraId="446F8086"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ACC64C" w14:textId="77777777" w:rsidR="00E66CCF" w:rsidRDefault="00000000">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A40102E" w14:textId="77777777" w:rsidR="00E66CCF" w:rsidRDefault="00000000">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6B95B86" w14:textId="77777777" w:rsidR="00E66CCF" w:rsidRDefault="00000000">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F900F8" w14:textId="77777777" w:rsidR="00E66CCF" w:rsidRDefault="00000000">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E30A"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360D245" w14:textId="77777777" w:rsidR="00E66CCF" w:rsidRDefault="00000000">
            <w:pPr>
              <w:pStyle w:val="TAL0"/>
              <w:keepNext w:val="0"/>
              <w:keepLines w:val="0"/>
              <w:widowControl w:val="0"/>
              <w:rPr>
                <w:b/>
                <w:bCs/>
              </w:rPr>
            </w:pPr>
            <w:r>
              <w:rPr>
                <w:b/>
                <w:bCs/>
              </w:rPr>
              <w:t>Ordinary</w:t>
            </w:r>
          </w:p>
        </w:tc>
      </w:tr>
      <w:tr w:rsidR="00E66CCF" w14:paraId="779A83A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A27E42" w14:textId="77777777" w:rsidR="00E66CCF" w:rsidRDefault="00000000">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D25AD4" w14:textId="77777777" w:rsidR="00E66CCF" w:rsidRDefault="00000000">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8F36156" w14:textId="77777777" w:rsidR="00E66CCF" w:rsidRDefault="00000000">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EA16C7" w14:textId="77777777" w:rsidR="00E66CCF" w:rsidRDefault="00000000">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E78B7C5" w14:textId="77777777" w:rsidR="00E66CCF" w:rsidRDefault="00000000">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82ED47D" w14:textId="77777777" w:rsidR="00E66CCF" w:rsidRDefault="00000000">
            <w:pPr>
              <w:pStyle w:val="TAL0"/>
              <w:keepNext w:val="0"/>
              <w:keepLines w:val="0"/>
              <w:widowControl w:val="0"/>
              <w:rPr>
                <w:b/>
                <w:bCs/>
              </w:rPr>
            </w:pPr>
            <w:r>
              <w:rPr>
                <w:b/>
                <w:bCs/>
              </w:rPr>
              <w:t>Ordinary</w:t>
            </w:r>
          </w:p>
        </w:tc>
      </w:tr>
      <w:tr w:rsidR="00E66CCF" w14:paraId="64B452F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BA232A"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E3FFC3" w14:textId="77777777" w:rsidR="00E66CCF" w:rsidRDefault="00000000">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DD7BF46" w14:textId="77777777" w:rsidR="00E66CCF" w:rsidRDefault="00000000">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8D19555" w14:textId="77777777" w:rsidR="00E66CCF" w:rsidRDefault="00000000">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5A9A80" w14:textId="77777777"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DE5D1F4" w14:textId="77777777" w:rsidR="00E66CCF" w:rsidRDefault="00000000">
            <w:pPr>
              <w:pStyle w:val="TAL0"/>
              <w:keepNext w:val="0"/>
              <w:keepLines w:val="0"/>
              <w:widowControl w:val="0"/>
            </w:pPr>
            <w:r>
              <w:t>Ordinary</w:t>
            </w:r>
          </w:p>
        </w:tc>
      </w:tr>
      <w:tr w:rsidR="00E66CCF" w14:paraId="232E9F7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0631D" w14:textId="77777777" w:rsidR="00E66CCF" w:rsidRDefault="00000000">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F473A02" w14:textId="77777777" w:rsidR="00E66CCF" w:rsidRDefault="00000000">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A893CE9" w14:textId="77777777" w:rsidR="00E66CCF" w:rsidRDefault="00000000">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F29CDA" w14:textId="77777777" w:rsidR="00E66CCF" w:rsidRDefault="00000000">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F780162" w14:textId="77777777" w:rsidR="00E66CCF" w:rsidRDefault="00000000">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9D9CA32" w14:textId="77777777" w:rsidR="00E66CCF" w:rsidRDefault="00000000">
            <w:pPr>
              <w:pStyle w:val="TAL0"/>
              <w:keepNext w:val="0"/>
              <w:keepLines w:val="0"/>
              <w:widowControl w:val="0"/>
              <w:rPr>
                <w:b/>
                <w:bCs/>
              </w:rPr>
            </w:pPr>
            <w:r>
              <w:rPr>
                <w:b/>
                <w:bCs/>
              </w:rPr>
              <w:t>Ordinary</w:t>
            </w:r>
          </w:p>
        </w:tc>
      </w:tr>
      <w:tr w:rsidR="00E66CCF" w14:paraId="05FE9FB7"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A8F7D1"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37E75D" w14:textId="77777777" w:rsidR="00E66CCF" w:rsidRDefault="00000000">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B3BDD7" w14:textId="77777777" w:rsidR="00E66CCF" w:rsidRDefault="00000000">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86BFE4" w14:textId="77777777" w:rsidR="00E66CCF" w:rsidRDefault="00000000">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07C5F0D" w14:textId="77777777" w:rsidR="00E66CCF" w:rsidRDefault="00000000">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E574BAA" w14:textId="77777777" w:rsidR="00E66CCF" w:rsidRDefault="00000000">
            <w:pPr>
              <w:pStyle w:val="TAL0"/>
              <w:keepNext w:val="0"/>
              <w:keepLines w:val="0"/>
              <w:widowControl w:val="0"/>
            </w:pPr>
            <w:r>
              <w:t>Ordinary</w:t>
            </w:r>
          </w:p>
        </w:tc>
      </w:tr>
      <w:tr w:rsidR="00E66CCF" w14:paraId="04498060"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41D2A0" w14:textId="77777777" w:rsidR="00E66CCF" w:rsidRDefault="00000000">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C39FEDF" w14:textId="77777777" w:rsidR="00E66CCF" w:rsidRDefault="00000000">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7F37413" w14:textId="77777777" w:rsidR="00E66CCF" w:rsidRDefault="00000000">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1B8C62E" w14:textId="77777777" w:rsidR="00E66CCF" w:rsidRDefault="00000000">
            <w:pPr>
              <w:pStyle w:val="TAL0"/>
              <w:keepNext w:val="0"/>
              <w:keepLines w:val="0"/>
              <w:widowControl w:val="0"/>
              <w:rPr>
                <w:b/>
                <w:bCs/>
              </w:rPr>
            </w:pPr>
            <w:r>
              <w:rPr>
                <w:b/>
                <w:bCs/>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97C546"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178044B" w14:textId="77777777" w:rsidR="00E66CCF" w:rsidRDefault="00000000">
            <w:pPr>
              <w:pStyle w:val="TAL0"/>
              <w:keepNext w:val="0"/>
              <w:keepLines w:val="0"/>
              <w:widowControl w:val="0"/>
              <w:rPr>
                <w:b/>
                <w:bCs/>
              </w:rPr>
            </w:pPr>
            <w:r>
              <w:rPr>
                <w:b/>
                <w:bCs/>
              </w:rPr>
              <w:t>Ordinary</w:t>
            </w:r>
          </w:p>
        </w:tc>
      </w:tr>
      <w:tr w:rsidR="00E66CCF" w14:paraId="0922D3B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E8F29" w14:textId="77777777" w:rsidR="00E66CCF" w:rsidRDefault="00000000">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956D8C9" w14:textId="77777777" w:rsidR="00E66CCF" w:rsidRDefault="00000000">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3C75609" w14:textId="77777777" w:rsidR="00E66CCF" w:rsidRDefault="00000000">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13C67E6" w14:textId="77777777" w:rsidR="00E66CCF" w:rsidRDefault="00000000">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6A80C1"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DA274E" w14:textId="77777777" w:rsidR="00E66CCF" w:rsidRDefault="00000000">
            <w:pPr>
              <w:pStyle w:val="TAL0"/>
              <w:keepNext w:val="0"/>
              <w:keepLines w:val="0"/>
              <w:widowControl w:val="0"/>
              <w:rPr>
                <w:b/>
                <w:bCs/>
              </w:rPr>
            </w:pPr>
            <w:r>
              <w:rPr>
                <w:b/>
                <w:bCs/>
              </w:rPr>
              <w:t>Ordinary</w:t>
            </w:r>
          </w:p>
        </w:tc>
      </w:tr>
      <w:tr w:rsidR="00E66CCF" w14:paraId="606B3080" w14:textId="77777777">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18207E5A" w14:textId="77777777" w:rsidR="00E66CCF" w:rsidRDefault="00000000">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319C13FE" w14:textId="77777777" w:rsidR="00E66CCF" w:rsidRDefault="00000000">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4BB7D42F" w14:textId="77777777" w:rsidR="00E66CCF" w:rsidRDefault="00000000">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6653F1E7" w14:textId="77777777" w:rsidR="00E66CCF" w:rsidRDefault="00000000">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3D741B29" w14:textId="77777777" w:rsidR="00E66CCF" w:rsidRDefault="00000000">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2A42D17B" w14:textId="77777777" w:rsidR="00E66CCF" w:rsidRDefault="00000000">
            <w:pPr>
              <w:pStyle w:val="TAL0"/>
              <w:keepNext w:val="0"/>
              <w:keepLines w:val="0"/>
              <w:widowControl w:val="0"/>
            </w:pPr>
            <w:r>
              <w:t>Ordinary</w:t>
            </w:r>
          </w:p>
        </w:tc>
      </w:tr>
      <w:tr w:rsidR="00E66CCF" w14:paraId="6F9821D8" w14:textId="77777777">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0B309005" w14:textId="77777777" w:rsidR="00E66CCF" w:rsidRDefault="00000000">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6111CA69" w14:textId="77777777" w:rsidR="00E66CCF" w:rsidRDefault="00000000">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028EF9A3" w14:textId="77777777" w:rsidR="00E66CCF" w:rsidRDefault="00000000">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420B8D60" w14:textId="77777777" w:rsidR="00E66CCF" w:rsidRDefault="00000000">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03B6754" w14:textId="77777777" w:rsidR="00E66CCF" w:rsidRDefault="00000000">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11F7EEFD" w14:textId="77777777" w:rsidR="00E66CCF" w:rsidRDefault="00000000">
            <w:pPr>
              <w:pStyle w:val="TAL0"/>
              <w:keepNext w:val="0"/>
              <w:keepLines w:val="0"/>
              <w:widowControl w:val="0"/>
              <w:rPr>
                <w:b/>
                <w:bCs/>
              </w:rPr>
            </w:pPr>
            <w:r>
              <w:rPr>
                <w:b/>
                <w:bCs/>
              </w:rPr>
              <w:t>Ordinary</w:t>
            </w:r>
          </w:p>
        </w:tc>
      </w:tr>
      <w:tr w:rsidR="00E66CCF" w14:paraId="49635C7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5755AD"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7EB194" w14:textId="77777777" w:rsidR="00E66CCF" w:rsidRDefault="00000000">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6F4B89" w14:textId="77777777" w:rsidR="00E66CCF" w:rsidRDefault="00000000">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B1BFA1" w14:textId="77777777" w:rsidR="00E66CCF" w:rsidRDefault="00000000">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4115CE1" w14:textId="77777777" w:rsidR="00E66CCF" w:rsidRDefault="00000000">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924F1F6" w14:textId="77777777" w:rsidR="00E66CCF" w:rsidRDefault="00000000">
            <w:pPr>
              <w:pStyle w:val="TAL0"/>
              <w:keepNext w:val="0"/>
              <w:keepLines w:val="0"/>
              <w:widowControl w:val="0"/>
            </w:pPr>
            <w:r>
              <w:t>Ordinary</w:t>
            </w:r>
          </w:p>
        </w:tc>
      </w:tr>
      <w:tr w:rsidR="00E66CCF" w14:paraId="187DBB9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DFCD07" w14:textId="77777777" w:rsidR="00E66CCF" w:rsidRDefault="00000000">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BC94010" w14:textId="77777777" w:rsidR="00E66CCF" w:rsidRDefault="00000000">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AB7A55" w14:textId="77777777" w:rsidR="00E66CCF" w:rsidRDefault="00000000">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780E48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6CBB3C2"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BBF39D" w14:textId="77777777" w:rsidR="00E66CCF" w:rsidRDefault="00000000">
            <w:pPr>
              <w:pStyle w:val="TAL0"/>
              <w:keepNext w:val="0"/>
              <w:keepLines w:val="0"/>
              <w:widowControl w:val="0"/>
              <w:rPr>
                <w:b/>
                <w:bCs/>
              </w:rPr>
            </w:pPr>
            <w:r>
              <w:rPr>
                <w:b/>
                <w:bCs/>
              </w:rPr>
              <w:t>Ordinary</w:t>
            </w:r>
          </w:p>
        </w:tc>
      </w:tr>
      <w:tr w:rsidR="00E66CCF" w14:paraId="065419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20C30" w14:textId="77777777" w:rsidR="00E66CCF" w:rsidRDefault="00000000">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EA44BC" w14:textId="77777777" w:rsidR="00E66CCF" w:rsidRDefault="00000000">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5BBC16" w14:textId="77777777" w:rsidR="00E66CCF" w:rsidRDefault="00000000">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F4B5F06"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894A83"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2FC5BA1" w14:textId="77777777" w:rsidR="00E66CCF" w:rsidRDefault="00000000">
            <w:pPr>
              <w:pStyle w:val="TAL0"/>
              <w:keepNext w:val="0"/>
              <w:keepLines w:val="0"/>
              <w:widowControl w:val="0"/>
              <w:rPr>
                <w:b/>
                <w:bCs/>
              </w:rPr>
            </w:pPr>
            <w:r>
              <w:rPr>
                <w:b/>
                <w:bCs/>
              </w:rPr>
              <w:t>Ordinary</w:t>
            </w:r>
          </w:p>
        </w:tc>
      </w:tr>
      <w:tr w:rsidR="00E66CCF" w14:paraId="2221AB54"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C30DD"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89B79E2" w14:textId="77777777" w:rsidR="00E66CCF" w:rsidRDefault="00000000">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F9FA6A6" w14:textId="77777777" w:rsidR="00E66CCF" w:rsidRDefault="00000000">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AC8F61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A958449" w14:textId="226FDF08" w:rsidR="00E66CCF" w:rsidRDefault="00000000">
            <w:pPr>
              <w:pStyle w:val="TAL0"/>
              <w:keepNext w:val="0"/>
              <w:keepLines w:val="0"/>
              <w:widowControl w:val="0"/>
            </w:pPr>
            <w:r>
              <w:rPr>
                <w:rFonts w:cs="Arial"/>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500935A" w14:textId="77777777" w:rsidR="00E66CCF" w:rsidRDefault="00000000">
            <w:pPr>
              <w:pStyle w:val="TAL0"/>
              <w:keepNext w:val="0"/>
              <w:keepLines w:val="0"/>
              <w:widowControl w:val="0"/>
              <w:rPr>
                <w:b/>
                <w:bCs/>
              </w:rPr>
            </w:pPr>
            <w:r>
              <w:t>Ordinary</w:t>
            </w:r>
          </w:p>
        </w:tc>
      </w:tr>
      <w:tr w:rsidR="00E66CCF" w14:paraId="05056BC3"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681DF" w14:textId="77777777" w:rsidR="00E66CCF" w:rsidRDefault="00000000">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4A0FF02" w14:textId="77777777" w:rsidR="00E66CCF" w:rsidRDefault="00000000">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63D601" w14:textId="77777777" w:rsidR="00E66CCF" w:rsidRDefault="00000000">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15C77F"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2931287" w14:textId="77777777" w:rsidR="00E66CCF" w:rsidRDefault="00000000">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3A9224" w14:textId="77777777" w:rsidR="00E66CCF" w:rsidRDefault="00000000">
            <w:pPr>
              <w:pStyle w:val="TAL0"/>
              <w:keepNext w:val="0"/>
              <w:keepLines w:val="0"/>
              <w:widowControl w:val="0"/>
              <w:rPr>
                <w:b/>
                <w:bCs/>
              </w:rPr>
            </w:pPr>
            <w:r>
              <w:rPr>
                <w:b/>
                <w:bCs/>
              </w:rPr>
              <w:t>Ordinary</w:t>
            </w:r>
          </w:p>
        </w:tc>
      </w:tr>
      <w:tr w:rsidR="00E66CCF" w14:paraId="58251721"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3D4E8"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0BA38A" w14:textId="77777777" w:rsidR="00E66CCF" w:rsidRDefault="00000000">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8DEE7A" w14:textId="77777777" w:rsidR="00E66CCF" w:rsidRDefault="00000000">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F02963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14971EE" w14:textId="38CC0D33"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9A488E9" w14:textId="77777777" w:rsidR="00E66CCF" w:rsidRDefault="00000000">
            <w:pPr>
              <w:pStyle w:val="TAL0"/>
              <w:keepNext w:val="0"/>
              <w:keepLines w:val="0"/>
              <w:widowControl w:val="0"/>
              <w:rPr>
                <w:b/>
                <w:bCs/>
              </w:rPr>
            </w:pPr>
            <w:r>
              <w:t>Ordinary</w:t>
            </w:r>
          </w:p>
        </w:tc>
      </w:tr>
      <w:tr w:rsidR="00E66CCF" w14:paraId="1743947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52794" w14:textId="77777777" w:rsidR="00E66CCF" w:rsidRDefault="00000000">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FC2365" w14:textId="77777777" w:rsidR="00E66CCF" w:rsidRDefault="00000000">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E6B03B" w14:textId="77777777" w:rsidR="00E66CCF" w:rsidRDefault="00000000">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803BFC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E0B777"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EB3455" w14:textId="77777777" w:rsidR="00E66CCF" w:rsidRDefault="00000000">
            <w:pPr>
              <w:pStyle w:val="TAL0"/>
              <w:keepNext w:val="0"/>
              <w:keepLines w:val="0"/>
              <w:widowControl w:val="0"/>
              <w:rPr>
                <w:b/>
                <w:bCs/>
              </w:rPr>
            </w:pPr>
            <w:r>
              <w:rPr>
                <w:b/>
                <w:bCs/>
              </w:rPr>
              <w:t>Ordinary</w:t>
            </w:r>
          </w:p>
        </w:tc>
      </w:tr>
      <w:tr w:rsidR="00E66CCF" w14:paraId="4668640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A48A08" w14:textId="77777777" w:rsidR="00E66CCF" w:rsidRDefault="00000000">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15009BB" w14:textId="77777777" w:rsidR="00E66CCF" w:rsidRDefault="00000000">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69226F2" w14:textId="77777777" w:rsidR="00E66CCF" w:rsidRDefault="00000000">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ECEDDA"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F6D992A"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A99B95A" w14:textId="77777777" w:rsidR="00E66CCF" w:rsidRDefault="00000000">
            <w:pPr>
              <w:pStyle w:val="TAL0"/>
              <w:keepNext w:val="0"/>
              <w:keepLines w:val="0"/>
              <w:widowControl w:val="0"/>
              <w:rPr>
                <w:b/>
                <w:bCs/>
              </w:rPr>
            </w:pPr>
            <w:r>
              <w:rPr>
                <w:b/>
                <w:bCs/>
              </w:rPr>
              <w:t>Ordinary</w:t>
            </w:r>
          </w:p>
        </w:tc>
      </w:tr>
      <w:tr w:rsidR="00E66CCF" w14:paraId="13CDEC2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D2FC99" w14:textId="77777777" w:rsidR="00E66CCF" w:rsidRDefault="00000000">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2314410" w14:textId="77777777" w:rsidR="00E66CCF" w:rsidRDefault="00000000">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70CE26C" w14:textId="77777777" w:rsidR="00E66CCF" w:rsidRDefault="00000000">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56FD16"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380324" w14:textId="77777777" w:rsidR="00E66CCF" w:rsidRDefault="00000000">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7DD673A" w14:textId="77777777" w:rsidR="00E66CCF" w:rsidRDefault="00000000">
            <w:pPr>
              <w:pStyle w:val="TAL0"/>
              <w:keepNext w:val="0"/>
              <w:keepLines w:val="0"/>
              <w:widowControl w:val="0"/>
              <w:rPr>
                <w:b/>
                <w:bCs/>
              </w:rPr>
            </w:pPr>
            <w:r>
              <w:t>Ordinary</w:t>
            </w:r>
          </w:p>
        </w:tc>
      </w:tr>
    </w:tbl>
    <w:p w14:paraId="5DEA0E21" w14:textId="77777777" w:rsidR="00E66CCF" w:rsidRDefault="00E66CCF">
      <w:pPr>
        <w:widowControl w:val="0"/>
      </w:pPr>
    </w:p>
    <w:p w14:paraId="772CE007" w14:textId="77777777" w:rsidR="00E66CCF" w:rsidRDefault="00E66CCF">
      <w:pPr>
        <w:pStyle w:val="Heading1"/>
        <w:sectPr w:rsidR="00E66CCF" w:rsidSect="0049792D">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2" w:name="_Toc114493055"/>
      <w:bookmarkStart w:id="273" w:name="_Toc528971775"/>
      <w:bookmarkStart w:id="274" w:name="_Toc109604924"/>
      <w:bookmarkStart w:id="275" w:name="_Toc84238855"/>
      <w:bookmarkStart w:id="276" w:name="_Toc100044853"/>
      <w:bookmarkStart w:id="277" w:name="_Toc100304281"/>
      <w:bookmarkStart w:id="278" w:name="_Toc101174495"/>
      <w:bookmarkStart w:id="279" w:name="_Toc100304349"/>
      <w:bookmarkStart w:id="280" w:name="historyclause"/>
      <w:r>
        <w:t>Annex A:</w:t>
      </w:r>
      <w:r>
        <w:br/>
        <w:t>Isolated Impact CRs for RAN WG3 interfaces</w:t>
      </w:r>
      <w:bookmarkEnd w:id="272"/>
      <w:bookmarkEnd w:id="273"/>
      <w:bookmarkEnd w:id="274"/>
      <w:bookmarkEnd w:id="275"/>
      <w:bookmarkEnd w:id="276"/>
      <w:bookmarkEnd w:id="277"/>
      <w:bookmarkEnd w:id="278"/>
      <w:bookmarkEnd w:id="279"/>
    </w:p>
    <w:p w14:paraId="555D731A" w14:textId="77777777" w:rsidR="00E66CCF" w:rsidRDefault="00000000">
      <w:pPr>
        <w:pStyle w:val="Heading2"/>
      </w:pPr>
      <w:bookmarkStart w:id="281" w:name="_Toc528971776"/>
      <w:bookmarkStart w:id="282" w:name="_Toc100304282"/>
      <w:bookmarkStart w:id="283" w:name="_Toc101174496"/>
      <w:bookmarkStart w:id="284" w:name="_Toc114493056"/>
      <w:bookmarkStart w:id="285" w:name="_Toc109604925"/>
      <w:bookmarkStart w:id="286" w:name="_Toc100044854"/>
      <w:bookmarkStart w:id="287" w:name="_Toc100304350"/>
      <w:bookmarkStart w:id="288" w:name="_Toc84238856"/>
      <w:r>
        <w:t>A.1</w:t>
      </w:r>
      <w:r>
        <w:tab/>
        <w:t>Introduction</w:t>
      </w:r>
      <w:bookmarkEnd w:id="281"/>
      <w:bookmarkEnd w:id="282"/>
      <w:bookmarkEnd w:id="283"/>
      <w:bookmarkEnd w:id="284"/>
      <w:bookmarkEnd w:id="285"/>
      <w:bookmarkEnd w:id="286"/>
      <w:bookmarkEnd w:id="287"/>
      <w:bookmarkEnd w:id="288"/>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89" w:name="_Toc100304283"/>
      <w:bookmarkStart w:id="290" w:name="_Toc101174497"/>
      <w:bookmarkStart w:id="291" w:name="_Toc100044855"/>
      <w:bookmarkStart w:id="292" w:name="_Toc114493057"/>
      <w:bookmarkStart w:id="293" w:name="_Toc84238857"/>
      <w:bookmarkStart w:id="294" w:name="_Toc100304351"/>
      <w:bookmarkStart w:id="295" w:name="_Toc109604926"/>
      <w:bookmarkStart w:id="296" w:name="_Toc528971777"/>
      <w:r>
        <w:t>A.2</w:t>
      </w:r>
      <w:r>
        <w:tab/>
        <w:t>Illustrating Isolated Impact Usage</w:t>
      </w:r>
      <w:bookmarkEnd w:id="289"/>
      <w:bookmarkEnd w:id="290"/>
      <w:bookmarkEnd w:id="291"/>
      <w:bookmarkEnd w:id="292"/>
      <w:bookmarkEnd w:id="293"/>
      <w:bookmarkEnd w:id="294"/>
      <w:bookmarkEnd w:id="295"/>
      <w:bookmarkEnd w:id="296"/>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7" w:name="_Toc528971778"/>
      <w:bookmarkStart w:id="298" w:name="_Toc84238858"/>
      <w:bookmarkStart w:id="299" w:name="_Toc100304284"/>
      <w:bookmarkStart w:id="300" w:name="_Toc100044856"/>
      <w:bookmarkStart w:id="301" w:name="_Toc114493058"/>
      <w:bookmarkStart w:id="302" w:name="_Toc100304352"/>
      <w:bookmarkStart w:id="303" w:name="_Toc101174498"/>
      <w:bookmarkStart w:id="304" w:name="_Toc109604927"/>
      <w:r>
        <w:t>A.3</w:t>
      </w:r>
      <w:r>
        <w:tab/>
        <w:t>Example of usage of Impact Analysis</w:t>
      </w:r>
      <w:bookmarkEnd w:id="297"/>
      <w:bookmarkEnd w:id="298"/>
      <w:bookmarkEnd w:id="299"/>
      <w:bookmarkEnd w:id="300"/>
      <w:bookmarkEnd w:id="301"/>
      <w:bookmarkEnd w:id="302"/>
      <w:bookmarkEnd w:id="303"/>
      <w:bookmarkEnd w:id="304"/>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49792D">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5" w:name="_Toc100044857"/>
      <w:bookmarkStart w:id="306" w:name="_Toc84238859"/>
      <w:bookmarkStart w:id="307" w:name="_Toc100304285"/>
      <w:bookmarkStart w:id="308" w:name="_Toc100304353"/>
      <w:bookmarkStart w:id="309" w:name="_Toc114493059"/>
      <w:bookmarkStart w:id="310" w:name="_Toc101174499"/>
      <w:bookmarkStart w:id="311" w:name="_Toc528971779"/>
      <w:bookmarkStart w:id="312" w:name="_Toc109604928"/>
      <w:r>
        <w:rPr>
          <w:lang w:eastAsia="zh-CN"/>
        </w:rPr>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t>Annex C:</w:t>
      </w:r>
      <w:r>
        <w:br/>
      </w:r>
      <w:bookmarkStart w:id="313" w:name="_Hlk65490576"/>
      <w:r>
        <w:t>History of TSG RAN WG3 meetings</w:t>
      </w:r>
      <w:bookmarkEnd w:id="305"/>
      <w:bookmarkEnd w:id="306"/>
      <w:bookmarkEnd w:id="307"/>
      <w:bookmarkEnd w:id="308"/>
      <w:bookmarkEnd w:id="309"/>
      <w:bookmarkEnd w:id="310"/>
      <w:bookmarkEnd w:id="311"/>
      <w:bookmarkEnd w:id="312"/>
      <w:bookmarkEnd w:id="3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379"/>
        <w:gridCol w:w="1557"/>
        <w:gridCol w:w="3685"/>
        <w:gridCol w:w="1704"/>
        <w:gridCol w:w="1907"/>
        <w:gridCol w:w="1164"/>
      </w:tblGrid>
      <w:tr w:rsidR="00E66CCF" w14:paraId="15E4FE0B" w14:textId="7777777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379" w:type="dxa"/>
          </w:tcPr>
          <w:p w14:paraId="38B6EC0E" w14:textId="77777777" w:rsidR="00E66CCF" w:rsidRDefault="00000000">
            <w:pPr>
              <w:pStyle w:val="TAH"/>
            </w:pPr>
            <w:r>
              <w:t>Country</w:t>
            </w:r>
          </w:p>
        </w:tc>
        <w:tc>
          <w:tcPr>
            <w:tcW w:w="1557"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704" w:type="dxa"/>
          </w:tcPr>
          <w:p w14:paraId="3EC98585" w14:textId="77777777" w:rsidR="00E66CCF" w:rsidRDefault="00000000">
            <w:pPr>
              <w:pStyle w:val="TAH"/>
            </w:pPr>
            <w:r>
              <w:t>(Convenor)/ Chair</w:t>
            </w:r>
          </w:p>
        </w:tc>
        <w:tc>
          <w:tcPr>
            <w:tcW w:w="1907"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379" w:type="dxa"/>
          </w:tcPr>
          <w:p w14:paraId="4010A84D" w14:textId="77777777" w:rsidR="00E66CCF" w:rsidRDefault="00000000">
            <w:pPr>
              <w:pStyle w:val="TAL0"/>
              <w:rPr>
                <w:lang w:val="fr-FR"/>
              </w:rPr>
            </w:pPr>
            <w:r>
              <w:rPr>
                <w:lang w:val="fr-FR"/>
              </w:rPr>
              <w:t>Germany</w:t>
            </w:r>
          </w:p>
        </w:tc>
        <w:tc>
          <w:tcPr>
            <w:tcW w:w="1557"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704" w:type="dxa"/>
          </w:tcPr>
          <w:p w14:paraId="1CAD8907" w14:textId="77777777" w:rsidR="00E66CCF" w:rsidRDefault="00000000">
            <w:pPr>
              <w:pStyle w:val="TAL0"/>
            </w:pPr>
            <w:r>
              <w:t>Per Willars</w:t>
            </w:r>
          </w:p>
        </w:tc>
        <w:tc>
          <w:tcPr>
            <w:tcW w:w="1907"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379" w:type="dxa"/>
          </w:tcPr>
          <w:p w14:paraId="67E3D2BA" w14:textId="77777777" w:rsidR="00E66CCF" w:rsidRDefault="00000000">
            <w:pPr>
              <w:pStyle w:val="TAL0"/>
            </w:pPr>
            <w:r>
              <w:t>Sweden</w:t>
            </w:r>
          </w:p>
        </w:tc>
        <w:tc>
          <w:tcPr>
            <w:tcW w:w="1557"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704" w:type="dxa"/>
          </w:tcPr>
          <w:p w14:paraId="2B2E7F40" w14:textId="77777777" w:rsidR="00E66CCF" w:rsidRDefault="00000000">
            <w:pPr>
              <w:pStyle w:val="TAL0"/>
            </w:pPr>
            <w:r>
              <w:t>Per Willars</w:t>
            </w:r>
          </w:p>
        </w:tc>
        <w:tc>
          <w:tcPr>
            <w:tcW w:w="1907"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379" w:type="dxa"/>
          </w:tcPr>
          <w:p w14:paraId="1840DD8E" w14:textId="77777777" w:rsidR="00E66CCF" w:rsidRDefault="00000000">
            <w:pPr>
              <w:pStyle w:val="TAL0"/>
            </w:pPr>
            <w:r>
              <w:t>Japan</w:t>
            </w:r>
          </w:p>
        </w:tc>
        <w:tc>
          <w:tcPr>
            <w:tcW w:w="1557"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704" w:type="dxa"/>
          </w:tcPr>
          <w:p w14:paraId="0B65BD0D" w14:textId="77777777" w:rsidR="00E66CCF" w:rsidRDefault="00000000">
            <w:pPr>
              <w:pStyle w:val="TAL0"/>
            </w:pPr>
            <w:r>
              <w:t>Per Willars</w:t>
            </w:r>
          </w:p>
        </w:tc>
        <w:tc>
          <w:tcPr>
            <w:tcW w:w="1907"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379" w:type="dxa"/>
          </w:tcPr>
          <w:p w14:paraId="5B6F5982" w14:textId="77777777" w:rsidR="00E66CCF" w:rsidRDefault="00000000">
            <w:pPr>
              <w:pStyle w:val="TAL0"/>
            </w:pPr>
            <w:r>
              <w:t>UK</w:t>
            </w:r>
          </w:p>
        </w:tc>
        <w:tc>
          <w:tcPr>
            <w:tcW w:w="1557"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704" w:type="dxa"/>
          </w:tcPr>
          <w:p w14:paraId="366E16C4" w14:textId="77777777" w:rsidR="00E66CCF" w:rsidRDefault="00000000">
            <w:pPr>
              <w:pStyle w:val="TAL0"/>
            </w:pPr>
            <w:r>
              <w:t>Per Willars</w:t>
            </w:r>
          </w:p>
        </w:tc>
        <w:tc>
          <w:tcPr>
            <w:tcW w:w="1907"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379" w:type="dxa"/>
          </w:tcPr>
          <w:p w14:paraId="3CCD5A53" w14:textId="77777777" w:rsidR="00E66CCF" w:rsidRDefault="00000000">
            <w:pPr>
              <w:pStyle w:val="TAL0"/>
              <w:rPr>
                <w:lang w:val="fr-FR"/>
              </w:rPr>
            </w:pPr>
            <w:r>
              <w:rPr>
                <w:lang w:val="fr-FR"/>
              </w:rPr>
              <w:t>Finland</w:t>
            </w:r>
          </w:p>
        </w:tc>
        <w:tc>
          <w:tcPr>
            <w:tcW w:w="1557"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704" w:type="dxa"/>
          </w:tcPr>
          <w:p w14:paraId="4942F328" w14:textId="77777777" w:rsidR="00E66CCF" w:rsidRDefault="00000000">
            <w:pPr>
              <w:pStyle w:val="TAL0"/>
            </w:pPr>
            <w:r>
              <w:t>Per Willars</w:t>
            </w:r>
          </w:p>
        </w:tc>
        <w:tc>
          <w:tcPr>
            <w:tcW w:w="1907"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379" w:type="dxa"/>
          </w:tcPr>
          <w:p w14:paraId="2845AEF8" w14:textId="77777777" w:rsidR="00E66CCF" w:rsidRDefault="00000000">
            <w:pPr>
              <w:pStyle w:val="TAL0"/>
              <w:rPr>
                <w:lang w:val="fr-FR"/>
              </w:rPr>
            </w:pPr>
            <w:r>
              <w:rPr>
                <w:lang w:val="fr-FR"/>
              </w:rPr>
              <w:t>France</w:t>
            </w:r>
          </w:p>
        </w:tc>
        <w:tc>
          <w:tcPr>
            <w:tcW w:w="1557"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704" w:type="dxa"/>
          </w:tcPr>
          <w:p w14:paraId="58F5D2AD" w14:textId="77777777" w:rsidR="00E66CCF" w:rsidRDefault="00000000">
            <w:pPr>
              <w:pStyle w:val="TAL0"/>
            </w:pPr>
            <w:r>
              <w:t>Per Willars</w:t>
            </w:r>
          </w:p>
        </w:tc>
        <w:tc>
          <w:tcPr>
            <w:tcW w:w="1907"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379" w:type="dxa"/>
          </w:tcPr>
          <w:p w14:paraId="35A2AF33" w14:textId="77777777" w:rsidR="00E66CCF" w:rsidRDefault="00000000">
            <w:pPr>
              <w:pStyle w:val="TAL0"/>
              <w:rPr>
                <w:lang w:val="fr-FR"/>
              </w:rPr>
            </w:pPr>
            <w:r>
              <w:rPr>
                <w:lang w:val="fr-FR"/>
              </w:rPr>
              <w:t>France</w:t>
            </w:r>
          </w:p>
        </w:tc>
        <w:tc>
          <w:tcPr>
            <w:tcW w:w="1557"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704" w:type="dxa"/>
          </w:tcPr>
          <w:p w14:paraId="3A7CCFE5" w14:textId="77777777" w:rsidR="00E66CCF" w:rsidRDefault="00000000">
            <w:pPr>
              <w:pStyle w:val="TAL0"/>
            </w:pPr>
            <w:r>
              <w:t>Per Willars</w:t>
            </w:r>
          </w:p>
        </w:tc>
        <w:tc>
          <w:tcPr>
            <w:tcW w:w="1907"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379" w:type="dxa"/>
          </w:tcPr>
          <w:p w14:paraId="52EAC9C5" w14:textId="77777777" w:rsidR="00E66CCF" w:rsidRDefault="00000000">
            <w:pPr>
              <w:pStyle w:val="TAL0"/>
              <w:rPr>
                <w:lang w:val="fr-FR"/>
              </w:rPr>
            </w:pPr>
            <w:r>
              <w:rPr>
                <w:lang w:val="fr-FR"/>
              </w:rPr>
              <w:t>Japan</w:t>
            </w:r>
          </w:p>
        </w:tc>
        <w:tc>
          <w:tcPr>
            <w:tcW w:w="1557"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704" w:type="dxa"/>
          </w:tcPr>
          <w:p w14:paraId="3027F74A" w14:textId="77777777" w:rsidR="00E66CCF" w:rsidRDefault="00000000">
            <w:pPr>
              <w:pStyle w:val="TAL0"/>
              <w:rPr>
                <w:lang w:val="fr-FR"/>
              </w:rPr>
            </w:pPr>
            <w:r>
              <w:rPr>
                <w:lang w:val="fr-FR"/>
              </w:rPr>
              <w:t>Jean-Marie Calmel (Vice chair)</w:t>
            </w:r>
          </w:p>
        </w:tc>
        <w:tc>
          <w:tcPr>
            <w:tcW w:w="1907"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379" w:type="dxa"/>
          </w:tcPr>
          <w:p w14:paraId="36671905" w14:textId="77777777" w:rsidR="00E66CCF" w:rsidRDefault="00000000">
            <w:pPr>
              <w:pStyle w:val="TAL0"/>
            </w:pPr>
            <w:r>
              <w:t>France</w:t>
            </w:r>
          </w:p>
        </w:tc>
        <w:tc>
          <w:tcPr>
            <w:tcW w:w="1557"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704" w:type="dxa"/>
          </w:tcPr>
          <w:p w14:paraId="71F776C4" w14:textId="77777777" w:rsidR="00E66CCF" w:rsidRDefault="00000000">
            <w:pPr>
              <w:pStyle w:val="TAL0"/>
            </w:pPr>
            <w:r>
              <w:t>Per Willars</w:t>
            </w:r>
          </w:p>
        </w:tc>
        <w:tc>
          <w:tcPr>
            <w:tcW w:w="1907"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379" w:type="dxa"/>
          </w:tcPr>
          <w:p w14:paraId="3F722E2B" w14:textId="77777777" w:rsidR="00E66CCF" w:rsidRDefault="00000000">
            <w:pPr>
              <w:pStyle w:val="TAL0"/>
            </w:pPr>
            <w:r>
              <w:t>Sweden</w:t>
            </w:r>
          </w:p>
        </w:tc>
        <w:tc>
          <w:tcPr>
            <w:tcW w:w="1557"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704" w:type="dxa"/>
          </w:tcPr>
          <w:p w14:paraId="43635C34" w14:textId="77777777" w:rsidR="00E66CCF" w:rsidRDefault="00000000">
            <w:pPr>
              <w:pStyle w:val="TAL0"/>
            </w:pPr>
            <w:r>
              <w:t>Per Willars</w:t>
            </w:r>
          </w:p>
        </w:tc>
        <w:tc>
          <w:tcPr>
            <w:tcW w:w="1907"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379" w:type="dxa"/>
          </w:tcPr>
          <w:p w14:paraId="78DD55B7" w14:textId="77777777" w:rsidR="00E66CCF" w:rsidRDefault="00000000">
            <w:pPr>
              <w:pStyle w:val="TAL0"/>
              <w:rPr>
                <w:lang w:val="en-US"/>
              </w:rPr>
            </w:pPr>
            <w:r>
              <w:rPr>
                <w:lang w:val="en-US"/>
              </w:rPr>
              <w:t>France</w:t>
            </w:r>
          </w:p>
        </w:tc>
        <w:tc>
          <w:tcPr>
            <w:tcW w:w="1557"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704" w:type="dxa"/>
          </w:tcPr>
          <w:p w14:paraId="28C4A51E" w14:textId="77777777" w:rsidR="00E66CCF" w:rsidRDefault="00000000">
            <w:pPr>
              <w:pStyle w:val="TAL0"/>
            </w:pPr>
            <w:r>
              <w:t>Per Willars</w:t>
            </w:r>
          </w:p>
        </w:tc>
        <w:tc>
          <w:tcPr>
            <w:tcW w:w="1907"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379" w:type="dxa"/>
          </w:tcPr>
          <w:p w14:paraId="437ACECB" w14:textId="77777777" w:rsidR="00E66CCF" w:rsidRDefault="00000000">
            <w:pPr>
              <w:pStyle w:val="TAL0"/>
            </w:pPr>
            <w:r>
              <w:t>Korea</w:t>
            </w:r>
          </w:p>
        </w:tc>
        <w:tc>
          <w:tcPr>
            <w:tcW w:w="1557"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704" w:type="dxa"/>
          </w:tcPr>
          <w:p w14:paraId="4B988778" w14:textId="77777777" w:rsidR="00E66CCF" w:rsidRDefault="00000000">
            <w:pPr>
              <w:pStyle w:val="TAL0"/>
            </w:pPr>
            <w:r>
              <w:t>Per Willars</w:t>
            </w:r>
          </w:p>
        </w:tc>
        <w:tc>
          <w:tcPr>
            <w:tcW w:w="1907"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379" w:type="dxa"/>
          </w:tcPr>
          <w:p w14:paraId="4E047F35" w14:textId="77777777" w:rsidR="00E66CCF" w:rsidRDefault="00000000">
            <w:pPr>
              <w:pStyle w:val="TAL0"/>
              <w:rPr>
                <w:lang w:val="fr-FR"/>
              </w:rPr>
            </w:pPr>
            <w:r>
              <w:rPr>
                <w:lang w:val="fr-FR"/>
              </w:rPr>
              <w:t>USA</w:t>
            </w:r>
          </w:p>
        </w:tc>
        <w:tc>
          <w:tcPr>
            <w:tcW w:w="1557"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704" w:type="dxa"/>
          </w:tcPr>
          <w:p w14:paraId="43C97A5C" w14:textId="77777777" w:rsidR="00E66CCF" w:rsidRDefault="00000000">
            <w:pPr>
              <w:pStyle w:val="TAL0"/>
            </w:pPr>
            <w:r>
              <w:t>Per Willars</w:t>
            </w:r>
          </w:p>
        </w:tc>
        <w:tc>
          <w:tcPr>
            <w:tcW w:w="1907"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379" w:type="dxa"/>
          </w:tcPr>
          <w:p w14:paraId="09E7CD7A" w14:textId="77777777" w:rsidR="00E66CCF" w:rsidRDefault="00000000">
            <w:pPr>
              <w:pStyle w:val="TAL0"/>
              <w:rPr>
                <w:lang w:val="fr-FR"/>
              </w:rPr>
            </w:pPr>
            <w:r>
              <w:rPr>
                <w:lang w:val="fr-FR"/>
              </w:rPr>
              <w:t>Finland</w:t>
            </w:r>
          </w:p>
        </w:tc>
        <w:tc>
          <w:tcPr>
            <w:tcW w:w="1557"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704" w:type="dxa"/>
          </w:tcPr>
          <w:p w14:paraId="44B446FE" w14:textId="77777777" w:rsidR="00E66CCF" w:rsidRDefault="00000000">
            <w:pPr>
              <w:pStyle w:val="TAL0"/>
              <w:rPr>
                <w:lang w:val="en-US"/>
              </w:rPr>
            </w:pPr>
            <w:r>
              <w:t>Per Willars</w:t>
            </w:r>
          </w:p>
        </w:tc>
        <w:tc>
          <w:tcPr>
            <w:tcW w:w="1907"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379" w:type="dxa"/>
          </w:tcPr>
          <w:p w14:paraId="0B29700B" w14:textId="77777777" w:rsidR="00E66CCF" w:rsidRDefault="00000000">
            <w:pPr>
              <w:pStyle w:val="TAL0"/>
              <w:rPr>
                <w:lang w:val="en-US"/>
              </w:rPr>
            </w:pPr>
            <w:r>
              <w:rPr>
                <w:lang w:val="en-US"/>
              </w:rPr>
              <w:t>Germany</w:t>
            </w:r>
          </w:p>
        </w:tc>
        <w:tc>
          <w:tcPr>
            <w:tcW w:w="1557"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704" w:type="dxa"/>
          </w:tcPr>
          <w:p w14:paraId="05F3E6C4" w14:textId="77777777" w:rsidR="00E66CCF" w:rsidRDefault="00000000">
            <w:pPr>
              <w:pStyle w:val="TAL0"/>
            </w:pPr>
            <w:r>
              <w:t>Per Willars</w:t>
            </w:r>
          </w:p>
        </w:tc>
        <w:tc>
          <w:tcPr>
            <w:tcW w:w="1907"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379" w:type="dxa"/>
          </w:tcPr>
          <w:p w14:paraId="4B117698" w14:textId="77777777" w:rsidR="00E66CCF" w:rsidRDefault="00000000">
            <w:pPr>
              <w:pStyle w:val="TAL0"/>
            </w:pPr>
            <w:r>
              <w:t>UK</w:t>
            </w:r>
          </w:p>
        </w:tc>
        <w:tc>
          <w:tcPr>
            <w:tcW w:w="1557"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704" w:type="dxa"/>
          </w:tcPr>
          <w:p w14:paraId="3F1E2500" w14:textId="77777777" w:rsidR="00E66CCF" w:rsidRDefault="00000000">
            <w:pPr>
              <w:pStyle w:val="TAL0"/>
            </w:pPr>
            <w:r>
              <w:t>Per Willars</w:t>
            </w:r>
          </w:p>
        </w:tc>
        <w:tc>
          <w:tcPr>
            <w:tcW w:w="1907"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379" w:type="dxa"/>
          </w:tcPr>
          <w:p w14:paraId="36197556" w14:textId="77777777" w:rsidR="00E66CCF" w:rsidRDefault="00000000">
            <w:pPr>
              <w:pStyle w:val="TAL0"/>
              <w:rPr>
                <w:lang w:val="en-US"/>
              </w:rPr>
            </w:pPr>
            <w:r>
              <w:rPr>
                <w:lang w:val="en-US"/>
              </w:rPr>
              <w:t>USA</w:t>
            </w:r>
          </w:p>
        </w:tc>
        <w:tc>
          <w:tcPr>
            <w:tcW w:w="1557"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704" w:type="dxa"/>
          </w:tcPr>
          <w:p w14:paraId="0FBC2A9A" w14:textId="77777777" w:rsidR="00E66CCF" w:rsidRDefault="00000000">
            <w:pPr>
              <w:pStyle w:val="TAL0"/>
              <w:rPr>
                <w:lang w:val="fr-FR"/>
              </w:rPr>
            </w:pPr>
            <w:r>
              <w:rPr>
                <w:lang w:val="fr-FR"/>
              </w:rPr>
              <w:t>Jean-Marie Calmel (Vice chair)</w:t>
            </w:r>
          </w:p>
        </w:tc>
        <w:tc>
          <w:tcPr>
            <w:tcW w:w="1907"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379" w:type="dxa"/>
          </w:tcPr>
          <w:p w14:paraId="1310D2D6" w14:textId="77777777" w:rsidR="00E66CCF" w:rsidRDefault="00000000">
            <w:pPr>
              <w:pStyle w:val="TAL0"/>
            </w:pPr>
            <w:r>
              <w:t>Sweden</w:t>
            </w:r>
          </w:p>
        </w:tc>
        <w:tc>
          <w:tcPr>
            <w:tcW w:w="1557"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704" w:type="dxa"/>
          </w:tcPr>
          <w:p w14:paraId="65FE6DE5" w14:textId="77777777" w:rsidR="00E66CCF" w:rsidRDefault="00000000">
            <w:pPr>
              <w:pStyle w:val="TAL0"/>
              <w:rPr>
                <w:lang w:val="fr-FR"/>
              </w:rPr>
            </w:pPr>
            <w:r>
              <w:rPr>
                <w:lang w:val="fr-FR"/>
              </w:rPr>
              <w:t>Jean-Marie Calmel (Vice chair)</w:t>
            </w:r>
          </w:p>
        </w:tc>
        <w:tc>
          <w:tcPr>
            <w:tcW w:w="1907"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379" w:type="dxa"/>
          </w:tcPr>
          <w:p w14:paraId="17019DE0" w14:textId="77777777" w:rsidR="00E66CCF" w:rsidRDefault="00000000">
            <w:pPr>
              <w:pStyle w:val="TAL0"/>
            </w:pPr>
            <w:r>
              <w:t>UK</w:t>
            </w:r>
          </w:p>
        </w:tc>
        <w:tc>
          <w:tcPr>
            <w:tcW w:w="1557"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704" w:type="dxa"/>
          </w:tcPr>
          <w:p w14:paraId="757601E7" w14:textId="77777777" w:rsidR="00E66CCF" w:rsidRDefault="00000000">
            <w:pPr>
              <w:pStyle w:val="TAL0"/>
              <w:rPr>
                <w:lang w:val="fr-FR"/>
              </w:rPr>
            </w:pPr>
            <w:r>
              <w:rPr>
                <w:lang w:val="fr-FR"/>
              </w:rPr>
              <w:t>Jean-Marie Calmel (Vice chair)</w:t>
            </w:r>
          </w:p>
        </w:tc>
        <w:tc>
          <w:tcPr>
            <w:tcW w:w="1907"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379" w:type="dxa"/>
          </w:tcPr>
          <w:p w14:paraId="0ACCD24E" w14:textId="77777777" w:rsidR="00E66CCF" w:rsidRDefault="00000000">
            <w:pPr>
              <w:pStyle w:val="TAL0"/>
            </w:pPr>
            <w:r>
              <w:t>China</w:t>
            </w:r>
          </w:p>
        </w:tc>
        <w:tc>
          <w:tcPr>
            <w:tcW w:w="1557"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704" w:type="dxa"/>
          </w:tcPr>
          <w:p w14:paraId="52D5C05D" w14:textId="77777777" w:rsidR="00E66CCF" w:rsidRDefault="00000000">
            <w:pPr>
              <w:pStyle w:val="TAL0"/>
            </w:pPr>
            <w:r>
              <w:rPr>
                <w:lang w:val="en-US"/>
              </w:rPr>
              <w:t>Martin Israelsson</w:t>
            </w:r>
          </w:p>
        </w:tc>
        <w:tc>
          <w:tcPr>
            <w:tcW w:w="1907"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379" w:type="dxa"/>
          </w:tcPr>
          <w:p w14:paraId="7D8ECC57" w14:textId="77777777" w:rsidR="00E66CCF" w:rsidRDefault="00000000">
            <w:pPr>
              <w:pStyle w:val="TAL0"/>
            </w:pPr>
            <w:r>
              <w:t>Korea</w:t>
            </w:r>
          </w:p>
        </w:tc>
        <w:tc>
          <w:tcPr>
            <w:tcW w:w="1557"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704" w:type="dxa"/>
          </w:tcPr>
          <w:p w14:paraId="7BCA74A9" w14:textId="77777777" w:rsidR="00E66CCF" w:rsidRDefault="00000000">
            <w:pPr>
              <w:pStyle w:val="TAL0"/>
            </w:pPr>
            <w:r>
              <w:rPr>
                <w:lang w:val="en-US"/>
              </w:rPr>
              <w:t>Martin Israelsson</w:t>
            </w:r>
          </w:p>
        </w:tc>
        <w:tc>
          <w:tcPr>
            <w:tcW w:w="1907"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379" w:type="dxa"/>
          </w:tcPr>
          <w:p w14:paraId="32401A95" w14:textId="77777777" w:rsidR="00E66CCF" w:rsidRDefault="00000000">
            <w:pPr>
              <w:pStyle w:val="TAL0"/>
            </w:pPr>
            <w:r>
              <w:t>France</w:t>
            </w:r>
          </w:p>
        </w:tc>
        <w:tc>
          <w:tcPr>
            <w:tcW w:w="1557"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704" w:type="dxa"/>
          </w:tcPr>
          <w:p w14:paraId="1FC4C429" w14:textId="77777777" w:rsidR="00E66CCF" w:rsidRDefault="00000000">
            <w:pPr>
              <w:pStyle w:val="TAL0"/>
            </w:pPr>
            <w:r>
              <w:rPr>
                <w:lang w:val="en-US"/>
              </w:rPr>
              <w:t>Martin Israelsson</w:t>
            </w:r>
          </w:p>
        </w:tc>
        <w:tc>
          <w:tcPr>
            <w:tcW w:w="1907"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379" w:type="dxa"/>
          </w:tcPr>
          <w:p w14:paraId="300914C2" w14:textId="77777777" w:rsidR="00E66CCF" w:rsidRDefault="00000000">
            <w:pPr>
              <w:pStyle w:val="TAL0"/>
              <w:rPr>
                <w:lang w:val="fr-FR"/>
              </w:rPr>
            </w:pPr>
            <w:r>
              <w:rPr>
                <w:lang w:val="fr-FR"/>
              </w:rPr>
              <w:t>Finland</w:t>
            </w:r>
          </w:p>
        </w:tc>
        <w:tc>
          <w:tcPr>
            <w:tcW w:w="1557"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704" w:type="dxa"/>
          </w:tcPr>
          <w:p w14:paraId="12F4A7D2" w14:textId="77777777" w:rsidR="00E66CCF" w:rsidRDefault="00000000">
            <w:pPr>
              <w:pStyle w:val="TAL0"/>
            </w:pPr>
            <w:r>
              <w:rPr>
                <w:lang w:val="en-US"/>
              </w:rPr>
              <w:t>Martin Israelsson</w:t>
            </w:r>
          </w:p>
        </w:tc>
        <w:tc>
          <w:tcPr>
            <w:tcW w:w="1907"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379" w:type="dxa"/>
          </w:tcPr>
          <w:p w14:paraId="450548CD" w14:textId="77777777" w:rsidR="00E66CCF" w:rsidRDefault="00000000">
            <w:pPr>
              <w:pStyle w:val="TAL0"/>
            </w:pPr>
            <w:r>
              <w:t>USA</w:t>
            </w:r>
          </w:p>
        </w:tc>
        <w:tc>
          <w:tcPr>
            <w:tcW w:w="1557"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704" w:type="dxa"/>
          </w:tcPr>
          <w:p w14:paraId="55725317" w14:textId="77777777" w:rsidR="00E66CCF" w:rsidRDefault="00000000">
            <w:pPr>
              <w:pStyle w:val="TAL0"/>
            </w:pPr>
            <w:r>
              <w:rPr>
                <w:lang w:val="en-US"/>
              </w:rPr>
              <w:t>Martin Israelsson</w:t>
            </w:r>
          </w:p>
        </w:tc>
        <w:tc>
          <w:tcPr>
            <w:tcW w:w="1907"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379" w:type="dxa"/>
          </w:tcPr>
          <w:p w14:paraId="2D65DC99" w14:textId="77777777" w:rsidR="00E66CCF" w:rsidRDefault="00000000">
            <w:pPr>
              <w:pStyle w:val="TAL0"/>
              <w:rPr>
                <w:lang w:val="fr-FR"/>
              </w:rPr>
            </w:pPr>
            <w:r>
              <w:rPr>
                <w:lang w:val="fr-FR"/>
              </w:rPr>
              <w:t>Japan</w:t>
            </w:r>
          </w:p>
        </w:tc>
        <w:tc>
          <w:tcPr>
            <w:tcW w:w="1557"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704" w:type="dxa"/>
          </w:tcPr>
          <w:p w14:paraId="4C38A41F" w14:textId="77777777" w:rsidR="00E66CCF" w:rsidRDefault="00000000">
            <w:pPr>
              <w:pStyle w:val="TAL0"/>
            </w:pPr>
            <w:r>
              <w:rPr>
                <w:lang w:val="en-US"/>
              </w:rPr>
              <w:t>Martin Israelsson</w:t>
            </w:r>
          </w:p>
        </w:tc>
        <w:tc>
          <w:tcPr>
            <w:tcW w:w="1907"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379" w:type="dxa"/>
          </w:tcPr>
          <w:p w14:paraId="6DE3D3F8" w14:textId="77777777" w:rsidR="00E66CCF" w:rsidRDefault="00000000">
            <w:pPr>
              <w:pStyle w:val="TAL0"/>
              <w:rPr>
                <w:lang w:val="fr-FR"/>
              </w:rPr>
            </w:pPr>
            <w:r>
              <w:rPr>
                <w:lang w:val="fr-FR"/>
              </w:rPr>
              <w:t>Austria</w:t>
            </w:r>
          </w:p>
        </w:tc>
        <w:tc>
          <w:tcPr>
            <w:tcW w:w="1557"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704" w:type="dxa"/>
          </w:tcPr>
          <w:p w14:paraId="76D10EFF" w14:textId="77777777" w:rsidR="00E66CCF" w:rsidRDefault="00000000">
            <w:pPr>
              <w:pStyle w:val="TAL0"/>
              <w:rPr>
                <w:lang w:val="en-US"/>
              </w:rPr>
            </w:pPr>
            <w:r>
              <w:rPr>
                <w:lang w:val="en-US"/>
              </w:rPr>
              <w:t>Martin Israelsson</w:t>
            </w:r>
          </w:p>
        </w:tc>
        <w:tc>
          <w:tcPr>
            <w:tcW w:w="1907"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379" w:type="dxa"/>
          </w:tcPr>
          <w:p w14:paraId="4C69E811" w14:textId="77777777" w:rsidR="00E66CCF" w:rsidRDefault="00000000">
            <w:pPr>
              <w:pStyle w:val="TAL0"/>
            </w:pPr>
            <w:r>
              <w:t>USA</w:t>
            </w:r>
          </w:p>
        </w:tc>
        <w:tc>
          <w:tcPr>
            <w:tcW w:w="1557"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704" w:type="dxa"/>
          </w:tcPr>
          <w:p w14:paraId="18F491A7" w14:textId="77777777" w:rsidR="00E66CCF" w:rsidRDefault="00000000">
            <w:pPr>
              <w:pStyle w:val="TAL0"/>
            </w:pPr>
            <w:r>
              <w:t>Martin Israelsson</w:t>
            </w:r>
          </w:p>
        </w:tc>
        <w:tc>
          <w:tcPr>
            <w:tcW w:w="1907"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379" w:type="dxa"/>
          </w:tcPr>
          <w:p w14:paraId="711B40EB" w14:textId="77777777" w:rsidR="00E66CCF" w:rsidRDefault="00000000">
            <w:pPr>
              <w:pStyle w:val="TAL0"/>
              <w:rPr>
                <w:lang w:val="fr-FR"/>
              </w:rPr>
            </w:pPr>
            <w:r>
              <w:rPr>
                <w:lang w:val="fr-FR"/>
              </w:rPr>
              <w:t>Japan</w:t>
            </w:r>
          </w:p>
        </w:tc>
        <w:tc>
          <w:tcPr>
            <w:tcW w:w="1557"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704" w:type="dxa"/>
          </w:tcPr>
          <w:p w14:paraId="17F061CB" w14:textId="77777777" w:rsidR="00E66CCF" w:rsidRDefault="00000000">
            <w:pPr>
              <w:pStyle w:val="TAL0"/>
            </w:pPr>
            <w:r>
              <w:t>Martin Israelsson</w:t>
            </w:r>
          </w:p>
        </w:tc>
        <w:tc>
          <w:tcPr>
            <w:tcW w:w="1907"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379" w:type="dxa"/>
          </w:tcPr>
          <w:p w14:paraId="154CD4B4" w14:textId="77777777" w:rsidR="00E66CCF" w:rsidRDefault="00000000">
            <w:pPr>
              <w:pStyle w:val="TAL0"/>
            </w:pPr>
            <w:r>
              <w:t>Korea</w:t>
            </w:r>
          </w:p>
        </w:tc>
        <w:tc>
          <w:tcPr>
            <w:tcW w:w="1557"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704" w:type="dxa"/>
          </w:tcPr>
          <w:p w14:paraId="01A07409" w14:textId="77777777" w:rsidR="00E66CCF" w:rsidRDefault="00000000">
            <w:pPr>
              <w:pStyle w:val="TAL0"/>
            </w:pPr>
            <w:r>
              <w:t>Martin Israelsson</w:t>
            </w:r>
          </w:p>
        </w:tc>
        <w:tc>
          <w:tcPr>
            <w:tcW w:w="1907"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379" w:type="dxa"/>
          </w:tcPr>
          <w:p w14:paraId="0F87E552" w14:textId="77777777" w:rsidR="00E66CCF" w:rsidRDefault="00000000">
            <w:pPr>
              <w:pStyle w:val="TAL0"/>
              <w:rPr>
                <w:lang w:val="fr-FR"/>
              </w:rPr>
            </w:pPr>
            <w:r>
              <w:rPr>
                <w:lang w:val="fr-FR"/>
              </w:rPr>
              <w:t>France</w:t>
            </w:r>
          </w:p>
        </w:tc>
        <w:tc>
          <w:tcPr>
            <w:tcW w:w="1557"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704" w:type="dxa"/>
          </w:tcPr>
          <w:p w14:paraId="168DDDA4" w14:textId="77777777" w:rsidR="00E66CCF" w:rsidRDefault="00000000">
            <w:pPr>
              <w:pStyle w:val="TAL0"/>
            </w:pPr>
            <w:r>
              <w:t>Martin Israelsson</w:t>
            </w:r>
          </w:p>
        </w:tc>
        <w:tc>
          <w:tcPr>
            <w:tcW w:w="1907"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379" w:type="dxa"/>
          </w:tcPr>
          <w:p w14:paraId="5EB5513E" w14:textId="77777777" w:rsidR="00E66CCF" w:rsidRDefault="00000000">
            <w:pPr>
              <w:pStyle w:val="TAL0"/>
            </w:pPr>
            <w:r>
              <w:t>Sweden</w:t>
            </w:r>
          </w:p>
        </w:tc>
        <w:tc>
          <w:tcPr>
            <w:tcW w:w="1557"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704" w:type="dxa"/>
          </w:tcPr>
          <w:p w14:paraId="16F03041" w14:textId="77777777" w:rsidR="00E66CCF" w:rsidRDefault="00000000">
            <w:pPr>
              <w:pStyle w:val="TAL0"/>
            </w:pPr>
            <w:r>
              <w:t>Martin Israelsson</w:t>
            </w:r>
          </w:p>
        </w:tc>
        <w:tc>
          <w:tcPr>
            <w:tcW w:w="1907"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379" w:type="dxa"/>
          </w:tcPr>
          <w:p w14:paraId="4E6BEA12" w14:textId="77777777" w:rsidR="00E66CCF" w:rsidRDefault="00000000">
            <w:pPr>
              <w:pStyle w:val="TAL0"/>
            </w:pPr>
            <w:r>
              <w:t>China</w:t>
            </w:r>
          </w:p>
        </w:tc>
        <w:tc>
          <w:tcPr>
            <w:tcW w:w="1557"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704" w:type="dxa"/>
          </w:tcPr>
          <w:p w14:paraId="622A2BE8" w14:textId="77777777" w:rsidR="00E66CCF" w:rsidRDefault="00000000">
            <w:pPr>
              <w:pStyle w:val="TAL0"/>
            </w:pPr>
            <w:r>
              <w:t>Martin Israelsson</w:t>
            </w:r>
          </w:p>
        </w:tc>
        <w:tc>
          <w:tcPr>
            <w:tcW w:w="1907"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6BD059B3" w14:textId="77777777" w:rsidR="00E66CCF" w:rsidRDefault="00000000">
            <w:pPr>
              <w:pStyle w:val="TAL0"/>
              <w:rPr>
                <w:lang w:val="en-US"/>
              </w:rPr>
            </w:pPr>
            <w:r>
              <w:rPr>
                <w:lang w:val="en-US"/>
              </w:rPr>
              <w:t>France</w:t>
            </w:r>
          </w:p>
        </w:tc>
        <w:tc>
          <w:tcPr>
            <w:tcW w:w="1557"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704" w:type="dxa"/>
            <w:tcBorders>
              <w:bottom w:val="single" w:sz="4" w:space="0" w:color="auto"/>
            </w:tcBorders>
          </w:tcPr>
          <w:p w14:paraId="32CB3209" w14:textId="77777777" w:rsidR="00E66CCF" w:rsidRDefault="00000000">
            <w:pPr>
              <w:pStyle w:val="TAL0"/>
            </w:pPr>
            <w:r>
              <w:t>Martin Israelsson</w:t>
            </w:r>
          </w:p>
        </w:tc>
        <w:tc>
          <w:tcPr>
            <w:tcW w:w="1907"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50DF4A0C" w14:textId="77777777" w:rsidR="00E66CCF" w:rsidRDefault="00000000">
            <w:pPr>
              <w:pStyle w:val="TAL0"/>
              <w:rPr>
                <w:lang w:val="fr-FR"/>
              </w:rPr>
            </w:pPr>
            <w:r>
              <w:rPr>
                <w:lang w:val="fr-FR"/>
              </w:rPr>
              <w:t>France</w:t>
            </w:r>
          </w:p>
        </w:tc>
        <w:tc>
          <w:tcPr>
            <w:tcW w:w="1557"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704" w:type="dxa"/>
            <w:tcBorders>
              <w:bottom w:val="single" w:sz="4" w:space="0" w:color="auto"/>
            </w:tcBorders>
          </w:tcPr>
          <w:p w14:paraId="177BFFD8" w14:textId="77777777" w:rsidR="00E66CCF" w:rsidRDefault="00000000">
            <w:pPr>
              <w:pStyle w:val="TAL0"/>
            </w:pPr>
            <w:r>
              <w:rPr>
                <w:lang w:val="en-US"/>
              </w:rPr>
              <w:t>Marti</w:t>
            </w:r>
            <w:r>
              <w:t>n Israelsson</w:t>
            </w:r>
          </w:p>
        </w:tc>
        <w:tc>
          <w:tcPr>
            <w:tcW w:w="1907"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379" w:type="dxa"/>
          </w:tcPr>
          <w:p w14:paraId="2BA8EB9D" w14:textId="77777777" w:rsidR="00E66CCF" w:rsidRDefault="00000000">
            <w:pPr>
              <w:pStyle w:val="TAL0"/>
            </w:pPr>
            <w:r>
              <w:t>Korea</w:t>
            </w:r>
          </w:p>
        </w:tc>
        <w:tc>
          <w:tcPr>
            <w:tcW w:w="1557"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704" w:type="dxa"/>
          </w:tcPr>
          <w:p w14:paraId="5086DE3F" w14:textId="77777777" w:rsidR="00E66CCF" w:rsidRDefault="00000000">
            <w:pPr>
              <w:pStyle w:val="TAL0"/>
            </w:pPr>
            <w:r>
              <w:t>Alexander Vesely</w:t>
            </w:r>
          </w:p>
        </w:tc>
        <w:tc>
          <w:tcPr>
            <w:tcW w:w="1907"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379" w:type="dxa"/>
            <w:tcBorders>
              <w:bottom w:val="single" w:sz="4" w:space="0" w:color="auto"/>
            </w:tcBorders>
          </w:tcPr>
          <w:p w14:paraId="286D3D20" w14:textId="77777777" w:rsidR="00E66CCF" w:rsidRDefault="00000000">
            <w:pPr>
              <w:pStyle w:val="TAL0"/>
              <w:rPr>
                <w:lang w:val="fr-FR"/>
              </w:rPr>
            </w:pPr>
            <w:r>
              <w:rPr>
                <w:lang w:val="fr-FR"/>
              </w:rPr>
              <w:t>France</w:t>
            </w:r>
          </w:p>
        </w:tc>
        <w:tc>
          <w:tcPr>
            <w:tcW w:w="1557"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704" w:type="dxa"/>
            <w:tcBorders>
              <w:bottom w:val="single" w:sz="4" w:space="0" w:color="auto"/>
            </w:tcBorders>
          </w:tcPr>
          <w:p w14:paraId="3492D160" w14:textId="77777777" w:rsidR="00E66CCF" w:rsidRDefault="00000000">
            <w:pPr>
              <w:pStyle w:val="TAL0"/>
            </w:pPr>
            <w:r>
              <w:t>Alexander Vesely</w:t>
            </w:r>
          </w:p>
        </w:tc>
        <w:tc>
          <w:tcPr>
            <w:tcW w:w="1907"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379" w:type="dxa"/>
            <w:tcBorders>
              <w:bottom w:val="single" w:sz="4" w:space="0" w:color="auto"/>
            </w:tcBorders>
          </w:tcPr>
          <w:p w14:paraId="340118C4" w14:textId="77777777" w:rsidR="00E66CCF" w:rsidRDefault="00000000">
            <w:pPr>
              <w:pStyle w:val="TAL0"/>
            </w:pPr>
            <w:r>
              <w:t>Hungary</w:t>
            </w:r>
          </w:p>
        </w:tc>
        <w:tc>
          <w:tcPr>
            <w:tcW w:w="1557"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704" w:type="dxa"/>
            <w:tcBorders>
              <w:bottom w:val="single" w:sz="4" w:space="0" w:color="auto"/>
            </w:tcBorders>
          </w:tcPr>
          <w:p w14:paraId="57023432" w14:textId="77777777" w:rsidR="00E66CCF" w:rsidRDefault="00000000">
            <w:pPr>
              <w:pStyle w:val="TAL0"/>
            </w:pPr>
            <w:r>
              <w:t>Alexander Vesely</w:t>
            </w:r>
          </w:p>
        </w:tc>
        <w:tc>
          <w:tcPr>
            <w:tcW w:w="1907"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379" w:type="dxa"/>
          </w:tcPr>
          <w:p w14:paraId="0DE6EAC0" w14:textId="77777777" w:rsidR="00E66CCF" w:rsidRDefault="00000000">
            <w:pPr>
              <w:pStyle w:val="TAL0"/>
            </w:pPr>
            <w:r>
              <w:t>France</w:t>
            </w:r>
          </w:p>
        </w:tc>
        <w:tc>
          <w:tcPr>
            <w:tcW w:w="1557"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704" w:type="dxa"/>
          </w:tcPr>
          <w:p w14:paraId="454E2EA7" w14:textId="77777777" w:rsidR="00E66CCF" w:rsidRDefault="00000000">
            <w:pPr>
              <w:pStyle w:val="TAL0"/>
              <w:rPr>
                <w:lang w:val="en-US"/>
              </w:rPr>
            </w:pPr>
            <w:r>
              <w:t>Alexander Vesely</w:t>
            </w:r>
          </w:p>
        </w:tc>
        <w:tc>
          <w:tcPr>
            <w:tcW w:w="1907"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379" w:type="dxa"/>
            <w:tcBorders>
              <w:bottom w:val="single" w:sz="4" w:space="0" w:color="auto"/>
            </w:tcBorders>
          </w:tcPr>
          <w:p w14:paraId="3D6E365B" w14:textId="77777777" w:rsidR="00E66CCF" w:rsidRDefault="00000000">
            <w:pPr>
              <w:pStyle w:val="TAL0"/>
            </w:pPr>
            <w:r>
              <w:t>USA</w:t>
            </w:r>
          </w:p>
        </w:tc>
        <w:tc>
          <w:tcPr>
            <w:tcW w:w="1557"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704" w:type="dxa"/>
            <w:tcBorders>
              <w:bottom w:val="single" w:sz="4" w:space="0" w:color="auto"/>
            </w:tcBorders>
          </w:tcPr>
          <w:p w14:paraId="26FFB281" w14:textId="77777777" w:rsidR="00E66CCF" w:rsidRDefault="00000000">
            <w:pPr>
              <w:pStyle w:val="TAL0"/>
              <w:rPr>
                <w:lang w:val="en-US"/>
              </w:rPr>
            </w:pPr>
            <w:r>
              <w:t>Alexander Vesely</w:t>
            </w:r>
          </w:p>
        </w:tc>
        <w:tc>
          <w:tcPr>
            <w:tcW w:w="1907"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379" w:type="dxa"/>
          </w:tcPr>
          <w:p w14:paraId="21A2AB2B" w14:textId="77777777" w:rsidR="00E66CCF" w:rsidRDefault="00000000">
            <w:pPr>
              <w:pStyle w:val="TAL0"/>
              <w:rPr>
                <w:lang w:val="fr-FR"/>
              </w:rPr>
            </w:pPr>
            <w:r>
              <w:rPr>
                <w:lang w:val="fr-FR"/>
              </w:rPr>
              <w:t>France</w:t>
            </w:r>
          </w:p>
        </w:tc>
        <w:tc>
          <w:tcPr>
            <w:tcW w:w="1557"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704" w:type="dxa"/>
          </w:tcPr>
          <w:p w14:paraId="4A248E5C" w14:textId="77777777" w:rsidR="00E66CCF" w:rsidRDefault="00000000">
            <w:pPr>
              <w:pStyle w:val="TAL0"/>
              <w:rPr>
                <w:lang w:val="en-US"/>
              </w:rPr>
            </w:pPr>
            <w:r>
              <w:t>Alexander Vesely</w:t>
            </w:r>
          </w:p>
        </w:tc>
        <w:tc>
          <w:tcPr>
            <w:tcW w:w="1907"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379" w:type="dxa"/>
          </w:tcPr>
          <w:p w14:paraId="285B3673" w14:textId="77777777" w:rsidR="00E66CCF" w:rsidRDefault="00000000">
            <w:pPr>
              <w:pStyle w:val="TAL0"/>
              <w:rPr>
                <w:lang w:val="en-US"/>
              </w:rPr>
            </w:pPr>
            <w:r>
              <w:rPr>
                <w:lang w:val="en-US"/>
              </w:rPr>
              <w:t>Spain</w:t>
            </w:r>
          </w:p>
        </w:tc>
        <w:tc>
          <w:tcPr>
            <w:tcW w:w="1557"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704" w:type="dxa"/>
          </w:tcPr>
          <w:p w14:paraId="3108D261" w14:textId="77777777" w:rsidR="00E66CCF" w:rsidRDefault="00000000">
            <w:pPr>
              <w:pStyle w:val="TAL0"/>
              <w:rPr>
                <w:lang w:val="fr-FR"/>
              </w:rPr>
            </w:pPr>
            <w:r>
              <w:t>Alexander Vesely</w:t>
            </w:r>
          </w:p>
        </w:tc>
        <w:tc>
          <w:tcPr>
            <w:tcW w:w="1907"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379" w:type="dxa"/>
          </w:tcPr>
          <w:p w14:paraId="08F498A6" w14:textId="77777777" w:rsidR="00E66CCF" w:rsidRDefault="00000000">
            <w:pPr>
              <w:pStyle w:val="TAL0"/>
            </w:pPr>
            <w:r>
              <w:t>Hungary</w:t>
            </w:r>
          </w:p>
        </w:tc>
        <w:tc>
          <w:tcPr>
            <w:tcW w:w="1557"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704" w:type="dxa"/>
          </w:tcPr>
          <w:p w14:paraId="13FE144A" w14:textId="77777777" w:rsidR="00E66CCF" w:rsidRDefault="00000000">
            <w:pPr>
              <w:pStyle w:val="TAL0"/>
            </w:pPr>
            <w:r>
              <w:t>Alexander Vesely</w:t>
            </w:r>
          </w:p>
        </w:tc>
        <w:tc>
          <w:tcPr>
            <w:tcW w:w="1907"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379" w:type="dxa"/>
          </w:tcPr>
          <w:p w14:paraId="59E9FD98" w14:textId="77777777" w:rsidR="00E66CCF" w:rsidRDefault="00000000">
            <w:pPr>
              <w:pStyle w:val="TAL0"/>
            </w:pPr>
            <w:r>
              <w:t>Canada</w:t>
            </w:r>
          </w:p>
        </w:tc>
        <w:tc>
          <w:tcPr>
            <w:tcW w:w="1557"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704" w:type="dxa"/>
          </w:tcPr>
          <w:p w14:paraId="42E23FD0" w14:textId="77777777" w:rsidR="00E66CCF" w:rsidRDefault="00000000">
            <w:pPr>
              <w:pStyle w:val="TAL0"/>
            </w:pPr>
            <w:r>
              <w:t>Alexander Vesely</w:t>
            </w:r>
          </w:p>
        </w:tc>
        <w:tc>
          <w:tcPr>
            <w:tcW w:w="1907"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379" w:type="dxa"/>
          </w:tcPr>
          <w:p w14:paraId="10180F29" w14:textId="77777777" w:rsidR="00E66CCF" w:rsidRDefault="00000000">
            <w:pPr>
              <w:pStyle w:val="TAL0"/>
            </w:pPr>
            <w:r>
              <w:t>Czech Republic</w:t>
            </w:r>
          </w:p>
        </w:tc>
        <w:tc>
          <w:tcPr>
            <w:tcW w:w="1557"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704" w:type="dxa"/>
          </w:tcPr>
          <w:p w14:paraId="05443265" w14:textId="77777777" w:rsidR="00E66CCF" w:rsidRDefault="00000000">
            <w:pPr>
              <w:pStyle w:val="TAL0"/>
            </w:pPr>
            <w:r>
              <w:t>Alexander Vesely</w:t>
            </w:r>
          </w:p>
        </w:tc>
        <w:tc>
          <w:tcPr>
            <w:tcW w:w="1907"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379" w:type="dxa"/>
          </w:tcPr>
          <w:p w14:paraId="497DD585" w14:textId="77777777" w:rsidR="00E66CCF" w:rsidRDefault="00000000">
            <w:pPr>
              <w:pStyle w:val="TAL0"/>
              <w:rPr>
                <w:lang w:val="en-US"/>
              </w:rPr>
            </w:pPr>
            <w:r>
              <w:rPr>
                <w:lang w:val="en-US"/>
              </w:rPr>
              <w:t>Europe</w:t>
            </w:r>
          </w:p>
        </w:tc>
        <w:tc>
          <w:tcPr>
            <w:tcW w:w="1557"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704" w:type="dxa"/>
          </w:tcPr>
          <w:p w14:paraId="2109A9F2" w14:textId="77777777" w:rsidR="00E66CCF" w:rsidRDefault="00000000">
            <w:pPr>
              <w:pStyle w:val="TAL0"/>
              <w:rPr>
                <w:lang w:val="en-US"/>
              </w:rPr>
            </w:pPr>
            <w:r>
              <w:t>Alexander Vesely</w:t>
            </w:r>
          </w:p>
        </w:tc>
        <w:tc>
          <w:tcPr>
            <w:tcW w:w="1907"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379" w:type="dxa"/>
          </w:tcPr>
          <w:p w14:paraId="78C71FE7" w14:textId="77777777" w:rsidR="00E66CCF" w:rsidRDefault="00000000">
            <w:pPr>
              <w:pStyle w:val="TAL0"/>
            </w:pPr>
            <w:r>
              <w:t>Japan</w:t>
            </w:r>
          </w:p>
        </w:tc>
        <w:tc>
          <w:tcPr>
            <w:tcW w:w="1557"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704" w:type="dxa"/>
          </w:tcPr>
          <w:p w14:paraId="185DF38B" w14:textId="77777777" w:rsidR="00E66CCF" w:rsidRDefault="00000000">
            <w:pPr>
              <w:pStyle w:val="TAL0"/>
            </w:pPr>
            <w:r>
              <w:t xml:space="preserve">Alexander Vesely </w:t>
            </w:r>
          </w:p>
        </w:tc>
        <w:tc>
          <w:tcPr>
            <w:tcW w:w="1907"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379" w:type="dxa"/>
          </w:tcPr>
          <w:p w14:paraId="0C5B4364" w14:textId="77777777" w:rsidR="00E66CCF" w:rsidRDefault="00000000">
            <w:pPr>
              <w:pStyle w:val="TAL0"/>
            </w:pPr>
            <w:r>
              <w:t>USA</w:t>
            </w:r>
          </w:p>
        </w:tc>
        <w:tc>
          <w:tcPr>
            <w:tcW w:w="1557"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704" w:type="dxa"/>
          </w:tcPr>
          <w:p w14:paraId="63C7D0BD" w14:textId="77777777" w:rsidR="00E66CCF" w:rsidRDefault="00000000">
            <w:pPr>
              <w:pStyle w:val="TAL0"/>
            </w:pPr>
            <w:r>
              <w:t xml:space="preserve">Alexander Vesely </w:t>
            </w:r>
          </w:p>
        </w:tc>
        <w:tc>
          <w:tcPr>
            <w:tcW w:w="1907"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379" w:type="dxa"/>
          </w:tcPr>
          <w:p w14:paraId="3198A688" w14:textId="77777777" w:rsidR="00E66CCF" w:rsidRDefault="00000000">
            <w:pPr>
              <w:pStyle w:val="TAL0"/>
            </w:pPr>
            <w:r>
              <w:t>Greece</w:t>
            </w:r>
          </w:p>
        </w:tc>
        <w:tc>
          <w:tcPr>
            <w:tcW w:w="1557"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704" w:type="dxa"/>
          </w:tcPr>
          <w:p w14:paraId="44528C94" w14:textId="77777777" w:rsidR="00E66CCF" w:rsidRDefault="00000000">
            <w:pPr>
              <w:pStyle w:val="TAL0"/>
            </w:pPr>
            <w:r>
              <w:t xml:space="preserve">Alexander Vesely </w:t>
            </w:r>
          </w:p>
        </w:tc>
        <w:tc>
          <w:tcPr>
            <w:tcW w:w="1907"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379" w:type="dxa"/>
          </w:tcPr>
          <w:p w14:paraId="59990E56" w14:textId="77777777" w:rsidR="00E66CCF" w:rsidRDefault="00000000">
            <w:pPr>
              <w:pStyle w:val="TAL0"/>
            </w:pPr>
            <w:r>
              <w:t>United Kingdom</w:t>
            </w:r>
          </w:p>
        </w:tc>
        <w:tc>
          <w:tcPr>
            <w:tcW w:w="1557"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704" w:type="dxa"/>
          </w:tcPr>
          <w:p w14:paraId="20CD1169" w14:textId="77777777" w:rsidR="00E66CCF" w:rsidRDefault="00000000">
            <w:pPr>
              <w:pStyle w:val="TAL0"/>
            </w:pPr>
            <w:r>
              <w:t xml:space="preserve">Alexander Vesely </w:t>
            </w:r>
          </w:p>
        </w:tc>
        <w:tc>
          <w:tcPr>
            <w:tcW w:w="1907"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379" w:type="dxa"/>
          </w:tcPr>
          <w:p w14:paraId="7C73CC69" w14:textId="77777777" w:rsidR="00E66CCF" w:rsidRDefault="00000000">
            <w:pPr>
              <w:pStyle w:val="TAL0"/>
            </w:pPr>
            <w:r>
              <w:t>France</w:t>
            </w:r>
          </w:p>
        </w:tc>
        <w:tc>
          <w:tcPr>
            <w:tcW w:w="1557"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704" w:type="dxa"/>
          </w:tcPr>
          <w:p w14:paraId="52D7F8A7" w14:textId="77777777" w:rsidR="00E66CCF" w:rsidRDefault="00000000">
            <w:pPr>
              <w:pStyle w:val="TAL0"/>
            </w:pPr>
            <w:r>
              <w:t xml:space="preserve">Alexander Vesely </w:t>
            </w:r>
          </w:p>
        </w:tc>
        <w:tc>
          <w:tcPr>
            <w:tcW w:w="1907"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379" w:type="dxa"/>
          </w:tcPr>
          <w:p w14:paraId="54B6312B" w14:textId="77777777" w:rsidR="00E66CCF" w:rsidRDefault="00000000">
            <w:pPr>
              <w:pStyle w:val="TAL0"/>
            </w:pPr>
            <w:r>
              <w:t>Korea</w:t>
            </w:r>
          </w:p>
        </w:tc>
        <w:tc>
          <w:tcPr>
            <w:tcW w:w="1557"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704" w:type="dxa"/>
          </w:tcPr>
          <w:p w14:paraId="0D3513E8" w14:textId="77777777" w:rsidR="00E66CCF" w:rsidRDefault="00000000">
            <w:pPr>
              <w:pStyle w:val="TAL0"/>
            </w:pPr>
            <w:r>
              <w:t xml:space="preserve">Alexander Vesely </w:t>
            </w:r>
          </w:p>
        </w:tc>
        <w:tc>
          <w:tcPr>
            <w:tcW w:w="1907"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379" w:type="dxa"/>
          </w:tcPr>
          <w:p w14:paraId="74FBB6EF" w14:textId="77777777" w:rsidR="00E66CCF" w:rsidRDefault="00000000">
            <w:pPr>
              <w:pStyle w:val="TAL0"/>
            </w:pPr>
            <w:r>
              <w:t>France</w:t>
            </w:r>
          </w:p>
        </w:tc>
        <w:tc>
          <w:tcPr>
            <w:tcW w:w="1557"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704" w:type="dxa"/>
          </w:tcPr>
          <w:p w14:paraId="599FA6D4" w14:textId="77777777" w:rsidR="00E66CCF" w:rsidRDefault="00000000">
            <w:pPr>
              <w:pStyle w:val="TAL0"/>
            </w:pPr>
            <w:r>
              <w:t xml:space="preserve">Alexander Vesely </w:t>
            </w:r>
          </w:p>
        </w:tc>
        <w:tc>
          <w:tcPr>
            <w:tcW w:w="1907"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379" w:type="dxa"/>
          </w:tcPr>
          <w:p w14:paraId="2826339D" w14:textId="77777777" w:rsidR="00E66CCF" w:rsidRDefault="00000000">
            <w:pPr>
              <w:pStyle w:val="TAL0"/>
            </w:pPr>
            <w:r>
              <w:t>USA</w:t>
            </w:r>
          </w:p>
        </w:tc>
        <w:tc>
          <w:tcPr>
            <w:tcW w:w="1557"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704" w:type="dxa"/>
          </w:tcPr>
          <w:p w14:paraId="0D1DFBCE" w14:textId="77777777" w:rsidR="00E66CCF" w:rsidRDefault="00000000">
            <w:pPr>
              <w:pStyle w:val="TAL0"/>
            </w:pPr>
            <w:r>
              <w:t xml:space="preserve">Alexander Vesely </w:t>
            </w:r>
          </w:p>
        </w:tc>
        <w:tc>
          <w:tcPr>
            <w:tcW w:w="1907"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379" w:type="dxa"/>
          </w:tcPr>
          <w:p w14:paraId="6B36D475" w14:textId="77777777" w:rsidR="00E66CCF" w:rsidRDefault="00000000">
            <w:pPr>
              <w:pStyle w:val="TAL0"/>
            </w:pPr>
            <w:r>
              <w:t>France</w:t>
            </w:r>
          </w:p>
        </w:tc>
        <w:tc>
          <w:tcPr>
            <w:tcW w:w="1557"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704" w:type="dxa"/>
          </w:tcPr>
          <w:p w14:paraId="61878A33" w14:textId="77777777" w:rsidR="00E66CCF" w:rsidRDefault="00000000">
            <w:pPr>
              <w:pStyle w:val="TAL0"/>
            </w:pPr>
            <w:r>
              <w:t xml:space="preserve">Alexander Vesely </w:t>
            </w:r>
          </w:p>
        </w:tc>
        <w:tc>
          <w:tcPr>
            <w:tcW w:w="1907"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379" w:type="dxa"/>
          </w:tcPr>
          <w:p w14:paraId="1F05F327" w14:textId="77777777" w:rsidR="00E66CCF" w:rsidRDefault="00000000">
            <w:pPr>
              <w:pStyle w:val="TAL0"/>
            </w:pPr>
            <w:r>
              <w:t>China</w:t>
            </w:r>
          </w:p>
        </w:tc>
        <w:tc>
          <w:tcPr>
            <w:tcW w:w="1557"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704" w:type="dxa"/>
          </w:tcPr>
          <w:p w14:paraId="5EC2B36E" w14:textId="77777777" w:rsidR="00E66CCF" w:rsidRDefault="00000000">
            <w:pPr>
              <w:pStyle w:val="TAL0"/>
            </w:pPr>
            <w:r>
              <w:t xml:space="preserve">Alexander Vesely </w:t>
            </w:r>
          </w:p>
        </w:tc>
        <w:tc>
          <w:tcPr>
            <w:tcW w:w="1907"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379" w:type="dxa"/>
          </w:tcPr>
          <w:p w14:paraId="1CC8299E" w14:textId="77777777" w:rsidR="00E66CCF" w:rsidRDefault="00000000">
            <w:pPr>
              <w:pStyle w:val="TAL0"/>
            </w:pPr>
            <w:r>
              <w:t>Estonia</w:t>
            </w:r>
          </w:p>
        </w:tc>
        <w:tc>
          <w:tcPr>
            <w:tcW w:w="1557"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704" w:type="dxa"/>
          </w:tcPr>
          <w:p w14:paraId="6A3902AE" w14:textId="77777777" w:rsidR="00E66CCF" w:rsidRDefault="00000000">
            <w:pPr>
              <w:pStyle w:val="TAL0"/>
            </w:pPr>
            <w:r>
              <w:t xml:space="preserve">Alexander Vesely </w:t>
            </w:r>
          </w:p>
        </w:tc>
        <w:tc>
          <w:tcPr>
            <w:tcW w:w="1907"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379" w:type="dxa"/>
          </w:tcPr>
          <w:p w14:paraId="5B1A3837" w14:textId="77777777" w:rsidR="00E66CCF" w:rsidRDefault="00000000">
            <w:pPr>
              <w:pStyle w:val="TAL0"/>
            </w:pPr>
            <w:r>
              <w:t>Korea</w:t>
            </w:r>
          </w:p>
        </w:tc>
        <w:tc>
          <w:tcPr>
            <w:tcW w:w="1557"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704" w:type="dxa"/>
          </w:tcPr>
          <w:p w14:paraId="107EC357" w14:textId="77777777" w:rsidR="00E66CCF" w:rsidRDefault="00000000">
            <w:pPr>
              <w:pStyle w:val="TAL0"/>
            </w:pPr>
            <w:r>
              <w:t xml:space="preserve">Alexander Vesely </w:t>
            </w:r>
          </w:p>
        </w:tc>
        <w:tc>
          <w:tcPr>
            <w:tcW w:w="1907"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379" w:type="dxa"/>
          </w:tcPr>
          <w:p w14:paraId="662AE044" w14:textId="77777777" w:rsidR="00E66CCF" w:rsidRDefault="00000000">
            <w:pPr>
              <w:pStyle w:val="TAL0"/>
            </w:pPr>
            <w:r>
              <w:t>Latvia</w:t>
            </w:r>
          </w:p>
        </w:tc>
        <w:tc>
          <w:tcPr>
            <w:tcW w:w="1557"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704" w:type="dxa"/>
          </w:tcPr>
          <w:p w14:paraId="190D0F84" w14:textId="77777777" w:rsidR="00E66CCF" w:rsidRDefault="00000000">
            <w:pPr>
              <w:pStyle w:val="TAL0"/>
            </w:pPr>
            <w:r>
              <w:t xml:space="preserve">Alexander Vesely </w:t>
            </w:r>
          </w:p>
        </w:tc>
        <w:tc>
          <w:tcPr>
            <w:tcW w:w="1907"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379" w:type="dxa"/>
          </w:tcPr>
          <w:p w14:paraId="7B8971C2" w14:textId="77777777" w:rsidR="00E66CCF" w:rsidRDefault="00000000">
            <w:pPr>
              <w:pStyle w:val="TAL0"/>
            </w:pPr>
            <w:r>
              <w:t>USA</w:t>
            </w:r>
          </w:p>
        </w:tc>
        <w:tc>
          <w:tcPr>
            <w:tcW w:w="1557"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704" w:type="dxa"/>
          </w:tcPr>
          <w:p w14:paraId="37F0C26B" w14:textId="77777777" w:rsidR="00E66CCF" w:rsidRDefault="00000000">
            <w:pPr>
              <w:pStyle w:val="TAL0"/>
            </w:pPr>
            <w:r>
              <w:t xml:space="preserve">Alexander Vesely </w:t>
            </w:r>
          </w:p>
        </w:tc>
        <w:tc>
          <w:tcPr>
            <w:tcW w:w="1907"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379" w:type="dxa"/>
          </w:tcPr>
          <w:p w14:paraId="7202AA05" w14:textId="77777777" w:rsidR="00E66CCF" w:rsidRDefault="00000000">
            <w:pPr>
              <w:pStyle w:val="TAL0"/>
            </w:pPr>
            <w:r>
              <w:t>Malta</w:t>
            </w:r>
          </w:p>
        </w:tc>
        <w:tc>
          <w:tcPr>
            <w:tcW w:w="1557"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704" w:type="dxa"/>
          </w:tcPr>
          <w:p w14:paraId="46D989D7" w14:textId="77777777" w:rsidR="00E66CCF" w:rsidRDefault="00000000">
            <w:pPr>
              <w:pStyle w:val="TAL0"/>
            </w:pPr>
            <w:r>
              <w:t xml:space="preserve">Alexander Vesely </w:t>
            </w:r>
          </w:p>
        </w:tc>
        <w:tc>
          <w:tcPr>
            <w:tcW w:w="1907"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379" w:type="dxa"/>
          </w:tcPr>
          <w:p w14:paraId="1D0E7D83" w14:textId="77777777" w:rsidR="00E66CCF" w:rsidRDefault="00000000">
            <w:pPr>
              <w:pStyle w:val="TAL0"/>
            </w:pPr>
            <w:r>
              <w:t>Japan</w:t>
            </w:r>
          </w:p>
        </w:tc>
        <w:tc>
          <w:tcPr>
            <w:tcW w:w="1557"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704" w:type="dxa"/>
          </w:tcPr>
          <w:p w14:paraId="254F2D94" w14:textId="77777777" w:rsidR="00E66CCF" w:rsidRDefault="00000000">
            <w:pPr>
              <w:pStyle w:val="TAL0"/>
              <w:rPr>
                <w:b/>
              </w:rPr>
            </w:pPr>
            <w:r>
              <w:t xml:space="preserve">Alexander Vesely </w:t>
            </w:r>
          </w:p>
        </w:tc>
        <w:tc>
          <w:tcPr>
            <w:tcW w:w="1907"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379" w:type="dxa"/>
          </w:tcPr>
          <w:p w14:paraId="6A695DB3" w14:textId="77777777" w:rsidR="00E66CCF" w:rsidRDefault="00000000">
            <w:pPr>
              <w:pStyle w:val="TAL0"/>
            </w:pPr>
            <w:r>
              <w:t>Greece</w:t>
            </w:r>
          </w:p>
        </w:tc>
        <w:tc>
          <w:tcPr>
            <w:tcW w:w="1557"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704" w:type="dxa"/>
          </w:tcPr>
          <w:p w14:paraId="74B87E18" w14:textId="77777777" w:rsidR="00E66CCF" w:rsidRDefault="00000000">
            <w:pPr>
              <w:pStyle w:val="TAL0"/>
            </w:pPr>
            <w:r>
              <w:t xml:space="preserve">Alexander Vesely </w:t>
            </w:r>
          </w:p>
        </w:tc>
        <w:tc>
          <w:tcPr>
            <w:tcW w:w="1907"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379" w:type="dxa"/>
          </w:tcPr>
          <w:p w14:paraId="2BCBCCC6" w14:textId="77777777" w:rsidR="00E66CCF" w:rsidRDefault="00000000">
            <w:pPr>
              <w:pStyle w:val="TAL0"/>
            </w:pPr>
            <w:r>
              <w:t>France</w:t>
            </w:r>
          </w:p>
        </w:tc>
        <w:tc>
          <w:tcPr>
            <w:tcW w:w="1557"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704" w:type="dxa"/>
          </w:tcPr>
          <w:p w14:paraId="50F4DA03" w14:textId="77777777" w:rsidR="00E66CCF" w:rsidRDefault="00000000">
            <w:pPr>
              <w:pStyle w:val="TAL0"/>
            </w:pPr>
            <w:r>
              <w:t xml:space="preserve">Alexander Vesely </w:t>
            </w:r>
          </w:p>
        </w:tc>
        <w:tc>
          <w:tcPr>
            <w:tcW w:w="1907"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379" w:type="dxa"/>
          </w:tcPr>
          <w:p w14:paraId="32DF3BAC" w14:textId="77777777" w:rsidR="00E66CCF" w:rsidRDefault="00000000">
            <w:pPr>
              <w:pStyle w:val="TAL0"/>
            </w:pPr>
            <w:r>
              <w:t>Korea</w:t>
            </w:r>
          </w:p>
        </w:tc>
        <w:tc>
          <w:tcPr>
            <w:tcW w:w="1557"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704" w:type="dxa"/>
          </w:tcPr>
          <w:p w14:paraId="39177109" w14:textId="77777777" w:rsidR="00E66CCF" w:rsidRDefault="00000000">
            <w:pPr>
              <w:pStyle w:val="TAL0"/>
            </w:pPr>
            <w:r>
              <w:t xml:space="preserve">Alexander Vesely </w:t>
            </w:r>
          </w:p>
        </w:tc>
        <w:tc>
          <w:tcPr>
            <w:tcW w:w="1907"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379" w:type="dxa"/>
          </w:tcPr>
          <w:p w14:paraId="6014CD48" w14:textId="77777777" w:rsidR="00E66CCF" w:rsidRDefault="00000000">
            <w:pPr>
              <w:pStyle w:val="TAL0"/>
            </w:pPr>
            <w:r>
              <w:t>Italy</w:t>
            </w:r>
          </w:p>
        </w:tc>
        <w:tc>
          <w:tcPr>
            <w:tcW w:w="1557"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704" w:type="dxa"/>
          </w:tcPr>
          <w:p w14:paraId="38491FB7" w14:textId="77777777" w:rsidR="00E66CCF" w:rsidRDefault="00000000">
            <w:pPr>
              <w:pStyle w:val="TAL0"/>
            </w:pPr>
            <w:r>
              <w:t xml:space="preserve">Alexander Vesely </w:t>
            </w:r>
          </w:p>
        </w:tc>
        <w:tc>
          <w:tcPr>
            <w:tcW w:w="1907"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379" w:type="dxa"/>
          </w:tcPr>
          <w:p w14:paraId="3DB4D834" w14:textId="77777777" w:rsidR="00E66CCF" w:rsidRDefault="00000000">
            <w:pPr>
              <w:pStyle w:val="TAL0"/>
            </w:pPr>
            <w:r>
              <w:t>China</w:t>
            </w:r>
          </w:p>
        </w:tc>
        <w:tc>
          <w:tcPr>
            <w:tcW w:w="1557"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704" w:type="dxa"/>
          </w:tcPr>
          <w:p w14:paraId="7029D6E3" w14:textId="77777777" w:rsidR="00E66CCF" w:rsidRDefault="00000000">
            <w:pPr>
              <w:pStyle w:val="TAL0"/>
            </w:pPr>
            <w:r>
              <w:t xml:space="preserve">Alexander Vesely </w:t>
            </w:r>
          </w:p>
        </w:tc>
        <w:tc>
          <w:tcPr>
            <w:tcW w:w="1907"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379" w:type="dxa"/>
          </w:tcPr>
          <w:p w14:paraId="4539A754" w14:textId="77777777" w:rsidR="00E66CCF" w:rsidRDefault="00000000">
            <w:pPr>
              <w:pStyle w:val="TAL0"/>
            </w:pPr>
            <w:r>
              <w:t>USA</w:t>
            </w:r>
          </w:p>
        </w:tc>
        <w:tc>
          <w:tcPr>
            <w:tcW w:w="1557"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704" w:type="dxa"/>
          </w:tcPr>
          <w:p w14:paraId="22B279CC" w14:textId="77777777" w:rsidR="00E66CCF" w:rsidRDefault="00000000">
            <w:pPr>
              <w:pStyle w:val="TAL0"/>
            </w:pPr>
            <w:r>
              <w:t xml:space="preserve">Alexander Vesely </w:t>
            </w:r>
          </w:p>
        </w:tc>
        <w:tc>
          <w:tcPr>
            <w:tcW w:w="1907"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379" w:type="dxa"/>
          </w:tcPr>
          <w:p w14:paraId="128C0532" w14:textId="77777777" w:rsidR="00E66CCF" w:rsidRDefault="00000000">
            <w:pPr>
              <w:pStyle w:val="TAL0"/>
            </w:pPr>
            <w:r>
              <w:t>Korea</w:t>
            </w:r>
          </w:p>
        </w:tc>
        <w:tc>
          <w:tcPr>
            <w:tcW w:w="1557"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704" w:type="dxa"/>
          </w:tcPr>
          <w:p w14:paraId="1E55B3A4" w14:textId="77777777" w:rsidR="00E66CCF" w:rsidRDefault="00000000">
            <w:pPr>
              <w:pStyle w:val="TAL0"/>
            </w:pPr>
            <w:r>
              <w:t xml:space="preserve">Alexander Vesely </w:t>
            </w:r>
          </w:p>
        </w:tc>
        <w:tc>
          <w:tcPr>
            <w:tcW w:w="1907"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4" w:name="OLE_LINK5"/>
            <w:bookmarkStart w:id="315" w:name="OLE_LINK6"/>
            <w:r>
              <w:t>European Friends of 3GPP</w:t>
            </w:r>
            <w:bookmarkEnd w:id="314"/>
            <w:bookmarkEnd w:id="315"/>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6" w:name="OLE_LINK8"/>
            <w:bookmarkStart w:id="317" w:name="OLE_LINK7"/>
            <w:r>
              <w:t>56 (13.06 - 15.06.12, Ljubljana, Slovenia)</w:t>
            </w:r>
            <w:bookmarkEnd w:id="316"/>
            <w:bookmarkEnd w:id="317"/>
          </w:p>
        </w:tc>
        <w:tc>
          <w:tcPr>
            <w:tcW w:w="1704"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18" w:name="OLE_LINK11"/>
            <w:r>
              <w:t>European Friends of 3GPP</w:t>
            </w:r>
            <w:bookmarkEnd w:id="318"/>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704"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68C9398" w14:textId="77777777" w:rsidR="00E66CCF" w:rsidRDefault="00000000">
            <w:pPr>
              <w:pStyle w:val="TAL0"/>
              <w:rPr>
                <w:rStyle w:val="Strong"/>
                <w:b w:val="0"/>
              </w:rPr>
            </w:pPr>
            <w:r>
              <w:rPr>
                <w:rStyle w:val="Strong"/>
                <w:b w:val="0"/>
              </w:rPr>
              <w:t>Joern Krause</w:t>
            </w:r>
          </w:p>
          <w:p w14:paraId="3A0729C7"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704"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379"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704"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77777777" w:rsidR="00E66CCF" w:rsidRDefault="00000000">
            <w:pPr>
              <w:pStyle w:val="TAL0"/>
            </w:pPr>
            <w:r>
              <w:t>R3-24xxxx</w:t>
            </w:r>
          </w:p>
        </w:tc>
      </w:tr>
    </w:tbl>
    <w:p w14:paraId="699F4F4A" w14:textId="77777777" w:rsidR="00E66CCF" w:rsidRDefault="00E66CCF"/>
    <w:p w14:paraId="1FB1CAFD" w14:textId="77777777" w:rsidR="00E66CCF" w:rsidRDefault="00E66CCF">
      <w:pPr>
        <w:sectPr w:rsidR="00E66CCF" w:rsidSect="0049792D">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19" w:name="_Toc101174500"/>
      <w:bookmarkStart w:id="320" w:name="_Toc100304286"/>
      <w:bookmarkStart w:id="321" w:name="_Toc528971780"/>
      <w:bookmarkStart w:id="322" w:name="_Toc100304354"/>
      <w:bookmarkStart w:id="323" w:name="_Toc109604929"/>
      <w:bookmarkStart w:id="324" w:name="_Toc114493060"/>
      <w:bookmarkStart w:id="325" w:name="_Toc84238860"/>
      <w:bookmarkStart w:id="326" w:name="_Toc100044858"/>
      <w:r>
        <w:t>Annex D:</w:t>
      </w:r>
      <w:r>
        <w:br/>
        <w:t>Change history</w:t>
      </w:r>
      <w:bookmarkEnd w:id="319"/>
      <w:bookmarkEnd w:id="320"/>
      <w:bookmarkEnd w:id="321"/>
      <w:bookmarkEnd w:id="322"/>
      <w:bookmarkEnd w:id="323"/>
      <w:bookmarkEnd w:id="324"/>
      <w:bookmarkEnd w:id="325"/>
      <w:bookmarkEnd w:id="32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7"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7"/>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28" w:name="OLE_LINK2"/>
            <w:bookmarkStart w:id="329" w:name="OLE_LINK1"/>
            <w:r>
              <w:rPr>
                <w:lang w:val="en-US"/>
              </w:rPr>
              <w:t>Input document for RAN3#73bis</w:t>
            </w:r>
            <w:bookmarkEnd w:id="328"/>
            <w:bookmarkEnd w:id="329"/>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0"/>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EA8FF" w14:textId="77777777" w:rsidR="0049792D" w:rsidRDefault="0049792D">
      <w:pPr>
        <w:spacing w:after="0"/>
      </w:pPr>
      <w:r>
        <w:separator/>
      </w:r>
    </w:p>
  </w:endnote>
  <w:endnote w:type="continuationSeparator" w:id="0">
    <w:p w14:paraId="74D38B5A" w14:textId="77777777" w:rsidR="0049792D" w:rsidRDefault="00497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811B9" w14:textId="77777777" w:rsidR="0049792D" w:rsidRDefault="0049792D">
      <w:pPr>
        <w:spacing w:after="0"/>
      </w:pPr>
      <w:r>
        <w:separator/>
      </w:r>
    </w:p>
  </w:footnote>
  <w:footnote w:type="continuationSeparator" w:id="0">
    <w:p w14:paraId="01B70A4F" w14:textId="77777777" w:rsidR="0049792D" w:rsidRDefault="004979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0EE1DCEC"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A56417">
      <w:rPr>
        <w:noProof/>
      </w:rPr>
      <w:t>3GPP TR 30.531 V1.5051.0 (2024-0204)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3599531" w:rsidR="00E66CCF" w:rsidRDefault="00000000">
    <w:pPr>
      <w:pStyle w:val="Header"/>
      <w:framePr w:wrap="around" w:vAnchor="text" w:hAnchor="margin" w:y="1"/>
      <w:widowControl/>
    </w:pPr>
    <w:r>
      <w:fldChar w:fldCharType="begin"/>
    </w:r>
    <w:r>
      <w:instrText xml:space="preserve"> STYLEREF ZGSM </w:instrText>
    </w:r>
    <w:r>
      <w:fldChar w:fldCharType="separate"/>
    </w:r>
    <w:r w:rsidR="00A56417">
      <w:rPr>
        <w:noProof/>
      </w:rPr>
      <w:t>Release 1718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463A"/>
    <w:rsid w:val="00BA58C1"/>
    <w:rsid w:val="00BA623F"/>
    <w:rsid w:val="00BB0277"/>
    <w:rsid w:val="00BB11C7"/>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319.zip" TargetMode="External"/><Relationship Id="rId205" Type="http://schemas.openxmlformats.org/officeDocument/2006/relationships/hyperlink" Target="https://www.3gpp.org/ftp/TSG_RAN/TSG_RAN/TSGR_103/Docs/RP-240169.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1" Type="http://schemas.openxmlformats.org/officeDocument/2006/relationships/fontTable" Target="fontTable.xm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320.zip" TargetMode="External"/><Relationship Id="rId197" Type="http://schemas.openxmlformats.org/officeDocument/2006/relationships/hyperlink" Target="https://www.3gpp.org/ftp/TSG_RAN/TSG_RAN/TSGR_103/Docs/RP-240171.zip" TargetMode="External"/><Relationship Id="rId206" Type="http://schemas.openxmlformats.org/officeDocument/2006/relationships/hyperlink" Target="https://www.3gpp.org/ftp/TSG_RAN/TSG_RAN/TSGR_103/Docs/RP-240299.zip" TargetMode="External"/><Relationship Id="rId201" Type="http://schemas.openxmlformats.org/officeDocument/2006/relationships/hyperlink" Target="https://www.3gpp.org/ftp/TSG_RAN/TSG_RAN/TSGR_103/Docs/RP-240134.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theme" Target="theme/theme1.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3/Docs/RP-24077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3/Docs/RP-240826.zip" TargetMode="External"/><Relationship Id="rId207" Type="http://schemas.openxmlformats.org/officeDocument/2006/relationships/hyperlink" Target="https://www.3gpp.org/ftp/TSG_RAN/TSG_RAN/TSGR_103/Docs/RP-240298.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10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Information/WI_Sheet/RP-234038.zip" TargetMode="External"/><Relationship Id="rId199" Type="http://schemas.openxmlformats.org/officeDocument/2006/relationships/hyperlink" Target="https://www.3gpp.org/ftp/TSG_RAN/TSG_RAN/TSGR_103/Docs/RP-240499.zip" TargetMode="External"/><Relationship Id="rId203" Type="http://schemas.openxmlformats.org/officeDocument/2006/relationships/hyperlink" Target="https://www.3gpp.org/ftp/TSG_RAN/TSG_RAN/TSGR_103/Docs/RP-240155.zip" TargetMode="External"/><Relationship Id="rId208" Type="http://schemas.openxmlformats.org/officeDocument/2006/relationships/hyperlink" Target="https://www.3gpp.org/ftp/TSG_RAN/TSG_RAN/TSGR_103/Docs/RP-24077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3/Docs/RP-240778.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118.zip" TargetMode="External"/><Relationship Id="rId209" Type="http://schemas.openxmlformats.org/officeDocument/2006/relationships/hyperlink" Target="https://www.3gpp.org/ftp/TSG_RAN/TSG_RAN/TSGR_103/Docs/RP-240775.zip" TargetMode="External"/><Relationship Id="rId190" Type="http://schemas.openxmlformats.org/officeDocument/2006/relationships/hyperlink" Target="https://www.3gpp.org/ftp/TSG_RAN/TSG_RAN/TSGR_103/Docs/RP-240302.zip" TargetMode="External"/><Relationship Id="rId204" Type="http://schemas.openxmlformats.org/officeDocument/2006/relationships/hyperlink" Target="https://www.3gpp.org/ftp/TSG_RAN/TSG_RAN/TSGR_103/Docs/RP-240170.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3/Docs/RP-240091.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RP-240789.zip" TargetMode="External"/><Relationship Id="rId200" Type="http://schemas.openxmlformats.org/officeDocument/2006/relationships/hyperlink" Target="https://www.3gpp.org/ftp/TSG_RAN/TSG_RAN/TSGR_103/Docs/RP-240801.zip" TargetMode="External"/><Relationship Id="rId16" Type="http://schemas.openxmlformats.org/officeDocument/2006/relationships/hyperlink" Target="http://www.3gpp.org/ftp/Specs/html-info/2540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19265</Words>
  <Characters>109815</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CR0161</cp:lastModifiedBy>
  <cp:revision>4</cp:revision>
  <dcterms:created xsi:type="dcterms:W3CDTF">2024-04-04T15:59:00Z</dcterms:created>
  <dcterms:modified xsi:type="dcterms:W3CDTF">2024-04-08T08:09:00Z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