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2C045" w14:textId="1B30C215" w:rsidR="00BD00BF" w:rsidRPr="00AA25FC" w:rsidRDefault="00BD00BF" w:rsidP="00BD00BF">
      <w:pPr>
        <w:tabs>
          <w:tab w:val="right" w:pos="9781"/>
        </w:tabs>
        <w:spacing w:after="0"/>
        <w:rPr>
          <w:rFonts w:ascii="Arial" w:eastAsia="Times New Roman" w:hAnsi="Arial" w:cs="Arial"/>
          <w:b/>
          <w:bCs/>
          <w:sz w:val="22"/>
        </w:rPr>
      </w:pPr>
      <w:r w:rsidRPr="00AA25FC">
        <w:rPr>
          <w:rFonts w:ascii="Arial" w:eastAsia="Times New Roman" w:hAnsi="Arial" w:cs="Arial"/>
          <w:b/>
          <w:bCs/>
          <w:sz w:val="22"/>
        </w:rPr>
        <w:t>3GPP TSG-RAN WG3 Meeting #1</w:t>
      </w:r>
      <w:r>
        <w:rPr>
          <w:rFonts w:ascii="Arial" w:eastAsia="Times New Roman" w:hAnsi="Arial" w:cs="Arial"/>
          <w:b/>
          <w:bCs/>
          <w:sz w:val="22"/>
        </w:rPr>
        <w:t>21</w:t>
      </w:r>
      <w:r w:rsidR="00B02D7A">
        <w:rPr>
          <w:rFonts w:ascii="Arial" w:eastAsia="Times New Roman" w:hAnsi="Arial" w:cs="Arial"/>
          <w:b/>
          <w:bCs/>
          <w:sz w:val="22"/>
        </w:rPr>
        <w:t>bis</w:t>
      </w:r>
      <w:r w:rsidRPr="00AA25FC">
        <w:rPr>
          <w:rFonts w:ascii="Arial" w:eastAsia="Times New Roman" w:hAnsi="Arial" w:cs="Arial"/>
          <w:b/>
          <w:bCs/>
          <w:sz w:val="22"/>
        </w:rPr>
        <w:tab/>
        <w:t>R3-23</w:t>
      </w:r>
      <w:r w:rsidR="00746420">
        <w:rPr>
          <w:rFonts w:ascii="Arial" w:eastAsia="Times New Roman" w:hAnsi="Arial" w:cs="Arial"/>
          <w:b/>
          <w:bCs/>
          <w:sz w:val="22"/>
        </w:rPr>
        <w:t>5</w:t>
      </w:r>
      <w:r w:rsidR="00F7069C">
        <w:rPr>
          <w:rFonts w:ascii="Arial" w:eastAsia="Times New Roman" w:hAnsi="Arial" w:cs="Arial"/>
          <w:b/>
          <w:bCs/>
          <w:sz w:val="22"/>
        </w:rPr>
        <w:t>941</w:t>
      </w:r>
    </w:p>
    <w:p w14:paraId="6856EA9C" w14:textId="4B7EEA7C" w:rsidR="00BD00BF" w:rsidRPr="00AA25FC" w:rsidRDefault="00B02D7A" w:rsidP="00BD00BF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/>
          <w:bCs/>
          <w:sz w:val="22"/>
        </w:rPr>
      </w:pPr>
      <w:r>
        <w:rPr>
          <w:rFonts w:ascii="Arial" w:eastAsia="Times New Roman" w:hAnsi="Arial" w:cs="Arial"/>
          <w:b/>
          <w:bCs/>
          <w:sz w:val="22"/>
        </w:rPr>
        <w:t>Xiamen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, </w:t>
      </w:r>
      <w:r w:rsidR="007E285A">
        <w:rPr>
          <w:rFonts w:ascii="Arial" w:eastAsia="Times New Roman" w:hAnsi="Arial" w:cs="Arial"/>
          <w:b/>
          <w:bCs/>
          <w:sz w:val="22"/>
        </w:rPr>
        <w:t>China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, </w:t>
      </w:r>
      <w:r w:rsidR="007E285A">
        <w:rPr>
          <w:rFonts w:ascii="Arial" w:eastAsia="Times New Roman" w:hAnsi="Arial" w:cs="Arial"/>
          <w:b/>
          <w:bCs/>
          <w:sz w:val="22"/>
        </w:rPr>
        <w:t>9</w:t>
      </w:r>
      <w:r w:rsidR="00BD00BF">
        <w:rPr>
          <w:rFonts w:ascii="Arial" w:eastAsia="Times New Roman" w:hAnsi="Arial" w:cs="Arial"/>
          <w:b/>
          <w:bCs/>
          <w:sz w:val="22"/>
        </w:rPr>
        <w:t xml:space="preserve"> 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– </w:t>
      </w:r>
      <w:r w:rsidR="007E285A">
        <w:rPr>
          <w:rFonts w:ascii="Arial" w:eastAsia="Times New Roman" w:hAnsi="Arial" w:cs="Arial"/>
          <w:b/>
          <w:bCs/>
          <w:sz w:val="22"/>
        </w:rPr>
        <w:t>13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 </w:t>
      </w:r>
      <w:r w:rsidR="007E285A">
        <w:rPr>
          <w:rFonts w:ascii="Arial" w:eastAsia="Times New Roman" w:hAnsi="Arial" w:cs="Arial"/>
          <w:b/>
          <w:bCs/>
          <w:sz w:val="22"/>
        </w:rPr>
        <w:t>October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 2023</w:t>
      </w:r>
    </w:p>
    <w:p w14:paraId="697350D0" w14:textId="77777777" w:rsidR="00BD00BF" w:rsidRPr="00AA25FC" w:rsidRDefault="00BD00BF" w:rsidP="00BD00BF">
      <w:pPr>
        <w:spacing w:after="0"/>
        <w:rPr>
          <w:rFonts w:ascii="Arial" w:eastAsia="Times New Roman" w:hAnsi="Arial" w:cs="Arial"/>
        </w:rPr>
      </w:pPr>
    </w:p>
    <w:p w14:paraId="07F03C38" w14:textId="3D6EFD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Title:</w:t>
      </w:r>
      <w:r w:rsidRPr="00AA25FC">
        <w:rPr>
          <w:rFonts w:ascii="Arial" w:eastAsia="Times New Roman" w:hAnsi="Arial" w:cs="Arial"/>
          <w:b/>
        </w:rPr>
        <w:tab/>
      </w:r>
      <w:r w:rsidRPr="00AA25FC">
        <w:rPr>
          <w:rFonts w:ascii="Arial" w:eastAsia="Times New Roman" w:hAnsi="Arial" w:cs="Arial"/>
        </w:rPr>
        <w:t>L</w:t>
      </w:r>
      <w:r w:rsidRPr="00AA25FC">
        <w:rPr>
          <w:rFonts w:ascii="Arial" w:eastAsia="Times New Roman" w:hAnsi="Arial" w:cs="Arial"/>
          <w:bCs/>
        </w:rPr>
        <w:t>S on</w:t>
      </w:r>
      <w:r>
        <w:rPr>
          <w:rFonts w:ascii="Arial" w:eastAsia="Times New Roman" w:hAnsi="Arial" w:cs="Arial"/>
          <w:bCs/>
        </w:rPr>
        <w:t xml:space="preserve"> timing resiliency</w:t>
      </w:r>
    </w:p>
    <w:p w14:paraId="2642DF1A" w14:textId="77777777" w:rsidR="00BD00BF" w:rsidRPr="00AA25FC" w:rsidRDefault="00BD00BF" w:rsidP="00BD00BF">
      <w:pPr>
        <w:spacing w:after="60"/>
        <w:rPr>
          <w:rFonts w:ascii="Arial" w:eastAsia="Times New Roman" w:hAnsi="Arial" w:cs="Arial"/>
          <w:bCs/>
        </w:rPr>
      </w:pPr>
    </w:p>
    <w:p w14:paraId="6E75A91B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Release:</w:t>
      </w:r>
      <w:r w:rsidRPr="00AA25FC">
        <w:rPr>
          <w:rFonts w:ascii="Arial" w:eastAsia="Times New Roman" w:hAnsi="Arial" w:cs="Arial"/>
          <w:bCs/>
        </w:rPr>
        <w:tab/>
        <w:t>Release 18</w:t>
      </w:r>
    </w:p>
    <w:p w14:paraId="32E567A5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Work Item:</w:t>
      </w:r>
      <w:r w:rsidRPr="00AA25FC">
        <w:rPr>
          <w:rFonts w:ascii="Arial" w:eastAsia="Times New Roman" w:hAnsi="Arial" w:cs="Arial"/>
          <w:bCs/>
        </w:rPr>
        <w:tab/>
      </w:r>
      <w:r w:rsidRPr="00AA25FC">
        <w:rPr>
          <w:rFonts w:ascii="Arial" w:eastAsia="Times New Roman" w:hAnsi="Arial" w:cs="Arial"/>
          <w:bCs/>
          <w:lang w:val="en-US"/>
        </w:rPr>
        <w:t>TRS_URLLC</w:t>
      </w:r>
      <w:r>
        <w:rPr>
          <w:rFonts w:ascii="Arial" w:eastAsia="Times New Roman" w:hAnsi="Arial" w:cs="Arial"/>
          <w:bCs/>
          <w:lang w:val="en-US"/>
        </w:rPr>
        <w:t>-NR</w:t>
      </w:r>
    </w:p>
    <w:p w14:paraId="25C60214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384A8AA3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Source:</w:t>
      </w:r>
      <w:r w:rsidRPr="00AA25FC">
        <w:rPr>
          <w:rFonts w:ascii="Arial" w:eastAsia="Times New Roman" w:hAnsi="Arial" w:cs="Arial"/>
          <w:bCs/>
        </w:rPr>
        <w:tab/>
        <w:t>RAN3</w:t>
      </w:r>
    </w:p>
    <w:p w14:paraId="1EB57319" w14:textId="04CB36C0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To:</w:t>
      </w:r>
      <w:r w:rsidRPr="00AA25FC">
        <w:rPr>
          <w:rFonts w:ascii="Arial" w:eastAsia="Times New Roman" w:hAnsi="Arial" w:cs="Arial"/>
          <w:bCs/>
        </w:rPr>
        <w:tab/>
        <w:t>RAN2</w:t>
      </w:r>
      <w:r>
        <w:rPr>
          <w:rFonts w:ascii="Arial" w:eastAsia="Times New Roman" w:hAnsi="Arial" w:cs="Arial"/>
          <w:bCs/>
        </w:rPr>
        <w:t>, SA2</w:t>
      </w:r>
      <w:r w:rsidR="00B745C4">
        <w:rPr>
          <w:rFonts w:ascii="Arial" w:eastAsia="Times New Roman" w:hAnsi="Arial" w:cs="Arial"/>
          <w:bCs/>
        </w:rPr>
        <w:t>, CT4</w:t>
      </w:r>
    </w:p>
    <w:p w14:paraId="320D3E6E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Cc:</w:t>
      </w:r>
      <w:r w:rsidRPr="00AA25FC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-</w:t>
      </w:r>
    </w:p>
    <w:p w14:paraId="4120CC37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</w:p>
    <w:p w14:paraId="2247340C" w14:textId="77777777" w:rsidR="00BD00BF" w:rsidRPr="00AA25FC" w:rsidRDefault="00BD00BF" w:rsidP="00BD00BF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Contact Person:</w:t>
      </w:r>
    </w:p>
    <w:p w14:paraId="20A47093" w14:textId="77777777" w:rsidR="00BD00BF" w:rsidRPr="00AA25FC" w:rsidRDefault="00BD00BF" w:rsidP="00BD00B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Name:</w:t>
      </w:r>
      <w:r w:rsidRPr="00AA25FC">
        <w:rPr>
          <w:rFonts w:ascii="Arial" w:eastAsia="Times New Roman" w:hAnsi="Arial" w:cs="Arial"/>
          <w:bCs/>
        </w:rPr>
        <w:tab/>
        <w:t>Sean Kelley</w:t>
      </w:r>
    </w:p>
    <w:p w14:paraId="5F7F846D" w14:textId="77777777" w:rsidR="00BD00BF" w:rsidRPr="00AA25FC" w:rsidRDefault="00BD00BF" w:rsidP="00BD00B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lang w:val="en-US"/>
        </w:rPr>
      </w:pPr>
      <w:r w:rsidRPr="00AA25FC">
        <w:rPr>
          <w:rFonts w:ascii="Arial" w:eastAsia="Times New Roman" w:hAnsi="Arial" w:cs="Arial"/>
          <w:b/>
          <w:color w:val="0000FF"/>
          <w:lang w:val="en-US"/>
        </w:rPr>
        <w:t>E-mail Address:</w:t>
      </w:r>
      <w:r w:rsidRPr="00AA25FC">
        <w:rPr>
          <w:rFonts w:ascii="Arial" w:eastAsia="Times New Roman" w:hAnsi="Arial" w:cs="Arial"/>
          <w:bCs/>
          <w:color w:val="0000FF"/>
          <w:lang w:val="en-US"/>
        </w:rPr>
        <w:tab/>
      </w:r>
      <w:r w:rsidRPr="00AA25FC">
        <w:rPr>
          <w:rFonts w:ascii="Arial" w:eastAsia="Times New Roman" w:hAnsi="Arial" w:cs="Arial"/>
          <w:color w:val="0000FF"/>
        </w:rPr>
        <w:t>sean.kelley@nokia.com</w:t>
      </w:r>
    </w:p>
    <w:p w14:paraId="3A083F50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  <w:lang w:val="en-US"/>
        </w:rPr>
      </w:pPr>
    </w:p>
    <w:p w14:paraId="6971A13F" w14:textId="77777777" w:rsidR="00BD00BF" w:rsidRPr="00AA25FC" w:rsidRDefault="00BD00BF" w:rsidP="00BD00BF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Send any reply LS to:</w:t>
      </w:r>
      <w:r w:rsidRPr="00AA25FC">
        <w:rPr>
          <w:rFonts w:ascii="Arial" w:eastAsia="Times New Roman" w:hAnsi="Arial" w:cs="Arial"/>
          <w:b/>
        </w:rPr>
        <w:tab/>
        <w:t xml:space="preserve">3GPP Liaisons Coordinator, </w:t>
      </w:r>
      <w:hyperlink r:id="rId13" w:history="1">
        <w:r w:rsidRPr="00AA25FC">
          <w:rPr>
            <w:rFonts w:ascii="Arial" w:eastAsia="Times New Roman" w:hAnsi="Arial" w:cs="Arial"/>
            <w:b/>
            <w:color w:val="0000FF"/>
            <w:u w:val="single"/>
          </w:rPr>
          <w:t>mailto:3GPPLiaison@etsi.org</w:t>
        </w:r>
      </w:hyperlink>
      <w:r w:rsidRPr="00AA25FC">
        <w:rPr>
          <w:rFonts w:ascii="Arial" w:eastAsia="Times New Roman" w:hAnsi="Arial" w:cs="Arial"/>
          <w:b/>
        </w:rPr>
        <w:t xml:space="preserve"> </w:t>
      </w:r>
      <w:r w:rsidRPr="00AA25FC">
        <w:rPr>
          <w:rFonts w:ascii="Arial" w:eastAsia="Times New Roman" w:hAnsi="Arial" w:cs="Arial"/>
          <w:bCs/>
        </w:rPr>
        <w:tab/>
      </w:r>
    </w:p>
    <w:p w14:paraId="4743EF23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1439F838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Attachments:</w:t>
      </w:r>
      <w:r w:rsidRPr="00AA25FC">
        <w:rPr>
          <w:rFonts w:ascii="Arial" w:eastAsia="Times New Roman" w:hAnsi="Arial" w:cs="Arial"/>
          <w:bCs/>
        </w:rPr>
        <w:tab/>
        <w:t>-</w:t>
      </w:r>
    </w:p>
    <w:p w14:paraId="0EF44268" w14:textId="77777777" w:rsidR="00BD00BF" w:rsidRPr="00AA25FC" w:rsidRDefault="00BD00BF" w:rsidP="00BD00BF">
      <w:pPr>
        <w:pBdr>
          <w:bottom w:val="single" w:sz="4" w:space="1" w:color="auto"/>
        </w:pBdr>
        <w:spacing w:after="0"/>
        <w:rPr>
          <w:rFonts w:ascii="Arial" w:eastAsia="Times New Roman" w:hAnsi="Arial" w:cs="Arial"/>
        </w:rPr>
      </w:pPr>
    </w:p>
    <w:p w14:paraId="4BA43CE3" w14:textId="77777777" w:rsidR="00BD00BF" w:rsidRPr="00AA25FC" w:rsidRDefault="00BD00BF" w:rsidP="00BD00BF">
      <w:pPr>
        <w:spacing w:after="0"/>
        <w:rPr>
          <w:rFonts w:ascii="Arial" w:eastAsia="Times New Roman" w:hAnsi="Arial" w:cs="Arial"/>
        </w:rPr>
      </w:pPr>
    </w:p>
    <w:p w14:paraId="76C0B7A3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1. Overall Description:</w:t>
      </w:r>
    </w:p>
    <w:p w14:paraId="5A51ECFD" w14:textId="6A090DDD" w:rsidR="00BD00BF" w:rsidRDefault="00BD00BF" w:rsidP="00BD00BF">
      <w:pPr>
        <w:spacing w:after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RAN3 is currently discussing 5GS network timing synchronization status and reporting</w:t>
      </w:r>
      <w:r w:rsidR="00CE3BD7">
        <w:rPr>
          <w:rFonts w:ascii="Arial" w:eastAsia="Times New Roman" w:hAnsi="Arial" w:cs="Arial"/>
        </w:rPr>
        <w:t>. RAN3 has re</w:t>
      </w:r>
      <w:r>
        <w:rPr>
          <w:rFonts w:ascii="Arial" w:eastAsia="Times New Roman" w:hAnsi="Arial" w:cs="Arial"/>
        </w:rPr>
        <w:t xml:space="preserve">ached </w:t>
      </w:r>
      <w:r w:rsidR="00CE3BD7">
        <w:rPr>
          <w:rFonts w:ascii="Arial" w:eastAsia="Times New Roman" w:hAnsi="Arial" w:cs="Arial"/>
        </w:rPr>
        <w:t>agreement</w:t>
      </w:r>
      <w:r>
        <w:rPr>
          <w:rFonts w:ascii="Arial" w:eastAsia="Times New Roman" w:hAnsi="Arial" w:cs="Arial"/>
        </w:rPr>
        <w:t xml:space="preserve"> regarding </w:t>
      </w:r>
      <w:r w:rsidR="00CE3BD7">
        <w:rPr>
          <w:rFonts w:ascii="Arial" w:eastAsia="Times New Roman" w:hAnsi="Arial" w:cs="Arial"/>
        </w:rPr>
        <w:t xml:space="preserve">encoding details of the </w:t>
      </w:r>
      <w:r>
        <w:rPr>
          <w:rFonts w:ascii="Arial" w:eastAsia="Times New Roman" w:hAnsi="Arial" w:cs="Arial"/>
        </w:rPr>
        <w:t xml:space="preserve">RAN timing synchronization status attributes </w:t>
      </w:r>
      <w:r w:rsidR="002A7DED">
        <w:rPr>
          <w:rFonts w:ascii="Arial" w:eastAsia="Times New Roman" w:hAnsi="Arial" w:cs="Arial"/>
        </w:rPr>
        <w:t>reported from</w:t>
      </w:r>
      <w:r w:rsidR="00BC3372">
        <w:rPr>
          <w:rFonts w:ascii="Arial" w:eastAsia="Times New Roman" w:hAnsi="Arial" w:cs="Arial"/>
        </w:rPr>
        <w:t xml:space="preserve"> the</w:t>
      </w:r>
      <w:r w:rsidR="002A7DED">
        <w:rPr>
          <w:rFonts w:ascii="Arial" w:eastAsia="Times New Roman" w:hAnsi="Arial" w:cs="Arial"/>
        </w:rPr>
        <w:t xml:space="preserve"> NG-RAN to </w:t>
      </w:r>
      <w:r w:rsidR="00EF7B32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AMF </w:t>
      </w:r>
      <w:r>
        <w:rPr>
          <w:rFonts w:ascii="Arial" w:eastAsia="Times New Roman" w:hAnsi="Arial" w:cs="Arial"/>
        </w:rPr>
        <w:t>as shown below.</w:t>
      </w:r>
    </w:p>
    <w:p w14:paraId="343AFA6C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4FE4B6A8" w14:textId="77777777" w:rsidTr="008F5958">
        <w:tc>
          <w:tcPr>
            <w:tcW w:w="2551" w:type="dxa"/>
          </w:tcPr>
          <w:p w14:paraId="13113D5C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76B9BC9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504CC538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2C36DDB8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5306223C" w14:textId="77777777" w:rsidTr="008F5958">
        <w:tc>
          <w:tcPr>
            <w:tcW w:w="2551" w:type="dxa"/>
          </w:tcPr>
          <w:p w14:paraId="14402A9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Synchronisation State</w:t>
            </w:r>
          </w:p>
        </w:tc>
        <w:tc>
          <w:tcPr>
            <w:tcW w:w="1020" w:type="dxa"/>
          </w:tcPr>
          <w:p w14:paraId="7CADC6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AB0FB7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(locked, holdover, </w:t>
            </w:r>
            <w:proofErr w:type="spellStart"/>
            <w:r>
              <w:rPr>
                <w:rFonts w:cs="Arial"/>
                <w:lang w:eastAsia="ja-JP"/>
              </w:rPr>
              <w:t>freeRun</w:t>
            </w:r>
            <w:proofErr w:type="spellEnd"/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3345" w:type="dxa"/>
          </w:tcPr>
          <w:p w14:paraId="62AAF1A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460CE7E" w14:textId="77777777" w:rsidTr="008F5958">
        <w:tc>
          <w:tcPr>
            <w:tcW w:w="2551" w:type="dxa"/>
          </w:tcPr>
          <w:p w14:paraId="2D5C2DF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UTC</w:t>
            </w:r>
          </w:p>
        </w:tc>
        <w:tc>
          <w:tcPr>
            <w:tcW w:w="1020" w:type="dxa"/>
          </w:tcPr>
          <w:p w14:paraId="445C323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B7F31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false, …)</w:t>
            </w:r>
          </w:p>
        </w:tc>
        <w:tc>
          <w:tcPr>
            <w:tcW w:w="3345" w:type="dxa"/>
          </w:tcPr>
          <w:p w14:paraId="49A830B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150185D" w14:textId="77777777" w:rsidTr="008F5958">
        <w:tc>
          <w:tcPr>
            <w:tcW w:w="2551" w:type="dxa"/>
          </w:tcPr>
          <w:p w14:paraId="20DE899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GNSS</w:t>
            </w:r>
          </w:p>
        </w:tc>
        <w:tc>
          <w:tcPr>
            <w:tcW w:w="1020" w:type="dxa"/>
          </w:tcPr>
          <w:p w14:paraId="1451738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BCA35F8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false, …)</w:t>
            </w:r>
          </w:p>
        </w:tc>
        <w:tc>
          <w:tcPr>
            <w:tcW w:w="3345" w:type="dxa"/>
          </w:tcPr>
          <w:p w14:paraId="77855663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204F3C01" w14:textId="77777777" w:rsidTr="008F5958">
        <w:tc>
          <w:tcPr>
            <w:tcW w:w="2551" w:type="dxa"/>
          </w:tcPr>
          <w:p w14:paraId="08C3802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Frequency Stability</w:t>
            </w:r>
          </w:p>
        </w:tc>
        <w:tc>
          <w:tcPr>
            <w:tcW w:w="1020" w:type="dxa"/>
          </w:tcPr>
          <w:p w14:paraId="4F172B6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42D7FA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/>
                <w:lang w:eastAsia="zh-CN"/>
              </w:rPr>
              <w:t>BIT STRING (SIZE (16))</w:t>
            </w:r>
          </w:p>
        </w:tc>
        <w:tc>
          <w:tcPr>
            <w:tcW w:w="3345" w:type="dxa"/>
          </w:tcPr>
          <w:p w14:paraId="7087AEF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 w:hint="eastAsia"/>
                <w:lang w:eastAsia="zh-CN"/>
              </w:rPr>
              <w:t>In</w:t>
            </w:r>
            <w:r>
              <w:rPr>
                <w:rFonts w:eastAsiaTheme="minorEastAsia" w:cs="Arial"/>
                <w:lang w:eastAsia="zh-CN"/>
              </w:rPr>
              <w:t xml:space="preserve">dicates the </w:t>
            </w:r>
            <w:proofErr w:type="spellStart"/>
            <w:r>
              <w:rPr>
                <w:rFonts w:eastAsiaTheme="minorEastAsia" w:cs="Arial"/>
                <w:lang w:eastAsia="zh-CN"/>
              </w:rPr>
              <w:t>offsetScaledLogVariance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as specified in </w:t>
            </w:r>
            <w:r>
              <w:t>TS 23.501 [9]</w:t>
            </w:r>
            <w:r>
              <w:rPr>
                <w:rFonts w:eastAsiaTheme="minorEastAsia" w:cs="Arial"/>
                <w:lang w:eastAsia="zh-CN"/>
              </w:rPr>
              <w:t>.</w:t>
            </w:r>
          </w:p>
        </w:tc>
      </w:tr>
      <w:tr w:rsidR="008F5958" w14:paraId="2D4504D6" w14:textId="77777777" w:rsidTr="008F5958">
        <w:tc>
          <w:tcPr>
            <w:tcW w:w="2551" w:type="dxa"/>
          </w:tcPr>
          <w:p w14:paraId="1ABDADEF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79C66CCF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DD846C6" w14:textId="0DCB2DCA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color w:val="FF0000"/>
                <w:lang w:eastAsia="ja-JP"/>
              </w:rPr>
              <w:t>s</w:t>
            </w:r>
            <w:r w:rsidRPr="00E811EB">
              <w:rPr>
                <w:rFonts w:cs="Arial"/>
                <w:color w:val="FF0000"/>
                <w:lang w:eastAsia="ja-JP"/>
              </w:rPr>
              <w:t>ee below</w:t>
            </w:r>
          </w:p>
        </w:tc>
        <w:tc>
          <w:tcPr>
            <w:tcW w:w="3345" w:type="dxa"/>
          </w:tcPr>
          <w:p w14:paraId="5D1FEFF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529847D" w14:textId="77777777" w:rsidTr="008F5958">
        <w:tc>
          <w:tcPr>
            <w:tcW w:w="2551" w:type="dxa"/>
          </w:tcPr>
          <w:p w14:paraId="4BD74B2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Parent Time Source</w:t>
            </w:r>
          </w:p>
        </w:tc>
        <w:tc>
          <w:tcPr>
            <w:tcW w:w="1020" w:type="dxa"/>
          </w:tcPr>
          <w:p w14:paraId="1D69EC1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37BFA2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bookmarkStart w:id="0" w:name="_Hlk146406699"/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syncE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pTP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gNSS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atomicClock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terrestrialRadio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serialTimeCode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nTP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handSet</w:t>
            </w:r>
            <w:proofErr w:type="spellEnd"/>
            <w:r>
              <w:rPr>
                <w:rFonts w:cs="Arial"/>
                <w:lang w:eastAsia="ja-JP"/>
              </w:rPr>
              <w:t>, other, …)</w:t>
            </w:r>
            <w:bookmarkEnd w:id="0"/>
          </w:p>
        </w:tc>
        <w:tc>
          <w:tcPr>
            <w:tcW w:w="3345" w:type="dxa"/>
          </w:tcPr>
          <w:p w14:paraId="56389E9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56DDB90E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p w14:paraId="683260AA" w14:textId="77777777" w:rsidR="002A7DED" w:rsidRDefault="002A7DED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2A0C75CB" w14:textId="77777777" w:rsidTr="008F5958">
        <w:tc>
          <w:tcPr>
            <w:tcW w:w="2551" w:type="dxa"/>
          </w:tcPr>
          <w:p w14:paraId="0C16F486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7AF607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0859795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6B90B8BF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1C1CA532" w14:textId="77777777" w:rsidTr="008F5958">
        <w:tc>
          <w:tcPr>
            <w:tcW w:w="2551" w:type="dxa"/>
          </w:tcPr>
          <w:p w14:paraId="3B0FB0B5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iCs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63FADFED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4337D15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4F66216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23A88864" w14:textId="77777777" w:rsidTr="008F5958">
        <w:tc>
          <w:tcPr>
            <w:tcW w:w="2551" w:type="dxa"/>
          </w:tcPr>
          <w:p w14:paraId="11FA1FCC" w14:textId="57A58A48" w:rsidR="008F5958" w:rsidRDefault="008F5958" w:rsidP="0047696B">
            <w:pPr>
              <w:pStyle w:val="TAL"/>
              <w:ind w:left="8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="008C6CBB">
              <w:rPr>
                <w:rFonts w:cs="Arial"/>
                <w:i/>
                <w:iCs/>
                <w:lang w:eastAsia="ja-JP"/>
              </w:rPr>
              <w:t>value</w:t>
            </w:r>
          </w:p>
        </w:tc>
        <w:tc>
          <w:tcPr>
            <w:tcW w:w="1020" w:type="dxa"/>
          </w:tcPr>
          <w:p w14:paraId="43A2842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5AF8211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7C1A9A9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1A7498E4" w14:textId="77777777" w:rsidTr="008F5958">
        <w:tc>
          <w:tcPr>
            <w:tcW w:w="2551" w:type="dxa"/>
          </w:tcPr>
          <w:p w14:paraId="13852465" w14:textId="09AF41F7" w:rsidR="008F5958" w:rsidRDefault="008F5958" w:rsidP="0047696B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&gt;&gt;Clock Accuracy Value</w:t>
            </w:r>
          </w:p>
        </w:tc>
        <w:tc>
          <w:tcPr>
            <w:tcW w:w="1020" w:type="dxa"/>
          </w:tcPr>
          <w:p w14:paraId="75D1F5C7" w14:textId="77925E18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233E44C4" w14:textId="2F6695DC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E811EB">
              <w:rPr>
                <w:rFonts w:cs="Arial"/>
                <w:lang w:eastAsia="ja-JP"/>
              </w:rPr>
              <w:t>INTEGER (</w:t>
            </w:r>
            <w:proofErr w:type="gramStart"/>
            <w:r w:rsidRPr="00E811EB">
              <w:rPr>
                <w:rFonts w:cs="Arial"/>
                <w:lang w:eastAsia="ja-JP"/>
              </w:rPr>
              <w:t>1..</w:t>
            </w:r>
            <w:proofErr w:type="gramEnd"/>
            <w:r w:rsidRPr="00E811EB">
              <w:rPr>
                <w:rFonts w:cs="Arial"/>
                <w:lang w:eastAsia="ja-JP"/>
              </w:rPr>
              <w:t>400000</w:t>
            </w:r>
            <w:r w:rsidR="000E5049">
              <w:rPr>
                <w:rFonts w:cs="Arial"/>
                <w:lang w:eastAsia="ja-JP"/>
              </w:rPr>
              <w:t>00</w:t>
            </w:r>
            <w:r w:rsidRPr="00E811EB">
              <w:rPr>
                <w:rFonts w:cs="Arial"/>
                <w:lang w:eastAsia="ja-JP"/>
              </w:rPr>
              <w:t>, …)</w:t>
            </w:r>
          </w:p>
        </w:tc>
        <w:tc>
          <w:tcPr>
            <w:tcW w:w="3345" w:type="dxa"/>
          </w:tcPr>
          <w:p w14:paraId="26E0D5BE" w14:textId="0B71C38E" w:rsidR="008F5958" w:rsidRDefault="008C6CBB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absolute clock accuracy value</w:t>
            </w:r>
            <w:r w:rsidRPr="004F12F6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 xml:space="preserve"> Unit in </w:t>
            </w:r>
            <w:r w:rsidRPr="00F7069C">
              <w:rPr>
                <w:rFonts w:cs="Arial"/>
                <w:lang w:eastAsia="ja-JP"/>
              </w:rPr>
              <w:t>25ns [FFS].</w:t>
            </w:r>
          </w:p>
        </w:tc>
      </w:tr>
      <w:tr w:rsidR="008F5958" w14:paraId="4298D48A" w14:textId="77777777" w:rsidTr="008F5958">
        <w:tc>
          <w:tcPr>
            <w:tcW w:w="2551" w:type="dxa"/>
          </w:tcPr>
          <w:p w14:paraId="0B148BD1" w14:textId="46FFF9CE" w:rsidR="008F5958" w:rsidRDefault="008F5958" w:rsidP="00F260CD">
            <w:pPr>
              <w:pStyle w:val="TAL"/>
              <w:ind w:left="8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="008C6CBB">
              <w:rPr>
                <w:rFonts w:cs="Arial"/>
                <w:i/>
                <w:iCs/>
                <w:lang w:eastAsia="ja-JP"/>
              </w:rPr>
              <w:t>index</w:t>
            </w:r>
          </w:p>
        </w:tc>
        <w:tc>
          <w:tcPr>
            <w:tcW w:w="1020" w:type="dxa"/>
          </w:tcPr>
          <w:p w14:paraId="2E4493FD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246F9601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67DA73C9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4091B274" w14:textId="77777777" w:rsidTr="008F5958">
        <w:tc>
          <w:tcPr>
            <w:tcW w:w="2551" w:type="dxa"/>
          </w:tcPr>
          <w:p w14:paraId="7B97FF8F" w14:textId="26AFBCCD" w:rsidR="008F5958" w:rsidRDefault="008F5958" w:rsidP="00F260CD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&gt;&gt;Clock Accuracy </w:t>
            </w:r>
            <w:r w:rsidR="008C6CBB">
              <w:rPr>
                <w:rFonts w:cs="Arial"/>
                <w:lang w:eastAsia="ja-JP"/>
              </w:rPr>
              <w:t>Index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113414C0" w14:textId="4530B0FC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04AF8A1F" w14:textId="02BA3DD9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  <w:r w:rsidRPr="00E811EB">
              <w:rPr>
                <w:rFonts w:cs="Arial"/>
                <w:lang w:eastAsia="ja-JP"/>
              </w:rPr>
              <w:t>INTEGER (</w:t>
            </w:r>
            <w:proofErr w:type="gramStart"/>
            <w:r w:rsidRPr="00E811EB">
              <w:rPr>
                <w:rFonts w:cs="Arial"/>
                <w:lang w:eastAsia="ja-JP"/>
              </w:rPr>
              <w:t>32..</w:t>
            </w:r>
            <w:proofErr w:type="gramEnd"/>
            <w:r w:rsidRPr="00E811EB">
              <w:rPr>
                <w:rFonts w:cs="Arial"/>
                <w:lang w:eastAsia="ja-JP"/>
              </w:rPr>
              <w:t>47, …)</w:t>
            </w:r>
          </w:p>
        </w:tc>
        <w:tc>
          <w:tcPr>
            <w:tcW w:w="3345" w:type="dxa"/>
          </w:tcPr>
          <w:p w14:paraId="5D527CFC" w14:textId="3B8BCAD0" w:rsidR="008F5958" w:rsidRDefault="008C6CBB" w:rsidP="00F260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</w:t>
            </w:r>
            <w:proofErr w:type="spellStart"/>
            <w:r w:rsidRPr="000D1354">
              <w:rPr>
                <w:rFonts w:cs="Arial"/>
                <w:lang w:eastAsia="ja-JP"/>
              </w:rPr>
              <w:t>clockAccuracy</w:t>
            </w:r>
            <w:proofErr w:type="spellEnd"/>
            <w:r w:rsidRPr="000D1354">
              <w:rPr>
                <w:rFonts w:cs="Arial"/>
                <w:lang w:eastAsia="ja-JP"/>
              </w:rPr>
              <w:t xml:space="preserve"> enumeration</w:t>
            </w:r>
            <w:r>
              <w:rPr>
                <w:rFonts w:cs="Arial"/>
                <w:lang w:eastAsia="ja-JP"/>
              </w:rPr>
              <w:t xml:space="preserve"> value specified in </w:t>
            </w:r>
            <w:r w:rsidRPr="000D1354">
              <w:rPr>
                <w:rFonts w:cs="Arial"/>
                <w:lang w:eastAsia="ja-JP"/>
              </w:rPr>
              <w:t xml:space="preserve">Table 5 of clause 7.6.2.6 of </w:t>
            </w:r>
            <w:r w:rsidRPr="001B7C50">
              <w:t>IEEE Std 1588</w:t>
            </w:r>
          </w:p>
        </w:tc>
      </w:tr>
    </w:tbl>
    <w:p w14:paraId="376626B4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p w14:paraId="4135E6E6" w14:textId="68E29DA4" w:rsidR="008C6CBB" w:rsidRDefault="008C6CBB" w:rsidP="008C6CB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RAN TSS attributes included in the report is up to gNB implementation.</w:t>
      </w:r>
    </w:p>
    <w:p w14:paraId="57DC8061" w14:textId="77777777" w:rsidR="008C6CBB" w:rsidRDefault="008C6CBB" w:rsidP="00BD00BF">
      <w:pPr>
        <w:spacing w:after="0"/>
        <w:jc w:val="both"/>
        <w:rPr>
          <w:rFonts w:ascii="Arial" w:eastAsia="Times New Roman" w:hAnsi="Arial" w:cs="Arial"/>
        </w:rPr>
      </w:pPr>
    </w:p>
    <w:p w14:paraId="43099218" w14:textId="6764C3D6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In addition, RAN3 has reached agreement regarding encoding details of the clock quality acceptance criteria </w:t>
      </w:r>
      <w:r w:rsidR="002A7DED">
        <w:rPr>
          <w:rFonts w:ascii="Arial" w:eastAsia="Times New Roman" w:hAnsi="Arial" w:cs="Arial"/>
        </w:rPr>
        <w:t xml:space="preserve">from </w:t>
      </w:r>
      <w:r w:rsidR="00407FC9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AMF towards </w:t>
      </w:r>
      <w:r w:rsidR="00407FC9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NG-RAN </w:t>
      </w:r>
      <w:r>
        <w:rPr>
          <w:rFonts w:ascii="Arial" w:eastAsia="Times New Roman" w:hAnsi="Arial" w:cs="Arial"/>
        </w:rPr>
        <w:t>as shown below:</w:t>
      </w:r>
    </w:p>
    <w:p w14:paraId="5E85A4CE" w14:textId="77777777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4613233A" w14:textId="77777777" w:rsidTr="008F5958">
        <w:tc>
          <w:tcPr>
            <w:tcW w:w="2551" w:type="dxa"/>
          </w:tcPr>
          <w:p w14:paraId="4D720603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A5D6ECB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31FEC574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15E9D16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57E9591B" w14:textId="77777777" w:rsidTr="008F5958">
        <w:tc>
          <w:tcPr>
            <w:tcW w:w="2551" w:type="dxa"/>
          </w:tcPr>
          <w:p w14:paraId="673B347F" w14:textId="77777777" w:rsidR="008F5958" w:rsidRPr="00F9438D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F9438D">
              <w:rPr>
                <w:rFonts w:cs="Arial"/>
                <w:lang w:eastAsia="ja-JP"/>
              </w:rPr>
              <w:t>Synchronisation State</w:t>
            </w:r>
          </w:p>
        </w:tc>
        <w:tc>
          <w:tcPr>
            <w:tcW w:w="1020" w:type="dxa"/>
          </w:tcPr>
          <w:p w14:paraId="6559D07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168278D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BIT STRING </w:t>
            </w:r>
            <w:r>
              <w:rPr>
                <w:rFonts w:cs="Arial"/>
                <w:lang w:eastAsia="zh-CN"/>
              </w:rPr>
              <w:t>{</w:t>
            </w:r>
          </w:p>
          <w:p w14:paraId="266345D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locked (0),</w:t>
            </w:r>
          </w:p>
          <w:p w14:paraId="497C4D75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holdover (1),</w:t>
            </w:r>
          </w:p>
          <w:p w14:paraId="40B46C5A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freeRun</w:t>
            </w:r>
            <w:proofErr w:type="spellEnd"/>
            <w:r>
              <w:rPr>
                <w:rFonts w:cs="Arial"/>
                <w:lang w:eastAsia="zh-CN"/>
              </w:rPr>
              <w:t xml:space="preserve"> (2</w:t>
            </w:r>
            <w:proofErr w:type="gramStart"/>
            <w:r>
              <w:rPr>
                <w:rFonts w:cs="Arial"/>
                <w:lang w:eastAsia="zh-CN"/>
              </w:rPr>
              <w:t>) }</w:t>
            </w:r>
            <w:proofErr w:type="gramEnd"/>
          </w:p>
          <w:p w14:paraId="64AD9348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(SIZE</w:t>
            </w:r>
            <w:r>
              <w:rPr>
                <w:rFonts w:cs="Arial"/>
                <w:lang w:eastAsia="zh-CN"/>
              </w:rPr>
              <w:t xml:space="preserve"> </w:t>
            </w:r>
            <w:r w:rsidRPr="001D2E49">
              <w:rPr>
                <w:rFonts w:cs="Arial"/>
                <w:lang w:eastAsia="zh-CN"/>
              </w:rPr>
              <w:t>(8</w:t>
            </w:r>
            <w:r>
              <w:rPr>
                <w:rFonts w:cs="Arial"/>
                <w:lang w:eastAsia="zh-CN"/>
              </w:rPr>
              <w:t>, …</w:t>
            </w:r>
            <w:r w:rsidRPr="001D2E49">
              <w:rPr>
                <w:rFonts w:cs="Arial"/>
                <w:lang w:eastAsia="zh-CN"/>
              </w:rPr>
              <w:t>))</w:t>
            </w:r>
          </w:p>
        </w:tc>
        <w:tc>
          <w:tcPr>
            <w:tcW w:w="3345" w:type="dxa"/>
          </w:tcPr>
          <w:p w14:paraId="71F82225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</w:t>
            </w:r>
            <w:r>
              <w:rPr>
                <w:rFonts w:cs="Arial"/>
                <w:lang w:eastAsia="zh-CN"/>
              </w:rPr>
              <w:t xml:space="preserve"> synchronisation state.</w:t>
            </w:r>
          </w:p>
          <w:p w14:paraId="5742E259" w14:textId="77777777" w:rsidR="008F5958" w:rsidRPr="001D2E49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a bit is set to “1”, the respective synchronisation state is acceptable. If a bit is set to “0”, the respective synchronisation state is not acceptable. </w:t>
            </w:r>
          </w:p>
          <w:p w14:paraId="3BF2426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Bits 3-7 </w:t>
            </w:r>
            <w:r w:rsidRPr="001D2E49">
              <w:rPr>
                <w:rFonts w:cs="Arial"/>
                <w:lang w:eastAsia="ja-JP"/>
              </w:rPr>
              <w:t>reserved for future use.</w:t>
            </w:r>
          </w:p>
        </w:tc>
      </w:tr>
      <w:tr w:rsidR="008F5958" w14:paraId="2D559717" w14:textId="77777777" w:rsidTr="008F5958">
        <w:tc>
          <w:tcPr>
            <w:tcW w:w="2551" w:type="dxa"/>
          </w:tcPr>
          <w:p w14:paraId="2E0C40C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UTC</w:t>
            </w:r>
          </w:p>
        </w:tc>
        <w:tc>
          <w:tcPr>
            <w:tcW w:w="1020" w:type="dxa"/>
          </w:tcPr>
          <w:p w14:paraId="271E796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777FC17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3345" w:type="dxa"/>
          </w:tcPr>
          <w:p w14:paraId="7B2DF67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39D48E3D" w14:textId="77777777" w:rsidTr="008F5958">
        <w:tc>
          <w:tcPr>
            <w:tcW w:w="2551" w:type="dxa"/>
          </w:tcPr>
          <w:p w14:paraId="47920F1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GNSS</w:t>
            </w:r>
          </w:p>
        </w:tc>
        <w:tc>
          <w:tcPr>
            <w:tcW w:w="1020" w:type="dxa"/>
          </w:tcPr>
          <w:p w14:paraId="4958E47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6AE02E4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3345" w:type="dxa"/>
          </w:tcPr>
          <w:p w14:paraId="355C87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7D57656A" w14:textId="77777777" w:rsidTr="008F5958">
        <w:tc>
          <w:tcPr>
            <w:tcW w:w="2551" w:type="dxa"/>
          </w:tcPr>
          <w:p w14:paraId="2A617E0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Frequency Stability</w:t>
            </w:r>
          </w:p>
        </w:tc>
        <w:tc>
          <w:tcPr>
            <w:tcW w:w="1020" w:type="dxa"/>
          </w:tcPr>
          <w:p w14:paraId="792D5B9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1B5D543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/>
                <w:lang w:eastAsia="zh-CN"/>
              </w:rPr>
              <w:t>BIT STRING (SIZE (16))</w:t>
            </w:r>
          </w:p>
        </w:tc>
        <w:tc>
          <w:tcPr>
            <w:tcW w:w="3345" w:type="dxa"/>
          </w:tcPr>
          <w:p w14:paraId="6673A394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 w:hint="eastAsia"/>
                <w:lang w:eastAsia="zh-CN"/>
              </w:rPr>
              <w:t>In</w:t>
            </w:r>
            <w:r>
              <w:rPr>
                <w:rFonts w:eastAsiaTheme="minorEastAsia" w:cs="Arial"/>
                <w:lang w:eastAsia="zh-CN"/>
              </w:rPr>
              <w:t xml:space="preserve">dicates the </w:t>
            </w:r>
            <w:proofErr w:type="spellStart"/>
            <w:r>
              <w:rPr>
                <w:rFonts w:eastAsiaTheme="minorEastAsia" w:cs="Arial"/>
                <w:lang w:eastAsia="zh-CN"/>
              </w:rPr>
              <w:t>offsetScaledLogVariance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as specified in </w:t>
            </w:r>
            <w:r>
              <w:t>TS 23.501 [9]</w:t>
            </w:r>
            <w:r>
              <w:rPr>
                <w:rFonts w:eastAsiaTheme="minorEastAsia" w:cs="Arial"/>
                <w:lang w:eastAsia="zh-CN"/>
              </w:rPr>
              <w:t>.</w:t>
            </w:r>
          </w:p>
        </w:tc>
      </w:tr>
      <w:tr w:rsidR="008F5958" w14:paraId="62BCC543" w14:textId="77777777" w:rsidTr="008F5958">
        <w:tc>
          <w:tcPr>
            <w:tcW w:w="2551" w:type="dxa"/>
          </w:tcPr>
          <w:p w14:paraId="1CDA8EFE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07AC66F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1129162" w14:textId="578BF5EE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40000000, …)</w:t>
            </w:r>
          </w:p>
        </w:tc>
        <w:tc>
          <w:tcPr>
            <w:tcW w:w="3345" w:type="dxa"/>
          </w:tcPr>
          <w:p w14:paraId="6060201C" w14:textId="290967E6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Clock accuracy expressed in units of </w:t>
            </w:r>
            <w:r w:rsidRPr="00F7069C">
              <w:rPr>
                <w:rFonts w:cs="Arial"/>
                <w:lang w:eastAsia="ja-JP"/>
              </w:rPr>
              <w:t>25 ns</w:t>
            </w:r>
            <w:r w:rsidR="002A7DED" w:rsidRPr="00F7069C">
              <w:rPr>
                <w:rFonts w:cs="Arial"/>
                <w:lang w:eastAsia="ja-JP"/>
              </w:rPr>
              <w:t xml:space="preserve"> [FFS]</w:t>
            </w:r>
            <w:r w:rsidRPr="00F7069C">
              <w:rPr>
                <w:rFonts w:cs="Arial"/>
                <w:lang w:eastAsia="ja-JP"/>
              </w:rPr>
              <w:t>.</w:t>
            </w:r>
          </w:p>
        </w:tc>
      </w:tr>
      <w:tr w:rsidR="008F5958" w14:paraId="03137950" w14:textId="77777777" w:rsidTr="008F5958">
        <w:tc>
          <w:tcPr>
            <w:tcW w:w="2551" w:type="dxa"/>
          </w:tcPr>
          <w:p w14:paraId="7EE8752D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F9438D">
              <w:rPr>
                <w:rFonts w:cs="Arial"/>
                <w:lang w:eastAsia="ja-JP"/>
              </w:rPr>
              <w:t>Parent Time Source</w:t>
            </w:r>
          </w:p>
        </w:tc>
        <w:tc>
          <w:tcPr>
            <w:tcW w:w="1020" w:type="dxa"/>
          </w:tcPr>
          <w:p w14:paraId="36E4376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933353E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BIT STRING </w:t>
            </w:r>
            <w:r>
              <w:rPr>
                <w:rFonts w:cs="Arial"/>
                <w:lang w:eastAsia="zh-CN"/>
              </w:rPr>
              <w:t>{</w:t>
            </w:r>
          </w:p>
          <w:p w14:paraId="2C8E4F2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syncE</w:t>
            </w:r>
            <w:proofErr w:type="spellEnd"/>
            <w:r>
              <w:rPr>
                <w:rFonts w:cs="Arial"/>
                <w:lang w:eastAsia="zh-CN"/>
              </w:rPr>
              <w:t xml:space="preserve"> (0),</w:t>
            </w:r>
          </w:p>
          <w:p w14:paraId="6A8098B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pTP</w:t>
            </w:r>
            <w:proofErr w:type="spellEnd"/>
            <w:r>
              <w:rPr>
                <w:rFonts w:cs="Arial"/>
                <w:lang w:eastAsia="zh-CN"/>
              </w:rPr>
              <w:t xml:space="preserve"> (1),</w:t>
            </w:r>
          </w:p>
          <w:p w14:paraId="62705C41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gNSS</w:t>
            </w:r>
            <w:proofErr w:type="spellEnd"/>
            <w:r>
              <w:rPr>
                <w:rFonts w:cs="Arial"/>
                <w:lang w:eastAsia="zh-CN"/>
              </w:rPr>
              <w:t xml:space="preserve"> (2),</w:t>
            </w:r>
          </w:p>
          <w:p w14:paraId="0B902267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atomicClock</w:t>
            </w:r>
            <w:proofErr w:type="spellEnd"/>
            <w:r>
              <w:rPr>
                <w:rFonts w:cs="Arial"/>
                <w:lang w:eastAsia="zh-CN"/>
              </w:rPr>
              <w:t xml:space="preserve"> (3),</w:t>
            </w:r>
          </w:p>
          <w:p w14:paraId="33847567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terrestrialRadio</w:t>
            </w:r>
            <w:proofErr w:type="spellEnd"/>
            <w:r>
              <w:rPr>
                <w:rFonts w:cs="Arial"/>
                <w:lang w:eastAsia="zh-CN"/>
              </w:rPr>
              <w:t xml:space="preserve"> (4),</w:t>
            </w:r>
          </w:p>
          <w:p w14:paraId="7B98BBCB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serialTimeCode</w:t>
            </w:r>
            <w:proofErr w:type="spellEnd"/>
            <w:r>
              <w:rPr>
                <w:rFonts w:cs="Arial"/>
                <w:lang w:eastAsia="zh-CN"/>
              </w:rPr>
              <w:t xml:space="preserve"> (5),</w:t>
            </w:r>
          </w:p>
          <w:p w14:paraId="2D69509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nTP</w:t>
            </w:r>
            <w:proofErr w:type="spellEnd"/>
            <w:r>
              <w:rPr>
                <w:rFonts w:cs="Arial"/>
                <w:lang w:eastAsia="zh-CN"/>
              </w:rPr>
              <w:t xml:space="preserve"> (6),</w:t>
            </w:r>
          </w:p>
          <w:p w14:paraId="3C463FD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handset (7),</w:t>
            </w:r>
          </w:p>
          <w:p w14:paraId="6E0D27A0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other (8</w:t>
            </w:r>
            <w:proofErr w:type="gramStart"/>
            <w:r>
              <w:rPr>
                <w:rFonts w:cs="Arial"/>
                <w:lang w:eastAsia="zh-CN"/>
              </w:rPr>
              <w:t>) }</w:t>
            </w:r>
            <w:proofErr w:type="gramEnd"/>
          </w:p>
          <w:p w14:paraId="09B6084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(SIZE</w:t>
            </w:r>
            <w:r>
              <w:rPr>
                <w:rFonts w:cs="Arial"/>
                <w:lang w:eastAsia="zh-CN"/>
              </w:rPr>
              <w:t xml:space="preserve"> </w:t>
            </w:r>
            <w:r w:rsidRPr="001D2E49">
              <w:rPr>
                <w:rFonts w:cs="Arial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16, …</w:t>
            </w:r>
            <w:r w:rsidRPr="001D2E49">
              <w:rPr>
                <w:rFonts w:cs="Arial"/>
                <w:lang w:eastAsia="zh-CN"/>
              </w:rPr>
              <w:t>))</w:t>
            </w:r>
          </w:p>
        </w:tc>
        <w:tc>
          <w:tcPr>
            <w:tcW w:w="3345" w:type="dxa"/>
          </w:tcPr>
          <w:p w14:paraId="27678B71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</w:t>
            </w:r>
            <w:r>
              <w:rPr>
                <w:rFonts w:cs="Arial"/>
                <w:lang w:eastAsia="zh-CN"/>
              </w:rPr>
              <w:t xml:space="preserve"> parent time source.</w:t>
            </w:r>
          </w:p>
          <w:p w14:paraId="4A5D421F" w14:textId="77777777" w:rsidR="008F5958" w:rsidRPr="001D2E49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a bit is set to “1”, the respective parent time source is acceptable. If a bit is set to “0”, the respective parent time source is not acceptable. </w:t>
            </w:r>
          </w:p>
          <w:p w14:paraId="76BE7174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Bits 9-15 </w:t>
            </w:r>
            <w:r w:rsidRPr="001D2E49">
              <w:rPr>
                <w:rFonts w:cs="Arial"/>
                <w:lang w:eastAsia="ja-JP"/>
              </w:rPr>
              <w:t>reserved for future use.</w:t>
            </w:r>
          </w:p>
        </w:tc>
      </w:tr>
    </w:tbl>
    <w:p w14:paraId="34DE9492" w14:textId="77777777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</w:p>
    <w:p w14:paraId="56724289" w14:textId="77777777" w:rsidR="00BD00BF" w:rsidRDefault="00BD00BF" w:rsidP="00BD00BF">
      <w:pPr>
        <w:spacing w:after="120"/>
        <w:rPr>
          <w:rFonts w:ascii="Arial" w:eastAsia="Times New Roman" w:hAnsi="Arial" w:cs="Arial"/>
          <w:lang w:val="en-US"/>
        </w:rPr>
      </w:pPr>
    </w:p>
    <w:p w14:paraId="12C50255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2. Actions:</w:t>
      </w:r>
    </w:p>
    <w:p w14:paraId="2AF72FAD" w14:textId="04851D36" w:rsidR="00BD00BF" w:rsidRPr="00AA25FC" w:rsidRDefault="00BD00BF" w:rsidP="00BD00BF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To RAN2</w:t>
      </w:r>
      <w:r w:rsidR="003508AF">
        <w:rPr>
          <w:rFonts w:ascii="Arial" w:eastAsia="Times New Roman" w:hAnsi="Arial" w:cs="Arial"/>
          <w:b/>
        </w:rPr>
        <w:t>, SA2</w:t>
      </w:r>
      <w:r w:rsidR="00B745C4">
        <w:rPr>
          <w:rFonts w:ascii="Arial" w:eastAsia="Times New Roman" w:hAnsi="Arial" w:cs="Arial"/>
          <w:b/>
        </w:rPr>
        <w:t>, CT4</w:t>
      </w:r>
      <w:r w:rsidRPr="00AA25FC">
        <w:rPr>
          <w:rFonts w:ascii="Arial" w:eastAsia="Times New Roman" w:hAnsi="Arial" w:cs="Arial"/>
          <w:b/>
        </w:rPr>
        <w:t>.</w:t>
      </w:r>
    </w:p>
    <w:p w14:paraId="67ECCD8C" w14:textId="276C22E8" w:rsidR="00BD00BF" w:rsidRPr="00AA25FC" w:rsidRDefault="00BD00BF" w:rsidP="00BD00BF">
      <w:pPr>
        <w:spacing w:after="120"/>
        <w:ind w:left="993" w:hanging="993"/>
        <w:rPr>
          <w:rFonts w:ascii="Arial" w:eastAsia="Times New Roman" w:hAnsi="Arial" w:cs="Arial"/>
        </w:rPr>
      </w:pPr>
      <w:r w:rsidRPr="00AA25FC">
        <w:rPr>
          <w:rFonts w:ascii="Arial" w:eastAsia="Times New Roman" w:hAnsi="Arial" w:cs="Arial"/>
          <w:b/>
        </w:rPr>
        <w:t xml:space="preserve">ACTION: </w:t>
      </w:r>
      <w:r w:rsidRPr="00AA25FC">
        <w:rPr>
          <w:rFonts w:ascii="Arial" w:eastAsia="Times New Roman" w:hAnsi="Arial" w:cs="Arial"/>
          <w:b/>
        </w:rPr>
        <w:tab/>
      </w:r>
      <w:r w:rsidR="003508AF">
        <w:rPr>
          <w:rFonts w:ascii="Arial" w:eastAsia="Times New Roman" w:hAnsi="Arial" w:cs="Arial"/>
        </w:rPr>
        <w:t>Please</w:t>
      </w:r>
      <w:r w:rsidRPr="00AA25FC">
        <w:rPr>
          <w:rFonts w:ascii="Arial" w:eastAsia="Times New Roman" w:hAnsi="Arial" w:cs="Arial"/>
        </w:rPr>
        <w:t xml:space="preserve"> </w:t>
      </w:r>
      <w:proofErr w:type="gramStart"/>
      <w:r>
        <w:rPr>
          <w:rFonts w:ascii="Arial" w:eastAsia="Times New Roman" w:hAnsi="Arial" w:cs="Arial"/>
        </w:rPr>
        <w:t>take into account</w:t>
      </w:r>
      <w:proofErr w:type="gramEnd"/>
      <w:r w:rsidR="008C3CB6">
        <w:rPr>
          <w:rFonts w:ascii="Arial" w:eastAsia="Times New Roman" w:hAnsi="Arial" w:cs="Arial"/>
        </w:rPr>
        <w:t xml:space="preserve"> </w:t>
      </w:r>
      <w:r w:rsidR="003508AF">
        <w:rPr>
          <w:rFonts w:ascii="Arial" w:eastAsia="Times New Roman" w:hAnsi="Arial" w:cs="Arial"/>
        </w:rPr>
        <w:t xml:space="preserve">RAN3 agreements on </w:t>
      </w:r>
      <w:r w:rsidR="008C3CB6">
        <w:rPr>
          <w:rFonts w:ascii="Arial" w:eastAsia="Times New Roman" w:hAnsi="Arial" w:cs="Arial"/>
        </w:rPr>
        <w:t>the encoding details of the RAN timing synchronization status attributes</w:t>
      </w:r>
      <w:r w:rsidR="009F6AA2">
        <w:rPr>
          <w:rFonts w:ascii="Arial" w:eastAsia="Times New Roman" w:hAnsi="Arial" w:cs="Arial"/>
        </w:rPr>
        <w:t xml:space="preserve"> and clock quality acceptance criteria</w:t>
      </w:r>
      <w:r w:rsidRPr="00AA25FC">
        <w:rPr>
          <w:rFonts w:ascii="Arial" w:eastAsia="Times New Roman" w:hAnsi="Arial" w:cs="Arial"/>
        </w:rPr>
        <w:t>.</w:t>
      </w:r>
    </w:p>
    <w:p w14:paraId="2C8433DF" w14:textId="77777777" w:rsidR="00F46642" w:rsidRPr="00AA25FC" w:rsidRDefault="00F46642" w:rsidP="00BD00BF">
      <w:pPr>
        <w:spacing w:after="120"/>
        <w:rPr>
          <w:rFonts w:ascii="Arial" w:eastAsia="Times New Roman" w:hAnsi="Arial" w:cs="Arial"/>
          <w:b/>
        </w:rPr>
      </w:pPr>
    </w:p>
    <w:p w14:paraId="5D4365C6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3. Date of Next TSG-RAN WG3 Meeting:</w:t>
      </w:r>
    </w:p>
    <w:p w14:paraId="207FA49D" w14:textId="77777777" w:rsidR="00BD00BF" w:rsidRPr="00AA25FC" w:rsidRDefault="00BD00BF" w:rsidP="00BD00BF">
      <w:pPr>
        <w:tabs>
          <w:tab w:val="left" w:pos="3119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Cs/>
        </w:rPr>
        <w:t>RAN3#1</w:t>
      </w:r>
      <w:r>
        <w:rPr>
          <w:rFonts w:ascii="Arial" w:eastAsia="Times New Roman" w:hAnsi="Arial" w:cs="Arial"/>
          <w:bCs/>
        </w:rPr>
        <w:t>22</w:t>
      </w:r>
      <w:r w:rsidRPr="00AA25FC">
        <w:rPr>
          <w:rFonts w:ascii="Arial" w:eastAsia="Times New Roman" w:hAnsi="Arial" w:cs="Arial"/>
          <w:bCs/>
        </w:rPr>
        <w:tab/>
        <w:t>from 2023-</w:t>
      </w:r>
      <w:r>
        <w:rPr>
          <w:rFonts w:ascii="Arial" w:eastAsia="Times New Roman" w:hAnsi="Arial" w:cs="Arial"/>
          <w:bCs/>
        </w:rPr>
        <w:t>11</w:t>
      </w:r>
      <w:r w:rsidRPr="00AA25FC">
        <w:rPr>
          <w:rFonts w:ascii="Arial" w:eastAsia="Times New Roman" w:hAnsi="Arial" w:cs="Arial"/>
          <w:bCs/>
        </w:rPr>
        <w:t>-</w:t>
      </w:r>
      <w:r>
        <w:rPr>
          <w:rFonts w:ascii="Arial" w:eastAsia="Times New Roman" w:hAnsi="Arial" w:cs="Arial"/>
          <w:bCs/>
        </w:rPr>
        <w:t>13</w:t>
      </w:r>
      <w:r w:rsidRPr="00AA25FC">
        <w:rPr>
          <w:rFonts w:ascii="Arial" w:eastAsia="Times New Roman" w:hAnsi="Arial" w:cs="Arial"/>
          <w:bCs/>
        </w:rPr>
        <w:tab/>
        <w:t>to 2023-</w:t>
      </w:r>
      <w:r>
        <w:rPr>
          <w:rFonts w:ascii="Arial" w:eastAsia="Times New Roman" w:hAnsi="Arial" w:cs="Arial"/>
          <w:bCs/>
        </w:rPr>
        <w:t>11</w:t>
      </w:r>
      <w:r w:rsidRPr="00AA25FC">
        <w:rPr>
          <w:rFonts w:ascii="Arial" w:eastAsia="Times New Roman" w:hAnsi="Arial" w:cs="Arial"/>
          <w:bCs/>
        </w:rPr>
        <w:t>-</w:t>
      </w:r>
      <w:r>
        <w:rPr>
          <w:rFonts w:ascii="Arial" w:eastAsia="Times New Roman" w:hAnsi="Arial" w:cs="Arial"/>
          <w:bCs/>
        </w:rPr>
        <w:t>17</w:t>
      </w:r>
      <w:r w:rsidRPr="00AA25FC">
        <w:rPr>
          <w:rFonts w:ascii="Arial" w:eastAsia="Times New Roman" w:hAnsi="Arial" w:cs="Arial"/>
          <w:bCs/>
        </w:rPr>
        <w:tab/>
      </w:r>
      <w:r w:rsidRPr="00AA25FC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Chicago</w:t>
      </w:r>
    </w:p>
    <w:p w14:paraId="107A565E" w14:textId="77777777" w:rsidR="00E21F59" w:rsidRDefault="00E21F59" w:rsidP="004B761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E21F59" w:rsidSect="001A25E8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D520B" w14:textId="77777777" w:rsidR="00636131" w:rsidRDefault="00636131" w:rsidP="000B02AA">
      <w:pPr>
        <w:spacing w:after="0"/>
      </w:pPr>
      <w:r>
        <w:separator/>
      </w:r>
    </w:p>
  </w:endnote>
  <w:endnote w:type="continuationSeparator" w:id="0">
    <w:p w14:paraId="3E2CBB5A" w14:textId="77777777" w:rsidR="00636131" w:rsidRDefault="00636131" w:rsidP="000B02AA">
      <w:pPr>
        <w:spacing w:after="0"/>
      </w:pPr>
      <w:r>
        <w:continuationSeparator/>
      </w:r>
    </w:p>
  </w:endnote>
  <w:endnote w:type="continuationNotice" w:id="1">
    <w:p w14:paraId="39708143" w14:textId="77777777" w:rsidR="00636131" w:rsidRDefault="006361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337D2" w14:textId="77777777" w:rsidR="00636131" w:rsidRDefault="00636131" w:rsidP="000B02AA">
      <w:pPr>
        <w:spacing w:after="0"/>
      </w:pPr>
      <w:r>
        <w:separator/>
      </w:r>
    </w:p>
  </w:footnote>
  <w:footnote w:type="continuationSeparator" w:id="0">
    <w:p w14:paraId="6CD15632" w14:textId="77777777" w:rsidR="00636131" w:rsidRDefault="00636131" w:rsidP="000B02AA">
      <w:pPr>
        <w:spacing w:after="0"/>
      </w:pPr>
      <w:r>
        <w:continuationSeparator/>
      </w:r>
    </w:p>
  </w:footnote>
  <w:footnote w:type="continuationNotice" w:id="1">
    <w:p w14:paraId="1E444B90" w14:textId="77777777" w:rsidR="00636131" w:rsidRDefault="006361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A25558"/>
    <w:multiLevelType w:val="hybridMultilevel"/>
    <w:tmpl w:val="9AF2C7B4"/>
    <w:lvl w:ilvl="0" w:tplc="667AC2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8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EB3F16"/>
    <w:multiLevelType w:val="hybridMultilevel"/>
    <w:tmpl w:val="E48EADD0"/>
    <w:lvl w:ilvl="0" w:tplc="1226B2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E516D08"/>
    <w:multiLevelType w:val="hybridMultilevel"/>
    <w:tmpl w:val="18C0038E"/>
    <w:lvl w:ilvl="0" w:tplc="BB5EB6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855E18"/>
    <w:multiLevelType w:val="multilevel"/>
    <w:tmpl w:val="48855E18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70E47"/>
    <w:multiLevelType w:val="hybridMultilevel"/>
    <w:tmpl w:val="CF440AA4"/>
    <w:lvl w:ilvl="0" w:tplc="1E10BCC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9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2B731E8"/>
    <w:multiLevelType w:val="hybridMultilevel"/>
    <w:tmpl w:val="D5CC9A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17442575">
    <w:abstractNumId w:val="0"/>
  </w:num>
  <w:num w:numId="2" w16cid:durableId="1251350532">
    <w:abstractNumId w:val="3"/>
    <w:lvlOverride w:ilvl="0">
      <w:startOverride w:val="1"/>
    </w:lvlOverride>
  </w:num>
  <w:num w:numId="3" w16cid:durableId="180438374">
    <w:abstractNumId w:val="22"/>
  </w:num>
  <w:num w:numId="4" w16cid:durableId="1049186428">
    <w:abstractNumId w:val="26"/>
  </w:num>
  <w:num w:numId="5" w16cid:durableId="291834052">
    <w:abstractNumId w:val="34"/>
  </w:num>
  <w:num w:numId="6" w16cid:durableId="1702781572">
    <w:abstractNumId w:val="7"/>
  </w:num>
  <w:num w:numId="7" w16cid:durableId="1505897624">
    <w:abstractNumId w:val="6"/>
  </w:num>
  <w:num w:numId="8" w16cid:durableId="901790746">
    <w:abstractNumId w:val="12"/>
  </w:num>
  <w:num w:numId="9" w16cid:durableId="1197811319">
    <w:abstractNumId w:val="21"/>
  </w:num>
  <w:num w:numId="10" w16cid:durableId="675228710">
    <w:abstractNumId w:val="5"/>
  </w:num>
  <w:num w:numId="11" w16cid:durableId="1085613024">
    <w:abstractNumId w:val="10"/>
  </w:num>
  <w:num w:numId="12" w16cid:durableId="989794088">
    <w:abstractNumId w:val="8"/>
  </w:num>
  <w:num w:numId="13" w16cid:durableId="1596329588">
    <w:abstractNumId w:val="23"/>
  </w:num>
  <w:num w:numId="14" w16cid:durableId="650135967">
    <w:abstractNumId w:val="31"/>
  </w:num>
  <w:num w:numId="15" w16cid:durableId="1034303919">
    <w:abstractNumId w:val="4"/>
  </w:num>
  <w:num w:numId="16" w16cid:durableId="526716495">
    <w:abstractNumId w:val="17"/>
  </w:num>
  <w:num w:numId="17" w16cid:durableId="522716857">
    <w:abstractNumId w:val="9"/>
  </w:num>
  <w:num w:numId="18" w16cid:durableId="399330535">
    <w:abstractNumId w:val="25"/>
  </w:num>
  <w:num w:numId="19" w16cid:durableId="508565633">
    <w:abstractNumId w:val="28"/>
  </w:num>
  <w:num w:numId="20" w16cid:durableId="141898374">
    <w:abstractNumId w:val="32"/>
  </w:num>
  <w:num w:numId="21" w16cid:durableId="518743501">
    <w:abstractNumId w:val="19"/>
  </w:num>
  <w:num w:numId="22" w16cid:durableId="1243829614">
    <w:abstractNumId w:val="20"/>
  </w:num>
  <w:num w:numId="23" w16cid:durableId="1550461555">
    <w:abstractNumId w:val="29"/>
  </w:num>
  <w:num w:numId="24" w16cid:durableId="817116064">
    <w:abstractNumId w:val="16"/>
  </w:num>
  <w:num w:numId="25" w16cid:durableId="1843816189">
    <w:abstractNumId w:val="13"/>
  </w:num>
  <w:num w:numId="26" w16cid:durableId="679045876">
    <w:abstractNumId w:val="24"/>
  </w:num>
  <w:num w:numId="27" w16cid:durableId="1772821332">
    <w:abstractNumId w:val="1"/>
  </w:num>
  <w:num w:numId="28" w16cid:durableId="982199157">
    <w:abstractNumId w:val="14"/>
  </w:num>
  <w:num w:numId="29" w16cid:durableId="445928842">
    <w:abstractNumId w:val="30"/>
  </w:num>
  <w:num w:numId="30" w16cid:durableId="1395618065">
    <w:abstractNumId w:val="33"/>
  </w:num>
  <w:num w:numId="31" w16cid:durableId="1823691631">
    <w:abstractNumId w:val="15"/>
  </w:num>
  <w:num w:numId="32" w16cid:durableId="1061948840">
    <w:abstractNumId w:val="35"/>
  </w:num>
  <w:num w:numId="33" w16cid:durableId="1407338214">
    <w:abstractNumId w:val="2"/>
  </w:num>
  <w:num w:numId="34" w16cid:durableId="1457530335">
    <w:abstractNumId w:val="18"/>
  </w:num>
  <w:num w:numId="35" w16cid:durableId="626857339">
    <w:abstractNumId w:val="11"/>
  </w:num>
  <w:num w:numId="36" w16cid:durableId="1313021874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52335926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15"/>
    <w:rsid w:val="0000199A"/>
    <w:rsid w:val="000027DE"/>
    <w:rsid w:val="00003257"/>
    <w:rsid w:val="000034C6"/>
    <w:rsid w:val="00003615"/>
    <w:rsid w:val="00003B89"/>
    <w:rsid w:val="00003EE3"/>
    <w:rsid w:val="00004153"/>
    <w:rsid w:val="00004D7A"/>
    <w:rsid w:val="00004E22"/>
    <w:rsid w:val="00004E53"/>
    <w:rsid w:val="00004E61"/>
    <w:rsid w:val="00004FB6"/>
    <w:rsid w:val="0000513E"/>
    <w:rsid w:val="00005208"/>
    <w:rsid w:val="00005468"/>
    <w:rsid w:val="000054EE"/>
    <w:rsid w:val="00005C14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252"/>
    <w:rsid w:val="00011479"/>
    <w:rsid w:val="000114CC"/>
    <w:rsid w:val="0001154E"/>
    <w:rsid w:val="00012291"/>
    <w:rsid w:val="000125C6"/>
    <w:rsid w:val="00012D43"/>
    <w:rsid w:val="00012D99"/>
    <w:rsid w:val="00012E24"/>
    <w:rsid w:val="00013588"/>
    <w:rsid w:val="000136F1"/>
    <w:rsid w:val="000137FB"/>
    <w:rsid w:val="00014055"/>
    <w:rsid w:val="0001410B"/>
    <w:rsid w:val="0001467A"/>
    <w:rsid w:val="0001468E"/>
    <w:rsid w:val="000147B7"/>
    <w:rsid w:val="0001485B"/>
    <w:rsid w:val="00014C44"/>
    <w:rsid w:val="000155A5"/>
    <w:rsid w:val="0001590D"/>
    <w:rsid w:val="00016035"/>
    <w:rsid w:val="00016798"/>
    <w:rsid w:val="00016F2C"/>
    <w:rsid w:val="00017114"/>
    <w:rsid w:val="0001712E"/>
    <w:rsid w:val="000173F8"/>
    <w:rsid w:val="0001797F"/>
    <w:rsid w:val="000205F2"/>
    <w:rsid w:val="000209F6"/>
    <w:rsid w:val="0002151E"/>
    <w:rsid w:val="00021728"/>
    <w:rsid w:val="00021915"/>
    <w:rsid w:val="000229A5"/>
    <w:rsid w:val="00022DC5"/>
    <w:rsid w:val="00022F08"/>
    <w:rsid w:val="00022FAD"/>
    <w:rsid w:val="00023652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27C96"/>
    <w:rsid w:val="000301A9"/>
    <w:rsid w:val="000302C3"/>
    <w:rsid w:val="0003030A"/>
    <w:rsid w:val="000308E1"/>
    <w:rsid w:val="00030ED1"/>
    <w:rsid w:val="00031109"/>
    <w:rsid w:val="0003133E"/>
    <w:rsid w:val="00031361"/>
    <w:rsid w:val="0003187E"/>
    <w:rsid w:val="00031A48"/>
    <w:rsid w:val="00031C14"/>
    <w:rsid w:val="0003239B"/>
    <w:rsid w:val="0003264B"/>
    <w:rsid w:val="00032909"/>
    <w:rsid w:val="00032D16"/>
    <w:rsid w:val="000330B3"/>
    <w:rsid w:val="00033397"/>
    <w:rsid w:val="0003360E"/>
    <w:rsid w:val="00033E08"/>
    <w:rsid w:val="000343C0"/>
    <w:rsid w:val="00034732"/>
    <w:rsid w:val="0003493E"/>
    <w:rsid w:val="00034E4A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148A"/>
    <w:rsid w:val="0004166C"/>
    <w:rsid w:val="000417ED"/>
    <w:rsid w:val="00041B07"/>
    <w:rsid w:val="00041F63"/>
    <w:rsid w:val="00041FD9"/>
    <w:rsid w:val="0004291F"/>
    <w:rsid w:val="00042AF4"/>
    <w:rsid w:val="00042DB8"/>
    <w:rsid w:val="000439E0"/>
    <w:rsid w:val="00043E58"/>
    <w:rsid w:val="00043FB0"/>
    <w:rsid w:val="00044DAF"/>
    <w:rsid w:val="00045759"/>
    <w:rsid w:val="00045D66"/>
    <w:rsid w:val="00045E36"/>
    <w:rsid w:val="00046436"/>
    <w:rsid w:val="0004687C"/>
    <w:rsid w:val="000478BF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894"/>
    <w:rsid w:val="00052DDB"/>
    <w:rsid w:val="00052DFF"/>
    <w:rsid w:val="000538DD"/>
    <w:rsid w:val="00053B88"/>
    <w:rsid w:val="00053DE0"/>
    <w:rsid w:val="00054A25"/>
    <w:rsid w:val="00054F88"/>
    <w:rsid w:val="00055147"/>
    <w:rsid w:val="00055237"/>
    <w:rsid w:val="000553B5"/>
    <w:rsid w:val="000556FC"/>
    <w:rsid w:val="0005651F"/>
    <w:rsid w:val="00056639"/>
    <w:rsid w:val="000569E8"/>
    <w:rsid w:val="00056F76"/>
    <w:rsid w:val="00057363"/>
    <w:rsid w:val="00057EF8"/>
    <w:rsid w:val="00060999"/>
    <w:rsid w:val="00060D6C"/>
    <w:rsid w:val="00060FC4"/>
    <w:rsid w:val="000612C6"/>
    <w:rsid w:val="00061E75"/>
    <w:rsid w:val="000621F2"/>
    <w:rsid w:val="000629E5"/>
    <w:rsid w:val="000632AB"/>
    <w:rsid w:val="0006377F"/>
    <w:rsid w:val="00063A13"/>
    <w:rsid w:val="00064098"/>
    <w:rsid w:val="00064265"/>
    <w:rsid w:val="0006502B"/>
    <w:rsid w:val="000650FD"/>
    <w:rsid w:val="0006617B"/>
    <w:rsid w:val="0006621D"/>
    <w:rsid w:val="000672F4"/>
    <w:rsid w:val="00067B65"/>
    <w:rsid w:val="00070B74"/>
    <w:rsid w:val="00070F8B"/>
    <w:rsid w:val="0007117E"/>
    <w:rsid w:val="00071B0F"/>
    <w:rsid w:val="00072009"/>
    <w:rsid w:val="00072142"/>
    <w:rsid w:val="0007217C"/>
    <w:rsid w:val="000722EC"/>
    <w:rsid w:val="000736E7"/>
    <w:rsid w:val="00073AFD"/>
    <w:rsid w:val="00073DC8"/>
    <w:rsid w:val="0007425A"/>
    <w:rsid w:val="00074496"/>
    <w:rsid w:val="00074839"/>
    <w:rsid w:val="00074C58"/>
    <w:rsid w:val="00075004"/>
    <w:rsid w:val="0007526E"/>
    <w:rsid w:val="00075308"/>
    <w:rsid w:val="00075564"/>
    <w:rsid w:val="00075CFB"/>
    <w:rsid w:val="00075DD6"/>
    <w:rsid w:val="00076026"/>
    <w:rsid w:val="000763B4"/>
    <w:rsid w:val="00076453"/>
    <w:rsid w:val="0007657A"/>
    <w:rsid w:val="0007695D"/>
    <w:rsid w:val="00076AD9"/>
    <w:rsid w:val="00076E5F"/>
    <w:rsid w:val="000777A8"/>
    <w:rsid w:val="000779AC"/>
    <w:rsid w:val="00077C2D"/>
    <w:rsid w:val="00080512"/>
    <w:rsid w:val="0008051B"/>
    <w:rsid w:val="00080659"/>
    <w:rsid w:val="00081B84"/>
    <w:rsid w:val="00081B90"/>
    <w:rsid w:val="00081EB3"/>
    <w:rsid w:val="00081F58"/>
    <w:rsid w:val="00082643"/>
    <w:rsid w:val="00082E97"/>
    <w:rsid w:val="00083173"/>
    <w:rsid w:val="00084543"/>
    <w:rsid w:val="00084A97"/>
    <w:rsid w:val="00084FDC"/>
    <w:rsid w:val="00086079"/>
    <w:rsid w:val="0008623B"/>
    <w:rsid w:val="00086768"/>
    <w:rsid w:val="000869DB"/>
    <w:rsid w:val="0008791B"/>
    <w:rsid w:val="000879EE"/>
    <w:rsid w:val="00087A87"/>
    <w:rsid w:val="00087DCC"/>
    <w:rsid w:val="00090167"/>
    <w:rsid w:val="00090468"/>
    <w:rsid w:val="000909E4"/>
    <w:rsid w:val="00090A6A"/>
    <w:rsid w:val="00090E42"/>
    <w:rsid w:val="00091027"/>
    <w:rsid w:val="000916DE"/>
    <w:rsid w:val="0009185C"/>
    <w:rsid w:val="0009286B"/>
    <w:rsid w:val="00092E65"/>
    <w:rsid w:val="00092E8F"/>
    <w:rsid w:val="0009319B"/>
    <w:rsid w:val="00093296"/>
    <w:rsid w:val="0009372B"/>
    <w:rsid w:val="000946D3"/>
    <w:rsid w:val="00094710"/>
    <w:rsid w:val="00094A81"/>
    <w:rsid w:val="000950C3"/>
    <w:rsid w:val="0009579E"/>
    <w:rsid w:val="00096277"/>
    <w:rsid w:val="000967D6"/>
    <w:rsid w:val="00097077"/>
    <w:rsid w:val="00097238"/>
    <w:rsid w:val="00097ADB"/>
    <w:rsid w:val="00097ADC"/>
    <w:rsid w:val="00097CFC"/>
    <w:rsid w:val="000A113B"/>
    <w:rsid w:val="000A13D8"/>
    <w:rsid w:val="000A2B10"/>
    <w:rsid w:val="000A2BAA"/>
    <w:rsid w:val="000A2C52"/>
    <w:rsid w:val="000A3BA7"/>
    <w:rsid w:val="000A3E07"/>
    <w:rsid w:val="000A40E3"/>
    <w:rsid w:val="000A4256"/>
    <w:rsid w:val="000A44ED"/>
    <w:rsid w:val="000A4676"/>
    <w:rsid w:val="000A4CCC"/>
    <w:rsid w:val="000A4DC4"/>
    <w:rsid w:val="000A52B1"/>
    <w:rsid w:val="000A5A84"/>
    <w:rsid w:val="000A5BDF"/>
    <w:rsid w:val="000A5DDF"/>
    <w:rsid w:val="000A5F0C"/>
    <w:rsid w:val="000A6073"/>
    <w:rsid w:val="000A6A6D"/>
    <w:rsid w:val="000A6F45"/>
    <w:rsid w:val="000A7007"/>
    <w:rsid w:val="000A705A"/>
    <w:rsid w:val="000A7660"/>
    <w:rsid w:val="000A7CA7"/>
    <w:rsid w:val="000A7E59"/>
    <w:rsid w:val="000A7FDB"/>
    <w:rsid w:val="000B02AA"/>
    <w:rsid w:val="000B030F"/>
    <w:rsid w:val="000B04EE"/>
    <w:rsid w:val="000B0B03"/>
    <w:rsid w:val="000B1006"/>
    <w:rsid w:val="000B1B78"/>
    <w:rsid w:val="000B1D2A"/>
    <w:rsid w:val="000B1EC3"/>
    <w:rsid w:val="000B2368"/>
    <w:rsid w:val="000B2686"/>
    <w:rsid w:val="000B2D17"/>
    <w:rsid w:val="000B30AE"/>
    <w:rsid w:val="000B4B95"/>
    <w:rsid w:val="000B4C36"/>
    <w:rsid w:val="000B4D05"/>
    <w:rsid w:val="000B4FE1"/>
    <w:rsid w:val="000B5204"/>
    <w:rsid w:val="000B5487"/>
    <w:rsid w:val="000B558E"/>
    <w:rsid w:val="000B5592"/>
    <w:rsid w:val="000B56B6"/>
    <w:rsid w:val="000B6574"/>
    <w:rsid w:val="000B6757"/>
    <w:rsid w:val="000B6815"/>
    <w:rsid w:val="000B6F7C"/>
    <w:rsid w:val="000B70C6"/>
    <w:rsid w:val="000B767E"/>
    <w:rsid w:val="000B7B2D"/>
    <w:rsid w:val="000B7BCF"/>
    <w:rsid w:val="000B7BEB"/>
    <w:rsid w:val="000C0352"/>
    <w:rsid w:val="000C0788"/>
    <w:rsid w:val="000C07A3"/>
    <w:rsid w:val="000C0D52"/>
    <w:rsid w:val="000C12AD"/>
    <w:rsid w:val="000C1462"/>
    <w:rsid w:val="000C17C5"/>
    <w:rsid w:val="000C190A"/>
    <w:rsid w:val="000C1E23"/>
    <w:rsid w:val="000C216F"/>
    <w:rsid w:val="000C238C"/>
    <w:rsid w:val="000C2485"/>
    <w:rsid w:val="000C2979"/>
    <w:rsid w:val="000C2E01"/>
    <w:rsid w:val="000C3932"/>
    <w:rsid w:val="000C39EE"/>
    <w:rsid w:val="000C3E8E"/>
    <w:rsid w:val="000C3F03"/>
    <w:rsid w:val="000C42B8"/>
    <w:rsid w:val="000C482A"/>
    <w:rsid w:val="000C48EE"/>
    <w:rsid w:val="000C4E36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20"/>
    <w:rsid w:val="000C6435"/>
    <w:rsid w:val="000C6736"/>
    <w:rsid w:val="000C6F82"/>
    <w:rsid w:val="000C7298"/>
    <w:rsid w:val="000C7355"/>
    <w:rsid w:val="000C76FC"/>
    <w:rsid w:val="000C7D7E"/>
    <w:rsid w:val="000C7DC4"/>
    <w:rsid w:val="000D0234"/>
    <w:rsid w:val="000D04FA"/>
    <w:rsid w:val="000D079C"/>
    <w:rsid w:val="000D08AB"/>
    <w:rsid w:val="000D1743"/>
    <w:rsid w:val="000D1F70"/>
    <w:rsid w:val="000D2196"/>
    <w:rsid w:val="000D2886"/>
    <w:rsid w:val="000D29B1"/>
    <w:rsid w:val="000D2B53"/>
    <w:rsid w:val="000D2B55"/>
    <w:rsid w:val="000D34FF"/>
    <w:rsid w:val="000D3F16"/>
    <w:rsid w:val="000D4F5D"/>
    <w:rsid w:val="000D58AB"/>
    <w:rsid w:val="000D5FB7"/>
    <w:rsid w:val="000D603D"/>
    <w:rsid w:val="000D6098"/>
    <w:rsid w:val="000D622B"/>
    <w:rsid w:val="000D63D3"/>
    <w:rsid w:val="000D6906"/>
    <w:rsid w:val="000D6A0B"/>
    <w:rsid w:val="000D7323"/>
    <w:rsid w:val="000D76F0"/>
    <w:rsid w:val="000E03C9"/>
    <w:rsid w:val="000E0589"/>
    <w:rsid w:val="000E0D07"/>
    <w:rsid w:val="000E0D15"/>
    <w:rsid w:val="000E13D1"/>
    <w:rsid w:val="000E1403"/>
    <w:rsid w:val="000E16E8"/>
    <w:rsid w:val="000E185A"/>
    <w:rsid w:val="000E1BA1"/>
    <w:rsid w:val="000E1D5D"/>
    <w:rsid w:val="000E2545"/>
    <w:rsid w:val="000E25B1"/>
    <w:rsid w:val="000E29A0"/>
    <w:rsid w:val="000E306E"/>
    <w:rsid w:val="000E3214"/>
    <w:rsid w:val="000E3680"/>
    <w:rsid w:val="000E3990"/>
    <w:rsid w:val="000E3D1D"/>
    <w:rsid w:val="000E3F85"/>
    <w:rsid w:val="000E4FAD"/>
    <w:rsid w:val="000E5049"/>
    <w:rsid w:val="000E5927"/>
    <w:rsid w:val="000E63C9"/>
    <w:rsid w:val="000E67B8"/>
    <w:rsid w:val="000E70D0"/>
    <w:rsid w:val="000E7226"/>
    <w:rsid w:val="000E741D"/>
    <w:rsid w:val="000E7A4C"/>
    <w:rsid w:val="000F08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96F"/>
    <w:rsid w:val="000F4C5C"/>
    <w:rsid w:val="000F4C9F"/>
    <w:rsid w:val="000F4CEF"/>
    <w:rsid w:val="000F4D45"/>
    <w:rsid w:val="000F578A"/>
    <w:rsid w:val="000F605F"/>
    <w:rsid w:val="000F60C3"/>
    <w:rsid w:val="000F6163"/>
    <w:rsid w:val="000F63CF"/>
    <w:rsid w:val="000F7411"/>
    <w:rsid w:val="000F7495"/>
    <w:rsid w:val="000F7AC8"/>
    <w:rsid w:val="000F7B86"/>
    <w:rsid w:val="000F7BCC"/>
    <w:rsid w:val="000F7C88"/>
    <w:rsid w:val="000F7D53"/>
    <w:rsid w:val="000F7F33"/>
    <w:rsid w:val="0010038A"/>
    <w:rsid w:val="001008AF"/>
    <w:rsid w:val="00100F59"/>
    <w:rsid w:val="001012EE"/>
    <w:rsid w:val="00101BB4"/>
    <w:rsid w:val="00101C48"/>
    <w:rsid w:val="00101CF7"/>
    <w:rsid w:val="00101DB8"/>
    <w:rsid w:val="0010238A"/>
    <w:rsid w:val="00102AC0"/>
    <w:rsid w:val="00103256"/>
    <w:rsid w:val="001038D0"/>
    <w:rsid w:val="00103D25"/>
    <w:rsid w:val="00104072"/>
    <w:rsid w:val="001046CF"/>
    <w:rsid w:val="0010584E"/>
    <w:rsid w:val="00105994"/>
    <w:rsid w:val="001062F2"/>
    <w:rsid w:val="00106399"/>
    <w:rsid w:val="00106FE0"/>
    <w:rsid w:val="001070E8"/>
    <w:rsid w:val="00107256"/>
    <w:rsid w:val="001073AD"/>
    <w:rsid w:val="00107739"/>
    <w:rsid w:val="001078AA"/>
    <w:rsid w:val="0011044B"/>
    <w:rsid w:val="001112C8"/>
    <w:rsid w:val="00111896"/>
    <w:rsid w:val="00111DC1"/>
    <w:rsid w:val="00112281"/>
    <w:rsid w:val="00112D2E"/>
    <w:rsid w:val="001133CF"/>
    <w:rsid w:val="001134F0"/>
    <w:rsid w:val="00113729"/>
    <w:rsid w:val="00113860"/>
    <w:rsid w:val="00113B4D"/>
    <w:rsid w:val="00115B73"/>
    <w:rsid w:val="00115C8B"/>
    <w:rsid w:val="00115C95"/>
    <w:rsid w:val="00115E58"/>
    <w:rsid w:val="0011607A"/>
    <w:rsid w:val="00116482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93D"/>
    <w:rsid w:val="00121B7A"/>
    <w:rsid w:val="00121CB1"/>
    <w:rsid w:val="00122104"/>
    <w:rsid w:val="00122105"/>
    <w:rsid w:val="00122AA2"/>
    <w:rsid w:val="00122B43"/>
    <w:rsid w:val="00122C08"/>
    <w:rsid w:val="00122C0B"/>
    <w:rsid w:val="00122EB8"/>
    <w:rsid w:val="00123493"/>
    <w:rsid w:val="001236FE"/>
    <w:rsid w:val="00123AF8"/>
    <w:rsid w:val="00124633"/>
    <w:rsid w:val="00124AE2"/>
    <w:rsid w:val="00124E7C"/>
    <w:rsid w:val="00125A0E"/>
    <w:rsid w:val="00125B7F"/>
    <w:rsid w:val="00125D20"/>
    <w:rsid w:val="001262C3"/>
    <w:rsid w:val="00126441"/>
    <w:rsid w:val="00126662"/>
    <w:rsid w:val="00126727"/>
    <w:rsid w:val="00126AE4"/>
    <w:rsid w:val="00126C57"/>
    <w:rsid w:val="00126F88"/>
    <w:rsid w:val="00127A5A"/>
    <w:rsid w:val="00127B94"/>
    <w:rsid w:val="0013025C"/>
    <w:rsid w:val="001303C6"/>
    <w:rsid w:val="0013078E"/>
    <w:rsid w:val="00130F2C"/>
    <w:rsid w:val="001312B8"/>
    <w:rsid w:val="001315BA"/>
    <w:rsid w:val="00131646"/>
    <w:rsid w:val="001319D3"/>
    <w:rsid w:val="00131A9D"/>
    <w:rsid w:val="00131DDF"/>
    <w:rsid w:val="00131DF0"/>
    <w:rsid w:val="001320B7"/>
    <w:rsid w:val="001320B9"/>
    <w:rsid w:val="00132311"/>
    <w:rsid w:val="00132416"/>
    <w:rsid w:val="00132868"/>
    <w:rsid w:val="00132FB8"/>
    <w:rsid w:val="001339FB"/>
    <w:rsid w:val="0013543F"/>
    <w:rsid w:val="0013621E"/>
    <w:rsid w:val="001371E7"/>
    <w:rsid w:val="0013742B"/>
    <w:rsid w:val="00137543"/>
    <w:rsid w:val="001378A0"/>
    <w:rsid w:val="00137928"/>
    <w:rsid w:val="00137B0D"/>
    <w:rsid w:val="00137EA8"/>
    <w:rsid w:val="00140378"/>
    <w:rsid w:val="0014049C"/>
    <w:rsid w:val="001405CE"/>
    <w:rsid w:val="00140721"/>
    <w:rsid w:val="00141793"/>
    <w:rsid w:val="001420BD"/>
    <w:rsid w:val="001424B9"/>
    <w:rsid w:val="00143193"/>
    <w:rsid w:val="001436C2"/>
    <w:rsid w:val="00143E5F"/>
    <w:rsid w:val="001446C1"/>
    <w:rsid w:val="0014486E"/>
    <w:rsid w:val="00144AA3"/>
    <w:rsid w:val="00144D17"/>
    <w:rsid w:val="001453F8"/>
    <w:rsid w:val="001456BF"/>
    <w:rsid w:val="00145E79"/>
    <w:rsid w:val="00146332"/>
    <w:rsid w:val="001464C5"/>
    <w:rsid w:val="00146574"/>
    <w:rsid w:val="001467F8"/>
    <w:rsid w:val="00146885"/>
    <w:rsid w:val="00146AE2"/>
    <w:rsid w:val="00147663"/>
    <w:rsid w:val="00147C83"/>
    <w:rsid w:val="00147D47"/>
    <w:rsid w:val="0015003D"/>
    <w:rsid w:val="0015059E"/>
    <w:rsid w:val="00150653"/>
    <w:rsid w:val="00150686"/>
    <w:rsid w:val="001509C5"/>
    <w:rsid w:val="00150F7C"/>
    <w:rsid w:val="001510E8"/>
    <w:rsid w:val="00151227"/>
    <w:rsid w:val="001513DB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6AE"/>
    <w:rsid w:val="00154E32"/>
    <w:rsid w:val="00154F83"/>
    <w:rsid w:val="0015507E"/>
    <w:rsid w:val="00155C40"/>
    <w:rsid w:val="00155ECB"/>
    <w:rsid w:val="00155F1E"/>
    <w:rsid w:val="00156CE2"/>
    <w:rsid w:val="00156FA5"/>
    <w:rsid w:val="001571C8"/>
    <w:rsid w:val="00157420"/>
    <w:rsid w:val="00161212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3D5"/>
    <w:rsid w:val="00164813"/>
    <w:rsid w:val="00164D38"/>
    <w:rsid w:val="001656B8"/>
    <w:rsid w:val="00165D97"/>
    <w:rsid w:val="00165E1B"/>
    <w:rsid w:val="00166168"/>
    <w:rsid w:val="00166965"/>
    <w:rsid w:val="00166AB5"/>
    <w:rsid w:val="0016770B"/>
    <w:rsid w:val="001678E8"/>
    <w:rsid w:val="00167CCD"/>
    <w:rsid w:val="0017072C"/>
    <w:rsid w:val="001710F5"/>
    <w:rsid w:val="00171FD8"/>
    <w:rsid w:val="001721D3"/>
    <w:rsid w:val="00172541"/>
    <w:rsid w:val="0017320A"/>
    <w:rsid w:val="0017377A"/>
    <w:rsid w:val="00173D44"/>
    <w:rsid w:val="001741A0"/>
    <w:rsid w:val="00174321"/>
    <w:rsid w:val="0017441A"/>
    <w:rsid w:val="001747F7"/>
    <w:rsid w:val="001749E0"/>
    <w:rsid w:val="00174AD5"/>
    <w:rsid w:val="00175347"/>
    <w:rsid w:val="00175BE7"/>
    <w:rsid w:val="00175F7D"/>
    <w:rsid w:val="0017698E"/>
    <w:rsid w:val="001769F9"/>
    <w:rsid w:val="00176C18"/>
    <w:rsid w:val="00176CE8"/>
    <w:rsid w:val="00176F07"/>
    <w:rsid w:val="00177505"/>
    <w:rsid w:val="001778B9"/>
    <w:rsid w:val="00177928"/>
    <w:rsid w:val="00177F20"/>
    <w:rsid w:val="001808D9"/>
    <w:rsid w:val="00180BCB"/>
    <w:rsid w:val="0018119F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4F4F"/>
    <w:rsid w:val="00185BBF"/>
    <w:rsid w:val="0018603A"/>
    <w:rsid w:val="001869CE"/>
    <w:rsid w:val="00186F00"/>
    <w:rsid w:val="00187602"/>
    <w:rsid w:val="00190442"/>
    <w:rsid w:val="00190B9B"/>
    <w:rsid w:val="00191527"/>
    <w:rsid w:val="00191980"/>
    <w:rsid w:val="00191A46"/>
    <w:rsid w:val="00191B14"/>
    <w:rsid w:val="00191DDA"/>
    <w:rsid w:val="001925C5"/>
    <w:rsid w:val="001928AF"/>
    <w:rsid w:val="001929F0"/>
    <w:rsid w:val="00192B0F"/>
    <w:rsid w:val="00192E0B"/>
    <w:rsid w:val="00193E57"/>
    <w:rsid w:val="00193E8B"/>
    <w:rsid w:val="00193FC8"/>
    <w:rsid w:val="00194CD0"/>
    <w:rsid w:val="00194D41"/>
    <w:rsid w:val="00194D46"/>
    <w:rsid w:val="001957E7"/>
    <w:rsid w:val="001957F5"/>
    <w:rsid w:val="001959E6"/>
    <w:rsid w:val="00196036"/>
    <w:rsid w:val="001964C0"/>
    <w:rsid w:val="00196815"/>
    <w:rsid w:val="00196F2D"/>
    <w:rsid w:val="001971E7"/>
    <w:rsid w:val="001972FE"/>
    <w:rsid w:val="00197901"/>
    <w:rsid w:val="001A0114"/>
    <w:rsid w:val="001A0A05"/>
    <w:rsid w:val="001A0BD0"/>
    <w:rsid w:val="001A0C35"/>
    <w:rsid w:val="001A0FBC"/>
    <w:rsid w:val="001A1BD2"/>
    <w:rsid w:val="001A232E"/>
    <w:rsid w:val="001A25E8"/>
    <w:rsid w:val="001A2CC9"/>
    <w:rsid w:val="001A2E20"/>
    <w:rsid w:val="001A35A3"/>
    <w:rsid w:val="001A35D2"/>
    <w:rsid w:val="001A4AD7"/>
    <w:rsid w:val="001A4F9A"/>
    <w:rsid w:val="001A54C0"/>
    <w:rsid w:val="001A556D"/>
    <w:rsid w:val="001A6449"/>
    <w:rsid w:val="001A6541"/>
    <w:rsid w:val="001A6BCF"/>
    <w:rsid w:val="001A75A0"/>
    <w:rsid w:val="001A7C45"/>
    <w:rsid w:val="001B037A"/>
    <w:rsid w:val="001B0640"/>
    <w:rsid w:val="001B067B"/>
    <w:rsid w:val="001B1249"/>
    <w:rsid w:val="001B198F"/>
    <w:rsid w:val="001B1D96"/>
    <w:rsid w:val="001B2378"/>
    <w:rsid w:val="001B244F"/>
    <w:rsid w:val="001B2788"/>
    <w:rsid w:val="001B2A51"/>
    <w:rsid w:val="001B2BBF"/>
    <w:rsid w:val="001B2E7C"/>
    <w:rsid w:val="001B3657"/>
    <w:rsid w:val="001B389F"/>
    <w:rsid w:val="001B4562"/>
    <w:rsid w:val="001B49C9"/>
    <w:rsid w:val="001B5581"/>
    <w:rsid w:val="001B590A"/>
    <w:rsid w:val="001B59D7"/>
    <w:rsid w:val="001B5A6A"/>
    <w:rsid w:val="001B5AAE"/>
    <w:rsid w:val="001B6571"/>
    <w:rsid w:val="001B6A8E"/>
    <w:rsid w:val="001B6FCA"/>
    <w:rsid w:val="001B7E49"/>
    <w:rsid w:val="001C01B2"/>
    <w:rsid w:val="001C0AA8"/>
    <w:rsid w:val="001C0AE5"/>
    <w:rsid w:val="001C0C01"/>
    <w:rsid w:val="001C15A5"/>
    <w:rsid w:val="001C16E6"/>
    <w:rsid w:val="001C1DB9"/>
    <w:rsid w:val="001C248C"/>
    <w:rsid w:val="001C25D7"/>
    <w:rsid w:val="001C291C"/>
    <w:rsid w:val="001C292F"/>
    <w:rsid w:val="001C2D4E"/>
    <w:rsid w:val="001C3348"/>
    <w:rsid w:val="001C36A5"/>
    <w:rsid w:val="001C4C9D"/>
    <w:rsid w:val="001C4D79"/>
    <w:rsid w:val="001C52C7"/>
    <w:rsid w:val="001C5DC4"/>
    <w:rsid w:val="001C60C6"/>
    <w:rsid w:val="001C612E"/>
    <w:rsid w:val="001C631B"/>
    <w:rsid w:val="001C631E"/>
    <w:rsid w:val="001C6C9B"/>
    <w:rsid w:val="001C6FD9"/>
    <w:rsid w:val="001C74AA"/>
    <w:rsid w:val="001C76E8"/>
    <w:rsid w:val="001C7869"/>
    <w:rsid w:val="001C7D04"/>
    <w:rsid w:val="001C7EC8"/>
    <w:rsid w:val="001D0683"/>
    <w:rsid w:val="001D0702"/>
    <w:rsid w:val="001D0C05"/>
    <w:rsid w:val="001D102E"/>
    <w:rsid w:val="001D1554"/>
    <w:rsid w:val="001D1DD8"/>
    <w:rsid w:val="001D2846"/>
    <w:rsid w:val="001D29FE"/>
    <w:rsid w:val="001D2C5B"/>
    <w:rsid w:val="001D2CB6"/>
    <w:rsid w:val="001D3124"/>
    <w:rsid w:val="001D3A36"/>
    <w:rsid w:val="001D4308"/>
    <w:rsid w:val="001D477A"/>
    <w:rsid w:val="001D4936"/>
    <w:rsid w:val="001D4EAA"/>
    <w:rsid w:val="001D4EDA"/>
    <w:rsid w:val="001D5597"/>
    <w:rsid w:val="001D6528"/>
    <w:rsid w:val="001D6C25"/>
    <w:rsid w:val="001D6EAA"/>
    <w:rsid w:val="001D7404"/>
    <w:rsid w:val="001D754F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A27"/>
    <w:rsid w:val="001E4E49"/>
    <w:rsid w:val="001E532C"/>
    <w:rsid w:val="001E54FB"/>
    <w:rsid w:val="001E5569"/>
    <w:rsid w:val="001E5912"/>
    <w:rsid w:val="001E617A"/>
    <w:rsid w:val="001E6457"/>
    <w:rsid w:val="001E6553"/>
    <w:rsid w:val="001E68F3"/>
    <w:rsid w:val="001E6AB2"/>
    <w:rsid w:val="001E6E4D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6D1"/>
    <w:rsid w:val="001F2B27"/>
    <w:rsid w:val="001F2C81"/>
    <w:rsid w:val="001F3327"/>
    <w:rsid w:val="001F3331"/>
    <w:rsid w:val="001F35CF"/>
    <w:rsid w:val="001F3831"/>
    <w:rsid w:val="001F3B4D"/>
    <w:rsid w:val="001F3C83"/>
    <w:rsid w:val="001F41C5"/>
    <w:rsid w:val="001F42F6"/>
    <w:rsid w:val="001F45DB"/>
    <w:rsid w:val="001F4A39"/>
    <w:rsid w:val="001F4AC0"/>
    <w:rsid w:val="001F5145"/>
    <w:rsid w:val="001F5257"/>
    <w:rsid w:val="001F6504"/>
    <w:rsid w:val="001F6A9A"/>
    <w:rsid w:val="001F6F10"/>
    <w:rsid w:val="001F7022"/>
    <w:rsid w:val="001F7831"/>
    <w:rsid w:val="001F7B9C"/>
    <w:rsid w:val="001F7C57"/>
    <w:rsid w:val="001F7F20"/>
    <w:rsid w:val="0020015D"/>
    <w:rsid w:val="00200163"/>
    <w:rsid w:val="002008B5"/>
    <w:rsid w:val="00200D1A"/>
    <w:rsid w:val="00200E08"/>
    <w:rsid w:val="00200EC0"/>
    <w:rsid w:val="00200EFD"/>
    <w:rsid w:val="00200F1D"/>
    <w:rsid w:val="002011F0"/>
    <w:rsid w:val="0020152C"/>
    <w:rsid w:val="00201932"/>
    <w:rsid w:val="0020204D"/>
    <w:rsid w:val="0020223A"/>
    <w:rsid w:val="0020269F"/>
    <w:rsid w:val="002031B8"/>
    <w:rsid w:val="00204045"/>
    <w:rsid w:val="002043EB"/>
    <w:rsid w:val="0020462F"/>
    <w:rsid w:val="00204635"/>
    <w:rsid w:val="00204CC9"/>
    <w:rsid w:val="00204D2B"/>
    <w:rsid w:val="002051E2"/>
    <w:rsid w:val="00205371"/>
    <w:rsid w:val="00205876"/>
    <w:rsid w:val="00205AFE"/>
    <w:rsid w:val="00205B5D"/>
    <w:rsid w:val="00205DFF"/>
    <w:rsid w:val="00206767"/>
    <w:rsid w:val="00206E5E"/>
    <w:rsid w:val="002071C9"/>
    <w:rsid w:val="002072CC"/>
    <w:rsid w:val="00210257"/>
    <w:rsid w:val="0021062A"/>
    <w:rsid w:val="00210673"/>
    <w:rsid w:val="00210C24"/>
    <w:rsid w:val="00210F7B"/>
    <w:rsid w:val="00211A2B"/>
    <w:rsid w:val="00211A67"/>
    <w:rsid w:val="00211AE1"/>
    <w:rsid w:val="00211C8A"/>
    <w:rsid w:val="00211D24"/>
    <w:rsid w:val="00211D69"/>
    <w:rsid w:val="00212383"/>
    <w:rsid w:val="002128CC"/>
    <w:rsid w:val="00213417"/>
    <w:rsid w:val="00213A0E"/>
    <w:rsid w:val="00213D46"/>
    <w:rsid w:val="00213E0C"/>
    <w:rsid w:val="0021429D"/>
    <w:rsid w:val="0021482C"/>
    <w:rsid w:val="002149E5"/>
    <w:rsid w:val="00214AF4"/>
    <w:rsid w:val="00214D71"/>
    <w:rsid w:val="00214EA3"/>
    <w:rsid w:val="00215161"/>
    <w:rsid w:val="00215C17"/>
    <w:rsid w:val="00215D0A"/>
    <w:rsid w:val="00216843"/>
    <w:rsid w:val="00217C9C"/>
    <w:rsid w:val="0022053A"/>
    <w:rsid w:val="00220993"/>
    <w:rsid w:val="0022162A"/>
    <w:rsid w:val="002217E6"/>
    <w:rsid w:val="00221D3A"/>
    <w:rsid w:val="00221D47"/>
    <w:rsid w:val="00222045"/>
    <w:rsid w:val="00222A17"/>
    <w:rsid w:val="00224184"/>
    <w:rsid w:val="002244A1"/>
    <w:rsid w:val="0022494B"/>
    <w:rsid w:val="00224BE7"/>
    <w:rsid w:val="00224C2C"/>
    <w:rsid w:val="00224DFE"/>
    <w:rsid w:val="00225357"/>
    <w:rsid w:val="00225F2E"/>
    <w:rsid w:val="00225FEA"/>
    <w:rsid w:val="0022606D"/>
    <w:rsid w:val="00226402"/>
    <w:rsid w:val="00226902"/>
    <w:rsid w:val="00226ACB"/>
    <w:rsid w:val="00226C60"/>
    <w:rsid w:val="00226E7D"/>
    <w:rsid w:val="00226FD1"/>
    <w:rsid w:val="0022791B"/>
    <w:rsid w:val="00227963"/>
    <w:rsid w:val="00227A23"/>
    <w:rsid w:val="00227B5B"/>
    <w:rsid w:val="002305E7"/>
    <w:rsid w:val="00230DF1"/>
    <w:rsid w:val="00231108"/>
    <w:rsid w:val="0023174F"/>
    <w:rsid w:val="00231ADE"/>
    <w:rsid w:val="00231D81"/>
    <w:rsid w:val="0023205B"/>
    <w:rsid w:val="002321BE"/>
    <w:rsid w:val="002323CD"/>
    <w:rsid w:val="0023251D"/>
    <w:rsid w:val="00232623"/>
    <w:rsid w:val="00232D72"/>
    <w:rsid w:val="002340A4"/>
    <w:rsid w:val="002345C4"/>
    <w:rsid w:val="00234975"/>
    <w:rsid w:val="002352A3"/>
    <w:rsid w:val="00235619"/>
    <w:rsid w:val="002356E9"/>
    <w:rsid w:val="00235BC5"/>
    <w:rsid w:val="00235C34"/>
    <w:rsid w:val="00236209"/>
    <w:rsid w:val="002363B6"/>
    <w:rsid w:val="00236563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9D9"/>
    <w:rsid w:val="00241BCB"/>
    <w:rsid w:val="0024207F"/>
    <w:rsid w:val="00242874"/>
    <w:rsid w:val="0024289C"/>
    <w:rsid w:val="00243816"/>
    <w:rsid w:val="00244440"/>
    <w:rsid w:val="0024491C"/>
    <w:rsid w:val="00244FB7"/>
    <w:rsid w:val="0024538A"/>
    <w:rsid w:val="00245781"/>
    <w:rsid w:val="0024583E"/>
    <w:rsid w:val="00245B8B"/>
    <w:rsid w:val="00245F23"/>
    <w:rsid w:val="00246142"/>
    <w:rsid w:val="002462B9"/>
    <w:rsid w:val="00247075"/>
    <w:rsid w:val="00247552"/>
    <w:rsid w:val="002501CB"/>
    <w:rsid w:val="002507BB"/>
    <w:rsid w:val="002516BD"/>
    <w:rsid w:val="00251EDF"/>
    <w:rsid w:val="00252032"/>
    <w:rsid w:val="00252B7D"/>
    <w:rsid w:val="00252BEF"/>
    <w:rsid w:val="00253B25"/>
    <w:rsid w:val="002540C7"/>
    <w:rsid w:val="00255069"/>
    <w:rsid w:val="00255426"/>
    <w:rsid w:val="002557AD"/>
    <w:rsid w:val="002557B4"/>
    <w:rsid w:val="002558E4"/>
    <w:rsid w:val="00255AD8"/>
    <w:rsid w:val="00256496"/>
    <w:rsid w:val="002567AF"/>
    <w:rsid w:val="0025680D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2A3"/>
    <w:rsid w:val="00262B5B"/>
    <w:rsid w:val="00262BFE"/>
    <w:rsid w:val="00262D20"/>
    <w:rsid w:val="002630A7"/>
    <w:rsid w:val="00263339"/>
    <w:rsid w:val="0026338C"/>
    <w:rsid w:val="00263627"/>
    <w:rsid w:val="002638AB"/>
    <w:rsid w:val="00263AAB"/>
    <w:rsid w:val="002644AC"/>
    <w:rsid w:val="00264580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41"/>
    <w:rsid w:val="00271AE6"/>
    <w:rsid w:val="00272449"/>
    <w:rsid w:val="0027253E"/>
    <w:rsid w:val="0027297A"/>
    <w:rsid w:val="00272C87"/>
    <w:rsid w:val="002730AF"/>
    <w:rsid w:val="002732C7"/>
    <w:rsid w:val="0027354C"/>
    <w:rsid w:val="00274080"/>
    <w:rsid w:val="002740A8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50E"/>
    <w:rsid w:val="00276566"/>
    <w:rsid w:val="00276B24"/>
    <w:rsid w:val="00276BE4"/>
    <w:rsid w:val="00276C43"/>
    <w:rsid w:val="0027754D"/>
    <w:rsid w:val="00280232"/>
    <w:rsid w:val="00280429"/>
    <w:rsid w:val="00280560"/>
    <w:rsid w:val="0028066D"/>
    <w:rsid w:val="0028076B"/>
    <w:rsid w:val="002807F7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6A9"/>
    <w:rsid w:val="00283786"/>
    <w:rsid w:val="00283990"/>
    <w:rsid w:val="00283FEE"/>
    <w:rsid w:val="002843AA"/>
    <w:rsid w:val="002849E2"/>
    <w:rsid w:val="00284CD1"/>
    <w:rsid w:val="0028539D"/>
    <w:rsid w:val="002855BF"/>
    <w:rsid w:val="00285B6D"/>
    <w:rsid w:val="002869D8"/>
    <w:rsid w:val="00287252"/>
    <w:rsid w:val="002872D7"/>
    <w:rsid w:val="00287300"/>
    <w:rsid w:val="00287FAA"/>
    <w:rsid w:val="0029027C"/>
    <w:rsid w:val="002909A6"/>
    <w:rsid w:val="002909F6"/>
    <w:rsid w:val="00290C35"/>
    <w:rsid w:val="002914B5"/>
    <w:rsid w:val="00291DBC"/>
    <w:rsid w:val="00291EAD"/>
    <w:rsid w:val="002929FF"/>
    <w:rsid w:val="00292C99"/>
    <w:rsid w:val="0029305F"/>
    <w:rsid w:val="0029363E"/>
    <w:rsid w:val="00293AC2"/>
    <w:rsid w:val="00293DF6"/>
    <w:rsid w:val="00294310"/>
    <w:rsid w:val="00294475"/>
    <w:rsid w:val="002946B8"/>
    <w:rsid w:val="0029476C"/>
    <w:rsid w:val="00295523"/>
    <w:rsid w:val="00295A4D"/>
    <w:rsid w:val="002961FE"/>
    <w:rsid w:val="0029688C"/>
    <w:rsid w:val="00296B01"/>
    <w:rsid w:val="0029722F"/>
    <w:rsid w:val="002973AE"/>
    <w:rsid w:val="002975AB"/>
    <w:rsid w:val="00297755"/>
    <w:rsid w:val="002977E6"/>
    <w:rsid w:val="002A0035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3AD8"/>
    <w:rsid w:val="002A4038"/>
    <w:rsid w:val="002A426B"/>
    <w:rsid w:val="002A42C3"/>
    <w:rsid w:val="002A4556"/>
    <w:rsid w:val="002A4559"/>
    <w:rsid w:val="002A4873"/>
    <w:rsid w:val="002A4972"/>
    <w:rsid w:val="002A554A"/>
    <w:rsid w:val="002A5ED4"/>
    <w:rsid w:val="002A72E9"/>
    <w:rsid w:val="002A74ED"/>
    <w:rsid w:val="002A7579"/>
    <w:rsid w:val="002A7994"/>
    <w:rsid w:val="002A7DED"/>
    <w:rsid w:val="002B0AA8"/>
    <w:rsid w:val="002B10A4"/>
    <w:rsid w:val="002B117A"/>
    <w:rsid w:val="002B16B1"/>
    <w:rsid w:val="002B1C61"/>
    <w:rsid w:val="002B220E"/>
    <w:rsid w:val="002B22F8"/>
    <w:rsid w:val="002B2AD5"/>
    <w:rsid w:val="002B3140"/>
    <w:rsid w:val="002B32DD"/>
    <w:rsid w:val="002B3BE9"/>
    <w:rsid w:val="002B432A"/>
    <w:rsid w:val="002B444E"/>
    <w:rsid w:val="002B45F2"/>
    <w:rsid w:val="002B4AC8"/>
    <w:rsid w:val="002B4DDD"/>
    <w:rsid w:val="002B5406"/>
    <w:rsid w:val="002B5B8A"/>
    <w:rsid w:val="002B5BBA"/>
    <w:rsid w:val="002B5E5F"/>
    <w:rsid w:val="002B6499"/>
    <w:rsid w:val="002B65C9"/>
    <w:rsid w:val="002B76DB"/>
    <w:rsid w:val="002B7952"/>
    <w:rsid w:val="002B7EBE"/>
    <w:rsid w:val="002C0530"/>
    <w:rsid w:val="002C099E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25CC"/>
    <w:rsid w:val="002C3028"/>
    <w:rsid w:val="002C3A95"/>
    <w:rsid w:val="002C4075"/>
    <w:rsid w:val="002C4246"/>
    <w:rsid w:val="002C455A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7CA"/>
    <w:rsid w:val="002D17D0"/>
    <w:rsid w:val="002D1F0E"/>
    <w:rsid w:val="002D266C"/>
    <w:rsid w:val="002D2AE6"/>
    <w:rsid w:val="002D367C"/>
    <w:rsid w:val="002D3B8F"/>
    <w:rsid w:val="002D41D4"/>
    <w:rsid w:val="002D4B89"/>
    <w:rsid w:val="002D5167"/>
    <w:rsid w:val="002D5223"/>
    <w:rsid w:val="002D53F0"/>
    <w:rsid w:val="002D54EA"/>
    <w:rsid w:val="002D554A"/>
    <w:rsid w:val="002D5715"/>
    <w:rsid w:val="002D5A15"/>
    <w:rsid w:val="002D61AD"/>
    <w:rsid w:val="002D697C"/>
    <w:rsid w:val="002D6A24"/>
    <w:rsid w:val="002D7443"/>
    <w:rsid w:val="002D772A"/>
    <w:rsid w:val="002D775D"/>
    <w:rsid w:val="002D79C5"/>
    <w:rsid w:val="002D7BFA"/>
    <w:rsid w:val="002D7CAF"/>
    <w:rsid w:val="002E0025"/>
    <w:rsid w:val="002E04C8"/>
    <w:rsid w:val="002E08D7"/>
    <w:rsid w:val="002E0BFD"/>
    <w:rsid w:val="002E0DBA"/>
    <w:rsid w:val="002E119D"/>
    <w:rsid w:val="002E14EC"/>
    <w:rsid w:val="002E1895"/>
    <w:rsid w:val="002E19C6"/>
    <w:rsid w:val="002E1A49"/>
    <w:rsid w:val="002E1FB2"/>
    <w:rsid w:val="002E3547"/>
    <w:rsid w:val="002E385E"/>
    <w:rsid w:val="002E50A6"/>
    <w:rsid w:val="002E54A0"/>
    <w:rsid w:val="002E5681"/>
    <w:rsid w:val="002E5708"/>
    <w:rsid w:val="002E5FAE"/>
    <w:rsid w:val="002E62C7"/>
    <w:rsid w:val="002E6BF0"/>
    <w:rsid w:val="002E711D"/>
    <w:rsid w:val="002E7548"/>
    <w:rsid w:val="002E75E7"/>
    <w:rsid w:val="002E7EAF"/>
    <w:rsid w:val="002F021A"/>
    <w:rsid w:val="002F0A30"/>
    <w:rsid w:val="002F0C85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A14"/>
    <w:rsid w:val="002F7BD8"/>
    <w:rsid w:val="002F7F2D"/>
    <w:rsid w:val="003005CF"/>
    <w:rsid w:val="003007BB"/>
    <w:rsid w:val="00300B1C"/>
    <w:rsid w:val="00300EAD"/>
    <w:rsid w:val="00300F09"/>
    <w:rsid w:val="00301C13"/>
    <w:rsid w:val="003034C9"/>
    <w:rsid w:val="0030371D"/>
    <w:rsid w:val="00303ADD"/>
    <w:rsid w:val="00303B77"/>
    <w:rsid w:val="00303EDF"/>
    <w:rsid w:val="0030445E"/>
    <w:rsid w:val="0030506D"/>
    <w:rsid w:val="00305151"/>
    <w:rsid w:val="003056C7"/>
    <w:rsid w:val="00305992"/>
    <w:rsid w:val="003059CE"/>
    <w:rsid w:val="0030642E"/>
    <w:rsid w:val="00306BC6"/>
    <w:rsid w:val="00306F30"/>
    <w:rsid w:val="00306F94"/>
    <w:rsid w:val="0030780D"/>
    <w:rsid w:val="003078DE"/>
    <w:rsid w:val="003101EC"/>
    <w:rsid w:val="00310203"/>
    <w:rsid w:val="0031056A"/>
    <w:rsid w:val="0031058C"/>
    <w:rsid w:val="00311071"/>
    <w:rsid w:val="00311D49"/>
    <w:rsid w:val="003122CD"/>
    <w:rsid w:val="003124D1"/>
    <w:rsid w:val="0031299D"/>
    <w:rsid w:val="00312A64"/>
    <w:rsid w:val="00312B98"/>
    <w:rsid w:val="0031338D"/>
    <w:rsid w:val="00313429"/>
    <w:rsid w:val="0031439D"/>
    <w:rsid w:val="0031462E"/>
    <w:rsid w:val="0031466F"/>
    <w:rsid w:val="0031558B"/>
    <w:rsid w:val="0031585E"/>
    <w:rsid w:val="00315961"/>
    <w:rsid w:val="00315964"/>
    <w:rsid w:val="003163CC"/>
    <w:rsid w:val="0031649A"/>
    <w:rsid w:val="00316632"/>
    <w:rsid w:val="00317140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28B6"/>
    <w:rsid w:val="00322C8D"/>
    <w:rsid w:val="0032379B"/>
    <w:rsid w:val="00323F75"/>
    <w:rsid w:val="00324B3C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5AE"/>
    <w:rsid w:val="00330914"/>
    <w:rsid w:val="00330A1B"/>
    <w:rsid w:val="00330D98"/>
    <w:rsid w:val="00331039"/>
    <w:rsid w:val="00331099"/>
    <w:rsid w:val="00331A53"/>
    <w:rsid w:val="00331D60"/>
    <w:rsid w:val="00332140"/>
    <w:rsid w:val="003321C5"/>
    <w:rsid w:val="003329E8"/>
    <w:rsid w:val="00332D0A"/>
    <w:rsid w:val="0033313F"/>
    <w:rsid w:val="003331F5"/>
    <w:rsid w:val="0033344A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A3A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3E3"/>
    <w:rsid w:val="00350842"/>
    <w:rsid w:val="003508AF"/>
    <w:rsid w:val="00350900"/>
    <w:rsid w:val="003509E9"/>
    <w:rsid w:val="00350F04"/>
    <w:rsid w:val="003510A7"/>
    <w:rsid w:val="003511D6"/>
    <w:rsid w:val="0035178A"/>
    <w:rsid w:val="00351953"/>
    <w:rsid w:val="00351B90"/>
    <w:rsid w:val="00351FF3"/>
    <w:rsid w:val="003529D2"/>
    <w:rsid w:val="00352F52"/>
    <w:rsid w:val="00353270"/>
    <w:rsid w:val="00353A21"/>
    <w:rsid w:val="00353D31"/>
    <w:rsid w:val="00354090"/>
    <w:rsid w:val="0035459D"/>
    <w:rsid w:val="0035462D"/>
    <w:rsid w:val="00354CA4"/>
    <w:rsid w:val="00354F80"/>
    <w:rsid w:val="00355770"/>
    <w:rsid w:val="00355898"/>
    <w:rsid w:val="003558DB"/>
    <w:rsid w:val="00355942"/>
    <w:rsid w:val="00355957"/>
    <w:rsid w:val="00355BCB"/>
    <w:rsid w:val="00355C03"/>
    <w:rsid w:val="00355E41"/>
    <w:rsid w:val="003571BA"/>
    <w:rsid w:val="00357512"/>
    <w:rsid w:val="003601B0"/>
    <w:rsid w:val="003606E6"/>
    <w:rsid w:val="00360A15"/>
    <w:rsid w:val="00360E5E"/>
    <w:rsid w:val="00360FD3"/>
    <w:rsid w:val="00361436"/>
    <w:rsid w:val="00361937"/>
    <w:rsid w:val="00363596"/>
    <w:rsid w:val="003639C3"/>
    <w:rsid w:val="00364682"/>
    <w:rsid w:val="003646C0"/>
    <w:rsid w:val="00364966"/>
    <w:rsid w:val="00364CC5"/>
    <w:rsid w:val="003651E1"/>
    <w:rsid w:val="00365DC4"/>
    <w:rsid w:val="00365E70"/>
    <w:rsid w:val="0036649C"/>
    <w:rsid w:val="003666F0"/>
    <w:rsid w:val="0036673C"/>
    <w:rsid w:val="00367053"/>
    <w:rsid w:val="00367B13"/>
    <w:rsid w:val="00367C37"/>
    <w:rsid w:val="00367CD5"/>
    <w:rsid w:val="00370105"/>
    <w:rsid w:val="00370273"/>
    <w:rsid w:val="00370DFE"/>
    <w:rsid w:val="0037114A"/>
    <w:rsid w:val="00371952"/>
    <w:rsid w:val="00371C63"/>
    <w:rsid w:val="0037233A"/>
    <w:rsid w:val="003727C1"/>
    <w:rsid w:val="003735DC"/>
    <w:rsid w:val="00373976"/>
    <w:rsid w:val="00373B37"/>
    <w:rsid w:val="00373D03"/>
    <w:rsid w:val="003740C5"/>
    <w:rsid w:val="003746A8"/>
    <w:rsid w:val="00374B70"/>
    <w:rsid w:val="00374F46"/>
    <w:rsid w:val="0037571C"/>
    <w:rsid w:val="00375743"/>
    <w:rsid w:val="00375799"/>
    <w:rsid w:val="00375A26"/>
    <w:rsid w:val="003760BE"/>
    <w:rsid w:val="003760CF"/>
    <w:rsid w:val="0037621E"/>
    <w:rsid w:val="00376494"/>
    <w:rsid w:val="003764E0"/>
    <w:rsid w:val="0037653C"/>
    <w:rsid w:val="00376CD7"/>
    <w:rsid w:val="00377203"/>
    <w:rsid w:val="00377382"/>
    <w:rsid w:val="00377447"/>
    <w:rsid w:val="00377FA0"/>
    <w:rsid w:val="00380951"/>
    <w:rsid w:val="003809AB"/>
    <w:rsid w:val="00380B2E"/>
    <w:rsid w:val="00380C45"/>
    <w:rsid w:val="00380CAD"/>
    <w:rsid w:val="00380F68"/>
    <w:rsid w:val="0038100E"/>
    <w:rsid w:val="003811C2"/>
    <w:rsid w:val="003813BC"/>
    <w:rsid w:val="00381733"/>
    <w:rsid w:val="003818D1"/>
    <w:rsid w:val="003819D8"/>
    <w:rsid w:val="00381B1E"/>
    <w:rsid w:val="00381CF0"/>
    <w:rsid w:val="00381D77"/>
    <w:rsid w:val="00382542"/>
    <w:rsid w:val="00382B40"/>
    <w:rsid w:val="00382BB4"/>
    <w:rsid w:val="00383368"/>
    <w:rsid w:val="00383A21"/>
    <w:rsid w:val="00383B4B"/>
    <w:rsid w:val="0038415F"/>
    <w:rsid w:val="00384EE6"/>
    <w:rsid w:val="0038540A"/>
    <w:rsid w:val="00385A14"/>
    <w:rsid w:val="00385D3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31"/>
    <w:rsid w:val="003908EA"/>
    <w:rsid w:val="00390C2C"/>
    <w:rsid w:val="00390EB8"/>
    <w:rsid w:val="0039146E"/>
    <w:rsid w:val="0039196D"/>
    <w:rsid w:val="00391C1E"/>
    <w:rsid w:val="00391CBC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230"/>
    <w:rsid w:val="003A0C47"/>
    <w:rsid w:val="003A1931"/>
    <w:rsid w:val="003A1BEA"/>
    <w:rsid w:val="003A23B2"/>
    <w:rsid w:val="003A2665"/>
    <w:rsid w:val="003A2E61"/>
    <w:rsid w:val="003A313B"/>
    <w:rsid w:val="003A3BAA"/>
    <w:rsid w:val="003A3D41"/>
    <w:rsid w:val="003A3F89"/>
    <w:rsid w:val="003A4046"/>
    <w:rsid w:val="003A42B9"/>
    <w:rsid w:val="003A4374"/>
    <w:rsid w:val="003A5037"/>
    <w:rsid w:val="003A5583"/>
    <w:rsid w:val="003A5FB2"/>
    <w:rsid w:val="003A655D"/>
    <w:rsid w:val="003A6800"/>
    <w:rsid w:val="003A697A"/>
    <w:rsid w:val="003A7092"/>
    <w:rsid w:val="003A7340"/>
    <w:rsid w:val="003A753E"/>
    <w:rsid w:val="003A76A2"/>
    <w:rsid w:val="003B0922"/>
    <w:rsid w:val="003B098B"/>
    <w:rsid w:val="003B1D6C"/>
    <w:rsid w:val="003B255F"/>
    <w:rsid w:val="003B2D2B"/>
    <w:rsid w:val="003B2E96"/>
    <w:rsid w:val="003B2FD5"/>
    <w:rsid w:val="003B3255"/>
    <w:rsid w:val="003B3FFD"/>
    <w:rsid w:val="003B441E"/>
    <w:rsid w:val="003B4442"/>
    <w:rsid w:val="003B4B97"/>
    <w:rsid w:val="003B5124"/>
    <w:rsid w:val="003B69E6"/>
    <w:rsid w:val="003B7439"/>
    <w:rsid w:val="003B74C7"/>
    <w:rsid w:val="003B75FD"/>
    <w:rsid w:val="003B7984"/>
    <w:rsid w:val="003B7C80"/>
    <w:rsid w:val="003C01B4"/>
    <w:rsid w:val="003C020F"/>
    <w:rsid w:val="003C023C"/>
    <w:rsid w:val="003C0437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266A"/>
    <w:rsid w:val="003C34BF"/>
    <w:rsid w:val="003C37B2"/>
    <w:rsid w:val="003C388C"/>
    <w:rsid w:val="003C397B"/>
    <w:rsid w:val="003C39F6"/>
    <w:rsid w:val="003C3BC2"/>
    <w:rsid w:val="003C3C32"/>
    <w:rsid w:val="003C3FB9"/>
    <w:rsid w:val="003C40D2"/>
    <w:rsid w:val="003C430F"/>
    <w:rsid w:val="003C48C1"/>
    <w:rsid w:val="003C4E37"/>
    <w:rsid w:val="003C4FF8"/>
    <w:rsid w:val="003C525D"/>
    <w:rsid w:val="003C56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40A"/>
    <w:rsid w:val="003D27FD"/>
    <w:rsid w:val="003D2D3C"/>
    <w:rsid w:val="003D30F7"/>
    <w:rsid w:val="003D3239"/>
    <w:rsid w:val="003D3D80"/>
    <w:rsid w:val="003D3EA0"/>
    <w:rsid w:val="003D4120"/>
    <w:rsid w:val="003D44C1"/>
    <w:rsid w:val="003D4949"/>
    <w:rsid w:val="003D4AD9"/>
    <w:rsid w:val="003D4ADC"/>
    <w:rsid w:val="003D51BB"/>
    <w:rsid w:val="003D5615"/>
    <w:rsid w:val="003D57EB"/>
    <w:rsid w:val="003D59F1"/>
    <w:rsid w:val="003D59F6"/>
    <w:rsid w:val="003D6136"/>
    <w:rsid w:val="003D710A"/>
    <w:rsid w:val="003E00B2"/>
    <w:rsid w:val="003E0634"/>
    <w:rsid w:val="003E0709"/>
    <w:rsid w:val="003E157F"/>
    <w:rsid w:val="003E16BE"/>
    <w:rsid w:val="003E20BC"/>
    <w:rsid w:val="003E27F5"/>
    <w:rsid w:val="003E33BA"/>
    <w:rsid w:val="003E380F"/>
    <w:rsid w:val="003E3D42"/>
    <w:rsid w:val="003E4486"/>
    <w:rsid w:val="003E53C9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808"/>
    <w:rsid w:val="003F0AF0"/>
    <w:rsid w:val="003F0CE7"/>
    <w:rsid w:val="003F0DCC"/>
    <w:rsid w:val="003F10E0"/>
    <w:rsid w:val="003F1397"/>
    <w:rsid w:val="003F1BA8"/>
    <w:rsid w:val="003F2336"/>
    <w:rsid w:val="003F242D"/>
    <w:rsid w:val="003F26D4"/>
    <w:rsid w:val="003F2B05"/>
    <w:rsid w:val="003F2D3C"/>
    <w:rsid w:val="003F2F0F"/>
    <w:rsid w:val="003F2F99"/>
    <w:rsid w:val="003F2FF2"/>
    <w:rsid w:val="003F3369"/>
    <w:rsid w:val="003F3894"/>
    <w:rsid w:val="003F3CAD"/>
    <w:rsid w:val="003F487C"/>
    <w:rsid w:val="003F4B0F"/>
    <w:rsid w:val="003F52A9"/>
    <w:rsid w:val="003F54B1"/>
    <w:rsid w:val="003F556B"/>
    <w:rsid w:val="003F578F"/>
    <w:rsid w:val="003F5BE8"/>
    <w:rsid w:val="003F5E15"/>
    <w:rsid w:val="003F617D"/>
    <w:rsid w:val="003F6257"/>
    <w:rsid w:val="003F6DF5"/>
    <w:rsid w:val="003F7A46"/>
    <w:rsid w:val="003F7BB6"/>
    <w:rsid w:val="0040015C"/>
    <w:rsid w:val="0040020B"/>
    <w:rsid w:val="004007DB"/>
    <w:rsid w:val="00400B83"/>
    <w:rsid w:val="00400E7A"/>
    <w:rsid w:val="004017D1"/>
    <w:rsid w:val="00401811"/>
    <w:rsid w:val="00401855"/>
    <w:rsid w:val="0040248C"/>
    <w:rsid w:val="00402C7C"/>
    <w:rsid w:val="004030EA"/>
    <w:rsid w:val="0040371E"/>
    <w:rsid w:val="00403A19"/>
    <w:rsid w:val="00403B4F"/>
    <w:rsid w:val="004042D3"/>
    <w:rsid w:val="004042F7"/>
    <w:rsid w:val="004043C7"/>
    <w:rsid w:val="004045E0"/>
    <w:rsid w:val="00405791"/>
    <w:rsid w:val="00405BF1"/>
    <w:rsid w:val="00405D18"/>
    <w:rsid w:val="00405D29"/>
    <w:rsid w:val="004060F5"/>
    <w:rsid w:val="004062DC"/>
    <w:rsid w:val="004063C0"/>
    <w:rsid w:val="00406B11"/>
    <w:rsid w:val="00406DAD"/>
    <w:rsid w:val="004073B9"/>
    <w:rsid w:val="00407806"/>
    <w:rsid w:val="00407AAA"/>
    <w:rsid w:val="00407EC0"/>
    <w:rsid w:val="00407FC9"/>
    <w:rsid w:val="004103F7"/>
    <w:rsid w:val="004111C8"/>
    <w:rsid w:val="0041127D"/>
    <w:rsid w:val="004112D6"/>
    <w:rsid w:val="004119BE"/>
    <w:rsid w:val="00411A33"/>
    <w:rsid w:val="00411BA8"/>
    <w:rsid w:val="00411DB2"/>
    <w:rsid w:val="00412141"/>
    <w:rsid w:val="0041292C"/>
    <w:rsid w:val="00412C38"/>
    <w:rsid w:val="00412FCC"/>
    <w:rsid w:val="00413426"/>
    <w:rsid w:val="00413952"/>
    <w:rsid w:val="004139DC"/>
    <w:rsid w:val="00414017"/>
    <w:rsid w:val="004147D9"/>
    <w:rsid w:val="00414983"/>
    <w:rsid w:val="00414CBD"/>
    <w:rsid w:val="00415353"/>
    <w:rsid w:val="004153BA"/>
    <w:rsid w:val="0041562E"/>
    <w:rsid w:val="00415F3E"/>
    <w:rsid w:val="00415FDF"/>
    <w:rsid w:val="0041698E"/>
    <w:rsid w:val="00416CDA"/>
    <w:rsid w:val="00416F1F"/>
    <w:rsid w:val="00416FBA"/>
    <w:rsid w:val="00417213"/>
    <w:rsid w:val="00417295"/>
    <w:rsid w:val="00417E74"/>
    <w:rsid w:val="00417F57"/>
    <w:rsid w:val="00420A73"/>
    <w:rsid w:val="00420AB1"/>
    <w:rsid w:val="00420B01"/>
    <w:rsid w:val="00420E01"/>
    <w:rsid w:val="004215C1"/>
    <w:rsid w:val="00421EEF"/>
    <w:rsid w:val="00422D46"/>
    <w:rsid w:val="0042347A"/>
    <w:rsid w:val="004236D4"/>
    <w:rsid w:val="0042376F"/>
    <w:rsid w:val="00424280"/>
    <w:rsid w:val="0042479A"/>
    <w:rsid w:val="0042490F"/>
    <w:rsid w:val="0042498D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0DCE"/>
    <w:rsid w:val="00431085"/>
    <w:rsid w:val="004313C5"/>
    <w:rsid w:val="004313E1"/>
    <w:rsid w:val="00431439"/>
    <w:rsid w:val="00431500"/>
    <w:rsid w:val="0043223D"/>
    <w:rsid w:val="004327B8"/>
    <w:rsid w:val="00432CC0"/>
    <w:rsid w:val="004339F8"/>
    <w:rsid w:val="00433CD5"/>
    <w:rsid w:val="00433DD2"/>
    <w:rsid w:val="00433E08"/>
    <w:rsid w:val="004349CB"/>
    <w:rsid w:val="00434CAE"/>
    <w:rsid w:val="00434EBA"/>
    <w:rsid w:val="004359C8"/>
    <w:rsid w:val="00435A0E"/>
    <w:rsid w:val="00435B80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59"/>
    <w:rsid w:val="004407D8"/>
    <w:rsid w:val="00440FE4"/>
    <w:rsid w:val="00441153"/>
    <w:rsid w:val="00441333"/>
    <w:rsid w:val="00441594"/>
    <w:rsid w:val="00441F18"/>
    <w:rsid w:val="0044286A"/>
    <w:rsid w:val="00442DA6"/>
    <w:rsid w:val="00443101"/>
    <w:rsid w:val="004434B5"/>
    <w:rsid w:val="004434E2"/>
    <w:rsid w:val="004435D1"/>
    <w:rsid w:val="00444CA1"/>
    <w:rsid w:val="00444CF8"/>
    <w:rsid w:val="00445BF7"/>
    <w:rsid w:val="00445C29"/>
    <w:rsid w:val="00445FEE"/>
    <w:rsid w:val="0044695C"/>
    <w:rsid w:val="00446CD2"/>
    <w:rsid w:val="00446DB1"/>
    <w:rsid w:val="004476E2"/>
    <w:rsid w:val="004478A8"/>
    <w:rsid w:val="004479DA"/>
    <w:rsid w:val="00447AF7"/>
    <w:rsid w:val="00447F99"/>
    <w:rsid w:val="00447F9B"/>
    <w:rsid w:val="004500F3"/>
    <w:rsid w:val="0045036E"/>
    <w:rsid w:val="00450714"/>
    <w:rsid w:val="00450A3E"/>
    <w:rsid w:val="00450AFC"/>
    <w:rsid w:val="00450C64"/>
    <w:rsid w:val="00450F80"/>
    <w:rsid w:val="004515FE"/>
    <w:rsid w:val="00451D8C"/>
    <w:rsid w:val="00452D38"/>
    <w:rsid w:val="00453353"/>
    <w:rsid w:val="00453E90"/>
    <w:rsid w:val="00454292"/>
    <w:rsid w:val="004544E6"/>
    <w:rsid w:val="0045461A"/>
    <w:rsid w:val="004546DF"/>
    <w:rsid w:val="004547AB"/>
    <w:rsid w:val="004548C7"/>
    <w:rsid w:val="00454C92"/>
    <w:rsid w:val="00455198"/>
    <w:rsid w:val="004555C9"/>
    <w:rsid w:val="00455778"/>
    <w:rsid w:val="00455DD3"/>
    <w:rsid w:val="00455EA0"/>
    <w:rsid w:val="00455EB9"/>
    <w:rsid w:val="00456107"/>
    <w:rsid w:val="004572EA"/>
    <w:rsid w:val="0045751E"/>
    <w:rsid w:val="004575CE"/>
    <w:rsid w:val="00457732"/>
    <w:rsid w:val="00457E99"/>
    <w:rsid w:val="00460154"/>
    <w:rsid w:val="004602CE"/>
    <w:rsid w:val="00460414"/>
    <w:rsid w:val="004606F0"/>
    <w:rsid w:val="004616E7"/>
    <w:rsid w:val="00461B09"/>
    <w:rsid w:val="00462239"/>
    <w:rsid w:val="004624BB"/>
    <w:rsid w:val="004628C6"/>
    <w:rsid w:val="00462C74"/>
    <w:rsid w:val="004630C4"/>
    <w:rsid w:val="00463768"/>
    <w:rsid w:val="00463B50"/>
    <w:rsid w:val="00463BC7"/>
    <w:rsid w:val="00463E7E"/>
    <w:rsid w:val="0046437C"/>
    <w:rsid w:val="0046542D"/>
    <w:rsid w:val="004654FE"/>
    <w:rsid w:val="00466259"/>
    <w:rsid w:val="004667FF"/>
    <w:rsid w:val="0046684E"/>
    <w:rsid w:val="00466C4C"/>
    <w:rsid w:val="00466E3A"/>
    <w:rsid w:val="004701DD"/>
    <w:rsid w:val="004705F3"/>
    <w:rsid w:val="0047067B"/>
    <w:rsid w:val="004709A3"/>
    <w:rsid w:val="00470DAD"/>
    <w:rsid w:val="004710C8"/>
    <w:rsid w:val="0047114F"/>
    <w:rsid w:val="004712D0"/>
    <w:rsid w:val="00471CCC"/>
    <w:rsid w:val="00471D6D"/>
    <w:rsid w:val="004729E1"/>
    <w:rsid w:val="00474244"/>
    <w:rsid w:val="0047487D"/>
    <w:rsid w:val="00474953"/>
    <w:rsid w:val="004749F3"/>
    <w:rsid w:val="00474D37"/>
    <w:rsid w:val="00474ECE"/>
    <w:rsid w:val="00475759"/>
    <w:rsid w:val="00475ABC"/>
    <w:rsid w:val="00475C4D"/>
    <w:rsid w:val="004760FB"/>
    <w:rsid w:val="00476CDD"/>
    <w:rsid w:val="004773B9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43C"/>
    <w:rsid w:val="004815B1"/>
    <w:rsid w:val="004815DC"/>
    <w:rsid w:val="004822ED"/>
    <w:rsid w:val="00482355"/>
    <w:rsid w:val="0048261A"/>
    <w:rsid w:val="00482872"/>
    <w:rsid w:val="00482A5E"/>
    <w:rsid w:val="004834DD"/>
    <w:rsid w:val="00485602"/>
    <w:rsid w:val="0048560B"/>
    <w:rsid w:val="00485699"/>
    <w:rsid w:val="00485F75"/>
    <w:rsid w:val="004865EA"/>
    <w:rsid w:val="004869B4"/>
    <w:rsid w:val="00486EC9"/>
    <w:rsid w:val="0048721D"/>
    <w:rsid w:val="00487250"/>
    <w:rsid w:val="00487973"/>
    <w:rsid w:val="00487D99"/>
    <w:rsid w:val="00490171"/>
    <w:rsid w:val="0049025A"/>
    <w:rsid w:val="0049096B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9A8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088"/>
    <w:rsid w:val="004977C0"/>
    <w:rsid w:val="00497AE9"/>
    <w:rsid w:val="004A02E2"/>
    <w:rsid w:val="004A0AD7"/>
    <w:rsid w:val="004A0B62"/>
    <w:rsid w:val="004A1F0A"/>
    <w:rsid w:val="004A2332"/>
    <w:rsid w:val="004A2CBA"/>
    <w:rsid w:val="004A334C"/>
    <w:rsid w:val="004A3AC8"/>
    <w:rsid w:val="004A3BCC"/>
    <w:rsid w:val="004A48A7"/>
    <w:rsid w:val="004A4AD1"/>
    <w:rsid w:val="004A4B76"/>
    <w:rsid w:val="004A4BA4"/>
    <w:rsid w:val="004A4C5D"/>
    <w:rsid w:val="004A5A63"/>
    <w:rsid w:val="004A61EB"/>
    <w:rsid w:val="004A643B"/>
    <w:rsid w:val="004A66A6"/>
    <w:rsid w:val="004A684F"/>
    <w:rsid w:val="004A7A4F"/>
    <w:rsid w:val="004B0108"/>
    <w:rsid w:val="004B0155"/>
    <w:rsid w:val="004B09A8"/>
    <w:rsid w:val="004B0BD3"/>
    <w:rsid w:val="004B137E"/>
    <w:rsid w:val="004B17A1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195"/>
    <w:rsid w:val="004B4EA8"/>
    <w:rsid w:val="004B554C"/>
    <w:rsid w:val="004B578A"/>
    <w:rsid w:val="004B57D6"/>
    <w:rsid w:val="004B5A04"/>
    <w:rsid w:val="004B5ACA"/>
    <w:rsid w:val="004B5ADF"/>
    <w:rsid w:val="004B5E45"/>
    <w:rsid w:val="004B5ECE"/>
    <w:rsid w:val="004B609B"/>
    <w:rsid w:val="004B60D2"/>
    <w:rsid w:val="004B6A77"/>
    <w:rsid w:val="004B6F2A"/>
    <w:rsid w:val="004B717F"/>
    <w:rsid w:val="004B724F"/>
    <w:rsid w:val="004B73CB"/>
    <w:rsid w:val="004B761B"/>
    <w:rsid w:val="004B7869"/>
    <w:rsid w:val="004B7DC3"/>
    <w:rsid w:val="004C0480"/>
    <w:rsid w:val="004C04C5"/>
    <w:rsid w:val="004C0B0A"/>
    <w:rsid w:val="004C0C8F"/>
    <w:rsid w:val="004C0E4C"/>
    <w:rsid w:val="004C0F5A"/>
    <w:rsid w:val="004C102B"/>
    <w:rsid w:val="004C19D0"/>
    <w:rsid w:val="004C1B5F"/>
    <w:rsid w:val="004C2142"/>
    <w:rsid w:val="004C2831"/>
    <w:rsid w:val="004C2C93"/>
    <w:rsid w:val="004C2DB0"/>
    <w:rsid w:val="004C301C"/>
    <w:rsid w:val="004C470E"/>
    <w:rsid w:val="004C49FD"/>
    <w:rsid w:val="004C52C1"/>
    <w:rsid w:val="004C55A9"/>
    <w:rsid w:val="004C56CF"/>
    <w:rsid w:val="004C5C94"/>
    <w:rsid w:val="004C73E5"/>
    <w:rsid w:val="004C7772"/>
    <w:rsid w:val="004C79A2"/>
    <w:rsid w:val="004C7E8B"/>
    <w:rsid w:val="004D0743"/>
    <w:rsid w:val="004D07A6"/>
    <w:rsid w:val="004D0B1C"/>
    <w:rsid w:val="004D0D5C"/>
    <w:rsid w:val="004D0F34"/>
    <w:rsid w:val="004D318E"/>
    <w:rsid w:val="004D3578"/>
    <w:rsid w:val="004D3748"/>
    <w:rsid w:val="004D380D"/>
    <w:rsid w:val="004D38F0"/>
    <w:rsid w:val="004D395C"/>
    <w:rsid w:val="004D3DAD"/>
    <w:rsid w:val="004D4097"/>
    <w:rsid w:val="004D4266"/>
    <w:rsid w:val="004D439C"/>
    <w:rsid w:val="004D49CE"/>
    <w:rsid w:val="004D5123"/>
    <w:rsid w:val="004D583D"/>
    <w:rsid w:val="004D5C63"/>
    <w:rsid w:val="004D63DE"/>
    <w:rsid w:val="004D75B6"/>
    <w:rsid w:val="004D77AE"/>
    <w:rsid w:val="004D7B07"/>
    <w:rsid w:val="004E0069"/>
    <w:rsid w:val="004E02E2"/>
    <w:rsid w:val="004E053F"/>
    <w:rsid w:val="004E0C73"/>
    <w:rsid w:val="004E1D96"/>
    <w:rsid w:val="004E1E41"/>
    <w:rsid w:val="004E213A"/>
    <w:rsid w:val="004E2260"/>
    <w:rsid w:val="004E2D66"/>
    <w:rsid w:val="004E2DE2"/>
    <w:rsid w:val="004E2F7A"/>
    <w:rsid w:val="004E2FB1"/>
    <w:rsid w:val="004E34E9"/>
    <w:rsid w:val="004E3EB5"/>
    <w:rsid w:val="004E3F07"/>
    <w:rsid w:val="004E45DF"/>
    <w:rsid w:val="004E5358"/>
    <w:rsid w:val="004E566C"/>
    <w:rsid w:val="004E5AC9"/>
    <w:rsid w:val="004E5CC0"/>
    <w:rsid w:val="004E6160"/>
    <w:rsid w:val="004E63F8"/>
    <w:rsid w:val="004E673E"/>
    <w:rsid w:val="004E69E7"/>
    <w:rsid w:val="004E6A1F"/>
    <w:rsid w:val="004E6E6D"/>
    <w:rsid w:val="004E73E9"/>
    <w:rsid w:val="004E7CBB"/>
    <w:rsid w:val="004F09BF"/>
    <w:rsid w:val="004F1E25"/>
    <w:rsid w:val="004F29C5"/>
    <w:rsid w:val="004F2D6E"/>
    <w:rsid w:val="004F2D75"/>
    <w:rsid w:val="004F2F1F"/>
    <w:rsid w:val="004F2FDD"/>
    <w:rsid w:val="004F3328"/>
    <w:rsid w:val="004F3A4E"/>
    <w:rsid w:val="004F408A"/>
    <w:rsid w:val="004F4288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AD"/>
    <w:rsid w:val="004F662B"/>
    <w:rsid w:val="004F7271"/>
    <w:rsid w:val="004F72D3"/>
    <w:rsid w:val="004F7E6A"/>
    <w:rsid w:val="004F7ECA"/>
    <w:rsid w:val="00500125"/>
    <w:rsid w:val="00501102"/>
    <w:rsid w:val="00501394"/>
    <w:rsid w:val="00501990"/>
    <w:rsid w:val="00501A18"/>
    <w:rsid w:val="005021E4"/>
    <w:rsid w:val="00502255"/>
    <w:rsid w:val="005023E4"/>
    <w:rsid w:val="005024B3"/>
    <w:rsid w:val="005027E8"/>
    <w:rsid w:val="005028C2"/>
    <w:rsid w:val="00503171"/>
    <w:rsid w:val="00503485"/>
    <w:rsid w:val="00503552"/>
    <w:rsid w:val="00503657"/>
    <w:rsid w:val="00503CA9"/>
    <w:rsid w:val="0050469C"/>
    <w:rsid w:val="00504D98"/>
    <w:rsid w:val="00504F11"/>
    <w:rsid w:val="00504F1A"/>
    <w:rsid w:val="0050551F"/>
    <w:rsid w:val="005056AF"/>
    <w:rsid w:val="0050578E"/>
    <w:rsid w:val="00505CD0"/>
    <w:rsid w:val="00505F0E"/>
    <w:rsid w:val="00506354"/>
    <w:rsid w:val="005064CF"/>
    <w:rsid w:val="0050671A"/>
    <w:rsid w:val="00506787"/>
    <w:rsid w:val="00506D4E"/>
    <w:rsid w:val="00506D5D"/>
    <w:rsid w:val="00506F11"/>
    <w:rsid w:val="005077A5"/>
    <w:rsid w:val="005101E9"/>
    <w:rsid w:val="005108DB"/>
    <w:rsid w:val="00510D4E"/>
    <w:rsid w:val="00510E1A"/>
    <w:rsid w:val="00511174"/>
    <w:rsid w:val="0051147C"/>
    <w:rsid w:val="00511DAE"/>
    <w:rsid w:val="00512323"/>
    <w:rsid w:val="00512377"/>
    <w:rsid w:val="00512DFF"/>
    <w:rsid w:val="00512FC2"/>
    <w:rsid w:val="0051342B"/>
    <w:rsid w:val="00513CC0"/>
    <w:rsid w:val="00513E11"/>
    <w:rsid w:val="00514346"/>
    <w:rsid w:val="0051444D"/>
    <w:rsid w:val="005149CF"/>
    <w:rsid w:val="00515404"/>
    <w:rsid w:val="00515D73"/>
    <w:rsid w:val="00516A65"/>
    <w:rsid w:val="00516B09"/>
    <w:rsid w:val="00516B18"/>
    <w:rsid w:val="00516F01"/>
    <w:rsid w:val="00517393"/>
    <w:rsid w:val="005175DF"/>
    <w:rsid w:val="00517AE6"/>
    <w:rsid w:val="00520234"/>
    <w:rsid w:val="00520E9C"/>
    <w:rsid w:val="00521655"/>
    <w:rsid w:val="0052183F"/>
    <w:rsid w:val="00522D3F"/>
    <w:rsid w:val="0052305B"/>
    <w:rsid w:val="0052323E"/>
    <w:rsid w:val="0052395A"/>
    <w:rsid w:val="00523B09"/>
    <w:rsid w:val="00523EAF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4CC"/>
    <w:rsid w:val="00527581"/>
    <w:rsid w:val="00527D7F"/>
    <w:rsid w:val="0053075C"/>
    <w:rsid w:val="00530848"/>
    <w:rsid w:val="00530D0F"/>
    <w:rsid w:val="00531039"/>
    <w:rsid w:val="00531105"/>
    <w:rsid w:val="00531481"/>
    <w:rsid w:val="0053160F"/>
    <w:rsid w:val="005317A8"/>
    <w:rsid w:val="00531F2B"/>
    <w:rsid w:val="005329A8"/>
    <w:rsid w:val="00532D99"/>
    <w:rsid w:val="005334BE"/>
    <w:rsid w:val="0053387A"/>
    <w:rsid w:val="00533901"/>
    <w:rsid w:val="0053421C"/>
    <w:rsid w:val="0053468E"/>
    <w:rsid w:val="005346A7"/>
    <w:rsid w:val="0053476C"/>
    <w:rsid w:val="00534DA0"/>
    <w:rsid w:val="0053562F"/>
    <w:rsid w:val="0053578B"/>
    <w:rsid w:val="00535E33"/>
    <w:rsid w:val="0053600D"/>
    <w:rsid w:val="00536679"/>
    <w:rsid w:val="00536E62"/>
    <w:rsid w:val="0053724A"/>
    <w:rsid w:val="005374D5"/>
    <w:rsid w:val="00537692"/>
    <w:rsid w:val="00537AE8"/>
    <w:rsid w:val="00537C68"/>
    <w:rsid w:val="00537D37"/>
    <w:rsid w:val="00537DDF"/>
    <w:rsid w:val="00541964"/>
    <w:rsid w:val="00541C28"/>
    <w:rsid w:val="005428AB"/>
    <w:rsid w:val="00542EF1"/>
    <w:rsid w:val="00542F90"/>
    <w:rsid w:val="0054317E"/>
    <w:rsid w:val="00543530"/>
    <w:rsid w:val="00543968"/>
    <w:rsid w:val="00543B24"/>
    <w:rsid w:val="00543BF1"/>
    <w:rsid w:val="00543E6C"/>
    <w:rsid w:val="005441AB"/>
    <w:rsid w:val="0054478F"/>
    <w:rsid w:val="00544DAC"/>
    <w:rsid w:val="0054589A"/>
    <w:rsid w:val="005458EB"/>
    <w:rsid w:val="00545BE6"/>
    <w:rsid w:val="005463FE"/>
    <w:rsid w:val="00546581"/>
    <w:rsid w:val="005467E0"/>
    <w:rsid w:val="00546CAB"/>
    <w:rsid w:val="005472B3"/>
    <w:rsid w:val="005472FB"/>
    <w:rsid w:val="0054780C"/>
    <w:rsid w:val="00547884"/>
    <w:rsid w:val="005478B6"/>
    <w:rsid w:val="00550229"/>
    <w:rsid w:val="005503CF"/>
    <w:rsid w:val="00551415"/>
    <w:rsid w:val="005517AC"/>
    <w:rsid w:val="00552035"/>
    <w:rsid w:val="005527FE"/>
    <w:rsid w:val="00552901"/>
    <w:rsid w:val="00552A05"/>
    <w:rsid w:val="00552BB4"/>
    <w:rsid w:val="0055354A"/>
    <w:rsid w:val="005536DB"/>
    <w:rsid w:val="00553704"/>
    <w:rsid w:val="0055396D"/>
    <w:rsid w:val="00553C08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CF1"/>
    <w:rsid w:val="00556D08"/>
    <w:rsid w:val="0055735F"/>
    <w:rsid w:val="00557666"/>
    <w:rsid w:val="00557693"/>
    <w:rsid w:val="005578DE"/>
    <w:rsid w:val="00557A6A"/>
    <w:rsid w:val="00557CA6"/>
    <w:rsid w:val="005608DC"/>
    <w:rsid w:val="00560AFB"/>
    <w:rsid w:val="00560E06"/>
    <w:rsid w:val="00561501"/>
    <w:rsid w:val="0056187A"/>
    <w:rsid w:val="00561D9F"/>
    <w:rsid w:val="00562167"/>
    <w:rsid w:val="005624CD"/>
    <w:rsid w:val="00562A36"/>
    <w:rsid w:val="00563014"/>
    <w:rsid w:val="00563193"/>
    <w:rsid w:val="0056358F"/>
    <w:rsid w:val="00563A06"/>
    <w:rsid w:val="00565087"/>
    <w:rsid w:val="0056573F"/>
    <w:rsid w:val="00565985"/>
    <w:rsid w:val="00566C0F"/>
    <w:rsid w:val="00566FA8"/>
    <w:rsid w:val="00567900"/>
    <w:rsid w:val="005679A1"/>
    <w:rsid w:val="00567F93"/>
    <w:rsid w:val="00570038"/>
    <w:rsid w:val="0057124B"/>
    <w:rsid w:val="00571716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F26"/>
    <w:rsid w:val="005750CF"/>
    <w:rsid w:val="005761B7"/>
    <w:rsid w:val="005768D5"/>
    <w:rsid w:val="005769CA"/>
    <w:rsid w:val="00576FD7"/>
    <w:rsid w:val="0057728A"/>
    <w:rsid w:val="005776BA"/>
    <w:rsid w:val="005779C9"/>
    <w:rsid w:val="00577A00"/>
    <w:rsid w:val="00577C27"/>
    <w:rsid w:val="005804EE"/>
    <w:rsid w:val="00581009"/>
    <w:rsid w:val="005811C3"/>
    <w:rsid w:val="00581A82"/>
    <w:rsid w:val="00581CEB"/>
    <w:rsid w:val="005828E7"/>
    <w:rsid w:val="005831CB"/>
    <w:rsid w:val="005833A2"/>
    <w:rsid w:val="005834FD"/>
    <w:rsid w:val="0058393E"/>
    <w:rsid w:val="00583FD4"/>
    <w:rsid w:val="00584259"/>
    <w:rsid w:val="00584ADE"/>
    <w:rsid w:val="00584D8A"/>
    <w:rsid w:val="00584E16"/>
    <w:rsid w:val="00584FB4"/>
    <w:rsid w:val="00584FFB"/>
    <w:rsid w:val="0058510B"/>
    <w:rsid w:val="005854C0"/>
    <w:rsid w:val="00585812"/>
    <w:rsid w:val="00585BA9"/>
    <w:rsid w:val="00585F7E"/>
    <w:rsid w:val="00586118"/>
    <w:rsid w:val="005874ED"/>
    <w:rsid w:val="005903CD"/>
    <w:rsid w:val="00590779"/>
    <w:rsid w:val="00590786"/>
    <w:rsid w:val="0059163D"/>
    <w:rsid w:val="00591BB6"/>
    <w:rsid w:val="00591F5F"/>
    <w:rsid w:val="00593DAA"/>
    <w:rsid w:val="00594D25"/>
    <w:rsid w:val="00594DCB"/>
    <w:rsid w:val="00594FBA"/>
    <w:rsid w:val="00595063"/>
    <w:rsid w:val="00595357"/>
    <w:rsid w:val="00595EA0"/>
    <w:rsid w:val="00596505"/>
    <w:rsid w:val="00596BCB"/>
    <w:rsid w:val="00596EAE"/>
    <w:rsid w:val="005976DF"/>
    <w:rsid w:val="005978EE"/>
    <w:rsid w:val="00597C44"/>
    <w:rsid w:val="005A01D6"/>
    <w:rsid w:val="005A04B2"/>
    <w:rsid w:val="005A0AF8"/>
    <w:rsid w:val="005A1A5E"/>
    <w:rsid w:val="005A238C"/>
    <w:rsid w:val="005A2480"/>
    <w:rsid w:val="005A2588"/>
    <w:rsid w:val="005A2D02"/>
    <w:rsid w:val="005A2F12"/>
    <w:rsid w:val="005A34DB"/>
    <w:rsid w:val="005A38C9"/>
    <w:rsid w:val="005A38F6"/>
    <w:rsid w:val="005A4575"/>
    <w:rsid w:val="005A4623"/>
    <w:rsid w:val="005A481B"/>
    <w:rsid w:val="005A4BD5"/>
    <w:rsid w:val="005A4CC4"/>
    <w:rsid w:val="005A4E4C"/>
    <w:rsid w:val="005A548A"/>
    <w:rsid w:val="005A54CC"/>
    <w:rsid w:val="005A584E"/>
    <w:rsid w:val="005A5F44"/>
    <w:rsid w:val="005A63BA"/>
    <w:rsid w:val="005A63EA"/>
    <w:rsid w:val="005A6D10"/>
    <w:rsid w:val="005A6EAA"/>
    <w:rsid w:val="005A76CF"/>
    <w:rsid w:val="005A7CA0"/>
    <w:rsid w:val="005A7DE2"/>
    <w:rsid w:val="005B0055"/>
    <w:rsid w:val="005B058D"/>
    <w:rsid w:val="005B0645"/>
    <w:rsid w:val="005B0D7D"/>
    <w:rsid w:val="005B16FE"/>
    <w:rsid w:val="005B1D0F"/>
    <w:rsid w:val="005B20E0"/>
    <w:rsid w:val="005B2393"/>
    <w:rsid w:val="005B38ED"/>
    <w:rsid w:val="005B3B6E"/>
    <w:rsid w:val="005B3BFB"/>
    <w:rsid w:val="005B4152"/>
    <w:rsid w:val="005B42F8"/>
    <w:rsid w:val="005B4512"/>
    <w:rsid w:val="005B51AE"/>
    <w:rsid w:val="005B57C8"/>
    <w:rsid w:val="005B5DA8"/>
    <w:rsid w:val="005B605B"/>
    <w:rsid w:val="005B6A35"/>
    <w:rsid w:val="005B6E80"/>
    <w:rsid w:val="005B7532"/>
    <w:rsid w:val="005B7935"/>
    <w:rsid w:val="005C0551"/>
    <w:rsid w:val="005C097C"/>
    <w:rsid w:val="005C0C33"/>
    <w:rsid w:val="005C1CC8"/>
    <w:rsid w:val="005C1F30"/>
    <w:rsid w:val="005C2768"/>
    <w:rsid w:val="005C43B5"/>
    <w:rsid w:val="005C446E"/>
    <w:rsid w:val="005C6226"/>
    <w:rsid w:val="005C62E4"/>
    <w:rsid w:val="005C69DD"/>
    <w:rsid w:val="005C722A"/>
    <w:rsid w:val="005C7B03"/>
    <w:rsid w:val="005D03B3"/>
    <w:rsid w:val="005D062F"/>
    <w:rsid w:val="005D12E1"/>
    <w:rsid w:val="005D16F9"/>
    <w:rsid w:val="005D1BD4"/>
    <w:rsid w:val="005D1CA4"/>
    <w:rsid w:val="005D1D3E"/>
    <w:rsid w:val="005D1DD5"/>
    <w:rsid w:val="005D2B49"/>
    <w:rsid w:val="005D2BC7"/>
    <w:rsid w:val="005D2C7C"/>
    <w:rsid w:val="005D2EBF"/>
    <w:rsid w:val="005D2FCF"/>
    <w:rsid w:val="005D3AF4"/>
    <w:rsid w:val="005D3DB4"/>
    <w:rsid w:val="005D41D4"/>
    <w:rsid w:val="005D48A2"/>
    <w:rsid w:val="005D4BF8"/>
    <w:rsid w:val="005D4F89"/>
    <w:rsid w:val="005D5135"/>
    <w:rsid w:val="005D54B1"/>
    <w:rsid w:val="005D6228"/>
    <w:rsid w:val="005D63C8"/>
    <w:rsid w:val="005D6BC8"/>
    <w:rsid w:val="005D6CDE"/>
    <w:rsid w:val="005D6DD9"/>
    <w:rsid w:val="005D6E92"/>
    <w:rsid w:val="005D6EE1"/>
    <w:rsid w:val="005D7042"/>
    <w:rsid w:val="005D73F7"/>
    <w:rsid w:val="005D7CA3"/>
    <w:rsid w:val="005E01DF"/>
    <w:rsid w:val="005E0BBD"/>
    <w:rsid w:val="005E0C8A"/>
    <w:rsid w:val="005E0FFB"/>
    <w:rsid w:val="005E154A"/>
    <w:rsid w:val="005E17AD"/>
    <w:rsid w:val="005E18B7"/>
    <w:rsid w:val="005E256C"/>
    <w:rsid w:val="005E2D29"/>
    <w:rsid w:val="005E3058"/>
    <w:rsid w:val="005E3191"/>
    <w:rsid w:val="005E3855"/>
    <w:rsid w:val="005E39B6"/>
    <w:rsid w:val="005E3CCA"/>
    <w:rsid w:val="005E3E92"/>
    <w:rsid w:val="005E415A"/>
    <w:rsid w:val="005E515B"/>
    <w:rsid w:val="005E54FE"/>
    <w:rsid w:val="005E567E"/>
    <w:rsid w:val="005E5785"/>
    <w:rsid w:val="005E6153"/>
    <w:rsid w:val="005E6779"/>
    <w:rsid w:val="005E70EE"/>
    <w:rsid w:val="005E762E"/>
    <w:rsid w:val="005E78CA"/>
    <w:rsid w:val="005E79EF"/>
    <w:rsid w:val="005F02AA"/>
    <w:rsid w:val="005F0619"/>
    <w:rsid w:val="005F078A"/>
    <w:rsid w:val="005F096B"/>
    <w:rsid w:val="005F0E63"/>
    <w:rsid w:val="005F1DA0"/>
    <w:rsid w:val="005F25D3"/>
    <w:rsid w:val="005F273D"/>
    <w:rsid w:val="005F2B10"/>
    <w:rsid w:val="005F2D36"/>
    <w:rsid w:val="005F3116"/>
    <w:rsid w:val="005F3218"/>
    <w:rsid w:val="005F321A"/>
    <w:rsid w:val="005F45AB"/>
    <w:rsid w:val="005F472A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604"/>
    <w:rsid w:val="005F77BF"/>
    <w:rsid w:val="005F7F7A"/>
    <w:rsid w:val="006003CC"/>
    <w:rsid w:val="006004C0"/>
    <w:rsid w:val="0060054C"/>
    <w:rsid w:val="00600EE3"/>
    <w:rsid w:val="00600EF1"/>
    <w:rsid w:val="00601748"/>
    <w:rsid w:val="0060185E"/>
    <w:rsid w:val="00602443"/>
    <w:rsid w:val="00602586"/>
    <w:rsid w:val="006029E9"/>
    <w:rsid w:val="00602AF3"/>
    <w:rsid w:val="0060317B"/>
    <w:rsid w:val="00603257"/>
    <w:rsid w:val="00603AE3"/>
    <w:rsid w:val="00603D12"/>
    <w:rsid w:val="00603FCD"/>
    <w:rsid w:val="006052C6"/>
    <w:rsid w:val="006053D3"/>
    <w:rsid w:val="006057A5"/>
    <w:rsid w:val="00605D6D"/>
    <w:rsid w:val="00606169"/>
    <w:rsid w:val="006067D6"/>
    <w:rsid w:val="00606803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12B"/>
    <w:rsid w:val="00611566"/>
    <w:rsid w:val="00611A88"/>
    <w:rsid w:val="00611BCE"/>
    <w:rsid w:val="006125FB"/>
    <w:rsid w:val="00613C63"/>
    <w:rsid w:val="00613D8A"/>
    <w:rsid w:val="00613E49"/>
    <w:rsid w:val="0061427A"/>
    <w:rsid w:val="00614408"/>
    <w:rsid w:val="00614439"/>
    <w:rsid w:val="006144E8"/>
    <w:rsid w:val="00614623"/>
    <w:rsid w:val="00614914"/>
    <w:rsid w:val="00614EFE"/>
    <w:rsid w:val="00615002"/>
    <w:rsid w:val="0061502B"/>
    <w:rsid w:val="00615C64"/>
    <w:rsid w:val="00615FEA"/>
    <w:rsid w:val="00616B47"/>
    <w:rsid w:val="00616F60"/>
    <w:rsid w:val="00617267"/>
    <w:rsid w:val="00617749"/>
    <w:rsid w:val="00620479"/>
    <w:rsid w:val="00620FD7"/>
    <w:rsid w:val="006210A2"/>
    <w:rsid w:val="006217CE"/>
    <w:rsid w:val="00621DDB"/>
    <w:rsid w:val="00621EDA"/>
    <w:rsid w:val="00622212"/>
    <w:rsid w:val="006222F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50FA"/>
    <w:rsid w:val="00625533"/>
    <w:rsid w:val="006255AC"/>
    <w:rsid w:val="0062650A"/>
    <w:rsid w:val="00626679"/>
    <w:rsid w:val="00627006"/>
    <w:rsid w:val="0062713E"/>
    <w:rsid w:val="00627280"/>
    <w:rsid w:val="00627C53"/>
    <w:rsid w:val="00630164"/>
    <w:rsid w:val="006301FB"/>
    <w:rsid w:val="0063020F"/>
    <w:rsid w:val="0063027F"/>
    <w:rsid w:val="006308DF"/>
    <w:rsid w:val="00630AD0"/>
    <w:rsid w:val="006314CC"/>
    <w:rsid w:val="006314FB"/>
    <w:rsid w:val="0063182B"/>
    <w:rsid w:val="00631906"/>
    <w:rsid w:val="0063226E"/>
    <w:rsid w:val="00632EB1"/>
    <w:rsid w:val="00633066"/>
    <w:rsid w:val="0063374E"/>
    <w:rsid w:val="00633E13"/>
    <w:rsid w:val="00633E8A"/>
    <w:rsid w:val="00634355"/>
    <w:rsid w:val="00634568"/>
    <w:rsid w:val="006351C8"/>
    <w:rsid w:val="00635667"/>
    <w:rsid w:val="00635910"/>
    <w:rsid w:val="00636131"/>
    <w:rsid w:val="00636549"/>
    <w:rsid w:val="00636B1D"/>
    <w:rsid w:val="006372BC"/>
    <w:rsid w:val="00637450"/>
    <w:rsid w:val="00637586"/>
    <w:rsid w:val="00637967"/>
    <w:rsid w:val="00637B4E"/>
    <w:rsid w:val="00637C49"/>
    <w:rsid w:val="00637F56"/>
    <w:rsid w:val="00637F81"/>
    <w:rsid w:val="006409F6"/>
    <w:rsid w:val="00641574"/>
    <w:rsid w:val="0064161C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515D"/>
    <w:rsid w:val="00645261"/>
    <w:rsid w:val="0064644F"/>
    <w:rsid w:val="00646993"/>
    <w:rsid w:val="00646B42"/>
    <w:rsid w:val="00646D99"/>
    <w:rsid w:val="00647735"/>
    <w:rsid w:val="006479BB"/>
    <w:rsid w:val="00647E74"/>
    <w:rsid w:val="00650A62"/>
    <w:rsid w:val="00650F55"/>
    <w:rsid w:val="00650F6C"/>
    <w:rsid w:val="00651064"/>
    <w:rsid w:val="00651579"/>
    <w:rsid w:val="006515C9"/>
    <w:rsid w:val="006518C5"/>
    <w:rsid w:val="00651A2D"/>
    <w:rsid w:val="006526C1"/>
    <w:rsid w:val="00652A23"/>
    <w:rsid w:val="00653192"/>
    <w:rsid w:val="0065394D"/>
    <w:rsid w:val="0065441A"/>
    <w:rsid w:val="00654B4B"/>
    <w:rsid w:val="00654BB3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054"/>
    <w:rsid w:val="006606DD"/>
    <w:rsid w:val="0066084A"/>
    <w:rsid w:val="0066148F"/>
    <w:rsid w:val="00661798"/>
    <w:rsid w:val="00661BE4"/>
    <w:rsid w:val="00661CAD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5CB8"/>
    <w:rsid w:val="00665E0D"/>
    <w:rsid w:val="00666DE4"/>
    <w:rsid w:val="00666EA4"/>
    <w:rsid w:val="0066700B"/>
    <w:rsid w:val="00667DF4"/>
    <w:rsid w:val="00670356"/>
    <w:rsid w:val="00670394"/>
    <w:rsid w:val="0067091A"/>
    <w:rsid w:val="006709D3"/>
    <w:rsid w:val="00670CDB"/>
    <w:rsid w:val="006710D8"/>
    <w:rsid w:val="0067150A"/>
    <w:rsid w:val="006716F6"/>
    <w:rsid w:val="0067187F"/>
    <w:rsid w:val="00671B90"/>
    <w:rsid w:val="00671EAB"/>
    <w:rsid w:val="0067215C"/>
    <w:rsid w:val="006722EB"/>
    <w:rsid w:val="006732FA"/>
    <w:rsid w:val="0067383F"/>
    <w:rsid w:val="006738AB"/>
    <w:rsid w:val="00673F86"/>
    <w:rsid w:val="0067444F"/>
    <w:rsid w:val="00674A44"/>
    <w:rsid w:val="00674F80"/>
    <w:rsid w:val="006750AA"/>
    <w:rsid w:val="00675D9F"/>
    <w:rsid w:val="0067646B"/>
    <w:rsid w:val="00676509"/>
    <w:rsid w:val="00676695"/>
    <w:rsid w:val="00676FE4"/>
    <w:rsid w:val="006800CE"/>
    <w:rsid w:val="0068059F"/>
    <w:rsid w:val="006805F7"/>
    <w:rsid w:val="00680BE8"/>
    <w:rsid w:val="00681219"/>
    <w:rsid w:val="00681E2C"/>
    <w:rsid w:val="00681EF5"/>
    <w:rsid w:val="00684573"/>
    <w:rsid w:val="00684AE0"/>
    <w:rsid w:val="006860D6"/>
    <w:rsid w:val="00686CA0"/>
    <w:rsid w:val="0068782B"/>
    <w:rsid w:val="00687BF2"/>
    <w:rsid w:val="00687EF7"/>
    <w:rsid w:val="0069046C"/>
    <w:rsid w:val="00690A86"/>
    <w:rsid w:val="00690B4C"/>
    <w:rsid w:val="00690BE1"/>
    <w:rsid w:val="00690CA5"/>
    <w:rsid w:val="00691862"/>
    <w:rsid w:val="006918A2"/>
    <w:rsid w:val="00692420"/>
    <w:rsid w:val="006925B4"/>
    <w:rsid w:val="0069283D"/>
    <w:rsid w:val="006928DA"/>
    <w:rsid w:val="00692C7C"/>
    <w:rsid w:val="00692E8E"/>
    <w:rsid w:val="00692ED3"/>
    <w:rsid w:val="00693021"/>
    <w:rsid w:val="00693331"/>
    <w:rsid w:val="006938DC"/>
    <w:rsid w:val="00694153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C0B"/>
    <w:rsid w:val="00697CC2"/>
    <w:rsid w:val="006A0C97"/>
    <w:rsid w:val="006A0CD1"/>
    <w:rsid w:val="006A0D45"/>
    <w:rsid w:val="006A0D8F"/>
    <w:rsid w:val="006A0E1E"/>
    <w:rsid w:val="006A1181"/>
    <w:rsid w:val="006A2827"/>
    <w:rsid w:val="006A2CAA"/>
    <w:rsid w:val="006A2E2F"/>
    <w:rsid w:val="006A2F20"/>
    <w:rsid w:val="006A3252"/>
    <w:rsid w:val="006A3341"/>
    <w:rsid w:val="006A3423"/>
    <w:rsid w:val="006A3CD9"/>
    <w:rsid w:val="006A3E5F"/>
    <w:rsid w:val="006A4D5B"/>
    <w:rsid w:val="006A4E02"/>
    <w:rsid w:val="006A5106"/>
    <w:rsid w:val="006A5337"/>
    <w:rsid w:val="006A571B"/>
    <w:rsid w:val="006A59F7"/>
    <w:rsid w:val="006A5ADD"/>
    <w:rsid w:val="006A6123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B34"/>
    <w:rsid w:val="006B1C5D"/>
    <w:rsid w:val="006B1D7D"/>
    <w:rsid w:val="006B2052"/>
    <w:rsid w:val="006B2117"/>
    <w:rsid w:val="006B383B"/>
    <w:rsid w:val="006B3F81"/>
    <w:rsid w:val="006B3F92"/>
    <w:rsid w:val="006B40A9"/>
    <w:rsid w:val="006B48D6"/>
    <w:rsid w:val="006B4C8E"/>
    <w:rsid w:val="006B5334"/>
    <w:rsid w:val="006B5B82"/>
    <w:rsid w:val="006B5D7D"/>
    <w:rsid w:val="006B68A1"/>
    <w:rsid w:val="006B753E"/>
    <w:rsid w:val="006B75DA"/>
    <w:rsid w:val="006C052B"/>
    <w:rsid w:val="006C06F5"/>
    <w:rsid w:val="006C17CC"/>
    <w:rsid w:val="006C1B59"/>
    <w:rsid w:val="006C2127"/>
    <w:rsid w:val="006C2379"/>
    <w:rsid w:val="006C2579"/>
    <w:rsid w:val="006C2776"/>
    <w:rsid w:val="006C2833"/>
    <w:rsid w:val="006C311D"/>
    <w:rsid w:val="006C3393"/>
    <w:rsid w:val="006C3586"/>
    <w:rsid w:val="006C39A8"/>
    <w:rsid w:val="006C3B49"/>
    <w:rsid w:val="006C48CF"/>
    <w:rsid w:val="006C4DF1"/>
    <w:rsid w:val="006C4FBA"/>
    <w:rsid w:val="006C5031"/>
    <w:rsid w:val="006C5499"/>
    <w:rsid w:val="006C574E"/>
    <w:rsid w:val="006C5A0D"/>
    <w:rsid w:val="006C5B47"/>
    <w:rsid w:val="006C5D22"/>
    <w:rsid w:val="006C5D5E"/>
    <w:rsid w:val="006C6193"/>
    <w:rsid w:val="006C62E7"/>
    <w:rsid w:val="006C65A8"/>
    <w:rsid w:val="006C66D8"/>
    <w:rsid w:val="006C68DC"/>
    <w:rsid w:val="006C6C0A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3C4"/>
    <w:rsid w:val="006D263B"/>
    <w:rsid w:val="006D2ACA"/>
    <w:rsid w:val="006D2CA9"/>
    <w:rsid w:val="006D3625"/>
    <w:rsid w:val="006D3A8F"/>
    <w:rsid w:val="006D3BEF"/>
    <w:rsid w:val="006D41F3"/>
    <w:rsid w:val="006D426D"/>
    <w:rsid w:val="006D4856"/>
    <w:rsid w:val="006D4D2A"/>
    <w:rsid w:val="006D549E"/>
    <w:rsid w:val="006D59A5"/>
    <w:rsid w:val="006D5B45"/>
    <w:rsid w:val="006D68E1"/>
    <w:rsid w:val="006D69A8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2ED8"/>
    <w:rsid w:val="006E3039"/>
    <w:rsid w:val="006E418A"/>
    <w:rsid w:val="006E4318"/>
    <w:rsid w:val="006E4830"/>
    <w:rsid w:val="006E486F"/>
    <w:rsid w:val="006E4AC5"/>
    <w:rsid w:val="006E4BE2"/>
    <w:rsid w:val="006E4CFE"/>
    <w:rsid w:val="006E4E3C"/>
    <w:rsid w:val="006E4E76"/>
    <w:rsid w:val="006E563F"/>
    <w:rsid w:val="006E56AC"/>
    <w:rsid w:val="006E5ED8"/>
    <w:rsid w:val="006E6C15"/>
    <w:rsid w:val="006E6FA2"/>
    <w:rsid w:val="006E73F0"/>
    <w:rsid w:val="006E767D"/>
    <w:rsid w:val="006F0637"/>
    <w:rsid w:val="006F10FA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5CF2"/>
    <w:rsid w:val="006F5D66"/>
    <w:rsid w:val="006F678A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23A"/>
    <w:rsid w:val="0070385D"/>
    <w:rsid w:val="00704649"/>
    <w:rsid w:val="00704797"/>
    <w:rsid w:val="007052BC"/>
    <w:rsid w:val="00705632"/>
    <w:rsid w:val="00705B49"/>
    <w:rsid w:val="00705C66"/>
    <w:rsid w:val="00706443"/>
    <w:rsid w:val="007065CF"/>
    <w:rsid w:val="00706848"/>
    <w:rsid w:val="00706A8C"/>
    <w:rsid w:val="00707027"/>
    <w:rsid w:val="00707081"/>
    <w:rsid w:val="007075CE"/>
    <w:rsid w:val="00707D37"/>
    <w:rsid w:val="007108B0"/>
    <w:rsid w:val="00710CD2"/>
    <w:rsid w:val="00710F89"/>
    <w:rsid w:val="007112A1"/>
    <w:rsid w:val="00712D6A"/>
    <w:rsid w:val="00713C86"/>
    <w:rsid w:val="00713D75"/>
    <w:rsid w:val="00713F82"/>
    <w:rsid w:val="00714407"/>
    <w:rsid w:val="00714409"/>
    <w:rsid w:val="007150A2"/>
    <w:rsid w:val="00715126"/>
    <w:rsid w:val="007155CA"/>
    <w:rsid w:val="0071573E"/>
    <w:rsid w:val="007157DB"/>
    <w:rsid w:val="0071586F"/>
    <w:rsid w:val="007163AF"/>
    <w:rsid w:val="00716729"/>
    <w:rsid w:val="00716771"/>
    <w:rsid w:val="00716E9E"/>
    <w:rsid w:val="0071708C"/>
    <w:rsid w:val="0071709A"/>
    <w:rsid w:val="00717EDE"/>
    <w:rsid w:val="007204E2"/>
    <w:rsid w:val="007208C8"/>
    <w:rsid w:val="00720A77"/>
    <w:rsid w:val="00720F69"/>
    <w:rsid w:val="00721322"/>
    <w:rsid w:val="00721368"/>
    <w:rsid w:val="00721400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D1"/>
    <w:rsid w:val="00726AE4"/>
    <w:rsid w:val="00726D58"/>
    <w:rsid w:val="00727174"/>
    <w:rsid w:val="0073016F"/>
    <w:rsid w:val="00730313"/>
    <w:rsid w:val="00730451"/>
    <w:rsid w:val="00730669"/>
    <w:rsid w:val="0073099D"/>
    <w:rsid w:val="00731050"/>
    <w:rsid w:val="00731433"/>
    <w:rsid w:val="00731531"/>
    <w:rsid w:val="00731A01"/>
    <w:rsid w:val="00731F68"/>
    <w:rsid w:val="007321A8"/>
    <w:rsid w:val="0073226E"/>
    <w:rsid w:val="00732521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A1"/>
    <w:rsid w:val="00734BC0"/>
    <w:rsid w:val="0073527B"/>
    <w:rsid w:val="0073730A"/>
    <w:rsid w:val="00737569"/>
    <w:rsid w:val="007379F8"/>
    <w:rsid w:val="007401E8"/>
    <w:rsid w:val="00740995"/>
    <w:rsid w:val="00740D3F"/>
    <w:rsid w:val="00740F64"/>
    <w:rsid w:val="00740FED"/>
    <w:rsid w:val="007411E7"/>
    <w:rsid w:val="00741300"/>
    <w:rsid w:val="007414B4"/>
    <w:rsid w:val="00741541"/>
    <w:rsid w:val="00741B48"/>
    <w:rsid w:val="007423B0"/>
    <w:rsid w:val="00742626"/>
    <w:rsid w:val="00742814"/>
    <w:rsid w:val="00742FDB"/>
    <w:rsid w:val="007432DC"/>
    <w:rsid w:val="00743303"/>
    <w:rsid w:val="00744AC7"/>
    <w:rsid w:val="00744E76"/>
    <w:rsid w:val="00744FDE"/>
    <w:rsid w:val="00745547"/>
    <w:rsid w:val="0074574A"/>
    <w:rsid w:val="00745B5B"/>
    <w:rsid w:val="00745C88"/>
    <w:rsid w:val="00746102"/>
    <w:rsid w:val="007462B4"/>
    <w:rsid w:val="00746420"/>
    <w:rsid w:val="007465B1"/>
    <w:rsid w:val="00747690"/>
    <w:rsid w:val="007477A1"/>
    <w:rsid w:val="00750DAC"/>
    <w:rsid w:val="00750EEC"/>
    <w:rsid w:val="007514B4"/>
    <w:rsid w:val="0075256E"/>
    <w:rsid w:val="0075283A"/>
    <w:rsid w:val="007530E2"/>
    <w:rsid w:val="007534F5"/>
    <w:rsid w:val="0075362B"/>
    <w:rsid w:val="00754C47"/>
    <w:rsid w:val="0075512C"/>
    <w:rsid w:val="0075518B"/>
    <w:rsid w:val="00755304"/>
    <w:rsid w:val="0075552E"/>
    <w:rsid w:val="0075645E"/>
    <w:rsid w:val="00756599"/>
    <w:rsid w:val="00757113"/>
    <w:rsid w:val="00757272"/>
    <w:rsid w:val="00757D40"/>
    <w:rsid w:val="00757DBF"/>
    <w:rsid w:val="00760755"/>
    <w:rsid w:val="00760C87"/>
    <w:rsid w:val="00760F33"/>
    <w:rsid w:val="00760F41"/>
    <w:rsid w:val="007611BC"/>
    <w:rsid w:val="0076181E"/>
    <w:rsid w:val="00761EE7"/>
    <w:rsid w:val="00762403"/>
    <w:rsid w:val="00762742"/>
    <w:rsid w:val="00762D3A"/>
    <w:rsid w:val="00763D0B"/>
    <w:rsid w:val="007643E0"/>
    <w:rsid w:val="007645E6"/>
    <w:rsid w:val="00764A8A"/>
    <w:rsid w:val="00764AAE"/>
    <w:rsid w:val="007650B9"/>
    <w:rsid w:val="007652E7"/>
    <w:rsid w:val="0076581E"/>
    <w:rsid w:val="00765EF5"/>
    <w:rsid w:val="007662CE"/>
    <w:rsid w:val="0076661B"/>
    <w:rsid w:val="00766F4C"/>
    <w:rsid w:val="00766FAD"/>
    <w:rsid w:val="00767E3D"/>
    <w:rsid w:val="0077024B"/>
    <w:rsid w:val="00770677"/>
    <w:rsid w:val="00770D38"/>
    <w:rsid w:val="00771278"/>
    <w:rsid w:val="00771B78"/>
    <w:rsid w:val="00771F75"/>
    <w:rsid w:val="00772072"/>
    <w:rsid w:val="00772588"/>
    <w:rsid w:val="00772B7D"/>
    <w:rsid w:val="00772DFD"/>
    <w:rsid w:val="00773197"/>
    <w:rsid w:val="007731C2"/>
    <w:rsid w:val="0077364B"/>
    <w:rsid w:val="007736B2"/>
    <w:rsid w:val="007736C1"/>
    <w:rsid w:val="007739B9"/>
    <w:rsid w:val="00773D37"/>
    <w:rsid w:val="00773E87"/>
    <w:rsid w:val="00773FFF"/>
    <w:rsid w:val="007741C6"/>
    <w:rsid w:val="007745BF"/>
    <w:rsid w:val="007745F3"/>
    <w:rsid w:val="00774F95"/>
    <w:rsid w:val="00775235"/>
    <w:rsid w:val="0077529E"/>
    <w:rsid w:val="007753E4"/>
    <w:rsid w:val="00775851"/>
    <w:rsid w:val="007759B5"/>
    <w:rsid w:val="007759F2"/>
    <w:rsid w:val="00775ABD"/>
    <w:rsid w:val="00776251"/>
    <w:rsid w:val="00776402"/>
    <w:rsid w:val="0077688E"/>
    <w:rsid w:val="0077727D"/>
    <w:rsid w:val="007773B9"/>
    <w:rsid w:val="00777DC7"/>
    <w:rsid w:val="0078116B"/>
    <w:rsid w:val="00781F0F"/>
    <w:rsid w:val="007821CB"/>
    <w:rsid w:val="0078227E"/>
    <w:rsid w:val="007822A2"/>
    <w:rsid w:val="007824B3"/>
    <w:rsid w:val="0078265F"/>
    <w:rsid w:val="00782871"/>
    <w:rsid w:val="00782A7D"/>
    <w:rsid w:val="00783EE8"/>
    <w:rsid w:val="007846A8"/>
    <w:rsid w:val="00784795"/>
    <w:rsid w:val="0078497D"/>
    <w:rsid w:val="007850C5"/>
    <w:rsid w:val="00786211"/>
    <w:rsid w:val="00786314"/>
    <w:rsid w:val="007864F6"/>
    <w:rsid w:val="00786D63"/>
    <w:rsid w:val="00786DEC"/>
    <w:rsid w:val="00786FC9"/>
    <w:rsid w:val="0078727C"/>
    <w:rsid w:val="0078736D"/>
    <w:rsid w:val="0078779A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3CF1"/>
    <w:rsid w:val="00793D07"/>
    <w:rsid w:val="00794014"/>
    <w:rsid w:val="00794863"/>
    <w:rsid w:val="00794D29"/>
    <w:rsid w:val="00794FEB"/>
    <w:rsid w:val="007953E0"/>
    <w:rsid w:val="0079593F"/>
    <w:rsid w:val="00795943"/>
    <w:rsid w:val="00795C32"/>
    <w:rsid w:val="00796143"/>
    <w:rsid w:val="0079698F"/>
    <w:rsid w:val="00796D47"/>
    <w:rsid w:val="00797F9A"/>
    <w:rsid w:val="007A04BA"/>
    <w:rsid w:val="007A0936"/>
    <w:rsid w:val="007A12E1"/>
    <w:rsid w:val="007A14D1"/>
    <w:rsid w:val="007A1966"/>
    <w:rsid w:val="007A1C70"/>
    <w:rsid w:val="007A1D01"/>
    <w:rsid w:val="007A2156"/>
    <w:rsid w:val="007A22B5"/>
    <w:rsid w:val="007A2567"/>
    <w:rsid w:val="007A27CF"/>
    <w:rsid w:val="007A2CAB"/>
    <w:rsid w:val="007A30AE"/>
    <w:rsid w:val="007A33D4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3B8"/>
    <w:rsid w:val="007A6587"/>
    <w:rsid w:val="007A6CA3"/>
    <w:rsid w:val="007A722F"/>
    <w:rsid w:val="007A7912"/>
    <w:rsid w:val="007A7A17"/>
    <w:rsid w:val="007A7D8E"/>
    <w:rsid w:val="007B02C7"/>
    <w:rsid w:val="007B04E8"/>
    <w:rsid w:val="007B0844"/>
    <w:rsid w:val="007B142B"/>
    <w:rsid w:val="007B18D8"/>
    <w:rsid w:val="007B1DF7"/>
    <w:rsid w:val="007B2066"/>
    <w:rsid w:val="007B220F"/>
    <w:rsid w:val="007B2646"/>
    <w:rsid w:val="007B28FF"/>
    <w:rsid w:val="007B2AED"/>
    <w:rsid w:val="007B2B97"/>
    <w:rsid w:val="007B2D75"/>
    <w:rsid w:val="007B3499"/>
    <w:rsid w:val="007B3D4B"/>
    <w:rsid w:val="007B3D86"/>
    <w:rsid w:val="007B3D8B"/>
    <w:rsid w:val="007B3ED2"/>
    <w:rsid w:val="007B4095"/>
    <w:rsid w:val="007B4EC0"/>
    <w:rsid w:val="007B5040"/>
    <w:rsid w:val="007B57FE"/>
    <w:rsid w:val="007B59E0"/>
    <w:rsid w:val="007B5E53"/>
    <w:rsid w:val="007B6229"/>
    <w:rsid w:val="007B6710"/>
    <w:rsid w:val="007B6B60"/>
    <w:rsid w:val="007B70BD"/>
    <w:rsid w:val="007B7182"/>
    <w:rsid w:val="007B7564"/>
    <w:rsid w:val="007B7674"/>
    <w:rsid w:val="007B768B"/>
    <w:rsid w:val="007C00DF"/>
    <w:rsid w:val="007C03B8"/>
    <w:rsid w:val="007C095F"/>
    <w:rsid w:val="007C0AFE"/>
    <w:rsid w:val="007C0C5C"/>
    <w:rsid w:val="007C12A1"/>
    <w:rsid w:val="007C12BE"/>
    <w:rsid w:val="007C13CB"/>
    <w:rsid w:val="007C1633"/>
    <w:rsid w:val="007C1CB9"/>
    <w:rsid w:val="007C1CCD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60E8"/>
    <w:rsid w:val="007C62F4"/>
    <w:rsid w:val="007C7373"/>
    <w:rsid w:val="007D0EA4"/>
    <w:rsid w:val="007D0F90"/>
    <w:rsid w:val="007D132D"/>
    <w:rsid w:val="007D13DB"/>
    <w:rsid w:val="007D191D"/>
    <w:rsid w:val="007D19E8"/>
    <w:rsid w:val="007D1E28"/>
    <w:rsid w:val="007D21E1"/>
    <w:rsid w:val="007D2461"/>
    <w:rsid w:val="007D2AF7"/>
    <w:rsid w:val="007D2DA3"/>
    <w:rsid w:val="007D302A"/>
    <w:rsid w:val="007D3500"/>
    <w:rsid w:val="007D3657"/>
    <w:rsid w:val="007D3948"/>
    <w:rsid w:val="007D3AE2"/>
    <w:rsid w:val="007D3BD7"/>
    <w:rsid w:val="007D4B83"/>
    <w:rsid w:val="007D5BCC"/>
    <w:rsid w:val="007D68B8"/>
    <w:rsid w:val="007D6900"/>
    <w:rsid w:val="007D6D57"/>
    <w:rsid w:val="007D7643"/>
    <w:rsid w:val="007E0167"/>
    <w:rsid w:val="007E030C"/>
    <w:rsid w:val="007E0375"/>
    <w:rsid w:val="007E038F"/>
    <w:rsid w:val="007E0563"/>
    <w:rsid w:val="007E05ED"/>
    <w:rsid w:val="007E14A5"/>
    <w:rsid w:val="007E1709"/>
    <w:rsid w:val="007E1881"/>
    <w:rsid w:val="007E1919"/>
    <w:rsid w:val="007E1CA9"/>
    <w:rsid w:val="007E1E18"/>
    <w:rsid w:val="007E285A"/>
    <w:rsid w:val="007E36AE"/>
    <w:rsid w:val="007E3C04"/>
    <w:rsid w:val="007E4EE6"/>
    <w:rsid w:val="007E50CB"/>
    <w:rsid w:val="007E52E2"/>
    <w:rsid w:val="007E5647"/>
    <w:rsid w:val="007E5C34"/>
    <w:rsid w:val="007E5EA5"/>
    <w:rsid w:val="007E5ED6"/>
    <w:rsid w:val="007E5EE4"/>
    <w:rsid w:val="007E611E"/>
    <w:rsid w:val="007E675F"/>
    <w:rsid w:val="007E6F14"/>
    <w:rsid w:val="007E73DE"/>
    <w:rsid w:val="007E7426"/>
    <w:rsid w:val="007F0089"/>
    <w:rsid w:val="007F062F"/>
    <w:rsid w:val="007F0BFA"/>
    <w:rsid w:val="007F0CCE"/>
    <w:rsid w:val="007F1671"/>
    <w:rsid w:val="007F18C3"/>
    <w:rsid w:val="007F1D1E"/>
    <w:rsid w:val="007F1D7D"/>
    <w:rsid w:val="007F2175"/>
    <w:rsid w:val="007F228A"/>
    <w:rsid w:val="007F232F"/>
    <w:rsid w:val="007F23CD"/>
    <w:rsid w:val="007F2C5D"/>
    <w:rsid w:val="007F357D"/>
    <w:rsid w:val="007F4528"/>
    <w:rsid w:val="007F47D2"/>
    <w:rsid w:val="007F50AF"/>
    <w:rsid w:val="007F5496"/>
    <w:rsid w:val="007F556D"/>
    <w:rsid w:val="007F5C6E"/>
    <w:rsid w:val="007F6236"/>
    <w:rsid w:val="007F62ED"/>
    <w:rsid w:val="007F78E2"/>
    <w:rsid w:val="007F79EB"/>
    <w:rsid w:val="00800106"/>
    <w:rsid w:val="0080038B"/>
    <w:rsid w:val="00800DE7"/>
    <w:rsid w:val="008010E6"/>
    <w:rsid w:val="008017F3"/>
    <w:rsid w:val="00801DBA"/>
    <w:rsid w:val="00802310"/>
    <w:rsid w:val="00802510"/>
    <w:rsid w:val="00802794"/>
    <w:rsid w:val="00802830"/>
    <w:rsid w:val="008028A4"/>
    <w:rsid w:val="00802A81"/>
    <w:rsid w:val="00803679"/>
    <w:rsid w:val="008039E6"/>
    <w:rsid w:val="00803C05"/>
    <w:rsid w:val="008040F7"/>
    <w:rsid w:val="0080412F"/>
    <w:rsid w:val="00804242"/>
    <w:rsid w:val="0080475C"/>
    <w:rsid w:val="00804E10"/>
    <w:rsid w:val="00805229"/>
    <w:rsid w:val="008055D2"/>
    <w:rsid w:val="00805E5D"/>
    <w:rsid w:val="00805EBE"/>
    <w:rsid w:val="008060FF"/>
    <w:rsid w:val="008061D1"/>
    <w:rsid w:val="00806615"/>
    <w:rsid w:val="00806A5B"/>
    <w:rsid w:val="0080730C"/>
    <w:rsid w:val="00807484"/>
    <w:rsid w:val="008075D4"/>
    <w:rsid w:val="008078E3"/>
    <w:rsid w:val="00807BD6"/>
    <w:rsid w:val="00807FB4"/>
    <w:rsid w:val="008100AC"/>
    <w:rsid w:val="00810713"/>
    <w:rsid w:val="0081080B"/>
    <w:rsid w:val="008110A7"/>
    <w:rsid w:val="0081127D"/>
    <w:rsid w:val="00811564"/>
    <w:rsid w:val="008115E6"/>
    <w:rsid w:val="0081187B"/>
    <w:rsid w:val="00811BEB"/>
    <w:rsid w:val="00811E30"/>
    <w:rsid w:val="00812F94"/>
    <w:rsid w:val="00813933"/>
    <w:rsid w:val="008139D8"/>
    <w:rsid w:val="00813C63"/>
    <w:rsid w:val="00813E0E"/>
    <w:rsid w:val="008140BD"/>
    <w:rsid w:val="0081466D"/>
    <w:rsid w:val="00814898"/>
    <w:rsid w:val="00814ADE"/>
    <w:rsid w:val="00814D7A"/>
    <w:rsid w:val="008154D2"/>
    <w:rsid w:val="00815DE5"/>
    <w:rsid w:val="00815E20"/>
    <w:rsid w:val="008166F2"/>
    <w:rsid w:val="00816E78"/>
    <w:rsid w:val="0081715D"/>
    <w:rsid w:val="00817204"/>
    <w:rsid w:val="00817F2F"/>
    <w:rsid w:val="0082041D"/>
    <w:rsid w:val="00820A23"/>
    <w:rsid w:val="00820F87"/>
    <w:rsid w:val="008212E2"/>
    <w:rsid w:val="00821A33"/>
    <w:rsid w:val="008224BF"/>
    <w:rsid w:val="008225BB"/>
    <w:rsid w:val="00822813"/>
    <w:rsid w:val="00823078"/>
    <w:rsid w:val="00823B79"/>
    <w:rsid w:val="00823D03"/>
    <w:rsid w:val="00823FD0"/>
    <w:rsid w:val="00824542"/>
    <w:rsid w:val="008246A3"/>
    <w:rsid w:val="008249A5"/>
    <w:rsid w:val="0082525D"/>
    <w:rsid w:val="0082528D"/>
    <w:rsid w:val="00825439"/>
    <w:rsid w:val="00825FA4"/>
    <w:rsid w:val="00826031"/>
    <w:rsid w:val="0082651E"/>
    <w:rsid w:val="00826F87"/>
    <w:rsid w:val="008275E5"/>
    <w:rsid w:val="008277B9"/>
    <w:rsid w:val="00827D3F"/>
    <w:rsid w:val="0083026E"/>
    <w:rsid w:val="00830E7C"/>
    <w:rsid w:val="008312C7"/>
    <w:rsid w:val="00831D1F"/>
    <w:rsid w:val="00832423"/>
    <w:rsid w:val="00832540"/>
    <w:rsid w:val="00832D4D"/>
    <w:rsid w:val="00832F01"/>
    <w:rsid w:val="00833AC3"/>
    <w:rsid w:val="00833B24"/>
    <w:rsid w:val="00833B39"/>
    <w:rsid w:val="00833E7C"/>
    <w:rsid w:val="008342D5"/>
    <w:rsid w:val="008347AD"/>
    <w:rsid w:val="00834BEF"/>
    <w:rsid w:val="00835966"/>
    <w:rsid w:val="00835BC1"/>
    <w:rsid w:val="00836486"/>
    <w:rsid w:val="00836DEC"/>
    <w:rsid w:val="00837188"/>
    <w:rsid w:val="008376EF"/>
    <w:rsid w:val="00837BE5"/>
    <w:rsid w:val="00837D2D"/>
    <w:rsid w:val="00837E1D"/>
    <w:rsid w:val="0084021D"/>
    <w:rsid w:val="00840279"/>
    <w:rsid w:val="00840478"/>
    <w:rsid w:val="00840F68"/>
    <w:rsid w:val="008417E7"/>
    <w:rsid w:val="0084211D"/>
    <w:rsid w:val="00842144"/>
    <w:rsid w:val="0084215F"/>
    <w:rsid w:val="0084231F"/>
    <w:rsid w:val="00842396"/>
    <w:rsid w:val="00842E3A"/>
    <w:rsid w:val="00843391"/>
    <w:rsid w:val="008436BE"/>
    <w:rsid w:val="00843B0F"/>
    <w:rsid w:val="00844010"/>
    <w:rsid w:val="008445AE"/>
    <w:rsid w:val="00844887"/>
    <w:rsid w:val="0084529C"/>
    <w:rsid w:val="008456F9"/>
    <w:rsid w:val="0084579C"/>
    <w:rsid w:val="00845957"/>
    <w:rsid w:val="008459AE"/>
    <w:rsid w:val="00845C0E"/>
    <w:rsid w:val="00845D8E"/>
    <w:rsid w:val="00845FDC"/>
    <w:rsid w:val="00846122"/>
    <w:rsid w:val="0084613B"/>
    <w:rsid w:val="00846198"/>
    <w:rsid w:val="008461BB"/>
    <w:rsid w:val="00846253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EF6"/>
    <w:rsid w:val="00851892"/>
    <w:rsid w:val="00851AF0"/>
    <w:rsid w:val="00851CE0"/>
    <w:rsid w:val="00852305"/>
    <w:rsid w:val="00852C0C"/>
    <w:rsid w:val="00852C26"/>
    <w:rsid w:val="00852EDF"/>
    <w:rsid w:val="00852F37"/>
    <w:rsid w:val="008532F9"/>
    <w:rsid w:val="008538DD"/>
    <w:rsid w:val="00853989"/>
    <w:rsid w:val="00853F5D"/>
    <w:rsid w:val="00854455"/>
    <w:rsid w:val="008544AC"/>
    <w:rsid w:val="008550EC"/>
    <w:rsid w:val="008551C2"/>
    <w:rsid w:val="00855251"/>
    <w:rsid w:val="0085547C"/>
    <w:rsid w:val="008559D9"/>
    <w:rsid w:val="00856200"/>
    <w:rsid w:val="0085630D"/>
    <w:rsid w:val="0085699F"/>
    <w:rsid w:val="00856A00"/>
    <w:rsid w:val="00856D96"/>
    <w:rsid w:val="00856FDE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D4D"/>
    <w:rsid w:val="00861E16"/>
    <w:rsid w:val="008623CA"/>
    <w:rsid w:val="00862537"/>
    <w:rsid w:val="00862D93"/>
    <w:rsid w:val="00863062"/>
    <w:rsid w:val="0086312E"/>
    <w:rsid w:val="00863483"/>
    <w:rsid w:val="0086368B"/>
    <w:rsid w:val="008639C0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67046"/>
    <w:rsid w:val="00870CFA"/>
    <w:rsid w:val="00870E2F"/>
    <w:rsid w:val="00872DB5"/>
    <w:rsid w:val="00872EA0"/>
    <w:rsid w:val="00873A66"/>
    <w:rsid w:val="00874053"/>
    <w:rsid w:val="00875441"/>
    <w:rsid w:val="00875664"/>
    <w:rsid w:val="0087570D"/>
    <w:rsid w:val="008759D6"/>
    <w:rsid w:val="00875AF5"/>
    <w:rsid w:val="00875B08"/>
    <w:rsid w:val="00875D09"/>
    <w:rsid w:val="008768CA"/>
    <w:rsid w:val="00876B6E"/>
    <w:rsid w:val="00876E61"/>
    <w:rsid w:val="008778F1"/>
    <w:rsid w:val="00877B56"/>
    <w:rsid w:val="00877E1B"/>
    <w:rsid w:val="00880559"/>
    <w:rsid w:val="008811D2"/>
    <w:rsid w:val="0088140C"/>
    <w:rsid w:val="00882135"/>
    <w:rsid w:val="0088252D"/>
    <w:rsid w:val="0088264F"/>
    <w:rsid w:val="008828D6"/>
    <w:rsid w:val="008830B5"/>
    <w:rsid w:val="008834D4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253"/>
    <w:rsid w:val="008873A7"/>
    <w:rsid w:val="00887E32"/>
    <w:rsid w:val="00891000"/>
    <w:rsid w:val="008911B0"/>
    <w:rsid w:val="00892538"/>
    <w:rsid w:val="008929D4"/>
    <w:rsid w:val="00892B40"/>
    <w:rsid w:val="00892B98"/>
    <w:rsid w:val="00892EBF"/>
    <w:rsid w:val="00893581"/>
    <w:rsid w:val="0089451C"/>
    <w:rsid w:val="00894D40"/>
    <w:rsid w:val="00895A61"/>
    <w:rsid w:val="00895ABE"/>
    <w:rsid w:val="008968B7"/>
    <w:rsid w:val="00896957"/>
    <w:rsid w:val="00896CB2"/>
    <w:rsid w:val="0089744B"/>
    <w:rsid w:val="00897C2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3F3"/>
    <w:rsid w:val="008A4973"/>
    <w:rsid w:val="008A4A29"/>
    <w:rsid w:val="008A4A62"/>
    <w:rsid w:val="008A5121"/>
    <w:rsid w:val="008A5173"/>
    <w:rsid w:val="008A526F"/>
    <w:rsid w:val="008A5479"/>
    <w:rsid w:val="008A5838"/>
    <w:rsid w:val="008A58AA"/>
    <w:rsid w:val="008A5C8A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0FD"/>
    <w:rsid w:val="008B018E"/>
    <w:rsid w:val="008B09D7"/>
    <w:rsid w:val="008B10BD"/>
    <w:rsid w:val="008B1445"/>
    <w:rsid w:val="008B16E4"/>
    <w:rsid w:val="008B2250"/>
    <w:rsid w:val="008B226B"/>
    <w:rsid w:val="008B258E"/>
    <w:rsid w:val="008B28C1"/>
    <w:rsid w:val="008B2BB5"/>
    <w:rsid w:val="008B4DFB"/>
    <w:rsid w:val="008B54E8"/>
    <w:rsid w:val="008B5582"/>
    <w:rsid w:val="008B5B35"/>
    <w:rsid w:val="008B67F6"/>
    <w:rsid w:val="008B6DE7"/>
    <w:rsid w:val="008B6FFA"/>
    <w:rsid w:val="008B747E"/>
    <w:rsid w:val="008B7556"/>
    <w:rsid w:val="008B758E"/>
    <w:rsid w:val="008B7A80"/>
    <w:rsid w:val="008B7D96"/>
    <w:rsid w:val="008B7E45"/>
    <w:rsid w:val="008C011B"/>
    <w:rsid w:val="008C019C"/>
    <w:rsid w:val="008C0459"/>
    <w:rsid w:val="008C118D"/>
    <w:rsid w:val="008C1425"/>
    <w:rsid w:val="008C1A76"/>
    <w:rsid w:val="008C1D87"/>
    <w:rsid w:val="008C1F9C"/>
    <w:rsid w:val="008C20B2"/>
    <w:rsid w:val="008C2285"/>
    <w:rsid w:val="008C26F3"/>
    <w:rsid w:val="008C2790"/>
    <w:rsid w:val="008C2B15"/>
    <w:rsid w:val="008C317B"/>
    <w:rsid w:val="008C326E"/>
    <w:rsid w:val="008C3CB6"/>
    <w:rsid w:val="008C4549"/>
    <w:rsid w:val="008C4582"/>
    <w:rsid w:val="008C4764"/>
    <w:rsid w:val="008C47FC"/>
    <w:rsid w:val="008C4A93"/>
    <w:rsid w:val="008C4BD5"/>
    <w:rsid w:val="008C4CCA"/>
    <w:rsid w:val="008C5323"/>
    <w:rsid w:val="008C5412"/>
    <w:rsid w:val="008C581E"/>
    <w:rsid w:val="008C5973"/>
    <w:rsid w:val="008C5ABA"/>
    <w:rsid w:val="008C5F96"/>
    <w:rsid w:val="008C5FE5"/>
    <w:rsid w:val="008C6B4D"/>
    <w:rsid w:val="008C6C24"/>
    <w:rsid w:val="008C6CA0"/>
    <w:rsid w:val="008C6CBB"/>
    <w:rsid w:val="008C76E2"/>
    <w:rsid w:val="008C782B"/>
    <w:rsid w:val="008C7B0A"/>
    <w:rsid w:val="008C7B22"/>
    <w:rsid w:val="008C7FA4"/>
    <w:rsid w:val="008C7FB4"/>
    <w:rsid w:val="008D03F4"/>
    <w:rsid w:val="008D11B9"/>
    <w:rsid w:val="008D1AF9"/>
    <w:rsid w:val="008D1D4D"/>
    <w:rsid w:val="008D23B2"/>
    <w:rsid w:val="008D25CC"/>
    <w:rsid w:val="008D2615"/>
    <w:rsid w:val="008D2AF3"/>
    <w:rsid w:val="008D30D5"/>
    <w:rsid w:val="008D35A1"/>
    <w:rsid w:val="008D3715"/>
    <w:rsid w:val="008D386F"/>
    <w:rsid w:val="008D3E9A"/>
    <w:rsid w:val="008D3F83"/>
    <w:rsid w:val="008D447F"/>
    <w:rsid w:val="008D4A21"/>
    <w:rsid w:val="008D4C76"/>
    <w:rsid w:val="008D5BCC"/>
    <w:rsid w:val="008D5C84"/>
    <w:rsid w:val="008D5D20"/>
    <w:rsid w:val="008D5D79"/>
    <w:rsid w:val="008D6005"/>
    <w:rsid w:val="008D63BB"/>
    <w:rsid w:val="008D64FA"/>
    <w:rsid w:val="008D66BA"/>
    <w:rsid w:val="008D70D3"/>
    <w:rsid w:val="008D71EA"/>
    <w:rsid w:val="008D72D9"/>
    <w:rsid w:val="008D761F"/>
    <w:rsid w:val="008D7E7F"/>
    <w:rsid w:val="008E0021"/>
    <w:rsid w:val="008E0368"/>
    <w:rsid w:val="008E0676"/>
    <w:rsid w:val="008E07A6"/>
    <w:rsid w:val="008E08BF"/>
    <w:rsid w:val="008E1B5A"/>
    <w:rsid w:val="008E2417"/>
    <w:rsid w:val="008E2B37"/>
    <w:rsid w:val="008E2DE2"/>
    <w:rsid w:val="008E3162"/>
    <w:rsid w:val="008E32ED"/>
    <w:rsid w:val="008E32FB"/>
    <w:rsid w:val="008E344B"/>
    <w:rsid w:val="008E34F8"/>
    <w:rsid w:val="008E4110"/>
    <w:rsid w:val="008E4A4B"/>
    <w:rsid w:val="008E4C1C"/>
    <w:rsid w:val="008E4E0D"/>
    <w:rsid w:val="008E4EFD"/>
    <w:rsid w:val="008E50C6"/>
    <w:rsid w:val="008E7218"/>
    <w:rsid w:val="008E74A1"/>
    <w:rsid w:val="008E78D0"/>
    <w:rsid w:val="008E78F5"/>
    <w:rsid w:val="008E79FA"/>
    <w:rsid w:val="008E7B96"/>
    <w:rsid w:val="008E7CEC"/>
    <w:rsid w:val="008E7D0B"/>
    <w:rsid w:val="008F0F72"/>
    <w:rsid w:val="008F14A4"/>
    <w:rsid w:val="008F1C0D"/>
    <w:rsid w:val="008F2150"/>
    <w:rsid w:val="008F2AC1"/>
    <w:rsid w:val="008F2EB7"/>
    <w:rsid w:val="008F2F9F"/>
    <w:rsid w:val="008F3FE8"/>
    <w:rsid w:val="008F5100"/>
    <w:rsid w:val="008F525D"/>
    <w:rsid w:val="008F5275"/>
    <w:rsid w:val="008F5311"/>
    <w:rsid w:val="008F5958"/>
    <w:rsid w:val="008F5CBA"/>
    <w:rsid w:val="008F5DBA"/>
    <w:rsid w:val="008F6347"/>
    <w:rsid w:val="008F6805"/>
    <w:rsid w:val="008F68F9"/>
    <w:rsid w:val="008F70A1"/>
    <w:rsid w:val="008F71B2"/>
    <w:rsid w:val="008F729F"/>
    <w:rsid w:val="008F7D7C"/>
    <w:rsid w:val="0090045E"/>
    <w:rsid w:val="009004A3"/>
    <w:rsid w:val="00901280"/>
    <w:rsid w:val="00901A78"/>
    <w:rsid w:val="00901B9F"/>
    <w:rsid w:val="00901C14"/>
    <w:rsid w:val="00901FAD"/>
    <w:rsid w:val="009021D0"/>
    <w:rsid w:val="0090222A"/>
    <w:rsid w:val="0090271F"/>
    <w:rsid w:val="00902EA5"/>
    <w:rsid w:val="00903FFD"/>
    <w:rsid w:val="009049C5"/>
    <w:rsid w:val="00904C98"/>
    <w:rsid w:val="00904D90"/>
    <w:rsid w:val="009050E7"/>
    <w:rsid w:val="00905A6D"/>
    <w:rsid w:val="00905BA9"/>
    <w:rsid w:val="00905EA2"/>
    <w:rsid w:val="00906143"/>
    <w:rsid w:val="00906663"/>
    <w:rsid w:val="0090699A"/>
    <w:rsid w:val="00907D29"/>
    <w:rsid w:val="00907E89"/>
    <w:rsid w:val="00910169"/>
    <w:rsid w:val="009107E7"/>
    <w:rsid w:val="00910AE4"/>
    <w:rsid w:val="0091114A"/>
    <w:rsid w:val="009113E8"/>
    <w:rsid w:val="0091169E"/>
    <w:rsid w:val="00911C0A"/>
    <w:rsid w:val="00912A2F"/>
    <w:rsid w:val="00912C63"/>
    <w:rsid w:val="00912C6B"/>
    <w:rsid w:val="00912CE7"/>
    <w:rsid w:val="0091339C"/>
    <w:rsid w:val="00913717"/>
    <w:rsid w:val="00913879"/>
    <w:rsid w:val="00913BEC"/>
    <w:rsid w:val="00913BF8"/>
    <w:rsid w:val="00913CB9"/>
    <w:rsid w:val="00914032"/>
    <w:rsid w:val="00914104"/>
    <w:rsid w:val="0091432D"/>
    <w:rsid w:val="00914694"/>
    <w:rsid w:val="00914792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5E99"/>
    <w:rsid w:val="0092641E"/>
    <w:rsid w:val="009264DB"/>
    <w:rsid w:val="00926FEC"/>
    <w:rsid w:val="009271BF"/>
    <w:rsid w:val="00927353"/>
    <w:rsid w:val="009273F5"/>
    <w:rsid w:val="009276EA"/>
    <w:rsid w:val="009276EC"/>
    <w:rsid w:val="00927C04"/>
    <w:rsid w:val="00930360"/>
    <w:rsid w:val="0093058A"/>
    <w:rsid w:val="00930B2E"/>
    <w:rsid w:val="00930F8C"/>
    <w:rsid w:val="0093174B"/>
    <w:rsid w:val="00931F89"/>
    <w:rsid w:val="00932242"/>
    <w:rsid w:val="009324D6"/>
    <w:rsid w:val="009326FD"/>
    <w:rsid w:val="00932A5F"/>
    <w:rsid w:val="0093362B"/>
    <w:rsid w:val="00933B6F"/>
    <w:rsid w:val="00933F8A"/>
    <w:rsid w:val="009341A5"/>
    <w:rsid w:val="00934818"/>
    <w:rsid w:val="009348EE"/>
    <w:rsid w:val="009349D1"/>
    <w:rsid w:val="009349ED"/>
    <w:rsid w:val="0093526C"/>
    <w:rsid w:val="009362D8"/>
    <w:rsid w:val="00936967"/>
    <w:rsid w:val="00936C70"/>
    <w:rsid w:val="00937217"/>
    <w:rsid w:val="009374AF"/>
    <w:rsid w:val="00937FD4"/>
    <w:rsid w:val="0094000D"/>
    <w:rsid w:val="0094030A"/>
    <w:rsid w:val="009405EB"/>
    <w:rsid w:val="00940641"/>
    <w:rsid w:val="0094101B"/>
    <w:rsid w:val="00941198"/>
    <w:rsid w:val="00941204"/>
    <w:rsid w:val="009413F0"/>
    <w:rsid w:val="00941955"/>
    <w:rsid w:val="00941E2D"/>
    <w:rsid w:val="00942EC2"/>
    <w:rsid w:val="009434B9"/>
    <w:rsid w:val="0094356C"/>
    <w:rsid w:val="009439F5"/>
    <w:rsid w:val="00943ACC"/>
    <w:rsid w:val="00944787"/>
    <w:rsid w:val="009452B3"/>
    <w:rsid w:val="009459EB"/>
    <w:rsid w:val="009463DB"/>
    <w:rsid w:val="009465F4"/>
    <w:rsid w:val="0094743F"/>
    <w:rsid w:val="009476F3"/>
    <w:rsid w:val="009501D8"/>
    <w:rsid w:val="00950BD4"/>
    <w:rsid w:val="00950C0C"/>
    <w:rsid w:val="00950DE8"/>
    <w:rsid w:val="00950F0C"/>
    <w:rsid w:val="0095106A"/>
    <w:rsid w:val="0095109A"/>
    <w:rsid w:val="009510F4"/>
    <w:rsid w:val="0095144A"/>
    <w:rsid w:val="00951FF6"/>
    <w:rsid w:val="009528D5"/>
    <w:rsid w:val="009537FA"/>
    <w:rsid w:val="009546AA"/>
    <w:rsid w:val="00954B0D"/>
    <w:rsid w:val="00954CEB"/>
    <w:rsid w:val="009553B3"/>
    <w:rsid w:val="009557D1"/>
    <w:rsid w:val="009558B2"/>
    <w:rsid w:val="00955B85"/>
    <w:rsid w:val="00955DC5"/>
    <w:rsid w:val="00956155"/>
    <w:rsid w:val="00956E19"/>
    <w:rsid w:val="0095714D"/>
    <w:rsid w:val="009571CC"/>
    <w:rsid w:val="00957392"/>
    <w:rsid w:val="00957725"/>
    <w:rsid w:val="00957805"/>
    <w:rsid w:val="00957DA6"/>
    <w:rsid w:val="0096028A"/>
    <w:rsid w:val="00960745"/>
    <w:rsid w:val="00960A33"/>
    <w:rsid w:val="009610FE"/>
    <w:rsid w:val="00961644"/>
    <w:rsid w:val="0096165A"/>
    <w:rsid w:val="00961B32"/>
    <w:rsid w:val="00961D11"/>
    <w:rsid w:val="00961DE7"/>
    <w:rsid w:val="00962377"/>
    <w:rsid w:val="00962820"/>
    <w:rsid w:val="00962964"/>
    <w:rsid w:val="0096299B"/>
    <w:rsid w:val="00962A44"/>
    <w:rsid w:val="00962B86"/>
    <w:rsid w:val="0096326D"/>
    <w:rsid w:val="009639F1"/>
    <w:rsid w:val="00963C7C"/>
    <w:rsid w:val="00963E97"/>
    <w:rsid w:val="0096425C"/>
    <w:rsid w:val="00964644"/>
    <w:rsid w:val="00964FC5"/>
    <w:rsid w:val="009653EA"/>
    <w:rsid w:val="0096580B"/>
    <w:rsid w:val="009659C4"/>
    <w:rsid w:val="00966A3F"/>
    <w:rsid w:val="00967814"/>
    <w:rsid w:val="00967AD8"/>
    <w:rsid w:val="00967C01"/>
    <w:rsid w:val="00967D01"/>
    <w:rsid w:val="00970175"/>
    <w:rsid w:val="009701CA"/>
    <w:rsid w:val="00970317"/>
    <w:rsid w:val="0097052C"/>
    <w:rsid w:val="009705F8"/>
    <w:rsid w:val="0097061F"/>
    <w:rsid w:val="00970713"/>
    <w:rsid w:val="009711B7"/>
    <w:rsid w:val="0097183D"/>
    <w:rsid w:val="00971B6B"/>
    <w:rsid w:val="00971F6F"/>
    <w:rsid w:val="009727CC"/>
    <w:rsid w:val="00972D0F"/>
    <w:rsid w:val="00972D64"/>
    <w:rsid w:val="0097344A"/>
    <w:rsid w:val="00973552"/>
    <w:rsid w:val="00973D79"/>
    <w:rsid w:val="00973EC5"/>
    <w:rsid w:val="00974048"/>
    <w:rsid w:val="009749E3"/>
    <w:rsid w:val="00974BB0"/>
    <w:rsid w:val="00974C11"/>
    <w:rsid w:val="00974E4F"/>
    <w:rsid w:val="00975090"/>
    <w:rsid w:val="00975484"/>
    <w:rsid w:val="00975512"/>
    <w:rsid w:val="0097596B"/>
    <w:rsid w:val="00975D1F"/>
    <w:rsid w:val="00975FBF"/>
    <w:rsid w:val="009763BE"/>
    <w:rsid w:val="00976537"/>
    <w:rsid w:val="009765F9"/>
    <w:rsid w:val="009767D8"/>
    <w:rsid w:val="00976D6B"/>
    <w:rsid w:val="009771F7"/>
    <w:rsid w:val="00977319"/>
    <w:rsid w:val="009777C1"/>
    <w:rsid w:val="00977A1F"/>
    <w:rsid w:val="00980767"/>
    <w:rsid w:val="0098084A"/>
    <w:rsid w:val="00980BA8"/>
    <w:rsid w:val="009810F8"/>
    <w:rsid w:val="00981510"/>
    <w:rsid w:val="00981A81"/>
    <w:rsid w:val="009825F9"/>
    <w:rsid w:val="0098279B"/>
    <w:rsid w:val="00982DA2"/>
    <w:rsid w:val="00983027"/>
    <w:rsid w:val="0098315B"/>
    <w:rsid w:val="0098333C"/>
    <w:rsid w:val="0098343C"/>
    <w:rsid w:val="009838DF"/>
    <w:rsid w:val="00983D27"/>
    <w:rsid w:val="00983E4C"/>
    <w:rsid w:val="009845B2"/>
    <w:rsid w:val="00984AE0"/>
    <w:rsid w:val="00984C55"/>
    <w:rsid w:val="00985E92"/>
    <w:rsid w:val="00986545"/>
    <w:rsid w:val="0098658B"/>
    <w:rsid w:val="0098680E"/>
    <w:rsid w:val="00987349"/>
    <w:rsid w:val="0098736B"/>
    <w:rsid w:val="0098763D"/>
    <w:rsid w:val="00987697"/>
    <w:rsid w:val="00987C28"/>
    <w:rsid w:val="00987CB7"/>
    <w:rsid w:val="00987F35"/>
    <w:rsid w:val="0099012B"/>
    <w:rsid w:val="00990157"/>
    <w:rsid w:val="00990668"/>
    <w:rsid w:val="009907E3"/>
    <w:rsid w:val="00990D19"/>
    <w:rsid w:val="00990F8C"/>
    <w:rsid w:val="009911CC"/>
    <w:rsid w:val="009911F5"/>
    <w:rsid w:val="009913B8"/>
    <w:rsid w:val="00991A84"/>
    <w:rsid w:val="00991F3B"/>
    <w:rsid w:val="0099220E"/>
    <w:rsid w:val="009924B6"/>
    <w:rsid w:val="00992527"/>
    <w:rsid w:val="00992774"/>
    <w:rsid w:val="00992A63"/>
    <w:rsid w:val="00992B8A"/>
    <w:rsid w:val="00992F6B"/>
    <w:rsid w:val="009931AF"/>
    <w:rsid w:val="009931D9"/>
    <w:rsid w:val="00993207"/>
    <w:rsid w:val="00993C82"/>
    <w:rsid w:val="00993EA2"/>
    <w:rsid w:val="009940F1"/>
    <w:rsid w:val="009943C8"/>
    <w:rsid w:val="009944D7"/>
    <w:rsid w:val="00994CD6"/>
    <w:rsid w:val="00995099"/>
    <w:rsid w:val="009953B8"/>
    <w:rsid w:val="0099544D"/>
    <w:rsid w:val="00995E00"/>
    <w:rsid w:val="009969DD"/>
    <w:rsid w:val="00996D2E"/>
    <w:rsid w:val="00996EA4"/>
    <w:rsid w:val="009970EB"/>
    <w:rsid w:val="00997174"/>
    <w:rsid w:val="009A1BBA"/>
    <w:rsid w:val="009A26EB"/>
    <w:rsid w:val="009A2744"/>
    <w:rsid w:val="009A299A"/>
    <w:rsid w:val="009A2F3D"/>
    <w:rsid w:val="009A2F9A"/>
    <w:rsid w:val="009A366C"/>
    <w:rsid w:val="009A3837"/>
    <w:rsid w:val="009A3A70"/>
    <w:rsid w:val="009A445E"/>
    <w:rsid w:val="009A4CFC"/>
    <w:rsid w:val="009A5188"/>
    <w:rsid w:val="009A5436"/>
    <w:rsid w:val="009A54EA"/>
    <w:rsid w:val="009A5911"/>
    <w:rsid w:val="009A5A90"/>
    <w:rsid w:val="009A661F"/>
    <w:rsid w:val="009A6C55"/>
    <w:rsid w:val="009A6CEF"/>
    <w:rsid w:val="009A6E92"/>
    <w:rsid w:val="009A6EA7"/>
    <w:rsid w:val="009A6EC3"/>
    <w:rsid w:val="009A713D"/>
    <w:rsid w:val="009A7936"/>
    <w:rsid w:val="009B02A3"/>
    <w:rsid w:val="009B07CD"/>
    <w:rsid w:val="009B0EA4"/>
    <w:rsid w:val="009B1581"/>
    <w:rsid w:val="009B20E2"/>
    <w:rsid w:val="009B2137"/>
    <w:rsid w:val="009B24C6"/>
    <w:rsid w:val="009B2745"/>
    <w:rsid w:val="009B291B"/>
    <w:rsid w:val="009B33CD"/>
    <w:rsid w:val="009B3A40"/>
    <w:rsid w:val="009B4187"/>
    <w:rsid w:val="009B4494"/>
    <w:rsid w:val="009B48D7"/>
    <w:rsid w:val="009B4BE7"/>
    <w:rsid w:val="009B4E12"/>
    <w:rsid w:val="009B52CD"/>
    <w:rsid w:val="009B567F"/>
    <w:rsid w:val="009B5737"/>
    <w:rsid w:val="009B58B4"/>
    <w:rsid w:val="009B5A3D"/>
    <w:rsid w:val="009B5C1F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11D8"/>
    <w:rsid w:val="009C12B2"/>
    <w:rsid w:val="009C12CB"/>
    <w:rsid w:val="009C1A98"/>
    <w:rsid w:val="009C1BAD"/>
    <w:rsid w:val="009C2013"/>
    <w:rsid w:val="009C231C"/>
    <w:rsid w:val="009C2813"/>
    <w:rsid w:val="009C2884"/>
    <w:rsid w:val="009C29E7"/>
    <w:rsid w:val="009C2AA9"/>
    <w:rsid w:val="009C2F96"/>
    <w:rsid w:val="009C2FEA"/>
    <w:rsid w:val="009C31C1"/>
    <w:rsid w:val="009C3570"/>
    <w:rsid w:val="009C3C34"/>
    <w:rsid w:val="009C41C0"/>
    <w:rsid w:val="009C4806"/>
    <w:rsid w:val="009C4F58"/>
    <w:rsid w:val="009C5305"/>
    <w:rsid w:val="009C5906"/>
    <w:rsid w:val="009C5DBE"/>
    <w:rsid w:val="009C5EE5"/>
    <w:rsid w:val="009C64AF"/>
    <w:rsid w:val="009C6C70"/>
    <w:rsid w:val="009C748B"/>
    <w:rsid w:val="009C7989"/>
    <w:rsid w:val="009D0242"/>
    <w:rsid w:val="009D0258"/>
    <w:rsid w:val="009D036E"/>
    <w:rsid w:val="009D0426"/>
    <w:rsid w:val="009D0928"/>
    <w:rsid w:val="009D141A"/>
    <w:rsid w:val="009D16B7"/>
    <w:rsid w:val="009D2097"/>
    <w:rsid w:val="009D2E14"/>
    <w:rsid w:val="009D3A53"/>
    <w:rsid w:val="009D3D5D"/>
    <w:rsid w:val="009D3F00"/>
    <w:rsid w:val="009D4F46"/>
    <w:rsid w:val="009D54BB"/>
    <w:rsid w:val="009D567B"/>
    <w:rsid w:val="009D5AFF"/>
    <w:rsid w:val="009D5D74"/>
    <w:rsid w:val="009D5DE3"/>
    <w:rsid w:val="009D6157"/>
    <w:rsid w:val="009D61A4"/>
    <w:rsid w:val="009D64B7"/>
    <w:rsid w:val="009D6655"/>
    <w:rsid w:val="009D6B40"/>
    <w:rsid w:val="009D6C9F"/>
    <w:rsid w:val="009D6ED0"/>
    <w:rsid w:val="009D6EF6"/>
    <w:rsid w:val="009D7197"/>
    <w:rsid w:val="009D73F4"/>
    <w:rsid w:val="009D7711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2E06"/>
    <w:rsid w:val="009E323D"/>
    <w:rsid w:val="009E349D"/>
    <w:rsid w:val="009E3C54"/>
    <w:rsid w:val="009E3D63"/>
    <w:rsid w:val="009E4E10"/>
    <w:rsid w:val="009E4E43"/>
    <w:rsid w:val="009E53B8"/>
    <w:rsid w:val="009E5724"/>
    <w:rsid w:val="009E58D7"/>
    <w:rsid w:val="009E5BE2"/>
    <w:rsid w:val="009E5CF3"/>
    <w:rsid w:val="009E62C1"/>
    <w:rsid w:val="009E62CF"/>
    <w:rsid w:val="009E68E4"/>
    <w:rsid w:val="009E7197"/>
    <w:rsid w:val="009E75E5"/>
    <w:rsid w:val="009E7BEF"/>
    <w:rsid w:val="009F00B5"/>
    <w:rsid w:val="009F00F9"/>
    <w:rsid w:val="009F0210"/>
    <w:rsid w:val="009F0C97"/>
    <w:rsid w:val="009F0EA1"/>
    <w:rsid w:val="009F0F58"/>
    <w:rsid w:val="009F0F91"/>
    <w:rsid w:val="009F17C4"/>
    <w:rsid w:val="009F2101"/>
    <w:rsid w:val="009F21E0"/>
    <w:rsid w:val="009F25F4"/>
    <w:rsid w:val="009F2A54"/>
    <w:rsid w:val="009F3A68"/>
    <w:rsid w:val="009F3E97"/>
    <w:rsid w:val="009F3F6E"/>
    <w:rsid w:val="009F438B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28C"/>
    <w:rsid w:val="009F65C4"/>
    <w:rsid w:val="009F6AA2"/>
    <w:rsid w:val="009F6C2B"/>
    <w:rsid w:val="009F6DA5"/>
    <w:rsid w:val="009F6FDB"/>
    <w:rsid w:val="009F700F"/>
    <w:rsid w:val="00A00077"/>
    <w:rsid w:val="00A001B4"/>
    <w:rsid w:val="00A00EDC"/>
    <w:rsid w:val="00A00EE8"/>
    <w:rsid w:val="00A01018"/>
    <w:rsid w:val="00A0106E"/>
    <w:rsid w:val="00A015B8"/>
    <w:rsid w:val="00A0193F"/>
    <w:rsid w:val="00A0194D"/>
    <w:rsid w:val="00A01D45"/>
    <w:rsid w:val="00A01EE5"/>
    <w:rsid w:val="00A020B0"/>
    <w:rsid w:val="00A0280F"/>
    <w:rsid w:val="00A02F34"/>
    <w:rsid w:val="00A03040"/>
    <w:rsid w:val="00A03177"/>
    <w:rsid w:val="00A0336D"/>
    <w:rsid w:val="00A0378C"/>
    <w:rsid w:val="00A03A9F"/>
    <w:rsid w:val="00A03DDD"/>
    <w:rsid w:val="00A0449B"/>
    <w:rsid w:val="00A04767"/>
    <w:rsid w:val="00A05042"/>
    <w:rsid w:val="00A0526D"/>
    <w:rsid w:val="00A053D0"/>
    <w:rsid w:val="00A059DF"/>
    <w:rsid w:val="00A05B5D"/>
    <w:rsid w:val="00A05CB2"/>
    <w:rsid w:val="00A05F03"/>
    <w:rsid w:val="00A06557"/>
    <w:rsid w:val="00A0756B"/>
    <w:rsid w:val="00A07745"/>
    <w:rsid w:val="00A079C2"/>
    <w:rsid w:val="00A07A9A"/>
    <w:rsid w:val="00A07D03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D99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A9C"/>
    <w:rsid w:val="00A15E8B"/>
    <w:rsid w:val="00A15F06"/>
    <w:rsid w:val="00A16603"/>
    <w:rsid w:val="00A16750"/>
    <w:rsid w:val="00A16CA7"/>
    <w:rsid w:val="00A16CF6"/>
    <w:rsid w:val="00A16E27"/>
    <w:rsid w:val="00A17269"/>
    <w:rsid w:val="00A1799B"/>
    <w:rsid w:val="00A17B91"/>
    <w:rsid w:val="00A17CB2"/>
    <w:rsid w:val="00A17D8A"/>
    <w:rsid w:val="00A2005D"/>
    <w:rsid w:val="00A20365"/>
    <w:rsid w:val="00A2083D"/>
    <w:rsid w:val="00A215EC"/>
    <w:rsid w:val="00A21FF5"/>
    <w:rsid w:val="00A22294"/>
    <w:rsid w:val="00A22429"/>
    <w:rsid w:val="00A231CB"/>
    <w:rsid w:val="00A2324A"/>
    <w:rsid w:val="00A23AA6"/>
    <w:rsid w:val="00A23EE0"/>
    <w:rsid w:val="00A24507"/>
    <w:rsid w:val="00A256AB"/>
    <w:rsid w:val="00A2646E"/>
    <w:rsid w:val="00A26560"/>
    <w:rsid w:val="00A266A9"/>
    <w:rsid w:val="00A26C57"/>
    <w:rsid w:val="00A26DA0"/>
    <w:rsid w:val="00A26DE5"/>
    <w:rsid w:val="00A27024"/>
    <w:rsid w:val="00A27C5E"/>
    <w:rsid w:val="00A30675"/>
    <w:rsid w:val="00A30BBF"/>
    <w:rsid w:val="00A30D0A"/>
    <w:rsid w:val="00A311F8"/>
    <w:rsid w:val="00A3135B"/>
    <w:rsid w:val="00A31426"/>
    <w:rsid w:val="00A314D8"/>
    <w:rsid w:val="00A322F1"/>
    <w:rsid w:val="00A32345"/>
    <w:rsid w:val="00A32381"/>
    <w:rsid w:val="00A3264C"/>
    <w:rsid w:val="00A32745"/>
    <w:rsid w:val="00A32B02"/>
    <w:rsid w:val="00A32D7A"/>
    <w:rsid w:val="00A32E4B"/>
    <w:rsid w:val="00A33750"/>
    <w:rsid w:val="00A340C8"/>
    <w:rsid w:val="00A341B8"/>
    <w:rsid w:val="00A34737"/>
    <w:rsid w:val="00A347B0"/>
    <w:rsid w:val="00A34FDF"/>
    <w:rsid w:val="00A35170"/>
    <w:rsid w:val="00A3530F"/>
    <w:rsid w:val="00A35335"/>
    <w:rsid w:val="00A35DC5"/>
    <w:rsid w:val="00A36960"/>
    <w:rsid w:val="00A3705A"/>
    <w:rsid w:val="00A37B63"/>
    <w:rsid w:val="00A40BB7"/>
    <w:rsid w:val="00A40E3B"/>
    <w:rsid w:val="00A40FC2"/>
    <w:rsid w:val="00A41454"/>
    <w:rsid w:val="00A41E81"/>
    <w:rsid w:val="00A4264E"/>
    <w:rsid w:val="00A426D7"/>
    <w:rsid w:val="00A42A07"/>
    <w:rsid w:val="00A42DC3"/>
    <w:rsid w:val="00A4359B"/>
    <w:rsid w:val="00A437F0"/>
    <w:rsid w:val="00A43B21"/>
    <w:rsid w:val="00A43CEE"/>
    <w:rsid w:val="00A43D88"/>
    <w:rsid w:val="00A43FF9"/>
    <w:rsid w:val="00A440E4"/>
    <w:rsid w:val="00A445DF"/>
    <w:rsid w:val="00A4489D"/>
    <w:rsid w:val="00A44BF8"/>
    <w:rsid w:val="00A45147"/>
    <w:rsid w:val="00A45BC2"/>
    <w:rsid w:val="00A46319"/>
    <w:rsid w:val="00A4775B"/>
    <w:rsid w:val="00A47D14"/>
    <w:rsid w:val="00A506AC"/>
    <w:rsid w:val="00A50DD9"/>
    <w:rsid w:val="00A50DFD"/>
    <w:rsid w:val="00A51A26"/>
    <w:rsid w:val="00A51C30"/>
    <w:rsid w:val="00A527D4"/>
    <w:rsid w:val="00A53724"/>
    <w:rsid w:val="00A53D92"/>
    <w:rsid w:val="00A53DDB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6118"/>
    <w:rsid w:val="00A563D3"/>
    <w:rsid w:val="00A567DC"/>
    <w:rsid w:val="00A56B8E"/>
    <w:rsid w:val="00A56C56"/>
    <w:rsid w:val="00A56E51"/>
    <w:rsid w:val="00A57087"/>
    <w:rsid w:val="00A57117"/>
    <w:rsid w:val="00A5712D"/>
    <w:rsid w:val="00A57585"/>
    <w:rsid w:val="00A57C3F"/>
    <w:rsid w:val="00A57F3D"/>
    <w:rsid w:val="00A601BF"/>
    <w:rsid w:val="00A60F27"/>
    <w:rsid w:val="00A611D8"/>
    <w:rsid w:val="00A611E5"/>
    <w:rsid w:val="00A612B3"/>
    <w:rsid w:val="00A616A1"/>
    <w:rsid w:val="00A61790"/>
    <w:rsid w:val="00A619D1"/>
    <w:rsid w:val="00A61B32"/>
    <w:rsid w:val="00A62320"/>
    <w:rsid w:val="00A623FB"/>
    <w:rsid w:val="00A6242B"/>
    <w:rsid w:val="00A627A2"/>
    <w:rsid w:val="00A6312E"/>
    <w:rsid w:val="00A63DF0"/>
    <w:rsid w:val="00A640AC"/>
    <w:rsid w:val="00A6481A"/>
    <w:rsid w:val="00A648BC"/>
    <w:rsid w:val="00A64EE6"/>
    <w:rsid w:val="00A6581E"/>
    <w:rsid w:val="00A65D90"/>
    <w:rsid w:val="00A65E12"/>
    <w:rsid w:val="00A66034"/>
    <w:rsid w:val="00A66A2E"/>
    <w:rsid w:val="00A66DEC"/>
    <w:rsid w:val="00A67592"/>
    <w:rsid w:val="00A6782E"/>
    <w:rsid w:val="00A67A05"/>
    <w:rsid w:val="00A7007A"/>
    <w:rsid w:val="00A702F7"/>
    <w:rsid w:val="00A70420"/>
    <w:rsid w:val="00A70B89"/>
    <w:rsid w:val="00A70FF4"/>
    <w:rsid w:val="00A71659"/>
    <w:rsid w:val="00A71CCA"/>
    <w:rsid w:val="00A72693"/>
    <w:rsid w:val="00A727DD"/>
    <w:rsid w:val="00A728F9"/>
    <w:rsid w:val="00A73BF2"/>
    <w:rsid w:val="00A73D6C"/>
    <w:rsid w:val="00A743DD"/>
    <w:rsid w:val="00A745A6"/>
    <w:rsid w:val="00A74E7D"/>
    <w:rsid w:val="00A75326"/>
    <w:rsid w:val="00A75EFB"/>
    <w:rsid w:val="00A760E0"/>
    <w:rsid w:val="00A761C3"/>
    <w:rsid w:val="00A7649D"/>
    <w:rsid w:val="00A764BC"/>
    <w:rsid w:val="00A76A81"/>
    <w:rsid w:val="00A76BD6"/>
    <w:rsid w:val="00A77599"/>
    <w:rsid w:val="00A77A87"/>
    <w:rsid w:val="00A77E40"/>
    <w:rsid w:val="00A8023E"/>
    <w:rsid w:val="00A8095F"/>
    <w:rsid w:val="00A80B76"/>
    <w:rsid w:val="00A80D87"/>
    <w:rsid w:val="00A812E2"/>
    <w:rsid w:val="00A8197A"/>
    <w:rsid w:val="00A81E00"/>
    <w:rsid w:val="00A81EEF"/>
    <w:rsid w:val="00A8223F"/>
    <w:rsid w:val="00A82346"/>
    <w:rsid w:val="00A838CE"/>
    <w:rsid w:val="00A83E56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CDD"/>
    <w:rsid w:val="00A86E36"/>
    <w:rsid w:val="00A8724D"/>
    <w:rsid w:val="00A8769F"/>
    <w:rsid w:val="00A87AE2"/>
    <w:rsid w:val="00A90114"/>
    <w:rsid w:val="00A90AE8"/>
    <w:rsid w:val="00A911EB"/>
    <w:rsid w:val="00A91217"/>
    <w:rsid w:val="00A914D4"/>
    <w:rsid w:val="00A925AE"/>
    <w:rsid w:val="00A93904"/>
    <w:rsid w:val="00A93D42"/>
    <w:rsid w:val="00A93E71"/>
    <w:rsid w:val="00A940A3"/>
    <w:rsid w:val="00A9429C"/>
    <w:rsid w:val="00A94442"/>
    <w:rsid w:val="00A948AD"/>
    <w:rsid w:val="00A9533A"/>
    <w:rsid w:val="00A95594"/>
    <w:rsid w:val="00A958B8"/>
    <w:rsid w:val="00A95DBF"/>
    <w:rsid w:val="00A95E7D"/>
    <w:rsid w:val="00A95E8D"/>
    <w:rsid w:val="00A9600B"/>
    <w:rsid w:val="00A961A9"/>
    <w:rsid w:val="00A9671C"/>
    <w:rsid w:val="00A96DDA"/>
    <w:rsid w:val="00A97691"/>
    <w:rsid w:val="00A97C96"/>
    <w:rsid w:val="00A97CAB"/>
    <w:rsid w:val="00AA07CC"/>
    <w:rsid w:val="00AA0A1E"/>
    <w:rsid w:val="00AA10A4"/>
    <w:rsid w:val="00AA25FC"/>
    <w:rsid w:val="00AA2F6F"/>
    <w:rsid w:val="00AA39F4"/>
    <w:rsid w:val="00AA3CA7"/>
    <w:rsid w:val="00AA4115"/>
    <w:rsid w:val="00AA4170"/>
    <w:rsid w:val="00AA4A46"/>
    <w:rsid w:val="00AA4ADF"/>
    <w:rsid w:val="00AA5B6A"/>
    <w:rsid w:val="00AA5F09"/>
    <w:rsid w:val="00AA6281"/>
    <w:rsid w:val="00AA62A0"/>
    <w:rsid w:val="00AA633E"/>
    <w:rsid w:val="00AA6A7D"/>
    <w:rsid w:val="00AA7792"/>
    <w:rsid w:val="00AA79A4"/>
    <w:rsid w:val="00AA7D46"/>
    <w:rsid w:val="00AB0201"/>
    <w:rsid w:val="00AB03EE"/>
    <w:rsid w:val="00AB09F3"/>
    <w:rsid w:val="00AB1321"/>
    <w:rsid w:val="00AB13C8"/>
    <w:rsid w:val="00AB13D8"/>
    <w:rsid w:val="00AB1A0A"/>
    <w:rsid w:val="00AB1CE4"/>
    <w:rsid w:val="00AB264A"/>
    <w:rsid w:val="00AB2830"/>
    <w:rsid w:val="00AB299A"/>
    <w:rsid w:val="00AB2D9E"/>
    <w:rsid w:val="00AB2E72"/>
    <w:rsid w:val="00AB3177"/>
    <w:rsid w:val="00AB34A3"/>
    <w:rsid w:val="00AB355A"/>
    <w:rsid w:val="00AB3B8E"/>
    <w:rsid w:val="00AB3D61"/>
    <w:rsid w:val="00AB4050"/>
    <w:rsid w:val="00AB44C1"/>
    <w:rsid w:val="00AB455F"/>
    <w:rsid w:val="00AB527D"/>
    <w:rsid w:val="00AB633F"/>
    <w:rsid w:val="00AB6489"/>
    <w:rsid w:val="00AB6F12"/>
    <w:rsid w:val="00AB76C3"/>
    <w:rsid w:val="00AB7773"/>
    <w:rsid w:val="00AC0597"/>
    <w:rsid w:val="00AC0EE2"/>
    <w:rsid w:val="00AC16AC"/>
    <w:rsid w:val="00AC17D5"/>
    <w:rsid w:val="00AC1C4B"/>
    <w:rsid w:val="00AC2571"/>
    <w:rsid w:val="00AC2961"/>
    <w:rsid w:val="00AC2D6B"/>
    <w:rsid w:val="00AC3079"/>
    <w:rsid w:val="00AC408F"/>
    <w:rsid w:val="00AC4117"/>
    <w:rsid w:val="00AC44C2"/>
    <w:rsid w:val="00AC51F2"/>
    <w:rsid w:val="00AC5C14"/>
    <w:rsid w:val="00AC6017"/>
    <w:rsid w:val="00AC637A"/>
    <w:rsid w:val="00AC64CD"/>
    <w:rsid w:val="00AC6716"/>
    <w:rsid w:val="00AC71F7"/>
    <w:rsid w:val="00AC74A3"/>
    <w:rsid w:val="00AD03FC"/>
    <w:rsid w:val="00AD0458"/>
    <w:rsid w:val="00AD054A"/>
    <w:rsid w:val="00AD0735"/>
    <w:rsid w:val="00AD0B6D"/>
    <w:rsid w:val="00AD0CF4"/>
    <w:rsid w:val="00AD132A"/>
    <w:rsid w:val="00AD1875"/>
    <w:rsid w:val="00AD1898"/>
    <w:rsid w:val="00AD1B24"/>
    <w:rsid w:val="00AD22B9"/>
    <w:rsid w:val="00AD247B"/>
    <w:rsid w:val="00AD26A1"/>
    <w:rsid w:val="00AD32AC"/>
    <w:rsid w:val="00AD3C94"/>
    <w:rsid w:val="00AD4601"/>
    <w:rsid w:val="00AD4A47"/>
    <w:rsid w:val="00AD5543"/>
    <w:rsid w:val="00AD5623"/>
    <w:rsid w:val="00AD585F"/>
    <w:rsid w:val="00AD6953"/>
    <w:rsid w:val="00AD6B03"/>
    <w:rsid w:val="00AD6E1F"/>
    <w:rsid w:val="00AD7088"/>
    <w:rsid w:val="00AD70AF"/>
    <w:rsid w:val="00AD715B"/>
    <w:rsid w:val="00AE061F"/>
    <w:rsid w:val="00AE0663"/>
    <w:rsid w:val="00AE094F"/>
    <w:rsid w:val="00AE0DAB"/>
    <w:rsid w:val="00AE0EA8"/>
    <w:rsid w:val="00AE1108"/>
    <w:rsid w:val="00AE11E3"/>
    <w:rsid w:val="00AE1554"/>
    <w:rsid w:val="00AE1D4A"/>
    <w:rsid w:val="00AE2972"/>
    <w:rsid w:val="00AE2AD4"/>
    <w:rsid w:val="00AE2C13"/>
    <w:rsid w:val="00AE351A"/>
    <w:rsid w:val="00AE3EFA"/>
    <w:rsid w:val="00AE43EE"/>
    <w:rsid w:val="00AE43EF"/>
    <w:rsid w:val="00AE46A0"/>
    <w:rsid w:val="00AE4FA8"/>
    <w:rsid w:val="00AE574C"/>
    <w:rsid w:val="00AE5FC0"/>
    <w:rsid w:val="00AE618F"/>
    <w:rsid w:val="00AE63EA"/>
    <w:rsid w:val="00AE6892"/>
    <w:rsid w:val="00AE7094"/>
    <w:rsid w:val="00AE710C"/>
    <w:rsid w:val="00AE7C30"/>
    <w:rsid w:val="00AE7F3C"/>
    <w:rsid w:val="00AF0028"/>
    <w:rsid w:val="00AF031C"/>
    <w:rsid w:val="00AF0A8D"/>
    <w:rsid w:val="00AF0E2D"/>
    <w:rsid w:val="00AF1253"/>
    <w:rsid w:val="00AF13FB"/>
    <w:rsid w:val="00AF15CB"/>
    <w:rsid w:val="00AF178C"/>
    <w:rsid w:val="00AF196B"/>
    <w:rsid w:val="00AF1ABD"/>
    <w:rsid w:val="00AF1EA2"/>
    <w:rsid w:val="00AF2BF9"/>
    <w:rsid w:val="00AF2D88"/>
    <w:rsid w:val="00AF2E0E"/>
    <w:rsid w:val="00AF34E7"/>
    <w:rsid w:val="00AF3B39"/>
    <w:rsid w:val="00AF3DBE"/>
    <w:rsid w:val="00AF3EAC"/>
    <w:rsid w:val="00AF403C"/>
    <w:rsid w:val="00AF463B"/>
    <w:rsid w:val="00AF4A31"/>
    <w:rsid w:val="00AF4CDA"/>
    <w:rsid w:val="00AF4CEF"/>
    <w:rsid w:val="00AF5030"/>
    <w:rsid w:val="00AF53A1"/>
    <w:rsid w:val="00AF5420"/>
    <w:rsid w:val="00AF544F"/>
    <w:rsid w:val="00AF55E3"/>
    <w:rsid w:val="00AF5DB0"/>
    <w:rsid w:val="00AF6133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AF7DAB"/>
    <w:rsid w:val="00AF7EF5"/>
    <w:rsid w:val="00B00675"/>
    <w:rsid w:val="00B00FEB"/>
    <w:rsid w:val="00B0184E"/>
    <w:rsid w:val="00B01988"/>
    <w:rsid w:val="00B0198C"/>
    <w:rsid w:val="00B01BBB"/>
    <w:rsid w:val="00B01E7E"/>
    <w:rsid w:val="00B02334"/>
    <w:rsid w:val="00B02B44"/>
    <w:rsid w:val="00B02D7A"/>
    <w:rsid w:val="00B03307"/>
    <w:rsid w:val="00B03315"/>
    <w:rsid w:val="00B04131"/>
    <w:rsid w:val="00B04325"/>
    <w:rsid w:val="00B044B4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C81"/>
    <w:rsid w:val="00B10F83"/>
    <w:rsid w:val="00B1135A"/>
    <w:rsid w:val="00B11C65"/>
    <w:rsid w:val="00B11ECA"/>
    <w:rsid w:val="00B123DE"/>
    <w:rsid w:val="00B12826"/>
    <w:rsid w:val="00B13205"/>
    <w:rsid w:val="00B13266"/>
    <w:rsid w:val="00B132E4"/>
    <w:rsid w:val="00B13AE4"/>
    <w:rsid w:val="00B1425F"/>
    <w:rsid w:val="00B14E7E"/>
    <w:rsid w:val="00B15176"/>
    <w:rsid w:val="00B15449"/>
    <w:rsid w:val="00B15A3D"/>
    <w:rsid w:val="00B15AD9"/>
    <w:rsid w:val="00B15B6C"/>
    <w:rsid w:val="00B1608F"/>
    <w:rsid w:val="00B160FE"/>
    <w:rsid w:val="00B16100"/>
    <w:rsid w:val="00B164DF"/>
    <w:rsid w:val="00B16825"/>
    <w:rsid w:val="00B17332"/>
    <w:rsid w:val="00B17839"/>
    <w:rsid w:val="00B17BEA"/>
    <w:rsid w:val="00B17CBA"/>
    <w:rsid w:val="00B2016D"/>
    <w:rsid w:val="00B205F6"/>
    <w:rsid w:val="00B20CC4"/>
    <w:rsid w:val="00B20E53"/>
    <w:rsid w:val="00B217DD"/>
    <w:rsid w:val="00B21831"/>
    <w:rsid w:val="00B221A3"/>
    <w:rsid w:val="00B223EA"/>
    <w:rsid w:val="00B22B39"/>
    <w:rsid w:val="00B22C00"/>
    <w:rsid w:val="00B23757"/>
    <w:rsid w:val="00B23C75"/>
    <w:rsid w:val="00B23F10"/>
    <w:rsid w:val="00B246CB"/>
    <w:rsid w:val="00B24BAB"/>
    <w:rsid w:val="00B24CFA"/>
    <w:rsid w:val="00B24D8F"/>
    <w:rsid w:val="00B24DA1"/>
    <w:rsid w:val="00B2578B"/>
    <w:rsid w:val="00B257FF"/>
    <w:rsid w:val="00B258EC"/>
    <w:rsid w:val="00B25D88"/>
    <w:rsid w:val="00B25EB2"/>
    <w:rsid w:val="00B25ED3"/>
    <w:rsid w:val="00B25EFF"/>
    <w:rsid w:val="00B26083"/>
    <w:rsid w:val="00B26703"/>
    <w:rsid w:val="00B27885"/>
    <w:rsid w:val="00B300FA"/>
    <w:rsid w:val="00B30138"/>
    <w:rsid w:val="00B3015A"/>
    <w:rsid w:val="00B3095F"/>
    <w:rsid w:val="00B30BB1"/>
    <w:rsid w:val="00B3113D"/>
    <w:rsid w:val="00B32172"/>
    <w:rsid w:val="00B322DC"/>
    <w:rsid w:val="00B323BD"/>
    <w:rsid w:val="00B32AE3"/>
    <w:rsid w:val="00B335D1"/>
    <w:rsid w:val="00B3370F"/>
    <w:rsid w:val="00B33871"/>
    <w:rsid w:val="00B33B01"/>
    <w:rsid w:val="00B33D67"/>
    <w:rsid w:val="00B34C9C"/>
    <w:rsid w:val="00B34E28"/>
    <w:rsid w:val="00B3590B"/>
    <w:rsid w:val="00B35C67"/>
    <w:rsid w:val="00B35D50"/>
    <w:rsid w:val="00B35E84"/>
    <w:rsid w:val="00B36562"/>
    <w:rsid w:val="00B36899"/>
    <w:rsid w:val="00B36A99"/>
    <w:rsid w:val="00B36C81"/>
    <w:rsid w:val="00B370CC"/>
    <w:rsid w:val="00B375AD"/>
    <w:rsid w:val="00B3788E"/>
    <w:rsid w:val="00B4018B"/>
    <w:rsid w:val="00B40682"/>
    <w:rsid w:val="00B41296"/>
    <w:rsid w:val="00B4151B"/>
    <w:rsid w:val="00B415AE"/>
    <w:rsid w:val="00B41DDC"/>
    <w:rsid w:val="00B41F30"/>
    <w:rsid w:val="00B424DC"/>
    <w:rsid w:val="00B425B0"/>
    <w:rsid w:val="00B4299E"/>
    <w:rsid w:val="00B42B25"/>
    <w:rsid w:val="00B42BA9"/>
    <w:rsid w:val="00B42C04"/>
    <w:rsid w:val="00B430C4"/>
    <w:rsid w:val="00B43FB2"/>
    <w:rsid w:val="00B44109"/>
    <w:rsid w:val="00B44180"/>
    <w:rsid w:val="00B44605"/>
    <w:rsid w:val="00B447F3"/>
    <w:rsid w:val="00B44A1C"/>
    <w:rsid w:val="00B44FCE"/>
    <w:rsid w:val="00B45106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1DE0"/>
    <w:rsid w:val="00B5248F"/>
    <w:rsid w:val="00B5334C"/>
    <w:rsid w:val="00B53586"/>
    <w:rsid w:val="00B53671"/>
    <w:rsid w:val="00B53CD5"/>
    <w:rsid w:val="00B53D4B"/>
    <w:rsid w:val="00B53E2C"/>
    <w:rsid w:val="00B5417B"/>
    <w:rsid w:val="00B54790"/>
    <w:rsid w:val="00B54DC8"/>
    <w:rsid w:val="00B55AFC"/>
    <w:rsid w:val="00B55E2E"/>
    <w:rsid w:val="00B55ED0"/>
    <w:rsid w:val="00B55F05"/>
    <w:rsid w:val="00B56367"/>
    <w:rsid w:val="00B56858"/>
    <w:rsid w:val="00B57181"/>
    <w:rsid w:val="00B57878"/>
    <w:rsid w:val="00B57C94"/>
    <w:rsid w:val="00B57D78"/>
    <w:rsid w:val="00B57EB0"/>
    <w:rsid w:val="00B57F0B"/>
    <w:rsid w:val="00B603B6"/>
    <w:rsid w:val="00B6052A"/>
    <w:rsid w:val="00B60D6D"/>
    <w:rsid w:val="00B60FA0"/>
    <w:rsid w:val="00B613E5"/>
    <w:rsid w:val="00B61BAD"/>
    <w:rsid w:val="00B61E9E"/>
    <w:rsid w:val="00B62367"/>
    <w:rsid w:val="00B6291D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78AA"/>
    <w:rsid w:val="00B67C01"/>
    <w:rsid w:val="00B70195"/>
    <w:rsid w:val="00B707C3"/>
    <w:rsid w:val="00B709C4"/>
    <w:rsid w:val="00B70A23"/>
    <w:rsid w:val="00B70C70"/>
    <w:rsid w:val="00B70DDE"/>
    <w:rsid w:val="00B7173A"/>
    <w:rsid w:val="00B71A8E"/>
    <w:rsid w:val="00B7278D"/>
    <w:rsid w:val="00B72907"/>
    <w:rsid w:val="00B729A1"/>
    <w:rsid w:val="00B73304"/>
    <w:rsid w:val="00B741C4"/>
    <w:rsid w:val="00B745C4"/>
    <w:rsid w:val="00B74926"/>
    <w:rsid w:val="00B74C97"/>
    <w:rsid w:val="00B74DD5"/>
    <w:rsid w:val="00B74F7B"/>
    <w:rsid w:val="00B7510A"/>
    <w:rsid w:val="00B7586D"/>
    <w:rsid w:val="00B75BC0"/>
    <w:rsid w:val="00B7662B"/>
    <w:rsid w:val="00B76E38"/>
    <w:rsid w:val="00B777F1"/>
    <w:rsid w:val="00B778D5"/>
    <w:rsid w:val="00B77B6E"/>
    <w:rsid w:val="00B77C57"/>
    <w:rsid w:val="00B77CD6"/>
    <w:rsid w:val="00B77DA0"/>
    <w:rsid w:val="00B80826"/>
    <w:rsid w:val="00B8082F"/>
    <w:rsid w:val="00B80A6A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9E"/>
    <w:rsid w:val="00B84639"/>
    <w:rsid w:val="00B847A1"/>
    <w:rsid w:val="00B85022"/>
    <w:rsid w:val="00B856D2"/>
    <w:rsid w:val="00B86519"/>
    <w:rsid w:val="00B86D9B"/>
    <w:rsid w:val="00B86E45"/>
    <w:rsid w:val="00B877DE"/>
    <w:rsid w:val="00B87DC8"/>
    <w:rsid w:val="00B9092B"/>
    <w:rsid w:val="00B90FFD"/>
    <w:rsid w:val="00B911DF"/>
    <w:rsid w:val="00B91607"/>
    <w:rsid w:val="00B91CA7"/>
    <w:rsid w:val="00B91CEE"/>
    <w:rsid w:val="00B92274"/>
    <w:rsid w:val="00B9269A"/>
    <w:rsid w:val="00B927E5"/>
    <w:rsid w:val="00B928DF"/>
    <w:rsid w:val="00B92A62"/>
    <w:rsid w:val="00B93964"/>
    <w:rsid w:val="00B93ABC"/>
    <w:rsid w:val="00B93CB3"/>
    <w:rsid w:val="00B93E15"/>
    <w:rsid w:val="00B93E62"/>
    <w:rsid w:val="00B94892"/>
    <w:rsid w:val="00B94893"/>
    <w:rsid w:val="00B95CDB"/>
    <w:rsid w:val="00B95D2A"/>
    <w:rsid w:val="00B95EC9"/>
    <w:rsid w:val="00B9605E"/>
    <w:rsid w:val="00B96121"/>
    <w:rsid w:val="00B96161"/>
    <w:rsid w:val="00B96916"/>
    <w:rsid w:val="00B9741F"/>
    <w:rsid w:val="00B977C5"/>
    <w:rsid w:val="00B97ED0"/>
    <w:rsid w:val="00BA0064"/>
    <w:rsid w:val="00BA016E"/>
    <w:rsid w:val="00BA0303"/>
    <w:rsid w:val="00BA0729"/>
    <w:rsid w:val="00BA077B"/>
    <w:rsid w:val="00BA0A2F"/>
    <w:rsid w:val="00BA1260"/>
    <w:rsid w:val="00BA1B52"/>
    <w:rsid w:val="00BA22DA"/>
    <w:rsid w:val="00BA22F1"/>
    <w:rsid w:val="00BA2326"/>
    <w:rsid w:val="00BA27AF"/>
    <w:rsid w:val="00BA3418"/>
    <w:rsid w:val="00BA38FA"/>
    <w:rsid w:val="00BA3E15"/>
    <w:rsid w:val="00BA4077"/>
    <w:rsid w:val="00BA417B"/>
    <w:rsid w:val="00BA44C9"/>
    <w:rsid w:val="00BA45D9"/>
    <w:rsid w:val="00BA50E7"/>
    <w:rsid w:val="00BA52F5"/>
    <w:rsid w:val="00BA5607"/>
    <w:rsid w:val="00BA560A"/>
    <w:rsid w:val="00BA5E3D"/>
    <w:rsid w:val="00BA7109"/>
    <w:rsid w:val="00BA71B3"/>
    <w:rsid w:val="00BA7DF3"/>
    <w:rsid w:val="00BA7F58"/>
    <w:rsid w:val="00BB019F"/>
    <w:rsid w:val="00BB09C7"/>
    <w:rsid w:val="00BB0ABD"/>
    <w:rsid w:val="00BB0B05"/>
    <w:rsid w:val="00BB0B1C"/>
    <w:rsid w:val="00BB0C3A"/>
    <w:rsid w:val="00BB0CB8"/>
    <w:rsid w:val="00BB0DE4"/>
    <w:rsid w:val="00BB1014"/>
    <w:rsid w:val="00BB13A7"/>
    <w:rsid w:val="00BB1D35"/>
    <w:rsid w:val="00BB2551"/>
    <w:rsid w:val="00BB2DD5"/>
    <w:rsid w:val="00BB2F7D"/>
    <w:rsid w:val="00BB3958"/>
    <w:rsid w:val="00BB3BFA"/>
    <w:rsid w:val="00BB3C8C"/>
    <w:rsid w:val="00BB3FCD"/>
    <w:rsid w:val="00BB4023"/>
    <w:rsid w:val="00BB48CA"/>
    <w:rsid w:val="00BB4D07"/>
    <w:rsid w:val="00BB4FF9"/>
    <w:rsid w:val="00BB50C7"/>
    <w:rsid w:val="00BB5B59"/>
    <w:rsid w:val="00BB6A94"/>
    <w:rsid w:val="00BB716D"/>
    <w:rsid w:val="00BB7412"/>
    <w:rsid w:val="00BB7E29"/>
    <w:rsid w:val="00BC0512"/>
    <w:rsid w:val="00BC0519"/>
    <w:rsid w:val="00BC1390"/>
    <w:rsid w:val="00BC1778"/>
    <w:rsid w:val="00BC1F79"/>
    <w:rsid w:val="00BC2452"/>
    <w:rsid w:val="00BC246D"/>
    <w:rsid w:val="00BC3068"/>
    <w:rsid w:val="00BC3187"/>
    <w:rsid w:val="00BC3372"/>
    <w:rsid w:val="00BC388A"/>
    <w:rsid w:val="00BC3B73"/>
    <w:rsid w:val="00BC3DF7"/>
    <w:rsid w:val="00BC420F"/>
    <w:rsid w:val="00BC49C9"/>
    <w:rsid w:val="00BC4A7A"/>
    <w:rsid w:val="00BC4D5D"/>
    <w:rsid w:val="00BC4EC0"/>
    <w:rsid w:val="00BC4ED9"/>
    <w:rsid w:val="00BC4FDB"/>
    <w:rsid w:val="00BC5AB0"/>
    <w:rsid w:val="00BC5D94"/>
    <w:rsid w:val="00BC5F44"/>
    <w:rsid w:val="00BC5F5C"/>
    <w:rsid w:val="00BC6464"/>
    <w:rsid w:val="00BC67CE"/>
    <w:rsid w:val="00BC6D57"/>
    <w:rsid w:val="00BC6D9B"/>
    <w:rsid w:val="00BC7DD3"/>
    <w:rsid w:val="00BD00BF"/>
    <w:rsid w:val="00BD022B"/>
    <w:rsid w:val="00BD06EE"/>
    <w:rsid w:val="00BD0B1E"/>
    <w:rsid w:val="00BD14CD"/>
    <w:rsid w:val="00BD2120"/>
    <w:rsid w:val="00BD2174"/>
    <w:rsid w:val="00BD23C8"/>
    <w:rsid w:val="00BD292F"/>
    <w:rsid w:val="00BD3037"/>
    <w:rsid w:val="00BD3107"/>
    <w:rsid w:val="00BD33F0"/>
    <w:rsid w:val="00BD3768"/>
    <w:rsid w:val="00BD39BA"/>
    <w:rsid w:val="00BD3E49"/>
    <w:rsid w:val="00BD4DFB"/>
    <w:rsid w:val="00BD5211"/>
    <w:rsid w:val="00BD67B9"/>
    <w:rsid w:val="00BD6FEF"/>
    <w:rsid w:val="00BD72DC"/>
    <w:rsid w:val="00BD76CB"/>
    <w:rsid w:val="00BD7E95"/>
    <w:rsid w:val="00BD7F51"/>
    <w:rsid w:val="00BE041D"/>
    <w:rsid w:val="00BE11ED"/>
    <w:rsid w:val="00BE1227"/>
    <w:rsid w:val="00BE1399"/>
    <w:rsid w:val="00BE1BE4"/>
    <w:rsid w:val="00BE1DEA"/>
    <w:rsid w:val="00BE1E1B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380"/>
    <w:rsid w:val="00BE3445"/>
    <w:rsid w:val="00BE36B2"/>
    <w:rsid w:val="00BE39BC"/>
    <w:rsid w:val="00BE4D99"/>
    <w:rsid w:val="00BE5522"/>
    <w:rsid w:val="00BE5E49"/>
    <w:rsid w:val="00BE5FCC"/>
    <w:rsid w:val="00BE6302"/>
    <w:rsid w:val="00BE66AE"/>
    <w:rsid w:val="00BE6A63"/>
    <w:rsid w:val="00BE6B53"/>
    <w:rsid w:val="00BE7080"/>
    <w:rsid w:val="00BE71F1"/>
    <w:rsid w:val="00BE73EA"/>
    <w:rsid w:val="00BE7486"/>
    <w:rsid w:val="00BE7743"/>
    <w:rsid w:val="00BE7B11"/>
    <w:rsid w:val="00BE7BE0"/>
    <w:rsid w:val="00BE7FD3"/>
    <w:rsid w:val="00BF0146"/>
    <w:rsid w:val="00BF016F"/>
    <w:rsid w:val="00BF0797"/>
    <w:rsid w:val="00BF0BEA"/>
    <w:rsid w:val="00BF0E20"/>
    <w:rsid w:val="00BF0EC1"/>
    <w:rsid w:val="00BF16EF"/>
    <w:rsid w:val="00BF1885"/>
    <w:rsid w:val="00BF1CC8"/>
    <w:rsid w:val="00BF1D9C"/>
    <w:rsid w:val="00BF20BC"/>
    <w:rsid w:val="00BF22FB"/>
    <w:rsid w:val="00BF24CD"/>
    <w:rsid w:val="00BF2559"/>
    <w:rsid w:val="00BF2602"/>
    <w:rsid w:val="00BF2DED"/>
    <w:rsid w:val="00BF2FDF"/>
    <w:rsid w:val="00BF3365"/>
    <w:rsid w:val="00BF41EE"/>
    <w:rsid w:val="00BF4373"/>
    <w:rsid w:val="00BF44EF"/>
    <w:rsid w:val="00BF46B0"/>
    <w:rsid w:val="00BF49C5"/>
    <w:rsid w:val="00BF4D16"/>
    <w:rsid w:val="00BF4F55"/>
    <w:rsid w:val="00BF6079"/>
    <w:rsid w:val="00BF610F"/>
    <w:rsid w:val="00BF6519"/>
    <w:rsid w:val="00BF6828"/>
    <w:rsid w:val="00BF6CFA"/>
    <w:rsid w:val="00BF6E3C"/>
    <w:rsid w:val="00BF7324"/>
    <w:rsid w:val="00BF7F74"/>
    <w:rsid w:val="00C00B8A"/>
    <w:rsid w:val="00C01250"/>
    <w:rsid w:val="00C012A8"/>
    <w:rsid w:val="00C01407"/>
    <w:rsid w:val="00C01ADE"/>
    <w:rsid w:val="00C01D48"/>
    <w:rsid w:val="00C01EB5"/>
    <w:rsid w:val="00C021A8"/>
    <w:rsid w:val="00C02315"/>
    <w:rsid w:val="00C02A93"/>
    <w:rsid w:val="00C036D6"/>
    <w:rsid w:val="00C03DD7"/>
    <w:rsid w:val="00C04281"/>
    <w:rsid w:val="00C043D0"/>
    <w:rsid w:val="00C04D09"/>
    <w:rsid w:val="00C04D3A"/>
    <w:rsid w:val="00C04E52"/>
    <w:rsid w:val="00C054C6"/>
    <w:rsid w:val="00C055BF"/>
    <w:rsid w:val="00C05771"/>
    <w:rsid w:val="00C0604A"/>
    <w:rsid w:val="00C0618F"/>
    <w:rsid w:val="00C062DC"/>
    <w:rsid w:val="00C0716F"/>
    <w:rsid w:val="00C0751B"/>
    <w:rsid w:val="00C07523"/>
    <w:rsid w:val="00C1172F"/>
    <w:rsid w:val="00C11C5E"/>
    <w:rsid w:val="00C12855"/>
    <w:rsid w:val="00C12B51"/>
    <w:rsid w:val="00C12CC6"/>
    <w:rsid w:val="00C130E0"/>
    <w:rsid w:val="00C1389F"/>
    <w:rsid w:val="00C139D2"/>
    <w:rsid w:val="00C13A3D"/>
    <w:rsid w:val="00C13D31"/>
    <w:rsid w:val="00C13D6E"/>
    <w:rsid w:val="00C13EAA"/>
    <w:rsid w:val="00C1403F"/>
    <w:rsid w:val="00C143F7"/>
    <w:rsid w:val="00C146D2"/>
    <w:rsid w:val="00C1477E"/>
    <w:rsid w:val="00C14AF9"/>
    <w:rsid w:val="00C1515F"/>
    <w:rsid w:val="00C15256"/>
    <w:rsid w:val="00C15260"/>
    <w:rsid w:val="00C152DF"/>
    <w:rsid w:val="00C15780"/>
    <w:rsid w:val="00C159E1"/>
    <w:rsid w:val="00C15BC6"/>
    <w:rsid w:val="00C15ED7"/>
    <w:rsid w:val="00C164DB"/>
    <w:rsid w:val="00C1672D"/>
    <w:rsid w:val="00C167FB"/>
    <w:rsid w:val="00C16A44"/>
    <w:rsid w:val="00C171DB"/>
    <w:rsid w:val="00C176FA"/>
    <w:rsid w:val="00C1782E"/>
    <w:rsid w:val="00C20592"/>
    <w:rsid w:val="00C2107A"/>
    <w:rsid w:val="00C211E7"/>
    <w:rsid w:val="00C212ED"/>
    <w:rsid w:val="00C2166A"/>
    <w:rsid w:val="00C219BD"/>
    <w:rsid w:val="00C21FFD"/>
    <w:rsid w:val="00C2260A"/>
    <w:rsid w:val="00C22DE2"/>
    <w:rsid w:val="00C22F1A"/>
    <w:rsid w:val="00C23190"/>
    <w:rsid w:val="00C23B20"/>
    <w:rsid w:val="00C24245"/>
    <w:rsid w:val="00C24A3D"/>
    <w:rsid w:val="00C24D4B"/>
    <w:rsid w:val="00C24F55"/>
    <w:rsid w:val="00C26011"/>
    <w:rsid w:val="00C263CA"/>
    <w:rsid w:val="00C26983"/>
    <w:rsid w:val="00C26D64"/>
    <w:rsid w:val="00C27011"/>
    <w:rsid w:val="00C27548"/>
    <w:rsid w:val="00C276E9"/>
    <w:rsid w:val="00C3060D"/>
    <w:rsid w:val="00C30761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012"/>
    <w:rsid w:val="00C3230D"/>
    <w:rsid w:val="00C328C0"/>
    <w:rsid w:val="00C33079"/>
    <w:rsid w:val="00C33215"/>
    <w:rsid w:val="00C33331"/>
    <w:rsid w:val="00C333BC"/>
    <w:rsid w:val="00C33642"/>
    <w:rsid w:val="00C33BA0"/>
    <w:rsid w:val="00C341B4"/>
    <w:rsid w:val="00C34DEA"/>
    <w:rsid w:val="00C35187"/>
    <w:rsid w:val="00C3538D"/>
    <w:rsid w:val="00C35471"/>
    <w:rsid w:val="00C35E1E"/>
    <w:rsid w:val="00C363C6"/>
    <w:rsid w:val="00C36472"/>
    <w:rsid w:val="00C36552"/>
    <w:rsid w:val="00C370DD"/>
    <w:rsid w:val="00C3727F"/>
    <w:rsid w:val="00C37474"/>
    <w:rsid w:val="00C37495"/>
    <w:rsid w:val="00C375FD"/>
    <w:rsid w:val="00C37848"/>
    <w:rsid w:val="00C37FE4"/>
    <w:rsid w:val="00C4099F"/>
    <w:rsid w:val="00C415FB"/>
    <w:rsid w:val="00C41698"/>
    <w:rsid w:val="00C41790"/>
    <w:rsid w:val="00C4187F"/>
    <w:rsid w:val="00C41B47"/>
    <w:rsid w:val="00C422B0"/>
    <w:rsid w:val="00C42AB1"/>
    <w:rsid w:val="00C42F81"/>
    <w:rsid w:val="00C431B2"/>
    <w:rsid w:val="00C43207"/>
    <w:rsid w:val="00C432C6"/>
    <w:rsid w:val="00C43E16"/>
    <w:rsid w:val="00C43FBA"/>
    <w:rsid w:val="00C4499F"/>
    <w:rsid w:val="00C44E18"/>
    <w:rsid w:val="00C4548D"/>
    <w:rsid w:val="00C459F6"/>
    <w:rsid w:val="00C45E41"/>
    <w:rsid w:val="00C45ED6"/>
    <w:rsid w:val="00C45FC5"/>
    <w:rsid w:val="00C465DF"/>
    <w:rsid w:val="00C46E77"/>
    <w:rsid w:val="00C47188"/>
    <w:rsid w:val="00C503C6"/>
    <w:rsid w:val="00C504CF"/>
    <w:rsid w:val="00C50996"/>
    <w:rsid w:val="00C50E66"/>
    <w:rsid w:val="00C50E82"/>
    <w:rsid w:val="00C512DB"/>
    <w:rsid w:val="00C5232A"/>
    <w:rsid w:val="00C525B8"/>
    <w:rsid w:val="00C5266E"/>
    <w:rsid w:val="00C532A6"/>
    <w:rsid w:val="00C53870"/>
    <w:rsid w:val="00C5485C"/>
    <w:rsid w:val="00C54A27"/>
    <w:rsid w:val="00C552C1"/>
    <w:rsid w:val="00C5532D"/>
    <w:rsid w:val="00C55477"/>
    <w:rsid w:val="00C55DF8"/>
    <w:rsid w:val="00C55F18"/>
    <w:rsid w:val="00C55F91"/>
    <w:rsid w:val="00C5639F"/>
    <w:rsid w:val="00C56BF0"/>
    <w:rsid w:val="00C57508"/>
    <w:rsid w:val="00C5790D"/>
    <w:rsid w:val="00C57B3F"/>
    <w:rsid w:val="00C57E77"/>
    <w:rsid w:val="00C60A23"/>
    <w:rsid w:val="00C62252"/>
    <w:rsid w:val="00C632F1"/>
    <w:rsid w:val="00C63A02"/>
    <w:rsid w:val="00C63E70"/>
    <w:rsid w:val="00C64A45"/>
    <w:rsid w:val="00C64A81"/>
    <w:rsid w:val="00C64A9C"/>
    <w:rsid w:val="00C64D6C"/>
    <w:rsid w:val="00C64DCB"/>
    <w:rsid w:val="00C65B4A"/>
    <w:rsid w:val="00C65B8D"/>
    <w:rsid w:val="00C65C6C"/>
    <w:rsid w:val="00C661A3"/>
    <w:rsid w:val="00C664EF"/>
    <w:rsid w:val="00C66901"/>
    <w:rsid w:val="00C671B2"/>
    <w:rsid w:val="00C67400"/>
    <w:rsid w:val="00C678E3"/>
    <w:rsid w:val="00C67A14"/>
    <w:rsid w:val="00C67B7A"/>
    <w:rsid w:val="00C67C49"/>
    <w:rsid w:val="00C67D8B"/>
    <w:rsid w:val="00C70116"/>
    <w:rsid w:val="00C71563"/>
    <w:rsid w:val="00C71AF9"/>
    <w:rsid w:val="00C71F2C"/>
    <w:rsid w:val="00C720B3"/>
    <w:rsid w:val="00C72368"/>
    <w:rsid w:val="00C73140"/>
    <w:rsid w:val="00C74010"/>
    <w:rsid w:val="00C74AB1"/>
    <w:rsid w:val="00C74D0E"/>
    <w:rsid w:val="00C75185"/>
    <w:rsid w:val="00C75931"/>
    <w:rsid w:val="00C759DF"/>
    <w:rsid w:val="00C7601C"/>
    <w:rsid w:val="00C7677E"/>
    <w:rsid w:val="00C7722F"/>
    <w:rsid w:val="00C77630"/>
    <w:rsid w:val="00C77CFE"/>
    <w:rsid w:val="00C77D49"/>
    <w:rsid w:val="00C77D4E"/>
    <w:rsid w:val="00C77F93"/>
    <w:rsid w:val="00C80918"/>
    <w:rsid w:val="00C80C4C"/>
    <w:rsid w:val="00C80EBB"/>
    <w:rsid w:val="00C827AF"/>
    <w:rsid w:val="00C82B10"/>
    <w:rsid w:val="00C82F75"/>
    <w:rsid w:val="00C8300B"/>
    <w:rsid w:val="00C83A13"/>
    <w:rsid w:val="00C84296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0D88"/>
    <w:rsid w:val="00C90F98"/>
    <w:rsid w:val="00C91AF9"/>
    <w:rsid w:val="00C91D10"/>
    <w:rsid w:val="00C91DB6"/>
    <w:rsid w:val="00C9224D"/>
    <w:rsid w:val="00C9229F"/>
    <w:rsid w:val="00C92364"/>
    <w:rsid w:val="00C925C9"/>
    <w:rsid w:val="00C92871"/>
    <w:rsid w:val="00C93470"/>
    <w:rsid w:val="00C937E3"/>
    <w:rsid w:val="00C93934"/>
    <w:rsid w:val="00C95104"/>
    <w:rsid w:val="00C9531E"/>
    <w:rsid w:val="00C958ED"/>
    <w:rsid w:val="00C95CCB"/>
    <w:rsid w:val="00C96063"/>
    <w:rsid w:val="00C96F78"/>
    <w:rsid w:val="00C971D6"/>
    <w:rsid w:val="00C97626"/>
    <w:rsid w:val="00C976E6"/>
    <w:rsid w:val="00C97E87"/>
    <w:rsid w:val="00C97FA9"/>
    <w:rsid w:val="00CA082C"/>
    <w:rsid w:val="00CA0BE1"/>
    <w:rsid w:val="00CA110B"/>
    <w:rsid w:val="00CA24A4"/>
    <w:rsid w:val="00CA360C"/>
    <w:rsid w:val="00CA39D9"/>
    <w:rsid w:val="00CA3D0C"/>
    <w:rsid w:val="00CA4DF7"/>
    <w:rsid w:val="00CA553A"/>
    <w:rsid w:val="00CA5903"/>
    <w:rsid w:val="00CA5E57"/>
    <w:rsid w:val="00CA6039"/>
    <w:rsid w:val="00CA62C0"/>
    <w:rsid w:val="00CA6D05"/>
    <w:rsid w:val="00CA776B"/>
    <w:rsid w:val="00CA796B"/>
    <w:rsid w:val="00CA7B2E"/>
    <w:rsid w:val="00CA7B7D"/>
    <w:rsid w:val="00CA7BDD"/>
    <w:rsid w:val="00CA7D8F"/>
    <w:rsid w:val="00CB044F"/>
    <w:rsid w:val="00CB099E"/>
    <w:rsid w:val="00CB0AB4"/>
    <w:rsid w:val="00CB1934"/>
    <w:rsid w:val="00CB1EA8"/>
    <w:rsid w:val="00CB2216"/>
    <w:rsid w:val="00CB266A"/>
    <w:rsid w:val="00CB3381"/>
    <w:rsid w:val="00CB3605"/>
    <w:rsid w:val="00CB364E"/>
    <w:rsid w:val="00CB3990"/>
    <w:rsid w:val="00CB3AFD"/>
    <w:rsid w:val="00CB41A3"/>
    <w:rsid w:val="00CB42D6"/>
    <w:rsid w:val="00CB47EE"/>
    <w:rsid w:val="00CB4AD5"/>
    <w:rsid w:val="00CB66BA"/>
    <w:rsid w:val="00CB68FA"/>
    <w:rsid w:val="00CB6B7B"/>
    <w:rsid w:val="00CB6D3A"/>
    <w:rsid w:val="00CB7192"/>
    <w:rsid w:val="00CB7987"/>
    <w:rsid w:val="00CB7CC2"/>
    <w:rsid w:val="00CB7FCE"/>
    <w:rsid w:val="00CC0455"/>
    <w:rsid w:val="00CC056F"/>
    <w:rsid w:val="00CC0801"/>
    <w:rsid w:val="00CC0D98"/>
    <w:rsid w:val="00CC0EFF"/>
    <w:rsid w:val="00CC11F7"/>
    <w:rsid w:val="00CC2AC2"/>
    <w:rsid w:val="00CC2CA1"/>
    <w:rsid w:val="00CC2D52"/>
    <w:rsid w:val="00CC2E54"/>
    <w:rsid w:val="00CC3179"/>
    <w:rsid w:val="00CC385B"/>
    <w:rsid w:val="00CC4052"/>
    <w:rsid w:val="00CC43E8"/>
    <w:rsid w:val="00CC45CB"/>
    <w:rsid w:val="00CC5200"/>
    <w:rsid w:val="00CC5759"/>
    <w:rsid w:val="00CC6011"/>
    <w:rsid w:val="00CC700B"/>
    <w:rsid w:val="00CC703D"/>
    <w:rsid w:val="00CC72D3"/>
    <w:rsid w:val="00CC7EF0"/>
    <w:rsid w:val="00CD00F7"/>
    <w:rsid w:val="00CD043A"/>
    <w:rsid w:val="00CD0834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BBB"/>
    <w:rsid w:val="00CD4C7B"/>
    <w:rsid w:val="00CD5603"/>
    <w:rsid w:val="00CD58D9"/>
    <w:rsid w:val="00CD5A3F"/>
    <w:rsid w:val="00CD5A6D"/>
    <w:rsid w:val="00CD5B93"/>
    <w:rsid w:val="00CD5C8A"/>
    <w:rsid w:val="00CD5E60"/>
    <w:rsid w:val="00CD65EB"/>
    <w:rsid w:val="00CD6834"/>
    <w:rsid w:val="00CD693E"/>
    <w:rsid w:val="00CD6D53"/>
    <w:rsid w:val="00CD7006"/>
    <w:rsid w:val="00CD764F"/>
    <w:rsid w:val="00CD7AF5"/>
    <w:rsid w:val="00CE020C"/>
    <w:rsid w:val="00CE0525"/>
    <w:rsid w:val="00CE081D"/>
    <w:rsid w:val="00CE0BA2"/>
    <w:rsid w:val="00CE1334"/>
    <w:rsid w:val="00CE1610"/>
    <w:rsid w:val="00CE168D"/>
    <w:rsid w:val="00CE16DB"/>
    <w:rsid w:val="00CE1B13"/>
    <w:rsid w:val="00CE1C9A"/>
    <w:rsid w:val="00CE1D02"/>
    <w:rsid w:val="00CE22B0"/>
    <w:rsid w:val="00CE254B"/>
    <w:rsid w:val="00CE2C6A"/>
    <w:rsid w:val="00CE2E39"/>
    <w:rsid w:val="00CE3370"/>
    <w:rsid w:val="00CE3400"/>
    <w:rsid w:val="00CE36EA"/>
    <w:rsid w:val="00CE382C"/>
    <w:rsid w:val="00CE3A0A"/>
    <w:rsid w:val="00CE3BD7"/>
    <w:rsid w:val="00CE3BFC"/>
    <w:rsid w:val="00CE3CAF"/>
    <w:rsid w:val="00CE3FA7"/>
    <w:rsid w:val="00CE48C6"/>
    <w:rsid w:val="00CE4BD2"/>
    <w:rsid w:val="00CE5023"/>
    <w:rsid w:val="00CE5578"/>
    <w:rsid w:val="00CE5712"/>
    <w:rsid w:val="00CE62F3"/>
    <w:rsid w:val="00CE6EBC"/>
    <w:rsid w:val="00CE7377"/>
    <w:rsid w:val="00CE7395"/>
    <w:rsid w:val="00CE7523"/>
    <w:rsid w:val="00CE7FD0"/>
    <w:rsid w:val="00CF0081"/>
    <w:rsid w:val="00CF076C"/>
    <w:rsid w:val="00CF1137"/>
    <w:rsid w:val="00CF195E"/>
    <w:rsid w:val="00CF1C90"/>
    <w:rsid w:val="00CF1F81"/>
    <w:rsid w:val="00CF2443"/>
    <w:rsid w:val="00CF26B2"/>
    <w:rsid w:val="00CF29AA"/>
    <w:rsid w:val="00CF2A90"/>
    <w:rsid w:val="00CF2C99"/>
    <w:rsid w:val="00CF319C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329"/>
    <w:rsid w:val="00CF69E0"/>
    <w:rsid w:val="00CF6ED1"/>
    <w:rsid w:val="00CF7A1D"/>
    <w:rsid w:val="00CF7A59"/>
    <w:rsid w:val="00D001A7"/>
    <w:rsid w:val="00D00416"/>
    <w:rsid w:val="00D00571"/>
    <w:rsid w:val="00D01024"/>
    <w:rsid w:val="00D0124E"/>
    <w:rsid w:val="00D0127F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7A0"/>
    <w:rsid w:val="00D0390D"/>
    <w:rsid w:val="00D03B8A"/>
    <w:rsid w:val="00D049D9"/>
    <w:rsid w:val="00D04A8F"/>
    <w:rsid w:val="00D04AB6"/>
    <w:rsid w:val="00D04AEE"/>
    <w:rsid w:val="00D04C0E"/>
    <w:rsid w:val="00D0517F"/>
    <w:rsid w:val="00D05331"/>
    <w:rsid w:val="00D0538F"/>
    <w:rsid w:val="00D05E01"/>
    <w:rsid w:val="00D0601A"/>
    <w:rsid w:val="00D06090"/>
    <w:rsid w:val="00D0644B"/>
    <w:rsid w:val="00D065E8"/>
    <w:rsid w:val="00D066F7"/>
    <w:rsid w:val="00D067AB"/>
    <w:rsid w:val="00D067BE"/>
    <w:rsid w:val="00D06AAA"/>
    <w:rsid w:val="00D073D8"/>
    <w:rsid w:val="00D075B1"/>
    <w:rsid w:val="00D079F9"/>
    <w:rsid w:val="00D07A24"/>
    <w:rsid w:val="00D07AAF"/>
    <w:rsid w:val="00D07BF2"/>
    <w:rsid w:val="00D07C15"/>
    <w:rsid w:val="00D07DF1"/>
    <w:rsid w:val="00D11673"/>
    <w:rsid w:val="00D1175E"/>
    <w:rsid w:val="00D1202C"/>
    <w:rsid w:val="00D12444"/>
    <w:rsid w:val="00D1246F"/>
    <w:rsid w:val="00D127C7"/>
    <w:rsid w:val="00D12D52"/>
    <w:rsid w:val="00D1307E"/>
    <w:rsid w:val="00D13455"/>
    <w:rsid w:val="00D13528"/>
    <w:rsid w:val="00D141D8"/>
    <w:rsid w:val="00D14300"/>
    <w:rsid w:val="00D1472A"/>
    <w:rsid w:val="00D1517A"/>
    <w:rsid w:val="00D153C2"/>
    <w:rsid w:val="00D15463"/>
    <w:rsid w:val="00D15E13"/>
    <w:rsid w:val="00D15E36"/>
    <w:rsid w:val="00D160A3"/>
    <w:rsid w:val="00D160A8"/>
    <w:rsid w:val="00D16C1A"/>
    <w:rsid w:val="00D17327"/>
    <w:rsid w:val="00D1734C"/>
    <w:rsid w:val="00D174D7"/>
    <w:rsid w:val="00D175F9"/>
    <w:rsid w:val="00D17899"/>
    <w:rsid w:val="00D17B0B"/>
    <w:rsid w:val="00D17E65"/>
    <w:rsid w:val="00D20DAA"/>
    <w:rsid w:val="00D2114A"/>
    <w:rsid w:val="00D216F0"/>
    <w:rsid w:val="00D22703"/>
    <w:rsid w:val="00D22D77"/>
    <w:rsid w:val="00D236CC"/>
    <w:rsid w:val="00D23DC2"/>
    <w:rsid w:val="00D24386"/>
    <w:rsid w:val="00D24BC0"/>
    <w:rsid w:val="00D253A9"/>
    <w:rsid w:val="00D25ECB"/>
    <w:rsid w:val="00D26288"/>
    <w:rsid w:val="00D26512"/>
    <w:rsid w:val="00D2745D"/>
    <w:rsid w:val="00D3014D"/>
    <w:rsid w:val="00D30729"/>
    <w:rsid w:val="00D30BEC"/>
    <w:rsid w:val="00D327FF"/>
    <w:rsid w:val="00D33E10"/>
    <w:rsid w:val="00D33E2F"/>
    <w:rsid w:val="00D348D0"/>
    <w:rsid w:val="00D34AA1"/>
    <w:rsid w:val="00D34AE0"/>
    <w:rsid w:val="00D352EF"/>
    <w:rsid w:val="00D353E3"/>
    <w:rsid w:val="00D3592F"/>
    <w:rsid w:val="00D35FD3"/>
    <w:rsid w:val="00D365D3"/>
    <w:rsid w:val="00D36939"/>
    <w:rsid w:val="00D374ED"/>
    <w:rsid w:val="00D37635"/>
    <w:rsid w:val="00D3786F"/>
    <w:rsid w:val="00D37F09"/>
    <w:rsid w:val="00D40608"/>
    <w:rsid w:val="00D40992"/>
    <w:rsid w:val="00D40E10"/>
    <w:rsid w:val="00D413A6"/>
    <w:rsid w:val="00D413EF"/>
    <w:rsid w:val="00D416B4"/>
    <w:rsid w:val="00D417B8"/>
    <w:rsid w:val="00D4185B"/>
    <w:rsid w:val="00D42826"/>
    <w:rsid w:val="00D429E2"/>
    <w:rsid w:val="00D42A8C"/>
    <w:rsid w:val="00D432E6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379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117F"/>
    <w:rsid w:val="00D51C4A"/>
    <w:rsid w:val="00D5224E"/>
    <w:rsid w:val="00D5251C"/>
    <w:rsid w:val="00D52CC3"/>
    <w:rsid w:val="00D536E9"/>
    <w:rsid w:val="00D54625"/>
    <w:rsid w:val="00D549EB"/>
    <w:rsid w:val="00D55412"/>
    <w:rsid w:val="00D5578B"/>
    <w:rsid w:val="00D55904"/>
    <w:rsid w:val="00D55913"/>
    <w:rsid w:val="00D55993"/>
    <w:rsid w:val="00D55B5D"/>
    <w:rsid w:val="00D55EC7"/>
    <w:rsid w:val="00D55F51"/>
    <w:rsid w:val="00D562F6"/>
    <w:rsid w:val="00D56A8F"/>
    <w:rsid w:val="00D56D0B"/>
    <w:rsid w:val="00D56E20"/>
    <w:rsid w:val="00D57C74"/>
    <w:rsid w:val="00D57F09"/>
    <w:rsid w:val="00D60566"/>
    <w:rsid w:val="00D60D0F"/>
    <w:rsid w:val="00D60E31"/>
    <w:rsid w:val="00D611E7"/>
    <w:rsid w:val="00D614D7"/>
    <w:rsid w:val="00D616F7"/>
    <w:rsid w:val="00D61D26"/>
    <w:rsid w:val="00D62A6C"/>
    <w:rsid w:val="00D62B63"/>
    <w:rsid w:val="00D62DC3"/>
    <w:rsid w:val="00D63605"/>
    <w:rsid w:val="00D63936"/>
    <w:rsid w:val="00D640F9"/>
    <w:rsid w:val="00D652C3"/>
    <w:rsid w:val="00D65C8D"/>
    <w:rsid w:val="00D66DE6"/>
    <w:rsid w:val="00D66F00"/>
    <w:rsid w:val="00D66F58"/>
    <w:rsid w:val="00D6774A"/>
    <w:rsid w:val="00D679EB"/>
    <w:rsid w:val="00D67DBF"/>
    <w:rsid w:val="00D70071"/>
    <w:rsid w:val="00D703B9"/>
    <w:rsid w:val="00D7058A"/>
    <w:rsid w:val="00D70834"/>
    <w:rsid w:val="00D70D58"/>
    <w:rsid w:val="00D70FC9"/>
    <w:rsid w:val="00D71D01"/>
    <w:rsid w:val="00D726B9"/>
    <w:rsid w:val="00D72998"/>
    <w:rsid w:val="00D72BAA"/>
    <w:rsid w:val="00D731A3"/>
    <w:rsid w:val="00D731F8"/>
    <w:rsid w:val="00D73740"/>
    <w:rsid w:val="00D73838"/>
    <w:rsid w:val="00D738D6"/>
    <w:rsid w:val="00D73AFF"/>
    <w:rsid w:val="00D73D3B"/>
    <w:rsid w:val="00D74778"/>
    <w:rsid w:val="00D7510B"/>
    <w:rsid w:val="00D75131"/>
    <w:rsid w:val="00D75161"/>
    <w:rsid w:val="00D7537F"/>
    <w:rsid w:val="00D7592F"/>
    <w:rsid w:val="00D75DE5"/>
    <w:rsid w:val="00D76DD6"/>
    <w:rsid w:val="00D77157"/>
    <w:rsid w:val="00D775BB"/>
    <w:rsid w:val="00D77F55"/>
    <w:rsid w:val="00D8067A"/>
    <w:rsid w:val="00D80795"/>
    <w:rsid w:val="00D80CF4"/>
    <w:rsid w:val="00D80DD9"/>
    <w:rsid w:val="00D8141C"/>
    <w:rsid w:val="00D81467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818"/>
    <w:rsid w:val="00D84B66"/>
    <w:rsid w:val="00D84DA0"/>
    <w:rsid w:val="00D84DA6"/>
    <w:rsid w:val="00D84FB7"/>
    <w:rsid w:val="00D85012"/>
    <w:rsid w:val="00D85143"/>
    <w:rsid w:val="00D85226"/>
    <w:rsid w:val="00D85BBD"/>
    <w:rsid w:val="00D85F8F"/>
    <w:rsid w:val="00D86597"/>
    <w:rsid w:val="00D86CD3"/>
    <w:rsid w:val="00D86EEF"/>
    <w:rsid w:val="00D87124"/>
    <w:rsid w:val="00D87735"/>
    <w:rsid w:val="00D87863"/>
    <w:rsid w:val="00D87886"/>
    <w:rsid w:val="00D87BD1"/>
    <w:rsid w:val="00D87E00"/>
    <w:rsid w:val="00D9023E"/>
    <w:rsid w:val="00D9047E"/>
    <w:rsid w:val="00D90A0F"/>
    <w:rsid w:val="00D91161"/>
    <w:rsid w:val="00D9134D"/>
    <w:rsid w:val="00D91625"/>
    <w:rsid w:val="00D9176A"/>
    <w:rsid w:val="00D91887"/>
    <w:rsid w:val="00D9188E"/>
    <w:rsid w:val="00D91BF6"/>
    <w:rsid w:val="00D91CC0"/>
    <w:rsid w:val="00D91F0E"/>
    <w:rsid w:val="00D929D1"/>
    <w:rsid w:val="00D92A0E"/>
    <w:rsid w:val="00D92EF8"/>
    <w:rsid w:val="00D93470"/>
    <w:rsid w:val="00D95187"/>
    <w:rsid w:val="00D9629D"/>
    <w:rsid w:val="00D96651"/>
    <w:rsid w:val="00D966DB"/>
    <w:rsid w:val="00D96D11"/>
    <w:rsid w:val="00D96EB0"/>
    <w:rsid w:val="00D971C0"/>
    <w:rsid w:val="00D97441"/>
    <w:rsid w:val="00D97472"/>
    <w:rsid w:val="00D97478"/>
    <w:rsid w:val="00D9767F"/>
    <w:rsid w:val="00D976D9"/>
    <w:rsid w:val="00D97C80"/>
    <w:rsid w:val="00D97CB9"/>
    <w:rsid w:val="00DA09EB"/>
    <w:rsid w:val="00DA0AF1"/>
    <w:rsid w:val="00DA0DD6"/>
    <w:rsid w:val="00DA20C5"/>
    <w:rsid w:val="00DA2673"/>
    <w:rsid w:val="00DA26C9"/>
    <w:rsid w:val="00DA29FE"/>
    <w:rsid w:val="00DA2E57"/>
    <w:rsid w:val="00DA3184"/>
    <w:rsid w:val="00DA3F00"/>
    <w:rsid w:val="00DA406A"/>
    <w:rsid w:val="00DA4260"/>
    <w:rsid w:val="00DA43D1"/>
    <w:rsid w:val="00DA4564"/>
    <w:rsid w:val="00DA4D60"/>
    <w:rsid w:val="00DA5548"/>
    <w:rsid w:val="00DA567F"/>
    <w:rsid w:val="00DA59E4"/>
    <w:rsid w:val="00DA6351"/>
    <w:rsid w:val="00DA6358"/>
    <w:rsid w:val="00DA6432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3502"/>
    <w:rsid w:val="00DB42C1"/>
    <w:rsid w:val="00DB445B"/>
    <w:rsid w:val="00DB4517"/>
    <w:rsid w:val="00DB49E1"/>
    <w:rsid w:val="00DB49FC"/>
    <w:rsid w:val="00DB6C43"/>
    <w:rsid w:val="00DB6EC0"/>
    <w:rsid w:val="00DB702F"/>
    <w:rsid w:val="00DB716F"/>
    <w:rsid w:val="00DB72BB"/>
    <w:rsid w:val="00DB72D4"/>
    <w:rsid w:val="00DB73D9"/>
    <w:rsid w:val="00DB7B52"/>
    <w:rsid w:val="00DC0B14"/>
    <w:rsid w:val="00DC0B5E"/>
    <w:rsid w:val="00DC0E73"/>
    <w:rsid w:val="00DC1248"/>
    <w:rsid w:val="00DC1270"/>
    <w:rsid w:val="00DC16DA"/>
    <w:rsid w:val="00DC22DE"/>
    <w:rsid w:val="00DC2526"/>
    <w:rsid w:val="00DC27DF"/>
    <w:rsid w:val="00DC28B3"/>
    <w:rsid w:val="00DC300A"/>
    <w:rsid w:val="00DC309B"/>
    <w:rsid w:val="00DC3335"/>
    <w:rsid w:val="00DC358C"/>
    <w:rsid w:val="00DC384A"/>
    <w:rsid w:val="00DC4AB1"/>
    <w:rsid w:val="00DC4BB7"/>
    <w:rsid w:val="00DC4CBF"/>
    <w:rsid w:val="00DC4DA2"/>
    <w:rsid w:val="00DC4E97"/>
    <w:rsid w:val="00DC5054"/>
    <w:rsid w:val="00DC5066"/>
    <w:rsid w:val="00DC5647"/>
    <w:rsid w:val="00DC5963"/>
    <w:rsid w:val="00DC5C4B"/>
    <w:rsid w:val="00DC603C"/>
    <w:rsid w:val="00DC7212"/>
    <w:rsid w:val="00DC730B"/>
    <w:rsid w:val="00DC7451"/>
    <w:rsid w:val="00DC7F97"/>
    <w:rsid w:val="00DD0063"/>
    <w:rsid w:val="00DD0116"/>
    <w:rsid w:val="00DD0300"/>
    <w:rsid w:val="00DD04ED"/>
    <w:rsid w:val="00DD0DD6"/>
    <w:rsid w:val="00DD171A"/>
    <w:rsid w:val="00DD1A81"/>
    <w:rsid w:val="00DD1E8C"/>
    <w:rsid w:val="00DD2428"/>
    <w:rsid w:val="00DD2D2D"/>
    <w:rsid w:val="00DD33AF"/>
    <w:rsid w:val="00DD3709"/>
    <w:rsid w:val="00DD38A0"/>
    <w:rsid w:val="00DD3B1E"/>
    <w:rsid w:val="00DD4603"/>
    <w:rsid w:val="00DD4981"/>
    <w:rsid w:val="00DD4A79"/>
    <w:rsid w:val="00DD4B2D"/>
    <w:rsid w:val="00DD4E1C"/>
    <w:rsid w:val="00DD54F2"/>
    <w:rsid w:val="00DD554C"/>
    <w:rsid w:val="00DD576F"/>
    <w:rsid w:val="00DD5D41"/>
    <w:rsid w:val="00DD5DBA"/>
    <w:rsid w:val="00DD606B"/>
    <w:rsid w:val="00DD60A9"/>
    <w:rsid w:val="00DD6BAF"/>
    <w:rsid w:val="00DD6C16"/>
    <w:rsid w:val="00DD6C4C"/>
    <w:rsid w:val="00DD6E1A"/>
    <w:rsid w:val="00DD6F00"/>
    <w:rsid w:val="00DD71E1"/>
    <w:rsid w:val="00DD71ED"/>
    <w:rsid w:val="00DE00BF"/>
    <w:rsid w:val="00DE026E"/>
    <w:rsid w:val="00DE1464"/>
    <w:rsid w:val="00DE1D62"/>
    <w:rsid w:val="00DE2139"/>
    <w:rsid w:val="00DE214C"/>
    <w:rsid w:val="00DE227E"/>
    <w:rsid w:val="00DE26B1"/>
    <w:rsid w:val="00DE2CBE"/>
    <w:rsid w:val="00DE3132"/>
    <w:rsid w:val="00DE354C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4FE7"/>
    <w:rsid w:val="00DE55BF"/>
    <w:rsid w:val="00DE5D81"/>
    <w:rsid w:val="00DE61B2"/>
    <w:rsid w:val="00DE620F"/>
    <w:rsid w:val="00DE699A"/>
    <w:rsid w:val="00DE6AB4"/>
    <w:rsid w:val="00DE6B4E"/>
    <w:rsid w:val="00DE6CF6"/>
    <w:rsid w:val="00DE76BA"/>
    <w:rsid w:val="00DF06C9"/>
    <w:rsid w:val="00DF0B1D"/>
    <w:rsid w:val="00DF0F33"/>
    <w:rsid w:val="00DF14BF"/>
    <w:rsid w:val="00DF2032"/>
    <w:rsid w:val="00DF24BD"/>
    <w:rsid w:val="00DF2FBF"/>
    <w:rsid w:val="00DF33B5"/>
    <w:rsid w:val="00DF3BFF"/>
    <w:rsid w:val="00DF3E74"/>
    <w:rsid w:val="00DF4042"/>
    <w:rsid w:val="00DF4070"/>
    <w:rsid w:val="00DF44BF"/>
    <w:rsid w:val="00DF4537"/>
    <w:rsid w:val="00DF4547"/>
    <w:rsid w:val="00DF4C0F"/>
    <w:rsid w:val="00DF4F6B"/>
    <w:rsid w:val="00DF5154"/>
    <w:rsid w:val="00DF540C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2B3"/>
    <w:rsid w:val="00E037EE"/>
    <w:rsid w:val="00E03AFA"/>
    <w:rsid w:val="00E05291"/>
    <w:rsid w:val="00E05499"/>
    <w:rsid w:val="00E055FC"/>
    <w:rsid w:val="00E05DD9"/>
    <w:rsid w:val="00E061EE"/>
    <w:rsid w:val="00E0664E"/>
    <w:rsid w:val="00E06B35"/>
    <w:rsid w:val="00E06FFD"/>
    <w:rsid w:val="00E07344"/>
    <w:rsid w:val="00E10238"/>
    <w:rsid w:val="00E106BD"/>
    <w:rsid w:val="00E107C4"/>
    <w:rsid w:val="00E10968"/>
    <w:rsid w:val="00E11450"/>
    <w:rsid w:val="00E1148E"/>
    <w:rsid w:val="00E119E1"/>
    <w:rsid w:val="00E1283B"/>
    <w:rsid w:val="00E128B3"/>
    <w:rsid w:val="00E136FD"/>
    <w:rsid w:val="00E14279"/>
    <w:rsid w:val="00E152D1"/>
    <w:rsid w:val="00E1560D"/>
    <w:rsid w:val="00E15F47"/>
    <w:rsid w:val="00E15FEF"/>
    <w:rsid w:val="00E163A7"/>
    <w:rsid w:val="00E165D2"/>
    <w:rsid w:val="00E16FC1"/>
    <w:rsid w:val="00E17138"/>
    <w:rsid w:val="00E1740E"/>
    <w:rsid w:val="00E178DE"/>
    <w:rsid w:val="00E179DD"/>
    <w:rsid w:val="00E17A2A"/>
    <w:rsid w:val="00E17F0B"/>
    <w:rsid w:val="00E200B8"/>
    <w:rsid w:val="00E2036A"/>
    <w:rsid w:val="00E20B38"/>
    <w:rsid w:val="00E20EE7"/>
    <w:rsid w:val="00E212E2"/>
    <w:rsid w:val="00E2150A"/>
    <w:rsid w:val="00E21859"/>
    <w:rsid w:val="00E21F59"/>
    <w:rsid w:val="00E2239C"/>
    <w:rsid w:val="00E223F9"/>
    <w:rsid w:val="00E22E24"/>
    <w:rsid w:val="00E23552"/>
    <w:rsid w:val="00E2371C"/>
    <w:rsid w:val="00E23AA4"/>
    <w:rsid w:val="00E23C9E"/>
    <w:rsid w:val="00E23D17"/>
    <w:rsid w:val="00E24059"/>
    <w:rsid w:val="00E240C0"/>
    <w:rsid w:val="00E24403"/>
    <w:rsid w:val="00E2454B"/>
    <w:rsid w:val="00E24A7E"/>
    <w:rsid w:val="00E24B18"/>
    <w:rsid w:val="00E24CE8"/>
    <w:rsid w:val="00E24D07"/>
    <w:rsid w:val="00E2529C"/>
    <w:rsid w:val="00E26247"/>
    <w:rsid w:val="00E269ED"/>
    <w:rsid w:val="00E26B34"/>
    <w:rsid w:val="00E26B3A"/>
    <w:rsid w:val="00E26FA6"/>
    <w:rsid w:val="00E2703C"/>
    <w:rsid w:val="00E273B7"/>
    <w:rsid w:val="00E275A0"/>
    <w:rsid w:val="00E275D4"/>
    <w:rsid w:val="00E27E7B"/>
    <w:rsid w:val="00E307A5"/>
    <w:rsid w:val="00E307C3"/>
    <w:rsid w:val="00E30F66"/>
    <w:rsid w:val="00E31985"/>
    <w:rsid w:val="00E3218F"/>
    <w:rsid w:val="00E3228B"/>
    <w:rsid w:val="00E32518"/>
    <w:rsid w:val="00E32853"/>
    <w:rsid w:val="00E32BDD"/>
    <w:rsid w:val="00E3323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5CAF"/>
    <w:rsid w:val="00E35FCC"/>
    <w:rsid w:val="00E361B6"/>
    <w:rsid w:val="00E3621C"/>
    <w:rsid w:val="00E36560"/>
    <w:rsid w:val="00E369D2"/>
    <w:rsid w:val="00E36E5B"/>
    <w:rsid w:val="00E36F51"/>
    <w:rsid w:val="00E378AB"/>
    <w:rsid w:val="00E40A7F"/>
    <w:rsid w:val="00E40B99"/>
    <w:rsid w:val="00E40C68"/>
    <w:rsid w:val="00E4108A"/>
    <w:rsid w:val="00E41967"/>
    <w:rsid w:val="00E41978"/>
    <w:rsid w:val="00E41A0B"/>
    <w:rsid w:val="00E427E4"/>
    <w:rsid w:val="00E428E5"/>
    <w:rsid w:val="00E42C96"/>
    <w:rsid w:val="00E42EB5"/>
    <w:rsid w:val="00E431F4"/>
    <w:rsid w:val="00E43580"/>
    <w:rsid w:val="00E43E79"/>
    <w:rsid w:val="00E4434B"/>
    <w:rsid w:val="00E4545F"/>
    <w:rsid w:val="00E45D65"/>
    <w:rsid w:val="00E45E59"/>
    <w:rsid w:val="00E46991"/>
    <w:rsid w:val="00E469DF"/>
    <w:rsid w:val="00E47AA6"/>
    <w:rsid w:val="00E47CED"/>
    <w:rsid w:val="00E500C9"/>
    <w:rsid w:val="00E5074B"/>
    <w:rsid w:val="00E50AC2"/>
    <w:rsid w:val="00E51697"/>
    <w:rsid w:val="00E51AE9"/>
    <w:rsid w:val="00E51BEF"/>
    <w:rsid w:val="00E520FD"/>
    <w:rsid w:val="00E5351C"/>
    <w:rsid w:val="00E53643"/>
    <w:rsid w:val="00E539FB"/>
    <w:rsid w:val="00E53C33"/>
    <w:rsid w:val="00E54C8F"/>
    <w:rsid w:val="00E54DA5"/>
    <w:rsid w:val="00E55309"/>
    <w:rsid w:val="00E55485"/>
    <w:rsid w:val="00E55E17"/>
    <w:rsid w:val="00E55F25"/>
    <w:rsid w:val="00E565C2"/>
    <w:rsid w:val="00E568E7"/>
    <w:rsid w:val="00E56935"/>
    <w:rsid w:val="00E56D34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B82"/>
    <w:rsid w:val="00E63E68"/>
    <w:rsid w:val="00E63FA6"/>
    <w:rsid w:val="00E63FE9"/>
    <w:rsid w:val="00E64191"/>
    <w:rsid w:val="00E64336"/>
    <w:rsid w:val="00E64457"/>
    <w:rsid w:val="00E6494B"/>
    <w:rsid w:val="00E650B2"/>
    <w:rsid w:val="00E65546"/>
    <w:rsid w:val="00E65684"/>
    <w:rsid w:val="00E666FC"/>
    <w:rsid w:val="00E66787"/>
    <w:rsid w:val="00E6689D"/>
    <w:rsid w:val="00E66DC5"/>
    <w:rsid w:val="00E67163"/>
    <w:rsid w:val="00E674EF"/>
    <w:rsid w:val="00E700AD"/>
    <w:rsid w:val="00E7051E"/>
    <w:rsid w:val="00E70999"/>
    <w:rsid w:val="00E70BA5"/>
    <w:rsid w:val="00E70CB3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01A"/>
    <w:rsid w:val="00E76772"/>
    <w:rsid w:val="00E76C78"/>
    <w:rsid w:val="00E76D1E"/>
    <w:rsid w:val="00E77322"/>
    <w:rsid w:val="00E77504"/>
    <w:rsid w:val="00E77645"/>
    <w:rsid w:val="00E77A84"/>
    <w:rsid w:val="00E811EB"/>
    <w:rsid w:val="00E81260"/>
    <w:rsid w:val="00E81343"/>
    <w:rsid w:val="00E81B1B"/>
    <w:rsid w:val="00E81EEF"/>
    <w:rsid w:val="00E821A5"/>
    <w:rsid w:val="00E821B8"/>
    <w:rsid w:val="00E83E65"/>
    <w:rsid w:val="00E849ED"/>
    <w:rsid w:val="00E84B98"/>
    <w:rsid w:val="00E84CB4"/>
    <w:rsid w:val="00E8517E"/>
    <w:rsid w:val="00E856FE"/>
    <w:rsid w:val="00E85C26"/>
    <w:rsid w:val="00E85E84"/>
    <w:rsid w:val="00E8695F"/>
    <w:rsid w:val="00E86F41"/>
    <w:rsid w:val="00E870BC"/>
    <w:rsid w:val="00E871B9"/>
    <w:rsid w:val="00E874E2"/>
    <w:rsid w:val="00E87742"/>
    <w:rsid w:val="00E877EF"/>
    <w:rsid w:val="00E87874"/>
    <w:rsid w:val="00E87B62"/>
    <w:rsid w:val="00E906DF"/>
    <w:rsid w:val="00E912ED"/>
    <w:rsid w:val="00E9136E"/>
    <w:rsid w:val="00E9168D"/>
    <w:rsid w:val="00E924BA"/>
    <w:rsid w:val="00E926C1"/>
    <w:rsid w:val="00E92B2D"/>
    <w:rsid w:val="00E9329C"/>
    <w:rsid w:val="00E93A21"/>
    <w:rsid w:val="00E93F4C"/>
    <w:rsid w:val="00E94305"/>
    <w:rsid w:val="00E94329"/>
    <w:rsid w:val="00E9433B"/>
    <w:rsid w:val="00E944BC"/>
    <w:rsid w:val="00E94532"/>
    <w:rsid w:val="00E94558"/>
    <w:rsid w:val="00E94785"/>
    <w:rsid w:val="00E94CDE"/>
    <w:rsid w:val="00E94CF2"/>
    <w:rsid w:val="00E9515F"/>
    <w:rsid w:val="00E951FB"/>
    <w:rsid w:val="00E952CE"/>
    <w:rsid w:val="00E954AC"/>
    <w:rsid w:val="00E9586E"/>
    <w:rsid w:val="00E95CE7"/>
    <w:rsid w:val="00E9621E"/>
    <w:rsid w:val="00E962CE"/>
    <w:rsid w:val="00E962FB"/>
    <w:rsid w:val="00E9636E"/>
    <w:rsid w:val="00E9643D"/>
    <w:rsid w:val="00E9672E"/>
    <w:rsid w:val="00E96D12"/>
    <w:rsid w:val="00E96D23"/>
    <w:rsid w:val="00E970BE"/>
    <w:rsid w:val="00E97731"/>
    <w:rsid w:val="00EA0277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2931"/>
    <w:rsid w:val="00EA3023"/>
    <w:rsid w:val="00EA3177"/>
    <w:rsid w:val="00EA3DDC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989"/>
    <w:rsid w:val="00EA6F94"/>
    <w:rsid w:val="00EA732C"/>
    <w:rsid w:val="00EA74D4"/>
    <w:rsid w:val="00EA77F9"/>
    <w:rsid w:val="00EA7A48"/>
    <w:rsid w:val="00EA7CFF"/>
    <w:rsid w:val="00EB0400"/>
    <w:rsid w:val="00EB05ED"/>
    <w:rsid w:val="00EB08A5"/>
    <w:rsid w:val="00EB0CED"/>
    <w:rsid w:val="00EB0F6A"/>
    <w:rsid w:val="00EB184C"/>
    <w:rsid w:val="00EB1D52"/>
    <w:rsid w:val="00EB2193"/>
    <w:rsid w:val="00EB2AE4"/>
    <w:rsid w:val="00EB2CDF"/>
    <w:rsid w:val="00EB302D"/>
    <w:rsid w:val="00EB3364"/>
    <w:rsid w:val="00EB3492"/>
    <w:rsid w:val="00EB3FAE"/>
    <w:rsid w:val="00EB4054"/>
    <w:rsid w:val="00EB4456"/>
    <w:rsid w:val="00EB54AB"/>
    <w:rsid w:val="00EB5EAF"/>
    <w:rsid w:val="00EB60AE"/>
    <w:rsid w:val="00EB628F"/>
    <w:rsid w:val="00EB6298"/>
    <w:rsid w:val="00EB6452"/>
    <w:rsid w:val="00EB6DD5"/>
    <w:rsid w:val="00EB7212"/>
    <w:rsid w:val="00EB74AC"/>
    <w:rsid w:val="00EB7A75"/>
    <w:rsid w:val="00EC001B"/>
    <w:rsid w:val="00EC09A4"/>
    <w:rsid w:val="00EC0EA5"/>
    <w:rsid w:val="00EC1212"/>
    <w:rsid w:val="00EC1353"/>
    <w:rsid w:val="00EC139C"/>
    <w:rsid w:val="00EC174D"/>
    <w:rsid w:val="00EC1C66"/>
    <w:rsid w:val="00EC1DBF"/>
    <w:rsid w:val="00EC2250"/>
    <w:rsid w:val="00EC27C6"/>
    <w:rsid w:val="00EC2CCD"/>
    <w:rsid w:val="00EC3BCD"/>
    <w:rsid w:val="00EC41A7"/>
    <w:rsid w:val="00EC42E0"/>
    <w:rsid w:val="00EC4305"/>
    <w:rsid w:val="00EC4736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8DF"/>
    <w:rsid w:val="00EC691B"/>
    <w:rsid w:val="00EC74AC"/>
    <w:rsid w:val="00EC7885"/>
    <w:rsid w:val="00EC7FF4"/>
    <w:rsid w:val="00ED0674"/>
    <w:rsid w:val="00ED17F0"/>
    <w:rsid w:val="00ED2446"/>
    <w:rsid w:val="00ED2A28"/>
    <w:rsid w:val="00ED2B94"/>
    <w:rsid w:val="00ED2FAF"/>
    <w:rsid w:val="00ED30C7"/>
    <w:rsid w:val="00ED3661"/>
    <w:rsid w:val="00ED37CE"/>
    <w:rsid w:val="00ED3F4B"/>
    <w:rsid w:val="00ED4066"/>
    <w:rsid w:val="00ED4493"/>
    <w:rsid w:val="00ED44A2"/>
    <w:rsid w:val="00ED46AC"/>
    <w:rsid w:val="00ED4942"/>
    <w:rsid w:val="00ED4D54"/>
    <w:rsid w:val="00ED5C1D"/>
    <w:rsid w:val="00ED6056"/>
    <w:rsid w:val="00ED6107"/>
    <w:rsid w:val="00ED64C6"/>
    <w:rsid w:val="00ED6CB6"/>
    <w:rsid w:val="00ED798D"/>
    <w:rsid w:val="00EE03A5"/>
    <w:rsid w:val="00EE2909"/>
    <w:rsid w:val="00EE2AD9"/>
    <w:rsid w:val="00EE34E0"/>
    <w:rsid w:val="00EE3AEC"/>
    <w:rsid w:val="00EE3BFC"/>
    <w:rsid w:val="00EE3C7C"/>
    <w:rsid w:val="00EE3CB3"/>
    <w:rsid w:val="00EE4B41"/>
    <w:rsid w:val="00EE5059"/>
    <w:rsid w:val="00EE60F4"/>
    <w:rsid w:val="00EE6E5A"/>
    <w:rsid w:val="00EE712E"/>
    <w:rsid w:val="00EE7635"/>
    <w:rsid w:val="00EE767C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2FA3"/>
    <w:rsid w:val="00EF31DA"/>
    <w:rsid w:val="00EF3394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6A3"/>
    <w:rsid w:val="00EF6A07"/>
    <w:rsid w:val="00EF7096"/>
    <w:rsid w:val="00EF7755"/>
    <w:rsid w:val="00EF7853"/>
    <w:rsid w:val="00EF7AA9"/>
    <w:rsid w:val="00EF7B32"/>
    <w:rsid w:val="00EF7D09"/>
    <w:rsid w:val="00F0017A"/>
    <w:rsid w:val="00F001BE"/>
    <w:rsid w:val="00F00649"/>
    <w:rsid w:val="00F0092F"/>
    <w:rsid w:val="00F00B1F"/>
    <w:rsid w:val="00F00C6F"/>
    <w:rsid w:val="00F00EAE"/>
    <w:rsid w:val="00F01175"/>
    <w:rsid w:val="00F0122C"/>
    <w:rsid w:val="00F01235"/>
    <w:rsid w:val="00F0172A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3295"/>
    <w:rsid w:val="00F04033"/>
    <w:rsid w:val="00F0455D"/>
    <w:rsid w:val="00F04C43"/>
    <w:rsid w:val="00F04DFA"/>
    <w:rsid w:val="00F04EBE"/>
    <w:rsid w:val="00F04F64"/>
    <w:rsid w:val="00F058BD"/>
    <w:rsid w:val="00F059E8"/>
    <w:rsid w:val="00F05A1C"/>
    <w:rsid w:val="00F06009"/>
    <w:rsid w:val="00F067DE"/>
    <w:rsid w:val="00F06F44"/>
    <w:rsid w:val="00F07045"/>
    <w:rsid w:val="00F0708C"/>
    <w:rsid w:val="00F07388"/>
    <w:rsid w:val="00F07D86"/>
    <w:rsid w:val="00F107D0"/>
    <w:rsid w:val="00F10F59"/>
    <w:rsid w:val="00F11C77"/>
    <w:rsid w:val="00F12082"/>
    <w:rsid w:val="00F120FC"/>
    <w:rsid w:val="00F1216B"/>
    <w:rsid w:val="00F12172"/>
    <w:rsid w:val="00F122BF"/>
    <w:rsid w:val="00F12EFC"/>
    <w:rsid w:val="00F1409D"/>
    <w:rsid w:val="00F14296"/>
    <w:rsid w:val="00F14404"/>
    <w:rsid w:val="00F14A16"/>
    <w:rsid w:val="00F14A5D"/>
    <w:rsid w:val="00F14C4E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347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EE6"/>
    <w:rsid w:val="00F2210A"/>
    <w:rsid w:val="00F22308"/>
    <w:rsid w:val="00F2270A"/>
    <w:rsid w:val="00F22841"/>
    <w:rsid w:val="00F22E18"/>
    <w:rsid w:val="00F23480"/>
    <w:rsid w:val="00F2365F"/>
    <w:rsid w:val="00F23FDB"/>
    <w:rsid w:val="00F240B8"/>
    <w:rsid w:val="00F242E8"/>
    <w:rsid w:val="00F248B1"/>
    <w:rsid w:val="00F24C37"/>
    <w:rsid w:val="00F25187"/>
    <w:rsid w:val="00F254A3"/>
    <w:rsid w:val="00F25624"/>
    <w:rsid w:val="00F25A0C"/>
    <w:rsid w:val="00F25D9A"/>
    <w:rsid w:val="00F26042"/>
    <w:rsid w:val="00F260CD"/>
    <w:rsid w:val="00F2613C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4B5"/>
    <w:rsid w:val="00F32911"/>
    <w:rsid w:val="00F3327E"/>
    <w:rsid w:val="00F33334"/>
    <w:rsid w:val="00F334B7"/>
    <w:rsid w:val="00F349CB"/>
    <w:rsid w:val="00F34A36"/>
    <w:rsid w:val="00F34D13"/>
    <w:rsid w:val="00F3581E"/>
    <w:rsid w:val="00F35C8B"/>
    <w:rsid w:val="00F35D27"/>
    <w:rsid w:val="00F363B8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0EC4"/>
    <w:rsid w:val="00F4160D"/>
    <w:rsid w:val="00F41773"/>
    <w:rsid w:val="00F41866"/>
    <w:rsid w:val="00F41C14"/>
    <w:rsid w:val="00F42343"/>
    <w:rsid w:val="00F42DA9"/>
    <w:rsid w:val="00F43306"/>
    <w:rsid w:val="00F43938"/>
    <w:rsid w:val="00F43BE8"/>
    <w:rsid w:val="00F43C1B"/>
    <w:rsid w:val="00F43F7D"/>
    <w:rsid w:val="00F44504"/>
    <w:rsid w:val="00F449B4"/>
    <w:rsid w:val="00F44D4B"/>
    <w:rsid w:val="00F45E67"/>
    <w:rsid w:val="00F45EE0"/>
    <w:rsid w:val="00F46212"/>
    <w:rsid w:val="00F46257"/>
    <w:rsid w:val="00F46642"/>
    <w:rsid w:val="00F4674F"/>
    <w:rsid w:val="00F46E79"/>
    <w:rsid w:val="00F47003"/>
    <w:rsid w:val="00F47151"/>
    <w:rsid w:val="00F4752D"/>
    <w:rsid w:val="00F476A2"/>
    <w:rsid w:val="00F50174"/>
    <w:rsid w:val="00F50BA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4ED4"/>
    <w:rsid w:val="00F55A98"/>
    <w:rsid w:val="00F55C62"/>
    <w:rsid w:val="00F55CF8"/>
    <w:rsid w:val="00F55F69"/>
    <w:rsid w:val="00F56586"/>
    <w:rsid w:val="00F565A8"/>
    <w:rsid w:val="00F5667A"/>
    <w:rsid w:val="00F56C06"/>
    <w:rsid w:val="00F56FAC"/>
    <w:rsid w:val="00F57101"/>
    <w:rsid w:val="00F5720B"/>
    <w:rsid w:val="00F5768F"/>
    <w:rsid w:val="00F57F31"/>
    <w:rsid w:val="00F60767"/>
    <w:rsid w:val="00F6093C"/>
    <w:rsid w:val="00F609A4"/>
    <w:rsid w:val="00F60C71"/>
    <w:rsid w:val="00F6132B"/>
    <w:rsid w:val="00F615FC"/>
    <w:rsid w:val="00F61C01"/>
    <w:rsid w:val="00F61C52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7C"/>
    <w:rsid w:val="00F701D4"/>
    <w:rsid w:val="00F7069C"/>
    <w:rsid w:val="00F70C01"/>
    <w:rsid w:val="00F70D0D"/>
    <w:rsid w:val="00F71285"/>
    <w:rsid w:val="00F71D52"/>
    <w:rsid w:val="00F71E9E"/>
    <w:rsid w:val="00F728AB"/>
    <w:rsid w:val="00F729F0"/>
    <w:rsid w:val="00F73392"/>
    <w:rsid w:val="00F733FF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895"/>
    <w:rsid w:val="00F75913"/>
    <w:rsid w:val="00F75C4B"/>
    <w:rsid w:val="00F76204"/>
    <w:rsid w:val="00F76CB3"/>
    <w:rsid w:val="00F76F8F"/>
    <w:rsid w:val="00F77795"/>
    <w:rsid w:val="00F77EEC"/>
    <w:rsid w:val="00F801FD"/>
    <w:rsid w:val="00F804A9"/>
    <w:rsid w:val="00F80523"/>
    <w:rsid w:val="00F8057A"/>
    <w:rsid w:val="00F809B0"/>
    <w:rsid w:val="00F80C46"/>
    <w:rsid w:val="00F80D01"/>
    <w:rsid w:val="00F81044"/>
    <w:rsid w:val="00F813B8"/>
    <w:rsid w:val="00F817D3"/>
    <w:rsid w:val="00F81B23"/>
    <w:rsid w:val="00F824FF"/>
    <w:rsid w:val="00F827B4"/>
    <w:rsid w:val="00F828E8"/>
    <w:rsid w:val="00F82E34"/>
    <w:rsid w:val="00F83101"/>
    <w:rsid w:val="00F834A4"/>
    <w:rsid w:val="00F83AED"/>
    <w:rsid w:val="00F84664"/>
    <w:rsid w:val="00F847EE"/>
    <w:rsid w:val="00F8499D"/>
    <w:rsid w:val="00F85792"/>
    <w:rsid w:val="00F85E34"/>
    <w:rsid w:val="00F85F00"/>
    <w:rsid w:val="00F86DAC"/>
    <w:rsid w:val="00F870DC"/>
    <w:rsid w:val="00F8769B"/>
    <w:rsid w:val="00F877F7"/>
    <w:rsid w:val="00F90371"/>
    <w:rsid w:val="00F90608"/>
    <w:rsid w:val="00F90CF7"/>
    <w:rsid w:val="00F910C8"/>
    <w:rsid w:val="00F91546"/>
    <w:rsid w:val="00F91559"/>
    <w:rsid w:val="00F91FA3"/>
    <w:rsid w:val="00F92207"/>
    <w:rsid w:val="00F92557"/>
    <w:rsid w:val="00F9320D"/>
    <w:rsid w:val="00F93232"/>
    <w:rsid w:val="00F93416"/>
    <w:rsid w:val="00F93A72"/>
    <w:rsid w:val="00F93AB6"/>
    <w:rsid w:val="00F93AF2"/>
    <w:rsid w:val="00F94279"/>
    <w:rsid w:val="00F9461D"/>
    <w:rsid w:val="00F95081"/>
    <w:rsid w:val="00F950FA"/>
    <w:rsid w:val="00F9529A"/>
    <w:rsid w:val="00F978F9"/>
    <w:rsid w:val="00F97B77"/>
    <w:rsid w:val="00FA0501"/>
    <w:rsid w:val="00FA05ED"/>
    <w:rsid w:val="00FA1151"/>
    <w:rsid w:val="00FA1266"/>
    <w:rsid w:val="00FA18E2"/>
    <w:rsid w:val="00FA1F96"/>
    <w:rsid w:val="00FA296E"/>
    <w:rsid w:val="00FA2A7A"/>
    <w:rsid w:val="00FA2E68"/>
    <w:rsid w:val="00FA32DD"/>
    <w:rsid w:val="00FA38FD"/>
    <w:rsid w:val="00FA4588"/>
    <w:rsid w:val="00FA48ED"/>
    <w:rsid w:val="00FA529B"/>
    <w:rsid w:val="00FA53B2"/>
    <w:rsid w:val="00FA56B4"/>
    <w:rsid w:val="00FA592F"/>
    <w:rsid w:val="00FA6933"/>
    <w:rsid w:val="00FA6A0C"/>
    <w:rsid w:val="00FA6F8B"/>
    <w:rsid w:val="00FA716A"/>
    <w:rsid w:val="00FA72F8"/>
    <w:rsid w:val="00FA7986"/>
    <w:rsid w:val="00FA798C"/>
    <w:rsid w:val="00FB012F"/>
    <w:rsid w:val="00FB08AF"/>
    <w:rsid w:val="00FB08B6"/>
    <w:rsid w:val="00FB0B69"/>
    <w:rsid w:val="00FB18AC"/>
    <w:rsid w:val="00FB1907"/>
    <w:rsid w:val="00FB1CD2"/>
    <w:rsid w:val="00FB2380"/>
    <w:rsid w:val="00FB2577"/>
    <w:rsid w:val="00FB25D5"/>
    <w:rsid w:val="00FB3ABF"/>
    <w:rsid w:val="00FB3D9F"/>
    <w:rsid w:val="00FB3F1F"/>
    <w:rsid w:val="00FB40FE"/>
    <w:rsid w:val="00FB575E"/>
    <w:rsid w:val="00FB639A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160"/>
    <w:rsid w:val="00FC0F13"/>
    <w:rsid w:val="00FC10EB"/>
    <w:rsid w:val="00FC1192"/>
    <w:rsid w:val="00FC16E9"/>
    <w:rsid w:val="00FC1795"/>
    <w:rsid w:val="00FC1A96"/>
    <w:rsid w:val="00FC1CF8"/>
    <w:rsid w:val="00FC2286"/>
    <w:rsid w:val="00FC240B"/>
    <w:rsid w:val="00FC2CF4"/>
    <w:rsid w:val="00FC31D0"/>
    <w:rsid w:val="00FC346E"/>
    <w:rsid w:val="00FC36D2"/>
    <w:rsid w:val="00FC375A"/>
    <w:rsid w:val="00FC392F"/>
    <w:rsid w:val="00FC4447"/>
    <w:rsid w:val="00FC4BE8"/>
    <w:rsid w:val="00FC4DAB"/>
    <w:rsid w:val="00FC4DDA"/>
    <w:rsid w:val="00FC4EC6"/>
    <w:rsid w:val="00FC4F8D"/>
    <w:rsid w:val="00FC517E"/>
    <w:rsid w:val="00FC5A96"/>
    <w:rsid w:val="00FC64A2"/>
    <w:rsid w:val="00FC6664"/>
    <w:rsid w:val="00FC68B4"/>
    <w:rsid w:val="00FC6A1B"/>
    <w:rsid w:val="00FC6CE0"/>
    <w:rsid w:val="00FC737E"/>
    <w:rsid w:val="00FC7AEB"/>
    <w:rsid w:val="00FD0154"/>
    <w:rsid w:val="00FD0293"/>
    <w:rsid w:val="00FD02FF"/>
    <w:rsid w:val="00FD059A"/>
    <w:rsid w:val="00FD090D"/>
    <w:rsid w:val="00FD0BA7"/>
    <w:rsid w:val="00FD1130"/>
    <w:rsid w:val="00FD1351"/>
    <w:rsid w:val="00FD13F0"/>
    <w:rsid w:val="00FD2018"/>
    <w:rsid w:val="00FD25FC"/>
    <w:rsid w:val="00FD3230"/>
    <w:rsid w:val="00FD38F7"/>
    <w:rsid w:val="00FD3A52"/>
    <w:rsid w:val="00FD3B10"/>
    <w:rsid w:val="00FD4F4A"/>
    <w:rsid w:val="00FD50D0"/>
    <w:rsid w:val="00FD561A"/>
    <w:rsid w:val="00FD5B56"/>
    <w:rsid w:val="00FD5F29"/>
    <w:rsid w:val="00FD68CE"/>
    <w:rsid w:val="00FD6922"/>
    <w:rsid w:val="00FD6B88"/>
    <w:rsid w:val="00FD6E09"/>
    <w:rsid w:val="00FD7077"/>
    <w:rsid w:val="00FD708E"/>
    <w:rsid w:val="00FD7237"/>
    <w:rsid w:val="00FD72A5"/>
    <w:rsid w:val="00FD790C"/>
    <w:rsid w:val="00FD7F40"/>
    <w:rsid w:val="00FD7F45"/>
    <w:rsid w:val="00FE0269"/>
    <w:rsid w:val="00FE0496"/>
    <w:rsid w:val="00FE0CAA"/>
    <w:rsid w:val="00FE1032"/>
    <w:rsid w:val="00FE1186"/>
    <w:rsid w:val="00FE1AFA"/>
    <w:rsid w:val="00FE1C32"/>
    <w:rsid w:val="00FE2034"/>
    <w:rsid w:val="00FE2481"/>
    <w:rsid w:val="00FE2536"/>
    <w:rsid w:val="00FE26BF"/>
    <w:rsid w:val="00FE2D41"/>
    <w:rsid w:val="00FE3214"/>
    <w:rsid w:val="00FE325C"/>
    <w:rsid w:val="00FE3501"/>
    <w:rsid w:val="00FE35A3"/>
    <w:rsid w:val="00FE3765"/>
    <w:rsid w:val="00FE3B0B"/>
    <w:rsid w:val="00FE4002"/>
    <w:rsid w:val="00FE5306"/>
    <w:rsid w:val="00FE562A"/>
    <w:rsid w:val="00FE5A02"/>
    <w:rsid w:val="00FE602E"/>
    <w:rsid w:val="00FE7566"/>
    <w:rsid w:val="00FE7CBC"/>
    <w:rsid w:val="00FF0340"/>
    <w:rsid w:val="00FF0488"/>
    <w:rsid w:val="00FF0623"/>
    <w:rsid w:val="00FF0ACF"/>
    <w:rsid w:val="00FF121D"/>
    <w:rsid w:val="00FF13FA"/>
    <w:rsid w:val="00FF1A76"/>
    <w:rsid w:val="00FF1A8A"/>
    <w:rsid w:val="00FF2402"/>
    <w:rsid w:val="00FF2495"/>
    <w:rsid w:val="00FF2956"/>
    <w:rsid w:val="00FF2B1A"/>
    <w:rsid w:val="00FF2F15"/>
    <w:rsid w:val="00FF323F"/>
    <w:rsid w:val="00FF32AB"/>
    <w:rsid w:val="00FF350E"/>
    <w:rsid w:val="00FF3746"/>
    <w:rsid w:val="00FF433C"/>
    <w:rsid w:val="00FF45F2"/>
    <w:rsid w:val="00FF474B"/>
    <w:rsid w:val="00FF479F"/>
    <w:rsid w:val="00FF4898"/>
    <w:rsid w:val="00FF4921"/>
    <w:rsid w:val="00FF4999"/>
    <w:rsid w:val="00FF499D"/>
    <w:rsid w:val="00FF4C2F"/>
    <w:rsid w:val="00FF5235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9136D9F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7532F972-C196-40F9-9FD2-D092D4A85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annotation text" w:qFormat="1"/>
    <w:lsdException w:name="caption" w:semiHidden="1" w:unhideWhenUsed="1" w:qFormat="1"/>
    <w:lsdException w:name="annotation reference" w:qFormat="1"/>
    <w:lsdException w:name="List" w:uiPriority="99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ar">
    <w:name w:val="TAL Car"/>
    <w:qFormat/>
    <w:rsid w:val="00DC7F97"/>
    <w:rPr>
      <w:rFonts w:ascii="Arial" w:hAnsi="Arial"/>
      <w:sz w:val="18"/>
      <w:lang w:val="x-none" w:eastAsia="x-none"/>
    </w:rPr>
  </w:style>
  <w:style w:type="table" w:customStyle="1" w:styleId="TableGrid1">
    <w:name w:val="Table Grid1"/>
    <w:basedOn w:val="TableNormal"/>
    <w:next w:val="TableGrid"/>
    <w:rsid w:val="00D91887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B037A"/>
  </w:style>
  <w:style w:type="paragraph" w:customStyle="1" w:styleId="paragraph">
    <w:name w:val="paragraph"/>
    <w:basedOn w:val="Normal"/>
    <w:rsid w:val="001C7EC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C7EC8"/>
  </w:style>
  <w:style w:type="character" w:customStyle="1" w:styleId="eop">
    <w:name w:val="eop"/>
    <w:basedOn w:val="DefaultParagraphFont"/>
    <w:rsid w:val="001C7EC8"/>
  </w:style>
  <w:style w:type="character" w:customStyle="1" w:styleId="msoins0">
    <w:name w:val="msoins"/>
    <w:rsid w:val="00C90D88"/>
  </w:style>
  <w:style w:type="paragraph" w:styleId="List">
    <w:name w:val="List"/>
    <w:basedOn w:val="Normal"/>
    <w:link w:val="ListChar"/>
    <w:uiPriority w:val="99"/>
    <w:rsid w:val="00A05F0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A05F03"/>
    <w:pPr>
      <w:ind w:left="851"/>
    </w:pPr>
  </w:style>
  <w:style w:type="paragraph" w:styleId="List3">
    <w:name w:val="List 3"/>
    <w:basedOn w:val="List2"/>
    <w:rsid w:val="00A05F03"/>
    <w:pPr>
      <w:ind w:left="1135"/>
    </w:pPr>
  </w:style>
  <w:style w:type="paragraph" w:styleId="List4">
    <w:name w:val="List 4"/>
    <w:basedOn w:val="List3"/>
    <w:rsid w:val="00A05F03"/>
    <w:pPr>
      <w:ind w:left="1418"/>
    </w:pPr>
  </w:style>
  <w:style w:type="paragraph" w:styleId="List5">
    <w:name w:val="List 5"/>
    <w:basedOn w:val="List4"/>
    <w:rsid w:val="00A05F03"/>
    <w:pPr>
      <w:ind w:left="1702"/>
    </w:pPr>
  </w:style>
  <w:style w:type="paragraph" w:styleId="Index1">
    <w:name w:val="index 1"/>
    <w:basedOn w:val="Normal"/>
    <w:rsid w:val="00A05F03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A05F03"/>
    <w:pPr>
      <w:ind w:left="284"/>
    </w:pPr>
  </w:style>
  <w:style w:type="paragraph" w:styleId="ListBullet">
    <w:name w:val="List Bullet"/>
    <w:basedOn w:val="List"/>
    <w:rsid w:val="00A05F03"/>
  </w:style>
  <w:style w:type="paragraph" w:styleId="ListBullet2">
    <w:name w:val="List Bullet 2"/>
    <w:basedOn w:val="ListBullet"/>
    <w:rsid w:val="00A05F03"/>
    <w:pPr>
      <w:ind w:left="851"/>
    </w:pPr>
  </w:style>
  <w:style w:type="paragraph" w:styleId="ListBullet3">
    <w:name w:val="List Bullet 3"/>
    <w:basedOn w:val="ListBullet2"/>
    <w:rsid w:val="00A05F03"/>
    <w:pPr>
      <w:ind w:left="1135"/>
    </w:pPr>
  </w:style>
  <w:style w:type="paragraph" w:styleId="ListBullet4">
    <w:name w:val="List Bullet 4"/>
    <w:basedOn w:val="ListBullet3"/>
    <w:rsid w:val="00A05F03"/>
    <w:pPr>
      <w:ind w:left="1418"/>
    </w:pPr>
  </w:style>
  <w:style w:type="paragraph" w:styleId="ListBullet5">
    <w:name w:val="List Bullet 5"/>
    <w:basedOn w:val="ListBullet4"/>
    <w:rsid w:val="00A05F03"/>
    <w:pPr>
      <w:ind w:left="1702"/>
    </w:pPr>
  </w:style>
  <w:style w:type="paragraph" w:styleId="ListNumber">
    <w:name w:val="List Number"/>
    <w:basedOn w:val="List"/>
    <w:rsid w:val="00A05F03"/>
  </w:style>
  <w:style w:type="paragraph" w:styleId="ListNumber2">
    <w:name w:val="List Number 2"/>
    <w:basedOn w:val="ListNumber"/>
    <w:rsid w:val="00A05F03"/>
    <w:pPr>
      <w:ind w:left="851"/>
    </w:pPr>
  </w:style>
  <w:style w:type="paragraph" w:customStyle="1" w:styleId="tdoc-header">
    <w:name w:val="tdoc-header"/>
    <w:rsid w:val="00A05F03"/>
    <w:rPr>
      <w:rFonts w:ascii="Arial" w:eastAsia="Times New Roman" w:hAnsi="Arial"/>
      <w:noProof/>
      <w:sz w:val="24"/>
      <w:lang w:val="en-GB"/>
    </w:rPr>
  </w:style>
  <w:style w:type="paragraph" w:customStyle="1" w:styleId="Standard1">
    <w:name w:val="Standard1"/>
    <w:basedOn w:val="Normal"/>
    <w:link w:val="StandardZchn"/>
    <w:rsid w:val="00A05F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A05F03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A05F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A05F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A05F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05F03"/>
    <w:rPr>
      <w:rFonts w:eastAsia="Times New Roman"/>
      <w:lang w:val="x-none" w:eastAsia="en-GB"/>
    </w:rPr>
  </w:style>
  <w:style w:type="paragraph" w:customStyle="1" w:styleId="SpecText">
    <w:name w:val="SpecText"/>
    <w:basedOn w:val="Normal"/>
    <w:rsid w:val="00A05F0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05F0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A05F03"/>
  </w:style>
  <w:style w:type="paragraph" w:customStyle="1" w:styleId="StyleTALLeft075cm">
    <w:name w:val="Style TAL + Left:  075 cm"/>
    <w:basedOn w:val="TAL"/>
    <w:rsid w:val="00A05F0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05F0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A05F0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A05F0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A05F03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A05F0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A05F03"/>
    <w:rPr>
      <w:rFonts w:ascii="Tahoma" w:eastAsia="Times New Roman" w:hAnsi="Tahoma"/>
      <w:sz w:val="16"/>
      <w:szCs w:val="16"/>
      <w:lang w:val="en-GB" w:eastAsia="en-GB"/>
    </w:rPr>
  </w:style>
  <w:style w:type="character" w:customStyle="1" w:styleId="FooterChar">
    <w:name w:val="Footer Char"/>
    <w:link w:val="Footer"/>
    <w:rsid w:val="00A05F03"/>
    <w:rPr>
      <w:rFonts w:ascii="Arial" w:hAnsi="Arial"/>
      <w:b/>
      <w:i/>
      <w:sz w:val="18"/>
      <w:lang w:val="en-GB" w:eastAsia="ja-JP"/>
    </w:rPr>
  </w:style>
  <w:style w:type="character" w:customStyle="1" w:styleId="H6Char">
    <w:name w:val="H6 Char"/>
    <w:link w:val="H6"/>
    <w:rsid w:val="00A05F03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F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F03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A05F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A05F03"/>
    <w:rPr>
      <w:rFonts w:ascii="Arial" w:hAnsi="Arial"/>
      <w:sz w:val="22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A05F03"/>
    <w:rPr>
      <w:lang w:val="en-GB"/>
    </w:rPr>
  </w:style>
  <w:style w:type="character" w:customStyle="1" w:styleId="EXChar">
    <w:name w:val="EX Char"/>
    <w:link w:val="EX"/>
    <w:qFormat/>
    <w:locked/>
    <w:rsid w:val="00A05F03"/>
    <w:rPr>
      <w:lang w:val="en-GB"/>
    </w:rPr>
  </w:style>
  <w:style w:type="character" w:customStyle="1" w:styleId="B4Char">
    <w:name w:val="B4 Char"/>
    <w:link w:val="B4"/>
    <w:rsid w:val="00A05F03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A05F03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A05F03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5F03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5F03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5F03"/>
    <w:rPr>
      <w:rFonts w:ascii="Arial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A05F03"/>
    <w:pPr>
      <w:numPr>
        <w:numId w:val="3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table" w:customStyle="1" w:styleId="3">
    <w:name w:val="网格型3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05F03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A05F03"/>
    <w:pPr>
      <w:numPr>
        <w:numId w:val="33"/>
      </w:numPr>
    </w:pPr>
  </w:style>
  <w:style w:type="numbering" w:customStyle="1" w:styleId="1">
    <w:name w:val="项目编号1"/>
    <w:basedOn w:val="NoList"/>
    <w:rsid w:val="00A05F03"/>
    <w:pPr>
      <w:numPr>
        <w:numId w:val="32"/>
      </w:numPr>
    </w:pPr>
  </w:style>
  <w:style w:type="character" w:customStyle="1" w:styleId="ListChar">
    <w:name w:val="List Char"/>
    <w:link w:val="List"/>
    <w:rsid w:val="00A05F03"/>
    <w:rPr>
      <w:rFonts w:eastAsia="Times New Roman"/>
      <w:lang w:val="en-GB" w:eastAsia="ko-KR"/>
    </w:rPr>
  </w:style>
  <w:style w:type="character" w:customStyle="1" w:styleId="yinbiao">
    <w:name w:val="yinbiao"/>
    <w:basedOn w:val="DefaultParagraphFont"/>
    <w:rsid w:val="00A05F03"/>
  </w:style>
  <w:style w:type="paragraph" w:customStyle="1" w:styleId="Proposal">
    <w:name w:val="Proposal"/>
    <w:basedOn w:val="Normal"/>
    <w:link w:val="ProposalChar"/>
    <w:qFormat/>
    <w:rsid w:val="00A05F03"/>
    <w:pPr>
      <w:numPr>
        <w:numId w:val="3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5F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05F03"/>
    <w:rPr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A05F0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05F03"/>
    <w:rPr>
      <w:b/>
      <w:lang w:val="en-GB"/>
    </w:rPr>
  </w:style>
  <w:style w:type="character" w:customStyle="1" w:styleId="TANChar">
    <w:name w:val="TAN Char"/>
    <w:link w:val="TAN"/>
    <w:rsid w:val="00A05F03"/>
    <w:rPr>
      <w:rFonts w:ascii="Arial" w:hAnsi="Arial"/>
      <w:sz w:val="18"/>
      <w:lang w:val="en-GB"/>
    </w:rPr>
  </w:style>
  <w:style w:type="character" w:customStyle="1" w:styleId="B3Char">
    <w:name w:val="B3 Char"/>
    <w:rsid w:val="00A05F03"/>
  </w:style>
  <w:style w:type="character" w:customStyle="1" w:styleId="CharChar7">
    <w:name w:val="Char Char7"/>
    <w:rsid w:val="00A05F0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179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0090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5AIRPNAIUNRU-1156379521-3949</_dlc_DocId>
    <_dlc_DocIdUrl xmlns="71c5aaf6-e6ce-465b-b873-5148d2a4c105">
      <Url>https://nokia.sharepoint.com/sites/c5g/e2earch/_layouts/15/DocIdRedir.aspx?ID=5AIRPNAIUNRU-1156379521-3949</Url>
      <Description>5AIRPNAIUNRU-1156379521-3949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93F53-7951-4995-8929-AE605509D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BA56D43-7E0D-4A8E-9541-14BE50EF2D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3223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7</cp:revision>
  <cp:lastPrinted>2021-12-11T11:45:00Z</cp:lastPrinted>
  <dcterms:created xsi:type="dcterms:W3CDTF">2023-10-12T07:05:00Z</dcterms:created>
  <dcterms:modified xsi:type="dcterms:W3CDTF">2023-10-13T09:18:00Z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0637efb6-93ad-4f88-8542-48a2e1b36dcf</vt:lpwstr>
  </property>
</Properties>
</file>