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30B1B" w14:textId="2135BFC4" w:rsidR="008D1477" w:rsidRPr="008D1477" w:rsidRDefault="008D1477" w:rsidP="008D1477">
      <w:pPr>
        <w:pStyle w:val="Header"/>
        <w:rPr>
          <w:rFonts w:cs="Arial"/>
          <w:bCs/>
          <w:sz w:val="24"/>
          <w:lang w:val="en-SE"/>
        </w:rPr>
      </w:pPr>
      <w:r w:rsidRPr="008D1477">
        <w:rPr>
          <w:rFonts w:cs="Arial"/>
          <w:bCs/>
          <w:sz w:val="24"/>
        </w:rPr>
        <w:t>3GPP RAN WG3 Meeting #120</w:t>
      </w:r>
      <w:r w:rsidRPr="008D1477">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sidRPr="008D1477">
        <w:rPr>
          <w:rFonts w:cs="Arial"/>
          <w:bCs/>
          <w:sz w:val="24"/>
        </w:rPr>
        <w:t>R3-23</w:t>
      </w:r>
      <w:r>
        <w:rPr>
          <w:rFonts w:cs="Arial"/>
          <w:bCs/>
          <w:sz w:val="24"/>
          <w:lang w:val="en-SE"/>
        </w:rPr>
        <w:t>3460</w:t>
      </w:r>
    </w:p>
    <w:p w14:paraId="624DF967" w14:textId="77777777" w:rsidR="008D1477" w:rsidRPr="008D1477" w:rsidRDefault="008D1477" w:rsidP="008D1477">
      <w:pPr>
        <w:pStyle w:val="Header"/>
        <w:rPr>
          <w:rFonts w:cs="Arial"/>
          <w:bCs/>
          <w:sz w:val="24"/>
        </w:rPr>
      </w:pPr>
      <w:r w:rsidRPr="008D1477">
        <w:rPr>
          <w:rFonts w:cs="Arial"/>
          <w:bCs/>
          <w:sz w:val="24"/>
        </w:rPr>
        <w:t>Incheon, KR, 22</w:t>
      </w:r>
      <w:r w:rsidRPr="008D1477">
        <w:rPr>
          <w:rFonts w:cs="Arial"/>
          <w:bCs/>
          <w:sz w:val="24"/>
          <w:vertAlign w:val="superscript"/>
        </w:rPr>
        <w:t>nd</w:t>
      </w:r>
      <w:r w:rsidRPr="008D1477">
        <w:rPr>
          <w:rFonts w:cs="Arial"/>
          <w:bCs/>
          <w:sz w:val="24"/>
        </w:rPr>
        <w:t xml:space="preserve"> – 26</w:t>
      </w:r>
      <w:r w:rsidRPr="008D1477">
        <w:rPr>
          <w:rFonts w:cs="Arial"/>
          <w:bCs/>
          <w:sz w:val="24"/>
          <w:vertAlign w:val="superscript"/>
        </w:rPr>
        <w:t>th</w:t>
      </w:r>
      <w:r w:rsidRPr="008D1477">
        <w:rPr>
          <w:rFonts w:cs="Arial"/>
          <w:bCs/>
          <w:sz w:val="24"/>
        </w:rPr>
        <w:t xml:space="preserve"> May, 2023</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2B4C4792" w:rsidR="005F436C" w:rsidRPr="008D1477" w:rsidRDefault="005F436C" w:rsidP="005F436C">
      <w:pPr>
        <w:pStyle w:val="a"/>
        <w:rPr>
          <w:lang w:val="en-SE" w:eastAsia="ja-JP"/>
        </w:rPr>
      </w:pPr>
      <w:r>
        <w:t>Agenda Item:</w:t>
      </w:r>
      <w:r>
        <w:tab/>
      </w:r>
      <w:r w:rsidR="008D1477">
        <w:rPr>
          <w:lang w:val="en-SE"/>
        </w:rPr>
        <w:t>23</w:t>
      </w:r>
      <w:r w:rsidR="00765952">
        <w:t>.</w:t>
      </w:r>
      <w:r w:rsidR="008D1477">
        <w:rPr>
          <w:lang w:val="en-SE"/>
        </w:rPr>
        <w:t>2</w:t>
      </w:r>
    </w:p>
    <w:p w14:paraId="778AB5AF" w14:textId="04F9C6AA" w:rsidR="005F436C" w:rsidRDefault="005F436C" w:rsidP="008D1477">
      <w:pPr>
        <w:pStyle w:val="a"/>
        <w:ind w:left="1985" w:hanging="1985"/>
        <w:rPr>
          <w:lang w:eastAsia="ja-JP"/>
        </w:rPr>
      </w:pPr>
      <w:r>
        <w:t>Source:</w:t>
      </w:r>
      <w:r>
        <w:tab/>
      </w:r>
      <w:r w:rsidR="008D1477" w:rsidRPr="008D1477">
        <w:t>Ericsson, CATT, ZTE, Huawei, Nokia, Nokia Shanghai, Qualcomm Inc., Xiaomi</w:t>
      </w:r>
    </w:p>
    <w:p w14:paraId="1F68FE86" w14:textId="4D20C59F" w:rsidR="005F436C" w:rsidRPr="00B50379" w:rsidRDefault="005F436C" w:rsidP="009A1081">
      <w:pPr>
        <w:pStyle w:val="a"/>
        <w:ind w:left="1985" w:hanging="1985"/>
        <w:rPr>
          <w:lang w:eastAsia="ja-JP"/>
        </w:rPr>
      </w:pPr>
      <w:r>
        <w:t>T</w:t>
      </w:r>
      <w:r w:rsidRPr="00B50379">
        <w:t>itle:</w:t>
      </w:r>
      <w:r w:rsidRPr="00B50379">
        <w:tab/>
      </w:r>
      <w:r w:rsidR="00E15BA1">
        <w:t xml:space="preserve">[TP for BL CR </w:t>
      </w:r>
      <w:r w:rsidR="008D1477">
        <w:rPr>
          <w:lang w:val="en-SE"/>
        </w:rPr>
        <w:t>38.473</w:t>
      </w:r>
      <w:r w:rsidR="00E15BA1">
        <w:t>]</w:t>
      </w:r>
      <w:r w:rsidR="00520062">
        <w:t xml:space="preserve"> </w:t>
      </w:r>
      <w:r w:rsidR="008D1477" w:rsidRPr="008D1477">
        <w:t>Addition of RSPP Transport QoS parameters</w:t>
      </w:r>
    </w:p>
    <w:p w14:paraId="19F92F93" w14:textId="36969474" w:rsidR="005F436C" w:rsidRPr="008D1477" w:rsidRDefault="005F436C" w:rsidP="005F436C">
      <w:pPr>
        <w:pStyle w:val="a"/>
        <w:rPr>
          <w:lang w:val="en-SE" w:eastAsia="ja-JP"/>
        </w:rPr>
      </w:pPr>
      <w:r>
        <w:t>Document for:</w:t>
      </w:r>
      <w:r>
        <w:tab/>
      </w:r>
      <w:r w:rsidR="008D1477">
        <w:rPr>
          <w:lang w:val="en-SE"/>
        </w:rPr>
        <w:t>Other</w:t>
      </w:r>
    </w:p>
    <w:p w14:paraId="07A2EC87" w14:textId="1F67BD54" w:rsidR="00EE0733" w:rsidRDefault="00EE0733" w:rsidP="00EE0733">
      <w:pPr>
        <w:pStyle w:val="Heading1"/>
        <w:rPr>
          <w:rFonts w:cs="Arial"/>
        </w:rPr>
      </w:pPr>
      <w:r>
        <w:rPr>
          <w:rFonts w:cs="Arial"/>
        </w:rPr>
        <w:t>1</w:t>
      </w:r>
      <w:r>
        <w:rPr>
          <w:rFonts w:cs="Arial"/>
        </w:rPr>
        <w:tab/>
        <w:t>Introduction</w:t>
      </w:r>
    </w:p>
    <w:p w14:paraId="69D700C7" w14:textId="45C2C1CE" w:rsidR="008D1477" w:rsidRDefault="008D1477" w:rsidP="008D1477">
      <w:pPr>
        <w:rPr>
          <w:lang w:val="en-SE"/>
        </w:rPr>
      </w:pPr>
      <w:r>
        <w:rPr>
          <w:lang w:val="en-SE"/>
        </w:rPr>
        <w:t xml:space="preserve">This TP captures the agreements from CB discussion in </w:t>
      </w:r>
      <w:r w:rsidRPr="008D1477">
        <w:rPr>
          <w:lang w:val="en-SE"/>
        </w:rPr>
        <w:t>R3-233374</w:t>
      </w:r>
      <w:r w:rsidR="00FD5F55">
        <w:rPr>
          <w:lang w:val="en-SE"/>
        </w:rPr>
        <w:t xml:space="preserve"> to add the SLPP/RSPP </w:t>
      </w:r>
      <w:r w:rsidR="005257C7">
        <w:rPr>
          <w:lang w:val="en-SE"/>
        </w:rPr>
        <w:t>Transport QoS parameters in F1AP.</w:t>
      </w:r>
    </w:p>
    <w:p w14:paraId="0BAF68CD" w14:textId="61865D4F" w:rsidR="008D1477" w:rsidRPr="008D1477" w:rsidRDefault="008D1477" w:rsidP="008D1477">
      <w:pPr>
        <w:pStyle w:val="Heading1"/>
        <w:rPr>
          <w:rFonts w:cs="Arial"/>
          <w:lang w:val="en-SE"/>
        </w:rPr>
      </w:pPr>
      <w:r>
        <w:rPr>
          <w:rFonts w:cs="Arial"/>
          <w:lang w:val="en-SE"/>
        </w:rPr>
        <w:t>2</w:t>
      </w:r>
      <w:r>
        <w:rPr>
          <w:rFonts w:cs="Arial"/>
        </w:rPr>
        <w:tab/>
      </w:r>
      <w:r>
        <w:rPr>
          <w:rFonts w:cs="Arial"/>
          <w:lang w:val="en-SE"/>
        </w:rPr>
        <w:t>Text Proposal</w:t>
      </w:r>
    </w:p>
    <w:p w14:paraId="574020BE" w14:textId="77777777" w:rsidR="008D1477" w:rsidRPr="008D1477" w:rsidRDefault="008D1477" w:rsidP="008D1477">
      <w:pPr>
        <w:rPr>
          <w:lang w:val="en-SE"/>
        </w:rPr>
      </w:pPr>
    </w:p>
    <w:p w14:paraId="13750218" w14:textId="77777777" w:rsidR="008D1477" w:rsidRDefault="008D1477" w:rsidP="008D1477">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0" w:name="_Toc105612439"/>
      <w:bookmarkStart w:id="1" w:name="_Toc106109655"/>
      <w:bookmarkStart w:id="2" w:name="_Toc99959253"/>
      <w:bookmarkStart w:id="3" w:name="_Toc99056320"/>
      <w:bookmarkStart w:id="4" w:name="_Hlk101387724"/>
    </w:p>
    <w:p w14:paraId="0ADE114A" w14:textId="77777777" w:rsidR="008D1477" w:rsidRPr="00A05C94" w:rsidRDefault="008D1477" w:rsidP="008D147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5" w:name="_Toc99038170"/>
      <w:bookmarkStart w:id="6" w:name="_Toc99730431"/>
      <w:bookmarkStart w:id="7" w:name="_Toc105510550"/>
      <w:bookmarkStart w:id="8" w:name="_Toc105927082"/>
      <w:bookmarkStart w:id="9" w:name="_Toc106109622"/>
      <w:bookmarkStart w:id="10" w:name="_Toc113835059"/>
      <w:bookmarkStart w:id="11" w:name="_Toc120123902"/>
      <w:bookmarkStart w:id="12" w:name="_Toc121160902"/>
      <w:r w:rsidRPr="00A05C94">
        <w:rPr>
          <w:rFonts w:ascii="Arial" w:hAnsi="Arial"/>
          <w:sz w:val="32"/>
          <w:lang w:eastAsia="ko-KR"/>
        </w:rPr>
        <w:t>3.2</w:t>
      </w:r>
      <w:r w:rsidRPr="00A05C94">
        <w:rPr>
          <w:rFonts w:ascii="Arial" w:hAnsi="Arial"/>
          <w:sz w:val="32"/>
          <w:lang w:eastAsia="ko-KR"/>
        </w:rPr>
        <w:tab/>
        <w:t>Abbreviations</w:t>
      </w:r>
      <w:bookmarkEnd w:id="5"/>
      <w:bookmarkEnd w:id="6"/>
      <w:bookmarkEnd w:id="7"/>
      <w:bookmarkEnd w:id="8"/>
      <w:bookmarkEnd w:id="9"/>
      <w:bookmarkEnd w:id="10"/>
      <w:bookmarkEnd w:id="11"/>
      <w:bookmarkEnd w:id="12"/>
    </w:p>
    <w:p w14:paraId="0449EAB3" w14:textId="77777777" w:rsidR="008D1477" w:rsidRPr="00A05C94" w:rsidRDefault="008D1477" w:rsidP="008D1477">
      <w:pPr>
        <w:keepNext/>
        <w:overflowPunct w:val="0"/>
        <w:autoSpaceDE w:val="0"/>
        <w:autoSpaceDN w:val="0"/>
        <w:adjustRightInd w:val="0"/>
        <w:textAlignment w:val="baseline"/>
        <w:rPr>
          <w:lang w:eastAsia="ko-KR"/>
        </w:rPr>
      </w:pPr>
      <w:r w:rsidRPr="00A05C94">
        <w:rPr>
          <w:lang w:eastAsia="ko-KR"/>
        </w:rPr>
        <w:t xml:space="preserve">For the purposes of the present document, the abbreviations given in TR 21.905 [1] and the following apply. </w:t>
      </w:r>
      <w:r w:rsidRPr="00A05C94">
        <w:rPr>
          <w:lang w:eastAsia="ko-KR"/>
        </w:rPr>
        <w:br/>
        <w:t>An abbreviation defined in the present document takes precedence over the definition of the same abbreviation, if any, in TR 21.905 [1].</w:t>
      </w:r>
    </w:p>
    <w:p w14:paraId="22BD8BF4"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5GC</w:t>
      </w:r>
      <w:r w:rsidRPr="00A05C94">
        <w:rPr>
          <w:lang w:eastAsia="ko-KR"/>
        </w:rPr>
        <w:tab/>
        <w:t>5G Core Network</w:t>
      </w:r>
    </w:p>
    <w:p w14:paraId="5CAEC896"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5QI</w:t>
      </w:r>
      <w:r w:rsidRPr="00A05C94">
        <w:rPr>
          <w:lang w:eastAsia="ko-KR"/>
        </w:rPr>
        <w:tab/>
        <w:t>5G QoS Identifier</w:t>
      </w:r>
    </w:p>
    <w:p w14:paraId="3851FE21"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AMF</w:t>
      </w:r>
      <w:r w:rsidRPr="00A05C94">
        <w:rPr>
          <w:lang w:eastAsia="ko-KR"/>
        </w:rPr>
        <w:tab/>
        <w:t>Access and Mobility Management Function</w:t>
      </w:r>
    </w:p>
    <w:p w14:paraId="3C8F1773"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noProof/>
          <w:lang w:eastAsia="ko-KR"/>
        </w:rPr>
        <w:t>ARP</w:t>
      </w:r>
      <w:r w:rsidRPr="00A05C94">
        <w:rPr>
          <w:noProof/>
          <w:lang w:eastAsia="ko-KR"/>
        </w:rPr>
        <w:tab/>
        <w:t>Antenna Reference Point</w:t>
      </w:r>
    </w:p>
    <w:p w14:paraId="588359FD"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ARPI</w:t>
      </w:r>
      <w:r w:rsidRPr="00A05C94">
        <w:rPr>
          <w:lang w:eastAsia="ko-KR"/>
        </w:rPr>
        <w:tab/>
        <w:t>Additional RRM Policy Index</w:t>
      </w:r>
    </w:p>
    <w:p w14:paraId="42201620"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BH</w:t>
      </w:r>
      <w:r w:rsidRPr="00A05C94">
        <w:rPr>
          <w:lang w:eastAsia="ko-KR"/>
        </w:rPr>
        <w:tab/>
        <w:t>Backhaul</w:t>
      </w:r>
    </w:p>
    <w:p w14:paraId="63FDB3F2"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CAG</w:t>
      </w:r>
      <w:r w:rsidRPr="00A05C94">
        <w:rPr>
          <w:lang w:eastAsia="ko-KR"/>
        </w:rPr>
        <w:tab/>
        <w:t>Closed Access Group</w:t>
      </w:r>
    </w:p>
    <w:p w14:paraId="16ED4174"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CN</w:t>
      </w:r>
      <w:r w:rsidRPr="00A05C94">
        <w:rPr>
          <w:lang w:eastAsia="ko-KR"/>
        </w:rPr>
        <w:tab/>
        <w:t>Core Network</w:t>
      </w:r>
    </w:p>
    <w:p w14:paraId="26F4C041"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CG</w:t>
      </w:r>
      <w:r w:rsidRPr="00A05C94">
        <w:rPr>
          <w:lang w:eastAsia="ko-KR"/>
        </w:rPr>
        <w:tab/>
        <w:t>Cell Group</w:t>
      </w:r>
    </w:p>
    <w:p w14:paraId="16805189"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CG-SDT</w:t>
      </w:r>
      <w:r w:rsidRPr="00A05C94">
        <w:rPr>
          <w:lang w:eastAsia="ko-KR"/>
        </w:rPr>
        <w:tab/>
        <w:t>Configured Grant-Small Data Transmission</w:t>
      </w:r>
    </w:p>
    <w:p w14:paraId="53C4B907"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CGI</w:t>
      </w:r>
      <w:r w:rsidRPr="00A05C94">
        <w:rPr>
          <w:lang w:eastAsia="ko-KR"/>
        </w:rPr>
        <w:tab/>
        <w:t xml:space="preserve">Cell Global Identifier </w:t>
      </w:r>
    </w:p>
    <w:p w14:paraId="3CFB2D97"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CHO</w:t>
      </w:r>
      <w:r w:rsidRPr="00A05C94">
        <w:rPr>
          <w:lang w:eastAsia="ko-KR"/>
        </w:rPr>
        <w:tab/>
      </w:r>
      <w:r w:rsidRPr="00A05C94">
        <w:rPr>
          <w:lang w:eastAsia="ja-JP"/>
        </w:rPr>
        <w:t>Conditional Handover</w:t>
      </w:r>
    </w:p>
    <w:p w14:paraId="0B10D0DA"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CP</w:t>
      </w:r>
      <w:r w:rsidRPr="00A05C94">
        <w:rPr>
          <w:lang w:eastAsia="ko-KR"/>
        </w:rPr>
        <w:tab/>
        <w:t xml:space="preserve">Control Plane </w:t>
      </w:r>
    </w:p>
    <w:p w14:paraId="1F28EA41"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rFonts w:hint="eastAsia"/>
          <w:lang w:eastAsia="zh-CN"/>
        </w:rPr>
        <w:t>CPA</w:t>
      </w:r>
      <w:r w:rsidRPr="00A05C94">
        <w:rPr>
          <w:rFonts w:hint="eastAsia"/>
          <w:lang w:eastAsia="zh-CN"/>
        </w:rPr>
        <w:tab/>
      </w:r>
      <w:r w:rsidRPr="00A05C94">
        <w:rPr>
          <w:lang w:eastAsia="ko-KR"/>
        </w:rPr>
        <w:t>Conditional</w:t>
      </w:r>
      <w:r w:rsidRPr="00A05C94">
        <w:rPr>
          <w:rFonts w:eastAsia="SimSun" w:hint="eastAsia"/>
          <w:lang w:val="en-US" w:eastAsia="zh-CN"/>
        </w:rPr>
        <w:t xml:space="preserve"> </w:t>
      </w:r>
      <w:proofErr w:type="spellStart"/>
      <w:r w:rsidRPr="00A05C94">
        <w:rPr>
          <w:rFonts w:eastAsia="SimSun" w:hint="eastAsia"/>
          <w:lang w:val="en-US" w:eastAsia="zh-CN"/>
        </w:rPr>
        <w:t>PSCell</w:t>
      </w:r>
      <w:proofErr w:type="spellEnd"/>
      <w:r w:rsidRPr="00A05C94">
        <w:rPr>
          <w:rFonts w:eastAsia="SimSun" w:hint="eastAsia"/>
          <w:lang w:val="en-US" w:eastAsia="zh-CN"/>
        </w:rPr>
        <w:t xml:space="preserve"> Addition</w:t>
      </w:r>
    </w:p>
    <w:p w14:paraId="7FAF75C8"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rFonts w:eastAsia="SimSun" w:hint="eastAsia"/>
          <w:lang w:val="en-US" w:eastAsia="zh-CN"/>
        </w:rPr>
        <w:t>CPC</w:t>
      </w:r>
      <w:r w:rsidRPr="00A05C94">
        <w:rPr>
          <w:rFonts w:eastAsia="SimSun" w:hint="eastAsia"/>
          <w:lang w:val="en-US" w:eastAsia="zh-CN"/>
        </w:rPr>
        <w:tab/>
      </w:r>
      <w:r w:rsidRPr="00A05C94">
        <w:rPr>
          <w:lang w:eastAsia="ko-KR"/>
        </w:rPr>
        <w:t>Conditional</w:t>
      </w:r>
      <w:r w:rsidRPr="00A05C94">
        <w:rPr>
          <w:rFonts w:eastAsia="SimSun" w:hint="eastAsia"/>
          <w:lang w:val="en-US" w:eastAsia="zh-CN"/>
        </w:rPr>
        <w:t xml:space="preserve"> </w:t>
      </w:r>
      <w:proofErr w:type="spellStart"/>
      <w:r w:rsidRPr="00A05C94">
        <w:rPr>
          <w:rFonts w:eastAsia="SimSun" w:hint="eastAsia"/>
          <w:lang w:val="en-US" w:eastAsia="zh-CN"/>
        </w:rPr>
        <w:t>PSCell</w:t>
      </w:r>
      <w:proofErr w:type="spellEnd"/>
      <w:r w:rsidRPr="00A05C94">
        <w:rPr>
          <w:rFonts w:eastAsia="SimSun" w:hint="eastAsia"/>
          <w:lang w:val="en-US" w:eastAsia="zh-CN"/>
        </w:rPr>
        <w:t xml:space="preserve"> Change</w:t>
      </w:r>
    </w:p>
    <w:p w14:paraId="09468660"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DAPS</w:t>
      </w:r>
      <w:r w:rsidRPr="00A05C94">
        <w:rPr>
          <w:lang w:eastAsia="ko-KR"/>
        </w:rPr>
        <w:tab/>
        <w:t>Dual Active Protocol Stack</w:t>
      </w:r>
    </w:p>
    <w:p w14:paraId="719DC925"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DL</w:t>
      </w:r>
      <w:r w:rsidRPr="00A05C94">
        <w:rPr>
          <w:lang w:eastAsia="ko-KR"/>
        </w:rPr>
        <w:tab/>
        <w:t xml:space="preserve">Downlink </w:t>
      </w:r>
    </w:p>
    <w:p w14:paraId="4D3A7A17"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DL-PRS</w:t>
      </w:r>
      <w:r w:rsidRPr="00A05C94">
        <w:rPr>
          <w:lang w:eastAsia="ko-KR"/>
        </w:rPr>
        <w:tab/>
        <w:t>Downlink Positioning Reference Signal</w:t>
      </w:r>
    </w:p>
    <w:p w14:paraId="576AA2B0"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EN-DC</w:t>
      </w:r>
      <w:r w:rsidRPr="00A05C94">
        <w:rPr>
          <w:lang w:eastAsia="ko-KR"/>
        </w:rPr>
        <w:tab/>
        <w:t>E-UTRA-NR Dual Connectivity</w:t>
      </w:r>
    </w:p>
    <w:p w14:paraId="30F02E14"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EPC</w:t>
      </w:r>
      <w:r w:rsidRPr="00A05C94">
        <w:rPr>
          <w:lang w:eastAsia="ko-KR"/>
        </w:rPr>
        <w:tab/>
        <w:t>Evolved Packet Core</w:t>
      </w:r>
    </w:p>
    <w:p w14:paraId="09247D93"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rFonts w:hint="eastAsia"/>
          <w:lang w:val="en-US" w:eastAsia="zh-CN"/>
        </w:rPr>
        <w:t>FSA ID</w:t>
      </w:r>
      <w:r w:rsidRPr="00A05C94">
        <w:rPr>
          <w:rFonts w:hint="eastAsia"/>
          <w:lang w:val="en-US" w:eastAsia="zh-CN"/>
        </w:rPr>
        <w:tab/>
        <w:t>MBS Frequency Selection Area (FSA) ID</w:t>
      </w:r>
    </w:p>
    <w:p w14:paraId="57F22EBE"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IAB</w:t>
      </w:r>
      <w:r w:rsidRPr="00A05C94">
        <w:rPr>
          <w:lang w:eastAsia="ko-KR"/>
        </w:rPr>
        <w:tab/>
        <w:t>Integrated Access and Backhaul</w:t>
      </w:r>
    </w:p>
    <w:p w14:paraId="00F80DA9"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IMEISV</w:t>
      </w:r>
      <w:r w:rsidRPr="00A05C94">
        <w:rPr>
          <w:lang w:eastAsia="ko-KR"/>
        </w:rPr>
        <w:tab/>
        <w:t>International Mobile station Equipment Identity and Software Version number</w:t>
      </w:r>
    </w:p>
    <w:p w14:paraId="4730CFAE"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LMF</w:t>
      </w:r>
      <w:r w:rsidRPr="00A05C94">
        <w:rPr>
          <w:lang w:eastAsia="ko-KR"/>
        </w:rPr>
        <w:tab/>
        <w:t>Location Management Function</w:t>
      </w:r>
    </w:p>
    <w:p w14:paraId="369C2466" w14:textId="77777777" w:rsidR="008D1477" w:rsidRPr="00A05C94" w:rsidRDefault="008D1477" w:rsidP="008D1477">
      <w:pPr>
        <w:keepLines/>
        <w:overflowPunct w:val="0"/>
        <w:autoSpaceDE w:val="0"/>
        <w:autoSpaceDN w:val="0"/>
        <w:adjustRightInd w:val="0"/>
        <w:spacing w:after="0"/>
        <w:ind w:left="1702" w:hanging="1418"/>
        <w:textAlignment w:val="baseline"/>
        <w:rPr>
          <w:lang w:eastAsia="zh-CN"/>
        </w:rPr>
      </w:pPr>
      <w:r w:rsidRPr="00A05C94">
        <w:rPr>
          <w:lang w:eastAsia="ko-KR"/>
        </w:rPr>
        <w:t>MBS</w:t>
      </w:r>
      <w:r w:rsidRPr="00A05C94">
        <w:rPr>
          <w:lang w:eastAsia="ko-KR"/>
        </w:rPr>
        <w:tab/>
      </w:r>
      <w:r w:rsidRPr="00A05C94">
        <w:rPr>
          <w:rFonts w:eastAsia="SimSun"/>
          <w:lang w:eastAsia="ko-KR"/>
        </w:rPr>
        <w:t>Multicast/Broadcast Service</w:t>
      </w:r>
    </w:p>
    <w:p w14:paraId="1F2D285C"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NID</w:t>
      </w:r>
      <w:r w:rsidRPr="00A05C94">
        <w:rPr>
          <w:lang w:eastAsia="ko-KR"/>
        </w:rPr>
        <w:tab/>
        <w:t>Network Identifier</w:t>
      </w:r>
    </w:p>
    <w:p w14:paraId="227219F4"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NPN</w:t>
      </w:r>
      <w:r w:rsidRPr="00A05C94">
        <w:rPr>
          <w:lang w:eastAsia="ko-KR"/>
        </w:rPr>
        <w:tab/>
        <w:t>Non-Public Network</w:t>
      </w:r>
    </w:p>
    <w:p w14:paraId="0E5A78E4"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lastRenderedPageBreak/>
        <w:t>NSAG</w:t>
      </w:r>
      <w:r w:rsidRPr="00A05C94">
        <w:rPr>
          <w:lang w:eastAsia="ko-KR"/>
        </w:rPr>
        <w:tab/>
        <w:t>Network Slice AS Group</w:t>
      </w:r>
    </w:p>
    <w:p w14:paraId="3FDC6EBD"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NSSAI</w:t>
      </w:r>
      <w:r w:rsidRPr="00A05C94">
        <w:rPr>
          <w:lang w:eastAsia="ko-KR"/>
        </w:rPr>
        <w:tab/>
        <w:t>Network Slice Selection Assistance Information</w:t>
      </w:r>
    </w:p>
    <w:p w14:paraId="06910D13"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PDC</w:t>
      </w:r>
      <w:r w:rsidRPr="00A05C94">
        <w:rPr>
          <w:lang w:eastAsia="ko-KR"/>
        </w:rPr>
        <w:tab/>
        <w:t>Propagation Delay Compensation</w:t>
      </w:r>
    </w:p>
    <w:p w14:paraId="05AF3F2A"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rFonts w:hint="eastAsia"/>
          <w:lang w:eastAsia="ko-KR"/>
        </w:rPr>
        <w:t>PEIPS</w:t>
      </w:r>
      <w:r w:rsidRPr="00A05C94">
        <w:rPr>
          <w:rFonts w:hint="eastAsia"/>
          <w:lang w:eastAsia="ko-KR"/>
        </w:rPr>
        <w:tab/>
        <w:t>Paging Early Indication with Paging Subgrouping</w:t>
      </w:r>
    </w:p>
    <w:p w14:paraId="2F16D6A5"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proofErr w:type="spellStart"/>
      <w:r w:rsidRPr="00A05C94">
        <w:rPr>
          <w:lang w:eastAsia="ko-KR"/>
        </w:rPr>
        <w:t>posSIB</w:t>
      </w:r>
      <w:proofErr w:type="spellEnd"/>
      <w:r w:rsidRPr="00A05C94">
        <w:rPr>
          <w:lang w:eastAsia="ko-KR"/>
        </w:rPr>
        <w:tab/>
        <w:t>Positioning SIB</w:t>
      </w:r>
    </w:p>
    <w:p w14:paraId="1A354E1D"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PNI-NPN</w:t>
      </w:r>
      <w:r w:rsidRPr="00A05C94">
        <w:rPr>
          <w:lang w:eastAsia="ko-KR"/>
        </w:rPr>
        <w:tab/>
      </w:r>
      <w:r w:rsidRPr="00A05C94">
        <w:rPr>
          <w:lang w:eastAsia="zh-CN"/>
        </w:rPr>
        <w:t>P</w:t>
      </w:r>
      <w:r w:rsidRPr="00A05C94">
        <w:rPr>
          <w:lang w:eastAsia="ko-KR"/>
        </w:rPr>
        <w:t>ublic Network Integrated NPN</w:t>
      </w:r>
    </w:p>
    <w:p w14:paraId="0A025DAB"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PTP</w:t>
      </w:r>
      <w:r w:rsidRPr="00A05C94">
        <w:rPr>
          <w:lang w:eastAsia="ko-KR"/>
        </w:rPr>
        <w:tab/>
        <w:t>Point to Point</w:t>
      </w:r>
    </w:p>
    <w:p w14:paraId="17D02644" w14:textId="77777777" w:rsidR="008D1477" w:rsidRPr="00A05C94" w:rsidRDefault="008D1477" w:rsidP="008D1477">
      <w:pPr>
        <w:keepLines/>
        <w:overflowPunct w:val="0"/>
        <w:autoSpaceDE w:val="0"/>
        <w:autoSpaceDN w:val="0"/>
        <w:adjustRightInd w:val="0"/>
        <w:spacing w:after="0"/>
        <w:ind w:left="1702" w:hanging="1418"/>
        <w:textAlignment w:val="baseline"/>
        <w:rPr>
          <w:lang w:eastAsia="zh-CN"/>
        </w:rPr>
      </w:pPr>
      <w:r w:rsidRPr="00A05C94">
        <w:rPr>
          <w:lang w:eastAsia="ko-KR"/>
        </w:rPr>
        <w:t>PTM</w:t>
      </w:r>
      <w:r w:rsidRPr="00A05C94">
        <w:rPr>
          <w:lang w:eastAsia="ko-KR"/>
        </w:rPr>
        <w:tab/>
        <w:t>Point to Multipoint</w:t>
      </w:r>
    </w:p>
    <w:p w14:paraId="2758BA93" w14:textId="77777777" w:rsidR="008D1477" w:rsidRPr="00A05C94" w:rsidRDefault="008D1477" w:rsidP="008D1477">
      <w:pPr>
        <w:keepLines/>
        <w:overflowPunct w:val="0"/>
        <w:autoSpaceDE w:val="0"/>
        <w:autoSpaceDN w:val="0"/>
        <w:adjustRightInd w:val="0"/>
        <w:spacing w:after="0"/>
        <w:ind w:left="1702" w:hanging="1418"/>
        <w:textAlignment w:val="baseline"/>
        <w:rPr>
          <w:lang w:eastAsia="zh-CN"/>
        </w:rPr>
      </w:pPr>
      <w:r w:rsidRPr="00A05C94">
        <w:rPr>
          <w:lang w:eastAsia="ko-KR"/>
        </w:rPr>
        <w:t>QMC</w:t>
      </w:r>
      <w:r w:rsidRPr="00A05C94">
        <w:rPr>
          <w:lang w:eastAsia="ko-KR"/>
        </w:rPr>
        <w:tab/>
      </w:r>
      <w:proofErr w:type="spellStart"/>
      <w:r w:rsidRPr="00A05C94">
        <w:rPr>
          <w:lang w:eastAsia="ko-KR"/>
        </w:rPr>
        <w:t>QoE</w:t>
      </w:r>
      <w:proofErr w:type="spellEnd"/>
      <w:r w:rsidRPr="00A05C94">
        <w:rPr>
          <w:lang w:eastAsia="ko-KR"/>
        </w:rPr>
        <w:t xml:space="preserve"> Measurement Collection</w:t>
      </w:r>
    </w:p>
    <w:p w14:paraId="11FA51E7"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proofErr w:type="spellStart"/>
      <w:r w:rsidRPr="00A05C94">
        <w:rPr>
          <w:lang w:eastAsia="ko-KR"/>
        </w:rPr>
        <w:t>QoE</w:t>
      </w:r>
      <w:proofErr w:type="spellEnd"/>
      <w:r w:rsidRPr="00A05C94">
        <w:rPr>
          <w:lang w:eastAsia="ko-KR"/>
        </w:rPr>
        <w:tab/>
        <w:t>Quality of Experience</w:t>
      </w:r>
    </w:p>
    <w:p w14:paraId="4B24BCBF"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RANAC</w:t>
      </w:r>
      <w:r w:rsidRPr="00A05C94">
        <w:rPr>
          <w:lang w:eastAsia="ko-KR"/>
        </w:rPr>
        <w:tab/>
        <w:t>RAN Area Code</w:t>
      </w:r>
    </w:p>
    <w:p w14:paraId="5B69BD35"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RedCap</w:t>
      </w:r>
      <w:r w:rsidRPr="00A05C94">
        <w:rPr>
          <w:lang w:eastAsia="ko-KR"/>
        </w:rPr>
        <w:tab/>
        <w:t>Reduced Capability</w:t>
      </w:r>
    </w:p>
    <w:p w14:paraId="028C8196"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RIM</w:t>
      </w:r>
      <w:r w:rsidRPr="00A05C94">
        <w:rPr>
          <w:lang w:eastAsia="ko-KR"/>
        </w:rPr>
        <w:tab/>
        <w:t>Remote Interference Management</w:t>
      </w:r>
    </w:p>
    <w:p w14:paraId="6353F71C"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RIM</w:t>
      </w:r>
      <w:r w:rsidRPr="00A05C94">
        <w:rPr>
          <w:rFonts w:hint="eastAsia"/>
          <w:lang w:eastAsia="zh-CN"/>
        </w:rPr>
        <w:t>-RS</w:t>
      </w:r>
      <w:r w:rsidRPr="00A05C94">
        <w:rPr>
          <w:lang w:eastAsia="ko-KR"/>
        </w:rPr>
        <w:tab/>
        <w:t>R</w:t>
      </w:r>
      <w:r w:rsidRPr="00A05C94">
        <w:rPr>
          <w:rFonts w:hint="eastAsia"/>
          <w:lang w:eastAsia="zh-CN"/>
        </w:rPr>
        <w:t>IM Reference Signal</w:t>
      </w:r>
    </w:p>
    <w:p w14:paraId="273BE00B"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RRC</w:t>
      </w:r>
      <w:r w:rsidRPr="00A05C94">
        <w:rPr>
          <w:lang w:eastAsia="ko-KR"/>
        </w:rPr>
        <w:tab/>
        <w:t>Radio Resource Control</w:t>
      </w:r>
    </w:p>
    <w:p w14:paraId="3F0EBB92" w14:textId="320808F8" w:rsidR="008D1477" w:rsidRDefault="008D1477" w:rsidP="008D1477">
      <w:pPr>
        <w:keepLines/>
        <w:overflowPunct w:val="0"/>
        <w:autoSpaceDE w:val="0"/>
        <w:autoSpaceDN w:val="0"/>
        <w:adjustRightInd w:val="0"/>
        <w:spacing w:after="0"/>
        <w:ind w:left="1702" w:hanging="1418"/>
        <w:textAlignment w:val="baseline"/>
        <w:rPr>
          <w:ins w:id="13" w:author="Ericsson" w:date="2023-05-26T02:02:00Z"/>
          <w:lang w:eastAsia="ko-KR"/>
        </w:rPr>
      </w:pPr>
      <w:r w:rsidRPr="00A05C94">
        <w:rPr>
          <w:lang w:eastAsia="ko-KR"/>
        </w:rPr>
        <w:t>RSRP</w:t>
      </w:r>
      <w:r w:rsidRPr="00A05C94">
        <w:rPr>
          <w:lang w:eastAsia="ko-KR"/>
        </w:rPr>
        <w:tab/>
        <w:t>Reference Signal Received Power</w:t>
      </w:r>
    </w:p>
    <w:p w14:paraId="794CDD65" w14:textId="7A7F171A" w:rsidR="008D1477" w:rsidRPr="008D1477" w:rsidRDefault="008D1477" w:rsidP="008D1477">
      <w:pPr>
        <w:keepLines/>
        <w:overflowPunct w:val="0"/>
        <w:autoSpaceDE w:val="0"/>
        <w:autoSpaceDN w:val="0"/>
        <w:adjustRightInd w:val="0"/>
        <w:spacing w:after="0"/>
        <w:ind w:left="1702" w:hanging="1418"/>
        <w:textAlignment w:val="baseline"/>
        <w:rPr>
          <w:lang w:val="en-SE" w:eastAsia="ko-KR"/>
          <w:rPrChange w:id="14" w:author="Ericsson" w:date="2023-05-26T02:02:00Z">
            <w:rPr>
              <w:lang w:eastAsia="ko-KR"/>
            </w:rPr>
          </w:rPrChange>
        </w:rPr>
      </w:pPr>
      <w:ins w:id="15" w:author="Ericsson" w:date="2023-05-26T02:02:00Z">
        <w:r>
          <w:rPr>
            <w:lang w:val="en-SE" w:eastAsia="ko-KR"/>
          </w:rPr>
          <w:t>RSPP</w:t>
        </w:r>
        <w:r>
          <w:rPr>
            <w:lang w:val="en-SE" w:eastAsia="ko-KR"/>
          </w:rPr>
          <w:tab/>
        </w:r>
      </w:ins>
      <w:ins w:id="16" w:author="Ericsson" w:date="2023-05-26T02:03:00Z">
        <w:r>
          <w:rPr>
            <w:lang w:val="en-SE" w:eastAsia="ko-KR"/>
          </w:rPr>
          <w:t>Ranging/Sidelink</w:t>
        </w:r>
        <w:r w:rsidRPr="008D1477">
          <w:rPr>
            <w:lang w:val="en-SE" w:eastAsia="ko-KR"/>
          </w:rPr>
          <w:t xml:space="preserve"> Positioning Protocol</w:t>
        </w:r>
      </w:ins>
    </w:p>
    <w:p w14:paraId="333EA502"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SDT</w:t>
      </w:r>
      <w:r w:rsidRPr="00A05C94">
        <w:rPr>
          <w:lang w:eastAsia="ko-KR"/>
        </w:rPr>
        <w:tab/>
        <w:t>Small Data Transmission</w:t>
      </w:r>
    </w:p>
    <w:p w14:paraId="054D16D2"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SNPN</w:t>
      </w:r>
      <w:r w:rsidRPr="00A05C94">
        <w:rPr>
          <w:lang w:eastAsia="ko-KR"/>
        </w:rPr>
        <w:tab/>
        <w:t>Stand-alone Non-Public Network</w:t>
      </w:r>
    </w:p>
    <w:p w14:paraId="797128A3"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S-NSSAI</w:t>
      </w:r>
      <w:r w:rsidRPr="00A05C94">
        <w:rPr>
          <w:lang w:eastAsia="ko-KR"/>
        </w:rPr>
        <w:tab/>
        <w:t>Single Network Slice Selection Assistance Information</w:t>
      </w:r>
    </w:p>
    <w:p w14:paraId="0530F7D2"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SUL</w:t>
      </w:r>
      <w:r w:rsidRPr="00A05C94">
        <w:rPr>
          <w:lang w:eastAsia="ko-KR"/>
        </w:rPr>
        <w:tab/>
        <w:t>Supplementary Uplink</w:t>
      </w:r>
    </w:p>
    <w:p w14:paraId="429FD77B"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TAC</w:t>
      </w:r>
      <w:r w:rsidRPr="00A05C94">
        <w:rPr>
          <w:lang w:eastAsia="ko-KR"/>
        </w:rPr>
        <w:tab/>
        <w:t>Tracking Area Code</w:t>
      </w:r>
    </w:p>
    <w:p w14:paraId="091A5943"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TAI</w:t>
      </w:r>
      <w:r w:rsidRPr="00A05C94">
        <w:rPr>
          <w:lang w:eastAsia="ko-KR"/>
        </w:rPr>
        <w:tab/>
        <w:t>Tracking Area Identity</w:t>
      </w:r>
    </w:p>
    <w:p w14:paraId="52DF0F11"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TEG</w:t>
      </w:r>
      <w:r w:rsidRPr="00A05C94">
        <w:rPr>
          <w:lang w:eastAsia="ko-KR"/>
        </w:rPr>
        <w:tab/>
        <w:t>Timing Error Group</w:t>
      </w:r>
    </w:p>
    <w:p w14:paraId="5251F410"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TRP</w:t>
      </w:r>
      <w:r w:rsidRPr="00A05C94">
        <w:rPr>
          <w:lang w:eastAsia="ko-KR"/>
        </w:rPr>
        <w:tab/>
        <w:t>Transmission-Reception Point</w:t>
      </w:r>
    </w:p>
    <w:p w14:paraId="2D0CF171" w14:textId="77777777" w:rsidR="008D1477" w:rsidRPr="00A05C94" w:rsidRDefault="008D1477" w:rsidP="008D1477">
      <w:pPr>
        <w:keepLines/>
        <w:overflowPunct w:val="0"/>
        <w:autoSpaceDE w:val="0"/>
        <w:autoSpaceDN w:val="0"/>
        <w:adjustRightInd w:val="0"/>
        <w:spacing w:after="0"/>
        <w:ind w:left="1702" w:hanging="1418"/>
        <w:textAlignment w:val="baseline"/>
        <w:rPr>
          <w:rFonts w:eastAsia="Malgun Gothic"/>
          <w:lang w:eastAsia="ko-KR"/>
        </w:rPr>
      </w:pPr>
      <w:r w:rsidRPr="00A05C94">
        <w:rPr>
          <w:lang w:eastAsia="ko-KR"/>
        </w:rPr>
        <w:t>U2N</w:t>
      </w:r>
      <w:r w:rsidRPr="00A05C94">
        <w:rPr>
          <w:lang w:eastAsia="ko-KR"/>
        </w:rPr>
        <w:tab/>
        <w:t>UE-to-Network</w:t>
      </w:r>
    </w:p>
    <w:p w14:paraId="6497378B"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UL-</w:t>
      </w:r>
      <w:proofErr w:type="spellStart"/>
      <w:r w:rsidRPr="00A05C94">
        <w:rPr>
          <w:lang w:eastAsia="ko-KR"/>
        </w:rPr>
        <w:t>AoA</w:t>
      </w:r>
      <w:proofErr w:type="spellEnd"/>
      <w:r w:rsidRPr="00A05C94">
        <w:rPr>
          <w:lang w:eastAsia="ko-KR"/>
        </w:rPr>
        <w:tab/>
        <w:t xml:space="preserve">Uplink Angle of Arrival </w:t>
      </w:r>
    </w:p>
    <w:p w14:paraId="183AB1E1"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UL-RTOA</w:t>
      </w:r>
      <w:r w:rsidRPr="00A05C94">
        <w:rPr>
          <w:lang w:eastAsia="ko-KR"/>
        </w:rPr>
        <w:tab/>
        <w:t>Uplink Relative Time of Arrival</w:t>
      </w:r>
    </w:p>
    <w:p w14:paraId="1EC6CB2C"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UL-SRS</w:t>
      </w:r>
      <w:r w:rsidRPr="00A05C94">
        <w:rPr>
          <w:lang w:eastAsia="ko-KR"/>
        </w:rPr>
        <w:tab/>
        <w:t>Uplink Sounding Reference Signal</w:t>
      </w:r>
    </w:p>
    <w:p w14:paraId="4B6D26EF" w14:textId="77777777" w:rsidR="008D1477" w:rsidRPr="00A05C94" w:rsidRDefault="008D1477" w:rsidP="008D1477">
      <w:pPr>
        <w:keepLines/>
        <w:overflowPunct w:val="0"/>
        <w:autoSpaceDE w:val="0"/>
        <w:autoSpaceDN w:val="0"/>
        <w:adjustRightInd w:val="0"/>
        <w:spacing w:after="0"/>
        <w:ind w:left="1702" w:hanging="1418"/>
        <w:textAlignment w:val="baseline"/>
        <w:rPr>
          <w:lang w:eastAsia="ko-KR"/>
        </w:rPr>
      </w:pPr>
      <w:r w:rsidRPr="00A05C94">
        <w:rPr>
          <w:lang w:eastAsia="ko-KR"/>
        </w:rPr>
        <w:t>Z-</w:t>
      </w:r>
      <w:proofErr w:type="spellStart"/>
      <w:r w:rsidRPr="00A05C94">
        <w:rPr>
          <w:lang w:eastAsia="ko-KR"/>
        </w:rPr>
        <w:t>AoA</w:t>
      </w:r>
      <w:proofErr w:type="spellEnd"/>
      <w:r w:rsidRPr="00A05C94">
        <w:rPr>
          <w:lang w:eastAsia="ko-KR"/>
        </w:rPr>
        <w:tab/>
        <w:t>Zenith Angles of Arrival</w:t>
      </w:r>
    </w:p>
    <w:p w14:paraId="357B7165" w14:textId="77777777" w:rsidR="008D1477" w:rsidRDefault="008D1477" w:rsidP="008D1477">
      <w:pPr>
        <w:pStyle w:val="FirstChange"/>
        <w:rPr>
          <w:highlight w:val="yellow"/>
        </w:rPr>
      </w:pPr>
    </w:p>
    <w:p w14:paraId="5BBA0FF9" w14:textId="77777777" w:rsidR="008D1477" w:rsidRDefault="008D1477" w:rsidP="008D1477">
      <w:pPr>
        <w:pStyle w:val="FirstChange"/>
        <w:rPr>
          <w:highlight w:val="yellow"/>
        </w:rPr>
      </w:pPr>
      <w:r w:rsidRPr="004572E7">
        <w:rPr>
          <w:highlight w:val="yellow"/>
        </w:rPr>
        <w:t>&lt;&lt;&lt;&lt;&lt;&lt;&lt;&lt;&lt;&lt;&lt;&lt;&lt;&lt;&lt;&lt;&lt;&lt;&lt;</w:t>
      </w:r>
      <w:r>
        <w:rPr>
          <w:highlight w:val="yellow"/>
        </w:rPr>
        <w:t xml:space="preserve"> </w:t>
      </w:r>
      <w:r>
        <w:rPr>
          <w:highlight w:val="yellow"/>
          <w:lang w:val="en-SE"/>
        </w:rPr>
        <w:t xml:space="preserve">Next </w:t>
      </w:r>
      <w:r>
        <w:rPr>
          <w:highlight w:val="yellow"/>
          <w:lang w:eastAsia="zh-CN"/>
        </w:rPr>
        <w:t>Change</w:t>
      </w:r>
      <w:r w:rsidRPr="004572E7">
        <w:rPr>
          <w:highlight w:val="yellow"/>
        </w:rPr>
        <w:t xml:space="preserve"> &gt;&gt;&gt;&gt;&gt;&gt;&gt;&gt;&gt;&gt;&gt;&gt;&gt;&gt;&gt;&gt;&gt;&gt;&gt;&gt;</w:t>
      </w:r>
    </w:p>
    <w:p w14:paraId="0C03ACF6" w14:textId="77777777" w:rsidR="008D1477" w:rsidRDefault="008D1477" w:rsidP="008D1477">
      <w:pPr>
        <w:pStyle w:val="FirstChange"/>
        <w:rPr>
          <w:highlight w:val="yellow"/>
        </w:rPr>
      </w:pPr>
    </w:p>
    <w:p w14:paraId="040F0342" w14:textId="77777777" w:rsidR="008D1477" w:rsidRPr="00E6349A" w:rsidRDefault="008D1477" w:rsidP="008D147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 w:name="_Toc20955773"/>
      <w:bookmarkStart w:id="18" w:name="_Toc29892867"/>
      <w:bookmarkStart w:id="19" w:name="_Toc36556804"/>
      <w:bookmarkStart w:id="20" w:name="_Toc45832190"/>
      <w:bookmarkStart w:id="21" w:name="_Toc51763370"/>
      <w:bookmarkStart w:id="22" w:name="_Toc64448533"/>
      <w:bookmarkStart w:id="23" w:name="_Toc66289192"/>
      <w:bookmarkStart w:id="24" w:name="_Toc74154305"/>
      <w:bookmarkStart w:id="25" w:name="_Toc81383049"/>
      <w:bookmarkStart w:id="26" w:name="_Toc88657682"/>
      <w:bookmarkStart w:id="27" w:name="_Toc97910594"/>
      <w:bookmarkStart w:id="28" w:name="_Toc99038233"/>
      <w:bookmarkStart w:id="29" w:name="_Toc99730494"/>
      <w:bookmarkStart w:id="30" w:name="_Toc105510613"/>
      <w:bookmarkStart w:id="31" w:name="_Toc105927145"/>
      <w:bookmarkStart w:id="32" w:name="_Toc106109685"/>
      <w:bookmarkStart w:id="33" w:name="_Toc113835122"/>
      <w:bookmarkStart w:id="34" w:name="_Toc120123965"/>
      <w:bookmarkStart w:id="35" w:name="_Toc121160965"/>
      <w:r w:rsidRPr="00E6349A">
        <w:rPr>
          <w:rFonts w:ascii="Arial" w:hAnsi="Arial"/>
          <w:sz w:val="28"/>
          <w:lang w:eastAsia="ko-KR"/>
        </w:rPr>
        <w:t>8.3.1</w:t>
      </w:r>
      <w:r w:rsidRPr="00E6349A">
        <w:rPr>
          <w:rFonts w:ascii="Arial" w:hAnsi="Arial"/>
          <w:sz w:val="28"/>
          <w:lang w:eastAsia="ko-KR"/>
        </w:rPr>
        <w:tab/>
        <w:t>UE Context Setup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6349A">
        <w:rPr>
          <w:rFonts w:ascii="Arial" w:hAnsi="Arial"/>
          <w:sz w:val="28"/>
          <w:lang w:eastAsia="ko-KR"/>
        </w:rPr>
        <w:t xml:space="preserve"> </w:t>
      </w:r>
    </w:p>
    <w:p w14:paraId="4EFC9CB2" w14:textId="77777777" w:rsidR="008D1477" w:rsidRPr="00E6349A" w:rsidRDefault="008D1477" w:rsidP="008D147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6" w:name="_Toc20955774"/>
      <w:bookmarkStart w:id="37" w:name="_Toc29892868"/>
      <w:bookmarkStart w:id="38" w:name="_Toc36556805"/>
      <w:bookmarkStart w:id="39" w:name="_Toc45832191"/>
      <w:bookmarkStart w:id="40" w:name="_Toc51763371"/>
      <w:bookmarkStart w:id="41" w:name="_Toc64448534"/>
      <w:bookmarkStart w:id="42" w:name="_Toc66289193"/>
      <w:bookmarkStart w:id="43" w:name="_Toc74154306"/>
      <w:bookmarkStart w:id="44" w:name="_Toc81383050"/>
      <w:bookmarkStart w:id="45" w:name="_Toc88657683"/>
      <w:bookmarkStart w:id="46" w:name="_Toc97910595"/>
      <w:bookmarkStart w:id="47" w:name="_Toc99038234"/>
      <w:bookmarkStart w:id="48" w:name="_Toc99730495"/>
      <w:bookmarkStart w:id="49" w:name="_Toc105510614"/>
      <w:bookmarkStart w:id="50" w:name="_Toc105927146"/>
      <w:bookmarkStart w:id="51" w:name="_Toc106109686"/>
      <w:bookmarkStart w:id="52" w:name="_Toc113835123"/>
      <w:bookmarkStart w:id="53" w:name="_Toc120123966"/>
      <w:bookmarkStart w:id="54" w:name="_Toc121160966"/>
      <w:r w:rsidRPr="00E6349A">
        <w:rPr>
          <w:rFonts w:ascii="Arial" w:hAnsi="Arial"/>
          <w:sz w:val="24"/>
          <w:lang w:eastAsia="ko-KR"/>
        </w:rPr>
        <w:t>8.3.1.1</w:t>
      </w:r>
      <w:r w:rsidRPr="00E6349A">
        <w:rPr>
          <w:rFonts w:ascii="Arial" w:hAnsi="Arial"/>
          <w:sz w:val="24"/>
          <w:lang w:eastAsia="ko-KR"/>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C142876" w14:textId="77777777" w:rsidR="008D1477" w:rsidRPr="00E6349A" w:rsidRDefault="008D1477" w:rsidP="008D1477">
      <w:pPr>
        <w:overflowPunct w:val="0"/>
        <w:autoSpaceDE w:val="0"/>
        <w:autoSpaceDN w:val="0"/>
        <w:adjustRightInd w:val="0"/>
        <w:textAlignment w:val="baseline"/>
        <w:rPr>
          <w:lang w:eastAsia="zh-CN"/>
        </w:rPr>
      </w:pPr>
      <w:r w:rsidRPr="00E6349A">
        <w:rPr>
          <w:lang w:eastAsia="zh-CN"/>
        </w:rPr>
        <w:t xml:space="preserve">The purpose of the UE Context Setup procedure is to </w:t>
      </w:r>
      <w:r w:rsidRPr="00E6349A">
        <w:rPr>
          <w:lang w:eastAsia="ko-KR"/>
        </w:rPr>
        <w:t>establish the UE Context including, among others, SRB,</w:t>
      </w:r>
      <w:r>
        <w:rPr>
          <w:lang w:eastAsia="ko-KR"/>
        </w:rPr>
        <w:t xml:space="preserve"> </w:t>
      </w:r>
      <w:r w:rsidRPr="00E6349A">
        <w:rPr>
          <w:lang w:eastAsia="ko-KR"/>
        </w:rPr>
        <w:t xml:space="preserve">DRB, BH RLC channel, </w:t>
      </w:r>
      <w:proofErr w:type="spellStart"/>
      <w:r w:rsidRPr="00E6349A">
        <w:rPr>
          <w:lang w:eastAsia="ko-KR"/>
        </w:rPr>
        <w:t>Uu</w:t>
      </w:r>
      <w:proofErr w:type="spellEnd"/>
      <w:r w:rsidRPr="00E6349A">
        <w:rPr>
          <w:lang w:eastAsia="ko-KR"/>
        </w:rPr>
        <w:t xml:space="preserve"> Relay RLC channel, PC5 Relay RLC channel, and SL DRB </w:t>
      </w:r>
      <w:r w:rsidRPr="00E6349A">
        <w:rPr>
          <w:lang w:eastAsia="zh-CN"/>
        </w:rPr>
        <w:t>configuration.</w:t>
      </w:r>
      <w:r w:rsidRPr="00E6349A">
        <w:rPr>
          <w:lang w:eastAsia="ko-KR"/>
        </w:rPr>
        <w:t xml:space="preserve"> </w:t>
      </w:r>
      <w:r w:rsidRPr="00E6349A">
        <w:rPr>
          <w:lang w:eastAsia="zh-CN"/>
        </w:rPr>
        <w:t>The procedure uses UE-associated signalling.</w:t>
      </w:r>
    </w:p>
    <w:p w14:paraId="3C6121DE" w14:textId="77777777" w:rsidR="008D1477" w:rsidRPr="00E6349A" w:rsidRDefault="008D1477" w:rsidP="008D147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5" w:name="_Toc20955775"/>
      <w:bookmarkStart w:id="56" w:name="_Toc29892869"/>
      <w:bookmarkStart w:id="57" w:name="_Toc36556806"/>
      <w:bookmarkStart w:id="58" w:name="_Toc45832192"/>
      <w:bookmarkStart w:id="59" w:name="_Toc51763372"/>
      <w:bookmarkStart w:id="60" w:name="_Toc64448535"/>
      <w:bookmarkStart w:id="61" w:name="_Toc66289194"/>
      <w:bookmarkStart w:id="62" w:name="_Toc74154307"/>
      <w:bookmarkStart w:id="63" w:name="_Toc81383051"/>
      <w:bookmarkStart w:id="64" w:name="_Toc88657684"/>
      <w:bookmarkStart w:id="65" w:name="_Toc97910596"/>
      <w:bookmarkStart w:id="66" w:name="_Toc99038235"/>
      <w:bookmarkStart w:id="67" w:name="_Toc99730496"/>
      <w:bookmarkStart w:id="68" w:name="_Toc105510615"/>
      <w:bookmarkStart w:id="69" w:name="_Toc105927147"/>
      <w:bookmarkStart w:id="70" w:name="_Toc106109687"/>
      <w:bookmarkStart w:id="71" w:name="_Toc113835124"/>
      <w:bookmarkStart w:id="72" w:name="_Toc120123967"/>
      <w:bookmarkStart w:id="73" w:name="_Toc121160967"/>
      <w:r w:rsidRPr="00E6349A">
        <w:rPr>
          <w:rFonts w:ascii="Arial" w:hAnsi="Arial"/>
          <w:sz w:val="24"/>
          <w:lang w:eastAsia="ko-KR"/>
        </w:rPr>
        <w:t>8.3.1.2</w:t>
      </w:r>
      <w:r w:rsidRPr="00E6349A">
        <w:rPr>
          <w:rFonts w:ascii="Arial"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5D03CF" w14:textId="77777777" w:rsidR="008D1477" w:rsidRPr="00E6349A" w:rsidRDefault="008D1477" w:rsidP="008D1477">
      <w:pPr>
        <w:keepNext/>
        <w:keepLines/>
        <w:overflowPunct w:val="0"/>
        <w:autoSpaceDE w:val="0"/>
        <w:autoSpaceDN w:val="0"/>
        <w:adjustRightInd w:val="0"/>
        <w:spacing w:before="60"/>
        <w:jc w:val="center"/>
        <w:textAlignment w:val="baseline"/>
        <w:rPr>
          <w:rFonts w:ascii="Arial" w:hAnsi="Arial"/>
          <w:b/>
          <w:lang w:eastAsia="ko-KR"/>
        </w:rPr>
      </w:pPr>
      <w:r w:rsidRPr="00E6349A">
        <w:rPr>
          <w:rFonts w:ascii="Arial" w:hAnsi="Arial"/>
          <w:b/>
          <w:noProof/>
          <w:lang w:val="en-US" w:eastAsia="zh-CN"/>
        </w:rPr>
        <w:drawing>
          <wp:inline distT="0" distB="0" distL="0" distR="0" wp14:anchorId="27FFAB24" wp14:editId="1655408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C6804F4" w14:textId="77777777" w:rsidR="008D1477" w:rsidRPr="00E6349A" w:rsidRDefault="008D1477" w:rsidP="008D1477">
      <w:pPr>
        <w:keepLines/>
        <w:overflowPunct w:val="0"/>
        <w:autoSpaceDE w:val="0"/>
        <w:autoSpaceDN w:val="0"/>
        <w:adjustRightInd w:val="0"/>
        <w:spacing w:after="240"/>
        <w:jc w:val="center"/>
        <w:textAlignment w:val="baseline"/>
        <w:rPr>
          <w:rFonts w:ascii="Arial" w:hAnsi="Arial"/>
          <w:b/>
          <w:lang w:eastAsia="ko-KR"/>
        </w:rPr>
      </w:pPr>
      <w:r w:rsidRPr="00E6349A">
        <w:rPr>
          <w:rFonts w:ascii="Arial" w:hAnsi="Arial"/>
          <w:b/>
          <w:lang w:eastAsia="ko-KR"/>
        </w:rPr>
        <w:t xml:space="preserve">Figure </w:t>
      </w:r>
      <w:bookmarkStart w:id="74" w:name="_Hlk44097902"/>
      <w:r w:rsidRPr="00E6349A">
        <w:rPr>
          <w:rFonts w:ascii="Arial" w:hAnsi="Arial"/>
          <w:b/>
          <w:lang w:eastAsia="ko-KR"/>
        </w:rPr>
        <w:t>8.3.1.2</w:t>
      </w:r>
      <w:bookmarkEnd w:id="74"/>
      <w:r w:rsidRPr="00E6349A">
        <w:rPr>
          <w:rFonts w:ascii="Arial" w:hAnsi="Arial"/>
          <w:b/>
          <w:lang w:eastAsia="ko-KR"/>
        </w:rPr>
        <w:t>-1: UE Context Setup Request procedure: Successful Operation</w:t>
      </w:r>
    </w:p>
    <w:p w14:paraId="0D92B5B9" w14:textId="77777777" w:rsidR="008D1477" w:rsidRPr="00E6349A" w:rsidRDefault="008D1477" w:rsidP="008D1477">
      <w:pPr>
        <w:overflowPunct w:val="0"/>
        <w:autoSpaceDE w:val="0"/>
        <w:autoSpaceDN w:val="0"/>
        <w:adjustRightInd w:val="0"/>
        <w:textAlignment w:val="baseline"/>
        <w:rPr>
          <w:lang w:eastAsia="ko-KR"/>
        </w:rPr>
      </w:pPr>
      <w:r w:rsidRPr="00E6349A">
        <w:rPr>
          <w:lang w:eastAsia="ko-KR"/>
        </w:rPr>
        <w:t xml:space="preserve">The gNB-CU initiates the procedure by sending UE CONTEXT SETUP REQUEST message to the gNB-DU. If the gNB-DU succeeds to establish the UE context, it replies to the gNB-CU with UE CONTEXT SETUP RESPONSE. If </w:t>
      </w:r>
      <w:r w:rsidRPr="00E6349A">
        <w:rPr>
          <w:lang w:eastAsia="ko-KR"/>
        </w:rPr>
        <w:lastRenderedPageBreak/>
        <w:t>no UE-associated logical F1-connection exists, the UE-associated logical F1-connection shall be established as part of the procedure. Except for RACH based SDT, t</w:t>
      </w:r>
      <w:r w:rsidRPr="00E6349A">
        <w:rPr>
          <w:lang w:eastAsia="zh-CN"/>
        </w:rPr>
        <w:t xml:space="preserve">he gNB-CU shall perform RRC Reconfiguration or RRC connection resume to send UE to the RRC_CONNECTED state as described in TS 38.331 [8], and in this case, the </w:t>
      </w:r>
      <w:proofErr w:type="spellStart"/>
      <w:r w:rsidRPr="00E6349A">
        <w:rPr>
          <w:i/>
          <w:iCs/>
          <w:lang w:eastAsia="zh-CN"/>
        </w:rPr>
        <w:t>CellGroupConfig</w:t>
      </w:r>
      <w:proofErr w:type="spellEnd"/>
      <w:r w:rsidRPr="00E6349A">
        <w:rPr>
          <w:lang w:eastAsia="zh-CN"/>
        </w:rPr>
        <w:t xml:space="preserve"> IE shall transparently be </w:t>
      </w:r>
      <w:proofErr w:type="spellStart"/>
      <w:r w:rsidRPr="00E6349A">
        <w:rPr>
          <w:lang w:eastAsia="zh-CN"/>
        </w:rPr>
        <w:t>signaled</w:t>
      </w:r>
      <w:proofErr w:type="spellEnd"/>
      <w:r w:rsidRPr="00E6349A">
        <w:rPr>
          <w:lang w:eastAsia="zh-CN"/>
        </w:rPr>
        <w:t xml:space="preserve"> to the UE as specified in </w:t>
      </w:r>
      <w:r w:rsidRPr="00E6349A">
        <w:rPr>
          <w:lang w:eastAsia="ko-KR"/>
        </w:rPr>
        <w:t xml:space="preserve">TS 38.331 [8]. In the case of RACH based SDT procedure, the </w:t>
      </w:r>
      <w:proofErr w:type="spellStart"/>
      <w:r w:rsidRPr="00E6349A">
        <w:rPr>
          <w:i/>
          <w:lang w:eastAsia="ko-KR"/>
        </w:rPr>
        <w:t>CellGroupConfig</w:t>
      </w:r>
      <w:proofErr w:type="spellEnd"/>
      <w:r w:rsidRPr="00E6349A">
        <w:rPr>
          <w:lang w:eastAsia="ko-KR"/>
        </w:rPr>
        <w:t xml:space="preserve"> IE shall be ignored by the gNB-CU.</w:t>
      </w:r>
    </w:p>
    <w:p w14:paraId="50522CB5" w14:textId="77777777" w:rsidR="008D1477" w:rsidRDefault="008D1477" w:rsidP="008D147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B8A05ED" w14:textId="77777777" w:rsidR="008D1477" w:rsidRDefault="008D1477" w:rsidP="008D1477">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9123DB2" w14:textId="775C695D" w:rsidR="008D1477" w:rsidRDefault="008D1477" w:rsidP="008D1477">
      <w:pPr>
        <w:overflowPunct w:val="0"/>
        <w:autoSpaceDE w:val="0"/>
        <w:autoSpaceDN w:val="0"/>
        <w:adjustRightInd w:val="0"/>
        <w:textAlignment w:val="baseline"/>
        <w:rPr>
          <w:lang w:eastAsia="ko-KR"/>
        </w:rPr>
      </w:pPr>
      <w:r w:rsidRPr="00E3308B">
        <w:rPr>
          <w:lang w:eastAsia="ko-KR"/>
        </w:rPr>
        <w:t xml:space="preserve">If the </w:t>
      </w:r>
      <w:del w:id="75" w:author="Ericsson" w:date="2023-05-25T05:14:00Z">
        <w:r w:rsidRPr="001D5A89" w:rsidDel="0032676F">
          <w:rPr>
            <w:i/>
            <w:iCs/>
            <w:lang w:val="en-US" w:eastAsia="zh-CN"/>
          </w:rPr>
          <w:delText xml:space="preserve">Sidelink Positioning and </w:delText>
        </w:r>
      </w:del>
      <w:r w:rsidRPr="001D5A89">
        <w:rPr>
          <w:i/>
          <w:iCs/>
          <w:lang w:val="en-US" w:eastAsia="zh-CN"/>
        </w:rPr>
        <w:t>Ranging</w:t>
      </w:r>
      <w:r w:rsidRPr="001D5A89">
        <w:rPr>
          <w:i/>
          <w:lang w:eastAsia="ko-KR"/>
        </w:rPr>
        <w:t xml:space="preserve"> </w:t>
      </w:r>
      <w:ins w:id="76" w:author="Ericsson" w:date="2023-05-25T05:14:00Z">
        <w:r>
          <w:rPr>
            <w:i/>
            <w:lang w:eastAsia="ko-KR"/>
          </w:rPr>
          <w:t xml:space="preserve">and </w:t>
        </w:r>
        <w:r w:rsidRPr="001D5A89">
          <w:rPr>
            <w:i/>
            <w:iCs/>
            <w:lang w:val="en-US" w:eastAsia="zh-CN"/>
          </w:rPr>
          <w:t xml:space="preserve">Sidelink Positioning </w:t>
        </w:r>
      </w:ins>
      <w:r w:rsidRPr="001D5A89">
        <w:rPr>
          <w:i/>
          <w:lang w:eastAsia="ko-KR"/>
        </w:rPr>
        <w:t xml:space="preserve">Services </w:t>
      </w:r>
      <w:ins w:id="77" w:author="Ericsson" w:date="2023-05-25T04:35:00Z">
        <w:r>
          <w:rPr>
            <w:i/>
            <w:lang w:eastAsia="ko-KR"/>
          </w:rPr>
          <w:t>Information</w:t>
        </w:r>
      </w:ins>
      <w:del w:id="78" w:author="Ericsson" w:date="2023-05-25T04:35:00Z">
        <w:r w:rsidRPr="001D5A89" w:rsidDel="00F00626">
          <w:rPr>
            <w:i/>
            <w:lang w:eastAsia="ko-KR"/>
          </w:rPr>
          <w:delText>Authorized</w:delText>
        </w:r>
      </w:del>
      <w:r w:rsidRPr="001D5A89">
        <w:rPr>
          <w:lang w:eastAsia="ko-KR"/>
        </w:rPr>
        <w:t xml:space="preserve"> IE is contained in the </w:t>
      </w:r>
      <w:r w:rsidRPr="001D5A89">
        <w:rPr>
          <w:rFonts w:eastAsia="MS Mincho"/>
          <w:snapToGrid w:val="0"/>
          <w:lang w:eastAsia="ko-KR"/>
        </w:rPr>
        <w:t>UE CONTEXT SETUP REQUEST</w:t>
      </w:r>
      <w:r w:rsidRPr="001D5A89">
        <w:rPr>
          <w:snapToGrid w:val="0"/>
          <w:lang w:eastAsia="ko-KR"/>
        </w:rPr>
        <w:t xml:space="preserve"> </w:t>
      </w:r>
      <w:r w:rsidRPr="001D5A89">
        <w:rPr>
          <w:lang w:eastAsia="ko-KR"/>
        </w:rPr>
        <w:t>message</w:t>
      </w:r>
      <w:del w:id="79" w:author="Ericsson" w:date="2023-05-25T04:36:00Z">
        <w:r w:rsidRPr="001D5A89" w:rsidDel="00D96BA4">
          <w:rPr>
            <w:lang w:eastAsia="ko-KR"/>
          </w:rPr>
          <w:delText xml:space="preserve"> and it contains one or more IEs set to "authorized"</w:delText>
        </w:r>
      </w:del>
      <w:r w:rsidRPr="001D5A89">
        <w:rPr>
          <w:lang w:eastAsia="ko-KR"/>
        </w:rPr>
        <w:t xml:space="preserve">, the gNB-DU shall, if supported, </w:t>
      </w:r>
      <w:del w:id="80" w:author="Ericsson" w:date="2023-05-25T08:53:00Z">
        <w:r w:rsidRPr="001D5A89" w:rsidDel="00572566">
          <w:rPr>
            <w:lang w:eastAsia="ko-KR"/>
          </w:rPr>
          <w:delText>consider that the UE is authorized</w:delText>
        </w:r>
      </w:del>
      <w:ins w:id="81" w:author="Ericsson" w:date="2023-05-25T08:53:00Z">
        <w:r>
          <w:rPr>
            <w:lang w:eastAsia="ko-KR"/>
          </w:rPr>
          <w:t>take it into account</w:t>
        </w:r>
      </w:ins>
      <w:r w:rsidRPr="001D5A89">
        <w:rPr>
          <w:lang w:eastAsia="ko-KR"/>
        </w:rPr>
        <w:t xml:space="preserve"> for the </w:t>
      </w:r>
      <w:ins w:id="82" w:author="Ericsson" w:date="2023-05-25T08:54:00Z">
        <w:r>
          <w:rPr>
            <w:lang w:eastAsia="ko-KR"/>
          </w:rPr>
          <w:t>Ranging and Sidelink Positioning</w:t>
        </w:r>
      </w:ins>
      <w:del w:id="83" w:author="Ericsson" w:date="2023-05-25T08:54:00Z">
        <w:r w:rsidRPr="001D5A89" w:rsidDel="00572566">
          <w:rPr>
            <w:lang w:eastAsia="ko-KR"/>
          </w:rPr>
          <w:delText>re</w:delText>
        </w:r>
      </w:del>
      <w:del w:id="84" w:author="Ericsson" w:date="2023-05-25T08:53:00Z">
        <w:r w:rsidRPr="001D5A89" w:rsidDel="00572566">
          <w:rPr>
            <w:lang w:eastAsia="ko-KR"/>
          </w:rPr>
          <w:delText>levant</w:delText>
        </w:r>
      </w:del>
      <w:r w:rsidRPr="001D5A89">
        <w:rPr>
          <w:lang w:eastAsia="ko-KR"/>
        </w:rPr>
        <w:t xml:space="preserve"> service</w:t>
      </w:r>
      <w:ins w:id="85" w:author="Ericsson" w:date="2023-05-26T02:19:00Z">
        <w:r w:rsidR="009A01C1">
          <w:rPr>
            <w:lang w:val="en-SE" w:eastAsia="ko-KR"/>
          </w:rPr>
          <w:t>s</w:t>
        </w:r>
      </w:ins>
      <w:del w:id="86" w:author="Ericsson" w:date="2023-05-25T08:54:00Z">
        <w:r w:rsidRPr="001D5A89" w:rsidDel="00572566">
          <w:rPr>
            <w:lang w:eastAsia="ko-KR"/>
          </w:rPr>
          <w:delText>(s)</w:delText>
        </w:r>
      </w:del>
      <w:r w:rsidRPr="001D5A89">
        <w:rPr>
          <w:lang w:eastAsia="ko-KR"/>
        </w:rPr>
        <w:t>.</w:t>
      </w:r>
    </w:p>
    <w:p w14:paraId="4BD5C562" w14:textId="77777777" w:rsidR="008D1477" w:rsidDel="00572566" w:rsidRDefault="008D1477" w:rsidP="008D1477">
      <w:pPr>
        <w:overflowPunct w:val="0"/>
        <w:autoSpaceDE w:val="0"/>
        <w:autoSpaceDN w:val="0"/>
        <w:adjustRightInd w:val="0"/>
        <w:textAlignment w:val="baseline"/>
        <w:rPr>
          <w:del w:id="87" w:author="Ericsson" w:date="2023-05-25T08:54:00Z"/>
          <w:lang w:eastAsia="ko-KR"/>
        </w:rPr>
      </w:pPr>
      <w:del w:id="88" w:author="Ericsson" w:date="2023-05-25T08:54:00Z">
        <w:r w:rsidRPr="00816C8F" w:rsidDel="00572566">
          <w:rPr>
            <w:lang w:eastAsia="ko-KR"/>
          </w:rPr>
          <w:delText>-</w:delText>
        </w:r>
        <w:r w:rsidRPr="00816C8F" w:rsidDel="00572566">
          <w:rPr>
            <w:lang w:eastAsia="ko-KR"/>
          </w:rPr>
          <w:tab/>
          <w:delText xml:space="preserve">Editor’s Note: the text proposal should be updated if </w:delText>
        </w:r>
      </w:del>
      <w:del w:id="89" w:author="Ericsson" w:date="2023-05-25T04:39:00Z">
        <w:r w:rsidRPr="00816C8F" w:rsidDel="005D60AE">
          <w:rPr>
            <w:lang w:eastAsia="ko-KR"/>
          </w:rPr>
          <w:delText>“i</w:delText>
        </w:r>
        <w:r w:rsidRPr="00816C8F" w:rsidDel="00335841">
          <w:rPr>
            <w:lang w:eastAsia="ko-KR"/>
          </w:rPr>
          <w:delText>t contains one or more IE</w:delText>
        </w:r>
        <w:r w:rsidRPr="00816C8F" w:rsidDel="005D60AE">
          <w:rPr>
            <w:lang w:eastAsia="ko-KR"/>
          </w:rPr>
          <w:delText>s”</w:delText>
        </w:r>
      </w:del>
      <w:del w:id="90" w:author="Ericsson" w:date="2023-05-25T08:54:00Z">
        <w:r w:rsidRPr="00816C8F" w:rsidDel="00572566">
          <w:rPr>
            <w:lang w:eastAsia="ko-KR"/>
          </w:rPr>
          <w:delText xml:space="preserve"> to set to authorized</w:delText>
        </w:r>
      </w:del>
    </w:p>
    <w:p w14:paraId="630213D8" w14:textId="77777777" w:rsidR="008D1477" w:rsidRPr="00E3308B" w:rsidRDefault="008D1477" w:rsidP="008D1477">
      <w:pPr>
        <w:overflowPunct w:val="0"/>
        <w:autoSpaceDE w:val="0"/>
        <w:autoSpaceDN w:val="0"/>
        <w:adjustRightInd w:val="0"/>
        <w:textAlignment w:val="baseline"/>
        <w:rPr>
          <w:lang w:eastAsia="ko-KR"/>
        </w:rPr>
      </w:pPr>
    </w:p>
    <w:p w14:paraId="61C03E1A" w14:textId="77777777" w:rsidR="008D1477" w:rsidRDefault="008D1477" w:rsidP="008D147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71B5638" w14:textId="77777777" w:rsidR="008D1477" w:rsidRDefault="008D1477" w:rsidP="008D1477">
      <w:pPr>
        <w:jc w:val="center"/>
        <w:rPr>
          <w:rFonts w:eastAsia="DengXian"/>
          <w:color w:val="FF0000"/>
          <w:highlight w:val="yellow"/>
        </w:rPr>
      </w:pPr>
    </w:p>
    <w:p w14:paraId="5EC775F6" w14:textId="77777777" w:rsidR="008D1477" w:rsidRPr="004764EA" w:rsidRDefault="008D1477" w:rsidP="008D1477">
      <w:pPr>
        <w:keepNext/>
        <w:keepLines/>
        <w:overflowPunct w:val="0"/>
        <w:autoSpaceDE w:val="0"/>
        <w:autoSpaceDN w:val="0"/>
        <w:adjustRightInd w:val="0"/>
        <w:spacing w:before="120"/>
        <w:ind w:left="1134" w:hanging="1134"/>
        <w:outlineLvl w:val="2"/>
        <w:rPr>
          <w:rFonts w:ascii="Arial" w:hAnsi="Arial"/>
          <w:sz w:val="28"/>
          <w:lang w:val="fr-FR" w:eastAsia="zh-CN"/>
        </w:rPr>
      </w:pPr>
      <w:bookmarkStart w:id="91" w:name="_Toc20955786"/>
      <w:bookmarkStart w:id="92" w:name="_Toc29892880"/>
      <w:bookmarkStart w:id="93" w:name="_Toc36556817"/>
      <w:bookmarkStart w:id="94" w:name="_Toc45832203"/>
      <w:bookmarkStart w:id="95" w:name="_Toc51763383"/>
      <w:bookmarkStart w:id="96" w:name="_Toc64448546"/>
      <w:bookmarkStart w:id="97" w:name="_Toc66289205"/>
      <w:bookmarkStart w:id="98" w:name="_Toc74154318"/>
      <w:bookmarkStart w:id="99" w:name="_Toc81383062"/>
      <w:bookmarkStart w:id="100" w:name="_Toc88657695"/>
      <w:bookmarkStart w:id="101" w:name="_Toc97910607"/>
      <w:bookmarkStart w:id="102" w:name="_Toc99038246"/>
      <w:bookmarkStart w:id="103" w:name="_Toc99730507"/>
      <w:bookmarkStart w:id="104" w:name="_Toc105510626"/>
      <w:bookmarkStart w:id="105" w:name="_Toc105927158"/>
      <w:bookmarkStart w:id="106" w:name="_Toc106109698"/>
      <w:bookmarkStart w:id="107" w:name="_Toc113835135"/>
      <w:bookmarkStart w:id="108" w:name="_Toc120123978"/>
      <w:bookmarkStart w:id="109" w:name="_Toc121160978"/>
      <w:r w:rsidRPr="004764EA">
        <w:rPr>
          <w:rFonts w:ascii="Arial" w:hAnsi="Arial"/>
          <w:sz w:val="28"/>
          <w:lang w:val="fr-FR" w:eastAsia="ko-KR"/>
        </w:rPr>
        <w:t>8.3.4</w:t>
      </w:r>
      <w:r w:rsidRPr="004764EA">
        <w:rPr>
          <w:rFonts w:ascii="Arial" w:hAnsi="Arial"/>
          <w:sz w:val="28"/>
          <w:lang w:val="fr-FR" w:eastAsia="ko-KR"/>
        </w:rPr>
        <w:tab/>
        <w:t xml:space="preserve">UE </w:t>
      </w:r>
      <w:proofErr w:type="spellStart"/>
      <w:r w:rsidRPr="004764EA">
        <w:rPr>
          <w:rFonts w:ascii="Arial" w:hAnsi="Arial"/>
          <w:sz w:val="28"/>
          <w:lang w:val="fr-FR" w:eastAsia="ko-KR"/>
        </w:rPr>
        <w:t>Context</w:t>
      </w:r>
      <w:proofErr w:type="spellEnd"/>
      <w:r w:rsidRPr="004764EA">
        <w:rPr>
          <w:rFonts w:ascii="Arial" w:hAnsi="Arial"/>
          <w:sz w:val="28"/>
          <w:lang w:val="fr-FR" w:eastAsia="ko-KR"/>
        </w:rPr>
        <w:t xml:space="preserve"> Modification (gNB-CU </w:t>
      </w:r>
      <w:proofErr w:type="spellStart"/>
      <w:r w:rsidRPr="004764EA">
        <w:rPr>
          <w:rFonts w:ascii="Arial" w:hAnsi="Arial"/>
          <w:sz w:val="28"/>
          <w:lang w:val="fr-FR" w:eastAsia="ko-KR"/>
        </w:rPr>
        <w:t>initiated</w:t>
      </w:r>
      <w:proofErr w:type="spellEnd"/>
      <w:r w:rsidRPr="004764EA">
        <w:rPr>
          <w:rFonts w:ascii="Arial" w:hAnsi="Arial"/>
          <w:sz w:val="28"/>
          <w:lang w:val="fr-FR" w:eastAsia="ko-KR"/>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505537B" w14:textId="77777777" w:rsidR="008D1477" w:rsidRPr="004764EA" w:rsidRDefault="008D1477" w:rsidP="008D1477">
      <w:pPr>
        <w:keepNext/>
        <w:keepLines/>
        <w:overflowPunct w:val="0"/>
        <w:autoSpaceDE w:val="0"/>
        <w:autoSpaceDN w:val="0"/>
        <w:adjustRightInd w:val="0"/>
        <w:spacing w:before="120"/>
        <w:ind w:left="1418" w:hanging="1418"/>
        <w:outlineLvl w:val="3"/>
        <w:rPr>
          <w:rFonts w:ascii="Arial" w:hAnsi="Arial"/>
          <w:sz w:val="24"/>
          <w:lang w:eastAsia="zh-CN"/>
        </w:rPr>
      </w:pPr>
      <w:bookmarkStart w:id="110" w:name="_Toc20955787"/>
      <w:bookmarkStart w:id="111" w:name="_Toc29892881"/>
      <w:bookmarkStart w:id="112" w:name="_Toc36556818"/>
      <w:bookmarkStart w:id="113" w:name="_Toc45832204"/>
      <w:bookmarkStart w:id="114" w:name="_Toc51763384"/>
      <w:bookmarkStart w:id="115" w:name="_Toc64448547"/>
      <w:bookmarkStart w:id="116" w:name="_Toc66289206"/>
      <w:bookmarkStart w:id="117" w:name="_Toc74154319"/>
      <w:bookmarkStart w:id="118" w:name="_Toc81383063"/>
      <w:bookmarkStart w:id="119" w:name="_Toc88657696"/>
      <w:bookmarkStart w:id="120" w:name="_Toc97910608"/>
      <w:bookmarkStart w:id="121" w:name="_Toc99038247"/>
      <w:bookmarkStart w:id="122" w:name="_Toc99730508"/>
      <w:bookmarkStart w:id="123" w:name="_Toc105510627"/>
      <w:bookmarkStart w:id="124" w:name="_Toc105927159"/>
      <w:bookmarkStart w:id="125" w:name="_Toc106109699"/>
      <w:bookmarkStart w:id="126" w:name="_Toc113835136"/>
      <w:bookmarkStart w:id="127" w:name="_Toc120123979"/>
      <w:bookmarkStart w:id="128" w:name="_Toc121160979"/>
      <w:r w:rsidRPr="004764EA">
        <w:rPr>
          <w:rFonts w:ascii="Arial" w:hAnsi="Arial"/>
          <w:sz w:val="24"/>
          <w:lang w:eastAsia="ko-KR"/>
        </w:rPr>
        <w:t>8.3.4.1</w:t>
      </w:r>
      <w:r w:rsidRPr="004764EA">
        <w:rPr>
          <w:rFonts w:ascii="Arial"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8606BDA" w14:textId="77777777" w:rsidR="008D1477" w:rsidRPr="004764EA" w:rsidRDefault="008D1477" w:rsidP="008D1477">
      <w:pPr>
        <w:overflowPunct w:val="0"/>
        <w:autoSpaceDE w:val="0"/>
        <w:autoSpaceDN w:val="0"/>
        <w:adjustRightInd w:val="0"/>
        <w:rPr>
          <w:lang w:eastAsia="zh-CN"/>
        </w:rPr>
      </w:pPr>
      <w:r w:rsidRPr="004764EA">
        <w:rPr>
          <w:lang w:eastAsia="zh-CN"/>
        </w:rPr>
        <w:t>The purpose of the UE Context Modification procedure is to modify the established</w:t>
      </w:r>
      <w:r w:rsidRPr="004764EA">
        <w:rPr>
          <w:lang w:eastAsia="ko-KR"/>
        </w:rPr>
        <w:t xml:space="preserve"> UE Context, e.g., establishing, modifying and releasing radio resources </w:t>
      </w:r>
      <w:r w:rsidRPr="004764EA">
        <w:rPr>
          <w:lang w:val="en-US" w:eastAsia="zh-CN"/>
        </w:rPr>
        <w:t>or sidelink resources</w:t>
      </w:r>
      <w:r w:rsidRPr="004764EA">
        <w:rPr>
          <w:lang w:eastAsia="zh-CN"/>
        </w:rPr>
        <w:t>.</w:t>
      </w:r>
      <w:r w:rsidRPr="004764EA">
        <w:rPr>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lang w:eastAsia="ko-KR"/>
        </w:rPr>
        <w:t xml:space="preserve">. </w:t>
      </w:r>
      <w:r w:rsidRPr="004764EA">
        <w:rPr>
          <w:lang w:eastAsia="zh-CN"/>
        </w:rPr>
        <w:t>The procedure uses UE-associated signalling.</w:t>
      </w:r>
    </w:p>
    <w:p w14:paraId="06165FB1" w14:textId="77777777" w:rsidR="008D1477" w:rsidRPr="004764EA" w:rsidRDefault="008D1477" w:rsidP="008D1477">
      <w:pPr>
        <w:keepNext/>
        <w:keepLines/>
        <w:overflowPunct w:val="0"/>
        <w:autoSpaceDE w:val="0"/>
        <w:autoSpaceDN w:val="0"/>
        <w:adjustRightInd w:val="0"/>
        <w:spacing w:before="120"/>
        <w:ind w:left="1418" w:hanging="1418"/>
        <w:outlineLvl w:val="3"/>
        <w:rPr>
          <w:rFonts w:ascii="Arial" w:hAnsi="Arial"/>
          <w:sz w:val="24"/>
          <w:lang w:eastAsia="ko-KR"/>
        </w:rPr>
      </w:pPr>
      <w:bookmarkStart w:id="129" w:name="_Toc20955788"/>
      <w:bookmarkStart w:id="130" w:name="_Toc29892882"/>
      <w:bookmarkStart w:id="131" w:name="_Toc36556819"/>
      <w:bookmarkStart w:id="132" w:name="_Toc45832205"/>
      <w:bookmarkStart w:id="133" w:name="_Toc51763385"/>
      <w:bookmarkStart w:id="134" w:name="_Toc64448548"/>
      <w:bookmarkStart w:id="135" w:name="_Toc66289207"/>
      <w:bookmarkStart w:id="136" w:name="_Toc74154320"/>
      <w:bookmarkStart w:id="137" w:name="_Toc81383064"/>
      <w:bookmarkStart w:id="138" w:name="_Toc88657697"/>
      <w:bookmarkStart w:id="139" w:name="_Toc97910609"/>
      <w:bookmarkStart w:id="140" w:name="_Toc99038248"/>
      <w:bookmarkStart w:id="141" w:name="_Toc99730509"/>
      <w:bookmarkStart w:id="142" w:name="_Toc105510628"/>
      <w:bookmarkStart w:id="143" w:name="_Toc105927160"/>
      <w:bookmarkStart w:id="144" w:name="_Toc106109700"/>
      <w:bookmarkStart w:id="145" w:name="_Toc113835137"/>
      <w:bookmarkStart w:id="146" w:name="_Toc120123980"/>
      <w:bookmarkStart w:id="147" w:name="_Toc121160980"/>
      <w:r w:rsidRPr="004764EA">
        <w:rPr>
          <w:rFonts w:ascii="Arial" w:hAnsi="Arial"/>
          <w:sz w:val="24"/>
          <w:lang w:eastAsia="ko-KR"/>
        </w:rPr>
        <w:t>8.3.4.2</w:t>
      </w:r>
      <w:r w:rsidRPr="004764EA">
        <w:rPr>
          <w:rFonts w:ascii="Arial" w:hAnsi="Arial"/>
          <w:sz w:val="24"/>
          <w:lang w:eastAsia="ko-KR"/>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361C672" w14:textId="77777777" w:rsidR="008D1477" w:rsidRPr="004764EA" w:rsidRDefault="008D1477" w:rsidP="008D1477">
      <w:pPr>
        <w:keepNext/>
        <w:keepLines/>
        <w:overflowPunct w:val="0"/>
        <w:autoSpaceDE w:val="0"/>
        <w:autoSpaceDN w:val="0"/>
        <w:adjustRightInd w:val="0"/>
        <w:spacing w:before="60"/>
        <w:jc w:val="center"/>
        <w:rPr>
          <w:rFonts w:ascii="Arial" w:hAnsi="Arial" w:cs="Arial"/>
          <w:b/>
          <w:lang w:val="en-US" w:eastAsia="zh-CN"/>
        </w:rPr>
      </w:pPr>
      <w:r w:rsidRPr="004764EA">
        <w:rPr>
          <w:rFonts w:ascii="Arial" w:hAnsi="Arial" w:cs="Arial"/>
          <w:b/>
          <w:noProof/>
          <w:lang w:val="en-US" w:eastAsia="zh-CN"/>
        </w:rPr>
        <w:drawing>
          <wp:inline distT="0" distB="0" distL="0" distR="0" wp14:anchorId="5F9A04BD" wp14:editId="32B4A43F">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7906BF47" w14:textId="77777777" w:rsidR="008D1477" w:rsidRPr="004764EA" w:rsidRDefault="008D1477" w:rsidP="008D1477">
      <w:pPr>
        <w:keepLines/>
        <w:overflowPunct w:val="0"/>
        <w:autoSpaceDE w:val="0"/>
        <w:autoSpaceDN w:val="0"/>
        <w:adjustRightInd w:val="0"/>
        <w:spacing w:after="240"/>
        <w:jc w:val="center"/>
        <w:rPr>
          <w:rFonts w:ascii="Arial" w:hAnsi="Arial" w:cs="Arial"/>
          <w:b/>
          <w:lang w:val="en-US" w:eastAsia="ko-KR"/>
        </w:rPr>
      </w:pPr>
      <w:r w:rsidRPr="004764EA">
        <w:rPr>
          <w:rFonts w:ascii="Arial"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hAnsi="Arial" w:cs="Arial"/>
          <w:b/>
          <w:lang w:val="en-US" w:eastAsia="zh-CN"/>
        </w:rPr>
        <w:t>peration</w:t>
      </w:r>
    </w:p>
    <w:p w14:paraId="12E50C05" w14:textId="77777777" w:rsidR="008D1477" w:rsidRPr="004764EA" w:rsidRDefault="008D1477" w:rsidP="008D1477">
      <w:pPr>
        <w:overflowPunct w:val="0"/>
        <w:autoSpaceDE w:val="0"/>
        <w:autoSpaceDN w:val="0"/>
        <w:adjustRightInd w:val="0"/>
        <w:jc w:val="both"/>
        <w:rPr>
          <w:snapToGrid w:val="0"/>
          <w:lang w:eastAsia="ko-KR"/>
        </w:rPr>
      </w:pPr>
      <w:r w:rsidRPr="004764EA">
        <w:rPr>
          <w:snapToGrid w:val="0"/>
          <w:lang w:eastAsia="ko-KR"/>
        </w:rPr>
        <w:t>The UE CONTEXT MODIFICATION REQUEST message is initiated by the gNB-CU.</w:t>
      </w:r>
    </w:p>
    <w:p w14:paraId="780ACDCA" w14:textId="77777777" w:rsidR="008D1477" w:rsidRDefault="008D1477" w:rsidP="008D147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185C481" w14:textId="77777777" w:rsidR="008D1477" w:rsidRDefault="008D1477" w:rsidP="008D147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3D0681A" w14:textId="29FDFC4F" w:rsidR="008D1477" w:rsidRDefault="008D1477" w:rsidP="008D1477">
      <w:r>
        <w:t xml:space="preserve">If the </w:t>
      </w:r>
      <w:del w:id="148" w:author="Ericsson" w:date="2023-05-25T05:14:00Z">
        <w:r w:rsidDel="0032676F">
          <w:rPr>
            <w:i/>
            <w:iCs/>
            <w:lang w:val="en-US" w:eastAsia="zh-CN"/>
          </w:rPr>
          <w:delText xml:space="preserve">Sidelink </w:delText>
        </w:r>
        <w:r w:rsidRPr="0061026E" w:rsidDel="0032676F">
          <w:rPr>
            <w:i/>
            <w:iCs/>
            <w:lang w:val="en-US" w:eastAsia="zh-CN"/>
          </w:rPr>
          <w:delText xml:space="preserve">Positioning and </w:delText>
        </w:r>
      </w:del>
      <w:r w:rsidRPr="0061026E">
        <w:rPr>
          <w:i/>
          <w:iCs/>
          <w:lang w:val="en-US" w:eastAsia="zh-CN"/>
        </w:rPr>
        <w:t>Ranging</w:t>
      </w:r>
      <w:ins w:id="149" w:author="Ericsson" w:date="2023-05-25T05:14:00Z">
        <w:r>
          <w:rPr>
            <w:i/>
            <w:iCs/>
            <w:lang w:eastAsia="zh-CN"/>
          </w:rPr>
          <w:t xml:space="preserve"> and </w:t>
        </w:r>
        <w:r>
          <w:rPr>
            <w:i/>
            <w:iCs/>
            <w:lang w:val="en-US" w:eastAsia="zh-CN"/>
          </w:rPr>
          <w:t xml:space="preserve">Sidelink </w:t>
        </w:r>
        <w:r w:rsidRPr="0061026E">
          <w:rPr>
            <w:i/>
            <w:iCs/>
            <w:lang w:val="en-US" w:eastAsia="zh-CN"/>
          </w:rPr>
          <w:t>Positioning</w:t>
        </w:r>
      </w:ins>
      <w:r w:rsidRPr="0061026E">
        <w:rPr>
          <w:i/>
          <w:lang w:eastAsia="ko-KR"/>
        </w:rPr>
        <w:t xml:space="preserve"> Services </w:t>
      </w:r>
      <w:del w:id="150" w:author="Ericsson" w:date="2023-05-25T04:36:00Z">
        <w:r w:rsidRPr="0061026E" w:rsidDel="006024DB">
          <w:rPr>
            <w:i/>
          </w:rPr>
          <w:delText>Authorized</w:delText>
        </w:r>
        <w:r w:rsidRPr="0061026E" w:rsidDel="006024DB">
          <w:delText xml:space="preserve"> </w:delText>
        </w:r>
      </w:del>
      <w:ins w:id="151" w:author="Ericsson" w:date="2023-05-25T04:36:00Z">
        <w:r>
          <w:rPr>
            <w:i/>
          </w:rPr>
          <w:t>Information</w:t>
        </w:r>
        <w:r w:rsidRPr="0061026E">
          <w:t xml:space="preserve"> </w:t>
        </w:r>
      </w:ins>
      <w:r w:rsidRPr="0061026E">
        <w:t xml:space="preserve">IE is contained in the UE CONTEXT MODIFICATION REQUEST message, the gNB-DU shall, if supported, update its service </w:t>
      </w:r>
      <w:del w:id="152" w:author="Ericsson" w:date="2023-05-25T08:55:00Z">
        <w:r w:rsidRPr="0061026E" w:rsidDel="00572566">
          <w:delText xml:space="preserve">authorization </w:delText>
        </w:r>
      </w:del>
      <w:r w:rsidRPr="0061026E">
        <w:t xml:space="preserve">information for the UE accordingly. If the </w:t>
      </w:r>
      <w:del w:id="153" w:author="Ericsson" w:date="2023-05-25T05:14:00Z">
        <w:r w:rsidRPr="0061026E" w:rsidDel="00C00342">
          <w:rPr>
            <w:i/>
            <w:iCs/>
            <w:lang w:val="en-US" w:eastAsia="zh-CN"/>
          </w:rPr>
          <w:delText xml:space="preserve">Sidelink Positioning and </w:delText>
        </w:r>
      </w:del>
      <w:r w:rsidRPr="0061026E">
        <w:rPr>
          <w:i/>
          <w:iCs/>
          <w:lang w:val="en-US" w:eastAsia="zh-CN"/>
        </w:rPr>
        <w:t>Ranging</w:t>
      </w:r>
      <w:r w:rsidRPr="0061026E">
        <w:rPr>
          <w:i/>
          <w:lang w:eastAsia="ko-KR"/>
        </w:rPr>
        <w:t xml:space="preserve"> </w:t>
      </w:r>
      <w:ins w:id="154" w:author="Ericsson" w:date="2023-05-25T05:14:00Z">
        <w:r>
          <w:rPr>
            <w:i/>
            <w:lang w:eastAsia="ko-KR"/>
          </w:rPr>
          <w:t xml:space="preserve">and </w:t>
        </w:r>
        <w:r w:rsidRPr="0061026E">
          <w:rPr>
            <w:i/>
            <w:iCs/>
            <w:lang w:val="en-US" w:eastAsia="zh-CN"/>
          </w:rPr>
          <w:t xml:space="preserve">Sidelink Positioning </w:t>
        </w:r>
      </w:ins>
      <w:del w:id="155" w:author="Ericsson" w:date="2023-05-25T04:59:00Z">
        <w:r w:rsidRPr="0061026E" w:rsidDel="00EC1D52">
          <w:rPr>
            <w:i/>
            <w:lang w:eastAsia="ko-KR"/>
          </w:rPr>
          <w:delText xml:space="preserve">Services </w:delText>
        </w:r>
      </w:del>
      <w:r w:rsidRPr="0061026E">
        <w:rPr>
          <w:i/>
        </w:rPr>
        <w:t>Authorized</w:t>
      </w:r>
      <w:r w:rsidRPr="0061026E">
        <w:t xml:space="preserve"> IE </w:t>
      </w:r>
      <w:del w:id="156" w:author="CATT" w:date="2023-05-26T06:51:00Z">
        <w:r w:rsidRPr="0061026E" w:rsidDel="005D1AA7">
          <w:delText xml:space="preserve">includes one or more IEs </w:delText>
        </w:r>
      </w:del>
      <w:ins w:id="157" w:author="CATT" w:date="2023-05-26T06:51:00Z">
        <w:r>
          <w:rPr>
            <w:rFonts w:hint="eastAsia"/>
            <w:lang w:eastAsia="zh-CN"/>
          </w:rPr>
          <w:t xml:space="preserve"> is </w:t>
        </w:r>
      </w:ins>
      <w:r w:rsidRPr="0061026E">
        <w:t xml:space="preserve">set to "not authorized", the gNB-DU shall, if supported, initiate actions to ensure that the UE is no longer accessing the </w:t>
      </w:r>
      <w:del w:id="158" w:author="Ericsson" w:date="2023-05-25T08:56:00Z">
        <w:r w:rsidRPr="0061026E" w:rsidDel="00572566">
          <w:delText xml:space="preserve">relevant </w:delText>
        </w:r>
      </w:del>
      <w:ins w:id="159" w:author="Ericsson" w:date="2023-05-25T08:56:00Z">
        <w:r>
          <w:t>Ranging and Sidelink Positioning</w:t>
        </w:r>
        <w:r w:rsidRPr="0061026E">
          <w:t xml:space="preserve"> </w:t>
        </w:r>
      </w:ins>
      <w:r w:rsidRPr="0061026E">
        <w:t>service</w:t>
      </w:r>
      <w:ins w:id="160" w:author="Ericsson" w:date="2023-05-26T02:19:00Z">
        <w:r w:rsidR="009A01C1">
          <w:rPr>
            <w:lang w:val="en-SE"/>
          </w:rPr>
          <w:t>s</w:t>
        </w:r>
      </w:ins>
      <w:del w:id="161" w:author="Ericsson" w:date="2023-05-25T08:56:00Z">
        <w:r w:rsidRPr="0061026E" w:rsidDel="00572566">
          <w:delText>(s)</w:delText>
        </w:r>
      </w:del>
      <w:r w:rsidRPr="0061026E">
        <w:t>.</w:t>
      </w:r>
    </w:p>
    <w:p w14:paraId="3D365BC0" w14:textId="77777777" w:rsidR="008D1477" w:rsidRPr="002A1D57" w:rsidDel="00572566" w:rsidRDefault="008D1477" w:rsidP="008D1477">
      <w:pPr>
        <w:rPr>
          <w:del w:id="162" w:author="Ericsson" w:date="2023-05-25T08:56:00Z"/>
        </w:rPr>
      </w:pPr>
      <w:del w:id="163" w:author="Ericsson" w:date="2023-05-25T08:56:00Z">
        <w:r w:rsidRPr="0027573C" w:rsidDel="00572566">
          <w:lastRenderedPageBreak/>
          <w:delText>-</w:delText>
        </w:r>
        <w:r w:rsidRPr="0027573C" w:rsidDel="00572566">
          <w:tab/>
          <w:delText>Editor’s Note: the text proposal should be updated if “it contains one or more IEs” to set to authorized</w:delText>
        </w:r>
      </w:del>
    </w:p>
    <w:p w14:paraId="696AB854" w14:textId="77777777" w:rsidR="008D1477" w:rsidRDefault="008D1477" w:rsidP="008D1477">
      <w:pPr>
        <w:jc w:val="center"/>
        <w:rPr>
          <w:rFonts w:eastAsia="DengXian"/>
          <w:color w:val="FF0000"/>
          <w:highlight w:val="yellow"/>
        </w:rPr>
      </w:pPr>
    </w:p>
    <w:p w14:paraId="3E2E57B7" w14:textId="77777777" w:rsidR="008D1477" w:rsidRDefault="008D1477" w:rsidP="008D147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2E7E239" w14:textId="77777777" w:rsidR="008D1477" w:rsidRDefault="008D1477" w:rsidP="008D1477">
      <w:pPr>
        <w:jc w:val="center"/>
        <w:rPr>
          <w:rFonts w:eastAsia="DengXian"/>
          <w:color w:val="FF0000"/>
          <w:highlight w:val="yellow"/>
        </w:rPr>
      </w:pPr>
    </w:p>
    <w:p w14:paraId="64DE56E8" w14:textId="77777777" w:rsidR="008D1477" w:rsidRPr="006160F4" w:rsidRDefault="008D1477" w:rsidP="008D147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4" w:name="_Toc20955873"/>
      <w:bookmarkStart w:id="165" w:name="_Toc29892985"/>
      <w:bookmarkStart w:id="166" w:name="_Toc36556922"/>
      <w:bookmarkStart w:id="167" w:name="_Toc45832353"/>
      <w:bookmarkStart w:id="168" w:name="_Toc51763606"/>
      <w:bookmarkStart w:id="169" w:name="_Toc64448772"/>
      <w:bookmarkStart w:id="170" w:name="_Toc66289431"/>
      <w:bookmarkStart w:id="171" w:name="_Toc74154544"/>
      <w:bookmarkStart w:id="172" w:name="_Toc81383288"/>
      <w:bookmarkStart w:id="173" w:name="_Toc88657921"/>
      <w:bookmarkStart w:id="174" w:name="_Toc97910833"/>
      <w:bookmarkStart w:id="175" w:name="_Toc99038553"/>
      <w:bookmarkStart w:id="176" w:name="_Toc99730816"/>
      <w:bookmarkStart w:id="177" w:name="_Toc105510945"/>
      <w:bookmarkStart w:id="178" w:name="_Toc105927477"/>
      <w:bookmarkStart w:id="179" w:name="_Toc106110017"/>
      <w:bookmarkStart w:id="180" w:name="_Toc113835454"/>
      <w:bookmarkStart w:id="181" w:name="_Toc120124301"/>
      <w:bookmarkStart w:id="182" w:name="_Toc121161301"/>
      <w:r w:rsidRPr="006160F4">
        <w:rPr>
          <w:rFonts w:ascii="Arial" w:hAnsi="Arial"/>
          <w:sz w:val="24"/>
          <w:lang w:eastAsia="ko-KR"/>
        </w:rPr>
        <w:t>9.</w:t>
      </w:r>
      <w:r w:rsidRPr="006160F4">
        <w:rPr>
          <w:rFonts w:ascii="Arial" w:hAnsi="Arial"/>
          <w:sz w:val="24"/>
          <w:lang w:eastAsia="zh-CN"/>
        </w:rPr>
        <w:t>2.2.1</w:t>
      </w:r>
      <w:r w:rsidRPr="006160F4">
        <w:rPr>
          <w:rFonts w:ascii="Arial" w:hAnsi="Arial"/>
          <w:sz w:val="24"/>
          <w:lang w:eastAsia="ko-KR"/>
        </w:rPr>
        <w:tab/>
      </w:r>
      <w:r w:rsidRPr="006160F4">
        <w:rPr>
          <w:rFonts w:ascii="Arial" w:hAnsi="Arial"/>
          <w:sz w:val="24"/>
          <w:lang w:eastAsia="zh-CN"/>
        </w:rPr>
        <w:t>UE CONTEXT SETUP REQUEST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0B8F6F2" w14:textId="77777777" w:rsidR="008D1477" w:rsidRPr="006160F4" w:rsidRDefault="008D1477" w:rsidP="008D1477">
      <w:pPr>
        <w:overflowPunct w:val="0"/>
        <w:autoSpaceDE w:val="0"/>
        <w:autoSpaceDN w:val="0"/>
        <w:adjustRightInd w:val="0"/>
        <w:textAlignment w:val="baseline"/>
        <w:rPr>
          <w:rFonts w:eastAsia="Batang"/>
          <w:lang w:eastAsia="ko-KR"/>
        </w:rPr>
      </w:pPr>
      <w:r w:rsidRPr="006160F4">
        <w:rPr>
          <w:lang w:eastAsia="ko-KR"/>
        </w:rPr>
        <w:t>This message is sent by the gNB-CU to request the setup of a UE context.</w:t>
      </w:r>
    </w:p>
    <w:p w14:paraId="12E674A3" w14:textId="77777777" w:rsidR="008D1477" w:rsidRPr="006160F4" w:rsidRDefault="008D1477" w:rsidP="008D1477">
      <w:pPr>
        <w:overflowPunct w:val="0"/>
        <w:autoSpaceDE w:val="0"/>
        <w:autoSpaceDN w:val="0"/>
        <w:adjustRightInd w:val="0"/>
        <w:textAlignment w:val="baseline"/>
        <w:rPr>
          <w:lang w:val="fr-FR" w:eastAsia="zh-CN"/>
        </w:rPr>
      </w:pPr>
      <w:r w:rsidRPr="006160F4">
        <w:rPr>
          <w:lang w:val="fr-FR" w:eastAsia="ko-KR"/>
        </w:rPr>
        <w:t xml:space="preserve">Direction: gNB-CU </w:t>
      </w:r>
      <w:r w:rsidRPr="006160F4">
        <w:rPr>
          <w:lang w:eastAsia="ko-KR"/>
        </w:rPr>
        <w:sym w:font="Symbol" w:char="F0AE"/>
      </w:r>
      <w:r w:rsidRPr="006160F4">
        <w:rPr>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D1477" w:rsidRPr="006160F4" w14:paraId="24092A03" w14:textId="77777777" w:rsidTr="003C3446">
        <w:trPr>
          <w:tblHeader/>
        </w:trPr>
        <w:tc>
          <w:tcPr>
            <w:tcW w:w="2394" w:type="dxa"/>
          </w:tcPr>
          <w:p w14:paraId="2E155913"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IE/Group Name</w:t>
            </w:r>
          </w:p>
        </w:tc>
        <w:tc>
          <w:tcPr>
            <w:tcW w:w="1260" w:type="dxa"/>
          </w:tcPr>
          <w:p w14:paraId="0406E8CD"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Presence</w:t>
            </w:r>
          </w:p>
        </w:tc>
        <w:tc>
          <w:tcPr>
            <w:tcW w:w="1247" w:type="dxa"/>
          </w:tcPr>
          <w:p w14:paraId="181DAB1C"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Range</w:t>
            </w:r>
          </w:p>
        </w:tc>
        <w:tc>
          <w:tcPr>
            <w:tcW w:w="1260" w:type="dxa"/>
          </w:tcPr>
          <w:p w14:paraId="453A1236"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IE type and reference</w:t>
            </w:r>
          </w:p>
        </w:tc>
        <w:tc>
          <w:tcPr>
            <w:tcW w:w="1762" w:type="dxa"/>
          </w:tcPr>
          <w:p w14:paraId="5FD96E91"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Semantics description</w:t>
            </w:r>
          </w:p>
        </w:tc>
        <w:tc>
          <w:tcPr>
            <w:tcW w:w="1288" w:type="dxa"/>
          </w:tcPr>
          <w:p w14:paraId="33739F6C"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Criticality</w:t>
            </w:r>
          </w:p>
        </w:tc>
        <w:tc>
          <w:tcPr>
            <w:tcW w:w="1274" w:type="dxa"/>
          </w:tcPr>
          <w:p w14:paraId="75B7B78A"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6160F4">
              <w:rPr>
                <w:rFonts w:ascii="Arial" w:hAnsi="Arial"/>
                <w:b/>
                <w:sz w:val="18"/>
                <w:lang w:eastAsia="ko-KR"/>
              </w:rPr>
              <w:t>Assigned Criticality</w:t>
            </w:r>
          </w:p>
        </w:tc>
      </w:tr>
      <w:tr w:rsidR="008D1477" w:rsidRPr="006160F4" w14:paraId="76DE2781" w14:textId="77777777" w:rsidTr="003C3446">
        <w:tc>
          <w:tcPr>
            <w:tcW w:w="2394" w:type="dxa"/>
          </w:tcPr>
          <w:p w14:paraId="0E9D78C1"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6160F4">
              <w:rPr>
                <w:rFonts w:ascii="Arial" w:hAnsi="Arial"/>
                <w:sz w:val="18"/>
                <w:lang w:eastAsia="ko-KR"/>
              </w:rPr>
              <w:t>Message Type</w:t>
            </w:r>
          </w:p>
        </w:tc>
        <w:tc>
          <w:tcPr>
            <w:tcW w:w="1260" w:type="dxa"/>
          </w:tcPr>
          <w:p w14:paraId="4A2E386A"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6160F4">
              <w:rPr>
                <w:rFonts w:ascii="Arial" w:hAnsi="Arial"/>
                <w:sz w:val="18"/>
                <w:lang w:eastAsia="ko-KR"/>
              </w:rPr>
              <w:t>M</w:t>
            </w:r>
          </w:p>
        </w:tc>
        <w:tc>
          <w:tcPr>
            <w:tcW w:w="1247" w:type="dxa"/>
          </w:tcPr>
          <w:p w14:paraId="6A370C1A" w14:textId="77777777" w:rsidR="008D1477" w:rsidRPr="006160F4"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5CD83A3A"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6160F4">
              <w:rPr>
                <w:rFonts w:ascii="Arial" w:hAnsi="Arial"/>
                <w:sz w:val="18"/>
                <w:lang w:eastAsia="ko-KR"/>
              </w:rPr>
              <w:t>9.3.1.1</w:t>
            </w:r>
          </w:p>
        </w:tc>
        <w:tc>
          <w:tcPr>
            <w:tcW w:w="1762" w:type="dxa"/>
          </w:tcPr>
          <w:p w14:paraId="6E3EBBC7"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77B6B308"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YES</w:t>
            </w:r>
          </w:p>
        </w:tc>
        <w:tc>
          <w:tcPr>
            <w:tcW w:w="1274" w:type="dxa"/>
          </w:tcPr>
          <w:p w14:paraId="36FF2FEB"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reject</w:t>
            </w:r>
          </w:p>
        </w:tc>
      </w:tr>
      <w:tr w:rsidR="008D1477" w:rsidRPr="006160F4" w14:paraId="653419CC" w14:textId="77777777" w:rsidTr="003C3446">
        <w:tc>
          <w:tcPr>
            <w:tcW w:w="2394" w:type="dxa"/>
          </w:tcPr>
          <w:p w14:paraId="439E7799"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6160F4">
              <w:rPr>
                <w:rFonts w:ascii="Arial" w:eastAsia="Batang" w:hAnsi="Arial"/>
                <w:bCs/>
                <w:sz w:val="18"/>
                <w:lang w:eastAsia="ko-KR"/>
              </w:rPr>
              <w:t>gNB-CU</w:t>
            </w:r>
            <w:r w:rsidRPr="006160F4">
              <w:rPr>
                <w:rFonts w:ascii="Arial" w:hAnsi="Arial"/>
                <w:bCs/>
                <w:sz w:val="18"/>
                <w:lang w:eastAsia="ko-KR"/>
              </w:rPr>
              <w:t xml:space="preserve"> UE F1AP ID</w:t>
            </w:r>
          </w:p>
        </w:tc>
        <w:tc>
          <w:tcPr>
            <w:tcW w:w="1260" w:type="dxa"/>
          </w:tcPr>
          <w:p w14:paraId="315F0C9D"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6160F4">
              <w:rPr>
                <w:rFonts w:ascii="Arial" w:hAnsi="Arial"/>
                <w:sz w:val="18"/>
                <w:lang w:eastAsia="zh-CN"/>
              </w:rPr>
              <w:t xml:space="preserve">M </w:t>
            </w:r>
          </w:p>
        </w:tc>
        <w:tc>
          <w:tcPr>
            <w:tcW w:w="1247" w:type="dxa"/>
          </w:tcPr>
          <w:p w14:paraId="2673A952" w14:textId="77777777" w:rsidR="008D1477" w:rsidRPr="006160F4"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3E3370CD"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6160F4">
              <w:rPr>
                <w:rFonts w:ascii="Arial" w:hAnsi="Arial"/>
                <w:sz w:val="18"/>
                <w:lang w:eastAsia="ko-KR"/>
              </w:rPr>
              <w:t>9.3.1.4</w:t>
            </w:r>
          </w:p>
        </w:tc>
        <w:tc>
          <w:tcPr>
            <w:tcW w:w="1762" w:type="dxa"/>
          </w:tcPr>
          <w:p w14:paraId="567B4349"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51D1270D"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YES</w:t>
            </w:r>
          </w:p>
        </w:tc>
        <w:tc>
          <w:tcPr>
            <w:tcW w:w="1274" w:type="dxa"/>
          </w:tcPr>
          <w:p w14:paraId="5FD40E43"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reject</w:t>
            </w:r>
          </w:p>
        </w:tc>
      </w:tr>
      <w:tr w:rsidR="008D1477" w:rsidRPr="006160F4" w14:paraId="1876E84A" w14:textId="77777777" w:rsidTr="003C3446">
        <w:tc>
          <w:tcPr>
            <w:tcW w:w="2394" w:type="dxa"/>
            <w:tcBorders>
              <w:top w:val="single" w:sz="4" w:space="0" w:color="auto"/>
              <w:left w:val="single" w:sz="4" w:space="0" w:color="auto"/>
              <w:bottom w:val="single" w:sz="4" w:space="0" w:color="auto"/>
              <w:right w:val="single" w:sz="4" w:space="0" w:color="auto"/>
            </w:tcBorders>
          </w:tcPr>
          <w:p w14:paraId="1ACE91CF" w14:textId="77777777" w:rsidR="008D1477" w:rsidRPr="006160F4" w:rsidRDefault="008D1477" w:rsidP="003C3446">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1BC7EDB"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6160F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5B4411" w14:textId="77777777" w:rsidR="008D1477" w:rsidRPr="006160F4"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4F15F9"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6160F4">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C0ABB1C" w14:textId="77777777" w:rsidR="008D1477" w:rsidRPr="006160F4"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B91037"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AFEF2A"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6160F4">
              <w:rPr>
                <w:rFonts w:ascii="Arial" w:hAnsi="Arial"/>
                <w:sz w:val="18"/>
                <w:lang w:eastAsia="ko-KR"/>
              </w:rPr>
              <w:t>ignore</w:t>
            </w:r>
          </w:p>
        </w:tc>
      </w:tr>
      <w:tr w:rsidR="008D1477" w:rsidRPr="006160F4" w14:paraId="3308814E" w14:textId="77777777" w:rsidTr="003C3446">
        <w:tc>
          <w:tcPr>
            <w:tcW w:w="10485" w:type="dxa"/>
            <w:gridSpan w:val="7"/>
            <w:tcBorders>
              <w:top w:val="single" w:sz="4" w:space="0" w:color="auto"/>
              <w:left w:val="single" w:sz="4" w:space="0" w:color="auto"/>
              <w:bottom w:val="single" w:sz="4" w:space="0" w:color="auto"/>
              <w:right w:val="single" w:sz="4" w:space="0" w:color="auto"/>
            </w:tcBorders>
          </w:tcPr>
          <w:p w14:paraId="24BA240B"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highlight w:val="cyan"/>
                <w:lang w:eastAsia="ko-KR"/>
              </w:rPr>
            </w:pPr>
            <w:r w:rsidRPr="006160F4">
              <w:rPr>
                <w:rFonts w:ascii="Arial" w:hAnsi="Arial"/>
                <w:sz w:val="18"/>
                <w:highlight w:val="cyan"/>
                <w:lang w:eastAsia="ko-KR"/>
              </w:rPr>
              <w:t>&lt;&lt;&lt;&lt;&lt;&lt;&lt;&lt;&lt;&lt;&lt;&lt;&lt;&lt;&lt;&lt;&lt;&lt;&lt; Omitted rows unchanged &gt;&gt;&gt;&gt;&gt;&gt;&gt;&gt;&gt;&gt;&gt;&gt;&gt;&gt;&gt;&gt;&gt;&gt;&gt;&gt;</w:t>
            </w:r>
          </w:p>
          <w:p w14:paraId="14058693" w14:textId="77777777" w:rsidR="008D1477" w:rsidRPr="006160F4" w:rsidRDefault="008D1477" w:rsidP="003C3446">
            <w:pPr>
              <w:keepNext/>
              <w:keepLines/>
              <w:overflowPunct w:val="0"/>
              <w:autoSpaceDE w:val="0"/>
              <w:autoSpaceDN w:val="0"/>
              <w:adjustRightInd w:val="0"/>
              <w:spacing w:after="0"/>
              <w:jc w:val="center"/>
              <w:textAlignment w:val="baseline"/>
              <w:rPr>
                <w:rFonts w:ascii="Arial" w:hAnsi="Arial"/>
                <w:sz w:val="18"/>
                <w:highlight w:val="cyan"/>
                <w:lang w:eastAsia="ko-KR"/>
              </w:rPr>
            </w:pPr>
          </w:p>
        </w:tc>
      </w:tr>
      <w:tr w:rsidR="008D1477" w14:paraId="5A583405" w14:textId="77777777" w:rsidTr="003C3446">
        <w:tc>
          <w:tcPr>
            <w:tcW w:w="2394" w:type="dxa"/>
            <w:tcBorders>
              <w:top w:val="single" w:sz="4" w:space="0" w:color="auto"/>
              <w:left w:val="single" w:sz="4" w:space="0" w:color="auto"/>
              <w:bottom w:val="single" w:sz="4" w:space="0" w:color="auto"/>
              <w:right w:val="single" w:sz="4" w:space="0" w:color="auto"/>
            </w:tcBorders>
          </w:tcPr>
          <w:p w14:paraId="6855673F" w14:textId="77777777" w:rsidR="008D1477" w:rsidRPr="005D1AA7" w:rsidRDefault="008D1477">
            <w:pPr>
              <w:keepNext/>
              <w:keepLines/>
              <w:overflowPunct w:val="0"/>
              <w:autoSpaceDE w:val="0"/>
              <w:autoSpaceDN w:val="0"/>
              <w:adjustRightInd w:val="0"/>
              <w:spacing w:after="0"/>
              <w:textAlignment w:val="baseline"/>
              <w:rPr>
                <w:rFonts w:eastAsia="Batang"/>
                <w:bCs/>
                <w:lang w:eastAsia="ko-KR"/>
                <w:rPrChange w:id="183" w:author="CATT" w:date="2023-05-26T06:51:00Z">
                  <w:rPr>
                    <w:lang w:eastAsia="zh-CN"/>
                  </w:rPr>
                </w:rPrChange>
              </w:rPr>
              <w:pPrChange w:id="184" w:author="CATT" w:date="2023-05-26T06:51:00Z">
                <w:pPr>
                  <w:pStyle w:val="TAL"/>
                  <w:ind w:left="1702" w:hanging="1418"/>
                </w:pPr>
              </w:pPrChange>
            </w:pPr>
            <w:del w:id="185" w:author="Ericsson" w:date="2023-05-25T05:15:00Z">
              <w:r w:rsidRPr="005D1AA7" w:rsidDel="00C00342">
                <w:rPr>
                  <w:rFonts w:ascii="Arial" w:eastAsia="Batang" w:hAnsi="Arial"/>
                  <w:bCs/>
                  <w:sz w:val="18"/>
                  <w:lang w:eastAsia="ko-KR"/>
                  <w:rPrChange w:id="186" w:author="CATT" w:date="2023-05-26T06:51:00Z">
                    <w:rPr>
                      <w:rFonts w:eastAsia="Tahoma" w:cs="Arial"/>
                      <w:lang w:eastAsia="zh-CN"/>
                    </w:rPr>
                  </w:rPrChange>
                </w:rPr>
                <w:delText xml:space="preserve">Sidelink Positioning and </w:delText>
              </w:r>
            </w:del>
            <w:r w:rsidRPr="005D1AA7">
              <w:rPr>
                <w:rFonts w:ascii="Arial" w:eastAsia="Batang" w:hAnsi="Arial"/>
                <w:bCs/>
                <w:sz w:val="18"/>
                <w:lang w:eastAsia="ko-KR"/>
                <w:rPrChange w:id="187" w:author="CATT" w:date="2023-05-26T06:51:00Z">
                  <w:rPr>
                    <w:rFonts w:eastAsia="Tahoma" w:cs="Arial"/>
                    <w:lang w:eastAsia="zh-CN"/>
                  </w:rPr>
                </w:rPrChange>
              </w:rPr>
              <w:t xml:space="preserve">Ranging </w:t>
            </w:r>
            <w:ins w:id="188" w:author="Ericsson" w:date="2023-05-25T05:15:00Z">
              <w:r w:rsidRPr="005D1AA7">
                <w:rPr>
                  <w:rFonts w:ascii="Arial" w:eastAsia="Batang" w:hAnsi="Arial"/>
                  <w:bCs/>
                  <w:sz w:val="18"/>
                  <w:lang w:eastAsia="ko-KR"/>
                  <w:rPrChange w:id="189" w:author="CATT" w:date="2023-05-26T06:51:00Z">
                    <w:rPr>
                      <w:rFonts w:eastAsia="Tahoma" w:cs="Arial"/>
                      <w:lang w:eastAsia="zh-CN"/>
                    </w:rPr>
                  </w:rPrChange>
                </w:rPr>
                <w:t xml:space="preserve">and Sidelink Positioning </w:t>
              </w:r>
            </w:ins>
            <w:r w:rsidRPr="005D1AA7">
              <w:rPr>
                <w:rFonts w:ascii="Arial" w:eastAsia="Batang" w:hAnsi="Arial"/>
                <w:bCs/>
                <w:sz w:val="18"/>
                <w:lang w:eastAsia="ko-KR"/>
                <w:rPrChange w:id="190" w:author="CATT" w:date="2023-05-26T06:51:00Z">
                  <w:rPr>
                    <w:rFonts w:eastAsia="Tahoma" w:cs="Arial"/>
                    <w:lang w:eastAsia="zh-CN"/>
                  </w:rPr>
                </w:rPrChange>
              </w:rPr>
              <w:t xml:space="preserve">Services </w:t>
            </w:r>
            <w:del w:id="191" w:author="Ericsson" w:date="2023-05-25T04:40:00Z">
              <w:r w:rsidRPr="005D1AA7" w:rsidDel="00840626">
                <w:rPr>
                  <w:rFonts w:ascii="Arial" w:eastAsia="Batang" w:hAnsi="Arial"/>
                  <w:bCs/>
                  <w:sz w:val="18"/>
                  <w:lang w:eastAsia="ko-KR"/>
                  <w:rPrChange w:id="192" w:author="CATT" w:date="2023-05-26T06:51:00Z">
                    <w:rPr>
                      <w:rFonts w:eastAsia="Tahoma" w:cs="Arial"/>
                      <w:lang w:eastAsia="zh-CN"/>
                    </w:rPr>
                  </w:rPrChange>
                </w:rPr>
                <w:delText>Authorized</w:delText>
              </w:r>
            </w:del>
            <w:ins w:id="193" w:author="Ericsson" w:date="2023-05-25T04:40:00Z">
              <w:r w:rsidRPr="005D1AA7">
                <w:rPr>
                  <w:rFonts w:ascii="Arial" w:eastAsia="Batang" w:hAnsi="Arial"/>
                  <w:bCs/>
                  <w:sz w:val="18"/>
                  <w:lang w:eastAsia="ko-KR"/>
                  <w:rPrChange w:id="194" w:author="CATT" w:date="2023-05-26T06:51:00Z">
                    <w:rPr>
                      <w:rFonts w:eastAsia="Tahoma" w:cs="Arial"/>
                      <w:lang w:eastAsia="zh-CN"/>
                    </w:rPr>
                  </w:rPrChange>
                </w:rPr>
                <w:t>Information</w:t>
              </w:r>
            </w:ins>
          </w:p>
        </w:tc>
        <w:tc>
          <w:tcPr>
            <w:tcW w:w="1260" w:type="dxa"/>
            <w:tcBorders>
              <w:top w:val="single" w:sz="4" w:space="0" w:color="auto"/>
              <w:left w:val="single" w:sz="4" w:space="0" w:color="auto"/>
              <w:bottom w:val="single" w:sz="4" w:space="0" w:color="auto"/>
              <w:right w:val="single" w:sz="4" w:space="0" w:color="auto"/>
            </w:tcBorders>
          </w:tcPr>
          <w:p w14:paraId="2F66DAE4" w14:textId="77777777" w:rsidR="008D1477" w:rsidRDefault="008D1477" w:rsidP="003C3446">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E83219" w14:textId="77777777" w:rsidR="008D1477" w:rsidRDefault="008D1477" w:rsidP="003C344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D6B7AF" w14:textId="77777777" w:rsidR="008D1477" w:rsidRPr="00EA5FA7" w:rsidRDefault="008D1477" w:rsidP="003C3446">
            <w:pPr>
              <w:pStyle w:val="TAL"/>
            </w:pPr>
            <w:r w:rsidRPr="00D25507">
              <w:rPr>
                <w:rFonts w:eastAsia="Tahoma" w:cs="Arial"/>
                <w:lang w:eastAsia="zh-CN"/>
              </w:rPr>
              <w:t>9.3.1.</w:t>
            </w:r>
            <w:r>
              <w:rPr>
                <w:rFonts w:eastAsia="Tahoma" w:cs="Arial"/>
                <w:lang w:eastAsia="zh-CN"/>
              </w:rPr>
              <w:t>x1</w:t>
            </w:r>
          </w:p>
        </w:tc>
        <w:tc>
          <w:tcPr>
            <w:tcW w:w="1762" w:type="dxa"/>
            <w:tcBorders>
              <w:top w:val="single" w:sz="4" w:space="0" w:color="auto"/>
              <w:left w:val="single" w:sz="4" w:space="0" w:color="auto"/>
              <w:bottom w:val="single" w:sz="4" w:space="0" w:color="auto"/>
              <w:right w:val="single" w:sz="4" w:space="0" w:color="auto"/>
            </w:tcBorders>
          </w:tcPr>
          <w:p w14:paraId="65517CCE" w14:textId="77777777" w:rsidR="008D1477" w:rsidRDefault="008D1477" w:rsidP="003C344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2DC893" w14:textId="77777777" w:rsidR="008D1477" w:rsidRDefault="008D1477" w:rsidP="003C3446">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1746BCC" w14:textId="77777777" w:rsidR="008D1477" w:rsidRDefault="008D1477" w:rsidP="003C3446">
            <w:pPr>
              <w:pStyle w:val="TAC"/>
              <w:rPr>
                <w:lang w:eastAsia="zh-CN"/>
              </w:rPr>
            </w:pPr>
            <w:r>
              <w:rPr>
                <w:rFonts w:eastAsia="Tahoma" w:cs="Arial" w:hint="eastAsia"/>
                <w:lang w:eastAsia="zh-CN"/>
              </w:rPr>
              <w:t>i</w:t>
            </w:r>
            <w:r>
              <w:rPr>
                <w:rFonts w:eastAsia="Tahoma" w:cs="Arial"/>
                <w:lang w:eastAsia="zh-CN"/>
              </w:rPr>
              <w:t>gnore</w:t>
            </w:r>
          </w:p>
        </w:tc>
      </w:tr>
    </w:tbl>
    <w:p w14:paraId="04D09C88" w14:textId="77777777" w:rsidR="008D1477" w:rsidRPr="006160F4" w:rsidRDefault="008D1477" w:rsidP="008D1477">
      <w:pPr>
        <w:overflowPunct w:val="0"/>
        <w:autoSpaceDE w:val="0"/>
        <w:autoSpaceDN w:val="0"/>
        <w:adjustRightInd w:val="0"/>
        <w:textAlignment w:val="baseline"/>
        <w:rPr>
          <w:lang w:eastAsia="ko-KR"/>
        </w:rPr>
      </w:pPr>
    </w:p>
    <w:p w14:paraId="5211B26C" w14:textId="77777777" w:rsidR="008D1477" w:rsidRPr="008B6D87" w:rsidRDefault="008D1477" w:rsidP="008D147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BF6A8BD" w14:textId="77777777" w:rsidR="008D1477" w:rsidRPr="006160F4" w:rsidRDefault="008D1477" w:rsidP="008D1477">
      <w:pPr>
        <w:overflowPunct w:val="0"/>
        <w:autoSpaceDE w:val="0"/>
        <w:autoSpaceDN w:val="0"/>
        <w:adjustRightInd w:val="0"/>
        <w:textAlignment w:val="baseline"/>
        <w:rPr>
          <w:lang w:eastAsia="ko-KR"/>
        </w:rPr>
      </w:pPr>
    </w:p>
    <w:p w14:paraId="10B4036D" w14:textId="77777777" w:rsidR="008D1477" w:rsidRPr="006160F4" w:rsidRDefault="008D1477" w:rsidP="008D1477">
      <w:pPr>
        <w:overflowPunct w:val="0"/>
        <w:autoSpaceDE w:val="0"/>
        <w:autoSpaceDN w:val="0"/>
        <w:adjustRightInd w:val="0"/>
        <w:textAlignment w:val="baseline"/>
        <w:rPr>
          <w:lang w:eastAsia="ko-KR"/>
        </w:rPr>
      </w:pPr>
    </w:p>
    <w:p w14:paraId="64F418E1" w14:textId="77777777" w:rsidR="008D1477" w:rsidRPr="00B2046B" w:rsidRDefault="008D1477" w:rsidP="008D147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5" w:name="_Toc20955879"/>
      <w:bookmarkStart w:id="196" w:name="_Toc29892991"/>
      <w:bookmarkStart w:id="197" w:name="_Toc36556928"/>
      <w:bookmarkStart w:id="198" w:name="_Toc45832359"/>
      <w:bookmarkStart w:id="199" w:name="_Toc51763612"/>
      <w:bookmarkStart w:id="200" w:name="_Toc64448778"/>
      <w:bookmarkStart w:id="201" w:name="_Toc66289437"/>
      <w:bookmarkStart w:id="202" w:name="_Toc74154550"/>
      <w:bookmarkStart w:id="203" w:name="_Toc81383294"/>
      <w:bookmarkStart w:id="204" w:name="_Toc88657927"/>
      <w:bookmarkStart w:id="205" w:name="_Toc97910839"/>
      <w:bookmarkStart w:id="206" w:name="_Toc99038559"/>
      <w:bookmarkStart w:id="207" w:name="_Toc99730822"/>
      <w:bookmarkStart w:id="208" w:name="_Toc105510951"/>
      <w:bookmarkStart w:id="209" w:name="_Toc105927483"/>
      <w:bookmarkStart w:id="210" w:name="_Toc106110023"/>
      <w:bookmarkStart w:id="211" w:name="_Toc113835460"/>
      <w:bookmarkStart w:id="212" w:name="_Toc120124307"/>
      <w:bookmarkStart w:id="213" w:name="_Toc121161307"/>
      <w:r w:rsidRPr="00B2046B">
        <w:rPr>
          <w:rFonts w:ascii="Arial" w:hAnsi="Arial"/>
          <w:sz w:val="24"/>
          <w:lang w:eastAsia="ko-KR"/>
        </w:rPr>
        <w:t>9.2.2.7</w:t>
      </w:r>
      <w:r w:rsidRPr="00B2046B">
        <w:rPr>
          <w:rFonts w:ascii="Arial" w:hAnsi="Arial"/>
          <w:sz w:val="24"/>
          <w:lang w:eastAsia="ko-KR"/>
        </w:rPr>
        <w:tab/>
        <w:t>UE CONTEXT MODIFICATION REQUEST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36B56FE" w14:textId="77777777" w:rsidR="008D1477" w:rsidRPr="00B2046B" w:rsidRDefault="008D1477" w:rsidP="008D1477">
      <w:pPr>
        <w:overflowPunct w:val="0"/>
        <w:autoSpaceDE w:val="0"/>
        <w:autoSpaceDN w:val="0"/>
        <w:adjustRightInd w:val="0"/>
        <w:textAlignment w:val="baseline"/>
        <w:rPr>
          <w:rFonts w:eastAsia="Batang"/>
          <w:lang w:eastAsia="ko-KR"/>
        </w:rPr>
      </w:pPr>
      <w:r w:rsidRPr="00B2046B">
        <w:rPr>
          <w:lang w:eastAsia="ko-KR"/>
        </w:rPr>
        <w:t>This message is sent by the gNB-CU to provide UE Context information changes to the gNB-DU.</w:t>
      </w:r>
    </w:p>
    <w:p w14:paraId="47F50D4A" w14:textId="77777777" w:rsidR="008D1477" w:rsidRPr="00B2046B" w:rsidRDefault="008D1477" w:rsidP="008D1477">
      <w:pPr>
        <w:overflowPunct w:val="0"/>
        <w:autoSpaceDE w:val="0"/>
        <w:autoSpaceDN w:val="0"/>
        <w:adjustRightInd w:val="0"/>
        <w:textAlignment w:val="baseline"/>
        <w:rPr>
          <w:lang w:eastAsia="ko-KR"/>
        </w:rPr>
      </w:pPr>
      <w:r w:rsidRPr="00B2046B">
        <w:rPr>
          <w:lang w:eastAsia="ko-KR"/>
        </w:rPr>
        <w:t xml:space="preserve">Direction: gNB-CU </w:t>
      </w:r>
      <w:r w:rsidRPr="00B2046B">
        <w:rPr>
          <w:lang w:eastAsia="ko-KR"/>
        </w:rPr>
        <w:sym w:font="Symbol" w:char="F0AE"/>
      </w:r>
      <w:r w:rsidRPr="00B2046B">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D1477" w:rsidRPr="00B2046B" w14:paraId="6C3D1B0A" w14:textId="77777777" w:rsidTr="003C3446">
        <w:trPr>
          <w:tblHeader/>
        </w:trPr>
        <w:tc>
          <w:tcPr>
            <w:tcW w:w="2394" w:type="dxa"/>
          </w:tcPr>
          <w:p w14:paraId="1F0BA082"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IE/Group Name</w:t>
            </w:r>
          </w:p>
        </w:tc>
        <w:tc>
          <w:tcPr>
            <w:tcW w:w="1260" w:type="dxa"/>
          </w:tcPr>
          <w:p w14:paraId="1C195FCA"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Presence</w:t>
            </w:r>
          </w:p>
        </w:tc>
        <w:tc>
          <w:tcPr>
            <w:tcW w:w="1247" w:type="dxa"/>
          </w:tcPr>
          <w:p w14:paraId="147C8394"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Range</w:t>
            </w:r>
          </w:p>
        </w:tc>
        <w:tc>
          <w:tcPr>
            <w:tcW w:w="1260" w:type="dxa"/>
          </w:tcPr>
          <w:p w14:paraId="07D08B47"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IE type and reference</w:t>
            </w:r>
          </w:p>
        </w:tc>
        <w:tc>
          <w:tcPr>
            <w:tcW w:w="1762" w:type="dxa"/>
          </w:tcPr>
          <w:p w14:paraId="667BD358"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Semantics description</w:t>
            </w:r>
          </w:p>
        </w:tc>
        <w:tc>
          <w:tcPr>
            <w:tcW w:w="1288" w:type="dxa"/>
          </w:tcPr>
          <w:p w14:paraId="3767CBC8"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Criticality</w:t>
            </w:r>
          </w:p>
        </w:tc>
        <w:tc>
          <w:tcPr>
            <w:tcW w:w="1274" w:type="dxa"/>
          </w:tcPr>
          <w:p w14:paraId="24019851"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b/>
                <w:sz w:val="18"/>
                <w:lang w:eastAsia="ko-KR"/>
              </w:rPr>
            </w:pPr>
            <w:r w:rsidRPr="00B2046B">
              <w:rPr>
                <w:rFonts w:ascii="Arial" w:hAnsi="Arial"/>
                <w:b/>
                <w:sz w:val="18"/>
                <w:lang w:eastAsia="ko-KR"/>
              </w:rPr>
              <w:t>Assigned Criticality</w:t>
            </w:r>
          </w:p>
        </w:tc>
      </w:tr>
      <w:tr w:rsidR="008D1477" w:rsidRPr="00B2046B" w14:paraId="5F82B9DB" w14:textId="77777777" w:rsidTr="003C3446">
        <w:tc>
          <w:tcPr>
            <w:tcW w:w="2394" w:type="dxa"/>
          </w:tcPr>
          <w:p w14:paraId="7F4330A3"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B2046B">
              <w:rPr>
                <w:rFonts w:ascii="Arial" w:hAnsi="Arial"/>
                <w:sz w:val="18"/>
                <w:lang w:eastAsia="ko-KR"/>
              </w:rPr>
              <w:t>Message Type</w:t>
            </w:r>
          </w:p>
        </w:tc>
        <w:tc>
          <w:tcPr>
            <w:tcW w:w="1260" w:type="dxa"/>
          </w:tcPr>
          <w:p w14:paraId="4FADCD88"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B2046B">
              <w:rPr>
                <w:rFonts w:ascii="Arial" w:hAnsi="Arial"/>
                <w:sz w:val="18"/>
                <w:lang w:eastAsia="ko-KR"/>
              </w:rPr>
              <w:t>M</w:t>
            </w:r>
          </w:p>
        </w:tc>
        <w:tc>
          <w:tcPr>
            <w:tcW w:w="1247" w:type="dxa"/>
          </w:tcPr>
          <w:p w14:paraId="59B2BF09" w14:textId="77777777" w:rsidR="008D1477" w:rsidRPr="00B2046B"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395793F0"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B2046B">
              <w:rPr>
                <w:rFonts w:ascii="Arial" w:hAnsi="Arial"/>
                <w:sz w:val="18"/>
                <w:lang w:eastAsia="ko-KR"/>
              </w:rPr>
              <w:t>9.3.1.1</w:t>
            </w:r>
          </w:p>
        </w:tc>
        <w:tc>
          <w:tcPr>
            <w:tcW w:w="1762" w:type="dxa"/>
          </w:tcPr>
          <w:p w14:paraId="6FD32597"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12561608"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YES</w:t>
            </w:r>
          </w:p>
        </w:tc>
        <w:tc>
          <w:tcPr>
            <w:tcW w:w="1274" w:type="dxa"/>
          </w:tcPr>
          <w:p w14:paraId="0B97F445"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reject</w:t>
            </w:r>
          </w:p>
        </w:tc>
      </w:tr>
      <w:tr w:rsidR="008D1477" w:rsidRPr="00B2046B" w14:paraId="249E5D51" w14:textId="77777777" w:rsidTr="003C3446">
        <w:tc>
          <w:tcPr>
            <w:tcW w:w="2394" w:type="dxa"/>
          </w:tcPr>
          <w:p w14:paraId="3520E8A4"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B2046B">
              <w:rPr>
                <w:rFonts w:ascii="Arial" w:eastAsia="Batang" w:hAnsi="Arial"/>
                <w:bCs/>
                <w:sz w:val="18"/>
                <w:lang w:eastAsia="ko-KR"/>
              </w:rPr>
              <w:t>gNB-CU</w:t>
            </w:r>
            <w:r w:rsidRPr="00B2046B">
              <w:rPr>
                <w:rFonts w:ascii="Arial" w:hAnsi="Arial"/>
                <w:bCs/>
                <w:sz w:val="18"/>
                <w:lang w:eastAsia="ko-KR"/>
              </w:rPr>
              <w:t xml:space="preserve"> UE F1AP ID</w:t>
            </w:r>
          </w:p>
        </w:tc>
        <w:tc>
          <w:tcPr>
            <w:tcW w:w="1260" w:type="dxa"/>
          </w:tcPr>
          <w:p w14:paraId="4A89AC80"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B2046B">
              <w:rPr>
                <w:rFonts w:ascii="Arial" w:hAnsi="Arial"/>
                <w:sz w:val="18"/>
                <w:lang w:eastAsia="zh-CN"/>
              </w:rPr>
              <w:t>M</w:t>
            </w:r>
          </w:p>
        </w:tc>
        <w:tc>
          <w:tcPr>
            <w:tcW w:w="1247" w:type="dxa"/>
          </w:tcPr>
          <w:p w14:paraId="1EAB8AEF" w14:textId="77777777" w:rsidR="008D1477" w:rsidRPr="00B2046B"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35FDC3E6"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B2046B">
              <w:rPr>
                <w:rFonts w:ascii="Arial" w:hAnsi="Arial"/>
                <w:sz w:val="18"/>
                <w:lang w:eastAsia="ko-KR"/>
              </w:rPr>
              <w:t>9.3.1.4</w:t>
            </w:r>
          </w:p>
        </w:tc>
        <w:tc>
          <w:tcPr>
            <w:tcW w:w="1762" w:type="dxa"/>
          </w:tcPr>
          <w:p w14:paraId="6351168F"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38DB5B25"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YES</w:t>
            </w:r>
          </w:p>
        </w:tc>
        <w:tc>
          <w:tcPr>
            <w:tcW w:w="1274" w:type="dxa"/>
          </w:tcPr>
          <w:p w14:paraId="52446332"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reject</w:t>
            </w:r>
          </w:p>
        </w:tc>
      </w:tr>
      <w:tr w:rsidR="008D1477" w:rsidRPr="00B2046B" w14:paraId="4BEBBF70" w14:textId="77777777" w:rsidTr="003C3446">
        <w:tc>
          <w:tcPr>
            <w:tcW w:w="2394" w:type="dxa"/>
            <w:tcBorders>
              <w:top w:val="single" w:sz="4" w:space="0" w:color="auto"/>
              <w:left w:val="single" w:sz="4" w:space="0" w:color="auto"/>
              <w:bottom w:val="single" w:sz="4" w:space="0" w:color="auto"/>
              <w:right w:val="single" w:sz="4" w:space="0" w:color="auto"/>
            </w:tcBorders>
          </w:tcPr>
          <w:p w14:paraId="6A6EB255" w14:textId="77777777" w:rsidR="008D1477" w:rsidRPr="00B2046B" w:rsidRDefault="008D1477" w:rsidP="003C3446">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3BC52C7"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zh-CN"/>
              </w:rPr>
            </w:pPr>
            <w:r w:rsidRPr="00B2046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C06559" w14:textId="77777777" w:rsidR="008D1477" w:rsidRPr="00B2046B" w:rsidRDefault="008D1477" w:rsidP="003C3446">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FCE4FF"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r w:rsidRPr="00B2046B">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DE9C00F" w14:textId="77777777" w:rsidR="008D1477" w:rsidRPr="00B2046B" w:rsidRDefault="008D1477" w:rsidP="003C3446">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79ECD9"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7FFBCD" w14:textId="77777777" w:rsidR="008D1477" w:rsidRPr="00B2046B" w:rsidRDefault="008D1477" w:rsidP="003C3446">
            <w:pPr>
              <w:keepNext/>
              <w:keepLines/>
              <w:overflowPunct w:val="0"/>
              <w:autoSpaceDE w:val="0"/>
              <w:autoSpaceDN w:val="0"/>
              <w:adjustRightInd w:val="0"/>
              <w:spacing w:after="0"/>
              <w:jc w:val="center"/>
              <w:textAlignment w:val="baseline"/>
              <w:rPr>
                <w:rFonts w:ascii="Arial" w:hAnsi="Arial"/>
                <w:sz w:val="18"/>
                <w:lang w:eastAsia="ko-KR"/>
              </w:rPr>
            </w:pPr>
            <w:r w:rsidRPr="00B2046B">
              <w:rPr>
                <w:rFonts w:ascii="Arial" w:hAnsi="Arial"/>
                <w:sz w:val="18"/>
                <w:lang w:eastAsia="ko-KR"/>
              </w:rPr>
              <w:t>reject</w:t>
            </w:r>
          </w:p>
        </w:tc>
      </w:tr>
      <w:tr w:rsidR="008D1477" w:rsidRPr="00B2046B" w14:paraId="05770D6C" w14:textId="77777777" w:rsidTr="003C3446">
        <w:tc>
          <w:tcPr>
            <w:tcW w:w="10485" w:type="dxa"/>
            <w:gridSpan w:val="7"/>
            <w:tcBorders>
              <w:top w:val="single" w:sz="4" w:space="0" w:color="auto"/>
              <w:left w:val="single" w:sz="4" w:space="0" w:color="auto"/>
              <w:bottom w:val="single" w:sz="4" w:space="0" w:color="auto"/>
              <w:right w:val="single" w:sz="4" w:space="0" w:color="auto"/>
            </w:tcBorders>
          </w:tcPr>
          <w:p w14:paraId="2E1C0EF8" w14:textId="77777777" w:rsidR="008D1477" w:rsidRPr="006F11D3" w:rsidRDefault="008D1477" w:rsidP="003C3446">
            <w:pPr>
              <w:keepNext/>
              <w:keepLines/>
              <w:overflowPunct w:val="0"/>
              <w:autoSpaceDE w:val="0"/>
              <w:autoSpaceDN w:val="0"/>
              <w:adjustRightInd w:val="0"/>
              <w:spacing w:after="0"/>
              <w:jc w:val="center"/>
              <w:textAlignment w:val="baseline"/>
              <w:rPr>
                <w:rFonts w:ascii="Arial" w:hAnsi="Arial"/>
                <w:sz w:val="18"/>
                <w:highlight w:val="cyan"/>
                <w:lang w:eastAsia="ko-KR"/>
              </w:rPr>
            </w:pPr>
            <w:r w:rsidRPr="006160F4">
              <w:rPr>
                <w:rFonts w:ascii="Arial" w:hAnsi="Arial"/>
                <w:sz w:val="18"/>
                <w:highlight w:val="cyan"/>
                <w:lang w:eastAsia="ko-KR"/>
              </w:rPr>
              <w:t>&lt;&lt;&lt;&lt;&lt;&lt;&lt;&lt;&lt;&lt;&lt;&lt;&lt;&lt;&lt;&lt;&lt;&lt;&lt; Omitted rows unchanged &gt;&gt;&gt;&gt;&gt;&gt;&gt;&gt;&gt;&gt;&gt;&gt;&gt;&gt;&gt;&gt;&gt;&gt;&gt;&gt;</w:t>
            </w:r>
          </w:p>
        </w:tc>
      </w:tr>
      <w:tr w:rsidR="008D1477" w14:paraId="6C56933C" w14:textId="77777777" w:rsidTr="003C3446">
        <w:tc>
          <w:tcPr>
            <w:tcW w:w="2394" w:type="dxa"/>
            <w:tcBorders>
              <w:top w:val="single" w:sz="4" w:space="0" w:color="auto"/>
              <w:left w:val="single" w:sz="4" w:space="0" w:color="auto"/>
              <w:bottom w:val="single" w:sz="4" w:space="0" w:color="auto"/>
              <w:right w:val="single" w:sz="4" w:space="0" w:color="auto"/>
            </w:tcBorders>
          </w:tcPr>
          <w:p w14:paraId="434AAD18" w14:textId="77777777" w:rsidR="008D1477" w:rsidRPr="005D1AA7" w:rsidRDefault="008D1477">
            <w:pPr>
              <w:keepNext/>
              <w:keepLines/>
              <w:overflowPunct w:val="0"/>
              <w:autoSpaceDE w:val="0"/>
              <w:autoSpaceDN w:val="0"/>
              <w:adjustRightInd w:val="0"/>
              <w:spacing w:after="0"/>
              <w:textAlignment w:val="baseline"/>
              <w:rPr>
                <w:rFonts w:eastAsia="Batang"/>
                <w:bCs/>
                <w:lang w:eastAsia="ko-KR"/>
                <w:rPrChange w:id="214" w:author="CATT" w:date="2023-05-26T06:52:00Z">
                  <w:rPr>
                    <w:lang w:eastAsia="zh-CN"/>
                  </w:rPr>
                </w:rPrChange>
              </w:rPr>
              <w:pPrChange w:id="215" w:author="CATT" w:date="2023-05-26T06:52:00Z">
                <w:pPr>
                  <w:pStyle w:val="TAL"/>
                  <w:ind w:left="1702" w:hanging="1418"/>
                </w:pPr>
              </w:pPrChange>
            </w:pPr>
            <w:del w:id="216" w:author="Ericsson" w:date="2023-05-25T05:15:00Z">
              <w:r w:rsidRPr="005D1AA7" w:rsidDel="00C00342">
                <w:rPr>
                  <w:rFonts w:ascii="Arial" w:eastAsia="Batang" w:hAnsi="Arial"/>
                  <w:bCs/>
                  <w:sz w:val="18"/>
                  <w:lang w:eastAsia="ko-KR"/>
                  <w:rPrChange w:id="217" w:author="CATT" w:date="2023-05-26T06:52:00Z">
                    <w:rPr>
                      <w:rFonts w:eastAsia="Tahoma" w:cs="Arial"/>
                      <w:lang w:eastAsia="zh-CN"/>
                    </w:rPr>
                  </w:rPrChange>
                </w:rPr>
                <w:delText xml:space="preserve">Sidelink Positioning and </w:delText>
              </w:r>
            </w:del>
            <w:r w:rsidRPr="005D1AA7">
              <w:rPr>
                <w:rFonts w:ascii="Arial" w:eastAsia="Batang" w:hAnsi="Arial"/>
                <w:bCs/>
                <w:sz w:val="18"/>
                <w:lang w:eastAsia="ko-KR"/>
                <w:rPrChange w:id="218" w:author="CATT" w:date="2023-05-26T06:52:00Z">
                  <w:rPr>
                    <w:rFonts w:eastAsia="Tahoma" w:cs="Arial"/>
                    <w:lang w:eastAsia="zh-CN"/>
                  </w:rPr>
                </w:rPrChange>
              </w:rPr>
              <w:t xml:space="preserve">Ranging </w:t>
            </w:r>
            <w:ins w:id="219" w:author="Ericsson" w:date="2023-05-25T05:15:00Z">
              <w:r w:rsidRPr="005D1AA7">
                <w:rPr>
                  <w:rFonts w:ascii="Arial" w:eastAsia="Batang" w:hAnsi="Arial"/>
                  <w:bCs/>
                  <w:sz w:val="18"/>
                  <w:lang w:eastAsia="ko-KR"/>
                  <w:rPrChange w:id="220" w:author="CATT" w:date="2023-05-26T06:52:00Z">
                    <w:rPr>
                      <w:rFonts w:eastAsia="Tahoma" w:cs="Arial"/>
                      <w:lang w:eastAsia="zh-CN"/>
                    </w:rPr>
                  </w:rPrChange>
                </w:rPr>
                <w:t xml:space="preserve">and Sidelink Positioning </w:t>
              </w:r>
            </w:ins>
            <w:r w:rsidRPr="005D1AA7">
              <w:rPr>
                <w:rFonts w:ascii="Arial" w:eastAsia="Batang" w:hAnsi="Arial"/>
                <w:bCs/>
                <w:sz w:val="18"/>
                <w:lang w:eastAsia="ko-KR"/>
                <w:rPrChange w:id="221" w:author="CATT" w:date="2023-05-26T06:52:00Z">
                  <w:rPr>
                    <w:rFonts w:eastAsia="Tahoma" w:cs="Arial"/>
                    <w:lang w:eastAsia="zh-CN"/>
                  </w:rPr>
                </w:rPrChange>
              </w:rPr>
              <w:t xml:space="preserve">Services </w:t>
            </w:r>
            <w:del w:id="222" w:author="Ericsson" w:date="2023-05-25T04:40:00Z">
              <w:r w:rsidRPr="005D1AA7" w:rsidDel="00840626">
                <w:rPr>
                  <w:rFonts w:ascii="Arial" w:eastAsia="Batang" w:hAnsi="Arial"/>
                  <w:bCs/>
                  <w:sz w:val="18"/>
                  <w:lang w:eastAsia="ko-KR"/>
                  <w:rPrChange w:id="223" w:author="CATT" w:date="2023-05-26T06:52:00Z">
                    <w:rPr>
                      <w:rFonts w:eastAsia="Tahoma" w:cs="Arial"/>
                      <w:lang w:eastAsia="zh-CN"/>
                    </w:rPr>
                  </w:rPrChange>
                </w:rPr>
                <w:delText>Authorized</w:delText>
              </w:r>
            </w:del>
            <w:ins w:id="224" w:author="Ericsson" w:date="2023-05-25T04:40:00Z">
              <w:r w:rsidRPr="005D1AA7">
                <w:rPr>
                  <w:rFonts w:ascii="Arial" w:eastAsia="Batang" w:hAnsi="Arial"/>
                  <w:bCs/>
                  <w:sz w:val="18"/>
                  <w:lang w:eastAsia="ko-KR"/>
                  <w:rPrChange w:id="225" w:author="CATT" w:date="2023-05-26T06:52:00Z">
                    <w:rPr>
                      <w:rFonts w:eastAsia="Tahoma" w:cs="Arial"/>
                      <w:lang w:eastAsia="zh-CN"/>
                    </w:rPr>
                  </w:rPrChange>
                </w:rPr>
                <w:t>Information</w:t>
              </w:r>
            </w:ins>
          </w:p>
        </w:tc>
        <w:tc>
          <w:tcPr>
            <w:tcW w:w="1260" w:type="dxa"/>
            <w:tcBorders>
              <w:top w:val="single" w:sz="4" w:space="0" w:color="auto"/>
              <w:left w:val="single" w:sz="4" w:space="0" w:color="auto"/>
              <w:bottom w:val="single" w:sz="4" w:space="0" w:color="auto"/>
              <w:right w:val="single" w:sz="4" w:space="0" w:color="auto"/>
            </w:tcBorders>
          </w:tcPr>
          <w:p w14:paraId="22DF48CA" w14:textId="77777777" w:rsidR="008D1477" w:rsidRDefault="008D1477" w:rsidP="003C3446">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82367" w14:textId="77777777" w:rsidR="008D1477" w:rsidRDefault="008D1477" w:rsidP="003C344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732532" w14:textId="77777777" w:rsidR="008D1477" w:rsidRPr="00EA5FA7" w:rsidRDefault="008D1477" w:rsidP="003C3446">
            <w:pPr>
              <w:pStyle w:val="TAL"/>
            </w:pPr>
            <w:r w:rsidRPr="00D25507">
              <w:rPr>
                <w:rFonts w:eastAsia="Tahoma" w:cs="Arial"/>
                <w:lang w:eastAsia="zh-CN"/>
              </w:rPr>
              <w:t>9.3.1.</w:t>
            </w:r>
            <w:r>
              <w:rPr>
                <w:rFonts w:eastAsia="Tahoma" w:cs="Arial"/>
                <w:lang w:eastAsia="zh-CN"/>
              </w:rPr>
              <w:t>x1</w:t>
            </w:r>
          </w:p>
        </w:tc>
        <w:tc>
          <w:tcPr>
            <w:tcW w:w="1762" w:type="dxa"/>
            <w:tcBorders>
              <w:top w:val="single" w:sz="4" w:space="0" w:color="auto"/>
              <w:left w:val="single" w:sz="4" w:space="0" w:color="auto"/>
              <w:bottom w:val="single" w:sz="4" w:space="0" w:color="auto"/>
              <w:right w:val="single" w:sz="4" w:space="0" w:color="auto"/>
            </w:tcBorders>
          </w:tcPr>
          <w:p w14:paraId="7866D5E3" w14:textId="77777777" w:rsidR="008D1477" w:rsidRDefault="008D1477" w:rsidP="003C344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2866CB" w14:textId="77777777" w:rsidR="008D1477" w:rsidRDefault="008D1477" w:rsidP="003C3446">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4FC4100" w14:textId="77777777" w:rsidR="008D1477" w:rsidRDefault="008D1477" w:rsidP="003C3446">
            <w:pPr>
              <w:pStyle w:val="TAC"/>
              <w:rPr>
                <w:lang w:eastAsia="zh-CN"/>
              </w:rPr>
            </w:pPr>
            <w:r>
              <w:rPr>
                <w:rFonts w:eastAsia="Tahoma" w:cs="Arial" w:hint="eastAsia"/>
                <w:lang w:eastAsia="zh-CN"/>
              </w:rPr>
              <w:t>i</w:t>
            </w:r>
            <w:r>
              <w:rPr>
                <w:rFonts w:eastAsia="Tahoma" w:cs="Arial"/>
                <w:lang w:eastAsia="zh-CN"/>
              </w:rPr>
              <w:t>gnore</w:t>
            </w:r>
          </w:p>
        </w:tc>
      </w:tr>
    </w:tbl>
    <w:p w14:paraId="505B56C3" w14:textId="77777777" w:rsidR="008D1477" w:rsidRPr="00B2046B" w:rsidRDefault="008D1477" w:rsidP="008D1477">
      <w:pPr>
        <w:overflowPunct w:val="0"/>
        <w:autoSpaceDE w:val="0"/>
        <w:autoSpaceDN w:val="0"/>
        <w:adjustRightInd w:val="0"/>
        <w:textAlignment w:val="baseline"/>
        <w:rPr>
          <w:lang w:eastAsia="ko-KR"/>
        </w:rPr>
      </w:pPr>
    </w:p>
    <w:p w14:paraId="5B1C5B51" w14:textId="77777777" w:rsidR="008D1477" w:rsidRDefault="008D1477" w:rsidP="008D1477">
      <w:pPr>
        <w:jc w:val="center"/>
        <w:rPr>
          <w:rFonts w:eastAsia="DengXian"/>
          <w:color w:val="FF0000"/>
          <w:highlight w:val="yellow"/>
        </w:rPr>
      </w:pPr>
    </w:p>
    <w:p w14:paraId="69E82284" w14:textId="77777777" w:rsidR="008D1477" w:rsidRPr="008B6D87" w:rsidRDefault="008D1477" w:rsidP="008D147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98117F8" w14:textId="77777777" w:rsidR="008D1477" w:rsidRDefault="008D1477" w:rsidP="008D1477">
      <w:pPr>
        <w:pStyle w:val="FirstChange"/>
        <w:rPr>
          <w:highlight w:val="yellow"/>
        </w:rPr>
      </w:pPr>
    </w:p>
    <w:p w14:paraId="38813BCB" w14:textId="77777777" w:rsidR="008D1477" w:rsidRDefault="008D1477" w:rsidP="008D1477">
      <w:pPr>
        <w:pStyle w:val="FirstChange"/>
        <w:rPr>
          <w:highlight w:val="yellow"/>
        </w:rPr>
      </w:pPr>
    </w:p>
    <w:p w14:paraId="50DFA526" w14:textId="77777777" w:rsidR="008D1477" w:rsidRPr="0065437C" w:rsidRDefault="008D1477" w:rsidP="008D1477">
      <w:pPr>
        <w:pStyle w:val="Heading4"/>
        <w:rPr>
          <w:lang w:eastAsia="en-GB"/>
        </w:rPr>
      </w:pPr>
      <w:r>
        <w:rPr>
          <w:lang w:eastAsia="en-GB"/>
        </w:rPr>
        <w:t>9.3.1.x1</w:t>
      </w:r>
      <w:r>
        <w:rPr>
          <w:lang w:eastAsia="en-GB"/>
        </w:rPr>
        <w:tab/>
      </w:r>
      <w:del w:id="226" w:author="Ericsson" w:date="2023-05-25T05:15:00Z">
        <w:r w:rsidDel="00C00342">
          <w:rPr>
            <w:rFonts w:eastAsia="FangSong"/>
            <w:lang w:eastAsia="en-GB"/>
          </w:rPr>
          <w:delText xml:space="preserve">Sidelink Positioning and </w:delText>
        </w:r>
      </w:del>
      <w:r>
        <w:rPr>
          <w:rFonts w:eastAsia="FangSong"/>
          <w:lang w:eastAsia="en-GB"/>
        </w:rPr>
        <w:t>Ranging</w:t>
      </w:r>
      <w:bookmarkStart w:id="227" w:name="_Toc99038947"/>
      <w:bookmarkStart w:id="228" w:name="_Toc99731210"/>
      <w:bookmarkStart w:id="229" w:name="_Toc105511341"/>
      <w:bookmarkStart w:id="230" w:name="_Toc105927873"/>
      <w:bookmarkStart w:id="231" w:name="_Toc106110413"/>
      <w:bookmarkStart w:id="232" w:name="_Toc113835850"/>
      <w:bookmarkStart w:id="233" w:name="_Toc120124698"/>
      <w:bookmarkStart w:id="234" w:name="_Toc121161698"/>
      <w:r>
        <w:rPr>
          <w:rFonts w:eastAsia="FangSong"/>
          <w:lang w:eastAsia="en-GB"/>
        </w:rPr>
        <w:t xml:space="preserve"> </w:t>
      </w:r>
      <w:ins w:id="235" w:author="Ericsson" w:date="2023-05-25T05:15:00Z">
        <w:r>
          <w:rPr>
            <w:rFonts w:eastAsia="FangSong"/>
            <w:lang w:eastAsia="en-GB"/>
          </w:rPr>
          <w:t xml:space="preserve">and Sidelink Positioning </w:t>
        </w:r>
      </w:ins>
      <w:r w:rsidRPr="00B96FDE">
        <w:rPr>
          <w:rFonts w:eastAsia="FangSong"/>
          <w:lang w:eastAsia="en-GB"/>
        </w:rPr>
        <w:t>Services</w:t>
      </w:r>
      <w:r>
        <w:rPr>
          <w:rFonts w:eastAsia="FangSong"/>
          <w:lang w:eastAsia="en-GB"/>
        </w:rPr>
        <w:t xml:space="preserve"> </w:t>
      </w:r>
      <w:del w:id="236" w:author="Ericsson" w:date="2023-05-25T04:25:00Z">
        <w:r w:rsidDel="0065437C">
          <w:rPr>
            <w:rFonts w:eastAsia="FangSong"/>
            <w:lang w:eastAsia="en-GB"/>
          </w:rPr>
          <w:delText>Authorized</w:delText>
        </w:r>
      </w:del>
      <w:bookmarkEnd w:id="227"/>
      <w:bookmarkEnd w:id="228"/>
      <w:bookmarkEnd w:id="229"/>
      <w:bookmarkEnd w:id="230"/>
      <w:bookmarkEnd w:id="231"/>
      <w:bookmarkEnd w:id="232"/>
      <w:bookmarkEnd w:id="233"/>
      <w:bookmarkEnd w:id="234"/>
      <w:ins w:id="237" w:author="Ericsson" w:date="2023-05-25T04:25:00Z">
        <w:r>
          <w:rPr>
            <w:rFonts w:eastAsia="FangSong"/>
            <w:lang w:eastAsia="en-GB"/>
          </w:rPr>
          <w:t>Information</w:t>
        </w:r>
      </w:ins>
    </w:p>
    <w:p w14:paraId="2ECF8ACE" w14:textId="77777777" w:rsidR="008D1477" w:rsidRDefault="008D1477" w:rsidP="008D1477">
      <w:pPr>
        <w:ind w:leftChars="90" w:left="180"/>
        <w:rPr>
          <w:rFonts w:eastAsia="Tahoma"/>
          <w:lang w:eastAsia="zh-CN"/>
        </w:rPr>
      </w:pPr>
      <w:r>
        <w:rPr>
          <w:rFonts w:eastAsia="Tahoma"/>
          <w:lang w:eastAsia="zh-CN"/>
        </w:rPr>
        <w:t>This IE provides information</w:t>
      </w:r>
      <w:ins w:id="238" w:author="Ericsson" w:date="2023-05-25T08:57:00Z">
        <w:r>
          <w:rPr>
            <w:rFonts w:eastAsia="Tahoma"/>
            <w:lang w:eastAsia="zh-CN"/>
          </w:rPr>
          <w:t xml:space="preserve"> for</w:t>
        </w:r>
      </w:ins>
      <w:del w:id="239" w:author="Ericsson" w:date="2023-05-25T08:57:00Z">
        <w:r w:rsidDel="00572566">
          <w:rPr>
            <w:rFonts w:eastAsia="Tahoma"/>
            <w:lang w:eastAsia="zh-CN"/>
          </w:rPr>
          <w:delText xml:space="preserve"> on</w:delText>
        </w:r>
      </w:del>
      <w:r>
        <w:rPr>
          <w:rFonts w:eastAsia="Tahoma"/>
          <w:lang w:eastAsia="zh-CN"/>
        </w:rPr>
        <w:t xml:space="preserve"> </w:t>
      </w:r>
      <w:del w:id="240" w:author="Ericsson" w:date="2023-05-25T04:26:00Z">
        <w:r w:rsidDel="00306154">
          <w:rPr>
            <w:rFonts w:eastAsia="Tahoma"/>
            <w:lang w:eastAsia="zh-CN"/>
          </w:rPr>
          <w:delText xml:space="preserve">the authorization status of </w:delText>
        </w:r>
      </w:del>
      <w:r>
        <w:rPr>
          <w:rFonts w:eastAsia="Tahoma"/>
          <w:lang w:eastAsia="zh-CN"/>
        </w:rPr>
        <w:t>the UE</w:t>
      </w:r>
      <w:ins w:id="241" w:author="Ericsson" w:date="2023-05-25T08:57:00Z">
        <w:r>
          <w:rPr>
            <w:rFonts w:eastAsia="Tahoma"/>
            <w:lang w:eastAsia="zh-CN"/>
          </w:rPr>
          <w:t>’s</w:t>
        </w:r>
      </w:ins>
      <w:del w:id="242" w:author="Ericsson" w:date="2023-05-25T08:57:00Z">
        <w:r w:rsidDel="00572566">
          <w:rPr>
            <w:rFonts w:eastAsia="Tahoma"/>
            <w:lang w:eastAsia="zh-CN"/>
          </w:rPr>
          <w:delText xml:space="preserve"> for</w:delText>
        </w:r>
      </w:del>
      <w:r>
        <w:rPr>
          <w:rFonts w:eastAsia="Tahoma"/>
          <w:lang w:eastAsia="zh-CN"/>
        </w:rPr>
        <w:t xml:space="preserve"> </w:t>
      </w:r>
      <w:del w:id="243" w:author="Ericsson" w:date="2023-05-25T05:15:00Z">
        <w:r w:rsidDel="00C00342">
          <w:rPr>
            <w:rFonts w:eastAsia="Tahoma"/>
            <w:lang w:eastAsia="zh-CN"/>
          </w:rPr>
          <w:delText xml:space="preserve">Sidelink Positioning and </w:delText>
        </w:r>
      </w:del>
      <w:r>
        <w:rPr>
          <w:rFonts w:eastAsia="Tahoma"/>
          <w:lang w:eastAsia="zh-CN"/>
        </w:rPr>
        <w:t>Ranging</w:t>
      </w:r>
      <w:ins w:id="244" w:author="Ericsson" w:date="2023-05-25T05:15:00Z">
        <w:r>
          <w:rPr>
            <w:rFonts w:eastAsia="Tahoma"/>
            <w:lang w:eastAsia="zh-CN"/>
          </w:rPr>
          <w:t xml:space="preserve"> and Sidelink Positioning</w:t>
        </w:r>
      </w:ins>
      <w:r>
        <w:rPr>
          <w:rFonts w:eastAsia="Tahoma"/>
          <w:lang w:eastAsia="zh-CN"/>
        </w:rPr>
        <w:t xml:space="preserve"> services.</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1477" w14:paraId="75FFC1F4" w14:textId="77777777" w:rsidTr="003C3446">
        <w:tc>
          <w:tcPr>
            <w:tcW w:w="2551" w:type="dxa"/>
          </w:tcPr>
          <w:p w14:paraId="6B0CDF2B" w14:textId="77777777" w:rsidR="008D1477" w:rsidRDefault="008D1477" w:rsidP="003C3446">
            <w:pPr>
              <w:pStyle w:val="TAH"/>
              <w:rPr>
                <w:rFonts w:eastAsia="Tahoma"/>
              </w:rPr>
            </w:pPr>
            <w:r>
              <w:rPr>
                <w:rFonts w:eastAsia="Tahoma"/>
              </w:rPr>
              <w:lastRenderedPageBreak/>
              <w:t>IE/Group Name</w:t>
            </w:r>
          </w:p>
        </w:tc>
        <w:tc>
          <w:tcPr>
            <w:tcW w:w="1020" w:type="dxa"/>
          </w:tcPr>
          <w:p w14:paraId="67DA68C2" w14:textId="77777777" w:rsidR="008D1477" w:rsidRDefault="008D1477" w:rsidP="003C3446">
            <w:pPr>
              <w:pStyle w:val="TAH"/>
              <w:rPr>
                <w:rFonts w:eastAsia="Tahoma"/>
              </w:rPr>
            </w:pPr>
            <w:r>
              <w:rPr>
                <w:rFonts w:eastAsia="Tahoma"/>
              </w:rPr>
              <w:t>Presence</w:t>
            </w:r>
          </w:p>
        </w:tc>
        <w:tc>
          <w:tcPr>
            <w:tcW w:w="1474" w:type="dxa"/>
          </w:tcPr>
          <w:p w14:paraId="40F1C94C" w14:textId="77777777" w:rsidR="008D1477" w:rsidRDefault="008D1477" w:rsidP="003C3446">
            <w:pPr>
              <w:pStyle w:val="TAH"/>
              <w:rPr>
                <w:rFonts w:eastAsia="Tahoma"/>
              </w:rPr>
            </w:pPr>
            <w:r>
              <w:rPr>
                <w:rFonts w:eastAsia="Tahoma"/>
              </w:rPr>
              <w:t>Range</w:t>
            </w:r>
          </w:p>
        </w:tc>
        <w:tc>
          <w:tcPr>
            <w:tcW w:w="1871" w:type="dxa"/>
          </w:tcPr>
          <w:p w14:paraId="16C434E4" w14:textId="77777777" w:rsidR="008D1477" w:rsidRDefault="008D1477" w:rsidP="003C3446">
            <w:pPr>
              <w:pStyle w:val="TAH"/>
              <w:rPr>
                <w:rFonts w:eastAsia="Tahoma"/>
              </w:rPr>
            </w:pPr>
            <w:r>
              <w:rPr>
                <w:rFonts w:eastAsia="Tahoma"/>
              </w:rPr>
              <w:t>IE type and reference</w:t>
            </w:r>
          </w:p>
        </w:tc>
        <w:tc>
          <w:tcPr>
            <w:tcW w:w="2891" w:type="dxa"/>
          </w:tcPr>
          <w:p w14:paraId="002DBEDD" w14:textId="77777777" w:rsidR="008D1477" w:rsidRDefault="008D1477" w:rsidP="003C3446">
            <w:pPr>
              <w:pStyle w:val="TAH"/>
              <w:rPr>
                <w:rFonts w:eastAsia="Tahoma"/>
              </w:rPr>
            </w:pPr>
            <w:r>
              <w:rPr>
                <w:rFonts w:eastAsia="Tahoma"/>
              </w:rPr>
              <w:t>Semantics description</w:t>
            </w:r>
          </w:p>
        </w:tc>
      </w:tr>
      <w:tr w:rsidR="008D1477" w14:paraId="2764CBC3" w14:textId="77777777" w:rsidTr="003C3446">
        <w:tc>
          <w:tcPr>
            <w:tcW w:w="2551" w:type="dxa"/>
          </w:tcPr>
          <w:p w14:paraId="6FC0AB25" w14:textId="77777777" w:rsidR="008D1477" w:rsidRDefault="008D1477" w:rsidP="003C3446">
            <w:pPr>
              <w:pStyle w:val="TAL"/>
              <w:rPr>
                <w:rFonts w:eastAsia="Tahoma"/>
              </w:rPr>
            </w:pPr>
            <w:del w:id="245" w:author="Ericsson" w:date="2023-05-25T05:15:00Z">
              <w:r w:rsidRPr="006E21DD" w:rsidDel="00C00342">
                <w:rPr>
                  <w:rFonts w:eastAsia="FangSong"/>
                  <w:lang w:eastAsia="en-GB"/>
                </w:rPr>
                <w:delText xml:space="preserve">Sidelink Positioning and </w:delText>
              </w:r>
            </w:del>
            <w:r w:rsidRPr="006E21DD">
              <w:rPr>
                <w:rFonts w:eastAsia="FangSong"/>
                <w:lang w:eastAsia="en-GB"/>
              </w:rPr>
              <w:t xml:space="preserve">Ranging </w:t>
            </w:r>
            <w:ins w:id="246" w:author="Ericsson" w:date="2023-05-25T05:16:00Z">
              <w:r>
                <w:rPr>
                  <w:rFonts w:eastAsia="FangSong"/>
                  <w:lang w:eastAsia="en-GB"/>
                </w:rPr>
                <w:t xml:space="preserve">and </w:t>
              </w:r>
              <w:r w:rsidRPr="006E21DD">
                <w:rPr>
                  <w:rFonts w:eastAsia="FangSong"/>
                  <w:lang w:eastAsia="en-GB"/>
                </w:rPr>
                <w:t xml:space="preserve">Sidelink Positioning </w:t>
              </w:r>
            </w:ins>
            <w:r w:rsidRPr="006E21DD">
              <w:rPr>
                <w:rFonts w:eastAsia="FangSong"/>
                <w:lang w:eastAsia="en-GB"/>
              </w:rPr>
              <w:t>Authorized</w:t>
            </w:r>
          </w:p>
        </w:tc>
        <w:tc>
          <w:tcPr>
            <w:tcW w:w="1020" w:type="dxa"/>
          </w:tcPr>
          <w:p w14:paraId="4D729C42" w14:textId="77777777" w:rsidR="008D1477" w:rsidRDefault="008D1477" w:rsidP="003C3446">
            <w:pPr>
              <w:pStyle w:val="TAL"/>
              <w:rPr>
                <w:rFonts w:eastAsia="Tahoma"/>
              </w:rPr>
            </w:pPr>
            <w:r>
              <w:rPr>
                <w:rFonts w:eastAsia="Tahoma"/>
              </w:rPr>
              <w:t>M</w:t>
            </w:r>
          </w:p>
        </w:tc>
        <w:tc>
          <w:tcPr>
            <w:tcW w:w="1474" w:type="dxa"/>
          </w:tcPr>
          <w:p w14:paraId="40E16685" w14:textId="77777777" w:rsidR="008D1477" w:rsidRDefault="008D1477" w:rsidP="003C3446">
            <w:pPr>
              <w:pStyle w:val="TAL"/>
              <w:rPr>
                <w:rFonts w:eastAsia="Tahoma"/>
              </w:rPr>
            </w:pPr>
          </w:p>
        </w:tc>
        <w:tc>
          <w:tcPr>
            <w:tcW w:w="1871" w:type="dxa"/>
          </w:tcPr>
          <w:p w14:paraId="2226CE4A" w14:textId="77777777" w:rsidR="008D1477" w:rsidRDefault="008D1477" w:rsidP="003C3446">
            <w:pPr>
              <w:pStyle w:val="TAL"/>
              <w:rPr>
                <w:rFonts w:eastAsia="Tahoma"/>
              </w:rPr>
            </w:pPr>
            <w:r>
              <w:rPr>
                <w:rFonts w:eastAsia="Tahoma"/>
                <w:snapToGrid w:val="0"/>
              </w:rPr>
              <w:t>ENUMERATED (authorized, not authorized, ...)</w:t>
            </w:r>
          </w:p>
        </w:tc>
        <w:tc>
          <w:tcPr>
            <w:tcW w:w="2891" w:type="dxa"/>
          </w:tcPr>
          <w:p w14:paraId="45C4BBC8" w14:textId="77777777" w:rsidR="008D1477" w:rsidRDefault="008D1477" w:rsidP="003C3446">
            <w:pPr>
              <w:pStyle w:val="TAL"/>
              <w:rPr>
                <w:rFonts w:eastAsia="Tahoma"/>
                <w:snapToGrid w:val="0"/>
              </w:rPr>
            </w:pPr>
          </w:p>
        </w:tc>
      </w:tr>
      <w:tr w:rsidR="008D1477" w14:paraId="7E690F17" w14:textId="77777777" w:rsidTr="003C3446">
        <w:tc>
          <w:tcPr>
            <w:tcW w:w="2551" w:type="dxa"/>
          </w:tcPr>
          <w:p w14:paraId="60E9C517" w14:textId="77777777" w:rsidR="008D1477" w:rsidRDefault="008D1477" w:rsidP="003C3446">
            <w:pPr>
              <w:pStyle w:val="TAL"/>
              <w:rPr>
                <w:rFonts w:eastAsia="FangSong"/>
                <w:lang w:eastAsia="en-GB"/>
              </w:rPr>
            </w:pPr>
            <w:ins w:id="247" w:author="Ericsson" w:date="2023-05-25T06:45:00Z">
              <w:r>
                <w:rPr>
                  <w:rFonts w:eastAsia="FangSong"/>
                  <w:lang w:eastAsia="en-GB"/>
                </w:rPr>
                <w:t>RSPP Transport</w:t>
              </w:r>
            </w:ins>
            <w:ins w:id="248" w:author="Ericsson" w:date="2023-05-25T05:16:00Z">
              <w:r w:rsidRPr="00306154">
                <w:rPr>
                  <w:rFonts w:eastAsia="FangSong"/>
                  <w:lang w:eastAsia="en-GB"/>
                </w:rPr>
                <w:t xml:space="preserve"> </w:t>
              </w:r>
            </w:ins>
            <w:ins w:id="249" w:author="Ericsson" w:date="2023-05-25T04:26:00Z">
              <w:r w:rsidRPr="00306154">
                <w:rPr>
                  <w:rFonts w:eastAsia="FangSong"/>
                  <w:lang w:eastAsia="en-GB"/>
                </w:rPr>
                <w:t>QoS Parameters</w:t>
              </w:r>
            </w:ins>
          </w:p>
        </w:tc>
        <w:tc>
          <w:tcPr>
            <w:tcW w:w="1020" w:type="dxa"/>
          </w:tcPr>
          <w:p w14:paraId="033AE79D" w14:textId="77777777" w:rsidR="008D1477" w:rsidRPr="00537E62" w:rsidRDefault="008D1477" w:rsidP="00C74038">
            <w:pPr>
              <w:pStyle w:val="TAL"/>
              <w:rPr>
                <w:rFonts w:eastAsia="Tahoma"/>
              </w:rPr>
            </w:pPr>
            <w:ins w:id="250" w:author="Ericsson" w:date="2023-05-25T04:26:00Z">
              <w:r>
                <w:rPr>
                  <w:rFonts w:eastAsia="Tahoma"/>
                </w:rPr>
                <w:t>O</w:t>
              </w:r>
            </w:ins>
          </w:p>
        </w:tc>
        <w:tc>
          <w:tcPr>
            <w:tcW w:w="1474" w:type="dxa"/>
          </w:tcPr>
          <w:p w14:paraId="05D426DD" w14:textId="77777777" w:rsidR="008D1477" w:rsidRDefault="008D1477" w:rsidP="00C74038">
            <w:pPr>
              <w:pStyle w:val="TAL"/>
              <w:rPr>
                <w:rFonts w:eastAsia="Tahoma"/>
              </w:rPr>
            </w:pPr>
          </w:p>
        </w:tc>
        <w:tc>
          <w:tcPr>
            <w:tcW w:w="1871" w:type="dxa"/>
          </w:tcPr>
          <w:p w14:paraId="36E3A1F0" w14:textId="77777777" w:rsidR="008D1477" w:rsidRPr="00537E62" w:rsidRDefault="008D1477" w:rsidP="00C74038">
            <w:pPr>
              <w:pStyle w:val="TAL"/>
              <w:rPr>
                <w:rFonts w:eastAsia="Tahoma"/>
                <w:snapToGrid w:val="0"/>
              </w:rPr>
            </w:pPr>
            <w:ins w:id="251" w:author="Ericsson" w:date="2023-05-25T04:26:00Z">
              <w:r>
                <w:rPr>
                  <w:rFonts w:eastAsia="Tahoma"/>
                  <w:snapToGrid w:val="0"/>
                </w:rPr>
                <w:t>9.3.1.x2</w:t>
              </w:r>
            </w:ins>
          </w:p>
        </w:tc>
        <w:tc>
          <w:tcPr>
            <w:tcW w:w="2891" w:type="dxa"/>
          </w:tcPr>
          <w:p w14:paraId="55C840C1" w14:textId="77777777" w:rsidR="008D1477" w:rsidRDefault="008D1477" w:rsidP="003C3446">
            <w:pPr>
              <w:pStyle w:val="TAL"/>
              <w:rPr>
                <w:rFonts w:eastAsia="Tahoma"/>
                <w:snapToGrid w:val="0"/>
              </w:rPr>
            </w:pPr>
          </w:p>
        </w:tc>
      </w:tr>
    </w:tbl>
    <w:p w14:paraId="1F74E389" w14:textId="77777777" w:rsidR="008D1477" w:rsidRDefault="008D1477" w:rsidP="008D1477">
      <w:pPr>
        <w:keepLines/>
        <w:spacing w:line="259" w:lineRule="auto"/>
        <w:ind w:left="1135" w:hanging="851"/>
        <w:rPr>
          <w:rFonts w:ascii="Arial" w:eastAsia="Calibri" w:hAnsi="Arial" w:cs="Arial"/>
          <w:b/>
          <w:bCs/>
          <w:color w:val="FF0000"/>
          <w:sz w:val="22"/>
          <w:szCs w:val="22"/>
        </w:rPr>
      </w:pPr>
    </w:p>
    <w:p w14:paraId="6249D41C" w14:textId="77777777" w:rsidR="008D1477" w:rsidRPr="00DA3B05" w:rsidDel="00277EFC" w:rsidRDefault="008D1477" w:rsidP="008D1477">
      <w:pPr>
        <w:keepLines/>
        <w:spacing w:line="259" w:lineRule="auto"/>
        <w:ind w:left="1135" w:hanging="851"/>
        <w:rPr>
          <w:del w:id="252" w:author="Ericsson" w:date="2023-05-25T04:27:00Z"/>
          <w:rFonts w:ascii="Arial" w:eastAsia="Calibri" w:hAnsi="Arial" w:cs="Arial"/>
          <w:b/>
          <w:bCs/>
          <w:color w:val="FF0000"/>
          <w:sz w:val="22"/>
          <w:szCs w:val="22"/>
        </w:rPr>
      </w:pPr>
      <w:del w:id="253" w:author="Ericsson" w:date="2023-05-25T04:27:00Z">
        <w:r w:rsidDel="00277EFC">
          <w:rPr>
            <w:rFonts w:ascii="Arial" w:eastAsia="Calibri" w:hAnsi="Arial" w:cs="Arial"/>
            <w:b/>
            <w:bCs/>
            <w:color w:val="FF0000"/>
            <w:sz w:val="22"/>
            <w:szCs w:val="22"/>
          </w:rPr>
          <w:delText xml:space="preserve">Editor’s note: FFS on UE types, </w:delText>
        </w:r>
        <w:r w:rsidRPr="000C1BAF" w:rsidDel="00277EFC">
          <w:rPr>
            <w:rFonts w:ascii="Arial" w:eastAsia="Calibri" w:hAnsi="Arial" w:cs="Arial"/>
            <w:b/>
            <w:bCs/>
            <w:color w:val="FF0000"/>
            <w:sz w:val="22"/>
            <w:szCs w:val="22"/>
          </w:rPr>
          <w:delText xml:space="preserve">Ranging/Sidelink Positioning </w:delText>
        </w:r>
        <w:r w:rsidDel="00277EFC">
          <w:rPr>
            <w:rFonts w:ascii="Arial" w:eastAsia="Calibri" w:hAnsi="Arial" w:cs="Arial"/>
            <w:b/>
            <w:bCs/>
            <w:color w:val="FF0000"/>
            <w:sz w:val="22"/>
            <w:szCs w:val="22"/>
          </w:rPr>
          <w:delText xml:space="preserve">QoS Information </w:delText>
        </w:r>
      </w:del>
    </w:p>
    <w:p w14:paraId="455B321A" w14:textId="77777777" w:rsidR="008D1477" w:rsidRDefault="008D1477" w:rsidP="008D1477">
      <w:pPr>
        <w:pStyle w:val="FirstChange"/>
        <w:rPr>
          <w:highlight w:val="yellow"/>
        </w:rPr>
      </w:pPr>
    </w:p>
    <w:p w14:paraId="569DF9EB" w14:textId="77777777" w:rsidR="008D1477" w:rsidRPr="00572566" w:rsidRDefault="008D1477" w:rsidP="008D1477">
      <w:pPr>
        <w:pStyle w:val="Heading4"/>
        <w:rPr>
          <w:ins w:id="254" w:author="Ericsson" w:date="2023-05-25T04:23:00Z"/>
        </w:rPr>
      </w:pPr>
      <w:bookmarkStart w:id="255" w:name="_Toc99123634"/>
      <w:bookmarkStart w:id="256" w:name="_Toc99662439"/>
      <w:bookmarkStart w:id="257" w:name="_Toc105152506"/>
      <w:bookmarkStart w:id="258" w:name="_Toc105174312"/>
      <w:bookmarkStart w:id="259" w:name="_Toc106109310"/>
      <w:bookmarkStart w:id="260" w:name="_Toc107409768"/>
      <w:bookmarkStart w:id="261" w:name="_Toc112756957"/>
      <w:bookmarkStart w:id="262" w:name="_Toc120537451"/>
      <w:bookmarkEnd w:id="0"/>
      <w:bookmarkEnd w:id="1"/>
      <w:bookmarkEnd w:id="2"/>
      <w:bookmarkEnd w:id="3"/>
      <w:bookmarkEnd w:id="4"/>
      <w:ins w:id="263" w:author="Ericsson" w:date="2023-05-25T04:26:00Z">
        <w:r>
          <w:t>9</w:t>
        </w:r>
      </w:ins>
      <w:ins w:id="264" w:author="Ericsson" w:date="2023-05-25T04:27:00Z">
        <w:r>
          <w:t xml:space="preserve">.3.1.x2 </w:t>
        </w:r>
      </w:ins>
      <w:bookmarkEnd w:id="255"/>
      <w:bookmarkEnd w:id="256"/>
      <w:bookmarkEnd w:id="257"/>
      <w:bookmarkEnd w:id="258"/>
      <w:bookmarkEnd w:id="259"/>
      <w:bookmarkEnd w:id="260"/>
      <w:bookmarkEnd w:id="261"/>
      <w:bookmarkEnd w:id="262"/>
      <w:ins w:id="265" w:author="Ericsson" w:date="2023-05-25T06:45:00Z">
        <w:r>
          <w:t>RSPP Transport</w:t>
        </w:r>
      </w:ins>
      <w:ins w:id="266" w:author="Ericsson" w:date="2023-05-25T05:16:00Z">
        <w:r w:rsidRPr="00C10E51">
          <w:t xml:space="preserve"> </w:t>
        </w:r>
      </w:ins>
      <w:ins w:id="267" w:author="Ericsson" w:date="2023-05-25T05:13:00Z">
        <w:r w:rsidRPr="00C10E51">
          <w:t>QoS Parameters</w:t>
        </w:r>
      </w:ins>
      <w:ins w:id="268" w:author="Ericsson" w:date="2023-05-25T08:49:00Z">
        <w:r>
          <w:t xml:space="preserve"> </w:t>
        </w:r>
        <w:r w:rsidRPr="00C74038">
          <w:rPr>
            <w:highlight w:val="yellow"/>
          </w:rPr>
          <w:t>(FFS)</w:t>
        </w:r>
      </w:ins>
    </w:p>
    <w:p w14:paraId="05898A7C" w14:textId="77777777" w:rsidR="008D1477" w:rsidRPr="00D71BAA" w:rsidRDefault="008D1477" w:rsidP="008D1477">
      <w:pPr>
        <w:rPr>
          <w:ins w:id="269" w:author="Ericsson" w:date="2023-05-25T04:23:00Z"/>
        </w:rPr>
      </w:pPr>
      <w:ins w:id="270" w:author="Ericsson" w:date="2023-05-25T04:23:00Z">
        <w:r w:rsidRPr="00567372">
          <w:t xml:space="preserve">This IE provides information on the </w:t>
        </w:r>
      </w:ins>
      <w:ins w:id="271" w:author="Ericsson" w:date="2023-05-25T06:45:00Z">
        <w:r>
          <w:t>RSPP Trans</w:t>
        </w:r>
      </w:ins>
      <w:ins w:id="272" w:author="Ericsson" w:date="2023-05-25T06:46:00Z">
        <w:r>
          <w:t>port</w:t>
        </w:r>
      </w:ins>
      <w:ins w:id="273" w:author="Ericsson" w:date="2023-05-25T05:16:00Z">
        <w:r w:rsidRPr="00C10E51">
          <w:t xml:space="preserve"> </w:t>
        </w:r>
      </w:ins>
      <w:ins w:id="274" w:author="Ericsson" w:date="2023-05-25T05:13:00Z">
        <w:r w:rsidRPr="00C10E51">
          <w:t>QoS Parameters</w:t>
        </w:r>
      </w:ins>
      <w:ins w:id="275" w:author="Ericsson" w:date="2023-05-25T04:23:00Z">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1477" w:rsidRPr="00DE2228" w14:paraId="0B403638" w14:textId="77777777" w:rsidTr="003C3446">
        <w:trPr>
          <w:ins w:id="276" w:author="Ericsson" w:date="2023-05-25T04:23:00Z"/>
        </w:trPr>
        <w:tc>
          <w:tcPr>
            <w:tcW w:w="2551" w:type="dxa"/>
          </w:tcPr>
          <w:p w14:paraId="08926FEC" w14:textId="77777777" w:rsidR="008D1477" w:rsidRPr="00DE2228" w:rsidRDefault="008D1477" w:rsidP="003C3446">
            <w:pPr>
              <w:pStyle w:val="TAH"/>
              <w:rPr>
                <w:ins w:id="277" w:author="Ericsson" w:date="2023-05-25T04:23:00Z"/>
                <w:rFonts w:cs="Arial"/>
                <w:szCs w:val="18"/>
              </w:rPr>
            </w:pPr>
            <w:ins w:id="278" w:author="Ericsson" w:date="2023-05-25T04:23:00Z">
              <w:r w:rsidRPr="00DE2228">
                <w:rPr>
                  <w:rFonts w:cs="Arial"/>
                  <w:szCs w:val="18"/>
                </w:rPr>
                <w:t>IE/Group Name</w:t>
              </w:r>
            </w:ins>
          </w:p>
        </w:tc>
        <w:tc>
          <w:tcPr>
            <w:tcW w:w="1020" w:type="dxa"/>
          </w:tcPr>
          <w:p w14:paraId="74DC5F0A" w14:textId="77777777" w:rsidR="008D1477" w:rsidRPr="00AB57CE" w:rsidRDefault="008D1477" w:rsidP="003C3446">
            <w:pPr>
              <w:pStyle w:val="TAH"/>
              <w:rPr>
                <w:ins w:id="279" w:author="Ericsson" w:date="2023-05-25T04:23:00Z"/>
                <w:rFonts w:cs="Arial"/>
                <w:szCs w:val="18"/>
              </w:rPr>
            </w:pPr>
            <w:ins w:id="280" w:author="Ericsson" w:date="2023-05-25T04:23:00Z">
              <w:r w:rsidRPr="00AB57CE">
                <w:rPr>
                  <w:rFonts w:cs="Arial"/>
                  <w:szCs w:val="18"/>
                </w:rPr>
                <w:t>Presence</w:t>
              </w:r>
            </w:ins>
          </w:p>
        </w:tc>
        <w:tc>
          <w:tcPr>
            <w:tcW w:w="1474" w:type="dxa"/>
          </w:tcPr>
          <w:p w14:paraId="4536E636" w14:textId="77777777" w:rsidR="008D1477" w:rsidRPr="000B1CB3" w:rsidRDefault="008D1477" w:rsidP="003C3446">
            <w:pPr>
              <w:pStyle w:val="TAH"/>
              <w:rPr>
                <w:ins w:id="281" w:author="Ericsson" w:date="2023-05-25T04:23:00Z"/>
                <w:rFonts w:cs="Arial"/>
                <w:szCs w:val="18"/>
              </w:rPr>
            </w:pPr>
            <w:ins w:id="282" w:author="Ericsson" w:date="2023-05-25T04:23:00Z">
              <w:r w:rsidRPr="000B1CB3">
                <w:rPr>
                  <w:rFonts w:cs="Arial"/>
                  <w:szCs w:val="18"/>
                </w:rPr>
                <w:t>Range</w:t>
              </w:r>
            </w:ins>
          </w:p>
        </w:tc>
        <w:tc>
          <w:tcPr>
            <w:tcW w:w="1871" w:type="dxa"/>
          </w:tcPr>
          <w:p w14:paraId="662A8EE4" w14:textId="77777777" w:rsidR="008D1477" w:rsidRPr="003D2F48" w:rsidRDefault="008D1477" w:rsidP="003C3446">
            <w:pPr>
              <w:pStyle w:val="TAH"/>
              <w:rPr>
                <w:ins w:id="283" w:author="Ericsson" w:date="2023-05-25T04:23:00Z"/>
                <w:rFonts w:cs="Arial"/>
                <w:szCs w:val="18"/>
              </w:rPr>
            </w:pPr>
            <w:ins w:id="284" w:author="Ericsson" w:date="2023-05-25T04:23:00Z">
              <w:r w:rsidRPr="003D2F48">
                <w:rPr>
                  <w:rFonts w:cs="Arial"/>
                  <w:szCs w:val="18"/>
                </w:rPr>
                <w:t>IE type and reference</w:t>
              </w:r>
            </w:ins>
          </w:p>
        </w:tc>
        <w:tc>
          <w:tcPr>
            <w:tcW w:w="2891" w:type="dxa"/>
          </w:tcPr>
          <w:p w14:paraId="09B8A28A" w14:textId="77777777" w:rsidR="008D1477" w:rsidRPr="008921C9" w:rsidRDefault="008D1477" w:rsidP="003C3446">
            <w:pPr>
              <w:pStyle w:val="TAH"/>
              <w:rPr>
                <w:ins w:id="285" w:author="Ericsson" w:date="2023-05-25T04:23:00Z"/>
                <w:rFonts w:cs="Arial"/>
                <w:szCs w:val="18"/>
              </w:rPr>
            </w:pPr>
            <w:ins w:id="286" w:author="Ericsson" w:date="2023-05-25T04:23:00Z">
              <w:r w:rsidRPr="008921C9">
                <w:rPr>
                  <w:rFonts w:cs="Arial"/>
                  <w:szCs w:val="18"/>
                </w:rPr>
                <w:t>Semantics description</w:t>
              </w:r>
            </w:ins>
          </w:p>
        </w:tc>
      </w:tr>
      <w:tr w:rsidR="008D1477" w:rsidRPr="00DE2228" w14:paraId="1FBD8F5C" w14:textId="77777777" w:rsidTr="003C3446">
        <w:trPr>
          <w:ins w:id="287" w:author="Ericsson" w:date="2023-05-25T04:23:00Z"/>
        </w:trPr>
        <w:tc>
          <w:tcPr>
            <w:tcW w:w="2551" w:type="dxa"/>
          </w:tcPr>
          <w:p w14:paraId="396CAAA8" w14:textId="77777777" w:rsidR="008D1477" w:rsidRPr="00DE2228" w:rsidRDefault="008D1477" w:rsidP="003C3446">
            <w:pPr>
              <w:pStyle w:val="TAL"/>
              <w:rPr>
                <w:ins w:id="288" w:author="Ericsson" w:date="2023-05-25T04:23:00Z"/>
                <w:rFonts w:cs="Arial"/>
                <w:szCs w:val="18"/>
                <w:lang w:eastAsia="zh-CN"/>
              </w:rPr>
            </w:pPr>
            <w:ins w:id="289" w:author="Ericsson" w:date="2023-05-25T06:46:00Z">
              <w:r>
                <w:rPr>
                  <w:rFonts w:cs="Arial"/>
                  <w:b/>
                  <w:szCs w:val="18"/>
                  <w:lang w:eastAsia="zh-CN"/>
                </w:rPr>
                <w:t xml:space="preserve">RSPP Transport </w:t>
              </w:r>
            </w:ins>
            <w:ins w:id="290" w:author="Ericsson" w:date="2023-05-25T04:23:00Z">
              <w:r w:rsidRPr="00DE2228">
                <w:rPr>
                  <w:rFonts w:cs="Arial"/>
                  <w:b/>
                  <w:szCs w:val="18"/>
                  <w:lang w:eastAsia="zh-CN"/>
                </w:rPr>
                <w:t>QoS Flow</w:t>
              </w:r>
              <w:r w:rsidRPr="00DE2228">
                <w:rPr>
                  <w:rFonts w:eastAsia="MS Mincho" w:cs="Arial"/>
                  <w:b/>
                  <w:szCs w:val="18"/>
                  <w:lang w:eastAsia="ja-JP"/>
                </w:rPr>
                <w:t xml:space="preserve"> </w:t>
              </w:r>
              <w:r w:rsidRPr="00DE2228">
                <w:rPr>
                  <w:rFonts w:cs="Arial"/>
                  <w:b/>
                  <w:szCs w:val="18"/>
                  <w:lang w:eastAsia="zh-CN"/>
                </w:rPr>
                <w:t>List</w:t>
              </w:r>
            </w:ins>
          </w:p>
        </w:tc>
        <w:tc>
          <w:tcPr>
            <w:tcW w:w="1020" w:type="dxa"/>
          </w:tcPr>
          <w:p w14:paraId="18DBBE3C" w14:textId="77777777" w:rsidR="008D1477" w:rsidRPr="00AB57CE" w:rsidRDefault="008D1477" w:rsidP="003C3446">
            <w:pPr>
              <w:pStyle w:val="TAL"/>
              <w:rPr>
                <w:ins w:id="291" w:author="Ericsson" w:date="2023-05-25T04:23:00Z"/>
                <w:rFonts w:cs="Arial"/>
                <w:szCs w:val="18"/>
                <w:lang w:eastAsia="zh-CN"/>
              </w:rPr>
            </w:pPr>
          </w:p>
        </w:tc>
        <w:tc>
          <w:tcPr>
            <w:tcW w:w="1474" w:type="dxa"/>
          </w:tcPr>
          <w:p w14:paraId="411DB70C" w14:textId="77777777" w:rsidR="008D1477" w:rsidRPr="003D2F48" w:rsidRDefault="008D1477" w:rsidP="003C3446">
            <w:pPr>
              <w:pStyle w:val="TAL"/>
              <w:rPr>
                <w:ins w:id="292" w:author="Ericsson" w:date="2023-05-25T04:23:00Z"/>
                <w:rFonts w:cs="Arial"/>
                <w:szCs w:val="18"/>
                <w:lang w:eastAsia="zh-CN"/>
              </w:rPr>
            </w:pPr>
            <w:ins w:id="293" w:author="Ericsson" w:date="2023-05-25T04:23:00Z">
              <w:r w:rsidRPr="000B1CB3">
                <w:rPr>
                  <w:rFonts w:cs="Arial"/>
                  <w:bCs/>
                  <w:i/>
                  <w:szCs w:val="18"/>
                  <w:lang w:eastAsia="zh-CN"/>
                </w:rPr>
                <w:t>1</w:t>
              </w:r>
            </w:ins>
          </w:p>
        </w:tc>
        <w:tc>
          <w:tcPr>
            <w:tcW w:w="1871" w:type="dxa"/>
          </w:tcPr>
          <w:p w14:paraId="2C042A7E" w14:textId="77777777" w:rsidR="008D1477" w:rsidRPr="008921C9" w:rsidRDefault="008D1477" w:rsidP="003C3446">
            <w:pPr>
              <w:pStyle w:val="TAL"/>
              <w:rPr>
                <w:ins w:id="294" w:author="Ericsson" w:date="2023-05-25T04:23:00Z"/>
                <w:rFonts w:cs="Arial"/>
                <w:szCs w:val="18"/>
              </w:rPr>
            </w:pPr>
          </w:p>
        </w:tc>
        <w:tc>
          <w:tcPr>
            <w:tcW w:w="2891" w:type="dxa"/>
          </w:tcPr>
          <w:p w14:paraId="36DEE32A" w14:textId="77777777" w:rsidR="008D1477" w:rsidRPr="008921C9" w:rsidRDefault="008D1477" w:rsidP="003C3446">
            <w:pPr>
              <w:pStyle w:val="TAL"/>
              <w:rPr>
                <w:ins w:id="295" w:author="Ericsson" w:date="2023-05-25T04:23:00Z"/>
                <w:rFonts w:cs="Arial"/>
                <w:szCs w:val="18"/>
                <w:lang w:eastAsia="zh-CN"/>
              </w:rPr>
            </w:pPr>
          </w:p>
        </w:tc>
      </w:tr>
      <w:tr w:rsidR="008D1477" w:rsidRPr="00DE2228" w14:paraId="79EDD035" w14:textId="77777777" w:rsidTr="003C3446">
        <w:trPr>
          <w:ins w:id="296" w:author="Ericsson" w:date="2023-05-25T04:23:00Z"/>
        </w:trPr>
        <w:tc>
          <w:tcPr>
            <w:tcW w:w="2551" w:type="dxa"/>
          </w:tcPr>
          <w:p w14:paraId="463192BD" w14:textId="77777777" w:rsidR="008D1477" w:rsidRPr="00DE2228" w:rsidRDefault="008D1477" w:rsidP="003C3446">
            <w:pPr>
              <w:pStyle w:val="TAL"/>
              <w:ind w:left="74"/>
              <w:rPr>
                <w:ins w:id="297" w:author="Ericsson" w:date="2023-05-25T04:23:00Z"/>
                <w:rFonts w:eastAsia="Batang" w:cs="Arial"/>
                <w:b/>
                <w:szCs w:val="18"/>
                <w:lang w:eastAsia="ja-JP"/>
              </w:rPr>
            </w:pPr>
            <w:ins w:id="298" w:author="Ericsson" w:date="2023-05-25T04:23:00Z">
              <w:r w:rsidRPr="00DE2228">
                <w:rPr>
                  <w:rFonts w:eastAsia="Batang" w:cs="Arial"/>
                  <w:b/>
                  <w:szCs w:val="18"/>
                  <w:lang w:eastAsia="ja-JP"/>
                </w:rPr>
                <w:t>&gt;</w:t>
              </w:r>
            </w:ins>
            <w:ins w:id="299" w:author="Ericsson" w:date="2023-05-25T06:46:00Z">
              <w:r w:rsidRPr="00F17850">
                <w:rPr>
                  <w:rFonts w:cs="Arial"/>
                  <w:b/>
                  <w:szCs w:val="18"/>
                  <w:lang w:eastAsia="zh-CN"/>
                </w:rPr>
                <w:t xml:space="preserve">RSPP Transport </w:t>
              </w:r>
            </w:ins>
            <w:ins w:id="300" w:author="Ericsson" w:date="2023-05-25T04:23:00Z">
              <w:r w:rsidRPr="00DE2228">
                <w:rPr>
                  <w:rFonts w:eastAsia="Batang" w:cs="Arial"/>
                  <w:b/>
                  <w:szCs w:val="18"/>
                  <w:lang w:eastAsia="ja-JP"/>
                </w:rPr>
                <w:t>QoS Flow Item</w:t>
              </w:r>
            </w:ins>
          </w:p>
        </w:tc>
        <w:tc>
          <w:tcPr>
            <w:tcW w:w="1020" w:type="dxa"/>
          </w:tcPr>
          <w:p w14:paraId="76D74016" w14:textId="77777777" w:rsidR="008D1477" w:rsidRPr="00AB57CE" w:rsidRDefault="008D1477" w:rsidP="003C3446">
            <w:pPr>
              <w:pStyle w:val="TAL"/>
              <w:rPr>
                <w:ins w:id="301" w:author="Ericsson" w:date="2023-05-25T04:23:00Z"/>
                <w:rFonts w:cs="Arial"/>
                <w:szCs w:val="18"/>
                <w:lang w:eastAsia="zh-CN"/>
              </w:rPr>
            </w:pPr>
          </w:p>
        </w:tc>
        <w:tc>
          <w:tcPr>
            <w:tcW w:w="1474" w:type="dxa"/>
          </w:tcPr>
          <w:p w14:paraId="3AC28D9E" w14:textId="77777777" w:rsidR="008D1477" w:rsidRPr="008921C9" w:rsidRDefault="008D1477" w:rsidP="003C3446">
            <w:pPr>
              <w:pStyle w:val="TAL"/>
              <w:rPr>
                <w:ins w:id="302" w:author="Ericsson" w:date="2023-05-25T04:23:00Z"/>
                <w:rFonts w:cs="Arial"/>
                <w:bCs/>
                <w:i/>
                <w:szCs w:val="18"/>
                <w:lang w:eastAsia="ja-JP"/>
              </w:rPr>
            </w:pPr>
            <w:ins w:id="303" w:author="Ericsson" w:date="2023-05-25T04:23:00Z">
              <w:r w:rsidRPr="000B1CB3">
                <w:rPr>
                  <w:rFonts w:cs="Arial"/>
                  <w:bCs/>
                  <w:i/>
                  <w:szCs w:val="18"/>
                  <w:lang w:eastAsia="ja-JP"/>
                </w:rPr>
                <w:t>1..&lt;</w:t>
              </w:r>
              <w:proofErr w:type="spellStart"/>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54BFC987" w14:textId="77777777" w:rsidR="008D1477" w:rsidRPr="008921C9" w:rsidRDefault="008D1477" w:rsidP="003C3446">
            <w:pPr>
              <w:pStyle w:val="TAL"/>
              <w:rPr>
                <w:ins w:id="304" w:author="Ericsson" w:date="2023-05-25T04:23:00Z"/>
                <w:rFonts w:cs="Arial"/>
                <w:szCs w:val="18"/>
              </w:rPr>
            </w:pPr>
          </w:p>
        </w:tc>
        <w:tc>
          <w:tcPr>
            <w:tcW w:w="2891" w:type="dxa"/>
          </w:tcPr>
          <w:p w14:paraId="5CA325CB" w14:textId="77777777" w:rsidR="008D1477" w:rsidRPr="008921C9" w:rsidRDefault="008D1477" w:rsidP="003C3446">
            <w:pPr>
              <w:pStyle w:val="TAL"/>
              <w:rPr>
                <w:ins w:id="305" w:author="Ericsson" w:date="2023-05-25T04:23:00Z"/>
                <w:rFonts w:cs="Arial"/>
                <w:szCs w:val="18"/>
                <w:lang w:eastAsia="zh-CN"/>
              </w:rPr>
            </w:pPr>
          </w:p>
        </w:tc>
      </w:tr>
      <w:tr w:rsidR="008D1477" w:rsidRPr="00DE2228" w14:paraId="0A0A71B9" w14:textId="77777777" w:rsidTr="003C3446">
        <w:trPr>
          <w:ins w:id="306" w:author="Ericsson" w:date="2023-05-25T04:23:00Z"/>
        </w:trPr>
        <w:tc>
          <w:tcPr>
            <w:tcW w:w="2551" w:type="dxa"/>
          </w:tcPr>
          <w:p w14:paraId="33597DF0" w14:textId="77777777" w:rsidR="008D1477" w:rsidRPr="00DE2228" w:rsidRDefault="008D1477" w:rsidP="003C3446">
            <w:pPr>
              <w:pStyle w:val="TAL"/>
              <w:ind w:left="164"/>
              <w:rPr>
                <w:ins w:id="307" w:author="Ericsson" w:date="2023-05-25T04:23:00Z"/>
                <w:rFonts w:eastAsia="Batang" w:cs="Arial"/>
                <w:szCs w:val="18"/>
                <w:lang w:eastAsia="ja-JP"/>
              </w:rPr>
            </w:pPr>
            <w:ins w:id="308" w:author="Ericsson" w:date="2023-05-25T04:23:00Z">
              <w:r w:rsidRPr="00DE2228">
                <w:rPr>
                  <w:rFonts w:eastAsia="Batang" w:cs="Arial"/>
                  <w:szCs w:val="18"/>
                  <w:lang w:eastAsia="ja-JP"/>
                </w:rPr>
                <w:t>&gt;&gt;PQI</w:t>
              </w:r>
            </w:ins>
          </w:p>
        </w:tc>
        <w:tc>
          <w:tcPr>
            <w:tcW w:w="1020" w:type="dxa"/>
          </w:tcPr>
          <w:p w14:paraId="0B411D42" w14:textId="77777777" w:rsidR="008D1477" w:rsidRPr="00AB57CE" w:rsidRDefault="008D1477" w:rsidP="003C3446">
            <w:pPr>
              <w:pStyle w:val="TAL"/>
              <w:rPr>
                <w:ins w:id="309" w:author="Ericsson" w:date="2023-05-25T04:23:00Z"/>
                <w:rFonts w:cs="Arial"/>
                <w:szCs w:val="18"/>
                <w:lang w:eastAsia="zh-CN"/>
              </w:rPr>
            </w:pPr>
            <w:ins w:id="310" w:author="Ericsson" w:date="2023-05-25T04:23:00Z">
              <w:r w:rsidRPr="00AB57CE">
                <w:rPr>
                  <w:rFonts w:cs="Arial"/>
                  <w:szCs w:val="18"/>
                  <w:lang w:eastAsia="zh-CN"/>
                </w:rPr>
                <w:t>M</w:t>
              </w:r>
            </w:ins>
          </w:p>
        </w:tc>
        <w:tc>
          <w:tcPr>
            <w:tcW w:w="1474" w:type="dxa"/>
          </w:tcPr>
          <w:p w14:paraId="5C0C21E0" w14:textId="77777777" w:rsidR="008D1477" w:rsidRPr="000B1CB3" w:rsidRDefault="008D1477" w:rsidP="003C3446">
            <w:pPr>
              <w:pStyle w:val="TAL"/>
              <w:rPr>
                <w:ins w:id="311" w:author="Ericsson" w:date="2023-05-25T04:23:00Z"/>
                <w:rFonts w:cs="Arial"/>
                <w:bCs/>
                <w:i/>
                <w:szCs w:val="18"/>
                <w:lang w:eastAsia="ja-JP"/>
              </w:rPr>
            </w:pPr>
          </w:p>
        </w:tc>
        <w:tc>
          <w:tcPr>
            <w:tcW w:w="1871" w:type="dxa"/>
          </w:tcPr>
          <w:p w14:paraId="587C715B" w14:textId="77777777" w:rsidR="008D1477" w:rsidRPr="008921C9" w:rsidRDefault="008D1477" w:rsidP="003C3446">
            <w:pPr>
              <w:pStyle w:val="TAL"/>
              <w:rPr>
                <w:ins w:id="312" w:author="Ericsson" w:date="2023-05-25T04:23:00Z"/>
                <w:rFonts w:cs="Arial"/>
                <w:szCs w:val="18"/>
              </w:rPr>
            </w:pPr>
            <w:ins w:id="313" w:author="Ericsson" w:date="2023-05-25T04:23:00Z">
              <w:r w:rsidRPr="003D2F48">
                <w:rPr>
                  <w:rFonts w:cs="Arial"/>
                  <w:szCs w:val="18"/>
                </w:rPr>
                <w:t>INTEGER (0..255, …)</w:t>
              </w:r>
            </w:ins>
          </w:p>
        </w:tc>
        <w:tc>
          <w:tcPr>
            <w:tcW w:w="2891" w:type="dxa"/>
          </w:tcPr>
          <w:p w14:paraId="391587E0" w14:textId="77777777" w:rsidR="008D1477" w:rsidRPr="00AB57CE" w:rsidRDefault="008D1477" w:rsidP="003C3446">
            <w:pPr>
              <w:pStyle w:val="TAL"/>
              <w:rPr>
                <w:ins w:id="314" w:author="Ericsson" w:date="2023-05-25T04:23:00Z"/>
                <w:rFonts w:cs="Arial"/>
                <w:szCs w:val="18"/>
                <w:lang w:eastAsia="zh-CN"/>
              </w:rPr>
            </w:pPr>
            <w:ins w:id="315" w:author="Ericsson" w:date="2023-05-25T04:23:00Z">
              <w:r w:rsidRPr="00DE2228">
                <w:rPr>
                  <w:rFonts w:cs="Arial"/>
                  <w:szCs w:val="18"/>
                  <w:lang w:eastAsia="zh-CN"/>
                </w:rPr>
                <w:t>PQI is a special</w:t>
              </w:r>
              <w:r w:rsidRPr="00DE2228">
                <w:rPr>
                  <w:rFonts w:cs="Arial"/>
                  <w:szCs w:val="18"/>
                </w:rPr>
                <w:t xml:space="preserve"> 5QI as specified in TS 23.501 [9].</w:t>
              </w:r>
            </w:ins>
          </w:p>
        </w:tc>
      </w:tr>
      <w:tr w:rsidR="008D1477" w:rsidRPr="00DE2228" w14:paraId="0C9E1A39" w14:textId="77777777" w:rsidTr="003C3446">
        <w:trPr>
          <w:ins w:id="316" w:author="Ericsson" w:date="2023-05-25T04:23:00Z"/>
        </w:trPr>
        <w:tc>
          <w:tcPr>
            <w:tcW w:w="2551" w:type="dxa"/>
          </w:tcPr>
          <w:p w14:paraId="4DB97569" w14:textId="77777777" w:rsidR="008D1477" w:rsidRPr="00367E0D" w:rsidRDefault="008D1477" w:rsidP="003C3446">
            <w:pPr>
              <w:pStyle w:val="TAL"/>
              <w:ind w:left="164"/>
              <w:rPr>
                <w:ins w:id="317" w:author="Ericsson" w:date="2023-05-25T04:23:00Z"/>
                <w:rFonts w:eastAsia="Batang" w:cs="Arial"/>
                <w:b/>
                <w:szCs w:val="18"/>
                <w:lang w:eastAsia="ja-JP"/>
              </w:rPr>
            </w:pPr>
            <w:ins w:id="318" w:author="Ericsson" w:date="2023-05-25T04:23:00Z">
              <w:r w:rsidRPr="00367E0D">
                <w:rPr>
                  <w:rFonts w:eastAsia="Batang" w:cs="Arial"/>
                  <w:b/>
                  <w:szCs w:val="18"/>
                  <w:lang w:eastAsia="ja-JP"/>
                </w:rPr>
                <w:t>&gt;&gt;</w:t>
              </w:r>
            </w:ins>
            <w:ins w:id="319" w:author="Ericsson" w:date="2023-05-25T06:46:00Z">
              <w:r w:rsidRPr="00F17850">
                <w:rPr>
                  <w:rFonts w:cs="Arial"/>
                  <w:b/>
                  <w:szCs w:val="18"/>
                  <w:lang w:eastAsia="zh-CN"/>
                </w:rPr>
                <w:t xml:space="preserve">RSPP Transport </w:t>
              </w:r>
            </w:ins>
            <w:ins w:id="320" w:author="Ericsson" w:date="2023-05-25T04:23:00Z">
              <w:r w:rsidRPr="00367E0D">
                <w:rPr>
                  <w:rFonts w:eastAsia="Batang" w:cs="Arial"/>
                  <w:b/>
                  <w:szCs w:val="18"/>
                  <w:lang w:eastAsia="ja-JP"/>
                </w:rPr>
                <w:t>Bit Rates</w:t>
              </w:r>
            </w:ins>
          </w:p>
        </w:tc>
        <w:tc>
          <w:tcPr>
            <w:tcW w:w="1020" w:type="dxa"/>
          </w:tcPr>
          <w:p w14:paraId="5EDA279E" w14:textId="77777777" w:rsidR="008D1477" w:rsidRPr="00AB57CE" w:rsidRDefault="008D1477" w:rsidP="003C3446">
            <w:pPr>
              <w:pStyle w:val="TAL"/>
              <w:rPr>
                <w:ins w:id="321" w:author="Ericsson" w:date="2023-05-25T04:23:00Z"/>
                <w:rFonts w:cs="Arial"/>
                <w:szCs w:val="18"/>
                <w:lang w:eastAsia="zh-CN"/>
              </w:rPr>
            </w:pPr>
          </w:p>
        </w:tc>
        <w:tc>
          <w:tcPr>
            <w:tcW w:w="1474" w:type="dxa"/>
          </w:tcPr>
          <w:p w14:paraId="722EB681" w14:textId="77777777" w:rsidR="008D1477" w:rsidRPr="00AB57CE" w:rsidRDefault="008D1477" w:rsidP="003C3446">
            <w:pPr>
              <w:pStyle w:val="TAL"/>
              <w:rPr>
                <w:ins w:id="322" w:author="Ericsson" w:date="2023-05-25T04:23:00Z"/>
                <w:rFonts w:cs="Arial"/>
                <w:bCs/>
                <w:i/>
                <w:szCs w:val="18"/>
                <w:lang w:eastAsia="ja-JP"/>
              </w:rPr>
            </w:pPr>
            <w:ins w:id="323" w:author="Ericsson" w:date="2023-05-25T04:23:00Z">
              <w:r>
                <w:rPr>
                  <w:rFonts w:cs="Arial"/>
                  <w:bCs/>
                  <w:i/>
                  <w:szCs w:val="18"/>
                  <w:lang w:eastAsia="ja-JP"/>
                </w:rPr>
                <w:t>0..1</w:t>
              </w:r>
            </w:ins>
          </w:p>
        </w:tc>
        <w:tc>
          <w:tcPr>
            <w:tcW w:w="1871" w:type="dxa"/>
          </w:tcPr>
          <w:p w14:paraId="051C7877" w14:textId="77777777" w:rsidR="008D1477" w:rsidRPr="00AB57CE" w:rsidRDefault="008D1477" w:rsidP="003C3446">
            <w:pPr>
              <w:pStyle w:val="TAL"/>
              <w:rPr>
                <w:ins w:id="324" w:author="Ericsson" w:date="2023-05-25T04:23:00Z"/>
                <w:rFonts w:cs="Arial"/>
                <w:szCs w:val="18"/>
              </w:rPr>
            </w:pPr>
          </w:p>
        </w:tc>
        <w:tc>
          <w:tcPr>
            <w:tcW w:w="2891" w:type="dxa"/>
          </w:tcPr>
          <w:p w14:paraId="30461B9D" w14:textId="77777777" w:rsidR="008D1477" w:rsidRPr="008921C9" w:rsidRDefault="008D1477" w:rsidP="003C3446">
            <w:pPr>
              <w:pStyle w:val="TAL"/>
              <w:rPr>
                <w:ins w:id="325" w:author="Ericsson" w:date="2023-05-25T04:23:00Z"/>
                <w:rFonts w:cs="Arial"/>
                <w:szCs w:val="18"/>
                <w:lang w:eastAsia="zh-CN"/>
              </w:rPr>
            </w:pPr>
            <w:ins w:id="326" w:author="Ericsson" w:date="2023-05-25T04:2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8D1477" w:rsidRPr="00DE2228" w14:paraId="46FE1B02" w14:textId="77777777" w:rsidTr="003C3446">
        <w:trPr>
          <w:ins w:id="327" w:author="Ericsson" w:date="2023-05-25T04:23:00Z"/>
        </w:trPr>
        <w:tc>
          <w:tcPr>
            <w:tcW w:w="2551" w:type="dxa"/>
          </w:tcPr>
          <w:p w14:paraId="2860BB6C" w14:textId="77777777" w:rsidR="008D1477" w:rsidRPr="00AB57CE" w:rsidRDefault="008D1477" w:rsidP="003C3446">
            <w:pPr>
              <w:pStyle w:val="TAL"/>
              <w:ind w:left="261"/>
              <w:rPr>
                <w:ins w:id="328" w:author="Ericsson" w:date="2023-05-25T04:23:00Z"/>
                <w:rFonts w:eastAsia="Batang" w:cs="Arial"/>
                <w:szCs w:val="18"/>
                <w:lang w:eastAsia="ja-JP"/>
              </w:rPr>
            </w:pPr>
            <w:ins w:id="329" w:author="Ericsson" w:date="2023-05-25T04:23:00Z">
              <w:r w:rsidRPr="00DE2228">
                <w:rPr>
                  <w:rFonts w:eastAsia="Batang" w:cs="Arial"/>
                  <w:szCs w:val="18"/>
                  <w:lang w:eastAsia="ja-JP"/>
                </w:rPr>
                <w:t>&gt;&gt;&gt;Guaranteed Flow Bit Rate</w:t>
              </w:r>
            </w:ins>
          </w:p>
        </w:tc>
        <w:tc>
          <w:tcPr>
            <w:tcW w:w="1020" w:type="dxa"/>
          </w:tcPr>
          <w:p w14:paraId="2202F959" w14:textId="77777777" w:rsidR="008D1477" w:rsidRPr="000B1CB3" w:rsidRDefault="008D1477" w:rsidP="003C3446">
            <w:pPr>
              <w:pStyle w:val="TAL"/>
              <w:rPr>
                <w:ins w:id="330" w:author="Ericsson" w:date="2023-05-25T04:23:00Z"/>
                <w:rFonts w:cs="Arial"/>
                <w:szCs w:val="18"/>
              </w:rPr>
            </w:pPr>
            <w:ins w:id="331" w:author="Ericsson" w:date="2023-05-25T04:23:00Z">
              <w:r w:rsidRPr="00D71BAA">
                <w:rPr>
                  <w:rFonts w:cs="Arial"/>
                  <w:szCs w:val="18"/>
                </w:rPr>
                <w:t>M</w:t>
              </w:r>
            </w:ins>
          </w:p>
        </w:tc>
        <w:tc>
          <w:tcPr>
            <w:tcW w:w="1474" w:type="dxa"/>
          </w:tcPr>
          <w:p w14:paraId="6724A060" w14:textId="77777777" w:rsidR="008D1477" w:rsidRPr="003D2F48" w:rsidRDefault="008D1477" w:rsidP="003C3446">
            <w:pPr>
              <w:pStyle w:val="TAL"/>
              <w:rPr>
                <w:ins w:id="332" w:author="Ericsson" w:date="2023-05-25T04:23:00Z"/>
                <w:rFonts w:cs="Arial"/>
                <w:bCs/>
                <w:i/>
                <w:szCs w:val="18"/>
                <w:lang w:eastAsia="ja-JP"/>
              </w:rPr>
            </w:pPr>
          </w:p>
        </w:tc>
        <w:tc>
          <w:tcPr>
            <w:tcW w:w="1871" w:type="dxa"/>
          </w:tcPr>
          <w:p w14:paraId="032962F0" w14:textId="77777777" w:rsidR="008D1477" w:rsidRPr="008921C9" w:rsidRDefault="008D1477" w:rsidP="003C3446">
            <w:pPr>
              <w:pStyle w:val="TAL"/>
              <w:rPr>
                <w:ins w:id="333" w:author="Ericsson" w:date="2023-05-25T04:23:00Z"/>
                <w:rFonts w:cs="Arial"/>
                <w:szCs w:val="18"/>
                <w:lang w:eastAsia="ja-JP"/>
              </w:rPr>
            </w:pPr>
            <w:ins w:id="334" w:author="Ericsson" w:date="2023-05-25T04:23:00Z">
              <w:r w:rsidRPr="008921C9">
                <w:rPr>
                  <w:rFonts w:cs="Arial"/>
                  <w:szCs w:val="18"/>
                  <w:lang w:eastAsia="ja-JP"/>
                </w:rPr>
                <w:t>Bit Rate</w:t>
              </w:r>
            </w:ins>
          </w:p>
          <w:p w14:paraId="65C53F6B" w14:textId="77777777" w:rsidR="008D1477" w:rsidRPr="008921C9" w:rsidRDefault="008D1477" w:rsidP="003C3446">
            <w:pPr>
              <w:pStyle w:val="TAL"/>
              <w:rPr>
                <w:ins w:id="335" w:author="Ericsson" w:date="2023-05-25T04:23:00Z"/>
                <w:rFonts w:cs="Arial"/>
                <w:szCs w:val="18"/>
              </w:rPr>
            </w:pPr>
            <w:ins w:id="336" w:author="Ericsson" w:date="2023-05-25T04:23:00Z">
              <w:r w:rsidRPr="008921C9">
                <w:rPr>
                  <w:rFonts w:cs="Arial"/>
                  <w:szCs w:val="18"/>
                  <w:lang w:eastAsia="ja-JP"/>
                </w:rPr>
                <w:t>9.3.1.4</w:t>
              </w:r>
            </w:ins>
          </w:p>
        </w:tc>
        <w:tc>
          <w:tcPr>
            <w:tcW w:w="2891" w:type="dxa"/>
          </w:tcPr>
          <w:p w14:paraId="5B1EC87C" w14:textId="77777777" w:rsidR="008D1477" w:rsidRPr="00AB57CE" w:rsidRDefault="008D1477" w:rsidP="003C3446">
            <w:pPr>
              <w:pStyle w:val="TAL"/>
              <w:rPr>
                <w:ins w:id="337" w:author="Ericsson" w:date="2023-05-25T04:23:00Z"/>
                <w:rFonts w:cs="Arial"/>
                <w:szCs w:val="18"/>
                <w:lang w:eastAsia="zh-CN"/>
              </w:rPr>
            </w:pPr>
            <w:ins w:id="338" w:author="Ericsson" w:date="2023-05-25T04:23:00Z">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8D1477" w:rsidRPr="00DE2228" w14:paraId="5F4315BA" w14:textId="77777777" w:rsidTr="003C3446">
        <w:trPr>
          <w:ins w:id="339" w:author="Ericsson" w:date="2023-05-25T04:23:00Z"/>
        </w:trPr>
        <w:tc>
          <w:tcPr>
            <w:tcW w:w="2551" w:type="dxa"/>
          </w:tcPr>
          <w:p w14:paraId="1D5EED07" w14:textId="77777777" w:rsidR="008D1477" w:rsidRPr="00367E0D" w:rsidRDefault="008D1477" w:rsidP="003C3446">
            <w:pPr>
              <w:pStyle w:val="TAL"/>
              <w:ind w:left="261"/>
              <w:rPr>
                <w:ins w:id="340" w:author="Ericsson" w:date="2023-05-25T04:23:00Z"/>
                <w:rFonts w:eastAsia="Batang" w:cs="Arial"/>
                <w:szCs w:val="18"/>
                <w:lang w:eastAsia="ja-JP"/>
              </w:rPr>
            </w:pPr>
            <w:ins w:id="341" w:author="Ericsson" w:date="2023-05-25T04:23:00Z">
              <w:r w:rsidRPr="00367E0D">
                <w:rPr>
                  <w:rFonts w:eastAsia="Batang" w:cs="Arial"/>
                  <w:szCs w:val="18"/>
                  <w:lang w:eastAsia="ja-JP"/>
                </w:rPr>
                <w:t>&gt;&gt;&gt;Maximum Flow Bit Rate</w:t>
              </w:r>
            </w:ins>
          </w:p>
        </w:tc>
        <w:tc>
          <w:tcPr>
            <w:tcW w:w="1020" w:type="dxa"/>
          </w:tcPr>
          <w:p w14:paraId="5DB7DC17" w14:textId="77777777" w:rsidR="008D1477" w:rsidRPr="000B1CB3" w:rsidRDefault="008D1477" w:rsidP="003C3446">
            <w:pPr>
              <w:pStyle w:val="TAL"/>
              <w:rPr>
                <w:ins w:id="342" w:author="Ericsson" w:date="2023-05-25T04:23:00Z"/>
                <w:rFonts w:cs="Arial"/>
                <w:szCs w:val="18"/>
              </w:rPr>
            </w:pPr>
            <w:ins w:id="343" w:author="Ericsson" w:date="2023-05-25T04:23:00Z">
              <w:r w:rsidRPr="00D71BAA">
                <w:rPr>
                  <w:rFonts w:cs="Arial"/>
                  <w:szCs w:val="18"/>
                </w:rPr>
                <w:t>M</w:t>
              </w:r>
            </w:ins>
          </w:p>
        </w:tc>
        <w:tc>
          <w:tcPr>
            <w:tcW w:w="1474" w:type="dxa"/>
          </w:tcPr>
          <w:p w14:paraId="7183412F" w14:textId="77777777" w:rsidR="008D1477" w:rsidRPr="003D2F48" w:rsidRDefault="008D1477" w:rsidP="003C3446">
            <w:pPr>
              <w:pStyle w:val="TAL"/>
              <w:rPr>
                <w:ins w:id="344" w:author="Ericsson" w:date="2023-05-25T04:23:00Z"/>
                <w:rFonts w:cs="Arial"/>
                <w:bCs/>
                <w:i/>
                <w:szCs w:val="18"/>
                <w:lang w:eastAsia="ja-JP"/>
              </w:rPr>
            </w:pPr>
          </w:p>
        </w:tc>
        <w:tc>
          <w:tcPr>
            <w:tcW w:w="1871" w:type="dxa"/>
          </w:tcPr>
          <w:p w14:paraId="53689851" w14:textId="77777777" w:rsidR="008D1477" w:rsidRPr="008921C9" w:rsidRDefault="008D1477" w:rsidP="003C3446">
            <w:pPr>
              <w:pStyle w:val="TAL"/>
              <w:rPr>
                <w:ins w:id="345" w:author="Ericsson" w:date="2023-05-25T04:23:00Z"/>
                <w:rFonts w:cs="Arial"/>
                <w:szCs w:val="18"/>
                <w:lang w:eastAsia="ja-JP"/>
              </w:rPr>
            </w:pPr>
            <w:ins w:id="346" w:author="Ericsson" w:date="2023-05-25T04:23:00Z">
              <w:r w:rsidRPr="008921C9">
                <w:rPr>
                  <w:rFonts w:cs="Arial"/>
                  <w:szCs w:val="18"/>
                  <w:lang w:eastAsia="ja-JP"/>
                </w:rPr>
                <w:t>Bit Rate</w:t>
              </w:r>
            </w:ins>
          </w:p>
          <w:p w14:paraId="6EA83929" w14:textId="77777777" w:rsidR="008D1477" w:rsidRPr="008921C9" w:rsidRDefault="008D1477" w:rsidP="003C3446">
            <w:pPr>
              <w:pStyle w:val="TAL"/>
              <w:rPr>
                <w:ins w:id="347" w:author="Ericsson" w:date="2023-05-25T04:23:00Z"/>
                <w:rFonts w:cs="Arial"/>
                <w:szCs w:val="18"/>
              </w:rPr>
            </w:pPr>
            <w:ins w:id="348" w:author="Ericsson" w:date="2023-05-25T04:23:00Z">
              <w:r w:rsidRPr="008921C9">
                <w:rPr>
                  <w:rFonts w:cs="Arial"/>
                  <w:szCs w:val="18"/>
                  <w:lang w:eastAsia="ja-JP"/>
                </w:rPr>
                <w:t>9.3.1.4</w:t>
              </w:r>
            </w:ins>
          </w:p>
        </w:tc>
        <w:tc>
          <w:tcPr>
            <w:tcW w:w="2891" w:type="dxa"/>
          </w:tcPr>
          <w:p w14:paraId="46A5BCA6" w14:textId="77777777" w:rsidR="008D1477" w:rsidRPr="00787FA4" w:rsidRDefault="008D1477" w:rsidP="003C3446">
            <w:pPr>
              <w:pStyle w:val="TAL"/>
              <w:rPr>
                <w:ins w:id="349" w:author="Ericsson" w:date="2023-05-25T04:23:00Z"/>
                <w:rFonts w:cs="Arial"/>
                <w:szCs w:val="18"/>
                <w:lang w:eastAsia="zh-CN"/>
              </w:rPr>
            </w:pPr>
            <w:ins w:id="350" w:author="Ericsson" w:date="2023-05-25T04:23:00Z">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8D1477" w:rsidRPr="00DE2228" w14:paraId="1C71D1FD" w14:textId="77777777" w:rsidTr="003C3446">
        <w:trPr>
          <w:ins w:id="351" w:author="Ericsson" w:date="2023-05-25T04:23:00Z"/>
        </w:trPr>
        <w:tc>
          <w:tcPr>
            <w:tcW w:w="2551" w:type="dxa"/>
          </w:tcPr>
          <w:p w14:paraId="2BA57037" w14:textId="77777777" w:rsidR="008D1477" w:rsidRPr="00DE2228" w:rsidRDefault="008D1477" w:rsidP="003C3446">
            <w:pPr>
              <w:pStyle w:val="TAL"/>
              <w:ind w:left="164"/>
              <w:rPr>
                <w:ins w:id="352" w:author="Ericsson" w:date="2023-05-25T04:23:00Z"/>
                <w:rFonts w:cs="Arial"/>
                <w:szCs w:val="18"/>
                <w:lang w:eastAsia="zh-CN"/>
              </w:rPr>
            </w:pPr>
            <w:ins w:id="353" w:author="Ericsson" w:date="2023-05-25T04:23:00Z">
              <w:r w:rsidRPr="00367E0D">
                <w:rPr>
                  <w:rFonts w:eastAsia="Batang" w:cs="Arial"/>
                  <w:szCs w:val="18"/>
                  <w:lang w:eastAsia="ja-JP"/>
                </w:rPr>
                <w:t>&gt;&gt;Range</w:t>
              </w:r>
            </w:ins>
          </w:p>
        </w:tc>
        <w:tc>
          <w:tcPr>
            <w:tcW w:w="1020" w:type="dxa"/>
          </w:tcPr>
          <w:p w14:paraId="04CEBA30" w14:textId="77777777" w:rsidR="008D1477" w:rsidRPr="00AB57CE" w:rsidRDefault="008D1477" w:rsidP="003C3446">
            <w:pPr>
              <w:pStyle w:val="TAL"/>
              <w:rPr>
                <w:ins w:id="354" w:author="Ericsson" w:date="2023-05-25T04:23:00Z"/>
                <w:rFonts w:cs="Arial"/>
                <w:szCs w:val="18"/>
                <w:lang w:eastAsia="zh-CN"/>
              </w:rPr>
            </w:pPr>
            <w:ins w:id="355" w:author="Ericsson" w:date="2023-05-25T04:23:00Z">
              <w:r w:rsidRPr="00AB57CE">
                <w:rPr>
                  <w:rFonts w:cs="Arial"/>
                  <w:szCs w:val="18"/>
                  <w:lang w:eastAsia="zh-CN"/>
                </w:rPr>
                <w:t>O</w:t>
              </w:r>
            </w:ins>
          </w:p>
        </w:tc>
        <w:tc>
          <w:tcPr>
            <w:tcW w:w="1474" w:type="dxa"/>
          </w:tcPr>
          <w:p w14:paraId="09C96C80" w14:textId="77777777" w:rsidR="008D1477" w:rsidRPr="000B1CB3" w:rsidRDefault="008D1477" w:rsidP="003C3446">
            <w:pPr>
              <w:pStyle w:val="TAL"/>
              <w:rPr>
                <w:ins w:id="356" w:author="Ericsson" w:date="2023-05-25T04:23:00Z"/>
                <w:rFonts w:cs="Arial"/>
                <w:bCs/>
                <w:i/>
                <w:szCs w:val="18"/>
                <w:lang w:eastAsia="ja-JP"/>
              </w:rPr>
            </w:pPr>
          </w:p>
        </w:tc>
        <w:tc>
          <w:tcPr>
            <w:tcW w:w="1871" w:type="dxa"/>
          </w:tcPr>
          <w:p w14:paraId="0F5432A9" w14:textId="77777777" w:rsidR="008D1477" w:rsidRPr="00DE2228" w:rsidRDefault="008D1477" w:rsidP="003C3446">
            <w:pPr>
              <w:pStyle w:val="TAL"/>
              <w:rPr>
                <w:ins w:id="357" w:author="Ericsson" w:date="2023-05-25T04:23:00Z"/>
                <w:rFonts w:cs="Arial"/>
                <w:szCs w:val="18"/>
                <w:highlight w:val="yellow"/>
                <w:lang w:eastAsia="zh-CN"/>
              </w:rPr>
            </w:pPr>
            <w:ins w:id="358" w:author="Ericsson" w:date="2023-05-25T04:23:00Z">
              <w:r w:rsidRPr="00C32F12">
                <w:rPr>
                  <w:rFonts w:cs="Arial"/>
                  <w:szCs w:val="18"/>
                  <w:lang w:eastAsia="zh-CN"/>
                </w:rPr>
                <w:t>ENUMERATED (m50, m80, m180, m200, m350, m400, m500, m700, m1000, …)</w:t>
              </w:r>
            </w:ins>
          </w:p>
        </w:tc>
        <w:tc>
          <w:tcPr>
            <w:tcW w:w="2891" w:type="dxa"/>
          </w:tcPr>
          <w:p w14:paraId="2C282DCD" w14:textId="77777777" w:rsidR="008D1477" w:rsidRPr="000B1CB3" w:rsidRDefault="008D1477" w:rsidP="003C3446">
            <w:pPr>
              <w:pStyle w:val="TAL"/>
              <w:rPr>
                <w:ins w:id="359" w:author="Ericsson" w:date="2023-05-25T04:23:00Z"/>
                <w:rFonts w:cs="Arial"/>
                <w:szCs w:val="18"/>
                <w:lang w:eastAsia="zh-CN"/>
              </w:rPr>
            </w:pPr>
            <w:ins w:id="360" w:author="Ericsson" w:date="2023-05-25T04:23:00Z">
              <w:r w:rsidRPr="00AB57CE">
                <w:rPr>
                  <w:rFonts w:cs="Arial"/>
                  <w:szCs w:val="18"/>
                  <w:lang w:eastAsia="zh-CN"/>
                </w:rPr>
                <w:t>Only applies for groupcast.</w:t>
              </w:r>
            </w:ins>
          </w:p>
        </w:tc>
      </w:tr>
      <w:tr w:rsidR="008D1477" w:rsidRPr="00DE2228" w14:paraId="3433E675" w14:textId="77777777" w:rsidTr="003C3446">
        <w:trPr>
          <w:ins w:id="361" w:author="Ericsson" w:date="2023-05-25T04:23:00Z"/>
        </w:trPr>
        <w:tc>
          <w:tcPr>
            <w:tcW w:w="2551" w:type="dxa"/>
          </w:tcPr>
          <w:p w14:paraId="55919972" w14:textId="77777777" w:rsidR="008D1477" w:rsidRPr="00AA299A" w:rsidRDefault="008D1477" w:rsidP="003C3446">
            <w:pPr>
              <w:pStyle w:val="TAL"/>
              <w:rPr>
                <w:ins w:id="362" w:author="Ericsson" w:date="2023-05-25T04:23:00Z"/>
                <w:rFonts w:cs="Arial"/>
                <w:bCs/>
                <w:szCs w:val="18"/>
                <w:lang w:eastAsia="zh-CN"/>
              </w:rPr>
            </w:pPr>
            <w:ins w:id="363" w:author="Ericsson" w:date="2023-05-25T06:47:00Z">
              <w:r w:rsidRPr="00525A8B">
                <w:rPr>
                  <w:rFonts w:cs="Arial"/>
                  <w:bCs/>
                  <w:szCs w:val="18"/>
                  <w:lang w:eastAsia="zh-CN"/>
                </w:rPr>
                <w:t xml:space="preserve">RSPP Transport </w:t>
              </w:r>
              <w:r>
                <w:rPr>
                  <w:rFonts w:cs="Arial"/>
                  <w:bCs/>
                  <w:szCs w:val="18"/>
                  <w:lang w:eastAsia="zh-CN"/>
                </w:rPr>
                <w:t xml:space="preserve">Link </w:t>
              </w:r>
            </w:ins>
            <w:ins w:id="364" w:author="Ericsson" w:date="2023-05-25T04:23:00Z">
              <w:r w:rsidRPr="00AA299A">
                <w:rPr>
                  <w:rFonts w:eastAsia="Batang" w:cs="Arial"/>
                  <w:bCs/>
                  <w:szCs w:val="18"/>
                  <w:lang w:eastAsia="ja-JP"/>
                </w:rPr>
                <w:t>Aggregate Bit Rates</w:t>
              </w:r>
            </w:ins>
          </w:p>
        </w:tc>
        <w:tc>
          <w:tcPr>
            <w:tcW w:w="1020" w:type="dxa"/>
          </w:tcPr>
          <w:p w14:paraId="4DB88FA4" w14:textId="77777777" w:rsidR="008D1477" w:rsidRPr="00AB57CE" w:rsidRDefault="008D1477" w:rsidP="003C3446">
            <w:pPr>
              <w:pStyle w:val="TAL"/>
              <w:rPr>
                <w:ins w:id="365" w:author="Ericsson" w:date="2023-05-25T04:23:00Z"/>
                <w:rFonts w:cs="Arial"/>
                <w:szCs w:val="18"/>
                <w:lang w:eastAsia="zh-CN"/>
              </w:rPr>
            </w:pPr>
            <w:ins w:id="366" w:author="Ericsson" w:date="2023-05-25T04:23:00Z">
              <w:r w:rsidRPr="00AB57CE">
                <w:rPr>
                  <w:rFonts w:cs="Arial"/>
                  <w:szCs w:val="18"/>
                  <w:lang w:eastAsia="zh-CN"/>
                </w:rPr>
                <w:t>O</w:t>
              </w:r>
            </w:ins>
          </w:p>
        </w:tc>
        <w:tc>
          <w:tcPr>
            <w:tcW w:w="1474" w:type="dxa"/>
          </w:tcPr>
          <w:p w14:paraId="3C6B6FA1" w14:textId="77777777" w:rsidR="008D1477" w:rsidRPr="003C7C4E" w:rsidRDefault="008D1477" w:rsidP="003C3446">
            <w:pPr>
              <w:pStyle w:val="TAL"/>
              <w:rPr>
                <w:ins w:id="367" w:author="Ericsson" w:date="2023-05-25T04:23:00Z"/>
                <w:rFonts w:cs="Arial"/>
                <w:bCs/>
                <w:i/>
                <w:szCs w:val="18"/>
                <w:lang w:eastAsia="ja-JP"/>
              </w:rPr>
            </w:pPr>
          </w:p>
        </w:tc>
        <w:tc>
          <w:tcPr>
            <w:tcW w:w="1871" w:type="dxa"/>
          </w:tcPr>
          <w:p w14:paraId="00A6404B" w14:textId="77777777" w:rsidR="008D1477" w:rsidRPr="00754955" w:rsidRDefault="008D1477" w:rsidP="003C3446">
            <w:pPr>
              <w:pStyle w:val="TAL"/>
              <w:rPr>
                <w:ins w:id="368" w:author="Ericsson" w:date="2023-05-25T04:23:00Z"/>
                <w:rFonts w:cs="Arial"/>
                <w:szCs w:val="18"/>
                <w:lang w:eastAsia="ja-JP"/>
              </w:rPr>
            </w:pPr>
            <w:ins w:id="369" w:author="Ericsson" w:date="2023-05-25T04:23:00Z">
              <w:r w:rsidRPr="00754955">
                <w:rPr>
                  <w:rFonts w:cs="Arial"/>
                  <w:szCs w:val="18"/>
                  <w:lang w:eastAsia="ja-JP"/>
                </w:rPr>
                <w:t>Bit Rate</w:t>
              </w:r>
            </w:ins>
          </w:p>
          <w:p w14:paraId="04FD37B2" w14:textId="77777777" w:rsidR="008D1477" w:rsidRPr="00DE2228" w:rsidRDefault="008D1477" w:rsidP="003C3446">
            <w:pPr>
              <w:pStyle w:val="TAL"/>
              <w:rPr>
                <w:ins w:id="370" w:author="Ericsson" w:date="2023-05-25T04:23:00Z"/>
                <w:rFonts w:cs="Arial"/>
                <w:szCs w:val="18"/>
                <w:highlight w:val="yellow"/>
                <w:lang w:eastAsia="zh-CN"/>
              </w:rPr>
            </w:pPr>
            <w:ins w:id="371" w:author="Ericsson" w:date="2023-05-25T04:23:00Z">
              <w:r w:rsidRPr="00754955">
                <w:rPr>
                  <w:rFonts w:cs="Arial"/>
                  <w:szCs w:val="18"/>
                  <w:lang w:eastAsia="ja-JP"/>
                </w:rPr>
                <w:t>9.3.1.4</w:t>
              </w:r>
            </w:ins>
          </w:p>
        </w:tc>
        <w:tc>
          <w:tcPr>
            <w:tcW w:w="2891" w:type="dxa"/>
          </w:tcPr>
          <w:p w14:paraId="014E4EDB" w14:textId="77777777" w:rsidR="008D1477" w:rsidRPr="003D2F48" w:rsidRDefault="008D1477" w:rsidP="003C3446">
            <w:pPr>
              <w:pStyle w:val="TAL"/>
              <w:rPr>
                <w:ins w:id="372" w:author="Ericsson" w:date="2023-05-25T04:23:00Z"/>
                <w:rFonts w:cs="Arial"/>
                <w:szCs w:val="18"/>
                <w:lang w:eastAsia="zh-CN"/>
              </w:rPr>
            </w:pPr>
            <w:ins w:id="373" w:author="Ericsson" w:date="2023-05-25T04:23:00Z">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461CE83A" w14:textId="77777777" w:rsidR="008D1477" w:rsidRDefault="008D1477" w:rsidP="008D1477">
      <w:pPr>
        <w:pStyle w:val="FirstChange"/>
        <w:jc w:val="left"/>
        <w:rPr>
          <w:ins w:id="374" w:author="Ericsson" w:date="2023-05-25T08:44: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1477" w:rsidRPr="00CB2761" w14:paraId="41EF5321" w14:textId="77777777" w:rsidTr="003C3446">
        <w:trPr>
          <w:ins w:id="375" w:author="Ericsson" w:date="2023-05-25T08:44:00Z"/>
        </w:trPr>
        <w:tc>
          <w:tcPr>
            <w:tcW w:w="3686" w:type="dxa"/>
          </w:tcPr>
          <w:p w14:paraId="5E05E527" w14:textId="77777777" w:rsidR="008D1477" w:rsidRPr="00CB2761" w:rsidRDefault="008D1477" w:rsidP="003C3446">
            <w:pPr>
              <w:pStyle w:val="TAH"/>
              <w:rPr>
                <w:ins w:id="376" w:author="Ericsson" w:date="2023-05-25T08:44:00Z"/>
                <w:lang w:eastAsia="ja-JP"/>
              </w:rPr>
            </w:pPr>
            <w:ins w:id="377" w:author="Ericsson" w:date="2023-05-25T08:44:00Z">
              <w:r w:rsidRPr="00CB2761">
                <w:rPr>
                  <w:lang w:eastAsia="ja-JP"/>
                </w:rPr>
                <w:t>Range bound</w:t>
              </w:r>
            </w:ins>
          </w:p>
        </w:tc>
        <w:tc>
          <w:tcPr>
            <w:tcW w:w="5670" w:type="dxa"/>
          </w:tcPr>
          <w:p w14:paraId="2334F6DD" w14:textId="77777777" w:rsidR="008D1477" w:rsidRPr="00CB2761" w:rsidRDefault="008D1477" w:rsidP="003C3446">
            <w:pPr>
              <w:pStyle w:val="TAH"/>
              <w:rPr>
                <w:ins w:id="378" w:author="Ericsson" w:date="2023-05-25T08:44:00Z"/>
                <w:lang w:eastAsia="ja-JP"/>
              </w:rPr>
            </w:pPr>
            <w:ins w:id="379" w:author="Ericsson" w:date="2023-05-25T08:44:00Z">
              <w:r w:rsidRPr="00CB2761">
                <w:rPr>
                  <w:lang w:eastAsia="ja-JP"/>
                </w:rPr>
                <w:t>Explanation</w:t>
              </w:r>
            </w:ins>
          </w:p>
        </w:tc>
      </w:tr>
      <w:tr w:rsidR="008D1477" w:rsidRPr="00CB2761" w14:paraId="1396621E" w14:textId="77777777" w:rsidTr="003C3446">
        <w:trPr>
          <w:ins w:id="380" w:author="Ericsson" w:date="2023-05-25T08:44:00Z"/>
        </w:trPr>
        <w:tc>
          <w:tcPr>
            <w:tcW w:w="3686" w:type="dxa"/>
          </w:tcPr>
          <w:p w14:paraId="1554E079" w14:textId="77777777" w:rsidR="008D1477" w:rsidRPr="00CB2761" w:rsidRDefault="008D1477" w:rsidP="003C3446">
            <w:pPr>
              <w:pStyle w:val="TAL"/>
              <w:rPr>
                <w:ins w:id="381" w:author="Ericsson" w:date="2023-05-25T08:44:00Z"/>
                <w:rFonts w:cs="Arial"/>
                <w:lang w:eastAsia="ja-JP"/>
              </w:rPr>
            </w:pPr>
            <w:proofErr w:type="spellStart"/>
            <w:ins w:id="382" w:author="Ericsson" w:date="2023-05-25T08:45:00Z">
              <w:r w:rsidRPr="00572566">
                <w:rPr>
                  <w:lang w:eastAsia="ja-JP"/>
                </w:rPr>
                <w:t>maxnoofRSPPQoSFlows</w:t>
              </w:r>
            </w:ins>
            <w:proofErr w:type="spellEnd"/>
          </w:p>
        </w:tc>
        <w:tc>
          <w:tcPr>
            <w:tcW w:w="5670" w:type="dxa"/>
          </w:tcPr>
          <w:p w14:paraId="7434405F" w14:textId="77777777" w:rsidR="008D1477" w:rsidRPr="00CB2761" w:rsidRDefault="008D1477" w:rsidP="003C3446">
            <w:pPr>
              <w:pStyle w:val="TAL"/>
              <w:rPr>
                <w:ins w:id="383" w:author="Ericsson" w:date="2023-05-25T08:44:00Z"/>
                <w:lang w:eastAsia="zh-CN"/>
              </w:rPr>
            </w:pPr>
            <w:ins w:id="384" w:author="Ericsson" w:date="2023-05-25T08:44:00Z">
              <w:r w:rsidRPr="00CB2761">
                <w:rPr>
                  <w:lang w:eastAsia="ja-JP"/>
                </w:rPr>
                <w:t xml:space="preserve">Maximum no. of </w:t>
              </w:r>
            </w:ins>
            <w:ins w:id="385" w:author="Ericsson" w:date="2023-05-25T08:45:00Z">
              <w:r>
                <w:rPr>
                  <w:lang w:eastAsia="zh-CN"/>
                </w:rPr>
                <w:t>RSPP</w:t>
              </w:r>
            </w:ins>
            <w:ins w:id="386" w:author="Ericsson" w:date="2023-05-25T08:44:00Z">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ins>
            <w:ins w:id="387" w:author="Ericsson" w:date="2023-05-25T08:58:00Z">
              <w:r>
                <w:rPr>
                  <w:lang w:eastAsia="zh-CN"/>
                </w:rPr>
                <w:t>R</w:t>
              </w:r>
            </w:ins>
            <w:ins w:id="388" w:author="Ericsson" w:date="2023-05-25T08:45:00Z">
              <w:r>
                <w:rPr>
                  <w:lang w:eastAsia="zh-CN"/>
                </w:rPr>
                <w:t xml:space="preserve">anging and </w:t>
              </w:r>
            </w:ins>
            <w:ins w:id="389" w:author="Ericsson" w:date="2023-05-25T08:58:00Z">
              <w:r>
                <w:rPr>
                  <w:lang w:eastAsia="zh-CN"/>
                </w:rPr>
                <w:t>P</w:t>
              </w:r>
            </w:ins>
            <w:ins w:id="390" w:author="Ericsson" w:date="2023-05-25T08:45:00Z">
              <w:r>
                <w:rPr>
                  <w:lang w:eastAsia="zh-CN"/>
                </w:rPr>
                <w:t xml:space="preserve">ositioning </w:t>
              </w:r>
            </w:ins>
            <w:ins w:id="391" w:author="Ericsson" w:date="2023-05-25T08:44:00Z">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0B3ED811" w14:textId="77777777" w:rsidR="008D1477" w:rsidRDefault="008D1477" w:rsidP="008D1477">
      <w:pPr>
        <w:pStyle w:val="FirstChange"/>
        <w:jc w:val="left"/>
      </w:pPr>
    </w:p>
    <w:p w14:paraId="04F3BC60" w14:textId="77777777" w:rsidR="008D1477" w:rsidRPr="00C84A69" w:rsidRDefault="008D1477" w:rsidP="008D1477">
      <w:pPr>
        <w:pStyle w:val="FirstChange"/>
        <w:jc w:val="left"/>
      </w:pPr>
      <w:ins w:id="392" w:author="Ericsson" w:date="2023-05-25T05:10:00Z">
        <w:r w:rsidRPr="00C84A69">
          <w:rPr>
            <w:highlight w:val="yellow"/>
            <w:rPrChange w:id="393" w:author="Ericsson" w:date="2023-05-25T05:10:00Z">
              <w:rPr/>
            </w:rPrChange>
          </w:rPr>
          <w:t xml:space="preserve">EN: the IE </w:t>
        </w:r>
      </w:ins>
      <w:ins w:id="394" w:author="Ericsson" w:date="2023-05-25T05:19:00Z">
        <w:r>
          <w:rPr>
            <w:highlight w:val="yellow"/>
          </w:rPr>
          <w:t xml:space="preserve">details </w:t>
        </w:r>
      </w:ins>
      <w:ins w:id="395" w:author="Ericsson" w:date="2023-05-25T05:10:00Z">
        <w:r w:rsidRPr="00C84A69">
          <w:rPr>
            <w:highlight w:val="yellow"/>
            <w:rPrChange w:id="396" w:author="Ericsson" w:date="2023-05-25T05:10:00Z">
              <w:rPr/>
            </w:rPrChange>
          </w:rPr>
          <w:t>above is FFS</w:t>
        </w:r>
      </w:ins>
    </w:p>
    <w:p w14:paraId="158E6B32" w14:textId="77777777" w:rsidR="008D1477" w:rsidRPr="000B401F" w:rsidRDefault="008D1477" w:rsidP="008D1477">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13B3191C" w14:textId="77777777" w:rsidR="008D1477" w:rsidRPr="00EA5FA7" w:rsidRDefault="008D1477" w:rsidP="008D1477">
      <w:pPr>
        <w:pStyle w:val="Heading3"/>
      </w:pPr>
      <w:bookmarkStart w:id="397" w:name="_Toc20956002"/>
      <w:bookmarkStart w:id="398" w:name="_Toc29893128"/>
      <w:bookmarkStart w:id="399" w:name="_Toc36557065"/>
      <w:bookmarkStart w:id="400" w:name="_Toc45832585"/>
      <w:bookmarkStart w:id="401" w:name="_Toc51763907"/>
      <w:bookmarkStart w:id="402" w:name="_Toc64449079"/>
      <w:bookmarkStart w:id="403" w:name="_Toc66289738"/>
      <w:bookmarkStart w:id="404" w:name="_Toc74154851"/>
      <w:bookmarkStart w:id="405" w:name="_Toc81383595"/>
      <w:bookmarkStart w:id="406" w:name="_Toc88658229"/>
      <w:bookmarkStart w:id="407" w:name="_Toc97911141"/>
      <w:bookmarkStart w:id="408" w:name="_Toc99038965"/>
      <w:bookmarkStart w:id="409" w:name="_Toc99731228"/>
      <w:bookmarkStart w:id="410" w:name="_Toc105511363"/>
      <w:bookmarkStart w:id="411" w:name="_Toc105927895"/>
      <w:bookmarkStart w:id="412" w:name="_Toc106110435"/>
      <w:bookmarkStart w:id="413" w:name="_Toc113835877"/>
      <w:bookmarkStart w:id="414" w:name="_Toc120124733"/>
      <w:bookmarkStart w:id="415" w:name="_Toc121161733"/>
      <w:r w:rsidRPr="00EA5FA7">
        <w:t>9.4.4</w:t>
      </w:r>
      <w:r w:rsidRPr="00EA5FA7">
        <w:tab/>
        <w:t>PDU Definitions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8D706A3" w14:textId="77777777" w:rsidR="008D1477" w:rsidRPr="00EA5FA7" w:rsidRDefault="008D1477" w:rsidP="008D1477">
      <w:pPr>
        <w:pStyle w:val="PL"/>
        <w:rPr>
          <w:snapToGrid w:val="0"/>
        </w:rPr>
      </w:pPr>
      <w:r w:rsidRPr="00EA5FA7">
        <w:rPr>
          <w:snapToGrid w:val="0"/>
        </w:rPr>
        <w:t xml:space="preserve">-- ASN1START </w:t>
      </w:r>
    </w:p>
    <w:p w14:paraId="4C266F49" w14:textId="77777777" w:rsidR="008D1477" w:rsidRPr="00EA5FA7" w:rsidRDefault="008D1477" w:rsidP="008D1477">
      <w:pPr>
        <w:pStyle w:val="PL"/>
        <w:rPr>
          <w:snapToGrid w:val="0"/>
        </w:rPr>
      </w:pPr>
      <w:r w:rsidRPr="00EA5FA7">
        <w:rPr>
          <w:snapToGrid w:val="0"/>
        </w:rPr>
        <w:t>-- **************************************************************</w:t>
      </w:r>
    </w:p>
    <w:p w14:paraId="798815B6" w14:textId="77777777" w:rsidR="008D1477" w:rsidRPr="00EA5FA7" w:rsidRDefault="008D1477" w:rsidP="008D1477">
      <w:pPr>
        <w:pStyle w:val="PL"/>
        <w:rPr>
          <w:snapToGrid w:val="0"/>
        </w:rPr>
      </w:pPr>
      <w:r w:rsidRPr="00EA5FA7">
        <w:rPr>
          <w:snapToGrid w:val="0"/>
        </w:rPr>
        <w:t>--</w:t>
      </w:r>
    </w:p>
    <w:p w14:paraId="74B5F148" w14:textId="77777777" w:rsidR="008D1477" w:rsidRPr="00EA5FA7" w:rsidRDefault="008D1477" w:rsidP="008D1477">
      <w:pPr>
        <w:pStyle w:val="PL"/>
        <w:rPr>
          <w:snapToGrid w:val="0"/>
        </w:rPr>
      </w:pPr>
      <w:r w:rsidRPr="00EA5FA7">
        <w:rPr>
          <w:snapToGrid w:val="0"/>
        </w:rPr>
        <w:t>-- PDU definitions for F1AP.</w:t>
      </w:r>
    </w:p>
    <w:p w14:paraId="02F65544" w14:textId="77777777" w:rsidR="008D1477" w:rsidRPr="00EA5FA7" w:rsidRDefault="008D1477" w:rsidP="008D1477">
      <w:pPr>
        <w:pStyle w:val="PL"/>
        <w:rPr>
          <w:snapToGrid w:val="0"/>
        </w:rPr>
      </w:pPr>
      <w:r w:rsidRPr="00EA5FA7">
        <w:rPr>
          <w:snapToGrid w:val="0"/>
        </w:rPr>
        <w:t>--</w:t>
      </w:r>
    </w:p>
    <w:p w14:paraId="3F31B9CA" w14:textId="77777777" w:rsidR="008D1477" w:rsidRPr="00EA5FA7" w:rsidRDefault="008D1477" w:rsidP="008D1477">
      <w:pPr>
        <w:pStyle w:val="PL"/>
        <w:rPr>
          <w:snapToGrid w:val="0"/>
        </w:rPr>
      </w:pPr>
      <w:r w:rsidRPr="00EA5FA7">
        <w:rPr>
          <w:snapToGrid w:val="0"/>
        </w:rPr>
        <w:t>-- **************************************************************</w:t>
      </w:r>
    </w:p>
    <w:p w14:paraId="71B15B0A" w14:textId="77777777" w:rsidR="008D1477" w:rsidRPr="00EA5FA7" w:rsidRDefault="008D1477" w:rsidP="008D1477">
      <w:pPr>
        <w:pStyle w:val="PL"/>
        <w:rPr>
          <w:snapToGrid w:val="0"/>
        </w:rPr>
      </w:pPr>
    </w:p>
    <w:p w14:paraId="3BFE8B9D" w14:textId="77777777" w:rsidR="008D1477" w:rsidRPr="00EA5FA7" w:rsidRDefault="008D1477" w:rsidP="008D1477">
      <w:pPr>
        <w:pStyle w:val="PL"/>
        <w:rPr>
          <w:snapToGrid w:val="0"/>
        </w:rPr>
      </w:pPr>
      <w:r w:rsidRPr="00EA5FA7">
        <w:rPr>
          <w:snapToGrid w:val="0"/>
        </w:rPr>
        <w:t xml:space="preserve">F1AP-PDU-Contents { </w:t>
      </w:r>
    </w:p>
    <w:p w14:paraId="2F3EDEFA" w14:textId="77777777" w:rsidR="008D1477" w:rsidRPr="00EA5FA7" w:rsidRDefault="008D1477" w:rsidP="008D1477">
      <w:pPr>
        <w:pStyle w:val="PL"/>
        <w:rPr>
          <w:snapToGrid w:val="0"/>
        </w:rPr>
      </w:pPr>
      <w:r w:rsidRPr="00EA5FA7">
        <w:rPr>
          <w:snapToGrid w:val="0"/>
        </w:rPr>
        <w:t xml:space="preserve">itu-t (0) identified-organization (4) etsi (0) mobileDomain (0) </w:t>
      </w:r>
    </w:p>
    <w:p w14:paraId="19FCE79A" w14:textId="77777777" w:rsidR="008D1477" w:rsidRPr="00EA5FA7" w:rsidRDefault="008D1477" w:rsidP="008D1477">
      <w:pPr>
        <w:pStyle w:val="PL"/>
        <w:rPr>
          <w:snapToGrid w:val="0"/>
        </w:rPr>
      </w:pPr>
      <w:r w:rsidRPr="00EA5FA7">
        <w:rPr>
          <w:snapToGrid w:val="0"/>
        </w:rPr>
        <w:t>ngran-access (22) modules (3) f1ap (3) version1 (1) f1ap-PDU-Contents (1) }</w:t>
      </w:r>
    </w:p>
    <w:p w14:paraId="164DBD10" w14:textId="77777777" w:rsidR="008D1477" w:rsidRPr="00EA5FA7" w:rsidRDefault="008D1477" w:rsidP="008D1477">
      <w:pPr>
        <w:pStyle w:val="PL"/>
        <w:rPr>
          <w:snapToGrid w:val="0"/>
        </w:rPr>
      </w:pPr>
    </w:p>
    <w:p w14:paraId="3F5AD88B" w14:textId="77777777" w:rsidR="008D1477" w:rsidRPr="00EA5FA7" w:rsidRDefault="008D1477" w:rsidP="008D1477">
      <w:pPr>
        <w:pStyle w:val="PL"/>
        <w:rPr>
          <w:snapToGrid w:val="0"/>
        </w:rPr>
      </w:pPr>
      <w:r w:rsidRPr="00EA5FA7">
        <w:rPr>
          <w:snapToGrid w:val="0"/>
        </w:rPr>
        <w:t xml:space="preserve">DEFINITIONS AUTOMATIC TAGS ::= </w:t>
      </w:r>
    </w:p>
    <w:p w14:paraId="1B321C26" w14:textId="77777777" w:rsidR="008D1477" w:rsidRPr="00EA5FA7" w:rsidRDefault="008D1477" w:rsidP="008D1477">
      <w:pPr>
        <w:pStyle w:val="PL"/>
        <w:rPr>
          <w:snapToGrid w:val="0"/>
        </w:rPr>
      </w:pPr>
    </w:p>
    <w:p w14:paraId="6C6E9480" w14:textId="77777777" w:rsidR="008D1477" w:rsidRPr="00EA5FA7" w:rsidRDefault="008D1477" w:rsidP="008D1477">
      <w:pPr>
        <w:pStyle w:val="PL"/>
        <w:rPr>
          <w:snapToGrid w:val="0"/>
        </w:rPr>
      </w:pPr>
      <w:r w:rsidRPr="00EA5FA7">
        <w:rPr>
          <w:snapToGrid w:val="0"/>
        </w:rPr>
        <w:lastRenderedPageBreak/>
        <w:t>BEGIN</w:t>
      </w:r>
    </w:p>
    <w:p w14:paraId="6943E344" w14:textId="77777777" w:rsidR="008D1477" w:rsidRDefault="008D1477" w:rsidP="008D14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6C728FC7" w14:textId="77777777" w:rsidR="008D1477" w:rsidRDefault="008D1477" w:rsidP="008D1477">
      <w:pPr>
        <w:rPr>
          <w:rFonts w:eastAsia="DengXian"/>
          <w:highlight w:val="yellow"/>
        </w:rPr>
      </w:pPr>
    </w:p>
    <w:p w14:paraId="0202AA9A" w14:textId="77777777" w:rsidR="008D1477" w:rsidRDefault="008D1477" w:rsidP="008D1477">
      <w:pPr>
        <w:pStyle w:val="PL"/>
        <w:rPr>
          <w:snapToGrid w:val="0"/>
          <w:lang w:val="en-US" w:eastAsia="zh-CN"/>
        </w:rPr>
      </w:pPr>
      <w:r w:rsidRPr="00775BA6">
        <w:rPr>
          <w:snapToGrid w:val="0"/>
        </w:rPr>
        <w:tab/>
        <w:t>UuRLCChannelID</w:t>
      </w:r>
      <w:r>
        <w:rPr>
          <w:snapToGrid w:val="0"/>
          <w:lang w:val="en-US" w:eastAsia="zh-CN"/>
        </w:rPr>
        <w:t>,</w:t>
      </w:r>
    </w:p>
    <w:p w14:paraId="3B57793D" w14:textId="77777777" w:rsidR="008D1477" w:rsidRDefault="008D1477" w:rsidP="008D1477">
      <w:pPr>
        <w:pStyle w:val="PL"/>
        <w:rPr>
          <w:snapToGrid w:val="0"/>
          <w:lang w:val="en-US" w:eastAsia="zh-CN"/>
        </w:rPr>
      </w:pPr>
      <w:r>
        <w:rPr>
          <w:snapToGrid w:val="0"/>
        </w:rPr>
        <w:tab/>
        <w:t>UplinkTxDirectCurrentTwoCarrierListInfo</w:t>
      </w:r>
      <w:r>
        <w:rPr>
          <w:rFonts w:hint="eastAsia"/>
          <w:snapToGrid w:val="0"/>
          <w:lang w:val="en-US" w:eastAsia="zh-CN"/>
        </w:rPr>
        <w:t>,</w:t>
      </w:r>
    </w:p>
    <w:p w14:paraId="25D2E1D8" w14:textId="77777777" w:rsidR="008D1477" w:rsidRDefault="008D1477" w:rsidP="008D1477">
      <w:pPr>
        <w:pStyle w:val="PL"/>
        <w:rPr>
          <w:snapToGrid w:val="0"/>
        </w:rPr>
      </w:pPr>
      <w:r>
        <w:rPr>
          <w:snapToGrid w:val="0"/>
        </w:rPr>
        <w:tab/>
        <w:t>SRSPosRRCInactiveQueryIndication,</w:t>
      </w:r>
    </w:p>
    <w:p w14:paraId="262EED4B" w14:textId="77777777" w:rsidR="008D1477" w:rsidRDefault="008D1477" w:rsidP="008D1477">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1521735" w14:textId="77777777" w:rsidR="008D1477" w:rsidRDefault="008D1477" w:rsidP="008D1477">
      <w:pPr>
        <w:pStyle w:val="PL"/>
        <w:rPr>
          <w:snapToGrid w:val="0"/>
        </w:rPr>
      </w:pPr>
      <w:r>
        <w:rPr>
          <w:lang w:eastAsia="zh-CN"/>
        </w:rPr>
        <w:tab/>
        <w:t>UlTxDirectCurrentMoreCarrierInformation</w:t>
      </w:r>
      <w:r>
        <w:rPr>
          <w:snapToGrid w:val="0"/>
        </w:rPr>
        <w:t>,</w:t>
      </w:r>
    </w:p>
    <w:p w14:paraId="75513899" w14:textId="77777777" w:rsidR="008D1477" w:rsidRDefault="008D1477" w:rsidP="008D1477">
      <w:pPr>
        <w:pStyle w:val="PL"/>
        <w:rPr>
          <w:snapToGrid w:val="0"/>
        </w:rPr>
      </w:pPr>
      <w:r>
        <w:rPr>
          <w:snapToGrid w:val="0"/>
        </w:rPr>
        <w:tab/>
        <w:t>CPACMCG</w:t>
      </w:r>
      <w:r w:rsidRPr="00642677">
        <w:rPr>
          <w:snapToGrid w:val="0"/>
        </w:rPr>
        <w:t>Information</w:t>
      </w:r>
      <w:r>
        <w:rPr>
          <w:snapToGrid w:val="0"/>
        </w:rPr>
        <w:t>,</w:t>
      </w:r>
    </w:p>
    <w:p w14:paraId="47F53899" w14:textId="77777777" w:rsidR="008D1477" w:rsidRDefault="008D1477" w:rsidP="008D1477">
      <w:pPr>
        <w:pStyle w:val="PL"/>
        <w:spacing w:line="0" w:lineRule="atLeast"/>
      </w:pPr>
      <w:r>
        <w:rPr>
          <w:lang w:val="en-US" w:eastAsia="zh-CN"/>
        </w:rPr>
        <w:tab/>
      </w:r>
      <w:r>
        <w:rPr>
          <w:rFonts w:hint="eastAsia"/>
          <w:lang w:val="en-US" w:eastAsia="zh-CN"/>
        </w:rPr>
        <w:t>Extended</w:t>
      </w:r>
      <w:r>
        <w:t>UEIdentityIndexValue,</w:t>
      </w:r>
    </w:p>
    <w:p w14:paraId="25891888" w14:textId="77777777" w:rsidR="008D1477" w:rsidRPr="000B401F" w:rsidRDefault="008D1477" w:rsidP="008D1477">
      <w:pPr>
        <w:pStyle w:val="PL"/>
        <w:spacing w:line="0" w:lineRule="atLeast"/>
        <w:rPr>
          <w:snapToGrid w:val="0"/>
        </w:rPr>
      </w:pPr>
      <w:r>
        <w:tab/>
      </w:r>
      <w:r w:rsidRPr="004A0D2F">
        <w:t>S</w:t>
      </w:r>
      <w:r>
        <w:t>L</w:t>
      </w:r>
      <w:r w:rsidRPr="004A0D2F">
        <w:t>Positioning</w:t>
      </w:r>
      <w:r>
        <w:t>-</w:t>
      </w:r>
      <w:r w:rsidRPr="004A0D2F">
        <w:t>Ranging</w:t>
      </w:r>
      <w:r>
        <w:t>-Services-</w:t>
      </w:r>
      <w:del w:id="416" w:author="Ericsson" w:date="2023-05-25T04:31:00Z">
        <w:r w:rsidRPr="004A0D2F" w:rsidDel="000B401F">
          <w:delText>Authorized</w:delText>
        </w:r>
      </w:del>
      <w:ins w:id="417" w:author="Ericsson" w:date="2023-05-25T04:31:00Z">
        <w:r>
          <w:t>Info</w:t>
        </w:r>
      </w:ins>
    </w:p>
    <w:p w14:paraId="177ECFCF" w14:textId="77777777" w:rsidR="008D1477" w:rsidRDefault="008D1477" w:rsidP="008D1477">
      <w:pPr>
        <w:pStyle w:val="PL"/>
        <w:rPr>
          <w:rFonts w:eastAsia="SimSun"/>
          <w:snapToGrid w:val="0"/>
          <w:lang w:eastAsia="zh-CN"/>
        </w:rPr>
      </w:pPr>
    </w:p>
    <w:p w14:paraId="76F6E6BA" w14:textId="77777777" w:rsidR="008D1477" w:rsidRDefault="008D1477" w:rsidP="008D14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78FE660D" w14:textId="77777777" w:rsidR="008D1477" w:rsidRDefault="008D1477" w:rsidP="008D1477">
      <w:pPr>
        <w:pStyle w:val="PL"/>
        <w:rPr>
          <w:snapToGrid w:val="0"/>
        </w:rPr>
      </w:pPr>
      <w:r>
        <w:rPr>
          <w:snapToGrid w:val="0"/>
        </w:rPr>
        <w:tab/>
        <w:t>id-SRSPosRRCInactiveQueryIndication,</w:t>
      </w:r>
    </w:p>
    <w:p w14:paraId="529E03EC" w14:textId="77777777" w:rsidR="008D1477" w:rsidRDefault="008D1477" w:rsidP="008D147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30950AD" w14:textId="77777777" w:rsidR="008D1477" w:rsidRDefault="008D1477" w:rsidP="008D1477">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768AB73" w14:textId="77777777" w:rsidR="008D1477" w:rsidRDefault="008D1477" w:rsidP="008D1477">
      <w:pPr>
        <w:pStyle w:val="PL"/>
      </w:pPr>
      <w:r>
        <w:tab/>
        <w:t>id-</w:t>
      </w:r>
      <w:r>
        <w:rPr>
          <w:rFonts w:hint="eastAsia"/>
          <w:lang w:val="en-US" w:eastAsia="zh-CN"/>
        </w:rPr>
        <w:t>Extended</w:t>
      </w:r>
      <w:r>
        <w:t>UEIdentityIndexValue,</w:t>
      </w:r>
    </w:p>
    <w:p w14:paraId="35865A3B" w14:textId="77777777" w:rsidR="008D1477" w:rsidRPr="005E3561" w:rsidRDefault="008D1477" w:rsidP="008D1477">
      <w:pPr>
        <w:pStyle w:val="PL"/>
        <w:rPr>
          <w:snapToGrid w:val="0"/>
        </w:rPr>
      </w:pPr>
      <w:r>
        <w:tab/>
        <w:t>id-</w:t>
      </w:r>
      <w:r w:rsidRPr="004A0D2F">
        <w:t>S</w:t>
      </w:r>
      <w:r>
        <w:t>L</w:t>
      </w:r>
      <w:r w:rsidRPr="004A0D2F">
        <w:t>Positioning</w:t>
      </w:r>
      <w:r>
        <w:t>-</w:t>
      </w:r>
      <w:r w:rsidRPr="004A0D2F">
        <w:t>Ranging</w:t>
      </w:r>
      <w:r>
        <w:t>-Services-</w:t>
      </w:r>
      <w:del w:id="418" w:author="Ericsson" w:date="2023-05-25T04:31:00Z">
        <w:r w:rsidRPr="004A0D2F" w:rsidDel="000B401F">
          <w:delText>Authorized</w:delText>
        </w:r>
      </w:del>
      <w:ins w:id="419" w:author="Ericsson" w:date="2023-05-25T04:31:00Z">
        <w:r>
          <w:t>Info</w:t>
        </w:r>
      </w:ins>
      <w:r>
        <w:t>,</w:t>
      </w:r>
    </w:p>
    <w:p w14:paraId="7E406225" w14:textId="77777777" w:rsidR="008D1477" w:rsidRPr="00EA5FA7" w:rsidRDefault="008D1477" w:rsidP="008D1477">
      <w:pPr>
        <w:pStyle w:val="PL"/>
        <w:rPr>
          <w:rFonts w:eastAsia="SimSun"/>
          <w:snapToGrid w:val="0"/>
        </w:rPr>
      </w:pPr>
      <w:r w:rsidRPr="00EA5FA7">
        <w:rPr>
          <w:rFonts w:eastAsia="SimSun"/>
          <w:snapToGrid w:val="0"/>
        </w:rPr>
        <w:tab/>
        <w:t>maxCellingNBDU,</w:t>
      </w:r>
    </w:p>
    <w:p w14:paraId="0702280C" w14:textId="77777777" w:rsidR="008D1477" w:rsidRPr="00EA5FA7" w:rsidRDefault="008D1477" w:rsidP="008D1477">
      <w:pPr>
        <w:pStyle w:val="PL"/>
        <w:rPr>
          <w:rFonts w:eastAsia="SimSun"/>
          <w:snapToGrid w:val="0"/>
        </w:rPr>
      </w:pPr>
      <w:r w:rsidRPr="00EA5FA7">
        <w:rPr>
          <w:rFonts w:eastAsia="SimSun"/>
          <w:snapToGrid w:val="0"/>
        </w:rPr>
        <w:tab/>
        <w:t>maxnoofCandidateSpCells,</w:t>
      </w:r>
    </w:p>
    <w:p w14:paraId="78C6F88C" w14:textId="77777777" w:rsidR="008D1477" w:rsidRDefault="008D1477" w:rsidP="008D1477">
      <w:pPr>
        <w:rPr>
          <w:rFonts w:eastAsia="DengXian"/>
          <w:highlight w:val="yellow"/>
        </w:rPr>
      </w:pPr>
    </w:p>
    <w:p w14:paraId="043A08CD" w14:textId="77777777" w:rsidR="008D1477" w:rsidRDefault="008D1477" w:rsidP="008D14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4170505A" w14:textId="77777777" w:rsidR="008D1477" w:rsidRDefault="008D1477" w:rsidP="008D1477">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0CC76929" w14:textId="77777777" w:rsidR="008D1477" w:rsidRDefault="008D1477" w:rsidP="008D1477">
      <w:pPr>
        <w:pStyle w:val="PL"/>
        <w:rPr>
          <w:snapToGrid w:val="0"/>
          <w:lang w:eastAsia="zh-CN"/>
        </w:rPr>
      </w:pPr>
      <w:r w:rsidRPr="008D2126">
        <w:rPr>
          <w:snapToGrid w:val="0"/>
        </w:rPr>
        <w:tab/>
        <w:t>maxnoofNSAGs</w:t>
      </w:r>
      <w:r>
        <w:rPr>
          <w:rFonts w:hint="eastAsia"/>
          <w:snapToGrid w:val="0"/>
          <w:lang w:eastAsia="zh-CN"/>
        </w:rPr>
        <w:t>,</w:t>
      </w:r>
    </w:p>
    <w:p w14:paraId="591A02EA" w14:textId="77777777" w:rsidR="008D1477" w:rsidRPr="00EA5FA7" w:rsidRDefault="008D1477" w:rsidP="008D1477">
      <w:pPr>
        <w:pStyle w:val="PL"/>
        <w:rPr>
          <w:rFonts w:cs="Arial"/>
          <w:szCs w:val="18"/>
          <w:lang w:eastAsia="ja-JP"/>
        </w:rPr>
      </w:pPr>
      <w:r>
        <w:rPr>
          <w:snapToGrid w:val="0"/>
          <w:lang w:eastAsia="zh-CN"/>
        </w:rPr>
        <w:tab/>
        <w:t>maxnoofSDTBearers,</w:t>
      </w:r>
    </w:p>
    <w:p w14:paraId="55EEAD9D" w14:textId="77777777" w:rsidR="008D1477" w:rsidRDefault="008D1477" w:rsidP="008D1477">
      <w:pPr>
        <w:pStyle w:val="PL"/>
        <w:rPr>
          <w:ins w:id="420" w:author="Ericsson" w:date="2023-05-25T08:58:00Z"/>
          <w:snapToGrid w:val="0"/>
        </w:rPr>
      </w:pPr>
      <w:r>
        <w:rPr>
          <w:snapToGrid w:val="0"/>
        </w:rPr>
        <w:tab/>
      </w:r>
      <w:r w:rsidRPr="00EA5FA7">
        <w:rPr>
          <w:snapToGrid w:val="0"/>
        </w:rPr>
        <w:t>maxnoof</w:t>
      </w:r>
      <w:r>
        <w:rPr>
          <w:snapToGrid w:val="0"/>
        </w:rPr>
        <w:t>Pos</w:t>
      </w:r>
      <w:r w:rsidRPr="00EA5FA7">
        <w:rPr>
          <w:snapToGrid w:val="0"/>
        </w:rPr>
        <w:t>SITypes</w:t>
      </w:r>
      <w:ins w:id="421" w:author="Ericsson" w:date="2023-05-25T08:58:00Z">
        <w:r>
          <w:rPr>
            <w:snapToGrid w:val="0"/>
          </w:rPr>
          <w:t>,</w:t>
        </w:r>
      </w:ins>
    </w:p>
    <w:p w14:paraId="40873B5F" w14:textId="77777777" w:rsidR="008D1477" w:rsidRPr="00572566" w:rsidRDefault="008D1477" w:rsidP="008D1477">
      <w:pPr>
        <w:pStyle w:val="PL"/>
        <w:rPr>
          <w:rFonts w:cs="Arial"/>
          <w:szCs w:val="18"/>
          <w:lang w:eastAsia="ja-JP"/>
        </w:rPr>
      </w:pPr>
      <w:ins w:id="422" w:author="Ericsson" w:date="2023-05-25T08:58:00Z">
        <w:r>
          <w:rPr>
            <w:snapToGrid w:val="0"/>
          </w:rPr>
          <w:tab/>
        </w:r>
      </w:ins>
      <w:ins w:id="423" w:author="Ericsson" w:date="2023-05-25T08:59:00Z">
        <w:r>
          <w:rPr>
            <w:lang w:eastAsia="ja-JP"/>
          </w:rPr>
          <w:t>maxnoofRSPPQoSFlows</w:t>
        </w:r>
      </w:ins>
    </w:p>
    <w:p w14:paraId="1EFD9576" w14:textId="77777777" w:rsidR="008D1477" w:rsidRDefault="008D1477" w:rsidP="008D1477">
      <w:pPr>
        <w:ind w:left="432"/>
        <w:jc w:val="center"/>
        <w:rPr>
          <w:rFonts w:eastAsia="DengXian"/>
          <w:color w:val="FF0000"/>
          <w:highlight w:val="yellow"/>
        </w:rPr>
      </w:pPr>
    </w:p>
    <w:p w14:paraId="015BA391" w14:textId="77777777" w:rsidR="008D1477" w:rsidRPr="00EA5FA7" w:rsidRDefault="008D1477" w:rsidP="008D1477">
      <w:pPr>
        <w:pStyle w:val="PL"/>
      </w:pPr>
      <w:r w:rsidRPr="00EA5FA7">
        <w:t>-- **************************************************************</w:t>
      </w:r>
    </w:p>
    <w:p w14:paraId="339EA108" w14:textId="77777777" w:rsidR="008D1477" w:rsidRPr="00EA5FA7" w:rsidRDefault="008D1477" w:rsidP="008D1477">
      <w:pPr>
        <w:pStyle w:val="PL"/>
      </w:pPr>
      <w:r w:rsidRPr="00EA5FA7">
        <w:t>--</w:t>
      </w:r>
    </w:p>
    <w:p w14:paraId="679481F4" w14:textId="77777777" w:rsidR="008D1477" w:rsidRPr="00EA5FA7" w:rsidRDefault="008D1477" w:rsidP="008D1477">
      <w:pPr>
        <w:pStyle w:val="PL"/>
        <w:outlineLvl w:val="4"/>
      </w:pPr>
      <w:r w:rsidRPr="00EA5FA7">
        <w:t>-- UE CONTEXT SETUP REQUEST</w:t>
      </w:r>
    </w:p>
    <w:p w14:paraId="474A4F03" w14:textId="77777777" w:rsidR="008D1477" w:rsidRPr="00EA5FA7" w:rsidRDefault="008D1477" w:rsidP="008D1477">
      <w:pPr>
        <w:pStyle w:val="PL"/>
      </w:pPr>
      <w:r w:rsidRPr="00EA5FA7">
        <w:t>--</w:t>
      </w:r>
    </w:p>
    <w:p w14:paraId="08C5EE53" w14:textId="77777777" w:rsidR="008D1477" w:rsidRPr="00EA5FA7" w:rsidRDefault="008D1477" w:rsidP="008D1477">
      <w:pPr>
        <w:pStyle w:val="PL"/>
      </w:pPr>
      <w:r w:rsidRPr="00EA5FA7">
        <w:t>-- **************************************************************</w:t>
      </w:r>
    </w:p>
    <w:p w14:paraId="2C549D87" w14:textId="77777777" w:rsidR="008D1477" w:rsidRPr="00EA5FA7" w:rsidRDefault="008D1477" w:rsidP="008D1477">
      <w:pPr>
        <w:pStyle w:val="PL"/>
      </w:pPr>
    </w:p>
    <w:p w14:paraId="452C006F" w14:textId="77777777" w:rsidR="008D1477" w:rsidRPr="00EA5FA7" w:rsidRDefault="008D1477" w:rsidP="008D1477">
      <w:pPr>
        <w:pStyle w:val="PL"/>
      </w:pPr>
      <w:r w:rsidRPr="00EA5FA7">
        <w:t>UEContextSetupRequest ::= SEQUENCE {</w:t>
      </w:r>
    </w:p>
    <w:p w14:paraId="44198B99" w14:textId="77777777" w:rsidR="008D1477" w:rsidRPr="00EA5FA7" w:rsidRDefault="008D1477" w:rsidP="008D1477">
      <w:pPr>
        <w:pStyle w:val="PL"/>
      </w:pPr>
      <w:r w:rsidRPr="00EA5FA7">
        <w:tab/>
        <w:t>protocolIEs</w:t>
      </w:r>
      <w:r w:rsidRPr="00EA5FA7">
        <w:tab/>
      </w:r>
      <w:r w:rsidRPr="00EA5FA7">
        <w:tab/>
      </w:r>
      <w:r w:rsidRPr="00EA5FA7">
        <w:tab/>
        <w:t>ProtocolIE-Container       { { UEContextSetupRequestIEs} },</w:t>
      </w:r>
    </w:p>
    <w:p w14:paraId="230D4E4A" w14:textId="77777777" w:rsidR="008D1477" w:rsidRPr="00EA5FA7" w:rsidRDefault="008D1477" w:rsidP="008D1477">
      <w:pPr>
        <w:pStyle w:val="PL"/>
      </w:pPr>
      <w:r w:rsidRPr="00EA5FA7">
        <w:tab/>
        <w:t>...</w:t>
      </w:r>
    </w:p>
    <w:p w14:paraId="50814154" w14:textId="77777777" w:rsidR="008D1477" w:rsidRPr="00EA5FA7" w:rsidRDefault="008D1477" w:rsidP="008D1477">
      <w:pPr>
        <w:pStyle w:val="PL"/>
      </w:pPr>
      <w:r w:rsidRPr="00EA5FA7">
        <w:t>}</w:t>
      </w:r>
    </w:p>
    <w:p w14:paraId="09B40232" w14:textId="77777777" w:rsidR="008D1477" w:rsidRPr="00EA5FA7" w:rsidRDefault="008D1477" w:rsidP="008D1477">
      <w:pPr>
        <w:pStyle w:val="PL"/>
      </w:pPr>
    </w:p>
    <w:p w14:paraId="59C4E100" w14:textId="77777777" w:rsidR="008D1477" w:rsidRPr="00EA5FA7" w:rsidRDefault="008D1477" w:rsidP="008D1477">
      <w:pPr>
        <w:pStyle w:val="PL"/>
      </w:pPr>
      <w:r w:rsidRPr="00EA5FA7">
        <w:t>UEContextSetupRequestIEs F1AP-PROTOCOL-IES ::= {</w:t>
      </w:r>
    </w:p>
    <w:p w14:paraId="70F8969D" w14:textId="77777777" w:rsidR="008D1477" w:rsidRPr="00EA5FA7" w:rsidRDefault="008D1477" w:rsidP="008D1477">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B6E82B" w14:textId="77777777" w:rsidR="008D1477" w:rsidRPr="00EA5FA7" w:rsidRDefault="008D1477" w:rsidP="008D1477">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02F57917" w14:textId="77777777" w:rsidR="008D1477" w:rsidRPr="00EA5FA7" w:rsidRDefault="008D1477" w:rsidP="008D1477">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1E331510" w14:textId="77777777" w:rsidR="008D1477" w:rsidRPr="00EA5FA7" w:rsidRDefault="008D1477" w:rsidP="008D147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BBD903" w14:textId="77777777" w:rsidR="008D1477" w:rsidRPr="00EA5FA7" w:rsidRDefault="008D1477" w:rsidP="008D1477">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811C89" w14:textId="77777777" w:rsidR="008D1477" w:rsidRPr="00EA5FA7" w:rsidRDefault="008D1477" w:rsidP="008D1477">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79308271" w14:textId="77777777" w:rsidR="008D1477" w:rsidRPr="00EA5FA7" w:rsidRDefault="008D1477" w:rsidP="008D1477">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1E9D" w14:textId="77777777" w:rsidR="008D1477" w:rsidRPr="00EA5FA7" w:rsidRDefault="008D1477" w:rsidP="008D147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E846B9" w14:textId="77777777" w:rsidR="008D1477" w:rsidRPr="00EA5FA7" w:rsidRDefault="008D1477" w:rsidP="008D1477">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3EEE114E" w14:textId="77777777" w:rsidR="008D1477" w:rsidRPr="00EA5FA7" w:rsidRDefault="008D1477" w:rsidP="008D1477">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E1ABEF8" w14:textId="77777777" w:rsidR="008D1477" w:rsidRPr="00EA5FA7" w:rsidRDefault="008D1477" w:rsidP="008D1477">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1CFD91" w14:textId="77777777" w:rsidR="008D1477" w:rsidRPr="00EA5FA7" w:rsidRDefault="008D1477" w:rsidP="008D1477">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389CD6" w14:textId="77777777" w:rsidR="008D1477" w:rsidRPr="00EA5FA7" w:rsidRDefault="008D1477" w:rsidP="008D147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8E58CA5" w14:textId="77777777" w:rsidR="008D1477" w:rsidRPr="00EA5FA7" w:rsidRDefault="008D1477" w:rsidP="008D147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95153B0" w14:textId="77777777" w:rsidR="008D1477" w:rsidRPr="00EA5FA7" w:rsidRDefault="008D1477" w:rsidP="008D1477">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042DD4" w14:textId="77777777" w:rsidR="008D1477" w:rsidRPr="00EA5FA7" w:rsidRDefault="008D1477" w:rsidP="008D1477">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5EDBE9" w14:textId="77777777" w:rsidR="008D1477" w:rsidRPr="00EA5FA7" w:rsidRDefault="008D1477" w:rsidP="008D147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272E78" w14:textId="77777777" w:rsidR="008D1477" w:rsidRPr="00EA5FA7" w:rsidRDefault="008D1477" w:rsidP="008D147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72E8D9B" w14:textId="77777777" w:rsidR="008D1477" w:rsidRPr="00EA5FA7" w:rsidRDefault="008D1477" w:rsidP="008D147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FFB4F3E" w14:textId="77777777" w:rsidR="008D1477" w:rsidRPr="00EA5FA7" w:rsidRDefault="008D1477" w:rsidP="008D1477">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71BF8DA" w14:textId="77777777" w:rsidR="008D1477" w:rsidRPr="00EA5FA7" w:rsidRDefault="008D1477" w:rsidP="008D1477">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726C2CD" w14:textId="77777777" w:rsidR="008D1477" w:rsidRPr="00EA5FA7" w:rsidRDefault="008D1477" w:rsidP="008D1477">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50BF2C2" w14:textId="77777777" w:rsidR="008D1477" w:rsidRPr="00EA5FA7" w:rsidRDefault="008D1477" w:rsidP="008D1477">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66CF6D6" w14:textId="77777777" w:rsidR="008D1477" w:rsidRPr="00EA5FA7" w:rsidRDefault="008D1477" w:rsidP="008D1477">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D463AF8" w14:textId="77777777" w:rsidR="008D1477" w:rsidRPr="00B80478" w:rsidRDefault="008D1477" w:rsidP="008D1477">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3A512405" w14:textId="77777777" w:rsidR="008D1477" w:rsidRPr="00B80478" w:rsidRDefault="008D1477" w:rsidP="008D1477">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5DFAB42" w14:textId="77777777" w:rsidR="008D1477" w:rsidRPr="001B6276" w:rsidRDefault="008D1477" w:rsidP="008D1477">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00B9DBD9" w14:textId="77777777" w:rsidR="008D1477" w:rsidRPr="001B6276" w:rsidRDefault="008D1477" w:rsidP="008D1477">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533B147" w14:textId="77777777" w:rsidR="008D1477" w:rsidRPr="001B6276" w:rsidRDefault="008D1477" w:rsidP="008D1477">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5B24D965" w14:textId="77777777" w:rsidR="008D1477" w:rsidRPr="001B6276" w:rsidRDefault="008D1477" w:rsidP="008D1477">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2FB4CC96" w14:textId="77777777" w:rsidR="008D1477" w:rsidRPr="001B6276" w:rsidRDefault="008D1477" w:rsidP="008D1477">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4619689D" w14:textId="77777777" w:rsidR="008D1477" w:rsidRPr="001B6276" w:rsidRDefault="008D1477" w:rsidP="008D1477">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57CF2BDF" w14:textId="77777777" w:rsidR="008D1477" w:rsidRPr="005251DB" w:rsidRDefault="008D1477" w:rsidP="008D1477">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1D2E5E0" w14:textId="77777777" w:rsidR="008D1477" w:rsidRDefault="008D1477" w:rsidP="008D1477">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2C99060" w14:textId="77777777" w:rsidR="008D1477" w:rsidRPr="00EE063F" w:rsidRDefault="008D1477" w:rsidP="008D1477">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19B49017" w14:textId="77777777" w:rsidR="008D1477" w:rsidRDefault="008D1477" w:rsidP="008D1477">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3F087455" w14:textId="77777777" w:rsidR="008D1477" w:rsidRDefault="008D1477" w:rsidP="008D1477">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263C0A3" w14:textId="77777777" w:rsidR="008D1477" w:rsidRDefault="008D1477" w:rsidP="008D1477">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E20C4D" w14:textId="77777777" w:rsidR="008D1477" w:rsidRPr="003D0874" w:rsidRDefault="008D1477" w:rsidP="008D1477">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5FEACB5" w14:textId="77777777" w:rsidR="008D1477" w:rsidRDefault="008D1477" w:rsidP="008D1477">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16346137" w14:textId="77777777" w:rsidR="008D1477" w:rsidRDefault="008D1477" w:rsidP="008D1477">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823D11" w14:textId="77777777" w:rsidR="008D1477" w:rsidRDefault="008D1477" w:rsidP="008D147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6D96F6" w14:textId="77777777" w:rsidR="008D1477" w:rsidRDefault="008D1477" w:rsidP="008D147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C45107E" w14:textId="77777777" w:rsidR="008D1477" w:rsidRDefault="008D1477" w:rsidP="008D147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096834C" w14:textId="77777777" w:rsidR="008D1477" w:rsidRDefault="008D1477" w:rsidP="008D147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937C60F" w14:textId="77777777" w:rsidR="008D1477" w:rsidRDefault="008D1477" w:rsidP="008D147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BB62A47" w14:textId="77777777" w:rsidR="008D1477" w:rsidRDefault="008D1477" w:rsidP="008D1477">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4680D74F" w14:textId="77777777" w:rsidR="008D1477" w:rsidRPr="007C7C0B" w:rsidRDefault="008D1477" w:rsidP="008D1477">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7D0D2BB" w14:textId="77777777" w:rsidR="008D1477" w:rsidRPr="007C7C0B" w:rsidRDefault="008D1477" w:rsidP="008D1477">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1313265" w14:textId="77777777" w:rsidR="008D1477" w:rsidRPr="007C7C0B" w:rsidRDefault="008D1477" w:rsidP="008D1477">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5766F3BA" w14:textId="77777777" w:rsidR="008D1477" w:rsidRPr="000B401F" w:rsidRDefault="008D1477" w:rsidP="008D1477">
      <w:pPr>
        <w:pStyle w:val="PL"/>
        <w:rPr>
          <w:snapToGrid w:val="0"/>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r>
      <w:r>
        <w:t>}</w:t>
      </w:r>
      <w:r>
        <w:rPr>
          <w:snapToGrid w:val="0"/>
        </w:rPr>
        <w:t>|</w:t>
      </w:r>
    </w:p>
    <w:p w14:paraId="23A118C4" w14:textId="77777777" w:rsidR="008D1477" w:rsidRPr="007C7C0B" w:rsidRDefault="008D1477" w:rsidP="008D1477">
      <w:pPr>
        <w:pStyle w:val="PL"/>
      </w:pPr>
      <w:r>
        <w:rPr>
          <w:rFonts w:eastAsia="SimSun" w:cs="Courier New"/>
          <w:snapToGrid w:val="0"/>
          <w:lang w:eastAsia="ko-KR"/>
        </w:rPr>
        <w:tab/>
      </w:r>
      <w:r w:rsidRPr="00F55F0F">
        <w:rPr>
          <w:rFonts w:eastAsia="SimSun" w:cs="Courier New" w:hint="eastAsia"/>
          <w:snapToGrid w:val="0"/>
          <w:lang w:eastAsia="ko-KR"/>
        </w:rPr>
        <w:t>{ ID id-</w:t>
      </w:r>
      <w:r w:rsidRPr="004A0D2F">
        <w:t>S</w:t>
      </w:r>
      <w:r>
        <w:t>L</w:t>
      </w:r>
      <w:r w:rsidRPr="004A0D2F">
        <w:t>Positioning</w:t>
      </w:r>
      <w:r>
        <w:t>-</w:t>
      </w:r>
      <w:r w:rsidRPr="004A0D2F">
        <w:t>Ranging</w:t>
      </w:r>
      <w:r>
        <w:t>-Services-</w:t>
      </w:r>
      <w:del w:id="424" w:author="Ericsson" w:date="2023-05-25T04:31:00Z">
        <w:r w:rsidRPr="004A0D2F" w:rsidDel="000B401F">
          <w:delText>Authorized</w:delText>
        </w:r>
      </w:del>
      <w:ins w:id="425" w:author="Ericsson" w:date="2023-05-25T04:31:00Z">
        <w:r>
          <w:t>Info</w:t>
        </w:r>
      </w:ins>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Pr="004A0D2F">
        <w:t>S</w:t>
      </w:r>
      <w:r>
        <w:t>L</w:t>
      </w:r>
      <w:r w:rsidRPr="004A0D2F">
        <w:t>Positioning</w:t>
      </w:r>
      <w:r>
        <w:t>-</w:t>
      </w:r>
      <w:r w:rsidRPr="004A0D2F">
        <w:t>Ranging</w:t>
      </w:r>
      <w:r>
        <w:t>-Services-</w:t>
      </w:r>
      <w:ins w:id="426" w:author="Ericsson" w:date="2023-05-25T04:31:00Z">
        <w:r>
          <w:t>Info</w:t>
        </w:r>
      </w:ins>
      <w:del w:id="427" w:author="Ericsson" w:date="2023-05-25T04:31:00Z">
        <w:r w:rsidRPr="004A0D2F" w:rsidDel="000B401F">
          <w:delText>Authorized</w:delText>
        </w:r>
      </w:del>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p>
    <w:p w14:paraId="763FCF3F" w14:textId="77777777" w:rsidR="008D1477" w:rsidRPr="00476B55" w:rsidRDefault="008D1477" w:rsidP="008D1477">
      <w:pPr>
        <w:pStyle w:val="PL"/>
        <w:rPr>
          <w:lang w:val="fr-FR"/>
        </w:rPr>
      </w:pPr>
      <w:r w:rsidRPr="00EA5FA7">
        <w:tab/>
      </w:r>
      <w:r w:rsidRPr="00476B55">
        <w:rPr>
          <w:lang w:val="fr-FR"/>
        </w:rPr>
        <w:t>...</w:t>
      </w:r>
    </w:p>
    <w:p w14:paraId="08FE9EFF" w14:textId="77777777" w:rsidR="008D1477" w:rsidRPr="00476B55" w:rsidRDefault="008D1477" w:rsidP="008D1477">
      <w:pPr>
        <w:pStyle w:val="PL"/>
        <w:rPr>
          <w:lang w:val="fr-FR"/>
        </w:rPr>
      </w:pPr>
      <w:r w:rsidRPr="00476B55">
        <w:rPr>
          <w:lang w:val="fr-FR"/>
        </w:rPr>
        <w:t xml:space="preserve">} </w:t>
      </w:r>
    </w:p>
    <w:p w14:paraId="2B2660E6" w14:textId="77777777" w:rsidR="008D1477" w:rsidRPr="00476B55" w:rsidRDefault="008D1477" w:rsidP="008D1477">
      <w:pPr>
        <w:pStyle w:val="PL"/>
        <w:rPr>
          <w:lang w:val="fr-FR"/>
        </w:rPr>
      </w:pPr>
    </w:p>
    <w:p w14:paraId="7A601D3C" w14:textId="77777777" w:rsidR="008D1477" w:rsidRPr="00476B55" w:rsidRDefault="008D1477" w:rsidP="008D1477">
      <w:pPr>
        <w:ind w:left="432"/>
        <w:jc w:val="center"/>
        <w:rPr>
          <w:rFonts w:eastAsia="DengXian"/>
          <w:color w:val="FF0000"/>
          <w:highlight w:val="yellow"/>
          <w:lang w:val="fr-FR"/>
        </w:rPr>
      </w:pPr>
      <w:r w:rsidRPr="00476B55">
        <w:rPr>
          <w:rFonts w:eastAsia="DengXian"/>
          <w:color w:val="FF0000"/>
          <w:highlight w:val="yellow"/>
          <w:lang w:val="fr-FR"/>
        </w:rPr>
        <w:t xml:space="preserve">&lt;&lt;&lt;&lt;&lt;&lt;&lt;&lt;&lt;&lt;&lt;&lt;&lt;&lt;&lt;&lt;&lt;&lt;&lt;&lt; </w:t>
      </w:r>
      <w:proofErr w:type="spellStart"/>
      <w:r w:rsidRPr="00476B55">
        <w:rPr>
          <w:rFonts w:eastAsia="DengXian"/>
          <w:color w:val="FF0000"/>
          <w:highlight w:val="yellow"/>
          <w:lang w:val="fr-FR"/>
        </w:rPr>
        <w:t>next</w:t>
      </w:r>
      <w:proofErr w:type="spellEnd"/>
      <w:r w:rsidRPr="00476B55">
        <w:rPr>
          <w:rFonts w:eastAsia="DengXian"/>
          <w:color w:val="FF0000"/>
          <w:highlight w:val="yellow"/>
          <w:lang w:val="fr-FR" w:eastAsia="zh-CN"/>
        </w:rPr>
        <w:t xml:space="preserve"> change</w:t>
      </w:r>
      <w:r w:rsidRPr="00476B55">
        <w:rPr>
          <w:rFonts w:eastAsia="DengXian"/>
          <w:color w:val="FF0000"/>
          <w:highlight w:val="yellow"/>
          <w:lang w:val="fr-FR"/>
        </w:rPr>
        <w:t xml:space="preserve"> &gt;&gt;&gt;&gt;&gt;&gt;&gt;&gt;&gt;&gt;&gt;&gt;&gt;&gt;&gt;&gt;&gt;&gt;&gt;&gt;</w:t>
      </w:r>
    </w:p>
    <w:p w14:paraId="544E8427" w14:textId="77777777" w:rsidR="008D1477" w:rsidRPr="00CE4D8E" w:rsidRDefault="008D1477" w:rsidP="008D1477">
      <w:pPr>
        <w:pStyle w:val="PL"/>
        <w:rPr>
          <w:lang w:val="fr-FR"/>
        </w:rPr>
      </w:pPr>
      <w:r w:rsidRPr="00CE4D8E">
        <w:rPr>
          <w:lang w:val="fr-FR"/>
        </w:rPr>
        <w:lastRenderedPageBreak/>
        <w:t>-- **************************************************************</w:t>
      </w:r>
    </w:p>
    <w:p w14:paraId="6330A1A9" w14:textId="77777777" w:rsidR="008D1477" w:rsidRPr="00CE4D8E" w:rsidRDefault="008D1477" w:rsidP="008D1477">
      <w:pPr>
        <w:pStyle w:val="PL"/>
        <w:rPr>
          <w:lang w:val="fr-FR"/>
        </w:rPr>
      </w:pPr>
      <w:r w:rsidRPr="00CE4D8E">
        <w:rPr>
          <w:lang w:val="fr-FR"/>
        </w:rPr>
        <w:t>--</w:t>
      </w:r>
    </w:p>
    <w:p w14:paraId="5BB6B3E6" w14:textId="77777777" w:rsidR="008D1477" w:rsidRPr="00CE4D8E" w:rsidRDefault="008D1477" w:rsidP="008D1477">
      <w:pPr>
        <w:pStyle w:val="PL"/>
        <w:outlineLvl w:val="4"/>
        <w:rPr>
          <w:lang w:val="fr-FR"/>
        </w:rPr>
      </w:pPr>
      <w:r w:rsidRPr="00CE4D8E">
        <w:rPr>
          <w:lang w:val="fr-FR"/>
        </w:rPr>
        <w:t>-- UE CONTEXT MODIFICATION REQUEST</w:t>
      </w:r>
    </w:p>
    <w:p w14:paraId="0B2060CA" w14:textId="77777777" w:rsidR="008D1477" w:rsidRPr="00CE4D8E" w:rsidRDefault="008D1477" w:rsidP="008D1477">
      <w:pPr>
        <w:pStyle w:val="PL"/>
        <w:rPr>
          <w:lang w:val="fr-FR"/>
        </w:rPr>
      </w:pPr>
      <w:r w:rsidRPr="00CE4D8E">
        <w:rPr>
          <w:lang w:val="fr-FR"/>
        </w:rPr>
        <w:t>--</w:t>
      </w:r>
    </w:p>
    <w:p w14:paraId="742DDDE0" w14:textId="77777777" w:rsidR="008D1477" w:rsidRPr="00CE4D8E" w:rsidRDefault="008D1477" w:rsidP="008D1477">
      <w:pPr>
        <w:pStyle w:val="PL"/>
        <w:rPr>
          <w:lang w:val="fr-FR"/>
        </w:rPr>
      </w:pPr>
      <w:r w:rsidRPr="00CE4D8E">
        <w:rPr>
          <w:lang w:val="fr-FR"/>
        </w:rPr>
        <w:t>-- **************************************************************</w:t>
      </w:r>
    </w:p>
    <w:p w14:paraId="1EA5D8EE" w14:textId="77777777" w:rsidR="008D1477" w:rsidRPr="00CE4D8E" w:rsidRDefault="008D1477" w:rsidP="008D1477">
      <w:pPr>
        <w:pStyle w:val="PL"/>
        <w:rPr>
          <w:lang w:val="fr-FR"/>
        </w:rPr>
      </w:pPr>
    </w:p>
    <w:p w14:paraId="5B7FF45B" w14:textId="77777777" w:rsidR="008D1477" w:rsidRPr="00CE4D8E" w:rsidRDefault="008D1477" w:rsidP="008D1477">
      <w:pPr>
        <w:pStyle w:val="PL"/>
        <w:rPr>
          <w:lang w:val="fr-FR"/>
        </w:rPr>
      </w:pPr>
      <w:r w:rsidRPr="00CE4D8E">
        <w:rPr>
          <w:lang w:val="fr-FR"/>
        </w:rPr>
        <w:t>UEContextModificationRequest ::= SEQUENCE {</w:t>
      </w:r>
    </w:p>
    <w:p w14:paraId="56CE355A" w14:textId="77777777" w:rsidR="008D1477" w:rsidRPr="00CE4D8E" w:rsidRDefault="008D1477" w:rsidP="008D1477">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FE1A5EC" w14:textId="77777777" w:rsidR="008D1477" w:rsidRPr="00CE4D8E" w:rsidRDefault="008D1477" w:rsidP="008D1477">
      <w:pPr>
        <w:pStyle w:val="PL"/>
        <w:rPr>
          <w:lang w:val="fr-FR"/>
        </w:rPr>
      </w:pPr>
      <w:r w:rsidRPr="00CE4D8E">
        <w:rPr>
          <w:lang w:val="fr-FR"/>
        </w:rPr>
        <w:tab/>
        <w:t>...</w:t>
      </w:r>
    </w:p>
    <w:p w14:paraId="4EA71B9C" w14:textId="77777777" w:rsidR="008D1477" w:rsidRPr="00CE4D8E" w:rsidRDefault="008D1477" w:rsidP="008D1477">
      <w:pPr>
        <w:pStyle w:val="PL"/>
        <w:rPr>
          <w:lang w:val="fr-FR"/>
        </w:rPr>
      </w:pPr>
      <w:r w:rsidRPr="00CE4D8E">
        <w:rPr>
          <w:lang w:val="fr-FR"/>
        </w:rPr>
        <w:t>}</w:t>
      </w:r>
    </w:p>
    <w:p w14:paraId="7BDB1772" w14:textId="77777777" w:rsidR="008D1477" w:rsidRPr="00CE4D8E" w:rsidRDefault="008D1477" w:rsidP="008D1477">
      <w:pPr>
        <w:pStyle w:val="PL"/>
        <w:rPr>
          <w:lang w:val="fr-FR"/>
        </w:rPr>
      </w:pPr>
    </w:p>
    <w:p w14:paraId="1F1F6036" w14:textId="77777777" w:rsidR="008D1477" w:rsidRPr="00CE4D8E" w:rsidRDefault="008D1477" w:rsidP="008D1477">
      <w:pPr>
        <w:pStyle w:val="PL"/>
        <w:rPr>
          <w:lang w:val="fr-FR"/>
        </w:rPr>
      </w:pPr>
      <w:r w:rsidRPr="00CE4D8E">
        <w:rPr>
          <w:lang w:val="fr-FR"/>
        </w:rPr>
        <w:t>UEContextModificationRequestIEs F1AP-PROTOCOL-IES ::= {</w:t>
      </w:r>
    </w:p>
    <w:p w14:paraId="11BAAB65" w14:textId="77777777" w:rsidR="008D1477" w:rsidRPr="00EA5FA7" w:rsidRDefault="008D1477" w:rsidP="008D1477">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4E08E0" w14:textId="77777777" w:rsidR="008D1477" w:rsidRPr="00EA5FA7" w:rsidRDefault="008D1477" w:rsidP="008D1477">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B74247" w14:textId="77777777" w:rsidR="008D1477" w:rsidRPr="00EA5FA7" w:rsidRDefault="008D1477" w:rsidP="008D1477">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7693E2" w14:textId="77777777" w:rsidR="008D1477" w:rsidRPr="00EA5FA7" w:rsidRDefault="008D1477" w:rsidP="008D1477">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7E1402C4" w14:textId="77777777" w:rsidR="008D1477" w:rsidRPr="00EA5FA7" w:rsidRDefault="008D1477" w:rsidP="008D1477">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BB05D9" w14:textId="77777777" w:rsidR="008D1477" w:rsidRPr="00EA5FA7" w:rsidRDefault="008D1477" w:rsidP="008D1477">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DC3E5C" w14:textId="77777777" w:rsidR="008D1477" w:rsidRPr="00EA5FA7" w:rsidRDefault="008D1477" w:rsidP="008D1477">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5111CE" w14:textId="77777777" w:rsidR="008D1477" w:rsidRPr="00EA5FA7" w:rsidRDefault="008D1477" w:rsidP="008D1477">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3625097E" w14:textId="77777777" w:rsidR="008D1477" w:rsidRPr="00EA5FA7" w:rsidRDefault="008D1477" w:rsidP="008D1477">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45EA08B4" w14:textId="77777777" w:rsidR="008D1477" w:rsidRPr="00EA5FA7" w:rsidRDefault="008D1477" w:rsidP="008D147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E5CCABD" w14:textId="77777777" w:rsidR="008D1477" w:rsidRPr="00EA5FA7" w:rsidRDefault="008D1477" w:rsidP="008D1477">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8DA9D57" w14:textId="77777777" w:rsidR="008D1477" w:rsidRPr="00EA5FA7" w:rsidRDefault="008D1477" w:rsidP="008D1477">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5D2BC91" w14:textId="77777777" w:rsidR="008D1477" w:rsidRPr="00EA5FA7" w:rsidRDefault="008D1477" w:rsidP="008D1477">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098D5BA" w14:textId="77777777" w:rsidR="008D1477" w:rsidRPr="00EA5FA7" w:rsidRDefault="008D1477" w:rsidP="008D1477">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24C0C40" w14:textId="77777777" w:rsidR="008D1477" w:rsidRPr="00EA5FA7" w:rsidRDefault="008D1477" w:rsidP="008D1477">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A7EB841" w14:textId="77777777" w:rsidR="008D1477" w:rsidRPr="00EA5FA7" w:rsidRDefault="008D1477" w:rsidP="008D1477">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6A6FA0FA" w14:textId="77777777" w:rsidR="008D1477" w:rsidRPr="00EA5FA7" w:rsidRDefault="008D1477" w:rsidP="008D1477">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77F9154" w14:textId="77777777" w:rsidR="008D1477" w:rsidRPr="00EA5FA7" w:rsidRDefault="008D1477" w:rsidP="008D1477">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3F71CAE" w14:textId="77777777" w:rsidR="008D1477" w:rsidRPr="00EA5FA7" w:rsidRDefault="008D1477" w:rsidP="008D1477">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A141EE5" w14:textId="77777777" w:rsidR="008D1477" w:rsidRPr="00EA5FA7" w:rsidRDefault="008D1477" w:rsidP="008D1477">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0F20F50" w14:textId="77777777" w:rsidR="008D1477" w:rsidRPr="00EA5FA7" w:rsidRDefault="008D1477" w:rsidP="008D1477">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6142148D" w14:textId="77777777" w:rsidR="008D1477" w:rsidRPr="00EA5FA7" w:rsidRDefault="008D1477" w:rsidP="008D1477">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F1B50AC" w14:textId="77777777" w:rsidR="008D1477" w:rsidRPr="00EA5FA7" w:rsidRDefault="008D1477" w:rsidP="008D1477">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15F2A78F" w14:textId="77777777" w:rsidR="008D1477" w:rsidRPr="00EA5FA7" w:rsidRDefault="008D1477" w:rsidP="008D1477">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1912E0F5" w14:textId="77777777" w:rsidR="008D1477" w:rsidRPr="00EA5FA7" w:rsidRDefault="008D1477" w:rsidP="008D147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4CDFD7" w14:textId="77777777" w:rsidR="008D1477" w:rsidRPr="00EA5FA7" w:rsidRDefault="008D1477" w:rsidP="008D1477">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433DD80" w14:textId="77777777" w:rsidR="008D1477" w:rsidRPr="00EA5FA7" w:rsidRDefault="008D1477" w:rsidP="008D1477">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4C5394A" w14:textId="77777777" w:rsidR="008D1477" w:rsidRPr="00EA5FA7" w:rsidRDefault="008D1477" w:rsidP="008D1477">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D3391CB" w14:textId="77777777" w:rsidR="008D1477" w:rsidRPr="00EA5FA7" w:rsidRDefault="008D1477" w:rsidP="008D1477">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E6CDE47" w14:textId="77777777" w:rsidR="008D1477" w:rsidRPr="00EA5FA7" w:rsidRDefault="008D1477" w:rsidP="008D1477">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983936" w14:textId="77777777" w:rsidR="008D1477" w:rsidRPr="00EA5FA7" w:rsidRDefault="008D1477" w:rsidP="008D1477">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37D7AA5A" w14:textId="77777777" w:rsidR="008D1477" w:rsidRPr="00EA5FA7" w:rsidRDefault="008D1477" w:rsidP="008D147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7AF2173" w14:textId="77777777" w:rsidR="008D1477" w:rsidRPr="00B80478" w:rsidRDefault="008D1477" w:rsidP="008D147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4A3220D" w14:textId="77777777" w:rsidR="008D1477" w:rsidRPr="00B80478" w:rsidRDefault="008D1477" w:rsidP="008D1477">
      <w:pPr>
        <w:pStyle w:val="PL"/>
        <w:rPr>
          <w:snapToGrid w:val="0"/>
        </w:rPr>
      </w:pPr>
      <w:r w:rsidRPr="00B80478">
        <w:rPr>
          <w:snapToGrid w:val="0"/>
        </w:rPr>
        <w:lastRenderedPageBreak/>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15E2E6E" w14:textId="77777777" w:rsidR="008D1477" w:rsidRPr="00B80478" w:rsidRDefault="008D1477" w:rsidP="008D147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5280667" w14:textId="77777777" w:rsidR="008D1477" w:rsidRPr="006A7576" w:rsidRDefault="008D1477" w:rsidP="008D147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B8A9274" w14:textId="77777777" w:rsidR="008D1477" w:rsidRPr="006A7576" w:rsidRDefault="008D1477" w:rsidP="008D147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E2161B5" w14:textId="77777777" w:rsidR="008D1477" w:rsidRPr="006A7576" w:rsidRDefault="008D1477" w:rsidP="008D147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1AE1015" w14:textId="77777777" w:rsidR="008D1477" w:rsidRPr="006A7576" w:rsidRDefault="008D1477" w:rsidP="008D147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DABB95C" w14:textId="77777777" w:rsidR="008D1477" w:rsidRPr="006A7576" w:rsidRDefault="008D1477" w:rsidP="008D147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FF3066B" w14:textId="77777777" w:rsidR="008D1477" w:rsidRPr="006A7576" w:rsidRDefault="008D1477" w:rsidP="008D147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94A046B" w14:textId="77777777" w:rsidR="008D1477" w:rsidRPr="006A7576" w:rsidRDefault="008D1477" w:rsidP="008D147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987CFF" w14:textId="77777777" w:rsidR="008D1477" w:rsidRPr="006A7576" w:rsidRDefault="008D1477" w:rsidP="008D147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00033B5" w14:textId="77777777" w:rsidR="008D1477" w:rsidRPr="00387DFF" w:rsidRDefault="008D1477" w:rsidP="008D147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2CC5DE6" w14:textId="77777777" w:rsidR="008D1477" w:rsidRDefault="008D1477" w:rsidP="008D1477">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253B34C5" w14:textId="77777777" w:rsidR="008D1477" w:rsidRDefault="008D1477" w:rsidP="008D1477">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B6438EA" w14:textId="77777777" w:rsidR="008D1477" w:rsidRDefault="008D1477" w:rsidP="008D1477">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7EE8508E" w14:textId="77777777" w:rsidR="008D1477" w:rsidRDefault="008D1477" w:rsidP="008D1477">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16758FD" w14:textId="77777777" w:rsidR="008D1477" w:rsidRDefault="008D1477" w:rsidP="008D1477">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64CDB00F" w14:textId="77777777" w:rsidR="008D1477" w:rsidRDefault="008D1477" w:rsidP="008D1477">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1E81A99" w14:textId="77777777" w:rsidR="008D1477" w:rsidRPr="007B39A9" w:rsidRDefault="008D1477" w:rsidP="008D1477">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00512FAF" w14:textId="77777777" w:rsidR="008D1477" w:rsidRDefault="008D1477" w:rsidP="008D1477">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459F06B8" w14:textId="77777777" w:rsidR="008D1477" w:rsidRDefault="008D1477" w:rsidP="008D1477">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00D198E4" w14:textId="77777777" w:rsidR="008D1477" w:rsidRDefault="008D1477" w:rsidP="008D1477">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3E30EBD" w14:textId="77777777" w:rsidR="008D1477" w:rsidRDefault="008D1477" w:rsidP="008D1477">
      <w:pPr>
        <w:pStyle w:val="PL"/>
      </w:pPr>
      <w:r>
        <w:tab/>
        <w:t>{ ID id-FiveG-ProSeUEPC5AggregateMaximumBitrate</w:t>
      </w:r>
      <w:r>
        <w:tab/>
      </w:r>
      <w:r>
        <w:tab/>
        <w:t>CRITICALITY ignore</w:t>
      </w:r>
      <w:r>
        <w:tab/>
        <w:t>TYPE NRUESidelinkAggregateMaximumBitrate</w:t>
      </w:r>
      <w:r>
        <w:tab/>
      </w:r>
      <w:r>
        <w:tab/>
        <w:t>PRESENCE optional }|</w:t>
      </w:r>
    </w:p>
    <w:p w14:paraId="38B92D12" w14:textId="77777777" w:rsidR="008D1477" w:rsidRDefault="008D1477" w:rsidP="008D1477">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302EAA8" w14:textId="77777777" w:rsidR="008D1477" w:rsidRDefault="008D1477" w:rsidP="008D1477">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1F104D4" w14:textId="77777777" w:rsidR="008D1477" w:rsidRDefault="008D1477" w:rsidP="008D147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652EBAA" w14:textId="77777777" w:rsidR="008D1477" w:rsidRDefault="008D1477" w:rsidP="008D147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627D0DF" w14:textId="77777777" w:rsidR="008D1477" w:rsidRDefault="008D1477" w:rsidP="008D147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084B502" w14:textId="77777777" w:rsidR="008D1477" w:rsidRDefault="008D1477" w:rsidP="008D147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4E20D7D5" w14:textId="77777777" w:rsidR="008D1477" w:rsidRDefault="008D1477" w:rsidP="008D147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D04D281" w14:textId="77777777" w:rsidR="008D1477" w:rsidRDefault="008D1477" w:rsidP="008D147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D0C8DAF" w14:textId="77777777" w:rsidR="008D1477" w:rsidRDefault="008D1477" w:rsidP="008D1477">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05A43EDB" w14:textId="77777777" w:rsidR="008D1477" w:rsidRDefault="008D1477" w:rsidP="008D1477">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090C0797" w14:textId="77777777" w:rsidR="008D1477" w:rsidRPr="00EA5FA7" w:rsidRDefault="008D1477" w:rsidP="008D1477">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D8BEFE4" w14:textId="77777777" w:rsidR="008D1477" w:rsidRPr="00EA5FA7" w:rsidRDefault="008D1477" w:rsidP="008D1477">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C7ED4F8" w14:textId="77777777" w:rsidR="008D1477" w:rsidRPr="00EA5FA7" w:rsidRDefault="008D1477" w:rsidP="008D1477">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58BD1173" w14:textId="77777777" w:rsidR="008D1477" w:rsidRDefault="008D1477" w:rsidP="008D1477">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68533D38" w14:textId="77777777" w:rsidR="008D1477" w:rsidRDefault="008D1477" w:rsidP="008D1477">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5C608261" w14:textId="77777777" w:rsidR="008D1477" w:rsidRDefault="008D1477" w:rsidP="008D1477">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D76B8CC" w14:textId="77777777" w:rsidR="008D1477" w:rsidRDefault="008D1477" w:rsidP="008D1477">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4E9C6A16" w14:textId="77777777" w:rsidR="008D1477" w:rsidRDefault="008D1477" w:rsidP="008D1477">
      <w:pPr>
        <w:pStyle w:val="PL"/>
        <w:rPr>
          <w:snapToGrid w:val="0"/>
        </w:rPr>
      </w:pPr>
      <w:r>
        <w:rPr>
          <w:snapToGrid w:val="0"/>
        </w:rPr>
        <w:lastRenderedPageBreak/>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19EB11F" w14:textId="77777777" w:rsidR="008D1477" w:rsidRDefault="008D1477" w:rsidP="008D1477">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FFDD804" w14:textId="77777777" w:rsidR="008D1477" w:rsidRPr="00EA5FA7" w:rsidRDefault="008D1477" w:rsidP="008D1477">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6854DE8D" w14:textId="77777777" w:rsidR="008D1477" w:rsidRDefault="008D1477" w:rsidP="008D1477">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Pr>
          <w:snapToGrid w:val="0"/>
        </w:rPr>
        <w:t>|</w:t>
      </w:r>
    </w:p>
    <w:p w14:paraId="1AEAC3E8" w14:textId="77777777" w:rsidR="008D1477" w:rsidRPr="007C7C0B" w:rsidRDefault="008D1477" w:rsidP="008D1477">
      <w:pPr>
        <w:pStyle w:val="PL"/>
      </w:pPr>
      <w:r>
        <w:rPr>
          <w:rFonts w:eastAsia="SimSun" w:cs="Courier New"/>
          <w:snapToGrid w:val="0"/>
          <w:lang w:eastAsia="ko-KR"/>
        </w:rPr>
        <w:tab/>
      </w:r>
      <w:r w:rsidRPr="00F55F0F">
        <w:rPr>
          <w:rFonts w:eastAsia="SimSun" w:cs="Courier New" w:hint="eastAsia"/>
          <w:snapToGrid w:val="0"/>
          <w:lang w:eastAsia="ko-KR"/>
        </w:rPr>
        <w:t>{ ID id-</w:t>
      </w:r>
      <w:r w:rsidRPr="004A0D2F">
        <w:t>S</w:t>
      </w:r>
      <w:r>
        <w:t>L</w:t>
      </w:r>
      <w:r w:rsidRPr="004A0D2F">
        <w:t>Positioning</w:t>
      </w:r>
      <w:r>
        <w:t>-</w:t>
      </w:r>
      <w:r w:rsidRPr="004A0D2F">
        <w:t>Ranging</w:t>
      </w:r>
      <w:r>
        <w:t>-Services-</w:t>
      </w:r>
      <w:del w:id="428" w:author="Ericsson" w:date="2023-05-25T04:31:00Z">
        <w:r w:rsidRPr="004A0D2F" w:rsidDel="000B401F">
          <w:delText>Authorized</w:delText>
        </w:r>
      </w:del>
      <w:ins w:id="429" w:author="Ericsson" w:date="2023-05-25T04:31:00Z">
        <w:r>
          <w:t>Info</w:t>
        </w:r>
      </w:ins>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Pr="004A0D2F">
        <w:t>S</w:t>
      </w:r>
      <w:r>
        <w:t>L</w:t>
      </w:r>
      <w:r w:rsidRPr="004A0D2F">
        <w:t>Positioning</w:t>
      </w:r>
      <w:r>
        <w:t>-</w:t>
      </w:r>
      <w:r w:rsidRPr="004A0D2F">
        <w:t>Ranging</w:t>
      </w:r>
      <w:r>
        <w:t>-Services-</w:t>
      </w:r>
      <w:del w:id="430" w:author="Ericsson" w:date="2023-05-25T04:32:00Z">
        <w:r w:rsidRPr="004A0D2F" w:rsidDel="000B401F">
          <w:delText>Authorized</w:delText>
        </w:r>
      </w:del>
      <w:ins w:id="431" w:author="Ericsson" w:date="2023-05-25T04:32:00Z">
        <w:r>
          <w:t>Info</w:t>
        </w:r>
      </w:ins>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p>
    <w:p w14:paraId="3B6A5859" w14:textId="77777777" w:rsidR="008D1477" w:rsidRPr="00DA2AD0" w:rsidRDefault="008D1477" w:rsidP="008D1477">
      <w:pPr>
        <w:pStyle w:val="PL"/>
        <w:rPr>
          <w:snapToGrid w:val="0"/>
        </w:rPr>
      </w:pPr>
      <w:r w:rsidRPr="00642677">
        <w:t>,</w:t>
      </w:r>
    </w:p>
    <w:p w14:paraId="79CC2997" w14:textId="77777777" w:rsidR="008D1477" w:rsidRPr="00EA5FA7" w:rsidRDefault="008D1477" w:rsidP="008D1477">
      <w:pPr>
        <w:pStyle w:val="PL"/>
      </w:pPr>
      <w:r w:rsidRPr="00EA5FA7">
        <w:tab/>
        <w:t>...</w:t>
      </w:r>
    </w:p>
    <w:p w14:paraId="28648F33" w14:textId="77777777" w:rsidR="008D1477" w:rsidRPr="00EA5FA7" w:rsidRDefault="008D1477" w:rsidP="008D1477">
      <w:pPr>
        <w:pStyle w:val="PL"/>
      </w:pPr>
      <w:r w:rsidRPr="00EA5FA7">
        <w:t xml:space="preserve">} </w:t>
      </w:r>
    </w:p>
    <w:p w14:paraId="34D66F6B" w14:textId="77777777" w:rsidR="008D1477" w:rsidRPr="00EA5FA7" w:rsidRDefault="008D1477" w:rsidP="008D1477">
      <w:pPr>
        <w:pStyle w:val="PL"/>
      </w:pPr>
    </w:p>
    <w:p w14:paraId="217D382F" w14:textId="77777777" w:rsidR="008D1477" w:rsidRPr="008415B3" w:rsidRDefault="008D1477" w:rsidP="008D1477">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5BE13485" w14:textId="77777777" w:rsidR="008D1477" w:rsidRDefault="008D1477" w:rsidP="008D1477">
      <w:pPr>
        <w:rPr>
          <w:rFonts w:eastAsia="DengXian"/>
          <w:highlight w:val="yellow"/>
        </w:rPr>
      </w:pPr>
    </w:p>
    <w:p w14:paraId="69A8BD29" w14:textId="77777777" w:rsidR="008D1477" w:rsidRPr="00EA5FA7" w:rsidRDefault="008D1477" w:rsidP="008D1477">
      <w:pPr>
        <w:pStyle w:val="Heading3"/>
      </w:pPr>
      <w:bookmarkStart w:id="432" w:name="_Toc20956003"/>
      <w:bookmarkStart w:id="433" w:name="_Toc29893129"/>
      <w:bookmarkStart w:id="434" w:name="_Toc36557066"/>
      <w:bookmarkStart w:id="435" w:name="_Toc45832586"/>
      <w:bookmarkStart w:id="436" w:name="_Toc51763908"/>
      <w:bookmarkStart w:id="437" w:name="_Toc64449080"/>
      <w:bookmarkStart w:id="438" w:name="_Toc66289739"/>
      <w:bookmarkStart w:id="439" w:name="_Toc74154852"/>
      <w:bookmarkStart w:id="440" w:name="_Toc81383596"/>
      <w:bookmarkStart w:id="441" w:name="_Toc88658230"/>
      <w:bookmarkStart w:id="442" w:name="_Toc97911142"/>
      <w:bookmarkStart w:id="443" w:name="_Toc99038966"/>
      <w:bookmarkStart w:id="444" w:name="_Toc99731229"/>
      <w:bookmarkStart w:id="445" w:name="_Toc105511364"/>
      <w:bookmarkStart w:id="446" w:name="_Toc105927896"/>
      <w:bookmarkStart w:id="447" w:name="_Toc106110436"/>
      <w:bookmarkStart w:id="448" w:name="_Toc113835878"/>
      <w:bookmarkStart w:id="449" w:name="_Toc120124734"/>
      <w:bookmarkStart w:id="450" w:name="_Toc121161734"/>
      <w:r w:rsidRPr="00EA5FA7">
        <w:t>9.4.5</w:t>
      </w:r>
      <w:r w:rsidRPr="00EA5FA7">
        <w:tab/>
        <w:t>Information Element 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96DCEDA" w14:textId="77777777" w:rsidR="008D1477" w:rsidRPr="00EA5FA7" w:rsidRDefault="008D1477" w:rsidP="008D1477">
      <w:pPr>
        <w:pStyle w:val="PL"/>
        <w:rPr>
          <w:snapToGrid w:val="0"/>
        </w:rPr>
      </w:pPr>
      <w:r w:rsidRPr="00EA5FA7">
        <w:rPr>
          <w:snapToGrid w:val="0"/>
        </w:rPr>
        <w:t xml:space="preserve">-- ASN1START </w:t>
      </w:r>
    </w:p>
    <w:p w14:paraId="54A52576" w14:textId="77777777" w:rsidR="008D1477" w:rsidRPr="00EA5FA7" w:rsidRDefault="008D1477" w:rsidP="008D1477">
      <w:pPr>
        <w:pStyle w:val="PL"/>
        <w:rPr>
          <w:snapToGrid w:val="0"/>
        </w:rPr>
      </w:pPr>
      <w:r w:rsidRPr="00EA5FA7">
        <w:rPr>
          <w:snapToGrid w:val="0"/>
        </w:rPr>
        <w:t>-- **************************************************************</w:t>
      </w:r>
    </w:p>
    <w:p w14:paraId="5E9AF668" w14:textId="77777777" w:rsidR="008D1477" w:rsidRPr="00EA5FA7" w:rsidRDefault="008D1477" w:rsidP="008D1477">
      <w:pPr>
        <w:pStyle w:val="PL"/>
        <w:rPr>
          <w:snapToGrid w:val="0"/>
        </w:rPr>
      </w:pPr>
      <w:r w:rsidRPr="00EA5FA7">
        <w:rPr>
          <w:snapToGrid w:val="0"/>
        </w:rPr>
        <w:t>--</w:t>
      </w:r>
    </w:p>
    <w:p w14:paraId="79EBEC1D" w14:textId="77777777" w:rsidR="008D1477" w:rsidRPr="00EA5FA7" w:rsidRDefault="008D1477" w:rsidP="008D1477">
      <w:pPr>
        <w:pStyle w:val="PL"/>
        <w:rPr>
          <w:snapToGrid w:val="0"/>
        </w:rPr>
      </w:pPr>
      <w:r w:rsidRPr="00EA5FA7">
        <w:rPr>
          <w:snapToGrid w:val="0"/>
        </w:rPr>
        <w:t>-- Information Element Definitions</w:t>
      </w:r>
    </w:p>
    <w:p w14:paraId="6ACE09CC" w14:textId="77777777" w:rsidR="008D1477" w:rsidRPr="00EA5FA7" w:rsidRDefault="008D1477" w:rsidP="008D1477">
      <w:pPr>
        <w:pStyle w:val="PL"/>
        <w:rPr>
          <w:snapToGrid w:val="0"/>
        </w:rPr>
      </w:pPr>
      <w:r w:rsidRPr="00EA5FA7">
        <w:rPr>
          <w:snapToGrid w:val="0"/>
        </w:rPr>
        <w:t>--</w:t>
      </w:r>
    </w:p>
    <w:p w14:paraId="7D5ABB49" w14:textId="77777777" w:rsidR="008D1477" w:rsidRPr="00EA5FA7" w:rsidRDefault="008D1477" w:rsidP="008D1477">
      <w:pPr>
        <w:pStyle w:val="PL"/>
        <w:rPr>
          <w:snapToGrid w:val="0"/>
        </w:rPr>
      </w:pPr>
      <w:r w:rsidRPr="00EA5FA7">
        <w:rPr>
          <w:snapToGrid w:val="0"/>
        </w:rPr>
        <w:t>-- **************************************************************</w:t>
      </w:r>
    </w:p>
    <w:p w14:paraId="1CCFDA2E" w14:textId="77777777" w:rsidR="008D1477" w:rsidRPr="00EA5FA7" w:rsidRDefault="008D1477" w:rsidP="008D1477">
      <w:pPr>
        <w:pStyle w:val="PL"/>
        <w:rPr>
          <w:snapToGrid w:val="0"/>
        </w:rPr>
      </w:pPr>
    </w:p>
    <w:p w14:paraId="6CF1D786" w14:textId="77777777" w:rsidR="008D1477" w:rsidRPr="00EA5FA7" w:rsidRDefault="008D1477" w:rsidP="008D1477">
      <w:pPr>
        <w:pStyle w:val="PL"/>
        <w:rPr>
          <w:snapToGrid w:val="0"/>
        </w:rPr>
      </w:pPr>
      <w:r w:rsidRPr="00EA5FA7">
        <w:rPr>
          <w:snapToGrid w:val="0"/>
        </w:rPr>
        <w:t>F1AP-IEs {</w:t>
      </w:r>
    </w:p>
    <w:p w14:paraId="14E60E18" w14:textId="77777777" w:rsidR="008D1477" w:rsidRPr="00EA5FA7" w:rsidRDefault="008D1477" w:rsidP="008D1477">
      <w:pPr>
        <w:pStyle w:val="PL"/>
        <w:rPr>
          <w:snapToGrid w:val="0"/>
        </w:rPr>
      </w:pPr>
      <w:r w:rsidRPr="00EA5FA7">
        <w:rPr>
          <w:snapToGrid w:val="0"/>
        </w:rPr>
        <w:t xml:space="preserve">itu-t (0) identified-organization (4) etsi (0) mobileDomain (0) </w:t>
      </w:r>
    </w:p>
    <w:p w14:paraId="58B75D19" w14:textId="77777777" w:rsidR="008D1477" w:rsidRPr="00EA5FA7" w:rsidRDefault="008D1477" w:rsidP="008D1477">
      <w:pPr>
        <w:pStyle w:val="PL"/>
        <w:rPr>
          <w:snapToGrid w:val="0"/>
        </w:rPr>
      </w:pPr>
      <w:r w:rsidRPr="00EA5FA7">
        <w:rPr>
          <w:snapToGrid w:val="0"/>
        </w:rPr>
        <w:t>ngran-access (22) modules (3) f1ap (3) version1 (1) f1ap-IEs (2) }</w:t>
      </w:r>
    </w:p>
    <w:p w14:paraId="0D7B72A2" w14:textId="77777777" w:rsidR="008D1477" w:rsidRPr="00EA5FA7" w:rsidRDefault="008D1477" w:rsidP="008D1477">
      <w:pPr>
        <w:pStyle w:val="PL"/>
        <w:rPr>
          <w:snapToGrid w:val="0"/>
        </w:rPr>
      </w:pPr>
    </w:p>
    <w:p w14:paraId="53E96F91" w14:textId="77777777" w:rsidR="008D1477" w:rsidRPr="00EA5FA7" w:rsidRDefault="008D1477" w:rsidP="008D1477">
      <w:pPr>
        <w:pStyle w:val="PL"/>
        <w:rPr>
          <w:snapToGrid w:val="0"/>
        </w:rPr>
      </w:pPr>
      <w:r w:rsidRPr="00EA5FA7">
        <w:rPr>
          <w:snapToGrid w:val="0"/>
        </w:rPr>
        <w:t xml:space="preserve">DEFINITIONS AUTOMATIC TAGS ::= </w:t>
      </w:r>
    </w:p>
    <w:p w14:paraId="3D69E8CA" w14:textId="77777777" w:rsidR="008D1477" w:rsidRDefault="008D1477" w:rsidP="008D1477">
      <w:pPr>
        <w:rPr>
          <w:rFonts w:eastAsia="DengXian"/>
          <w:highlight w:val="yellow"/>
        </w:rPr>
      </w:pPr>
    </w:p>
    <w:p w14:paraId="2314626E" w14:textId="77777777" w:rsidR="008D1477" w:rsidRPr="00476B55" w:rsidRDefault="008D1477" w:rsidP="008D1477">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6010CFA7" w14:textId="77777777" w:rsidR="008D1477" w:rsidRDefault="008D1477" w:rsidP="008D1477">
      <w:pPr>
        <w:pStyle w:val="PL"/>
        <w:rPr>
          <w:rFonts w:eastAsia="SimSun" w:cs="Courier New"/>
          <w:snapToGrid w:val="0"/>
          <w:lang w:eastAsia="ko-KR"/>
        </w:rPr>
      </w:pPr>
      <w:r w:rsidRPr="004A0D2F">
        <w:t>S</w:t>
      </w:r>
      <w:r>
        <w:t>L</w:t>
      </w:r>
      <w:r w:rsidRPr="004A0D2F">
        <w:t>Positioning</w:t>
      </w:r>
      <w:r>
        <w:t>-</w:t>
      </w:r>
      <w:r w:rsidRPr="004A0D2F">
        <w:t>Ranging</w:t>
      </w:r>
      <w:r>
        <w:t>-Services-</w:t>
      </w:r>
      <w:ins w:id="451" w:author="Ericsson" w:date="2023-05-25T04:32:00Z">
        <w:r>
          <w:t>Info</w:t>
        </w:r>
      </w:ins>
      <w:del w:id="452" w:author="Ericsson" w:date="2023-05-25T04:32:00Z">
        <w:r w:rsidRPr="004A0D2F" w:rsidDel="000B401F">
          <w:delText>Authorized</w:delText>
        </w:r>
      </w:del>
      <w:r>
        <w:t xml:space="preserve"> </w:t>
      </w:r>
      <w:r>
        <w:rPr>
          <w:rFonts w:eastAsia="SimSun" w:cs="Courier New"/>
          <w:snapToGrid w:val="0"/>
          <w:lang w:eastAsia="ko-KR"/>
        </w:rPr>
        <w:t>::= SEQUENCE{</w:t>
      </w:r>
    </w:p>
    <w:p w14:paraId="7FFB349F" w14:textId="77777777" w:rsidR="008D1477" w:rsidRDefault="008D1477" w:rsidP="008D1477">
      <w:pPr>
        <w:pStyle w:val="PL"/>
        <w:rPr>
          <w:rFonts w:eastAsia="SimSun" w:cs="Courier New"/>
          <w:snapToGrid w:val="0"/>
          <w:lang w:eastAsia="ko-KR"/>
        </w:rPr>
      </w:pPr>
      <w:r>
        <w:rPr>
          <w:rFonts w:eastAsia="SimSun" w:cs="Courier New"/>
          <w:snapToGrid w:val="0"/>
          <w:lang w:eastAsia="ko-KR"/>
        </w:rPr>
        <w:tab/>
        <w:t>sLPositioning-Ranging-Authorized</w:t>
      </w:r>
      <w:r>
        <w:rPr>
          <w:rFonts w:eastAsia="SimSun" w:cs="Courier New"/>
          <w:snapToGrid w:val="0"/>
          <w:lang w:eastAsia="ko-KR"/>
        </w:rPr>
        <w:tab/>
      </w:r>
      <w:ins w:id="453" w:author="Ericsson" w:date="2023-05-25T04:52:00Z">
        <w:r>
          <w:rPr>
            <w:rFonts w:eastAsia="SimSun" w:cs="Courier New"/>
            <w:snapToGrid w:val="0"/>
            <w:lang w:eastAsia="ko-KR"/>
          </w:rPr>
          <w:tab/>
        </w:r>
      </w:ins>
      <w:r>
        <w:rPr>
          <w:rFonts w:eastAsia="SimSun" w:cs="Courier New"/>
          <w:snapToGrid w:val="0"/>
          <w:lang w:eastAsia="ko-KR"/>
        </w:rPr>
        <w:t>SLPositioning-Ranging-Authorized,</w:t>
      </w:r>
    </w:p>
    <w:p w14:paraId="631EBABC" w14:textId="77777777" w:rsidR="008D1477" w:rsidRDefault="008D1477" w:rsidP="008D1477">
      <w:pPr>
        <w:pStyle w:val="PL"/>
        <w:rPr>
          <w:ins w:id="454" w:author="Ericsson" w:date="2023-05-25T04:34:00Z"/>
          <w:rFonts w:eastAsia="SimSun" w:cs="Courier New"/>
          <w:snapToGrid w:val="0"/>
          <w:lang w:eastAsia="ko-KR"/>
        </w:rPr>
      </w:pPr>
      <w:r>
        <w:rPr>
          <w:rFonts w:eastAsia="SimSun" w:cs="Courier New"/>
          <w:snapToGrid w:val="0"/>
          <w:lang w:eastAsia="ko-KR"/>
        </w:rPr>
        <w:tab/>
      </w:r>
      <w:ins w:id="455" w:author="Ericsson" w:date="2023-05-25T09:02:00Z">
        <w:r>
          <w:rPr>
            <w:rFonts w:eastAsia="SimSun" w:cs="Courier New"/>
            <w:snapToGrid w:val="0"/>
            <w:lang w:eastAsia="ko-KR"/>
          </w:rPr>
          <w:t>rSPP-transport</w:t>
        </w:r>
      </w:ins>
      <w:ins w:id="456" w:author="Ericsson" w:date="2023-05-25T04:33:00Z">
        <w:r>
          <w:rPr>
            <w:rFonts w:eastAsia="SimSun" w:cs="Courier New"/>
            <w:snapToGrid w:val="0"/>
            <w:lang w:eastAsia="ko-KR"/>
          </w:rPr>
          <w:t>-QoS-parameters</w:t>
        </w:r>
        <w:r>
          <w:rPr>
            <w:rFonts w:eastAsia="SimSun" w:cs="Courier New"/>
            <w:snapToGrid w:val="0"/>
            <w:lang w:eastAsia="ko-KR"/>
          </w:rPr>
          <w:tab/>
        </w:r>
        <w:r>
          <w:rPr>
            <w:rFonts w:eastAsia="SimSun" w:cs="Courier New"/>
            <w:snapToGrid w:val="0"/>
            <w:lang w:eastAsia="ko-KR"/>
          </w:rPr>
          <w:tab/>
        </w:r>
      </w:ins>
      <w:ins w:id="457" w:author="Ericsson" w:date="2023-05-25T09:02:00Z">
        <w:r>
          <w:rPr>
            <w:rFonts w:eastAsia="SimSun" w:cs="Courier New"/>
            <w:snapToGrid w:val="0"/>
            <w:lang w:eastAsia="ko-KR"/>
          </w:rPr>
          <w:tab/>
          <w:t>RSPP-transport</w:t>
        </w:r>
      </w:ins>
      <w:ins w:id="458" w:author="Ericsson" w:date="2023-05-25T04:53:00Z">
        <w:r>
          <w:rPr>
            <w:rFonts w:eastAsia="SimSun" w:cs="Courier New"/>
            <w:snapToGrid w:val="0"/>
            <w:lang w:eastAsia="ko-KR"/>
          </w:rPr>
          <w:t>-</w:t>
        </w:r>
      </w:ins>
      <w:ins w:id="459" w:author="Ericsson" w:date="2023-05-25T04:34:00Z">
        <w:r>
          <w:rPr>
            <w:rFonts w:eastAsia="SimSun" w:cs="Courier New"/>
            <w:snapToGrid w:val="0"/>
            <w:lang w:eastAsia="ko-KR"/>
          </w:rPr>
          <w:t>QoS-parameters</w:t>
        </w:r>
        <w:r>
          <w:rPr>
            <w:rFonts w:eastAsia="SimSun" w:cs="Courier New"/>
            <w:snapToGrid w:val="0"/>
            <w:lang w:eastAsia="ko-KR"/>
          </w:rPr>
          <w:tab/>
          <w:t>O</w:t>
        </w:r>
      </w:ins>
      <w:ins w:id="460" w:author="Ericsson" w:date="2023-05-25T04:52:00Z">
        <w:r>
          <w:rPr>
            <w:rFonts w:eastAsia="SimSun" w:cs="Courier New"/>
            <w:snapToGrid w:val="0"/>
            <w:lang w:eastAsia="ko-KR"/>
          </w:rPr>
          <w:t>PTIONAL</w:t>
        </w:r>
      </w:ins>
      <w:ins w:id="461" w:author="Ericsson" w:date="2023-05-25T04:34:00Z">
        <w:r>
          <w:rPr>
            <w:rFonts w:eastAsia="SimSun" w:cs="Courier New"/>
            <w:snapToGrid w:val="0"/>
            <w:lang w:eastAsia="ko-KR"/>
          </w:rPr>
          <w:t>,</w:t>
        </w:r>
      </w:ins>
    </w:p>
    <w:p w14:paraId="2CEEAB9E" w14:textId="77777777" w:rsidR="008D1477" w:rsidRDefault="008D1477" w:rsidP="008D1477">
      <w:pPr>
        <w:pStyle w:val="PL"/>
      </w:pPr>
      <w:ins w:id="462" w:author="Ericsson" w:date="2023-05-25T04:33:00Z">
        <w:r>
          <w:rPr>
            <w:rFonts w:eastAsia="SimSun" w:cs="Courier New"/>
            <w:snapToGrid w:val="0"/>
            <w:lang w:eastAsia="ko-KR"/>
          </w:rPr>
          <w:tab/>
        </w:r>
      </w:ins>
      <w:r>
        <w:rPr>
          <w:rFonts w:eastAsia="SimSun" w:cs="Courier New"/>
          <w:snapToGrid w:val="0"/>
          <w:lang w:eastAsia="ko-KR"/>
        </w:rPr>
        <w:t>--</w:t>
      </w:r>
      <w:r w:rsidRPr="000B401F">
        <w:rPr>
          <w:rFonts w:eastAsia="SimSun" w:cs="Courier New"/>
          <w:snapToGrid w:val="0"/>
          <w:highlight w:val="yellow"/>
          <w:lang w:eastAsia="ko-KR"/>
        </w:rPr>
        <w:t>FFS</w:t>
      </w:r>
      <w:r>
        <w:rPr>
          <w:rFonts w:eastAsia="SimSun" w:cs="Courier New"/>
          <w:snapToGrid w:val="0"/>
          <w:lang w:eastAsia="ko-KR"/>
        </w:rPr>
        <w:t>,</w:t>
      </w:r>
      <w:r>
        <w:tab/>
      </w:r>
    </w:p>
    <w:p w14:paraId="5B3AA6C3" w14:textId="77777777" w:rsidR="008D1477" w:rsidRDefault="008D1477" w:rsidP="008D1477">
      <w:pPr>
        <w:pStyle w:val="PL"/>
      </w:pPr>
      <w:r>
        <w:tab/>
        <w:t>iE-Extensions</w:t>
      </w:r>
      <w:r>
        <w:tab/>
      </w:r>
      <w:r>
        <w:tab/>
        <w:t>ProtocolExtensionContainer { {</w:t>
      </w:r>
      <w:r w:rsidRPr="002B2F0D">
        <w:t xml:space="preserve"> </w:t>
      </w:r>
      <w:r w:rsidRPr="004A0D2F">
        <w:t>S</w:t>
      </w:r>
      <w:r>
        <w:t>L</w:t>
      </w:r>
      <w:r w:rsidRPr="004A0D2F">
        <w:t>Positioning</w:t>
      </w:r>
      <w:r>
        <w:t>-</w:t>
      </w:r>
      <w:r w:rsidRPr="004A0D2F">
        <w:t>Ranging</w:t>
      </w:r>
      <w:r>
        <w:t>-Services-</w:t>
      </w:r>
      <w:ins w:id="463" w:author="Ericsson" w:date="2023-05-25T04:32:00Z">
        <w:r>
          <w:t>Info</w:t>
        </w:r>
      </w:ins>
      <w:del w:id="464" w:author="Ericsson" w:date="2023-05-25T04:32:00Z">
        <w:r w:rsidRPr="004A0D2F" w:rsidDel="000B401F">
          <w:delText>Authorized</w:delText>
        </w:r>
      </w:del>
      <w:r>
        <w:t>-ExtIEs} }</w:t>
      </w:r>
      <w:r>
        <w:tab/>
        <w:t>OPTIONAL</w:t>
      </w:r>
    </w:p>
    <w:p w14:paraId="741C62ED" w14:textId="77777777" w:rsidR="008D1477" w:rsidRDefault="008D1477" w:rsidP="008D1477">
      <w:pPr>
        <w:pStyle w:val="PL"/>
      </w:pPr>
      <w:r>
        <w:t>}</w:t>
      </w:r>
    </w:p>
    <w:p w14:paraId="000C0102" w14:textId="77777777" w:rsidR="008D1477" w:rsidRDefault="008D1477" w:rsidP="008D1477">
      <w:pPr>
        <w:pStyle w:val="PL"/>
      </w:pPr>
    </w:p>
    <w:p w14:paraId="678F5435" w14:textId="77777777" w:rsidR="008D1477" w:rsidRDefault="008D1477" w:rsidP="008D1477">
      <w:pPr>
        <w:pStyle w:val="PL"/>
      </w:pPr>
      <w:r w:rsidRPr="004A0D2F">
        <w:t>S</w:t>
      </w:r>
      <w:r>
        <w:t>L</w:t>
      </w:r>
      <w:r w:rsidRPr="004A0D2F">
        <w:t>Positioning</w:t>
      </w:r>
      <w:r>
        <w:t>-</w:t>
      </w:r>
      <w:r w:rsidRPr="004A0D2F">
        <w:t>Ranging</w:t>
      </w:r>
      <w:r>
        <w:t>-Services-</w:t>
      </w:r>
      <w:ins w:id="465" w:author="Ericsson" w:date="2023-05-25T04:32:00Z">
        <w:r>
          <w:t>Info</w:t>
        </w:r>
      </w:ins>
      <w:del w:id="466" w:author="Ericsson" w:date="2023-05-25T04:32:00Z">
        <w:r w:rsidRPr="004A0D2F" w:rsidDel="000B401F">
          <w:delText>Authorized</w:delText>
        </w:r>
      </w:del>
      <w:r>
        <w:t>-ExtIEs F1AP-PROTOCOL-EXTENSION ::= {</w:t>
      </w:r>
    </w:p>
    <w:p w14:paraId="009E7516" w14:textId="77777777" w:rsidR="008D1477" w:rsidRDefault="008D1477" w:rsidP="008D1477">
      <w:pPr>
        <w:pStyle w:val="PL"/>
      </w:pPr>
      <w:r>
        <w:tab/>
        <w:t>...</w:t>
      </w:r>
    </w:p>
    <w:p w14:paraId="59FE8975" w14:textId="77777777" w:rsidR="008D1477" w:rsidRDefault="008D1477" w:rsidP="008D1477">
      <w:pPr>
        <w:pStyle w:val="PL"/>
      </w:pPr>
      <w:r>
        <w:t>}</w:t>
      </w:r>
    </w:p>
    <w:p w14:paraId="14EC3DC0" w14:textId="77777777" w:rsidR="008D1477" w:rsidRDefault="008D1477" w:rsidP="008D1477">
      <w:pPr>
        <w:pStyle w:val="PL"/>
        <w:rPr>
          <w:rFonts w:eastAsia="SimSun" w:cs="Courier New"/>
          <w:snapToGrid w:val="0"/>
          <w:lang w:eastAsia="ko-KR"/>
        </w:rPr>
      </w:pPr>
    </w:p>
    <w:p w14:paraId="4609B170" w14:textId="77777777" w:rsidR="008D1477" w:rsidRDefault="008D1477" w:rsidP="008D1477">
      <w:pPr>
        <w:pStyle w:val="PL"/>
        <w:rPr>
          <w:rFonts w:eastAsia="SimSun" w:cs="Courier New"/>
          <w:snapToGrid w:val="0"/>
          <w:lang w:eastAsia="ko-KR"/>
        </w:rPr>
      </w:pPr>
    </w:p>
    <w:p w14:paraId="7CE8E27C" w14:textId="77777777" w:rsidR="008D1477" w:rsidRDefault="008D1477" w:rsidP="008D1477">
      <w:pPr>
        <w:pStyle w:val="PL"/>
      </w:pPr>
      <w:r>
        <w:rPr>
          <w:rFonts w:eastAsia="SimSun" w:cs="Courier New"/>
          <w:snapToGrid w:val="0"/>
          <w:lang w:eastAsia="ko-KR"/>
        </w:rPr>
        <w:t xml:space="preserve">SLPositioning-Ranging-Authorized </w:t>
      </w:r>
      <w:r>
        <w:t xml:space="preserve">::= ENUMERATED { </w:t>
      </w:r>
    </w:p>
    <w:p w14:paraId="0D45B639" w14:textId="77777777" w:rsidR="008D1477" w:rsidRDefault="008D1477" w:rsidP="008D1477">
      <w:pPr>
        <w:pStyle w:val="PL"/>
      </w:pPr>
      <w:r>
        <w:tab/>
        <w:t>authorized,</w:t>
      </w:r>
    </w:p>
    <w:p w14:paraId="466C4FE5" w14:textId="77777777" w:rsidR="008D1477" w:rsidRDefault="008D1477" w:rsidP="008D1477">
      <w:pPr>
        <w:pStyle w:val="PL"/>
      </w:pPr>
      <w:r>
        <w:tab/>
        <w:t>not-authorized,</w:t>
      </w:r>
    </w:p>
    <w:p w14:paraId="4441DDF5" w14:textId="77777777" w:rsidR="008D1477" w:rsidRDefault="008D1477" w:rsidP="008D1477">
      <w:pPr>
        <w:pStyle w:val="PL"/>
      </w:pPr>
      <w:r>
        <w:tab/>
        <w:t>...</w:t>
      </w:r>
    </w:p>
    <w:p w14:paraId="2DECCAB5" w14:textId="77777777" w:rsidR="008D1477" w:rsidRDefault="008D1477" w:rsidP="008D1477">
      <w:pPr>
        <w:pStyle w:val="PL"/>
      </w:pPr>
      <w:r>
        <w:t>}</w:t>
      </w:r>
    </w:p>
    <w:p w14:paraId="70295F43" w14:textId="77777777" w:rsidR="008D1477" w:rsidRDefault="008D1477" w:rsidP="008D1477">
      <w:pPr>
        <w:pStyle w:val="PL"/>
      </w:pPr>
    </w:p>
    <w:p w14:paraId="7E38818D" w14:textId="77777777" w:rsidR="008D1477" w:rsidRPr="00685B1D" w:rsidRDefault="008D1477" w:rsidP="008D1477">
      <w:pPr>
        <w:pStyle w:val="PL"/>
        <w:rPr>
          <w:ins w:id="467" w:author="Ericsson" w:date="2023-05-25T04:50:00Z"/>
          <w:snapToGrid w:val="0"/>
          <w:lang w:eastAsia="zh-CN"/>
        </w:rPr>
      </w:pPr>
      <w:ins w:id="468" w:author="Ericsson" w:date="2023-05-25T09:02:00Z">
        <w:r>
          <w:rPr>
            <w:rFonts w:eastAsia="SimSun" w:cs="Courier New"/>
            <w:snapToGrid w:val="0"/>
            <w:lang w:eastAsia="ko-KR"/>
          </w:rPr>
          <w:t xml:space="preserve">RSPP-transport-QoS-parameters </w:t>
        </w:r>
      </w:ins>
      <w:ins w:id="469" w:author="Ericsson" w:date="2023-05-25T04:41:00Z">
        <w:r>
          <w:rPr>
            <w:rFonts w:eastAsia="SimSun" w:cs="Courier New"/>
            <w:snapToGrid w:val="0"/>
            <w:lang w:eastAsia="ko-KR"/>
          </w:rPr>
          <w:t xml:space="preserve">::= </w:t>
        </w:r>
      </w:ins>
      <w:ins w:id="470" w:author="Ericsson" w:date="2023-05-25T04:50:00Z">
        <w:r w:rsidRPr="00685B1D">
          <w:rPr>
            <w:snapToGrid w:val="0"/>
          </w:rPr>
          <w:t>SEQUENCE {</w:t>
        </w:r>
      </w:ins>
    </w:p>
    <w:p w14:paraId="58CEF3EF" w14:textId="77777777" w:rsidR="008D1477" w:rsidRPr="00685B1D" w:rsidRDefault="008D1477" w:rsidP="008D1477">
      <w:pPr>
        <w:pStyle w:val="PL"/>
        <w:rPr>
          <w:ins w:id="471" w:author="Ericsson" w:date="2023-05-25T04:50:00Z"/>
          <w:rFonts w:eastAsia="Batang"/>
          <w:lang w:eastAsia="ja-JP"/>
        </w:rPr>
      </w:pPr>
      <w:ins w:id="472" w:author="Ericsson" w:date="2023-05-25T04:50:00Z">
        <w:r w:rsidRPr="00685B1D">
          <w:rPr>
            <w:rFonts w:eastAsia="Batang"/>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w:t>
        </w:r>
      </w:ins>
    </w:p>
    <w:p w14:paraId="1670FF74" w14:textId="77777777" w:rsidR="008D1477" w:rsidRPr="003D0C3D" w:rsidRDefault="008D1477" w:rsidP="008D1477">
      <w:pPr>
        <w:pStyle w:val="PL"/>
        <w:rPr>
          <w:ins w:id="473" w:author="Ericsson" w:date="2023-05-25T04:50:00Z"/>
          <w:lang w:eastAsia="zh-CN"/>
        </w:rPr>
      </w:pPr>
      <w:ins w:id="474" w:author="Ericsson" w:date="2023-05-25T04:50:00Z">
        <w:r w:rsidRPr="00685B1D">
          <w:rPr>
            <w:rFonts w:eastAsia="Batang" w:hint="eastAsia"/>
            <w:lang w:eastAsia="ja-JP"/>
          </w:rPr>
          <w:tab/>
        </w:r>
      </w:ins>
      <w:ins w:id="475" w:author="Ericsson" w:date="2023-05-25T04:53:00Z">
        <w:r>
          <w:rPr>
            <w:rFonts w:eastAsia="Batang"/>
            <w:lang w:eastAsia="ja-JP"/>
          </w:rPr>
          <w:t>rSPP</w:t>
        </w:r>
      </w:ins>
      <w:ins w:id="476" w:author="Ericsson" w:date="2023-05-25T04:50:00Z">
        <w:r w:rsidRPr="00685B1D">
          <w:rPr>
            <w:rFonts w:eastAsia="Batang"/>
            <w:lang w:eastAsia="ja-JP"/>
          </w:rPr>
          <w:t>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0804C0A3" w14:textId="77777777" w:rsidR="008D1477" w:rsidRPr="00685B1D" w:rsidRDefault="008D1477" w:rsidP="008D1477">
      <w:pPr>
        <w:pStyle w:val="PL"/>
        <w:rPr>
          <w:ins w:id="477" w:author="Ericsson" w:date="2023-05-25T04:50:00Z"/>
          <w:snapToGrid w:val="0"/>
        </w:rPr>
      </w:pPr>
      <w:ins w:id="478" w:author="Ericsson" w:date="2023-05-25T04:50: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ins>
      <w:ins w:id="479" w:author="Ericsson" w:date="2023-05-25T04:53:00Z">
        <w:r w:rsidRPr="00082838">
          <w:rPr>
            <w:rFonts w:eastAsia="SimSun" w:cs="Courier New"/>
            <w:snapToGrid w:val="0"/>
            <w:lang w:eastAsia="ko-KR"/>
          </w:rPr>
          <w:t>SLPositioning-Ranging-Qo</w:t>
        </w:r>
      </w:ins>
      <w:ins w:id="480" w:author="Ericsson" w:date="2023-05-25T04:54:00Z">
        <w:r>
          <w:rPr>
            <w:rFonts w:eastAsia="SimSun" w:cs="Courier New"/>
            <w:snapToGrid w:val="0"/>
            <w:lang w:eastAsia="ko-KR"/>
          </w:rPr>
          <w:t>S-p</w:t>
        </w:r>
      </w:ins>
      <w:ins w:id="481" w:author="Ericsson" w:date="2023-05-25T04:53:00Z">
        <w:r w:rsidRPr="00082838">
          <w:rPr>
            <w:rFonts w:eastAsia="SimSun" w:cs="Courier New"/>
            <w:snapToGrid w:val="0"/>
            <w:lang w:eastAsia="ko-KR"/>
          </w:rPr>
          <w:t>arameters</w:t>
        </w:r>
      </w:ins>
      <w:ins w:id="482" w:author="Ericsson" w:date="2023-05-25T04:50:00Z">
        <w:r w:rsidRPr="00685B1D">
          <w:rPr>
            <w:snapToGrid w:val="0"/>
          </w:rPr>
          <w:t>-ExtIEs} }</w:t>
        </w:r>
        <w:r w:rsidRPr="00685B1D">
          <w:rPr>
            <w:snapToGrid w:val="0"/>
          </w:rPr>
          <w:tab/>
          <w:t>OPTIONAL,</w:t>
        </w:r>
      </w:ins>
    </w:p>
    <w:p w14:paraId="395EE93C" w14:textId="77777777" w:rsidR="008D1477" w:rsidRPr="00685B1D" w:rsidRDefault="008D1477" w:rsidP="008D1477">
      <w:pPr>
        <w:pStyle w:val="PL"/>
        <w:rPr>
          <w:ins w:id="483" w:author="Ericsson" w:date="2023-05-25T04:50:00Z"/>
          <w:snapToGrid w:val="0"/>
        </w:rPr>
      </w:pPr>
      <w:ins w:id="484" w:author="Ericsson" w:date="2023-05-25T04:50:00Z">
        <w:r w:rsidRPr="00685B1D">
          <w:rPr>
            <w:snapToGrid w:val="0"/>
          </w:rPr>
          <w:tab/>
          <w:t>...</w:t>
        </w:r>
      </w:ins>
    </w:p>
    <w:p w14:paraId="0926693C" w14:textId="77777777" w:rsidR="008D1477" w:rsidRPr="00685B1D" w:rsidRDefault="008D1477" w:rsidP="008D1477">
      <w:pPr>
        <w:pStyle w:val="PL"/>
        <w:rPr>
          <w:ins w:id="485" w:author="Ericsson" w:date="2023-05-25T04:50:00Z"/>
          <w:snapToGrid w:val="0"/>
        </w:rPr>
      </w:pPr>
      <w:ins w:id="486" w:author="Ericsson" w:date="2023-05-25T04:50:00Z">
        <w:r w:rsidRPr="00685B1D">
          <w:rPr>
            <w:snapToGrid w:val="0"/>
          </w:rPr>
          <w:t>}</w:t>
        </w:r>
      </w:ins>
    </w:p>
    <w:p w14:paraId="219FCC62" w14:textId="77777777" w:rsidR="008D1477" w:rsidRDefault="008D1477" w:rsidP="008D1477">
      <w:pPr>
        <w:pStyle w:val="PL"/>
        <w:rPr>
          <w:ins w:id="487" w:author="Ericsson" w:date="2023-05-25T04:50:00Z"/>
          <w:rFonts w:eastAsia="SimSun"/>
          <w:snapToGrid w:val="0"/>
          <w:lang w:eastAsia="zh-CN"/>
        </w:rPr>
      </w:pPr>
    </w:p>
    <w:p w14:paraId="0A709E2D" w14:textId="77777777" w:rsidR="008D1477" w:rsidRPr="00C74C00" w:rsidRDefault="008D1477" w:rsidP="008D1477">
      <w:pPr>
        <w:pStyle w:val="PL"/>
        <w:rPr>
          <w:ins w:id="488" w:author="Ericsson" w:date="2023-05-25T04:50:00Z"/>
          <w:rFonts w:eastAsia="SimSun" w:cs="Mangal"/>
          <w:snapToGrid w:val="0"/>
          <w:lang w:val="en-US" w:bidi="sa-IN"/>
        </w:rPr>
      </w:pPr>
      <w:ins w:id="489" w:author="Ericsson" w:date="2023-05-25T09:02:00Z">
        <w:r>
          <w:rPr>
            <w:rFonts w:eastAsia="SimSun" w:cs="Courier New"/>
            <w:snapToGrid w:val="0"/>
            <w:lang w:eastAsia="ko-KR"/>
          </w:rPr>
          <w:t>RSPP-transport-QoS-parameters</w:t>
        </w:r>
      </w:ins>
      <w:ins w:id="490" w:author="Ericsson" w:date="2023-05-25T04:50:00Z">
        <w:r w:rsidRPr="00C74C00">
          <w:rPr>
            <w:rFonts w:eastAsia="SimSun" w:cs="Mangal"/>
            <w:snapToGrid w:val="0"/>
            <w:lang w:val="en-US" w:bidi="sa-IN"/>
          </w:rPr>
          <w:t xml:space="preserve">-ExtIEs </w:t>
        </w:r>
      </w:ins>
      <w:ins w:id="491" w:author="Ericsson" w:date="2023-05-25T04:55:00Z">
        <w:r>
          <w:rPr>
            <w:rFonts w:eastAsia="SimSun" w:cs="Mangal"/>
            <w:snapToGrid w:val="0"/>
            <w:lang w:bidi="sa-IN"/>
          </w:rPr>
          <w:t>F1AP</w:t>
        </w:r>
      </w:ins>
      <w:ins w:id="492" w:author="Ericsson" w:date="2023-05-25T04:50:00Z">
        <w:r w:rsidRPr="00C74C00">
          <w:rPr>
            <w:rFonts w:eastAsia="SimSun" w:cs="Mangal"/>
            <w:snapToGrid w:val="0"/>
            <w:lang w:val="en-US" w:bidi="sa-IN"/>
          </w:rPr>
          <w:t>-PROTOCOL-EXTENSION ::= {</w:t>
        </w:r>
      </w:ins>
    </w:p>
    <w:p w14:paraId="1D70DE45" w14:textId="77777777" w:rsidR="008D1477" w:rsidRPr="00C74C00" w:rsidRDefault="008D1477" w:rsidP="008D1477">
      <w:pPr>
        <w:pStyle w:val="PL"/>
        <w:rPr>
          <w:ins w:id="493" w:author="Ericsson" w:date="2023-05-25T04:50:00Z"/>
          <w:rFonts w:eastAsia="SimSun" w:cs="Mangal"/>
          <w:snapToGrid w:val="0"/>
          <w:lang w:val="en-US" w:bidi="sa-IN"/>
        </w:rPr>
      </w:pPr>
      <w:ins w:id="494" w:author="Ericsson" w:date="2023-05-25T04:50:00Z">
        <w:r w:rsidRPr="00C74C00">
          <w:rPr>
            <w:rFonts w:eastAsia="SimSun" w:cs="Mangal"/>
            <w:snapToGrid w:val="0"/>
            <w:lang w:val="en-US" w:bidi="sa-IN"/>
          </w:rPr>
          <w:t xml:space="preserve">             ...</w:t>
        </w:r>
      </w:ins>
    </w:p>
    <w:p w14:paraId="0E0BC035" w14:textId="77777777" w:rsidR="008D1477" w:rsidRDefault="008D1477" w:rsidP="008D1477">
      <w:pPr>
        <w:pStyle w:val="PL"/>
        <w:rPr>
          <w:ins w:id="495" w:author="Ericsson" w:date="2023-05-25T04:50:00Z"/>
          <w:rFonts w:eastAsia="SimSun"/>
          <w:snapToGrid w:val="0"/>
          <w:lang w:eastAsia="zh-CN"/>
        </w:rPr>
      </w:pPr>
      <w:ins w:id="496" w:author="Ericsson" w:date="2023-05-25T04:50:00Z">
        <w:r w:rsidRPr="00C74C00">
          <w:rPr>
            <w:rFonts w:eastAsia="SimSun" w:cs="Mangal"/>
            <w:snapToGrid w:val="0"/>
            <w:lang w:val="en-US" w:bidi="sa-IN"/>
          </w:rPr>
          <w:t>}</w:t>
        </w:r>
      </w:ins>
    </w:p>
    <w:p w14:paraId="73D95B23" w14:textId="77777777" w:rsidR="008D1477" w:rsidRPr="00685B1D" w:rsidRDefault="008D1477">
      <w:pPr>
        <w:pStyle w:val="PL"/>
        <w:rPr>
          <w:ins w:id="497" w:author="Ericsson" w:date="2023-05-25T04:47:00Z"/>
          <w:rFonts w:eastAsia="Batang"/>
          <w:lang w:eastAsia="ja-JP"/>
        </w:rPr>
        <w:pPrChange w:id="498" w:author="Ericsson" w:date="2023-05-25T04:47:00Z">
          <w:pPr>
            <w:pStyle w:val="PL"/>
            <w:spacing w:line="0" w:lineRule="atLeast"/>
          </w:pPr>
        </w:pPrChange>
      </w:pPr>
      <w:ins w:id="499" w:author="Ericsson" w:date="2023-05-25T04:54:00Z">
        <w:r>
          <w:rPr>
            <w:rFonts w:eastAsia="Batang"/>
            <w:lang w:eastAsia="ja-JP"/>
          </w:rPr>
          <w:t>RSPP</w:t>
        </w:r>
        <w:r w:rsidRPr="00685B1D">
          <w:rPr>
            <w:rFonts w:eastAsia="Batang" w:hint="eastAsia"/>
            <w:lang w:eastAsia="ja-JP"/>
          </w:rPr>
          <w:t>QoSFlowList</w:t>
        </w:r>
        <w:r>
          <w:rPr>
            <w:rFonts w:eastAsia="Batang"/>
            <w:lang w:eastAsia="ja-JP"/>
          </w:rPr>
          <w:t xml:space="preserve"> </w:t>
        </w:r>
      </w:ins>
      <w:ins w:id="500" w:author="Ericsson" w:date="2023-05-25T04:47:00Z">
        <w:r w:rsidRPr="00685B1D">
          <w:rPr>
            <w:snapToGrid w:val="0"/>
          </w:rPr>
          <w:t>::= SEQUENCE (SIZE(1..</w:t>
        </w:r>
      </w:ins>
      <w:ins w:id="501" w:author="Ericsson" w:date="2023-05-25T04:48:00Z">
        <w:r w:rsidRPr="00F23BCB">
          <w:rPr>
            <w:snapToGrid w:val="0"/>
          </w:rPr>
          <w:t>maxnoofRSPPQoSFlows</w:t>
        </w:r>
      </w:ins>
      <w:ins w:id="502" w:author="Ericsson" w:date="2023-05-25T04:47:00Z">
        <w:r w:rsidRPr="00685B1D">
          <w:rPr>
            <w:snapToGrid w:val="0"/>
          </w:rPr>
          <w:t>)) OF</w:t>
        </w:r>
        <w:r w:rsidRPr="00685B1D">
          <w:rPr>
            <w:rFonts w:eastAsia="Batang"/>
            <w:lang w:eastAsia="ja-JP"/>
          </w:rPr>
          <w:t xml:space="preserve"> </w:t>
        </w:r>
      </w:ins>
      <w:ins w:id="503" w:author="Ericsson" w:date="2023-05-25T04:48:00Z">
        <w:r>
          <w:rPr>
            <w:rFonts w:eastAsia="Batang"/>
            <w:lang w:eastAsia="ja-JP"/>
          </w:rPr>
          <w:t>RSPP</w:t>
        </w:r>
      </w:ins>
      <w:ins w:id="504" w:author="Ericsson" w:date="2023-05-25T04:47:00Z">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ins>
    </w:p>
    <w:p w14:paraId="748A3C28" w14:textId="77777777" w:rsidR="008D1477" w:rsidRPr="00685B1D" w:rsidRDefault="008D1477" w:rsidP="008D1477">
      <w:pPr>
        <w:pStyle w:val="PL"/>
        <w:spacing w:line="0" w:lineRule="atLeast"/>
        <w:rPr>
          <w:ins w:id="505" w:author="Ericsson" w:date="2023-05-25T04:47:00Z"/>
          <w:rFonts w:eastAsia="Batang"/>
          <w:lang w:eastAsia="ja-JP"/>
        </w:rPr>
      </w:pPr>
    </w:p>
    <w:p w14:paraId="7632C0D7" w14:textId="77777777" w:rsidR="008D1477" w:rsidRPr="00685B1D" w:rsidRDefault="008D1477" w:rsidP="008D1477">
      <w:pPr>
        <w:pStyle w:val="PL"/>
        <w:spacing w:line="0" w:lineRule="atLeast"/>
        <w:rPr>
          <w:ins w:id="506" w:author="Ericsson" w:date="2023-05-25T04:47:00Z"/>
          <w:rFonts w:eastAsia="Batang"/>
          <w:lang w:eastAsia="ja-JP"/>
        </w:rPr>
      </w:pPr>
      <w:ins w:id="507" w:author="Ericsson" w:date="2023-05-25T04:48:00Z">
        <w:r>
          <w:rPr>
            <w:rFonts w:eastAsia="Batang"/>
            <w:lang w:eastAsia="ja-JP"/>
          </w:rPr>
          <w:t>RSPP</w:t>
        </w:r>
      </w:ins>
      <w:ins w:id="508" w:author="Ericsson" w:date="2023-05-25T04:47:00Z">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ins>
      <w:ins w:id="509" w:author="Ericsson" w:date="2023-05-25T04:54:00Z">
        <w:r>
          <w:rPr>
            <w:rFonts w:eastAsia="Batang"/>
            <w:lang w:eastAsia="ja-JP"/>
          </w:rPr>
          <w:t xml:space="preserve"> </w:t>
        </w:r>
      </w:ins>
      <w:ins w:id="510" w:author="Ericsson" w:date="2023-05-25T04:47:00Z">
        <w:r w:rsidRPr="00685B1D">
          <w:rPr>
            <w:rFonts w:eastAsia="Batang"/>
            <w:lang w:eastAsia="ja-JP"/>
          </w:rPr>
          <w:t>::= SEQUENCE {</w:t>
        </w:r>
      </w:ins>
    </w:p>
    <w:p w14:paraId="141CF11E" w14:textId="77777777" w:rsidR="008D1477" w:rsidRPr="00685B1D" w:rsidRDefault="008D1477" w:rsidP="008D1477">
      <w:pPr>
        <w:pStyle w:val="PL"/>
        <w:spacing w:line="0" w:lineRule="atLeast"/>
        <w:rPr>
          <w:ins w:id="511" w:author="Ericsson" w:date="2023-05-25T04:47:00Z"/>
          <w:snapToGrid w:val="0"/>
          <w:lang w:eastAsia="zh-CN"/>
        </w:rPr>
      </w:pPr>
      <w:ins w:id="512" w:author="Ericsson" w:date="2023-05-25T04:47: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355ACCDD" w14:textId="77777777" w:rsidR="008D1477" w:rsidRPr="00685B1D" w:rsidRDefault="008D1477" w:rsidP="008D1477">
      <w:pPr>
        <w:pStyle w:val="PL"/>
        <w:spacing w:line="0" w:lineRule="atLeast"/>
        <w:rPr>
          <w:ins w:id="513" w:author="Ericsson" w:date="2023-05-25T04:47:00Z"/>
          <w:lang w:eastAsia="zh-CN"/>
        </w:rPr>
      </w:pPr>
      <w:ins w:id="514" w:author="Ericsson" w:date="2023-05-25T04:47:00Z">
        <w:r w:rsidRPr="00685B1D">
          <w:rPr>
            <w:rFonts w:hint="eastAsia"/>
            <w:lang w:eastAsia="zh-CN"/>
          </w:rPr>
          <w:tab/>
        </w:r>
      </w:ins>
      <w:ins w:id="515" w:author="Ericsson" w:date="2023-05-25T04:49:00Z">
        <w:r>
          <w:rPr>
            <w:lang w:eastAsia="zh-CN"/>
          </w:rPr>
          <w:t>rSPP</w:t>
        </w:r>
      </w:ins>
      <w:ins w:id="516" w:author="Ericsson" w:date="2023-05-25T04:47:00Z">
        <w:r w:rsidRPr="00685B1D">
          <w:rPr>
            <w:rFonts w:eastAsia="Batang"/>
            <w:lang w:eastAsia="ja-JP"/>
          </w:rPr>
          <w:t>FlowBitRates</w:t>
        </w:r>
        <w:r w:rsidRPr="00685B1D">
          <w:rPr>
            <w:rFonts w:hint="eastAsia"/>
            <w:lang w:eastAsia="zh-CN"/>
          </w:rPr>
          <w:tab/>
        </w:r>
      </w:ins>
      <w:ins w:id="517" w:author="Ericsson" w:date="2023-05-25T04:49:00Z">
        <w:r>
          <w:rPr>
            <w:lang w:eastAsia="zh-CN"/>
          </w:rPr>
          <w:t>RSPP</w:t>
        </w:r>
      </w:ins>
      <w:ins w:id="518" w:author="Ericsson" w:date="2023-05-25T04:47:00Z">
        <w:r w:rsidRPr="00685B1D">
          <w:rPr>
            <w:rFonts w:eastAsia="Batang"/>
            <w:lang w:eastAsia="ja-JP"/>
          </w:rPr>
          <w:t>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7720044" w14:textId="77777777" w:rsidR="008D1477" w:rsidRPr="00685B1D" w:rsidRDefault="008D1477" w:rsidP="008D1477">
      <w:pPr>
        <w:pStyle w:val="PL"/>
        <w:spacing w:line="0" w:lineRule="atLeast"/>
        <w:rPr>
          <w:ins w:id="519" w:author="Ericsson" w:date="2023-05-25T04:47:00Z"/>
          <w:snapToGrid w:val="0"/>
          <w:lang w:eastAsia="zh-CN"/>
        </w:rPr>
      </w:pPr>
      <w:ins w:id="520" w:author="Ericsson" w:date="2023-05-25T04:47: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521" w:author="Ericsson" w:date="2023-05-25T04:55:00Z">
        <w:r>
          <w:rPr>
            <w:lang w:eastAsia="zh-CN"/>
          </w:rPr>
          <w:tab/>
        </w:r>
      </w:ins>
      <w:ins w:id="522" w:author="Ericsson" w:date="2023-05-25T04:47:00Z">
        <w:r w:rsidRPr="00685B1D">
          <w:rPr>
            <w:rFonts w:eastAsia="Batang"/>
            <w:lang w:eastAsia="ja-JP"/>
          </w:rPr>
          <w:t>OPTIONAL,</w:t>
        </w:r>
      </w:ins>
    </w:p>
    <w:p w14:paraId="6B812391" w14:textId="77777777" w:rsidR="008D1477" w:rsidRPr="00685B1D" w:rsidRDefault="008D1477" w:rsidP="008D1477">
      <w:pPr>
        <w:pStyle w:val="PL"/>
        <w:rPr>
          <w:ins w:id="523" w:author="Ericsson" w:date="2023-05-25T04:47:00Z"/>
          <w:snapToGrid w:val="0"/>
        </w:rPr>
      </w:pPr>
      <w:ins w:id="524" w:author="Ericsson" w:date="2023-05-25T04:47: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ins>
      <w:ins w:id="525" w:author="Ericsson" w:date="2023-05-25T04:5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ins>
      <w:ins w:id="526" w:author="Ericsson" w:date="2023-05-25T04:47:00Z">
        <w:r w:rsidRPr="00685B1D">
          <w:rPr>
            <w:snapToGrid w:val="0"/>
          </w:rPr>
          <w:t>-ExtIEs} }</w:t>
        </w:r>
        <w:r w:rsidRPr="00685B1D">
          <w:rPr>
            <w:snapToGrid w:val="0"/>
          </w:rPr>
          <w:tab/>
          <w:t>OPTIONAL,</w:t>
        </w:r>
      </w:ins>
    </w:p>
    <w:p w14:paraId="543E5D0C" w14:textId="77777777" w:rsidR="008D1477" w:rsidRPr="00685B1D" w:rsidRDefault="008D1477" w:rsidP="008D1477">
      <w:pPr>
        <w:pStyle w:val="PL"/>
        <w:rPr>
          <w:ins w:id="527" w:author="Ericsson" w:date="2023-05-25T04:47:00Z"/>
          <w:snapToGrid w:val="0"/>
        </w:rPr>
      </w:pPr>
      <w:ins w:id="528" w:author="Ericsson" w:date="2023-05-25T04:47:00Z">
        <w:r w:rsidRPr="00685B1D">
          <w:rPr>
            <w:snapToGrid w:val="0"/>
          </w:rPr>
          <w:tab/>
          <w:t>...</w:t>
        </w:r>
      </w:ins>
    </w:p>
    <w:p w14:paraId="77847A6F" w14:textId="77777777" w:rsidR="008D1477" w:rsidRPr="00685B1D" w:rsidRDefault="008D1477" w:rsidP="008D1477">
      <w:pPr>
        <w:pStyle w:val="PL"/>
        <w:rPr>
          <w:ins w:id="529" w:author="Ericsson" w:date="2023-05-25T04:47:00Z"/>
          <w:snapToGrid w:val="0"/>
        </w:rPr>
      </w:pPr>
      <w:ins w:id="530" w:author="Ericsson" w:date="2023-05-25T04:47:00Z">
        <w:r w:rsidRPr="00685B1D">
          <w:rPr>
            <w:snapToGrid w:val="0"/>
          </w:rPr>
          <w:t>}</w:t>
        </w:r>
      </w:ins>
    </w:p>
    <w:p w14:paraId="3059F5CD" w14:textId="77777777" w:rsidR="008D1477" w:rsidRDefault="008D1477" w:rsidP="008D1477">
      <w:pPr>
        <w:pStyle w:val="PL"/>
        <w:rPr>
          <w:ins w:id="531" w:author="Ericsson" w:date="2023-05-25T04:47:00Z"/>
          <w:rFonts w:eastAsia="SimSun"/>
          <w:lang w:eastAsia="zh-CN"/>
        </w:rPr>
      </w:pPr>
    </w:p>
    <w:p w14:paraId="06378E85" w14:textId="77777777" w:rsidR="008D1477" w:rsidRPr="00C74C00" w:rsidRDefault="008D1477" w:rsidP="008D1477">
      <w:pPr>
        <w:pStyle w:val="PL"/>
        <w:rPr>
          <w:ins w:id="532" w:author="Ericsson" w:date="2023-05-25T04:47:00Z"/>
          <w:rFonts w:eastAsia="SimSun"/>
          <w:lang w:eastAsia="zh-CN"/>
        </w:rPr>
      </w:pPr>
      <w:ins w:id="533" w:author="Ericsson" w:date="2023-05-25T04:56:00Z">
        <w:r>
          <w:rPr>
            <w:rFonts w:eastAsia="Batang"/>
            <w:lang w:eastAsia="ja-JP"/>
          </w:rPr>
          <w:lastRenderedPageBreak/>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ins>
      <w:ins w:id="534" w:author="Ericsson" w:date="2023-05-25T04:47:00Z">
        <w:r w:rsidRPr="00C74C00">
          <w:rPr>
            <w:rFonts w:eastAsia="SimSun"/>
            <w:lang w:eastAsia="zh-CN"/>
          </w:rPr>
          <w:t xml:space="preserve">-ExtIEs </w:t>
        </w:r>
      </w:ins>
      <w:ins w:id="535" w:author="Ericsson" w:date="2023-05-25T04:55:00Z">
        <w:r>
          <w:rPr>
            <w:rFonts w:eastAsia="SimSun"/>
            <w:lang w:eastAsia="zh-CN"/>
          </w:rPr>
          <w:t>F1AP</w:t>
        </w:r>
      </w:ins>
      <w:ins w:id="536" w:author="Ericsson" w:date="2023-05-25T04:47:00Z">
        <w:r w:rsidRPr="00C74C00">
          <w:rPr>
            <w:rFonts w:eastAsia="SimSun"/>
            <w:lang w:eastAsia="zh-CN"/>
          </w:rPr>
          <w:t>-PROTOCOL-EXTENSION ::= {</w:t>
        </w:r>
      </w:ins>
    </w:p>
    <w:p w14:paraId="1C633E04" w14:textId="77777777" w:rsidR="008D1477" w:rsidRPr="00C74C00" w:rsidRDefault="008D1477" w:rsidP="008D1477">
      <w:pPr>
        <w:pStyle w:val="PL"/>
        <w:rPr>
          <w:ins w:id="537" w:author="Ericsson" w:date="2023-05-25T04:47:00Z"/>
          <w:rFonts w:eastAsia="SimSun"/>
          <w:lang w:eastAsia="zh-CN"/>
        </w:rPr>
      </w:pPr>
      <w:ins w:id="538" w:author="Ericsson" w:date="2023-05-25T04:47:00Z">
        <w:r w:rsidRPr="00C74C00">
          <w:rPr>
            <w:rFonts w:eastAsia="SimSun"/>
            <w:lang w:eastAsia="zh-CN"/>
          </w:rPr>
          <w:t xml:space="preserve">             ...</w:t>
        </w:r>
      </w:ins>
    </w:p>
    <w:p w14:paraId="264ECDB0" w14:textId="77777777" w:rsidR="008D1477" w:rsidRDefault="008D1477" w:rsidP="008D1477">
      <w:pPr>
        <w:pStyle w:val="PL"/>
        <w:rPr>
          <w:ins w:id="539" w:author="Ericsson" w:date="2023-05-25T04:47:00Z"/>
          <w:rFonts w:eastAsia="SimSun"/>
          <w:lang w:eastAsia="zh-CN"/>
        </w:rPr>
      </w:pPr>
      <w:ins w:id="540" w:author="Ericsson" w:date="2023-05-25T04:47:00Z">
        <w:r w:rsidRPr="00C74C00">
          <w:rPr>
            <w:rFonts w:eastAsia="SimSun"/>
            <w:lang w:eastAsia="zh-CN"/>
          </w:rPr>
          <w:t>}</w:t>
        </w:r>
      </w:ins>
    </w:p>
    <w:p w14:paraId="38358F30" w14:textId="77777777" w:rsidR="008D1477" w:rsidRPr="00E86AA3" w:rsidRDefault="008D1477" w:rsidP="008D1477">
      <w:pPr>
        <w:pStyle w:val="PL"/>
        <w:rPr>
          <w:ins w:id="541" w:author="Ericsson" w:date="2023-05-25T04:47:00Z"/>
          <w:rFonts w:eastAsia="SimSun"/>
          <w:lang w:eastAsia="zh-CN"/>
        </w:rPr>
      </w:pPr>
    </w:p>
    <w:p w14:paraId="79C2EB64" w14:textId="77777777" w:rsidR="008D1477" w:rsidRPr="00685B1D" w:rsidRDefault="008D1477" w:rsidP="008D1477">
      <w:pPr>
        <w:pStyle w:val="PL"/>
        <w:spacing w:line="0" w:lineRule="atLeast"/>
        <w:rPr>
          <w:ins w:id="542" w:author="Ericsson" w:date="2023-05-25T04:47:00Z"/>
          <w:rFonts w:eastAsia="Batang"/>
          <w:lang w:eastAsia="ja-JP"/>
        </w:rPr>
      </w:pPr>
      <w:ins w:id="543" w:author="Ericsson" w:date="2023-05-25T04:56:00Z">
        <w:r>
          <w:rPr>
            <w:lang w:eastAsia="zh-CN"/>
          </w:rPr>
          <w:t>RSPP</w:t>
        </w:r>
        <w:r w:rsidRPr="00685B1D">
          <w:rPr>
            <w:rFonts w:eastAsia="Batang"/>
            <w:lang w:eastAsia="ja-JP"/>
          </w:rPr>
          <w:t>FlowBitRates</w:t>
        </w:r>
      </w:ins>
      <w:ins w:id="544" w:author="Ericsson" w:date="2023-05-25T04:47:00Z">
        <w:r w:rsidRPr="00685B1D">
          <w:rPr>
            <w:rFonts w:hint="eastAsia"/>
            <w:lang w:eastAsia="zh-CN"/>
          </w:rPr>
          <w:t xml:space="preserve"> </w:t>
        </w:r>
        <w:r w:rsidRPr="00685B1D">
          <w:rPr>
            <w:rFonts w:eastAsia="Batang"/>
            <w:lang w:eastAsia="ja-JP"/>
          </w:rPr>
          <w:t>::= SEQUENCE {</w:t>
        </w:r>
      </w:ins>
    </w:p>
    <w:p w14:paraId="45CD5C0E" w14:textId="77777777" w:rsidR="008D1477" w:rsidRPr="00685B1D" w:rsidRDefault="008D1477" w:rsidP="008D1477">
      <w:pPr>
        <w:pStyle w:val="PL"/>
        <w:spacing w:line="0" w:lineRule="atLeast"/>
        <w:rPr>
          <w:ins w:id="545" w:author="Ericsson" w:date="2023-05-25T04:47:00Z"/>
          <w:snapToGrid w:val="0"/>
          <w:lang w:eastAsia="zh-CN"/>
        </w:rPr>
      </w:pPr>
      <w:ins w:id="546" w:author="Ericsson" w:date="2023-05-25T04:47: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72516152" w14:textId="77777777" w:rsidR="008D1477" w:rsidRPr="008601DF" w:rsidRDefault="008D1477" w:rsidP="008D1477">
      <w:pPr>
        <w:pStyle w:val="PL"/>
        <w:spacing w:line="0" w:lineRule="atLeast"/>
        <w:rPr>
          <w:ins w:id="547" w:author="Ericsson" w:date="2023-05-25T04:47:00Z"/>
          <w:snapToGrid w:val="0"/>
          <w:lang w:eastAsia="zh-CN"/>
        </w:rPr>
      </w:pPr>
      <w:ins w:id="548" w:author="Ericsson" w:date="2023-05-25T04:47: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370F77A2" w14:textId="77777777" w:rsidR="008D1477" w:rsidRPr="00685B1D" w:rsidRDefault="008D1477" w:rsidP="008D1477">
      <w:pPr>
        <w:pStyle w:val="PL"/>
        <w:rPr>
          <w:ins w:id="549" w:author="Ericsson" w:date="2023-05-25T04:47:00Z"/>
          <w:snapToGrid w:val="0"/>
        </w:rPr>
      </w:pPr>
      <w:ins w:id="550" w:author="Ericsson" w:date="2023-05-25T04:47: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ins>
      <w:ins w:id="551" w:author="Ericsson" w:date="2023-05-25T04:56:00Z">
        <w:r>
          <w:rPr>
            <w:lang w:eastAsia="zh-CN"/>
          </w:rPr>
          <w:t>RSPP</w:t>
        </w:r>
        <w:r w:rsidRPr="00685B1D">
          <w:rPr>
            <w:rFonts w:eastAsia="Batang"/>
            <w:lang w:eastAsia="ja-JP"/>
          </w:rPr>
          <w:t>FlowBitRates</w:t>
        </w:r>
      </w:ins>
      <w:ins w:id="552" w:author="Ericsson" w:date="2023-05-25T04:47:00Z">
        <w:r w:rsidRPr="00685B1D">
          <w:rPr>
            <w:snapToGrid w:val="0"/>
          </w:rPr>
          <w:t>-ExtIEs} }</w:t>
        </w:r>
        <w:r w:rsidRPr="00685B1D">
          <w:rPr>
            <w:snapToGrid w:val="0"/>
          </w:rPr>
          <w:tab/>
          <w:t>OPTIONAL,</w:t>
        </w:r>
      </w:ins>
    </w:p>
    <w:p w14:paraId="676D4A9B" w14:textId="77777777" w:rsidR="008D1477" w:rsidRPr="00685B1D" w:rsidRDefault="008D1477" w:rsidP="008D1477">
      <w:pPr>
        <w:pStyle w:val="PL"/>
        <w:rPr>
          <w:ins w:id="553" w:author="Ericsson" w:date="2023-05-25T04:47:00Z"/>
          <w:snapToGrid w:val="0"/>
        </w:rPr>
      </w:pPr>
      <w:ins w:id="554" w:author="Ericsson" w:date="2023-05-25T04:47:00Z">
        <w:r w:rsidRPr="00685B1D">
          <w:rPr>
            <w:snapToGrid w:val="0"/>
          </w:rPr>
          <w:tab/>
          <w:t>...</w:t>
        </w:r>
      </w:ins>
    </w:p>
    <w:p w14:paraId="66D40475" w14:textId="77777777" w:rsidR="008D1477" w:rsidRPr="009973B8" w:rsidRDefault="008D1477" w:rsidP="008D1477">
      <w:pPr>
        <w:pStyle w:val="PL"/>
        <w:rPr>
          <w:ins w:id="555" w:author="Ericsson" w:date="2023-05-25T04:47:00Z"/>
          <w:snapToGrid w:val="0"/>
          <w:lang w:eastAsia="zh-CN"/>
        </w:rPr>
      </w:pPr>
      <w:ins w:id="556" w:author="Ericsson" w:date="2023-05-25T04:47:00Z">
        <w:r w:rsidRPr="00685B1D">
          <w:rPr>
            <w:snapToGrid w:val="0"/>
          </w:rPr>
          <w:t>}</w:t>
        </w:r>
      </w:ins>
    </w:p>
    <w:p w14:paraId="6EBBE8C6" w14:textId="77777777" w:rsidR="008D1477" w:rsidRPr="00E86AA3" w:rsidRDefault="008D1477" w:rsidP="008D1477">
      <w:pPr>
        <w:pStyle w:val="PL"/>
        <w:rPr>
          <w:ins w:id="557" w:author="Ericsson" w:date="2023-05-25T04:47:00Z"/>
          <w:snapToGrid w:val="0"/>
        </w:rPr>
      </w:pPr>
    </w:p>
    <w:p w14:paraId="39DDDFD4" w14:textId="77777777" w:rsidR="008D1477" w:rsidRPr="00C74C00" w:rsidRDefault="008D1477" w:rsidP="008D1477">
      <w:pPr>
        <w:pStyle w:val="PL"/>
        <w:rPr>
          <w:ins w:id="558" w:author="Ericsson" w:date="2023-05-25T04:47:00Z"/>
          <w:snapToGrid w:val="0"/>
        </w:rPr>
      </w:pPr>
      <w:ins w:id="559" w:author="Ericsson" w:date="2023-05-25T04:56:00Z">
        <w:r>
          <w:rPr>
            <w:lang w:eastAsia="zh-CN"/>
          </w:rPr>
          <w:t>RSPP</w:t>
        </w:r>
        <w:r w:rsidRPr="00685B1D">
          <w:rPr>
            <w:rFonts w:eastAsia="Batang"/>
            <w:lang w:eastAsia="ja-JP"/>
          </w:rPr>
          <w:t>FlowBitRates</w:t>
        </w:r>
      </w:ins>
      <w:ins w:id="560" w:author="Ericsson" w:date="2023-05-25T04:47:00Z">
        <w:r w:rsidRPr="00C74C00">
          <w:rPr>
            <w:snapToGrid w:val="0"/>
          </w:rPr>
          <w:t xml:space="preserve">-ExtIEs </w:t>
        </w:r>
      </w:ins>
      <w:ins w:id="561" w:author="Ericsson" w:date="2023-05-25T04:55:00Z">
        <w:r>
          <w:rPr>
            <w:snapToGrid w:val="0"/>
          </w:rPr>
          <w:t>F1AP</w:t>
        </w:r>
      </w:ins>
      <w:ins w:id="562" w:author="Ericsson" w:date="2023-05-25T04:47:00Z">
        <w:r w:rsidRPr="00C74C00">
          <w:rPr>
            <w:snapToGrid w:val="0"/>
          </w:rPr>
          <w:t>-PROTOCOL-EXTENSION ::= {</w:t>
        </w:r>
      </w:ins>
    </w:p>
    <w:p w14:paraId="0FE09113" w14:textId="77777777" w:rsidR="008D1477" w:rsidRPr="00C74C00" w:rsidRDefault="008D1477" w:rsidP="008D1477">
      <w:pPr>
        <w:pStyle w:val="PL"/>
        <w:rPr>
          <w:ins w:id="563" w:author="Ericsson" w:date="2023-05-25T04:47:00Z"/>
          <w:snapToGrid w:val="0"/>
        </w:rPr>
      </w:pPr>
      <w:ins w:id="564" w:author="Ericsson" w:date="2023-05-25T04:47:00Z">
        <w:r>
          <w:rPr>
            <w:snapToGrid w:val="0"/>
          </w:rPr>
          <w:tab/>
        </w:r>
        <w:r w:rsidRPr="00C74C00">
          <w:rPr>
            <w:snapToGrid w:val="0"/>
          </w:rPr>
          <w:t>...</w:t>
        </w:r>
      </w:ins>
    </w:p>
    <w:p w14:paraId="352A3D33" w14:textId="77777777" w:rsidR="008D1477" w:rsidRPr="00E86AA3" w:rsidRDefault="008D1477" w:rsidP="008D1477">
      <w:pPr>
        <w:pStyle w:val="PL"/>
        <w:rPr>
          <w:ins w:id="565" w:author="Ericsson" w:date="2023-05-25T04:47:00Z"/>
          <w:snapToGrid w:val="0"/>
        </w:rPr>
      </w:pPr>
      <w:ins w:id="566" w:author="Ericsson" w:date="2023-05-25T04:47:00Z">
        <w:r w:rsidRPr="00E86AA3">
          <w:rPr>
            <w:snapToGrid w:val="0"/>
          </w:rPr>
          <w:t>}</w:t>
        </w:r>
      </w:ins>
    </w:p>
    <w:p w14:paraId="307AA951" w14:textId="77777777" w:rsidR="008D1477" w:rsidRPr="003222AA" w:rsidRDefault="008D1477" w:rsidP="008D1477">
      <w:pPr>
        <w:pStyle w:val="PL"/>
        <w:rPr>
          <w:rFonts w:eastAsia="SimSun" w:cs="Courier New"/>
          <w:snapToGrid w:val="0"/>
          <w:lang w:eastAsia="ko-KR"/>
        </w:rPr>
      </w:pPr>
    </w:p>
    <w:p w14:paraId="6CBE4F75" w14:textId="77777777" w:rsidR="008D1477" w:rsidRDefault="008D1477" w:rsidP="008D1477">
      <w:pPr>
        <w:rPr>
          <w:rFonts w:eastAsia="DengXian"/>
          <w:highlight w:val="yellow"/>
        </w:rPr>
      </w:pPr>
    </w:p>
    <w:p w14:paraId="5BFB1CD6" w14:textId="77777777" w:rsidR="008D1477" w:rsidRPr="00476B55" w:rsidRDefault="008D1477" w:rsidP="008D1477">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4B8E15C8" w14:textId="77777777" w:rsidR="008D1477" w:rsidRPr="00EA5FA7" w:rsidRDefault="008D1477" w:rsidP="008D1477">
      <w:pPr>
        <w:pStyle w:val="Heading3"/>
      </w:pPr>
      <w:bookmarkStart w:id="567" w:name="_Toc20956005"/>
      <w:bookmarkStart w:id="568" w:name="_Toc29893131"/>
      <w:bookmarkStart w:id="569" w:name="_Toc36557068"/>
      <w:bookmarkStart w:id="570" w:name="_Toc45832588"/>
      <w:bookmarkStart w:id="571" w:name="_Toc51763910"/>
      <w:bookmarkStart w:id="572" w:name="_Toc64449082"/>
      <w:bookmarkStart w:id="573" w:name="_Toc66289741"/>
      <w:bookmarkStart w:id="574" w:name="_Toc74154854"/>
      <w:bookmarkStart w:id="575" w:name="_Toc81383598"/>
      <w:bookmarkStart w:id="576" w:name="_Toc88658232"/>
      <w:bookmarkStart w:id="577" w:name="_Toc97911144"/>
      <w:bookmarkStart w:id="578" w:name="_Toc99038968"/>
      <w:bookmarkStart w:id="579" w:name="_Toc99731231"/>
      <w:bookmarkStart w:id="580" w:name="_Toc105511366"/>
      <w:bookmarkStart w:id="581" w:name="_Toc105927898"/>
      <w:bookmarkStart w:id="582" w:name="_Toc106110438"/>
      <w:bookmarkStart w:id="583" w:name="_Toc113835880"/>
      <w:bookmarkStart w:id="584" w:name="_Toc120124736"/>
      <w:bookmarkStart w:id="585" w:name="_Toc121161736"/>
      <w:r w:rsidRPr="00EA5FA7">
        <w:t>9.4.7</w:t>
      </w:r>
      <w:r w:rsidRPr="00EA5FA7">
        <w:tab/>
        <w:t>Constant Definitions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4E683E8" w14:textId="77777777" w:rsidR="008D1477" w:rsidRPr="00EA5FA7" w:rsidRDefault="008D1477" w:rsidP="008D1477">
      <w:pPr>
        <w:pStyle w:val="PL"/>
        <w:rPr>
          <w:snapToGrid w:val="0"/>
        </w:rPr>
      </w:pPr>
      <w:r w:rsidRPr="00EA5FA7">
        <w:rPr>
          <w:snapToGrid w:val="0"/>
        </w:rPr>
        <w:t xml:space="preserve">-- ASN1START </w:t>
      </w:r>
    </w:p>
    <w:p w14:paraId="3A5F247D" w14:textId="77777777" w:rsidR="008D1477" w:rsidRDefault="008D1477" w:rsidP="008D1477">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6F0794A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0DE517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 **************************************************************</w:t>
      </w:r>
    </w:p>
    <w:p w14:paraId="3BE8F04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w:t>
      </w:r>
    </w:p>
    <w:p w14:paraId="725641F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ko-KR"/>
        </w:rPr>
      </w:pPr>
      <w:r w:rsidRPr="00572566">
        <w:rPr>
          <w:rFonts w:ascii="Courier New" w:hAnsi="Courier New"/>
          <w:snapToGrid w:val="0"/>
          <w:sz w:val="16"/>
          <w:lang w:eastAsia="ko-KR"/>
        </w:rPr>
        <w:t>-</w:t>
      </w:r>
      <w:r w:rsidRPr="00572566">
        <w:rPr>
          <w:rFonts w:ascii="Courier New" w:hAnsi="Courier New"/>
          <w:sz w:val="16"/>
          <w:lang w:eastAsia="ko-KR"/>
        </w:rPr>
        <w:t>- Extension constants</w:t>
      </w:r>
    </w:p>
    <w:p w14:paraId="722D4B5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w:t>
      </w:r>
    </w:p>
    <w:p w14:paraId="4EB1164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 **************************************************************</w:t>
      </w:r>
    </w:p>
    <w:p w14:paraId="7AAFDC5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A49A7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maxPrivateIEs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65535</w:t>
      </w:r>
    </w:p>
    <w:p w14:paraId="10C6D58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maxProtocolExtensions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65535</w:t>
      </w:r>
    </w:p>
    <w:p w14:paraId="36FA26A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maxProtocolIEs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65535</w:t>
      </w:r>
    </w:p>
    <w:p w14:paraId="35AAD97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 **************************************************************</w:t>
      </w:r>
    </w:p>
    <w:p w14:paraId="7665BEE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w:t>
      </w:r>
    </w:p>
    <w:p w14:paraId="3858F2B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572566">
        <w:rPr>
          <w:rFonts w:ascii="Courier New" w:hAnsi="Courier New"/>
          <w:snapToGrid w:val="0"/>
          <w:sz w:val="16"/>
          <w:lang w:eastAsia="ko-KR"/>
        </w:rPr>
        <w:t>-- Lists</w:t>
      </w:r>
    </w:p>
    <w:p w14:paraId="47633D4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w:t>
      </w:r>
    </w:p>
    <w:p w14:paraId="4531AEFE"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 **************************************************************</w:t>
      </w:r>
    </w:p>
    <w:p w14:paraId="1E1331F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16FEB6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maxNRARFCN</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 xml:space="preserve">INTEGER ::= </w:t>
      </w:r>
      <w:r w:rsidRPr="00572566">
        <w:rPr>
          <w:rFonts w:ascii="Courier New" w:hAnsi="Courier New"/>
          <w:noProof/>
          <w:snapToGrid w:val="0"/>
          <w:sz w:val="16"/>
          <w:lang w:eastAsia="ko-KR"/>
        </w:rPr>
        <w:t>3279165</w:t>
      </w:r>
    </w:p>
    <w:p w14:paraId="1DA79EA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maxnoofErrors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256</w:t>
      </w:r>
    </w:p>
    <w:p w14:paraId="427D146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72566">
        <w:rPr>
          <w:rFonts w:ascii="Courier New" w:hAnsi="Courier New"/>
          <w:snapToGrid w:val="0"/>
          <w:sz w:val="16"/>
          <w:lang w:eastAsia="ko-KR"/>
        </w:rPr>
        <w:t>maxnoofIndividualF1ConnectionsToReset</w:t>
      </w:r>
      <w:r w:rsidRPr="00572566">
        <w:rPr>
          <w:rFonts w:ascii="Courier New" w:hAnsi="Courier New"/>
          <w:snapToGrid w:val="0"/>
          <w:sz w:val="16"/>
          <w:lang w:eastAsia="ko-KR"/>
        </w:rPr>
        <w:tab/>
        <w:t xml:space="preserve">INTEGER ::= </w:t>
      </w:r>
      <w:r w:rsidRPr="00572566">
        <w:rPr>
          <w:rFonts w:ascii="Courier New" w:eastAsia="SimSun" w:hAnsi="Courier New"/>
          <w:noProof/>
          <w:snapToGrid w:val="0"/>
          <w:sz w:val="16"/>
          <w:lang w:eastAsia="ko-KR"/>
        </w:rPr>
        <w:t>65536</w:t>
      </w:r>
    </w:p>
    <w:p w14:paraId="53856B3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maxCellingNBDU</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512</w:t>
      </w:r>
    </w:p>
    <w:p w14:paraId="406E2F9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maxnoofSCells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 xml:space="preserve">INTEGER ::= </w:t>
      </w:r>
      <w:r w:rsidRPr="00572566">
        <w:rPr>
          <w:rFonts w:ascii="Courier New" w:hAnsi="Courier New"/>
          <w:noProof/>
          <w:snapToGrid w:val="0"/>
          <w:sz w:val="16"/>
          <w:lang w:eastAsia="ko-KR"/>
        </w:rPr>
        <w:t>32</w:t>
      </w:r>
    </w:p>
    <w:p w14:paraId="5E245FD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566">
        <w:rPr>
          <w:rFonts w:ascii="Courier New" w:hAnsi="Courier New"/>
          <w:noProof/>
          <w:sz w:val="16"/>
          <w:lang w:eastAsia="ko-KR"/>
        </w:rPr>
        <w:t>maxnoofSRBs</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8</w:t>
      </w:r>
    </w:p>
    <w:p w14:paraId="347D867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566">
        <w:rPr>
          <w:rFonts w:ascii="Courier New" w:hAnsi="Courier New"/>
          <w:noProof/>
          <w:sz w:val="16"/>
          <w:lang w:eastAsia="ko-KR"/>
        </w:rPr>
        <w:t>maxnoofDRBs</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64</w:t>
      </w:r>
    </w:p>
    <w:p w14:paraId="4E9D128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566">
        <w:rPr>
          <w:rFonts w:ascii="Courier New" w:hAnsi="Courier New"/>
          <w:noProof/>
          <w:sz w:val="16"/>
          <w:lang w:eastAsia="ko-KR"/>
        </w:rPr>
        <w:t>maxnoofULUPTNLInformation</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2</w:t>
      </w:r>
    </w:p>
    <w:p w14:paraId="7ADD53FB"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566">
        <w:rPr>
          <w:rFonts w:ascii="Courier New" w:hAnsi="Courier New"/>
          <w:noProof/>
          <w:sz w:val="16"/>
          <w:lang w:eastAsia="ko-KR"/>
        </w:rPr>
        <w:t>maxnoofDLUPTNLInformation</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2</w:t>
      </w:r>
    </w:p>
    <w:p w14:paraId="17EBBD3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hAnsi="Courier New"/>
          <w:noProof/>
          <w:sz w:val="16"/>
          <w:lang w:eastAsia="ko-KR"/>
        </w:rPr>
        <w:t>maxnoofBPLMNs</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6</w:t>
      </w:r>
    </w:p>
    <w:p w14:paraId="49C5E82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maxnoofCandidateSpCells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64</w:t>
      </w:r>
    </w:p>
    <w:p w14:paraId="4866FFF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maxnoofPotentialSpCells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64</w:t>
      </w:r>
    </w:p>
    <w:p w14:paraId="3276BFF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maxnoofNrCellBands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32</w:t>
      </w:r>
    </w:p>
    <w:p w14:paraId="10AF054E"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72566">
        <w:rPr>
          <w:rFonts w:ascii="Courier New" w:eastAsia="SimSun" w:hAnsi="Courier New"/>
          <w:noProof/>
          <w:sz w:val="16"/>
          <w:lang w:eastAsia="ko-KR"/>
        </w:rPr>
        <w:t>maxnoofSIBTypes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 xml:space="preserve">INTEGER ::= </w:t>
      </w:r>
      <w:r w:rsidRPr="00572566">
        <w:rPr>
          <w:rFonts w:ascii="Courier New" w:hAnsi="Courier New"/>
          <w:noProof/>
          <w:sz w:val="16"/>
          <w:lang w:eastAsia="ko-KR"/>
        </w:rPr>
        <w:t>32</w:t>
      </w:r>
    </w:p>
    <w:p w14:paraId="256B390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hAnsi="Courier New"/>
          <w:noProof/>
          <w:sz w:val="16"/>
          <w:lang w:eastAsia="ko-KR"/>
        </w:rPr>
        <w:t>maxnoofSITypes</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32</w:t>
      </w:r>
    </w:p>
    <w:p w14:paraId="1D76D9F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maxnoofPagingCells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512</w:t>
      </w:r>
    </w:p>
    <w:p w14:paraId="7395BE1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maxnoofTNLAssociations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32</w:t>
      </w:r>
    </w:p>
    <w:p w14:paraId="52A94F0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maxnoofQoSFlows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64</w:t>
      </w:r>
    </w:p>
    <w:p w14:paraId="4449392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maxnoofSliceItems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1024</w:t>
      </w:r>
    </w:p>
    <w:p w14:paraId="48233C5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maxCellineNB</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256</w:t>
      </w:r>
    </w:p>
    <w:p w14:paraId="0ACE393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eastAsia="SimSun" w:hAnsi="Courier New"/>
          <w:noProof/>
          <w:snapToGrid w:val="0"/>
          <w:sz w:val="16"/>
          <w:lang w:eastAsia="ko-KR"/>
        </w:rPr>
        <w:t>maxnoofExtendedBPLMNs</w:t>
      </w:r>
      <w:r w:rsidRPr="00572566">
        <w:rPr>
          <w:rFonts w:ascii="Courier New" w:eastAsia="SimSun"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6</w:t>
      </w:r>
    </w:p>
    <w:p w14:paraId="2475862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hAnsi="Courier New"/>
          <w:noProof/>
          <w:snapToGrid w:val="0"/>
          <w:sz w:val="16"/>
          <w:lang w:eastAsia="zh-CN"/>
        </w:rPr>
        <w:t>maxnoofUEIDs</w:t>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t>INTEGER</w:t>
      </w:r>
      <w:r w:rsidRPr="00572566">
        <w:rPr>
          <w:rFonts w:ascii="Courier New" w:hAnsi="Courier New"/>
          <w:snapToGrid w:val="0"/>
          <w:sz w:val="16"/>
          <w:lang w:eastAsia="ko-KR"/>
        </w:rPr>
        <w:t xml:space="preserve"> ::= </w:t>
      </w:r>
      <w:r w:rsidRPr="00572566">
        <w:rPr>
          <w:rFonts w:ascii="Courier New" w:hAnsi="Courier New"/>
          <w:noProof/>
          <w:snapToGrid w:val="0"/>
          <w:sz w:val="16"/>
          <w:lang w:eastAsia="ko-KR"/>
        </w:rPr>
        <w:t>65536</w:t>
      </w:r>
    </w:p>
    <w:p w14:paraId="4BA8BFE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572566">
        <w:rPr>
          <w:rFonts w:ascii="Courier New" w:hAnsi="Courier New"/>
          <w:sz w:val="16"/>
          <w:lang w:eastAsia="ko-KR"/>
        </w:rPr>
        <w:t>maxnoofBPLMNsNR</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t>INTEGER ::= 12</w:t>
      </w:r>
    </w:p>
    <w:p w14:paraId="23D758D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maxnoofUACPLMNs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12</w:t>
      </w:r>
    </w:p>
    <w:p w14:paraId="1778DC7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572566">
        <w:rPr>
          <w:rFonts w:ascii="Courier New" w:hAnsi="Courier New"/>
          <w:noProof/>
          <w:snapToGrid w:val="0"/>
          <w:sz w:val="16"/>
          <w:lang w:val="sv-SE" w:eastAsia="ko-KR"/>
        </w:rPr>
        <w:t>maxnoofUACperPLMN</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64</w:t>
      </w:r>
    </w:p>
    <w:p w14:paraId="12AFAF2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maxnoofAdditionalSIBs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63</w:t>
      </w:r>
    </w:p>
    <w:p w14:paraId="78E056A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maxnoofslots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5120</w:t>
      </w:r>
    </w:p>
    <w:p w14:paraId="5168D71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maxnoofTLAs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16</w:t>
      </w:r>
    </w:p>
    <w:p w14:paraId="3E10CE4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maxnoofGTPTLAs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16</w:t>
      </w:r>
    </w:p>
    <w:p w14:paraId="25C708E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maxnoofBHRLCChannels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65536</w:t>
      </w:r>
    </w:p>
    <w:p w14:paraId="5FACA6A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maxnoofRoutingEntries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1024</w:t>
      </w:r>
    </w:p>
    <w:p w14:paraId="7D83669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maxnoofIABSTCInfo</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45</w:t>
      </w:r>
    </w:p>
    <w:p w14:paraId="3503484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maxnoofSymbols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14</w:t>
      </w:r>
    </w:p>
    <w:p w14:paraId="59F7D5A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maxnoofServingCells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32</w:t>
      </w:r>
    </w:p>
    <w:p w14:paraId="13CB708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maxnoofDUFSlots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320</w:t>
      </w:r>
    </w:p>
    <w:p w14:paraId="7EA8F29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maxnoofHSNASlots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5120</w:t>
      </w:r>
    </w:p>
    <w:p w14:paraId="326F54E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lastRenderedPageBreak/>
        <w:t>maxnoofServedCellsIAB</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 xml:space="preserve">INTEGER ::= 512 </w:t>
      </w:r>
    </w:p>
    <w:p w14:paraId="74184D9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maxnoofChildIABNodes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1024</w:t>
      </w:r>
    </w:p>
    <w:p w14:paraId="6366BFB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maxnoofNonUPTrafficMappings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32</w:t>
      </w:r>
    </w:p>
    <w:p w14:paraId="77D5287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maxnoofTLAsIAB</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1024</w:t>
      </w:r>
    </w:p>
    <w:p w14:paraId="477D5EE7"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maxnoofMappingEntries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67108864</w:t>
      </w:r>
    </w:p>
    <w:p w14:paraId="2FAE947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maxnoofDSInfo</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64</w:t>
      </w:r>
    </w:p>
    <w:p w14:paraId="57827D2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maxnoofEgressLinks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w:t>
      </w:r>
    </w:p>
    <w:p w14:paraId="440959C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maxnoofULUPTNLInformationforIAB</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32678</w:t>
      </w:r>
    </w:p>
    <w:p w14:paraId="35C5073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maxnoofUPTNLAddresses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8</w:t>
      </w:r>
    </w:p>
    <w:p w14:paraId="62B3D65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maxnoofSLDRBs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512</w:t>
      </w:r>
    </w:p>
    <w:p w14:paraId="2832113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maxnoofQoSParaSets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8</w:t>
      </w:r>
    </w:p>
    <w:p w14:paraId="23CAFD0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maxnoofPC5QoSFlows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2048</w:t>
      </w:r>
    </w:p>
    <w:p w14:paraId="3D5A39DB"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maxnoofSSBAreas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64</w:t>
      </w:r>
    </w:p>
    <w:p w14:paraId="496A5C8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maxnoofPhysicalResourceBlocks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275</w:t>
      </w:r>
    </w:p>
    <w:p w14:paraId="106B817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maxnoofPhysicalResourceBlocks-1</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274</w:t>
      </w:r>
    </w:p>
    <w:p w14:paraId="075208A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maxnoofPRACHconfigs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16</w:t>
      </w:r>
    </w:p>
    <w:p w14:paraId="7122830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maxnoofRACHReports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64</w:t>
      </w:r>
    </w:p>
    <w:p w14:paraId="540A4CC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maxnoofRLFReports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64</w:t>
      </w:r>
    </w:p>
    <w:p w14:paraId="2A30846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maxnoofAdditionalPDCPDuplicationTNL</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2</w:t>
      </w:r>
    </w:p>
    <w:p w14:paraId="22532A0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maxnoofRLCDuplicationState</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3</w:t>
      </w:r>
    </w:p>
    <w:p w14:paraId="6B80D9A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maxnoofCHOcells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8</w:t>
      </w:r>
    </w:p>
    <w:p w14:paraId="492B174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maxnoofMDTPLMNs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16</w:t>
      </w:r>
    </w:p>
    <w:p w14:paraId="1529452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maxnoofCAGsupported</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12</w:t>
      </w:r>
    </w:p>
    <w:p w14:paraId="6B4DD54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maxnoofNIDsupported</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12</w:t>
      </w:r>
    </w:p>
    <w:p w14:paraId="23FB2FC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maxnoofNRSCSs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5</w:t>
      </w:r>
    </w:p>
    <w:p w14:paraId="7663AC7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maxnoofExtSliceItems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65535</w:t>
      </w:r>
      <w:bookmarkStart w:id="586" w:name="_Hlk47004989"/>
      <w:r w:rsidRPr="00572566">
        <w:rPr>
          <w:rFonts w:ascii="Courier New" w:eastAsia="SimSun" w:hAnsi="Courier New"/>
          <w:noProof/>
          <w:snapToGrid w:val="0"/>
          <w:sz w:val="16"/>
          <w:lang w:eastAsia="ko-KR"/>
        </w:rPr>
        <w:t xml:space="preserve"> </w:t>
      </w:r>
    </w:p>
    <w:p w14:paraId="68DB672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maxnoofPosMeas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16384</w:t>
      </w:r>
    </w:p>
    <w:p w14:paraId="4410556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maxnoofTRPInfoTypes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 xml:space="preserve">64 </w:t>
      </w:r>
    </w:p>
    <w:p w14:paraId="41A8FFE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maxnoofTRPs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 xml:space="preserve">65535 </w:t>
      </w:r>
    </w:p>
    <w:p w14:paraId="0B6EE0B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maxnoofSRSTriggerStates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3</w:t>
      </w:r>
    </w:p>
    <w:p w14:paraId="37AFC07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maxnoofSpatialRelations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64</w:t>
      </w:r>
    </w:p>
    <w:p w14:paraId="6C779C5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maxnoBcastCell</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16384</w:t>
      </w:r>
    </w:p>
    <w:p w14:paraId="43B5091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maxnoofAngleInfo</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hAnsi="Courier New"/>
          <w:noProof/>
          <w:snapToGrid w:val="0"/>
          <w:sz w:val="16"/>
          <w:lang w:eastAsia="ko-KR"/>
        </w:rPr>
        <w:t>INTEGER ::= 65535</w:t>
      </w:r>
    </w:p>
    <w:p w14:paraId="132AE21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eastAsia="SimSun" w:hAnsi="Courier New"/>
          <w:noProof/>
          <w:snapToGrid w:val="0"/>
          <w:sz w:val="16"/>
          <w:lang w:eastAsia="ko-KR"/>
        </w:rPr>
        <w:t>maxnooflcs-gcs-translation</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hAnsi="Courier New"/>
          <w:noProof/>
          <w:snapToGrid w:val="0"/>
          <w:sz w:val="16"/>
          <w:lang w:eastAsia="ko-KR"/>
        </w:rPr>
        <w:t>INTEGER ::= 3</w:t>
      </w:r>
      <w:bookmarkEnd w:id="586"/>
    </w:p>
    <w:p w14:paraId="6F31712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maxnoofPath</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2</w:t>
      </w:r>
    </w:p>
    <w:p w14:paraId="56CF310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maxnoofMeasE-CID</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64</w:t>
      </w:r>
    </w:p>
    <w:p w14:paraId="65997CA3"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maxnoofSSBs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255</w:t>
      </w:r>
    </w:p>
    <w:p w14:paraId="4C4F6CE7"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maxnoSRS-ResourceSets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16</w:t>
      </w:r>
    </w:p>
    <w:p w14:paraId="1E11C52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maxnoSRS-ResourcePerSet</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16</w:t>
      </w:r>
    </w:p>
    <w:p w14:paraId="2AC4CD2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eastAsia="ko-KR"/>
        </w:rPr>
        <w:t>maxnoSRS-Carriers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eastAsia="SimSun" w:hAnsi="Courier New"/>
          <w:noProof/>
          <w:snapToGrid w:val="0"/>
          <w:sz w:val="16"/>
          <w:lang w:eastAsia="ko-KR"/>
        </w:rPr>
        <w:t>INTEGER ::= 32</w:t>
      </w:r>
    </w:p>
    <w:p w14:paraId="5AFEE0D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ko-KR"/>
        </w:rPr>
      </w:pPr>
      <w:r w:rsidRPr="00572566">
        <w:rPr>
          <w:rFonts w:ascii="Courier New" w:hAnsi="Courier New"/>
          <w:noProof/>
          <w:snapToGrid w:val="0"/>
          <w:sz w:val="16"/>
          <w:lang w:val="sv-SE" w:eastAsia="ko-KR"/>
        </w:rPr>
        <w:t>maxnoSCSs</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5</w:t>
      </w:r>
    </w:p>
    <w:p w14:paraId="7F03FD6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eastAsia="ko-KR"/>
        </w:rPr>
        <w:t>maxnoSRS-Resources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eastAsia="SimSun" w:hAnsi="Courier New"/>
          <w:noProof/>
          <w:snapToGrid w:val="0"/>
          <w:sz w:val="16"/>
          <w:lang w:eastAsia="ko-KR"/>
        </w:rPr>
        <w:t>INTEGER ::= 64</w:t>
      </w:r>
    </w:p>
    <w:p w14:paraId="571E4BB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val="fr-FR" w:eastAsia="ko-KR"/>
        </w:rPr>
        <w:t>maxnoSRS-PosResources</w:t>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eastAsia="SimSun" w:hAnsi="Courier New"/>
          <w:noProof/>
          <w:snapToGrid w:val="0"/>
          <w:sz w:val="16"/>
          <w:lang w:eastAsia="ko-KR"/>
        </w:rPr>
        <w:t>INTEGER ::= 64</w:t>
      </w:r>
    </w:p>
    <w:p w14:paraId="404A79F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ko-KR"/>
        </w:rPr>
      </w:pPr>
      <w:r w:rsidRPr="00572566">
        <w:rPr>
          <w:rFonts w:ascii="Courier New" w:hAnsi="Courier New"/>
          <w:noProof/>
          <w:snapToGrid w:val="0"/>
          <w:sz w:val="16"/>
          <w:lang w:val="sv-SE" w:eastAsia="ko-KR"/>
        </w:rPr>
        <w:t>maxnoSRS-PosResourceSets</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16</w:t>
      </w:r>
    </w:p>
    <w:p w14:paraId="043639E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ko-KR"/>
        </w:rPr>
      </w:pPr>
      <w:r w:rsidRPr="00572566">
        <w:rPr>
          <w:rFonts w:ascii="Courier New" w:hAnsi="Courier New"/>
          <w:noProof/>
          <w:snapToGrid w:val="0"/>
          <w:sz w:val="16"/>
          <w:lang w:val="fr-FR" w:eastAsia="ko-KR"/>
        </w:rPr>
        <w:t>maxnoSRS-PosResourcePerSet</w:t>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fr-FR" w:eastAsia="ko-KR"/>
        </w:rPr>
        <w:tab/>
      </w:r>
      <w:r w:rsidRPr="00572566">
        <w:rPr>
          <w:rFonts w:ascii="Courier New" w:hAnsi="Courier New"/>
          <w:noProof/>
          <w:snapToGrid w:val="0"/>
          <w:sz w:val="16"/>
          <w:lang w:val="sv-SE" w:eastAsia="ko-KR"/>
        </w:rPr>
        <w:t>INTEGER ::= 16</w:t>
      </w:r>
    </w:p>
    <w:p w14:paraId="2F57EA5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ko-KR"/>
        </w:rPr>
      </w:pPr>
      <w:r w:rsidRPr="00572566">
        <w:rPr>
          <w:rFonts w:ascii="Courier New" w:hAnsi="Courier New"/>
          <w:noProof/>
          <w:snapToGrid w:val="0"/>
          <w:sz w:val="16"/>
          <w:lang w:val="sv-SE" w:eastAsia="ko-KR"/>
        </w:rPr>
        <w:t>maxnoofPRS-ResourceSets</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2</w:t>
      </w:r>
    </w:p>
    <w:p w14:paraId="5AC712BB"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ko-KR"/>
        </w:rPr>
      </w:pPr>
      <w:proofErr w:type="spellStart"/>
      <w:r w:rsidRPr="00572566">
        <w:rPr>
          <w:rFonts w:ascii="Courier New" w:hAnsi="Courier New"/>
          <w:sz w:val="16"/>
          <w:lang w:eastAsia="ko-KR"/>
        </w:rPr>
        <w:t>maxnoofPRS-ResourcesPerSet</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noProof/>
          <w:snapToGrid w:val="0"/>
          <w:sz w:val="16"/>
          <w:lang w:val="sv-SE" w:eastAsia="ko-KR"/>
        </w:rPr>
        <w:t>INTEGER ::= 64</w:t>
      </w:r>
    </w:p>
    <w:p w14:paraId="2226701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eastAsia="ko-KR"/>
        </w:rPr>
        <w:t>maxNoOfMeasTRPs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eastAsia="SimSun" w:hAnsi="Courier New"/>
          <w:noProof/>
          <w:snapToGrid w:val="0"/>
          <w:sz w:val="16"/>
          <w:lang w:eastAsia="ko-KR"/>
        </w:rPr>
        <w:t>INTEGER ::= 64</w:t>
      </w:r>
    </w:p>
    <w:p w14:paraId="37A617B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572566">
        <w:rPr>
          <w:rFonts w:ascii="Courier New" w:eastAsia="SimSun" w:hAnsi="Courier New"/>
          <w:noProof/>
          <w:snapToGrid w:val="0"/>
          <w:sz w:val="16"/>
          <w:lang w:eastAsia="ko-KR"/>
        </w:rPr>
        <w:t>maxnoofPRSresourceSets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hAnsi="Courier New"/>
          <w:noProof/>
          <w:snapToGrid w:val="0"/>
          <w:sz w:val="16"/>
          <w:lang w:val="sv-SE" w:eastAsia="ko-KR"/>
        </w:rPr>
        <w:t>INTEGER ::= 8</w:t>
      </w:r>
    </w:p>
    <w:p w14:paraId="79E9862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maxnoofPRSresources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hAnsi="Courier New"/>
          <w:noProof/>
          <w:snapToGrid w:val="0"/>
          <w:sz w:val="16"/>
          <w:lang w:val="sv-SE" w:eastAsia="ko-KR"/>
        </w:rPr>
        <w:t>INTEGER ::= 64</w:t>
      </w:r>
    </w:p>
    <w:p w14:paraId="0ECC4D8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eastAsia="SimSun" w:hAnsi="Courier New"/>
          <w:snapToGrid w:val="0"/>
          <w:sz w:val="16"/>
          <w:lang w:eastAsia="ko-KR"/>
        </w:rPr>
        <w:t>maxnoofSuccessfulHOReports</w:t>
      </w:r>
      <w:proofErr w:type="spellEnd"/>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hAnsi="Courier New"/>
          <w:snapToGrid w:val="0"/>
          <w:sz w:val="16"/>
          <w:lang w:eastAsia="ko-KR"/>
        </w:rPr>
        <w:t>INTEGER ::= 64</w:t>
      </w:r>
    </w:p>
    <w:p w14:paraId="4EC5FE57"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572566">
        <w:rPr>
          <w:rFonts w:ascii="Courier New" w:eastAsia="SimSun" w:hAnsi="Courier New"/>
          <w:snapToGrid w:val="0"/>
          <w:sz w:val="16"/>
          <w:lang w:eastAsia="ko-KR"/>
        </w:rPr>
        <w:t>maxnoofNR-UChannelIDs</w:t>
      </w:r>
      <w:proofErr w:type="spellEnd"/>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r>
      <w:r w:rsidRPr="00572566">
        <w:rPr>
          <w:rFonts w:ascii="Courier New" w:eastAsia="SimSun" w:hAnsi="Courier New"/>
          <w:snapToGrid w:val="0"/>
          <w:sz w:val="16"/>
          <w:lang w:eastAsia="ko-KR"/>
        </w:rPr>
        <w:tab/>
        <w:t>INTEGER ::= 16</w:t>
      </w:r>
    </w:p>
    <w:p w14:paraId="1CBB3D7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maxServedCellforSON</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256</w:t>
      </w:r>
    </w:p>
    <w:p w14:paraId="5631498E"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maxNeighbourCellforSON</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32</w:t>
      </w:r>
    </w:p>
    <w:p w14:paraId="3BDFB23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72566">
        <w:rPr>
          <w:rFonts w:ascii="Courier New" w:eastAsia="SimSun" w:hAnsi="Courier New"/>
          <w:noProof/>
          <w:sz w:val="16"/>
          <w:lang w:eastAsia="ko-KR"/>
        </w:rPr>
        <w:t>maxAffectedCells</w:t>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r>
      <w:r w:rsidRPr="00572566">
        <w:rPr>
          <w:rFonts w:ascii="Courier New" w:eastAsia="SimSun" w:hAnsi="Courier New"/>
          <w:noProof/>
          <w:sz w:val="16"/>
          <w:lang w:eastAsia="ko-KR"/>
        </w:rPr>
        <w:tab/>
        <w:t>INTEGER ::= 32</w:t>
      </w:r>
    </w:p>
    <w:p w14:paraId="0FC3C0F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72566">
        <w:rPr>
          <w:rFonts w:ascii="Courier New" w:hAnsi="Courier New"/>
          <w:sz w:val="16"/>
          <w:lang w:eastAsia="ko-KR"/>
        </w:rPr>
        <w:t>maxnoofMRBs</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eastAsia="SimSun" w:hAnsi="Courier New"/>
          <w:noProof/>
          <w:snapToGrid w:val="0"/>
          <w:sz w:val="16"/>
          <w:lang w:eastAsia="ko-KR"/>
        </w:rPr>
        <w:t>INTEGER ::= 32</w:t>
      </w:r>
    </w:p>
    <w:p w14:paraId="63CEA24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572566">
        <w:rPr>
          <w:rFonts w:ascii="Courier New" w:hAnsi="Courier New"/>
          <w:sz w:val="16"/>
          <w:lang w:eastAsia="ko-KR"/>
        </w:rPr>
        <w:t>maxnoofMBSQoSFlows</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eastAsia="SimSun" w:hAnsi="Courier New"/>
          <w:noProof/>
          <w:sz w:val="16"/>
          <w:lang w:eastAsia="ko-KR"/>
        </w:rPr>
        <w:t>INTEGER ::= 64</w:t>
      </w:r>
    </w:p>
    <w:p w14:paraId="0934D39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572566">
        <w:rPr>
          <w:rFonts w:ascii="Courier New" w:hAnsi="Courier New" w:hint="eastAsia"/>
          <w:noProof/>
          <w:snapToGrid w:val="0"/>
          <w:sz w:val="16"/>
          <w:lang w:eastAsia="zh-CN"/>
        </w:rPr>
        <w:t>maxnoofMBSFSAs</w:t>
      </w:r>
      <w:r w:rsidRPr="00572566">
        <w:rPr>
          <w:rFonts w:ascii="Courier New" w:hAnsi="Courier New"/>
          <w:noProof/>
          <w:sz w:val="16"/>
          <w:lang w:eastAsia="ko-KR"/>
        </w:rPr>
        <w:t xml:space="preserve"> </w:t>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noProof/>
          <w:sz w:val="16"/>
          <w:lang w:eastAsia="ko-KR"/>
        </w:rPr>
        <w:t xml:space="preserve">INTEGER ::= </w:t>
      </w:r>
      <w:r w:rsidRPr="00572566">
        <w:rPr>
          <w:rFonts w:ascii="Courier New" w:hAnsi="Courier New" w:hint="eastAsia"/>
          <w:noProof/>
          <w:sz w:val="16"/>
          <w:lang w:eastAsia="zh-CN"/>
        </w:rPr>
        <w:t>256</w:t>
      </w:r>
    </w:p>
    <w:p w14:paraId="4AA51D9E"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cs="Arial"/>
          <w:iCs/>
          <w:noProof/>
          <w:sz w:val="16"/>
          <w:lang w:eastAsia="ko-KR"/>
        </w:rPr>
        <w:t>maxnoofUEIDforPaging</w:t>
      </w:r>
      <w:r w:rsidRPr="00572566">
        <w:rPr>
          <w:rFonts w:ascii="Courier New" w:hAnsi="Courier New"/>
          <w:noProof/>
          <w:sz w:val="16"/>
          <w:lang w:eastAsia="ko-KR"/>
        </w:rPr>
        <w:t xml:space="preserve"> </w:t>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r>
      <w:r w:rsidRPr="00572566">
        <w:rPr>
          <w:rFonts w:ascii="Courier New" w:hAnsi="Courier New"/>
          <w:noProof/>
          <w:sz w:val="16"/>
          <w:lang w:eastAsia="ko-KR"/>
        </w:rPr>
        <w:tab/>
        <w:t>INTEGER ::= 4096</w:t>
      </w:r>
    </w:p>
    <w:p w14:paraId="3B6E1C3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572566">
        <w:rPr>
          <w:rFonts w:ascii="Courier New" w:hAnsi="Courier New"/>
          <w:sz w:val="16"/>
          <w:lang w:eastAsia="ko-KR"/>
        </w:rPr>
        <w:t>maxnoofCellsforMBS</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t>INTEGER ::= 512</w:t>
      </w:r>
    </w:p>
    <w:p w14:paraId="0A3DB12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r w:rsidRPr="00572566">
        <w:rPr>
          <w:rFonts w:ascii="Courier New" w:hAnsi="Courier New"/>
          <w:sz w:val="16"/>
          <w:lang w:eastAsia="ko-KR"/>
        </w:rPr>
        <w:t>maxnoofTAIforMBS</w:t>
      </w:r>
      <w:proofErr w:type="spellEnd"/>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r>
      <w:r w:rsidRPr="00572566">
        <w:rPr>
          <w:rFonts w:ascii="Courier New" w:hAnsi="Courier New"/>
          <w:sz w:val="16"/>
          <w:lang w:eastAsia="ko-KR"/>
        </w:rPr>
        <w:tab/>
        <w:t>INTEGER ::= 512</w:t>
      </w:r>
    </w:p>
    <w:p w14:paraId="7BC1844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maxnoofMBSAreaSessionIDs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256</w:t>
      </w:r>
    </w:p>
    <w:p w14:paraId="49FC553C"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572566">
        <w:rPr>
          <w:rFonts w:ascii="Courier New" w:eastAsia="Malgun Gothic" w:hAnsi="Courier New"/>
          <w:snapToGrid w:val="0"/>
          <w:sz w:val="16"/>
          <w:lang w:eastAsia="ko-KR"/>
        </w:rPr>
        <w:t>maxnoofMBSServiceAreaInformation</w:t>
      </w:r>
      <w:proofErr w:type="spellEnd"/>
      <w:r w:rsidRPr="00572566">
        <w:rPr>
          <w:rFonts w:ascii="Courier New" w:eastAsia="Malgun Gothic" w:hAnsi="Courier New"/>
          <w:snapToGrid w:val="0"/>
          <w:sz w:val="16"/>
          <w:lang w:eastAsia="ko-KR"/>
        </w:rPr>
        <w:tab/>
      </w:r>
      <w:r w:rsidRPr="00572566">
        <w:rPr>
          <w:rFonts w:ascii="Courier New" w:eastAsia="Malgun Gothic" w:hAnsi="Courier New"/>
          <w:snapToGrid w:val="0"/>
          <w:sz w:val="16"/>
          <w:lang w:eastAsia="ko-KR"/>
        </w:rPr>
        <w:tab/>
        <w:t>INTEGER ::= 256</w:t>
      </w:r>
    </w:p>
    <w:p w14:paraId="705EB68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72566">
        <w:rPr>
          <w:rFonts w:ascii="Courier New" w:hAnsi="Courier New" w:cs="Arial"/>
          <w:iCs/>
          <w:noProof/>
          <w:sz w:val="16"/>
          <w:lang w:eastAsia="ko-KR"/>
        </w:rPr>
        <w:t>maxnoofIABCongInd</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ko-KR"/>
        </w:rPr>
        <w:t>INTEGER ::= 1024</w:t>
      </w:r>
    </w:p>
    <w:p w14:paraId="7C8D9A8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maxnoofNeighbourNodeCellsIAB</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 xml:space="preserve">INTEGER ::= 1024 </w:t>
      </w:r>
    </w:p>
    <w:p w14:paraId="5F6D4710"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maxnoofRBsetsPerCell</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8</w:t>
      </w:r>
    </w:p>
    <w:p w14:paraId="7E4C28EB"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maxnoofRBsetsPerCell-1</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 7</w:t>
      </w:r>
    </w:p>
    <w:p w14:paraId="4ACAC61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val="sv-SE" w:eastAsia="ko-KR"/>
        </w:rPr>
        <w:t>maxnoofMeasPDC</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16</w:t>
      </w:r>
    </w:p>
    <w:p w14:paraId="601E50F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eastAsia="SimSun" w:hAnsi="Courier New"/>
          <w:noProof/>
          <w:snapToGrid w:val="0"/>
          <w:sz w:val="16"/>
          <w:lang w:eastAsia="ko-KR"/>
        </w:rPr>
        <w:t>maxnoARPs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t>INTEGER ::=</w:t>
      </w:r>
      <w:r w:rsidRPr="00572566">
        <w:rPr>
          <w:rFonts w:ascii="Courier New" w:eastAsia="SimSun" w:hAnsi="Courier New"/>
          <w:noProof/>
          <w:snapToGrid w:val="0"/>
          <w:sz w:val="16"/>
          <w:lang w:eastAsia="ko-KR"/>
        </w:rPr>
        <w:tab/>
        <w:t>16</w:t>
      </w:r>
    </w:p>
    <w:p w14:paraId="06153A8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maxnoofULAoAs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8</w:t>
      </w:r>
    </w:p>
    <w:p w14:paraId="7772E6E4"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hAnsi="Courier New"/>
          <w:noProof/>
          <w:sz w:val="16"/>
          <w:lang w:eastAsia="ko-KR"/>
        </w:rPr>
        <w:t>maxNoPathExtended</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8</w:t>
      </w:r>
    </w:p>
    <w:p w14:paraId="0E10AC3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6">
        <w:rPr>
          <w:rFonts w:ascii="Courier New" w:hAnsi="Courier New"/>
          <w:noProof/>
          <w:snapToGrid w:val="0"/>
          <w:sz w:val="16"/>
          <w:lang w:eastAsia="ko-KR"/>
        </w:rPr>
        <w:t>maxnoTRPTEGs</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t>INTEGER ::= 8</w:t>
      </w:r>
    </w:p>
    <w:p w14:paraId="30ABAFB2"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572566">
        <w:rPr>
          <w:rFonts w:ascii="Courier New" w:eastAsia="Calibri" w:hAnsi="Courier New"/>
          <w:noProof/>
          <w:sz w:val="16"/>
          <w:lang w:eastAsia="ja-JP"/>
        </w:rPr>
        <w:t>maxFreqLayers</w:t>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Calibri" w:hAnsi="Courier New"/>
          <w:noProof/>
          <w:sz w:val="16"/>
          <w:lang w:eastAsia="ja-JP"/>
        </w:rPr>
        <w:tab/>
      </w:r>
      <w:r w:rsidRPr="00572566">
        <w:rPr>
          <w:rFonts w:ascii="Courier New" w:eastAsia="SimSun" w:hAnsi="Courier New"/>
          <w:noProof/>
          <w:snapToGrid w:val="0"/>
          <w:sz w:val="16"/>
          <w:lang w:val="sv-SE" w:eastAsia="ko-KR"/>
        </w:rPr>
        <w:t>INTEGER ::= 4</w:t>
      </w:r>
    </w:p>
    <w:p w14:paraId="458000D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maxNumResourcesPerAngle</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24</w:t>
      </w:r>
    </w:p>
    <w:p w14:paraId="5AAD861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maxnoAzimuthAngles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3600</w:t>
      </w:r>
    </w:p>
    <w:p w14:paraId="4DFDBA21"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maxnoElevationAngles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1801</w:t>
      </w:r>
    </w:p>
    <w:p w14:paraId="19DA706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72566">
        <w:rPr>
          <w:rFonts w:ascii="Courier New" w:hAnsi="Courier New"/>
          <w:snapToGrid w:val="0"/>
          <w:sz w:val="16"/>
          <w:lang w:eastAsia="ko-KR"/>
        </w:rPr>
        <w:t>maxnoofPRSTRPs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t>INTEGER ::= 256</w:t>
      </w:r>
    </w:p>
    <w:p w14:paraId="6C173F9D"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72566">
        <w:rPr>
          <w:rFonts w:ascii="Courier New" w:hAnsi="Courier New"/>
          <w:noProof/>
          <w:snapToGrid w:val="0"/>
          <w:sz w:val="16"/>
          <w:lang w:eastAsia="ko-KR"/>
        </w:rPr>
        <w:t>maxnoofQoEInformation</w:t>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eastAsia="ko-KR"/>
        </w:rPr>
        <w:tab/>
      </w:r>
      <w:r w:rsidRPr="00572566">
        <w:rPr>
          <w:rFonts w:ascii="Courier New" w:hAnsi="Courier New"/>
          <w:noProof/>
          <w:snapToGrid w:val="0"/>
          <w:sz w:val="16"/>
          <w:lang w:val="sv-SE" w:eastAsia="ko-KR"/>
        </w:rPr>
        <w:t>INTEGER ::= 16</w:t>
      </w:r>
    </w:p>
    <w:p w14:paraId="52F0513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72566">
        <w:rPr>
          <w:rFonts w:ascii="Courier New" w:eastAsia="FangSong" w:hAnsi="Courier New"/>
          <w:noProof/>
          <w:snapToGrid w:val="0"/>
          <w:sz w:val="16"/>
          <w:lang w:eastAsia="ko-KR"/>
        </w:rPr>
        <w:lastRenderedPageBreak/>
        <w:t>maxnoofUuRLCChannels</w:t>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hAnsi="Courier New"/>
          <w:noProof/>
          <w:snapToGrid w:val="0"/>
          <w:sz w:val="16"/>
          <w:lang w:val="sv-SE" w:eastAsia="ko-KR"/>
        </w:rPr>
        <w:t>INTEGER ::= 32</w:t>
      </w:r>
    </w:p>
    <w:p w14:paraId="6868631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72566">
        <w:rPr>
          <w:rFonts w:ascii="Courier New" w:eastAsia="FangSong" w:hAnsi="Courier New"/>
          <w:noProof/>
          <w:snapToGrid w:val="0"/>
          <w:sz w:val="16"/>
          <w:lang w:eastAsia="ko-KR"/>
        </w:rPr>
        <w:t>maxnoofPC5RLCChannels</w:t>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hAnsi="Courier New"/>
          <w:noProof/>
          <w:snapToGrid w:val="0"/>
          <w:sz w:val="16"/>
          <w:lang w:val="sv-SE" w:eastAsia="ko-KR"/>
        </w:rPr>
        <w:t>INTEGER ::= 512</w:t>
      </w:r>
    </w:p>
    <w:p w14:paraId="07AEB829"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572566">
        <w:rPr>
          <w:rFonts w:ascii="Courier New" w:hAnsi="Courier New"/>
          <w:bCs/>
          <w:iCs/>
          <w:noProof/>
          <w:sz w:val="16"/>
          <w:szCs w:val="18"/>
          <w:lang w:eastAsia="ko-KR"/>
        </w:rPr>
        <w:t>maxnoofSMBRValues</w:t>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eastAsia="SimSun" w:hAnsi="Courier New"/>
          <w:noProof/>
          <w:snapToGrid w:val="0"/>
          <w:sz w:val="16"/>
          <w:lang w:eastAsia="ko-KR"/>
        </w:rPr>
        <w:tab/>
      </w:r>
      <w:r w:rsidRPr="00572566">
        <w:rPr>
          <w:rFonts w:ascii="Courier New" w:hAnsi="Courier New"/>
          <w:noProof/>
          <w:snapToGrid w:val="0"/>
          <w:sz w:val="16"/>
          <w:lang w:val="sv-SE" w:eastAsia="ko-KR"/>
        </w:rPr>
        <w:t xml:space="preserve">INTEGER ::= </w:t>
      </w:r>
      <w:r w:rsidRPr="00572566">
        <w:rPr>
          <w:rFonts w:ascii="Courier New" w:eastAsia="SimSun" w:hAnsi="Courier New" w:hint="eastAsia"/>
          <w:noProof/>
          <w:snapToGrid w:val="0"/>
          <w:sz w:val="16"/>
          <w:lang w:eastAsia="zh-CN"/>
        </w:rPr>
        <w:t>8</w:t>
      </w:r>
    </w:p>
    <w:p w14:paraId="54DBBCF5"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572566">
        <w:rPr>
          <w:rFonts w:ascii="Courier New" w:hAnsi="Courier New"/>
          <w:noProof/>
          <w:snapToGrid w:val="0"/>
          <w:sz w:val="16"/>
          <w:lang w:val="sv-SE" w:eastAsia="ko-KR"/>
        </w:rPr>
        <w:t>maxnoofMRBsforUE</w:t>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eastAsia="FangSong" w:hAnsi="Courier New"/>
          <w:noProof/>
          <w:snapToGrid w:val="0"/>
          <w:sz w:val="16"/>
          <w:lang w:eastAsia="ko-KR"/>
        </w:rPr>
        <w:tab/>
      </w:r>
      <w:r w:rsidRPr="00572566">
        <w:rPr>
          <w:rFonts w:ascii="Courier New" w:hAnsi="Courier New"/>
          <w:noProof/>
          <w:snapToGrid w:val="0"/>
          <w:sz w:val="16"/>
          <w:lang w:val="sv-SE" w:eastAsia="ko-KR"/>
        </w:rPr>
        <w:t>INTEGER ::= 64</w:t>
      </w:r>
    </w:p>
    <w:p w14:paraId="0CECE87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572566">
        <w:rPr>
          <w:rFonts w:ascii="Courier New" w:hAnsi="Courier New"/>
          <w:noProof/>
          <w:snapToGrid w:val="0"/>
          <w:sz w:val="16"/>
          <w:lang w:val="sv-SE" w:eastAsia="ko-KR"/>
        </w:rPr>
        <w:t>maxnoofMBSSessionsofUE</w:t>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r>
      <w:r w:rsidRPr="00572566">
        <w:rPr>
          <w:rFonts w:ascii="Courier New" w:hAnsi="Courier New"/>
          <w:noProof/>
          <w:snapToGrid w:val="0"/>
          <w:sz w:val="16"/>
          <w:lang w:val="sv-SE" w:eastAsia="ko-KR"/>
        </w:rPr>
        <w:tab/>
        <w:t>INTEGER ::= 256</w:t>
      </w:r>
    </w:p>
    <w:p w14:paraId="779EA818"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72566">
        <w:rPr>
          <w:rFonts w:ascii="Courier New" w:eastAsia="Courier" w:hAnsi="Courier New"/>
          <w:noProof/>
          <w:sz w:val="16"/>
          <w:lang w:eastAsia="ko-KR"/>
        </w:rPr>
        <w:t>maxnoof</w:t>
      </w:r>
      <w:r w:rsidRPr="00572566">
        <w:rPr>
          <w:rFonts w:ascii="Courier New" w:hAnsi="Courier New" w:hint="eastAsia"/>
          <w:noProof/>
          <w:sz w:val="16"/>
          <w:lang w:eastAsia="zh-CN"/>
        </w:rPr>
        <w:t>SL</w:t>
      </w:r>
      <w:r w:rsidRPr="00572566">
        <w:rPr>
          <w:rFonts w:ascii="Courier New" w:eastAsia="Courier" w:hAnsi="Courier New"/>
          <w:noProof/>
          <w:sz w:val="16"/>
          <w:lang w:eastAsia="ko-KR"/>
        </w:rPr>
        <w:t>destination</w:t>
      </w:r>
      <w:r w:rsidRPr="00572566">
        <w:rPr>
          <w:rFonts w:ascii="Courier New" w:hAnsi="Courier New" w:hint="eastAsia"/>
          <w:noProof/>
          <w:sz w:val="16"/>
          <w:lang w:eastAsia="zh-CN"/>
        </w:rPr>
        <w:t>s</w:t>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hAnsi="Courier New" w:hint="eastAsia"/>
          <w:noProof/>
          <w:sz w:val="16"/>
          <w:lang w:eastAsia="zh-CN"/>
        </w:rPr>
        <w:tab/>
      </w:r>
      <w:r w:rsidRPr="00572566">
        <w:rPr>
          <w:rFonts w:ascii="Courier New" w:eastAsia="Courier" w:hAnsi="Courier New"/>
          <w:noProof/>
          <w:sz w:val="16"/>
          <w:lang w:eastAsia="ko-KR"/>
        </w:rPr>
        <w:t>INTEGER ::= 32</w:t>
      </w:r>
    </w:p>
    <w:p w14:paraId="1CA38786"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6">
        <w:rPr>
          <w:rFonts w:ascii="Courier New" w:eastAsia="SimSun" w:hAnsi="Courier New"/>
          <w:noProof/>
          <w:snapToGrid w:val="0"/>
          <w:sz w:val="16"/>
          <w:lang w:eastAsia="zh-CN"/>
        </w:rPr>
        <w:t>maxnoofNSAGs</w:t>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r>
      <w:r w:rsidRPr="00572566">
        <w:rPr>
          <w:rFonts w:ascii="Courier New" w:eastAsia="SimSun" w:hAnsi="Courier New"/>
          <w:noProof/>
          <w:snapToGrid w:val="0"/>
          <w:sz w:val="16"/>
          <w:lang w:eastAsia="zh-CN"/>
        </w:rPr>
        <w:tab/>
        <w:t>INTEGER ::= 256</w:t>
      </w:r>
    </w:p>
    <w:p w14:paraId="4892DB3F"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roofErr w:type="spellStart"/>
      <w:r w:rsidRPr="00572566">
        <w:rPr>
          <w:rFonts w:ascii="Courier New" w:hAnsi="Courier New"/>
          <w:snapToGrid w:val="0"/>
          <w:sz w:val="16"/>
          <w:lang w:eastAsia="ko-KR"/>
        </w:rPr>
        <w:t>maxnoofSDTBearers</w:t>
      </w:r>
      <w:proofErr w:type="spellEnd"/>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r>
      <w:r w:rsidRPr="00572566">
        <w:rPr>
          <w:rFonts w:ascii="Courier New" w:hAnsi="Courier New"/>
          <w:noProof/>
          <w:snapToGrid w:val="0"/>
          <w:sz w:val="16"/>
          <w:lang w:eastAsia="zh-CN"/>
        </w:rPr>
        <w:tab/>
        <w:t>INTEGER ::= 72</w:t>
      </w:r>
    </w:p>
    <w:p w14:paraId="44F1E93C" w14:textId="77777777" w:rsidR="008D1477"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7" w:author="Ericsson" w:date="2023-05-25T09:01:00Z"/>
          <w:rFonts w:ascii="Courier New" w:hAnsi="Courier New"/>
          <w:noProof/>
          <w:snapToGrid w:val="0"/>
          <w:sz w:val="16"/>
          <w:lang w:eastAsia="ko-KR"/>
        </w:rPr>
      </w:pPr>
      <w:proofErr w:type="spellStart"/>
      <w:r w:rsidRPr="00572566">
        <w:rPr>
          <w:rFonts w:ascii="Courier New" w:hAnsi="Courier New"/>
          <w:snapToGrid w:val="0"/>
          <w:sz w:val="16"/>
          <w:lang w:eastAsia="ko-KR"/>
        </w:rPr>
        <w:t>maxnoofPosSITypes</w:t>
      </w:r>
      <w:proofErr w:type="spellEnd"/>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snapToGrid w:val="0"/>
          <w:sz w:val="16"/>
          <w:lang w:eastAsia="ko-KR"/>
        </w:rPr>
        <w:tab/>
      </w:r>
      <w:r w:rsidRPr="00572566">
        <w:rPr>
          <w:rFonts w:ascii="Courier New" w:hAnsi="Courier New" w:hint="eastAsia"/>
          <w:noProof/>
          <w:snapToGrid w:val="0"/>
          <w:sz w:val="16"/>
          <w:lang w:eastAsia="ko-KR"/>
        </w:rPr>
        <w:t xml:space="preserve">INTEGER ::= </w:t>
      </w:r>
      <w:r w:rsidRPr="00572566">
        <w:rPr>
          <w:rFonts w:ascii="Courier New" w:hAnsi="Courier New"/>
          <w:noProof/>
          <w:snapToGrid w:val="0"/>
          <w:sz w:val="16"/>
          <w:lang w:eastAsia="ko-KR"/>
        </w:rPr>
        <w:t>32</w:t>
      </w:r>
    </w:p>
    <w:p w14:paraId="0F8D8B7A" w14:textId="77777777" w:rsidR="008D1477" w:rsidRPr="00572566" w:rsidRDefault="008D1477" w:rsidP="008D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ins w:id="588" w:author="Ericsson" w:date="2023-05-25T09:01: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42C7148" w14:textId="77777777" w:rsidR="008D1477" w:rsidRDefault="008D1477" w:rsidP="008D1477">
      <w:pPr>
        <w:ind w:left="432"/>
        <w:jc w:val="center"/>
        <w:rPr>
          <w:rFonts w:eastAsia="DengXian"/>
          <w:color w:val="FF0000"/>
          <w:highlight w:val="yellow"/>
        </w:rPr>
      </w:pPr>
    </w:p>
    <w:p w14:paraId="7802A634" w14:textId="77777777" w:rsidR="008D1477" w:rsidRDefault="008D1477" w:rsidP="008D1477">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18AF0AEF" w14:textId="77777777" w:rsidR="008D1477" w:rsidRPr="00476B55" w:rsidRDefault="008D1477" w:rsidP="008D1477">
      <w:pPr>
        <w:ind w:left="432"/>
        <w:jc w:val="center"/>
        <w:rPr>
          <w:rFonts w:eastAsia="DengXian"/>
          <w:color w:val="FF0000"/>
          <w:highlight w:val="yellow"/>
        </w:rPr>
      </w:pPr>
    </w:p>
    <w:p w14:paraId="0E4337FD" w14:textId="77777777" w:rsidR="008D1477" w:rsidRPr="002435AD" w:rsidRDefault="008D1477" w:rsidP="008D1477">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43C78B20" w14:textId="77777777" w:rsidR="008D1477" w:rsidRPr="002435AD" w:rsidRDefault="008D1477" w:rsidP="008D1477">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9311687" w14:textId="77777777" w:rsidR="008D1477" w:rsidRPr="002435AD" w:rsidRDefault="008D1477" w:rsidP="008D1477">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B3A12F5" w14:textId="77777777" w:rsidR="008D1477" w:rsidRDefault="008D1477" w:rsidP="008D1477">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0DF619A6" w14:textId="77777777" w:rsidR="008D1477" w:rsidRPr="00AD2A03" w:rsidRDefault="008D1477" w:rsidP="008D1477">
      <w:pPr>
        <w:pStyle w:val="PL"/>
        <w:rPr>
          <w:snapToGrid w:val="0"/>
        </w:rPr>
      </w:pPr>
      <w:r w:rsidRPr="00F55F0F">
        <w:rPr>
          <w:rFonts w:eastAsia="SimSun" w:cs="Courier New" w:hint="eastAsia"/>
          <w:snapToGrid w:val="0"/>
          <w:lang w:eastAsia="ko-KR"/>
        </w:rPr>
        <w:t>id-</w:t>
      </w:r>
      <w:r w:rsidRPr="004A0D2F">
        <w:t>S</w:t>
      </w:r>
      <w:r>
        <w:t>L</w:t>
      </w:r>
      <w:r w:rsidRPr="004A0D2F">
        <w:t>Positioning</w:t>
      </w:r>
      <w:r>
        <w:t>-</w:t>
      </w:r>
      <w:r w:rsidRPr="004A0D2F">
        <w:t>Ranging</w:t>
      </w:r>
      <w:r>
        <w:t>-Services-</w:t>
      </w:r>
      <w:ins w:id="589" w:author="Ericsson" w:date="2023-05-25T04:32:00Z">
        <w:r>
          <w:t>Info</w:t>
        </w:r>
      </w:ins>
      <w:del w:id="590" w:author="Ericsson" w:date="2023-05-25T04:32:00Z">
        <w:r w:rsidRPr="004A0D2F" w:rsidDel="000B401F">
          <w:delText>Authorized</w:delText>
        </w:r>
      </w:del>
      <w:r>
        <w:rPr>
          <w:rFonts w:eastAsia="SimSun" w:cs="Courier New"/>
          <w:snapToGrid w:val="0"/>
          <w:lang w:eastAsia="ko-KR"/>
        </w:rPr>
        <w:tab/>
      </w:r>
      <w:ins w:id="591" w:author="Ericsson" w:date="2023-05-25T05:21:00Z">
        <w:r>
          <w:rPr>
            <w:rFonts w:eastAsia="SimSun" w:cs="Courier New"/>
            <w:snapToGrid w:val="0"/>
            <w:lang w:eastAsia="ko-KR"/>
          </w:rPr>
          <w:tab/>
        </w:r>
        <w:r>
          <w:rPr>
            <w:rFonts w:eastAsia="SimSun" w:cs="Courier New"/>
            <w:snapToGrid w:val="0"/>
            <w:lang w:eastAsia="ko-KR"/>
          </w:rPr>
          <w:tab/>
        </w:r>
      </w:ins>
      <w:r>
        <w:rPr>
          <w:rFonts w:eastAsia="SimSun" w:cs="Courier New"/>
          <w:snapToGrid w:val="0"/>
          <w:lang w:eastAsia="ko-KR"/>
        </w:rPr>
        <w:tab/>
      </w:r>
      <w:r w:rsidRPr="002435AD">
        <w:rPr>
          <w:snapToGrid w:val="0"/>
        </w:rPr>
        <w:t xml:space="preserve">ProtocolIE-ID ::= </w:t>
      </w:r>
      <w:r>
        <w:rPr>
          <w:snapToGrid w:val="0"/>
        </w:rPr>
        <w:t>xxx</w:t>
      </w:r>
    </w:p>
    <w:p w14:paraId="3542A436" w14:textId="77777777" w:rsidR="008D1477" w:rsidRDefault="008D1477" w:rsidP="008D1477">
      <w:pPr>
        <w:pStyle w:val="PL"/>
        <w:rPr>
          <w:snapToGrid w:val="0"/>
        </w:rPr>
      </w:pPr>
    </w:p>
    <w:p w14:paraId="58A27A37" w14:textId="77777777" w:rsidR="008D1477" w:rsidRDefault="008D1477" w:rsidP="008D1477">
      <w:pPr>
        <w:rPr>
          <w:rFonts w:eastAsia="DengXian"/>
          <w:highlight w:val="yellow"/>
        </w:rPr>
      </w:pPr>
    </w:p>
    <w:p w14:paraId="6C377E92" w14:textId="77777777" w:rsidR="008D1477" w:rsidRPr="00476B55" w:rsidRDefault="008D1477" w:rsidP="008D1477">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76F21FC" w14:textId="77777777" w:rsidR="001E41F3" w:rsidRDefault="001E41F3" w:rsidP="008D1477">
      <w:pPr>
        <w:pStyle w:val="Discussion"/>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93CD" w14:textId="77777777" w:rsidR="00BA5DF3" w:rsidRDefault="00BA5DF3">
      <w:r>
        <w:separator/>
      </w:r>
    </w:p>
  </w:endnote>
  <w:endnote w:type="continuationSeparator" w:id="0">
    <w:p w14:paraId="72AEC44E"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950F" w14:textId="77777777" w:rsidR="00BA5DF3" w:rsidRDefault="00BA5DF3">
      <w:r>
        <w:separator/>
      </w:r>
    </w:p>
  </w:footnote>
  <w:footnote w:type="continuationSeparator" w:id="0">
    <w:p w14:paraId="469AAFD7" w14:textId="77777777" w:rsidR="00BA5DF3" w:rsidRDefault="00BA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0"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3"/>
  </w:num>
  <w:num w:numId="2" w16cid:durableId="1444808080">
    <w:abstractNumId w:val="2"/>
  </w:num>
  <w:num w:numId="3" w16cid:durableId="197284846">
    <w:abstractNumId w:val="1"/>
  </w:num>
  <w:num w:numId="4" w16cid:durableId="1757743248">
    <w:abstractNumId w:val="14"/>
  </w:num>
  <w:num w:numId="5" w16cid:durableId="1819228608">
    <w:abstractNumId w:val="10"/>
  </w:num>
  <w:num w:numId="6" w16cid:durableId="311982085">
    <w:abstractNumId w:val="8"/>
  </w:num>
  <w:num w:numId="7" w16cid:durableId="700321133">
    <w:abstractNumId w:val="7"/>
  </w:num>
  <w:num w:numId="8" w16cid:durableId="563219507">
    <w:abstractNumId w:val="6"/>
  </w:num>
  <w:num w:numId="9" w16cid:durableId="82341210">
    <w:abstractNumId w:val="5"/>
  </w:num>
  <w:num w:numId="10" w16cid:durableId="93793241">
    <w:abstractNumId w:val="9"/>
  </w:num>
  <w:num w:numId="11" w16cid:durableId="428237272">
    <w:abstractNumId w:val="4"/>
  </w:num>
  <w:num w:numId="12" w16cid:durableId="987785284">
    <w:abstractNumId w:val="32"/>
  </w:num>
  <w:num w:numId="13" w16cid:durableId="243031597">
    <w:abstractNumId w:val="26"/>
  </w:num>
  <w:num w:numId="14" w16cid:durableId="104664653">
    <w:abstractNumId w:val="25"/>
  </w:num>
  <w:num w:numId="15" w16cid:durableId="1362516264">
    <w:abstractNumId w:val="27"/>
  </w:num>
  <w:num w:numId="16" w16cid:durableId="237717459">
    <w:abstractNumId w:val="31"/>
  </w:num>
  <w:num w:numId="17" w16cid:durableId="991524885">
    <w:abstractNumId w:val="12"/>
  </w:num>
  <w:num w:numId="18" w16cid:durableId="396172167">
    <w:abstractNumId w:val="20"/>
  </w:num>
  <w:num w:numId="19" w16cid:durableId="1335113245">
    <w:abstractNumId w:val="17"/>
  </w:num>
  <w:num w:numId="20" w16cid:durableId="1060788121">
    <w:abstractNumId w:val="0"/>
  </w:num>
  <w:num w:numId="21" w16cid:durableId="1329822308">
    <w:abstractNumId w:val="21"/>
  </w:num>
  <w:num w:numId="22" w16cid:durableId="306784047">
    <w:abstractNumId w:val="24"/>
  </w:num>
  <w:num w:numId="23" w16cid:durableId="1729381160">
    <w:abstractNumId w:val="29"/>
  </w:num>
  <w:num w:numId="24" w16cid:durableId="296028031">
    <w:abstractNumId w:val="30"/>
  </w:num>
  <w:num w:numId="25" w16cid:durableId="1042482404">
    <w:abstractNumId w:val="15"/>
  </w:num>
  <w:num w:numId="26" w16cid:durableId="1182548482">
    <w:abstractNumId w:val="22"/>
  </w:num>
  <w:num w:numId="27" w16cid:durableId="621766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1269815">
    <w:abstractNumId w:val="13"/>
  </w:num>
  <w:num w:numId="29" w16cid:durableId="1780566444">
    <w:abstractNumId w:val="34"/>
  </w:num>
  <w:num w:numId="30" w16cid:durableId="384792599">
    <w:abstractNumId w:val="18"/>
  </w:num>
  <w:num w:numId="31" w16cid:durableId="1361980148">
    <w:abstractNumId w:val="16"/>
  </w:num>
  <w:num w:numId="32" w16cid:durableId="536888758">
    <w:abstractNumId w:val="28"/>
  </w:num>
  <w:num w:numId="33" w16cid:durableId="517352004">
    <w:abstractNumId w:val="19"/>
  </w:num>
  <w:num w:numId="34" w16cid:durableId="665327411">
    <w:abstractNumId w:val="11"/>
  </w:num>
  <w:num w:numId="35" w16cid:durableId="105731843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2AFF"/>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257C7"/>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D1477"/>
    <w:rsid w:val="008F686C"/>
    <w:rsid w:val="009017EE"/>
    <w:rsid w:val="0091107A"/>
    <w:rsid w:val="00913222"/>
    <w:rsid w:val="00916443"/>
    <w:rsid w:val="00917C9F"/>
    <w:rsid w:val="00936638"/>
    <w:rsid w:val="00955FBC"/>
    <w:rsid w:val="00972525"/>
    <w:rsid w:val="009777D9"/>
    <w:rsid w:val="009824D9"/>
    <w:rsid w:val="00991B88"/>
    <w:rsid w:val="00995252"/>
    <w:rsid w:val="00996397"/>
    <w:rsid w:val="009A01C1"/>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6793B"/>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A5DF3"/>
    <w:rsid w:val="00BB5DFC"/>
    <w:rsid w:val="00BD279D"/>
    <w:rsid w:val="00BD6BB8"/>
    <w:rsid w:val="00BE3B42"/>
    <w:rsid w:val="00C12DBC"/>
    <w:rsid w:val="00C31B69"/>
    <w:rsid w:val="00C5481B"/>
    <w:rsid w:val="00C573F0"/>
    <w:rsid w:val="00C74038"/>
    <w:rsid w:val="00C74ED2"/>
    <w:rsid w:val="00C95985"/>
    <w:rsid w:val="00C95B80"/>
    <w:rsid w:val="00CA6304"/>
    <w:rsid w:val="00CB512D"/>
    <w:rsid w:val="00CC5026"/>
    <w:rsid w:val="00CE5C0E"/>
    <w:rsid w:val="00D03F9A"/>
    <w:rsid w:val="00D104E0"/>
    <w:rsid w:val="00D157AF"/>
    <w:rsid w:val="00D202FA"/>
    <w:rsid w:val="00D30399"/>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D5F5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header" w:qFormat="1"/>
    <w:lsdException w:name="caption" w:semiHidden="1" w:unhideWhenUsed="1" w:qFormat="1"/>
    <w:lsdException w:name="annotation reference" w:qFormat="1"/>
    <w:lsdException w:name="List Bullet" w:qFormat="1"/>
    <w:lsdException w:name="List 4"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qFormat="1"/>
    <w:lsdException w:name="HTML Code"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character" w:customStyle="1" w:styleId="Heading1Char">
    <w:name w:val="Heading 1 Char"/>
    <w:aliases w:val="H1 Char"/>
    <w:basedOn w:val="DefaultParagraphFont"/>
    <w:link w:val="Heading1"/>
    <w:rsid w:val="008D1477"/>
    <w:rPr>
      <w:rFonts w:ascii="Arial" w:hAnsi="Arial"/>
      <w:sz w:val="36"/>
      <w:lang w:eastAsia="en-US"/>
    </w:rPr>
  </w:style>
  <w:style w:type="character" w:customStyle="1" w:styleId="Heading2Char">
    <w:name w:val="Heading 2 Char"/>
    <w:aliases w:val="H2 Char,Head2A Char,2 Char,h2 Char"/>
    <w:basedOn w:val="DefaultParagraphFont"/>
    <w:link w:val="Heading2"/>
    <w:rsid w:val="008D1477"/>
    <w:rPr>
      <w:rFonts w:ascii="Arial" w:hAnsi="Arial"/>
      <w:sz w:val="32"/>
      <w:lang w:eastAsia="en-US"/>
    </w:rPr>
  </w:style>
  <w:style w:type="character" w:customStyle="1" w:styleId="Heading5Char">
    <w:name w:val="Heading 5 Char"/>
    <w:basedOn w:val="DefaultParagraphFont"/>
    <w:link w:val="Heading5"/>
    <w:rsid w:val="008D1477"/>
    <w:rPr>
      <w:rFonts w:ascii="Arial" w:hAnsi="Arial"/>
      <w:sz w:val="22"/>
      <w:lang w:eastAsia="en-US"/>
    </w:rPr>
  </w:style>
  <w:style w:type="character" w:customStyle="1" w:styleId="Heading7Char">
    <w:name w:val="Heading 7 Char"/>
    <w:basedOn w:val="DefaultParagraphFont"/>
    <w:link w:val="Heading7"/>
    <w:rsid w:val="008D1477"/>
    <w:rPr>
      <w:rFonts w:ascii="Arial" w:hAnsi="Arial"/>
      <w:lang w:eastAsia="en-US"/>
    </w:rPr>
  </w:style>
  <w:style w:type="character" w:customStyle="1" w:styleId="Heading8Char">
    <w:name w:val="Heading 8 Char"/>
    <w:basedOn w:val="DefaultParagraphFont"/>
    <w:link w:val="Heading8"/>
    <w:rsid w:val="008D1477"/>
    <w:rPr>
      <w:rFonts w:ascii="Arial" w:hAnsi="Arial"/>
      <w:sz w:val="36"/>
      <w:lang w:eastAsia="en-US"/>
    </w:rPr>
  </w:style>
  <w:style w:type="character" w:customStyle="1" w:styleId="Heading9Char">
    <w:name w:val="Heading 9 Char"/>
    <w:basedOn w:val="DefaultParagraphFont"/>
    <w:link w:val="Heading9"/>
    <w:rsid w:val="008D1477"/>
    <w:rPr>
      <w:rFonts w:ascii="Arial" w:hAnsi="Arial"/>
      <w:sz w:val="36"/>
      <w:lang w:eastAsia="en-US"/>
    </w:rPr>
  </w:style>
  <w:style w:type="paragraph" w:styleId="NormalWeb">
    <w:name w:val="Normal (Web)"/>
    <w:basedOn w:val="Normal"/>
    <w:uiPriority w:val="99"/>
    <w:qFormat/>
    <w:rsid w:val="008D1477"/>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8D14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8D1477"/>
    <w:rPr>
      <w:b/>
      <w:bCs/>
    </w:rPr>
  </w:style>
  <w:style w:type="character" w:styleId="Emphasis">
    <w:name w:val="Emphasis"/>
    <w:uiPriority w:val="20"/>
    <w:qFormat/>
    <w:rsid w:val="008D1477"/>
    <w:rPr>
      <w:i/>
      <w:iCs/>
    </w:rPr>
  </w:style>
  <w:style w:type="character" w:styleId="HTMLCode">
    <w:name w:val="HTML Code"/>
    <w:uiPriority w:val="99"/>
    <w:unhideWhenUsed/>
    <w:qFormat/>
    <w:rsid w:val="008D1477"/>
    <w:rPr>
      <w:rFonts w:ascii="Courier New" w:eastAsia="Times New Roman" w:hAnsi="Courier New" w:cs="Courier New"/>
      <w:sz w:val="20"/>
      <w:szCs w:val="20"/>
    </w:rPr>
  </w:style>
  <w:style w:type="character" w:customStyle="1" w:styleId="B5Char">
    <w:name w:val="B5 Char"/>
    <w:link w:val="B5"/>
    <w:qFormat/>
    <w:locked/>
    <w:rsid w:val="008D1477"/>
    <w:rPr>
      <w:rFonts w:ascii="Times New Roman" w:hAnsi="Times New Roman"/>
      <w:lang w:eastAsia="en-US"/>
    </w:rPr>
  </w:style>
  <w:style w:type="character" w:customStyle="1" w:styleId="TAHCar">
    <w:name w:val="TAH Car"/>
    <w:qFormat/>
    <w:rsid w:val="008D1477"/>
    <w:rPr>
      <w:rFonts w:ascii="Arial" w:hAnsi="Arial" w:cs="Times New Roman"/>
      <w:b/>
      <w:sz w:val="18"/>
      <w:szCs w:val="20"/>
      <w:lang w:val="en-GB"/>
    </w:rPr>
  </w:style>
  <w:style w:type="character" w:customStyle="1" w:styleId="B6Char">
    <w:name w:val="B6 Char"/>
    <w:link w:val="B6"/>
    <w:qFormat/>
    <w:locked/>
    <w:rsid w:val="008D1477"/>
    <w:rPr>
      <w:rFonts w:ascii="Times New Roman" w:hAnsi="Times New Roman"/>
    </w:rPr>
  </w:style>
  <w:style w:type="paragraph" w:customStyle="1" w:styleId="B6">
    <w:name w:val="B6"/>
    <w:basedOn w:val="B5"/>
    <w:link w:val="B6Char"/>
    <w:qFormat/>
    <w:rsid w:val="008D1477"/>
    <w:pPr>
      <w:overflowPunct w:val="0"/>
      <w:autoSpaceDE w:val="0"/>
      <w:autoSpaceDN w:val="0"/>
      <w:adjustRightInd w:val="0"/>
      <w:ind w:left="1985"/>
      <w:textAlignment w:val="baseline"/>
    </w:pPr>
    <w:rPr>
      <w:lang w:eastAsia="en-GB"/>
    </w:rPr>
  </w:style>
  <w:style w:type="paragraph" w:customStyle="1" w:styleId="10">
    <w:name w:val="修订1"/>
    <w:hidden/>
    <w:uiPriority w:val="99"/>
    <w:semiHidden/>
    <w:qFormat/>
    <w:rsid w:val="008D1477"/>
    <w:rPr>
      <w:rFonts w:ascii="Times New Roman" w:eastAsia="Malgun Gothic" w:hAnsi="Times New Roman"/>
      <w:lang w:eastAsia="en-US"/>
    </w:rPr>
  </w:style>
  <w:style w:type="character" w:customStyle="1" w:styleId="B4Char">
    <w:name w:val="B4 Char"/>
    <w:link w:val="B4"/>
    <w:qFormat/>
    <w:rsid w:val="008D1477"/>
    <w:rPr>
      <w:rFonts w:ascii="Times New Roman" w:hAnsi="Times New Roman"/>
      <w:lang w:eastAsia="en-US"/>
    </w:rPr>
  </w:style>
  <w:style w:type="paragraph" w:customStyle="1" w:styleId="B7">
    <w:name w:val="B7"/>
    <w:basedOn w:val="B6"/>
    <w:link w:val="B7Char"/>
    <w:qFormat/>
    <w:rsid w:val="008D1477"/>
  </w:style>
  <w:style w:type="character" w:customStyle="1" w:styleId="TALCar">
    <w:name w:val="TAL Car"/>
    <w:qFormat/>
    <w:rsid w:val="008D1477"/>
    <w:rPr>
      <w:rFonts w:ascii="Arial" w:hAnsi="Arial" w:cs="Times New Roman"/>
      <w:sz w:val="18"/>
      <w:szCs w:val="20"/>
      <w:lang w:val="en-GB"/>
    </w:rPr>
  </w:style>
  <w:style w:type="character" w:customStyle="1" w:styleId="B7Char">
    <w:name w:val="B7 Char"/>
    <w:basedOn w:val="B6Char"/>
    <w:link w:val="B7"/>
    <w:qFormat/>
    <w:rsid w:val="008D1477"/>
    <w:rPr>
      <w:rFonts w:ascii="Times New Roman" w:hAnsi="Times New Roman"/>
    </w:rPr>
  </w:style>
  <w:style w:type="paragraph" w:customStyle="1" w:styleId="B8">
    <w:name w:val="B8"/>
    <w:basedOn w:val="B7"/>
    <w:qFormat/>
    <w:rsid w:val="008D1477"/>
    <w:pPr>
      <w:ind w:left="2552"/>
    </w:pPr>
  </w:style>
  <w:style w:type="paragraph" w:customStyle="1" w:styleId="Revision1">
    <w:name w:val="Revision1"/>
    <w:hidden/>
    <w:uiPriority w:val="99"/>
    <w:semiHidden/>
    <w:qFormat/>
    <w:rsid w:val="008D1477"/>
    <w:pPr>
      <w:spacing w:after="160" w:line="259" w:lineRule="auto"/>
    </w:pPr>
    <w:rPr>
      <w:rFonts w:ascii="Times New Roman" w:eastAsia="MS Mincho" w:hAnsi="Times New Roman"/>
      <w:lang w:eastAsia="en-US"/>
    </w:rPr>
  </w:style>
  <w:style w:type="character" w:customStyle="1" w:styleId="B3Char2">
    <w:name w:val="B3 Char2"/>
    <w:qFormat/>
    <w:rsid w:val="008D1477"/>
    <w:rPr>
      <w:rFonts w:eastAsia="Times New Roman"/>
      <w:lang w:eastAsia="ja-JP"/>
    </w:rPr>
  </w:style>
  <w:style w:type="character" w:customStyle="1" w:styleId="B1Char1">
    <w:name w:val="B1 Char1"/>
    <w:qFormat/>
    <w:rsid w:val="008D1477"/>
    <w:rPr>
      <w:rFonts w:eastAsia="Times New Roman"/>
      <w:lang w:eastAsia="ja-JP"/>
    </w:rPr>
  </w:style>
  <w:style w:type="paragraph" w:customStyle="1" w:styleId="Doc-text2">
    <w:name w:val="Doc-text2"/>
    <w:basedOn w:val="Normal"/>
    <w:link w:val="Doc-text2Char"/>
    <w:qFormat/>
    <w:rsid w:val="008D14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1477"/>
    <w:rPr>
      <w:rFonts w:ascii="Arial" w:eastAsia="MS Mincho" w:hAnsi="Arial"/>
      <w:szCs w:val="24"/>
    </w:rPr>
  </w:style>
  <w:style w:type="paragraph" w:customStyle="1" w:styleId="Doc-title">
    <w:name w:val="Doc-title"/>
    <w:basedOn w:val="Normal"/>
    <w:next w:val="Doc-text2"/>
    <w:link w:val="Doc-titleChar"/>
    <w:qFormat/>
    <w:rsid w:val="008D147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D1477"/>
    <w:rPr>
      <w:rFonts w:ascii="Arial" w:eastAsia="MS Mincho" w:hAnsi="Arial"/>
      <w:szCs w:val="24"/>
    </w:rPr>
  </w:style>
  <w:style w:type="paragraph" w:customStyle="1" w:styleId="Doc-comment">
    <w:name w:val="Doc-comment"/>
    <w:basedOn w:val="Normal"/>
    <w:next w:val="Doc-text2"/>
    <w:qFormat/>
    <w:rsid w:val="008D147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1477"/>
    <w:pPr>
      <w:ind w:firstLineChars="200" w:firstLine="420"/>
    </w:pPr>
    <w:rPr>
      <w:rFonts w:eastAsiaTheme="minorEastAsia"/>
    </w:rPr>
  </w:style>
  <w:style w:type="paragraph" w:customStyle="1" w:styleId="EmailDiscussion2">
    <w:name w:val="EmailDiscussion2"/>
    <w:basedOn w:val="Doc-text2"/>
    <w:uiPriority w:val="99"/>
    <w:qFormat/>
    <w:rsid w:val="008D147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D1477"/>
    <w:rPr>
      <w:rFonts w:ascii="Times New Roman" w:eastAsiaTheme="minorEastAsia" w:hAnsi="Times New Roman"/>
      <w:lang w:eastAsia="en-US"/>
    </w:rPr>
  </w:style>
  <w:style w:type="character" w:customStyle="1" w:styleId="CRCoverPageZchn">
    <w:name w:val="CR Cover Page Zchn"/>
    <w:link w:val="CRCoverPage"/>
    <w:qFormat/>
    <w:rsid w:val="008D1477"/>
    <w:rPr>
      <w:rFonts w:ascii="Arial" w:hAnsi="Arial"/>
      <w:lang w:eastAsia="en-US"/>
    </w:rPr>
  </w:style>
  <w:style w:type="character" w:customStyle="1" w:styleId="TANChar">
    <w:name w:val="TAN Char"/>
    <w:link w:val="TAN"/>
    <w:locked/>
    <w:rsid w:val="008D1477"/>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D147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8D1477"/>
    <w:rPr>
      <w:rFonts w:ascii="Arial" w:hAnsi="Arial"/>
      <w:sz w:val="32"/>
      <w:lang w:val="en-GB" w:eastAsia="en-US"/>
    </w:rPr>
  </w:style>
  <w:style w:type="character" w:customStyle="1" w:styleId="5">
    <w:name w:val="标题 5 字符"/>
    <w:rsid w:val="008D1477"/>
    <w:rPr>
      <w:sz w:val="22"/>
      <w:lang w:val="en-GB" w:eastAsia="en-US"/>
    </w:rPr>
  </w:style>
  <w:style w:type="character" w:customStyle="1" w:styleId="6">
    <w:name w:val="标题 6 字符"/>
    <w:rsid w:val="008D1477"/>
    <w:rPr>
      <w:lang w:val="en-GB" w:eastAsia="en-US"/>
    </w:rPr>
  </w:style>
  <w:style w:type="character" w:customStyle="1" w:styleId="7">
    <w:name w:val="标题 7 字符"/>
    <w:rsid w:val="008D1477"/>
    <w:rPr>
      <w:lang w:val="en-GB" w:eastAsia="en-US"/>
    </w:rPr>
  </w:style>
  <w:style w:type="character" w:customStyle="1" w:styleId="9">
    <w:name w:val="标题 9 字符"/>
    <w:uiPriority w:val="99"/>
    <w:rsid w:val="008D1477"/>
    <w:rPr>
      <w:rFonts w:ascii="Arial" w:hAnsi="Arial"/>
      <w:sz w:val="36"/>
      <w:lang w:val="en-GB" w:eastAsia="en-US"/>
    </w:rPr>
  </w:style>
  <w:style w:type="character" w:customStyle="1" w:styleId="ListBullet3Char">
    <w:name w:val="List Bullet 3 Char"/>
    <w:basedOn w:val="ListBullet2Char"/>
    <w:link w:val="ListBullet3"/>
    <w:rsid w:val="008D1477"/>
    <w:rPr>
      <w:rFonts w:ascii="Times New Roman" w:hAnsi="Times New Roman"/>
      <w:lang w:eastAsia="en-US"/>
    </w:rPr>
  </w:style>
  <w:style w:type="character" w:customStyle="1" w:styleId="ListBullet2Char">
    <w:name w:val="List Bullet 2 Char"/>
    <w:basedOn w:val="ListBulletChar"/>
    <w:link w:val="ListBullet2"/>
    <w:rsid w:val="008D1477"/>
    <w:rPr>
      <w:rFonts w:ascii="Times New Roman" w:hAnsi="Times New Roman"/>
      <w:lang w:eastAsia="en-US"/>
    </w:rPr>
  </w:style>
  <w:style w:type="character" w:customStyle="1" w:styleId="ListBulletChar">
    <w:name w:val="List Bullet Char"/>
    <w:basedOn w:val="ListChar"/>
    <w:link w:val="ListBullet"/>
    <w:qFormat/>
    <w:rsid w:val="008D1477"/>
    <w:rPr>
      <w:rFonts w:ascii="Times New Roman" w:hAnsi="Times New Roman"/>
      <w:lang w:eastAsia="en-US"/>
    </w:rPr>
  </w:style>
  <w:style w:type="character" w:customStyle="1" w:styleId="ListChar">
    <w:name w:val="List Char"/>
    <w:link w:val="List"/>
    <w:rsid w:val="008D1477"/>
    <w:rPr>
      <w:rFonts w:ascii="Times New Roman" w:hAnsi="Times New Roman"/>
      <w:lang w:eastAsia="en-US"/>
    </w:rPr>
  </w:style>
  <w:style w:type="character" w:customStyle="1" w:styleId="List2Char">
    <w:name w:val="List 2 Char"/>
    <w:basedOn w:val="ListChar"/>
    <w:link w:val="List2"/>
    <w:rsid w:val="008D1477"/>
    <w:rPr>
      <w:rFonts w:ascii="Times New Roman" w:hAnsi="Times New Roman"/>
      <w:lang w:eastAsia="en-US"/>
    </w:rPr>
  </w:style>
  <w:style w:type="character" w:customStyle="1" w:styleId="MTEquationSection">
    <w:name w:val="MTEquationSection"/>
    <w:rsid w:val="008D1477"/>
    <w:rPr>
      <w:vanish w:val="0"/>
      <w:color w:val="FF0000"/>
      <w:lang w:eastAsia="en-US"/>
    </w:rPr>
  </w:style>
  <w:style w:type="character" w:styleId="PageNumber">
    <w:name w:val="page number"/>
    <w:basedOn w:val="DefaultParagraphFont"/>
    <w:rsid w:val="008D1477"/>
  </w:style>
  <w:style w:type="character" w:customStyle="1" w:styleId="superscript">
    <w:name w:val="superscript"/>
    <w:rsid w:val="008D1477"/>
    <w:rPr>
      <w:rFonts w:ascii="Bookman" w:hAnsi="Bookman"/>
      <w:position w:val="6"/>
      <w:sz w:val="18"/>
    </w:rPr>
  </w:style>
  <w:style w:type="paragraph" w:customStyle="1" w:styleId="table">
    <w:name w:val="table"/>
    <w:basedOn w:val="Normal"/>
    <w:next w:val="Normal"/>
    <w:rsid w:val="008D1477"/>
    <w:pPr>
      <w:spacing w:after="0"/>
      <w:jc w:val="center"/>
    </w:pPr>
    <w:rPr>
      <w:rFonts w:eastAsia="MS Mincho"/>
      <w:lang w:val="en-US"/>
    </w:rPr>
  </w:style>
  <w:style w:type="paragraph" w:styleId="BodyText2">
    <w:name w:val="Body Text 2"/>
    <w:basedOn w:val="Normal"/>
    <w:link w:val="BodyText2Char"/>
    <w:rsid w:val="008D1477"/>
    <w:pPr>
      <w:spacing w:after="0"/>
      <w:jc w:val="both"/>
    </w:pPr>
    <w:rPr>
      <w:rFonts w:eastAsia="SimSun"/>
      <w:sz w:val="24"/>
      <w:lang w:val="en-US"/>
    </w:rPr>
  </w:style>
  <w:style w:type="character" w:customStyle="1" w:styleId="BodyText2Char">
    <w:name w:val="Body Text 2 Char"/>
    <w:basedOn w:val="DefaultParagraphFont"/>
    <w:link w:val="BodyText2"/>
    <w:rsid w:val="008D1477"/>
    <w:rPr>
      <w:rFonts w:ascii="Times New Roman" w:eastAsia="SimSun" w:hAnsi="Times New Roman"/>
      <w:sz w:val="24"/>
      <w:lang w:val="en-US" w:eastAsia="en-US"/>
    </w:rPr>
  </w:style>
  <w:style w:type="paragraph" w:customStyle="1" w:styleId="CRfront">
    <w:name w:val="CR_front"/>
    <w:rsid w:val="008D1477"/>
    <w:rPr>
      <w:rFonts w:ascii="Arial" w:eastAsia="SimSun" w:hAnsi="Arial"/>
      <w:lang w:eastAsia="en-US"/>
    </w:rPr>
  </w:style>
  <w:style w:type="paragraph" w:customStyle="1" w:styleId="textintend1">
    <w:name w:val="text intend 1"/>
    <w:basedOn w:val="text"/>
    <w:rsid w:val="008D1477"/>
    <w:pPr>
      <w:widowControl/>
      <w:numPr>
        <w:numId w:val="15"/>
      </w:numPr>
      <w:tabs>
        <w:tab w:val="left" w:pos="992"/>
      </w:tabs>
      <w:spacing w:after="120"/>
    </w:pPr>
    <w:rPr>
      <w:rFonts w:eastAsia="MS Mincho"/>
      <w:lang w:val="en-US"/>
    </w:rPr>
  </w:style>
  <w:style w:type="paragraph" w:customStyle="1" w:styleId="text">
    <w:name w:val="text"/>
    <w:basedOn w:val="Normal"/>
    <w:rsid w:val="008D1477"/>
    <w:pPr>
      <w:widowControl w:val="0"/>
      <w:spacing w:after="240"/>
      <w:jc w:val="both"/>
    </w:pPr>
    <w:rPr>
      <w:rFonts w:eastAsia="SimSun"/>
      <w:sz w:val="24"/>
      <w:lang w:val="en-AU"/>
    </w:rPr>
  </w:style>
  <w:style w:type="character" w:customStyle="1" w:styleId="a0">
    <w:name w:val="批注框文本 字符"/>
    <w:uiPriority w:val="99"/>
    <w:semiHidden/>
    <w:rsid w:val="008D1477"/>
    <w:rPr>
      <w:rFonts w:ascii="Tahoma" w:hAnsi="Tahoma" w:cs="Tahoma"/>
      <w:sz w:val="16"/>
      <w:szCs w:val="16"/>
      <w:lang w:val="en-GB" w:eastAsia="en-US"/>
    </w:rPr>
  </w:style>
  <w:style w:type="paragraph" w:styleId="PlainText">
    <w:name w:val="Plain Text"/>
    <w:basedOn w:val="Normal"/>
    <w:link w:val="PlainTextChar"/>
    <w:uiPriority w:val="99"/>
    <w:rsid w:val="008D147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8D1477"/>
    <w:rPr>
      <w:rFonts w:ascii="Courier New" w:eastAsia="SimSun" w:hAnsi="Courier New"/>
      <w:lang w:val="en-US" w:eastAsia="en-US"/>
    </w:rPr>
  </w:style>
  <w:style w:type="character" w:customStyle="1" w:styleId="Char">
    <w:name w:val="纯文本 Char"/>
    <w:basedOn w:val="DefaultParagraphFont"/>
    <w:semiHidden/>
    <w:rsid w:val="008D1477"/>
    <w:rPr>
      <w:rFonts w:ascii="SimSun" w:eastAsia="SimSun" w:hAnsi="Courier New" w:cs="Courier New"/>
      <w:sz w:val="21"/>
      <w:szCs w:val="21"/>
      <w:lang w:val="en-GB" w:eastAsia="en-US"/>
    </w:rPr>
  </w:style>
  <w:style w:type="paragraph" w:customStyle="1" w:styleId="References">
    <w:name w:val="References"/>
    <w:basedOn w:val="Normal"/>
    <w:rsid w:val="008D1477"/>
    <w:pPr>
      <w:numPr>
        <w:numId w:val="16"/>
      </w:numPr>
      <w:tabs>
        <w:tab w:val="left" w:pos="360"/>
      </w:tabs>
      <w:spacing w:after="80"/>
    </w:pPr>
    <w:rPr>
      <w:rFonts w:eastAsia="SimSun"/>
      <w:sz w:val="18"/>
      <w:lang w:val="en-US"/>
    </w:rPr>
  </w:style>
  <w:style w:type="paragraph" w:styleId="BodyText">
    <w:name w:val="Body Text"/>
    <w:basedOn w:val="Normal"/>
    <w:link w:val="BodyTextChar"/>
    <w:rsid w:val="008D1477"/>
    <w:pPr>
      <w:widowControl w:val="0"/>
      <w:spacing w:after="120"/>
    </w:pPr>
    <w:rPr>
      <w:rFonts w:eastAsia="MS Mincho"/>
      <w:sz w:val="24"/>
      <w:lang w:val="en-US"/>
    </w:rPr>
  </w:style>
  <w:style w:type="character" w:customStyle="1" w:styleId="BodyTextChar">
    <w:name w:val="Body Text Char"/>
    <w:basedOn w:val="DefaultParagraphFont"/>
    <w:link w:val="BodyText"/>
    <w:rsid w:val="008D1477"/>
    <w:rPr>
      <w:rFonts w:ascii="Times New Roman" w:eastAsia="MS Mincho" w:hAnsi="Times New Roman"/>
      <w:sz w:val="24"/>
      <w:lang w:val="en-US" w:eastAsia="en-US"/>
    </w:rPr>
  </w:style>
  <w:style w:type="character" w:customStyle="1" w:styleId="Char0">
    <w:name w:val="正文文本 Char"/>
    <w:basedOn w:val="DefaultParagraphFont"/>
    <w:semiHidden/>
    <w:rsid w:val="008D1477"/>
    <w:rPr>
      <w:rFonts w:ascii="Times New Roman" w:hAnsi="Times New Roman"/>
      <w:lang w:val="en-GB" w:eastAsia="en-US"/>
    </w:rPr>
  </w:style>
  <w:style w:type="paragraph" w:styleId="BodyTextIndent">
    <w:name w:val="Body Text Indent"/>
    <w:basedOn w:val="Normal"/>
    <w:link w:val="BodyTextIndentChar"/>
    <w:rsid w:val="008D147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8D1477"/>
    <w:rPr>
      <w:rFonts w:ascii="Times New Roman" w:eastAsia="SimSun" w:hAnsi="Times New Roman"/>
      <w:i/>
      <w:sz w:val="22"/>
      <w:lang w:eastAsia="en-US"/>
    </w:rPr>
  </w:style>
  <w:style w:type="character" w:customStyle="1" w:styleId="Char1">
    <w:name w:val="正文文本缩进 Char"/>
    <w:basedOn w:val="DefaultParagraphFont"/>
    <w:semiHidden/>
    <w:rsid w:val="008D1477"/>
    <w:rPr>
      <w:rFonts w:ascii="Times New Roman" w:hAnsi="Times New Roman"/>
      <w:lang w:val="en-GB" w:eastAsia="en-US"/>
    </w:rPr>
  </w:style>
  <w:style w:type="paragraph" w:styleId="IndexHeading">
    <w:name w:val="index heading"/>
    <w:basedOn w:val="Normal"/>
    <w:next w:val="Normal"/>
    <w:rsid w:val="008D1477"/>
    <w:pPr>
      <w:pBdr>
        <w:top w:val="single" w:sz="12" w:space="0" w:color="auto"/>
      </w:pBdr>
      <w:spacing w:before="360" w:after="240"/>
    </w:pPr>
    <w:rPr>
      <w:rFonts w:eastAsia="SimSun"/>
      <w:b/>
      <w:i/>
      <w:sz w:val="26"/>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8D1477"/>
    <w:rPr>
      <w:rFonts w:ascii="Arial" w:hAnsi="Arial"/>
      <w:b/>
      <w:sz w:val="18"/>
      <w:lang w:eastAsia="en-US"/>
    </w:rPr>
  </w:style>
  <w:style w:type="character" w:customStyle="1" w:styleId="TFZchn">
    <w:name w:val="TF Zchn"/>
    <w:qFormat/>
    <w:rsid w:val="008D1477"/>
    <w:rPr>
      <w:rFonts w:ascii="Arial" w:hAnsi="Arial"/>
      <w:b/>
      <w:lang w:val="en-GB" w:eastAsia="en-US"/>
    </w:rPr>
  </w:style>
  <w:style w:type="character" w:customStyle="1" w:styleId="a2">
    <w:name w:val="页脚 字符"/>
    <w:uiPriority w:val="99"/>
    <w:qFormat/>
    <w:rsid w:val="008D1477"/>
    <w:rPr>
      <w:rFonts w:ascii="Arial" w:hAnsi="Arial"/>
      <w:b/>
      <w:i/>
      <w:sz w:val="18"/>
      <w:lang w:eastAsia="en-US"/>
    </w:rPr>
  </w:style>
  <w:style w:type="paragraph" w:styleId="BodyText3">
    <w:name w:val="Body Text 3"/>
    <w:basedOn w:val="Normal"/>
    <w:link w:val="BodyText3Char"/>
    <w:rsid w:val="008D1477"/>
    <w:rPr>
      <w:rFonts w:eastAsia="SimSun"/>
      <w:b/>
      <w:i/>
      <w:lang w:val="en-US"/>
    </w:rPr>
  </w:style>
  <w:style w:type="character" w:customStyle="1" w:styleId="BodyText3Char">
    <w:name w:val="Body Text 3 Char"/>
    <w:basedOn w:val="DefaultParagraphFont"/>
    <w:link w:val="BodyText3"/>
    <w:rsid w:val="008D1477"/>
    <w:rPr>
      <w:rFonts w:ascii="Times New Roman" w:eastAsia="SimSun" w:hAnsi="Times New Roman"/>
      <w:b/>
      <w:i/>
      <w:lang w:val="en-US" w:eastAsia="en-US"/>
    </w:rPr>
  </w:style>
  <w:style w:type="paragraph" w:customStyle="1" w:styleId="CharCharCharCharCharChar">
    <w:name w:val="Char Char Char Char Char (文字) (文字) Char"/>
    <w:semiHidden/>
    <w:rsid w:val="008D147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8D1477"/>
    <w:pPr>
      <w:spacing w:before="120" w:after="0"/>
      <w:jc w:val="both"/>
    </w:pPr>
    <w:rPr>
      <w:rFonts w:eastAsia="SimSun"/>
      <w:lang w:val="en-US"/>
    </w:rPr>
  </w:style>
  <w:style w:type="paragraph" w:customStyle="1" w:styleId="CharChar6">
    <w:name w:val="Char Char6"/>
    <w:basedOn w:val="Normal"/>
    <w:rsid w:val="008D1477"/>
    <w:pPr>
      <w:widowControl w:val="0"/>
      <w:spacing w:after="0"/>
      <w:jc w:val="both"/>
    </w:pPr>
    <w:rPr>
      <w:rFonts w:eastAsia="SimSun"/>
      <w:kern w:val="2"/>
      <w:sz w:val="21"/>
      <w:szCs w:val="24"/>
      <w:lang w:val="en-US" w:eastAsia="zh-CN"/>
    </w:rPr>
  </w:style>
  <w:style w:type="paragraph" w:customStyle="1" w:styleId="para">
    <w:name w:val="para"/>
    <w:basedOn w:val="Normal"/>
    <w:rsid w:val="008D1477"/>
    <w:pPr>
      <w:spacing w:after="240"/>
      <w:jc w:val="both"/>
    </w:pPr>
    <w:rPr>
      <w:rFonts w:ascii="Helvetica" w:eastAsia="SimSun" w:hAnsi="Helvetica"/>
    </w:rPr>
  </w:style>
  <w:style w:type="paragraph" w:customStyle="1" w:styleId="11">
    <w:name w:val="列表1"/>
    <w:basedOn w:val="Normal"/>
    <w:rsid w:val="008D147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8D1477"/>
    <w:pPr>
      <w:numPr>
        <w:numId w:val="17"/>
      </w:numPr>
      <w:tabs>
        <w:tab w:val="left" w:pos="567"/>
      </w:tabs>
    </w:pPr>
    <w:rPr>
      <w:rFonts w:eastAsia="SimSun"/>
    </w:rPr>
  </w:style>
  <w:style w:type="paragraph" w:styleId="BodyTextIndent2">
    <w:name w:val="Body Text Indent 2"/>
    <w:basedOn w:val="Normal"/>
    <w:link w:val="BodyTextIndent2Char"/>
    <w:rsid w:val="008D1477"/>
    <w:pPr>
      <w:ind w:left="568" w:hanging="568"/>
    </w:pPr>
    <w:rPr>
      <w:rFonts w:eastAsia="SimSun"/>
    </w:rPr>
  </w:style>
  <w:style w:type="character" w:customStyle="1" w:styleId="BodyTextIndent2Char">
    <w:name w:val="Body Text Indent 2 Char"/>
    <w:basedOn w:val="DefaultParagraphFont"/>
    <w:link w:val="BodyTextIndent2"/>
    <w:rsid w:val="008D1477"/>
    <w:rPr>
      <w:rFonts w:ascii="Times New Roman" w:eastAsia="SimSun" w:hAnsi="Times New Roman"/>
      <w:lang w:eastAsia="en-US"/>
    </w:rPr>
  </w:style>
  <w:style w:type="paragraph" w:customStyle="1" w:styleId="tabletext">
    <w:name w:val="table text"/>
    <w:basedOn w:val="Normal"/>
    <w:next w:val="table"/>
    <w:rsid w:val="008D1477"/>
    <w:pPr>
      <w:spacing w:after="0"/>
    </w:pPr>
    <w:rPr>
      <w:rFonts w:eastAsia="MS Mincho"/>
      <w:i/>
    </w:rPr>
  </w:style>
  <w:style w:type="paragraph" w:customStyle="1" w:styleId="CharCharChar">
    <w:name w:val="Char Char Char"/>
    <w:basedOn w:val="Normal"/>
    <w:next w:val="Normal"/>
    <w:semiHidden/>
    <w:rsid w:val="008D147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3">
    <w:name w:val="脚注文本 字符"/>
    <w:uiPriority w:val="99"/>
    <w:semiHidden/>
    <w:rsid w:val="008D1477"/>
    <w:rPr>
      <w:sz w:val="16"/>
      <w:lang w:val="en-GB" w:eastAsia="en-US"/>
    </w:rPr>
  </w:style>
  <w:style w:type="paragraph" w:styleId="Caption">
    <w:name w:val="caption"/>
    <w:aliases w:val="cap"/>
    <w:basedOn w:val="Normal"/>
    <w:next w:val="Normal"/>
    <w:qFormat/>
    <w:rsid w:val="008D1477"/>
    <w:pPr>
      <w:spacing w:before="120" w:after="120"/>
    </w:pPr>
    <w:rPr>
      <w:rFonts w:eastAsia="MS Mincho"/>
      <w:b/>
    </w:rPr>
  </w:style>
  <w:style w:type="paragraph" w:customStyle="1" w:styleId="CharCharChar1CharChar">
    <w:name w:val="Char Char Char1 (文字) (文字) Char Char"/>
    <w:semiHidden/>
    <w:rsid w:val="008D147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8D147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8D1477"/>
    <w:pPr>
      <w:keepNext/>
      <w:numPr>
        <w:numId w:val="18"/>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rsid w:val="008D1477"/>
    <w:pPr>
      <w:widowControl/>
      <w:numPr>
        <w:numId w:val="19"/>
      </w:numPr>
      <w:tabs>
        <w:tab w:val="left" w:pos="1843"/>
      </w:tabs>
      <w:spacing w:after="120"/>
    </w:pPr>
    <w:rPr>
      <w:rFonts w:eastAsia="MS Mincho"/>
      <w:lang w:val="en-US"/>
    </w:rPr>
  </w:style>
  <w:style w:type="paragraph" w:customStyle="1" w:styleId="Char2">
    <w:name w:val="Char"/>
    <w:basedOn w:val="DocumentMap"/>
    <w:rsid w:val="008D147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8D1477"/>
    <w:pPr>
      <w:keepNext/>
      <w:keepLines/>
      <w:numPr>
        <w:numId w:val="20"/>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8D1477"/>
    <w:pPr>
      <w:numPr>
        <w:numId w:val="2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D1477"/>
    <w:rPr>
      <w:rFonts w:ascii="Times New Roman" w:eastAsia="SimSu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8D1477"/>
    <w:pPr>
      <w:widowControl w:val="0"/>
      <w:numPr>
        <w:numId w:val="25"/>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8D1477"/>
    <w:pPr>
      <w:tabs>
        <w:tab w:val="center" w:pos="4820"/>
        <w:tab w:val="right" w:pos="9640"/>
      </w:tabs>
    </w:pPr>
    <w:rPr>
      <w:rFonts w:eastAsia="SimSun"/>
    </w:rPr>
  </w:style>
  <w:style w:type="paragraph" w:customStyle="1" w:styleId="TabList">
    <w:name w:val="TabList"/>
    <w:basedOn w:val="Normal"/>
    <w:rsid w:val="008D1477"/>
    <w:pPr>
      <w:tabs>
        <w:tab w:val="left" w:pos="1134"/>
      </w:tabs>
      <w:spacing w:after="0"/>
    </w:pPr>
    <w:rPr>
      <w:rFonts w:eastAsia="MS Mincho"/>
    </w:rPr>
  </w:style>
  <w:style w:type="paragraph" w:customStyle="1" w:styleId="normalpuce">
    <w:name w:val="normal puce"/>
    <w:basedOn w:val="Normal"/>
    <w:rsid w:val="008D1477"/>
    <w:pPr>
      <w:widowControl w:val="0"/>
      <w:numPr>
        <w:numId w:val="22"/>
      </w:numPr>
      <w:tabs>
        <w:tab w:val="left" w:pos="360"/>
      </w:tabs>
      <w:spacing w:before="60" w:after="60"/>
      <w:jc w:val="both"/>
    </w:pPr>
    <w:rPr>
      <w:rFonts w:eastAsia="MS Mincho"/>
    </w:rPr>
  </w:style>
  <w:style w:type="paragraph" w:customStyle="1" w:styleId="centered">
    <w:name w:val="centered"/>
    <w:basedOn w:val="Normal"/>
    <w:rsid w:val="008D147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8D1477"/>
    <w:pPr>
      <w:widowControl/>
      <w:numPr>
        <w:numId w:val="23"/>
      </w:numPr>
      <w:tabs>
        <w:tab w:val="left" w:pos="1418"/>
      </w:tabs>
      <w:spacing w:after="120"/>
    </w:pPr>
    <w:rPr>
      <w:rFonts w:eastAsia="MS Mincho"/>
      <w:lang w:val="en-US"/>
    </w:rPr>
  </w:style>
  <w:style w:type="paragraph" w:customStyle="1" w:styleId="4">
    <w:name w:val="标题4"/>
    <w:basedOn w:val="Normal"/>
    <w:rsid w:val="008D1477"/>
    <w:pPr>
      <w:numPr>
        <w:numId w:val="24"/>
      </w:numPr>
    </w:pPr>
  </w:style>
  <w:style w:type="character" w:customStyle="1" w:styleId="13">
    <w:name w:val="标题 1 字符"/>
    <w:aliases w:val="H1 字符"/>
    <w:rsid w:val="008D1477"/>
    <w:rPr>
      <w:rFonts w:ascii="Arial" w:hAnsi="Arial"/>
      <w:sz w:val="36"/>
      <w:lang w:val="en-GB" w:eastAsia="ko-KR"/>
    </w:rPr>
  </w:style>
  <w:style w:type="character" w:customStyle="1" w:styleId="110">
    <w:name w:val="标题 1 字符1"/>
    <w:aliases w:val="H1 字符1"/>
    <w:rsid w:val="008D1477"/>
    <w:rPr>
      <w:rFonts w:eastAsia="DengXian"/>
      <w:b/>
      <w:bCs/>
      <w:kern w:val="44"/>
      <w:sz w:val="44"/>
      <w:szCs w:val="44"/>
      <w:lang w:val="en-GB" w:eastAsia="ko-KR"/>
    </w:rPr>
  </w:style>
  <w:style w:type="paragraph" w:customStyle="1" w:styleId="msonormal0">
    <w:name w:val="msonormal"/>
    <w:basedOn w:val="Normal"/>
    <w:rsid w:val="008D1477"/>
    <w:pPr>
      <w:spacing w:before="100" w:beforeAutospacing="1" w:after="100" w:afterAutospacing="1"/>
    </w:pPr>
    <w:rPr>
      <w:rFonts w:eastAsia="DengXian"/>
      <w:sz w:val="24"/>
      <w:szCs w:val="24"/>
      <w:lang w:val="sv-SE" w:eastAsia="sv-SE"/>
    </w:rPr>
  </w:style>
  <w:style w:type="character" w:customStyle="1" w:styleId="a4">
    <w:name w:val="批注文字 字符"/>
    <w:uiPriority w:val="99"/>
    <w:semiHidden/>
    <w:rsid w:val="008D1477"/>
    <w:rPr>
      <w:rFonts w:eastAsia="DengXian"/>
      <w:lang w:val="en-GB" w:eastAsia="en-US"/>
    </w:rPr>
  </w:style>
  <w:style w:type="character" w:customStyle="1" w:styleId="a5">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8D1477"/>
    <w:rPr>
      <w:lang w:val="en-GB" w:eastAsia="en-US"/>
    </w:rPr>
  </w:style>
  <w:style w:type="paragraph" w:customStyle="1" w:styleId="TALLeft0">
    <w:name w:val="TAL + Left:  0"/>
    <w:aliases w:val="25 cm,19 cm,4 cm"/>
    <w:basedOn w:val="TAL"/>
    <w:rsid w:val="008D147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8D147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8D1477"/>
    <w:pPr>
      <w:ind w:left="425"/>
    </w:pPr>
  </w:style>
  <w:style w:type="paragraph" w:customStyle="1" w:styleId="TALLeft02cm">
    <w:name w:val="TAL + Left: 0.2 cm"/>
    <w:basedOn w:val="TAL"/>
    <w:qFormat/>
    <w:rsid w:val="008D1477"/>
    <w:pPr>
      <w:ind w:left="113"/>
    </w:pPr>
    <w:rPr>
      <w:rFonts w:eastAsia="SimSun" w:cs="Arial"/>
      <w:bCs/>
      <w:noProof/>
    </w:rPr>
  </w:style>
  <w:style w:type="character" w:customStyle="1" w:styleId="3GPPHeaderChar">
    <w:name w:val="3GPP_Header Char"/>
    <w:link w:val="3GPPHeader"/>
    <w:locked/>
    <w:rsid w:val="008D1477"/>
    <w:rPr>
      <w:b/>
      <w:sz w:val="24"/>
    </w:rPr>
  </w:style>
  <w:style w:type="paragraph" w:customStyle="1" w:styleId="3GPPHeader">
    <w:name w:val="3GPP_Header"/>
    <w:basedOn w:val="Normal"/>
    <w:link w:val="3GPPHeaderChar"/>
    <w:rsid w:val="008D1477"/>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Normal"/>
    <w:rsid w:val="008D147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8D1477"/>
    <w:rPr>
      <w:rFonts w:ascii="Batang" w:eastAsia="Batang" w:hAnsi="Batang" w:hint="eastAsia"/>
      <w:color w:val="FF0000"/>
      <w:lang w:val="en-GB" w:eastAsia="en-US"/>
    </w:rPr>
  </w:style>
  <w:style w:type="character" w:customStyle="1" w:styleId="Heading1Char1">
    <w:name w:val="Heading 1 Char1"/>
    <w:aliases w:val="H1 Char1,标题 1 Char1"/>
    <w:rsid w:val="008D147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8D1477"/>
    <w:pPr>
      <w:spacing w:before="100" w:beforeAutospacing="1" w:after="100" w:afterAutospacing="1"/>
    </w:pPr>
    <w:rPr>
      <w:sz w:val="24"/>
      <w:szCs w:val="24"/>
      <w:lang w:val="en-US" w:eastAsia="zh-CN"/>
    </w:rPr>
  </w:style>
  <w:style w:type="character" w:customStyle="1" w:styleId="3">
    <w:name w:val="标题 3 字符"/>
    <w:semiHidden/>
    <w:rsid w:val="008D1477"/>
    <w:rPr>
      <w:rFonts w:ascii="Arial" w:eastAsia="Times New Roman" w:hAnsi="Arial"/>
      <w:sz w:val="28"/>
      <w:lang w:val="en-GB" w:eastAsia="ko-KR"/>
    </w:rPr>
  </w:style>
  <w:style w:type="character" w:customStyle="1" w:styleId="40">
    <w:name w:val="标题 4 字符"/>
    <w:semiHidden/>
    <w:rsid w:val="008D1477"/>
    <w:rPr>
      <w:rFonts w:ascii="Arial" w:eastAsia="Times New Roman" w:hAnsi="Arial"/>
      <w:sz w:val="24"/>
      <w:lang w:val="en-GB" w:eastAsia="ko-KR"/>
    </w:rPr>
  </w:style>
  <w:style w:type="character" w:customStyle="1" w:styleId="8">
    <w:name w:val="标题 8 字符"/>
    <w:uiPriority w:val="99"/>
    <w:semiHidden/>
    <w:rsid w:val="008D147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8D1477"/>
    <w:rPr>
      <w:rFonts w:eastAsia="Times New Roman"/>
      <w:sz w:val="18"/>
      <w:szCs w:val="18"/>
      <w:lang w:val="en-GB" w:eastAsia="ko-KR"/>
    </w:rPr>
  </w:style>
  <w:style w:type="character" w:customStyle="1" w:styleId="a6">
    <w:name w:val="列表 字符"/>
    <w:semiHidden/>
    <w:locked/>
    <w:rsid w:val="008D1477"/>
    <w:rPr>
      <w:rFonts w:eastAsia="Times New Roman"/>
      <w:lang w:val="en-GB" w:eastAsia="ko-KR"/>
    </w:rPr>
  </w:style>
  <w:style w:type="character" w:customStyle="1" w:styleId="a7">
    <w:name w:val="列表项目符号 字符"/>
    <w:semiHidden/>
    <w:locked/>
    <w:rsid w:val="008D1477"/>
    <w:rPr>
      <w:rFonts w:eastAsia="Times New Roman"/>
      <w:lang w:val="en-GB" w:eastAsia="ko-KR"/>
    </w:rPr>
  </w:style>
  <w:style w:type="character" w:customStyle="1" w:styleId="a8">
    <w:name w:val="批注主题 字符"/>
    <w:uiPriority w:val="99"/>
    <w:semiHidden/>
    <w:rsid w:val="008D1477"/>
    <w:rPr>
      <w:rFonts w:eastAsia="Times New Roman"/>
      <w:b/>
      <w:bCs/>
      <w:lang w:val="en-GB" w:eastAsia="en-US"/>
    </w:rPr>
  </w:style>
  <w:style w:type="paragraph" w:styleId="TOCHeading">
    <w:name w:val="TOC Heading"/>
    <w:basedOn w:val="Heading1"/>
    <w:next w:val="Normal"/>
    <w:uiPriority w:val="39"/>
    <w:semiHidden/>
    <w:unhideWhenUsed/>
    <w:qFormat/>
    <w:rsid w:val="008D147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8D1477"/>
    <w:rPr>
      <w:rFonts w:ascii="Arial" w:hAnsi="Arial"/>
      <w:lang w:eastAsia="en-US"/>
    </w:rPr>
  </w:style>
  <w:style w:type="paragraph" w:customStyle="1" w:styleId="FL">
    <w:name w:val="FL"/>
    <w:basedOn w:val="Normal"/>
    <w:rsid w:val="008D1477"/>
    <w:pPr>
      <w:keepNext/>
      <w:keepLines/>
      <w:overflowPunct w:val="0"/>
      <w:autoSpaceDE w:val="0"/>
      <w:autoSpaceDN w:val="0"/>
      <w:adjustRightInd w:val="0"/>
      <w:spacing w:before="60"/>
      <w:jc w:val="center"/>
    </w:pPr>
    <w:rPr>
      <w:rFonts w:ascii="Arial" w:hAnsi="Arial"/>
      <w:b/>
      <w:lang w:eastAsia="ko-KR"/>
    </w:rPr>
  </w:style>
  <w:style w:type="character" w:customStyle="1" w:styleId="B1Car">
    <w:name w:val="B1+ Car"/>
    <w:link w:val="B1"/>
    <w:locked/>
    <w:rsid w:val="008D1477"/>
    <w:rPr>
      <w:lang w:eastAsia="ko-KR"/>
    </w:rPr>
  </w:style>
  <w:style w:type="paragraph" w:customStyle="1" w:styleId="B1">
    <w:name w:val="B1+"/>
    <w:basedOn w:val="B10"/>
    <w:link w:val="B1Car"/>
    <w:rsid w:val="008D1477"/>
    <w:pPr>
      <w:numPr>
        <w:numId w:val="26"/>
      </w:numPr>
      <w:overflowPunct w:val="0"/>
      <w:autoSpaceDE w:val="0"/>
      <w:autoSpaceDN w:val="0"/>
      <w:adjustRightInd w:val="0"/>
    </w:pPr>
    <w:rPr>
      <w:rFonts w:ascii="CG Times (WN)" w:hAnsi="CG Times (WN)"/>
      <w:lang w:eastAsia="ko-KR"/>
    </w:rPr>
  </w:style>
  <w:style w:type="paragraph" w:customStyle="1" w:styleId="NormalArial">
    <w:name w:val="Normal + Arial"/>
    <w:aliases w:val="9 pt,Left:  0,45 cm,After:  0 pt,First line:  0,08 ch"/>
    <w:basedOn w:val="Normal"/>
    <w:rsid w:val="008D1477"/>
    <w:pPr>
      <w:keepNext/>
      <w:keepLines/>
      <w:overflowPunct w:val="0"/>
      <w:autoSpaceDE w:val="0"/>
      <w:autoSpaceDN w:val="0"/>
      <w:adjustRightInd w:val="0"/>
      <w:spacing w:after="0"/>
      <w:ind w:left="284"/>
    </w:pPr>
    <w:rPr>
      <w:rFonts w:ascii="Arial" w:hAnsi="Arial" w:cs="Arial"/>
      <w:bCs/>
      <w:sz w:val="18"/>
      <w:szCs w:val="18"/>
      <w:lang w:eastAsia="ko-KR"/>
    </w:rPr>
  </w:style>
  <w:style w:type="paragraph" w:customStyle="1" w:styleId="TALLeft1cm">
    <w:name w:val="TAL + Left:  1 cm"/>
    <w:basedOn w:val="TAL"/>
    <w:rsid w:val="008D1477"/>
    <w:pPr>
      <w:overflowPunct w:val="0"/>
      <w:autoSpaceDE w:val="0"/>
      <w:autoSpaceDN w:val="0"/>
      <w:adjustRightInd w:val="0"/>
      <w:ind w:left="567"/>
    </w:pPr>
    <w:rPr>
      <w:rFonts w:cs="Arial"/>
      <w:lang w:val="x-none" w:eastAsia="ko-KR"/>
    </w:rPr>
  </w:style>
  <w:style w:type="character" w:customStyle="1" w:styleId="IvDInstructiontextChar">
    <w:name w:val="IvD Instructiontext Char"/>
    <w:link w:val="IvDInstructiontext"/>
    <w:uiPriority w:val="99"/>
    <w:locked/>
    <w:rsid w:val="008D147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D147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eastAsia="en-GB"/>
    </w:rPr>
  </w:style>
  <w:style w:type="character" w:customStyle="1" w:styleId="IvDbodytextChar">
    <w:name w:val="IvD bodytext Char"/>
    <w:link w:val="IvDbodytext"/>
    <w:locked/>
    <w:rsid w:val="008D1477"/>
    <w:rPr>
      <w:rFonts w:ascii="Arial" w:eastAsia="Batang" w:hAnsi="Arial" w:cs="Arial"/>
      <w:spacing w:val="2"/>
    </w:rPr>
  </w:style>
  <w:style w:type="paragraph" w:customStyle="1" w:styleId="IvDbodytext">
    <w:name w:val="IvD bodytext"/>
    <w:basedOn w:val="BodyText"/>
    <w:link w:val="IvDbodytextChar"/>
    <w:qFormat/>
    <w:rsid w:val="008D147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eastAsia="en-GB"/>
    </w:rPr>
  </w:style>
  <w:style w:type="paragraph" w:customStyle="1" w:styleId="15">
    <w:name w:val="正文1"/>
    <w:qFormat/>
    <w:rsid w:val="008D1477"/>
    <w:pPr>
      <w:spacing w:after="160" w:line="256"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qFormat/>
    <w:rsid w:val="008D1477"/>
    <w:pPr>
      <w:ind w:left="227"/>
    </w:pPr>
  </w:style>
  <w:style w:type="paragraph" w:customStyle="1" w:styleId="TALLeft06cm">
    <w:name w:val="TAL + Left: 0.6 cm"/>
    <w:basedOn w:val="TALLeft04cm"/>
    <w:qFormat/>
    <w:rsid w:val="008D1477"/>
    <w:pPr>
      <w:ind w:left="340"/>
    </w:pPr>
  </w:style>
  <w:style w:type="paragraph" w:customStyle="1" w:styleId="INDENT2">
    <w:name w:val="INDENT2"/>
    <w:basedOn w:val="Normal"/>
    <w:rsid w:val="008D147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8D1477"/>
    <w:pPr>
      <w:overflowPunct w:val="0"/>
      <w:autoSpaceDE w:val="0"/>
      <w:autoSpaceDN w:val="0"/>
      <w:adjustRightInd w:val="0"/>
    </w:pPr>
    <w:rPr>
      <w:rFonts w:eastAsia="Batang"/>
      <w:lang w:eastAsia="en-GB"/>
    </w:rPr>
  </w:style>
  <w:style w:type="paragraph" w:customStyle="1" w:styleId="ListBullet6">
    <w:name w:val="List Bullet 6"/>
    <w:basedOn w:val="ListBullet5"/>
    <w:rsid w:val="008D1477"/>
    <w:pPr>
      <w:overflowPunct w:val="0"/>
      <w:autoSpaceDE w:val="0"/>
      <w:autoSpaceDN w:val="0"/>
      <w:adjustRightInd w:val="0"/>
    </w:pPr>
    <w:rPr>
      <w:lang w:eastAsia="ko-KR"/>
    </w:rPr>
  </w:style>
  <w:style w:type="paragraph" w:customStyle="1" w:styleId="StyleTALLeft075cm">
    <w:name w:val="Style TAL + Left:  075 cm"/>
    <w:basedOn w:val="TAL"/>
    <w:rsid w:val="008D147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8D147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8D147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8D1477"/>
    <w:pPr>
      <w:ind w:left="851"/>
    </w:pPr>
    <w:rPr>
      <w:rFonts w:eastAsia="Batang"/>
    </w:rPr>
  </w:style>
  <w:style w:type="paragraph" w:customStyle="1" w:styleId="INDENT1">
    <w:name w:val="INDENT1"/>
    <w:basedOn w:val="Normal"/>
    <w:rsid w:val="008D1477"/>
    <w:pPr>
      <w:ind w:left="851"/>
    </w:pPr>
    <w:rPr>
      <w:rFonts w:eastAsia="MS Mincho"/>
    </w:rPr>
  </w:style>
  <w:style w:type="paragraph" w:customStyle="1" w:styleId="INDENT3">
    <w:name w:val="INDENT3"/>
    <w:basedOn w:val="Normal"/>
    <w:rsid w:val="008D1477"/>
    <w:pPr>
      <w:ind w:left="1701" w:hanging="567"/>
    </w:pPr>
    <w:rPr>
      <w:rFonts w:eastAsia="MS Mincho"/>
    </w:rPr>
  </w:style>
  <w:style w:type="paragraph" w:customStyle="1" w:styleId="FigureTitle">
    <w:name w:val="Figure_Title"/>
    <w:basedOn w:val="Normal"/>
    <w:next w:val="Normal"/>
    <w:rsid w:val="008D147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1477"/>
    <w:pPr>
      <w:keepNext/>
      <w:keepLines/>
    </w:pPr>
    <w:rPr>
      <w:rFonts w:eastAsia="MS Mincho"/>
      <w:b/>
    </w:rPr>
  </w:style>
  <w:style w:type="paragraph" w:customStyle="1" w:styleId="CouvRecTitle">
    <w:name w:val="Couv Rec Title"/>
    <w:basedOn w:val="Normal"/>
    <w:rsid w:val="008D1477"/>
    <w:pPr>
      <w:keepNext/>
      <w:keepLines/>
      <w:spacing w:before="240"/>
      <w:ind w:left="1418"/>
    </w:pPr>
    <w:rPr>
      <w:rFonts w:ascii="Arial" w:eastAsia="MS Mincho" w:hAnsi="Arial"/>
      <w:b/>
      <w:sz w:val="36"/>
      <w:lang w:val="en-US"/>
    </w:rPr>
  </w:style>
  <w:style w:type="paragraph" w:customStyle="1" w:styleId="00BodyText">
    <w:name w:val="00 BodyText"/>
    <w:basedOn w:val="Normal"/>
    <w:rsid w:val="008D1477"/>
    <w:pPr>
      <w:spacing w:after="220"/>
    </w:pPr>
    <w:rPr>
      <w:rFonts w:ascii="Arial" w:eastAsia="MS Mincho" w:hAnsi="Arial"/>
      <w:sz w:val="22"/>
      <w:lang w:val="en-US"/>
    </w:rPr>
  </w:style>
  <w:style w:type="paragraph" w:customStyle="1" w:styleId="BalloonText1">
    <w:name w:val="Balloon Text1"/>
    <w:basedOn w:val="Normal"/>
    <w:semiHidden/>
    <w:rsid w:val="008D1477"/>
    <w:rPr>
      <w:rFonts w:ascii="Tahoma" w:eastAsia="MS Mincho" w:hAnsi="Tahoma" w:cs="Tahoma"/>
      <w:sz w:val="16"/>
      <w:szCs w:val="16"/>
    </w:rPr>
  </w:style>
  <w:style w:type="paragraph" w:customStyle="1" w:styleId="ZchnZchn">
    <w:name w:val="Zchn Zchn"/>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1477"/>
    <w:rPr>
      <w:rFonts w:eastAsia="MS Mincho"/>
      <w:b/>
      <w:bCs/>
      <w:lang w:eastAsia="x-none"/>
    </w:rPr>
  </w:style>
  <w:style w:type="paragraph" w:customStyle="1" w:styleId="Char3CharCharCharCharChar">
    <w:name w:val="Char3 Char Char Char (文字) (文字) Char Char"/>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147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147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147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1477"/>
    <w:pPr>
      <w:spacing w:after="120"/>
      <w:ind w:left="284" w:hanging="284"/>
    </w:pPr>
    <w:rPr>
      <w:rFonts w:ascii="Arial" w:eastAsia="MS Mincho" w:hAnsi="Arial"/>
      <w:szCs w:val="22"/>
    </w:rPr>
  </w:style>
  <w:style w:type="paragraph" w:customStyle="1" w:styleId="BalloonText2">
    <w:name w:val="Balloon Text2"/>
    <w:basedOn w:val="Normal"/>
    <w:semiHidden/>
    <w:rsid w:val="008D14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D1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D14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147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8D1477"/>
    <w:rPr>
      <w:b/>
    </w:rPr>
  </w:style>
  <w:style w:type="paragraph" w:customStyle="1" w:styleId="Proposal">
    <w:name w:val="Proposal"/>
    <w:basedOn w:val="Normal"/>
    <w:link w:val="ProposalChar"/>
    <w:qFormat/>
    <w:rsid w:val="008D1477"/>
    <w:pPr>
      <w:numPr>
        <w:numId w:val="27"/>
      </w:numPr>
      <w:tabs>
        <w:tab w:val="left" w:pos="1560"/>
      </w:tabs>
      <w:ind w:left="1560" w:hanging="1200"/>
    </w:pPr>
    <w:rPr>
      <w:rFonts w:ascii="CG Times (WN)" w:hAnsi="CG Times (WN)"/>
      <w:b/>
      <w:lang w:eastAsia="en-GB"/>
    </w:rPr>
  </w:style>
  <w:style w:type="character" w:customStyle="1" w:styleId="ProposallistChar">
    <w:name w:val="Proposal list Char"/>
    <w:link w:val="Proposallist"/>
    <w:locked/>
    <w:rsid w:val="008D1477"/>
    <w:rPr>
      <w:b/>
    </w:rPr>
  </w:style>
  <w:style w:type="paragraph" w:customStyle="1" w:styleId="Proposallist">
    <w:name w:val="Proposal list"/>
    <w:basedOn w:val="Proposal"/>
    <w:link w:val="ProposallistChar"/>
    <w:qFormat/>
    <w:rsid w:val="008D1477"/>
    <w:pPr>
      <w:numPr>
        <w:numId w:val="0"/>
      </w:numPr>
      <w:ind w:left="1560" w:hanging="1134"/>
    </w:pPr>
  </w:style>
  <w:style w:type="character" w:customStyle="1" w:styleId="B1Zchn">
    <w:name w:val="B1 Zchn"/>
    <w:rsid w:val="008D1477"/>
    <w:rPr>
      <w:rFonts w:ascii="Times New Roman" w:eastAsia="Times New Roman" w:hAnsi="Times New Roman" w:cs="Times New Roman" w:hint="default"/>
      <w:sz w:val="20"/>
      <w:szCs w:val="20"/>
    </w:rPr>
  </w:style>
  <w:style w:type="character" w:customStyle="1" w:styleId="msoins0">
    <w:name w:val="msoins"/>
    <w:rsid w:val="008D1477"/>
  </w:style>
  <w:style w:type="character" w:customStyle="1" w:styleId="a9">
    <w:name w:val="首标题"/>
    <w:rsid w:val="008D1477"/>
    <w:rPr>
      <w:rFonts w:ascii="Arial" w:eastAsia="SimSun" w:hAnsi="Arial" w:cs="Arial" w:hint="default"/>
      <w:sz w:val="24"/>
      <w:lang w:val="en-US" w:eastAsia="zh-CN" w:bidi="ar-SA"/>
    </w:rPr>
  </w:style>
  <w:style w:type="character" w:customStyle="1" w:styleId="msoins00">
    <w:name w:val="msoins0"/>
    <w:rsid w:val="008D1477"/>
    <w:rPr>
      <w:rFonts w:ascii="Arial" w:eastAsia="SimSun" w:hAnsi="Arial" w:cs="Arial" w:hint="default"/>
      <w:color w:val="0000FF"/>
      <w:kern w:val="2"/>
      <w:lang w:val="en-US" w:eastAsia="zh-CN" w:bidi="ar-SA"/>
    </w:rPr>
  </w:style>
  <w:style w:type="character" w:customStyle="1" w:styleId="CharChar2">
    <w:name w:val="Char Char2"/>
    <w:rsid w:val="008D1477"/>
    <w:rPr>
      <w:rFonts w:ascii="Times New Roman" w:eastAsia="MS Mincho" w:hAnsi="Times New Roman" w:cs="Times New Roman" w:hint="default"/>
      <w:lang w:val="en-GB" w:eastAsia="en-US"/>
    </w:rPr>
  </w:style>
  <w:style w:type="character" w:customStyle="1" w:styleId="B2Car">
    <w:name w:val="B2 Car"/>
    <w:rsid w:val="008D1477"/>
    <w:rPr>
      <w:rFonts w:ascii="Times New Roman" w:hAnsi="Times New Roman" w:cs="Times New Roman" w:hint="default"/>
      <w:lang w:val="en-GB"/>
    </w:rPr>
  </w:style>
  <w:style w:type="character" w:customStyle="1" w:styleId="UnresolvedMention1">
    <w:name w:val="Unresolved Mention1"/>
    <w:uiPriority w:val="99"/>
    <w:semiHidden/>
    <w:rsid w:val="008D1477"/>
    <w:rPr>
      <w:color w:val="605E5C"/>
      <w:shd w:val="clear" w:color="auto" w:fill="E1DFDD"/>
    </w:rPr>
  </w:style>
  <w:style w:type="character" w:customStyle="1" w:styleId="Mention1">
    <w:name w:val="Mention1"/>
    <w:uiPriority w:val="99"/>
    <w:semiHidden/>
    <w:rsid w:val="008D1477"/>
    <w:rPr>
      <w:color w:val="2B579A"/>
      <w:shd w:val="clear" w:color="auto" w:fill="E6E6E6"/>
    </w:rPr>
  </w:style>
  <w:style w:type="character" w:customStyle="1" w:styleId="TFChar1">
    <w:name w:val="TF Char1"/>
    <w:rsid w:val="008D147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8D147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D147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D1477"/>
    <w:rPr>
      <w:rFonts w:ascii="Times New Roman" w:eastAsia="Times New Roman" w:hAnsi="Times New Roman" w:cs="Times New Roman" w:hint="default"/>
      <w:sz w:val="18"/>
      <w:szCs w:val="18"/>
      <w:lang w:val="en-GB" w:eastAsia="ko-KR"/>
    </w:rPr>
  </w:style>
  <w:style w:type="numbering" w:customStyle="1" w:styleId="2">
    <w:name w:val="列表编号2"/>
    <w:rsid w:val="008D1477"/>
    <w:pPr>
      <w:numPr>
        <w:numId w:val="28"/>
      </w:numPr>
    </w:pPr>
  </w:style>
  <w:style w:type="numbering" w:customStyle="1" w:styleId="1">
    <w:name w:val="项目编号1"/>
    <w:rsid w:val="008D1477"/>
    <w:pPr>
      <w:numPr>
        <w:numId w:val="29"/>
      </w:numPr>
    </w:pPr>
  </w:style>
  <w:style w:type="paragraph" w:styleId="Subtitle">
    <w:name w:val="Subtitle"/>
    <w:basedOn w:val="Normal"/>
    <w:next w:val="Normal"/>
    <w:link w:val="SubtitleChar"/>
    <w:qFormat/>
    <w:rsid w:val="008D147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D1477"/>
    <w:rPr>
      <w:rFonts w:asciiTheme="majorHAnsi" w:eastAsia="SimSun" w:hAnsiTheme="majorHAnsi" w:cstheme="majorBidi"/>
      <w:b/>
      <w:bCs/>
      <w:kern w:val="28"/>
      <w:sz w:val="32"/>
      <w:szCs w:val="32"/>
      <w:lang w:eastAsia="en-US"/>
    </w:rPr>
  </w:style>
  <w:style w:type="numbering" w:customStyle="1" w:styleId="NoList1">
    <w:name w:val="No List1"/>
    <w:next w:val="NoList"/>
    <w:uiPriority w:val="99"/>
    <w:semiHidden/>
    <w:unhideWhenUsed/>
    <w:rsid w:val="008D1477"/>
  </w:style>
  <w:style w:type="character" w:customStyle="1" w:styleId="Heading2Char1">
    <w:name w:val="Heading 2 Char1"/>
    <w:aliases w:val="H2 Char1,Head2A Char1,2 Char1,h2 Char1"/>
    <w:semiHidden/>
    <w:rsid w:val="008D1477"/>
    <w:rPr>
      <w:rFonts w:ascii="Calibri Light" w:eastAsia="DengXian Light" w:hAnsi="Calibri Light" w:cs="Times New Roman"/>
      <w:color w:val="2F5496"/>
      <w:sz w:val="26"/>
      <w:szCs w:val="26"/>
      <w:lang w:val="en-GB" w:eastAsia="en-GB"/>
    </w:rPr>
  </w:style>
  <w:style w:type="character" w:styleId="LineNumber">
    <w:name w:val="line number"/>
    <w:unhideWhenUsed/>
    <w:rsid w:val="008D1477"/>
  </w:style>
  <w:style w:type="character" w:customStyle="1" w:styleId="NOZchn">
    <w:name w:val="NO Zchn"/>
    <w:locked/>
    <w:rsid w:val="008D1477"/>
    <w:rPr>
      <w:rFonts w:ascii="Times New Roman" w:hAnsi="Times New Roman"/>
      <w:lang w:val="en-GB" w:eastAsia="en-US"/>
    </w:rPr>
  </w:style>
  <w:style w:type="table" w:customStyle="1" w:styleId="TableGrid1">
    <w:name w:val="Table Grid1"/>
    <w:basedOn w:val="TableNormal"/>
    <w:next w:val="TableGrid"/>
    <w:rsid w:val="008D147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8D1477"/>
    <w:rPr>
      <w:rFonts w:ascii="Arial" w:eastAsia="DengXian" w:hAnsi="Arial" w:cs="Arial"/>
      <w:sz w:val="18"/>
    </w:rPr>
  </w:style>
  <w:style w:type="numbering" w:customStyle="1" w:styleId="21">
    <w:name w:val="列表编号21"/>
    <w:basedOn w:val="NoList"/>
    <w:rsid w:val="008D1477"/>
  </w:style>
  <w:style w:type="numbering" w:customStyle="1" w:styleId="111">
    <w:name w:val="项目编号11"/>
    <w:basedOn w:val="NoList"/>
    <w:rsid w:val="008D1477"/>
  </w:style>
  <w:style w:type="numbering" w:customStyle="1" w:styleId="NoList2">
    <w:name w:val="No List2"/>
    <w:next w:val="NoList"/>
    <w:uiPriority w:val="99"/>
    <w:semiHidden/>
    <w:unhideWhenUsed/>
    <w:rsid w:val="008D1477"/>
  </w:style>
  <w:style w:type="table" w:customStyle="1" w:styleId="TableGrid2">
    <w:name w:val="Table Grid2"/>
    <w:basedOn w:val="TableNormal"/>
    <w:next w:val="TableGrid"/>
    <w:rsid w:val="008D147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8D1477"/>
    <w:pPr>
      <w:numPr>
        <w:numId w:val="34"/>
      </w:numPr>
    </w:pPr>
  </w:style>
  <w:style w:type="numbering" w:customStyle="1" w:styleId="12">
    <w:name w:val="项目编号12"/>
    <w:basedOn w:val="NoList"/>
    <w:rsid w:val="008D1477"/>
    <w:pPr>
      <w:numPr>
        <w:numId w:val="33"/>
      </w:numPr>
    </w:pPr>
  </w:style>
  <w:style w:type="numbering" w:customStyle="1" w:styleId="NoList3">
    <w:name w:val="No List3"/>
    <w:next w:val="NoList"/>
    <w:uiPriority w:val="99"/>
    <w:semiHidden/>
    <w:unhideWhenUsed/>
    <w:rsid w:val="008D1477"/>
  </w:style>
  <w:style w:type="character" w:customStyle="1" w:styleId="Mention2">
    <w:name w:val="Mention2"/>
    <w:uiPriority w:val="99"/>
    <w:semiHidden/>
    <w:unhideWhenUsed/>
    <w:rsid w:val="008D1477"/>
    <w:rPr>
      <w:color w:val="2B579A"/>
      <w:shd w:val="clear" w:color="auto" w:fill="E6E6E6"/>
    </w:rPr>
  </w:style>
  <w:style w:type="paragraph" w:customStyle="1" w:styleId="TALNotBold">
    <w:name w:val="TAL + Not Bold"/>
    <w:aliases w:val="Left"/>
    <w:basedOn w:val="TH"/>
    <w:link w:val="TALNotBoldChar"/>
    <w:rsid w:val="008D147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D1477"/>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DE2D-1277-41C1-9D93-0397F87F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4975</Words>
  <Characters>28360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Ericsson</cp:lastModifiedBy>
  <cp:revision>9</cp:revision>
  <cp:lastPrinted>1899-12-31T23:00:00Z</cp:lastPrinted>
  <dcterms:created xsi:type="dcterms:W3CDTF">2023-05-26T00:13:00Z</dcterms:created>
  <dcterms:modified xsi:type="dcterms:W3CDTF">2023-05-26T03:20:00Z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