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C0BAF" w14:textId="3FD663B3" w:rsidR="0075188C" w:rsidRDefault="0075188C" w:rsidP="0075188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75188C">
        <w:rPr>
          <w:rFonts w:ascii="Arial" w:hAnsi="Arial" w:cs="Arial"/>
          <w:b/>
          <w:bCs/>
          <w:sz w:val="24"/>
        </w:rPr>
        <w:t>R3-225326</w:t>
      </w:r>
    </w:p>
    <w:p w14:paraId="4F09127D" w14:textId="77777777" w:rsidR="0075188C" w:rsidRDefault="0075188C" w:rsidP="0075188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2A171E0D" w14:textId="77777777" w:rsidR="0075188C" w:rsidRDefault="0075188C" w:rsidP="0075188C">
      <w:pPr>
        <w:pStyle w:val="3GPPHeader"/>
        <w:spacing w:after="0"/>
      </w:pPr>
    </w:p>
    <w:bookmarkEnd w:id="1"/>
    <w:p w14:paraId="4AA613DB" w14:textId="3F85F539" w:rsidR="00C339C9" w:rsidRPr="00F25496" w:rsidRDefault="00C339C9" w:rsidP="00C33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B4C1A" w:rsidRPr="00F25496">
        <w:rPr>
          <w:b/>
          <w:noProof/>
          <w:sz w:val="24"/>
        </w:rPr>
        <w:t>10</w:t>
      </w:r>
      <w:r w:rsidR="005B4C1A">
        <w:rPr>
          <w:b/>
          <w:noProof/>
          <w:sz w:val="24"/>
        </w:rPr>
        <w:t xml:space="preserve">8-e 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90D89">
        <w:rPr>
          <w:b/>
          <w:i/>
          <w:noProof/>
          <w:sz w:val="28"/>
        </w:rPr>
        <w:t xml:space="preserve">  </w:t>
      </w:r>
      <w:r w:rsidR="00CB6345" w:rsidRPr="00CB6345">
        <w:rPr>
          <w:b/>
          <w:i/>
          <w:noProof/>
          <w:sz w:val="28"/>
        </w:rPr>
        <w:t>S3-22</w:t>
      </w:r>
      <w:r w:rsidR="0013088C">
        <w:rPr>
          <w:b/>
          <w:i/>
          <w:noProof/>
          <w:sz w:val="28"/>
        </w:rPr>
        <w:t>2</w:t>
      </w:r>
      <w:r w:rsidR="008F0213">
        <w:rPr>
          <w:b/>
          <w:i/>
          <w:noProof/>
          <w:sz w:val="28"/>
        </w:rPr>
        <w:t>43</w:t>
      </w:r>
      <w:r w:rsidR="00444934">
        <w:rPr>
          <w:b/>
          <w:i/>
          <w:noProof/>
          <w:sz w:val="28"/>
        </w:rPr>
        <w:t>5</w:t>
      </w:r>
    </w:p>
    <w:p w14:paraId="60549C96" w14:textId="34317371" w:rsidR="00C339C9" w:rsidRPr="00DA53A0" w:rsidRDefault="00C339C9" w:rsidP="00C339C9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B4C1A">
        <w:rPr>
          <w:bCs/>
          <w:sz w:val="24"/>
        </w:rPr>
        <w:t>22</w:t>
      </w:r>
      <w:r w:rsidR="005B4C1A" w:rsidRPr="00F51513">
        <w:rPr>
          <w:bCs/>
          <w:sz w:val="24"/>
          <w:vertAlign w:val="superscript"/>
        </w:rPr>
        <w:t>nd</w:t>
      </w:r>
      <w:r w:rsidR="005B4C1A">
        <w:rPr>
          <w:bCs/>
          <w:sz w:val="24"/>
        </w:rPr>
        <w:t xml:space="preserve"> - 26</w:t>
      </w:r>
      <w:r w:rsidR="005B4C1A" w:rsidRPr="00F51513">
        <w:rPr>
          <w:bCs/>
          <w:sz w:val="24"/>
          <w:vertAlign w:val="superscript"/>
        </w:rPr>
        <w:t>th</w:t>
      </w:r>
      <w:r w:rsidR="005B4C1A">
        <w:rPr>
          <w:bCs/>
          <w:sz w:val="24"/>
        </w:rPr>
        <w:t xml:space="preserve"> August </w:t>
      </w:r>
      <w:r w:rsidR="005B4C1A" w:rsidRPr="004D5235">
        <w:rPr>
          <w:bCs/>
          <w:sz w:val="24"/>
        </w:rPr>
        <w:t>2022</w:t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  <w:t xml:space="preserve">       </w:t>
      </w:r>
      <w:r w:rsidR="00E90D89" w:rsidRPr="00E90D89">
        <w:rPr>
          <w:b w:val="0"/>
          <w:bCs/>
          <w:i/>
          <w:sz w:val="21"/>
        </w:rPr>
        <w:t>revision of S3-222063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CEF90B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3E81" w:rsidRPr="00283E81">
        <w:rPr>
          <w:rFonts w:ascii="Arial" w:hAnsi="Arial" w:cs="Arial"/>
          <w:b/>
          <w:bCs/>
        </w:rPr>
        <w:t>Reply LS on UE’s LTE UPIP capability for EN-DC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1AB551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>
        <w:rPr>
          <w:rFonts w:ascii="Arial" w:hAnsi="Arial" w:cs="Arial"/>
          <w:b/>
          <w:bCs/>
          <w:sz w:val="22"/>
          <w:szCs w:val="22"/>
        </w:rPr>
        <w:t>S</w:t>
      </w:r>
      <w:r w:rsidR="00283E81">
        <w:rPr>
          <w:rFonts w:ascii="Arial" w:hAnsi="Arial" w:cs="Arial"/>
          <w:b/>
          <w:bCs/>
          <w:sz w:val="22"/>
          <w:szCs w:val="22"/>
        </w:rPr>
        <w:t>3-22</w:t>
      </w:r>
      <w:r w:rsidR="00B748B4">
        <w:rPr>
          <w:rFonts w:ascii="Arial" w:hAnsi="Arial" w:cs="Arial"/>
          <w:b/>
          <w:bCs/>
          <w:sz w:val="22"/>
          <w:szCs w:val="22"/>
        </w:rPr>
        <w:t>1724 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83E81" w:rsidRPr="00283E81">
        <w:rPr>
          <w:rFonts w:ascii="Arial" w:hAnsi="Arial" w:cs="Arial"/>
          <w:b/>
          <w:bCs/>
          <w:sz w:val="22"/>
          <w:szCs w:val="22"/>
        </w:rPr>
        <w:t>on UE’s LTE UPIP capability for EN-DC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2DD47E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 w:rsidRPr="00B748B4">
        <w:rPr>
          <w:rFonts w:ascii="Arial" w:hAnsi="Arial" w:cs="Arial"/>
          <w:b/>
          <w:bCs/>
          <w:sz w:val="22"/>
          <w:szCs w:val="22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76948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E90D89">
        <w:rPr>
          <w:rFonts w:ascii="Arial" w:hAnsi="Arial" w:cs="Arial"/>
          <w:b/>
          <w:sz w:val="22"/>
          <w:szCs w:val="22"/>
        </w:rPr>
        <w:t>SA3</w:t>
      </w:r>
    </w:p>
    <w:p w14:paraId="2548326B" w14:textId="5E8DB4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B748B4">
        <w:rPr>
          <w:rFonts w:ascii="Arial" w:hAnsi="Arial" w:cs="Arial"/>
          <w:b/>
          <w:bCs/>
          <w:sz w:val="22"/>
          <w:szCs w:val="22"/>
        </w:rPr>
        <w:t>RAN</w:t>
      </w:r>
      <w:r w:rsidR="0023416C">
        <w:rPr>
          <w:rFonts w:ascii="Arial" w:hAnsi="Arial" w:cs="Arial"/>
          <w:b/>
          <w:bCs/>
          <w:sz w:val="22"/>
          <w:szCs w:val="22"/>
        </w:rPr>
        <w:t>3</w:t>
      </w:r>
      <w:bookmarkEnd w:id="7"/>
      <w:bookmarkEnd w:id="8"/>
      <w:bookmarkEnd w:id="9"/>
    </w:p>
    <w:p w14:paraId="5DC2ED77" w14:textId="3AD27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2EFC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733B" w:rsidRPr="00C9733B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4839EF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733B">
        <w:rPr>
          <w:rFonts w:ascii="Arial" w:hAnsi="Arial" w:cs="Arial"/>
          <w:b/>
          <w:bCs/>
          <w:sz w:val="22"/>
          <w:szCs w:val="22"/>
        </w:rPr>
        <w:t>N</w:t>
      </w:r>
      <w:r w:rsidR="00C9733B" w:rsidRPr="00C9733B">
        <w:rPr>
          <w:rFonts w:ascii="Arial" w:hAnsi="Arial" w:cs="Arial"/>
          <w:b/>
          <w:bCs/>
          <w:sz w:val="22"/>
          <w:szCs w:val="22"/>
        </w:rPr>
        <w:t>oamen.ben.henda@huawei.com</w:t>
      </w:r>
    </w:p>
    <w:p w14:paraId="5C701869" w14:textId="41CC47A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E09B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48B4" w:rsidRPr="00B91275">
        <w:rPr>
          <w:rFonts w:ascii="Arial" w:hAnsi="Arial" w:cs="Arial"/>
          <w:b/>
          <w:bCs/>
          <w:sz w:val="22"/>
          <w:szCs w:val="22"/>
        </w:rPr>
        <w:t>S3-22</w:t>
      </w:r>
      <w:r w:rsidR="0013088C" w:rsidRPr="00B91275">
        <w:rPr>
          <w:rFonts w:ascii="Arial" w:hAnsi="Arial" w:cs="Arial"/>
          <w:b/>
          <w:bCs/>
          <w:sz w:val="22"/>
          <w:szCs w:val="22"/>
        </w:rPr>
        <w:t>2</w:t>
      </w:r>
      <w:r w:rsidR="008F0213">
        <w:rPr>
          <w:rFonts w:ascii="Arial" w:hAnsi="Arial" w:cs="Arial"/>
          <w:b/>
          <w:bCs/>
          <w:sz w:val="22"/>
          <w:szCs w:val="22"/>
        </w:rPr>
        <w:t>431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43FE4E" w14:textId="2D054870" w:rsidR="00801B85" w:rsidRDefault="0023416C" w:rsidP="00801B85">
      <w:r>
        <w:t xml:space="preserve">SA3 would like to thank </w:t>
      </w:r>
      <w:r w:rsidR="00283E81">
        <w:t>RAN</w:t>
      </w:r>
      <w:r>
        <w:t>3 for the LS on</w:t>
      </w:r>
      <w:r w:rsidR="003F770D" w:rsidRPr="003F770D">
        <w:t xml:space="preserve"> </w:t>
      </w:r>
      <w:r w:rsidR="00B748B4" w:rsidRPr="00B748B4">
        <w:t>UE’s LTE UPIP capability for EN-DC</w:t>
      </w:r>
      <w:r w:rsidR="00B748B4">
        <w:t>. SA3 has followed RAN3’s agreement</w:t>
      </w:r>
      <w:r w:rsidR="00326451">
        <w:t xml:space="preserve"> and </w:t>
      </w:r>
      <w:r w:rsidR="00B748B4">
        <w:t xml:space="preserve">has </w:t>
      </w:r>
      <w:r w:rsidR="00FE5272">
        <w:t xml:space="preserve">agreed </w:t>
      </w:r>
      <w:r w:rsidR="00B748B4">
        <w:t xml:space="preserve">the </w:t>
      </w:r>
      <w:r w:rsidR="00E90D89">
        <w:t xml:space="preserve">CR </w:t>
      </w:r>
      <w:r w:rsidR="00B748B4">
        <w:t>S3-22</w:t>
      </w:r>
      <w:r w:rsidR="0013088C">
        <w:t>2</w:t>
      </w:r>
      <w:r w:rsidR="008F0213">
        <w:t>431</w:t>
      </w:r>
      <w:r w:rsidR="00B748B4">
        <w:t xml:space="preserve"> to TS 33.401 to align with RAN3’s decision.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0C61F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48B4">
        <w:rPr>
          <w:rFonts w:ascii="Arial" w:hAnsi="Arial" w:cs="Arial"/>
          <w:b/>
        </w:rPr>
        <w:t>RAN</w:t>
      </w:r>
      <w:r w:rsidR="0023416C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6029FF1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</w:t>
      </w:r>
      <w:r w:rsidR="00B748B4">
        <w:t xml:space="preserve"> RAN</w:t>
      </w:r>
      <w:r w:rsidR="0023416C">
        <w:t>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49BD59" w14:textId="05E6B38C" w:rsidR="00DD4E9D" w:rsidRPr="001A14F2" w:rsidRDefault="00DD4E9D" w:rsidP="00DD4E9D">
      <w:r>
        <w:t>SA3#108</w:t>
      </w:r>
      <w:r w:rsidR="00BC39E3">
        <w:t>-bis-</w:t>
      </w:r>
      <w:r>
        <w:t>e</w:t>
      </w:r>
      <w:r>
        <w:tab/>
        <w:t>10-14 October 2022</w:t>
      </w:r>
      <w:r>
        <w:tab/>
        <w:t>Online</w:t>
      </w:r>
    </w:p>
    <w:p w14:paraId="054FEDCB" w14:textId="5AC6B892" w:rsidR="006052AD" w:rsidRPr="001A14F2" w:rsidRDefault="005B4C1A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A3#109-e</w:t>
      </w:r>
      <w:r>
        <w:rPr>
          <w:lang w:eastAsia="zh-CN"/>
        </w:rPr>
        <w:tab/>
        <w:t>14-18 November 2022</w:t>
      </w:r>
      <w:r>
        <w:rPr>
          <w:lang w:eastAsia="zh-CN"/>
        </w:rPr>
        <w:tab/>
        <w:t>Canada</w:t>
      </w:r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58A10" w14:textId="77777777" w:rsidR="003B52A4" w:rsidRDefault="003B52A4">
      <w:pPr>
        <w:spacing w:after="0"/>
      </w:pPr>
      <w:r>
        <w:separator/>
      </w:r>
    </w:p>
  </w:endnote>
  <w:endnote w:type="continuationSeparator" w:id="0">
    <w:p w14:paraId="1831A65F" w14:textId="77777777" w:rsidR="003B52A4" w:rsidRDefault="003B52A4">
      <w:pPr>
        <w:spacing w:after="0"/>
      </w:pPr>
      <w:r>
        <w:continuationSeparator/>
      </w:r>
    </w:p>
  </w:endnote>
  <w:endnote w:type="continuationNotice" w:id="1">
    <w:p w14:paraId="76BF24E5" w14:textId="77777777" w:rsidR="003B52A4" w:rsidRDefault="003B52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E9C0D" w14:textId="77777777" w:rsidR="003B52A4" w:rsidRDefault="003B52A4">
      <w:pPr>
        <w:spacing w:after="0"/>
      </w:pPr>
      <w:r>
        <w:separator/>
      </w:r>
    </w:p>
  </w:footnote>
  <w:footnote w:type="continuationSeparator" w:id="0">
    <w:p w14:paraId="1AFC7523" w14:textId="77777777" w:rsidR="003B52A4" w:rsidRDefault="003B52A4">
      <w:pPr>
        <w:spacing w:after="0"/>
      </w:pPr>
      <w:r>
        <w:continuationSeparator/>
      </w:r>
    </w:p>
  </w:footnote>
  <w:footnote w:type="continuationNotice" w:id="1">
    <w:p w14:paraId="795D021D" w14:textId="77777777" w:rsidR="003B52A4" w:rsidRDefault="003B52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3328236">
    <w:abstractNumId w:val="6"/>
  </w:num>
  <w:num w:numId="2" w16cid:durableId="243882188">
    <w:abstractNumId w:val="5"/>
  </w:num>
  <w:num w:numId="3" w16cid:durableId="1077748048">
    <w:abstractNumId w:val="4"/>
  </w:num>
  <w:num w:numId="4" w16cid:durableId="1777675088">
    <w:abstractNumId w:val="3"/>
  </w:num>
  <w:num w:numId="5" w16cid:durableId="117184102">
    <w:abstractNumId w:val="2"/>
  </w:num>
  <w:num w:numId="6" w16cid:durableId="509443045">
    <w:abstractNumId w:val="1"/>
  </w:num>
  <w:num w:numId="7" w16cid:durableId="112862578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3767A"/>
    <w:rsid w:val="0004711B"/>
    <w:rsid w:val="000506BD"/>
    <w:rsid w:val="00053340"/>
    <w:rsid w:val="000F0116"/>
    <w:rsid w:val="000F5F20"/>
    <w:rsid w:val="000F6242"/>
    <w:rsid w:val="00103FF1"/>
    <w:rsid w:val="001054B7"/>
    <w:rsid w:val="0013088C"/>
    <w:rsid w:val="0013497E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7445E"/>
    <w:rsid w:val="00283E81"/>
    <w:rsid w:val="002869FE"/>
    <w:rsid w:val="002B2130"/>
    <w:rsid w:val="002E01C1"/>
    <w:rsid w:val="002E5A12"/>
    <w:rsid w:val="002F1940"/>
    <w:rsid w:val="003052C4"/>
    <w:rsid w:val="0031688F"/>
    <w:rsid w:val="00321D62"/>
    <w:rsid w:val="00322204"/>
    <w:rsid w:val="00322FEE"/>
    <w:rsid w:val="00324D72"/>
    <w:rsid w:val="00326451"/>
    <w:rsid w:val="00330010"/>
    <w:rsid w:val="00350F2C"/>
    <w:rsid w:val="00363BE4"/>
    <w:rsid w:val="00381774"/>
    <w:rsid w:val="0038194A"/>
    <w:rsid w:val="00383545"/>
    <w:rsid w:val="003B52A4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44934"/>
    <w:rsid w:val="004577F6"/>
    <w:rsid w:val="00460859"/>
    <w:rsid w:val="00470DF6"/>
    <w:rsid w:val="004D08B8"/>
    <w:rsid w:val="004D219B"/>
    <w:rsid w:val="004E3939"/>
    <w:rsid w:val="004F14FE"/>
    <w:rsid w:val="004F631A"/>
    <w:rsid w:val="00526DDD"/>
    <w:rsid w:val="0055565A"/>
    <w:rsid w:val="005A2A0E"/>
    <w:rsid w:val="005B3A34"/>
    <w:rsid w:val="005B4C1A"/>
    <w:rsid w:val="005E2B49"/>
    <w:rsid w:val="005E7136"/>
    <w:rsid w:val="005F6568"/>
    <w:rsid w:val="00602797"/>
    <w:rsid w:val="006052AD"/>
    <w:rsid w:val="006144A2"/>
    <w:rsid w:val="006263D6"/>
    <w:rsid w:val="00633A6D"/>
    <w:rsid w:val="0068063D"/>
    <w:rsid w:val="00681623"/>
    <w:rsid w:val="00691365"/>
    <w:rsid w:val="006932BB"/>
    <w:rsid w:val="00696DA7"/>
    <w:rsid w:val="00697C00"/>
    <w:rsid w:val="006A3A49"/>
    <w:rsid w:val="006D3F2B"/>
    <w:rsid w:val="006E4611"/>
    <w:rsid w:val="00722069"/>
    <w:rsid w:val="00730666"/>
    <w:rsid w:val="0073766B"/>
    <w:rsid w:val="007510B2"/>
    <w:rsid w:val="0075188C"/>
    <w:rsid w:val="007647F4"/>
    <w:rsid w:val="00780557"/>
    <w:rsid w:val="007B29CC"/>
    <w:rsid w:val="007B7903"/>
    <w:rsid w:val="007D07C7"/>
    <w:rsid w:val="007D537D"/>
    <w:rsid w:val="007D5DEA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8252F"/>
    <w:rsid w:val="008D772F"/>
    <w:rsid w:val="008E3260"/>
    <w:rsid w:val="008F0213"/>
    <w:rsid w:val="008F715D"/>
    <w:rsid w:val="00913A15"/>
    <w:rsid w:val="00914653"/>
    <w:rsid w:val="00924744"/>
    <w:rsid w:val="00943850"/>
    <w:rsid w:val="009476A9"/>
    <w:rsid w:val="009603F6"/>
    <w:rsid w:val="00973763"/>
    <w:rsid w:val="009963AC"/>
    <w:rsid w:val="0099764C"/>
    <w:rsid w:val="009A2DF7"/>
    <w:rsid w:val="009C1696"/>
    <w:rsid w:val="009C7F98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748B4"/>
    <w:rsid w:val="00B91275"/>
    <w:rsid w:val="00B97703"/>
    <w:rsid w:val="00BA3D66"/>
    <w:rsid w:val="00BA5AAB"/>
    <w:rsid w:val="00BC39E3"/>
    <w:rsid w:val="00BD6114"/>
    <w:rsid w:val="00BE3AC6"/>
    <w:rsid w:val="00C11E91"/>
    <w:rsid w:val="00C16D50"/>
    <w:rsid w:val="00C339C9"/>
    <w:rsid w:val="00C419DE"/>
    <w:rsid w:val="00C92729"/>
    <w:rsid w:val="00C9733B"/>
    <w:rsid w:val="00CB6345"/>
    <w:rsid w:val="00CC4579"/>
    <w:rsid w:val="00CE53FF"/>
    <w:rsid w:val="00CF6087"/>
    <w:rsid w:val="00D52472"/>
    <w:rsid w:val="00D621E6"/>
    <w:rsid w:val="00DB58A9"/>
    <w:rsid w:val="00DD4E9D"/>
    <w:rsid w:val="00DF42D4"/>
    <w:rsid w:val="00E1339D"/>
    <w:rsid w:val="00E2241D"/>
    <w:rsid w:val="00E55A46"/>
    <w:rsid w:val="00E614A8"/>
    <w:rsid w:val="00E800C1"/>
    <w:rsid w:val="00E90D89"/>
    <w:rsid w:val="00EB0ACA"/>
    <w:rsid w:val="00EB4D1F"/>
    <w:rsid w:val="00EF5827"/>
    <w:rsid w:val="00F06B05"/>
    <w:rsid w:val="00F25496"/>
    <w:rsid w:val="00F262DD"/>
    <w:rsid w:val="00F667CF"/>
    <w:rsid w:val="00F803BE"/>
    <w:rsid w:val="00F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paragraph" w:customStyle="1" w:styleId="3GPPHeader">
    <w:name w:val="3GPP_Header"/>
    <w:basedOn w:val="BodyText"/>
    <w:qFormat/>
    <w:rsid w:val="0075188C"/>
    <w:pPr>
      <w:tabs>
        <w:tab w:val="left" w:pos="1701"/>
        <w:tab w:val="right" w:pos="9639"/>
      </w:tabs>
      <w:spacing w:after="240"/>
      <w:jc w:val="both"/>
      <w:textAlignment w:val="auto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CR0872r1</cp:lastModifiedBy>
  <cp:revision>19</cp:revision>
  <cp:lastPrinted>2002-04-23T07:10:00Z</cp:lastPrinted>
  <dcterms:created xsi:type="dcterms:W3CDTF">2022-08-11T09:08:00Z</dcterms:created>
  <dcterms:modified xsi:type="dcterms:W3CDTF">2022-09-19T09:36:00Z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(3)d3h/z8tBJwDv4Zv2tsnaPmiYqKaow9BtYl1u4VtKy/hjd2Q6sxJ5+9AgRVy2NSEzqeKnBA2e
iTOWLJqqFQ1qpng1n3yzalafoTOl7UizzadoYhNh61EXBBFouyNNlW9qM1bgBZfLpHlbJFK4
ix8KVHevPUKjUqilsocmoRea+njL9jpABTGqAboYakfVImRiX32FOjzJOCORgh4ixYmwT8jJ
WAwhSFgU1LsmBjeB+C</vt:lpwstr>
  </property>
  <property fmtid="{D5CDD505-2E9C-101B-9397-08002B2CF9AE}" pid="14" name="_2015_ms_pID_7253431">
    <vt:lpwstr>zvu5ABaIz86JVey79oAUyU31j2/vgbZlHWEJl+nhuCVPXuK+V/VmM/
dD62wywWNckQNVaJtcC/0A/vJHoyR9JJGga8CQZttlRBfIRR4hSdhqk+qzEakimb0J9fllLw
8O1zTOobvE1AaUDdO3mTkxMsTAF3KQDLpFR1YI2mf3E5dCrZPMDe4439YlVW8VNgjM425x9R
+tA2NgCdaOpCHX2Okwj4141f9pkapNEvHj3D</vt:lpwstr>
  </property>
  <property fmtid="{D5CDD505-2E9C-101B-9397-08002B2CF9AE}" pid="15" name="_2015_ms_pID_7253432">
    <vt:lpwstr>2g==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1661329460</vt:lpwstr>
  </property>
</Properties>
</file>