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631B8BC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102F2C" w:rsidRPr="00102F2C">
        <w:rPr>
          <w:rFonts w:cs="Arial"/>
          <w:bCs/>
          <w:sz w:val="24"/>
          <w:szCs w:val="24"/>
        </w:rPr>
        <w:t>R3-226002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71F12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Cell DTX/DRX for NR network energy savings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0B4B23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3D97" w:rsidRPr="002F05DD">
        <w:rPr>
          <w:rFonts w:ascii="Arial" w:hAnsi="Arial" w:cs="Arial"/>
          <w:b/>
          <w:bCs/>
        </w:rPr>
        <w:t>R3-226001</w:t>
      </w:r>
      <w:bookmarkStart w:id="8" w:name="_GoBack"/>
      <w:bookmarkEnd w:id="8"/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</w:p>
    <w:p w14:paraId="402F604C" w14:textId="15A2929F" w:rsidR="006A7E03" w:rsidRDefault="00A629A2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endorsed the </w:t>
      </w:r>
      <w:proofErr w:type="spellStart"/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pCR</w:t>
      </w:r>
      <w:proofErr w:type="spellEnd"/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1A4E40">
        <w:rPr>
          <w:rFonts w:ascii="Arial" w:eastAsia="宋体" w:hAnsi="Arial" w:cs="Arial"/>
          <w:iCs/>
          <w:color w:val="000000"/>
          <w:szCs w:val="22"/>
          <w:lang w:eastAsia="ko-KR"/>
        </w:rPr>
        <w:t>on the Cell DTX/DRX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宋体" w:hAnsi="Arial" w:cs="Arial"/>
          <w:iCs/>
          <w:color w:val="000000"/>
          <w:szCs w:val="22"/>
          <w:lang w:eastAsia="ko-KR"/>
        </w:rPr>
        <w:t>containing the</w:t>
      </w:r>
      <w:r w:rsidR="0046126F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宋体" w:hAnsi="Arial" w:cs="Arial"/>
          <w:iCs/>
          <w:color w:val="000000"/>
          <w:szCs w:val="22"/>
          <w:lang w:eastAsia="ko-KR"/>
        </w:rPr>
        <w:t>i</w:t>
      </w:r>
      <w:r w:rsidR="00DD305A" w:rsidRPr="00DD305A">
        <w:rPr>
          <w:rFonts w:ascii="Arial" w:eastAsia="宋体" w:hAnsi="Arial" w:cs="Arial"/>
          <w:iCs/>
          <w:color w:val="000000"/>
          <w:szCs w:val="22"/>
          <w:lang w:eastAsia="ko-KR"/>
        </w:rPr>
        <w:t>mpacts on network interfaces</w:t>
      </w:r>
      <w:r w:rsidR="00DD305A">
        <w:rPr>
          <w:rFonts w:ascii="Arial" w:eastAsia="宋体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as attached.</w:t>
      </w:r>
    </w:p>
    <w:p w14:paraId="28A12180" w14:textId="77777777" w:rsidR="00A629A2" w:rsidRPr="00461821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等线" w:hAnsi="Arial" w:cs="Arial"/>
          <w:lang w:eastAsia="en-GB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E4BB0" w14:textId="77777777" w:rsidR="003F462A" w:rsidRDefault="003F462A">
      <w:pPr>
        <w:spacing w:after="0"/>
      </w:pPr>
      <w:r>
        <w:separator/>
      </w:r>
    </w:p>
  </w:endnote>
  <w:endnote w:type="continuationSeparator" w:id="0">
    <w:p w14:paraId="7C2C7603" w14:textId="77777777" w:rsidR="003F462A" w:rsidRDefault="003F46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1788E" w14:textId="77777777" w:rsidR="003F462A" w:rsidRDefault="003F462A">
      <w:pPr>
        <w:spacing w:after="0"/>
      </w:pPr>
      <w:r>
        <w:separator/>
      </w:r>
    </w:p>
  </w:footnote>
  <w:footnote w:type="continuationSeparator" w:id="0">
    <w:p w14:paraId="54AD0225" w14:textId="77777777" w:rsidR="003F462A" w:rsidRDefault="003F46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86976"/>
    <w:rsid w:val="000929AE"/>
    <w:rsid w:val="000938D4"/>
    <w:rsid w:val="000A1743"/>
    <w:rsid w:val="000A7B4C"/>
    <w:rsid w:val="000C76EA"/>
    <w:rsid w:val="000E2E97"/>
    <w:rsid w:val="000F6242"/>
    <w:rsid w:val="00102F2C"/>
    <w:rsid w:val="001437F5"/>
    <w:rsid w:val="00152935"/>
    <w:rsid w:val="001552C7"/>
    <w:rsid w:val="00170CFA"/>
    <w:rsid w:val="001837E8"/>
    <w:rsid w:val="00196ED9"/>
    <w:rsid w:val="001A4E40"/>
    <w:rsid w:val="001B66CB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D43"/>
    <w:rsid w:val="00442E7D"/>
    <w:rsid w:val="00446F1E"/>
    <w:rsid w:val="00453D4B"/>
    <w:rsid w:val="0046126F"/>
    <w:rsid w:val="00461821"/>
    <w:rsid w:val="00465D5B"/>
    <w:rsid w:val="0047792B"/>
    <w:rsid w:val="004823E0"/>
    <w:rsid w:val="00496A7B"/>
    <w:rsid w:val="004A0697"/>
    <w:rsid w:val="004C6888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E86"/>
    <w:rsid w:val="0060192A"/>
    <w:rsid w:val="00601A2D"/>
    <w:rsid w:val="006025A9"/>
    <w:rsid w:val="00646D9B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17695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95002"/>
    <w:rsid w:val="008B487F"/>
    <w:rsid w:val="008B6547"/>
    <w:rsid w:val="008D772F"/>
    <w:rsid w:val="009218B4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9A2"/>
    <w:rsid w:val="00A65662"/>
    <w:rsid w:val="00A75D57"/>
    <w:rsid w:val="00A80CAD"/>
    <w:rsid w:val="00A87A6E"/>
    <w:rsid w:val="00AA42FE"/>
    <w:rsid w:val="00B13E86"/>
    <w:rsid w:val="00B20C31"/>
    <w:rsid w:val="00B237C5"/>
    <w:rsid w:val="00B35FC7"/>
    <w:rsid w:val="00B41793"/>
    <w:rsid w:val="00B74079"/>
    <w:rsid w:val="00B7471C"/>
    <w:rsid w:val="00B81090"/>
    <w:rsid w:val="00B97703"/>
    <w:rsid w:val="00BA6987"/>
    <w:rsid w:val="00BF600A"/>
    <w:rsid w:val="00C04AB6"/>
    <w:rsid w:val="00C27EBD"/>
    <w:rsid w:val="00C35D77"/>
    <w:rsid w:val="00C66847"/>
    <w:rsid w:val="00C71D9A"/>
    <w:rsid w:val="00C770D3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224A-FDEE-4521-AEE5-A4A9F84E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194</cp:revision>
  <cp:lastPrinted>2002-04-23T07:10:00Z</cp:lastPrinted>
  <dcterms:created xsi:type="dcterms:W3CDTF">2022-10-14T07:07:00Z</dcterms:created>
  <dcterms:modified xsi:type="dcterms:W3CDTF">2022-10-14T15:29:00Z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