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09065" w14:textId="7FA89E4E" w:rsidR="00915A43" w:rsidRDefault="00915A43" w:rsidP="00915A4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r>
        <w:rPr>
          <w:rFonts w:ascii="Arial" w:hAnsi="Arial" w:cs="Arial"/>
          <w:b/>
          <w:bCs/>
        </w:rPr>
        <w:t>3GPP TSG-RAN3 Meeting #114-e</w:t>
      </w:r>
      <w:r>
        <w:rPr>
          <w:rFonts w:ascii="Arial" w:hAnsi="Arial" w:cs="Arial"/>
          <w:b/>
          <w:bCs/>
        </w:rPr>
        <w:tab/>
      </w:r>
      <w:r w:rsidRPr="00915A43">
        <w:rPr>
          <w:rFonts w:ascii="Arial" w:hAnsi="Arial" w:cs="Arial"/>
          <w:b/>
          <w:bCs/>
        </w:rPr>
        <w:t>R3-214675</w:t>
      </w:r>
    </w:p>
    <w:p w14:paraId="0D604019" w14:textId="77777777" w:rsidR="00915A43" w:rsidRDefault="00915A43" w:rsidP="00915A43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1- 11 November 2021</w:t>
      </w:r>
    </w:p>
    <w:bookmarkEnd w:id="0"/>
    <w:p w14:paraId="4087A48C" w14:textId="77777777" w:rsidR="00915A43" w:rsidRDefault="00915A43" w:rsidP="00915A43">
      <w:pPr>
        <w:pStyle w:val="3GPPHeader"/>
        <w:spacing w:after="0"/>
      </w:pPr>
    </w:p>
    <w:p w14:paraId="144C3AA3" w14:textId="6768EE8A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1F7081">
        <w:rPr>
          <w:rFonts w:ascii="Arial" w:hAnsi="Arial" w:cs="Arial"/>
          <w:b/>
          <w:bCs/>
        </w:rPr>
        <w:t>8527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12603EF0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ED053B">
        <w:rPr>
          <w:rFonts w:ascii="Arial" w:hAnsi="Arial" w:cs="Arial"/>
          <w:sz w:val="20"/>
          <w:szCs w:val="16"/>
        </w:rPr>
        <w:t>tric Inter-Cell Mobility to RAN3</w:t>
      </w:r>
    </w:p>
    <w:p w14:paraId="04F5D3BE" w14:textId="44C0AD9E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6406B6">
        <w:rPr>
          <w:rFonts w:ascii="Arial" w:hAnsi="Arial" w:cs="Arial"/>
          <w:sz w:val="20"/>
          <w:szCs w:val="20"/>
        </w:rPr>
        <w:t>R3-212879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3C32D5">
        <w:rPr>
          <w:rFonts w:ascii="Arial" w:hAnsi="Arial" w:cs="Arial"/>
          <w:sz w:val="20"/>
          <w:szCs w:val="20"/>
        </w:rPr>
        <w:t>6418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6759A90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F7081">
        <w:rPr>
          <w:rFonts w:ascii="Arial" w:hAnsi="Arial" w:cs="Arial"/>
          <w:bCs/>
          <w:sz w:val="20"/>
          <w:szCs w:val="20"/>
        </w:rPr>
        <w:t>RAN1</w:t>
      </w:r>
    </w:p>
    <w:p w14:paraId="56C80D42" w14:textId="3DB58AE3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ED053B">
        <w:rPr>
          <w:rFonts w:ascii="Arial" w:eastAsia="SimSun" w:hAnsi="Arial" w:cs="Arial"/>
          <w:bCs/>
          <w:sz w:val="20"/>
          <w:szCs w:val="20"/>
          <w:lang w:eastAsia="zh-CN"/>
        </w:rPr>
        <w:t>3</w:t>
      </w:r>
    </w:p>
    <w:p w14:paraId="53B181FB" w14:textId="1E3E963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E449E" w:rsidRPr="005E449E">
        <w:rPr>
          <w:rFonts w:ascii="Arial" w:hAnsi="Arial" w:cs="Arial"/>
          <w:bCs/>
          <w:sz w:val="20"/>
          <w:szCs w:val="20"/>
        </w:rPr>
        <w:t>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588E75FF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863132">
        <w:rPr>
          <w:rFonts w:eastAsia="DengXian"/>
          <w:sz w:val="20"/>
          <w:szCs w:val="20"/>
          <w:lang w:eastAsia="zh-CN"/>
        </w:rPr>
        <w:t>1 would like to thank RAN3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863132">
        <w:rPr>
          <w:bCs/>
          <w:sz w:val="20"/>
          <w:szCs w:val="20"/>
          <w:lang w:val="en-GB"/>
        </w:rPr>
        <w:t>estion in the LS reply from RAN3</w:t>
      </w:r>
      <w:r w:rsidR="00196B34" w:rsidRPr="0014052B">
        <w:rPr>
          <w:bCs/>
          <w:sz w:val="20"/>
          <w:szCs w:val="20"/>
          <w:lang w:val="en-GB"/>
        </w:rPr>
        <w:t xml:space="preserve">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460FCC7E" w14:textId="182B7474" w:rsidR="00863132" w:rsidRPr="00E20D14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noProof/>
                <w:sz w:val="20"/>
                <w:lang w:val="en-GB" w:eastAsia="zh-CN"/>
              </w:rPr>
            </w:pPr>
            <w:r w:rsidRPr="00E20D14">
              <w:rPr>
                <w:rFonts w:cs="Arial"/>
                <w:b/>
                <w:noProof/>
                <w:sz w:val="20"/>
                <w:lang w:val="en-GB" w:eastAsia="zh-CN"/>
              </w:rPr>
              <w:t>Question 1</w:t>
            </w:r>
            <w:r w:rsidRPr="00E20D14">
              <w:rPr>
                <w:rFonts w:cs="Arial"/>
                <w:noProof/>
                <w:sz w:val="20"/>
                <w:lang w:val="en-GB" w:eastAsia="zh-CN"/>
              </w:rPr>
              <w:t xml:space="preserve">: What does “non-serving cell” mean? </w:t>
            </w:r>
          </w:p>
          <w:p w14:paraId="3FD1B7E4" w14:textId="77777777" w:rsidR="00863132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Therefore, the above question 1 is no longer relevant. </w:t>
            </w:r>
          </w:p>
          <w:p w14:paraId="0752828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E4BB43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724DC08" w14:textId="78A1B28D" w:rsidR="00863132" w:rsidRPr="00E20D14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  <w:t>Question 2</w:t>
            </w: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: What is the procedure of L1/L2-centric mobility? e.g.,</w:t>
            </w:r>
          </w:p>
          <w:p w14:paraId="0C1A0C15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Configuration of a non-serving cell</w:t>
            </w:r>
          </w:p>
          <w:p w14:paraId="5E4E27B1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Deconfiguration of non-serving cell</w:t>
            </w:r>
          </w:p>
          <w:p w14:paraId="775595A0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Change of serving cell</w:t>
            </w:r>
          </w:p>
          <w:p w14:paraId="69F65CDC" w14:textId="77777777" w:rsidR="00863132" w:rsidRPr="00DA04C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Therefore, the above question 2 is no longer relevant in Rel-17. Regardless, inter-cell mobility falls under RAN2 expertise and, even if it were relevant, should be answered by RAN2.</w:t>
            </w:r>
          </w:p>
          <w:p w14:paraId="5D1D349B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B1E2DA9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21648FC" w14:textId="4309318A" w:rsidR="00863132" w:rsidRPr="00863132" w:rsidRDefault="00863132" w:rsidP="00863132">
            <w:pPr>
              <w:snapToGrid w:val="0"/>
              <w:spacing w:after="60"/>
              <w:rPr>
                <w:iCs/>
                <w:color w:val="0070C0"/>
                <w:sz w:val="20"/>
                <w:szCs w:val="20"/>
              </w:rPr>
            </w:pPr>
            <w:r w:rsidRPr="00E20D14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w:t>Question 3</w:t>
            </w:r>
            <w:r w:rsidRPr="00E20D14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: Whether both intra-frequency and inter-frequency scenarios are targeted for this new scheme?</w:t>
            </w:r>
          </w:p>
          <w:p w14:paraId="7EB983A4" w14:textId="77777777" w:rsidR="00863132" w:rsidRPr="00E20D1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only intra-frequency scenario for inter-cell beam management is considered.</w:t>
            </w:r>
          </w:p>
          <w:p w14:paraId="378F0610" w14:textId="77777777" w:rsidR="00196B34" w:rsidRPr="00863132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lastRenderedPageBreak/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24C5D38D" w:rsidR="005C4BD3" w:rsidRPr="001E376C" w:rsidRDefault="00863132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RAN3</w:t>
      </w:r>
    </w:p>
    <w:p w14:paraId="617864CA" w14:textId="06F0645C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863132">
        <w:rPr>
          <w:rFonts w:eastAsia="SimSun"/>
          <w:sz w:val="20"/>
          <w:szCs w:val="20"/>
          <w:lang w:eastAsia="zh-CN"/>
        </w:rPr>
        <w:t>3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73625" w14:textId="77777777" w:rsidR="00852C39" w:rsidRDefault="00852C39">
      <w:r>
        <w:separator/>
      </w:r>
    </w:p>
  </w:endnote>
  <w:endnote w:type="continuationSeparator" w:id="0">
    <w:p w14:paraId="25C609CB" w14:textId="77777777" w:rsidR="00852C39" w:rsidRDefault="00852C39">
      <w:r>
        <w:continuationSeparator/>
      </w:r>
    </w:p>
  </w:endnote>
  <w:endnote w:type="continuationNotice" w:id="1">
    <w:p w14:paraId="782D65D4" w14:textId="77777777" w:rsidR="00852C39" w:rsidRDefault="00852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338D3510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A7C0B" w14:textId="77777777" w:rsidR="00852C39" w:rsidRDefault="00852C39">
      <w:r>
        <w:separator/>
      </w:r>
    </w:p>
  </w:footnote>
  <w:footnote w:type="continuationSeparator" w:id="0">
    <w:p w14:paraId="7F6BDFD3" w14:textId="77777777" w:rsidR="00852C39" w:rsidRDefault="00852C39">
      <w:r>
        <w:continuationSeparator/>
      </w:r>
    </w:p>
  </w:footnote>
  <w:footnote w:type="continuationNotice" w:id="1">
    <w:p w14:paraId="29406AE9" w14:textId="77777777" w:rsidR="00852C39" w:rsidRDefault="00852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3"/>
  </w:num>
  <w:num w:numId="12">
    <w:abstractNumId w:val="25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4"/>
  </w:num>
  <w:num w:numId="23">
    <w:abstractNumId w:val="13"/>
  </w:num>
  <w:num w:numId="24">
    <w:abstractNumId w:val="17"/>
  </w:num>
  <w:num w:numId="25">
    <w:abstractNumId w:val="14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1"/>
  </w:num>
  <w:num w:numId="33">
    <w:abstractNumId w:val="1"/>
  </w:num>
  <w:num w:numId="34">
    <w:abstractNumId w:val="26"/>
  </w:num>
  <w:num w:numId="35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081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39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5A43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312E83-FE10-41E5-B3E8-360622A1BA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165</TotalTime>
  <Pages>2</Pages>
  <Words>285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21</cp:revision>
  <cp:lastPrinted>2008-01-30T23:09:00Z</cp:lastPrinted>
  <dcterms:created xsi:type="dcterms:W3CDTF">2021-06-03T00:30:00Z</dcterms:created>
  <dcterms:modified xsi:type="dcterms:W3CDTF">2021-10-11T14:02:00Z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