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52AC350F"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CD1097">
        <w:t>17</w:t>
      </w:r>
      <w:r w:rsidR="00455EB7" w:rsidRPr="00FD0425">
        <w:t>.0</w:t>
      </w:r>
      <w:r w:rsidRPr="00FD0425">
        <w:t xml:space="preserve"> </w:t>
      </w:r>
      <w:r w:rsidRPr="00FD0425">
        <w:rPr>
          <w:sz w:val="32"/>
        </w:rPr>
        <w:t>(</w:t>
      </w:r>
      <w:r w:rsidR="00CD1097" w:rsidRPr="00FD0425">
        <w:rPr>
          <w:sz w:val="32"/>
        </w:rPr>
        <w:t>20</w:t>
      </w:r>
      <w:r w:rsidR="00CD1097">
        <w:rPr>
          <w:sz w:val="32"/>
        </w:rPr>
        <w:t>24</w:t>
      </w:r>
      <w:r w:rsidR="0013138B" w:rsidRPr="00FD0425">
        <w:rPr>
          <w:sz w:val="32"/>
        </w:rPr>
        <w:t>-</w:t>
      </w:r>
      <w:r w:rsidR="00CD1097">
        <w:rPr>
          <w:sz w:val="32"/>
        </w:rPr>
        <w:t>03</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rsidSect="00D400AE">
          <w:footerReference w:type="default" r:id="rId11"/>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2"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0C1549A2"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CD1097" w:rsidRPr="00FD0425">
        <w:rPr>
          <w:noProof/>
          <w:sz w:val="18"/>
        </w:rPr>
        <w:t>20</w:t>
      </w:r>
      <w:r w:rsidR="00CD1097">
        <w:rPr>
          <w:noProof/>
          <w:sz w:val="18"/>
        </w:rPr>
        <w:t>24</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r>
      <w:r w:rsidRPr="00FD0425">
        <w:lastRenderedPageBreak/>
        <w:t>Contents</w:t>
      </w:r>
    </w:p>
    <w:p w14:paraId="6D72247E" w14:textId="4993347E" w:rsidR="00CE7F68" w:rsidRDefault="008C2A11">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E7F68">
        <w:t>Foreword</w:t>
      </w:r>
      <w:r w:rsidR="00CE7F68">
        <w:tab/>
      </w:r>
      <w:r w:rsidR="00CE7F68">
        <w:fldChar w:fldCharType="begin" w:fldLock="1"/>
      </w:r>
      <w:r w:rsidR="00CE7F68">
        <w:instrText xml:space="preserve"> PAGEREF _Toc155948425 \h </w:instrText>
      </w:r>
      <w:r w:rsidR="00CE7F68">
        <w:fldChar w:fldCharType="separate"/>
      </w:r>
      <w:r w:rsidR="00CE7F68">
        <w:t>12</w:t>
      </w:r>
      <w:r w:rsidR="00CE7F68">
        <w:fldChar w:fldCharType="end"/>
      </w:r>
    </w:p>
    <w:p w14:paraId="4EEEE92A" w14:textId="5CA7A52E" w:rsidR="00CE7F68" w:rsidRDefault="00CE7F6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_Toc155948426 \h </w:instrText>
      </w:r>
      <w:r>
        <w:fldChar w:fldCharType="separate"/>
      </w:r>
      <w:r>
        <w:t>13</w:t>
      </w:r>
      <w:r>
        <w:fldChar w:fldCharType="end"/>
      </w:r>
    </w:p>
    <w:p w14:paraId="3E73BF9B" w14:textId="49035198" w:rsidR="00CE7F68" w:rsidRDefault="00CE7F6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_Toc155948427 \h </w:instrText>
      </w:r>
      <w:r>
        <w:fldChar w:fldCharType="separate"/>
      </w:r>
      <w:r>
        <w:t>13</w:t>
      </w:r>
      <w:r>
        <w:fldChar w:fldCharType="end"/>
      </w:r>
    </w:p>
    <w:p w14:paraId="798A84DB" w14:textId="57AEDAE9" w:rsidR="00CE7F68" w:rsidRDefault="00CE7F6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_Toc155948428 \h </w:instrText>
      </w:r>
      <w:r>
        <w:fldChar w:fldCharType="separate"/>
      </w:r>
      <w:r>
        <w:t>15</w:t>
      </w:r>
      <w:r>
        <w:fldChar w:fldCharType="end"/>
      </w:r>
    </w:p>
    <w:p w14:paraId="5217C6CF" w14:textId="7B9686A3" w:rsidR="00CE7F68" w:rsidRDefault="00CE7F6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_Toc155948429 \h </w:instrText>
      </w:r>
      <w:r>
        <w:fldChar w:fldCharType="separate"/>
      </w:r>
      <w:r>
        <w:t>15</w:t>
      </w:r>
      <w:r>
        <w:fldChar w:fldCharType="end"/>
      </w:r>
    </w:p>
    <w:p w14:paraId="7532D9C6" w14:textId="4F97359A" w:rsidR="00CE7F68" w:rsidRDefault="00CE7F6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_Toc155948430 \h </w:instrText>
      </w:r>
      <w:r>
        <w:fldChar w:fldCharType="separate"/>
      </w:r>
      <w:r>
        <w:t>15</w:t>
      </w:r>
      <w:r>
        <w:fldChar w:fldCharType="end"/>
      </w:r>
    </w:p>
    <w:p w14:paraId="3AD97452" w14:textId="1D105799" w:rsidR="00CE7F68" w:rsidRDefault="00CE7F6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_Toc155948431 \h </w:instrText>
      </w:r>
      <w:r>
        <w:fldChar w:fldCharType="separate"/>
      </w:r>
      <w:r>
        <w:t>16</w:t>
      </w:r>
      <w:r>
        <w:fldChar w:fldCharType="end"/>
      </w:r>
    </w:p>
    <w:p w14:paraId="43503D23" w14:textId="5A652E07" w:rsidR="00CE7F68" w:rsidRDefault="00CE7F6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_Toc155948432 \h </w:instrText>
      </w:r>
      <w:r>
        <w:fldChar w:fldCharType="separate"/>
      </w:r>
      <w:r>
        <w:t>16</w:t>
      </w:r>
      <w:r>
        <w:fldChar w:fldCharType="end"/>
      </w:r>
    </w:p>
    <w:p w14:paraId="78464F43" w14:textId="224092BC" w:rsidR="00CE7F68" w:rsidRDefault="00CE7F6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_Toc155948433 \h </w:instrText>
      </w:r>
      <w:r>
        <w:fldChar w:fldCharType="separate"/>
      </w:r>
      <w:r>
        <w:t>16</w:t>
      </w:r>
      <w:r>
        <w:fldChar w:fldCharType="end"/>
      </w:r>
    </w:p>
    <w:p w14:paraId="3C5BBE97" w14:textId="2525BC6C" w:rsidR="00CE7F68" w:rsidRDefault="00CE7F6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_Toc155948434 \h </w:instrText>
      </w:r>
      <w:r>
        <w:fldChar w:fldCharType="separate"/>
      </w:r>
      <w:r>
        <w:t>17</w:t>
      </w:r>
      <w:r>
        <w:fldChar w:fldCharType="end"/>
      </w:r>
    </w:p>
    <w:p w14:paraId="26AB8D6F" w14:textId="66E685BB" w:rsidR="00CE7F68" w:rsidRDefault="00CE7F6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XnAP services</w:t>
      </w:r>
      <w:r>
        <w:tab/>
      </w:r>
      <w:r>
        <w:fldChar w:fldCharType="begin" w:fldLock="1"/>
      </w:r>
      <w:r>
        <w:instrText xml:space="preserve"> PAGEREF _Toc155948435 \h </w:instrText>
      </w:r>
      <w:r>
        <w:fldChar w:fldCharType="separate"/>
      </w:r>
      <w:r>
        <w:t>17</w:t>
      </w:r>
      <w:r>
        <w:fldChar w:fldCharType="end"/>
      </w:r>
    </w:p>
    <w:p w14:paraId="1E5DA85A" w14:textId="2084E72D" w:rsidR="00CE7F68" w:rsidRDefault="00CE7F6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XnAP procedure modules</w:t>
      </w:r>
      <w:r>
        <w:tab/>
      </w:r>
      <w:r>
        <w:fldChar w:fldCharType="begin" w:fldLock="1"/>
      </w:r>
      <w:r>
        <w:instrText xml:space="preserve"> PAGEREF _Toc155948436 \h </w:instrText>
      </w:r>
      <w:r>
        <w:fldChar w:fldCharType="separate"/>
      </w:r>
      <w:r>
        <w:t>17</w:t>
      </w:r>
      <w:r>
        <w:fldChar w:fldCharType="end"/>
      </w:r>
    </w:p>
    <w:p w14:paraId="0A10540C" w14:textId="38F3D048" w:rsidR="00CE7F68" w:rsidRDefault="00CE7F6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Parallel transactions</w:t>
      </w:r>
      <w:r>
        <w:tab/>
      </w:r>
      <w:r>
        <w:fldChar w:fldCharType="begin" w:fldLock="1"/>
      </w:r>
      <w:r>
        <w:instrText xml:space="preserve"> PAGEREF _Toc155948437 \h </w:instrText>
      </w:r>
      <w:r>
        <w:fldChar w:fldCharType="separate"/>
      </w:r>
      <w:r>
        <w:t>17</w:t>
      </w:r>
      <w:r>
        <w:fldChar w:fldCharType="end"/>
      </w:r>
    </w:p>
    <w:p w14:paraId="2F75118C" w14:textId="732CC3DB" w:rsidR="00CE7F68" w:rsidRDefault="00CE7F6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_Toc155948438 \h </w:instrText>
      </w:r>
      <w:r>
        <w:fldChar w:fldCharType="separate"/>
      </w:r>
      <w:r>
        <w:t>17</w:t>
      </w:r>
      <w:r>
        <w:fldChar w:fldCharType="end"/>
      </w:r>
    </w:p>
    <w:p w14:paraId="392F02C0" w14:textId="47B60272" w:rsidR="00CE7F68" w:rsidRDefault="00CE7F6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XnAP</w:t>
      </w:r>
      <w:r>
        <w:tab/>
      </w:r>
      <w:r>
        <w:fldChar w:fldCharType="begin" w:fldLock="1"/>
      </w:r>
      <w:r>
        <w:instrText xml:space="preserve"> PAGEREF _Toc155948439 \h </w:instrText>
      </w:r>
      <w:r>
        <w:fldChar w:fldCharType="separate"/>
      </w:r>
      <w:r>
        <w:t>17</w:t>
      </w:r>
      <w:r>
        <w:fldChar w:fldCharType="end"/>
      </w:r>
    </w:p>
    <w:p w14:paraId="5B893FE3" w14:textId="5DBE5D92" w:rsidR="00CE7F68" w:rsidRDefault="00CE7F6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XnAP procedures</w:t>
      </w:r>
      <w:r>
        <w:tab/>
      </w:r>
      <w:r>
        <w:fldChar w:fldCharType="begin" w:fldLock="1"/>
      </w:r>
      <w:r>
        <w:instrText xml:space="preserve"> PAGEREF _Toc155948440 \h </w:instrText>
      </w:r>
      <w:r>
        <w:fldChar w:fldCharType="separate"/>
      </w:r>
      <w:r>
        <w:t>18</w:t>
      </w:r>
      <w:r>
        <w:fldChar w:fldCharType="end"/>
      </w:r>
    </w:p>
    <w:p w14:paraId="3B64D3E3" w14:textId="19A6FEDB" w:rsidR="00CE7F68" w:rsidRDefault="00CE7F6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Elementary procedures</w:t>
      </w:r>
      <w:r>
        <w:tab/>
      </w:r>
      <w:r>
        <w:fldChar w:fldCharType="begin" w:fldLock="1"/>
      </w:r>
      <w:r>
        <w:instrText xml:space="preserve"> PAGEREF _Toc155948441 \h </w:instrText>
      </w:r>
      <w:r>
        <w:fldChar w:fldCharType="separate"/>
      </w:r>
      <w:r>
        <w:t>18</w:t>
      </w:r>
      <w:r>
        <w:fldChar w:fldCharType="end"/>
      </w:r>
    </w:p>
    <w:p w14:paraId="26217EF0" w14:textId="2C3054E7" w:rsidR="00CE7F68" w:rsidRDefault="00CE7F6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Basic mobility procedures</w:t>
      </w:r>
      <w:r>
        <w:tab/>
      </w:r>
      <w:r>
        <w:fldChar w:fldCharType="begin" w:fldLock="1"/>
      </w:r>
      <w:r>
        <w:instrText xml:space="preserve"> PAGEREF _Toc155948442 \h </w:instrText>
      </w:r>
      <w:r>
        <w:fldChar w:fldCharType="separate"/>
      </w:r>
      <w:r>
        <w:t>20</w:t>
      </w:r>
      <w:r>
        <w:fldChar w:fldCharType="end"/>
      </w:r>
    </w:p>
    <w:p w14:paraId="6E0F7DFF" w14:textId="127961EA" w:rsidR="00CE7F68" w:rsidRDefault="00CE7F6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_Toc155948443 \h </w:instrText>
      </w:r>
      <w:r>
        <w:fldChar w:fldCharType="separate"/>
      </w:r>
      <w:r>
        <w:t>20</w:t>
      </w:r>
      <w:r>
        <w:fldChar w:fldCharType="end"/>
      </w:r>
    </w:p>
    <w:p w14:paraId="6361A468" w14:textId="277F9CCA" w:rsidR="00CE7F68" w:rsidRDefault="00CE7F68">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_Toc155948444 \h </w:instrText>
      </w:r>
      <w:r>
        <w:fldChar w:fldCharType="separate"/>
      </w:r>
      <w:r>
        <w:t>20</w:t>
      </w:r>
      <w:r>
        <w:fldChar w:fldCharType="end"/>
      </w:r>
    </w:p>
    <w:p w14:paraId="33ED24E4" w14:textId="5985444E" w:rsidR="00CE7F68" w:rsidRDefault="00CE7F68">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_Toc155948445 \h </w:instrText>
      </w:r>
      <w:r>
        <w:fldChar w:fldCharType="separate"/>
      </w:r>
      <w:r>
        <w:t>20</w:t>
      </w:r>
      <w:r>
        <w:fldChar w:fldCharType="end"/>
      </w:r>
    </w:p>
    <w:p w14:paraId="2BAD0304" w14:textId="63F8997E" w:rsidR="00CE7F68" w:rsidRDefault="00CE7F68">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_Toc155948446 \h </w:instrText>
      </w:r>
      <w:r>
        <w:fldChar w:fldCharType="separate"/>
      </w:r>
      <w:r>
        <w:t>25</w:t>
      </w:r>
      <w:r>
        <w:fldChar w:fldCharType="end"/>
      </w:r>
    </w:p>
    <w:p w14:paraId="27596F2C" w14:textId="7D8F5FCD" w:rsidR="00CE7F68" w:rsidRDefault="00CE7F68">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_Toc155948447 \h </w:instrText>
      </w:r>
      <w:r>
        <w:fldChar w:fldCharType="separate"/>
      </w:r>
      <w:r>
        <w:t>25</w:t>
      </w:r>
      <w:r>
        <w:fldChar w:fldCharType="end"/>
      </w:r>
    </w:p>
    <w:p w14:paraId="2D0A9FBC" w14:textId="49D847FF" w:rsidR="00CE7F68" w:rsidRDefault="00CE7F68">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_Toc155948448 \h </w:instrText>
      </w:r>
      <w:r>
        <w:fldChar w:fldCharType="separate"/>
      </w:r>
      <w:r>
        <w:t>26</w:t>
      </w:r>
      <w:r>
        <w:fldChar w:fldCharType="end"/>
      </w:r>
    </w:p>
    <w:p w14:paraId="0B9EC458" w14:textId="1FDDC564" w:rsidR="00CE7F68" w:rsidRDefault="00CE7F68">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_Toc155948449 \h </w:instrText>
      </w:r>
      <w:r>
        <w:fldChar w:fldCharType="separate"/>
      </w:r>
      <w:r>
        <w:t>26</w:t>
      </w:r>
      <w:r>
        <w:fldChar w:fldCharType="end"/>
      </w:r>
    </w:p>
    <w:p w14:paraId="64DF1DA9" w14:textId="5424C22E" w:rsidR="00CE7F68" w:rsidRDefault="00CE7F68">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_Toc155948450 \h </w:instrText>
      </w:r>
      <w:r>
        <w:fldChar w:fldCharType="separate"/>
      </w:r>
      <w:r>
        <w:t>26</w:t>
      </w:r>
      <w:r>
        <w:fldChar w:fldCharType="end"/>
      </w:r>
    </w:p>
    <w:p w14:paraId="5E81D75A" w14:textId="05CB0346" w:rsidR="00CE7F68" w:rsidRDefault="00CE7F68">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_Toc155948451 \h </w:instrText>
      </w:r>
      <w:r>
        <w:fldChar w:fldCharType="separate"/>
      </w:r>
      <w:r>
        <w:t>27</w:t>
      </w:r>
      <w:r>
        <w:fldChar w:fldCharType="end"/>
      </w:r>
    </w:p>
    <w:p w14:paraId="362F744F" w14:textId="036AFE6C" w:rsidR="00CE7F68" w:rsidRDefault="00CE7F68">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_Toc155948452 \h </w:instrText>
      </w:r>
      <w:r>
        <w:fldChar w:fldCharType="separate"/>
      </w:r>
      <w:r>
        <w:t>27</w:t>
      </w:r>
      <w:r>
        <w:fldChar w:fldCharType="end"/>
      </w:r>
    </w:p>
    <w:p w14:paraId="558DC1A8" w14:textId="53BF12AC" w:rsidR="00CE7F68" w:rsidRDefault="00CE7F68">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_Toc155948453 \h </w:instrText>
      </w:r>
      <w:r>
        <w:fldChar w:fldCharType="separate"/>
      </w:r>
      <w:r>
        <w:t>27</w:t>
      </w:r>
      <w:r>
        <w:fldChar w:fldCharType="end"/>
      </w:r>
    </w:p>
    <w:p w14:paraId="3A4B2465" w14:textId="4441E06D" w:rsidR="00CE7F68" w:rsidRDefault="00CE7F68">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_Toc155948454 \h </w:instrText>
      </w:r>
      <w:r>
        <w:fldChar w:fldCharType="separate"/>
      </w:r>
      <w:r>
        <w:t>27</w:t>
      </w:r>
      <w:r>
        <w:fldChar w:fldCharType="end"/>
      </w:r>
    </w:p>
    <w:p w14:paraId="6FC012C7" w14:textId="4DADAF8A" w:rsidR="00CE7F68" w:rsidRDefault="00CE7F68">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_Toc155948455 \h </w:instrText>
      </w:r>
      <w:r>
        <w:fldChar w:fldCharType="separate"/>
      </w:r>
      <w:r>
        <w:t>28</w:t>
      </w:r>
      <w:r>
        <w:fldChar w:fldCharType="end"/>
      </w:r>
    </w:p>
    <w:p w14:paraId="369D3F33" w14:textId="6D7404EB" w:rsidR="00CE7F68" w:rsidRDefault="00CE7F68">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_Toc155948456 \h </w:instrText>
      </w:r>
      <w:r>
        <w:fldChar w:fldCharType="separate"/>
      </w:r>
      <w:r>
        <w:t>28</w:t>
      </w:r>
      <w:r>
        <w:fldChar w:fldCharType="end"/>
      </w:r>
    </w:p>
    <w:p w14:paraId="498E5860" w14:textId="5B18A0D9" w:rsidR="00CE7F68" w:rsidRDefault="00CE7F68">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_Toc155948457 \h </w:instrText>
      </w:r>
      <w:r>
        <w:fldChar w:fldCharType="separate"/>
      </w:r>
      <w:r>
        <w:t>28</w:t>
      </w:r>
      <w:r>
        <w:fldChar w:fldCharType="end"/>
      </w:r>
    </w:p>
    <w:p w14:paraId="74E13456" w14:textId="7DB9BA56" w:rsidR="00CE7F68" w:rsidRDefault="00CE7F68">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Retrieve UE Context</w:t>
      </w:r>
      <w:r>
        <w:tab/>
      </w:r>
      <w:r>
        <w:fldChar w:fldCharType="begin" w:fldLock="1"/>
      </w:r>
      <w:r>
        <w:instrText xml:space="preserve"> PAGEREF _Toc155948458 \h </w:instrText>
      </w:r>
      <w:r>
        <w:fldChar w:fldCharType="separate"/>
      </w:r>
      <w:r>
        <w:t>28</w:t>
      </w:r>
      <w:r>
        <w:fldChar w:fldCharType="end"/>
      </w:r>
    </w:p>
    <w:p w14:paraId="7EA1C2CC" w14:textId="44D2E61D" w:rsidR="00CE7F68" w:rsidRDefault="00CE7F68">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_Toc155948459 \h </w:instrText>
      </w:r>
      <w:r>
        <w:fldChar w:fldCharType="separate"/>
      </w:r>
      <w:r>
        <w:t>28</w:t>
      </w:r>
      <w:r>
        <w:fldChar w:fldCharType="end"/>
      </w:r>
    </w:p>
    <w:p w14:paraId="1EBAFA2E" w14:textId="05E53027" w:rsidR="00CE7F68" w:rsidRDefault="00CE7F68">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_Toc155948460 \h </w:instrText>
      </w:r>
      <w:r>
        <w:fldChar w:fldCharType="separate"/>
      </w:r>
      <w:r>
        <w:t>29</w:t>
      </w:r>
      <w:r>
        <w:fldChar w:fldCharType="end"/>
      </w:r>
    </w:p>
    <w:p w14:paraId="061C8A1C" w14:textId="434AFCE8" w:rsidR="00CE7F68" w:rsidRDefault="00CE7F68">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_Toc155948461 \h </w:instrText>
      </w:r>
      <w:r>
        <w:fldChar w:fldCharType="separate"/>
      </w:r>
      <w:r>
        <w:t>30</w:t>
      </w:r>
      <w:r>
        <w:fldChar w:fldCharType="end"/>
      </w:r>
    </w:p>
    <w:p w14:paraId="0FEB0E05" w14:textId="7D3B6197" w:rsidR="00CE7F68" w:rsidRDefault="00CE7F68">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_Toc155948462 \h </w:instrText>
      </w:r>
      <w:r>
        <w:fldChar w:fldCharType="separate"/>
      </w:r>
      <w:r>
        <w:t>31</w:t>
      </w:r>
      <w:r>
        <w:fldChar w:fldCharType="end"/>
      </w:r>
    </w:p>
    <w:p w14:paraId="478591FC" w14:textId="406C717C" w:rsidR="00CE7F68" w:rsidRDefault="00CE7F68">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RAN Paging</w:t>
      </w:r>
      <w:r>
        <w:tab/>
      </w:r>
      <w:r>
        <w:fldChar w:fldCharType="begin" w:fldLock="1"/>
      </w:r>
      <w:r>
        <w:instrText xml:space="preserve"> PAGEREF _Toc155948463 \h </w:instrText>
      </w:r>
      <w:r>
        <w:fldChar w:fldCharType="separate"/>
      </w:r>
      <w:r>
        <w:t>31</w:t>
      </w:r>
      <w:r>
        <w:fldChar w:fldCharType="end"/>
      </w:r>
    </w:p>
    <w:p w14:paraId="6A3E44EA" w14:textId="1A93DB31" w:rsidR="00CE7F68" w:rsidRDefault="00CE7F68">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_Toc155948464 \h </w:instrText>
      </w:r>
      <w:r>
        <w:fldChar w:fldCharType="separate"/>
      </w:r>
      <w:r>
        <w:t>31</w:t>
      </w:r>
      <w:r>
        <w:fldChar w:fldCharType="end"/>
      </w:r>
    </w:p>
    <w:p w14:paraId="71E6B313" w14:textId="0AE48F0F" w:rsidR="00CE7F68" w:rsidRDefault="00CE7F68">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_Toc155948465 \h </w:instrText>
      </w:r>
      <w:r>
        <w:fldChar w:fldCharType="separate"/>
      </w:r>
      <w:r>
        <w:t>31</w:t>
      </w:r>
      <w:r>
        <w:fldChar w:fldCharType="end"/>
      </w:r>
    </w:p>
    <w:p w14:paraId="3A70D996" w14:textId="4607E32D" w:rsidR="00CE7F68" w:rsidRDefault="00CE7F68">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_Toc155948466 \h </w:instrText>
      </w:r>
      <w:r>
        <w:fldChar w:fldCharType="separate"/>
      </w:r>
      <w:r>
        <w:t>32</w:t>
      </w:r>
      <w:r>
        <w:fldChar w:fldCharType="end"/>
      </w:r>
    </w:p>
    <w:p w14:paraId="165828BC" w14:textId="264C5A7A" w:rsidR="00CE7F68" w:rsidRDefault="00CE7F68">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w:t>
      </w:r>
      <w:r>
        <w:tab/>
      </w:r>
      <w:r>
        <w:fldChar w:fldCharType="begin" w:fldLock="1"/>
      </w:r>
      <w:r>
        <w:instrText xml:space="preserve"> PAGEREF _Toc155948467 \h </w:instrText>
      </w:r>
      <w:r>
        <w:fldChar w:fldCharType="separate"/>
      </w:r>
      <w:r>
        <w:t>32</w:t>
      </w:r>
      <w:r>
        <w:fldChar w:fldCharType="end"/>
      </w:r>
    </w:p>
    <w:p w14:paraId="4F1F7496" w14:textId="33FD0DA1" w:rsidR="00CE7F68" w:rsidRDefault="00CE7F68">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_Toc155948468 \h </w:instrText>
      </w:r>
      <w:r>
        <w:fldChar w:fldCharType="separate"/>
      </w:r>
      <w:r>
        <w:t>32</w:t>
      </w:r>
      <w:r>
        <w:fldChar w:fldCharType="end"/>
      </w:r>
    </w:p>
    <w:p w14:paraId="04C8727E" w14:textId="21508697" w:rsidR="00CE7F68" w:rsidRDefault="00CE7F68">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_Toc155948469 \h </w:instrText>
      </w:r>
      <w:r>
        <w:fldChar w:fldCharType="separate"/>
      </w:r>
      <w:r>
        <w:t>32</w:t>
      </w:r>
      <w:r>
        <w:fldChar w:fldCharType="end"/>
      </w:r>
    </w:p>
    <w:p w14:paraId="18DCF0A4" w14:textId="60DE6166" w:rsidR="00CE7F68" w:rsidRDefault="00CE7F68">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_Toc155948470 \h </w:instrText>
      </w:r>
      <w:r>
        <w:fldChar w:fldCharType="separate"/>
      </w:r>
      <w:r>
        <w:t>32</w:t>
      </w:r>
      <w:r>
        <w:fldChar w:fldCharType="end"/>
      </w:r>
    </w:p>
    <w:p w14:paraId="6F088523" w14:textId="7F013D8B" w:rsidR="00CE7F68" w:rsidRDefault="00CE7F68">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_Toc155948471 \h </w:instrText>
      </w:r>
      <w:r>
        <w:fldChar w:fldCharType="separate"/>
      </w:r>
      <w:r>
        <w:t>33</w:t>
      </w:r>
      <w:r>
        <w:fldChar w:fldCharType="end"/>
      </w:r>
    </w:p>
    <w:p w14:paraId="34E88D72" w14:textId="3741F89B" w:rsidR="00CE7F68" w:rsidRDefault="00CE7F68">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_Toc155948472 \h </w:instrText>
      </w:r>
      <w:r>
        <w:fldChar w:fldCharType="separate"/>
      </w:r>
      <w:r>
        <w:t>33</w:t>
      </w:r>
      <w:r>
        <w:fldChar w:fldCharType="end"/>
      </w:r>
    </w:p>
    <w:p w14:paraId="58872076" w14:textId="35D96FD5" w:rsidR="00CE7F68" w:rsidRDefault="00CE7F68">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_Toc155948473 \h </w:instrText>
      </w:r>
      <w:r>
        <w:fldChar w:fldCharType="separate"/>
      </w:r>
      <w:r>
        <w:t>33</w:t>
      </w:r>
      <w:r>
        <w:fldChar w:fldCharType="end"/>
      </w:r>
    </w:p>
    <w:p w14:paraId="52F524BC" w14:textId="3FAF84C1" w:rsidR="00CE7F68" w:rsidRDefault="00CE7F68">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_Toc155948474 \h </w:instrText>
      </w:r>
      <w:r>
        <w:fldChar w:fldCharType="separate"/>
      </w:r>
      <w:r>
        <w:t>33</w:t>
      </w:r>
      <w:r>
        <w:fldChar w:fldCharType="end"/>
      </w:r>
    </w:p>
    <w:p w14:paraId="218F2048" w14:textId="2FAED7ED" w:rsidR="00CE7F68" w:rsidRDefault="00CE7F68">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_Toc155948475 \h </w:instrText>
      </w:r>
      <w:r>
        <w:fldChar w:fldCharType="separate"/>
      </w:r>
      <w:r>
        <w:t>34</w:t>
      </w:r>
      <w:r>
        <w:fldChar w:fldCharType="end"/>
      </w:r>
    </w:p>
    <w:p w14:paraId="0AD637C9" w14:textId="18FFACAF" w:rsidR="00CE7F68" w:rsidRDefault="00CE7F68">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_Toc155948476 \h </w:instrText>
      </w:r>
      <w:r>
        <w:fldChar w:fldCharType="separate"/>
      </w:r>
      <w:r>
        <w:t>35</w:t>
      </w:r>
      <w:r>
        <w:fldChar w:fldCharType="end"/>
      </w:r>
    </w:p>
    <w:p w14:paraId="5726D463" w14:textId="5776FCEC" w:rsidR="00CE7F68" w:rsidRDefault="00CE7F68">
      <w:pPr>
        <w:pStyle w:val="TOC4"/>
        <w:rPr>
          <w:rFonts w:asciiTheme="minorHAnsi" w:eastAsiaTheme="minorEastAsia" w:hAnsiTheme="minorHAnsi" w:cstheme="minorBidi"/>
          <w:kern w:val="2"/>
          <w:sz w:val="22"/>
          <w:szCs w:val="22"/>
          <w14:ligatures w14:val="standardContextual"/>
        </w:rPr>
      </w:pPr>
      <w:r>
        <w:t>8.2.7.4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_Toc155948477 \h </w:instrText>
      </w:r>
      <w:r>
        <w:fldChar w:fldCharType="separate"/>
      </w:r>
      <w:r>
        <w:t>35</w:t>
      </w:r>
      <w:r>
        <w:fldChar w:fldCharType="end"/>
      </w:r>
    </w:p>
    <w:p w14:paraId="07AEC6EA" w14:textId="1AFECC2C" w:rsidR="00CE7F68" w:rsidRDefault="00CE7F68">
      <w:pPr>
        <w:pStyle w:val="TOC3"/>
        <w:rPr>
          <w:rFonts w:asciiTheme="minorHAnsi" w:eastAsiaTheme="minorEastAsia" w:hAnsiTheme="minorHAnsi" w:cstheme="minorBidi"/>
          <w:kern w:val="2"/>
          <w:sz w:val="22"/>
          <w:szCs w:val="22"/>
          <w14:ligatures w14:val="standardContextual"/>
        </w:rPr>
      </w:pPr>
      <w:r>
        <w:lastRenderedPageBreak/>
        <w:t>8.2.8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_Toc155948478 \h </w:instrText>
      </w:r>
      <w:r>
        <w:fldChar w:fldCharType="separate"/>
      </w:r>
      <w:r>
        <w:t>35</w:t>
      </w:r>
      <w:r>
        <w:fldChar w:fldCharType="end"/>
      </w:r>
    </w:p>
    <w:p w14:paraId="5711B687" w14:textId="04769ADC" w:rsidR="00CE7F68" w:rsidRDefault="00CE7F68">
      <w:pPr>
        <w:pStyle w:val="TOC4"/>
        <w:rPr>
          <w:rFonts w:asciiTheme="minorHAnsi" w:eastAsiaTheme="minorEastAsia" w:hAnsiTheme="minorHAnsi" w:cstheme="minorBidi"/>
          <w:kern w:val="2"/>
          <w:sz w:val="22"/>
          <w:szCs w:val="22"/>
          <w14:ligatures w14:val="standardContextual"/>
        </w:rPr>
      </w:pPr>
      <w:r>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_Toc155948479 \h </w:instrText>
      </w:r>
      <w:r>
        <w:fldChar w:fldCharType="separate"/>
      </w:r>
      <w:r>
        <w:t>35</w:t>
      </w:r>
      <w:r>
        <w:fldChar w:fldCharType="end"/>
      </w:r>
    </w:p>
    <w:p w14:paraId="5D9449BC" w14:textId="5868108D" w:rsidR="00CE7F68" w:rsidRDefault="00CE7F68">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_Toc155948480 \h </w:instrText>
      </w:r>
      <w:r>
        <w:fldChar w:fldCharType="separate"/>
      </w:r>
      <w:r>
        <w:t>35</w:t>
      </w:r>
      <w:r>
        <w:fldChar w:fldCharType="end"/>
      </w:r>
    </w:p>
    <w:p w14:paraId="1CDD9255" w14:textId="63C49A5D" w:rsidR="00CE7F68" w:rsidRDefault="00CE7F68">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_Toc155948481 \h </w:instrText>
      </w:r>
      <w:r>
        <w:fldChar w:fldCharType="separate"/>
      </w:r>
      <w:r>
        <w:t>36</w:t>
      </w:r>
      <w:r>
        <w:fldChar w:fldCharType="end"/>
      </w:r>
    </w:p>
    <w:p w14:paraId="7B4382F8" w14:textId="36F31E11" w:rsidR="00CE7F68" w:rsidRDefault="00CE7F68">
      <w:pPr>
        <w:pStyle w:val="TOC4"/>
        <w:rPr>
          <w:rFonts w:asciiTheme="minorHAnsi" w:eastAsiaTheme="minorEastAsia" w:hAnsiTheme="minorHAnsi" w:cstheme="minorBidi"/>
          <w:kern w:val="2"/>
          <w:sz w:val="22"/>
          <w:szCs w:val="22"/>
          <w14:ligatures w14:val="standardContextual"/>
        </w:rPr>
      </w:pPr>
      <w:r>
        <w:t>8.2.8.4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_Toc155948482 \h </w:instrText>
      </w:r>
      <w:r>
        <w:fldChar w:fldCharType="separate"/>
      </w:r>
      <w:r>
        <w:t>36</w:t>
      </w:r>
      <w:r>
        <w:fldChar w:fldCharType="end"/>
      </w:r>
    </w:p>
    <w:p w14:paraId="680457DB" w14:textId="0476EDC6" w:rsidR="00CE7F68" w:rsidRDefault="00CE7F68">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_Toc155948483 \h </w:instrText>
      </w:r>
      <w:r>
        <w:fldChar w:fldCharType="separate"/>
      </w:r>
      <w:r>
        <w:t>36</w:t>
      </w:r>
      <w:r>
        <w:fldChar w:fldCharType="end"/>
      </w:r>
    </w:p>
    <w:p w14:paraId="09AB5ED4" w14:textId="15BECE4E" w:rsidR="00CE7F68" w:rsidRDefault="00CE7F68">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_Toc155948484 \h </w:instrText>
      </w:r>
      <w:r>
        <w:fldChar w:fldCharType="separate"/>
      </w:r>
      <w:r>
        <w:t>36</w:t>
      </w:r>
      <w:r>
        <w:fldChar w:fldCharType="end"/>
      </w:r>
    </w:p>
    <w:p w14:paraId="0E619E92" w14:textId="3E0D6B0D" w:rsidR="00CE7F68" w:rsidRDefault="00CE7F68">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_Toc155948485 \h </w:instrText>
      </w:r>
      <w:r>
        <w:fldChar w:fldCharType="separate"/>
      </w:r>
      <w:r>
        <w:t>36</w:t>
      </w:r>
      <w:r>
        <w:fldChar w:fldCharType="end"/>
      </w:r>
    </w:p>
    <w:p w14:paraId="520CF951" w14:textId="14F63D2F" w:rsidR="00CE7F68" w:rsidRDefault="00CE7F68">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_Toc155948486 \h </w:instrText>
      </w:r>
      <w:r>
        <w:fldChar w:fldCharType="separate"/>
      </w:r>
      <w:r>
        <w:t>36</w:t>
      </w:r>
      <w:r>
        <w:fldChar w:fldCharType="end"/>
      </w:r>
    </w:p>
    <w:p w14:paraId="56C56DB1" w14:textId="42AB43CC" w:rsidR="00CE7F68" w:rsidRDefault="00CE7F68">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_Toc155948487 \h </w:instrText>
      </w:r>
      <w:r>
        <w:fldChar w:fldCharType="separate"/>
      </w:r>
      <w:r>
        <w:t>37</w:t>
      </w:r>
      <w:r>
        <w:fldChar w:fldCharType="end"/>
      </w:r>
    </w:p>
    <w:p w14:paraId="6F0E1443" w14:textId="7173A0A1" w:rsidR="00CE7F68" w:rsidRDefault="00CE7F68">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_Toc155948488 \h </w:instrText>
      </w:r>
      <w:r>
        <w:fldChar w:fldCharType="separate"/>
      </w:r>
      <w:r>
        <w:t>37</w:t>
      </w:r>
      <w:r>
        <w:fldChar w:fldCharType="end"/>
      </w:r>
    </w:p>
    <w:p w14:paraId="0A2C3CF0" w14:textId="27DC7B72" w:rsidR="00CE7F68" w:rsidRDefault="00CE7F68">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_Toc155948489 \h </w:instrText>
      </w:r>
      <w:r>
        <w:fldChar w:fldCharType="separate"/>
      </w:r>
      <w:r>
        <w:t>37</w:t>
      </w:r>
      <w:r>
        <w:fldChar w:fldCharType="end"/>
      </w:r>
    </w:p>
    <w:p w14:paraId="5E2A7A8F" w14:textId="25E457B5" w:rsidR="00CE7F68" w:rsidRDefault="00CE7F68">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_Toc155948490 \h </w:instrText>
      </w:r>
      <w:r>
        <w:fldChar w:fldCharType="separate"/>
      </w:r>
      <w:r>
        <w:t>37</w:t>
      </w:r>
      <w:r>
        <w:fldChar w:fldCharType="end"/>
      </w:r>
    </w:p>
    <w:p w14:paraId="1EACA2B5" w14:textId="1ED11327" w:rsidR="00CE7F68" w:rsidRDefault="00CE7F68">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_Toc155948491 \h </w:instrText>
      </w:r>
      <w:r>
        <w:fldChar w:fldCharType="separate"/>
      </w:r>
      <w:r>
        <w:t>38</w:t>
      </w:r>
      <w:r>
        <w:fldChar w:fldCharType="end"/>
      </w:r>
    </w:p>
    <w:p w14:paraId="5FEABCAA" w14:textId="3F040314" w:rsidR="00CE7F68" w:rsidRDefault="00CE7F68">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_Toc155948492 \h </w:instrText>
      </w:r>
      <w:r>
        <w:fldChar w:fldCharType="separate"/>
      </w:r>
      <w:r>
        <w:t>38</w:t>
      </w:r>
      <w:r>
        <w:fldChar w:fldCharType="end"/>
      </w:r>
    </w:p>
    <w:p w14:paraId="4B54A777" w14:textId="54088804" w:rsidR="00CE7F68" w:rsidRDefault="00CE7F6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Procedures for Dual Connectivity</w:t>
      </w:r>
      <w:r>
        <w:tab/>
      </w:r>
      <w:r>
        <w:fldChar w:fldCharType="begin" w:fldLock="1"/>
      </w:r>
      <w:r>
        <w:instrText xml:space="preserve"> PAGEREF _Toc155948493 \h </w:instrText>
      </w:r>
      <w:r>
        <w:fldChar w:fldCharType="separate"/>
      </w:r>
      <w:r>
        <w:t>38</w:t>
      </w:r>
      <w:r>
        <w:fldChar w:fldCharType="end"/>
      </w:r>
    </w:p>
    <w:p w14:paraId="09A954AE" w14:textId="7F3D414B" w:rsidR="00CE7F68" w:rsidRDefault="00CE7F68">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S-NG-RAN node Addition Preparation</w:t>
      </w:r>
      <w:r>
        <w:tab/>
      </w:r>
      <w:r>
        <w:fldChar w:fldCharType="begin" w:fldLock="1"/>
      </w:r>
      <w:r>
        <w:instrText xml:space="preserve"> PAGEREF _Toc155948494 \h </w:instrText>
      </w:r>
      <w:r>
        <w:fldChar w:fldCharType="separate"/>
      </w:r>
      <w:r>
        <w:t>38</w:t>
      </w:r>
      <w:r>
        <w:fldChar w:fldCharType="end"/>
      </w:r>
    </w:p>
    <w:p w14:paraId="40223F86" w14:textId="3A599897" w:rsidR="00CE7F68" w:rsidRDefault="00CE7F68">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_Toc155948495 \h </w:instrText>
      </w:r>
      <w:r>
        <w:fldChar w:fldCharType="separate"/>
      </w:r>
      <w:r>
        <w:t>38</w:t>
      </w:r>
      <w:r>
        <w:fldChar w:fldCharType="end"/>
      </w:r>
    </w:p>
    <w:p w14:paraId="7CEBC6E0" w14:textId="4FB14A7C" w:rsidR="00CE7F68" w:rsidRDefault="00CE7F68">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_Toc155948496 \h </w:instrText>
      </w:r>
      <w:r>
        <w:fldChar w:fldCharType="separate"/>
      </w:r>
      <w:r>
        <w:t>38</w:t>
      </w:r>
      <w:r>
        <w:fldChar w:fldCharType="end"/>
      </w:r>
    </w:p>
    <w:p w14:paraId="7C397F59" w14:textId="169F365D" w:rsidR="00CE7F68" w:rsidRDefault="00CE7F68">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_Toc155948497 \h </w:instrText>
      </w:r>
      <w:r>
        <w:fldChar w:fldCharType="separate"/>
      </w:r>
      <w:r>
        <w:t>43</w:t>
      </w:r>
      <w:r>
        <w:fldChar w:fldCharType="end"/>
      </w:r>
    </w:p>
    <w:p w14:paraId="44D782D3" w14:textId="10242DC3" w:rsidR="00CE7F68" w:rsidRDefault="00CE7F68">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_Toc155948498 \h </w:instrText>
      </w:r>
      <w:r>
        <w:fldChar w:fldCharType="separate"/>
      </w:r>
      <w:r>
        <w:t>43</w:t>
      </w:r>
      <w:r>
        <w:fldChar w:fldCharType="end"/>
      </w:r>
    </w:p>
    <w:p w14:paraId="1AC2BE7C" w14:textId="2111FA77" w:rsidR="00CE7F68" w:rsidRDefault="00CE7F68">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S-NG-RAN node Reconfiguration Completion</w:t>
      </w:r>
      <w:r>
        <w:tab/>
      </w:r>
      <w:r>
        <w:fldChar w:fldCharType="begin" w:fldLock="1"/>
      </w:r>
      <w:r>
        <w:instrText xml:space="preserve"> PAGEREF _Toc155948499 \h </w:instrText>
      </w:r>
      <w:r>
        <w:fldChar w:fldCharType="separate"/>
      </w:r>
      <w:r>
        <w:t>44</w:t>
      </w:r>
      <w:r>
        <w:fldChar w:fldCharType="end"/>
      </w:r>
    </w:p>
    <w:p w14:paraId="3C1248C1" w14:textId="7A0BF63D" w:rsidR="00CE7F68" w:rsidRDefault="00CE7F68">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_Toc155948500 \h </w:instrText>
      </w:r>
      <w:r>
        <w:fldChar w:fldCharType="separate"/>
      </w:r>
      <w:r>
        <w:t>44</w:t>
      </w:r>
      <w:r>
        <w:fldChar w:fldCharType="end"/>
      </w:r>
    </w:p>
    <w:p w14:paraId="247DE650" w14:textId="36727D19" w:rsidR="00CE7F68" w:rsidRDefault="00CE7F68">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_Toc155948501 \h </w:instrText>
      </w:r>
      <w:r>
        <w:fldChar w:fldCharType="separate"/>
      </w:r>
      <w:r>
        <w:t>44</w:t>
      </w:r>
      <w:r>
        <w:fldChar w:fldCharType="end"/>
      </w:r>
    </w:p>
    <w:p w14:paraId="0CF94882" w14:textId="52899EED" w:rsidR="00CE7F68" w:rsidRDefault="00CE7F68">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_Toc155948502 \h </w:instrText>
      </w:r>
      <w:r>
        <w:fldChar w:fldCharType="separate"/>
      </w:r>
      <w:r>
        <w:t>44</w:t>
      </w:r>
      <w:r>
        <w:fldChar w:fldCharType="end"/>
      </w:r>
    </w:p>
    <w:p w14:paraId="525F549B" w14:textId="5B30BBE6" w:rsidR="00CE7F68" w:rsidRDefault="00CE7F68">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M-NG-RAN node initiated S-NG-RAN node Modification Preparation</w:t>
      </w:r>
      <w:r>
        <w:tab/>
      </w:r>
      <w:r>
        <w:fldChar w:fldCharType="begin" w:fldLock="1"/>
      </w:r>
      <w:r>
        <w:instrText xml:space="preserve"> PAGEREF _Toc155948503 \h </w:instrText>
      </w:r>
      <w:r>
        <w:fldChar w:fldCharType="separate"/>
      </w:r>
      <w:r>
        <w:t>45</w:t>
      </w:r>
      <w:r>
        <w:fldChar w:fldCharType="end"/>
      </w:r>
    </w:p>
    <w:p w14:paraId="2E3D8CAF" w14:textId="40FE5026" w:rsidR="00CE7F68" w:rsidRDefault="00CE7F68">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_Toc155948504 \h </w:instrText>
      </w:r>
      <w:r>
        <w:fldChar w:fldCharType="separate"/>
      </w:r>
      <w:r>
        <w:t>45</w:t>
      </w:r>
      <w:r>
        <w:fldChar w:fldCharType="end"/>
      </w:r>
    </w:p>
    <w:p w14:paraId="0A4AEF44" w14:textId="14B23B2F" w:rsidR="00CE7F68" w:rsidRDefault="00CE7F68">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_Toc155948505 \h </w:instrText>
      </w:r>
      <w:r>
        <w:fldChar w:fldCharType="separate"/>
      </w:r>
      <w:r>
        <w:t>45</w:t>
      </w:r>
      <w:r>
        <w:fldChar w:fldCharType="end"/>
      </w:r>
    </w:p>
    <w:p w14:paraId="77C9C76F" w14:textId="0E417FB8" w:rsidR="00CE7F68" w:rsidRDefault="00CE7F68">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_Toc155948506 \h </w:instrText>
      </w:r>
      <w:r>
        <w:fldChar w:fldCharType="separate"/>
      </w:r>
      <w:r>
        <w:t>52</w:t>
      </w:r>
      <w:r>
        <w:fldChar w:fldCharType="end"/>
      </w:r>
    </w:p>
    <w:p w14:paraId="12F4F552" w14:textId="5769A9ED" w:rsidR="00CE7F68" w:rsidRDefault="00CE7F68">
      <w:pPr>
        <w:pStyle w:val="TOC4"/>
        <w:rPr>
          <w:rFonts w:asciiTheme="minorHAnsi" w:eastAsiaTheme="minorEastAsia" w:hAnsiTheme="minorHAnsi" w:cstheme="minorBidi"/>
          <w:kern w:val="2"/>
          <w:sz w:val="22"/>
          <w:szCs w:val="22"/>
          <w14:ligatures w14:val="standardContextual"/>
        </w:rPr>
      </w:pPr>
      <w:r>
        <w:t>8.3.3.4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_Toc155948507 \h </w:instrText>
      </w:r>
      <w:r>
        <w:fldChar w:fldCharType="separate"/>
      </w:r>
      <w:r>
        <w:t>52</w:t>
      </w:r>
      <w:r>
        <w:fldChar w:fldCharType="end"/>
      </w:r>
    </w:p>
    <w:p w14:paraId="5A741857" w14:textId="5579BAF9" w:rsidR="00CE7F68" w:rsidRDefault="00CE7F68">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S-NG-RAN node initiated S-NG-RAN node Modification</w:t>
      </w:r>
      <w:r>
        <w:tab/>
      </w:r>
      <w:r>
        <w:fldChar w:fldCharType="begin" w:fldLock="1"/>
      </w:r>
      <w:r>
        <w:instrText xml:space="preserve"> PAGEREF _Toc155948508 \h </w:instrText>
      </w:r>
      <w:r>
        <w:fldChar w:fldCharType="separate"/>
      </w:r>
      <w:r>
        <w:t>54</w:t>
      </w:r>
      <w:r>
        <w:fldChar w:fldCharType="end"/>
      </w:r>
    </w:p>
    <w:p w14:paraId="32D69B5F" w14:textId="212D49CB" w:rsidR="00CE7F68" w:rsidRDefault="00CE7F68">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_Toc155948509 \h </w:instrText>
      </w:r>
      <w:r>
        <w:fldChar w:fldCharType="separate"/>
      </w:r>
      <w:r>
        <w:t>54</w:t>
      </w:r>
      <w:r>
        <w:fldChar w:fldCharType="end"/>
      </w:r>
    </w:p>
    <w:p w14:paraId="6E135636" w14:textId="3096D3C2" w:rsidR="00CE7F68" w:rsidRDefault="00CE7F68">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_Toc155948510 \h </w:instrText>
      </w:r>
      <w:r>
        <w:fldChar w:fldCharType="separate"/>
      </w:r>
      <w:r>
        <w:t>54</w:t>
      </w:r>
      <w:r>
        <w:fldChar w:fldCharType="end"/>
      </w:r>
    </w:p>
    <w:p w14:paraId="76DF597D" w14:textId="4D03650D" w:rsidR="00CE7F68" w:rsidRDefault="00CE7F68">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_Toc155948511 \h </w:instrText>
      </w:r>
      <w:r>
        <w:fldChar w:fldCharType="separate"/>
      </w:r>
      <w:r>
        <w:t>56</w:t>
      </w:r>
      <w:r>
        <w:fldChar w:fldCharType="end"/>
      </w:r>
    </w:p>
    <w:p w14:paraId="7179049F" w14:textId="132138C8" w:rsidR="00CE7F68" w:rsidRDefault="00CE7F68">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_Toc155948512 \h </w:instrText>
      </w:r>
      <w:r>
        <w:fldChar w:fldCharType="separate"/>
      </w:r>
      <w:r>
        <w:t>56</w:t>
      </w:r>
      <w:r>
        <w:fldChar w:fldCharType="end"/>
      </w:r>
    </w:p>
    <w:p w14:paraId="4AB33D79" w14:textId="1CE0D7C8" w:rsidR="00CE7F68" w:rsidRDefault="00CE7F68">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S-NG-RAN node initiated S-NG-RAN node Change</w:t>
      </w:r>
      <w:r>
        <w:tab/>
      </w:r>
      <w:r>
        <w:fldChar w:fldCharType="begin" w:fldLock="1"/>
      </w:r>
      <w:r>
        <w:instrText xml:space="preserve"> PAGEREF _Toc155948513 \h </w:instrText>
      </w:r>
      <w:r>
        <w:fldChar w:fldCharType="separate"/>
      </w:r>
      <w:r>
        <w:t>57</w:t>
      </w:r>
      <w:r>
        <w:fldChar w:fldCharType="end"/>
      </w:r>
    </w:p>
    <w:p w14:paraId="594A3295" w14:textId="70F95591" w:rsidR="00CE7F68" w:rsidRDefault="00CE7F68">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_Toc155948514 \h </w:instrText>
      </w:r>
      <w:r>
        <w:fldChar w:fldCharType="separate"/>
      </w:r>
      <w:r>
        <w:t>57</w:t>
      </w:r>
      <w:r>
        <w:fldChar w:fldCharType="end"/>
      </w:r>
    </w:p>
    <w:p w14:paraId="0E835FFD" w14:textId="2B7B48EC" w:rsidR="00CE7F68" w:rsidRDefault="00CE7F68">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_Toc155948515 \h </w:instrText>
      </w:r>
      <w:r>
        <w:fldChar w:fldCharType="separate"/>
      </w:r>
      <w:r>
        <w:t>58</w:t>
      </w:r>
      <w:r>
        <w:fldChar w:fldCharType="end"/>
      </w:r>
    </w:p>
    <w:p w14:paraId="610628ED" w14:textId="7293F22E" w:rsidR="00CE7F68" w:rsidRDefault="00CE7F68">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_Toc155948516 \h </w:instrText>
      </w:r>
      <w:r>
        <w:fldChar w:fldCharType="separate"/>
      </w:r>
      <w:r>
        <w:t>58</w:t>
      </w:r>
      <w:r>
        <w:fldChar w:fldCharType="end"/>
      </w:r>
    </w:p>
    <w:p w14:paraId="445CF8E5" w14:textId="6B9634D5" w:rsidR="00CE7F68" w:rsidRDefault="00CE7F68">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_Toc155948517 \h </w:instrText>
      </w:r>
      <w:r>
        <w:fldChar w:fldCharType="separate"/>
      </w:r>
      <w:r>
        <w:t>58</w:t>
      </w:r>
      <w:r>
        <w:fldChar w:fldCharType="end"/>
      </w:r>
    </w:p>
    <w:p w14:paraId="3DC53924" w14:textId="7B67B6A4" w:rsidR="00CE7F68" w:rsidRDefault="00CE7F68">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M-NG-RAN node initiated S-NG-RAN node Release</w:t>
      </w:r>
      <w:r>
        <w:tab/>
      </w:r>
      <w:r>
        <w:fldChar w:fldCharType="begin" w:fldLock="1"/>
      </w:r>
      <w:r>
        <w:instrText xml:space="preserve"> PAGEREF _Toc155948518 \h </w:instrText>
      </w:r>
      <w:r>
        <w:fldChar w:fldCharType="separate"/>
      </w:r>
      <w:r>
        <w:t>59</w:t>
      </w:r>
      <w:r>
        <w:fldChar w:fldCharType="end"/>
      </w:r>
    </w:p>
    <w:p w14:paraId="522DECA6" w14:textId="038D75EE" w:rsidR="00CE7F68" w:rsidRDefault="00CE7F68">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_Toc155948519 \h </w:instrText>
      </w:r>
      <w:r>
        <w:fldChar w:fldCharType="separate"/>
      </w:r>
      <w:r>
        <w:t>59</w:t>
      </w:r>
      <w:r>
        <w:fldChar w:fldCharType="end"/>
      </w:r>
    </w:p>
    <w:p w14:paraId="46DC7C96" w14:textId="6F573957" w:rsidR="00CE7F68" w:rsidRDefault="00CE7F68">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_Toc155948520 \h </w:instrText>
      </w:r>
      <w:r>
        <w:fldChar w:fldCharType="separate"/>
      </w:r>
      <w:r>
        <w:t>59</w:t>
      </w:r>
      <w:r>
        <w:fldChar w:fldCharType="end"/>
      </w:r>
    </w:p>
    <w:p w14:paraId="13A46FFF" w14:textId="7F560D3F" w:rsidR="00CE7F68" w:rsidRDefault="00CE7F68">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_Toc155948521 \h </w:instrText>
      </w:r>
      <w:r>
        <w:fldChar w:fldCharType="separate"/>
      </w:r>
      <w:r>
        <w:t>60</w:t>
      </w:r>
      <w:r>
        <w:fldChar w:fldCharType="end"/>
      </w:r>
    </w:p>
    <w:p w14:paraId="26693386" w14:textId="084E9B58" w:rsidR="00CE7F68" w:rsidRDefault="00CE7F68">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_Toc155948522 \h </w:instrText>
      </w:r>
      <w:r>
        <w:fldChar w:fldCharType="separate"/>
      </w:r>
      <w:r>
        <w:t>60</w:t>
      </w:r>
      <w:r>
        <w:fldChar w:fldCharType="end"/>
      </w:r>
    </w:p>
    <w:p w14:paraId="2CEA63C3" w14:textId="7FF372FF" w:rsidR="00CE7F68" w:rsidRDefault="00CE7F68">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S-NG-RAN node initiated S-NG-RAN node Release</w:t>
      </w:r>
      <w:r>
        <w:tab/>
      </w:r>
      <w:r>
        <w:fldChar w:fldCharType="begin" w:fldLock="1"/>
      </w:r>
      <w:r>
        <w:instrText xml:space="preserve"> PAGEREF _Toc155948523 \h </w:instrText>
      </w:r>
      <w:r>
        <w:fldChar w:fldCharType="separate"/>
      </w:r>
      <w:r>
        <w:t>60</w:t>
      </w:r>
      <w:r>
        <w:fldChar w:fldCharType="end"/>
      </w:r>
    </w:p>
    <w:p w14:paraId="3701FFA4" w14:textId="2705F087" w:rsidR="00CE7F68" w:rsidRDefault="00CE7F68">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_Toc155948524 \h </w:instrText>
      </w:r>
      <w:r>
        <w:fldChar w:fldCharType="separate"/>
      </w:r>
      <w:r>
        <w:t>60</w:t>
      </w:r>
      <w:r>
        <w:fldChar w:fldCharType="end"/>
      </w:r>
    </w:p>
    <w:p w14:paraId="62B8FB36" w14:textId="2D255720" w:rsidR="00CE7F68" w:rsidRDefault="00CE7F68">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_Toc155948525 \h </w:instrText>
      </w:r>
      <w:r>
        <w:fldChar w:fldCharType="separate"/>
      </w:r>
      <w:r>
        <w:t>61</w:t>
      </w:r>
      <w:r>
        <w:fldChar w:fldCharType="end"/>
      </w:r>
    </w:p>
    <w:p w14:paraId="6D8A2F24" w14:textId="76142836" w:rsidR="00CE7F68" w:rsidRDefault="00CE7F68">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_Toc155948526 \h </w:instrText>
      </w:r>
      <w:r>
        <w:fldChar w:fldCharType="separate"/>
      </w:r>
      <w:r>
        <w:t>61</w:t>
      </w:r>
      <w:r>
        <w:fldChar w:fldCharType="end"/>
      </w:r>
    </w:p>
    <w:p w14:paraId="693F60D3" w14:textId="44B4EE13" w:rsidR="00CE7F68" w:rsidRDefault="00CE7F68">
      <w:pPr>
        <w:pStyle w:val="TOC4"/>
        <w:rPr>
          <w:rFonts w:asciiTheme="minorHAnsi" w:eastAsiaTheme="minorEastAsia" w:hAnsiTheme="minorHAnsi" w:cstheme="minorBidi"/>
          <w:kern w:val="2"/>
          <w:sz w:val="22"/>
          <w:szCs w:val="22"/>
          <w14:ligatures w14:val="standardContextual"/>
        </w:rPr>
      </w:pPr>
      <w:r>
        <w:t>8.3.7.4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_Toc155948527 \h </w:instrText>
      </w:r>
      <w:r>
        <w:fldChar w:fldCharType="separate"/>
      </w:r>
      <w:r>
        <w:t>61</w:t>
      </w:r>
      <w:r>
        <w:fldChar w:fldCharType="end"/>
      </w:r>
    </w:p>
    <w:p w14:paraId="3F727C75" w14:textId="42AEE815" w:rsidR="00CE7F68" w:rsidRDefault="00CE7F68">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S-NG-RAN node Counter Check</w:t>
      </w:r>
      <w:r>
        <w:tab/>
      </w:r>
      <w:r>
        <w:fldChar w:fldCharType="begin" w:fldLock="1"/>
      </w:r>
      <w:r>
        <w:instrText xml:space="preserve"> PAGEREF _Toc155948528 \h </w:instrText>
      </w:r>
      <w:r>
        <w:fldChar w:fldCharType="separate"/>
      </w:r>
      <w:r>
        <w:t>61</w:t>
      </w:r>
      <w:r>
        <w:fldChar w:fldCharType="end"/>
      </w:r>
    </w:p>
    <w:p w14:paraId="261D6D5F" w14:textId="2D21E176" w:rsidR="00CE7F68" w:rsidRDefault="00CE7F68">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_Toc155948529 \h </w:instrText>
      </w:r>
      <w:r>
        <w:fldChar w:fldCharType="separate"/>
      </w:r>
      <w:r>
        <w:t>61</w:t>
      </w:r>
      <w:r>
        <w:fldChar w:fldCharType="end"/>
      </w:r>
    </w:p>
    <w:p w14:paraId="51F99952" w14:textId="789C58BA" w:rsidR="00CE7F68" w:rsidRDefault="00CE7F68">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_Toc155948530 \h </w:instrText>
      </w:r>
      <w:r>
        <w:fldChar w:fldCharType="separate"/>
      </w:r>
      <w:r>
        <w:t>62</w:t>
      </w:r>
      <w:r>
        <w:fldChar w:fldCharType="end"/>
      </w:r>
    </w:p>
    <w:p w14:paraId="6F7BC763" w14:textId="5FA4C70B" w:rsidR="00CE7F68" w:rsidRDefault="00CE7F68">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_Toc155948531 \h </w:instrText>
      </w:r>
      <w:r>
        <w:fldChar w:fldCharType="separate"/>
      </w:r>
      <w:r>
        <w:t>62</w:t>
      </w:r>
      <w:r>
        <w:fldChar w:fldCharType="end"/>
      </w:r>
    </w:p>
    <w:p w14:paraId="7A9D10AE" w14:textId="0F66105F" w:rsidR="00CE7F68" w:rsidRDefault="00CE7F68">
      <w:pPr>
        <w:pStyle w:val="TOC4"/>
        <w:rPr>
          <w:rFonts w:asciiTheme="minorHAnsi" w:eastAsiaTheme="minorEastAsia" w:hAnsiTheme="minorHAnsi" w:cstheme="minorBidi"/>
          <w:kern w:val="2"/>
          <w:sz w:val="22"/>
          <w:szCs w:val="22"/>
          <w14:ligatures w14:val="standardContextual"/>
        </w:rPr>
      </w:pPr>
      <w:r>
        <w:t>8.3.8.4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_Toc155948532 \h </w:instrText>
      </w:r>
      <w:r>
        <w:fldChar w:fldCharType="separate"/>
      </w:r>
      <w:r>
        <w:t>62</w:t>
      </w:r>
      <w:r>
        <w:fldChar w:fldCharType="end"/>
      </w:r>
    </w:p>
    <w:p w14:paraId="7695DCD1" w14:textId="740D47D2" w:rsidR="00CE7F68" w:rsidRDefault="00CE7F68">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_Toc155948533 \h </w:instrText>
      </w:r>
      <w:r>
        <w:fldChar w:fldCharType="separate"/>
      </w:r>
      <w:r>
        <w:t>62</w:t>
      </w:r>
      <w:r>
        <w:fldChar w:fldCharType="end"/>
      </w:r>
    </w:p>
    <w:p w14:paraId="6E4536A2" w14:textId="4C59C91C" w:rsidR="00CE7F68" w:rsidRDefault="00CE7F68">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_Toc155948534 \h </w:instrText>
      </w:r>
      <w:r>
        <w:fldChar w:fldCharType="separate"/>
      </w:r>
      <w:r>
        <w:t>62</w:t>
      </w:r>
      <w:r>
        <w:fldChar w:fldCharType="end"/>
      </w:r>
    </w:p>
    <w:p w14:paraId="704DD6AA" w14:textId="5538982D" w:rsidR="00CE7F68" w:rsidRDefault="00CE7F68">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_Toc155948535 \h </w:instrText>
      </w:r>
      <w:r>
        <w:fldChar w:fldCharType="separate"/>
      </w:r>
      <w:r>
        <w:t>63</w:t>
      </w:r>
      <w:r>
        <w:fldChar w:fldCharType="end"/>
      </w:r>
    </w:p>
    <w:p w14:paraId="753134A9" w14:textId="0487224A" w:rsidR="00CE7F68" w:rsidRDefault="00CE7F68">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_Toc155948536 \h </w:instrText>
      </w:r>
      <w:r>
        <w:fldChar w:fldCharType="separate"/>
      </w:r>
      <w:r>
        <w:t>63</w:t>
      </w:r>
      <w:r>
        <w:fldChar w:fldCharType="end"/>
      </w:r>
    </w:p>
    <w:p w14:paraId="7BBE2FCD" w14:textId="52C1A7FD" w:rsidR="00CE7F68" w:rsidRDefault="00CE7F68">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_Toc155948537 \h </w:instrText>
      </w:r>
      <w:r>
        <w:fldChar w:fldCharType="separate"/>
      </w:r>
      <w:r>
        <w:t>63</w:t>
      </w:r>
      <w:r>
        <w:fldChar w:fldCharType="end"/>
      </w:r>
    </w:p>
    <w:p w14:paraId="4A3CC7C7" w14:textId="28478AF3" w:rsidR="00CE7F68" w:rsidRDefault="00CE7F68">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_Toc155948538 \h </w:instrText>
      </w:r>
      <w:r>
        <w:fldChar w:fldCharType="separate"/>
      </w:r>
      <w:r>
        <w:t>63</w:t>
      </w:r>
      <w:r>
        <w:fldChar w:fldCharType="end"/>
      </w:r>
    </w:p>
    <w:p w14:paraId="18C90452" w14:textId="5C71FA06" w:rsidR="00CE7F68" w:rsidRDefault="00CE7F68">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_Toc155948539 \h </w:instrText>
      </w:r>
      <w:r>
        <w:fldChar w:fldCharType="separate"/>
      </w:r>
      <w:r>
        <w:t>63</w:t>
      </w:r>
      <w:r>
        <w:fldChar w:fldCharType="end"/>
      </w:r>
    </w:p>
    <w:p w14:paraId="72B78E42" w14:textId="1C4846B9" w:rsidR="00CE7F68" w:rsidRDefault="00CE7F68">
      <w:pPr>
        <w:pStyle w:val="TOC4"/>
        <w:rPr>
          <w:rFonts w:asciiTheme="minorHAnsi" w:eastAsiaTheme="minorEastAsia" w:hAnsiTheme="minorHAnsi" w:cstheme="minorBidi"/>
          <w:kern w:val="2"/>
          <w:sz w:val="22"/>
          <w:szCs w:val="22"/>
          <w14:ligatures w14:val="standardContextual"/>
        </w:rPr>
      </w:pPr>
      <w:r>
        <w:lastRenderedPageBreak/>
        <w:t>8.3.10.2</w:t>
      </w:r>
      <w:r>
        <w:rPr>
          <w:rFonts w:asciiTheme="minorHAnsi" w:eastAsiaTheme="minorEastAsia" w:hAnsiTheme="minorHAnsi" w:cstheme="minorBidi"/>
          <w:kern w:val="2"/>
          <w:sz w:val="22"/>
          <w:szCs w:val="22"/>
          <w14:ligatures w14:val="standardContextual"/>
        </w:rPr>
        <w:tab/>
      </w:r>
      <w:r>
        <w:t>Successful Operation – M-NG-RAN node initiated</w:t>
      </w:r>
      <w:r>
        <w:tab/>
      </w:r>
      <w:r>
        <w:fldChar w:fldCharType="begin" w:fldLock="1"/>
      </w:r>
      <w:r>
        <w:instrText xml:space="preserve"> PAGEREF _Toc155948540 \h </w:instrText>
      </w:r>
      <w:r>
        <w:fldChar w:fldCharType="separate"/>
      </w:r>
      <w:r>
        <w:t>64</w:t>
      </w:r>
      <w:r>
        <w:fldChar w:fldCharType="end"/>
      </w:r>
    </w:p>
    <w:p w14:paraId="06D97D54" w14:textId="14C80CD9" w:rsidR="00CE7F68" w:rsidRDefault="00CE7F68">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Successful Operation – S-NG-RAN node initiated</w:t>
      </w:r>
      <w:r>
        <w:tab/>
      </w:r>
      <w:r>
        <w:fldChar w:fldCharType="begin" w:fldLock="1"/>
      </w:r>
      <w:r>
        <w:instrText xml:space="preserve"> PAGEREF _Toc155948541 \h </w:instrText>
      </w:r>
      <w:r>
        <w:fldChar w:fldCharType="separate"/>
      </w:r>
      <w:r>
        <w:t>64</w:t>
      </w:r>
      <w:r>
        <w:fldChar w:fldCharType="end"/>
      </w:r>
    </w:p>
    <w:p w14:paraId="60A9C306" w14:textId="2E346CAB" w:rsidR="00CE7F68" w:rsidRDefault="00CE7F68">
      <w:pPr>
        <w:pStyle w:val="TOC4"/>
        <w:rPr>
          <w:rFonts w:asciiTheme="minorHAnsi" w:eastAsiaTheme="minorEastAsia" w:hAnsiTheme="minorHAnsi" w:cstheme="minorBidi"/>
          <w:kern w:val="2"/>
          <w:sz w:val="22"/>
          <w:szCs w:val="22"/>
          <w14:ligatures w14:val="standardContextual"/>
        </w:rPr>
      </w:pPr>
      <w:r>
        <w:t>8.3.10.4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_Toc155948542 \h </w:instrText>
      </w:r>
      <w:r>
        <w:fldChar w:fldCharType="separate"/>
      </w:r>
      <w:r>
        <w:t>64</w:t>
      </w:r>
      <w:r>
        <w:fldChar w:fldCharType="end"/>
      </w:r>
    </w:p>
    <w:p w14:paraId="6BABB044" w14:textId="62C271CB" w:rsidR="00CE7F68" w:rsidRDefault="00CE7F68">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_Toc155948543 \h </w:instrText>
      </w:r>
      <w:r>
        <w:fldChar w:fldCharType="separate"/>
      </w:r>
      <w:r>
        <w:t>65</w:t>
      </w:r>
      <w:r>
        <w:fldChar w:fldCharType="end"/>
      </w:r>
    </w:p>
    <w:p w14:paraId="349620E8" w14:textId="17B86987" w:rsidR="00CE7F68" w:rsidRDefault="00CE7F68">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_Toc155948544 \h </w:instrText>
      </w:r>
      <w:r>
        <w:fldChar w:fldCharType="separate"/>
      </w:r>
      <w:r>
        <w:t>65</w:t>
      </w:r>
      <w:r>
        <w:fldChar w:fldCharType="end"/>
      </w:r>
    </w:p>
    <w:p w14:paraId="7E793606" w14:textId="6771368C" w:rsidR="00CE7F68" w:rsidRDefault="00CE7F68">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_Toc155948545 \h </w:instrText>
      </w:r>
      <w:r>
        <w:fldChar w:fldCharType="separate"/>
      </w:r>
      <w:r>
        <w:t>65</w:t>
      </w:r>
      <w:r>
        <w:fldChar w:fldCharType="end"/>
      </w:r>
    </w:p>
    <w:p w14:paraId="0B1A8AE8" w14:textId="1BD49185" w:rsidR="00CE7F68" w:rsidRDefault="00CE7F68">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_Toc155948546 \h </w:instrText>
      </w:r>
      <w:r>
        <w:fldChar w:fldCharType="separate"/>
      </w:r>
      <w:r>
        <w:t>65</w:t>
      </w:r>
      <w:r>
        <w:fldChar w:fldCharType="end"/>
      </w:r>
    </w:p>
    <w:p w14:paraId="144F8A2D" w14:textId="5B9C6FAE" w:rsidR="00CE7F68" w:rsidRDefault="00CE7F68">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E-UTRA – NR Cell Resource Coordination</w:t>
      </w:r>
      <w:r>
        <w:tab/>
      </w:r>
      <w:r>
        <w:fldChar w:fldCharType="begin" w:fldLock="1"/>
      </w:r>
      <w:r>
        <w:instrText xml:space="preserve"> PAGEREF _Toc155948547 \h </w:instrText>
      </w:r>
      <w:r>
        <w:fldChar w:fldCharType="separate"/>
      </w:r>
      <w:r>
        <w:t>66</w:t>
      </w:r>
      <w:r>
        <w:fldChar w:fldCharType="end"/>
      </w:r>
    </w:p>
    <w:p w14:paraId="4A74940C" w14:textId="702CDB24"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8.3.12.1</w:t>
      </w:r>
      <w:r>
        <w:rPr>
          <w:rFonts w:asciiTheme="minorHAnsi" w:eastAsiaTheme="minorEastAsia" w:hAnsiTheme="minorHAnsi" w:cstheme="minorBidi"/>
          <w:kern w:val="2"/>
          <w:sz w:val="22"/>
          <w:szCs w:val="22"/>
          <w14:ligatures w14:val="standardContextual"/>
        </w:rPr>
        <w:tab/>
      </w:r>
      <w:r w:rsidRPr="000972F2">
        <w:rPr>
          <w:lang w:val="en-US"/>
        </w:rPr>
        <w:t>General</w:t>
      </w:r>
      <w:r>
        <w:tab/>
      </w:r>
      <w:r>
        <w:fldChar w:fldCharType="begin" w:fldLock="1"/>
      </w:r>
      <w:r>
        <w:instrText xml:space="preserve"> PAGEREF _Toc155948548 \h </w:instrText>
      </w:r>
      <w:r>
        <w:fldChar w:fldCharType="separate"/>
      </w:r>
      <w:r>
        <w:t>66</w:t>
      </w:r>
      <w:r>
        <w:fldChar w:fldCharType="end"/>
      </w:r>
    </w:p>
    <w:p w14:paraId="756076EF" w14:textId="3CE1C56C"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_Toc155948549 \h </w:instrText>
      </w:r>
      <w:r>
        <w:fldChar w:fldCharType="separate"/>
      </w:r>
      <w:r>
        <w:t>66</w:t>
      </w:r>
      <w:r>
        <w:fldChar w:fldCharType="end"/>
      </w:r>
    </w:p>
    <w:p w14:paraId="10BFA238" w14:textId="1D35FC8A" w:rsidR="00CE7F68" w:rsidRDefault="00CE7F68">
      <w:pPr>
        <w:pStyle w:val="TOC3"/>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_Toc155948550 \h </w:instrText>
      </w:r>
      <w:r>
        <w:fldChar w:fldCharType="separate"/>
      </w:r>
      <w:r>
        <w:t>67</w:t>
      </w:r>
      <w:r>
        <w:fldChar w:fldCharType="end"/>
      </w:r>
    </w:p>
    <w:p w14:paraId="22BEE755" w14:textId="4967EA11" w:rsidR="00CE7F68" w:rsidRDefault="00CE7F68">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_Toc155948551 \h </w:instrText>
      </w:r>
      <w:r>
        <w:fldChar w:fldCharType="separate"/>
      </w:r>
      <w:r>
        <w:t>67</w:t>
      </w:r>
      <w:r>
        <w:fldChar w:fldCharType="end"/>
      </w:r>
    </w:p>
    <w:p w14:paraId="10BD6912" w14:textId="39846F7D" w:rsidR="00CE7F68" w:rsidRDefault="00CE7F68">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_Toc155948552 \h </w:instrText>
      </w:r>
      <w:r>
        <w:fldChar w:fldCharType="separate"/>
      </w:r>
      <w:r>
        <w:t>67</w:t>
      </w:r>
      <w:r>
        <w:fldChar w:fldCharType="end"/>
      </w:r>
    </w:p>
    <w:p w14:paraId="4D748C10" w14:textId="4EAE9369" w:rsidR="00CE7F68" w:rsidRDefault="00CE7F68">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_Toc155948553 \h </w:instrText>
      </w:r>
      <w:r>
        <w:fldChar w:fldCharType="separate"/>
      </w:r>
      <w:r>
        <w:t>67</w:t>
      </w:r>
      <w:r>
        <w:fldChar w:fldCharType="end"/>
      </w:r>
    </w:p>
    <w:p w14:paraId="0B2E2851" w14:textId="692C932B" w:rsidR="00CE7F68" w:rsidRDefault="00CE7F68">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_Toc155948554 \h </w:instrText>
      </w:r>
      <w:r>
        <w:fldChar w:fldCharType="separate"/>
      </w:r>
      <w:r>
        <w:t>67</w:t>
      </w:r>
      <w:r>
        <w:fldChar w:fldCharType="end"/>
      </w:r>
    </w:p>
    <w:p w14:paraId="04CD717D" w14:textId="26232EC1" w:rsidR="00CE7F68" w:rsidRDefault="00CE7F68">
      <w:pPr>
        <w:pStyle w:val="TOC3"/>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_Toc155948555 \h </w:instrText>
      </w:r>
      <w:r>
        <w:fldChar w:fldCharType="separate"/>
      </w:r>
      <w:r>
        <w:t>67</w:t>
      </w:r>
      <w:r>
        <w:fldChar w:fldCharType="end"/>
      </w:r>
    </w:p>
    <w:p w14:paraId="58877584" w14:textId="75D2A1CF" w:rsidR="00CE7F68" w:rsidRDefault="00CE7F68">
      <w:pPr>
        <w:pStyle w:val="TOC4"/>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_Toc155948556 \h </w:instrText>
      </w:r>
      <w:r>
        <w:fldChar w:fldCharType="separate"/>
      </w:r>
      <w:r>
        <w:t>67</w:t>
      </w:r>
      <w:r>
        <w:fldChar w:fldCharType="end"/>
      </w:r>
    </w:p>
    <w:p w14:paraId="5FB43021" w14:textId="7BB01590" w:rsidR="00CE7F68" w:rsidRDefault="00CE7F68">
      <w:pPr>
        <w:pStyle w:val="TOC4"/>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_Toc155948557 \h </w:instrText>
      </w:r>
      <w:r>
        <w:fldChar w:fldCharType="separate"/>
      </w:r>
      <w:r>
        <w:t>68</w:t>
      </w:r>
      <w:r>
        <w:fldChar w:fldCharType="end"/>
      </w:r>
    </w:p>
    <w:p w14:paraId="1EA74066" w14:textId="42CDDE78" w:rsidR="00CE7F68" w:rsidRDefault="00CE7F68">
      <w:pPr>
        <w:pStyle w:val="TOC4"/>
        <w:rPr>
          <w:rFonts w:asciiTheme="minorHAnsi" w:eastAsiaTheme="minorEastAsia" w:hAnsiTheme="minorHAnsi" w:cstheme="minorBidi"/>
          <w:kern w:val="2"/>
          <w:sz w:val="22"/>
          <w:szCs w:val="22"/>
          <w14:ligatures w14:val="standardContextual"/>
        </w:rPr>
      </w:pPr>
      <w:r>
        <w:t>8.3.14.3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_Toc155948558 \h </w:instrText>
      </w:r>
      <w:r>
        <w:fldChar w:fldCharType="separate"/>
      </w:r>
      <w:r>
        <w:t>68</w:t>
      </w:r>
      <w:r>
        <w:fldChar w:fldCharType="end"/>
      </w:r>
    </w:p>
    <w:p w14:paraId="115E5DCD" w14:textId="31C9C29D" w:rsidR="00CE7F68" w:rsidRDefault="00CE7F68">
      <w:pPr>
        <w:pStyle w:val="TOC3"/>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_Toc155948559 \h </w:instrText>
      </w:r>
      <w:r>
        <w:fldChar w:fldCharType="separate"/>
      </w:r>
      <w:r>
        <w:t>68</w:t>
      </w:r>
      <w:r>
        <w:fldChar w:fldCharType="end"/>
      </w:r>
    </w:p>
    <w:p w14:paraId="6C4145A8" w14:textId="6391538B" w:rsidR="00CE7F68" w:rsidRDefault="00CE7F68">
      <w:pPr>
        <w:pStyle w:val="TOC4"/>
        <w:rPr>
          <w:rFonts w:asciiTheme="minorHAnsi" w:eastAsiaTheme="minorEastAsia" w:hAnsiTheme="minorHAnsi" w:cstheme="minorBidi"/>
          <w:kern w:val="2"/>
          <w:sz w:val="22"/>
          <w:szCs w:val="22"/>
          <w14:ligatures w14:val="standardContextual"/>
        </w:rPr>
      </w:pPr>
      <w:r>
        <w:t>8.3.15.1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_Toc155948560 \h </w:instrText>
      </w:r>
      <w:r>
        <w:fldChar w:fldCharType="separate"/>
      </w:r>
      <w:r>
        <w:t>68</w:t>
      </w:r>
      <w:r>
        <w:fldChar w:fldCharType="end"/>
      </w:r>
    </w:p>
    <w:p w14:paraId="1F1A231D" w14:textId="1E26F65A" w:rsidR="00CE7F68" w:rsidRDefault="00CE7F68">
      <w:pPr>
        <w:pStyle w:val="TOC4"/>
        <w:rPr>
          <w:rFonts w:asciiTheme="minorHAnsi" w:eastAsiaTheme="minorEastAsia" w:hAnsiTheme="minorHAnsi" w:cstheme="minorBidi"/>
          <w:kern w:val="2"/>
          <w:sz w:val="22"/>
          <w:szCs w:val="22"/>
          <w14:ligatures w14:val="standardContextual"/>
        </w:rPr>
      </w:pPr>
      <w:r>
        <w:t>8.3.15.2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_Toc155948561 \h </w:instrText>
      </w:r>
      <w:r>
        <w:fldChar w:fldCharType="separate"/>
      </w:r>
      <w:r>
        <w:t>69</w:t>
      </w:r>
      <w:r>
        <w:fldChar w:fldCharType="end"/>
      </w:r>
    </w:p>
    <w:p w14:paraId="48C1C45C" w14:textId="7C3A4B12" w:rsidR="00CE7F68" w:rsidRDefault="00CE7F68">
      <w:pPr>
        <w:pStyle w:val="TOC4"/>
        <w:rPr>
          <w:rFonts w:asciiTheme="minorHAnsi" w:eastAsiaTheme="minorEastAsia" w:hAnsiTheme="minorHAnsi" w:cstheme="minorBidi"/>
          <w:kern w:val="2"/>
          <w:sz w:val="22"/>
          <w:szCs w:val="22"/>
          <w14:ligatures w14:val="standardContextual"/>
        </w:rPr>
      </w:pPr>
      <w:r>
        <w:t>8.3.15.3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_Toc155948562 \h </w:instrText>
      </w:r>
      <w:r>
        <w:fldChar w:fldCharType="separate"/>
      </w:r>
      <w:r>
        <w:t>69</w:t>
      </w:r>
      <w:r>
        <w:fldChar w:fldCharType="end"/>
      </w:r>
    </w:p>
    <w:p w14:paraId="4C96D96F" w14:textId="5CFA3416" w:rsidR="00CE7F68" w:rsidRDefault="00CE7F68">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Global procedures</w:t>
      </w:r>
      <w:r>
        <w:tab/>
      </w:r>
      <w:r>
        <w:fldChar w:fldCharType="begin" w:fldLock="1"/>
      </w:r>
      <w:r>
        <w:instrText xml:space="preserve"> PAGEREF _Toc155948563 \h </w:instrText>
      </w:r>
      <w:r>
        <w:fldChar w:fldCharType="separate"/>
      </w:r>
      <w:r>
        <w:t>69</w:t>
      </w:r>
      <w:r>
        <w:fldChar w:fldCharType="end"/>
      </w:r>
    </w:p>
    <w:p w14:paraId="52205343" w14:textId="371260DD" w:rsidR="00CE7F68" w:rsidRDefault="00CE7F68">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Xn Setup</w:t>
      </w:r>
      <w:r>
        <w:tab/>
      </w:r>
      <w:r>
        <w:fldChar w:fldCharType="begin" w:fldLock="1"/>
      </w:r>
      <w:r>
        <w:instrText xml:space="preserve"> PAGEREF _Toc155948564 \h </w:instrText>
      </w:r>
      <w:r>
        <w:fldChar w:fldCharType="separate"/>
      </w:r>
      <w:r>
        <w:t>69</w:t>
      </w:r>
      <w:r>
        <w:fldChar w:fldCharType="end"/>
      </w:r>
    </w:p>
    <w:p w14:paraId="3D27064F" w14:textId="08B906B5" w:rsidR="00CE7F68" w:rsidRDefault="00CE7F68">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_Toc155948565 \h </w:instrText>
      </w:r>
      <w:r>
        <w:fldChar w:fldCharType="separate"/>
      </w:r>
      <w:r>
        <w:t>69</w:t>
      </w:r>
      <w:r>
        <w:fldChar w:fldCharType="end"/>
      </w:r>
    </w:p>
    <w:p w14:paraId="1D29DDCB" w14:textId="47A1C1AD" w:rsidR="00CE7F68" w:rsidRDefault="00CE7F68">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_Toc155948566 \h </w:instrText>
      </w:r>
      <w:r>
        <w:fldChar w:fldCharType="separate"/>
      </w:r>
      <w:r>
        <w:t>69</w:t>
      </w:r>
      <w:r>
        <w:fldChar w:fldCharType="end"/>
      </w:r>
    </w:p>
    <w:p w14:paraId="6A2E6718" w14:textId="763FFD5D" w:rsidR="00CE7F68" w:rsidRDefault="00CE7F68">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_Toc155948567 \h </w:instrText>
      </w:r>
      <w:r>
        <w:fldChar w:fldCharType="separate"/>
      </w:r>
      <w:r>
        <w:t>71</w:t>
      </w:r>
      <w:r>
        <w:fldChar w:fldCharType="end"/>
      </w:r>
    </w:p>
    <w:p w14:paraId="11360652" w14:textId="42B88FD0" w:rsidR="00CE7F68" w:rsidRDefault="00CE7F68">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_Toc155948568 \h </w:instrText>
      </w:r>
      <w:r>
        <w:fldChar w:fldCharType="separate"/>
      </w:r>
      <w:r>
        <w:t>71</w:t>
      </w:r>
      <w:r>
        <w:fldChar w:fldCharType="end"/>
      </w:r>
    </w:p>
    <w:p w14:paraId="609D4244" w14:textId="7883CCE8" w:rsidR="00CE7F68" w:rsidRDefault="00CE7F68">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_Toc155948569 \h </w:instrText>
      </w:r>
      <w:r>
        <w:fldChar w:fldCharType="separate"/>
      </w:r>
      <w:r>
        <w:t>72</w:t>
      </w:r>
      <w:r>
        <w:fldChar w:fldCharType="end"/>
      </w:r>
    </w:p>
    <w:p w14:paraId="0C0419AD" w14:textId="166749C9" w:rsidR="00CE7F68" w:rsidRDefault="00CE7F68">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_Toc155948570 \h </w:instrText>
      </w:r>
      <w:r>
        <w:fldChar w:fldCharType="separate"/>
      </w:r>
      <w:r>
        <w:t>72</w:t>
      </w:r>
      <w:r>
        <w:fldChar w:fldCharType="end"/>
      </w:r>
    </w:p>
    <w:p w14:paraId="1459B5B3" w14:textId="60C79411" w:rsidR="00CE7F68" w:rsidRDefault="00CE7F68">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_Toc155948571 \h </w:instrText>
      </w:r>
      <w:r>
        <w:fldChar w:fldCharType="separate"/>
      </w:r>
      <w:r>
        <w:t>72</w:t>
      </w:r>
      <w:r>
        <w:fldChar w:fldCharType="end"/>
      </w:r>
    </w:p>
    <w:p w14:paraId="509C622D" w14:textId="1E5CC868" w:rsidR="00CE7F68" w:rsidRDefault="00CE7F68">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_Toc155948572 \h </w:instrText>
      </w:r>
      <w:r>
        <w:fldChar w:fldCharType="separate"/>
      </w:r>
      <w:r>
        <w:t>75</w:t>
      </w:r>
      <w:r>
        <w:fldChar w:fldCharType="end"/>
      </w:r>
    </w:p>
    <w:p w14:paraId="1A6F437F" w14:textId="4BAE1C6A" w:rsidR="00CE7F68" w:rsidRDefault="00CE7F68">
      <w:pPr>
        <w:pStyle w:val="TOC4"/>
        <w:rPr>
          <w:rFonts w:asciiTheme="minorHAnsi" w:eastAsiaTheme="minorEastAsia" w:hAnsiTheme="minorHAnsi" w:cstheme="minorBidi"/>
          <w:kern w:val="2"/>
          <w:sz w:val="22"/>
          <w:szCs w:val="22"/>
          <w14:ligatures w14:val="standardContextual"/>
        </w:rPr>
      </w:pPr>
      <w:r>
        <w:t>8.4.2.</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_Toc155948573 \h </w:instrText>
      </w:r>
      <w:r>
        <w:fldChar w:fldCharType="separate"/>
      </w:r>
      <w:r>
        <w:t>75</w:t>
      </w:r>
      <w:r>
        <w:fldChar w:fldCharType="end"/>
      </w:r>
    </w:p>
    <w:p w14:paraId="397D2F3C" w14:textId="06BF9E61" w:rsidR="00CE7F68" w:rsidRDefault="00CE7F68">
      <w:pPr>
        <w:pStyle w:val="TOC3"/>
        <w:rPr>
          <w:rFonts w:asciiTheme="minorHAnsi" w:eastAsiaTheme="minorEastAsia" w:hAnsiTheme="minorHAnsi" w:cstheme="minorBidi"/>
          <w:kern w:val="2"/>
          <w:sz w:val="22"/>
          <w:szCs w:val="22"/>
          <w14:ligatures w14:val="standardContextual"/>
        </w:rPr>
      </w:pPr>
      <w:r w:rsidRPr="000972F2">
        <w:rPr>
          <w:lang w:val="en-US"/>
        </w:rPr>
        <w:t>8.4.3</w:t>
      </w:r>
      <w:r>
        <w:rPr>
          <w:rFonts w:asciiTheme="minorHAnsi" w:eastAsiaTheme="minorEastAsia" w:hAnsiTheme="minorHAnsi" w:cstheme="minorBidi"/>
          <w:kern w:val="2"/>
          <w:sz w:val="22"/>
          <w:szCs w:val="22"/>
          <w14:ligatures w14:val="standardContextual"/>
        </w:rPr>
        <w:tab/>
      </w:r>
      <w:r w:rsidRPr="000972F2">
        <w:rPr>
          <w:lang w:val="en-US"/>
        </w:rPr>
        <w:t>Cell Activation</w:t>
      </w:r>
      <w:r>
        <w:tab/>
      </w:r>
      <w:r>
        <w:fldChar w:fldCharType="begin" w:fldLock="1"/>
      </w:r>
      <w:r>
        <w:instrText xml:space="preserve"> PAGEREF _Toc155948574 \h </w:instrText>
      </w:r>
      <w:r>
        <w:fldChar w:fldCharType="separate"/>
      </w:r>
      <w:r>
        <w:t>76</w:t>
      </w:r>
      <w:r>
        <w:fldChar w:fldCharType="end"/>
      </w:r>
    </w:p>
    <w:p w14:paraId="1289F14F" w14:textId="2ED36D13" w:rsidR="00CE7F68" w:rsidRDefault="00CE7F68">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_Toc155948575 \h </w:instrText>
      </w:r>
      <w:r>
        <w:fldChar w:fldCharType="separate"/>
      </w:r>
      <w:r>
        <w:t>76</w:t>
      </w:r>
      <w:r>
        <w:fldChar w:fldCharType="end"/>
      </w:r>
    </w:p>
    <w:p w14:paraId="50FB1560" w14:textId="3AB0AA92" w:rsidR="00CE7F68" w:rsidRDefault="00CE7F68">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_Toc155948576 \h </w:instrText>
      </w:r>
      <w:r>
        <w:fldChar w:fldCharType="separate"/>
      </w:r>
      <w:r>
        <w:t>76</w:t>
      </w:r>
      <w:r>
        <w:fldChar w:fldCharType="end"/>
      </w:r>
    </w:p>
    <w:p w14:paraId="4B6FEE1F" w14:textId="6EDB4921" w:rsidR="00CE7F68" w:rsidRDefault="00CE7F68">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_Toc155948577 \h </w:instrText>
      </w:r>
      <w:r>
        <w:fldChar w:fldCharType="separate"/>
      </w:r>
      <w:r>
        <w:t>76</w:t>
      </w:r>
      <w:r>
        <w:fldChar w:fldCharType="end"/>
      </w:r>
    </w:p>
    <w:p w14:paraId="200F0AD5" w14:textId="7BB29118"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8.4.3.4</w:t>
      </w:r>
      <w:r>
        <w:rPr>
          <w:rFonts w:asciiTheme="minorHAnsi" w:eastAsiaTheme="minorEastAsia" w:hAnsiTheme="minorHAnsi" w:cstheme="minorBidi"/>
          <w:kern w:val="2"/>
          <w:sz w:val="22"/>
          <w:szCs w:val="22"/>
          <w14:ligatures w14:val="standardContextual"/>
        </w:rPr>
        <w:tab/>
      </w:r>
      <w:r w:rsidRPr="000972F2">
        <w:rPr>
          <w:lang w:val="en-US"/>
        </w:rPr>
        <w:t>Abnormal Conditions</w:t>
      </w:r>
      <w:r>
        <w:tab/>
      </w:r>
      <w:r>
        <w:fldChar w:fldCharType="begin" w:fldLock="1"/>
      </w:r>
      <w:r>
        <w:instrText xml:space="preserve"> PAGEREF _Toc155948578 \h </w:instrText>
      </w:r>
      <w:r>
        <w:fldChar w:fldCharType="separate"/>
      </w:r>
      <w:r>
        <w:t>77</w:t>
      </w:r>
      <w:r>
        <w:fldChar w:fldCharType="end"/>
      </w:r>
    </w:p>
    <w:p w14:paraId="7C1F529C" w14:textId="4ECE0CC8" w:rsidR="00CE7F68" w:rsidRDefault="00CE7F68">
      <w:pPr>
        <w:pStyle w:val="TOC3"/>
        <w:rPr>
          <w:rFonts w:asciiTheme="minorHAnsi" w:eastAsiaTheme="minorEastAsia" w:hAnsiTheme="minorHAnsi" w:cstheme="minorBidi"/>
          <w:kern w:val="2"/>
          <w:sz w:val="22"/>
          <w:szCs w:val="22"/>
          <w14:ligatures w14:val="standardContextual"/>
        </w:rPr>
      </w:pPr>
      <w:r>
        <w:t>8.</w:t>
      </w:r>
      <w:r w:rsidRPr="000972F2">
        <w:rPr>
          <w:rFonts w:eastAsia="SimSun"/>
          <w:lang w:eastAsia="zh-CN"/>
        </w:rPr>
        <w:t>4.4</w:t>
      </w:r>
      <w:r>
        <w:rPr>
          <w:rFonts w:asciiTheme="minorHAnsi" w:eastAsiaTheme="minorEastAsia" w:hAnsiTheme="minorHAnsi" w:cstheme="minorBidi"/>
          <w:kern w:val="2"/>
          <w:sz w:val="22"/>
          <w:szCs w:val="22"/>
          <w14:ligatures w14:val="standardContextual"/>
        </w:rPr>
        <w:tab/>
      </w:r>
      <w:r w:rsidRPr="000972F2">
        <w:rPr>
          <w:rFonts w:eastAsia="SimSun"/>
          <w:lang w:eastAsia="zh-CN"/>
        </w:rPr>
        <w:t>Reset</w:t>
      </w:r>
      <w:r>
        <w:tab/>
      </w:r>
      <w:r>
        <w:fldChar w:fldCharType="begin" w:fldLock="1"/>
      </w:r>
      <w:r>
        <w:instrText xml:space="preserve"> PAGEREF _Toc155948579 \h </w:instrText>
      </w:r>
      <w:r>
        <w:fldChar w:fldCharType="separate"/>
      </w:r>
      <w:r>
        <w:t>77</w:t>
      </w:r>
      <w:r>
        <w:fldChar w:fldCharType="end"/>
      </w:r>
    </w:p>
    <w:p w14:paraId="58B12494" w14:textId="11A8C14F"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_Toc155948580 \h </w:instrText>
      </w:r>
      <w:r>
        <w:fldChar w:fldCharType="separate"/>
      </w:r>
      <w:r>
        <w:t>77</w:t>
      </w:r>
      <w:r>
        <w:fldChar w:fldCharType="end"/>
      </w:r>
    </w:p>
    <w:p w14:paraId="1ED52FFD" w14:textId="023261C4"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_Toc155948581 \h </w:instrText>
      </w:r>
      <w:r>
        <w:fldChar w:fldCharType="separate"/>
      </w:r>
      <w:r>
        <w:t>77</w:t>
      </w:r>
      <w:r>
        <w:fldChar w:fldCharType="end"/>
      </w:r>
    </w:p>
    <w:p w14:paraId="739EB7CD" w14:textId="4E20BC2C"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_Toc155948582 \h </w:instrText>
      </w:r>
      <w:r>
        <w:fldChar w:fldCharType="separate"/>
      </w:r>
      <w:r>
        <w:t>78</w:t>
      </w:r>
      <w:r>
        <w:fldChar w:fldCharType="end"/>
      </w:r>
    </w:p>
    <w:p w14:paraId="2AFE2AD6" w14:textId="4712EA2B"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4</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_Toc155948583 \h </w:instrText>
      </w:r>
      <w:r>
        <w:fldChar w:fldCharType="separate"/>
      </w:r>
      <w:r>
        <w:t>78</w:t>
      </w:r>
      <w:r>
        <w:fldChar w:fldCharType="end"/>
      </w:r>
    </w:p>
    <w:p w14:paraId="73BE14DA" w14:textId="5C4A199A" w:rsidR="00CE7F68" w:rsidRDefault="00CE7F68">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_Toc155948584 \h </w:instrText>
      </w:r>
      <w:r>
        <w:fldChar w:fldCharType="separate"/>
      </w:r>
      <w:r>
        <w:t>78</w:t>
      </w:r>
      <w:r>
        <w:fldChar w:fldCharType="end"/>
      </w:r>
    </w:p>
    <w:p w14:paraId="5E32E97A" w14:textId="74CA1609" w:rsidR="00CE7F68" w:rsidRDefault="00CE7F68">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_Toc155948585 \h </w:instrText>
      </w:r>
      <w:r>
        <w:fldChar w:fldCharType="separate"/>
      </w:r>
      <w:r>
        <w:t>78</w:t>
      </w:r>
      <w:r>
        <w:fldChar w:fldCharType="end"/>
      </w:r>
    </w:p>
    <w:p w14:paraId="6233D7F1" w14:textId="08653048" w:rsidR="00CE7F68" w:rsidRDefault="00CE7F68">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_Toc155948586 \h </w:instrText>
      </w:r>
      <w:r>
        <w:fldChar w:fldCharType="separate"/>
      </w:r>
      <w:r>
        <w:t>78</w:t>
      </w:r>
      <w:r>
        <w:fldChar w:fldCharType="end"/>
      </w:r>
    </w:p>
    <w:p w14:paraId="79F02498" w14:textId="6AD4A16B" w:rsidR="00CE7F68" w:rsidRDefault="00CE7F68">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_Toc155948587 \h </w:instrText>
      </w:r>
      <w:r>
        <w:fldChar w:fldCharType="separate"/>
      </w:r>
      <w:r>
        <w:t>79</w:t>
      </w:r>
      <w:r>
        <w:fldChar w:fldCharType="end"/>
      </w:r>
    </w:p>
    <w:p w14:paraId="0CB8D894" w14:textId="30796B46" w:rsidR="00CE7F68" w:rsidRDefault="00CE7F68">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_Toc155948588 \h </w:instrText>
      </w:r>
      <w:r>
        <w:fldChar w:fldCharType="separate"/>
      </w:r>
      <w:r>
        <w:t>79</w:t>
      </w:r>
      <w:r>
        <w:fldChar w:fldCharType="end"/>
      </w:r>
    </w:p>
    <w:p w14:paraId="2A5954E6" w14:textId="3B73A238" w:rsidR="00CE7F68" w:rsidRDefault="00CE7F68">
      <w:pPr>
        <w:pStyle w:val="TOC3"/>
        <w:rPr>
          <w:rFonts w:asciiTheme="minorHAnsi" w:eastAsiaTheme="minorEastAsia" w:hAnsiTheme="minorHAnsi" w:cstheme="minorBidi"/>
          <w:kern w:val="2"/>
          <w:sz w:val="22"/>
          <w:szCs w:val="22"/>
          <w14:ligatures w14:val="standardContextual"/>
        </w:rPr>
      </w:pPr>
      <w:r>
        <w:t>8.</w:t>
      </w:r>
      <w:r w:rsidRPr="000972F2">
        <w:rPr>
          <w:rFonts w:eastAsia="SimSun"/>
          <w:lang w:eastAsia="zh-CN"/>
        </w:rPr>
        <w:t>4.6</w:t>
      </w:r>
      <w:r>
        <w:rPr>
          <w:rFonts w:asciiTheme="minorHAnsi" w:eastAsiaTheme="minorEastAsia" w:hAnsiTheme="minorHAnsi" w:cstheme="minorBidi"/>
          <w:kern w:val="2"/>
          <w:sz w:val="22"/>
          <w:szCs w:val="22"/>
          <w14:ligatures w14:val="standardContextual"/>
        </w:rPr>
        <w:tab/>
      </w:r>
      <w:r>
        <w:t>Xn Removal</w:t>
      </w:r>
      <w:r>
        <w:tab/>
      </w:r>
      <w:r>
        <w:fldChar w:fldCharType="begin" w:fldLock="1"/>
      </w:r>
      <w:r>
        <w:instrText xml:space="preserve"> PAGEREF _Toc155948589 \h </w:instrText>
      </w:r>
      <w:r>
        <w:fldChar w:fldCharType="separate"/>
      </w:r>
      <w:r>
        <w:t>79</w:t>
      </w:r>
      <w:r>
        <w:fldChar w:fldCharType="end"/>
      </w:r>
    </w:p>
    <w:p w14:paraId="401AB8B2" w14:textId="18999096" w:rsidR="00CE7F68" w:rsidRDefault="00CE7F68">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_Toc155948590 \h </w:instrText>
      </w:r>
      <w:r>
        <w:fldChar w:fldCharType="separate"/>
      </w:r>
      <w:r>
        <w:t>79</w:t>
      </w:r>
      <w:r>
        <w:fldChar w:fldCharType="end"/>
      </w:r>
    </w:p>
    <w:p w14:paraId="5C2C66E5" w14:textId="20DC1AEC" w:rsidR="00CE7F68" w:rsidRDefault="00CE7F68">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_Toc155948591 \h </w:instrText>
      </w:r>
      <w:r>
        <w:fldChar w:fldCharType="separate"/>
      </w:r>
      <w:r>
        <w:t>79</w:t>
      </w:r>
      <w:r>
        <w:fldChar w:fldCharType="end"/>
      </w:r>
    </w:p>
    <w:p w14:paraId="2E743E0D" w14:textId="038CF61A" w:rsidR="00CE7F68" w:rsidRDefault="00CE7F68">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_Toc155948592 \h </w:instrText>
      </w:r>
      <w:r>
        <w:fldChar w:fldCharType="separate"/>
      </w:r>
      <w:r>
        <w:t>80</w:t>
      </w:r>
      <w:r>
        <w:fldChar w:fldCharType="end"/>
      </w:r>
    </w:p>
    <w:p w14:paraId="3C7D50EA" w14:textId="64D6F045" w:rsidR="00CE7F68" w:rsidRDefault="00CE7F68">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_Toc155948593 \h </w:instrText>
      </w:r>
      <w:r>
        <w:fldChar w:fldCharType="separate"/>
      </w:r>
      <w:r>
        <w:t>80</w:t>
      </w:r>
      <w:r>
        <w:fldChar w:fldCharType="end"/>
      </w:r>
    </w:p>
    <w:p w14:paraId="2E95F2D5" w14:textId="1FC66E77" w:rsidR="00CE7F68" w:rsidRDefault="00CE7F68">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_Toc155948594 \h </w:instrText>
      </w:r>
      <w:r>
        <w:fldChar w:fldCharType="separate"/>
      </w:r>
      <w:r>
        <w:t>80</w:t>
      </w:r>
      <w:r>
        <w:fldChar w:fldCharType="end"/>
      </w:r>
    </w:p>
    <w:p w14:paraId="49919657" w14:textId="047D8E0E"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_Toc155948595 \h </w:instrText>
      </w:r>
      <w:r>
        <w:fldChar w:fldCharType="separate"/>
      </w:r>
      <w:r>
        <w:t>80</w:t>
      </w:r>
      <w:r>
        <w:fldChar w:fldCharType="end"/>
      </w:r>
    </w:p>
    <w:p w14:paraId="714173F3" w14:textId="709FB37C"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_Toc155948596 \h </w:instrText>
      </w:r>
      <w:r>
        <w:fldChar w:fldCharType="separate"/>
      </w:r>
      <w:r>
        <w:t>80</w:t>
      </w:r>
      <w:r>
        <w:fldChar w:fldCharType="end"/>
      </w:r>
    </w:p>
    <w:p w14:paraId="770A2424" w14:textId="4E9A0A43"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_Toc155948597 \h </w:instrText>
      </w:r>
      <w:r>
        <w:fldChar w:fldCharType="separate"/>
      </w:r>
      <w:r>
        <w:t>81</w:t>
      </w:r>
      <w:r>
        <w:fldChar w:fldCharType="end"/>
      </w:r>
    </w:p>
    <w:p w14:paraId="5B196473" w14:textId="51F653A7"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4.7</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_Toc155948598 \h </w:instrText>
      </w:r>
      <w:r>
        <w:fldChar w:fldCharType="separate"/>
      </w:r>
      <w:r>
        <w:t>81</w:t>
      </w:r>
      <w:r>
        <w:fldChar w:fldCharType="end"/>
      </w:r>
    </w:p>
    <w:p w14:paraId="782F74DA" w14:textId="0E49D841" w:rsidR="00CE7F68" w:rsidRDefault="00CE7F68">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8</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_Toc155948599 \h </w:instrText>
      </w:r>
      <w:r>
        <w:fldChar w:fldCharType="separate"/>
      </w:r>
      <w:r>
        <w:t>81</w:t>
      </w:r>
      <w:r>
        <w:fldChar w:fldCharType="end"/>
      </w:r>
    </w:p>
    <w:p w14:paraId="4FA2D0AC" w14:textId="12ADCAE5"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_Toc155948600 \h </w:instrText>
      </w:r>
      <w:r>
        <w:fldChar w:fldCharType="separate"/>
      </w:r>
      <w:r>
        <w:t>81</w:t>
      </w:r>
      <w:r>
        <w:fldChar w:fldCharType="end"/>
      </w:r>
    </w:p>
    <w:p w14:paraId="342C2B87" w14:textId="6770C2DC"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_Toc155948601 \h </w:instrText>
      </w:r>
      <w:r>
        <w:fldChar w:fldCharType="separate"/>
      </w:r>
      <w:r>
        <w:t>81</w:t>
      </w:r>
      <w:r>
        <w:fldChar w:fldCharType="end"/>
      </w:r>
    </w:p>
    <w:p w14:paraId="1D8EBA1A" w14:textId="4EC0E09B" w:rsidR="00CE7F68" w:rsidRDefault="00CE7F68">
      <w:pPr>
        <w:pStyle w:val="TOC4"/>
        <w:rPr>
          <w:rFonts w:asciiTheme="minorHAnsi" w:eastAsiaTheme="minorEastAsia" w:hAnsiTheme="minorHAnsi" w:cstheme="minorBidi"/>
          <w:kern w:val="2"/>
          <w:sz w:val="22"/>
          <w:szCs w:val="22"/>
          <w14:ligatures w14:val="standardContextual"/>
        </w:rPr>
      </w:pPr>
      <w:r>
        <w:lastRenderedPageBreak/>
        <w:t>8.</w:t>
      </w:r>
      <w:r>
        <w:rPr>
          <w:lang w:eastAsia="zh-CN"/>
        </w:rPr>
        <w:t>4.8</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_Toc155948602 \h </w:instrText>
      </w:r>
      <w:r>
        <w:fldChar w:fldCharType="separate"/>
      </w:r>
      <w:r>
        <w:t>81</w:t>
      </w:r>
      <w:r>
        <w:fldChar w:fldCharType="end"/>
      </w:r>
    </w:p>
    <w:p w14:paraId="07864C0B" w14:textId="7EB42C1D" w:rsidR="00CE7F68" w:rsidRDefault="00CE7F68">
      <w:pPr>
        <w:pStyle w:val="TOC4"/>
        <w:rPr>
          <w:rFonts w:asciiTheme="minorHAnsi" w:eastAsiaTheme="minorEastAsia" w:hAnsiTheme="minorHAnsi" w:cstheme="minorBidi"/>
          <w:kern w:val="2"/>
          <w:sz w:val="22"/>
          <w:szCs w:val="22"/>
          <w14:ligatures w14:val="standardContextual"/>
        </w:rPr>
      </w:pPr>
      <w:r>
        <w:t>8.</w:t>
      </w:r>
      <w:r>
        <w:rPr>
          <w:lang w:eastAsia="zh-CN"/>
        </w:rPr>
        <w:t>4.8</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_Toc155948603 \h </w:instrText>
      </w:r>
      <w:r>
        <w:fldChar w:fldCharType="separate"/>
      </w:r>
      <w:r>
        <w:t>82</w:t>
      </w:r>
      <w:r>
        <w:fldChar w:fldCharType="end"/>
      </w:r>
    </w:p>
    <w:p w14:paraId="461FF83E" w14:textId="7C051DFE" w:rsidR="00CE7F68" w:rsidRDefault="00CE7F68">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Mobility Settings Change</w:t>
      </w:r>
      <w:r>
        <w:tab/>
      </w:r>
      <w:r>
        <w:fldChar w:fldCharType="begin" w:fldLock="1"/>
      </w:r>
      <w:r>
        <w:instrText xml:space="preserve"> PAGEREF _Toc155948604 \h </w:instrText>
      </w:r>
      <w:r>
        <w:fldChar w:fldCharType="separate"/>
      </w:r>
      <w:r>
        <w:t>82</w:t>
      </w:r>
      <w:r>
        <w:fldChar w:fldCharType="end"/>
      </w:r>
    </w:p>
    <w:p w14:paraId="53834FD8" w14:textId="31A12284" w:rsidR="00CE7F68" w:rsidRDefault="00CE7F68">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_Toc155948605 \h </w:instrText>
      </w:r>
      <w:r>
        <w:fldChar w:fldCharType="separate"/>
      </w:r>
      <w:r>
        <w:t>82</w:t>
      </w:r>
      <w:r>
        <w:fldChar w:fldCharType="end"/>
      </w:r>
    </w:p>
    <w:p w14:paraId="6F9AEBD4" w14:textId="6BA36795" w:rsidR="00CE7F68" w:rsidRDefault="00CE7F68">
      <w:pPr>
        <w:pStyle w:val="TOC4"/>
        <w:rPr>
          <w:rFonts w:asciiTheme="minorHAnsi" w:eastAsiaTheme="minorEastAsia" w:hAnsiTheme="minorHAnsi" w:cstheme="minorBidi"/>
          <w:kern w:val="2"/>
          <w:sz w:val="22"/>
          <w:szCs w:val="22"/>
          <w14:ligatures w14:val="standardContextual"/>
        </w:rPr>
      </w:pPr>
      <w:r>
        <w:t>8.4.9.2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_Toc155948606 \h </w:instrText>
      </w:r>
      <w:r>
        <w:fldChar w:fldCharType="separate"/>
      </w:r>
      <w:r>
        <w:t>82</w:t>
      </w:r>
      <w:r>
        <w:fldChar w:fldCharType="end"/>
      </w:r>
    </w:p>
    <w:p w14:paraId="25562678" w14:textId="6FF88126" w:rsidR="00CE7F68" w:rsidRDefault="00CE7F68">
      <w:pPr>
        <w:pStyle w:val="TOC4"/>
        <w:rPr>
          <w:rFonts w:asciiTheme="minorHAnsi" w:eastAsiaTheme="minorEastAsia" w:hAnsiTheme="minorHAnsi" w:cstheme="minorBidi"/>
          <w:kern w:val="2"/>
          <w:sz w:val="22"/>
          <w:szCs w:val="22"/>
          <w14:ligatures w14:val="standardContextual"/>
        </w:rPr>
      </w:pPr>
      <w:r>
        <w:t>8.4.9.3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_Toc155948607 \h </w:instrText>
      </w:r>
      <w:r>
        <w:fldChar w:fldCharType="separate"/>
      </w:r>
      <w:r>
        <w:t>82</w:t>
      </w:r>
      <w:r>
        <w:fldChar w:fldCharType="end"/>
      </w:r>
    </w:p>
    <w:p w14:paraId="750E8635" w14:textId="62216A35" w:rsidR="00CE7F68" w:rsidRDefault="00CE7F68">
      <w:pPr>
        <w:pStyle w:val="TOC4"/>
        <w:rPr>
          <w:rFonts w:asciiTheme="minorHAnsi" w:eastAsiaTheme="minorEastAsia" w:hAnsiTheme="minorHAnsi" w:cstheme="minorBidi"/>
          <w:kern w:val="2"/>
          <w:sz w:val="22"/>
          <w:szCs w:val="22"/>
          <w14:ligatures w14:val="standardContextual"/>
        </w:rPr>
      </w:pPr>
      <w:r>
        <w:t>8.4.9.4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_Toc155948608 \h </w:instrText>
      </w:r>
      <w:r>
        <w:fldChar w:fldCharType="separate"/>
      </w:r>
      <w:r>
        <w:t>82</w:t>
      </w:r>
      <w:r>
        <w:fldChar w:fldCharType="end"/>
      </w:r>
    </w:p>
    <w:p w14:paraId="493F9D6F" w14:textId="0A08FD84" w:rsidR="00CE7F68" w:rsidRDefault="00CE7F68">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_Toc155948609 \h </w:instrText>
      </w:r>
      <w:r>
        <w:fldChar w:fldCharType="separate"/>
      </w:r>
      <w:r>
        <w:t>83</w:t>
      </w:r>
      <w:r>
        <w:fldChar w:fldCharType="end"/>
      </w:r>
    </w:p>
    <w:p w14:paraId="288780AB" w14:textId="35151C19" w:rsidR="00CE7F68" w:rsidRDefault="00CE7F68">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_Toc155948610 \h </w:instrText>
      </w:r>
      <w:r>
        <w:fldChar w:fldCharType="separate"/>
      </w:r>
      <w:r>
        <w:t>83</w:t>
      </w:r>
      <w:r>
        <w:fldChar w:fldCharType="end"/>
      </w:r>
    </w:p>
    <w:p w14:paraId="715FF5B0" w14:textId="78EC8B6A" w:rsidR="00CE7F68" w:rsidRDefault="00CE7F68">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_Toc155948611 \h </w:instrText>
      </w:r>
      <w:r>
        <w:fldChar w:fldCharType="separate"/>
      </w:r>
      <w:r>
        <w:t>83</w:t>
      </w:r>
      <w:r>
        <w:fldChar w:fldCharType="end"/>
      </w:r>
    </w:p>
    <w:p w14:paraId="09614B6A" w14:textId="471207FB" w:rsidR="00CE7F68" w:rsidRDefault="00CE7F68">
      <w:pPr>
        <w:pStyle w:val="TOC4"/>
        <w:rPr>
          <w:rFonts w:asciiTheme="minorHAnsi" w:eastAsiaTheme="minorEastAsia" w:hAnsiTheme="minorHAnsi" w:cstheme="minorBidi"/>
          <w:kern w:val="2"/>
          <w:sz w:val="22"/>
          <w:szCs w:val="22"/>
          <w14:ligatures w14:val="standardContextual"/>
        </w:rPr>
      </w:pPr>
      <w:r>
        <w:t>8.4.10.3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_Toc155948612 \h </w:instrText>
      </w:r>
      <w:r>
        <w:fldChar w:fldCharType="separate"/>
      </w:r>
      <w:r>
        <w:t>84</w:t>
      </w:r>
      <w:r>
        <w:fldChar w:fldCharType="end"/>
      </w:r>
    </w:p>
    <w:p w14:paraId="7496D954" w14:textId="4911A68D" w:rsidR="00CE7F68" w:rsidRDefault="00CE7F68">
      <w:pPr>
        <w:pStyle w:val="TOC4"/>
        <w:rPr>
          <w:rFonts w:asciiTheme="minorHAnsi" w:eastAsiaTheme="minorEastAsia" w:hAnsiTheme="minorHAnsi" w:cstheme="minorBidi"/>
          <w:kern w:val="2"/>
          <w:sz w:val="22"/>
          <w:szCs w:val="22"/>
          <w14:ligatures w14:val="standardContextual"/>
        </w:rPr>
      </w:pPr>
      <w:r>
        <w:t>8.4.10.4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_Toc155948613 \h </w:instrText>
      </w:r>
      <w:r>
        <w:fldChar w:fldCharType="separate"/>
      </w:r>
      <w:r>
        <w:t>84</w:t>
      </w:r>
      <w:r>
        <w:fldChar w:fldCharType="end"/>
      </w:r>
    </w:p>
    <w:p w14:paraId="5A1C51B7" w14:textId="0F41CE3C" w:rsidR="00CE7F68" w:rsidRDefault="00CE7F68">
      <w:pPr>
        <w:pStyle w:val="TOC3"/>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_Toc155948614 \h </w:instrText>
      </w:r>
      <w:r>
        <w:fldChar w:fldCharType="separate"/>
      </w:r>
      <w:r>
        <w:t>85</w:t>
      </w:r>
      <w:r>
        <w:fldChar w:fldCharType="end"/>
      </w:r>
    </w:p>
    <w:p w14:paraId="0B77D065" w14:textId="5F7E7EC6" w:rsidR="00CE7F68" w:rsidRDefault="00CE7F68">
      <w:pPr>
        <w:pStyle w:val="TOC4"/>
        <w:rPr>
          <w:rFonts w:asciiTheme="minorHAnsi" w:eastAsiaTheme="minorEastAsia" w:hAnsiTheme="minorHAnsi" w:cstheme="minorBidi"/>
          <w:kern w:val="2"/>
          <w:sz w:val="22"/>
          <w:szCs w:val="22"/>
          <w14:ligatures w14:val="standardContextual"/>
        </w:rPr>
      </w:pPr>
      <w:r>
        <w:t>8.4.11.1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_Toc155948615 \h </w:instrText>
      </w:r>
      <w:r>
        <w:fldChar w:fldCharType="separate"/>
      </w:r>
      <w:r>
        <w:t>85</w:t>
      </w:r>
      <w:r>
        <w:fldChar w:fldCharType="end"/>
      </w:r>
    </w:p>
    <w:p w14:paraId="0E827049" w14:textId="10080E19" w:rsidR="00CE7F68" w:rsidRDefault="00CE7F68">
      <w:pPr>
        <w:pStyle w:val="TOC4"/>
        <w:rPr>
          <w:rFonts w:asciiTheme="minorHAnsi" w:eastAsiaTheme="minorEastAsia" w:hAnsiTheme="minorHAnsi" w:cstheme="minorBidi"/>
          <w:kern w:val="2"/>
          <w:sz w:val="22"/>
          <w:szCs w:val="22"/>
          <w14:ligatures w14:val="standardContextual"/>
        </w:rPr>
      </w:pPr>
      <w:r>
        <w:t>8.4.11.2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_Toc155948616 \h </w:instrText>
      </w:r>
      <w:r>
        <w:fldChar w:fldCharType="separate"/>
      </w:r>
      <w:r>
        <w:t>85</w:t>
      </w:r>
      <w:r>
        <w:fldChar w:fldCharType="end"/>
      </w:r>
    </w:p>
    <w:p w14:paraId="3D1A5FD6" w14:textId="48D2BFC1" w:rsidR="00CE7F68" w:rsidRDefault="00CE7F68">
      <w:pPr>
        <w:pStyle w:val="TOC4"/>
        <w:rPr>
          <w:rFonts w:asciiTheme="minorHAnsi" w:eastAsiaTheme="minorEastAsia" w:hAnsiTheme="minorHAnsi" w:cstheme="minorBidi"/>
          <w:kern w:val="2"/>
          <w:sz w:val="22"/>
          <w:szCs w:val="22"/>
          <w14:ligatures w14:val="standardContextual"/>
        </w:rPr>
      </w:pPr>
      <w:r>
        <w:t>8.4.11.3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_Toc155948617 \h </w:instrText>
      </w:r>
      <w:r>
        <w:fldChar w:fldCharType="separate"/>
      </w:r>
      <w:r>
        <w:t>85</w:t>
      </w:r>
      <w:r>
        <w:fldChar w:fldCharType="end"/>
      </w:r>
    </w:p>
    <w:p w14:paraId="37DB5AE0" w14:textId="05C25175" w:rsidR="00CE7F68" w:rsidRDefault="00CE7F68">
      <w:pPr>
        <w:pStyle w:val="TOC4"/>
        <w:rPr>
          <w:rFonts w:asciiTheme="minorHAnsi" w:eastAsiaTheme="minorEastAsia" w:hAnsiTheme="minorHAnsi" w:cstheme="minorBidi"/>
          <w:kern w:val="2"/>
          <w:sz w:val="22"/>
          <w:szCs w:val="22"/>
          <w14:ligatures w14:val="standardContextual"/>
        </w:rPr>
      </w:pPr>
      <w:r>
        <w:t>8.4.11.4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_Toc155948618 \h </w:instrText>
      </w:r>
      <w:r>
        <w:fldChar w:fldCharType="separate"/>
      </w:r>
      <w:r>
        <w:t>85</w:t>
      </w:r>
      <w:r>
        <w:fldChar w:fldCharType="end"/>
      </w:r>
    </w:p>
    <w:p w14:paraId="753A1DCF" w14:textId="4ADB32CC" w:rsidR="00CE7F68" w:rsidRDefault="00CE7F68">
      <w:pPr>
        <w:pStyle w:val="TOC3"/>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Access And Mobility Indication</w:t>
      </w:r>
      <w:r>
        <w:tab/>
      </w:r>
      <w:r>
        <w:fldChar w:fldCharType="begin" w:fldLock="1"/>
      </w:r>
      <w:r>
        <w:instrText xml:space="preserve"> PAGEREF _Toc155948619 \h </w:instrText>
      </w:r>
      <w:r>
        <w:fldChar w:fldCharType="separate"/>
      </w:r>
      <w:r>
        <w:t>85</w:t>
      </w:r>
      <w:r>
        <w:fldChar w:fldCharType="end"/>
      </w:r>
    </w:p>
    <w:p w14:paraId="5196979E" w14:textId="25191BD9" w:rsidR="00CE7F68" w:rsidRDefault="00CE7F68">
      <w:pPr>
        <w:pStyle w:val="TOC4"/>
        <w:rPr>
          <w:rFonts w:asciiTheme="minorHAnsi" w:eastAsiaTheme="minorEastAsia" w:hAnsiTheme="minorHAnsi" w:cstheme="minorBidi"/>
          <w:kern w:val="2"/>
          <w:sz w:val="22"/>
          <w:szCs w:val="22"/>
          <w14:ligatures w14:val="standardContextual"/>
        </w:rPr>
      </w:pPr>
      <w:r>
        <w:t>8.4.12.1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_Toc155948620 \h </w:instrText>
      </w:r>
      <w:r>
        <w:fldChar w:fldCharType="separate"/>
      </w:r>
      <w:r>
        <w:t>85</w:t>
      </w:r>
      <w:r>
        <w:fldChar w:fldCharType="end"/>
      </w:r>
    </w:p>
    <w:p w14:paraId="19436756" w14:textId="7523D4B7" w:rsidR="00CE7F68" w:rsidRDefault="00CE7F68">
      <w:pPr>
        <w:pStyle w:val="TOC4"/>
        <w:rPr>
          <w:rFonts w:asciiTheme="minorHAnsi" w:eastAsiaTheme="minorEastAsia" w:hAnsiTheme="minorHAnsi" w:cstheme="minorBidi"/>
          <w:kern w:val="2"/>
          <w:sz w:val="22"/>
          <w:szCs w:val="22"/>
          <w14:ligatures w14:val="standardContextual"/>
        </w:rPr>
      </w:pPr>
      <w:r>
        <w:t>8.4.12.2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_Toc155948621 \h </w:instrText>
      </w:r>
      <w:r>
        <w:fldChar w:fldCharType="separate"/>
      </w:r>
      <w:r>
        <w:t>86</w:t>
      </w:r>
      <w:r>
        <w:fldChar w:fldCharType="end"/>
      </w:r>
    </w:p>
    <w:p w14:paraId="49E0070A" w14:textId="79821773" w:rsidR="00CE7F68" w:rsidRDefault="00CE7F68">
      <w:pPr>
        <w:pStyle w:val="TOC4"/>
        <w:rPr>
          <w:rFonts w:asciiTheme="minorHAnsi" w:eastAsiaTheme="minorEastAsia" w:hAnsiTheme="minorHAnsi" w:cstheme="minorBidi"/>
          <w:kern w:val="2"/>
          <w:sz w:val="22"/>
          <w:szCs w:val="22"/>
          <w14:ligatures w14:val="standardContextual"/>
        </w:rPr>
      </w:pPr>
      <w:r>
        <w:t>8.4.12.3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_Toc155948622 \h </w:instrText>
      </w:r>
      <w:r>
        <w:fldChar w:fldCharType="separate"/>
      </w:r>
      <w:r>
        <w:t>86</w:t>
      </w:r>
      <w:r>
        <w:fldChar w:fldCharType="end"/>
      </w:r>
    </w:p>
    <w:p w14:paraId="327AD856" w14:textId="5581BE37" w:rsidR="00CE7F68" w:rsidRDefault="00CE7F68">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XnAP Communication</w:t>
      </w:r>
      <w:r>
        <w:tab/>
      </w:r>
      <w:r>
        <w:fldChar w:fldCharType="begin" w:fldLock="1"/>
      </w:r>
      <w:r>
        <w:instrText xml:space="preserve"> PAGEREF _Toc155948623 \h </w:instrText>
      </w:r>
      <w:r>
        <w:fldChar w:fldCharType="separate"/>
      </w:r>
      <w:r>
        <w:t>87</w:t>
      </w:r>
      <w:r>
        <w:fldChar w:fldCharType="end"/>
      </w:r>
    </w:p>
    <w:p w14:paraId="2DCA1C95" w14:textId="41609809" w:rsidR="00CE7F68" w:rsidRDefault="00CE7F68">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_Toc155948624 \h </w:instrText>
      </w:r>
      <w:r>
        <w:fldChar w:fldCharType="separate"/>
      </w:r>
      <w:r>
        <w:t>87</w:t>
      </w:r>
      <w:r>
        <w:fldChar w:fldCharType="end"/>
      </w:r>
    </w:p>
    <w:p w14:paraId="3DB74297" w14:textId="6E2CF139" w:rsidR="00CE7F68" w:rsidRDefault="00CE7F68">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_Toc155948625 \h </w:instrText>
      </w:r>
      <w:r>
        <w:fldChar w:fldCharType="separate"/>
      </w:r>
      <w:r>
        <w:t>87</w:t>
      </w:r>
      <w:r>
        <w:fldChar w:fldCharType="end"/>
      </w:r>
    </w:p>
    <w:p w14:paraId="3A82791E" w14:textId="10B3A76F" w:rsidR="00CE7F68" w:rsidRDefault="00CE7F68">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Messages for Basic Mobility Procedures</w:t>
      </w:r>
      <w:r>
        <w:tab/>
      </w:r>
      <w:r>
        <w:fldChar w:fldCharType="begin" w:fldLock="1"/>
      </w:r>
      <w:r>
        <w:instrText xml:space="preserve"> PAGEREF _Toc155948626 \h </w:instrText>
      </w:r>
      <w:r>
        <w:fldChar w:fldCharType="separate"/>
      </w:r>
      <w:r>
        <w:t>87</w:t>
      </w:r>
      <w:r>
        <w:fldChar w:fldCharType="end"/>
      </w:r>
    </w:p>
    <w:p w14:paraId="3A6D3AB5" w14:textId="1DFD688E" w:rsidR="00CE7F68" w:rsidRDefault="00CE7F68">
      <w:pPr>
        <w:pStyle w:val="TOC4"/>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_Toc155948627 \h </w:instrText>
      </w:r>
      <w:r>
        <w:fldChar w:fldCharType="separate"/>
      </w:r>
      <w:r>
        <w:t>87</w:t>
      </w:r>
      <w:r>
        <w:fldChar w:fldCharType="end"/>
      </w:r>
    </w:p>
    <w:p w14:paraId="0B71FE2F" w14:textId="52A4CFFF" w:rsidR="00CE7F68" w:rsidRDefault="00CE7F68">
      <w:pPr>
        <w:pStyle w:val="TOC4"/>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_Toc155948628 \h </w:instrText>
      </w:r>
      <w:r>
        <w:fldChar w:fldCharType="separate"/>
      </w:r>
      <w:r>
        <w:t>89</w:t>
      </w:r>
      <w:r>
        <w:fldChar w:fldCharType="end"/>
      </w:r>
    </w:p>
    <w:p w14:paraId="2F310F0B" w14:textId="15249E59" w:rsidR="00CE7F68" w:rsidRDefault="00CE7F68">
      <w:pPr>
        <w:pStyle w:val="TOC4"/>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_Toc155948629 \h </w:instrText>
      </w:r>
      <w:r>
        <w:fldChar w:fldCharType="separate"/>
      </w:r>
      <w:r>
        <w:t>90</w:t>
      </w:r>
      <w:r>
        <w:fldChar w:fldCharType="end"/>
      </w:r>
    </w:p>
    <w:p w14:paraId="081AD4CB" w14:textId="6F99B3CD" w:rsidR="00CE7F68" w:rsidRDefault="00CE7F68">
      <w:pPr>
        <w:pStyle w:val="TOC4"/>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_Toc155948630 \h </w:instrText>
      </w:r>
      <w:r>
        <w:fldChar w:fldCharType="separate"/>
      </w:r>
      <w:r>
        <w:t>91</w:t>
      </w:r>
      <w:r>
        <w:fldChar w:fldCharType="end"/>
      </w:r>
    </w:p>
    <w:p w14:paraId="08622147" w14:textId="6FC4E38C" w:rsidR="00CE7F68" w:rsidRDefault="00CE7F68">
      <w:pPr>
        <w:pStyle w:val="TOC4"/>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_Toc155948631 \h </w:instrText>
      </w:r>
      <w:r>
        <w:fldChar w:fldCharType="separate"/>
      </w:r>
      <w:r>
        <w:t>91</w:t>
      </w:r>
      <w:r>
        <w:fldChar w:fldCharType="end"/>
      </w:r>
    </w:p>
    <w:p w14:paraId="37A356BE" w14:textId="512650D4" w:rsidR="00CE7F68" w:rsidRDefault="00CE7F68">
      <w:pPr>
        <w:pStyle w:val="TOC4"/>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_Toc155948632 \h </w:instrText>
      </w:r>
      <w:r>
        <w:fldChar w:fldCharType="separate"/>
      </w:r>
      <w:r>
        <w:t>92</w:t>
      </w:r>
      <w:r>
        <w:fldChar w:fldCharType="end"/>
      </w:r>
    </w:p>
    <w:p w14:paraId="10438879" w14:textId="0F479D22"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9.1.1.7</w:t>
      </w:r>
      <w:r>
        <w:rPr>
          <w:rFonts w:asciiTheme="minorHAnsi" w:eastAsiaTheme="minorEastAsia" w:hAnsiTheme="minorHAnsi" w:cstheme="minorBidi"/>
          <w:kern w:val="2"/>
          <w:sz w:val="22"/>
          <w:szCs w:val="22"/>
          <w14:ligatures w14:val="standardContextual"/>
        </w:rPr>
        <w:tab/>
      </w:r>
      <w:r w:rsidRPr="000972F2">
        <w:rPr>
          <w:lang w:val="en-US"/>
        </w:rPr>
        <w:t xml:space="preserve">RAN </w:t>
      </w:r>
      <w:r>
        <w:t>PAGING</w:t>
      </w:r>
      <w:r>
        <w:tab/>
      </w:r>
      <w:r>
        <w:fldChar w:fldCharType="begin" w:fldLock="1"/>
      </w:r>
      <w:r>
        <w:instrText xml:space="preserve"> PAGEREF _Toc155948633 \h </w:instrText>
      </w:r>
      <w:r>
        <w:fldChar w:fldCharType="separate"/>
      </w:r>
      <w:r>
        <w:t>92</w:t>
      </w:r>
      <w:r>
        <w:fldChar w:fldCharType="end"/>
      </w:r>
    </w:p>
    <w:p w14:paraId="09D74E72" w14:textId="63FF12D9" w:rsidR="00CE7F68" w:rsidRDefault="00CE7F68">
      <w:pPr>
        <w:pStyle w:val="TOC4"/>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RETRIEVE UE CONTEXT REQUEST</w:t>
      </w:r>
      <w:r>
        <w:tab/>
      </w:r>
      <w:r>
        <w:fldChar w:fldCharType="begin" w:fldLock="1"/>
      </w:r>
      <w:r>
        <w:instrText xml:space="preserve"> PAGEREF _Toc155948634 \h </w:instrText>
      </w:r>
      <w:r>
        <w:fldChar w:fldCharType="separate"/>
      </w:r>
      <w:r>
        <w:t>93</w:t>
      </w:r>
      <w:r>
        <w:fldChar w:fldCharType="end"/>
      </w:r>
    </w:p>
    <w:p w14:paraId="23E91FA4" w14:textId="66ADD875" w:rsidR="00CE7F68" w:rsidRDefault="00CE7F68">
      <w:pPr>
        <w:pStyle w:val="TOC4"/>
        <w:rPr>
          <w:rFonts w:asciiTheme="minorHAnsi" w:eastAsiaTheme="minorEastAsia" w:hAnsiTheme="minorHAnsi" w:cstheme="minorBidi"/>
          <w:kern w:val="2"/>
          <w:sz w:val="22"/>
          <w:szCs w:val="22"/>
          <w14:ligatures w14:val="standardContextual"/>
        </w:rPr>
      </w:pPr>
      <w:r>
        <w:t>9.1.1.9</w:t>
      </w:r>
      <w:r>
        <w:rPr>
          <w:rFonts w:asciiTheme="minorHAnsi" w:eastAsiaTheme="minorEastAsia" w:hAnsiTheme="minorHAnsi" w:cstheme="minorBidi"/>
          <w:kern w:val="2"/>
          <w:sz w:val="22"/>
          <w:szCs w:val="22"/>
          <w14:ligatures w14:val="standardContextual"/>
        </w:rPr>
        <w:tab/>
      </w:r>
      <w:r>
        <w:t>RETRIEVE UE CONTEXT RESPONSE</w:t>
      </w:r>
      <w:r>
        <w:tab/>
      </w:r>
      <w:r>
        <w:fldChar w:fldCharType="begin" w:fldLock="1"/>
      </w:r>
      <w:r>
        <w:instrText xml:space="preserve"> PAGEREF _Toc155948635 \h </w:instrText>
      </w:r>
      <w:r>
        <w:fldChar w:fldCharType="separate"/>
      </w:r>
      <w:r>
        <w:t>95</w:t>
      </w:r>
      <w:r>
        <w:fldChar w:fldCharType="end"/>
      </w:r>
    </w:p>
    <w:p w14:paraId="416FA135" w14:textId="7EB49B79" w:rsidR="00CE7F68" w:rsidRDefault="00CE7F68">
      <w:pPr>
        <w:pStyle w:val="TOC4"/>
        <w:rPr>
          <w:rFonts w:asciiTheme="minorHAnsi" w:eastAsiaTheme="minorEastAsia" w:hAnsiTheme="minorHAnsi" w:cstheme="minorBidi"/>
          <w:kern w:val="2"/>
          <w:sz w:val="22"/>
          <w:szCs w:val="22"/>
          <w14:ligatures w14:val="standardContextual"/>
        </w:rPr>
      </w:pPr>
      <w:r>
        <w:t>9.1.1.10</w:t>
      </w:r>
      <w:r>
        <w:rPr>
          <w:rFonts w:asciiTheme="minorHAnsi" w:eastAsiaTheme="minorEastAsia" w:hAnsiTheme="minorHAnsi" w:cstheme="minorBidi"/>
          <w:kern w:val="2"/>
          <w:sz w:val="22"/>
          <w:szCs w:val="22"/>
          <w14:ligatures w14:val="standardContextual"/>
        </w:rPr>
        <w:tab/>
      </w:r>
      <w:r>
        <w:t>RETRIEVE UE CONTEXT FAILURE</w:t>
      </w:r>
      <w:r>
        <w:tab/>
      </w:r>
      <w:r>
        <w:fldChar w:fldCharType="begin" w:fldLock="1"/>
      </w:r>
      <w:r>
        <w:instrText xml:space="preserve"> PAGEREF _Toc155948636 \h </w:instrText>
      </w:r>
      <w:r>
        <w:fldChar w:fldCharType="separate"/>
      </w:r>
      <w:r>
        <w:t>95</w:t>
      </w:r>
      <w:r>
        <w:fldChar w:fldCharType="end"/>
      </w:r>
    </w:p>
    <w:p w14:paraId="728844CB" w14:textId="507A4397" w:rsidR="00CE7F68" w:rsidRDefault="00CE7F68">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_Toc155948637 \h </w:instrText>
      </w:r>
      <w:r>
        <w:fldChar w:fldCharType="separate"/>
      </w:r>
      <w:r>
        <w:t>96</w:t>
      </w:r>
      <w:r>
        <w:fldChar w:fldCharType="end"/>
      </w:r>
    </w:p>
    <w:p w14:paraId="70C41814" w14:textId="6F70B8C2" w:rsidR="00CE7F68" w:rsidRDefault="00CE7F68">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_Toc155948638 \h </w:instrText>
      </w:r>
      <w:r>
        <w:fldChar w:fldCharType="separate"/>
      </w:r>
      <w:r>
        <w:t>97</w:t>
      </w:r>
      <w:r>
        <w:fldChar w:fldCharType="end"/>
      </w:r>
    </w:p>
    <w:p w14:paraId="2DDCACAE" w14:textId="7CE2A17E" w:rsidR="00CE7F68" w:rsidRDefault="00CE7F68">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_Toc155948639 \h </w:instrText>
      </w:r>
      <w:r>
        <w:fldChar w:fldCharType="separate"/>
      </w:r>
      <w:r>
        <w:t>97</w:t>
      </w:r>
      <w:r>
        <w:fldChar w:fldCharType="end"/>
      </w:r>
    </w:p>
    <w:p w14:paraId="05D95AF8" w14:textId="6494980E" w:rsidR="00CE7F68" w:rsidRDefault="00CE7F68">
      <w:pPr>
        <w:pStyle w:val="TOC4"/>
        <w:rPr>
          <w:rFonts w:asciiTheme="minorHAnsi" w:eastAsiaTheme="minorEastAsia" w:hAnsiTheme="minorHAnsi" w:cstheme="minorBidi"/>
          <w:kern w:val="2"/>
          <w:sz w:val="22"/>
          <w:szCs w:val="22"/>
          <w14:ligatures w14:val="standardContextual"/>
        </w:rPr>
      </w:pPr>
      <w:r>
        <w:t>9.1.1.14</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_Toc155948640 \h </w:instrText>
      </w:r>
      <w:r>
        <w:fldChar w:fldCharType="separate"/>
      </w:r>
      <w:r>
        <w:t>98</w:t>
      </w:r>
      <w:r>
        <w:fldChar w:fldCharType="end"/>
      </w:r>
    </w:p>
    <w:p w14:paraId="7E8381B4" w14:textId="40D0D819" w:rsidR="00CE7F68" w:rsidRDefault="00CE7F68">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Messages for Dual Connectivity Procedures</w:t>
      </w:r>
      <w:r>
        <w:tab/>
      </w:r>
      <w:r>
        <w:fldChar w:fldCharType="begin" w:fldLock="1"/>
      </w:r>
      <w:r>
        <w:instrText xml:space="preserve"> PAGEREF _Toc155948641 \h </w:instrText>
      </w:r>
      <w:r>
        <w:fldChar w:fldCharType="separate"/>
      </w:r>
      <w:r>
        <w:t>99</w:t>
      </w:r>
      <w:r>
        <w:fldChar w:fldCharType="end"/>
      </w:r>
    </w:p>
    <w:p w14:paraId="1613DDA4" w14:textId="2AD8EBC1" w:rsidR="00CE7F68" w:rsidRDefault="00CE7F68">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rPr>
          <w:lang w:eastAsia="zh-CN"/>
        </w:rPr>
        <w:t>S-NODE ADDITION REQUEST</w:t>
      </w:r>
      <w:r>
        <w:tab/>
      </w:r>
      <w:r>
        <w:fldChar w:fldCharType="begin" w:fldLock="1"/>
      </w:r>
      <w:r>
        <w:instrText xml:space="preserve"> PAGEREF _Toc155948642 \h </w:instrText>
      </w:r>
      <w:r>
        <w:fldChar w:fldCharType="separate"/>
      </w:r>
      <w:r>
        <w:t>99</w:t>
      </w:r>
      <w:r>
        <w:fldChar w:fldCharType="end"/>
      </w:r>
    </w:p>
    <w:p w14:paraId="132A8AD0" w14:textId="7B160F48" w:rsidR="00CE7F68" w:rsidRDefault="00CE7F68">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S-NODE ADDITION REQUEST ACKNOWLEDGE</w:t>
      </w:r>
      <w:r>
        <w:tab/>
      </w:r>
      <w:r>
        <w:fldChar w:fldCharType="begin" w:fldLock="1"/>
      </w:r>
      <w:r>
        <w:instrText xml:space="preserve"> PAGEREF _Toc155948643 \h </w:instrText>
      </w:r>
      <w:r>
        <w:fldChar w:fldCharType="separate"/>
      </w:r>
      <w:r>
        <w:t>102</w:t>
      </w:r>
      <w:r>
        <w:fldChar w:fldCharType="end"/>
      </w:r>
    </w:p>
    <w:p w14:paraId="621C03CF" w14:textId="74BE6704" w:rsidR="00CE7F68" w:rsidRDefault="00CE7F68">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S-NODE ADDITION REQUEST REJECT</w:t>
      </w:r>
      <w:r>
        <w:tab/>
      </w:r>
      <w:r>
        <w:fldChar w:fldCharType="begin" w:fldLock="1"/>
      </w:r>
      <w:r>
        <w:instrText xml:space="preserve"> PAGEREF _Toc155948644 \h </w:instrText>
      </w:r>
      <w:r>
        <w:fldChar w:fldCharType="separate"/>
      </w:r>
      <w:r>
        <w:t>104</w:t>
      </w:r>
      <w:r>
        <w:fldChar w:fldCharType="end"/>
      </w:r>
    </w:p>
    <w:p w14:paraId="67CB0984" w14:textId="678C4D7F" w:rsidR="00CE7F68" w:rsidRDefault="00CE7F68">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S-NODE RECONFIGURATION COMPLETE</w:t>
      </w:r>
      <w:r>
        <w:tab/>
      </w:r>
      <w:r>
        <w:fldChar w:fldCharType="begin" w:fldLock="1"/>
      </w:r>
      <w:r>
        <w:instrText xml:space="preserve"> PAGEREF _Toc155948645 \h </w:instrText>
      </w:r>
      <w:r>
        <w:fldChar w:fldCharType="separate"/>
      </w:r>
      <w:r>
        <w:t>104</w:t>
      </w:r>
      <w:r>
        <w:fldChar w:fldCharType="end"/>
      </w:r>
    </w:p>
    <w:p w14:paraId="73390DAD" w14:textId="7AA2245C" w:rsidR="00CE7F68" w:rsidRDefault="00CE7F68">
      <w:pPr>
        <w:pStyle w:val="TOC4"/>
        <w:rPr>
          <w:rFonts w:asciiTheme="minorHAnsi" w:eastAsiaTheme="minorEastAsia" w:hAnsiTheme="minorHAnsi" w:cstheme="minorBidi"/>
          <w:kern w:val="2"/>
          <w:sz w:val="22"/>
          <w:szCs w:val="22"/>
          <w14:ligatures w14:val="standardContextual"/>
        </w:rPr>
      </w:pPr>
      <w:r>
        <w:t>9.1.2.</w:t>
      </w:r>
      <w:r>
        <w:rPr>
          <w:lang w:eastAsia="ja-JP"/>
        </w:rPr>
        <w:t>5</w:t>
      </w:r>
      <w:r>
        <w:rPr>
          <w:rFonts w:asciiTheme="minorHAnsi" w:eastAsiaTheme="minorEastAsia" w:hAnsiTheme="minorHAnsi" w:cstheme="minorBidi"/>
          <w:kern w:val="2"/>
          <w:sz w:val="22"/>
          <w:szCs w:val="22"/>
          <w14:ligatures w14:val="standardContextual"/>
        </w:rPr>
        <w:tab/>
      </w:r>
      <w:r>
        <w:t>S-NODE MODIFICATION REQUEST</w:t>
      </w:r>
      <w:r>
        <w:tab/>
      </w:r>
      <w:r>
        <w:fldChar w:fldCharType="begin" w:fldLock="1"/>
      </w:r>
      <w:r>
        <w:instrText xml:space="preserve"> PAGEREF _Toc155948646 \h </w:instrText>
      </w:r>
      <w:r>
        <w:fldChar w:fldCharType="separate"/>
      </w:r>
      <w:r>
        <w:t>105</w:t>
      </w:r>
      <w:r>
        <w:fldChar w:fldCharType="end"/>
      </w:r>
    </w:p>
    <w:p w14:paraId="6ECEA84C" w14:textId="69D9AE61" w:rsidR="00CE7F68" w:rsidRDefault="00CE7F68">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S-NODE MODIFICATION REQUEST ACKNOWLEDGE</w:t>
      </w:r>
      <w:r>
        <w:tab/>
      </w:r>
      <w:r>
        <w:fldChar w:fldCharType="begin" w:fldLock="1"/>
      </w:r>
      <w:r>
        <w:instrText xml:space="preserve"> PAGEREF _Toc155948647 \h </w:instrText>
      </w:r>
      <w:r>
        <w:fldChar w:fldCharType="separate"/>
      </w:r>
      <w:r>
        <w:t>108</w:t>
      </w:r>
      <w:r>
        <w:fldChar w:fldCharType="end"/>
      </w:r>
    </w:p>
    <w:p w14:paraId="091B4E98" w14:textId="32C3B700" w:rsidR="00CE7F68" w:rsidRDefault="00CE7F68">
      <w:pPr>
        <w:pStyle w:val="TOC4"/>
        <w:rPr>
          <w:rFonts w:asciiTheme="minorHAnsi" w:eastAsiaTheme="minorEastAsia" w:hAnsiTheme="minorHAnsi" w:cstheme="minorBidi"/>
          <w:kern w:val="2"/>
          <w:sz w:val="22"/>
          <w:szCs w:val="22"/>
          <w14:ligatures w14:val="standardContextual"/>
        </w:rPr>
      </w:pPr>
      <w:r>
        <w:t>9.1.2.7</w:t>
      </w:r>
      <w:r>
        <w:rPr>
          <w:rFonts w:asciiTheme="minorHAnsi" w:eastAsiaTheme="minorEastAsia" w:hAnsiTheme="minorHAnsi" w:cstheme="minorBidi"/>
          <w:kern w:val="2"/>
          <w:sz w:val="22"/>
          <w:szCs w:val="22"/>
          <w14:ligatures w14:val="standardContextual"/>
        </w:rPr>
        <w:tab/>
      </w:r>
      <w:r>
        <w:t>S-NODE MODIFICATION REQUEST REJECT</w:t>
      </w:r>
      <w:r>
        <w:tab/>
      </w:r>
      <w:r>
        <w:fldChar w:fldCharType="begin" w:fldLock="1"/>
      </w:r>
      <w:r>
        <w:instrText xml:space="preserve"> PAGEREF _Toc155948648 \h </w:instrText>
      </w:r>
      <w:r>
        <w:fldChar w:fldCharType="separate"/>
      </w:r>
      <w:r>
        <w:t>111</w:t>
      </w:r>
      <w:r>
        <w:fldChar w:fldCharType="end"/>
      </w:r>
    </w:p>
    <w:p w14:paraId="77A2CEBE" w14:textId="11DEB2AB" w:rsidR="00CE7F68" w:rsidRDefault="00CE7F68">
      <w:pPr>
        <w:pStyle w:val="TOC4"/>
        <w:rPr>
          <w:rFonts w:asciiTheme="minorHAnsi" w:eastAsiaTheme="minorEastAsia" w:hAnsiTheme="minorHAnsi" w:cstheme="minorBidi"/>
          <w:kern w:val="2"/>
          <w:sz w:val="22"/>
          <w:szCs w:val="22"/>
          <w14:ligatures w14:val="standardContextual"/>
        </w:rPr>
      </w:pPr>
      <w:r>
        <w:t>9.1.2.8</w:t>
      </w:r>
      <w:r>
        <w:rPr>
          <w:rFonts w:asciiTheme="minorHAnsi" w:eastAsiaTheme="minorEastAsia" w:hAnsiTheme="minorHAnsi" w:cstheme="minorBidi"/>
          <w:kern w:val="2"/>
          <w:sz w:val="22"/>
          <w:szCs w:val="22"/>
          <w14:ligatures w14:val="standardContextual"/>
        </w:rPr>
        <w:tab/>
      </w:r>
      <w:r>
        <w:t>S-NODE MODIFICATION REQUIRED</w:t>
      </w:r>
      <w:r>
        <w:tab/>
      </w:r>
      <w:r>
        <w:fldChar w:fldCharType="begin" w:fldLock="1"/>
      </w:r>
      <w:r>
        <w:instrText xml:space="preserve"> PAGEREF _Toc155948649 \h </w:instrText>
      </w:r>
      <w:r>
        <w:fldChar w:fldCharType="separate"/>
      </w:r>
      <w:r>
        <w:t>111</w:t>
      </w:r>
      <w:r>
        <w:fldChar w:fldCharType="end"/>
      </w:r>
    </w:p>
    <w:p w14:paraId="3BE251B3" w14:textId="67014FE0" w:rsidR="00CE7F68" w:rsidRDefault="00CE7F68">
      <w:pPr>
        <w:pStyle w:val="TOC4"/>
        <w:rPr>
          <w:rFonts w:asciiTheme="minorHAnsi" w:eastAsiaTheme="minorEastAsia" w:hAnsiTheme="minorHAnsi" w:cstheme="minorBidi"/>
          <w:kern w:val="2"/>
          <w:sz w:val="22"/>
          <w:szCs w:val="22"/>
          <w14:ligatures w14:val="standardContextual"/>
        </w:rPr>
      </w:pPr>
      <w:r>
        <w:t>9.1.2.9</w:t>
      </w:r>
      <w:r>
        <w:rPr>
          <w:rFonts w:asciiTheme="minorHAnsi" w:eastAsiaTheme="minorEastAsia" w:hAnsiTheme="minorHAnsi" w:cstheme="minorBidi"/>
          <w:kern w:val="2"/>
          <w:sz w:val="22"/>
          <w:szCs w:val="22"/>
          <w14:ligatures w14:val="standardContextual"/>
        </w:rPr>
        <w:tab/>
      </w:r>
      <w:r>
        <w:t>S-NODE MODIFICATION CONFIRM</w:t>
      </w:r>
      <w:r>
        <w:tab/>
      </w:r>
      <w:r>
        <w:fldChar w:fldCharType="begin" w:fldLock="1"/>
      </w:r>
      <w:r>
        <w:instrText xml:space="preserve"> PAGEREF _Toc155948650 \h </w:instrText>
      </w:r>
      <w:r>
        <w:fldChar w:fldCharType="separate"/>
      </w:r>
      <w:r>
        <w:t>113</w:t>
      </w:r>
      <w:r>
        <w:fldChar w:fldCharType="end"/>
      </w:r>
    </w:p>
    <w:p w14:paraId="74651179" w14:textId="36670066" w:rsidR="00CE7F68" w:rsidRDefault="00CE7F68">
      <w:pPr>
        <w:pStyle w:val="TOC4"/>
        <w:rPr>
          <w:rFonts w:asciiTheme="minorHAnsi" w:eastAsiaTheme="minorEastAsia" w:hAnsiTheme="minorHAnsi" w:cstheme="minorBidi"/>
          <w:kern w:val="2"/>
          <w:sz w:val="22"/>
          <w:szCs w:val="22"/>
          <w14:ligatures w14:val="standardContextual"/>
        </w:rPr>
      </w:pPr>
      <w:r>
        <w:t>9.1.2.10</w:t>
      </w:r>
      <w:r>
        <w:rPr>
          <w:rFonts w:asciiTheme="minorHAnsi" w:eastAsiaTheme="minorEastAsia" w:hAnsiTheme="minorHAnsi" w:cstheme="minorBidi"/>
          <w:kern w:val="2"/>
          <w:sz w:val="22"/>
          <w:szCs w:val="22"/>
          <w14:ligatures w14:val="standardContextual"/>
        </w:rPr>
        <w:tab/>
      </w:r>
      <w:r>
        <w:t>S-NODE MODIFICATION REFUSE</w:t>
      </w:r>
      <w:r>
        <w:tab/>
      </w:r>
      <w:r>
        <w:fldChar w:fldCharType="begin" w:fldLock="1"/>
      </w:r>
      <w:r>
        <w:instrText xml:space="preserve"> PAGEREF _Toc155948651 \h </w:instrText>
      </w:r>
      <w:r>
        <w:fldChar w:fldCharType="separate"/>
      </w:r>
      <w:r>
        <w:t>114</w:t>
      </w:r>
      <w:r>
        <w:fldChar w:fldCharType="end"/>
      </w:r>
    </w:p>
    <w:p w14:paraId="645C39CE" w14:textId="45652B44" w:rsidR="00CE7F68" w:rsidRDefault="00CE7F68">
      <w:pPr>
        <w:pStyle w:val="TOC4"/>
        <w:rPr>
          <w:rFonts w:asciiTheme="minorHAnsi" w:eastAsiaTheme="minorEastAsia" w:hAnsiTheme="minorHAnsi" w:cstheme="minorBidi"/>
          <w:kern w:val="2"/>
          <w:sz w:val="22"/>
          <w:szCs w:val="22"/>
          <w14:ligatures w14:val="standardContextual"/>
        </w:rPr>
      </w:pPr>
      <w:r>
        <w:t>9.1.2.11</w:t>
      </w:r>
      <w:r>
        <w:rPr>
          <w:rFonts w:asciiTheme="minorHAnsi" w:eastAsiaTheme="minorEastAsia" w:hAnsiTheme="minorHAnsi" w:cstheme="minorBidi"/>
          <w:kern w:val="2"/>
          <w:sz w:val="22"/>
          <w:szCs w:val="22"/>
          <w14:ligatures w14:val="standardContextual"/>
        </w:rPr>
        <w:tab/>
      </w:r>
      <w:r>
        <w:t>S-NODE CHANGE REQUIRED</w:t>
      </w:r>
      <w:r>
        <w:tab/>
      </w:r>
      <w:r>
        <w:fldChar w:fldCharType="begin" w:fldLock="1"/>
      </w:r>
      <w:r>
        <w:instrText xml:space="preserve"> PAGEREF _Toc155948652 \h </w:instrText>
      </w:r>
      <w:r>
        <w:fldChar w:fldCharType="separate"/>
      </w:r>
      <w:r>
        <w:t>114</w:t>
      </w:r>
      <w:r>
        <w:fldChar w:fldCharType="end"/>
      </w:r>
    </w:p>
    <w:p w14:paraId="41226E93" w14:textId="0265BAEE" w:rsidR="00CE7F68" w:rsidRDefault="00CE7F68">
      <w:pPr>
        <w:pStyle w:val="TOC4"/>
        <w:rPr>
          <w:rFonts w:asciiTheme="minorHAnsi" w:eastAsiaTheme="minorEastAsia" w:hAnsiTheme="minorHAnsi" w:cstheme="minorBidi"/>
          <w:kern w:val="2"/>
          <w:sz w:val="22"/>
          <w:szCs w:val="22"/>
          <w14:ligatures w14:val="standardContextual"/>
        </w:rPr>
      </w:pPr>
      <w:r>
        <w:t>9.1.2.12</w:t>
      </w:r>
      <w:r>
        <w:rPr>
          <w:rFonts w:asciiTheme="minorHAnsi" w:eastAsiaTheme="minorEastAsia" w:hAnsiTheme="minorHAnsi" w:cstheme="minorBidi"/>
          <w:kern w:val="2"/>
          <w:sz w:val="22"/>
          <w:szCs w:val="22"/>
          <w14:ligatures w14:val="standardContextual"/>
        </w:rPr>
        <w:tab/>
      </w:r>
      <w:r>
        <w:t>S-NODE CHANGE CONFIRM</w:t>
      </w:r>
      <w:r>
        <w:tab/>
      </w:r>
      <w:r>
        <w:fldChar w:fldCharType="begin" w:fldLock="1"/>
      </w:r>
      <w:r>
        <w:instrText xml:space="preserve"> PAGEREF _Toc155948653 \h </w:instrText>
      </w:r>
      <w:r>
        <w:fldChar w:fldCharType="separate"/>
      </w:r>
      <w:r>
        <w:t>115</w:t>
      </w:r>
      <w:r>
        <w:fldChar w:fldCharType="end"/>
      </w:r>
    </w:p>
    <w:p w14:paraId="60F8D5F7" w14:textId="369EDEE1" w:rsidR="00CE7F68" w:rsidRDefault="00CE7F68">
      <w:pPr>
        <w:pStyle w:val="TOC4"/>
        <w:rPr>
          <w:rFonts w:asciiTheme="minorHAnsi" w:eastAsiaTheme="minorEastAsia" w:hAnsiTheme="minorHAnsi" w:cstheme="minorBidi"/>
          <w:kern w:val="2"/>
          <w:sz w:val="22"/>
          <w:szCs w:val="22"/>
          <w14:ligatures w14:val="standardContextual"/>
        </w:rPr>
      </w:pPr>
      <w:r>
        <w:t>9.1.2.13</w:t>
      </w:r>
      <w:r>
        <w:rPr>
          <w:rFonts w:asciiTheme="minorHAnsi" w:eastAsiaTheme="minorEastAsia" w:hAnsiTheme="minorHAnsi" w:cstheme="minorBidi"/>
          <w:kern w:val="2"/>
          <w:sz w:val="22"/>
          <w:szCs w:val="22"/>
          <w14:ligatures w14:val="standardContextual"/>
        </w:rPr>
        <w:tab/>
      </w:r>
      <w:r>
        <w:t>S-NODE CHANGE REFUSE</w:t>
      </w:r>
      <w:r>
        <w:tab/>
      </w:r>
      <w:r>
        <w:fldChar w:fldCharType="begin" w:fldLock="1"/>
      </w:r>
      <w:r>
        <w:instrText xml:space="preserve"> PAGEREF _Toc155948654 \h </w:instrText>
      </w:r>
      <w:r>
        <w:fldChar w:fldCharType="separate"/>
      </w:r>
      <w:r>
        <w:t>116</w:t>
      </w:r>
      <w:r>
        <w:fldChar w:fldCharType="end"/>
      </w:r>
    </w:p>
    <w:p w14:paraId="45355965" w14:textId="726B9010" w:rsidR="00CE7F68" w:rsidRDefault="00CE7F68">
      <w:pPr>
        <w:pStyle w:val="TOC4"/>
        <w:rPr>
          <w:rFonts w:asciiTheme="minorHAnsi" w:eastAsiaTheme="minorEastAsia" w:hAnsiTheme="minorHAnsi" w:cstheme="minorBidi"/>
          <w:kern w:val="2"/>
          <w:sz w:val="22"/>
          <w:szCs w:val="22"/>
          <w14:ligatures w14:val="standardContextual"/>
        </w:rPr>
      </w:pPr>
      <w:r>
        <w:t>9.1.2.14</w:t>
      </w:r>
      <w:r>
        <w:rPr>
          <w:rFonts w:asciiTheme="minorHAnsi" w:eastAsiaTheme="minorEastAsia" w:hAnsiTheme="minorHAnsi" w:cstheme="minorBidi"/>
          <w:kern w:val="2"/>
          <w:sz w:val="22"/>
          <w:szCs w:val="22"/>
          <w14:ligatures w14:val="standardContextual"/>
        </w:rPr>
        <w:tab/>
      </w:r>
      <w:r>
        <w:t>S-NODE RELEASE REQUEST</w:t>
      </w:r>
      <w:r>
        <w:tab/>
      </w:r>
      <w:r>
        <w:fldChar w:fldCharType="begin" w:fldLock="1"/>
      </w:r>
      <w:r>
        <w:instrText xml:space="preserve"> PAGEREF _Toc155948655 \h </w:instrText>
      </w:r>
      <w:r>
        <w:fldChar w:fldCharType="separate"/>
      </w:r>
      <w:r>
        <w:t>116</w:t>
      </w:r>
      <w:r>
        <w:fldChar w:fldCharType="end"/>
      </w:r>
    </w:p>
    <w:p w14:paraId="2AB34A6A" w14:textId="1A9A30F9" w:rsidR="00CE7F68" w:rsidRDefault="00CE7F68">
      <w:pPr>
        <w:pStyle w:val="TOC4"/>
        <w:rPr>
          <w:rFonts w:asciiTheme="minorHAnsi" w:eastAsiaTheme="minorEastAsia" w:hAnsiTheme="minorHAnsi" w:cstheme="minorBidi"/>
          <w:kern w:val="2"/>
          <w:sz w:val="22"/>
          <w:szCs w:val="22"/>
          <w14:ligatures w14:val="standardContextual"/>
        </w:rPr>
      </w:pPr>
      <w:r>
        <w:t>9.1.2.15</w:t>
      </w:r>
      <w:r>
        <w:rPr>
          <w:rFonts w:asciiTheme="minorHAnsi" w:eastAsiaTheme="minorEastAsia" w:hAnsiTheme="minorHAnsi" w:cstheme="minorBidi"/>
          <w:kern w:val="2"/>
          <w:sz w:val="22"/>
          <w:szCs w:val="22"/>
          <w14:ligatures w14:val="standardContextual"/>
        </w:rPr>
        <w:tab/>
      </w:r>
      <w:r>
        <w:t>S-NODE RELEASE REQUEST ACKNOWLEDGE</w:t>
      </w:r>
      <w:r>
        <w:tab/>
      </w:r>
      <w:r>
        <w:fldChar w:fldCharType="begin" w:fldLock="1"/>
      </w:r>
      <w:r>
        <w:instrText xml:space="preserve"> PAGEREF _Toc155948656 \h </w:instrText>
      </w:r>
      <w:r>
        <w:fldChar w:fldCharType="separate"/>
      </w:r>
      <w:r>
        <w:t>117</w:t>
      </w:r>
      <w:r>
        <w:fldChar w:fldCharType="end"/>
      </w:r>
    </w:p>
    <w:p w14:paraId="3B3A8C5D" w14:textId="0619CC43" w:rsidR="00CE7F68" w:rsidRDefault="00CE7F68">
      <w:pPr>
        <w:pStyle w:val="TOC4"/>
        <w:rPr>
          <w:rFonts w:asciiTheme="minorHAnsi" w:eastAsiaTheme="minorEastAsia" w:hAnsiTheme="minorHAnsi" w:cstheme="minorBidi"/>
          <w:kern w:val="2"/>
          <w:sz w:val="22"/>
          <w:szCs w:val="22"/>
          <w14:ligatures w14:val="standardContextual"/>
        </w:rPr>
      </w:pPr>
      <w:r>
        <w:t>9.1.2.16</w:t>
      </w:r>
      <w:r>
        <w:rPr>
          <w:rFonts w:asciiTheme="minorHAnsi" w:eastAsiaTheme="minorEastAsia" w:hAnsiTheme="minorHAnsi" w:cstheme="minorBidi"/>
          <w:kern w:val="2"/>
          <w:sz w:val="22"/>
          <w:szCs w:val="22"/>
          <w14:ligatures w14:val="standardContextual"/>
        </w:rPr>
        <w:tab/>
      </w:r>
      <w:r>
        <w:t>S-NODE RELEASE REJECT</w:t>
      </w:r>
      <w:r>
        <w:tab/>
      </w:r>
      <w:r>
        <w:fldChar w:fldCharType="begin" w:fldLock="1"/>
      </w:r>
      <w:r>
        <w:instrText xml:space="preserve"> PAGEREF _Toc155948657 \h </w:instrText>
      </w:r>
      <w:r>
        <w:fldChar w:fldCharType="separate"/>
      </w:r>
      <w:r>
        <w:t>117</w:t>
      </w:r>
      <w:r>
        <w:fldChar w:fldCharType="end"/>
      </w:r>
    </w:p>
    <w:p w14:paraId="5027AD0B" w14:textId="5B23B069" w:rsidR="00CE7F68" w:rsidRDefault="00CE7F68">
      <w:pPr>
        <w:pStyle w:val="TOC4"/>
        <w:rPr>
          <w:rFonts w:asciiTheme="minorHAnsi" w:eastAsiaTheme="minorEastAsia" w:hAnsiTheme="minorHAnsi" w:cstheme="minorBidi"/>
          <w:kern w:val="2"/>
          <w:sz w:val="22"/>
          <w:szCs w:val="22"/>
          <w14:ligatures w14:val="standardContextual"/>
        </w:rPr>
      </w:pPr>
      <w:r>
        <w:t>9.1.2.17</w:t>
      </w:r>
      <w:r>
        <w:rPr>
          <w:rFonts w:asciiTheme="minorHAnsi" w:eastAsiaTheme="minorEastAsia" w:hAnsiTheme="minorHAnsi" w:cstheme="minorBidi"/>
          <w:kern w:val="2"/>
          <w:sz w:val="22"/>
          <w:szCs w:val="22"/>
          <w14:ligatures w14:val="standardContextual"/>
        </w:rPr>
        <w:tab/>
      </w:r>
      <w:r>
        <w:t>S-NODE RELEASE REQUIRED</w:t>
      </w:r>
      <w:r>
        <w:tab/>
      </w:r>
      <w:r>
        <w:fldChar w:fldCharType="begin" w:fldLock="1"/>
      </w:r>
      <w:r>
        <w:instrText xml:space="preserve"> PAGEREF _Toc155948658 \h </w:instrText>
      </w:r>
      <w:r>
        <w:fldChar w:fldCharType="separate"/>
      </w:r>
      <w:r>
        <w:t>117</w:t>
      </w:r>
      <w:r>
        <w:fldChar w:fldCharType="end"/>
      </w:r>
    </w:p>
    <w:p w14:paraId="1D264FFF" w14:textId="3C19C5E2" w:rsidR="00CE7F68" w:rsidRDefault="00CE7F68">
      <w:pPr>
        <w:pStyle w:val="TOC4"/>
        <w:rPr>
          <w:rFonts w:asciiTheme="minorHAnsi" w:eastAsiaTheme="minorEastAsia" w:hAnsiTheme="minorHAnsi" w:cstheme="minorBidi"/>
          <w:kern w:val="2"/>
          <w:sz w:val="22"/>
          <w:szCs w:val="22"/>
          <w14:ligatures w14:val="standardContextual"/>
        </w:rPr>
      </w:pPr>
      <w:r>
        <w:t>9.1.2.18</w:t>
      </w:r>
      <w:r>
        <w:rPr>
          <w:rFonts w:asciiTheme="minorHAnsi" w:eastAsiaTheme="minorEastAsia" w:hAnsiTheme="minorHAnsi" w:cstheme="minorBidi"/>
          <w:kern w:val="2"/>
          <w:sz w:val="22"/>
          <w:szCs w:val="22"/>
          <w14:ligatures w14:val="standardContextual"/>
        </w:rPr>
        <w:tab/>
      </w:r>
      <w:r>
        <w:t>S-NODE RELEASE CONFIRM</w:t>
      </w:r>
      <w:r>
        <w:tab/>
      </w:r>
      <w:r>
        <w:fldChar w:fldCharType="begin" w:fldLock="1"/>
      </w:r>
      <w:r>
        <w:instrText xml:space="preserve"> PAGEREF _Toc155948659 \h </w:instrText>
      </w:r>
      <w:r>
        <w:fldChar w:fldCharType="separate"/>
      </w:r>
      <w:r>
        <w:t>118</w:t>
      </w:r>
      <w:r>
        <w:fldChar w:fldCharType="end"/>
      </w:r>
    </w:p>
    <w:p w14:paraId="61D7AAAC" w14:textId="665F5B0F" w:rsidR="00CE7F68" w:rsidRDefault="00CE7F68">
      <w:pPr>
        <w:pStyle w:val="TOC4"/>
        <w:rPr>
          <w:rFonts w:asciiTheme="minorHAnsi" w:eastAsiaTheme="minorEastAsia" w:hAnsiTheme="minorHAnsi" w:cstheme="minorBidi"/>
          <w:kern w:val="2"/>
          <w:sz w:val="22"/>
          <w:szCs w:val="22"/>
          <w14:ligatures w14:val="standardContextual"/>
        </w:rPr>
      </w:pPr>
      <w:r>
        <w:t>9.1.2.19</w:t>
      </w:r>
      <w:r>
        <w:rPr>
          <w:rFonts w:asciiTheme="minorHAnsi" w:eastAsiaTheme="minorEastAsia" w:hAnsiTheme="minorHAnsi" w:cstheme="minorBidi"/>
          <w:kern w:val="2"/>
          <w:sz w:val="22"/>
          <w:szCs w:val="22"/>
          <w14:ligatures w14:val="standardContextual"/>
        </w:rPr>
        <w:tab/>
      </w:r>
      <w:r>
        <w:t>S-NODE COUNTER CHECK REQUEST</w:t>
      </w:r>
      <w:r>
        <w:tab/>
      </w:r>
      <w:r>
        <w:fldChar w:fldCharType="begin" w:fldLock="1"/>
      </w:r>
      <w:r>
        <w:instrText xml:space="preserve"> PAGEREF _Toc155948660 \h </w:instrText>
      </w:r>
      <w:r>
        <w:fldChar w:fldCharType="separate"/>
      </w:r>
      <w:r>
        <w:t>118</w:t>
      </w:r>
      <w:r>
        <w:fldChar w:fldCharType="end"/>
      </w:r>
    </w:p>
    <w:p w14:paraId="29BB7BCD" w14:textId="6AC14FDA" w:rsidR="00CE7F68" w:rsidRDefault="00CE7F68">
      <w:pPr>
        <w:pStyle w:val="TOC4"/>
        <w:rPr>
          <w:rFonts w:asciiTheme="minorHAnsi" w:eastAsiaTheme="minorEastAsia" w:hAnsiTheme="minorHAnsi" w:cstheme="minorBidi"/>
          <w:kern w:val="2"/>
          <w:sz w:val="22"/>
          <w:szCs w:val="22"/>
          <w14:ligatures w14:val="standardContextual"/>
        </w:rPr>
      </w:pPr>
      <w:r>
        <w:t>9.1.2.20</w:t>
      </w:r>
      <w:r>
        <w:rPr>
          <w:rFonts w:asciiTheme="minorHAnsi" w:eastAsiaTheme="minorEastAsia" w:hAnsiTheme="minorHAnsi" w:cstheme="minorBidi"/>
          <w:kern w:val="2"/>
          <w:sz w:val="22"/>
          <w:szCs w:val="22"/>
          <w14:ligatures w14:val="standardContextual"/>
        </w:rPr>
        <w:tab/>
      </w:r>
      <w:r>
        <w:rPr>
          <w:lang w:eastAsia="zh-CN"/>
        </w:rPr>
        <w:t>RRC TRANSFER</w:t>
      </w:r>
      <w:r>
        <w:tab/>
      </w:r>
      <w:r>
        <w:fldChar w:fldCharType="begin" w:fldLock="1"/>
      </w:r>
      <w:r>
        <w:instrText xml:space="preserve"> PAGEREF _Toc155948661 \h </w:instrText>
      </w:r>
      <w:r>
        <w:fldChar w:fldCharType="separate"/>
      </w:r>
      <w:r>
        <w:t>119</w:t>
      </w:r>
      <w:r>
        <w:fldChar w:fldCharType="end"/>
      </w:r>
    </w:p>
    <w:p w14:paraId="18892FDB" w14:textId="0E473DB7" w:rsidR="00CE7F68" w:rsidRDefault="00CE7F68">
      <w:pPr>
        <w:pStyle w:val="TOC4"/>
        <w:rPr>
          <w:rFonts w:asciiTheme="minorHAnsi" w:eastAsiaTheme="minorEastAsia" w:hAnsiTheme="minorHAnsi" w:cstheme="minorBidi"/>
          <w:kern w:val="2"/>
          <w:sz w:val="22"/>
          <w:szCs w:val="22"/>
          <w14:ligatures w14:val="standardContextual"/>
        </w:rPr>
      </w:pPr>
      <w:r>
        <w:t>9.1.2.21</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_Toc155948662 \h </w:instrText>
      </w:r>
      <w:r>
        <w:fldChar w:fldCharType="separate"/>
      </w:r>
      <w:r>
        <w:t>121</w:t>
      </w:r>
      <w:r>
        <w:fldChar w:fldCharType="end"/>
      </w:r>
    </w:p>
    <w:p w14:paraId="61FDA9DE" w14:textId="69B71104" w:rsidR="00CE7F68" w:rsidRDefault="00CE7F68">
      <w:pPr>
        <w:pStyle w:val="TOC4"/>
        <w:rPr>
          <w:rFonts w:asciiTheme="minorHAnsi" w:eastAsiaTheme="minorEastAsia" w:hAnsiTheme="minorHAnsi" w:cstheme="minorBidi"/>
          <w:kern w:val="2"/>
          <w:sz w:val="22"/>
          <w:szCs w:val="22"/>
          <w14:ligatures w14:val="standardContextual"/>
        </w:rPr>
      </w:pPr>
      <w:r>
        <w:t>9.1.2.22</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_Toc155948663 \h </w:instrText>
      </w:r>
      <w:r>
        <w:fldChar w:fldCharType="separate"/>
      </w:r>
      <w:r>
        <w:t>121</w:t>
      </w:r>
      <w:r>
        <w:fldChar w:fldCharType="end"/>
      </w:r>
    </w:p>
    <w:p w14:paraId="5B6A8429" w14:textId="5540379F" w:rsidR="00CE7F68" w:rsidRDefault="00CE7F68">
      <w:pPr>
        <w:pStyle w:val="TOC4"/>
        <w:rPr>
          <w:rFonts w:asciiTheme="minorHAnsi" w:eastAsiaTheme="minorEastAsia" w:hAnsiTheme="minorHAnsi" w:cstheme="minorBidi"/>
          <w:kern w:val="2"/>
          <w:sz w:val="22"/>
          <w:szCs w:val="22"/>
          <w14:ligatures w14:val="standardContextual"/>
        </w:rPr>
      </w:pPr>
      <w:r>
        <w:t>9.1.2.23</w:t>
      </w:r>
      <w:r>
        <w:rPr>
          <w:rFonts w:asciiTheme="minorHAnsi" w:eastAsiaTheme="minorEastAsia" w:hAnsiTheme="minorHAnsi" w:cstheme="minorBidi"/>
          <w:kern w:val="2"/>
          <w:sz w:val="22"/>
          <w:szCs w:val="22"/>
          <w14:ligatures w14:val="standardContextual"/>
        </w:rPr>
        <w:tab/>
      </w:r>
      <w:r>
        <w:t>E-UTRA – NR CELL RESOURCE COORDINATION REQUEST</w:t>
      </w:r>
      <w:r>
        <w:tab/>
      </w:r>
      <w:r>
        <w:fldChar w:fldCharType="begin" w:fldLock="1"/>
      </w:r>
      <w:r>
        <w:instrText xml:space="preserve"> PAGEREF _Toc155948664 \h </w:instrText>
      </w:r>
      <w:r>
        <w:fldChar w:fldCharType="separate"/>
      </w:r>
      <w:r>
        <w:t>122</w:t>
      </w:r>
      <w:r>
        <w:fldChar w:fldCharType="end"/>
      </w:r>
    </w:p>
    <w:p w14:paraId="205D02EC" w14:textId="61EBB70A" w:rsidR="00CE7F68" w:rsidRDefault="00CE7F68">
      <w:pPr>
        <w:pStyle w:val="TOC4"/>
        <w:rPr>
          <w:rFonts w:asciiTheme="minorHAnsi" w:eastAsiaTheme="minorEastAsia" w:hAnsiTheme="minorHAnsi" w:cstheme="minorBidi"/>
          <w:kern w:val="2"/>
          <w:sz w:val="22"/>
          <w:szCs w:val="22"/>
          <w14:ligatures w14:val="standardContextual"/>
        </w:rPr>
      </w:pPr>
      <w:r>
        <w:t>9.1.2.24</w:t>
      </w:r>
      <w:r>
        <w:rPr>
          <w:rFonts w:asciiTheme="minorHAnsi" w:eastAsiaTheme="minorEastAsia" w:hAnsiTheme="minorHAnsi" w:cstheme="minorBidi"/>
          <w:kern w:val="2"/>
          <w:sz w:val="22"/>
          <w:szCs w:val="22"/>
          <w14:ligatures w14:val="standardContextual"/>
        </w:rPr>
        <w:tab/>
      </w:r>
      <w:r>
        <w:t>E-UTRA – NR CELL RESOURCE COORDINATION RESPONSE</w:t>
      </w:r>
      <w:r>
        <w:tab/>
      </w:r>
      <w:r>
        <w:fldChar w:fldCharType="begin" w:fldLock="1"/>
      </w:r>
      <w:r>
        <w:instrText xml:space="preserve"> PAGEREF _Toc155948665 \h </w:instrText>
      </w:r>
      <w:r>
        <w:fldChar w:fldCharType="separate"/>
      </w:r>
      <w:r>
        <w:t>123</w:t>
      </w:r>
      <w:r>
        <w:fldChar w:fldCharType="end"/>
      </w:r>
    </w:p>
    <w:p w14:paraId="2B45CC09" w14:textId="39640C17" w:rsidR="00CE7F68" w:rsidRDefault="00CE7F68">
      <w:pPr>
        <w:pStyle w:val="TOC4"/>
        <w:rPr>
          <w:rFonts w:asciiTheme="minorHAnsi" w:eastAsiaTheme="minorEastAsia" w:hAnsiTheme="minorHAnsi" w:cstheme="minorBidi"/>
          <w:kern w:val="2"/>
          <w:sz w:val="22"/>
          <w:szCs w:val="22"/>
          <w14:ligatures w14:val="standardContextual"/>
        </w:rPr>
      </w:pPr>
      <w:r>
        <w:t>9.1.2.25</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_Toc155948666 \h </w:instrText>
      </w:r>
      <w:r>
        <w:fldChar w:fldCharType="separate"/>
      </w:r>
      <w:r>
        <w:t>124</w:t>
      </w:r>
      <w:r>
        <w:fldChar w:fldCharType="end"/>
      </w:r>
    </w:p>
    <w:p w14:paraId="2FB146DE" w14:textId="6E2A8D1A" w:rsidR="00CE7F68" w:rsidRDefault="00CE7F68">
      <w:pPr>
        <w:pStyle w:val="TOC4"/>
        <w:rPr>
          <w:rFonts w:asciiTheme="minorHAnsi" w:eastAsiaTheme="minorEastAsia" w:hAnsiTheme="minorHAnsi" w:cstheme="minorBidi"/>
          <w:kern w:val="2"/>
          <w:sz w:val="22"/>
          <w:szCs w:val="22"/>
          <w14:ligatures w14:val="standardContextual"/>
        </w:rPr>
      </w:pPr>
      <w:r>
        <w:t>9.1.2.26</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_Toc155948667 \h </w:instrText>
      </w:r>
      <w:r>
        <w:fldChar w:fldCharType="separate"/>
      </w:r>
      <w:r>
        <w:t>125</w:t>
      </w:r>
      <w:r>
        <w:fldChar w:fldCharType="end"/>
      </w:r>
    </w:p>
    <w:p w14:paraId="3EF88512" w14:textId="024E28CF" w:rsidR="00CE7F68" w:rsidRDefault="00CE7F68">
      <w:pPr>
        <w:pStyle w:val="TOC4"/>
        <w:rPr>
          <w:rFonts w:asciiTheme="minorHAnsi" w:eastAsiaTheme="minorEastAsia" w:hAnsiTheme="minorHAnsi" w:cstheme="minorBidi"/>
          <w:kern w:val="2"/>
          <w:sz w:val="22"/>
          <w:szCs w:val="22"/>
          <w14:ligatures w14:val="standardContextual"/>
        </w:rPr>
      </w:pPr>
      <w:r>
        <w:t>9.1.2.27</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_Toc155948668 \h </w:instrText>
      </w:r>
      <w:r>
        <w:fldChar w:fldCharType="separate"/>
      </w:r>
      <w:r>
        <w:t>125</w:t>
      </w:r>
      <w:r>
        <w:fldChar w:fldCharType="end"/>
      </w:r>
    </w:p>
    <w:p w14:paraId="5F15D5E2" w14:textId="21301C82" w:rsidR="00CE7F68" w:rsidRDefault="00CE7F68">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Messages for Global Procedures</w:t>
      </w:r>
      <w:r>
        <w:tab/>
      </w:r>
      <w:r>
        <w:fldChar w:fldCharType="begin" w:fldLock="1"/>
      </w:r>
      <w:r>
        <w:instrText xml:space="preserve"> PAGEREF _Toc155948669 \h </w:instrText>
      </w:r>
      <w:r>
        <w:fldChar w:fldCharType="separate"/>
      </w:r>
      <w:r>
        <w:t>125</w:t>
      </w:r>
      <w:r>
        <w:fldChar w:fldCharType="end"/>
      </w:r>
    </w:p>
    <w:p w14:paraId="63BB30D7" w14:textId="79042BAF" w:rsidR="00CE7F68" w:rsidRDefault="00CE7F68">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XN SETUP REQUEST</w:t>
      </w:r>
      <w:r>
        <w:tab/>
      </w:r>
      <w:r>
        <w:fldChar w:fldCharType="begin" w:fldLock="1"/>
      </w:r>
      <w:r>
        <w:instrText xml:space="preserve"> PAGEREF _Toc155948670 \h </w:instrText>
      </w:r>
      <w:r>
        <w:fldChar w:fldCharType="separate"/>
      </w:r>
      <w:r>
        <w:t>125</w:t>
      </w:r>
      <w:r>
        <w:fldChar w:fldCharType="end"/>
      </w:r>
    </w:p>
    <w:p w14:paraId="1F4D9DF8" w14:textId="7071005D" w:rsidR="00CE7F68" w:rsidRDefault="00CE7F68">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XN SETUP RESPONSE</w:t>
      </w:r>
      <w:r>
        <w:tab/>
      </w:r>
      <w:r>
        <w:fldChar w:fldCharType="begin" w:fldLock="1"/>
      </w:r>
      <w:r>
        <w:instrText xml:space="preserve"> PAGEREF _Toc155948671 \h </w:instrText>
      </w:r>
      <w:r>
        <w:fldChar w:fldCharType="separate"/>
      </w:r>
      <w:r>
        <w:t>127</w:t>
      </w:r>
      <w:r>
        <w:fldChar w:fldCharType="end"/>
      </w:r>
    </w:p>
    <w:p w14:paraId="7FB20237" w14:textId="39EAE000" w:rsidR="00CE7F68" w:rsidRDefault="00CE7F68">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XN SETUP FAILURE</w:t>
      </w:r>
      <w:r>
        <w:tab/>
      </w:r>
      <w:r>
        <w:fldChar w:fldCharType="begin" w:fldLock="1"/>
      </w:r>
      <w:r>
        <w:instrText xml:space="preserve"> PAGEREF _Toc155948672 \h </w:instrText>
      </w:r>
      <w:r>
        <w:fldChar w:fldCharType="separate"/>
      </w:r>
      <w:r>
        <w:t>128</w:t>
      </w:r>
      <w:r>
        <w:fldChar w:fldCharType="end"/>
      </w:r>
    </w:p>
    <w:p w14:paraId="6B0BF0FD" w14:textId="072F23C6" w:rsidR="00CE7F68" w:rsidRDefault="00CE7F68">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_Toc155948673 \h </w:instrText>
      </w:r>
      <w:r>
        <w:fldChar w:fldCharType="separate"/>
      </w:r>
      <w:r>
        <w:t>128</w:t>
      </w:r>
      <w:r>
        <w:fldChar w:fldCharType="end"/>
      </w:r>
    </w:p>
    <w:p w14:paraId="4429013D" w14:textId="7B0D9660" w:rsidR="00CE7F68" w:rsidRDefault="00CE7F68">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NG-RAN NODE CONFIGURATION UPDATE ACKNOWLEDGE</w:t>
      </w:r>
      <w:r>
        <w:tab/>
      </w:r>
      <w:r>
        <w:fldChar w:fldCharType="begin" w:fldLock="1"/>
      </w:r>
      <w:r>
        <w:instrText xml:space="preserve"> PAGEREF _Toc155948674 \h </w:instrText>
      </w:r>
      <w:r>
        <w:fldChar w:fldCharType="separate"/>
      </w:r>
      <w:r>
        <w:t>129</w:t>
      </w:r>
      <w:r>
        <w:fldChar w:fldCharType="end"/>
      </w:r>
    </w:p>
    <w:p w14:paraId="74214737" w14:textId="03B63580" w:rsidR="00CE7F68" w:rsidRDefault="00CE7F68">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NG-RAN NODE CONFIGURATION UPDATE FAILURE</w:t>
      </w:r>
      <w:r>
        <w:tab/>
      </w:r>
      <w:r>
        <w:fldChar w:fldCharType="begin" w:fldLock="1"/>
      </w:r>
      <w:r>
        <w:instrText xml:space="preserve"> PAGEREF _Toc155948675 \h </w:instrText>
      </w:r>
      <w:r>
        <w:fldChar w:fldCharType="separate"/>
      </w:r>
      <w:r>
        <w:t>131</w:t>
      </w:r>
      <w:r>
        <w:fldChar w:fldCharType="end"/>
      </w:r>
    </w:p>
    <w:p w14:paraId="3BB602D1" w14:textId="20A34D03" w:rsidR="00CE7F68" w:rsidRDefault="00CE7F68">
      <w:pPr>
        <w:pStyle w:val="TOC4"/>
        <w:rPr>
          <w:rFonts w:asciiTheme="minorHAnsi" w:eastAsiaTheme="minorEastAsia" w:hAnsiTheme="minorHAnsi" w:cstheme="minorBidi"/>
          <w:kern w:val="2"/>
          <w:sz w:val="22"/>
          <w:szCs w:val="22"/>
          <w14:ligatures w14:val="standardContextual"/>
        </w:rPr>
      </w:pPr>
      <w:r w:rsidRPr="000972F2">
        <w:rPr>
          <w:lang w:val="en-US"/>
        </w:rPr>
        <w:t>9.1.3.7</w:t>
      </w:r>
      <w:r>
        <w:rPr>
          <w:rFonts w:asciiTheme="minorHAnsi" w:eastAsiaTheme="minorEastAsia" w:hAnsiTheme="minorHAnsi" w:cstheme="minorBidi"/>
          <w:kern w:val="2"/>
          <w:sz w:val="22"/>
          <w:szCs w:val="22"/>
          <w14:ligatures w14:val="standardContextual"/>
        </w:rPr>
        <w:tab/>
      </w:r>
      <w:r w:rsidRPr="00D9037A">
        <w:rPr>
          <w:lang w:eastAsia="ja-JP"/>
        </w:rPr>
        <w:t xml:space="preserve">CELL </w:t>
      </w:r>
      <w:r w:rsidRPr="000972F2">
        <w:rPr>
          <w:lang w:val="en-US" w:eastAsia="ja-JP"/>
        </w:rPr>
        <w:t>ACTIVATION REQUEST</w:t>
      </w:r>
      <w:r>
        <w:tab/>
      </w:r>
      <w:r>
        <w:fldChar w:fldCharType="begin" w:fldLock="1"/>
      </w:r>
      <w:r>
        <w:instrText xml:space="preserve"> PAGEREF _Toc155948676 \h </w:instrText>
      </w:r>
      <w:r>
        <w:fldChar w:fldCharType="separate"/>
      </w:r>
      <w:r>
        <w:t>131</w:t>
      </w:r>
      <w:r>
        <w:fldChar w:fldCharType="end"/>
      </w:r>
    </w:p>
    <w:p w14:paraId="5096CCE3" w14:textId="5A9847E7" w:rsidR="00CE7F68" w:rsidRDefault="00CE7F68">
      <w:pPr>
        <w:pStyle w:val="TOC4"/>
        <w:rPr>
          <w:rFonts w:asciiTheme="minorHAnsi" w:eastAsiaTheme="minorEastAsia" w:hAnsiTheme="minorHAnsi" w:cstheme="minorBidi"/>
          <w:kern w:val="2"/>
          <w:sz w:val="22"/>
          <w:szCs w:val="22"/>
          <w14:ligatures w14:val="standardContextual"/>
        </w:rPr>
      </w:pPr>
      <w:r w:rsidRPr="00D9037A">
        <w:t>9.1.3.8</w:t>
      </w:r>
      <w:r>
        <w:rPr>
          <w:rFonts w:asciiTheme="minorHAnsi" w:eastAsiaTheme="minorEastAsia" w:hAnsiTheme="minorHAnsi" w:cstheme="minorBidi"/>
          <w:kern w:val="2"/>
          <w:sz w:val="22"/>
          <w:szCs w:val="22"/>
          <w14:ligatures w14:val="standardContextual"/>
        </w:rPr>
        <w:tab/>
      </w:r>
      <w:r w:rsidRPr="00D9037A">
        <w:rPr>
          <w:lang w:eastAsia="ja-JP"/>
        </w:rPr>
        <w:t>CELL ACTIVATION RESPONSE</w:t>
      </w:r>
      <w:r>
        <w:tab/>
      </w:r>
      <w:r>
        <w:fldChar w:fldCharType="begin" w:fldLock="1"/>
      </w:r>
      <w:r>
        <w:instrText xml:space="preserve"> PAGEREF _Toc155948677 \h </w:instrText>
      </w:r>
      <w:r>
        <w:fldChar w:fldCharType="separate"/>
      </w:r>
      <w:r>
        <w:t>132</w:t>
      </w:r>
      <w:r>
        <w:fldChar w:fldCharType="end"/>
      </w:r>
    </w:p>
    <w:p w14:paraId="443F0CD0" w14:textId="2A98FE02" w:rsidR="00CE7F68" w:rsidRDefault="00CE7F68">
      <w:pPr>
        <w:pStyle w:val="TOC4"/>
        <w:rPr>
          <w:rFonts w:asciiTheme="minorHAnsi" w:eastAsiaTheme="minorEastAsia" w:hAnsiTheme="minorHAnsi" w:cstheme="minorBidi"/>
          <w:kern w:val="2"/>
          <w:sz w:val="22"/>
          <w:szCs w:val="22"/>
          <w14:ligatures w14:val="standardContextual"/>
        </w:rPr>
      </w:pPr>
      <w:r w:rsidRPr="00D9037A">
        <w:t>9.1.</w:t>
      </w:r>
      <w:r w:rsidRPr="00D9037A">
        <w:rPr>
          <w:rFonts w:eastAsia="SimSun"/>
          <w:lang w:eastAsia="zh-CN"/>
        </w:rPr>
        <w:t>3.9</w:t>
      </w:r>
      <w:r>
        <w:rPr>
          <w:rFonts w:asciiTheme="minorHAnsi" w:eastAsiaTheme="minorEastAsia" w:hAnsiTheme="minorHAnsi" w:cstheme="minorBidi"/>
          <w:kern w:val="2"/>
          <w:sz w:val="22"/>
          <w:szCs w:val="22"/>
          <w14:ligatures w14:val="standardContextual"/>
        </w:rPr>
        <w:tab/>
      </w:r>
      <w:r w:rsidRPr="00D9037A">
        <w:rPr>
          <w:lang w:eastAsia="ja-JP"/>
        </w:rPr>
        <w:t xml:space="preserve">CELL ACTIVATION </w:t>
      </w:r>
      <w:r w:rsidRPr="00D9037A">
        <w:rPr>
          <w:rFonts w:eastAsia="SimSun"/>
          <w:lang w:eastAsia="zh-CN"/>
        </w:rPr>
        <w:t>FAILURE</w:t>
      </w:r>
      <w:r>
        <w:tab/>
      </w:r>
      <w:r>
        <w:fldChar w:fldCharType="begin" w:fldLock="1"/>
      </w:r>
      <w:r>
        <w:instrText xml:space="preserve"> PAGEREF _Toc155948678 \h </w:instrText>
      </w:r>
      <w:r>
        <w:fldChar w:fldCharType="separate"/>
      </w:r>
      <w:r>
        <w:t>132</w:t>
      </w:r>
      <w:r>
        <w:fldChar w:fldCharType="end"/>
      </w:r>
    </w:p>
    <w:p w14:paraId="41DB5411" w14:textId="1017BAB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9.1.3.10</w:t>
      </w:r>
      <w:r>
        <w:rPr>
          <w:rFonts w:asciiTheme="minorHAnsi" w:eastAsiaTheme="minorEastAsia" w:hAnsiTheme="minorHAnsi" w:cstheme="minorBidi"/>
          <w:kern w:val="2"/>
          <w:sz w:val="22"/>
          <w:szCs w:val="22"/>
          <w14:ligatures w14:val="standardContextual"/>
        </w:rPr>
        <w:tab/>
      </w:r>
      <w:r w:rsidRPr="000972F2">
        <w:rPr>
          <w:rFonts w:eastAsia="Batang"/>
          <w:lang w:eastAsia="zh-CN"/>
        </w:rPr>
        <w:t>RESET REQUEST</w:t>
      </w:r>
      <w:r>
        <w:tab/>
      </w:r>
      <w:r>
        <w:fldChar w:fldCharType="begin" w:fldLock="1"/>
      </w:r>
      <w:r>
        <w:instrText xml:space="preserve"> PAGEREF _Toc155948679 \h </w:instrText>
      </w:r>
      <w:r>
        <w:fldChar w:fldCharType="separate"/>
      </w:r>
      <w:r>
        <w:t>133</w:t>
      </w:r>
      <w:r>
        <w:fldChar w:fldCharType="end"/>
      </w:r>
    </w:p>
    <w:p w14:paraId="1634D51D" w14:textId="77EDF153" w:rsidR="00CE7F68" w:rsidRDefault="00CE7F68">
      <w:pPr>
        <w:pStyle w:val="TOC4"/>
        <w:rPr>
          <w:rFonts w:asciiTheme="minorHAnsi" w:eastAsiaTheme="minorEastAsia" w:hAnsiTheme="minorHAnsi" w:cstheme="minorBidi"/>
          <w:kern w:val="2"/>
          <w:sz w:val="22"/>
          <w:szCs w:val="22"/>
          <w14:ligatures w14:val="standardContextual"/>
        </w:rPr>
      </w:pPr>
      <w:r>
        <w:t>9.1.3.11</w:t>
      </w:r>
      <w:r>
        <w:rPr>
          <w:rFonts w:asciiTheme="minorHAnsi" w:eastAsiaTheme="minorEastAsia" w:hAnsiTheme="minorHAnsi" w:cstheme="minorBidi"/>
          <w:kern w:val="2"/>
          <w:sz w:val="22"/>
          <w:szCs w:val="22"/>
          <w14:ligatures w14:val="standardContextual"/>
        </w:rPr>
        <w:tab/>
      </w:r>
      <w:r w:rsidRPr="000972F2">
        <w:rPr>
          <w:rFonts w:eastAsia="SimSun"/>
          <w:lang w:eastAsia="zh-CN"/>
        </w:rPr>
        <w:t>RESET RESPONSE</w:t>
      </w:r>
      <w:r>
        <w:tab/>
      </w:r>
      <w:r>
        <w:fldChar w:fldCharType="begin" w:fldLock="1"/>
      </w:r>
      <w:r>
        <w:instrText xml:space="preserve"> PAGEREF _Toc155948680 \h </w:instrText>
      </w:r>
      <w:r>
        <w:fldChar w:fldCharType="separate"/>
      </w:r>
      <w:r>
        <w:t>133</w:t>
      </w:r>
      <w:r>
        <w:fldChar w:fldCharType="end"/>
      </w:r>
    </w:p>
    <w:p w14:paraId="03E07136" w14:textId="4CFC0F44" w:rsidR="00CE7F68" w:rsidRDefault="00CE7F68">
      <w:pPr>
        <w:pStyle w:val="TOC4"/>
        <w:rPr>
          <w:rFonts w:asciiTheme="minorHAnsi" w:eastAsiaTheme="minorEastAsia" w:hAnsiTheme="minorHAnsi" w:cstheme="minorBidi"/>
          <w:kern w:val="2"/>
          <w:sz w:val="22"/>
          <w:szCs w:val="22"/>
          <w14:ligatures w14:val="standardContextual"/>
        </w:rPr>
      </w:pPr>
      <w:r>
        <w:t>9.1.3.12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_Toc155948681 \h </w:instrText>
      </w:r>
      <w:r>
        <w:fldChar w:fldCharType="separate"/>
      </w:r>
      <w:r>
        <w:t>134</w:t>
      </w:r>
      <w:r>
        <w:fldChar w:fldCharType="end"/>
      </w:r>
    </w:p>
    <w:p w14:paraId="5463D685" w14:textId="4AAEC3E3" w:rsidR="00CE7F68" w:rsidRDefault="00CE7F68">
      <w:pPr>
        <w:pStyle w:val="TOC4"/>
        <w:rPr>
          <w:rFonts w:asciiTheme="minorHAnsi" w:eastAsiaTheme="minorEastAsia" w:hAnsiTheme="minorHAnsi" w:cstheme="minorBidi"/>
          <w:kern w:val="2"/>
          <w:sz w:val="22"/>
          <w:szCs w:val="22"/>
          <w14:ligatures w14:val="standardContextual"/>
        </w:rPr>
      </w:pPr>
      <w:r>
        <w:t>9.1.3.13</w:t>
      </w:r>
      <w:r>
        <w:rPr>
          <w:rFonts w:asciiTheme="minorHAnsi" w:eastAsiaTheme="minorEastAsia" w:hAnsiTheme="minorHAnsi" w:cstheme="minorBidi"/>
          <w:kern w:val="2"/>
          <w:sz w:val="22"/>
          <w:szCs w:val="22"/>
          <w14:ligatures w14:val="standardContextual"/>
        </w:rPr>
        <w:tab/>
      </w:r>
      <w:r>
        <w:t>XN REMOVAL REQUEST</w:t>
      </w:r>
      <w:r>
        <w:tab/>
      </w:r>
      <w:r>
        <w:fldChar w:fldCharType="begin" w:fldLock="1"/>
      </w:r>
      <w:r>
        <w:instrText xml:space="preserve"> PAGEREF _Toc155948682 \h </w:instrText>
      </w:r>
      <w:r>
        <w:fldChar w:fldCharType="separate"/>
      </w:r>
      <w:r>
        <w:t>134</w:t>
      </w:r>
      <w:r>
        <w:fldChar w:fldCharType="end"/>
      </w:r>
    </w:p>
    <w:p w14:paraId="1529851C" w14:textId="27F82CE0" w:rsidR="00CE7F68" w:rsidRDefault="00CE7F68">
      <w:pPr>
        <w:pStyle w:val="TOC4"/>
        <w:rPr>
          <w:rFonts w:asciiTheme="minorHAnsi" w:eastAsiaTheme="minorEastAsia" w:hAnsiTheme="minorHAnsi" w:cstheme="minorBidi"/>
          <w:kern w:val="2"/>
          <w:sz w:val="22"/>
          <w:szCs w:val="22"/>
          <w14:ligatures w14:val="standardContextual"/>
        </w:rPr>
      </w:pPr>
      <w:r>
        <w:t>9.1.3.14</w:t>
      </w:r>
      <w:r>
        <w:rPr>
          <w:rFonts w:asciiTheme="minorHAnsi" w:eastAsiaTheme="minorEastAsia" w:hAnsiTheme="minorHAnsi" w:cstheme="minorBidi"/>
          <w:kern w:val="2"/>
          <w:sz w:val="22"/>
          <w:szCs w:val="22"/>
          <w14:ligatures w14:val="standardContextual"/>
        </w:rPr>
        <w:tab/>
      </w:r>
      <w:r>
        <w:t>XN REMOVAL RESPONSE</w:t>
      </w:r>
      <w:r>
        <w:tab/>
      </w:r>
      <w:r>
        <w:fldChar w:fldCharType="begin" w:fldLock="1"/>
      </w:r>
      <w:r>
        <w:instrText xml:space="preserve"> PAGEREF _Toc155948683 \h </w:instrText>
      </w:r>
      <w:r>
        <w:fldChar w:fldCharType="separate"/>
      </w:r>
      <w:r>
        <w:t>135</w:t>
      </w:r>
      <w:r>
        <w:fldChar w:fldCharType="end"/>
      </w:r>
    </w:p>
    <w:p w14:paraId="74E44003" w14:textId="2B0813D6" w:rsidR="00CE7F68" w:rsidRDefault="00CE7F68">
      <w:pPr>
        <w:pStyle w:val="TOC4"/>
        <w:rPr>
          <w:rFonts w:asciiTheme="minorHAnsi" w:eastAsiaTheme="minorEastAsia" w:hAnsiTheme="minorHAnsi" w:cstheme="minorBidi"/>
          <w:kern w:val="2"/>
          <w:sz w:val="22"/>
          <w:szCs w:val="22"/>
          <w14:ligatures w14:val="standardContextual"/>
        </w:rPr>
      </w:pPr>
      <w:r>
        <w:t>9.1.3.15</w:t>
      </w:r>
      <w:r>
        <w:rPr>
          <w:rFonts w:asciiTheme="minorHAnsi" w:eastAsiaTheme="minorEastAsia" w:hAnsiTheme="minorHAnsi" w:cstheme="minorBidi"/>
          <w:kern w:val="2"/>
          <w:sz w:val="22"/>
          <w:szCs w:val="22"/>
          <w14:ligatures w14:val="standardContextual"/>
        </w:rPr>
        <w:tab/>
      </w:r>
      <w:r>
        <w:t>XN REMOVAL FAILURE</w:t>
      </w:r>
      <w:r>
        <w:tab/>
      </w:r>
      <w:r>
        <w:fldChar w:fldCharType="begin" w:fldLock="1"/>
      </w:r>
      <w:r>
        <w:instrText xml:space="preserve"> PAGEREF _Toc155948684 \h </w:instrText>
      </w:r>
      <w:r>
        <w:fldChar w:fldCharType="separate"/>
      </w:r>
      <w:r>
        <w:t>135</w:t>
      </w:r>
      <w:r>
        <w:fldChar w:fldCharType="end"/>
      </w:r>
    </w:p>
    <w:p w14:paraId="73789FCF" w14:textId="391AF8C9"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9.1.3</w:t>
      </w:r>
      <w:r>
        <w:t>.16</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_Toc155948685 \h </w:instrText>
      </w:r>
      <w:r>
        <w:fldChar w:fldCharType="separate"/>
      </w:r>
      <w:r>
        <w:t>135</w:t>
      </w:r>
      <w:r>
        <w:fldChar w:fldCharType="end"/>
      </w:r>
    </w:p>
    <w:p w14:paraId="7597B79D" w14:textId="67B24BB0"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9.1.3.17</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_Toc155948686 \h </w:instrText>
      </w:r>
      <w:r>
        <w:fldChar w:fldCharType="separate"/>
      </w:r>
      <w:r>
        <w:t>136</w:t>
      </w:r>
      <w:r>
        <w:fldChar w:fldCharType="end"/>
      </w:r>
    </w:p>
    <w:p w14:paraId="586C0622" w14:textId="3D1A9D7B" w:rsidR="00CE7F68" w:rsidRDefault="00CE7F68">
      <w:pPr>
        <w:pStyle w:val="TOC4"/>
        <w:rPr>
          <w:rFonts w:asciiTheme="minorHAnsi" w:eastAsiaTheme="minorEastAsia" w:hAnsiTheme="minorHAnsi" w:cstheme="minorBidi"/>
          <w:kern w:val="2"/>
          <w:sz w:val="22"/>
          <w:szCs w:val="22"/>
          <w14:ligatures w14:val="standardContextual"/>
        </w:rPr>
      </w:pPr>
      <w:r>
        <w:t>9.1.3.18</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_Toc155948687 \h </w:instrText>
      </w:r>
      <w:r>
        <w:fldChar w:fldCharType="separate"/>
      </w:r>
      <w:r>
        <w:t>138</w:t>
      </w:r>
      <w:r>
        <w:fldChar w:fldCharType="end"/>
      </w:r>
    </w:p>
    <w:p w14:paraId="4334292F" w14:textId="5B7FD6BF" w:rsidR="00CE7F68" w:rsidRDefault="00CE7F68">
      <w:pPr>
        <w:pStyle w:val="TOC4"/>
        <w:rPr>
          <w:rFonts w:asciiTheme="minorHAnsi" w:eastAsiaTheme="minorEastAsia" w:hAnsiTheme="minorHAnsi" w:cstheme="minorBidi"/>
          <w:kern w:val="2"/>
          <w:sz w:val="22"/>
          <w:szCs w:val="22"/>
          <w14:ligatures w14:val="standardContextual"/>
        </w:rPr>
      </w:pPr>
      <w:r>
        <w:t>9.1.3.19</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_Toc155948688 \h </w:instrText>
      </w:r>
      <w:r>
        <w:fldChar w:fldCharType="separate"/>
      </w:r>
      <w:r>
        <w:t>139</w:t>
      </w:r>
      <w:r>
        <w:fldChar w:fldCharType="end"/>
      </w:r>
    </w:p>
    <w:p w14:paraId="431CB9F4" w14:textId="5EC1B6BA" w:rsidR="00CE7F68" w:rsidRDefault="00CE7F68">
      <w:pPr>
        <w:pStyle w:val="TOC4"/>
        <w:rPr>
          <w:rFonts w:asciiTheme="minorHAnsi" w:eastAsiaTheme="minorEastAsia" w:hAnsiTheme="minorHAnsi" w:cstheme="minorBidi"/>
          <w:kern w:val="2"/>
          <w:sz w:val="22"/>
          <w:szCs w:val="22"/>
          <w14:ligatures w14:val="standardContextual"/>
        </w:rPr>
      </w:pPr>
      <w:r>
        <w:t>9.1.3.20</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_Toc155948689 \h </w:instrText>
      </w:r>
      <w:r>
        <w:fldChar w:fldCharType="separate"/>
      </w:r>
      <w:r>
        <w:t>140</w:t>
      </w:r>
      <w:r>
        <w:fldChar w:fldCharType="end"/>
      </w:r>
    </w:p>
    <w:p w14:paraId="4016A33A" w14:textId="60E5FED8" w:rsidR="00CE7F68" w:rsidRDefault="00CE7F68">
      <w:pPr>
        <w:pStyle w:val="TOC4"/>
        <w:rPr>
          <w:rFonts w:asciiTheme="minorHAnsi" w:eastAsiaTheme="minorEastAsia" w:hAnsiTheme="minorHAnsi" w:cstheme="minorBidi"/>
          <w:kern w:val="2"/>
          <w:sz w:val="22"/>
          <w:szCs w:val="22"/>
          <w14:ligatures w14:val="standardContextual"/>
        </w:rPr>
      </w:pPr>
      <w:r>
        <w:t>9.1.3.21</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_Toc155948690 \h </w:instrText>
      </w:r>
      <w:r>
        <w:fldChar w:fldCharType="separate"/>
      </w:r>
      <w:r>
        <w:t>140</w:t>
      </w:r>
      <w:r>
        <w:fldChar w:fldCharType="end"/>
      </w:r>
    </w:p>
    <w:p w14:paraId="3F80BCE4" w14:textId="7D269072" w:rsidR="00CE7F68" w:rsidRDefault="00CE7F68">
      <w:pPr>
        <w:pStyle w:val="TOC4"/>
        <w:rPr>
          <w:rFonts w:asciiTheme="minorHAnsi" w:eastAsiaTheme="minorEastAsia" w:hAnsiTheme="minorHAnsi" w:cstheme="minorBidi"/>
          <w:kern w:val="2"/>
          <w:sz w:val="22"/>
          <w:szCs w:val="22"/>
          <w14:ligatures w14:val="standardContextual"/>
        </w:rPr>
      </w:pPr>
      <w:r>
        <w:t>9.1.3.22</w:t>
      </w:r>
      <w:r>
        <w:rPr>
          <w:rFonts w:asciiTheme="minorHAnsi" w:eastAsiaTheme="minorEastAsia" w:hAnsiTheme="minorHAnsi" w:cstheme="minorBidi"/>
          <w:kern w:val="2"/>
          <w:sz w:val="22"/>
          <w:szCs w:val="22"/>
          <w14:ligatures w14:val="standardContextual"/>
        </w:rPr>
        <w:tab/>
      </w:r>
      <w:r>
        <w:t>MOBILITY CHANGE REQUEST</w:t>
      </w:r>
      <w:r>
        <w:tab/>
      </w:r>
      <w:r>
        <w:fldChar w:fldCharType="begin" w:fldLock="1"/>
      </w:r>
      <w:r>
        <w:instrText xml:space="preserve"> PAGEREF _Toc155948691 \h </w:instrText>
      </w:r>
      <w:r>
        <w:fldChar w:fldCharType="separate"/>
      </w:r>
      <w:r>
        <w:t>141</w:t>
      </w:r>
      <w:r>
        <w:fldChar w:fldCharType="end"/>
      </w:r>
    </w:p>
    <w:p w14:paraId="48DB41FB" w14:textId="187E1548" w:rsidR="00CE7F68" w:rsidRDefault="00CE7F68">
      <w:pPr>
        <w:pStyle w:val="TOC4"/>
        <w:rPr>
          <w:rFonts w:asciiTheme="minorHAnsi" w:eastAsiaTheme="minorEastAsia" w:hAnsiTheme="minorHAnsi" w:cstheme="minorBidi"/>
          <w:kern w:val="2"/>
          <w:sz w:val="22"/>
          <w:szCs w:val="22"/>
          <w14:ligatures w14:val="standardContextual"/>
        </w:rPr>
      </w:pPr>
      <w:r>
        <w:t>9.1.3.23</w:t>
      </w:r>
      <w:r>
        <w:rPr>
          <w:rFonts w:asciiTheme="minorHAnsi" w:eastAsiaTheme="minorEastAsia" w:hAnsiTheme="minorHAnsi" w:cstheme="minorBidi"/>
          <w:kern w:val="2"/>
          <w:sz w:val="22"/>
          <w:szCs w:val="22"/>
          <w14:ligatures w14:val="standardContextual"/>
        </w:rPr>
        <w:tab/>
      </w:r>
      <w:r>
        <w:t>MOBILITY CHANGE ACKNOWLEDGE</w:t>
      </w:r>
      <w:r>
        <w:tab/>
      </w:r>
      <w:r>
        <w:fldChar w:fldCharType="begin" w:fldLock="1"/>
      </w:r>
      <w:r>
        <w:instrText xml:space="preserve"> PAGEREF _Toc155948692 \h </w:instrText>
      </w:r>
      <w:r>
        <w:fldChar w:fldCharType="separate"/>
      </w:r>
      <w:r>
        <w:t>141</w:t>
      </w:r>
      <w:r>
        <w:fldChar w:fldCharType="end"/>
      </w:r>
    </w:p>
    <w:p w14:paraId="1E7F1B25" w14:textId="75511F1A" w:rsidR="00CE7F68" w:rsidRDefault="00CE7F68">
      <w:pPr>
        <w:pStyle w:val="TOC4"/>
        <w:rPr>
          <w:rFonts w:asciiTheme="minorHAnsi" w:eastAsiaTheme="minorEastAsia" w:hAnsiTheme="minorHAnsi" w:cstheme="minorBidi"/>
          <w:kern w:val="2"/>
          <w:sz w:val="22"/>
          <w:szCs w:val="22"/>
          <w14:ligatures w14:val="standardContextual"/>
        </w:rPr>
      </w:pPr>
      <w:r>
        <w:t>9.1.3.24</w:t>
      </w:r>
      <w:r>
        <w:rPr>
          <w:rFonts w:asciiTheme="minorHAnsi" w:eastAsiaTheme="minorEastAsia" w:hAnsiTheme="minorHAnsi" w:cstheme="minorBidi"/>
          <w:kern w:val="2"/>
          <w:sz w:val="22"/>
          <w:szCs w:val="22"/>
          <w14:ligatures w14:val="standardContextual"/>
        </w:rPr>
        <w:tab/>
      </w:r>
      <w:r>
        <w:t>MOBILITY CHANGE FAILURE</w:t>
      </w:r>
      <w:r>
        <w:tab/>
      </w:r>
      <w:r>
        <w:fldChar w:fldCharType="begin" w:fldLock="1"/>
      </w:r>
      <w:r>
        <w:instrText xml:space="preserve"> PAGEREF _Toc155948693 \h </w:instrText>
      </w:r>
      <w:r>
        <w:fldChar w:fldCharType="separate"/>
      </w:r>
      <w:r>
        <w:t>141</w:t>
      </w:r>
      <w:r>
        <w:fldChar w:fldCharType="end"/>
      </w:r>
    </w:p>
    <w:p w14:paraId="0D410F92" w14:textId="15E5011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9.1.3.25</w:t>
      </w:r>
      <w:r>
        <w:rPr>
          <w:rFonts w:asciiTheme="minorHAnsi" w:eastAsiaTheme="minorEastAsia" w:hAnsiTheme="minorHAnsi" w:cstheme="minorBidi"/>
          <w:kern w:val="2"/>
          <w:sz w:val="22"/>
          <w:szCs w:val="22"/>
          <w14:ligatures w14:val="standardContextual"/>
        </w:rPr>
        <w:tab/>
      </w:r>
      <w:r>
        <w:rPr>
          <w:lang w:eastAsia="zh-CN"/>
        </w:rPr>
        <w:t>ACCESS AND MOBILITY INDICATION</w:t>
      </w:r>
      <w:r>
        <w:tab/>
      </w:r>
      <w:r>
        <w:fldChar w:fldCharType="begin" w:fldLock="1"/>
      </w:r>
      <w:r>
        <w:instrText xml:space="preserve"> PAGEREF _Toc155948694 \h </w:instrText>
      </w:r>
      <w:r>
        <w:fldChar w:fldCharType="separate"/>
      </w:r>
      <w:r>
        <w:t>142</w:t>
      </w:r>
      <w:r>
        <w:fldChar w:fldCharType="end"/>
      </w:r>
    </w:p>
    <w:p w14:paraId="13FEFF33" w14:textId="2AF46E02" w:rsidR="00CE7F68" w:rsidRDefault="00CE7F68">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_Toc155948695 \h </w:instrText>
      </w:r>
      <w:r>
        <w:fldChar w:fldCharType="separate"/>
      </w:r>
      <w:r>
        <w:t>142</w:t>
      </w:r>
      <w:r>
        <w:fldChar w:fldCharType="end"/>
      </w:r>
    </w:p>
    <w:p w14:paraId="389112FB" w14:textId="1C534594" w:rsidR="00CE7F68" w:rsidRDefault="00CE7F68">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_Toc155948696 \h </w:instrText>
      </w:r>
      <w:r>
        <w:fldChar w:fldCharType="separate"/>
      </w:r>
      <w:r>
        <w:t>142</w:t>
      </w:r>
      <w:r>
        <w:fldChar w:fldCharType="end"/>
      </w:r>
    </w:p>
    <w:p w14:paraId="3091FDA7" w14:textId="7663FD54" w:rsidR="00CE7F68" w:rsidRDefault="00CE7F68">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_Toc155948697 \h </w:instrText>
      </w:r>
      <w:r>
        <w:fldChar w:fldCharType="separate"/>
      </w:r>
      <w:r>
        <w:t>142</w:t>
      </w:r>
      <w:r>
        <w:fldChar w:fldCharType="end"/>
      </w:r>
    </w:p>
    <w:p w14:paraId="6BBCBAAB" w14:textId="3A706E11" w:rsidR="00CE7F68" w:rsidRDefault="00CE7F68">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Resources To Be Setup List</w:t>
      </w:r>
      <w:r>
        <w:tab/>
      </w:r>
      <w:r>
        <w:fldChar w:fldCharType="begin" w:fldLock="1"/>
      </w:r>
      <w:r>
        <w:instrText xml:space="preserve"> PAGEREF _Toc155948698 \h </w:instrText>
      </w:r>
      <w:r>
        <w:fldChar w:fldCharType="separate"/>
      </w:r>
      <w:r>
        <w:t>142</w:t>
      </w:r>
      <w:r>
        <w:fldChar w:fldCharType="end"/>
      </w:r>
    </w:p>
    <w:p w14:paraId="42522B81" w14:textId="0DB78BB6" w:rsidR="00CE7F68" w:rsidRDefault="00CE7F68">
      <w:pPr>
        <w:pStyle w:val="TOC4"/>
        <w:rPr>
          <w:rFonts w:asciiTheme="minorHAnsi" w:eastAsiaTheme="minorEastAsia" w:hAnsiTheme="minorHAnsi" w:cstheme="minorBidi"/>
          <w:kern w:val="2"/>
          <w:sz w:val="22"/>
          <w:szCs w:val="22"/>
          <w14:ligatures w14:val="standardContextual"/>
        </w:rPr>
      </w:pPr>
      <w:r w:rsidRPr="00D9037A">
        <w:t>9.2.1.2</w:t>
      </w:r>
      <w:r>
        <w:rPr>
          <w:rFonts w:asciiTheme="minorHAnsi" w:eastAsiaTheme="minorEastAsia" w:hAnsiTheme="minorHAnsi" w:cstheme="minorBidi"/>
          <w:kern w:val="2"/>
          <w:sz w:val="22"/>
          <w:szCs w:val="22"/>
          <w14:ligatures w14:val="standardContextual"/>
        </w:rPr>
        <w:tab/>
      </w:r>
      <w:r w:rsidRPr="00D9037A">
        <w:t>PDU Session Resources Admitted List</w:t>
      </w:r>
      <w:r>
        <w:tab/>
      </w:r>
      <w:r>
        <w:fldChar w:fldCharType="begin" w:fldLock="1"/>
      </w:r>
      <w:r>
        <w:instrText xml:space="preserve"> PAGEREF _Toc155948699 \h </w:instrText>
      </w:r>
      <w:r>
        <w:fldChar w:fldCharType="separate"/>
      </w:r>
      <w:r>
        <w:t>144</w:t>
      </w:r>
      <w:r>
        <w:fldChar w:fldCharType="end"/>
      </w:r>
    </w:p>
    <w:p w14:paraId="655BD797" w14:textId="52BBA9B2" w:rsidR="00CE7F68" w:rsidRDefault="00CE7F68">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Resources Not Admitted List</w:t>
      </w:r>
      <w:r>
        <w:tab/>
      </w:r>
      <w:r>
        <w:fldChar w:fldCharType="begin" w:fldLock="1"/>
      </w:r>
      <w:r>
        <w:instrText xml:space="preserve"> PAGEREF _Toc155948700 \h </w:instrText>
      </w:r>
      <w:r>
        <w:fldChar w:fldCharType="separate"/>
      </w:r>
      <w:r>
        <w:t>145</w:t>
      </w:r>
      <w:r>
        <w:fldChar w:fldCharType="end"/>
      </w:r>
    </w:p>
    <w:p w14:paraId="0F6AB2FF" w14:textId="0B201074" w:rsidR="00CE7F68" w:rsidRDefault="00CE7F68">
      <w:pPr>
        <w:pStyle w:val="TOC4"/>
        <w:rPr>
          <w:rFonts w:asciiTheme="minorHAnsi" w:eastAsiaTheme="minorEastAsia" w:hAnsiTheme="minorHAnsi" w:cstheme="minorBidi"/>
          <w:kern w:val="2"/>
          <w:sz w:val="22"/>
          <w:szCs w:val="22"/>
          <w14:ligatures w14:val="standardContextual"/>
        </w:rPr>
      </w:pPr>
      <w:r w:rsidRPr="00D9037A">
        <w:t>9.2.1.4</w:t>
      </w:r>
      <w:r>
        <w:rPr>
          <w:rFonts w:asciiTheme="minorHAnsi" w:eastAsiaTheme="minorEastAsia" w:hAnsiTheme="minorHAnsi" w:cstheme="minorBidi"/>
          <w:kern w:val="2"/>
          <w:sz w:val="22"/>
          <w:szCs w:val="22"/>
          <w14:ligatures w14:val="standardContextual"/>
        </w:rPr>
        <w:tab/>
      </w:r>
      <w:r w:rsidRPr="00D9037A">
        <w:t>QoS Flow List with Cause</w:t>
      </w:r>
      <w:r>
        <w:tab/>
      </w:r>
      <w:r>
        <w:fldChar w:fldCharType="begin" w:fldLock="1"/>
      </w:r>
      <w:r>
        <w:instrText xml:space="preserve"> PAGEREF _Toc155948701 \h </w:instrText>
      </w:r>
      <w:r>
        <w:fldChar w:fldCharType="separate"/>
      </w:r>
      <w:r>
        <w:t>145</w:t>
      </w:r>
      <w:r>
        <w:fldChar w:fldCharType="end"/>
      </w:r>
    </w:p>
    <w:p w14:paraId="0B618CC6" w14:textId="6B86C65E" w:rsidR="00CE7F68" w:rsidRDefault="00CE7F68">
      <w:pPr>
        <w:pStyle w:val="TOC4"/>
        <w:rPr>
          <w:rFonts w:asciiTheme="minorHAnsi" w:eastAsiaTheme="minorEastAsia" w:hAnsiTheme="minorHAnsi" w:cstheme="minorBidi"/>
          <w:kern w:val="2"/>
          <w:sz w:val="22"/>
          <w:szCs w:val="22"/>
          <w14:ligatures w14:val="standardContextual"/>
        </w:rPr>
      </w:pPr>
      <w:r w:rsidRPr="00D9037A">
        <w:t>9.2.1.4a</w:t>
      </w:r>
      <w:r>
        <w:rPr>
          <w:rFonts w:asciiTheme="minorHAnsi" w:eastAsiaTheme="minorEastAsia" w:hAnsiTheme="minorHAnsi" w:cstheme="minorBidi"/>
          <w:kern w:val="2"/>
          <w:sz w:val="22"/>
          <w:szCs w:val="22"/>
          <w14:ligatures w14:val="standardContextual"/>
        </w:rPr>
        <w:tab/>
      </w:r>
      <w:r w:rsidRPr="00D9037A">
        <w:t>QoS Flow List</w:t>
      </w:r>
      <w:r>
        <w:tab/>
      </w:r>
      <w:r>
        <w:fldChar w:fldCharType="begin" w:fldLock="1"/>
      </w:r>
      <w:r>
        <w:instrText xml:space="preserve"> PAGEREF _Toc155948702 \h </w:instrText>
      </w:r>
      <w:r>
        <w:fldChar w:fldCharType="separate"/>
      </w:r>
      <w:r>
        <w:t>145</w:t>
      </w:r>
      <w:r>
        <w:fldChar w:fldCharType="end"/>
      </w:r>
    </w:p>
    <w:p w14:paraId="38623AE2" w14:textId="6423F8AD" w:rsidR="00CE7F68" w:rsidRDefault="00CE7F68">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Setup Info – SN terminated</w:t>
      </w:r>
      <w:r>
        <w:tab/>
      </w:r>
      <w:r>
        <w:fldChar w:fldCharType="begin" w:fldLock="1"/>
      </w:r>
      <w:r>
        <w:instrText xml:space="preserve"> PAGEREF _Toc155948703 \h </w:instrText>
      </w:r>
      <w:r>
        <w:fldChar w:fldCharType="separate"/>
      </w:r>
      <w:r>
        <w:t>146</w:t>
      </w:r>
      <w:r>
        <w:fldChar w:fldCharType="end"/>
      </w:r>
    </w:p>
    <w:p w14:paraId="2B79B75C" w14:textId="7948CBB8" w:rsidR="00CE7F68" w:rsidRDefault="00CE7F68">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Setup Response Info – SN terminated</w:t>
      </w:r>
      <w:r>
        <w:tab/>
      </w:r>
      <w:r>
        <w:fldChar w:fldCharType="begin" w:fldLock="1"/>
      </w:r>
      <w:r>
        <w:instrText xml:space="preserve"> PAGEREF _Toc155948704 \h </w:instrText>
      </w:r>
      <w:r>
        <w:fldChar w:fldCharType="separate"/>
      </w:r>
      <w:r>
        <w:t>147</w:t>
      </w:r>
      <w:r>
        <w:fldChar w:fldCharType="end"/>
      </w:r>
    </w:p>
    <w:p w14:paraId="777C144B" w14:textId="7DD38A5C" w:rsidR="00CE7F68" w:rsidRDefault="00CE7F68">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Setup Info – MN terminated</w:t>
      </w:r>
      <w:r>
        <w:tab/>
      </w:r>
      <w:r>
        <w:fldChar w:fldCharType="begin" w:fldLock="1"/>
      </w:r>
      <w:r>
        <w:instrText xml:space="preserve"> PAGEREF _Toc155948705 \h </w:instrText>
      </w:r>
      <w:r>
        <w:fldChar w:fldCharType="separate"/>
      </w:r>
      <w:r>
        <w:t>149</w:t>
      </w:r>
      <w:r>
        <w:fldChar w:fldCharType="end"/>
      </w:r>
    </w:p>
    <w:p w14:paraId="6E237336" w14:textId="61F488AF" w:rsidR="00CE7F68" w:rsidRDefault="00CE7F68">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Setup Response Info – MN terminated</w:t>
      </w:r>
      <w:r>
        <w:tab/>
      </w:r>
      <w:r>
        <w:fldChar w:fldCharType="begin" w:fldLock="1"/>
      </w:r>
      <w:r>
        <w:instrText xml:space="preserve"> PAGEREF _Toc155948706 \h </w:instrText>
      </w:r>
      <w:r>
        <w:fldChar w:fldCharType="separate"/>
      </w:r>
      <w:r>
        <w:t>150</w:t>
      </w:r>
      <w:r>
        <w:fldChar w:fldCharType="end"/>
      </w:r>
    </w:p>
    <w:p w14:paraId="6107C318" w14:textId="7CB9C0A4" w:rsidR="00CE7F68" w:rsidRDefault="00CE7F68">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Modification Info – SN terminated</w:t>
      </w:r>
      <w:r>
        <w:tab/>
      </w:r>
      <w:r>
        <w:fldChar w:fldCharType="begin" w:fldLock="1"/>
      </w:r>
      <w:r>
        <w:instrText xml:space="preserve"> PAGEREF _Toc155948707 \h </w:instrText>
      </w:r>
      <w:r>
        <w:fldChar w:fldCharType="separate"/>
      </w:r>
      <w:r>
        <w:t>152</w:t>
      </w:r>
      <w:r>
        <w:fldChar w:fldCharType="end"/>
      </w:r>
    </w:p>
    <w:p w14:paraId="01D45FE4" w14:textId="5A0A8156" w:rsidR="00CE7F68" w:rsidRDefault="00CE7F68">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PDU Session Resource Modification Response Info – SN terminated</w:t>
      </w:r>
      <w:r>
        <w:tab/>
      </w:r>
      <w:r>
        <w:fldChar w:fldCharType="begin" w:fldLock="1"/>
      </w:r>
      <w:r>
        <w:instrText xml:space="preserve"> PAGEREF _Toc155948708 \h </w:instrText>
      </w:r>
      <w:r>
        <w:fldChar w:fldCharType="separate"/>
      </w:r>
      <w:r>
        <w:t>154</w:t>
      </w:r>
      <w:r>
        <w:fldChar w:fldCharType="end"/>
      </w:r>
    </w:p>
    <w:p w14:paraId="4B6F5E15" w14:textId="33D1F23A" w:rsidR="00CE7F68" w:rsidRDefault="00CE7F68">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PDU Session Resource Modification Info – MN terminated</w:t>
      </w:r>
      <w:r>
        <w:tab/>
      </w:r>
      <w:r>
        <w:fldChar w:fldCharType="begin" w:fldLock="1"/>
      </w:r>
      <w:r>
        <w:instrText xml:space="preserve"> PAGEREF _Toc155948709 \h </w:instrText>
      </w:r>
      <w:r>
        <w:fldChar w:fldCharType="separate"/>
      </w:r>
      <w:r>
        <w:t>158</w:t>
      </w:r>
      <w:r>
        <w:fldChar w:fldCharType="end"/>
      </w:r>
    </w:p>
    <w:p w14:paraId="0A792493" w14:textId="717F090F"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D9037A">
        <w:rPr>
          <w:lang w:val="fr-FR"/>
        </w:rPr>
        <w:t>9.2.1.12</w:t>
      </w:r>
      <w:r w:rsidRPr="00D9037A">
        <w:rPr>
          <w:rFonts w:asciiTheme="minorHAnsi" w:eastAsiaTheme="minorEastAsia" w:hAnsiTheme="minorHAnsi" w:cstheme="minorBidi"/>
          <w:kern w:val="2"/>
          <w:sz w:val="22"/>
          <w:szCs w:val="22"/>
          <w:lang w:val="fr-FR"/>
          <w14:ligatures w14:val="standardContextual"/>
        </w:rPr>
        <w:tab/>
      </w:r>
      <w:r w:rsidRPr="00D9037A">
        <w:rPr>
          <w:lang w:val="fr-FR"/>
        </w:rPr>
        <w:t>PDU Session Resource Modification Response Info – MN terminated</w:t>
      </w:r>
      <w:r w:rsidRPr="00D9037A">
        <w:rPr>
          <w:lang w:val="fr-FR"/>
        </w:rPr>
        <w:tab/>
      </w:r>
      <w:r>
        <w:fldChar w:fldCharType="begin" w:fldLock="1"/>
      </w:r>
      <w:r w:rsidRPr="00D9037A">
        <w:rPr>
          <w:lang w:val="fr-FR"/>
        </w:rPr>
        <w:instrText xml:space="preserve"> PAGEREF _Toc155948710 \h </w:instrText>
      </w:r>
      <w:r>
        <w:fldChar w:fldCharType="separate"/>
      </w:r>
      <w:r w:rsidRPr="00D9037A">
        <w:rPr>
          <w:lang w:val="fr-FR"/>
        </w:rPr>
        <w:t>160</w:t>
      </w:r>
      <w:r>
        <w:fldChar w:fldCharType="end"/>
      </w:r>
    </w:p>
    <w:p w14:paraId="647CD6D2" w14:textId="07120732"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0972F2">
        <w:rPr>
          <w:lang w:val="fr-FR"/>
        </w:rPr>
        <w:t>9.2.1.13</w:t>
      </w:r>
      <w:r w:rsidRPr="00D9037A">
        <w:rPr>
          <w:rFonts w:asciiTheme="minorHAnsi" w:eastAsiaTheme="minorEastAsia" w:hAnsiTheme="minorHAnsi" w:cstheme="minorBidi"/>
          <w:kern w:val="2"/>
          <w:sz w:val="22"/>
          <w:szCs w:val="22"/>
          <w:lang w:val="fr-FR"/>
          <w14:ligatures w14:val="standardContextual"/>
        </w:rPr>
        <w:tab/>
      </w:r>
      <w:r w:rsidRPr="000972F2">
        <w:rPr>
          <w:lang w:val="fr-FR"/>
        </w:rPr>
        <w:t>UE Context Information – Retrieve UE Context Response</w:t>
      </w:r>
      <w:r w:rsidRPr="00D9037A">
        <w:rPr>
          <w:lang w:val="fr-FR"/>
        </w:rPr>
        <w:tab/>
      </w:r>
      <w:r>
        <w:fldChar w:fldCharType="begin" w:fldLock="1"/>
      </w:r>
      <w:r w:rsidRPr="00D9037A">
        <w:rPr>
          <w:lang w:val="fr-FR"/>
        </w:rPr>
        <w:instrText xml:space="preserve"> PAGEREF _Toc155948711 \h </w:instrText>
      </w:r>
      <w:r>
        <w:fldChar w:fldCharType="separate"/>
      </w:r>
      <w:r w:rsidRPr="00D9037A">
        <w:rPr>
          <w:lang w:val="fr-FR"/>
        </w:rPr>
        <w:t>162</w:t>
      </w:r>
      <w:r>
        <w:fldChar w:fldCharType="end"/>
      </w:r>
    </w:p>
    <w:p w14:paraId="244A11B4" w14:textId="585B599A" w:rsidR="00CE7F68" w:rsidRDefault="00CE7F68">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DRBs Subject To Status Transfer List</w:t>
      </w:r>
      <w:r>
        <w:tab/>
      </w:r>
      <w:r>
        <w:fldChar w:fldCharType="begin" w:fldLock="1"/>
      </w:r>
      <w:r>
        <w:instrText xml:space="preserve"> PAGEREF _Toc155948712 \h </w:instrText>
      </w:r>
      <w:r>
        <w:fldChar w:fldCharType="separate"/>
      </w:r>
      <w:r>
        <w:t>163</w:t>
      </w:r>
      <w:r>
        <w:fldChar w:fldCharType="end"/>
      </w:r>
    </w:p>
    <w:p w14:paraId="4895F0F2" w14:textId="541AE07E" w:rsidR="00CE7F68" w:rsidRDefault="00CE7F68">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DRB to QoS Flow Mapping List</w:t>
      </w:r>
      <w:r>
        <w:tab/>
      </w:r>
      <w:r>
        <w:fldChar w:fldCharType="begin" w:fldLock="1"/>
      </w:r>
      <w:r>
        <w:instrText xml:space="preserve"> PAGEREF _Toc155948713 \h </w:instrText>
      </w:r>
      <w:r>
        <w:fldChar w:fldCharType="separate"/>
      </w:r>
      <w:r>
        <w:t>165</w:t>
      </w:r>
      <w:r>
        <w:fldChar w:fldCharType="end"/>
      </w:r>
    </w:p>
    <w:p w14:paraId="3B49437D" w14:textId="6D9EB914" w:rsidR="00CE7F68" w:rsidRDefault="00CE7F68">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Data Forwarding Info from target NG-RAN node</w:t>
      </w:r>
      <w:r>
        <w:tab/>
      </w:r>
      <w:r>
        <w:fldChar w:fldCharType="begin" w:fldLock="1"/>
      </w:r>
      <w:r>
        <w:instrText xml:space="preserve"> PAGEREF _Toc155948714 \h </w:instrText>
      </w:r>
      <w:r>
        <w:fldChar w:fldCharType="separate"/>
      </w:r>
      <w:r>
        <w:t>165</w:t>
      </w:r>
      <w:r>
        <w:fldChar w:fldCharType="end"/>
      </w:r>
    </w:p>
    <w:p w14:paraId="04AEE882" w14:textId="010922D0" w:rsidR="00CE7F68" w:rsidRDefault="00CE7F68">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Data Forwarding and Offloading Info from source NG-RAN node</w:t>
      </w:r>
      <w:r>
        <w:tab/>
      </w:r>
      <w:r>
        <w:fldChar w:fldCharType="begin" w:fldLock="1"/>
      </w:r>
      <w:r>
        <w:instrText xml:space="preserve"> PAGEREF _Toc155948715 \h </w:instrText>
      </w:r>
      <w:r>
        <w:fldChar w:fldCharType="separate"/>
      </w:r>
      <w:r>
        <w:t>166</w:t>
      </w:r>
      <w:r>
        <w:fldChar w:fldCharType="end"/>
      </w:r>
    </w:p>
    <w:p w14:paraId="451A6B63" w14:textId="5376182B" w:rsidR="00CE7F68" w:rsidRDefault="00CE7F68">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PDU Session Resource Change Required Info – SN terminated</w:t>
      </w:r>
      <w:r>
        <w:tab/>
      </w:r>
      <w:r>
        <w:fldChar w:fldCharType="begin" w:fldLock="1"/>
      </w:r>
      <w:r>
        <w:instrText xml:space="preserve"> PAGEREF _Toc155948716 \h </w:instrText>
      </w:r>
      <w:r>
        <w:fldChar w:fldCharType="separate"/>
      </w:r>
      <w:r>
        <w:t>167</w:t>
      </w:r>
      <w:r>
        <w:fldChar w:fldCharType="end"/>
      </w:r>
    </w:p>
    <w:p w14:paraId="21969C98" w14:textId="48F73C2E" w:rsidR="00CE7F68" w:rsidRDefault="00CE7F68">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PDU Session Resource Change Confirm Info – SN terminated</w:t>
      </w:r>
      <w:r>
        <w:tab/>
      </w:r>
      <w:r>
        <w:fldChar w:fldCharType="begin" w:fldLock="1"/>
      </w:r>
      <w:r>
        <w:instrText xml:space="preserve"> PAGEREF _Toc155948717 \h </w:instrText>
      </w:r>
      <w:r>
        <w:fldChar w:fldCharType="separate"/>
      </w:r>
      <w:r>
        <w:t>167</w:t>
      </w:r>
      <w:r>
        <w:fldChar w:fldCharType="end"/>
      </w:r>
    </w:p>
    <w:p w14:paraId="2A022EB7" w14:textId="2434AB23" w:rsidR="00CE7F68" w:rsidRDefault="00CE7F68">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PDU Session Resource Modification Required Info – SN terminated</w:t>
      </w:r>
      <w:r>
        <w:tab/>
      </w:r>
      <w:r>
        <w:fldChar w:fldCharType="begin" w:fldLock="1"/>
      </w:r>
      <w:r>
        <w:instrText xml:space="preserve"> PAGEREF _Toc155948718 \h </w:instrText>
      </w:r>
      <w:r>
        <w:fldChar w:fldCharType="separate"/>
      </w:r>
      <w:r>
        <w:t>167</w:t>
      </w:r>
      <w:r>
        <w:fldChar w:fldCharType="end"/>
      </w:r>
    </w:p>
    <w:p w14:paraId="30C6DE80" w14:textId="2F7B0D05" w:rsidR="00CE7F68" w:rsidRDefault="00CE7F68">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PDU Session Resource Modification Confirm Info – SN terminated</w:t>
      </w:r>
      <w:r>
        <w:tab/>
      </w:r>
      <w:r>
        <w:fldChar w:fldCharType="begin" w:fldLock="1"/>
      </w:r>
      <w:r>
        <w:instrText xml:space="preserve"> PAGEREF _Toc155948719 \h </w:instrText>
      </w:r>
      <w:r>
        <w:fldChar w:fldCharType="separate"/>
      </w:r>
      <w:r>
        <w:t>170</w:t>
      </w:r>
      <w:r>
        <w:fldChar w:fldCharType="end"/>
      </w:r>
    </w:p>
    <w:p w14:paraId="58529AEE" w14:textId="54C76004" w:rsidR="00CE7F68" w:rsidRDefault="00CE7F68">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PDU Session Resource Modification Required Info – MN terminated</w:t>
      </w:r>
      <w:r>
        <w:tab/>
      </w:r>
      <w:r>
        <w:fldChar w:fldCharType="begin" w:fldLock="1"/>
      </w:r>
      <w:r>
        <w:instrText xml:space="preserve"> PAGEREF _Toc155948720 \h </w:instrText>
      </w:r>
      <w:r>
        <w:fldChar w:fldCharType="separate"/>
      </w:r>
      <w:r>
        <w:t>172</w:t>
      </w:r>
      <w:r>
        <w:fldChar w:fldCharType="end"/>
      </w:r>
    </w:p>
    <w:p w14:paraId="740E92C5" w14:textId="575AAF08" w:rsidR="00CE7F68" w:rsidRDefault="00CE7F68">
      <w:pPr>
        <w:pStyle w:val="TOC4"/>
        <w:rPr>
          <w:rFonts w:asciiTheme="minorHAnsi" w:eastAsiaTheme="minorEastAsia" w:hAnsiTheme="minorHAnsi" w:cstheme="minorBidi"/>
          <w:kern w:val="2"/>
          <w:sz w:val="22"/>
          <w:szCs w:val="22"/>
          <w14:ligatures w14:val="standardContextual"/>
        </w:rPr>
      </w:pPr>
      <w:r>
        <w:t>9.2.1.23</w:t>
      </w:r>
      <w:r>
        <w:rPr>
          <w:rFonts w:asciiTheme="minorHAnsi" w:eastAsiaTheme="minorEastAsia" w:hAnsiTheme="minorHAnsi" w:cstheme="minorBidi"/>
          <w:kern w:val="2"/>
          <w:sz w:val="22"/>
          <w:szCs w:val="22"/>
          <w14:ligatures w14:val="standardContextual"/>
        </w:rPr>
        <w:tab/>
      </w:r>
      <w:r>
        <w:t>PDU Session Resource Modification Confirm Info – MN terminated</w:t>
      </w:r>
      <w:r>
        <w:tab/>
      </w:r>
      <w:r>
        <w:fldChar w:fldCharType="begin" w:fldLock="1"/>
      </w:r>
      <w:r>
        <w:instrText xml:space="preserve"> PAGEREF _Toc155948721 \h </w:instrText>
      </w:r>
      <w:r>
        <w:fldChar w:fldCharType="separate"/>
      </w:r>
      <w:r>
        <w:t>172</w:t>
      </w:r>
      <w:r>
        <w:fldChar w:fldCharType="end"/>
      </w:r>
    </w:p>
    <w:p w14:paraId="6E218880" w14:textId="6D966912" w:rsidR="00CE7F68" w:rsidRDefault="00CE7F68">
      <w:pPr>
        <w:pStyle w:val="TOC4"/>
        <w:rPr>
          <w:rFonts w:asciiTheme="minorHAnsi" w:eastAsiaTheme="minorEastAsia" w:hAnsiTheme="minorHAnsi" w:cstheme="minorBidi"/>
          <w:kern w:val="2"/>
          <w:sz w:val="22"/>
          <w:szCs w:val="22"/>
          <w14:ligatures w14:val="standardContextual"/>
        </w:rPr>
      </w:pPr>
      <w:r>
        <w:t>9.2.1.24</w:t>
      </w:r>
      <w:r>
        <w:rPr>
          <w:rFonts w:asciiTheme="minorHAnsi" w:eastAsiaTheme="minorEastAsia" w:hAnsiTheme="minorHAnsi" w:cstheme="minorBidi"/>
          <w:kern w:val="2"/>
          <w:sz w:val="22"/>
          <w:szCs w:val="22"/>
          <w14:ligatures w14:val="standardContextual"/>
        </w:rPr>
        <w:tab/>
      </w:r>
      <w:r>
        <w:t>PDU Session List with data forwarding request info</w:t>
      </w:r>
      <w:r>
        <w:tab/>
      </w:r>
      <w:r>
        <w:fldChar w:fldCharType="begin" w:fldLock="1"/>
      </w:r>
      <w:r>
        <w:instrText xml:space="preserve"> PAGEREF _Toc155948722 \h </w:instrText>
      </w:r>
      <w:r>
        <w:fldChar w:fldCharType="separate"/>
      </w:r>
      <w:r>
        <w:t>173</w:t>
      </w:r>
      <w:r>
        <w:fldChar w:fldCharType="end"/>
      </w:r>
    </w:p>
    <w:p w14:paraId="177E76EF" w14:textId="65D51708" w:rsidR="00CE7F68" w:rsidRDefault="00CE7F68">
      <w:pPr>
        <w:pStyle w:val="TOC4"/>
        <w:rPr>
          <w:rFonts w:asciiTheme="minorHAnsi" w:eastAsiaTheme="minorEastAsia" w:hAnsiTheme="minorHAnsi" w:cstheme="minorBidi"/>
          <w:kern w:val="2"/>
          <w:sz w:val="22"/>
          <w:szCs w:val="22"/>
          <w14:ligatures w14:val="standardContextual"/>
        </w:rPr>
      </w:pPr>
      <w:r>
        <w:t>9.2.1.25</w:t>
      </w:r>
      <w:r>
        <w:rPr>
          <w:rFonts w:asciiTheme="minorHAnsi" w:eastAsiaTheme="minorEastAsia" w:hAnsiTheme="minorHAnsi" w:cstheme="minorBidi"/>
          <w:kern w:val="2"/>
          <w:sz w:val="22"/>
          <w:szCs w:val="22"/>
          <w14:ligatures w14:val="standardContextual"/>
        </w:rPr>
        <w:tab/>
      </w:r>
      <w:r>
        <w:t>PDU Session List with data forwarding info from the target node</w:t>
      </w:r>
      <w:r>
        <w:tab/>
      </w:r>
      <w:r>
        <w:fldChar w:fldCharType="begin" w:fldLock="1"/>
      </w:r>
      <w:r>
        <w:instrText xml:space="preserve"> PAGEREF _Toc155948723 \h </w:instrText>
      </w:r>
      <w:r>
        <w:fldChar w:fldCharType="separate"/>
      </w:r>
      <w:r>
        <w:t>173</w:t>
      </w:r>
      <w:r>
        <w:fldChar w:fldCharType="end"/>
      </w:r>
    </w:p>
    <w:p w14:paraId="69A57FF8" w14:textId="3A2A1070" w:rsidR="00CE7F68" w:rsidRDefault="00CE7F68">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PDU Session List with Cause</w:t>
      </w:r>
      <w:r>
        <w:tab/>
      </w:r>
      <w:r>
        <w:fldChar w:fldCharType="begin" w:fldLock="1"/>
      </w:r>
      <w:r>
        <w:instrText xml:space="preserve"> PAGEREF _Toc155948724 \h </w:instrText>
      </w:r>
      <w:r>
        <w:fldChar w:fldCharType="separate"/>
      </w:r>
      <w:r>
        <w:t>173</w:t>
      </w:r>
      <w:r>
        <w:fldChar w:fldCharType="end"/>
      </w:r>
    </w:p>
    <w:p w14:paraId="0D2B426F" w14:textId="453CE2D6" w:rsidR="00CE7F68" w:rsidRDefault="00CE7F68">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PDU Session List</w:t>
      </w:r>
      <w:r>
        <w:tab/>
      </w:r>
      <w:r>
        <w:fldChar w:fldCharType="begin" w:fldLock="1"/>
      </w:r>
      <w:r>
        <w:instrText xml:space="preserve"> PAGEREF _Toc155948725 \h </w:instrText>
      </w:r>
      <w:r>
        <w:fldChar w:fldCharType="separate"/>
      </w:r>
      <w:r>
        <w:t>174</w:t>
      </w:r>
      <w:r>
        <w:fldChar w:fldCharType="end"/>
      </w:r>
    </w:p>
    <w:p w14:paraId="4FA06108" w14:textId="6D2AB487" w:rsidR="00CE7F68" w:rsidRDefault="00CE7F68">
      <w:pPr>
        <w:pStyle w:val="TOC4"/>
        <w:rPr>
          <w:rFonts w:asciiTheme="minorHAnsi" w:eastAsiaTheme="minorEastAsia" w:hAnsiTheme="minorHAnsi" w:cstheme="minorBidi"/>
          <w:kern w:val="2"/>
          <w:sz w:val="22"/>
          <w:szCs w:val="22"/>
          <w14:ligatures w14:val="standardContextual"/>
        </w:rPr>
      </w:pPr>
      <w:r>
        <w:t>9.2.1.28</w:t>
      </w:r>
      <w:r>
        <w:rPr>
          <w:rFonts w:asciiTheme="minorHAnsi" w:eastAsiaTheme="minorEastAsia" w:hAnsiTheme="minorHAnsi" w:cstheme="minorBidi"/>
          <w:kern w:val="2"/>
          <w:sz w:val="22"/>
          <w:szCs w:val="22"/>
          <w14:ligatures w14:val="standardContextual"/>
        </w:rPr>
        <w:tab/>
      </w:r>
      <w:r>
        <w:t>DRB List with Cause</w:t>
      </w:r>
      <w:r>
        <w:tab/>
      </w:r>
      <w:r>
        <w:fldChar w:fldCharType="begin" w:fldLock="1"/>
      </w:r>
      <w:r>
        <w:instrText xml:space="preserve"> PAGEREF _Toc155948726 \h </w:instrText>
      </w:r>
      <w:r>
        <w:fldChar w:fldCharType="separate"/>
      </w:r>
      <w:r>
        <w:t>174</w:t>
      </w:r>
      <w:r>
        <w:fldChar w:fldCharType="end"/>
      </w:r>
    </w:p>
    <w:p w14:paraId="56B75F66" w14:textId="5B707A86" w:rsidR="00CE7F68" w:rsidRDefault="00CE7F68">
      <w:pPr>
        <w:pStyle w:val="TOC4"/>
        <w:rPr>
          <w:rFonts w:asciiTheme="minorHAnsi" w:eastAsiaTheme="minorEastAsia" w:hAnsiTheme="minorHAnsi" w:cstheme="minorBidi"/>
          <w:kern w:val="2"/>
          <w:sz w:val="22"/>
          <w:szCs w:val="22"/>
          <w14:ligatures w14:val="standardContextual"/>
        </w:rPr>
      </w:pPr>
      <w:r>
        <w:t>9.2.1.29</w:t>
      </w:r>
      <w:r>
        <w:rPr>
          <w:rFonts w:asciiTheme="minorHAnsi" w:eastAsiaTheme="minorEastAsia" w:hAnsiTheme="minorHAnsi" w:cstheme="minorBidi"/>
          <w:kern w:val="2"/>
          <w:sz w:val="22"/>
          <w:szCs w:val="22"/>
          <w14:ligatures w14:val="standardContextual"/>
        </w:rPr>
        <w:tab/>
      </w:r>
      <w:r>
        <w:t>DRB List</w:t>
      </w:r>
      <w:r>
        <w:tab/>
      </w:r>
      <w:r>
        <w:fldChar w:fldCharType="begin" w:fldLock="1"/>
      </w:r>
      <w:r>
        <w:instrText xml:space="preserve"> PAGEREF _Toc155948727 \h </w:instrText>
      </w:r>
      <w:r>
        <w:fldChar w:fldCharType="separate"/>
      </w:r>
      <w:r>
        <w:t>174</w:t>
      </w:r>
      <w:r>
        <w:fldChar w:fldCharType="end"/>
      </w:r>
    </w:p>
    <w:p w14:paraId="53D3B0AF" w14:textId="1DD2E89E" w:rsidR="00CE7F68" w:rsidRDefault="00CE7F68">
      <w:pPr>
        <w:pStyle w:val="TOC4"/>
        <w:rPr>
          <w:rFonts w:asciiTheme="minorHAnsi" w:eastAsiaTheme="minorEastAsia" w:hAnsiTheme="minorHAnsi" w:cstheme="minorBidi"/>
          <w:kern w:val="2"/>
          <w:sz w:val="22"/>
          <w:szCs w:val="22"/>
          <w14:ligatures w14:val="standardContextual"/>
        </w:rPr>
      </w:pPr>
      <w:r>
        <w:t>9.2.1.30</w:t>
      </w:r>
      <w:r>
        <w:rPr>
          <w:rFonts w:asciiTheme="minorHAnsi" w:eastAsiaTheme="minorEastAsia" w:hAnsiTheme="minorHAnsi" w:cstheme="minorBidi"/>
          <w:kern w:val="2"/>
          <w:sz w:val="22"/>
          <w:szCs w:val="22"/>
          <w14:ligatures w14:val="standardContextual"/>
        </w:rPr>
        <w:tab/>
      </w:r>
      <w:r>
        <w:t>PDU Session Resource Setup Complete Info – SN terminated</w:t>
      </w:r>
      <w:r>
        <w:tab/>
      </w:r>
      <w:r>
        <w:fldChar w:fldCharType="begin" w:fldLock="1"/>
      </w:r>
      <w:r>
        <w:instrText xml:space="preserve"> PAGEREF _Toc155948728 \h </w:instrText>
      </w:r>
      <w:r>
        <w:fldChar w:fldCharType="separate"/>
      </w:r>
      <w:r>
        <w:t>175</w:t>
      </w:r>
      <w:r>
        <w:fldChar w:fldCharType="end"/>
      </w:r>
    </w:p>
    <w:p w14:paraId="7B2E013D" w14:textId="7549F344" w:rsidR="00CE7F68" w:rsidRDefault="00CE7F68">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rPr>
          <w:lang w:eastAsia="zh-CN"/>
        </w:rPr>
        <w:t>Secondary Data Forwarding Info from target NG-RAN node List</w:t>
      </w:r>
      <w:r>
        <w:tab/>
      </w:r>
      <w:r>
        <w:fldChar w:fldCharType="begin" w:fldLock="1"/>
      </w:r>
      <w:r>
        <w:instrText xml:space="preserve"> PAGEREF _Toc155948729 \h </w:instrText>
      </w:r>
      <w:r>
        <w:fldChar w:fldCharType="separate"/>
      </w:r>
      <w:r>
        <w:t>175</w:t>
      </w:r>
      <w:r>
        <w:fldChar w:fldCharType="end"/>
      </w:r>
    </w:p>
    <w:p w14:paraId="2EF26EEE" w14:textId="6D7B1D6D" w:rsidR="00CE7F68" w:rsidRDefault="00CE7F68">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rPr>
          <w:lang w:eastAsia="zh-CN"/>
        </w:rPr>
        <w:t xml:space="preserve">Additional </w:t>
      </w:r>
      <w:r>
        <w:t xml:space="preserve">UL NG-U </w:t>
      </w:r>
      <w:r w:rsidRPr="000972F2">
        <w:rPr>
          <w:rFonts w:cs="Arial"/>
        </w:rPr>
        <w:t xml:space="preserve">UP </w:t>
      </w:r>
      <w:r w:rsidRPr="000972F2">
        <w:rPr>
          <w:rFonts w:cs="Arial"/>
          <w:lang w:eastAsia="zh-CN"/>
        </w:rPr>
        <w:t>TNL Information</w:t>
      </w:r>
      <w:r>
        <w:t xml:space="preserve"> at UPF</w:t>
      </w:r>
      <w:r>
        <w:rPr>
          <w:lang w:eastAsia="zh-CN"/>
        </w:rPr>
        <w:t xml:space="preserve"> List</w:t>
      </w:r>
      <w:r>
        <w:tab/>
      </w:r>
      <w:r>
        <w:fldChar w:fldCharType="begin" w:fldLock="1"/>
      </w:r>
      <w:r>
        <w:instrText xml:space="preserve"> PAGEREF _Toc155948730 \h </w:instrText>
      </w:r>
      <w:r>
        <w:fldChar w:fldCharType="separate"/>
      </w:r>
      <w:r>
        <w:t>175</w:t>
      </w:r>
      <w:r>
        <w:fldChar w:fldCharType="end"/>
      </w:r>
    </w:p>
    <w:p w14:paraId="25967E59" w14:textId="4601F150" w:rsidR="00CE7F68" w:rsidRDefault="00CE7F68">
      <w:pPr>
        <w:pStyle w:val="TOC4"/>
        <w:rPr>
          <w:rFonts w:asciiTheme="minorHAnsi" w:eastAsiaTheme="minorEastAsia" w:hAnsiTheme="minorHAnsi" w:cstheme="minorBidi"/>
          <w:kern w:val="2"/>
          <w:sz w:val="22"/>
          <w:szCs w:val="22"/>
          <w14:ligatures w14:val="standardContextual"/>
        </w:rPr>
      </w:pPr>
      <w:r>
        <w:t>9.2.</w:t>
      </w:r>
      <w:r>
        <w:rPr>
          <w:lang w:eastAsia="zh-CN"/>
        </w:rPr>
        <w:t>1.</w:t>
      </w:r>
      <w:r>
        <w:t>33</w:t>
      </w:r>
      <w:r>
        <w:rPr>
          <w:rFonts w:asciiTheme="minorHAnsi" w:eastAsiaTheme="minorEastAsia" w:hAnsiTheme="minorHAnsi" w:cstheme="minorBidi"/>
          <w:kern w:val="2"/>
          <w:sz w:val="22"/>
          <w:szCs w:val="22"/>
          <w14:ligatures w14:val="standardContextual"/>
        </w:rPr>
        <w:tab/>
      </w:r>
      <w:r>
        <w:rPr>
          <w:lang w:eastAsia="ja-JP"/>
        </w:rPr>
        <w:t>DAPS Request Information</w:t>
      </w:r>
      <w:r>
        <w:tab/>
      </w:r>
      <w:r>
        <w:fldChar w:fldCharType="begin" w:fldLock="1"/>
      </w:r>
      <w:r>
        <w:instrText xml:space="preserve"> PAGEREF _Toc155948731 \h </w:instrText>
      </w:r>
      <w:r>
        <w:fldChar w:fldCharType="separate"/>
      </w:r>
      <w:r>
        <w:t>176</w:t>
      </w:r>
      <w:r>
        <w:fldChar w:fldCharType="end"/>
      </w:r>
    </w:p>
    <w:p w14:paraId="1979E6AA" w14:textId="4E18FA55" w:rsidR="00CE7F68" w:rsidRDefault="00CE7F68">
      <w:pPr>
        <w:pStyle w:val="TOC4"/>
        <w:rPr>
          <w:rFonts w:asciiTheme="minorHAnsi" w:eastAsiaTheme="minorEastAsia" w:hAnsiTheme="minorHAnsi" w:cstheme="minorBidi"/>
          <w:kern w:val="2"/>
          <w:sz w:val="22"/>
          <w:szCs w:val="22"/>
          <w14:ligatures w14:val="standardContextual"/>
        </w:rPr>
      </w:pPr>
      <w:r>
        <w:t>9.2.</w:t>
      </w:r>
      <w:r>
        <w:rPr>
          <w:lang w:eastAsia="zh-CN"/>
        </w:rPr>
        <w:t>1.</w:t>
      </w:r>
      <w:r>
        <w:t>34</w:t>
      </w:r>
      <w:r>
        <w:rPr>
          <w:rFonts w:asciiTheme="minorHAnsi" w:eastAsiaTheme="minorEastAsia" w:hAnsiTheme="minorHAnsi" w:cstheme="minorBidi"/>
          <w:kern w:val="2"/>
          <w:sz w:val="22"/>
          <w:szCs w:val="22"/>
          <w14:ligatures w14:val="standardContextual"/>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_Toc155948732 \h </w:instrText>
      </w:r>
      <w:r>
        <w:fldChar w:fldCharType="separate"/>
      </w:r>
      <w:r>
        <w:t>176</w:t>
      </w:r>
      <w:r>
        <w:fldChar w:fldCharType="end"/>
      </w:r>
    </w:p>
    <w:p w14:paraId="7492C26C" w14:textId="677E4AC2" w:rsidR="00CE7F68" w:rsidRDefault="00CE7F68">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Data Forwarding Info from target E-UTRAN node</w:t>
      </w:r>
      <w:r>
        <w:tab/>
      </w:r>
      <w:r>
        <w:fldChar w:fldCharType="begin" w:fldLock="1"/>
      </w:r>
      <w:r>
        <w:instrText xml:space="preserve"> PAGEREF _Toc155948733 \h </w:instrText>
      </w:r>
      <w:r>
        <w:fldChar w:fldCharType="separate"/>
      </w:r>
      <w:r>
        <w:t>176</w:t>
      </w:r>
      <w:r>
        <w:fldChar w:fldCharType="end"/>
      </w:r>
    </w:p>
    <w:p w14:paraId="3D39B20E" w14:textId="55092DB0" w:rsidR="00CE7F68" w:rsidRDefault="00CE7F68">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NG-RAN Node and Cell Configuration related IE definitions</w:t>
      </w:r>
      <w:r>
        <w:tab/>
      </w:r>
      <w:r>
        <w:fldChar w:fldCharType="begin" w:fldLock="1"/>
      </w:r>
      <w:r>
        <w:instrText xml:space="preserve"> PAGEREF _Toc155948734 \h </w:instrText>
      </w:r>
      <w:r>
        <w:fldChar w:fldCharType="separate"/>
      </w:r>
      <w:r>
        <w:t>176</w:t>
      </w:r>
      <w:r>
        <w:fldChar w:fldCharType="end"/>
      </w:r>
    </w:p>
    <w:p w14:paraId="697090A2" w14:textId="0E55EF0F" w:rsidR="00CE7F68" w:rsidRDefault="00CE7F68">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_Toc155948735 \h </w:instrText>
      </w:r>
      <w:r>
        <w:fldChar w:fldCharType="separate"/>
      </w:r>
      <w:r>
        <w:t>177</w:t>
      </w:r>
      <w:r>
        <w:fldChar w:fldCharType="end"/>
      </w:r>
    </w:p>
    <w:p w14:paraId="1E6996FB" w14:textId="1E3C9485" w:rsidR="00CE7F68" w:rsidRDefault="00CE7F68">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_Toc155948736 \h </w:instrText>
      </w:r>
      <w:r>
        <w:fldChar w:fldCharType="separate"/>
      </w:r>
      <w:r>
        <w:t>177</w:t>
      </w:r>
      <w:r>
        <w:fldChar w:fldCharType="end"/>
      </w:r>
    </w:p>
    <w:p w14:paraId="53D1E5E3" w14:textId="33DC490B" w:rsidR="00CE7F68" w:rsidRDefault="00CE7F68">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Global NG-RAN Node ID</w:t>
      </w:r>
      <w:r>
        <w:tab/>
      </w:r>
      <w:r>
        <w:fldChar w:fldCharType="begin" w:fldLock="1"/>
      </w:r>
      <w:r>
        <w:instrText xml:space="preserve"> PAGEREF _Toc155948737 \h </w:instrText>
      </w:r>
      <w:r>
        <w:fldChar w:fldCharType="separate"/>
      </w:r>
      <w:r>
        <w:t>177</w:t>
      </w:r>
      <w:r>
        <w:fldChar w:fldCharType="end"/>
      </w:r>
    </w:p>
    <w:p w14:paraId="366D12FA" w14:textId="231FCDAB" w:rsidR="00CE7F68" w:rsidRDefault="00CE7F68">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_Toc155948738 \h </w:instrText>
      </w:r>
      <w:r>
        <w:fldChar w:fldCharType="separate"/>
      </w:r>
      <w:r>
        <w:t>177</w:t>
      </w:r>
      <w:r>
        <w:fldChar w:fldCharType="end"/>
      </w:r>
    </w:p>
    <w:p w14:paraId="117DCEAD" w14:textId="52E97ADF" w:rsidR="00CE7F68" w:rsidRDefault="00CE7F68">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_Toc155948739 \h </w:instrText>
      </w:r>
      <w:r>
        <w:fldChar w:fldCharType="separate"/>
      </w:r>
      <w:r>
        <w:t>178</w:t>
      </w:r>
      <w:r>
        <w:fldChar w:fldCharType="end"/>
      </w:r>
    </w:p>
    <w:p w14:paraId="226E6BC3" w14:textId="46EDEB4D" w:rsidR="00CE7F68" w:rsidRDefault="00CE7F68">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RAN Area Code</w:t>
      </w:r>
      <w:r>
        <w:tab/>
      </w:r>
      <w:r>
        <w:fldChar w:fldCharType="begin" w:fldLock="1"/>
      </w:r>
      <w:r>
        <w:instrText xml:space="preserve"> PAGEREF _Toc155948740 \h </w:instrText>
      </w:r>
      <w:r>
        <w:fldChar w:fldCharType="separate"/>
      </w:r>
      <w:r>
        <w:t>178</w:t>
      </w:r>
      <w:r>
        <w:fldChar w:fldCharType="end"/>
      </w:r>
    </w:p>
    <w:p w14:paraId="0128D210" w14:textId="5C128563"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D9037A">
        <w:rPr>
          <w:lang w:val="fr-FR"/>
        </w:rPr>
        <w:t>9.2.2.7</w:t>
      </w:r>
      <w:r w:rsidRPr="00D9037A">
        <w:rPr>
          <w:rFonts w:asciiTheme="minorHAnsi" w:eastAsiaTheme="minorEastAsia" w:hAnsiTheme="minorHAnsi" w:cstheme="minorBidi"/>
          <w:kern w:val="2"/>
          <w:sz w:val="22"/>
          <w:szCs w:val="22"/>
          <w:lang w:val="fr-FR"/>
          <w14:ligatures w14:val="standardContextual"/>
        </w:rPr>
        <w:tab/>
      </w:r>
      <w:r w:rsidRPr="00D9037A">
        <w:rPr>
          <w:lang w:val="fr-FR"/>
        </w:rPr>
        <w:t>NR CGI</w:t>
      </w:r>
      <w:r w:rsidRPr="00D9037A">
        <w:rPr>
          <w:lang w:val="fr-FR"/>
        </w:rPr>
        <w:tab/>
      </w:r>
      <w:r>
        <w:fldChar w:fldCharType="begin" w:fldLock="1"/>
      </w:r>
      <w:r w:rsidRPr="00D9037A">
        <w:rPr>
          <w:lang w:val="fr-FR"/>
        </w:rPr>
        <w:instrText xml:space="preserve"> PAGEREF _Toc155948741 \h </w:instrText>
      </w:r>
      <w:r>
        <w:fldChar w:fldCharType="separate"/>
      </w:r>
      <w:r w:rsidRPr="00D9037A">
        <w:rPr>
          <w:lang w:val="fr-FR"/>
        </w:rPr>
        <w:t>178</w:t>
      </w:r>
      <w:r>
        <w:fldChar w:fldCharType="end"/>
      </w:r>
    </w:p>
    <w:p w14:paraId="160F6876" w14:textId="3A642F99"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D9037A">
        <w:rPr>
          <w:lang w:val="fr-FR"/>
        </w:rPr>
        <w:t>9.2.2.8</w:t>
      </w:r>
      <w:r w:rsidRPr="00D9037A">
        <w:rPr>
          <w:rFonts w:asciiTheme="minorHAnsi" w:eastAsiaTheme="minorEastAsia" w:hAnsiTheme="minorHAnsi" w:cstheme="minorBidi"/>
          <w:kern w:val="2"/>
          <w:sz w:val="22"/>
          <w:szCs w:val="22"/>
          <w:lang w:val="fr-FR"/>
          <w14:ligatures w14:val="standardContextual"/>
        </w:rPr>
        <w:tab/>
      </w:r>
      <w:r w:rsidRPr="00D9037A">
        <w:rPr>
          <w:lang w:val="fr-FR"/>
        </w:rPr>
        <w:t>E-UTRA CGI</w:t>
      </w:r>
      <w:r w:rsidRPr="00D9037A">
        <w:rPr>
          <w:lang w:val="fr-FR"/>
        </w:rPr>
        <w:tab/>
      </w:r>
      <w:r>
        <w:fldChar w:fldCharType="begin" w:fldLock="1"/>
      </w:r>
      <w:r w:rsidRPr="00D9037A">
        <w:rPr>
          <w:lang w:val="fr-FR"/>
        </w:rPr>
        <w:instrText xml:space="preserve"> PAGEREF _Toc155948742 \h </w:instrText>
      </w:r>
      <w:r>
        <w:fldChar w:fldCharType="separate"/>
      </w:r>
      <w:r w:rsidRPr="00D9037A">
        <w:rPr>
          <w:lang w:val="fr-FR"/>
        </w:rPr>
        <w:t>178</w:t>
      </w:r>
      <w:r>
        <w:fldChar w:fldCharType="end"/>
      </w:r>
    </w:p>
    <w:p w14:paraId="682736A1" w14:textId="229EE976" w:rsidR="00CE7F68" w:rsidRDefault="00CE7F68">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NG-RAN Cell Identity</w:t>
      </w:r>
      <w:r>
        <w:tab/>
      </w:r>
      <w:r>
        <w:fldChar w:fldCharType="begin" w:fldLock="1"/>
      </w:r>
      <w:r>
        <w:instrText xml:space="preserve"> PAGEREF _Toc155948743 \h </w:instrText>
      </w:r>
      <w:r>
        <w:fldChar w:fldCharType="separate"/>
      </w:r>
      <w:r>
        <w:t>178</w:t>
      </w:r>
      <w:r>
        <w:fldChar w:fldCharType="end"/>
      </w:r>
    </w:p>
    <w:p w14:paraId="4367B9EF" w14:textId="10022CED" w:rsidR="00CE7F68" w:rsidRDefault="00CE7F68">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 xml:space="preserve">NG-RAN </w:t>
      </w:r>
      <w:r w:rsidRPr="000972F2">
        <w:rPr>
          <w:rFonts w:eastAsia="SimSun"/>
          <w:lang w:eastAsia="zh-CN"/>
        </w:rPr>
        <w:t>C</w:t>
      </w:r>
      <w:r>
        <w:rPr>
          <w:lang w:eastAsia="ja-JP"/>
        </w:rPr>
        <w:t xml:space="preserve">ell </w:t>
      </w:r>
      <w:r>
        <w:t>PCI</w:t>
      </w:r>
      <w:r>
        <w:tab/>
      </w:r>
      <w:r>
        <w:fldChar w:fldCharType="begin" w:fldLock="1"/>
      </w:r>
      <w:r>
        <w:instrText xml:space="preserve"> PAGEREF _Toc155948744 \h </w:instrText>
      </w:r>
      <w:r>
        <w:fldChar w:fldCharType="separate"/>
      </w:r>
      <w:r>
        <w:t>179</w:t>
      </w:r>
      <w:r>
        <w:fldChar w:fldCharType="end"/>
      </w:r>
    </w:p>
    <w:p w14:paraId="7D54D625" w14:textId="227EC8F1" w:rsidR="00CE7F68" w:rsidRDefault="00CE7F68">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Served Cell Information NR</w:t>
      </w:r>
      <w:r>
        <w:tab/>
      </w:r>
      <w:r>
        <w:fldChar w:fldCharType="begin" w:fldLock="1"/>
      </w:r>
      <w:r>
        <w:instrText xml:space="preserve"> PAGEREF _Toc155948745 \h </w:instrText>
      </w:r>
      <w:r>
        <w:fldChar w:fldCharType="separate"/>
      </w:r>
      <w:r>
        <w:t>179</w:t>
      </w:r>
      <w:r>
        <w:fldChar w:fldCharType="end"/>
      </w:r>
    </w:p>
    <w:p w14:paraId="3AA83EDB" w14:textId="4963EA89" w:rsidR="00CE7F68" w:rsidRDefault="00CE7F68">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Served Cell Information E-UTRA</w:t>
      </w:r>
      <w:r>
        <w:tab/>
      </w:r>
      <w:r>
        <w:fldChar w:fldCharType="begin" w:fldLock="1"/>
      </w:r>
      <w:r>
        <w:instrText xml:space="preserve"> PAGEREF _Toc155948746 \h </w:instrText>
      </w:r>
      <w:r>
        <w:fldChar w:fldCharType="separate"/>
      </w:r>
      <w:r>
        <w:t>182</w:t>
      </w:r>
      <w:r>
        <w:fldChar w:fldCharType="end"/>
      </w:r>
    </w:p>
    <w:p w14:paraId="6380234F" w14:textId="2CC71E17" w:rsidR="00CE7F68" w:rsidRDefault="00CE7F68">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Neighbour Information NR</w:t>
      </w:r>
      <w:r>
        <w:tab/>
      </w:r>
      <w:r>
        <w:fldChar w:fldCharType="begin" w:fldLock="1"/>
      </w:r>
      <w:r>
        <w:instrText xml:space="preserve"> PAGEREF _Toc155948747 \h </w:instrText>
      </w:r>
      <w:r>
        <w:fldChar w:fldCharType="separate"/>
      </w:r>
      <w:r>
        <w:t>184</w:t>
      </w:r>
      <w:r>
        <w:fldChar w:fldCharType="end"/>
      </w:r>
    </w:p>
    <w:p w14:paraId="45D7800A" w14:textId="324E79E8" w:rsidR="00CE7F68" w:rsidRDefault="00CE7F68">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Neighbour Information E-UTRA</w:t>
      </w:r>
      <w:r>
        <w:tab/>
      </w:r>
      <w:r>
        <w:fldChar w:fldCharType="begin" w:fldLock="1"/>
      </w:r>
      <w:r>
        <w:instrText xml:space="preserve"> PAGEREF _Toc155948748 \h </w:instrText>
      </w:r>
      <w:r>
        <w:fldChar w:fldCharType="separate"/>
      </w:r>
      <w:r>
        <w:t>185</w:t>
      </w:r>
      <w:r>
        <w:fldChar w:fldCharType="end"/>
      </w:r>
    </w:p>
    <w:p w14:paraId="7757E083" w14:textId="40A6C5EF" w:rsidR="00CE7F68" w:rsidRDefault="00CE7F68">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Served Cells To Update NR</w:t>
      </w:r>
      <w:r>
        <w:tab/>
      </w:r>
      <w:r>
        <w:fldChar w:fldCharType="begin" w:fldLock="1"/>
      </w:r>
      <w:r>
        <w:instrText xml:space="preserve"> PAGEREF _Toc155948749 \h </w:instrText>
      </w:r>
      <w:r>
        <w:fldChar w:fldCharType="separate"/>
      </w:r>
      <w:r>
        <w:t>186</w:t>
      </w:r>
      <w:r>
        <w:fldChar w:fldCharType="end"/>
      </w:r>
    </w:p>
    <w:p w14:paraId="014CFC7A" w14:textId="363B07F8" w:rsidR="00CE7F68" w:rsidRDefault="00CE7F68">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Served Cells to Update E-UTRA</w:t>
      </w:r>
      <w:r>
        <w:tab/>
      </w:r>
      <w:r>
        <w:fldChar w:fldCharType="begin" w:fldLock="1"/>
      </w:r>
      <w:r>
        <w:instrText xml:space="preserve"> PAGEREF _Toc155948750 \h </w:instrText>
      </w:r>
      <w:r>
        <w:fldChar w:fldCharType="separate"/>
      </w:r>
      <w:r>
        <w:t>186</w:t>
      </w:r>
      <w:r>
        <w:fldChar w:fldCharType="end"/>
      </w:r>
    </w:p>
    <w:p w14:paraId="017E839B" w14:textId="1CEC4F9C" w:rsidR="00CE7F68" w:rsidRDefault="00CE7F68">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t>Cell Assistance Information NR</w:t>
      </w:r>
      <w:r>
        <w:tab/>
      </w:r>
      <w:r>
        <w:fldChar w:fldCharType="begin" w:fldLock="1"/>
      </w:r>
      <w:r>
        <w:instrText xml:space="preserve"> PAGEREF _Toc155948751 \h </w:instrText>
      </w:r>
      <w:r>
        <w:fldChar w:fldCharType="separate"/>
      </w:r>
      <w:r>
        <w:t>187</w:t>
      </w:r>
      <w:r>
        <w:fldChar w:fldCharType="end"/>
      </w:r>
    </w:p>
    <w:p w14:paraId="6D8B7606" w14:textId="58FD4911" w:rsidR="00CE7F68" w:rsidRDefault="00CE7F68">
      <w:pPr>
        <w:pStyle w:val="TOC4"/>
        <w:rPr>
          <w:rFonts w:asciiTheme="minorHAnsi" w:eastAsiaTheme="minorEastAsia" w:hAnsiTheme="minorHAnsi" w:cstheme="minorBidi"/>
          <w:kern w:val="2"/>
          <w:sz w:val="22"/>
          <w:szCs w:val="22"/>
          <w14:ligatures w14:val="standardContextual"/>
        </w:rPr>
      </w:pPr>
      <w:r w:rsidRPr="00D9037A">
        <w:t>9.2.2.18</w:t>
      </w:r>
      <w:r>
        <w:rPr>
          <w:rFonts w:asciiTheme="minorHAnsi" w:eastAsiaTheme="minorEastAsia" w:hAnsiTheme="minorHAnsi" w:cstheme="minorBidi"/>
          <w:kern w:val="2"/>
          <w:sz w:val="22"/>
          <w:szCs w:val="22"/>
          <w14:ligatures w14:val="standardContextual"/>
        </w:rPr>
        <w:tab/>
      </w:r>
      <w:r w:rsidRPr="00D9037A">
        <w:t>SUL Information</w:t>
      </w:r>
      <w:r>
        <w:tab/>
      </w:r>
      <w:r>
        <w:fldChar w:fldCharType="begin" w:fldLock="1"/>
      </w:r>
      <w:r>
        <w:instrText xml:space="preserve"> PAGEREF _Toc155948752 \h </w:instrText>
      </w:r>
      <w:r>
        <w:fldChar w:fldCharType="separate"/>
      </w:r>
      <w:r>
        <w:t>188</w:t>
      </w:r>
      <w:r>
        <w:fldChar w:fldCharType="end"/>
      </w:r>
    </w:p>
    <w:p w14:paraId="1A3BA9AC" w14:textId="6CB69296" w:rsidR="00CE7F68" w:rsidRDefault="00CE7F68">
      <w:pPr>
        <w:pStyle w:val="TOC4"/>
        <w:rPr>
          <w:rFonts w:asciiTheme="minorHAnsi" w:eastAsiaTheme="minorEastAsia" w:hAnsiTheme="minorHAnsi" w:cstheme="minorBidi"/>
          <w:kern w:val="2"/>
          <w:sz w:val="22"/>
          <w:szCs w:val="22"/>
          <w14:ligatures w14:val="standardContextual"/>
        </w:rPr>
      </w:pPr>
      <w:r>
        <w:t>9.2.2.19</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_Toc155948753 \h </w:instrText>
      </w:r>
      <w:r>
        <w:fldChar w:fldCharType="separate"/>
      </w:r>
      <w:r>
        <w:t>188</w:t>
      </w:r>
      <w:r>
        <w:fldChar w:fldCharType="end"/>
      </w:r>
    </w:p>
    <w:p w14:paraId="7DE8DC69" w14:textId="05286B63" w:rsidR="00CE7F68" w:rsidRDefault="00CE7F68">
      <w:pPr>
        <w:pStyle w:val="TOC4"/>
        <w:rPr>
          <w:rFonts w:asciiTheme="minorHAnsi" w:eastAsiaTheme="minorEastAsia" w:hAnsiTheme="minorHAnsi" w:cstheme="minorBidi"/>
          <w:kern w:val="2"/>
          <w:sz w:val="22"/>
          <w:szCs w:val="22"/>
          <w14:ligatures w14:val="standardContextual"/>
        </w:rPr>
      </w:pPr>
      <w:r w:rsidRPr="00D9037A">
        <w:t>9.2.2.20</w:t>
      </w:r>
      <w:r>
        <w:rPr>
          <w:rFonts w:asciiTheme="minorHAnsi" w:eastAsiaTheme="minorEastAsia" w:hAnsiTheme="minorHAnsi" w:cstheme="minorBidi"/>
          <w:kern w:val="2"/>
          <w:sz w:val="22"/>
          <w:szCs w:val="22"/>
          <w14:ligatures w14:val="standardContextual"/>
        </w:rPr>
        <w:tab/>
      </w:r>
      <w:r w:rsidRPr="00D9037A">
        <w:t>NR Transmission Bandwidth</w:t>
      </w:r>
      <w:r>
        <w:tab/>
      </w:r>
      <w:r>
        <w:fldChar w:fldCharType="begin" w:fldLock="1"/>
      </w:r>
      <w:r>
        <w:instrText xml:space="preserve"> PAGEREF _Toc155948754 \h </w:instrText>
      </w:r>
      <w:r>
        <w:fldChar w:fldCharType="separate"/>
      </w:r>
      <w:r>
        <w:t>189</w:t>
      </w:r>
      <w:r>
        <w:fldChar w:fldCharType="end"/>
      </w:r>
    </w:p>
    <w:p w14:paraId="695C996F" w14:textId="5C8F5560" w:rsidR="00CE7F68" w:rsidRDefault="00CE7F68">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t>E-UTRA ARFCN</w:t>
      </w:r>
      <w:r>
        <w:tab/>
      </w:r>
      <w:r>
        <w:fldChar w:fldCharType="begin" w:fldLock="1"/>
      </w:r>
      <w:r>
        <w:instrText xml:space="preserve"> PAGEREF _Toc155948755 \h </w:instrText>
      </w:r>
      <w:r>
        <w:fldChar w:fldCharType="separate"/>
      </w:r>
      <w:r>
        <w:t>190</w:t>
      </w:r>
      <w:r>
        <w:fldChar w:fldCharType="end"/>
      </w:r>
    </w:p>
    <w:p w14:paraId="207729BE" w14:textId="30B56D6C" w:rsidR="00CE7F68" w:rsidRDefault="00CE7F68">
      <w:pPr>
        <w:pStyle w:val="TOC4"/>
        <w:rPr>
          <w:rFonts w:asciiTheme="minorHAnsi" w:eastAsiaTheme="minorEastAsia" w:hAnsiTheme="minorHAnsi" w:cstheme="minorBidi"/>
          <w:kern w:val="2"/>
          <w:sz w:val="22"/>
          <w:szCs w:val="22"/>
          <w14:ligatures w14:val="standardContextual"/>
        </w:rPr>
      </w:pPr>
      <w:r>
        <w:t>9.2.2.22</w:t>
      </w:r>
      <w:r>
        <w:rPr>
          <w:rFonts w:asciiTheme="minorHAnsi" w:eastAsiaTheme="minorEastAsia" w:hAnsiTheme="minorHAnsi" w:cstheme="minorBidi"/>
          <w:kern w:val="2"/>
          <w:sz w:val="22"/>
          <w:szCs w:val="22"/>
          <w14:ligatures w14:val="standardContextual"/>
        </w:rPr>
        <w:tab/>
      </w:r>
      <w:r>
        <w:t>E-UTRA Transmission Bandwidth</w:t>
      </w:r>
      <w:r>
        <w:tab/>
      </w:r>
      <w:r>
        <w:fldChar w:fldCharType="begin" w:fldLock="1"/>
      </w:r>
      <w:r>
        <w:instrText xml:space="preserve"> PAGEREF _Toc155948756 \h </w:instrText>
      </w:r>
      <w:r>
        <w:fldChar w:fldCharType="separate"/>
      </w:r>
      <w:r>
        <w:t>190</w:t>
      </w:r>
      <w:r>
        <w:fldChar w:fldCharType="end"/>
      </w:r>
    </w:p>
    <w:p w14:paraId="16891F83" w14:textId="62D22075" w:rsidR="00CE7F68" w:rsidRDefault="00CE7F68">
      <w:pPr>
        <w:pStyle w:val="TOC4"/>
        <w:rPr>
          <w:rFonts w:asciiTheme="minorHAnsi" w:eastAsiaTheme="minorEastAsia" w:hAnsiTheme="minorHAnsi" w:cstheme="minorBidi"/>
          <w:kern w:val="2"/>
          <w:sz w:val="22"/>
          <w:szCs w:val="22"/>
          <w14:ligatures w14:val="standardContextual"/>
        </w:rPr>
      </w:pPr>
      <w:r>
        <w:t>9.2.2.23</w:t>
      </w:r>
      <w:r>
        <w:rPr>
          <w:rFonts w:asciiTheme="minorHAnsi" w:eastAsiaTheme="minorEastAsia" w:hAnsiTheme="minorHAnsi" w:cstheme="minorBidi"/>
          <w:kern w:val="2"/>
          <w:sz w:val="22"/>
          <w:szCs w:val="22"/>
          <w14:ligatures w14:val="standardContextual"/>
        </w:rPr>
        <w:tab/>
      </w:r>
      <w:r>
        <w:t>Number of Antenna Ports E-UTRA</w:t>
      </w:r>
      <w:r>
        <w:tab/>
      </w:r>
      <w:r>
        <w:fldChar w:fldCharType="begin" w:fldLock="1"/>
      </w:r>
      <w:r>
        <w:instrText xml:space="preserve"> PAGEREF _Toc155948757 \h </w:instrText>
      </w:r>
      <w:r>
        <w:fldChar w:fldCharType="separate"/>
      </w:r>
      <w:r>
        <w:t>190</w:t>
      </w:r>
      <w:r>
        <w:fldChar w:fldCharType="end"/>
      </w:r>
    </w:p>
    <w:p w14:paraId="258AB4FD" w14:textId="392A494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9.2.2.24</w:t>
      </w:r>
      <w:r>
        <w:rPr>
          <w:rFonts w:asciiTheme="minorHAnsi" w:eastAsiaTheme="minorEastAsia" w:hAnsiTheme="minorHAnsi" w:cstheme="minorBidi"/>
          <w:kern w:val="2"/>
          <w:sz w:val="22"/>
          <w:szCs w:val="22"/>
          <w14:ligatures w14:val="standardContextual"/>
        </w:rPr>
        <w:tab/>
      </w:r>
      <w:r w:rsidRPr="000972F2">
        <w:rPr>
          <w:rFonts w:eastAsia="Batang"/>
        </w:rPr>
        <w:t>E-UTRA Multiband Info List</w:t>
      </w:r>
      <w:r>
        <w:tab/>
      </w:r>
      <w:r>
        <w:fldChar w:fldCharType="begin" w:fldLock="1"/>
      </w:r>
      <w:r>
        <w:instrText xml:space="preserve"> PAGEREF _Toc155948758 \h </w:instrText>
      </w:r>
      <w:r>
        <w:fldChar w:fldCharType="separate"/>
      </w:r>
      <w:r>
        <w:t>190</w:t>
      </w:r>
      <w:r>
        <w:fldChar w:fldCharType="end"/>
      </w:r>
    </w:p>
    <w:p w14:paraId="554E23ED" w14:textId="7A8285A4" w:rsidR="00CE7F68" w:rsidRDefault="00CE7F68">
      <w:pPr>
        <w:pStyle w:val="TOC4"/>
        <w:rPr>
          <w:rFonts w:asciiTheme="minorHAnsi" w:eastAsiaTheme="minorEastAsia" w:hAnsiTheme="minorHAnsi" w:cstheme="minorBidi"/>
          <w:kern w:val="2"/>
          <w:sz w:val="22"/>
          <w:szCs w:val="22"/>
          <w14:ligatures w14:val="standardContextual"/>
        </w:rPr>
      </w:pPr>
      <w:r>
        <w:t>9.2.2.25</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_Toc155948759 \h </w:instrText>
      </w:r>
      <w:r>
        <w:fldChar w:fldCharType="separate"/>
      </w:r>
      <w:r>
        <w:t>191</w:t>
      </w:r>
      <w:r>
        <w:fldChar w:fldCharType="end"/>
      </w:r>
    </w:p>
    <w:p w14:paraId="31C52905" w14:textId="13E06463" w:rsidR="00CE7F68" w:rsidRDefault="00CE7F68">
      <w:pPr>
        <w:pStyle w:val="TOC4"/>
        <w:rPr>
          <w:rFonts w:asciiTheme="minorHAnsi" w:eastAsiaTheme="minorEastAsia" w:hAnsiTheme="minorHAnsi" w:cstheme="minorBidi"/>
          <w:kern w:val="2"/>
          <w:sz w:val="22"/>
          <w:szCs w:val="22"/>
          <w14:ligatures w14:val="standardContextual"/>
        </w:rPr>
      </w:pPr>
      <w:r>
        <w:t>9.2.2.26</w:t>
      </w:r>
      <w:r>
        <w:rPr>
          <w:rFonts w:asciiTheme="minorHAnsi" w:eastAsiaTheme="minorEastAsia" w:hAnsiTheme="minorHAnsi" w:cstheme="minorBidi"/>
          <w:kern w:val="2"/>
          <w:sz w:val="22"/>
          <w:szCs w:val="22"/>
          <w14:ligatures w14:val="standardContextual"/>
        </w:rPr>
        <w:tab/>
      </w:r>
      <w:r>
        <w:t xml:space="preserve">MBSFN </w:t>
      </w:r>
      <w:r w:rsidRPr="000972F2">
        <w:rPr>
          <w:rFonts w:eastAsia="Batang"/>
        </w:rPr>
        <w:t>Subframe Allocation E-UTRA</w:t>
      </w:r>
      <w:r>
        <w:tab/>
      </w:r>
      <w:r>
        <w:fldChar w:fldCharType="begin" w:fldLock="1"/>
      </w:r>
      <w:r>
        <w:instrText xml:space="preserve"> PAGEREF _Toc155948760 \h </w:instrText>
      </w:r>
      <w:r>
        <w:fldChar w:fldCharType="separate"/>
      </w:r>
      <w:r>
        <w:t>191</w:t>
      </w:r>
      <w:r>
        <w:fldChar w:fldCharType="end"/>
      </w:r>
    </w:p>
    <w:p w14:paraId="73C36A32" w14:textId="1B51DB0F" w:rsidR="00CE7F68" w:rsidRDefault="00CE7F68">
      <w:pPr>
        <w:pStyle w:val="TOC4"/>
        <w:rPr>
          <w:rFonts w:asciiTheme="minorHAnsi" w:eastAsiaTheme="minorEastAsia" w:hAnsiTheme="minorHAnsi" w:cstheme="minorBidi"/>
          <w:kern w:val="2"/>
          <w:sz w:val="22"/>
          <w:szCs w:val="22"/>
          <w14:ligatures w14:val="standardContextual"/>
        </w:rPr>
      </w:pPr>
      <w:r w:rsidRPr="00D9037A">
        <w:t>9.2.2.27</w:t>
      </w:r>
      <w:r>
        <w:rPr>
          <w:rFonts w:asciiTheme="minorHAnsi" w:eastAsiaTheme="minorEastAsia" w:hAnsiTheme="minorHAnsi" w:cstheme="minorBidi"/>
          <w:kern w:val="2"/>
          <w:sz w:val="22"/>
          <w:szCs w:val="22"/>
          <w14:ligatures w14:val="standardContextual"/>
        </w:rPr>
        <w:tab/>
      </w:r>
      <w:r w:rsidRPr="00D9037A">
        <w:t>Global NG-RAN Cell Identity</w:t>
      </w:r>
      <w:r>
        <w:tab/>
      </w:r>
      <w:r>
        <w:fldChar w:fldCharType="begin" w:fldLock="1"/>
      </w:r>
      <w:r>
        <w:instrText xml:space="preserve"> PAGEREF _Toc155948761 \h </w:instrText>
      </w:r>
      <w:r>
        <w:fldChar w:fldCharType="separate"/>
      </w:r>
      <w:r>
        <w:t>191</w:t>
      </w:r>
      <w:r>
        <w:fldChar w:fldCharType="end"/>
      </w:r>
    </w:p>
    <w:p w14:paraId="2ACE0803" w14:textId="7A6E88F4" w:rsidR="00CE7F68" w:rsidRDefault="00CE7F68">
      <w:pPr>
        <w:pStyle w:val="TOC4"/>
        <w:rPr>
          <w:rFonts w:asciiTheme="minorHAnsi" w:eastAsiaTheme="minorEastAsia" w:hAnsiTheme="minorHAnsi" w:cstheme="minorBidi"/>
          <w:kern w:val="2"/>
          <w:sz w:val="22"/>
          <w:szCs w:val="22"/>
          <w14:ligatures w14:val="standardContextual"/>
        </w:rPr>
      </w:pPr>
      <w:r w:rsidRPr="00D9037A">
        <w:t>9.2.2.28</w:t>
      </w:r>
      <w:r>
        <w:rPr>
          <w:rFonts w:asciiTheme="minorHAnsi" w:eastAsiaTheme="minorEastAsia" w:hAnsiTheme="minorHAnsi" w:cstheme="minorBidi"/>
          <w:kern w:val="2"/>
          <w:sz w:val="22"/>
          <w:szCs w:val="22"/>
          <w14:ligatures w14:val="standardContextual"/>
        </w:rPr>
        <w:tab/>
      </w:r>
      <w:r w:rsidRPr="00D9037A">
        <w:t>Connectivity Support</w:t>
      </w:r>
      <w:r>
        <w:tab/>
      </w:r>
      <w:r>
        <w:fldChar w:fldCharType="begin" w:fldLock="1"/>
      </w:r>
      <w:r>
        <w:instrText xml:space="preserve"> PAGEREF _Toc155948762 \h </w:instrText>
      </w:r>
      <w:r>
        <w:fldChar w:fldCharType="separate"/>
      </w:r>
      <w:r>
        <w:t>192</w:t>
      </w:r>
      <w:r>
        <w:fldChar w:fldCharType="end"/>
      </w:r>
    </w:p>
    <w:p w14:paraId="3D161AB4" w14:textId="10E69341" w:rsidR="00CE7F68" w:rsidRDefault="00CE7F68">
      <w:pPr>
        <w:pStyle w:val="TOC4"/>
        <w:rPr>
          <w:rFonts w:asciiTheme="minorHAnsi" w:eastAsiaTheme="minorEastAsia" w:hAnsiTheme="minorHAnsi" w:cstheme="minorBidi"/>
          <w:kern w:val="2"/>
          <w:sz w:val="22"/>
          <w:szCs w:val="22"/>
          <w14:ligatures w14:val="standardContextual"/>
        </w:rPr>
      </w:pPr>
      <w:r>
        <w:t>9.2.2.29</w:t>
      </w:r>
      <w:r>
        <w:rPr>
          <w:rFonts w:asciiTheme="minorHAnsi" w:eastAsiaTheme="minorEastAsia" w:hAnsiTheme="minorHAnsi" w:cstheme="minorBidi"/>
          <w:kern w:val="2"/>
          <w:sz w:val="22"/>
          <w:szCs w:val="22"/>
          <w14:ligatures w14:val="standardContextual"/>
        </w:rPr>
        <w:tab/>
      </w:r>
      <w:r>
        <w:t>Protected E-UTRA Resource Indication</w:t>
      </w:r>
      <w:r>
        <w:tab/>
      </w:r>
      <w:r>
        <w:fldChar w:fldCharType="begin" w:fldLock="1"/>
      </w:r>
      <w:r>
        <w:instrText xml:space="preserve"> PAGEREF _Toc155948763 \h </w:instrText>
      </w:r>
      <w:r>
        <w:fldChar w:fldCharType="separate"/>
      </w:r>
      <w:r>
        <w:t>192</w:t>
      </w:r>
      <w:r>
        <w:fldChar w:fldCharType="end"/>
      </w:r>
    </w:p>
    <w:p w14:paraId="140B4D66" w14:textId="2321DD08" w:rsidR="00CE7F68" w:rsidRDefault="00CE7F68">
      <w:pPr>
        <w:pStyle w:val="TOC4"/>
        <w:rPr>
          <w:rFonts w:asciiTheme="minorHAnsi" w:eastAsiaTheme="minorEastAsia" w:hAnsiTheme="minorHAnsi" w:cstheme="minorBidi"/>
          <w:kern w:val="2"/>
          <w:sz w:val="22"/>
          <w:szCs w:val="22"/>
          <w14:ligatures w14:val="standardContextual"/>
        </w:rPr>
      </w:pPr>
      <w:r>
        <w:t>9.2.2.30</w:t>
      </w:r>
      <w:r>
        <w:rPr>
          <w:rFonts w:asciiTheme="minorHAnsi" w:eastAsiaTheme="minorEastAsia" w:hAnsiTheme="minorHAnsi" w:cstheme="minorBidi"/>
          <w:kern w:val="2"/>
          <w:sz w:val="22"/>
          <w:szCs w:val="22"/>
          <w14:ligatures w14:val="standardContextual"/>
        </w:rPr>
        <w:tab/>
      </w:r>
      <w:r>
        <w:t>Data Traffic Resource Indication</w:t>
      </w:r>
      <w:r>
        <w:tab/>
      </w:r>
      <w:r>
        <w:fldChar w:fldCharType="begin" w:fldLock="1"/>
      </w:r>
      <w:r>
        <w:instrText xml:space="preserve"> PAGEREF _Toc155948764 \h </w:instrText>
      </w:r>
      <w:r>
        <w:fldChar w:fldCharType="separate"/>
      </w:r>
      <w:r>
        <w:t>193</w:t>
      </w:r>
      <w:r>
        <w:fldChar w:fldCharType="end"/>
      </w:r>
    </w:p>
    <w:p w14:paraId="10A50C03" w14:textId="2E126E93" w:rsidR="00CE7F68" w:rsidRDefault="00CE7F68">
      <w:pPr>
        <w:pStyle w:val="TOC4"/>
        <w:rPr>
          <w:rFonts w:asciiTheme="minorHAnsi" w:eastAsiaTheme="minorEastAsia" w:hAnsiTheme="minorHAnsi" w:cstheme="minorBidi"/>
          <w:kern w:val="2"/>
          <w:sz w:val="22"/>
          <w:szCs w:val="22"/>
          <w14:ligatures w14:val="standardContextual"/>
        </w:rPr>
      </w:pPr>
      <w:r>
        <w:t>9.2.2.31</w:t>
      </w:r>
      <w:r>
        <w:rPr>
          <w:rFonts w:asciiTheme="minorHAnsi" w:eastAsiaTheme="minorEastAsia" w:hAnsiTheme="minorHAnsi" w:cstheme="minorBidi"/>
          <w:kern w:val="2"/>
          <w:sz w:val="22"/>
          <w:szCs w:val="22"/>
          <w14:ligatures w14:val="standardContextual"/>
        </w:rPr>
        <w:tab/>
      </w:r>
      <w:r>
        <w:t>Data Traffic Resources</w:t>
      </w:r>
      <w:r>
        <w:tab/>
      </w:r>
      <w:r>
        <w:fldChar w:fldCharType="begin" w:fldLock="1"/>
      </w:r>
      <w:r>
        <w:instrText xml:space="preserve"> PAGEREF _Toc155948765 \h </w:instrText>
      </w:r>
      <w:r>
        <w:fldChar w:fldCharType="separate"/>
      </w:r>
      <w:r>
        <w:t>194</w:t>
      </w:r>
      <w:r>
        <w:fldChar w:fldCharType="end"/>
      </w:r>
    </w:p>
    <w:p w14:paraId="26CA8D48" w14:textId="74E87A24" w:rsidR="00CE7F68" w:rsidRDefault="00CE7F68">
      <w:pPr>
        <w:pStyle w:val="TOC4"/>
        <w:rPr>
          <w:rFonts w:asciiTheme="minorHAnsi" w:eastAsiaTheme="minorEastAsia" w:hAnsiTheme="minorHAnsi" w:cstheme="minorBidi"/>
          <w:kern w:val="2"/>
          <w:sz w:val="22"/>
          <w:szCs w:val="22"/>
          <w14:ligatures w14:val="standardContextual"/>
        </w:rPr>
      </w:pPr>
      <w:r>
        <w:t>9.2.2.32</w:t>
      </w:r>
      <w:r>
        <w:rPr>
          <w:rFonts w:asciiTheme="minorHAnsi" w:eastAsiaTheme="minorEastAsia" w:hAnsiTheme="minorHAnsi" w:cstheme="minorBidi"/>
          <w:kern w:val="2"/>
          <w:sz w:val="22"/>
          <w:szCs w:val="22"/>
          <w14:ligatures w14:val="standardContextual"/>
        </w:rPr>
        <w:tab/>
      </w:r>
      <w:r>
        <w:t>Reserved Subframe Pattern</w:t>
      </w:r>
      <w:r>
        <w:tab/>
      </w:r>
      <w:r>
        <w:fldChar w:fldCharType="begin" w:fldLock="1"/>
      </w:r>
      <w:r>
        <w:instrText xml:space="preserve"> PAGEREF _Toc155948766 \h </w:instrText>
      </w:r>
      <w:r>
        <w:fldChar w:fldCharType="separate"/>
      </w:r>
      <w:r>
        <w:t>194</w:t>
      </w:r>
      <w:r>
        <w:fldChar w:fldCharType="end"/>
      </w:r>
    </w:p>
    <w:p w14:paraId="439AD3DB" w14:textId="03525716" w:rsidR="00CE7F68" w:rsidRDefault="00CE7F68">
      <w:pPr>
        <w:pStyle w:val="TOC4"/>
        <w:rPr>
          <w:rFonts w:asciiTheme="minorHAnsi" w:eastAsiaTheme="minorEastAsia" w:hAnsiTheme="minorHAnsi" w:cstheme="minorBidi"/>
          <w:kern w:val="2"/>
          <w:sz w:val="22"/>
          <w:szCs w:val="22"/>
          <w14:ligatures w14:val="standardContextual"/>
        </w:rPr>
      </w:pPr>
      <w:r>
        <w:t>9.2.2.33</w:t>
      </w:r>
      <w:r>
        <w:rPr>
          <w:rFonts w:asciiTheme="minorHAnsi" w:eastAsiaTheme="minorEastAsia" w:hAnsiTheme="minorHAnsi" w:cstheme="minorBidi"/>
          <w:kern w:val="2"/>
          <w:sz w:val="22"/>
          <w:szCs w:val="22"/>
          <w14:ligatures w14:val="standardContextual"/>
        </w:rPr>
        <w:tab/>
      </w:r>
      <w:r>
        <w:t xml:space="preserve"> MR-DC Resource Coordination Information</w:t>
      </w:r>
      <w:r>
        <w:tab/>
      </w:r>
      <w:r>
        <w:fldChar w:fldCharType="begin" w:fldLock="1"/>
      </w:r>
      <w:r>
        <w:instrText xml:space="preserve"> PAGEREF _Toc155948767 \h </w:instrText>
      </w:r>
      <w:r>
        <w:fldChar w:fldCharType="separate"/>
      </w:r>
      <w:r>
        <w:t>195</w:t>
      </w:r>
      <w:r>
        <w:fldChar w:fldCharType="end"/>
      </w:r>
    </w:p>
    <w:p w14:paraId="25BE4417" w14:textId="20747D1E" w:rsidR="00CE7F68" w:rsidRDefault="00CE7F68">
      <w:pPr>
        <w:pStyle w:val="TOC4"/>
        <w:rPr>
          <w:rFonts w:asciiTheme="minorHAnsi" w:eastAsiaTheme="minorEastAsia" w:hAnsiTheme="minorHAnsi" w:cstheme="minorBidi"/>
          <w:kern w:val="2"/>
          <w:sz w:val="22"/>
          <w:szCs w:val="22"/>
          <w14:ligatures w14:val="standardContextual"/>
        </w:rPr>
      </w:pPr>
      <w:r>
        <w:t>9.2.2.34</w:t>
      </w:r>
      <w:r>
        <w:rPr>
          <w:rFonts w:asciiTheme="minorHAnsi" w:eastAsiaTheme="minorEastAsia" w:hAnsiTheme="minorHAnsi" w:cstheme="minorBidi"/>
          <w:kern w:val="2"/>
          <w:sz w:val="22"/>
          <w:szCs w:val="22"/>
          <w14:ligatures w14:val="standardContextual"/>
        </w:rPr>
        <w:tab/>
      </w:r>
      <w:r>
        <w:t>E-UTRA Resource Coordination Information</w:t>
      </w:r>
      <w:r>
        <w:tab/>
      </w:r>
      <w:r>
        <w:fldChar w:fldCharType="begin" w:fldLock="1"/>
      </w:r>
      <w:r>
        <w:instrText xml:space="preserve"> PAGEREF _Toc155948768 \h </w:instrText>
      </w:r>
      <w:r>
        <w:fldChar w:fldCharType="separate"/>
      </w:r>
      <w:r>
        <w:t>195</w:t>
      </w:r>
      <w:r>
        <w:fldChar w:fldCharType="end"/>
      </w:r>
    </w:p>
    <w:p w14:paraId="0F46DD6E" w14:textId="629581DC" w:rsidR="00CE7F68" w:rsidRDefault="00CE7F68">
      <w:pPr>
        <w:pStyle w:val="TOC4"/>
        <w:rPr>
          <w:rFonts w:asciiTheme="minorHAnsi" w:eastAsiaTheme="minorEastAsia" w:hAnsiTheme="minorHAnsi" w:cstheme="minorBidi"/>
          <w:kern w:val="2"/>
          <w:sz w:val="22"/>
          <w:szCs w:val="22"/>
          <w14:ligatures w14:val="standardContextual"/>
        </w:rPr>
      </w:pPr>
      <w:r>
        <w:t>9.2.2.35</w:t>
      </w:r>
      <w:r>
        <w:rPr>
          <w:rFonts w:asciiTheme="minorHAnsi" w:eastAsiaTheme="minorEastAsia" w:hAnsiTheme="minorHAnsi" w:cstheme="minorBidi"/>
          <w:kern w:val="2"/>
          <w:sz w:val="22"/>
          <w:szCs w:val="22"/>
          <w14:ligatures w14:val="standardContextual"/>
        </w:rPr>
        <w:tab/>
      </w:r>
      <w:r>
        <w:t>NR Resource Coordination Information</w:t>
      </w:r>
      <w:r>
        <w:tab/>
      </w:r>
      <w:r>
        <w:fldChar w:fldCharType="begin" w:fldLock="1"/>
      </w:r>
      <w:r>
        <w:instrText xml:space="preserve"> PAGEREF _Toc155948769 \h </w:instrText>
      </w:r>
      <w:r>
        <w:fldChar w:fldCharType="separate"/>
      </w:r>
      <w:r>
        <w:t>196</w:t>
      </w:r>
      <w:r>
        <w:fldChar w:fldCharType="end"/>
      </w:r>
    </w:p>
    <w:p w14:paraId="2CA98BD8" w14:textId="26F44A03" w:rsidR="00CE7F68" w:rsidRDefault="00CE7F68">
      <w:pPr>
        <w:pStyle w:val="TOC4"/>
        <w:rPr>
          <w:rFonts w:asciiTheme="minorHAnsi" w:eastAsiaTheme="minorEastAsia" w:hAnsiTheme="minorHAnsi" w:cstheme="minorBidi"/>
          <w:kern w:val="2"/>
          <w:sz w:val="22"/>
          <w:szCs w:val="22"/>
          <w14:ligatures w14:val="standardContextual"/>
        </w:rPr>
      </w:pPr>
      <w:r>
        <w:t>9.2.2.36</w:t>
      </w:r>
      <w:r>
        <w:rPr>
          <w:rFonts w:asciiTheme="minorHAnsi" w:eastAsiaTheme="minorEastAsia" w:hAnsiTheme="minorHAnsi" w:cstheme="minorBidi"/>
          <w:kern w:val="2"/>
          <w:sz w:val="22"/>
          <w:szCs w:val="22"/>
          <w14:ligatures w14:val="standardContextual"/>
        </w:rPr>
        <w:tab/>
      </w:r>
      <w:r>
        <w:t>E-UTRA Coordination Assistance Information</w:t>
      </w:r>
      <w:r>
        <w:tab/>
      </w:r>
      <w:r>
        <w:fldChar w:fldCharType="begin" w:fldLock="1"/>
      </w:r>
      <w:r>
        <w:instrText xml:space="preserve"> PAGEREF _Toc155948770 \h </w:instrText>
      </w:r>
      <w:r>
        <w:fldChar w:fldCharType="separate"/>
      </w:r>
      <w:r>
        <w:t>198</w:t>
      </w:r>
      <w:r>
        <w:fldChar w:fldCharType="end"/>
      </w:r>
    </w:p>
    <w:p w14:paraId="7F66B0DC" w14:textId="05C2A9C4" w:rsidR="00CE7F68" w:rsidRDefault="00CE7F68">
      <w:pPr>
        <w:pStyle w:val="TOC4"/>
        <w:rPr>
          <w:rFonts w:asciiTheme="minorHAnsi" w:eastAsiaTheme="minorEastAsia" w:hAnsiTheme="minorHAnsi" w:cstheme="minorBidi"/>
          <w:kern w:val="2"/>
          <w:sz w:val="22"/>
          <w:szCs w:val="22"/>
          <w14:ligatures w14:val="standardContextual"/>
        </w:rPr>
      </w:pPr>
      <w:r>
        <w:t>9.2.2.37</w:t>
      </w:r>
      <w:r>
        <w:rPr>
          <w:rFonts w:asciiTheme="minorHAnsi" w:eastAsiaTheme="minorEastAsia" w:hAnsiTheme="minorHAnsi" w:cstheme="minorBidi"/>
          <w:kern w:val="2"/>
          <w:sz w:val="22"/>
          <w:szCs w:val="22"/>
          <w14:ligatures w14:val="standardContextual"/>
        </w:rPr>
        <w:tab/>
      </w:r>
      <w:r>
        <w:t>NR Coordination Assistance Information</w:t>
      </w:r>
      <w:r>
        <w:tab/>
      </w:r>
      <w:r>
        <w:fldChar w:fldCharType="begin" w:fldLock="1"/>
      </w:r>
      <w:r>
        <w:instrText xml:space="preserve"> PAGEREF _Toc155948771 \h </w:instrText>
      </w:r>
      <w:r>
        <w:fldChar w:fldCharType="separate"/>
      </w:r>
      <w:r>
        <w:t>198</w:t>
      </w:r>
      <w:r>
        <w:fldChar w:fldCharType="end"/>
      </w:r>
    </w:p>
    <w:p w14:paraId="219BEE7F" w14:textId="51D7FB9B"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9.2.2.38</w:t>
      </w:r>
      <w:r>
        <w:rPr>
          <w:rFonts w:asciiTheme="minorHAnsi" w:eastAsiaTheme="minorEastAsia" w:hAnsiTheme="minorHAnsi" w:cstheme="minorBidi"/>
          <w:kern w:val="2"/>
          <w:sz w:val="22"/>
          <w:szCs w:val="22"/>
          <w14:ligatures w14:val="standardContextual"/>
        </w:rPr>
        <w:tab/>
      </w:r>
      <w:r w:rsidRPr="000972F2">
        <w:rPr>
          <w:rFonts w:eastAsia="SimSun"/>
        </w:rPr>
        <w:t>NE-DC TDM Pattern</w:t>
      </w:r>
      <w:r>
        <w:tab/>
      </w:r>
      <w:r>
        <w:fldChar w:fldCharType="begin" w:fldLock="1"/>
      </w:r>
      <w:r>
        <w:instrText xml:space="preserve"> PAGEREF _Toc155948772 \h </w:instrText>
      </w:r>
      <w:r>
        <w:fldChar w:fldCharType="separate"/>
      </w:r>
      <w:r>
        <w:t>198</w:t>
      </w:r>
      <w:r>
        <w:fldChar w:fldCharType="end"/>
      </w:r>
    </w:p>
    <w:p w14:paraId="76193A4D" w14:textId="53E97438" w:rsidR="00CE7F68" w:rsidRDefault="00CE7F68">
      <w:pPr>
        <w:pStyle w:val="TOC4"/>
        <w:rPr>
          <w:rFonts w:asciiTheme="minorHAnsi" w:eastAsiaTheme="minorEastAsia" w:hAnsiTheme="minorHAnsi" w:cstheme="minorBidi"/>
          <w:kern w:val="2"/>
          <w:sz w:val="22"/>
          <w:szCs w:val="22"/>
          <w14:ligatures w14:val="standardContextual"/>
        </w:rPr>
      </w:pPr>
      <w:r>
        <w:t>9.2.2.39</w:t>
      </w:r>
      <w:r>
        <w:rPr>
          <w:rFonts w:asciiTheme="minorHAnsi" w:eastAsiaTheme="minorEastAsia" w:hAnsiTheme="minorHAnsi" w:cstheme="minorBidi"/>
          <w:kern w:val="2"/>
          <w:sz w:val="22"/>
          <w:szCs w:val="22"/>
          <w14:ligatures w14:val="standardContextual"/>
        </w:rPr>
        <w:tab/>
      </w:r>
      <w:r>
        <w:t>Interface Instance Indication</w:t>
      </w:r>
      <w:r>
        <w:tab/>
      </w:r>
      <w:r>
        <w:fldChar w:fldCharType="begin" w:fldLock="1"/>
      </w:r>
      <w:r>
        <w:instrText xml:space="preserve"> PAGEREF _Toc155948773 \h </w:instrText>
      </w:r>
      <w:r>
        <w:fldChar w:fldCharType="separate"/>
      </w:r>
      <w:r>
        <w:t>198</w:t>
      </w:r>
      <w:r>
        <w:fldChar w:fldCharType="end"/>
      </w:r>
    </w:p>
    <w:p w14:paraId="40DE96B5" w14:textId="28754C3E"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9.2.2.39a</w:t>
      </w:r>
      <w:r>
        <w:rPr>
          <w:rFonts w:asciiTheme="minorHAnsi" w:eastAsiaTheme="minorEastAsia" w:hAnsiTheme="minorHAnsi" w:cstheme="minorBidi"/>
          <w:kern w:val="2"/>
          <w:sz w:val="22"/>
          <w:szCs w:val="22"/>
          <w14:ligatures w14:val="standardContextual"/>
        </w:rPr>
        <w:tab/>
      </w:r>
      <w:r w:rsidRPr="000972F2">
        <w:rPr>
          <w:rFonts w:eastAsia="Batang"/>
        </w:rPr>
        <w:t>Configured TAC Indication</w:t>
      </w:r>
      <w:r>
        <w:tab/>
      </w:r>
      <w:r>
        <w:fldChar w:fldCharType="begin" w:fldLock="1"/>
      </w:r>
      <w:r>
        <w:instrText xml:space="preserve"> PAGEREF _Toc155948774 \h </w:instrText>
      </w:r>
      <w:r>
        <w:fldChar w:fldCharType="separate"/>
      </w:r>
      <w:r>
        <w:t>199</w:t>
      </w:r>
      <w:r>
        <w:fldChar w:fldCharType="end"/>
      </w:r>
    </w:p>
    <w:p w14:paraId="3648659C" w14:textId="30F1951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9.2.2.40</w:t>
      </w:r>
      <w:r>
        <w:rPr>
          <w:rFonts w:asciiTheme="minorHAnsi" w:eastAsiaTheme="minorEastAsia" w:hAnsiTheme="minorHAnsi" w:cstheme="minorBidi"/>
          <w:kern w:val="2"/>
          <w:sz w:val="22"/>
          <w:szCs w:val="22"/>
          <w14:ligatures w14:val="standardContextual"/>
        </w:rPr>
        <w:tab/>
      </w:r>
      <w:r w:rsidRPr="000972F2">
        <w:rPr>
          <w:rFonts w:eastAsia="SimSun"/>
        </w:rPr>
        <w:t>Intended TDD DL-UL Configuration NR</w:t>
      </w:r>
      <w:r>
        <w:tab/>
      </w:r>
      <w:r>
        <w:fldChar w:fldCharType="begin" w:fldLock="1"/>
      </w:r>
      <w:r>
        <w:instrText xml:space="preserve"> PAGEREF _Toc155948775 \h </w:instrText>
      </w:r>
      <w:r>
        <w:fldChar w:fldCharType="separate"/>
      </w:r>
      <w:r>
        <w:t>199</w:t>
      </w:r>
      <w:r>
        <w:fldChar w:fldCharType="end"/>
      </w:r>
    </w:p>
    <w:p w14:paraId="126EF2EF" w14:textId="1AC97538"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9.2.2.41</w:t>
      </w:r>
      <w:r>
        <w:rPr>
          <w:rFonts w:asciiTheme="minorHAnsi" w:eastAsiaTheme="minorEastAsia" w:hAnsiTheme="minorHAnsi" w:cstheme="minorBidi"/>
          <w:kern w:val="2"/>
          <w:sz w:val="22"/>
          <w:szCs w:val="22"/>
          <w14:ligatures w14:val="standardContextual"/>
        </w:rPr>
        <w:tab/>
      </w:r>
      <w:r>
        <w:t>Cell and Capacity Assistance Information NR</w:t>
      </w:r>
      <w:r>
        <w:tab/>
      </w:r>
      <w:r>
        <w:fldChar w:fldCharType="begin" w:fldLock="1"/>
      </w:r>
      <w:r>
        <w:instrText xml:space="preserve"> PAGEREF _Toc155948776 \h </w:instrText>
      </w:r>
      <w:r>
        <w:fldChar w:fldCharType="separate"/>
      </w:r>
      <w:r>
        <w:t>200</w:t>
      </w:r>
      <w:r>
        <w:fldChar w:fldCharType="end"/>
      </w:r>
    </w:p>
    <w:p w14:paraId="456A6575" w14:textId="7B4EB8F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9.2.2.42</w:t>
      </w:r>
      <w:r>
        <w:rPr>
          <w:rFonts w:asciiTheme="minorHAnsi" w:eastAsiaTheme="minorEastAsia" w:hAnsiTheme="minorHAnsi" w:cstheme="minorBidi"/>
          <w:kern w:val="2"/>
          <w:sz w:val="22"/>
          <w:szCs w:val="22"/>
          <w14:ligatures w14:val="standardContextual"/>
        </w:rPr>
        <w:tab/>
      </w:r>
      <w:r>
        <w:t>Cell and Capacity Assistance Information E-UTRA</w:t>
      </w:r>
      <w:r>
        <w:tab/>
      </w:r>
      <w:r>
        <w:fldChar w:fldCharType="begin" w:fldLock="1"/>
      </w:r>
      <w:r>
        <w:instrText xml:space="preserve"> PAGEREF _Toc155948777 \h </w:instrText>
      </w:r>
      <w:r>
        <w:fldChar w:fldCharType="separate"/>
      </w:r>
      <w:r>
        <w:t>200</w:t>
      </w:r>
      <w:r>
        <w:fldChar w:fldCharType="end"/>
      </w:r>
    </w:p>
    <w:p w14:paraId="1DC320E8" w14:textId="2A8E9B54"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9.2.2.43</w:t>
      </w:r>
      <w:r>
        <w:rPr>
          <w:rFonts w:asciiTheme="minorHAnsi" w:eastAsiaTheme="minorEastAsia" w:hAnsiTheme="minorHAnsi" w:cstheme="minorBidi"/>
          <w:kern w:val="2"/>
          <w:sz w:val="22"/>
          <w:szCs w:val="22"/>
          <w14:ligatures w14:val="standardContextual"/>
        </w:rPr>
        <w:tab/>
      </w:r>
      <w:r>
        <w:t>Cell Assistance Information E-UTRA</w:t>
      </w:r>
      <w:r>
        <w:tab/>
      </w:r>
      <w:r>
        <w:fldChar w:fldCharType="begin" w:fldLock="1"/>
      </w:r>
      <w:r>
        <w:instrText xml:space="preserve"> PAGEREF _Toc155948778 \h </w:instrText>
      </w:r>
      <w:r>
        <w:fldChar w:fldCharType="separate"/>
      </w:r>
      <w:r>
        <w:t>200</w:t>
      </w:r>
      <w:r>
        <w:fldChar w:fldCharType="end"/>
      </w:r>
    </w:p>
    <w:p w14:paraId="61D2313B" w14:textId="4FAA75B8"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9.2.2.44</w:t>
      </w:r>
      <w:r>
        <w:rPr>
          <w:rFonts w:asciiTheme="minorHAnsi" w:eastAsiaTheme="minorEastAsia" w:hAnsiTheme="minorHAnsi" w:cstheme="minorBidi"/>
          <w:kern w:val="2"/>
          <w:sz w:val="22"/>
          <w:szCs w:val="22"/>
          <w14:ligatures w14:val="standardContextual"/>
        </w:rPr>
        <w:tab/>
      </w:r>
      <w:r>
        <w:rPr>
          <w:lang w:eastAsia="zh-CN"/>
        </w:rPr>
        <w:t>Maximum Cell List Size</w:t>
      </w:r>
      <w:r>
        <w:tab/>
      </w:r>
      <w:r>
        <w:fldChar w:fldCharType="begin" w:fldLock="1"/>
      </w:r>
      <w:r>
        <w:instrText xml:space="preserve"> PAGEREF _Toc155948779 \h </w:instrText>
      </w:r>
      <w:r>
        <w:fldChar w:fldCharType="separate"/>
      </w:r>
      <w:r>
        <w:t>200</w:t>
      </w:r>
      <w:r>
        <w:fldChar w:fldCharType="end"/>
      </w:r>
    </w:p>
    <w:p w14:paraId="57B7932D" w14:textId="22A70246"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9.2.2.45</w:t>
      </w:r>
      <w:r>
        <w:rPr>
          <w:rFonts w:asciiTheme="minorHAnsi" w:eastAsiaTheme="minorEastAsia" w:hAnsiTheme="minorHAnsi" w:cstheme="minorBidi"/>
          <w:kern w:val="2"/>
          <w:sz w:val="22"/>
          <w:szCs w:val="22"/>
          <w14:ligatures w14:val="standardContextual"/>
        </w:rPr>
        <w:tab/>
      </w:r>
      <w:r>
        <w:rPr>
          <w:lang w:eastAsia="zh-CN"/>
        </w:rPr>
        <w:t>Message Oversize Notification</w:t>
      </w:r>
      <w:r>
        <w:tab/>
      </w:r>
      <w:r>
        <w:fldChar w:fldCharType="begin" w:fldLock="1"/>
      </w:r>
      <w:r>
        <w:instrText xml:space="preserve"> PAGEREF _Toc155948780 \h </w:instrText>
      </w:r>
      <w:r>
        <w:fldChar w:fldCharType="separate"/>
      </w:r>
      <w:r>
        <w:t>201</w:t>
      </w:r>
      <w:r>
        <w:fldChar w:fldCharType="end"/>
      </w:r>
    </w:p>
    <w:p w14:paraId="38961105" w14:textId="037BCC1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9.2.2.46</w:t>
      </w:r>
      <w:r>
        <w:rPr>
          <w:rFonts w:asciiTheme="minorHAnsi" w:eastAsiaTheme="minorEastAsia" w:hAnsiTheme="minorHAnsi" w:cstheme="minorBidi"/>
          <w:kern w:val="2"/>
          <w:sz w:val="22"/>
          <w:szCs w:val="22"/>
          <w14:ligatures w14:val="standardContextual"/>
        </w:rPr>
        <w:tab/>
      </w:r>
      <w:r>
        <w:t>Partial List Indicator</w:t>
      </w:r>
      <w:r>
        <w:tab/>
      </w:r>
      <w:r>
        <w:fldChar w:fldCharType="begin" w:fldLock="1"/>
      </w:r>
      <w:r>
        <w:instrText xml:space="preserve"> PAGEREF _Toc155948781 \h </w:instrText>
      </w:r>
      <w:r>
        <w:fldChar w:fldCharType="separate"/>
      </w:r>
      <w:r>
        <w:t>201</w:t>
      </w:r>
      <w:r>
        <w:fldChar w:fldCharType="end"/>
      </w:r>
    </w:p>
    <w:p w14:paraId="7017C754" w14:textId="1A28B304" w:rsidR="00CE7F68" w:rsidRDefault="00CE7F68">
      <w:pPr>
        <w:pStyle w:val="TOC4"/>
        <w:rPr>
          <w:rFonts w:asciiTheme="minorHAnsi" w:eastAsiaTheme="minorEastAsia" w:hAnsiTheme="minorHAnsi" w:cstheme="minorBidi"/>
          <w:kern w:val="2"/>
          <w:sz w:val="22"/>
          <w:szCs w:val="22"/>
          <w14:ligatures w14:val="standardContextual"/>
        </w:rPr>
      </w:pPr>
      <w:r>
        <w:t xml:space="preserve">9.2.2.47 </w:t>
      </w:r>
      <w:r>
        <w:rPr>
          <w:rFonts w:asciiTheme="minorHAnsi" w:eastAsiaTheme="minorEastAsia" w:hAnsiTheme="minorHAnsi" w:cstheme="minorBidi"/>
          <w:kern w:val="2"/>
          <w:sz w:val="22"/>
          <w:szCs w:val="22"/>
          <w14:ligatures w14:val="standardContextual"/>
        </w:rPr>
        <w:tab/>
      </w:r>
      <w:r>
        <w:t>Offset of NB-IoT Channel Number to EARFCN</w:t>
      </w:r>
      <w:r>
        <w:tab/>
      </w:r>
      <w:r>
        <w:fldChar w:fldCharType="begin" w:fldLock="1"/>
      </w:r>
      <w:r>
        <w:instrText xml:space="preserve"> PAGEREF _Toc155948782 \h </w:instrText>
      </w:r>
      <w:r>
        <w:fldChar w:fldCharType="separate"/>
      </w:r>
      <w:r>
        <w:t>201</w:t>
      </w:r>
      <w:r>
        <w:fldChar w:fldCharType="end"/>
      </w:r>
    </w:p>
    <w:p w14:paraId="5B46CB8A" w14:textId="0AE344A0" w:rsidR="00CE7F68" w:rsidRDefault="00CE7F68">
      <w:pPr>
        <w:pStyle w:val="TOC4"/>
        <w:rPr>
          <w:rFonts w:asciiTheme="minorHAnsi" w:eastAsiaTheme="minorEastAsia" w:hAnsiTheme="minorHAnsi" w:cstheme="minorBidi"/>
          <w:kern w:val="2"/>
          <w:sz w:val="22"/>
          <w:szCs w:val="22"/>
          <w14:ligatures w14:val="standardContextual"/>
        </w:rPr>
      </w:pPr>
      <w:r>
        <w:t xml:space="preserve">9.2.2.48 </w:t>
      </w:r>
      <w:r>
        <w:rPr>
          <w:rFonts w:asciiTheme="minorHAnsi" w:eastAsiaTheme="minorEastAsia" w:hAnsiTheme="minorHAnsi" w:cstheme="minorBidi"/>
          <w:kern w:val="2"/>
          <w:sz w:val="22"/>
          <w:szCs w:val="22"/>
          <w14:ligatures w14:val="standardContextual"/>
        </w:rPr>
        <w:tab/>
      </w:r>
      <w:r>
        <w:t>NB-IoT UL DL Alignment Offset</w:t>
      </w:r>
      <w:r>
        <w:tab/>
      </w:r>
      <w:r>
        <w:fldChar w:fldCharType="begin" w:fldLock="1"/>
      </w:r>
      <w:r>
        <w:instrText xml:space="preserve"> PAGEREF _Toc155948783 \h </w:instrText>
      </w:r>
      <w:r>
        <w:fldChar w:fldCharType="separate"/>
      </w:r>
      <w:r>
        <w:t>201</w:t>
      </w:r>
      <w:r>
        <w:fldChar w:fldCharType="end"/>
      </w:r>
    </w:p>
    <w:p w14:paraId="45FB47DF" w14:textId="0CD88721" w:rsidR="00CE7F68" w:rsidRDefault="00CE7F68">
      <w:pPr>
        <w:pStyle w:val="TOC4"/>
        <w:rPr>
          <w:rFonts w:asciiTheme="minorHAnsi" w:eastAsiaTheme="minorEastAsia" w:hAnsiTheme="minorHAnsi" w:cstheme="minorBidi"/>
          <w:kern w:val="2"/>
          <w:sz w:val="22"/>
          <w:szCs w:val="22"/>
          <w14:ligatures w14:val="standardContextual"/>
        </w:rPr>
      </w:pPr>
      <w:r>
        <w:t>9.2.2.49</w:t>
      </w:r>
      <w:r>
        <w:rPr>
          <w:rFonts w:asciiTheme="minorHAnsi" w:eastAsiaTheme="minorEastAsia" w:hAnsiTheme="minorHAnsi" w:cstheme="minorBidi"/>
          <w:kern w:val="2"/>
          <w:sz w:val="22"/>
          <w:szCs w:val="22"/>
          <w14:ligatures w14:val="standardContextual"/>
        </w:rPr>
        <w:tab/>
      </w:r>
      <w:r>
        <w:t>TNL Capacity Indicator</w:t>
      </w:r>
      <w:r>
        <w:tab/>
      </w:r>
      <w:r>
        <w:fldChar w:fldCharType="begin" w:fldLock="1"/>
      </w:r>
      <w:r>
        <w:instrText xml:space="preserve"> PAGEREF _Toc155948784 \h </w:instrText>
      </w:r>
      <w:r>
        <w:fldChar w:fldCharType="separate"/>
      </w:r>
      <w:r>
        <w:t>201</w:t>
      </w:r>
      <w:r>
        <w:fldChar w:fldCharType="end"/>
      </w:r>
    </w:p>
    <w:p w14:paraId="54010E93" w14:textId="7B885BAF" w:rsidR="00CE7F68" w:rsidRDefault="00CE7F68">
      <w:pPr>
        <w:pStyle w:val="TOC4"/>
        <w:rPr>
          <w:rFonts w:asciiTheme="minorHAnsi" w:eastAsiaTheme="minorEastAsia" w:hAnsiTheme="minorHAnsi" w:cstheme="minorBidi"/>
          <w:kern w:val="2"/>
          <w:sz w:val="22"/>
          <w:szCs w:val="22"/>
          <w14:ligatures w14:val="standardContextual"/>
        </w:rPr>
      </w:pPr>
      <w:r w:rsidRPr="00D9037A">
        <w:t>9.2.2.50</w:t>
      </w:r>
      <w:r>
        <w:rPr>
          <w:rFonts w:asciiTheme="minorHAnsi" w:eastAsiaTheme="minorEastAsia" w:hAnsiTheme="minorHAnsi" w:cstheme="minorBidi"/>
          <w:kern w:val="2"/>
          <w:sz w:val="22"/>
          <w:szCs w:val="22"/>
          <w14:ligatures w14:val="standardContextual"/>
        </w:rPr>
        <w:tab/>
      </w:r>
      <w:r w:rsidRPr="00D9037A">
        <w:t>Radio Resource Status</w:t>
      </w:r>
      <w:r>
        <w:tab/>
      </w:r>
      <w:r>
        <w:fldChar w:fldCharType="begin" w:fldLock="1"/>
      </w:r>
      <w:r>
        <w:instrText xml:space="preserve"> PAGEREF _Toc155948785 \h </w:instrText>
      </w:r>
      <w:r>
        <w:fldChar w:fldCharType="separate"/>
      </w:r>
      <w:r>
        <w:t>202</w:t>
      </w:r>
      <w:r>
        <w:fldChar w:fldCharType="end"/>
      </w:r>
    </w:p>
    <w:p w14:paraId="47991211" w14:textId="4513B6F0" w:rsidR="00CE7F68" w:rsidRDefault="00CE7F68">
      <w:pPr>
        <w:pStyle w:val="TOC4"/>
        <w:rPr>
          <w:rFonts w:asciiTheme="minorHAnsi" w:eastAsiaTheme="minorEastAsia" w:hAnsiTheme="minorHAnsi" w:cstheme="minorBidi"/>
          <w:kern w:val="2"/>
          <w:sz w:val="22"/>
          <w:szCs w:val="22"/>
          <w14:ligatures w14:val="standardContextual"/>
        </w:rPr>
      </w:pPr>
      <w:r w:rsidRPr="00D9037A">
        <w:t>9.2.2.51</w:t>
      </w:r>
      <w:r>
        <w:rPr>
          <w:rFonts w:asciiTheme="minorHAnsi" w:eastAsiaTheme="minorEastAsia" w:hAnsiTheme="minorHAnsi" w:cstheme="minorBidi"/>
          <w:kern w:val="2"/>
          <w:sz w:val="22"/>
          <w:szCs w:val="22"/>
          <w14:ligatures w14:val="standardContextual"/>
        </w:rPr>
        <w:tab/>
      </w:r>
      <w:r w:rsidRPr="00D9037A">
        <w:t>Composite Available Capacity Group</w:t>
      </w:r>
      <w:r>
        <w:tab/>
      </w:r>
      <w:r>
        <w:fldChar w:fldCharType="begin" w:fldLock="1"/>
      </w:r>
      <w:r>
        <w:instrText xml:space="preserve"> PAGEREF _Toc155948786 \h </w:instrText>
      </w:r>
      <w:r>
        <w:fldChar w:fldCharType="separate"/>
      </w:r>
      <w:r>
        <w:t>203</w:t>
      </w:r>
      <w:r>
        <w:fldChar w:fldCharType="end"/>
      </w:r>
    </w:p>
    <w:p w14:paraId="5656E8E5" w14:textId="09F0257A" w:rsidR="00CE7F68" w:rsidRDefault="00CE7F68">
      <w:pPr>
        <w:pStyle w:val="TOC4"/>
        <w:rPr>
          <w:rFonts w:asciiTheme="minorHAnsi" w:eastAsiaTheme="minorEastAsia" w:hAnsiTheme="minorHAnsi" w:cstheme="minorBidi"/>
          <w:kern w:val="2"/>
          <w:sz w:val="22"/>
          <w:szCs w:val="22"/>
          <w14:ligatures w14:val="standardContextual"/>
        </w:rPr>
      </w:pPr>
      <w:r w:rsidRPr="00D9037A">
        <w:t>9.2.2.52</w:t>
      </w:r>
      <w:r>
        <w:rPr>
          <w:rFonts w:asciiTheme="minorHAnsi" w:eastAsiaTheme="minorEastAsia" w:hAnsiTheme="minorHAnsi" w:cstheme="minorBidi"/>
          <w:kern w:val="2"/>
          <w:sz w:val="22"/>
          <w:szCs w:val="22"/>
          <w14:ligatures w14:val="standardContextual"/>
        </w:rPr>
        <w:tab/>
      </w:r>
      <w:r w:rsidRPr="00D9037A">
        <w:t>Composite Available Capacity</w:t>
      </w:r>
      <w:r>
        <w:tab/>
      </w:r>
      <w:r>
        <w:fldChar w:fldCharType="begin" w:fldLock="1"/>
      </w:r>
      <w:r>
        <w:instrText xml:space="preserve"> PAGEREF _Toc155948787 \h </w:instrText>
      </w:r>
      <w:r>
        <w:fldChar w:fldCharType="separate"/>
      </w:r>
      <w:r>
        <w:t>203</w:t>
      </w:r>
      <w:r>
        <w:fldChar w:fldCharType="end"/>
      </w:r>
    </w:p>
    <w:p w14:paraId="5F318769" w14:textId="1FE1AD79" w:rsidR="00CE7F68" w:rsidRDefault="00CE7F68">
      <w:pPr>
        <w:pStyle w:val="TOC4"/>
        <w:rPr>
          <w:rFonts w:asciiTheme="minorHAnsi" w:eastAsiaTheme="minorEastAsia" w:hAnsiTheme="minorHAnsi" w:cstheme="minorBidi"/>
          <w:kern w:val="2"/>
          <w:sz w:val="22"/>
          <w:szCs w:val="22"/>
          <w14:ligatures w14:val="standardContextual"/>
        </w:rPr>
      </w:pPr>
      <w:r>
        <w:t>9.2.2.53</w:t>
      </w:r>
      <w:r>
        <w:rPr>
          <w:rFonts w:asciiTheme="minorHAnsi" w:eastAsiaTheme="minorEastAsia" w:hAnsiTheme="minorHAnsi" w:cstheme="minorBidi"/>
          <w:kern w:val="2"/>
          <w:sz w:val="22"/>
          <w:szCs w:val="22"/>
          <w14:ligatures w14:val="standardContextual"/>
        </w:rPr>
        <w:tab/>
      </w:r>
      <w:r>
        <w:t>Cell Capacity Class Value</w:t>
      </w:r>
      <w:r>
        <w:tab/>
      </w:r>
      <w:r>
        <w:fldChar w:fldCharType="begin" w:fldLock="1"/>
      </w:r>
      <w:r>
        <w:instrText xml:space="preserve"> PAGEREF _Toc155948788 \h </w:instrText>
      </w:r>
      <w:r>
        <w:fldChar w:fldCharType="separate"/>
      </w:r>
      <w:r>
        <w:t>203</w:t>
      </w:r>
      <w:r>
        <w:fldChar w:fldCharType="end"/>
      </w:r>
    </w:p>
    <w:p w14:paraId="0A24A868" w14:textId="667FD217" w:rsidR="00CE7F68" w:rsidRDefault="00CE7F68">
      <w:pPr>
        <w:pStyle w:val="TOC4"/>
        <w:rPr>
          <w:rFonts w:asciiTheme="minorHAnsi" w:eastAsiaTheme="minorEastAsia" w:hAnsiTheme="minorHAnsi" w:cstheme="minorBidi"/>
          <w:kern w:val="2"/>
          <w:sz w:val="22"/>
          <w:szCs w:val="22"/>
          <w14:ligatures w14:val="standardContextual"/>
        </w:rPr>
      </w:pPr>
      <w:r>
        <w:t>9.2.2.54</w:t>
      </w:r>
      <w:r>
        <w:rPr>
          <w:rFonts w:asciiTheme="minorHAnsi" w:eastAsiaTheme="minorEastAsia" w:hAnsiTheme="minorHAnsi" w:cstheme="minorBidi"/>
          <w:kern w:val="2"/>
          <w:sz w:val="22"/>
          <w:szCs w:val="22"/>
          <w14:ligatures w14:val="standardContextual"/>
        </w:rPr>
        <w:tab/>
      </w:r>
      <w:r>
        <w:t>Capacity Value</w:t>
      </w:r>
      <w:r>
        <w:tab/>
      </w:r>
      <w:r>
        <w:fldChar w:fldCharType="begin" w:fldLock="1"/>
      </w:r>
      <w:r>
        <w:instrText xml:space="preserve"> PAGEREF _Toc155948789 \h </w:instrText>
      </w:r>
      <w:r>
        <w:fldChar w:fldCharType="separate"/>
      </w:r>
      <w:r>
        <w:t>203</w:t>
      </w:r>
      <w:r>
        <w:fldChar w:fldCharType="end"/>
      </w:r>
    </w:p>
    <w:p w14:paraId="3B5D486B" w14:textId="00A3186A" w:rsidR="00CE7F68" w:rsidRDefault="00CE7F68">
      <w:pPr>
        <w:pStyle w:val="TOC4"/>
        <w:rPr>
          <w:rFonts w:asciiTheme="minorHAnsi" w:eastAsiaTheme="minorEastAsia" w:hAnsiTheme="minorHAnsi" w:cstheme="minorBidi"/>
          <w:kern w:val="2"/>
          <w:sz w:val="22"/>
          <w:szCs w:val="22"/>
          <w14:ligatures w14:val="standardContextual"/>
        </w:rPr>
      </w:pPr>
      <w:r>
        <w:t>9.2.2.55</w:t>
      </w:r>
      <w:r>
        <w:rPr>
          <w:rFonts w:asciiTheme="minorHAnsi" w:eastAsiaTheme="minorEastAsia" w:hAnsiTheme="minorHAnsi" w:cstheme="minorBidi"/>
          <w:kern w:val="2"/>
          <w:sz w:val="22"/>
          <w:szCs w:val="22"/>
          <w14:ligatures w14:val="standardContextual"/>
        </w:rPr>
        <w:tab/>
      </w:r>
      <w:r>
        <w:t>Slice Available Capacity</w:t>
      </w:r>
      <w:r>
        <w:tab/>
      </w:r>
      <w:r>
        <w:fldChar w:fldCharType="begin" w:fldLock="1"/>
      </w:r>
      <w:r>
        <w:instrText xml:space="preserve"> PAGEREF _Toc155948790 \h </w:instrText>
      </w:r>
      <w:r>
        <w:fldChar w:fldCharType="separate"/>
      </w:r>
      <w:r>
        <w:t>204</w:t>
      </w:r>
      <w:r>
        <w:fldChar w:fldCharType="end"/>
      </w:r>
    </w:p>
    <w:p w14:paraId="04AFF1EA" w14:textId="684EEF84" w:rsidR="00CE7F68" w:rsidRDefault="00CE7F68">
      <w:pPr>
        <w:pStyle w:val="TOC4"/>
        <w:rPr>
          <w:rFonts w:asciiTheme="minorHAnsi" w:eastAsiaTheme="minorEastAsia" w:hAnsiTheme="minorHAnsi" w:cstheme="minorBidi"/>
          <w:kern w:val="2"/>
          <w:sz w:val="22"/>
          <w:szCs w:val="22"/>
          <w14:ligatures w14:val="standardContextual"/>
        </w:rPr>
      </w:pPr>
      <w:r>
        <w:t>9.2.2.56</w:t>
      </w:r>
      <w:r>
        <w:rPr>
          <w:rFonts w:asciiTheme="minorHAnsi" w:eastAsiaTheme="minorEastAsia" w:hAnsiTheme="minorHAnsi" w:cstheme="minorBidi"/>
          <w:kern w:val="2"/>
          <w:sz w:val="22"/>
          <w:szCs w:val="22"/>
          <w14:ligatures w14:val="standardContextual"/>
        </w:rPr>
        <w:tab/>
      </w:r>
      <w:r>
        <w:t>RRC Connections</w:t>
      </w:r>
      <w:r>
        <w:tab/>
      </w:r>
      <w:r>
        <w:fldChar w:fldCharType="begin" w:fldLock="1"/>
      </w:r>
      <w:r>
        <w:instrText xml:space="preserve"> PAGEREF _Toc155948791 \h </w:instrText>
      </w:r>
      <w:r>
        <w:fldChar w:fldCharType="separate"/>
      </w:r>
      <w:r>
        <w:t>204</w:t>
      </w:r>
      <w:r>
        <w:fldChar w:fldCharType="end"/>
      </w:r>
    </w:p>
    <w:p w14:paraId="6CE04498" w14:textId="4582C14F" w:rsidR="00CE7F68" w:rsidRDefault="00CE7F68">
      <w:pPr>
        <w:pStyle w:val="TOC4"/>
        <w:rPr>
          <w:rFonts w:asciiTheme="minorHAnsi" w:eastAsiaTheme="minorEastAsia" w:hAnsiTheme="minorHAnsi" w:cstheme="minorBidi"/>
          <w:kern w:val="2"/>
          <w:sz w:val="22"/>
          <w:szCs w:val="22"/>
          <w14:ligatures w14:val="standardContextual"/>
        </w:rPr>
      </w:pPr>
      <w:r>
        <w:t>9.2.2.57</w:t>
      </w:r>
      <w:r>
        <w:rPr>
          <w:rFonts w:asciiTheme="minorHAnsi" w:eastAsiaTheme="minorEastAsia" w:hAnsiTheme="minorHAnsi" w:cstheme="minorBidi"/>
          <w:kern w:val="2"/>
          <w:sz w:val="22"/>
          <w:szCs w:val="22"/>
          <w14:ligatures w14:val="standardContextual"/>
        </w:rPr>
        <w:tab/>
      </w:r>
      <w:r>
        <w:t>Number of RRC Connections</w:t>
      </w:r>
      <w:r>
        <w:tab/>
      </w:r>
      <w:r>
        <w:fldChar w:fldCharType="begin" w:fldLock="1"/>
      </w:r>
      <w:r>
        <w:instrText xml:space="preserve"> PAGEREF _Toc155948792 \h </w:instrText>
      </w:r>
      <w:r>
        <w:fldChar w:fldCharType="separate"/>
      </w:r>
      <w:r>
        <w:t>205</w:t>
      </w:r>
      <w:r>
        <w:fldChar w:fldCharType="end"/>
      </w:r>
    </w:p>
    <w:p w14:paraId="72B469F6" w14:textId="7607C10E" w:rsidR="00CE7F68" w:rsidRDefault="00CE7F68">
      <w:pPr>
        <w:pStyle w:val="TOC4"/>
        <w:rPr>
          <w:rFonts w:asciiTheme="minorHAnsi" w:eastAsiaTheme="minorEastAsia" w:hAnsiTheme="minorHAnsi" w:cstheme="minorBidi"/>
          <w:kern w:val="2"/>
          <w:sz w:val="22"/>
          <w:szCs w:val="22"/>
          <w14:ligatures w14:val="standardContextual"/>
        </w:rPr>
      </w:pPr>
      <w:r>
        <w:t>9.2.2.58</w:t>
      </w:r>
      <w:r>
        <w:rPr>
          <w:rFonts w:asciiTheme="minorHAnsi" w:eastAsiaTheme="minorEastAsia" w:hAnsiTheme="minorHAnsi" w:cstheme="minorBidi"/>
          <w:kern w:val="2"/>
          <w:sz w:val="22"/>
          <w:szCs w:val="22"/>
          <w14:ligatures w14:val="standardContextual"/>
        </w:rPr>
        <w:tab/>
      </w:r>
      <w:r>
        <w:t>Available RRC Connection Capacity Value</w:t>
      </w:r>
      <w:r>
        <w:tab/>
      </w:r>
      <w:r>
        <w:fldChar w:fldCharType="begin" w:fldLock="1"/>
      </w:r>
      <w:r>
        <w:instrText xml:space="preserve"> PAGEREF _Toc155948793 \h </w:instrText>
      </w:r>
      <w:r>
        <w:fldChar w:fldCharType="separate"/>
      </w:r>
      <w:r>
        <w:t>205</w:t>
      </w:r>
      <w:r>
        <w:fldChar w:fldCharType="end"/>
      </w:r>
    </w:p>
    <w:p w14:paraId="0E51EE31" w14:textId="4EF77DF2" w:rsidR="00CE7F68" w:rsidRDefault="00CE7F68">
      <w:pPr>
        <w:pStyle w:val="TOC4"/>
        <w:rPr>
          <w:rFonts w:asciiTheme="minorHAnsi" w:eastAsiaTheme="minorEastAsia" w:hAnsiTheme="minorHAnsi" w:cstheme="minorBidi"/>
          <w:kern w:val="2"/>
          <w:sz w:val="22"/>
          <w:szCs w:val="22"/>
          <w14:ligatures w14:val="standardContextual"/>
        </w:rPr>
      </w:pPr>
      <w:r>
        <w:t>9.2.2.59</w:t>
      </w:r>
      <w:r>
        <w:rPr>
          <w:rFonts w:asciiTheme="minorHAnsi" w:eastAsiaTheme="minorEastAsia" w:hAnsiTheme="minorHAnsi" w:cstheme="minorBidi"/>
          <w:kern w:val="2"/>
          <w:sz w:val="22"/>
          <w:szCs w:val="22"/>
          <w14:ligatures w14:val="standardContextual"/>
        </w:rPr>
        <w:tab/>
      </w:r>
      <w:r>
        <w:t>UE RLF Report</w:t>
      </w:r>
      <w:r>
        <w:tab/>
      </w:r>
      <w:r>
        <w:fldChar w:fldCharType="begin" w:fldLock="1"/>
      </w:r>
      <w:r>
        <w:instrText xml:space="preserve"> PAGEREF _Toc155948794 \h </w:instrText>
      </w:r>
      <w:r>
        <w:fldChar w:fldCharType="separate"/>
      </w:r>
      <w:r>
        <w:t>205</w:t>
      </w:r>
      <w:r>
        <w:fldChar w:fldCharType="end"/>
      </w:r>
    </w:p>
    <w:p w14:paraId="782B8FF6" w14:textId="798A3DD7" w:rsidR="00CE7F68" w:rsidRDefault="00CE7F68">
      <w:pPr>
        <w:pStyle w:val="TOC4"/>
        <w:rPr>
          <w:rFonts w:asciiTheme="minorHAnsi" w:eastAsiaTheme="minorEastAsia" w:hAnsiTheme="minorHAnsi" w:cstheme="minorBidi"/>
          <w:kern w:val="2"/>
          <w:sz w:val="22"/>
          <w:szCs w:val="22"/>
          <w14:ligatures w14:val="standardContextual"/>
        </w:rPr>
      </w:pPr>
      <w:r>
        <w:t>9.2.2.60</w:t>
      </w:r>
      <w:r>
        <w:rPr>
          <w:rFonts w:asciiTheme="minorHAnsi" w:eastAsiaTheme="minorEastAsia" w:hAnsiTheme="minorHAnsi" w:cstheme="minorBidi"/>
          <w:kern w:val="2"/>
          <w:sz w:val="22"/>
          <w:szCs w:val="22"/>
          <w14:ligatures w14:val="standardContextual"/>
        </w:rPr>
        <w:tab/>
      </w:r>
      <w:r>
        <w:t>Mobility Parameters Information</w:t>
      </w:r>
      <w:r>
        <w:tab/>
      </w:r>
      <w:r>
        <w:fldChar w:fldCharType="begin" w:fldLock="1"/>
      </w:r>
      <w:r>
        <w:instrText xml:space="preserve"> PAGEREF _Toc155948795 \h </w:instrText>
      </w:r>
      <w:r>
        <w:fldChar w:fldCharType="separate"/>
      </w:r>
      <w:r>
        <w:t>206</w:t>
      </w:r>
      <w:r>
        <w:fldChar w:fldCharType="end"/>
      </w:r>
    </w:p>
    <w:p w14:paraId="3A3EB91E" w14:textId="3DDCF208" w:rsidR="00CE7F68" w:rsidRDefault="00CE7F68">
      <w:pPr>
        <w:pStyle w:val="TOC4"/>
        <w:rPr>
          <w:rFonts w:asciiTheme="minorHAnsi" w:eastAsiaTheme="minorEastAsia" w:hAnsiTheme="minorHAnsi" w:cstheme="minorBidi"/>
          <w:kern w:val="2"/>
          <w:sz w:val="22"/>
          <w:szCs w:val="22"/>
          <w14:ligatures w14:val="standardContextual"/>
        </w:rPr>
      </w:pPr>
      <w:r>
        <w:t>9.2.2.61</w:t>
      </w:r>
      <w:r>
        <w:rPr>
          <w:rFonts w:asciiTheme="minorHAnsi" w:eastAsiaTheme="minorEastAsia" w:hAnsiTheme="minorHAnsi" w:cstheme="minorBidi"/>
          <w:kern w:val="2"/>
          <w:sz w:val="22"/>
          <w:szCs w:val="22"/>
          <w14:ligatures w14:val="standardContextual"/>
        </w:rPr>
        <w:tab/>
      </w:r>
      <w:r>
        <w:t>Mobility Parameters Modification Range</w:t>
      </w:r>
      <w:r>
        <w:tab/>
      </w:r>
      <w:r>
        <w:fldChar w:fldCharType="begin" w:fldLock="1"/>
      </w:r>
      <w:r>
        <w:instrText xml:space="preserve"> PAGEREF _Toc155948796 \h </w:instrText>
      </w:r>
      <w:r>
        <w:fldChar w:fldCharType="separate"/>
      </w:r>
      <w:r>
        <w:t>206</w:t>
      </w:r>
      <w:r>
        <w:fldChar w:fldCharType="end"/>
      </w:r>
    </w:p>
    <w:p w14:paraId="13508B58" w14:textId="404BDE7D" w:rsidR="00CE7F68" w:rsidRDefault="00CE7F68">
      <w:pPr>
        <w:pStyle w:val="TOC4"/>
        <w:rPr>
          <w:rFonts w:asciiTheme="minorHAnsi" w:eastAsiaTheme="minorEastAsia" w:hAnsiTheme="minorHAnsi" w:cstheme="minorBidi"/>
          <w:kern w:val="2"/>
          <w:sz w:val="22"/>
          <w:szCs w:val="22"/>
          <w14:ligatures w14:val="standardContextual"/>
        </w:rPr>
      </w:pPr>
      <w:r>
        <w:t xml:space="preserve">9.2.2.62 </w:t>
      </w:r>
      <w:r>
        <w:rPr>
          <w:rFonts w:asciiTheme="minorHAnsi" w:eastAsiaTheme="minorEastAsia" w:hAnsiTheme="minorHAnsi" w:cstheme="minorBidi"/>
          <w:kern w:val="2"/>
          <w:sz w:val="22"/>
          <w:szCs w:val="22"/>
          <w14:ligatures w14:val="standardContextual"/>
        </w:rPr>
        <w:tab/>
      </w:r>
      <w:r>
        <w:t>Number of Active UEs</w:t>
      </w:r>
      <w:r>
        <w:tab/>
      </w:r>
      <w:r>
        <w:fldChar w:fldCharType="begin" w:fldLock="1"/>
      </w:r>
      <w:r>
        <w:instrText xml:space="preserve"> PAGEREF _Toc155948797 \h </w:instrText>
      </w:r>
      <w:r>
        <w:fldChar w:fldCharType="separate"/>
      </w:r>
      <w:r>
        <w:t>206</w:t>
      </w:r>
      <w:r>
        <w:fldChar w:fldCharType="end"/>
      </w:r>
    </w:p>
    <w:p w14:paraId="13FE6179" w14:textId="4738A25E" w:rsidR="00CE7F68" w:rsidRDefault="00CE7F68">
      <w:pPr>
        <w:pStyle w:val="TOC4"/>
        <w:rPr>
          <w:rFonts w:asciiTheme="minorHAnsi" w:eastAsiaTheme="minorEastAsia" w:hAnsiTheme="minorHAnsi" w:cstheme="minorBidi"/>
          <w:kern w:val="2"/>
          <w:sz w:val="22"/>
          <w:szCs w:val="22"/>
          <w14:ligatures w14:val="standardContextual"/>
        </w:rPr>
      </w:pPr>
      <w:r>
        <w:t>9.2.2.63</w:t>
      </w:r>
      <w:r>
        <w:rPr>
          <w:rFonts w:asciiTheme="minorHAnsi" w:eastAsiaTheme="minorEastAsia" w:hAnsiTheme="minorHAnsi" w:cstheme="minorBidi"/>
          <w:kern w:val="2"/>
          <w:sz w:val="22"/>
          <w:szCs w:val="22"/>
          <w14:ligatures w14:val="standardContextual"/>
        </w:rPr>
        <w:tab/>
      </w:r>
      <w:r>
        <w:t>NR Carrier List</w:t>
      </w:r>
      <w:r>
        <w:tab/>
      </w:r>
      <w:r>
        <w:fldChar w:fldCharType="begin" w:fldLock="1"/>
      </w:r>
      <w:r>
        <w:instrText xml:space="preserve"> PAGEREF _Toc155948798 \h </w:instrText>
      </w:r>
      <w:r>
        <w:fldChar w:fldCharType="separate"/>
      </w:r>
      <w:r>
        <w:t>206</w:t>
      </w:r>
      <w:r>
        <w:fldChar w:fldCharType="end"/>
      </w:r>
    </w:p>
    <w:p w14:paraId="20EE22C5" w14:textId="65FAD1A2" w:rsidR="00CE7F68" w:rsidRDefault="00CE7F68">
      <w:pPr>
        <w:pStyle w:val="TOC4"/>
        <w:rPr>
          <w:rFonts w:asciiTheme="minorHAnsi" w:eastAsiaTheme="minorEastAsia" w:hAnsiTheme="minorHAnsi" w:cstheme="minorBidi"/>
          <w:kern w:val="2"/>
          <w:sz w:val="22"/>
          <w:szCs w:val="22"/>
          <w14:ligatures w14:val="standardContextual"/>
        </w:rPr>
      </w:pPr>
      <w:r w:rsidRPr="00D9037A">
        <w:t>9.2.2.64</w:t>
      </w:r>
      <w:r>
        <w:rPr>
          <w:rFonts w:asciiTheme="minorHAnsi" w:eastAsiaTheme="minorEastAsia" w:hAnsiTheme="minorHAnsi" w:cstheme="minorBidi"/>
          <w:kern w:val="2"/>
          <w:sz w:val="22"/>
          <w:szCs w:val="22"/>
          <w14:ligatures w14:val="standardContextual"/>
        </w:rPr>
        <w:tab/>
      </w:r>
      <w:r w:rsidRPr="00D9037A">
        <w:rPr>
          <w:lang w:eastAsia="zh-CN"/>
        </w:rPr>
        <w:t>SSB Positions In Burst</w:t>
      </w:r>
      <w:r>
        <w:tab/>
      </w:r>
      <w:r>
        <w:fldChar w:fldCharType="begin" w:fldLock="1"/>
      </w:r>
      <w:r>
        <w:instrText xml:space="preserve"> PAGEREF _Toc155948799 \h </w:instrText>
      </w:r>
      <w:r>
        <w:fldChar w:fldCharType="separate"/>
      </w:r>
      <w:r>
        <w:t>207</w:t>
      </w:r>
      <w:r>
        <w:fldChar w:fldCharType="end"/>
      </w:r>
    </w:p>
    <w:p w14:paraId="6AB8A1CD" w14:textId="3127A972" w:rsidR="00CE7F68" w:rsidRDefault="00CE7F68">
      <w:pPr>
        <w:pStyle w:val="TOC4"/>
        <w:rPr>
          <w:rFonts w:asciiTheme="minorHAnsi" w:eastAsiaTheme="minorEastAsia" w:hAnsiTheme="minorHAnsi" w:cstheme="minorBidi"/>
          <w:kern w:val="2"/>
          <w:sz w:val="22"/>
          <w:szCs w:val="22"/>
          <w14:ligatures w14:val="standardContextual"/>
        </w:rPr>
      </w:pPr>
      <w:r>
        <w:t>9.2.2.65</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_Toc155948800 \h </w:instrText>
      </w:r>
      <w:r>
        <w:fldChar w:fldCharType="separate"/>
      </w:r>
      <w:r>
        <w:t>207</w:t>
      </w:r>
      <w:r>
        <w:fldChar w:fldCharType="end"/>
      </w:r>
    </w:p>
    <w:p w14:paraId="48242531" w14:textId="208019BD" w:rsidR="00CE7F68" w:rsidRDefault="00CE7F68">
      <w:pPr>
        <w:pStyle w:val="TOC4"/>
        <w:rPr>
          <w:rFonts w:asciiTheme="minorHAnsi" w:eastAsiaTheme="minorEastAsia" w:hAnsiTheme="minorHAnsi" w:cstheme="minorBidi"/>
          <w:kern w:val="2"/>
          <w:sz w:val="22"/>
          <w:szCs w:val="22"/>
          <w14:ligatures w14:val="standardContextual"/>
        </w:rPr>
      </w:pPr>
      <w:r>
        <w:t>9.2.2.66</w:t>
      </w:r>
      <w:r>
        <w:rPr>
          <w:rFonts w:asciiTheme="minorHAnsi" w:eastAsiaTheme="minorEastAsia" w:hAnsiTheme="minorHAnsi" w:cstheme="minorBidi"/>
          <w:kern w:val="2"/>
          <w:sz w:val="22"/>
          <w:szCs w:val="22"/>
          <w14:ligatures w14:val="standardContextual"/>
        </w:rPr>
        <w:tab/>
      </w:r>
      <w:r>
        <w:t>CAG-Identifier</w:t>
      </w:r>
      <w:r>
        <w:tab/>
      </w:r>
      <w:r>
        <w:fldChar w:fldCharType="begin" w:fldLock="1"/>
      </w:r>
      <w:r>
        <w:instrText xml:space="preserve"> PAGEREF _Toc155948801 \h </w:instrText>
      </w:r>
      <w:r>
        <w:fldChar w:fldCharType="separate"/>
      </w:r>
      <w:r>
        <w:t>207</w:t>
      </w:r>
      <w:r>
        <w:fldChar w:fldCharType="end"/>
      </w:r>
    </w:p>
    <w:p w14:paraId="2DB39BF9" w14:textId="725C899D" w:rsidR="00CE7F68" w:rsidRDefault="00CE7F68">
      <w:pPr>
        <w:pStyle w:val="TOC4"/>
        <w:rPr>
          <w:rFonts w:asciiTheme="minorHAnsi" w:eastAsiaTheme="minorEastAsia" w:hAnsiTheme="minorHAnsi" w:cstheme="minorBidi"/>
          <w:kern w:val="2"/>
          <w:sz w:val="22"/>
          <w:szCs w:val="22"/>
          <w14:ligatures w14:val="standardContextual"/>
        </w:rPr>
      </w:pPr>
      <w:r>
        <w:t>9.2.2.67</w:t>
      </w:r>
      <w:r>
        <w:rPr>
          <w:rFonts w:asciiTheme="minorHAnsi" w:eastAsiaTheme="minorEastAsia" w:hAnsiTheme="minorHAnsi" w:cstheme="minorBidi"/>
          <w:kern w:val="2"/>
          <w:sz w:val="22"/>
          <w:szCs w:val="22"/>
          <w14:ligatures w14:val="standardContextual"/>
        </w:rPr>
        <w:tab/>
      </w:r>
      <w:r>
        <w:t>Broadcast NID List</w:t>
      </w:r>
      <w:r>
        <w:tab/>
      </w:r>
      <w:r>
        <w:fldChar w:fldCharType="begin" w:fldLock="1"/>
      </w:r>
      <w:r>
        <w:instrText xml:space="preserve"> PAGEREF _Toc155948802 \h </w:instrText>
      </w:r>
      <w:r>
        <w:fldChar w:fldCharType="separate"/>
      </w:r>
      <w:r>
        <w:t>208</w:t>
      </w:r>
      <w:r>
        <w:fldChar w:fldCharType="end"/>
      </w:r>
    </w:p>
    <w:p w14:paraId="5E736AC2" w14:textId="588FE065" w:rsidR="00CE7F68" w:rsidRDefault="00CE7F68">
      <w:pPr>
        <w:pStyle w:val="TOC4"/>
        <w:rPr>
          <w:rFonts w:asciiTheme="minorHAnsi" w:eastAsiaTheme="minorEastAsia" w:hAnsiTheme="minorHAnsi" w:cstheme="minorBidi"/>
          <w:kern w:val="2"/>
          <w:sz w:val="22"/>
          <w:szCs w:val="22"/>
          <w14:ligatures w14:val="standardContextual"/>
        </w:rPr>
      </w:pPr>
      <w:r>
        <w:t>9.2.2.68</w:t>
      </w:r>
      <w:r>
        <w:rPr>
          <w:rFonts w:asciiTheme="minorHAnsi" w:eastAsiaTheme="minorEastAsia" w:hAnsiTheme="minorHAnsi" w:cstheme="minorBidi"/>
          <w:kern w:val="2"/>
          <w:sz w:val="22"/>
          <w:szCs w:val="22"/>
          <w14:ligatures w14:val="standardContextual"/>
        </w:rPr>
        <w:tab/>
      </w:r>
      <w:r>
        <w:t>Broadcast SNPN ID List</w:t>
      </w:r>
      <w:r>
        <w:tab/>
      </w:r>
      <w:r>
        <w:fldChar w:fldCharType="begin" w:fldLock="1"/>
      </w:r>
      <w:r>
        <w:instrText xml:space="preserve"> PAGEREF _Toc155948803 \h </w:instrText>
      </w:r>
      <w:r>
        <w:fldChar w:fldCharType="separate"/>
      </w:r>
      <w:r>
        <w:t>208</w:t>
      </w:r>
      <w:r>
        <w:fldChar w:fldCharType="end"/>
      </w:r>
    </w:p>
    <w:p w14:paraId="0CD38360" w14:textId="037BC7D3" w:rsidR="00CE7F68" w:rsidRDefault="00CE7F68">
      <w:pPr>
        <w:pStyle w:val="TOC4"/>
        <w:rPr>
          <w:rFonts w:asciiTheme="minorHAnsi" w:eastAsiaTheme="minorEastAsia" w:hAnsiTheme="minorHAnsi" w:cstheme="minorBidi"/>
          <w:kern w:val="2"/>
          <w:sz w:val="22"/>
          <w:szCs w:val="22"/>
          <w14:ligatures w14:val="standardContextual"/>
        </w:rPr>
      </w:pPr>
      <w:r>
        <w:t>9.2.2.69</w:t>
      </w:r>
      <w:r>
        <w:rPr>
          <w:rFonts w:asciiTheme="minorHAnsi" w:eastAsiaTheme="minorEastAsia" w:hAnsiTheme="minorHAnsi" w:cstheme="minorBidi"/>
          <w:kern w:val="2"/>
          <w:sz w:val="22"/>
          <w:szCs w:val="22"/>
          <w14:ligatures w14:val="standardContextual"/>
        </w:rPr>
        <w:tab/>
      </w:r>
      <w:r>
        <w:t>Broadcast CAG-Identifier List</w:t>
      </w:r>
      <w:r>
        <w:tab/>
      </w:r>
      <w:r>
        <w:fldChar w:fldCharType="begin" w:fldLock="1"/>
      </w:r>
      <w:r>
        <w:instrText xml:space="preserve"> PAGEREF _Toc155948804 \h </w:instrText>
      </w:r>
      <w:r>
        <w:fldChar w:fldCharType="separate"/>
      </w:r>
      <w:r>
        <w:t>208</w:t>
      </w:r>
      <w:r>
        <w:fldChar w:fldCharType="end"/>
      </w:r>
    </w:p>
    <w:p w14:paraId="2963A6C2" w14:textId="3190E268" w:rsidR="00CE7F68" w:rsidRDefault="00CE7F68">
      <w:pPr>
        <w:pStyle w:val="TOC4"/>
        <w:rPr>
          <w:rFonts w:asciiTheme="minorHAnsi" w:eastAsiaTheme="minorEastAsia" w:hAnsiTheme="minorHAnsi" w:cstheme="minorBidi"/>
          <w:kern w:val="2"/>
          <w:sz w:val="22"/>
          <w:szCs w:val="22"/>
          <w14:ligatures w14:val="standardContextual"/>
        </w:rPr>
      </w:pPr>
      <w:r>
        <w:t>9.2.2.70</w:t>
      </w:r>
      <w:r>
        <w:rPr>
          <w:rFonts w:asciiTheme="minorHAnsi" w:eastAsiaTheme="minorEastAsia" w:hAnsiTheme="minorHAnsi" w:cstheme="minorBidi"/>
          <w:kern w:val="2"/>
          <w:sz w:val="22"/>
          <w:szCs w:val="22"/>
          <w14:ligatures w14:val="standardContextual"/>
        </w:rPr>
        <w:tab/>
      </w:r>
      <w:r>
        <w:t>Broadcast PNI-NPN ID Information</w:t>
      </w:r>
      <w:r>
        <w:tab/>
      </w:r>
      <w:r>
        <w:fldChar w:fldCharType="begin" w:fldLock="1"/>
      </w:r>
      <w:r>
        <w:instrText xml:space="preserve"> PAGEREF _Toc155948805 \h </w:instrText>
      </w:r>
      <w:r>
        <w:fldChar w:fldCharType="separate"/>
      </w:r>
      <w:r>
        <w:t>208</w:t>
      </w:r>
      <w:r>
        <w:fldChar w:fldCharType="end"/>
      </w:r>
    </w:p>
    <w:p w14:paraId="6F0132BF" w14:textId="2DC1A8CA" w:rsidR="00CE7F68" w:rsidRDefault="00CE7F68">
      <w:pPr>
        <w:pStyle w:val="TOC4"/>
        <w:rPr>
          <w:rFonts w:asciiTheme="minorHAnsi" w:eastAsiaTheme="minorEastAsia" w:hAnsiTheme="minorHAnsi" w:cstheme="minorBidi"/>
          <w:kern w:val="2"/>
          <w:sz w:val="22"/>
          <w:szCs w:val="22"/>
          <w14:ligatures w14:val="standardContextual"/>
        </w:rPr>
      </w:pPr>
      <w:r>
        <w:t>9.2.2.71</w:t>
      </w:r>
      <w:r>
        <w:rPr>
          <w:rFonts w:asciiTheme="minorHAnsi" w:eastAsiaTheme="minorEastAsia" w:hAnsiTheme="minorHAnsi" w:cstheme="minorBidi"/>
          <w:kern w:val="2"/>
          <w:sz w:val="22"/>
          <w:szCs w:val="22"/>
          <w14:ligatures w14:val="standardContextual"/>
        </w:rPr>
        <w:tab/>
      </w:r>
      <w:r>
        <w:t>NPN Broadcast Information</w:t>
      </w:r>
      <w:r>
        <w:tab/>
      </w:r>
      <w:r>
        <w:fldChar w:fldCharType="begin" w:fldLock="1"/>
      </w:r>
      <w:r>
        <w:instrText xml:space="preserve"> PAGEREF _Toc155948806 \h </w:instrText>
      </w:r>
      <w:r>
        <w:fldChar w:fldCharType="separate"/>
      </w:r>
      <w:r>
        <w:t>209</w:t>
      </w:r>
      <w:r>
        <w:fldChar w:fldCharType="end"/>
      </w:r>
    </w:p>
    <w:p w14:paraId="1C04B429" w14:textId="15586FF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9.2.2.72</w:t>
      </w:r>
      <w:r>
        <w:rPr>
          <w:rFonts w:asciiTheme="minorHAnsi" w:eastAsiaTheme="minorEastAsia" w:hAnsiTheme="minorHAnsi" w:cstheme="minorBidi"/>
          <w:kern w:val="2"/>
          <w:sz w:val="22"/>
          <w:szCs w:val="22"/>
          <w14:ligatures w14:val="standardContextual"/>
        </w:rPr>
        <w:tab/>
      </w:r>
      <w:r w:rsidRPr="000972F2">
        <w:rPr>
          <w:rFonts w:eastAsia="SimSun"/>
        </w:rPr>
        <w:t>NPN Support</w:t>
      </w:r>
      <w:r>
        <w:tab/>
      </w:r>
      <w:r>
        <w:fldChar w:fldCharType="begin" w:fldLock="1"/>
      </w:r>
      <w:r>
        <w:instrText xml:space="preserve"> PAGEREF _Toc155948807 \h </w:instrText>
      </w:r>
      <w:r>
        <w:fldChar w:fldCharType="separate"/>
      </w:r>
      <w:r>
        <w:t>209</w:t>
      </w:r>
      <w:r>
        <w:fldChar w:fldCharType="end"/>
      </w:r>
    </w:p>
    <w:p w14:paraId="7B805C96" w14:textId="1231F847" w:rsidR="00CE7F68" w:rsidRDefault="00CE7F68">
      <w:pPr>
        <w:pStyle w:val="TOC4"/>
        <w:rPr>
          <w:rFonts w:asciiTheme="minorHAnsi" w:eastAsiaTheme="minorEastAsia" w:hAnsiTheme="minorHAnsi" w:cstheme="minorBidi"/>
          <w:kern w:val="2"/>
          <w:sz w:val="22"/>
          <w:szCs w:val="22"/>
          <w14:ligatures w14:val="standardContextual"/>
        </w:rPr>
      </w:pPr>
      <w:r>
        <w:t>9.2.2.73</w:t>
      </w:r>
      <w:r>
        <w:rPr>
          <w:rFonts w:asciiTheme="minorHAnsi" w:eastAsiaTheme="minorEastAsia" w:hAnsiTheme="minorHAnsi" w:cstheme="minorBidi"/>
          <w:kern w:val="2"/>
          <w:sz w:val="22"/>
          <w:szCs w:val="22"/>
          <w14:ligatures w14:val="standardContextual"/>
        </w:rPr>
        <w:tab/>
      </w:r>
      <w:r>
        <w:t xml:space="preserve">Global </w:t>
      </w:r>
      <w:r>
        <w:rPr>
          <w:lang w:eastAsia="zh-CN"/>
        </w:rPr>
        <w:t>C</w:t>
      </w:r>
      <w:r>
        <w:rPr>
          <w:lang w:eastAsia="ja-JP"/>
        </w:rPr>
        <w:t>ell Identity</w:t>
      </w:r>
      <w:r>
        <w:tab/>
      </w:r>
      <w:r>
        <w:fldChar w:fldCharType="begin" w:fldLock="1"/>
      </w:r>
      <w:r>
        <w:instrText xml:space="preserve"> PAGEREF _Toc155948808 \h </w:instrText>
      </w:r>
      <w:r>
        <w:fldChar w:fldCharType="separate"/>
      </w:r>
      <w:r>
        <w:t>209</w:t>
      </w:r>
      <w:r>
        <w:fldChar w:fldCharType="end"/>
      </w:r>
    </w:p>
    <w:p w14:paraId="066CE294" w14:textId="31E1C734"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9.2.2.74</w:t>
      </w:r>
      <w:r>
        <w:rPr>
          <w:rFonts w:asciiTheme="minorHAnsi" w:eastAsiaTheme="minorEastAsia" w:hAnsiTheme="minorHAnsi" w:cstheme="minorBidi"/>
          <w:kern w:val="2"/>
          <w:sz w:val="22"/>
          <w:szCs w:val="22"/>
          <w14:ligatures w14:val="standardContextual"/>
        </w:rPr>
        <w:tab/>
      </w:r>
      <w:r w:rsidRPr="000972F2">
        <w:rPr>
          <w:rFonts w:eastAsia="Malgun Gothic"/>
          <w:lang w:eastAsia="zh-CN"/>
        </w:rPr>
        <w:t>NPRACH Configuration</w:t>
      </w:r>
      <w:r>
        <w:tab/>
      </w:r>
      <w:r>
        <w:fldChar w:fldCharType="begin" w:fldLock="1"/>
      </w:r>
      <w:r>
        <w:instrText xml:space="preserve"> PAGEREF _Toc155948809 \h </w:instrText>
      </w:r>
      <w:r>
        <w:fldChar w:fldCharType="separate"/>
      </w:r>
      <w:r>
        <w:t>209</w:t>
      </w:r>
      <w:r>
        <w:fldChar w:fldCharType="end"/>
      </w:r>
    </w:p>
    <w:p w14:paraId="1A3CF374" w14:textId="5962FD57"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9.2.2.75</w:t>
      </w:r>
      <w:r>
        <w:rPr>
          <w:rFonts w:asciiTheme="minorHAnsi" w:eastAsiaTheme="minorEastAsia" w:hAnsiTheme="minorHAnsi" w:cstheme="minorBidi"/>
          <w:kern w:val="2"/>
          <w:sz w:val="22"/>
          <w:szCs w:val="22"/>
          <w14:ligatures w14:val="standardContextual"/>
        </w:rPr>
        <w:tab/>
      </w:r>
      <w:r>
        <w:rPr>
          <w:lang w:eastAsia="zh-CN"/>
        </w:rPr>
        <w:t>SFN Offset</w:t>
      </w:r>
      <w:r>
        <w:tab/>
      </w:r>
      <w:r>
        <w:fldChar w:fldCharType="begin" w:fldLock="1"/>
      </w:r>
      <w:r>
        <w:instrText xml:space="preserve"> PAGEREF _Toc155948810 \h </w:instrText>
      </w:r>
      <w:r>
        <w:fldChar w:fldCharType="separate"/>
      </w:r>
      <w:r>
        <w:t>210</w:t>
      </w:r>
      <w:r>
        <w:fldChar w:fldCharType="end"/>
      </w:r>
    </w:p>
    <w:p w14:paraId="2F5458A6" w14:textId="0C0F05A1" w:rsidR="00CE7F68" w:rsidRDefault="00CE7F68">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General IE definitions</w:t>
      </w:r>
      <w:r>
        <w:tab/>
      </w:r>
      <w:r>
        <w:fldChar w:fldCharType="begin" w:fldLock="1"/>
      </w:r>
      <w:r>
        <w:instrText xml:space="preserve"> PAGEREF _Toc155948811 \h </w:instrText>
      </w:r>
      <w:r>
        <w:fldChar w:fldCharType="separate"/>
      </w:r>
      <w:r>
        <w:t>211</w:t>
      </w:r>
      <w:r>
        <w:fldChar w:fldCharType="end"/>
      </w:r>
    </w:p>
    <w:p w14:paraId="51D991EC" w14:textId="7B20AEEF" w:rsidR="00CE7F68" w:rsidRDefault="00CE7F68">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_Toc155948812 \h </w:instrText>
      </w:r>
      <w:r>
        <w:fldChar w:fldCharType="separate"/>
      </w:r>
      <w:r>
        <w:t>211</w:t>
      </w:r>
      <w:r>
        <w:fldChar w:fldCharType="end"/>
      </w:r>
    </w:p>
    <w:p w14:paraId="22BFFEBA" w14:textId="43DA9CF3" w:rsidR="00CE7F68" w:rsidRDefault="00CE7F68">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_Toc155948813 \h </w:instrText>
      </w:r>
      <w:r>
        <w:fldChar w:fldCharType="separate"/>
      </w:r>
      <w:r>
        <w:t>211</w:t>
      </w:r>
      <w:r>
        <w:fldChar w:fldCharType="end"/>
      </w:r>
    </w:p>
    <w:p w14:paraId="3A9BDFF1" w14:textId="63930044" w:rsidR="00CE7F68" w:rsidRDefault="00CE7F68">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_Toc155948814 \h </w:instrText>
      </w:r>
      <w:r>
        <w:fldChar w:fldCharType="separate"/>
      </w:r>
      <w:r>
        <w:t>217</w:t>
      </w:r>
      <w:r>
        <w:fldChar w:fldCharType="end"/>
      </w:r>
    </w:p>
    <w:p w14:paraId="08EAE723" w14:textId="7987C332" w:rsidR="00CE7F68" w:rsidRDefault="00CE7F68">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_Toc155948815 \h </w:instrText>
      </w:r>
      <w:r>
        <w:fldChar w:fldCharType="separate"/>
      </w:r>
      <w:r>
        <w:t>218</w:t>
      </w:r>
      <w:r>
        <w:fldChar w:fldCharType="end"/>
      </w:r>
    </w:p>
    <w:p w14:paraId="36B1E13D" w14:textId="7BA62D5B" w:rsidR="00CE7F68" w:rsidRDefault="00CE7F68">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QoS Flow</w:t>
      </w:r>
      <w:r w:rsidRPr="000972F2">
        <w:rPr>
          <w:rFonts w:eastAsia="Batang"/>
        </w:rPr>
        <w:t xml:space="preserve"> Level QoS Parameters</w:t>
      </w:r>
      <w:r>
        <w:tab/>
      </w:r>
      <w:r>
        <w:fldChar w:fldCharType="begin" w:fldLock="1"/>
      </w:r>
      <w:r>
        <w:instrText xml:space="preserve"> PAGEREF _Toc155948816 \h </w:instrText>
      </w:r>
      <w:r>
        <w:fldChar w:fldCharType="separate"/>
      </w:r>
      <w:r>
        <w:t>218</w:t>
      </w:r>
      <w:r>
        <w:fldChar w:fldCharType="end"/>
      </w:r>
    </w:p>
    <w:p w14:paraId="611AAB7D" w14:textId="35378260" w:rsidR="00CE7F68" w:rsidRDefault="00CE7F68">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_Toc155948817 \h </w:instrText>
      </w:r>
      <w:r>
        <w:fldChar w:fldCharType="separate"/>
      </w:r>
      <w:r>
        <w:t>219</w:t>
      </w:r>
      <w:r>
        <w:fldChar w:fldCharType="end"/>
      </w:r>
    </w:p>
    <w:p w14:paraId="5731BB71" w14:textId="2FCD56AB" w:rsidR="00CE7F68" w:rsidRDefault="00CE7F68">
      <w:pPr>
        <w:pStyle w:val="TOC4"/>
        <w:rPr>
          <w:rFonts w:asciiTheme="minorHAnsi" w:eastAsiaTheme="minorEastAsia" w:hAnsiTheme="minorHAnsi" w:cstheme="minorBidi"/>
          <w:kern w:val="2"/>
          <w:sz w:val="22"/>
          <w:szCs w:val="22"/>
          <w14:ligatures w14:val="standardContextual"/>
        </w:rPr>
      </w:pPr>
      <w:r w:rsidRPr="00D9037A">
        <w:t>9.2.3.7</w:t>
      </w:r>
      <w:r>
        <w:rPr>
          <w:rFonts w:asciiTheme="minorHAnsi" w:eastAsiaTheme="minorEastAsia" w:hAnsiTheme="minorHAnsi" w:cstheme="minorBidi"/>
          <w:kern w:val="2"/>
          <w:sz w:val="22"/>
          <w:szCs w:val="22"/>
          <w14:ligatures w14:val="standardContextual"/>
        </w:rPr>
        <w:tab/>
      </w:r>
      <w:r w:rsidRPr="00D9037A">
        <w:t>Allocation and Retention Priority</w:t>
      </w:r>
      <w:r>
        <w:tab/>
      </w:r>
      <w:r>
        <w:fldChar w:fldCharType="begin" w:fldLock="1"/>
      </w:r>
      <w:r>
        <w:instrText xml:space="preserve"> PAGEREF _Toc155948818 \h </w:instrText>
      </w:r>
      <w:r>
        <w:fldChar w:fldCharType="separate"/>
      </w:r>
      <w:r>
        <w:t>220</w:t>
      </w:r>
      <w:r>
        <w:fldChar w:fldCharType="end"/>
      </w:r>
    </w:p>
    <w:p w14:paraId="29F0C082" w14:textId="3164FBAD"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D9037A">
        <w:rPr>
          <w:lang w:val="fr-FR"/>
        </w:rPr>
        <w:t>9.2.3.8</w:t>
      </w:r>
      <w:r w:rsidRPr="00D9037A">
        <w:rPr>
          <w:rFonts w:asciiTheme="minorHAnsi" w:eastAsiaTheme="minorEastAsia" w:hAnsiTheme="minorHAnsi" w:cstheme="minorBidi"/>
          <w:kern w:val="2"/>
          <w:sz w:val="22"/>
          <w:szCs w:val="22"/>
          <w:lang w:val="fr-FR"/>
          <w14:ligatures w14:val="standardContextual"/>
        </w:rPr>
        <w:tab/>
      </w:r>
      <w:r w:rsidRPr="00D9037A">
        <w:rPr>
          <w:lang w:val="fr-FR"/>
        </w:rPr>
        <w:t>Non dynamic 5QI Descriptor</w:t>
      </w:r>
      <w:r w:rsidRPr="00D9037A">
        <w:rPr>
          <w:lang w:val="fr-FR"/>
        </w:rPr>
        <w:tab/>
      </w:r>
      <w:r>
        <w:fldChar w:fldCharType="begin" w:fldLock="1"/>
      </w:r>
      <w:r w:rsidRPr="00D9037A">
        <w:rPr>
          <w:lang w:val="fr-FR"/>
        </w:rPr>
        <w:instrText xml:space="preserve"> PAGEREF _Toc155948819 \h </w:instrText>
      </w:r>
      <w:r>
        <w:fldChar w:fldCharType="separate"/>
      </w:r>
      <w:r w:rsidRPr="00D9037A">
        <w:rPr>
          <w:lang w:val="fr-FR"/>
        </w:rPr>
        <w:t>221</w:t>
      </w:r>
      <w:r>
        <w:fldChar w:fldCharType="end"/>
      </w:r>
    </w:p>
    <w:p w14:paraId="141608A1" w14:textId="6A710B9F"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0972F2">
        <w:rPr>
          <w:lang w:val="fr-FR"/>
        </w:rPr>
        <w:t>9.2.3.9</w:t>
      </w:r>
      <w:r w:rsidRPr="00D9037A">
        <w:rPr>
          <w:rFonts w:asciiTheme="minorHAnsi" w:eastAsiaTheme="minorEastAsia" w:hAnsiTheme="minorHAnsi" w:cstheme="minorBidi"/>
          <w:kern w:val="2"/>
          <w:sz w:val="22"/>
          <w:szCs w:val="22"/>
          <w:lang w:val="fr-FR"/>
          <w14:ligatures w14:val="standardContextual"/>
        </w:rPr>
        <w:tab/>
      </w:r>
      <w:r w:rsidRPr="000972F2">
        <w:rPr>
          <w:lang w:val="fr-FR"/>
        </w:rPr>
        <w:t>Dynamic 5QI Descriptor</w:t>
      </w:r>
      <w:r w:rsidRPr="00D9037A">
        <w:rPr>
          <w:lang w:val="fr-FR"/>
        </w:rPr>
        <w:tab/>
      </w:r>
      <w:r>
        <w:fldChar w:fldCharType="begin" w:fldLock="1"/>
      </w:r>
      <w:r w:rsidRPr="00D9037A">
        <w:rPr>
          <w:lang w:val="fr-FR"/>
        </w:rPr>
        <w:instrText xml:space="preserve"> PAGEREF _Toc155948820 \h </w:instrText>
      </w:r>
      <w:r>
        <w:fldChar w:fldCharType="separate"/>
      </w:r>
      <w:r w:rsidRPr="00D9037A">
        <w:rPr>
          <w:lang w:val="fr-FR"/>
        </w:rPr>
        <w:t>222</w:t>
      </w:r>
      <w:r>
        <w:fldChar w:fldCharType="end"/>
      </w:r>
    </w:p>
    <w:p w14:paraId="2C55D451" w14:textId="1D30B49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9.2.3.10</w:t>
      </w:r>
      <w:r>
        <w:rPr>
          <w:rFonts w:asciiTheme="minorHAnsi" w:eastAsiaTheme="minorEastAsia" w:hAnsiTheme="minorHAnsi" w:cstheme="minorBidi"/>
          <w:kern w:val="2"/>
          <w:sz w:val="22"/>
          <w:szCs w:val="22"/>
          <w14:ligatures w14:val="standardContextual"/>
        </w:rPr>
        <w:tab/>
      </w:r>
      <w:r w:rsidRPr="000972F2">
        <w:rPr>
          <w:rFonts w:eastAsia="Batang"/>
        </w:rPr>
        <w:t xml:space="preserve">QoS Flow </w:t>
      </w:r>
      <w:r w:rsidRPr="000972F2">
        <w:rPr>
          <w:rFonts w:cs="Arial"/>
          <w:bCs/>
          <w:iCs/>
          <w:lang w:eastAsia="ja-JP"/>
        </w:rPr>
        <w:t>Identifier</w:t>
      </w:r>
      <w:r>
        <w:tab/>
      </w:r>
      <w:r>
        <w:fldChar w:fldCharType="begin" w:fldLock="1"/>
      </w:r>
      <w:r>
        <w:instrText xml:space="preserve"> PAGEREF _Toc155948821 \h </w:instrText>
      </w:r>
      <w:r>
        <w:fldChar w:fldCharType="separate"/>
      </w:r>
      <w:r>
        <w:t>223</w:t>
      </w:r>
      <w:r>
        <w:fldChar w:fldCharType="end"/>
      </w:r>
    </w:p>
    <w:p w14:paraId="73BEFA5E" w14:textId="1A0C5F4E" w:rsidR="00CE7F68" w:rsidRDefault="00CE7F68">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_Toc155948822 \h </w:instrText>
      </w:r>
      <w:r>
        <w:fldChar w:fldCharType="separate"/>
      </w:r>
      <w:r>
        <w:t>223</w:t>
      </w:r>
      <w:r>
        <w:fldChar w:fldCharType="end"/>
      </w:r>
    </w:p>
    <w:p w14:paraId="0097EB47" w14:textId="24A8AB0F" w:rsidR="00CE7F68" w:rsidRDefault="00CE7F68">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_Toc155948823 \h </w:instrText>
      </w:r>
      <w:r>
        <w:fldChar w:fldCharType="separate"/>
      </w:r>
      <w:r>
        <w:t>223</w:t>
      </w:r>
      <w:r>
        <w:fldChar w:fldCharType="end"/>
      </w:r>
    </w:p>
    <w:p w14:paraId="5F29B179" w14:textId="280B945F" w:rsidR="00CE7F68" w:rsidRDefault="00CE7F68">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_Toc155948824 \h </w:instrText>
      </w:r>
      <w:r>
        <w:fldChar w:fldCharType="separate"/>
      </w:r>
      <w:r>
        <w:t>223</w:t>
      </w:r>
      <w:r>
        <w:fldChar w:fldCharType="end"/>
      </w:r>
    </w:p>
    <w:p w14:paraId="5D8A4F04" w14:textId="31E80A63" w:rsidR="00CE7F68" w:rsidRDefault="00CE7F68">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_Toc155948825 \h </w:instrText>
      </w:r>
      <w:r>
        <w:fldChar w:fldCharType="separate"/>
      </w:r>
      <w:r>
        <w:t>223</w:t>
      </w:r>
      <w:r>
        <w:fldChar w:fldCharType="end"/>
      </w:r>
    </w:p>
    <w:p w14:paraId="1E062C83" w14:textId="4BC91EDB" w:rsidR="00CE7F68" w:rsidRDefault="00CE7F68">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_Toc155948826 \h </w:instrText>
      </w:r>
      <w:r>
        <w:fldChar w:fldCharType="separate"/>
      </w:r>
      <w:r>
        <w:t>224</w:t>
      </w:r>
      <w:r>
        <w:fldChar w:fldCharType="end"/>
      </w:r>
    </w:p>
    <w:p w14:paraId="6DE6722E" w14:textId="392E515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9.2.3.16</w:t>
      </w:r>
      <w:r>
        <w:rPr>
          <w:rFonts w:asciiTheme="minorHAnsi" w:eastAsiaTheme="minorEastAsia" w:hAnsiTheme="minorHAnsi" w:cstheme="minorBidi"/>
          <w:kern w:val="2"/>
          <w:sz w:val="22"/>
          <w:szCs w:val="22"/>
          <w14:ligatures w14:val="standardContextual"/>
        </w:rPr>
        <w:tab/>
      </w:r>
      <w:r w:rsidRPr="000972F2">
        <w:rPr>
          <w:rFonts w:eastAsia="Batang"/>
        </w:rPr>
        <w:t>NG-RAN node UE XnAP ID</w:t>
      </w:r>
      <w:r>
        <w:tab/>
      </w:r>
      <w:r>
        <w:fldChar w:fldCharType="begin" w:fldLock="1"/>
      </w:r>
      <w:r>
        <w:instrText xml:space="preserve"> PAGEREF _Toc155948827 \h </w:instrText>
      </w:r>
      <w:r>
        <w:fldChar w:fldCharType="separate"/>
      </w:r>
      <w:r>
        <w:t>224</w:t>
      </w:r>
      <w:r>
        <w:fldChar w:fldCharType="end"/>
      </w:r>
    </w:p>
    <w:p w14:paraId="3CB751B0" w14:textId="0174DBE6"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9.2.3.17</w:t>
      </w:r>
      <w:r>
        <w:rPr>
          <w:rFonts w:asciiTheme="minorHAnsi" w:eastAsiaTheme="minorEastAsia" w:hAnsiTheme="minorHAnsi" w:cstheme="minorBidi"/>
          <w:kern w:val="2"/>
          <w:sz w:val="22"/>
          <w:szCs w:val="22"/>
          <w14:ligatures w14:val="standardContextual"/>
        </w:rPr>
        <w:tab/>
      </w:r>
      <w:r w:rsidRPr="000972F2">
        <w:rPr>
          <w:rFonts w:eastAsia="Malgun Gothic"/>
        </w:rPr>
        <w:t>UE Aggregate Maximum Bit Rate</w:t>
      </w:r>
      <w:r>
        <w:tab/>
      </w:r>
      <w:r>
        <w:fldChar w:fldCharType="begin" w:fldLock="1"/>
      </w:r>
      <w:r>
        <w:instrText xml:space="preserve"> PAGEREF _Toc155948828 \h </w:instrText>
      </w:r>
      <w:r>
        <w:fldChar w:fldCharType="separate"/>
      </w:r>
      <w:r>
        <w:t>224</w:t>
      </w:r>
      <w:r>
        <w:fldChar w:fldCharType="end"/>
      </w:r>
    </w:p>
    <w:p w14:paraId="5FC593E5" w14:textId="55C8E473"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D9037A">
        <w:rPr>
          <w:rFonts w:eastAsia="Batang"/>
          <w:lang w:val="fr-FR"/>
        </w:rPr>
        <w:t>9.2.3.18</w:t>
      </w:r>
      <w:r w:rsidRPr="00D9037A">
        <w:rPr>
          <w:rFonts w:asciiTheme="minorHAnsi" w:eastAsiaTheme="minorEastAsia" w:hAnsiTheme="minorHAnsi" w:cstheme="minorBidi"/>
          <w:kern w:val="2"/>
          <w:sz w:val="22"/>
          <w:szCs w:val="22"/>
          <w:lang w:val="fr-FR"/>
          <w14:ligatures w14:val="standardContextual"/>
        </w:rPr>
        <w:tab/>
      </w:r>
      <w:r w:rsidRPr="00D9037A">
        <w:rPr>
          <w:rFonts w:eastAsia="Batang"/>
          <w:lang w:val="fr-FR"/>
        </w:rPr>
        <w:t>PDU Session ID</w:t>
      </w:r>
      <w:r w:rsidRPr="00D9037A">
        <w:rPr>
          <w:lang w:val="fr-FR"/>
        </w:rPr>
        <w:tab/>
      </w:r>
      <w:r>
        <w:fldChar w:fldCharType="begin" w:fldLock="1"/>
      </w:r>
      <w:r w:rsidRPr="00D9037A">
        <w:rPr>
          <w:lang w:val="fr-FR"/>
        </w:rPr>
        <w:instrText xml:space="preserve"> PAGEREF _Toc155948829 \h </w:instrText>
      </w:r>
      <w:r>
        <w:fldChar w:fldCharType="separate"/>
      </w:r>
      <w:r w:rsidRPr="00D9037A">
        <w:rPr>
          <w:lang w:val="fr-FR"/>
        </w:rPr>
        <w:t>224</w:t>
      </w:r>
      <w:r>
        <w:fldChar w:fldCharType="end"/>
      </w:r>
    </w:p>
    <w:p w14:paraId="39C7928E" w14:textId="790F9328" w:rsidR="00CE7F68" w:rsidRPr="00D9037A" w:rsidRDefault="00CE7F68">
      <w:pPr>
        <w:pStyle w:val="TOC4"/>
        <w:rPr>
          <w:rFonts w:asciiTheme="minorHAnsi" w:eastAsiaTheme="minorEastAsia" w:hAnsiTheme="minorHAnsi" w:cstheme="minorBidi"/>
          <w:kern w:val="2"/>
          <w:sz w:val="22"/>
          <w:szCs w:val="22"/>
          <w:lang w:val="fr-FR"/>
          <w14:ligatures w14:val="standardContextual"/>
        </w:rPr>
      </w:pPr>
      <w:r w:rsidRPr="00D9037A">
        <w:rPr>
          <w:rFonts w:eastAsia="Batang"/>
          <w:lang w:val="fr-FR"/>
        </w:rPr>
        <w:t>9.2.3.19</w:t>
      </w:r>
      <w:r w:rsidRPr="00D9037A">
        <w:rPr>
          <w:rFonts w:asciiTheme="minorHAnsi" w:eastAsiaTheme="minorEastAsia" w:hAnsiTheme="minorHAnsi" w:cstheme="minorBidi"/>
          <w:kern w:val="2"/>
          <w:sz w:val="22"/>
          <w:szCs w:val="22"/>
          <w:lang w:val="fr-FR"/>
          <w14:ligatures w14:val="standardContextual"/>
        </w:rPr>
        <w:tab/>
      </w:r>
      <w:r w:rsidRPr="00D9037A">
        <w:rPr>
          <w:rFonts w:eastAsia="Batang"/>
          <w:lang w:val="fr-FR"/>
        </w:rPr>
        <w:t>PDU Session Type</w:t>
      </w:r>
      <w:r w:rsidRPr="00D9037A">
        <w:rPr>
          <w:lang w:val="fr-FR"/>
        </w:rPr>
        <w:tab/>
      </w:r>
      <w:r>
        <w:fldChar w:fldCharType="begin" w:fldLock="1"/>
      </w:r>
      <w:r w:rsidRPr="00D9037A">
        <w:rPr>
          <w:lang w:val="fr-FR"/>
        </w:rPr>
        <w:instrText xml:space="preserve"> PAGEREF _Toc155948830 \h </w:instrText>
      </w:r>
      <w:r>
        <w:fldChar w:fldCharType="separate"/>
      </w:r>
      <w:r w:rsidRPr="00D9037A">
        <w:rPr>
          <w:lang w:val="fr-FR"/>
        </w:rPr>
        <w:t>224</w:t>
      </w:r>
      <w:r>
        <w:fldChar w:fldCharType="end"/>
      </w:r>
    </w:p>
    <w:p w14:paraId="384E2DAC" w14:textId="35058478" w:rsidR="00CE7F68" w:rsidRDefault="00CE7F68">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TAI Support List</w:t>
      </w:r>
      <w:r>
        <w:tab/>
      </w:r>
      <w:r>
        <w:fldChar w:fldCharType="begin" w:fldLock="1"/>
      </w:r>
      <w:r>
        <w:instrText xml:space="preserve"> PAGEREF _Toc155948831 \h </w:instrText>
      </w:r>
      <w:r>
        <w:fldChar w:fldCharType="separate"/>
      </w:r>
      <w:r>
        <w:t>225</w:t>
      </w:r>
      <w:r>
        <w:fldChar w:fldCharType="end"/>
      </w:r>
    </w:p>
    <w:p w14:paraId="2A3B0264" w14:textId="59DE0E67" w:rsidR="00CE7F68" w:rsidRDefault="00CE7F68">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_Toc155948832 \h </w:instrText>
      </w:r>
      <w:r>
        <w:fldChar w:fldCharType="separate"/>
      </w:r>
      <w:r>
        <w:t>225</w:t>
      </w:r>
      <w:r>
        <w:fldChar w:fldCharType="end"/>
      </w:r>
    </w:p>
    <w:p w14:paraId="34D7872D" w14:textId="7E07F488" w:rsidR="00CE7F68" w:rsidRDefault="00CE7F68">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Slice Support List</w:t>
      </w:r>
      <w:r>
        <w:tab/>
      </w:r>
      <w:r>
        <w:fldChar w:fldCharType="begin" w:fldLock="1"/>
      </w:r>
      <w:r>
        <w:instrText xml:space="preserve"> PAGEREF _Toc155948833 \h </w:instrText>
      </w:r>
      <w:r>
        <w:fldChar w:fldCharType="separate"/>
      </w:r>
      <w:r>
        <w:t>225</w:t>
      </w:r>
      <w:r>
        <w:fldChar w:fldCharType="end"/>
      </w:r>
    </w:p>
    <w:p w14:paraId="4B69A2D0" w14:textId="5B1EF950" w:rsidR="00CE7F68" w:rsidRDefault="00CE7F68">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_Toc155948834 \h </w:instrText>
      </w:r>
      <w:r>
        <w:fldChar w:fldCharType="separate"/>
      </w:r>
      <w:r>
        <w:t>225</w:t>
      </w:r>
      <w:r>
        <w:fldChar w:fldCharType="end"/>
      </w:r>
    </w:p>
    <w:p w14:paraId="2E97DAC2" w14:textId="486008AF" w:rsidR="00CE7F68" w:rsidRDefault="00CE7F68">
      <w:pPr>
        <w:pStyle w:val="TOC4"/>
        <w:rPr>
          <w:rFonts w:asciiTheme="minorHAnsi" w:eastAsiaTheme="minorEastAsia" w:hAnsiTheme="minorHAnsi" w:cstheme="minorBidi"/>
          <w:kern w:val="2"/>
          <w:sz w:val="22"/>
          <w:szCs w:val="22"/>
          <w14:ligatures w14:val="standardContextual"/>
        </w:rPr>
      </w:pPr>
      <w:r w:rsidRPr="00D9037A">
        <w:t>9.2.3.24</w:t>
      </w:r>
      <w:r>
        <w:rPr>
          <w:rFonts w:asciiTheme="minorHAnsi" w:eastAsiaTheme="minorEastAsia" w:hAnsiTheme="minorHAnsi" w:cstheme="minorBidi"/>
          <w:kern w:val="2"/>
          <w:sz w:val="22"/>
          <w:szCs w:val="22"/>
          <w14:ligatures w14:val="standardContextual"/>
        </w:rPr>
        <w:tab/>
      </w:r>
      <w:r w:rsidRPr="00D9037A">
        <w:t>GUAMI</w:t>
      </w:r>
      <w:r>
        <w:tab/>
      </w:r>
      <w:r>
        <w:fldChar w:fldCharType="begin" w:fldLock="1"/>
      </w:r>
      <w:r>
        <w:instrText xml:space="preserve"> PAGEREF _Toc155948835 \h </w:instrText>
      </w:r>
      <w:r>
        <w:fldChar w:fldCharType="separate"/>
      </w:r>
      <w:r>
        <w:t>226</w:t>
      </w:r>
      <w:r>
        <w:fldChar w:fldCharType="end"/>
      </w:r>
    </w:p>
    <w:p w14:paraId="12B00C1C" w14:textId="34EBD23C" w:rsidR="00CE7F68" w:rsidRDefault="00CE7F68">
      <w:pPr>
        <w:pStyle w:val="TOC4"/>
        <w:rPr>
          <w:rFonts w:asciiTheme="minorHAnsi" w:eastAsiaTheme="minorEastAsia" w:hAnsiTheme="minorHAnsi" w:cstheme="minorBidi"/>
          <w:kern w:val="2"/>
          <w:sz w:val="22"/>
          <w:szCs w:val="22"/>
          <w14:ligatures w14:val="standardContextual"/>
        </w:rPr>
      </w:pPr>
      <w:r w:rsidRPr="00D9037A">
        <w:t>9.2.3.25</w:t>
      </w:r>
      <w:r>
        <w:rPr>
          <w:rFonts w:asciiTheme="minorHAnsi" w:eastAsiaTheme="minorEastAsia" w:hAnsiTheme="minorHAnsi" w:cstheme="minorBidi"/>
          <w:kern w:val="2"/>
          <w:sz w:val="22"/>
          <w:szCs w:val="22"/>
          <w14:ligatures w14:val="standardContextual"/>
        </w:rPr>
        <w:tab/>
      </w:r>
      <w:r w:rsidRPr="00D9037A">
        <w:t>Target Cell Global ID</w:t>
      </w:r>
      <w:r>
        <w:tab/>
      </w:r>
      <w:r>
        <w:fldChar w:fldCharType="begin" w:fldLock="1"/>
      </w:r>
      <w:r>
        <w:instrText xml:space="preserve"> PAGEREF _Toc155948836 \h </w:instrText>
      </w:r>
      <w:r>
        <w:fldChar w:fldCharType="separate"/>
      </w:r>
      <w:r>
        <w:t>226</w:t>
      </w:r>
      <w:r>
        <w:fldChar w:fldCharType="end"/>
      </w:r>
    </w:p>
    <w:p w14:paraId="06CD5A87" w14:textId="6D5CA54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9.2.3.26</w:t>
      </w:r>
      <w:r>
        <w:rPr>
          <w:rFonts w:asciiTheme="minorHAnsi" w:eastAsiaTheme="minorEastAsia" w:hAnsiTheme="minorHAnsi" w:cstheme="minorBidi"/>
          <w:kern w:val="2"/>
          <w:sz w:val="22"/>
          <w:szCs w:val="22"/>
          <w14:ligatures w14:val="standardContextual"/>
        </w:rPr>
        <w:tab/>
      </w:r>
      <w:r w:rsidRPr="000972F2">
        <w:rPr>
          <w:rFonts w:eastAsia="Batang"/>
        </w:rPr>
        <w:t>AMF UE NGAP ID</w:t>
      </w:r>
      <w:r>
        <w:tab/>
      </w:r>
      <w:r>
        <w:fldChar w:fldCharType="begin" w:fldLock="1"/>
      </w:r>
      <w:r>
        <w:instrText xml:space="preserve"> PAGEREF _Toc155948837 \h </w:instrText>
      </w:r>
      <w:r>
        <w:fldChar w:fldCharType="separate"/>
      </w:r>
      <w:r>
        <w:t>226</w:t>
      </w:r>
      <w:r>
        <w:fldChar w:fldCharType="end"/>
      </w:r>
    </w:p>
    <w:p w14:paraId="0F16A40B" w14:textId="2CC8C148" w:rsidR="00CE7F68" w:rsidRDefault="00CE7F68">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 xml:space="preserve">SCG Configuration </w:t>
      </w:r>
      <w:r>
        <w:rPr>
          <w:lang w:eastAsia="zh-TW"/>
        </w:rPr>
        <w:t>Query</w:t>
      </w:r>
      <w:r>
        <w:tab/>
      </w:r>
      <w:r>
        <w:fldChar w:fldCharType="begin" w:fldLock="1"/>
      </w:r>
      <w:r>
        <w:instrText xml:space="preserve"> PAGEREF _Toc155948838 \h </w:instrText>
      </w:r>
      <w:r>
        <w:fldChar w:fldCharType="separate"/>
      </w:r>
      <w:r>
        <w:t>226</w:t>
      </w:r>
      <w:r>
        <w:fldChar w:fldCharType="end"/>
      </w:r>
    </w:p>
    <w:p w14:paraId="729FF9E8" w14:textId="19C5DCBF" w:rsidR="00CE7F68" w:rsidRDefault="00CE7F68">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RLC Mode</w:t>
      </w:r>
      <w:r>
        <w:tab/>
      </w:r>
      <w:r>
        <w:fldChar w:fldCharType="begin" w:fldLock="1"/>
      </w:r>
      <w:r>
        <w:instrText xml:space="preserve"> PAGEREF _Toc155948839 \h </w:instrText>
      </w:r>
      <w:r>
        <w:fldChar w:fldCharType="separate"/>
      </w:r>
      <w:r>
        <w:t>226</w:t>
      </w:r>
      <w:r>
        <w:fldChar w:fldCharType="end"/>
      </w:r>
    </w:p>
    <w:p w14:paraId="7E433728" w14:textId="140553A5"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9.2.3.29</w:t>
      </w:r>
      <w:r>
        <w:rPr>
          <w:rFonts w:asciiTheme="minorHAnsi" w:eastAsiaTheme="minorEastAsia" w:hAnsiTheme="minorHAnsi" w:cstheme="minorBidi"/>
          <w:kern w:val="2"/>
          <w:sz w:val="22"/>
          <w:szCs w:val="22"/>
          <w14:ligatures w14:val="standardContextual"/>
        </w:rPr>
        <w:tab/>
      </w:r>
      <w:r>
        <w:rPr>
          <w:lang w:eastAsia="ja-JP"/>
        </w:rPr>
        <w:t>Transport Layer Address</w:t>
      </w:r>
      <w:r>
        <w:tab/>
      </w:r>
      <w:r>
        <w:fldChar w:fldCharType="begin" w:fldLock="1"/>
      </w:r>
      <w:r>
        <w:instrText xml:space="preserve"> PAGEREF _Toc155948840 \h </w:instrText>
      </w:r>
      <w:r>
        <w:fldChar w:fldCharType="separate"/>
      </w:r>
      <w:r>
        <w:t>227</w:t>
      </w:r>
      <w:r>
        <w:fldChar w:fldCharType="end"/>
      </w:r>
    </w:p>
    <w:p w14:paraId="73A7FFBA" w14:textId="585FEA02"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9.2.3.30</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_Toc155948841 \h </w:instrText>
      </w:r>
      <w:r>
        <w:fldChar w:fldCharType="separate"/>
      </w:r>
      <w:r>
        <w:t>227</w:t>
      </w:r>
      <w:r>
        <w:fldChar w:fldCharType="end"/>
      </w:r>
    </w:p>
    <w:p w14:paraId="0F0A68B3" w14:textId="15AD4D61"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9.2.3.31</w:t>
      </w:r>
      <w:r>
        <w:rPr>
          <w:rFonts w:asciiTheme="minorHAnsi" w:eastAsiaTheme="minorEastAsia" w:hAnsiTheme="minorHAnsi" w:cstheme="minorBidi"/>
          <w:kern w:val="2"/>
          <w:sz w:val="22"/>
          <w:szCs w:val="22"/>
          <w14:ligatures w14:val="standardContextual"/>
        </w:rPr>
        <w:tab/>
      </w:r>
      <w:r>
        <w:rPr>
          <w:lang w:eastAsia="ja-JP"/>
        </w:rPr>
        <w:t>CP Transport Layer Information</w:t>
      </w:r>
      <w:r>
        <w:tab/>
      </w:r>
      <w:r>
        <w:fldChar w:fldCharType="begin" w:fldLock="1"/>
      </w:r>
      <w:r>
        <w:instrText xml:space="preserve"> PAGEREF _Toc155948842 \h </w:instrText>
      </w:r>
      <w:r>
        <w:fldChar w:fldCharType="separate"/>
      </w:r>
      <w:r>
        <w:t>227</w:t>
      </w:r>
      <w:r>
        <w:fldChar w:fldCharType="end"/>
      </w:r>
    </w:p>
    <w:p w14:paraId="1D5F64AF" w14:textId="03F56F3F" w:rsidR="00CE7F68" w:rsidRDefault="00CE7F68">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_Toc155948843 \h </w:instrText>
      </w:r>
      <w:r>
        <w:fldChar w:fldCharType="separate"/>
      </w:r>
      <w:r>
        <w:t>228</w:t>
      </w:r>
      <w:r>
        <w:fldChar w:fldCharType="end"/>
      </w:r>
    </w:p>
    <w:p w14:paraId="6FA65641" w14:textId="780E7E5A"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9.2.3.33</w:t>
      </w:r>
      <w:r>
        <w:rPr>
          <w:rFonts w:asciiTheme="minorHAnsi" w:eastAsiaTheme="minorEastAsia" w:hAnsiTheme="minorHAnsi" w:cstheme="minorBidi"/>
          <w:kern w:val="2"/>
          <w:sz w:val="22"/>
          <w:szCs w:val="22"/>
          <w14:ligatures w14:val="standardContextual"/>
        </w:rPr>
        <w:tab/>
      </w:r>
      <w:r w:rsidRPr="000972F2">
        <w:rPr>
          <w:rFonts w:eastAsia="Batang"/>
        </w:rPr>
        <w:t>DRB ID</w:t>
      </w:r>
      <w:r>
        <w:tab/>
      </w:r>
      <w:r>
        <w:fldChar w:fldCharType="begin" w:fldLock="1"/>
      </w:r>
      <w:r>
        <w:instrText xml:space="preserve"> PAGEREF _Toc155948844 \h </w:instrText>
      </w:r>
      <w:r>
        <w:fldChar w:fldCharType="separate"/>
      </w:r>
      <w:r>
        <w:t>228</w:t>
      </w:r>
      <w:r>
        <w:fldChar w:fldCharType="end"/>
      </w:r>
    </w:p>
    <w:p w14:paraId="5B47DCCB" w14:textId="0830455D" w:rsidR="00CE7F68" w:rsidRDefault="00CE7F68">
      <w:pPr>
        <w:pStyle w:val="TOC4"/>
        <w:rPr>
          <w:rFonts w:asciiTheme="minorHAnsi" w:eastAsiaTheme="minorEastAsia" w:hAnsiTheme="minorHAnsi" w:cstheme="minorBidi"/>
          <w:kern w:val="2"/>
          <w:sz w:val="22"/>
          <w:szCs w:val="22"/>
          <w14:ligatures w14:val="standardContextual"/>
        </w:rPr>
      </w:pPr>
      <w:r>
        <w:t>9.2.3.34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_Toc155948845 \h </w:instrText>
      </w:r>
      <w:r>
        <w:fldChar w:fldCharType="separate"/>
      </w:r>
      <w:r>
        <w:t>228</w:t>
      </w:r>
      <w:r>
        <w:fldChar w:fldCharType="end"/>
      </w:r>
    </w:p>
    <w:p w14:paraId="6EEE4836" w14:textId="02914454" w:rsidR="00CE7F68" w:rsidRDefault="00CE7F68">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_Toc155948846 \h </w:instrText>
      </w:r>
      <w:r>
        <w:fldChar w:fldCharType="separate"/>
      </w:r>
      <w:r>
        <w:t>228</w:t>
      </w:r>
      <w:r>
        <w:fldChar w:fldCharType="end"/>
      </w:r>
    </w:p>
    <w:p w14:paraId="4655321C" w14:textId="0AAF7A60" w:rsidR="00CE7F68" w:rsidRDefault="00CE7F68">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COUNT Value for PDCP SN Length 12</w:t>
      </w:r>
      <w:r>
        <w:tab/>
      </w:r>
      <w:r>
        <w:fldChar w:fldCharType="begin" w:fldLock="1"/>
      </w:r>
      <w:r>
        <w:instrText xml:space="preserve"> PAGEREF _Toc155948847 \h </w:instrText>
      </w:r>
      <w:r>
        <w:fldChar w:fldCharType="separate"/>
      </w:r>
      <w:r>
        <w:t>228</w:t>
      </w:r>
      <w:r>
        <w:fldChar w:fldCharType="end"/>
      </w:r>
    </w:p>
    <w:p w14:paraId="4D7024A1" w14:textId="0D15380A" w:rsidR="00CE7F68" w:rsidRDefault="00CE7F68">
      <w:pPr>
        <w:pStyle w:val="TOC4"/>
        <w:rPr>
          <w:rFonts w:asciiTheme="minorHAnsi" w:eastAsiaTheme="minorEastAsia" w:hAnsiTheme="minorHAnsi" w:cstheme="minorBidi"/>
          <w:kern w:val="2"/>
          <w:sz w:val="22"/>
          <w:szCs w:val="22"/>
          <w14:ligatures w14:val="standardContextual"/>
        </w:rPr>
      </w:pPr>
      <w:r>
        <w:t>9.2.3.37</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_Toc155948848 \h </w:instrText>
      </w:r>
      <w:r>
        <w:fldChar w:fldCharType="separate"/>
      </w:r>
      <w:r>
        <w:t>229</w:t>
      </w:r>
      <w:r>
        <w:fldChar w:fldCharType="end"/>
      </w:r>
    </w:p>
    <w:p w14:paraId="623A00C3" w14:textId="2D35FB3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w:t>
      </w:r>
      <w:r>
        <w:t>.</w:t>
      </w:r>
      <w:r>
        <w:rPr>
          <w:lang w:eastAsia="zh-CN"/>
        </w:rPr>
        <w:t>2</w:t>
      </w:r>
      <w:r>
        <w:t>.3.38</w:t>
      </w:r>
      <w:r>
        <w:rPr>
          <w:rFonts w:asciiTheme="minorHAnsi" w:eastAsiaTheme="minorEastAsia" w:hAnsiTheme="minorHAnsi" w:cstheme="minorBidi"/>
          <w:kern w:val="2"/>
          <w:sz w:val="22"/>
          <w:szCs w:val="22"/>
          <w14:ligatures w14:val="standardContextual"/>
        </w:rPr>
        <w:tab/>
      </w:r>
      <w:r>
        <w:rPr>
          <w:lang w:eastAsia="zh-CN"/>
        </w:rPr>
        <w:t>RAN Paging Area</w:t>
      </w:r>
      <w:r>
        <w:tab/>
      </w:r>
      <w:r>
        <w:fldChar w:fldCharType="begin" w:fldLock="1"/>
      </w:r>
      <w:r>
        <w:instrText xml:space="preserve"> PAGEREF _Toc155948849 \h </w:instrText>
      </w:r>
      <w:r>
        <w:fldChar w:fldCharType="separate"/>
      </w:r>
      <w:r>
        <w:t>229</w:t>
      </w:r>
      <w:r>
        <w:fldChar w:fldCharType="end"/>
      </w:r>
    </w:p>
    <w:p w14:paraId="663C3598" w14:textId="0A5967C7" w:rsidR="00CE7F68" w:rsidRDefault="00CE7F68">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RAN Area ID</w:t>
      </w:r>
      <w:r>
        <w:tab/>
      </w:r>
      <w:r>
        <w:fldChar w:fldCharType="begin" w:fldLock="1"/>
      </w:r>
      <w:r>
        <w:instrText xml:space="preserve"> PAGEREF _Toc155948850 \h </w:instrText>
      </w:r>
      <w:r>
        <w:fldChar w:fldCharType="separate"/>
      </w:r>
      <w:r>
        <w:t>229</w:t>
      </w:r>
      <w:r>
        <w:fldChar w:fldCharType="end"/>
      </w:r>
    </w:p>
    <w:p w14:paraId="2EE0F29E" w14:textId="30CD99FA" w:rsidR="00CE7F68" w:rsidRDefault="00CE7F68">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rsidRPr="000972F2">
        <w:rPr>
          <w:rFonts w:eastAsia="SimSun"/>
          <w:lang w:eastAsia="zh-CN"/>
        </w:rPr>
        <w:t>UE Context ID</w:t>
      </w:r>
      <w:r>
        <w:tab/>
      </w:r>
      <w:r>
        <w:fldChar w:fldCharType="begin" w:fldLock="1"/>
      </w:r>
      <w:r>
        <w:instrText xml:space="preserve"> PAGEREF _Toc155948851 \h </w:instrText>
      </w:r>
      <w:r>
        <w:fldChar w:fldCharType="separate"/>
      </w:r>
      <w:r>
        <w:t>229</w:t>
      </w:r>
      <w:r>
        <w:fldChar w:fldCharType="end"/>
      </w:r>
    </w:p>
    <w:p w14:paraId="06C86E8B" w14:textId="5E37959F" w:rsidR="00CE7F68" w:rsidRDefault="00CE7F68">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t>Assistance Data for RAN Paging</w:t>
      </w:r>
      <w:r>
        <w:tab/>
      </w:r>
      <w:r>
        <w:fldChar w:fldCharType="begin" w:fldLock="1"/>
      </w:r>
      <w:r>
        <w:instrText xml:space="preserve"> PAGEREF _Toc155948852 \h </w:instrText>
      </w:r>
      <w:r>
        <w:fldChar w:fldCharType="separate"/>
      </w:r>
      <w:r>
        <w:t>230</w:t>
      </w:r>
      <w:r>
        <w:fldChar w:fldCharType="end"/>
      </w:r>
    </w:p>
    <w:p w14:paraId="5245877D" w14:textId="02AEA313" w:rsidR="00CE7F68" w:rsidRDefault="00CE7F68">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RAN Paging Attempt Information</w:t>
      </w:r>
      <w:r>
        <w:tab/>
      </w:r>
      <w:r>
        <w:fldChar w:fldCharType="begin" w:fldLock="1"/>
      </w:r>
      <w:r>
        <w:instrText xml:space="preserve"> PAGEREF _Toc155948853 \h </w:instrText>
      </w:r>
      <w:r>
        <w:fldChar w:fldCharType="separate"/>
      </w:r>
      <w:r>
        <w:t>230</w:t>
      </w:r>
      <w:r>
        <w:fldChar w:fldCharType="end"/>
      </w:r>
    </w:p>
    <w:p w14:paraId="506B9AB4" w14:textId="77584D4E" w:rsidR="00CE7F68" w:rsidRDefault="00CE7F68">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UE RAN Paging Identity</w:t>
      </w:r>
      <w:r>
        <w:tab/>
      </w:r>
      <w:r>
        <w:fldChar w:fldCharType="begin" w:fldLock="1"/>
      </w:r>
      <w:r>
        <w:instrText xml:space="preserve"> PAGEREF _Toc155948854 \h </w:instrText>
      </w:r>
      <w:r>
        <w:fldChar w:fldCharType="separate"/>
      </w:r>
      <w:r>
        <w:t>230</w:t>
      </w:r>
      <w:r>
        <w:fldChar w:fldCharType="end"/>
      </w:r>
    </w:p>
    <w:p w14:paraId="4B1AD27E" w14:textId="17B97271"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9.2.3.44</w:t>
      </w:r>
      <w:r>
        <w:rPr>
          <w:rFonts w:asciiTheme="minorHAnsi" w:eastAsiaTheme="minorEastAsia" w:hAnsiTheme="minorHAnsi" w:cstheme="minorBidi"/>
          <w:kern w:val="2"/>
          <w:sz w:val="22"/>
          <w:szCs w:val="22"/>
          <w14:ligatures w14:val="standardContextual"/>
        </w:rPr>
        <w:tab/>
      </w:r>
      <w:r w:rsidRPr="000972F2">
        <w:rPr>
          <w:rFonts w:eastAsia="Batang"/>
        </w:rPr>
        <w:t>Paging Priority</w:t>
      </w:r>
      <w:r>
        <w:tab/>
      </w:r>
      <w:r>
        <w:fldChar w:fldCharType="begin" w:fldLock="1"/>
      </w:r>
      <w:r>
        <w:instrText xml:space="preserve"> PAGEREF _Toc155948855 \h </w:instrText>
      </w:r>
      <w:r>
        <w:fldChar w:fldCharType="separate"/>
      </w:r>
      <w:r>
        <w:t>231</w:t>
      </w:r>
      <w:r>
        <w:fldChar w:fldCharType="end"/>
      </w:r>
    </w:p>
    <w:p w14:paraId="5F0A0337" w14:textId="6F032511" w:rsidR="00CE7F68" w:rsidRDefault="00CE7F68">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Delivery Status</w:t>
      </w:r>
      <w:r>
        <w:tab/>
      </w:r>
      <w:r>
        <w:fldChar w:fldCharType="begin" w:fldLock="1"/>
      </w:r>
      <w:r>
        <w:instrText xml:space="preserve"> PAGEREF _Toc155948856 \h </w:instrText>
      </w:r>
      <w:r>
        <w:fldChar w:fldCharType="separate"/>
      </w:r>
      <w:r>
        <w:t>231</w:t>
      </w:r>
      <w:r>
        <w:fldChar w:fldCharType="end"/>
      </w:r>
    </w:p>
    <w:p w14:paraId="1E2A2DD9" w14:textId="77C463AD" w:rsidR="00CE7F68" w:rsidRDefault="00CE7F68">
      <w:pPr>
        <w:pStyle w:val="TOC4"/>
        <w:rPr>
          <w:rFonts w:asciiTheme="minorHAnsi" w:eastAsiaTheme="minorEastAsia" w:hAnsiTheme="minorHAnsi" w:cstheme="minorBidi"/>
          <w:kern w:val="2"/>
          <w:sz w:val="22"/>
          <w:szCs w:val="22"/>
          <w14:ligatures w14:val="standardContextual"/>
        </w:rPr>
      </w:pPr>
      <w:r>
        <w:t>9.2.3.46</w:t>
      </w:r>
      <w:r>
        <w:rPr>
          <w:rFonts w:asciiTheme="minorHAnsi" w:eastAsiaTheme="minorEastAsia" w:hAnsiTheme="minorHAnsi" w:cstheme="minorBidi"/>
          <w:kern w:val="2"/>
          <w:sz w:val="22"/>
          <w:szCs w:val="22"/>
          <w14:ligatures w14:val="standardContextual"/>
        </w:rPr>
        <w:tab/>
      </w:r>
      <w:r>
        <w:t>I-RNTI</w:t>
      </w:r>
      <w:r>
        <w:tab/>
      </w:r>
      <w:r>
        <w:fldChar w:fldCharType="begin" w:fldLock="1"/>
      </w:r>
      <w:r>
        <w:instrText xml:space="preserve"> PAGEREF _Toc155948857 \h </w:instrText>
      </w:r>
      <w:r>
        <w:fldChar w:fldCharType="separate"/>
      </w:r>
      <w:r>
        <w:t>231</w:t>
      </w:r>
      <w:r>
        <w:fldChar w:fldCharType="end"/>
      </w:r>
    </w:p>
    <w:p w14:paraId="532DA1A4" w14:textId="49E2D2D2" w:rsidR="00CE7F68" w:rsidRDefault="00CE7F68">
      <w:pPr>
        <w:pStyle w:val="TOC4"/>
        <w:rPr>
          <w:rFonts w:asciiTheme="minorHAnsi" w:eastAsiaTheme="minorEastAsia" w:hAnsiTheme="minorHAnsi" w:cstheme="minorBidi"/>
          <w:kern w:val="2"/>
          <w:sz w:val="22"/>
          <w:szCs w:val="22"/>
          <w14:ligatures w14:val="standardContextual"/>
        </w:rPr>
      </w:pPr>
      <w:r>
        <w:t>9.2.3.47</w:t>
      </w:r>
      <w:r>
        <w:rPr>
          <w:rFonts w:asciiTheme="minorHAnsi" w:eastAsiaTheme="minorEastAsia" w:hAnsiTheme="minorHAnsi" w:cstheme="minorBidi"/>
          <w:kern w:val="2"/>
          <w:sz w:val="22"/>
          <w:szCs w:val="22"/>
          <w14:ligatures w14:val="standardContextual"/>
        </w:rPr>
        <w:tab/>
      </w:r>
      <w:r>
        <w:t>Location Reporting Information</w:t>
      </w:r>
      <w:r>
        <w:tab/>
      </w:r>
      <w:r>
        <w:fldChar w:fldCharType="begin" w:fldLock="1"/>
      </w:r>
      <w:r>
        <w:instrText xml:space="preserve"> PAGEREF _Toc155948858 \h </w:instrText>
      </w:r>
      <w:r>
        <w:fldChar w:fldCharType="separate"/>
      </w:r>
      <w:r>
        <w:t>231</w:t>
      </w:r>
      <w:r>
        <w:fldChar w:fldCharType="end"/>
      </w:r>
    </w:p>
    <w:p w14:paraId="189EF92E" w14:textId="443BED22" w:rsidR="00CE7F68" w:rsidRDefault="00CE7F68">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Area of Interest Information</w:t>
      </w:r>
      <w:r>
        <w:tab/>
      </w:r>
      <w:r>
        <w:fldChar w:fldCharType="begin" w:fldLock="1"/>
      </w:r>
      <w:r>
        <w:instrText xml:space="preserve"> PAGEREF _Toc155948859 \h </w:instrText>
      </w:r>
      <w:r>
        <w:fldChar w:fldCharType="separate"/>
      </w:r>
      <w:r>
        <w:t>232</w:t>
      </w:r>
      <w:r>
        <w:fldChar w:fldCharType="end"/>
      </w:r>
    </w:p>
    <w:p w14:paraId="25CA2311" w14:textId="466FC105" w:rsidR="00CE7F68" w:rsidRDefault="00CE7F68">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_Toc155948860 \h </w:instrText>
      </w:r>
      <w:r>
        <w:fldChar w:fldCharType="separate"/>
      </w:r>
      <w:r>
        <w:t>233</w:t>
      </w:r>
      <w:r>
        <w:fldChar w:fldCharType="end"/>
      </w:r>
    </w:p>
    <w:p w14:paraId="56B01658" w14:textId="7DC01615" w:rsidR="00CE7F68" w:rsidRDefault="00CE7F68">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AS Security Information</w:t>
      </w:r>
      <w:r>
        <w:tab/>
      </w:r>
      <w:r>
        <w:fldChar w:fldCharType="begin" w:fldLock="1"/>
      </w:r>
      <w:r>
        <w:instrText xml:space="preserve"> PAGEREF _Toc155948861 \h </w:instrText>
      </w:r>
      <w:r>
        <w:fldChar w:fldCharType="separate"/>
      </w:r>
      <w:r>
        <w:t>234</w:t>
      </w:r>
      <w:r>
        <w:fldChar w:fldCharType="end"/>
      </w:r>
    </w:p>
    <w:p w14:paraId="3C561FA3" w14:textId="58C7D7A2" w:rsidR="00CE7F68" w:rsidRDefault="00CE7F68">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S-NG-RAN node Security Key</w:t>
      </w:r>
      <w:r>
        <w:tab/>
      </w:r>
      <w:r>
        <w:fldChar w:fldCharType="begin" w:fldLock="1"/>
      </w:r>
      <w:r>
        <w:instrText xml:space="preserve"> PAGEREF _Toc155948862 \h </w:instrText>
      </w:r>
      <w:r>
        <w:fldChar w:fldCharType="separate"/>
      </w:r>
      <w:r>
        <w:t>234</w:t>
      </w:r>
      <w:r>
        <w:fldChar w:fldCharType="end"/>
      </w:r>
    </w:p>
    <w:p w14:paraId="4F0878BF" w14:textId="2601B863" w:rsidR="00CE7F68" w:rsidRDefault="00CE7F68">
      <w:pPr>
        <w:pStyle w:val="TOC4"/>
        <w:rPr>
          <w:rFonts w:asciiTheme="minorHAnsi" w:eastAsiaTheme="minorEastAsia" w:hAnsiTheme="minorHAnsi" w:cstheme="minorBidi"/>
          <w:kern w:val="2"/>
          <w:sz w:val="22"/>
          <w:szCs w:val="22"/>
          <w14:ligatures w14:val="standardContextual"/>
        </w:rPr>
      </w:pPr>
      <w:r>
        <w:t>9.2.3.52</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_Toc155948863 \h </w:instrText>
      </w:r>
      <w:r>
        <w:fldChar w:fldCharType="separate"/>
      </w:r>
      <w:r>
        <w:t>234</w:t>
      </w:r>
      <w:r>
        <w:fldChar w:fldCharType="end"/>
      </w:r>
    </w:p>
    <w:p w14:paraId="130D0AA3" w14:textId="0059B938" w:rsidR="00CE7F68" w:rsidRDefault="00CE7F68">
      <w:pPr>
        <w:pStyle w:val="TOC4"/>
        <w:rPr>
          <w:rFonts w:asciiTheme="minorHAnsi" w:eastAsiaTheme="minorEastAsia" w:hAnsiTheme="minorHAnsi" w:cstheme="minorBidi"/>
          <w:kern w:val="2"/>
          <w:sz w:val="22"/>
          <w:szCs w:val="22"/>
          <w14:ligatures w14:val="standardContextual"/>
        </w:rPr>
      </w:pPr>
      <w:r>
        <w:t>9.2.3.53</w:t>
      </w:r>
      <w:r>
        <w:rPr>
          <w:rFonts w:asciiTheme="minorHAnsi" w:eastAsiaTheme="minorEastAsia" w:hAnsiTheme="minorHAnsi" w:cstheme="minorBidi"/>
          <w:kern w:val="2"/>
          <w:sz w:val="22"/>
          <w:szCs w:val="22"/>
          <w14:ligatures w14:val="standardContextual"/>
        </w:rPr>
        <w:tab/>
      </w:r>
      <w:r>
        <w:t>Mobility Restriction List</w:t>
      </w:r>
      <w:r>
        <w:tab/>
      </w:r>
      <w:r>
        <w:fldChar w:fldCharType="begin" w:fldLock="1"/>
      </w:r>
      <w:r>
        <w:instrText xml:space="preserve"> PAGEREF _Toc155948864 \h </w:instrText>
      </w:r>
      <w:r>
        <w:fldChar w:fldCharType="separate"/>
      </w:r>
      <w:r>
        <w:t>234</w:t>
      </w:r>
      <w:r>
        <w:fldChar w:fldCharType="end"/>
      </w:r>
    </w:p>
    <w:p w14:paraId="765DBB1F" w14:textId="0F567D22" w:rsidR="00CE7F68" w:rsidRDefault="00CE7F68">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Xn Benefit Value</w:t>
      </w:r>
      <w:r>
        <w:tab/>
      </w:r>
      <w:r>
        <w:fldChar w:fldCharType="begin" w:fldLock="1"/>
      </w:r>
      <w:r>
        <w:instrText xml:space="preserve"> PAGEREF _Toc155948865 \h </w:instrText>
      </w:r>
      <w:r>
        <w:fldChar w:fldCharType="separate"/>
      </w:r>
      <w:r>
        <w:t>236</w:t>
      </w:r>
      <w:r>
        <w:fldChar w:fldCharType="end"/>
      </w:r>
    </w:p>
    <w:p w14:paraId="04E07F0A" w14:textId="193AFB8D" w:rsidR="00CE7F68" w:rsidRDefault="00CE7F68">
      <w:pPr>
        <w:pStyle w:val="TOC4"/>
        <w:rPr>
          <w:rFonts w:asciiTheme="minorHAnsi" w:eastAsiaTheme="minorEastAsia" w:hAnsiTheme="minorHAnsi" w:cstheme="minorBidi"/>
          <w:kern w:val="2"/>
          <w:sz w:val="22"/>
          <w:szCs w:val="22"/>
          <w14:ligatures w14:val="standardContextual"/>
        </w:rPr>
      </w:pPr>
      <w:r>
        <w:t>9.2.3.55</w:t>
      </w:r>
      <w:r>
        <w:rPr>
          <w:rFonts w:asciiTheme="minorHAnsi" w:eastAsiaTheme="minorEastAsia" w:hAnsiTheme="minorHAnsi" w:cstheme="minorBidi"/>
          <w:kern w:val="2"/>
          <w:sz w:val="22"/>
          <w:szCs w:val="22"/>
          <w14:ligatures w14:val="standardContextual"/>
        </w:rPr>
        <w:tab/>
      </w:r>
      <w:r>
        <w:t>Trace Activation</w:t>
      </w:r>
      <w:r>
        <w:tab/>
      </w:r>
      <w:r>
        <w:fldChar w:fldCharType="begin" w:fldLock="1"/>
      </w:r>
      <w:r>
        <w:instrText xml:space="preserve"> PAGEREF _Toc155948866 \h </w:instrText>
      </w:r>
      <w:r>
        <w:fldChar w:fldCharType="separate"/>
      </w:r>
      <w:r>
        <w:t>237</w:t>
      </w:r>
      <w:r>
        <w:fldChar w:fldCharType="end"/>
      </w:r>
    </w:p>
    <w:p w14:paraId="33764FF7" w14:textId="66355460" w:rsidR="00CE7F68" w:rsidRDefault="00CE7F68">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rsidRPr="000972F2">
        <w:rPr>
          <w:rFonts w:eastAsia="Batang"/>
        </w:rPr>
        <w:t>Time To Wait</w:t>
      </w:r>
      <w:r>
        <w:tab/>
      </w:r>
      <w:r>
        <w:fldChar w:fldCharType="begin" w:fldLock="1"/>
      </w:r>
      <w:r>
        <w:instrText xml:space="preserve"> PAGEREF _Toc155948867 \h </w:instrText>
      </w:r>
      <w:r>
        <w:fldChar w:fldCharType="separate"/>
      </w:r>
      <w:r>
        <w:t>237</w:t>
      </w:r>
      <w:r>
        <w:fldChar w:fldCharType="end"/>
      </w:r>
    </w:p>
    <w:p w14:paraId="5CE68C72" w14:textId="65B7AF4B" w:rsidR="00CE7F68" w:rsidRDefault="00CE7F68">
      <w:pPr>
        <w:pStyle w:val="TOC4"/>
        <w:rPr>
          <w:rFonts w:asciiTheme="minorHAnsi" w:eastAsiaTheme="minorEastAsia" w:hAnsiTheme="minorHAnsi" w:cstheme="minorBidi"/>
          <w:kern w:val="2"/>
          <w:sz w:val="22"/>
          <w:szCs w:val="22"/>
          <w14:ligatures w14:val="standardContextual"/>
        </w:rPr>
      </w:pPr>
      <w:r>
        <w:t>9.2.3.57</w:t>
      </w:r>
      <w:r>
        <w:rPr>
          <w:rFonts w:asciiTheme="minorHAnsi" w:eastAsiaTheme="minorEastAsia" w:hAnsiTheme="minorHAnsi" w:cstheme="minorBidi"/>
          <w:kern w:val="2"/>
          <w:sz w:val="22"/>
          <w:szCs w:val="22"/>
          <w14:ligatures w14:val="standardContextual"/>
        </w:rPr>
        <w:tab/>
      </w:r>
      <w:r>
        <w:t>QoS Flow Notification Control Indication Info</w:t>
      </w:r>
      <w:r>
        <w:tab/>
      </w:r>
      <w:r>
        <w:fldChar w:fldCharType="begin" w:fldLock="1"/>
      </w:r>
      <w:r>
        <w:instrText xml:space="preserve"> PAGEREF _Toc155948868 \h </w:instrText>
      </w:r>
      <w:r>
        <w:fldChar w:fldCharType="separate"/>
      </w:r>
      <w:r>
        <w:t>238</w:t>
      </w:r>
      <w:r>
        <w:fldChar w:fldCharType="end"/>
      </w:r>
    </w:p>
    <w:p w14:paraId="13A6E9D4" w14:textId="53F1AFB3" w:rsidR="00CE7F68" w:rsidRDefault="00CE7F68">
      <w:pPr>
        <w:pStyle w:val="TOC4"/>
        <w:rPr>
          <w:rFonts w:asciiTheme="minorHAnsi" w:eastAsiaTheme="minorEastAsia" w:hAnsiTheme="minorHAnsi" w:cstheme="minorBidi"/>
          <w:kern w:val="2"/>
          <w:sz w:val="22"/>
          <w:szCs w:val="22"/>
          <w14:ligatures w14:val="standardContextual"/>
        </w:rPr>
      </w:pPr>
      <w:r>
        <w:t>9.2.3.58</w:t>
      </w:r>
      <w:r>
        <w:rPr>
          <w:rFonts w:asciiTheme="minorHAnsi" w:eastAsiaTheme="minorEastAsia" w:hAnsiTheme="minorHAnsi" w:cstheme="minorBidi"/>
          <w:kern w:val="2"/>
          <w:sz w:val="22"/>
          <w:szCs w:val="22"/>
          <w14:ligatures w14:val="standardContextual"/>
        </w:rPr>
        <w:tab/>
      </w:r>
      <w:r>
        <w:t>Request</w:t>
      </w:r>
      <w:r w:rsidRPr="000972F2">
        <w:rPr>
          <w:rFonts w:cs="Arial"/>
          <w:lang w:eastAsia="zh-CN"/>
        </w:rPr>
        <w:t xml:space="preserve"> Reporting Reference ID</w:t>
      </w:r>
      <w:r>
        <w:tab/>
      </w:r>
      <w:r>
        <w:fldChar w:fldCharType="begin" w:fldLock="1"/>
      </w:r>
      <w:r>
        <w:instrText xml:space="preserve"> PAGEREF _Toc155948869 \h </w:instrText>
      </w:r>
      <w:r>
        <w:fldChar w:fldCharType="separate"/>
      </w:r>
      <w:r>
        <w:t>238</w:t>
      </w:r>
      <w:r>
        <w:fldChar w:fldCharType="end"/>
      </w:r>
    </w:p>
    <w:p w14:paraId="05651986" w14:textId="65647306" w:rsidR="00CE7F68" w:rsidRDefault="00CE7F68">
      <w:pPr>
        <w:pStyle w:val="TOC4"/>
        <w:rPr>
          <w:rFonts w:asciiTheme="minorHAnsi" w:eastAsiaTheme="minorEastAsia" w:hAnsiTheme="minorHAnsi" w:cstheme="minorBidi"/>
          <w:kern w:val="2"/>
          <w:sz w:val="22"/>
          <w:szCs w:val="22"/>
          <w14:ligatures w14:val="standardContextual"/>
        </w:rPr>
      </w:pPr>
      <w:r>
        <w:t>9.2.3.59</w:t>
      </w:r>
      <w:r>
        <w:rPr>
          <w:rFonts w:asciiTheme="minorHAnsi" w:eastAsiaTheme="minorEastAsia" w:hAnsiTheme="minorHAnsi" w:cstheme="minorBidi"/>
          <w:kern w:val="2"/>
          <w:sz w:val="22"/>
          <w:szCs w:val="22"/>
          <w14:ligatures w14:val="standardContextual"/>
        </w:rPr>
        <w:tab/>
      </w:r>
      <w:r>
        <w:t>User plane traffic activity report</w:t>
      </w:r>
      <w:r>
        <w:tab/>
      </w:r>
      <w:r>
        <w:fldChar w:fldCharType="begin" w:fldLock="1"/>
      </w:r>
      <w:r>
        <w:instrText xml:space="preserve"> PAGEREF _Toc155948870 \h </w:instrText>
      </w:r>
      <w:r>
        <w:fldChar w:fldCharType="separate"/>
      </w:r>
      <w:r>
        <w:t>238</w:t>
      </w:r>
      <w:r>
        <w:fldChar w:fldCharType="end"/>
      </w:r>
    </w:p>
    <w:p w14:paraId="1290E34D" w14:textId="4E5EC8DC" w:rsidR="00CE7F68" w:rsidRDefault="00CE7F68">
      <w:pPr>
        <w:pStyle w:val="TOC4"/>
        <w:rPr>
          <w:rFonts w:asciiTheme="minorHAnsi" w:eastAsiaTheme="minorEastAsia" w:hAnsiTheme="minorHAnsi" w:cstheme="minorBidi"/>
          <w:kern w:val="2"/>
          <w:sz w:val="22"/>
          <w:szCs w:val="22"/>
          <w14:ligatures w14:val="standardContextual"/>
        </w:rPr>
      </w:pPr>
      <w:r>
        <w:t>9.2.3.60</w:t>
      </w:r>
      <w:r>
        <w:rPr>
          <w:rFonts w:asciiTheme="minorHAnsi" w:eastAsiaTheme="minorEastAsia" w:hAnsiTheme="minorHAnsi" w:cstheme="minorBidi"/>
          <w:kern w:val="2"/>
          <w:sz w:val="22"/>
          <w:szCs w:val="22"/>
          <w14:ligatures w14:val="standardContextual"/>
        </w:rPr>
        <w:tab/>
      </w:r>
      <w:r>
        <w:t>Lower Layer presence status change</w:t>
      </w:r>
      <w:r>
        <w:tab/>
      </w:r>
      <w:r>
        <w:fldChar w:fldCharType="begin" w:fldLock="1"/>
      </w:r>
      <w:r>
        <w:instrText xml:space="preserve"> PAGEREF _Toc155948871 \h </w:instrText>
      </w:r>
      <w:r>
        <w:fldChar w:fldCharType="separate"/>
      </w:r>
      <w:r>
        <w:t>238</w:t>
      </w:r>
      <w:r>
        <w:fldChar w:fldCharType="end"/>
      </w:r>
    </w:p>
    <w:p w14:paraId="5B6CCE99" w14:textId="305C512B" w:rsidR="00CE7F68" w:rsidRDefault="00CE7F68">
      <w:pPr>
        <w:pStyle w:val="TOC4"/>
        <w:rPr>
          <w:rFonts w:asciiTheme="minorHAnsi" w:eastAsiaTheme="minorEastAsia" w:hAnsiTheme="minorHAnsi" w:cstheme="minorBidi"/>
          <w:kern w:val="2"/>
          <w:sz w:val="22"/>
          <w:szCs w:val="22"/>
          <w14:ligatures w14:val="standardContextual"/>
        </w:rPr>
      </w:pPr>
      <w:r>
        <w:t>9.2.3.61</w:t>
      </w:r>
      <w:r>
        <w:rPr>
          <w:rFonts w:asciiTheme="minorHAnsi" w:eastAsiaTheme="minorEastAsia" w:hAnsiTheme="minorHAnsi" w:cstheme="minorBidi"/>
          <w:kern w:val="2"/>
          <w:sz w:val="22"/>
          <w:szCs w:val="22"/>
          <w14:ligatures w14:val="standardContextual"/>
        </w:rPr>
        <w:tab/>
      </w:r>
      <w:r>
        <w:t>RRC Resume Cause</w:t>
      </w:r>
      <w:r>
        <w:tab/>
      </w:r>
      <w:r>
        <w:fldChar w:fldCharType="begin" w:fldLock="1"/>
      </w:r>
      <w:r>
        <w:instrText xml:space="preserve"> PAGEREF _Toc155948872 \h </w:instrText>
      </w:r>
      <w:r>
        <w:fldChar w:fldCharType="separate"/>
      </w:r>
      <w:r>
        <w:t>239</w:t>
      </w:r>
      <w:r>
        <w:fldChar w:fldCharType="end"/>
      </w:r>
    </w:p>
    <w:p w14:paraId="783EA450" w14:textId="4923DAB6"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9.2.3.62</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_Toc155948873 \h </w:instrText>
      </w:r>
      <w:r>
        <w:fldChar w:fldCharType="separate"/>
      </w:r>
      <w:r>
        <w:t>239</w:t>
      </w:r>
      <w:r>
        <w:fldChar w:fldCharType="end"/>
      </w:r>
    </w:p>
    <w:p w14:paraId="16327E03" w14:textId="7E84A585" w:rsidR="00CE7F68" w:rsidRDefault="00CE7F68">
      <w:pPr>
        <w:pStyle w:val="TOC4"/>
        <w:rPr>
          <w:rFonts w:asciiTheme="minorHAnsi" w:eastAsiaTheme="minorEastAsia" w:hAnsiTheme="minorHAnsi" w:cstheme="minorBidi"/>
          <w:kern w:val="2"/>
          <w:sz w:val="22"/>
          <w:szCs w:val="22"/>
          <w14:ligatures w14:val="standardContextual"/>
        </w:rPr>
      </w:pPr>
      <w:r>
        <w:t>9.2.3.63</w:t>
      </w:r>
      <w:r>
        <w:rPr>
          <w:rFonts w:asciiTheme="minorHAnsi" w:eastAsiaTheme="minorEastAsia" w:hAnsiTheme="minorHAnsi" w:cstheme="minorBidi"/>
          <w:kern w:val="2"/>
          <w:sz w:val="22"/>
          <w:szCs w:val="22"/>
          <w14:ligatures w14:val="standardContextual"/>
        </w:rPr>
        <w:tab/>
      </w:r>
      <w:r>
        <w:t>PDCP SN Length</w:t>
      </w:r>
      <w:r>
        <w:tab/>
      </w:r>
      <w:r>
        <w:fldChar w:fldCharType="begin" w:fldLock="1"/>
      </w:r>
      <w:r>
        <w:instrText xml:space="preserve"> PAGEREF _Toc155948874 \h </w:instrText>
      </w:r>
      <w:r>
        <w:fldChar w:fldCharType="separate"/>
      </w:r>
      <w:r>
        <w:t>239</w:t>
      </w:r>
      <w:r>
        <w:fldChar w:fldCharType="end"/>
      </w:r>
    </w:p>
    <w:p w14:paraId="2A18F0C3" w14:textId="1002A8DB" w:rsidR="00CE7F68" w:rsidRDefault="00CE7F68">
      <w:pPr>
        <w:pStyle w:val="TOC4"/>
        <w:rPr>
          <w:rFonts w:asciiTheme="minorHAnsi" w:eastAsiaTheme="minorEastAsia" w:hAnsiTheme="minorHAnsi" w:cstheme="minorBidi"/>
          <w:kern w:val="2"/>
          <w:sz w:val="22"/>
          <w:szCs w:val="22"/>
          <w14:ligatures w14:val="standardContextual"/>
        </w:rPr>
      </w:pPr>
      <w:r>
        <w:t>9.2.3.64</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_Toc155948875 \h </w:instrText>
      </w:r>
      <w:r>
        <w:fldChar w:fldCharType="separate"/>
      </w:r>
      <w:r>
        <w:t>239</w:t>
      </w:r>
      <w:r>
        <w:fldChar w:fldCharType="end"/>
      </w:r>
    </w:p>
    <w:p w14:paraId="19D9411C" w14:textId="06265B59" w:rsidR="00CE7F68" w:rsidRDefault="00CE7F68">
      <w:pPr>
        <w:pStyle w:val="TOC4"/>
        <w:rPr>
          <w:rFonts w:asciiTheme="minorHAnsi" w:eastAsiaTheme="minorEastAsia" w:hAnsiTheme="minorHAnsi" w:cstheme="minorBidi"/>
          <w:kern w:val="2"/>
          <w:sz w:val="22"/>
          <w:szCs w:val="22"/>
          <w14:ligatures w14:val="standardContextual"/>
        </w:rPr>
      </w:pPr>
      <w:r>
        <w:t>9.2.3.65</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_Toc155948876 \h </w:instrText>
      </w:r>
      <w:r>
        <w:fldChar w:fldCharType="separate"/>
      </w:r>
      <w:r>
        <w:t>240</w:t>
      </w:r>
      <w:r>
        <w:fldChar w:fldCharType="end"/>
      </w:r>
    </w:p>
    <w:p w14:paraId="3EA38199" w14:textId="57B8A862" w:rsidR="00CE7F68" w:rsidRDefault="00CE7F68">
      <w:pPr>
        <w:pStyle w:val="TOC4"/>
        <w:rPr>
          <w:rFonts w:asciiTheme="minorHAnsi" w:eastAsiaTheme="minorEastAsia" w:hAnsiTheme="minorHAnsi" w:cstheme="minorBidi"/>
          <w:kern w:val="2"/>
          <w:sz w:val="22"/>
          <w:szCs w:val="22"/>
          <w14:ligatures w14:val="standardContextual"/>
        </w:rPr>
      </w:pPr>
      <w:r>
        <w:t>9.2.3.66</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_Toc155948877 \h </w:instrText>
      </w:r>
      <w:r>
        <w:fldChar w:fldCharType="separate"/>
      </w:r>
      <w:r>
        <w:t>240</w:t>
      </w:r>
      <w:r>
        <w:fldChar w:fldCharType="end"/>
      </w:r>
    </w:p>
    <w:p w14:paraId="21AFADCA" w14:textId="32E2DC79" w:rsidR="00CE7F68" w:rsidRDefault="00CE7F68">
      <w:pPr>
        <w:pStyle w:val="TOC4"/>
        <w:rPr>
          <w:rFonts w:asciiTheme="minorHAnsi" w:eastAsiaTheme="minorEastAsia" w:hAnsiTheme="minorHAnsi" w:cstheme="minorBidi"/>
          <w:kern w:val="2"/>
          <w:sz w:val="22"/>
          <w:szCs w:val="22"/>
          <w14:ligatures w14:val="standardContextual"/>
        </w:rPr>
      </w:pPr>
      <w:r>
        <w:t>9.2.3.67</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_Toc155948878 \h </w:instrText>
      </w:r>
      <w:r>
        <w:fldChar w:fldCharType="separate"/>
      </w:r>
      <w:r>
        <w:t>240</w:t>
      </w:r>
      <w:r>
        <w:fldChar w:fldCharType="end"/>
      </w:r>
    </w:p>
    <w:p w14:paraId="6BAAE4BD" w14:textId="68ED7F5D" w:rsidR="00CE7F68" w:rsidRDefault="00CE7F68">
      <w:pPr>
        <w:pStyle w:val="TOC4"/>
        <w:rPr>
          <w:rFonts w:asciiTheme="minorHAnsi" w:eastAsiaTheme="minorEastAsia" w:hAnsiTheme="minorHAnsi" w:cstheme="minorBidi"/>
          <w:kern w:val="2"/>
          <w:sz w:val="22"/>
          <w:szCs w:val="22"/>
          <w14:ligatures w14:val="standardContextual"/>
        </w:rPr>
      </w:pPr>
      <w:r>
        <w:t>9.2.3.68</w:t>
      </w:r>
      <w:r>
        <w:rPr>
          <w:rFonts w:asciiTheme="minorHAnsi" w:eastAsiaTheme="minorEastAsia" w:hAnsiTheme="minorHAnsi" w:cstheme="minorBidi"/>
          <w:kern w:val="2"/>
          <w:sz w:val="22"/>
          <w:szCs w:val="22"/>
          <w14:ligatures w14:val="standardContextual"/>
        </w:rPr>
        <w:tab/>
      </w:r>
      <w:r>
        <w:t>UE Context Kept Indicator</w:t>
      </w:r>
      <w:r>
        <w:tab/>
      </w:r>
      <w:r>
        <w:fldChar w:fldCharType="begin" w:fldLock="1"/>
      </w:r>
      <w:r>
        <w:instrText xml:space="preserve"> PAGEREF _Toc155948879 \h </w:instrText>
      </w:r>
      <w:r>
        <w:fldChar w:fldCharType="separate"/>
      </w:r>
      <w:r>
        <w:t>240</w:t>
      </w:r>
      <w:r>
        <w:fldChar w:fldCharType="end"/>
      </w:r>
    </w:p>
    <w:p w14:paraId="16161602" w14:textId="1B9F661C"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9.2.3.69</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_Toc155948880 \h </w:instrText>
      </w:r>
      <w:r>
        <w:fldChar w:fldCharType="separate"/>
      </w:r>
      <w:r>
        <w:t>241</w:t>
      </w:r>
      <w:r>
        <w:fldChar w:fldCharType="end"/>
      </w:r>
    </w:p>
    <w:p w14:paraId="6856FB34" w14:textId="3DD00B09"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9.2.3.70</w:t>
      </w:r>
      <w:r>
        <w:rPr>
          <w:rFonts w:asciiTheme="minorHAnsi" w:eastAsiaTheme="minorEastAsia" w:hAnsiTheme="minorHAnsi" w:cstheme="minorBidi"/>
          <w:kern w:val="2"/>
          <w:sz w:val="22"/>
          <w:szCs w:val="22"/>
          <w14:ligatures w14:val="standardContextual"/>
        </w:rPr>
        <w:tab/>
      </w:r>
      <w:r>
        <w:rPr>
          <w:lang w:eastAsia="zh-CN"/>
        </w:rPr>
        <w:t>LCID</w:t>
      </w:r>
      <w:r>
        <w:tab/>
      </w:r>
      <w:r>
        <w:fldChar w:fldCharType="begin" w:fldLock="1"/>
      </w:r>
      <w:r>
        <w:instrText xml:space="preserve"> PAGEREF _Toc155948881 \h </w:instrText>
      </w:r>
      <w:r>
        <w:fldChar w:fldCharType="separate"/>
      </w:r>
      <w:r>
        <w:t>241</w:t>
      </w:r>
      <w:r>
        <w:fldChar w:fldCharType="end"/>
      </w:r>
    </w:p>
    <w:p w14:paraId="6BEFE7BC" w14:textId="5B02B3C3"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9.2.3.71</w:t>
      </w:r>
      <w:r>
        <w:rPr>
          <w:rFonts w:asciiTheme="minorHAnsi" w:eastAsiaTheme="minorEastAsia" w:hAnsiTheme="minorHAnsi" w:cstheme="minorBidi"/>
          <w:kern w:val="2"/>
          <w:sz w:val="22"/>
          <w:szCs w:val="22"/>
          <w14:ligatures w14:val="standardContextual"/>
        </w:rPr>
        <w:tab/>
      </w:r>
      <w:r>
        <w:rPr>
          <w:lang w:eastAsia="zh-CN"/>
        </w:rPr>
        <w:t>Duplication Activation</w:t>
      </w:r>
      <w:r>
        <w:tab/>
      </w:r>
      <w:r>
        <w:fldChar w:fldCharType="begin" w:fldLock="1"/>
      </w:r>
      <w:r>
        <w:instrText xml:space="preserve"> PAGEREF _Toc155948882 \h </w:instrText>
      </w:r>
      <w:r>
        <w:fldChar w:fldCharType="separate"/>
      </w:r>
      <w:r>
        <w:t>241</w:t>
      </w:r>
      <w:r>
        <w:fldChar w:fldCharType="end"/>
      </w:r>
    </w:p>
    <w:p w14:paraId="6D99FC13" w14:textId="4D5185FE" w:rsidR="00CE7F68" w:rsidRDefault="00CE7F68">
      <w:pPr>
        <w:pStyle w:val="TOC4"/>
        <w:rPr>
          <w:rFonts w:asciiTheme="minorHAnsi" w:eastAsiaTheme="minorEastAsia" w:hAnsiTheme="minorHAnsi" w:cstheme="minorBidi"/>
          <w:kern w:val="2"/>
          <w:sz w:val="22"/>
          <w:szCs w:val="22"/>
          <w14:ligatures w14:val="standardContextual"/>
        </w:rPr>
      </w:pPr>
      <w:r>
        <w:rPr>
          <w:lang w:eastAsia="zh-CN"/>
        </w:rPr>
        <w:t>9.2.3.72</w:t>
      </w:r>
      <w:r>
        <w:rPr>
          <w:rFonts w:asciiTheme="minorHAnsi" w:eastAsiaTheme="minorEastAsia" w:hAnsiTheme="minorHAnsi" w:cstheme="minorBidi"/>
          <w:kern w:val="2"/>
          <w:sz w:val="22"/>
          <w:szCs w:val="22"/>
          <w14:ligatures w14:val="standardContextual"/>
        </w:rPr>
        <w:tab/>
      </w:r>
      <w:r>
        <w:rPr>
          <w:lang w:eastAsia="zh-CN"/>
        </w:rPr>
        <w:t>RRC Config Indication</w:t>
      </w:r>
      <w:r>
        <w:tab/>
      </w:r>
      <w:r>
        <w:fldChar w:fldCharType="begin" w:fldLock="1"/>
      </w:r>
      <w:r>
        <w:instrText xml:space="preserve"> PAGEREF _Toc155948883 \h </w:instrText>
      </w:r>
      <w:r>
        <w:fldChar w:fldCharType="separate"/>
      </w:r>
      <w:r>
        <w:t>241</w:t>
      </w:r>
      <w:r>
        <w:fldChar w:fldCharType="end"/>
      </w:r>
    </w:p>
    <w:p w14:paraId="47684A94" w14:textId="7792E20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9.2.3.73</w:t>
      </w:r>
      <w:r>
        <w:rPr>
          <w:rFonts w:asciiTheme="minorHAnsi" w:eastAsiaTheme="minorEastAsia" w:hAnsiTheme="minorHAnsi" w:cstheme="minorBidi"/>
          <w:kern w:val="2"/>
          <w:sz w:val="22"/>
          <w:szCs w:val="22"/>
          <w14:ligatures w14:val="standardContextual"/>
        </w:rPr>
        <w:tab/>
      </w:r>
      <w:r w:rsidRPr="000972F2">
        <w:rPr>
          <w:rFonts w:eastAsia="Malgun Gothic"/>
        </w:rPr>
        <w:t>Maximum Integrity Protected Data Rate</w:t>
      </w:r>
      <w:r>
        <w:tab/>
      </w:r>
      <w:r>
        <w:fldChar w:fldCharType="begin" w:fldLock="1"/>
      </w:r>
      <w:r>
        <w:instrText xml:space="preserve"> PAGEREF _Toc155948884 \h </w:instrText>
      </w:r>
      <w:r>
        <w:fldChar w:fldCharType="separate"/>
      </w:r>
      <w:r>
        <w:t>241</w:t>
      </w:r>
      <w:r>
        <w:fldChar w:fldCharType="end"/>
      </w:r>
    </w:p>
    <w:p w14:paraId="0701FC57" w14:textId="4B0C129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9.2.3.74</w:t>
      </w:r>
      <w:r>
        <w:rPr>
          <w:rFonts w:asciiTheme="minorHAnsi" w:eastAsiaTheme="minorEastAsia" w:hAnsiTheme="minorHAnsi" w:cstheme="minorBidi"/>
          <w:kern w:val="2"/>
          <w:sz w:val="22"/>
          <w:szCs w:val="22"/>
          <w14:ligatures w14:val="standardContextual"/>
        </w:rPr>
        <w:tab/>
      </w:r>
      <w:r w:rsidRPr="000972F2">
        <w:rPr>
          <w:rFonts w:eastAsia="Malgun Gothic"/>
        </w:rPr>
        <w:t>PDCP Change Indication</w:t>
      </w:r>
      <w:r>
        <w:tab/>
      </w:r>
      <w:r>
        <w:fldChar w:fldCharType="begin" w:fldLock="1"/>
      </w:r>
      <w:r>
        <w:instrText xml:space="preserve"> PAGEREF _Toc155948885 \h </w:instrText>
      </w:r>
      <w:r>
        <w:fldChar w:fldCharType="separate"/>
      </w:r>
      <w:r>
        <w:t>242</w:t>
      </w:r>
      <w:r>
        <w:fldChar w:fldCharType="end"/>
      </w:r>
    </w:p>
    <w:p w14:paraId="723A50A5" w14:textId="077C9BA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9.2.3.75</w:t>
      </w:r>
      <w:r>
        <w:rPr>
          <w:rFonts w:asciiTheme="minorHAnsi" w:eastAsiaTheme="minorEastAsia" w:hAnsiTheme="minorHAnsi" w:cstheme="minorBidi"/>
          <w:kern w:val="2"/>
          <w:sz w:val="22"/>
          <w:szCs w:val="22"/>
          <w14:ligatures w14:val="standardContextual"/>
        </w:rPr>
        <w:tab/>
      </w:r>
      <w:r w:rsidRPr="000972F2">
        <w:rPr>
          <w:rFonts w:eastAsia="Malgun Gothic"/>
        </w:rPr>
        <w:t>UL Configuration</w:t>
      </w:r>
      <w:r>
        <w:tab/>
      </w:r>
      <w:r>
        <w:fldChar w:fldCharType="begin" w:fldLock="1"/>
      </w:r>
      <w:r>
        <w:instrText xml:space="preserve"> PAGEREF _Toc155948886 \h </w:instrText>
      </w:r>
      <w:r>
        <w:fldChar w:fldCharType="separate"/>
      </w:r>
      <w:r>
        <w:t>242</w:t>
      </w:r>
      <w:r>
        <w:fldChar w:fldCharType="end"/>
      </w:r>
    </w:p>
    <w:p w14:paraId="4234CF3D" w14:textId="4C7D583E" w:rsidR="00CE7F68" w:rsidRDefault="00CE7F68">
      <w:pPr>
        <w:pStyle w:val="TOC4"/>
        <w:rPr>
          <w:rFonts w:asciiTheme="minorHAnsi" w:eastAsiaTheme="minorEastAsia" w:hAnsiTheme="minorHAnsi" w:cstheme="minorBidi"/>
          <w:kern w:val="2"/>
          <w:sz w:val="22"/>
          <w:szCs w:val="22"/>
          <w14:ligatures w14:val="standardContextual"/>
        </w:rPr>
      </w:pPr>
      <w:r>
        <w:t>9.2.3.76</w:t>
      </w:r>
      <w:r>
        <w:rPr>
          <w:rFonts w:asciiTheme="minorHAnsi" w:eastAsiaTheme="minorEastAsia" w:hAnsiTheme="minorHAnsi" w:cstheme="minorBidi"/>
          <w:kern w:val="2"/>
          <w:sz w:val="22"/>
          <w:szCs w:val="22"/>
          <w14:ligatures w14:val="standardContextual"/>
        </w:rPr>
        <w:tab/>
      </w:r>
      <w:r>
        <w:t>UP Transport Parameters</w:t>
      </w:r>
      <w:r>
        <w:tab/>
      </w:r>
      <w:r>
        <w:fldChar w:fldCharType="begin" w:fldLock="1"/>
      </w:r>
      <w:r>
        <w:instrText xml:space="preserve"> PAGEREF _Toc155948887 \h </w:instrText>
      </w:r>
      <w:r>
        <w:fldChar w:fldCharType="separate"/>
      </w:r>
      <w:r>
        <w:t>242</w:t>
      </w:r>
      <w:r>
        <w:fldChar w:fldCharType="end"/>
      </w:r>
    </w:p>
    <w:p w14:paraId="7EFF3664" w14:textId="25BCF41A" w:rsidR="00CE7F68" w:rsidRDefault="00CE7F68">
      <w:pPr>
        <w:pStyle w:val="TOC4"/>
        <w:rPr>
          <w:rFonts w:asciiTheme="minorHAnsi" w:eastAsiaTheme="minorEastAsia" w:hAnsiTheme="minorHAnsi" w:cstheme="minorBidi"/>
          <w:kern w:val="2"/>
          <w:sz w:val="22"/>
          <w:szCs w:val="22"/>
          <w14:ligatures w14:val="standardContextual"/>
        </w:rPr>
      </w:pPr>
      <w:r>
        <w:t>9.2.3.77</w:t>
      </w:r>
      <w:r>
        <w:rPr>
          <w:rFonts w:asciiTheme="minorHAnsi" w:eastAsiaTheme="minorEastAsia" w:hAnsiTheme="minorHAnsi" w:cstheme="minorBidi"/>
          <w:kern w:val="2"/>
          <w:sz w:val="22"/>
          <w:szCs w:val="22"/>
          <w14:ligatures w14:val="standardContextual"/>
        </w:rPr>
        <w:tab/>
      </w:r>
      <w:r>
        <w:t>Desired Activity Notification Level</w:t>
      </w:r>
      <w:r>
        <w:tab/>
      </w:r>
      <w:r>
        <w:fldChar w:fldCharType="begin" w:fldLock="1"/>
      </w:r>
      <w:r>
        <w:instrText xml:space="preserve"> PAGEREF _Toc155948888 \h </w:instrText>
      </w:r>
      <w:r>
        <w:fldChar w:fldCharType="separate"/>
      </w:r>
      <w:r>
        <w:t>243</w:t>
      </w:r>
      <w:r>
        <w:fldChar w:fldCharType="end"/>
      </w:r>
    </w:p>
    <w:p w14:paraId="1FD6955D" w14:textId="6611C7FE" w:rsidR="00CE7F68" w:rsidRDefault="00CE7F68">
      <w:pPr>
        <w:pStyle w:val="TOC4"/>
        <w:rPr>
          <w:rFonts w:asciiTheme="minorHAnsi" w:eastAsiaTheme="minorEastAsia" w:hAnsiTheme="minorHAnsi" w:cstheme="minorBidi"/>
          <w:kern w:val="2"/>
          <w:sz w:val="22"/>
          <w:szCs w:val="22"/>
          <w14:ligatures w14:val="standardContextual"/>
        </w:rPr>
      </w:pPr>
      <w:r>
        <w:t>9.2.3.78</w:t>
      </w:r>
      <w:r>
        <w:rPr>
          <w:rFonts w:asciiTheme="minorHAnsi" w:eastAsiaTheme="minorEastAsia" w:hAnsiTheme="minorHAnsi" w:cstheme="minorBidi"/>
          <w:kern w:val="2"/>
          <w:sz w:val="22"/>
          <w:szCs w:val="22"/>
          <w14:ligatures w14:val="standardContextual"/>
        </w:rPr>
        <w:tab/>
      </w:r>
      <w:r>
        <w:t>Number of DRB IDs</w:t>
      </w:r>
      <w:r>
        <w:tab/>
      </w:r>
      <w:r>
        <w:fldChar w:fldCharType="begin" w:fldLock="1"/>
      </w:r>
      <w:r>
        <w:instrText xml:space="preserve"> PAGEREF _Toc155948889 \h </w:instrText>
      </w:r>
      <w:r>
        <w:fldChar w:fldCharType="separate"/>
      </w:r>
      <w:r>
        <w:t>243</w:t>
      </w:r>
      <w:r>
        <w:fldChar w:fldCharType="end"/>
      </w:r>
    </w:p>
    <w:p w14:paraId="062CCE28" w14:textId="0062CDAC"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algun Gothic"/>
        </w:rPr>
        <w:t>9.2.3.79</w:t>
      </w:r>
      <w:r>
        <w:rPr>
          <w:rFonts w:asciiTheme="minorHAnsi" w:eastAsiaTheme="minorEastAsia" w:hAnsiTheme="minorHAnsi" w:cstheme="minorBidi"/>
          <w:kern w:val="2"/>
          <w:sz w:val="22"/>
          <w:szCs w:val="22"/>
          <w14:ligatures w14:val="standardContextual"/>
        </w:rPr>
        <w:tab/>
      </w:r>
      <w:r w:rsidRPr="000972F2">
        <w:rPr>
          <w:rFonts w:eastAsia="Malgun Gothic"/>
        </w:rPr>
        <w:t>QoS Flow Mapping Indication</w:t>
      </w:r>
      <w:r>
        <w:tab/>
      </w:r>
      <w:r>
        <w:fldChar w:fldCharType="begin" w:fldLock="1"/>
      </w:r>
      <w:r>
        <w:instrText xml:space="preserve"> PAGEREF _Toc155948890 \h </w:instrText>
      </w:r>
      <w:r>
        <w:fldChar w:fldCharType="separate"/>
      </w:r>
      <w:r>
        <w:t>243</w:t>
      </w:r>
      <w:r>
        <w:fldChar w:fldCharType="end"/>
      </w:r>
    </w:p>
    <w:p w14:paraId="7FED7EF0" w14:textId="10D90370" w:rsidR="00CE7F68" w:rsidRDefault="00CE7F68">
      <w:pPr>
        <w:pStyle w:val="TOC4"/>
        <w:rPr>
          <w:rFonts w:asciiTheme="minorHAnsi" w:eastAsiaTheme="minorEastAsia" w:hAnsiTheme="minorHAnsi" w:cstheme="minorBidi"/>
          <w:kern w:val="2"/>
          <w:sz w:val="22"/>
          <w:szCs w:val="22"/>
          <w14:ligatures w14:val="standardContextual"/>
        </w:rPr>
      </w:pPr>
      <w:r>
        <w:t>9.2.3.80</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_Toc155948891 \h </w:instrText>
      </w:r>
      <w:r>
        <w:fldChar w:fldCharType="separate"/>
      </w:r>
      <w:r>
        <w:t>243</w:t>
      </w:r>
      <w:r>
        <w:fldChar w:fldCharType="end"/>
      </w:r>
    </w:p>
    <w:p w14:paraId="552BB60C" w14:textId="31B0380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9.2.3.81</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_Toc155948892 \h </w:instrText>
      </w:r>
      <w:r>
        <w:fldChar w:fldCharType="separate"/>
      </w:r>
      <w:r>
        <w:t>244</w:t>
      </w:r>
      <w:r>
        <w:fldChar w:fldCharType="end"/>
      </w:r>
    </w:p>
    <w:p w14:paraId="08F3C3C1" w14:textId="58CBD678"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9.2.3.82</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_Toc155948893 \h </w:instrText>
      </w:r>
      <w:r>
        <w:fldChar w:fldCharType="separate"/>
      </w:r>
      <w:r>
        <w:t>244</w:t>
      </w:r>
      <w:r>
        <w:fldChar w:fldCharType="end"/>
      </w:r>
    </w:p>
    <w:p w14:paraId="0AA96AFB" w14:textId="3E58D94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9.2.3.83</w:t>
      </w:r>
      <w:r>
        <w:rPr>
          <w:rFonts w:asciiTheme="minorHAnsi" w:eastAsiaTheme="minorEastAsia" w:hAnsiTheme="minorHAnsi" w:cstheme="minorBidi"/>
          <w:kern w:val="2"/>
          <w:sz w:val="22"/>
          <w:szCs w:val="22"/>
          <w14:ligatures w14:val="standardContextual"/>
        </w:rPr>
        <w:tab/>
      </w:r>
      <w:r w:rsidRPr="000972F2">
        <w:rPr>
          <w:rFonts w:eastAsia="Batang"/>
        </w:rPr>
        <w:t>AMF Region Information</w:t>
      </w:r>
      <w:r>
        <w:tab/>
      </w:r>
      <w:r>
        <w:fldChar w:fldCharType="begin" w:fldLock="1"/>
      </w:r>
      <w:r>
        <w:instrText xml:space="preserve"> PAGEREF _Toc155948894 \h </w:instrText>
      </w:r>
      <w:r>
        <w:fldChar w:fldCharType="separate"/>
      </w:r>
      <w:r>
        <w:t>245</w:t>
      </w:r>
      <w:r>
        <w:fldChar w:fldCharType="end"/>
      </w:r>
    </w:p>
    <w:p w14:paraId="2079C493" w14:textId="59E31FA6" w:rsidR="00CE7F68" w:rsidRDefault="00CE7F68">
      <w:pPr>
        <w:pStyle w:val="TOC4"/>
        <w:rPr>
          <w:rFonts w:asciiTheme="minorHAnsi" w:eastAsiaTheme="minorEastAsia" w:hAnsiTheme="minorHAnsi" w:cstheme="minorBidi"/>
          <w:kern w:val="2"/>
          <w:sz w:val="22"/>
          <w:szCs w:val="22"/>
          <w14:ligatures w14:val="standardContextual"/>
        </w:rPr>
      </w:pPr>
      <w:r>
        <w:t>9.2.3.84</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_Toc155948895 \h </w:instrText>
      </w:r>
      <w:r>
        <w:fldChar w:fldCharType="separate"/>
      </w:r>
      <w:r>
        <w:t>245</w:t>
      </w:r>
      <w:r>
        <w:fldChar w:fldCharType="end"/>
      </w:r>
    </w:p>
    <w:p w14:paraId="7A770760" w14:textId="621C879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9.2.3.85</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_Toc155948896 \h </w:instrText>
      </w:r>
      <w:r>
        <w:fldChar w:fldCharType="separate"/>
      </w:r>
      <w:r>
        <w:t>245</w:t>
      </w:r>
      <w:r>
        <w:fldChar w:fldCharType="end"/>
      </w:r>
    </w:p>
    <w:p w14:paraId="4362F51F" w14:textId="0EB3E247" w:rsidR="00CE7F68" w:rsidRDefault="00CE7F68">
      <w:pPr>
        <w:pStyle w:val="TOC4"/>
        <w:rPr>
          <w:rFonts w:asciiTheme="minorHAnsi" w:eastAsiaTheme="minorEastAsia" w:hAnsiTheme="minorHAnsi" w:cstheme="minorBidi"/>
          <w:kern w:val="2"/>
          <w:sz w:val="22"/>
          <w:szCs w:val="22"/>
          <w14:ligatures w14:val="standardContextual"/>
        </w:rPr>
      </w:pPr>
      <w:r>
        <w:rPr>
          <w:lang w:eastAsia="en-US"/>
        </w:rPr>
        <w:t>9.2.3.86</w:t>
      </w:r>
      <w:r>
        <w:rPr>
          <w:rFonts w:asciiTheme="minorHAnsi" w:eastAsiaTheme="minorEastAsia" w:hAnsiTheme="minorHAnsi" w:cstheme="minorBidi"/>
          <w:kern w:val="2"/>
          <w:sz w:val="22"/>
          <w:szCs w:val="22"/>
          <w14:ligatures w14:val="standardContextual"/>
        </w:rPr>
        <w:tab/>
      </w:r>
      <w:r>
        <w:rPr>
          <w:lang w:eastAsia="en-US"/>
        </w:rPr>
        <w:t>PDCP Duplication Configuration</w:t>
      </w:r>
      <w:r>
        <w:tab/>
      </w:r>
      <w:r>
        <w:fldChar w:fldCharType="begin" w:fldLock="1"/>
      </w:r>
      <w:r>
        <w:instrText xml:space="preserve"> PAGEREF _Toc155948897 \h </w:instrText>
      </w:r>
      <w:r>
        <w:fldChar w:fldCharType="separate"/>
      </w:r>
      <w:r>
        <w:t>245</w:t>
      </w:r>
      <w:r>
        <w:fldChar w:fldCharType="end"/>
      </w:r>
    </w:p>
    <w:p w14:paraId="46627ADB" w14:textId="38D7765D"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S Mincho"/>
        </w:rPr>
        <w:t>9.2.3.87</w:t>
      </w:r>
      <w:r>
        <w:rPr>
          <w:rFonts w:asciiTheme="minorHAnsi" w:eastAsiaTheme="minorEastAsia" w:hAnsiTheme="minorHAnsi" w:cstheme="minorBidi"/>
          <w:kern w:val="2"/>
          <w:sz w:val="22"/>
          <w:szCs w:val="22"/>
          <w14:ligatures w14:val="standardContextual"/>
        </w:rPr>
        <w:tab/>
      </w:r>
      <w:r w:rsidRPr="000972F2">
        <w:rPr>
          <w:rFonts w:eastAsia="MS Mincho"/>
        </w:rPr>
        <w:t>Secondary RAT Usage Information</w:t>
      </w:r>
      <w:r>
        <w:tab/>
      </w:r>
      <w:r>
        <w:fldChar w:fldCharType="begin" w:fldLock="1"/>
      </w:r>
      <w:r>
        <w:instrText xml:space="preserve"> PAGEREF _Toc155948898 \h </w:instrText>
      </w:r>
      <w:r>
        <w:fldChar w:fldCharType="separate"/>
      </w:r>
      <w:r>
        <w:t>246</w:t>
      </w:r>
      <w:r>
        <w:fldChar w:fldCharType="end"/>
      </w:r>
    </w:p>
    <w:p w14:paraId="4B10002B" w14:textId="085A5B0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S Mincho"/>
        </w:rPr>
        <w:t>9.2.3.88</w:t>
      </w:r>
      <w:r>
        <w:rPr>
          <w:rFonts w:asciiTheme="minorHAnsi" w:eastAsiaTheme="minorEastAsia" w:hAnsiTheme="minorHAnsi" w:cstheme="minorBidi"/>
          <w:kern w:val="2"/>
          <w:sz w:val="22"/>
          <w:szCs w:val="22"/>
          <w14:ligatures w14:val="standardContextual"/>
        </w:rPr>
        <w:tab/>
      </w:r>
      <w:r w:rsidRPr="000972F2">
        <w:rPr>
          <w:rFonts w:eastAsia="MS Mincho"/>
        </w:rPr>
        <w:t>Volume Timed Report List</w:t>
      </w:r>
      <w:r>
        <w:tab/>
      </w:r>
      <w:r>
        <w:fldChar w:fldCharType="begin" w:fldLock="1"/>
      </w:r>
      <w:r>
        <w:instrText xml:space="preserve"> PAGEREF _Toc155948899 \h </w:instrText>
      </w:r>
      <w:r>
        <w:fldChar w:fldCharType="separate"/>
      </w:r>
      <w:r>
        <w:t>246</w:t>
      </w:r>
      <w:r>
        <w:fldChar w:fldCharType="end"/>
      </w:r>
    </w:p>
    <w:p w14:paraId="3FE35EF1" w14:textId="6902733E" w:rsidR="00CE7F68" w:rsidRDefault="00CE7F68">
      <w:pPr>
        <w:pStyle w:val="TOC4"/>
        <w:rPr>
          <w:rFonts w:asciiTheme="minorHAnsi" w:eastAsiaTheme="minorEastAsia" w:hAnsiTheme="minorHAnsi" w:cstheme="minorBidi"/>
          <w:kern w:val="2"/>
          <w:sz w:val="22"/>
          <w:szCs w:val="22"/>
          <w14:ligatures w14:val="standardContextual"/>
        </w:rPr>
      </w:pPr>
      <w:r>
        <w:t>9.2.3.89</w:t>
      </w:r>
      <w:r>
        <w:rPr>
          <w:rFonts w:asciiTheme="minorHAnsi" w:eastAsiaTheme="minorEastAsia" w:hAnsiTheme="minorHAnsi" w:cstheme="minorBidi"/>
          <w:kern w:val="2"/>
          <w:sz w:val="22"/>
          <w:szCs w:val="22"/>
          <w14:ligatures w14:val="standardContextual"/>
        </w:rPr>
        <w:tab/>
      </w:r>
      <w:r>
        <w:t>Maximum IP Rate</w:t>
      </w:r>
      <w:r>
        <w:tab/>
      </w:r>
      <w:r>
        <w:fldChar w:fldCharType="begin" w:fldLock="1"/>
      </w:r>
      <w:r>
        <w:instrText xml:space="preserve"> PAGEREF _Toc155948900 \h </w:instrText>
      </w:r>
      <w:r>
        <w:fldChar w:fldCharType="separate"/>
      </w:r>
      <w:r>
        <w:t>247</w:t>
      </w:r>
      <w:r>
        <w:fldChar w:fldCharType="end"/>
      </w:r>
    </w:p>
    <w:p w14:paraId="10BE1DEB" w14:textId="57E23184"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Arial"/>
        </w:rPr>
        <w:t>9.2.3.90</w:t>
      </w:r>
      <w:r>
        <w:rPr>
          <w:rFonts w:asciiTheme="minorHAnsi" w:eastAsiaTheme="minorEastAsia" w:hAnsiTheme="minorHAnsi" w:cstheme="minorBidi"/>
          <w:kern w:val="2"/>
          <w:sz w:val="22"/>
          <w:szCs w:val="22"/>
          <w14:ligatures w14:val="standardContextual"/>
        </w:rPr>
        <w:tab/>
      </w:r>
      <w:r w:rsidRPr="000972F2">
        <w:rPr>
          <w:rFonts w:eastAsia="Arial"/>
        </w:rPr>
        <w:t>UL Forwarding</w:t>
      </w:r>
      <w:r>
        <w:tab/>
      </w:r>
      <w:r>
        <w:fldChar w:fldCharType="begin" w:fldLock="1"/>
      </w:r>
      <w:r>
        <w:instrText xml:space="preserve"> PAGEREF _Toc155948901 \h </w:instrText>
      </w:r>
      <w:r>
        <w:fldChar w:fldCharType="separate"/>
      </w:r>
      <w:r>
        <w:t>247</w:t>
      </w:r>
      <w:r>
        <w:fldChar w:fldCharType="end"/>
      </w:r>
    </w:p>
    <w:p w14:paraId="688E7618" w14:textId="49A8E24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9.2.3.91</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_Toc155948902 \h </w:instrText>
      </w:r>
      <w:r>
        <w:fldChar w:fldCharType="separate"/>
      </w:r>
      <w:r>
        <w:t>247</w:t>
      </w:r>
      <w:r>
        <w:fldChar w:fldCharType="end"/>
      </w:r>
    </w:p>
    <w:p w14:paraId="3C5559A0" w14:textId="5FD45506" w:rsidR="00CE7F68" w:rsidRDefault="00CE7F68">
      <w:pPr>
        <w:pStyle w:val="TOC4"/>
        <w:rPr>
          <w:rFonts w:asciiTheme="minorHAnsi" w:eastAsiaTheme="minorEastAsia" w:hAnsiTheme="minorHAnsi" w:cstheme="minorBidi"/>
          <w:kern w:val="2"/>
          <w:sz w:val="22"/>
          <w:szCs w:val="22"/>
          <w14:ligatures w14:val="standardContextual"/>
        </w:rPr>
      </w:pPr>
      <w:r>
        <w:t>9.2.3.92</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_Toc155948903 \h </w:instrText>
      </w:r>
      <w:r>
        <w:fldChar w:fldCharType="separate"/>
      </w:r>
      <w:r>
        <w:t>247</w:t>
      </w:r>
      <w:r>
        <w:fldChar w:fldCharType="end"/>
      </w:r>
    </w:p>
    <w:p w14:paraId="315C1FF9" w14:textId="74FCE765" w:rsidR="00CE7F68" w:rsidRDefault="00CE7F68">
      <w:pPr>
        <w:pStyle w:val="TOC4"/>
        <w:rPr>
          <w:rFonts w:asciiTheme="minorHAnsi" w:eastAsiaTheme="minorEastAsia" w:hAnsiTheme="minorHAnsi" w:cstheme="minorBidi"/>
          <w:kern w:val="2"/>
          <w:sz w:val="22"/>
          <w:szCs w:val="22"/>
          <w14:ligatures w14:val="standardContextual"/>
        </w:rPr>
      </w:pPr>
      <w:r>
        <w:t>9.2.3.93</w:t>
      </w:r>
      <w:r>
        <w:rPr>
          <w:rFonts w:asciiTheme="minorHAnsi" w:eastAsiaTheme="minorEastAsia" w:hAnsiTheme="minorHAnsi" w:cstheme="minorBidi"/>
          <w:kern w:val="2"/>
          <w:sz w:val="22"/>
          <w:szCs w:val="22"/>
          <w14:ligatures w14:val="standardContextual"/>
        </w:rPr>
        <w:tab/>
      </w:r>
      <w:r>
        <w:t>Default DRB Allowed</w:t>
      </w:r>
      <w:r>
        <w:tab/>
      </w:r>
      <w:r>
        <w:fldChar w:fldCharType="begin" w:fldLock="1"/>
      </w:r>
      <w:r>
        <w:instrText xml:space="preserve"> PAGEREF _Toc155948904 \h </w:instrText>
      </w:r>
      <w:r>
        <w:fldChar w:fldCharType="separate"/>
      </w:r>
      <w:r>
        <w:t>248</w:t>
      </w:r>
      <w:r>
        <w:fldChar w:fldCharType="end"/>
      </w:r>
    </w:p>
    <w:p w14:paraId="36436CEC" w14:textId="1F94EF35" w:rsidR="00CE7F68" w:rsidRDefault="00CE7F68">
      <w:pPr>
        <w:pStyle w:val="TOC4"/>
        <w:rPr>
          <w:rFonts w:asciiTheme="minorHAnsi" w:eastAsiaTheme="minorEastAsia" w:hAnsiTheme="minorHAnsi" w:cstheme="minorBidi"/>
          <w:kern w:val="2"/>
          <w:sz w:val="22"/>
          <w:szCs w:val="22"/>
          <w14:ligatures w14:val="standardContextual"/>
        </w:rPr>
      </w:pPr>
      <w:r>
        <w:t>9.2.3.94</w:t>
      </w:r>
      <w:r>
        <w:rPr>
          <w:rFonts w:asciiTheme="minorHAnsi" w:eastAsiaTheme="minorEastAsia" w:hAnsiTheme="minorHAnsi" w:cstheme="minorBidi"/>
          <w:kern w:val="2"/>
          <w:sz w:val="22"/>
          <w:szCs w:val="22"/>
          <w14:ligatures w14:val="standardContextual"/>
        </w:rPr>
        <w:tab/>
      </w:r>
      <w:r>
        <w:t>Split Session Indicator</w:t>
      </w:r>
      <w:r>
        <w:tab/>
      </w:r>
      <w:r>
        <w:fldChar w:fldCharType="begin" w:fldLock="1"/>
      </w:r>
      <w:r>
        <w:instrText xml:space="preserve"> PAGEREF _Toc155948905 \h </w:instrText>
      </w:r>
      <w:r>
        <w:fldChar w:fldCharType="separate"/>
      </w:r>
      <w:r>
        <w:t>248</w:t>
      </w:r>
      <w:r>
        <w:fldChar w:fldCharType="end"/>
      </w:r>
    </w:p>
    <w:p w14:paraId="53B66EED" w14:textId="2B74A4AC"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Arial"/>
        </w:rPr>
        <w:t>9.2.3.95</w:t>
      </w:r>
      <w:r>
        <w:rPr>
          <w:rFonts w:asciiTheme="minorHAnsi" w:eastAsiaTheme="minorEastAsia" w:hAnsiTheme="minorHAnsi" w:cstheme="minorBidi"/>
          <w:kern w:val="2"/>
          <w:sz w:val="22"/>
          <w:szCs w:val="22"/>
          <w14:ligatures w14:val="standardContextual"/>
        </w:rPr>
        <w:tab/>
      </w:r>
      <w:r w:rsidRPr="000972F2">
        <w:rPr>
          <w:rFonts w:eastAsia="Arial"/>
        </w:rPr>
        <w:t>UL Forwarding Proposal</w:t>
      </w:r>
      <w:r>
        <w:tab/>
      </w:r>
      <w:r>
        <w:fldChar w:fldCharType="begin" w:fldLock="1"/>
      </w:r>
      <w:r>
        <w:instrText xml:space="preserve"> PAGEREF _Toc155948906 \h </w:instrText>
      </w:r>
      <w:r>
        <w:fldChar w:fldCharType="separate"/>
      </w:r>
      <w:r>
        <w:t>248</w:t>
      </w:r>
      <w:r>
        <w:fldChar w:fldCharType="end"/>
      </w:r>
    </w:p>
    <w:p w14:paraId="18CA6818" w14:textId="4FA726D2" w:rsidR="00CE7F68" w:rsidRDefault="00CE7F68">
      <w:pPr>
        <w:pStyle w:val="TOC4"/>
        <w:rPr>
          <w:rFonts w:asciiTheme="minorHAnsi" w:eastAsiaTheme="minorEastAsia" w:hAnsiTheme="minorHAnsi" w:cstheme="minorBidi"/>
          <w:kern w:val="2"/>
          <w:sz w:val="22"/>
          <w:szCs w:val="22"/>
          <w14:ligatures w14:val="standardContextual"/>
        </w:rPr>
      </w:pPr>
      <w:r>
        <w:t>9.2.3.96</w:t>
      </w:r>
      <w:r>
        <w:rPr>
          <w:rFonts w:asciiTheme="minorHAnsi" w:eastAsiaTheme="minorEastAsia" w:hAnsiTheme="minorHAnsi" w:cstheme="minorBidi"/>
          <w:kern w:val="2"/>
          <w:sz w:val="22"/>
          <w:szCs w:val="22"/>
          <w14:ligatures w14:val="standardContextual"/>
        </w:rPr>
        <w:tab/>
      </w:r>
      <w:r>
        <w:t>TNL Configuration Info</w:t>
      </w:r>
      <w:r>
        <w:tab/>
      </w:r>
      <w:r>
        <w:fldChar w:fldCharType="begin" w:fldLock="1"/>
      </w:r>
      <w:r>
        <w:instrText xml:space="preserve"> PAGEREF _Toc155948907 \h </w:instrText>
      </w:r>
      <w:r>
        <w:fldChar w:fldCharType="separate"/>
      </w:r>
      <w:r>
        <w:t>248</w:t>
      </w:r>
      <w:r>
        <w:fldChar w:fldCharType="end"/>
      </w:r>
    </w:p>
    <w:p w14:paraId="28082D13" w14:textId="0A5923BC" w:rsidR="00CE7F68" w:rsidRDefault="00CE7F68">
      <w:pPr>
        <w:pStyle w:val="TOC4"/>
        <w:rPr>
          <w:rFonts w:asciiTheme="minorHAnsi" w:eastAsiaTheme="minorEastAsia" w:hAnsiTheme="minorHAnsi" w:cstheme="minorBidi"/>
          <w:kern w:val="2"/>
          <w:sz w:val="22"/>
          <w:szCs w:val="22"/>
          <w14:ligatures w14:val="standardContextual"/>
        </w:rPr>
      </w:pPr>
      <w:r>
        <w:t>9.2.3.97</w:t>
      </w:r>
      <w:r>
        <w:rPr>
          <w:rFonts w:asciiTheme="minorHAnsi" w:eastAsiaTheme="minorEastAsia" w:hAnsiTheme="minorHAnsi" w:cstheme="minorBidi"/>
          <w:kern w:val="2"/>
          <w:sz w:val="22"/>
          <w:szCs w:val="22"/>
          <w14:ligatures w14:val="standardContextual"/>
        </w:rPr>
        <w:tab/>
      </w:r>
      <w:r>
        <w:rPr>
          <w:lang w:eastAsia="ja-JP"/>
        </w:rPr>
        <w:t>NG-RAN Trace ID</w:t>
      </w:r>
      <w:r>
        <w:tab/>
      </w:r>
      <w:r>
        <w:fldChar w:fldCharType="begin" w:fldLock="1"/>
      </w:r>
      <w:r>
        <w:instrText xml:space="preserve"> PAGEREF _Toc155948908 \h </w:instrText>
      </w:r>
      <w:r>
        <w:fldChar w:fldCharType="separate"/>
      </w:r>
      <w:r>
        <w:t>249</w:t>
      </w:r>
      <w:r>
        <w:fldChar w:fldCharType="end"/>
      </w:r>
    </w:p>
    <w:p w14:paraId="5CB5E8E6" w14:textId="51366EF9"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9.2.3.98</w:t>
      </w:r>
      <w:r>
        <w:rPr>
          <w:rFonts w:asciiTheme="minorHAnsi" w:eastAsiaTheme="minorEastAsia" w:hAnsiTheme="minorHAnsi" w:cstheme="minorBidi"/>
          <w:kern w:val="2"/>
          <w:sz w:val="22"/>
          <w:szCs w:val="22"/>
          <w14:ligatures w14:val="standardContextual"/>
        </w:rPr>
        <w:tab/>
      </w:r>
      <w:r w:rsidRPr="000972F2">
        <w:rPr>
          <w:rFonts w:eastAsia="Batang"/>
        </w:rPr>
        <w:t>Non-GBR Resources Offered</w:t>
      </w:r>
      <w:r>
        <w:tab/>
      </w:r>
      <w:r>
        <w:fldChar w:fldCharType="begin" w:fldLock="1"/>
      </w:r>
      <w:r>
        <w:instrText xml:space="preserve"> PAGEREF _Toc155948909 \h </w:instrText>
      </w:r>
      <w:r>
        <w:fldChar w:fldCharType="separate"/>
      </w:r>
      <w:r>
        <w:t>249</w:t>
      </w:r>
      <w:r>
        <w:fldChar w:fldCharType="end"/>
      </w:r>
    </w:p>
    <w:p w14:paraId="49B4A5D5" w14:textId="2BB24CB4"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9.2.3.99</w:t>
      </w:r>
      <w:r>
        <w:rPr>
          <w:rFonts w:asciiTheme="minorHAnsi" w:eastAsiaTheme="minorEastAsia" w:hAnsiTheme="minorHAnsi" w:cstheme="minorBidi"/>
          <w:kern w:val="2"/>
          <w:sz w:val="22"/>
          <w:szCs w:val="22"/>
          <w14:ligatures w14:val="standardContextual"/>
        </w:rPr>
        <w:tab/>
      </w:r>
      <w:r w:rsidRPr="000972F2">
        <w:rPr>
          <w:rFonts w:eastAsia="SimSun"/>
        </w:rPr>
        <w:t>Extended RAT Restriction Information</w:t>
      </w:r>
      <w:r>
        <w:tab/>
      </w:r>
      <w:r>
        <w:fldChar w:fldCharType="begin" w:fldLock="1"/>
      </w:r>
      <w:r>
        <w:instrText xml:space="preserve"> PAGEREF _Toc155948910 \h </w:instrText>
      </w:r>
      <w:r>
        <w:fldChar w:fldCharType="separate"/>
      </w:r>
      <w:r>
        <w:t>249</w:t>
      </w:r>
      <w:r>
        <w:fldChar w:fldCharType="end"/>
      </w:r>
    </w:p>
    <w:p w14:paraId="324AB3E5" w14:textId="6A4E26F5" w:rsidR="00CE7F68" w:rsidRDefault="00CE7F68">
      <w:pPr>
        <w:pStyle w:val="TOC4"/>
        <w:rPr>
          <w:rFonts w:asciiTheme="minorHAnsi" w:eastAsiaTheme="minorEastAsia" w:hAnsiTheme="minorHAnsi" w:cstheme="minorBidi"/>
          <w:kern w:val="2"/>
          <w:sz w:val="22"/>
          <w:szCs w:val="22"/>
          <w14:ligatures w14:val="standardContextual"/>
        </w:rPr>
      </w:pPr>
      <w:r>
        <w:t>9.2.3.100</w:t>
      </w:r>
      <w:r>
        <w:rPr>
          <w:rFonts w:asciiTheme="minorHAnsi" w:eastAsiaTheme="minorEastAsia" w:hAnsiTheme="minorHAnsi" w:cstheme="minorBidi"/>
          <w:kern w:val="2"/>
          <w:sz w:val="22"/>
          <w:szCs w:val="22"/>
          <w14:ligatures w14:val="standardContextual"/>
        </w:rPr>
        <w:tab/>
      </w:r>
      <w:r>
        <w:t>5GC Mobility Restriction List Container</w:t>
      </w:r>
      <w:r>
        <w:tab/>
      </w:r>
      <w:r>
        <w:fldChar w:fldCharType="begin" w:fldLock="1"/>
      </w:r>
      <w:r>
        <w:instrText xml:space="preserve"> PAGEREF _Toc155948911 \h </w:instrText>
      </w:r>
      <w:r>
        <w:fldChar w:fldCharType="separate"/>
      </w:r>
      <w:r>
        <w:t>250</w:t>
      </w:r>
      <w:r>
        <w:fldChar w:fldCharType="end"/>
      </w:r>
    </w:p>
    <w:p w14:paraId="76E43806" w14:textId="2C3E7384" w:rsidR="00CE7F68" w:rsidRDefault="00CE7F68">
      <w:pPr>
        <w:pStyle w:val="TOC4"/>
        <w:rPr>
          <w:rFonts w:asciiTheme="minorHAnsi" w:eastAsiaTheme="minorEastAsia" w:hAnsiTheme="minorHAnsi" w:cstheme="minorBidi"/>
          <w:kern w:val="2"/>
          <w:sz w:val="22"/>
          <w:szCs w:val="22"/>
          <w14:ligatures w14:val="standardContextual"/>
        </w:rPr>
      </w:pPr>
      <w:r>
        <w:t>9.2.3.101</w:t>
      </w:r>
      <w:r>
        <w:rPr>
          <w:rFonts w:asciiTheme="minorHAnsi" w:eastAsiaTheme="minorEastAsia" w:hAnsiTheme="minorHAnsi" w:cstheme="minorBidi"/>
          <w:kern w:val="2"/>
          <w:sz w:val="22"/>
          <w:szCs w:val="22"/>
          <w14:ligatures w14:val="standardContextual"/>
        </w:rPr>
        <w:tab/>
      </w:r>
      <w:r>
        <w:rPr>
          <w:lang w:eastAsia="ja-JP"/>
        </w:rPr>
        <w:t>Maximum Number of CHO Preparations</w:t>
      </w:r>
      <w:r>
        <w:tab/>
      </w:r>
      <w:r>
        <w:fldChar w:fldCharType="begin" w:fldLock="1"/>
      </w:r>
      <w:r>
        <w:instrText xml:space="preserve"> PAGEREF _Toc155948912 \h </w:instrText>
      </w:r>
      <w:r>
        <w:fldChar w:fldCharType="separate"/>
      </w:r>
      <w:r>
        <w:t>250</w:t>
      </w:r>
      <w:r>
        <w:fldChar w:fldCharType="end"/>
      </w:r>
    </w:p>
    <w:p w14:paraId="2C46243C" w14:textId="54397CBE" w:rsidR="00CE7F68" w:rsidRDefault="00CE7F68">
      <w:pPr>
        <w:pStyle w:val="TOC4"/>
        <w:rPr>
          <w:rFonts w:asciiTheme="minorHAnsi" w:eastAsiaTheme="minorEastAsia" w:hAnsiTheme="minorHAnsi" w:cstheme="minorBidi"/>
          <w:kern w:val="2"/>
          <w:sz w:val="22"/>
          <w:szCs w:val="22"/>
          <w14:ligatures w14:val="standardContextual"/>
        </w:rPr>
      </w:pPr>
      <w:r>
        <w:t>9.2.3.102</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_Toc155948913 \h </w:instrText>
      </w:r>
      <w:r>
        <w:fldChar w:fldCharType="separate"/>
      </w:r>
      <w:r>
        <w:t>250</w:t>
      </w:r>
      <w:r>
        <w:fldChar w:fldCharType="end"/>
      </w:r>
    </w:p>
    <w:p w14:paraId="19E8D490" w14:textId="6DE3052C" w:rsidR="00CE7F68" w:rsidRDefault="00CE7F68">
      <w:pPr>
        <w:pStyle w:val="TOC4"/>
        <w:rPr>
          <w:rFonts w:asciiTheme="minorHAnsi" w:eastAsiaTheme="minorEastAsia" w:hAnsiTheme="minorHAnsi" w:cstheme="minorBidi"/>
          <w:kern w:val="2"/>
          <w:sz w:val="22"/>
          <w:szCs w:val="22"/>
          <w14:ligatures w14:val="standardContextual"/>
        </w:rPr>
      </w:pPr>
      <w:r>
        <w:t>9.2.3.103</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_Toc155948914 \h </w:instrText>
      </w:r>
      <w:r>
        <w:fldChar w:fldCharType="separate"/>
      </w:r>
      <w:r>
        <w:t>250</w:t>
      </w:r>
      <w:r>
        <w:fldChar w:fldCharType="end"/>
      </w:r>
    </w:p>
    <w:p w14:paraId="142F45B9" w14:textId="35DD5928" w:rsidR="00CE7F68" w:rsidRDefault="00CE7F68">
      <w:pPr>
        <w:pStyle w:val="TOC4"/>
        <w:rPr>
          <w:rFonts w:asciiTheme="minorHAnsi" w:eastAsiaTheme="minorEastAsia" w:hAnsiTheme="minorHAnsi" w:cstheme="minorBidi"/>
          <w:kern w:val="2"/>
          <w:sz w:val="22"/>
          <w:szCs w:val="22"/>
          <w14:ligatures w14:val="standardContextual"/>
        </w:rPr>
      </w:pPr>
      <w:r>
        <w:t>9.2.3.104</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_Toc155948915 \h </w:instrText>
      </w:r>
      <w:r>
        <w:fldChar w:fldCharType="separate"/>
      </w:r>
      <w:r>
        <w:t>251</w:t>
      </w:r>
      <w:r>
        <w:fldChar w:fldCharType="end"/>
      </w:r>
    </w:p>
    <w:p w14:paraId="74928087" w14:textId="23013388" w:rsidR="00CE7F68" w:rsidRDefault="00CE7F68">
      <w:pPr>
        <w:pStyle w:val="TOC4"/>
        <w:rPr>
          <w:rFonts w:asciiTheme="minorHAnsi" w:eastAsiaTheme="minorEastAsia" w:hAnsiTheme="minorHAnsi" w:cstheme="minorBidi"/>
          <w:kern w:val="2"/>
          <w:sz w:val="22"/>
          <w:szCs w:val="22"/>
          <w14:ligatures w14:val="standardContextual"/>
        </w:rPr>
      </w:pPr>
      <w:r>
        <w:t>9.2.3.105</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_Toc155948916 \h </w:instrText>
      </w:r>
      <w:r>
        <w:fldChar w:fldCharType="separate"/>
      </w:r>
      <w:r>
        <w:t>251</w:t>
      </w:r>
      <w:r>
        <w:fldChar w:fldCharType="end"/>
      </w:r>
    </w:p>
    <w:p w14:paraId="3359AF55" w14:textId="7A952295" w:rsidR="00CE7F68" w:rsidRDefault="00CE7F68">
      <w:pPr>
        <w:pStyle w:val="TOC4"/>
        <w:rPr>
          <w:rFonts w:asciiTheme="minorHAnsi" w:eastAsiaTheme="minorEastAsia" w:hAnsiTheme="minorHAnsi" w:cstheme="minorBidi"/>
          <w:kern w:val="2"/>
          <w:sz w:val="22"/>
          <w:szCs w:val="22"/>
          <w14:ligatures w14:val="standardContextual"/>
        </w:rPr>
      </w:pPr>
      <w:r>
        <w:t>9.2.3.106</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_Toc155948917 \h </w:instrText>
      </w:r>
      <w:r>
        <w:fldChar w:fldCharType="separate"/>
      </w:r>
      <w:r>
        <w:t>251</w:t>
      </w:r>
      <w:r>
        <w:fldChar w:fldCharType="end"/>
      </w:r>
    </w:p>
    <w:p w14:paraId="12A82620" w14:textId="044B10C6" w:rsidR="00CE7F68" w:rsidRDefault="00CE7F68">
      <w:pPr>
        <w:pStyle w:val="TOC4"/>
        <w:rPr>
          <w:rFonts w:asciiTheme="minorHAnsi" w:eastAsiaTheme="minorEastAsia" w:hAnsiTheme="minorHAnsi" w:cstheme="minorBidi"/>
          <w:kern w:val="2"/>
          <w:sz w:val="22"/>
          <w:szCs w:val="22"/>
          <w14:ligatures w14:val="standardContextual"/>
        </w:rPr>
      </w:pPr>
      <w:r>
        <w:t>9.2.3.107</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_Toc155948918 \h </w:instrText>
      </w:r>
      <w:r>
        <w:fldChar w:fldCharType="separate"/>
      </w:r>
      <w:r>
        <w:t>251</w:t>
      </w:r>
      <w:r>
        <w:fldChar w:fldCharType="end"/>
      </w:r>
    </w:p>
    <w:p w14:paraId="57CB4FB9" w14:textId="7B4CF3E8" w:rsidR="00CE7F68" w:rsidRDefault="00CE7F68">
      <w:pPr>
        <w:pStyle w:val="TOC4"/>
        <w:rPr>
          <w:rFonts w:asciiTheme="minorHAnsi" w:eastAsiaTheme="minorEastAsia" w:hAnsiTheme="minorHAnsi" w:cstheme="minorBidi"/>
          <w:kern w:val="2"/>
          <w:sz w:val="22"/>
          <w:szCs w:val="22"/>
          <w14:ligatures w14:val="standardContextual"/>
        </w:rPr>
      </w:pPr>
      <w:r>
        <w:t>9.2.3.108</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_Toc155948919 \h </w:instrText>
      </w:r>
      <w:r>
        <w:fldChar w:fldCharType="separate"/>
      </w:r>
      <w:r>
        <w:t>252</w:t>
      </w:r>
      <w:r>
        <w:fldChar w:fldCharType="end"/>
      </w:r>
    </w:p>
    <w:p w14:paraId="2DBE4B98" w14:textId="6C1B81D0" w:rsidR="00CE7F68" w:rsidRDefault="00CE7F68">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109</w:t>
      </w:r>
      <w:r>
        <w:rPr>
          <w:rFonts w:asciiTheme="minorHAnsi" w:eastAsiaTheme="minorEastAsia" w:hAnsiTheme="minorHAnsi" w:cstheme="minorBidi"/>
          <w:kern w:val="2"/>
          <w:sz w:val="22"/>
          <w:szCs w:val="22"/>
          <w14:ligatures w14:val="standardContextual"/>
        </w:rPr>
        <w:tab/>
      </w:r>
      <w:r w:rsidRPr="000972F2">
        <w:rPr>
          <w:rFonts w:cs="Arial"/>
          <w:lang w:eastAsia="zh-CN"/>
        </w:rPr>
        <w:t>PC5 QoS Parameters</w:t>
      </w:r>
      <w:r>
        <w:tab/>
      </w:r>
      <w:r>
        <w:fldChar w:fldCharType="begin" w:fldLock="1"/>
      </w:r>
      <w:r>
        <w:instrText xml:space="preserve"> PAGEREF _Toc155948920 \h </w:instrText>
      </w:r>
      <w:r>
        <w:fldChar w:fldCharType="separate"/>
      </w:r>
      <w:r>
        <w:t>252</w:t>
      </w:r>
      <w:r>
        <w:fldChar w:fldCharType="end"/>
      </w:r>
    </w:p>
    <w:p w14:paraId="7866C275" w14:textId="10784D44" w:rsidR="00CE7F68" w:rsidRDefault="00CE7F68">
      <w:pPr>
        <w:pStyle w:val="TOC4"/>
        <w:rPr>
          <w:rFonts w:asciiTheme="minorHAnsi" w:eastAsiaTheme="minorEastAsia" w:hAnsiTheme="minorHAnsi" w:cstheme="minorBidi"/>
          <w:kern w:val="2"/>
          <w:sz w:val="22"/>
          <w:szCs w:val="22"/>
          <w14:ligatures w14:val="standardContextual"/>
        </w:rPr>
      </w:pPr>
      <w:r>
        <w:t>9.2.3.110</w:t>
      </w:r>
      <w:r>
        <w:rPr>
          <w:rFonts w:asciiTheme="minorHAnsi" w:eastAsiaTheme="minorEastAsia" w:hAnsiTheme="minorHAnsi" w:cstheme="minorBidi"/>
          <w:kern w:val="2"/>
          <w:sz w:val="22"/>
          <w:szCs w:val="22"/>
          <w14:ligatures w14:val="standardContextual"/>
        </w:rPr>
        <w:tab/>
      </w:r>
      <w:r>
        <w:t>UE History Information from the UE</w:t>
      </w:r>
      <w:r>
        <w:tab/>
      </w:r>
      <w:r>
        <w:fldChar w:fldCharType="begin" w:fldLock="1"/>
      </w:r>
      <w:r>
        <w:instrText xml:space="preserve"> PAGEREF _Toc155948921 \h </w:instrText>
      </w:r>
      <w:r>
        <w:fldChar w:fldCharType="separate"/>
      </w:r>
      <w:r>
        <w:t>252</w:t>
      </w:r>
      <w:r>
        <w:fldChar w:fldCharType="end"/>
      </w:r>
    </w:p>
    <w:p w14:paraId="193F0435" w14:textId="7F14FDA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9.2.3.111</w:t>
      </w:r>
      <w:r>
        <w:rPr>
          <w:rFonts w:asciiTheme="minorHAnsi" w:eastAsiaTheme="minorEastAsia" w:hAnsiTheme="minorHAnsi" w:cstheme="minorBidi"/>
          <w:kern w:val="2"/>
          <w:sz w:val="22"/>
          <w:szCs w:val="22"/>
          <w14:ligatures w14:val="standardContextual"/>
        </w:rPr>
        <w:tab/>
      </w:r>
      <w:r w:rsidRPr="000972F2">
        <w:rPr>
          <w:rFonts w:eastAsia="SimSun"/>
        </w:rPr>
        <w:t>RLC Duplication Information</w:t>
      </w:r>
      <w:r>
        <w:tab/>
      </w:r>
      <w:r>
        <w:fldChar w:fldCharType="begin" w:fldLock="1"/>
      </w:r>
      <w:r>
        <w:instrText xml:space="preserve"> PAGEREF _Toc155948922 \h </w:instrText>
      </w:r>
      <w:r>
        <w:fldChar w:fldCharType="separate"/>
      </w:r>
      <w:r>
        <w:t>252</w:t>
      </w:r>
      <w:r>
        <w:fldChar w:fldCharType="end"/>
      </w:r>
    </w:p>
    <w:p w14:paraId="219128EB" w14:textId="28670FB5"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SimSun"/>
        </w:rPr>
        <w:t>9.2.3.112</w:t>
      </w:r>
      <w:r>
        <w:rPr>
          <w:rFonts w:asciiTheme="minorHAnsi" w:eastAsiaTheme="minorEastAsia" w:hAnsiTheme="minorHAnsi" w:cstheme="minorBidi"/>
          <w:kern w:val="2"/>
          <w:sz w:val="22"/>
          <w:szCs w:val="22"/>
          <w14:ligatures w14:val="standardContextual"/>
        </w:rPr>
        <w:tab/>
      </w:r>
      <w:r w:rsidRPr="000972F2">
        <w:rPr>
          <w:rFonts w:eastAsia="SimSun"/>
        </w:rPr>
        <w:t>Redundant PDU Session Information</w:t>
      </w:r>
      <w:r>
        <w:tab/>
      </w:r>
      <w:r>
        <w:fldChar w:fldCharType="begin" w:fldLock="1"/>
      </w:r>
      <w:r>
        <w:instrText xml:space="preserve"> PAGEREF _Toc155948923 \h </w:instrText>
      </w:r>
      <w:r>
        <w:fldChar w:fldCharType="separate"/>
      </w:r>
      <w:r>
        <w:t>253</w:t>
      </w:r>
      <w:r>
        <w:fldChar w:fldCharType="end"/>
      </w:r>
    </w:p>
    <w:p w14:paraId="58DB73AB" w14:textId="7EC63DB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9.2.3.113</w:t>
      </w:r>
      <w:r>
        <w:rPr>
          <w:rFonts w:asciiTheme="minorHAnsi" w:eastAsiaTheme="minorEastAsia" w:hAnsiTheme="minorHAnsi" w:cstheme="minorBidi"/>
          <w:kern w:val="2"/>
          <w:sz w:val="22"/>
          <w:szCs w:val="22"/>
          <w14:ligatures w14:val="standardContextual"/>
        </w:rPr>
        <w:tab/>
      </w:r>
      <w:r w:rsidRPr="000972F2">
        <w:rPr>
          <w:rFonts w:eastAsia="Batang"/>
        </w:rPr>
        <w:t xml:space="preserve">Extended </w:t>
      </w:r>
      <w:r>
        <w:t>Packet Delay Budget</w:t>
      </w:r>
      <w:r>
        <w:tab/>
      </w:r>
      <w:r>
        <w:fldChar w:fldCharType="begin" w:fldLock="1"/>
      </w:r>
      <w:r>
        <w:instrText xml:space="preserve"> PAGEREF _Toc155948924 \h </w:instrText>
      </w:r>
      <w:r>
        <w:fldChar w:fldCharType="separate"/>
      </w:r>
      <w:r>
        <w:t>253</w:t>
      </w:r>
      <w:r>
        <w:fldChar w:fldCharType="end"/>
      </w:r>
    </w:p>
    <w:p w14:paraId="75F15F14" w14:textId="1DA834C7" w:rsidR="00CE7F68" w:rsidRDefault="00CE7F68">
      <w:pPr>
        <w:pStyle w:val="TOC4"/>
        <w:rPr>
          <w:rFonts w:asciiTheme="minorHAnsi" w:eastAsiaTheme="minorEastAsia" w:hAnsiTheme="minorHAnsi" w:cstheme="minorBidi"/>
          <w:kern w:val="2"/>
          <w:sz w:val="22"/>
          <w:szCs w:val="22"/>
          <w14:ligatures w14:val="standardContextual"/>
        </w:rPr>
      </w:pPr>
      <w:r>
        <w:t>9.2.3.114</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_Toc155948925 \h </w:instrText>
      </w:r>
      <w:r>
        <w:fldChar w:fldCharType="separate"/>
      </w:r>
      <w:r>
        <w:t>253</w:t>
      </w:r>
      <w:r>
        <w:fldChar w:fldCharType="end"/>
      </w:r>
    </w:p>
    <w:p w14:paraId="47D97B0D" w14:textId="73066D95" w:rsidR="00CE7F68" w:rsidRDefault="00CE7F68">
      <w:pPr>
        <w:pStyle w:val="TOC4"/>
        <w:rPr>
          <w:rFonts w:asciiTheme="minorHAnsi" w:eastAsiaTheme="minorEastAsia" w:hAnsiTheme="minorHAnsi" w:cstheme="minorBidi"/>
          <w:kern w:val="2"/>
          <w:sz w:val="22"/>
          <w:szCs w:val="22"/>
          <w14:ligatures w14:val="standardContextual"/>
        </w:rPr>
      </w:pPr>
      <w:r>
        <w:t>9.2.3.115</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_Toc155948926 \h </w:instrText>
      </w:r>
      <w:r>
        <w:fldChar w:fldCharType="separate"/>
      </w:r>
      <w:r>
        <w:t>253</w:t>
      </w:r>
      <w:r>
        <w:fldChar w:fldCharType="end"/>
      </w:r>
    </w:p>
    <w:p w14:paraId="7D527411" w14:textId="0CE17478" w:rsidR="00CE7F68" w:rsidRDefault="00CE7F68">
      <w:pPr>
        <w:pStyle w:val="TOC4"/>
        <w:rPr>
          <w:rFonts w:asciiTheme="minorHAnsi" w:eastAsiaTheme="minorEastAsia" w:hAnsiTheme="minorHAnsi" w:cstheme="minorBidi"/>
          <w:kern w:val="2"/>
          <w:sz w:val="22"/>
          <w:szCs w:val="22"/>
          <w14:ligatures w14:val="standardContextual"/>
        </w:rPr>
      </w:pPr>
      <w:r>
        <w:t>9.2.3.116</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_Toc155948927 \h </w:instrText>
      </w:r>
      <w:r>
        <w:fldChar w:fldCharType="separate"/>
      </w:r>
      <w:r>
        <w:t>254</w:t>
      </w:r>
      <w:r>
        <w:fldChar w:fldCharType="end"/>
      </w:r>
    </w:p>
    <w:p w14:paraId="5F3BA1EA" w14:textId="49623E8A" w:rsidR="00CE7F68" w:rsidRDefault="00CE7F68">
      <w:pPr>
        <w:pStyle w:val="TOC4"/>
        <w:rPr>
          <w:rFonts w:asciiTheme="minorHAnsi" w:eastAsiaTheme="minorEastAsia" w:hAnsiTheme="minorHAnsi" w:cstheme="minorBidi"/>
          <w:kern w:val="2"/>
          <w:sz w:val="22"/>
          <w:szCs w:val="22"/>
          <w14:ligatures w14:val="standardContextual"/>
        </w:rPr>
      </w:pPr>
      <w:r>
        <w:t>9.2.3.117</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_Toc155948928 \h </w:instrText>
      </w:r>
      <w:r>
        <w:fldChar w:fldCharType="separate"/>
      </w:r>
      <w:r>
        <w:t>254</w:t>
      </w:r>
      <w:r>
        <w:fldChar w:fldCharType="end"/>
      </w:r>
    </w:p>
    <w:p w14:paraId="0DBF8406" w14:textId="69CEA5FD" w:rsidR="00CE7F68" w:rsidRDefault="00CE7F68">
      <w:pPr>
        <w:pStyle w:val="TOC4"/>
        <w:rPr>
          <w:rFonts w:asciiTheme="minorHAnsi" w:eastAsiaTheme="minorEastAsia" w:hAnsiTheme="minorHAnsi" w:cstheme="minorBidi"/>
          <w:kern w:val="2"/>
          <w:sz w:val="22"/>
          <w:szCs w:val="22"/>
          <w14:ligatures w14:val="standardContextual"/>
        </w:rPr>
      </w:pPr>
      <w:r>
        <w:t>9.2.3.118</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_Toc155948929 \h </w:instrText>
      </w:r>
      <w:r>
        <w:fldChar w:fldCharType="separate"/>
      </w:r>
      <w:r>
        <w:t>254</w:t>
      </w:r>
      <w:r>
        <w:fldChar w:fldCharType="end"/>
      </w:r>
    </w:p>
    <w:p w14:paraId="073890E2" w14:textId="506A94A3"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MS Mincho"/>
        </w:rPr>
        <w:t>9.2.3.119</w:t>
      </w:r>
      <w:r>
        <w:rPr>
          <w:rFonts w:asciiTheme="minorHAnsi" w:eastAsiaTheme="minorEastAsia" w:hAnsiTheme="minorHAnsi" w:cstheme="minorBidi"/>
          <w:kern w:val="2"/>
          <w:sz w:val="22"/>
          <w:szCs w:val="22"/>
          <w14:ligatures w14:val="standardContextual"/>
        </w:rPr>
        <w:tab/>
      </w:r>
      <w:r w:rsidRPr="000972F2">
        <w:rPr>
          <w:rFonts w:eastAsia="MS Mincho"/>
        </w:rPr>
        <w:t>NPN Mobility Information</w:t>
      </w:r>
      <w:r>
        <w:tab/>
      </w:r>
      <w:r>
        <w:fldChar w:fldCharType="begin" w:fldLock="1"/>
      </w:r>
      <w:r>
        <w:instrText xml:space="preserve"> PAGEREF _Toc155948930 \h </w:instrText>
      </w:r>
      <w:r>
        <w:fldChar w:fldCharType="separate"/>
      </w:r>
      <w:r>
        <w:t>254</w:t>
      </w:r>
      <w:r>
        <w:fldChar w:fldCharType="end"/>
      </w:r>
    </w:p>
    <w:p w14:paraId="201AD225" w14:textId="13ADECD2" w:rsidR="00CE7F68" w:rsidRDefault="00CE7F68">
      <w:pPr>
        <w:pStyle w:val="TOC4"/>
        <w:rPr>
          <w:rFonts w:asciiTheme="minorHAnsi" w:eastAsiaTheme="minorEastAsia" w:hAnsiTheme="minorHAnsi" w:cstheme="minorBidi"/>
          <w:kern w:val="2"/>
          <w:sz w:val="22"/>
          <w:szCs w:val="22"/>
          <w14:ligatures w14:val="standardContextual"/>
        </w:rPr>
      </w:pPr>
      <w:r>
        <w:t>9.2.3.120</w:t>
      </w:r>
      <w:r>
        <w:rPr>
          <w:rFonts w:asciiTheme="minorHAnsi" w:eastAsiaTheme="minorEastAsia" w:hAnsiTheme="minorHAnsi" w:cstheme="minorBidi"/>
          <w:kern w:val="2"/>
          <w:sz w:val="22"/>
          <w:szCs w:val="22"/>
          <w14:ligatures w14:val="standardContextual"/>
        </w:rPr>
        <w:tab/>
      </w:r>
      <w:r>
        <w:t>Allowed PNI-NPN ID List</w:t>
      </w:r>
      <w:r>
        <w:tab/>
      </w:r>
      <w:r>
        <w:fldChar w:fldCharType="begin" w:fldLock="1"/>
      </w:r>
      <w:r>
        <w:instrText xml:space="preserve"> PAGEREF _Toc155948931 \h </w:instrText>
      </w:r>
      <w:r>
        <w:fldChar w:fldCharType="separate"/>
      </w:r>
      <w:r>
        <w:t>255</w:t>
      </w:r>
      <w:r>
        <w:fldChar w:fldCharType="end"/>
      </w:r>
    </w:p>
    <w:p w14:paraId="3FFC9714" w14:textId="52DFB07B" w:rsidR="00CE7F68" w:rsidRDefault="00CE7F68">
      <w:pPr>
        <w:pStyle w:val="TOC4"/>
        <w:rPr>
          <w:rFonts w:asciiTheme="minorHAnsi" w:eastAsiaTheme="minorEastAsia" w:hAnsiTheme="minorHAnsi" w:cstheme="minorBidi"/>
          <w:kern w:val="2"/>
          <w:sz w:val="22"/>
          <w:szCs w:val="22"/>
          <w14:ligatures w14:val="standardContextual"/>
        </w:rPr>
      </w:pPr>
      <w:r>
        <w:t>9.2.3.121</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_Toc155948932 \h </w:instrText>
      </w:r>
      <w:r>
        <w:fldChar w:fldCharType="separate"/>
      </w:r>
      <w:r>
        <w:t>255</w:t>
      </w:r>
      <w:r>
        <w:fldChar w:fldCharType="end"/>
      </w:r>
    </w:p>
    <w:p w14:paraId="583CB899" w14:textId="07794285" w:rsidR="00CE7F68" w:rsidRDefault="00CE7F68">
      <w:pPr>
        <w:pStyle w:val="TOC4"/>
        <w:rPr>
          <w:rFonts w:asciiTheme="minorHAnsi" w:eastAsiaTheme="minorEastAsia" w:hAnsiTheme="minorHAnsi" w:cstheme="minorBidi"/>
          <w:kern w:val="2"/>
          <w:sz w:val="22"/>
          <w:szCs w:val="22"/>
          <w14:ligatures w14:val="standardContextual"/>
        </w:rPr>
      </w:pPr>
      <w:r>
        <w:t>9.2.3.122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_Toc155948933 \h </w:instrText>
      </w:r>
      <w:r>
        <w:fldChar w:fldCharType="separate"/>
      </w:r>
      <w:r>
        <w:t>255</w:t>
      </w:r>
      <w:r>
        <w:fldChar w:fldCharType="end"/>
      </w:r>
    </w:p>
    <w:p w14:paraId="2C82B9B9" w14:textId="35C63169" w:rsidR="00CE7F68" w:rsidRDefault="00CE7F68">
      <w:pPr>
        <w:pStyle w:val="TOC4"/>
        <w:rPr>
          <w:rFonts w:asciiTheme="minorHAnsi" w:eastAsiaTheme="minorEastAsia" w:hAnsiTheme="minorHAnsi" w:cstheme="minorBidi"/>
          <w:kern w:val="2"/>
          <w:sz w:val="22"/>
          <w:szCs w:val="22"/>
          <w14:ligatures w14:val="standardContextual"/>
        </w:rPr>
      </w:pPr>
      <w:r>
        <w:t>9.2.3.123</w:t>
      </w:r>
      <w:r>
        <w:rPr>
          <w:rFonts w:asciiTheme="minorHAnsi" w:eastAsiaTheme="minorEastAsia" w:hAnsiTheme="minorHAnsi" w:cstheme="minorBidi"/>
          <w:kern w:val="2"/>
          <w:sz w:val="22"/>
          <w:szCs w:val="22"/>
          <w14:ligatures w14:val="standardContextual"/>
        </w:rPr>
        <w:tab/>
      </w:r>
      <w:r>
        <w:t>PNI-NPN Restricted Information</w:t>
      </w:r>
      <w:r>
        <w:tab/>
      </w:r>
      <w:r>
        <w:fldChar w:fldCharType="begin" w:fldLock="1"/>
      </w:r>
      <w:r>
        <w:instrText xml:space="preserve"> PAGEREF _Toc155948934 \h </w:instrText>
      </w:r>
      <w:r>
        <w:fldChar w:fldCharType="separate"/>
      </w:r>
      <w:r>
        <w:t>255</w:t>
      </w:r>
      <w:r>
        <w:fldChar w:fldCharType="end"/>
      </w:r>
    </w:p>
    <w:p w14:paraId="2E1BB684" w14:textId="76DDB72A"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w:t>
      </w:r>
      <w:r w:rsidRPr="000972F2">
        <w:rPr>
          <w:lang w:val="en-US" w:eastAsia="ja-JP"/>
        </w:rPr>
        <w:t>124</w:t>
      </w:r>
      <w:r>
        <w:rPr>
          <w:rFonts w:asciiTheme="minorHAnsi" w:eastAsiaTheme="minorEastAsia" w:hAnsiTheme="minorHAnsi" w:cstheme="minorBidi"/>
          <w:kern w:val="2"/>
          <w:sz w:val="22"/>
          <w:szCs w:val="22"/>
          <w14:ligatures w14:val="standardContextual"/>
        </w:rPr>
        <w:tab/>
      </w:r>
      <w:r w:rsidRPr="000972F2">
        <w:rPr>
          <w:lang w:val="en-US" w:eastAsia="ja-JP"/>
        </w:rPr>
        <w:t>URI</w:t>
      </w:r>
      <w:r>
        <w:tab/>
      </w:r>
      <w:r>
        <w:fldChar w:fldCharType="begin" w:fldLock="1"/>
      </w:r>
      <w:r>
        <w:instrText xml:space="preserve"> PAGEREF _Toc155948935 \h </w:instrText>
      </w:r>
      <w:r>
        <w:fldChar w:fldCharType="separate"/>
      </w:r>
      <w:r>
        <w:t>255</w:t>
      </w:r>
      <w:r>
        <w:fldChar w:fldCharType="end"/>
      </w:r>
    </w:p>
    <w:p w14:paraId="7835A44A" w14:textId="4AB028A7"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9.2.3.125</w:t>
      </w:r>
      <w:r>
        <w:rPr>
          <w:rFonts w:asciiTheme="minorHAnsi" w:eastAsiaTheme="minorEastAsia" w:hAnsiTheme="minorHAnsi" w:cstheme="minorBidi"/>
          <w:kern w:val="2"/>
          <w:sz w:val="22"/>
          <w:szCs w:val="22"/>
          <w14:ligatures w14:val="standardContextual"/>
        </w:rPr>
        <w:tab/>
      </w:r>
      <w:r>
        <w:rPr>
          <w:lang w:eastAsia="ja-JP"/>
        </w:rPr>
        <w:t>MDT Configuration</w:t>
      </w:r>
      <w:r>
        <w:tab/>
      </w:r>
      <w:r>
        <w:fldChar w:fldCharType="begin" w:fldLock="1"/>
      </w:r>
      <w:r>
        <w:instrText xml:space="preserve"> PAGEREF _Toc155948936 \h </w:instrText>
      </w:r>
      <w:r>
        <w:fldChar w:fldCharType="separate"/>
      </w:r>
      <w:r>
        <w:t>256</w:t>
      </w:r>
      <w:r>
        <w:fldChar w:fldCharType="end"/>
      </w:r>
    </w:p>
    <w:p w14:paraId="3CECAFE2" w14:textId="7C252798"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9.2.3.126</w:t>
      </w:r>
      <w:r>
        <w:rPr>
          <w:rFonts w:asciiTheme="minorHAnsi" w:eastAsiaTheme="minorEastAsia" w:hAnsiTheme="minorHAnsi" w:cstheme="minorBidi"/>
          <w:kern w:val="2"/>
          <w:sz w:val="22"/>
          <w:szCs w:val="22"/>
          <w14:ligatures w14:val="standardContextual"/>
        </w:rPr>
        <w:tab/>
      </w:r>
      <w:r>
        <w:rPr>
          <w:lang w:eastAsia="ja-JP"/>
        </w:rPr>
        <w:t>MDT Configuration-NR</w:t>
      </w:r>
      <w:r>
        <w:tab/>
      </w:r>
      <w:r>
        <w:fldChar w:fldCharType="begin" w:fldLock="1"/>
      </w:r>
      <w:r>
        <w:instrText xml:space="preserve"> PAGEREF _Toc155948937 \h </w:instrText>
      </w:r>
      <w:r>
        <w:fldChar w:fldCharType="separate"/>
      </w:r>
      <w:r>
        <w:t>256</w:t>
      </w:r>
      <w:r>
        <w:fldChar w:fldCharType="end"/>
      </w:r>
    </w:p>
    <w:p w14:paraId="5F243476" w14:textId="38DAE7A3"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9.2.3.127</w:t>
      </w:r>
      <w:r>
        <w:rPr>
          <w:rFonts w:asciiTheme="minorHAnsi" w:eastAsiaTheme="minorEastAsia" w:hAnsiTheme="minorHAnsi" w:cstheme="minorBidi"/>
          <w:kern w:val="2"/>
          <w:sz w:val="22"/>
          <w:szCs w:val="22"/>
          <w14:ligatures w14:val="standardContextual"/>
        </w:rPr>
        <w:tab/>
      </w:r>
      <w:r>
        <w:rPr>
          <w:lang w:eastAsia="ja-JP"/>
        </w:rPr>
        <w:t>MDT Configuration-EUTRA</w:t>
      </w:r>
      <w:r>
        <w:tab/>
      </w:r>
      <w:r>
        <w:fldChar w:fldCharType="begin" w:fldLock="1"/>
      </w:r>
      <w:r>
        <w:instrText xml:space="preserve"> PAGEREF _Toc155948938 \h </w:instrText>
      </w:r>
      <w:r>
        <w:fldChar w:fldCharType="separate"/>
      </w:r>
      <w:r>
        <w:t>257</w:t>
      </w:r>
      <w:r>
        <w:fldChar w:fldCharType="end"/>
      </w:r>
    </w:p>
    <w:p w14:paraId="0AFD7806" w14:textId="55E19403"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9.2.3.128</w:t>
      </w:r>
      <w:r>
        <w:rPr>
          <w:rFonts w:asciiTheme="minorHAnsi" w:eastAsiaTheme="minorEastAsia" w:hAnsiTheme="minorHAnsi" w:cstheme="minorBidi"/>
          <w:kern w:val="2"/>
          <w:sz w:val="22"/>
          <w:szCs w:val="22"/>
          <w14:ligatures w14:val="standardContextual"/>
        </w:rPr>
        <w:tab/>
      </w:r>
      <w:r>
        <w:rPr>
          <w:lang w:eastAsia="ja-JP"/>
        </w:rPr>
        <w:t>M1 Configuration</w:t>
      </w:r>
      <w:r>
        <w:tab/>
      </w:r>
      <w:r>
        <w:fldChar w:fldCharType="begin" w:fldLock="1"/>
      </w:r>
      <w:r>
        <w:instrText xml:space="preserve"> PAGEREF _Toc155948939 \h </w:instrText>
      </w:r>
      <w:r>
        <w:fldChar w:fldCharType="separate"/>
      </w:r>
      <w:r>
        <w:t>258</w:t>
      </w:r>
      <w:r>
        <w:fldChar w:fldCharType="end"/>
      </w:r>
    </w:p>
    <w:p w14:paraId="38F239E6" w14:textId="7F30BD78"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9.2.3.129</w:t>
      </w:r>
      <w:r>
        <w:rPr>
          <w:rFonts w:asciiTheme="minorHAnsi" w:eastAsiaTheme="minorEastAsia" w:hAnsiTheme="minorHAnsi" w:cstheme="minorBidi"/>
          <w:kern w:val="2"/>
          <w:sz w:val="22"/>
          <w:szCs w:val="22"/>
          <w14:ligatures w14:val="standardContextual"/>
        </w:rPr>
        <w:tab/>
      </w:r>
      <w:r>
        <w:rPr>
          <w:lang w:eastAsia="ja-JP"/>
        </w:rPr>
        <w:t>M4 Configuration</w:t>
      </w:r>
      <w:r>
        <w:tab/>
      </w:r>
      <w:r>
        <w:fldChar w:fldCharType="begin" w:fldLock="1"/>
      </w:r>
      <w:r>
        <w:instrText xml:space="preserve"> PAGEREF _Toc155948940 \h </w:instrText>
      </w:r>
      <w:r>
        <w:fldChar w:fldCharType="separate"/>
      </w:r>
      <w:r>
        <w:t>259</w:t>
      </w:r>
      <w:r>
        <w:fldChar w:fldCharType="end"/>
      </w:r>
    </w:p>
    <w:p w14:paraId="3FA3FD7A" w14:textId="48AC068A"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9.2.3.130</w:t>
      </w:r>
      <w:r>
        <w:rPr>
          <w:rFonts w:asciiTheme="minorHAnsi" w:eastAsiaTheme="minorEastAsia" w:hAnsiTheme="minorHAnsi" w:cstheme="minorBidi"/>
          <w:kern w:val="2"/>
          <w:sz w:val="22"/>
          <w:szCs w:val="22"/>
          <w14:ligatures w14:val="standardContextual"/>
        </w:rPr>
        <w:tab/>
      </w:r>
      <w:r>
        <w:rPr>
          <w:lang w:eastAsia="ja-JP"/>
        </w:rPr>
        <w:t>M5 Configuration</w:t>
      </w:r>
      <w:r>
        <w:tab/>
      </w:r>
      <w:r>
        <w:fldChar w:fldCharType="begin" w:fldLock="1"/>
      </w:r>
      <w:r>
        <w:instrText xml:space="preserve"> PAGEREF _Toc155948941 \h </w:instrText>
      </w:r>
      <w:r>
        <w:fldChar w:fldCharType="separate"/>
      </w:r>
      <w:r>
        <w:t>259</w:t>
      </w:r>
      <w:r>
        <w:fldChar w:fldCharType="end"/>
      </w:r>
    </w:p>
    <w:p w14:paraId="114011C2" w14:textId="04692D78"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9.2.3.131</w:t>
      </w:r>
      <w:r>
        <w:rPr>
          <w:rFonts w:asciiTheme="minorHAnsi" w:eastAsiaTheme="minorEastAsia" w:hAnsiTheme="minorHAnsi" w:cstheme="minorBidi"/>
          <w:kern w:val="2"/>
          <w:sz w:val="22"/>
          <w:szCs w:val="22"/>
          <w14:ligatures w14:val="standardContextual"/>
        </w:rPr>
        <w:tab/>
      </w:r>
      <w:r>
        <w:rPr>
          <w:lang w:eastAsia="ja-JP"/>
        </w:rPr>
        <w:t>M6 Configuration</w:t>
      </w:r>
      <w:r>
        <w:tab/>
      </w:r>
      <w:r>
        <w:fldChar w:fldCharType="begin" w:fldLock="1"/>
      </w:r>
      <w:r>
        <w:instrText xml:space="preserve"> PAGEREF _Toc155948942 \h </w:instrText>
      </w:r>
      <w:r>
        <w:fldChar w:fldCharType="separate"/>
      </w:r>
      <w:r>
        <w:t>260</w:t>
      </w:r>
      <w:r>
        <w:fldChar w:fldCharType="end"/>
      </w:r>
    </w:p>
    <w:p w14:paraId="61F5EA2F" w14:textId="2252A154"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9.2.3.132</w:t>
      </w:r>
      <w:r>
        <w:rPr>
          <w:rFonts w:asciiTheme="minorHAnsi" w:eastAsiaTheme="minorEastAsia" w:hAnsiTheme="minorHAnsi" w:cstheme="minorBidi"/>
          <w:kern w:val="2"/>
          <w:sz w:val="22"/>
          <w:szCs w:val="22"/>
          <w14:ligatures w14:val="standardContextual"/>
        </w:rPr>
        <w:tab/>
      </w:r>
      <w:r>
        <w:rPr>
          <w:lang w:eastAsia="ja-JP"/>
        </w:rPr>
        <w:t>M7 Configuration</w:t>
      </w:r>
      <w:r>
        <w:tab/>
      </w:r>
      <w:r>
        <w:fldChar w:fldCharType="begin" w:fldLock="1"/>
      </w:r>
      <w:r>
        <w:instrText xml:space="preserve"> PAGEREF _Toc155948943 \h </w:instrText>
      </w:r>
      <w:r>
        <w:fldChar w:fldCharType="separate"/>
      </w:r>
      <w:r>
        <w:t>260</w:t>
      </w:r>
      <w:r>
        <w:fldChar w:fldCharType="end"/>
      </w:r>
    </w:p>
    <w:p w14:paraId="3225FB72" w14:textId="3D4DB0D4"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9.2.3.133</w:t>
      </w:r>
      <w:r>
        <w:rPr>
          <w:rFonts w:asciiTheme="minorHAnsi" w:eastAsiaTheme="minorEastAsia" w:hAnsiTheme="minorHAnsi" w:cstheme="minorBidi"/>
          <w:kern w:val="2"/>
          <w:sz w:val="22"/>
          <w:szCs w:val="22"/>
          <w14:ligatures w14:val="standardContextual"/>
        </w:rPr>
        <w:tab/>
      </w:r>
      <w:r>
        <w:rPr>
          <w:lang w:eastAsia="ja-JP"/>
        </w:rPr>
        <w:t>MDT PLMN List</w:t>
      </w:r>
      <w:r>
        <w:tab/>
      </w:r>
      <w:r>
        <w:fldChar w:fldCharType="begin" w:fldLock="1"/>
      </w:r>
      <w:r>
        <w:instrText xml:space="preserve"> PAGEREF _Toc155948944 \h </w:instrText>
      </w:r>
      <w:r>
        <w:fldChar w:fldCharType="separate"/>
      </w:r>
      <w:r>
        <w:t>260</w:t>
      </w:r>
      <w:r>
        <w:fldChar w:fldCharType="end"/>
      </w:r>
    </w:p>
    <w:p w14:paraId="762C0D3E" w14:textId="55B49B5A"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9.2.3.134</w:t>
      </w:r>
      <w:r>
        <w:rPr>
          <w:rFonts w:asciiTheme="minorHAnsi" w:eastAsiaTheme="minorEastAsia" w:hAnsiTheme="minorHAnsi" w:cstheme="minorBidi"/>
          <w:kern w:val="2"/>
          <w:sz w:val="22"/>
          <w:szCs w:val="22"/>
          <w14:ligatures w14:val="standardContextual"/>
        </w:rPr>
        <w:tab/>
      </w:r>
      <w:r>
        <w:rPr>
          <w:lang w:eastAsia="ja-JP"/>
        </w:rPr>
        <w:t>Bluetooth Measurement Configuration</w:t>
      </w:r>
      <w:r>
        <w:tab/>
      </w:r>
      <w:r>
        <w:fldChar w:fldCharType="begin" w:fldLock="1"/>
      </w:r>
      <w:r>
        <w:instrText xml:space="preserve"> PAGEREF _Toc155948945 \h </w:instrText>
      </w:r>
      <w:r>
        <w:fldChar w:fldCharType="separate"/>
      </w:r>
      <w:r>
        <w:t>260</w:t>
      </w:r>
      <w:r>
        <w:fldChar w:fldCharType="end"/>
      </w:r>
    </w:p>
    <w:p w14:paraId="1304F2A5" w14:textId="742C610F"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9.2.3.135</w:t>
      </w:r>
      <w:r>
        <w:rPr>
          <w:rFonts w:asciiTheme="minorHAnsi" w:eastAsiaTheme="minorEastAsia" w:hAnsiTheme="minorHAnsi" w:cstheme="minorBidi"/>
          <w:kern w:val="2"/>
          <w:sz w:val="22"/>
          <w:szCs w:val="22"/>
          <w14:ligatures w14:val="standardContextual"/>
        </w:rPr>
        <w:tab/>
      </w:r>
      <w:r>
        <w:rPr>
          <w:lang w:eastAsia="ja-JP"/>
        </w:rPr>
        <w:t>WLAN Measurement Configuration</w:t>
      </w:r>
      <w:r>
        <w:tab/>
      </w:r>
      <w:r>
        <w:fldChar w:fldCharType="begin" w:fldLock="1"/>
      </w:r>
      <w:r>
        <w:instrText xml:space="preserve"> PAGEREF _Toc155948946 \h </w:instrText>
      </w:r>
      <w:r>
        <w:fldChar w:fldCharType="separate"/>
      </w:r>
      <w:r>
        <w:t>261</w:t>
      </w:r>
      <w:r>
        <w:fldChar w:fldCharType="end"/>
      </w:r>
    </w:p>
    <w:p w14:paraId="3FDD65CE" w14:textId="34A3B2DB"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9.2.3.136</w:t>
      </w:r>
      <w:r>
        <w:rPr>
          <w:rFonts w:asciiTheme="minorHAnsi" w:eastAsiaTheme="minorEastAsia" w:hAnsiTheme="minorHAnsi" w:cstheme="minorBidi"/>
          <w:kern w:val="2"/>
          <w:sz w:val="22"/>
          <w:szCs w:val="22"/>
          <w14:ligatures w14:val="standardContextual"/>
        </w:rPr>
        <w:tab/>
      </w:r>
      <w:r>
        <w:rPr>
          <w:lang w:eastAsia="ja-JP"/>
        </w:rPr>
        <w:t>Sensor Measurement Configuration</w:t>
      </w:r>
      <w:r>
        <w:tab/>
      </w:r>
      <w:r>
        <w:fldChar w:fldCharType="begin" w:fldLock="1"/>
      </w:r>
      <w:r>
        <w:instrText xml:space="preserve"> PAGEREF _Toc155948947 \h </w:instrText>
      </w:r>
      <w:r>
        <w:fldChar w:fldCharType="separate"/>
      </w:r>
      <w:r>
        <w:t>261</w:t>
      </w:r>
      <w:r>
        <w:fldChar w:fldCharType="end"/>
      </w:r>
    </w:p>
    <w:p w14:paraId="2B975CB7" w14:textId="343DEEEE" w:rsidR="00CE7F68" w:rsidRDefault="00CE7F68">
      <w:pPr>
        <w:pStyle w:val="TOC4"/>
        <w:rPr>
          <w:rFonts w:asciiTheme="minorHAnsi" w:eastAsiaTheme="minorEastAsia" w:hAnsiTheme="minorHAnsi" w:cstheme="minorBidi"/>
          <w:kern w:val="2"/>
          <w:sz w:val="22"/>
          <w:szCs w:val="22"/>
          <w14:ligatures w14:val="standardContextual"/>
        </w:rPr>
      </w:pPr>
      <w:r>
        <w:rPr>
          <w:lang w:eastAsia="ja-JP"/>
        </w:rPr>
        <w:t>9.2.3.137</w:t>
      </w:r>
      <w:r>
        <w:rPr>
          <w:rFonts w:asciiTheme="minorHAnsi" w:eastAsiaTheme="minorEastAsia" w:hAnsiTheme="minorHAnsi" w:cstheme="minorBidi"/>
          <w:kern w:val="2"/>
          <w:sz w:val="22"/>
          <w:szCs w:val="22"/>
          <w14:ligatures w14:val="standardContextual"/>
        </w:rPr>
        <w:tab/>
      </w:r>
      <w:r>
        <w:rPr>
          <w:lang w:eastAsia="ja-JP"/>
        </w:rPr>
        <w:t>Logged Event Trigger Config</w:t>
      </w:r>
      <w:r>
        <w:tab/>
      </w:r>
      <w:r>
        <w:fldChar w:fldCharType="begin" w:fldLock="1"/>
      </w:r>
      <w:r>
        <w:instrText xml:space="preserve"> PAGEREF _Toc155948948 \h </w:instrText>
      </w:r>
      <w:r>
        <w:fldChar w:fldCharType="separate"/>
      </w:r>
      <w:r>
        <w:t>262</w:t>
      </w:r>
      <w:r>
        <w:fldChar w:fldCharType="end"/>
      </w:r>
    </w:p>
    <w:p w14:paraId="68CC99E4" w14:textId="16D2F222"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9.2.3.138</w:t>
      </w:r>
      <w:r>
        <w:rPr>
          <w:rFonts w:asciiTheme="minorHAnsi" w:eastAsiaTheme="minorEastAsia" w:hAnsiTheme="minorHAnsi" w:cstheme="minorBidi"/>
          <w:kern w:val="2"/>
          <w:sz w:val="22"/>
          <w:szCs w:val="22"/>
          <w14:ligatures w14:val="standardContextual"/>
        </w:rPr>
        <w:tab/>
      </w:r>
      <w:r w:rsidRPr="000972F2">
        <w:rPr>
          <w:rFonts w:cs="Arial"/>
          <w:lang w:eastAsia="zh-CN"/>
        </w:rPr>
        <w:t>UE Radio Capability ID</w:t>
      </w:r>
      <w:r>
        <w:tab/>
      </w:r>
      <w:r>
        <w:fldChar w:fldCharType="begin" w:fldLock="1"/>
      </w:r>
      <w:r>
        <w:instrText xml:space="preserve"> PAGEREF _Toc155948949 \h </w:instrText>
      </w:r>
      <w:r>
        <w:fldChar w:fldCharType="separate"/>
      </w:r>
      <w:r>
        <w:t>262</w:t>
      </w:r>
      <w:r>
        <w:fldChar w:fldCharType="end"/>
      </w:r>
    </w:p>
    <w:p w14:paraId="0C38AFA0" w14:textId="6B26D445"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9.2.3.139</w:t>
      </w:r>
      <w:r>
        <w:rPr>
          <w:rFonts w:asciiTheme="minorHAnsi" w:eastAsiaTheme="minorEastAsia" w:hAnsiTheme="minorHAnsi" w:cstheme="minorBidi"/>
          <w:kern w:val="2"/>
          <w:sz w:val="22"/>
          <w:szCs w:val="22"/>
          <w14:ligatures w14:val="standardContextual"/>
        </w:rPr>
        <w:tab/>
      </w:r>
      <w:r w:rsidRPr="000972F2">
        <w:rPr>
          <w:rFonts w:eastAsia="Batang"/>
        </w:rPr>
        <w:t>Extended Slice Support List</w:t>
      </w:r>
      <w:r>
        <w:tab/>
      </w:r>
      <w:r>
        <w:fldChar w:fldCharType="begin" w:fldLock="1"/>
      </w:r>
      <w:r>
        <w:instrText xml:space="preserve"> PAGEREF _Toc155948950 \h </w:instrText>
      </w:r>
      <w:r>
        <w:fldChar w:fldCharType="separate"/>
      </w:r>
      <w:r>
        <w:t>262</w:t>
      </w:r>
      <w:r>
        <w:fldChar w:fldCharType="end"/>
      </w:r>
    </w:p>
    <w:p w14:paraId="75B640E6" w14:textId="6DB879AF"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9.2.3.140</w:t>
      </w:r>
      <w:r>
        <w:rPr>
          <w:rFonts w:asciiTheme="minorHAnsi" w:eastAsiaTheme="minorEastAsia" w:hAnsiTheme="minorHAnsi" w:cstheme="minorBidi"/>
          <w:kern w:val="2"/>
          <w:sz w:val="22"/>
          <w:szCs w:val="22"/>
          <w14:ligatures w14:val="standardContextual"/>
        </w:rPr>
        <w:tab/>
      </w:r>
      <w:r w:rsidRPr="000972F2">
        <w:rPr>
          <w:rFonts w:eastAsia="Batang"/>
        </w:rPr>
        <w:t>Area Scope of Neighbour Cells</w:t>
      </w:r>
      <w:r>
        <w:tab/>
      </w:r>
      <w:r>
        <w:fldChar w:fldCharType="begin" w:fldLock="1"/>
      </w:r>
      <w:r>
        <w:instrText xml:space="preserve"> PAGEREF _Toc155948951 \h </w:instrText>
      </w:r>
      <w:r>
        <w:fldChar w:fldCharType="separate"/>
      </w:r>
      <w:r>
        <w:t>263</w:t>
      </w:r>
      <w:r>
        <w:fldChar w:fldCharType="end"/>
      </w:r>
    </w:p>
    <w:p w14:paraId="6BE4A519" w14:textId="3B735A25" w:rsidR="00CE7F68" w:rsidRDefault="00CE7F68">
      <w:pPr>
        <w:pStyle w:val="TOC4"/>
        <w:rPr>
          <w:rFonts w:asciiTheme="minorHAnsi" w:eastAsiaTheme="minorEastAsia" w:hAnsiTheme="minorHAnsi" w:cstheme="minorBidi"/>
          <w:kern w:val="2"/>
          <w:sz w:val="22"/>
          <w:szCs w:val="22"/>
          <w14:ligatures w14:val="standardContextual"/>
        </w:rPr>
      </w:pPr>
      <w:r>
        <w:t>9.2.3.</w:t>
      </w:r>
      <w:r w:rsidRPr="000972F2">
        <w:rPr>
          <w:lang w:val="en-US"/>
        </w:rPr>
        <w:t>141</w:t>
      </w:r>
      <w:r>
        <w:rPr>
          <w:rFonts w:asciiTheme="minorHAnsi" w:eastAsiaTheme="minorEastAsia" w:hAnsiTheme="minorHAnsi" w:cstheme="minorBidi"/>
          <w:kern w:val="2"/>
          <w:sz w:val="22"/>
          <w:szCs w:val="22"/>
          <w14:ligatures w14:val="standardContextual"/>
        </w:rPr>
        <w:tab/>
      </w:r>
      <w:r>
        <w:t>Extended UE Identity Index Value</w:t>
      </w:r>
      <w:r>
        <w:tab/>
      </w:r>
      <w:r>
        <w:fldChar w:fldCharType="begin" w:fldLock="1"/>
      </w:r>
      <w:r>
        <w:instrText xml:space="preserve"> PAGEREF _Toc155948952 \h </w:instrText>
      </w:r>
      <w:r>
        <w:fldChar w:fldCharType="separate"/>
      </w:r>
      <w:r>
        <w:t>263</w:t>
      </w:r>
      <w:r>
        <w:fldChar w:fldCharType="end"/>
      </w:r>
    </w:p>
    <w:p w14:paraId="3D9E9F80" w14:textId="59235028" w:rsidR="00CE7F68" w:rsidRDefault="00CE7F68">
      <w:pPr>
        <w:pStyle w:val="TOC4"/>
        <w:rPr>
          <w:rFonts w:asciiTheme="minorHAnsi" w:eastAsiaTheme="minorEastAsia" w:hAnsiTheme="minorHAnsi" w:cstheme="minorBidi"/>
          <w:kern w:val="2"/>
          <w:sz w:val="22"/>
          <w:szCs w:val="22"/>
          <w14:ligatures w14:val="standardContextual"/>
        </w:rPr>
      </w:pPr>
      <w:r w:rsidRPr="000972F2">
        <w:rPr>
          <w:rFonts w:eastAsia="Batang"/>
        </w:rPr>
        <w:t>9.2.3.</w:t>
      </w:r>
      <w:r w:rsidRPr="000972F2">
        <w:rPr>
          <w:rFonts w:eastAsia="Batang"/>
          <w:lang w:val="en-US"/>
        </w:rPr>
        <w:t>142</w:t>
      </w:r>
      <w:r>
        <w:rPr>
          <w:rFonts w:asciiTheme="minorHAnsi" w:eastAsiaTheme="minorEastAsia" w:hAnsiTheme="minorHAnsi" w:cstheme="minorBidi"/>
          <w:kern w:val="2"/>
          <w:sz w:val="22"/>
          <w:szCs w:val="22"/>
          <w14:ligatures w14:val="standardContextual"/>
        </w:rPr>
        <w:tab/>
      </w:r>
      <w:r w:rsidRPr="000972F2">
        <w:rPr>
          <w:rFonts w:eastAsia="Batang"/>
        </w:rPr>
        <w:t>Paging eDRX Information</w:t>
      </w:r>
      <w:r>
        <w:tab/>
      </w:r>
      <w:r>
        <w:fldChar w:fldCharType="begin" w:fldLock="1"/>
      </w:r>
      <w:r>
        <w:instrText xml:space="preserve"> PAGEREF _Toc155948953 \h </w:instrText>
      </w:r>
      <w:r>
        <w:fldChar w:fldCharType="separate"/>
      </w:r>
      <w:r>
        <w:t>263</w:t>
      </w:r>
      <w:r>
        <w:fldChar w:fldCharType="end"/>
      </w:r>
    </w:p>
    <w:p w14:paraId="0959CF3D" w14:textId="04D5A830" w:rsidR="00CE7F68" w:rsidRDefault="00CE7F68">
      <w:pPr>
        <w:pStyle w:val="TOC4"/>
        <w:rPr>
          <w:rFonts w:asciiTheme="minorHAnsi" w:eastAsiaTheme="minorEastAsia" w:hAnsiTheme="minorHAnsi" w:cstheme="minorBidi"/>
          <w:kern w:val="2"/>
          <w:sz w:val="22"/>
          <w:szCs w:val="22"/>
          <w14:ligatures w14:val="standardContextual"/>
        </w:rPr>
      </w:pPr>
      <w:r>
        <w:t>9.2.3.143</w:t>
      </w:r>
      <w:r>
        <w:rPr>
          <w:rFonts w:asciiTheme="minorHAnsi" w:eastAsiaTheme="minorEastAsia" w:hAnsiTheme="minorHAnsi" w:cstheme="minorBidi"/>
          <w:kern w:val="2"/>
          <w:sz w:val="22"/>
          <w:szCs w:val="22"/>
          <w14:ligatures w14:val="standardContextual"/>
        </w:rPr>
        <w:tab/>
      </w:r>
      <w:r>
        <w:t>UE Specific DRX</w:t>
      </w:r>
      <w:r>
        <w:tab/>
      </w:r>
      <w:r>
        <w:fldChar w:fldCharType="begin" w:fldLock="1"/>
      </w:r>
      <w:r>
        <w:instrText xml:space="preserve"> PAGEREF _Toc155948954 \h </w:instrText>
      </w:r>
      <w:r>
        <w:fldChar w:fldCharType="separate"/>
      </w:r>
      <w:r>
        <w:t>264</w:t>
      </w:r>
      <w:r>
        <w:fldChar w:fldCharType="end"/>
      </w:r>
    </w:p>
    <w:p w14:paraId="5570138D" w14:textId="75A80F40" w:rsidR="00CE7F68" w:rsidRDefault="00CE7F68">
      <w:pPr>
        <w:pStyle w:val="TOC4"/>
        <w:rPr>
          <w:rFonts w:asciiTheme="minorHAnsi" w:eastAsiaTheme="minorEastAsia" w:hAnsiTheme="minorHAnsi" w:cstheme="minorBidi"/>
          <w:kern w:val="2"/>
          <w:sz w:val="22"/>
          <w:szCs w:val="22"/>
          <w14:ligatures w14:val="standardContextual"/>
        </w:rPr>
      </w:pPr>
      <w:r>
        <w:t>9.2.3.144</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_Toc155948955 \h </w:instrText>
      </w:r>
      <w:r>
        <w:fldChar w:fldCharType="separate"/>
      </w:r>
      <w:r>
        <w:t>264</w:t>
      </w:r>
      <w:r>
        <w:fldChar w:fldCharType="end"/>
      </w:r>
    </w:p>
    <w:p w14:paraId="47AAF17F" w14:textId="5642C08A" w:rsidR="00CE7F68" w:rsidRDefault="00CE7F68">
      <w:pPr>
        <w:pStyle w:val="TOC4"/>
        <w:rPr>
          <w:rFonts w:asciiTheme="minorHAnsi" w:eastAsiaTheme="minorEastAsia" w:hAnsiTheme="minorHAnsi" w:cstheme="minorBidi"/>
          <w:kern w:val="2"/>
          <w:sz w:val="22"/>
          <w:szCs w:val="22"/>
          <w14:ligatures w14:val="standardContextual"/>
        </w:rPr>
      </w:pPr>
      <w:r>
        <w:t>9.</w:t>
      </w:r>
      <w:r>
        <w:rPr>
          <w:lang w:eastAsia="zh-CN"/>
        </w:rPr>
        <w:t>2</w:t>
      </w:r>
      <w:r>
        <w:t>.3.</w:t>
      </w:r>
      <w:r w:rsidRPr="000972F2">
        <w:rPr>
          <w:lang w:val="en-US" w:eastAsia="zh-CN"/>
        </w:rPr>
        <w:t>144a</w:t>
      </w:r>
      <w:r>
        <w:rPr>
          <w:rFonts w:asciiTheme="minorHAnsi" w:eastAsiaTheme="minorEastAsia" w:hAnsiTheme="minorHAnsi" w:cstheme="minorBidi"/>
          <w:kern w:val="2"/>
          <w:sz w:val="22"/>
          <w:szCs w:val="22"/>
          <w14:ligatures w14:val="standardContextual"/>
        </w:rPr>
        <w:tab/>
      </w:r>
      <w:r w:rsidRPr="000972F2">
        <w:rPr>
          <w:lang w:val="en-US" w:eastAsia="zh-CN"/>
        </w:rPr>
        <w:t>Hashed UE Identity Index Value</w:t>
      </w:r>
      <w:r>
        <w:tab/>
      </w:r>
      <w:r>
        <w:fldChar w:fldCharType="begin" w:fldLock="1"/>
      </w:r>
      <w:r>
        <w:instrText xml:space="preserve"> PAGEREF _Toc155948956 \h </w:instrText>
      </w:r>
      <w:r>
        <w:fldChar w:fldCharType="separate"/>
      </w:r>
      <w:r>
        <w:t>264</w:t>
      </w:r>
      <w:r>
        <w:fldChar w:fldCharType="end"/>
      </w:r>
    </w:p>
    <w:p w14:paraId="03FF76D9" w14:textId="5D214171" w:rsidR="00CE7F68" w:rsidRDefault="00CE7F68">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Message and Information Element Abstract Syntax (with ASN.1)</w:t>
      </w:r>
      <w:r>
        <w:tab/>
      </w:r>
      <w:r>
        <w:fldChar w:fldCharType="begin" w:fldLock="1"/>
      </w:r>
      <w:r>
        <w:instrText xml:space="preserve"> PAGEREF _Toc155948957 \h </w:instrText>
      </w:r>
      <w:r>
        <w:fldChar w:fldCharType="separate"/>
      </w:r>
      <w:r>
        <w:t>265</w:t>
      </w:r>
      <w:r>
        <w:fldChar w:fldCharType="end"/>
      </w:r>
    </w:p>
    <w:p w14:paraId="7A7F10E9" w14:textId="6FF6952A" w:rsidR="00CE7F68" w:rsidRDefault="00CE7F68">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_Toc155948958 \h </w:instrText>
      </w:r>
      <w:r>
        <w:fldChar w:fldCharType="separate"/>
      </w:r>
      <w:r>
        <w:t>265</w:t>
      </w:r>
      <w:r>
        <w:fldChar w:fldCharType="end"/>
      </w:r>
    </w:p>
    <w:p w14:paraId="77B8AFAE" w14:textId="3A50C3AD" w:rsidR="00CE7F68" w:rsidRDefault="00CE7F6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_Toc155948959 \h </w:instrText>
      </w:r>
      <w:r>
        <w:fldChar w:fldCharType="separate"/>
      </w:r>
      <w:r>
        <w:t>265</w:t>
      </w:r>
      <w:r>
        <w:fldChar w:fldCharType="end"/>
      </w:r>
    </w:p>
    <w:p w14:paraId="03389BED" w14:textId="2F31C070" w:rsidR="00CE7F68" w:rsidRDefault="00CE7F6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_Toc155948960 \h </w:instrText>
      </w:r>
      <w:r>
        <w:fldChar w:fldCharType="separate"/>
      </w:r>
      <w:r>
        <w:t>266</w:t>
      </w:r>
      <w:r>
        <w:fldChar w:fldCharType="end"/>
      </w:r>
    </w:p>
    <w:p w14:paraId="2DC2945D" w14:textId="0523BCB0" w:rsidR="00CE7F68" w:rsidRDefault="00CE7F68">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_Toc155948961 \h </w:instrText>
      </w:r>
      <w:r>
        <w:fldChar w:fldCharType="separate"/>
      </w:r>
      <w:r>
        <w:t>276</w:t>
      </w:r>
      <w:r>
        <w:fldChar w:fldCharType="end"/>
      </w:r>
    </w:p>
    <w:p w14:paraId="1CC26F48" w14:textId="5BF58833" w:rsidR="00CE7F68" w:rsidRDefault="00CE7F68">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_Toc155948962 \h </w:instrText>
      </w:r>
      <w:r>
        <w:fldChar w:fldCharType="separate"/>
      </w:r>
      <w:r>
        <w:t>324</w:t>
      </w:r>
      <w:r>
        <w:fldChar w:fldCharType="end"/>
      </w:r>
    </w:p>
    <w:p w14:paraId="6A33F02D" w14:textId="517D6323" w:rsidR="00CE7F68" w:rsidRDefault="00CE7F68">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_Toc155948963 \h </w:instrText>
      </w:r>
      <w:r>
        <w:fldChar w:fldCharType="separate"/>
      </w:r>
      <w:r>
        <w:t>433</w:t>
      </w:r>
      <w:r>
        <w:fldChar w:fldCharType="end"/>
      </w:r>
    </w:p>
    <w:p w14:paraId="6591D213" w14:textId="56036F6F" w:rsidR="00CE7F68" w:rsidRDefault="00CE7F68">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_Toc155948964 \h </w:instrText>
      </w:r>
      <w:r>
        <w:fldChar w:fldCharType="separate"/>
      </w:r>
      <w:r>
        <w:t>434</w:t>
      </w:r>
      <w:r>
        <w:fldChar w:fldCharType="end"/>
      </w:r>
    </w:p>
    <w:p w14:paraId="26351A0A" w14:textId="1BDA8020" w:rsidR="00CE7F68" w:rsidRDefault="00CE7F68">
      <w:pPr>
        <w:pStyle w:val="TOC3"/>
        <w:rPr>
          <w:rFonts w:asciiTheme="minorHAnsi" w:eastAsiaTheme="minorEastAsia" w:hAnsiTheme="minorHAnsi" w:cstheme="minorBidi"/>
          <w:kern w:val="2"/>
          <w:sz w:val="22"/>
          <w:szCs w:val="22"/>
          <w14:ligatures w14:val="standardContextual"/>
        </w:rPr>
      </w:pPr>
      <w:r>
        <w:t>9.3.8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_Toc155948965 \h </w:instrText>
      </w:r>
      <w:r>
        <w:fldChar w:fldCharType="separate"/>
      </w:r>
      <w:r>
        <w:t>442</w:t>
      </w:r>
      <w:r>
        <w:fldChar w:fldCharType="end"/>
      </w:r>
    </w:p>
    <w:p w14:paraId="5E34C421" w14:textId="4E069393" w:rsidR="00CE7F68" w:rsidRDefault="00CE7F6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_Toc155948966 \h </w:instrText>
      </w:r>
      <w:r>
        <w:fldChar w:fldCharType="separate"/>
      </w:r>
      <w:r>
        <w:t>446</w:t>
      </w:r>
      <w:r>
        <w:fldChar w:fldCharType="end"/>
      </w:r>
    </w:p>
    <w:p w14:paraId="2954FF4E" w14:textId="3B0DD4FB" w:rsidR="00CE7F68" w:rsidRDefault="00CE7F68">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_Toc155948967 \h </w:instrText>
      </w:r>
      <w:r>
        <w:fldChar w:fldCharType="separate"/>
      </w:r>
      <w:r>
        <w:t>446</w:t>
      </w:r>
      <w:r>
        <w:fldChar w:fldCharType="end"/>
      </w:r>
    </w:p>
    <w:p w14:paraId="3CD31A98" w14:textId="2826D60F" w:rsidR="00CE7F68" w:rsidRDefault="00CE7F6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_Toc155948968 \h </w:instrText>
      </w:r>
      <w:r>
        <w:fldChar w:fldCharType="separate"/>
      </w:r>
      <w:r>
        <w:t>446</w:t>
      </w:r>
      <w:r>
        <w:fldChar w:fldCharType="end"/>
      </w:r>
    </w:p>
    <w:p w14:paraId="09B00919" w14:textId="706E38CA" w:rsidR="00CE7F68" w:rsidRDefault="00CE7F68">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_Toc155948969 \h </w:instrText>
      </w:r>
      <w:r>
        <w:fldChar w:fldCharType="separate"/>
      </w:r>
      <w:r>
        <w:t>447</w:t>
      </w:r>
      <w:r>
        <w:fldChar w:fldCharType="end"/>
      </w:r>
    </w:p>
    <w:p w14:paraId="3E47A9E5" w14:textId="4159A952" w:rsidR="00080512" w:rsidRPr="00FD0425" w:rsidRDefault="008C2A11">
      <w:r>
        <w:rPr>
          <w:noProof/>
          <w:sz w:val="22"/>
        </w:rPr>
        <w:fldChar w:fldCharType="end"/>
      </w:r>
    </w:p>
    <w:p w14:paraId="5E4D8E15" w14:textId="77777777" w:rsidR="00080512" w:rsidRPr="00FD0425" w:rsidRDefault="00080512">
      <w:pPr>
        <w:pStyle w:val="Heading1"/>
      </w:pPr>
      <w:bookmarkStart w:id="7" w:name="_CRForeword"/>
      <w:bookmarkEnd w:id="7"/>
      <w:r w:rsidRPr="00FD0425">
        <w:br w:type="page"/>
      </w:r>
      <w:bookmarkStart w:id="8" w:name="_Toc20955030"/>
      <w:bookmarkStart w:id="9" w:name="_Toc29991217"/>
      <w:bookmarkStart w:id="10" w:name="_Toc36555617"/>
      <w:bookmarkStart w:id="11" w:name="_Toc44497280"/>
      <w:bookmarkStart w:id="12" w:name="_Toc45107668"/>
      <w:bookmarkStart w:id="13" w:name="_Toc45901288"/>
      <w:bookmarkStart w:id="14" w:name="_Toc51850367"/>
      <w:bookmarkStart w:id="15" w:name="_Toc56693370"/>
      <w:bookmarkStart w:id="16" w:name="_Toc64446913"/>
      <w:bookmarkStart w:id="17" w:name="_Toc66286407"/>
      <w:bookmarkStart w:id="18" w:name="_Toc74151102"/>
      <w:bookmarkStart w:id="19" w:name="_Toc88653574"/>
      <w:bookmarkStart w:id="20" w:name="_Toc97903930"/>
      <w:bookmarkStart w:id="21" w:name="_Toc105174971"/>
      <w:bookmarkStart w:id="22" w:name="_Toc113826001"/>
      <w:bookmarkStart w:id="23" w:name="_Toc155948425"/>
      <w:r w:rsidRPr="00FD0425">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bookmarkStart w:id="24" w:name="_CR1"/>
      <w:bookmarkEnd w:id="24"/>
      <w:r w:rsidRPr="00FD0425">
        <w:br w:type="page"/>
      </w:r>
      <w:bookmarkStart w:id="25" w:name="_Toc20955031"/>
      <w:bookmarkStart w:id="26" w:name="_Toc29991218"/>
      <w:bookmarkStart w:id="27" w:name="_Toc36555618"/>
      <w:bookmarkStart w:id="28" w:name="_Toc44497281"/>
      <w:bookmarkStart w:id="29" w:name="_Toc45107669"/>
      <w:bookmarkStart w:id="30" w:name="_Toc45901289"/>
      <w:bookmarkStart w:id="31" w:name="_Toc51850368"/>
      <w:bookmarkStart w:id="32" w:name="_Toc56693371"/>
      <w:bookmarkStart w:id="33" w:name="_Toc64446914"/>
      <w:bookmarkStart w:id="34" w:name="_Toc66286408"/>
      <w:bookmarkStart w:id="35" w:name="_Toc74151103"/>
      <w:bookmarkStart w:id="36" w:name="_Toc88653575"/>
      <w:bookmarkStart w:id="37" w:name="_Toc97903931"/>
      <w:bookmarkStart w:id="38" w:name="_Toc105174972"/>
      <w:bookmarkStart w:id="39" w:name="_Toc113826002"/>
      <w:bookmarkStart w:id="40" w:name="_Toc155948426"/>
      <w:bookmarkStart w:id="41" w:name="historyclause"/>
      <w:r w:rsidR="00F02090" w:rsidRPr="00FD0425">
        <w:t>1</w:t>
      </w:r>
      <w:r w:rsidR="00F02090" w:rsidRPr="00FD0425">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2E09151" w14:textId="77777777" w:rsidR="00F02090" w:rsidRPr="00FD0425" w:rsidRDefault="00F02090" w:rsidP="00F02090">
      <w:bookmarkStart w:id="42"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3" w:name="_CR2"/>
      <w:bookmarkStart w:id="44" w:name="_Toc20955032"/>
      <w:bookmarkStart w:id="45" w:name="_Toc29991219"/>
      <w:bookmarkStart w:id="46" w:name="_Toc36555619"/>
      <w:bookmarkStart w:id="47" w:name="_Toc44497282"/>
      <w:bookmarkStart w:id="48" w:name="_Toc45107670"/>
      <w:bookmarkStart w:id="49" w:name="_Toc45901290"/>
      <w:bookmarkStart w:id="50" w:name="_Toc51850369"/>
      <w:bookmarkStart w:id="51" w:name="_Toc56693372"/>
      <w:bookmarkStart w:id="52" w:name="_Toc64446915"/>
      <w:bookmarkStart w:id="53" w:name="_Toc66286409"/>
      <w:bookmarkStart w:id="54" w:name="_Toc74151104"/>
      <w:bookmarkStart w:id="55" w:name="_Toc88653576"/>
      <w:bookmarkStart w:id="56" w:name="_Toc97903932"/>
      <w:bookmarkStart w:id="57" w:name="_Toc105174973"/>
      <w:bookmarkStart w:id="58" w:name="_Toc113826003"/>
      <w:bookmarkStart w:id="59" w:name="_Toc155948427"/>
      <w:bookmarkStart w:id="60" w:name="_Hlk512610705"/>
      <w:bookmarkEnd w:id="42"/>
      <w:bookmarkEnd w:id="43"/>
      <w:r w:rsidRPr="00FD0425">
        <w:t>2</w:t>
      </w:r>
      <w:r w:rsidRPr="00FD0425">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61" w:name="OLE_LINK2"/>
      <w:bookmarkStart w:id="62" w:name="OLE_LINK3"/>
      <w:bookmarkStart w:id="63" w:name="OLE_LINK4"/>
      <w:bookmarkStart w:id="64"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61"/>
    <w:bookmarkEnd w:id="62"/>
    <w:bookmarkEnd w:id="63"/>
    <w:bookmarkEnd w:id="64"/>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60"/>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5"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6" w:name="_Hlk44418285"/>
      <w:bookmarkEnd w:id="65"/>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6"/>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7" w:name="_CR3"/>
      <w:bookmarkStart w:id="68" w:name="_Toc20955033"/>
      <w:bookmarkStart w:id="69" w:name="_Toc29991220"/>
      <w:bookmarkStart w:id="70" w:name="_Toc36555620"/>
      <w:bookmarkStart w:id="71" w:name="_Toc44497283"/>
      <w:bookmarkStart w:id="72" w:name="_Toc45107671"/>
      <w:bookmarkStart w:id="73" w:name="_Toc45901291"/>
      <w:bookmarkStart w:id="74" w:name="_Toc51850370"/>
      <w:bookmarkStart w:id="75" w:name="_Toc56693373"/>
      <w:bookmarkStart w:id="76" w:name="_Toc64446916"/>
      <w:bookmarkStart w:id="77" w:name="_Toc66286410"/>
      <w:bookmarkStart w:id="78" w:name="_Toc74151105"/>
      <w:bookmarkStart w:id="79" w:name="_Toc88653577"/>
      <w:bookmarkStart w:id="80" w:name="_Toc97903933"/>
      <w:bookmarkStart w:id="81" w:name="_Toc105174974"/>
      <w:bookmarkStart w:id="82" w:name="_Toc113826004"/>
      <w:bookmarkStart w:id="83" w:name="_Toc155948428"/>
      <w:bookmarkEnd w:id="67"/>
      <w:r w:rsidRPr="00FD0425">
        <w:t>3</w:t>
      </w:r>
      <w:r w:rsidRPr="00FD042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3CBB83C" w14:textId="77777777" w:rsidR="00F02090" w:rsidRPr="00FD0425" w:rsidRDefault="00F02090" w:rsidP="00F02090">
      <w:pPr>
        <w:pStyle w:val="Heading2"/>
      </w:pPr>
      <w:bookmarkStart w:id="84" w:name="_CR3_1"/>
      <w:bookmarkStart w:id="85" w:name="_Toc20955034"/>
      <w:bookmarkStart w:id="86" w:name="_Toc29991221"/>
      <w:bookmarkStart w:id="87" w:name="_Toc36555621"/>
      <w:bookmarkStart w:id="88" w:name="_Toc44497284"/>
      <w:bookmarkStart w:id="89" w:name="_Toc45107672"/>
      <w:bookmarkStart w:id="90" w:name="_Toc45901292"/>
      <w:bookmarkStart w:id="91" w:name="_Toc51850371"/>
      <w:bookmarkStart w:id="92" w:name="_Toc56693374"/>
      <w:bookmarkStart w:id="93" w:name="_Toc64446917"/>
      <w:bookmarkStart w:id="94" w:name="_Toc66286411"/>
      <w:bookmarkStart w:id="95" w:name="_Toc74151106"/>
      <w:bookmarkStart w:id="96" w:name="_Toc88653578"/>
      <w:bookmarkStart w:id="97" w:name="_Toc97903934"/>
      <w:bookmarkStart w:id="98" w:name="_Toc105174975"/>
      <w:bookmarkStart w:id="99" w:name="_Toc113826005"/>
      <w:bookmarkStart w:id="100" w:name="_Toc155948429"/>
      <w:bookmarkEnd w:id="84"/>
      <w:r w:rsidRPr="00FD0425">
        <w:t>3.1</w:t>
      </w:r>
      <w:r w:rsidRPr="00FD0425">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967C956" w14:textId="77777777" w:rsidR="00F02090" w:rsidRPr="00FD0425" w:rsidRDefault="00F02090" w:rsidP="00F02090">
      <w:r w:rsidRPr="00FD0425">
        <w:t xml:space="preserve">For the purposes of the present document, the terms and definitions given in </w:t>
      </w:r>
      <w:bookmarkStart w:id="101" w:name="OLE_LINK6"/>
      <w:bookmarkStart w:id="102" w:name="OLE_LINK7"/>
      <w:bookmarkStart w:id="103" w:name="OLE_LINK8"/>
      <w:r w:rsidRPr="00FD0425">
        <w:t xml:space="preserve">3GPP </w:t>
      </w:r>
      <w:bookmarkEnd w:id="101"/>
      <w:bookmarkEnd w:id="102"/>
      <w:bookmarkEnd w:id="103"/>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104" w:name="_Toc20955035"/>
      <w:bookmarkStart w:id="105" w:name="_Toc29991222"/>
      <w:bookmarkStart w:id="106"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7" w:name="_CR3_2"/>
      <w:bookmarkStart w:id="108" w:name="_Toc44497285"/>
      <w:bookmarkStart w:id="109" w:name="_Toc45107673"/>
      <w:bookmarkStart w:id="110" w:name="_Toc45901293"/>
      <w:bookmarkStart w:id="111" w:name="_Toc51850372"/>
      <w:bookmarkStart w:id="112" w:name="_Toc56693375"/>
      <w:bookmarkStart w:id="113" w:name="_Toc64446918"/>
      <w:bookmarkStart w:id="114" w:name="_Toc66286412"/>
      <w:bookmarkStart w:id="115" w:name="_Toc74151107"/>
      <w:bookmarkStart w:id="116" w:name="_Toc88653579"/>
      <w:bookmarkStart w:id="117" w:name="_Toc97903935"/>
      <w:bookmarkStart w:id="118" w:name="_Toc105174976"/>
      <w:bookmarkStart w:id="119" w:name="_Toc113826006"/>
      <w:bookmarkStart w:id="120" w:name="_Toc155948430"/>
      <w:bookmarkEnd w:id="107"/>
      <w:r w:rsidRPr="00FD0425">
        <w:t>3.2</w:t>
      </w:r>
      <w:r w:rsidRPr="00FD0425">
        <w:tab/>
        <w:t>Abbreviations</w:t>
      </w:r>
      <w:bookmarkEnd w:id="104"/>
      <w:bookmarkEnd w:id="105"/>
      <w:bookmarkEnd w:id="106"/>
      <w:bookmarkEnd w:id="108"/>
      <w:bookmarkEnd w:id="109"/>
      <w:bookmarkEnd w:id="110"/>
      <w:bookmarkEnd w:id="111"/>
      <w:bookmarkEnd w:id="112"/>
      <w:bookmarkEnd w:id="113"/>
      <w:bookmarkEnd w:id="114"/>
      <w:bookmarkEnd w:id="115"/>
      <w:bookmarkEnd w:id="116"/>
      <w:bookmarkEnd w:id="117"/>
      <w:bookmarkEnd w:id="118"/>
      <w:bookmarkEnd w:id="119"/>
      <w:bookmarkEnd w:id="12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21" w:name="_CR4"/>
      <w:bookmarkStart w:id="122" w:name="_Toc20955036"/>
      <w:bookmarkStart w:id="123" w:name="_Toc29991223"/>
      <w:bookmarkStart w:id="124" w:name="_Toc36555623"/>
      <w:bookmarkStart w:id="125" w:name="_Toc44497286"/>
      <w:bookmarkStart w:id="126" w:name="_Toc45107674"/>
      <w:bookmarkStart w:id="127" w:name="_Toc45901294"/>
      <w:bookmarkStart w:id="128" w:name="_Toc51850373"/>
      <w:bookmarkStart w:id="129" w:name="_Toc56693376"/>
      <w:bookmarkStart w:id="130" w:name="_Toc64446919"/>
      <w:bookmarkStart w:id="131" w:name="_Toc66286413"/>
      <w:bookmarkStart w:id="132" w:name="_Toc74151108"/>
      <w:bookmarkStart w:id="133" w:name="_Toc88653580"/>
      <w:bookmarkStart w:id="134" w:name="_Toc97903936"/>
      <w:bookmarkStart w:id="135" w:name="_Toc105174977"/>
      <w:bookmarkStart w:id="136" w:name="_Toc113826007"/>
      <w:bookmarkStart w:id="137" w:name="_Toc155948431"/>
      <w:bookmarkEnd w:id="121"/>
      <w:r w:rsidRPr="00FD0425">
        <w:t>4</w:t>
      </w:r>
      <w:r w:rsidRPr="00FD0425">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8F76A75" w14:textId="77777777" w:rsidR="00F02090" w:rsidRPr="00FD0425" w:rsidRDefault="00F02090" w:rsidP="00F02090">
      <w:pPr>
        <w:pStyle w:val="Heading2"/>
      </w:pPr>
      <w:bookmarkStart w:id="138" w:name="_CR4_1"/>
      <w:bookmarkStart w:id="139" w:name="_Toc20955037"/>
      <w:bookmarkStart w:id="140" w:name="_Toc29991224"/>
      <w:bookmarkStart w:id="141" w:name="_Toc36555624"/>
      <w:bookmarkStart w:id="142" w:name="_Toc44497287"/>
      <w:bookmarkStart w:id="143" w:name="_Toc45107675"/>
      <w:bookmarkStart w:id="144" w:name="_Toc45901295"/>
      <w:bookmarkStart w:id="145" w:name="_Toc51850374"/>
      <w:bookmarkStart w:id="146" w:name="_Toc56693377"/>
      <w:bookmarkStart w:id="147" w:name="_Toc64446920"/>
      <w:bookmarkStart w:id="148" w:name="_Toc66286414"/>
      <w:bookmarkStart w:id="149" w:name="_Toc74151109"/>
      <w:bookmarkStart w:id="150" w:name="_Toc88653581"/>
      <w:bookmarkStart w:id="151" w:name="_Toc97903937"/>
      <w:bookmarkStart w:id="152" w:name="_Toc105174978"/>
      <w:bookmarkStart w:id="153" w:name="_Toc113826008"/>
      <w:bookmarkStart w:id="154" w:name="_Toc155948432"/>
      <w:bookmarkEnd w:id="138"/>
      <w:r w:rsidRPr="00FD0425">
        <w:t>4.1</w:t>
      </w:r>
      <w:r w:rsidRPr="00FD0425">
        <w:tab/>
        <w:t>Procedure specification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55" w:name="_CR4_2"/>
      <w:bookmarkStart w:id="156" w:name="_Toc20955038"/>
      <w:bookmarkStart w:id="157" w:name="_Toc29991225"/>
      <w:bookmarkStart w:id="158" w:name="_Toc36555625"/>
      <w:bookmarkStart w:id="159" w:name="_Toc44497288"/>
      <w:bookmarkStart w:id="160" w:name="_Toc45107676"/>
      <w:bookmarkStart w:id="161" w:name="_Toc45901296"/>
      <w:bookmarkStart w:id="162" w:name="_Toc51850375"/>
      <w:bookmarkStart w:id="163" w:name="_Toc56693378"/>
      <w:bookmarkStart w:id="164" w:name="_Toc64446921"/>
      <w:bookmarkStart w:id="165" w:name="_Toc66286415"/>
      <w:bookmarkStart w:id="166" w:name="_Toc74151110"/>
      <w:bookmarkStart w:id="167" w:name="_Toc88653582"/>
      <w:bookmarkStart w:id="168" w:name="_Toc97903938"/>
      <w:bookmarkStart w:id="169" w:name="_Toc105174979"/>
      <w:bookmarkStart w:id="170" w:name="_Toc113826009"/>
      <w:bookmarkStart w:id="171" w:name="_Toc155948433"/>
      <w:bookmarkEnd w:id="155"/>
      <w:r w:rsidRPr="00FD0425">
        <w:t>4.2</w:t>
      </w:r>
      <w:r w:rsidRPr="00FD0425">
        <w:tab/>
        <w:t>Forwards and backwards compatibility</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72" w:name="_CR4_3"/>
      <w:bookmarkStart w:id="173" w:name="_Toc20955039"/>
      <w:bookmarkStart w:id="174" w:name="_Toc29991226"/>
      <w:bookmarkStart w:id="175" w:name="_Toc36555626"/>
      <w:bookmarkStart w:id="176" w:name="_Toc44497289"/>
      <w:bookmarkStart w:id="177" w:name="_Toc45107677"/>
      <w:bookmarkStart w:id="178" w:name="_Toc45901297"/>
      <w:bookmarkStart w:id="179" w:name="_Toc51850376"/>
      <w:bookmarkStart w:id="180" w:name="_Toc56693379"/>
      <w:bookmarkStart w:id="181" w:name="_Toc64446922"/>
      <w:bookmarkStart w:id="182" w:name="_Toc66286416"/>
      <w:bookmarkStart w:id="183" w:name="_Toc74151111"/>
      <w:bookmarkStart w:id="184" w:name="_Toc88653583"/>
      <w:bookmarkStart w:id="185" w:name="_Toc97903939"/>
      <w:bookmarkStart w:id="186" w:name="_Toc105174980"/>
      <w:bookmarkStart w:id="187" w:name="_Toc113826010"/>
      <w:bookmarkStart w:id="188" w:name="_Toc155948434"/>
      <w:bookmarkEnd w:id="172"/>
      <w:r w:rsidRPr="00FD0425">
        <w:t>4.3</w:t>
      </w:r>
      <w:r w:rsidRPr="00FD0425">
        <w:tab/>
        <w:t>Specification notations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89" w:name="_CR5"/>
      <w:bookmarkStart w:id="190" w:name="_Toc20955040"/>
      <w:bookmarkStart w:id="191" w:name="_Toc29991227"/>
      <w:bookmarkStart w:id="192" w:name="_Toc36555627"/>
      <w:bookmarkStart w:id="193" w:name="_Toc44497290"/>
      <w:bookmarkStart w:id="194" w:name="_Toc45107678"/>
      <w:bookmarkStart w:id="195" w:name="_Toc45901298"/>
      <w:bookmarkStart w:id="196" w:name="_Toc51850377"/>
      <w:bookmarkStart w:id="197" w:name="_Toc56693380"/>
      <w:bookmarkStart w:id="198" w:name="_Toc64446923"/>
      <w:bookmarkStart w:id="199" w:name="_Toc66286417"/>
      <w:bookmarkStart w:id="200" w:name="_Toc74151112"/>
      <w:bookmarkStart w:id="201" w:name="_Toc88653584"/>
      <w:bookmarkStart w:id="202" w:name="_Toc97903940"/>
      <w:bookmarkStart w:id="203" w:name="_Toc105174981"/>
      <w:bookmarkStart w:id="204" w:name="_Toc113826011"/>
      <w:bookmarkStart w:id="205" w:name="_Toc155948435"/>
      <w:bookmarkEnd w:id="189"/>
      <w:r w:rsidRPr="00FD0425">
        <w:t>5</w:t>
      </w:r>
      <w:r w:rsidRPr="00FD0425">
        <w:tab/>
        <w:t>XnAP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206" w:name="_CR5_1"/>
      <w:bookmarkStart w:id="207" w:name="_Toc20955041"/>
      <w:bookmarkStart w:id="208" w:name="_Toc29991228"/>
      <w:bookmarkStart w:id="209" w:name="_Toc36555628"/>
      <w:bookmarkStart w:id="210" w:name="_Toc44497291"/>
      <w:bookmarkStart w:id="211" w:name="_Toc45107679"/>
      <w:bookmarkStart w:id="212" w:name="_Toc45901299"/>
      <w:bookmarkStart w:id="213" w:name="_Toc51850378"/>
      <w:bookmarkStart w:id="214" w:name="_Toc56693381"/>
      <w:bookmarkStart w:id="215" w:name="_Toc64446924"/>
      <w:bookmarkStart w:id="216" w:name="_Toc66286418"/>
      <w:bookmarkStart w:id="217" w:name="_Toc74151113"/>
      <w:bookmarkStart w:id="218" w:name="_Toc88653585"/>
      <w:bookmarkStart w:id="219" w:name="_Toc97903941"/>
      <w:bookmarkStart w:id="220" w:name="_Toc105174982"/>
      <w:bookmarkStart w:id="221" w:name="_Toc113826012"/>
      <w:bookmarkStart w:id="222" w:name="_Toc155948436"/>
      <w:bookmarkEnd w:id="206"/>
      <w:r w:rsidRPr="00FD0425">
        <w:t>5.1</w:t>
      </w:r>
      <w:r w:rsidRPr="00FD0425">
        <w:tab/>
        <w:t>XnAP procedure modules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23" w:name="_CR5_2"/>
      <w:bookmarkStart w:id="224" w:name="_Toc20955042"/>
      <w:bookmarkStart w:id="225" w:name="_Toc29991229"/>
      <w:bookmarkStart w:id="226" w:name="_Toc36555629"/>
      <w:bookmarkStart w:id="227" w:name="_Toc44497292"/>
      <w:bookmarkStart w:id="228" w:name="_Toc45107680"/>
      <w:bookmarkStart w:id="229" w:name="_Toc45901300"/>
      <w:bookmarkStart w:id="230" w:name="_Toc51850379"/>
      <w:bookmarkStart w:id="231" w:name="_Toc56693382"/>
      <w:bookmarkStart w:id="232" w:name="_Toc64446925"/>
      <w:bookmarkStart w:id="233" w:name="_Toc66286419"/>
      <w:bookmarkStart w:id="234" w:name="_Toc74151114"/>
      <w:bookmarkStart w:id="235" w:name="_Toc88653586"/>
      <w:bookmarkStart w:id="236" w:name="_Toc97903942"/>
      <w:bookmarkStart w:id="237" w:name="_Toc105174983"/>
      <w:bookmarkStart w:id="238" w:name="_Toc113826013"/>
      <w:bookmarkStart w:id="239" w:name="_Toc155948437"/>
      <w:bookmarkEnd w:id="223"/>
      <w:r w:rsidRPr="00FD0425">
        <w:t>5.2</w:t>
      </w:r>
      <w:r w:rsidRPr="00FD0425">
        <w:tab/>
        <w:t>Parallel transactions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40" w:name="_CR6"/>
      <w:bookmarkStart w:id="241" w:name="_Toc20955043"/>
      <w:bookmarkStart w:id="242" w:name="_Toc29991230"/>
      <w:bookmarkStart w:id="243" w:name="_Toc36555630"/>
      <w:bookmarkStart w:id="244" w:name="_Toc44497293"/>
      <w:bookmarkStart w:id="245" w:name="_Toc45107681"/>
      <w:bookmarkStart w:id="246" w:name="_Toc45901301"/>
      <w:bookmarkStart w:id="247" w:name="_Toc51850380"/>
      <w:bookmarkStart w:id="248" w:name="_Toc56693383"/>
      <w:bookmarkStart w:id="249" w:name="_Toc64446926"/>
      <w:bookmarkStart w:id="250" w:name="_Toc66286420"/>
      <w:bookmarkStart w:id="251" w:name="_Toc74151115"/>
      <w:bookmarkStart w:id="252" w:name="_Toc88653587"/>
      <w:bookmarkStart w:id="253" w:name="_Toc97903943"/>
      <w:bookmarkStart w:id="254" w:name="_Toc105174984"/>
      <w:bookmarkStart w:id="255" w:name="_Toc113826014"/>
      <w:bookmarkStart w:id="256" w:name="_Toc155948438"/>
      <w:bookmarkEnd w:id="240"/>
      <w:r w:rsidRPr="00FD0425">
        <w:t>6</w:t>
      </w:r>
      <w:r w:rsidRPr="00FD0425">
        <w:tab/>
        <w:t>Services expected from signalling transport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57" w:name="_CR7"/>
      <w:bookmarkStart w:id="258" w:name="_Toc20955044"/>
      <w:bookmarkStart w:id="259" w:name="_Toc29991231"/>
      <w:bookmarkStart w:id="260" w:name="_Toc36555631"/>
      <w:bookmarkStart w:id="261" w:name="_Toc44497294"/>
      <w:bookmarkStart w:id="262" w:name="_Toc45107682"/>
      <w:bookmarkStart w:id="263" w:name="_Toc45901302"/>
      <w:bookmarkStart w:id="264" w:name="_Toc51850381"/>
      <w:bookmarkStart w:id="265" w:name="_Toc56693384"/>
      <w:bookmarkStart w:id="266" w:name="_Toc64446927"/>
      <w:bookmarkStart w:id="267" w:name="_Toc66286421"/>
      <w:bookmarkStart w:id="268" w:name="_Toc74151116"/>
      <w:bookmarkStart w:id="269" w:name="_Toc88653588"/>
      <w:bookmarkStart w:id="270" w:name="_Toc97903944"/>
      <w:bookmarkStart w:id="271" w:name="_Toc105174985"/>
      <w:bookmarkStart w:id="272" w:name="_Toc113826015"/>
      <w:bookmarkStart w:id="273" w:name="_Toc155948439"/>
      <w:bookmarkEnd w:id="257"/>
      <w:r w:rsidRPr="00FD0425">
        <w:t>7</w:t>
      </w:r>
      <w:r w:rsidRPr="00FD0425">
        <w:tab/>
        <w:t>Functions of XnAP</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74" w:name="_CR8"/>
      <w:bookmarkStart w:id="275" w:name="_Toc20955045"/>
      <w:bookmarkStart w:id="276" w:name="_Toc29991232"/>
      <w:bookmarkStart w:id="277" w:name="_Toc36555632"/>
      <w:bookmarkStart w:id="278" w:name="_Toc44497295"/>
      <w:bookmarkStart w:id="279" w:name="_Toc45107683"/>
      <w:bookmarkStart w:id="280" w:name="_Toc45901303"/>
      <w:bookmarkStart w:id="281" w:name="_Toc51850382"/>
      <w:bookmarkStart w:id="282" w:name="_Toc56693385"/>
      <w:bookmarkStart w:id="283" w:name="_Toc64446928"/>
      <w:bookmarkStart w:id="284" w:name="_Toc66286422"/>
      <w:bookmarkStart w:id="285" w:name="_Toc74151117"/>
      <w:bookmarkStart w:id="286" w:name="_Toc88653589"/>
      <w:bookmarkStart w:id="287" w:name="_Toc97903945"/>
      <w:bookmarkStart w:id="288" w:name="_Toc105174986"/>
      <w:bookmarkStart w:id="289" w:name="_Toc113826016"/>
      <w:bookmarkStart w:id="290" w:name="_Toc155948440"/>
      <w:bookmarkEnd w:id="274"/>
      <w:r w:rsidRPr="00FD0425">
        <w:t>8</w:t>
      </w:r>
      <w:r w:rsidRPr="00FD0425">
        <w:tab/>
        <w:t>XnAP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AE40409" w14:textId="77777777" w:rsidR="00F02090" w:rsidRPr="00FD0425" w:rsidRDefault="00F02090" w:rsidP="00F02090">
      <w:pPr>
        <w:pStyle w:val="Heading2"/>
      </w:pPr>
      <w:bookmarkStart w:id="291" w:name="_CR8_1"/>
      <w:bookmarkStart w:id="292" w:name="_Toc20955046"/>
      <w:bookmarkStart w:id="293" w:name="_Toc29991233"/>
      <w:bookmarkStart w:id="294" w:name="_Toc36555633"/>
      <w:bookmarkStart w:id="295" w:name="_Toc44497296"/>
      <w:bookmarkStart w:id="296" w:name="_Toc45107684"/>
      <w:bookmarkStart w:id="297" w:name="_Toc45901304"/>
      <w:bookmarkStart w:id="298" w:name="_Toc51850383"/>
      <w:bookmarkStart w:id="299" w:name="_Toc56693386"/>
      <w:bookmarkStart w:id="300" w:name="_Toc64446929"/>
      <w:bookmarkStart w:id="301" w:name="_Toc66286423"/>
      <w:bookmarkStart w:id="302" w:name="_Toc74151118"/>
      <w:bookmarkStart w:id="303" w:name="_Toc88653590"/>
      <w:bookmarkStart w:id="304" w:name="_Toc97903946"/>
      <w:bookmarkStart w:id="305" w:name="_Toc105174987"/>
      <w:bookmarkStart w:id="306" w:name="_Toc113826017"/>
      <w:bookmarkStart w:id="307" w:name="_Toc155948441"/>
      <w:bookmarkEnd w:id="291"/>
      <w:r w:rsidRPr="00FD0425">
        <w:t>8.1</w:t>
      </w:r>
      <w:r w:rsidRPr="00FD0425">
        <w:tab/>
        <w:t>Elementary procedures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84"/>
      </w:tblGrid>
      <w:tr w:rsidR="00F02090" w:rsidRPr="00FD0425" w14:paraId="091DA178" w14:textId="77777777" w:rsidTr="00694C97">
        <w:trPr>
          <w:cantSplit/>
          <w:tblHeader/>
          <w:jc w:val="center"/>
        </w:trPr>
        <w:tc>
          <w:tcPr>
            <w:tcW w:w="1668" w:type="dxa"/>
            <w:vMerge w:val="restart"/>
          </w:tcPr>
          <w:p w14:paraId="4007ACB4" w14:textId="77777777" w:rsidR="00F02090" w:rsidRPr="00BC0A25" w:rsidRDefault="00F02090" w:rsidP="00BC0A25">
            <w:pPr>
              <w:pStyle w:val="TAH"/>
            </w:pPr>
            <w:r w:rsidRPr="00BC0A25">
              <w:t>Elementary Procedure</w:t>
            </w:r>
          </w:p>
        </w:tc>
        <w:tc>
          <w:tcPr>
            <w:tcW w:w="2087" w:type="dxa"/>
            <w:vMerge w:val="restart"/>
          </w:tcPr>
          <w:p w14:paraId="017939E1" w14:textId="77777777" w:rsidR="00F02090" w:rsidRPr="00BC0A25" w:rsidRDefault="00F02090" w:rsidP="00BC0A25">
            <w:pPr>
              <w:pStyle w:val="TAH"/>
            </w:pPr>
            <w:r w:rsidRPr="00BC0A25">
              <w:t>Initiating Message</w:t>
            </w:r>
          </w:p>
        </w:tc>
        <w:tc>
          <w:tcPr>
            <w:tcW w:w="2126" w:type="dxa"/>
          </w:tcPr>
          <w:p w14:paraId="22AE20F7" w14:textId="77777777" w:rsidR="00F02090" w:rsidRPr="00BC0A25" w:rsidRDefault="00F02090" w:rsidP="00BC0A25">
            <w:pPr>
              <w:pStyle w:val="TAH"/>
            </w:pPr>
            <w:r w:rsidRPr="00BC0A25">
              <w:t>Successful Outcome</w:t>
            </w:r>
          </w:p>
        </w:tc>
        <w:tc>
          <w:tcPr>
            <w:tcW w:w="2484" w:type="dxa"/>
          </w:tcPr>
          <w:p w14:paraId="0D336E5D" w14:textId="77777777" w:rsidR="00F02090" w:rsidRPr="00BC0A25" w:rsidRDefault="00F02090" w:rsidP="00BC0A25">
            <w:pPr>
              <w:pStyle w:val="TAH"/>
            </w:pPr>
            <w:r w:rsidRPr="00BC0A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BD1D4F" w:rsidRDefault="00F02090" w:rsidP="00BD1D4F">
            <w:pPr>
              <w:pStyle w:val="TAH"/>
            </w:pPr>
          </w:p>
        </w:tc>
        <w:tc>
          <w:tcPr>
            <w:tcW w:w="2087" w:type="dxa"/>
            <w:vMerge/>
          </w:tcPr>
          <w:p w14:paraId="2B53A482" w14:textId="77777777" w:rsidR="00F02090" w:rsidRPr="00BD1D4F" w:rsidRDefault="00F02090" w:rsidP="00BD1D4F">
            <w:pPr>
              <w:pStyle w:val="TAH"/>
            </w:pPr>
          </w:p>
        </w:tc>
        <w:tc>
          <w:tcPr>
            <w:tcW w:w="2126" w:type="dxa"/>
          </w:tcPr>
          <w:p w14:paraId="42DAE026" w14:textId="77777777" w:rsidR="00F02090" w:rsidRPr="00BC0A25" w:rsidRDefault="00F02090" w:rsidP="00BC0A25">
            <w:pPr>
              <w:pStyle w:val="TAH"/>
            </w:pPr>
            <w:r w:rsidRPr="00BC0A25">
              <w:t>Response message</w:t>
            </w:r>
          </w:p>
        </w:tc>
        <w:tc>
          <w:tcPr>
            <w:tcW w:w="2484" w:type="dxa"/>
          </w:tcPr>
          <w:p w14:paraId="61D5F23C" w14:textId="77777777" w:rsidR="00F02090" w:rsidRPr="00BC0A25" w:rsidRDefault="00F02090" w:rsidP="00BC0A25">
            <w:pPr>
              <w:pStyle w:val="TAH"/>
            </w:pPr>
            <w:r w:rsidRPr="00BC0A25">
              <w:t>Response message</w:t>
            </w:r>
          </w:p>
        </w:tc>
      </w:tr>
      <w:tr w:rsidR="00F02090" w:rsidRPr="00FD0425" w14:paraId="410B08D2" w14:textId="77777777" w:rsidTr="00694C97">
        <w:trPr>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bookmarkStart w:id="308" w:name="_CR8_2"/>
      <w:bookmarkEnd w:id="308"/>
      <w:r w:rsidRPr="00FD0425">
        <w:br w:type="page"/>
      </w:r>
      <w:bookmarkStart w:id="309" w:name="_Toc20955047"/>
      <w:bookmarkStart w:id="310" w:name="_Toc29991234"/>
      <w:bookmarkStart w:id="311" w:name="_Toc36555634"/>
      <w:bookmarkStart w:id="312" w:name="_Toc44497297"/>
      <w:bookmarkStart w:id="313" w:name="_Toc45107685"/>
      <w:bookmarkStart w:id="314" w:name="_Toc45901305"/>
      <w:bookmarkStart w:id="315" w:name="_Toc51850384"/>
      <w:bookmarkStart w:id="316" w:name="_Toc56693387"/>
      <w:bookmarkStart w:id="317" w:name="_Toc64446930"/>
      <w:bookmarkStart w:id="318" w:name="_Toc66286424"/>
      <w:bookmarkStart w:id="319" w:name="_Toc74151119"/>
      <w:bookmarkStart w:id="320" w:name="_Toc88653591"/>
      <w:bookmarkStart w:id="321" w:name="_Toc97903947"/>
      <w:bookmarkStart w:id="322" w:name="_Toc105174988"/>
      <w:bookmarkStart w:id="323" w:name="_Toc113826018"/>
      <w:bookmarkStart w:id="324" w:name="_Toc155948442"/>
      <w:r w:rsidRPr="00FD0425">
        <w:t>8.2</w:t>
      </w:r>
      <w:r w:rsidRPr="00FD0425">
        <w:tab/>
        <w:t>Basic mobility procedures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110A56D" w14:textId="77777777" w:rsidR="00F02090" w:rsidRPr="00FD0425" w:rsidRDefault="00F02090" w:rsidP="00F02090">
      <w:pPr>
        <w:pStyle w:val="Heading3"/>
      </w:pPr>
      <w:bookmarkStart w:id="325" w:name="_CR8_2_1"/>
      <w:bookmarkStart w:id="326" w:name="_Toc20955048"/>
      <w:bookmarkStart w:id="327" w:name="_Toc29991235"/>
      <w:bookmarkStart w:id="328" w:name="_Toc36555635"/>
      <w:bookmarkStart w:id="329" w:name="_Toc44497298"/>
      <w:bookmarkStart w:id="330" w:name="_Toc45107686"/>
      <w:bookmarkStart w:id="331" w:name="_Toc45901306"/>
      <w:bookmarkStart w:id="332" w:name="_Toc51850385"/>
      <w:bookmarkStart w:id="333" w:name="_Toc56693388"/>
      <w:bookmarkStart w:id="334" w:name="_Toc64446931"/>
      <w:bookmarkStart w:id="335" w:name="_Toc66286425"/>
      <w:bookmarkStart w:id="336" w:name="_Toc74151120"/>
      <w:bookmarkStart w:id="337" w:name="_Toc88653592"/>
      <w:bookmarkStart w:id="338" w:name="_Toc97903948"/>
      <w:bookmarkStart w:id="339" w:name="_Toc105174989"/>
      <w:bookmarkStart w:id="340" w:name="_Toc113826019"/>
      <w:bookmarkStart w:id="341" w:name="_Toc155948443"/>
      <w:bookmarkEnd w:id="325"/>
      <w:r w:rsidRPr="00FD0425">
        <w:t>8.2.1</w:t>
      </w:r>
      <w:r w:rsidRPr="00FD0425">
        <w:tab/>
        <w:t>Handover Preparation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6A704C9" w14:textId="77777777" w:rsidR="00F02090" w:rsidRPr="00FD0425" w:rsidRDefault="00F02090" w:rsidP="00F02090">
      <w:pPr>
        <w:pStyle w:val="Heading4"/>
      </w:pPr>
      <w:bookmarkStart w:id="342" w:name="_CR8_2_1_1"/>
      <w:bookmarkStart w:id="343" w:name="_Toc20955049"/>
      <w:bookmarkStart w:id="344" w:name="_Toc29991236"/>
      <w:bookmarkStart w:id="345" w:name="_Toc36555636"/>
      <w:bookmarkStart w:id="346" w:name="_Toc44497299"/>
      <w:bookmarkStart w:id="347" w:name="_Toc45107687"/>
      <w:bookmarkStart w:id="348" w:name="_Toc45901307"/>
      <w:bookmarkStart w:id="349" w:name="_Toc51850386"/>
      <w:bookmarkStart w:id="350" w:name="_Toc56693389"/>
      <w:bookmarkStart w:id="351" w:name="_Toc64446932"/>
      <w:bookmarkStart w:id="352" w:name="_Toc66286426"/>
      <w:bookmarkStart w:id="353" w:name="_Toc74151121"/>
      <w:bookmarkStart w:id="354" w:name="_Toc88653593"/>
      <w:bookmarkStart w:id="355" w:name="_Toc97903949"/>
      <w:bookmarkStart w:id="356" w:name="_Toc105174990"/>
      <w:bookmarkStart w:id="357" w:name="_Toc113826020"/>
      <w:bookmarkStart w:id="358" w:name="_Toc155948444"/>
      <w:bookmarkEnd w:id="342"/>
      <w:r w:rsidRPr="00FD0425">
        <w:t>8.2.1.1</w:t>
      </w:r>
      <w:r w:rsidRPr="00FD0425">
        <w:tab/>
        <w:t>General</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59" w:name="_CR8_2_1_2"/>
      <w:bookmarkStart w:id="360" w:name="_Toc20955050"/>
      <w:bookmarkStart w:id="361" w:name="_Toc29991237"/>
      <w:bookmarkStart w:id="362" w:name="_Toc36555637"/>
      <w:bookmarkStart w:id="363" w:name="_Toc44497300"/>
      <w:bookmarkStart w:id="364" w:name="_Toc45107688"/>
      <w:bookmarkStart w:id="365" w:name="_Toc45901308"/>
      <w:bookmarkStart w:id="366" w:name="_Toc51850387"/>
      <w:bookmarkStart w:id="367" w:name="_Toc56693390"/>
      <w:bookmarkStart w:id="368" w:name="_Toc64446933"/>
      <w:bookmarkStart w:id="369" w:name="_Toc66286427"/>
      <w:bookmarkStart w:id="370" w:name="_Toc74151122"/>
      <w:bookmarkStart w:id="371" w:name="_Toc88653594"/>
      <w:bookmarkStart w:id="372" w:name="_Toc97903950"/>
      <w:bookmarkStart w:id="373" w:name="_Toc105174991"/>
      <w:bookmarkStart w:id="374" w:name="_Toc113826021"/>
      <w:bookmarkStart w:id="375" w:name="_Toc155948445"/>
      <w:bookmarkEnd w:id="359"/>
      <w:r w:rsidRPr="00FD0425">
        <w:t>8.2.1.2</w:t>
      </w:r>
      <w:r w:rsidRPr="00FD0425">
        <w:tab/>
        <w:t>Successful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130.6pt" o:ole="">
            <v:imagedata r:id="rId13" o:title=""/>
          </v:shape>
          <o:OLEObject Type="Embed" ProgID="Visio.Drawing.15" ShapeID="_x0000_i1025" DrawAspect="Content" ObjectID="_1772538676" r:id="rId14"/>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76" w:name="_Hlk25189334"/>
      <w:r w:rsidRPr="0090263D">
        <w:t>sh</w:t>
      </w:r>
      <w:r>
        <w:t xml:space="preserve">all remove the existing prepared conditional HO identified by </w:t>
      </w:r>
      <w:bookmarkEnd w:id="37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7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78" w:name="_Hlk513291162"/>
      <w:r w:rsidRPr="00FD0425">
        <w:t>the target NG-RAN node shall behave the same as specified in TS 38.413 [5] for the PDU Session Resource Setup procedure</w:t>
      </w:r>
      <w:bookmarkEnd w:id="378"/>
      <w:r w:rsidRPr="00FD0425">
        <w:t xml:space="preserve">. </w:t>
      </w:r>
      <w:bookmarkEnd w:id="37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79"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79"/>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1E69A566"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80" w:name="OLE_LINK148"/>
      <w:bookmarkStart w:id="381" w:name="OLE_LINK149"/>
      <w:bookmarkStart w:id="382" w:name="OLE_LINK150"/>
      <w:r w:rsidRPr="00FD0425">
        <w:rPr>
          <w:rFonts w:hint="eastAsia"/>
          <w:i/>
          <w:lang w:eastAsia="zh-CN"/>
        </w:rPr>
        <w:t>Security Indication</w:t>
      </w:r>
      <w:r w:rsidRPr="00FD0425">
        <w:rPr>
          <w:rFonts w:hint="eastAsia"/>
          <w:lang w:eastAsia="zh-CN"/>
        </w:rPr>
        <w:t xml:space="preserve"> </w:t>
      </w:r>
      <w:bookmarkEnd w:id="380"/>
      <w:bookmarkEnd w:id="381"/>
      <w:bookmarkEnd w:id="38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83" w:name="OLE_LINK151"/>
      <w:bookmarkStart w:id="384" w:name="OLE_LINK152"/>
      <w:r w:rsidRPr="00FD0425">
        <w:rPr>
          <w:rFonts w:hint="eastAsia"/>
          <w:i/>
          <w:lang w:eastAsia="zh-CN"/>
        </w:rPr>
        <w:t>Integrity Protection Indication</w:t>
      </w:r>
      <w:r w:rsidRPr="00FD0425">
        <w:rPr>
          <w:rFonts w:hint="eastAsia"/>
          <w:lang w:eastAsia="zh-CN"/>
        </w:rPr>
        <w:t xml:space="preserve"> </w:t>
      </w:r>
      <w:bookmarkEnd w:id="383"/>
      <w:bookmarkEnd w:id="38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8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85"/>
      <w:r w:rsidRPr="00FD0425">
        <w:t>.</w:t>
      </w:r>
    </w:p>
    <w:p w14:paraId="755E182C" w14:textId="77777777" w:rsidR="00F02090" w:rsidRPr="00FD0425" w:rsidRDefault="00F02090" w:rsidP="00F02090">
      <w:bookmarkStart w:id="38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86"/>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87" w:name="_Hlk527985448"/>
      <w:bookmarkStart w:id="388" w:name="_Hlk528050941"/>
      <w:r w:rsidRPr="00FD0425">
        <w:rPr>
          <w:lang w:eastAsia="zh-CN"/>
        </w:rPr>
        <w:t xml:space="preserve">For each PDU session for which the </w:t>
      </w:r>
      <w:bookmarkStart w:id="389" w:name="_Hlk521361544"/>
      <w:r w:rsidRPr="00FD0425">
        <w:rPr>
          <w:i/>
          <w:lang w:eastAsia="zh-CN"/>
        </w:rPr>
        <w:t>Maximum Integrity Protected Data Rate</w:t>
      </w:r>
      <w:r w:rsidRPr="00FD0425">
        <w:rPr>
          <w:lang w:eastAsia="zh-CN"/>
        </w:rPr>
        <w:t xml:space="preserve"> IE </w:t>
      </w:r>
      <w:bookmarkEnd w:id="38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90" w:name="_Hlk528069290"/>
      <w:r w:rsidRPr="00FD0425">
        <w:t xml:space="preserve">shall </w:t>
      </w:r>
      <w:r w:rsidRPr="00FD0425">
        <w:rPr>
          <w:lang w:eastAsia="ja-JP"/>
        </w:rPr>
        <w:t xml:space="preserve">enforce the traffic corresponding to the received </w:t>
      </w:r>
      <w:bookmarkStart w:id="391" w:name="_Hlk522727533"/>
      <w:r w:rsidRPr="00FD0425">
        <w:rPr>
          <w:i/>
          <w:lang w:eastAsia="zh-CN"/>
        </w:rPr>
        <w:t>Maximum Integrity Protected Data Rate</w:t>
      </w:r>
      <w:r w:rsidRPr="00FD0425">
        <w:rPr>
          <w:lang w:eastAsia="zh-CN"/>
        </w:rPr>
        <w:t xml:space="preserve"> </w:t>
      </w:r>
      <w:r w:rsidRPr="00FD0425">
        <w:rPr>
          <w:lang w:eastAsia="ja-JP"/>
        </w:rPr>
        <w:t>IE</w:t>
      </w:r>
      <w:bookmarkEnd w:id="391"/>
      <w:r w:rsidRPr="00FD0425">
        <w:rPr>
          <w:lang w:eastAsia="ja-JP"/>
        </w:rPr>
        <w:t xml:space="preserve">, </w:t>
      </w:r>
      <w:bookmarkStart w:id="392" w:name="_Hlk522727582"/>
      <w:r w:rsidRPr="00FD0425">
        <w:rPr>
          <w:lang w:eastAsia="ja-JP"/>
        </w:rPr>
        <w:t>for the concerned PDU session and concerned UE</w:t>
      </w:r>
      <w:bookmarkEnd w:id="390"/>
      <w:bookmarkEnd w:id="392"/>
      <w:r w:rsidRPr="00FD0425">
        <w:rPr>
          <w:lang w:eastAsia="ja-JP"/>
        </w:rPr>
        <w:t xml:space="preserve">, as specified in </w:t>
      </w:r>
      <w:r w:rsidRPr="00FD0425">
        <w:rPr>
          <w:rFonts w:eastAsia="SimSun"/>
          <w:lang w:eastAsia="zh-CN"/>
        </w:rPr>
        <w:t>TS 23.501 [7]</w:t>
      </w:r>
      <w:r w:rsidRPr="00FD0425">
        <w:rPr>
          <w:lang w:eastAsia="ja-JP"/>
        </w:rPr>
        <w:t>.</w:t>
      </w:r>
      <w:bookmarkEnd w:id="387"/>
      <w:bookmarkEnd w:id="388"/>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93"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55FAFCBD"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93"/>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9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94"/>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95" w:name="OLE_LINK5"/>
      <w:r>
        <w:rPr>
          <w:rFonts w:hint="eastAsia"/>
          <w:lang w:val="en-US" w:eastAsia="zh-CN"/>
        </w:rPr>
        <w:t>and TS 23.502 [13]</w:t>
      </w:r>
      <w:bookmarkEnd w:id="395"/>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96" w:name="_Hlk85621190"/>
      <w:r w:rsidRPr="008711EA">
        <w:t>as part of its ACL functionality configuration actions, if such ACL functionality is deployed</w:t>
      </w:r>
      <w:bookmarkEnd w:id="396"/>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97" w:name="_CR8_2_1_3"/>
      <w:bookmarkStart w:id="398" w:name="_Toc20955051"/>
      <w:bookmarkStart w:id="399" w:name="_Toc29991238"/>
      <w:bookmarkStart w:id="400" w:name="_Toc36555638"/>
      <w:bookmarkStart w:id="401" w:name="_Toc44497301"/>
      <w:bookmarkStart w:id="402" w:name="_Toc45107689"/>
      <w:bookmarkStart w:id="403" w:name="_Toc45901309"/>
      <w:bookmarkStart w:id="404" w:name="_Toc51850388"/>
      <w:bookmarkStart w:id="405" w:name="_Toc56693391"/>
      <w:bookmarkStart w:id="406" w:name="_Toc64446934"/>
      <w:bookmarkStart w:id="407" w:name="_Toc66286428"/>
      <w:bookmarkStart w:id="408" w:name="_Toc74151123"/>
      <w:bookmarkStart w:id="409" w:name="_Toc88653595"/>
      <w:bookmarkStart w:id="410" w:name="_Toc97903951"/>
      <w:bookmarkStart w:id="411" w:name="_Toc105174992"/>
      <w:bookmarkStart w:id="412" w:name="_Toc113826022"/>
      <w:bookmarkStart w:id="413" w:name="_Toc155948446"/>
      <w:bookmarkEnd w:id="397"/>
      <w:r w:rsidRPr="00FD0425">
        <w:t>8.2.1.3</w:t>
      </w:r>
      <w:r w:rsidRPr="00FD0425">
        <w:tab/>
        <w:t>Unsuccessful Operation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347434F" w14:textId="77777777" w:rsidR="00F02090" w:rsidRPr="00FD0425" w:rsidRDefault="00F02090" w:rsidP="00F02090">
      <w:pPr>
        <w:pStyle w:val="TH"/>
      </w:pPr>
      <w:r w:rsidRPr="00FD0425">
        <w:object w:dxaOrig="6840" w:dyaOrig="2520" w14:anchorId="2E6ABB5D">
          <v:shape id="_x0000_i1026" type="#_x0000_t75" style="width:345.75pt;height:130.6pt" o:ole="">
            <v:imagedata r:id="rId15" o:title=""/>
          </v:shape>
          <o:OLEObject Type="Embed" ProgID="Visio.Drawing.15" ShapeID="_x0000_i1026" DrawAspect="Content" ObjectID="_1772538677" r:id="rId16"/>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414" w:name="_CR8_2_1_4"/>
      <w:bookmarkStart w:id="415" w:name="_Toc20955052"/>
      <w:bookmarkStart w:id="416" w:name="_Toc29991239"/>
      <w:bookmarkStart w:id="417" w:name="_Toc36555639"/>
      <w:bookmarkStart w:id="418" w:name="_Toc44497302"/>
      <w:bookmarkStart w:id="419" w:name="_Toc45107690"/>
      <w:bookmarkStart w:id="420" w:name="_Toc45901310"/>
      <w:bookmarkStart w:id="421" w:name="_Toc51850389"/>
      <w:bookmarkStart w:id="422" w:name="_Toc56693392"/>
      <w:bookmarkStart w:id="423" w:name="_Toc64446935"/>
      <w:bookmarkStart w:id="424" w:name="_Toc66286429"/>
      <w:bookmarkStart w:id="425" w:name="_Toc74151124"/>
      <w:bookmarkStart w:id="426" w:name="_Toc88653596"/>
      <w:bookmarkStart w:id="427" w:name="_Toc97903952"/>
      <w:bookmarkStart w:id="428" w:name="_Toc105174993"/>
      <w:bookmarkStart w:id="429" w:name="_Toc113826023"/>
      <w:bookmarkStart w:id="430" w:name="_Toc155948447"/>
      <w:bookmarkEnd w:id="414"/>
      <w:r w:rsidRPr="00FD0425">
        <w:t>8.2.1.4</w:t>
      </w:r>
      <w:r w:rsidRPr="00FD0425">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31" w:name="_Toc20955053"/>
      <w:bookmarkStart w:id="432" w:name="_Toc29991240"/>
      <w:bookmarkStart w:id="433"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18BED1D4" w:rsidR="00A707CB" w:rsidRPr="00567372" w:rsidRDefault="00A707CB" w:rsidP="00A707CB">
      <w:bookmarkStart w:id="434" w:name="_Toc44497303"/>
      <w:bookmarkStart w:id="435" w:name="_Toc45107691"/>
      <w:bookmarkStart w:id="436"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48850ED9" w14:textId="77777777" w:rsidR="00F02090" w:rsidRPr="00FD0425" w:rsidRDefault="00F02090" w:rsidP="00F02090">
      <w:pPr>
        <w:pStyle w:val="Heading3"/>
      </w:pPr>
      <w:bookmarkStart w:id="437" w:name="_CR8_2_2"/>
      <w:bookmarkStart w:id="438" w:name="_Toc51850390"/>
      <w:bookmarkStart w:id="439" w:name="_Toc56693393"/>
      <w:bookmarkStart w:id="440" w:name="_Toc64446936"/>
      <w:bookmarkStart w:id="441" w:name="_Toc66286430"/>
      <w:bookmarkStart w:id="442" w:name="_Toc74151125"/>
      <w:bookmarkStart w:id="443" w:name="_Toc88653597"/>
      <w:bookmarkStart w:id="444" w:name="_Toc97903953"/>
      <w:bookmarkStart w:id="445" w:name="_Toc105174994"/>
      <w:bookmarkStart w:id="446" w:name="_Toc113826024"/>
      <w:bookmarkStart w:id="447" w:name="_Toc155948448"/>
      <w:bookmarkEnd w:id="437"/>
      <w:r w:rsidRPr="00FD0425">
        <w:t>8.2.2</w:t>
      </w:r>
      <w:r w:rsidRPr="00FD0425">
        <w:tab/>
        <w:t>SN Status Transfer</w:t>
      </w:r>
      <w:bookmarkEnd w:id="431"/>
      <w:bookmarkEnd w:id="432"/>
      <w:bookmarkEnd w:id="433"/>
      <w:bookmarkEnd w:id="434"/>
      <w:bookmarkEnd w:id="435"/>
      <w:bookmarkEnd w:id="436"/>
      <w:bookmarkEnd w:id="438"/>
      <w:bookmarkEnd w:id="439"/>
      <w:bookmarkEnd w:id="440"/>
      <w:bookmarkEnd w:id="441"/>
      <w:bookmarkEnd w:id="442"/>
      <w:bookmarkEnd w:id="443"/>
      <w:bookmarkEnd w:id="444"/>
      <w:bookmarkEnd w:id="445"/>
      <w:bookmarkEnd w:id="446"/>
      <w:bookmarkEnd w:id="447"/>
    </w:p>
    <w:p w14:paraId="3397720D" w14:textId="77777777" w:rsidR="00F02090" w:rsidRPr="00FD0425" w:rsidRDefault="00F02090" w:rsidP="00F02090">
      <w:pPr>
        <w:pStyle w:val="Heading4"/>
      </w:pPr>
      <w:bookmarkStart w:id="448" w:name="_CR8_2_2_1"/>
      <w:bookmarkStart w:id="449" w:name="_Toc20955054"/>
      <w:bookmarkStart w:id="450" w:name="_Toc29991241"/>
      <w:bookmarkStart w:id="451" w:name="_Toc36555641"/>
      <w:bookmarkStart w:id="452" w:name="_Toc44497304"/>
      <w:bookmarkStart w:id="453" w:name="_Toc45107692"/>
      <w:bookmarkStart w:id="454" w:name="_Toc45901312"/>
      <w:bookmarkStart w:id="455" w:name="_Toc51850391"/>
      <w:bookmarkStart w:id="456" w:name="_Toc56693394"/>
      <w:bookmarkStart w:id="457" w:name="_Toc64446937"/>
      <w:bookmarkStart w:id="458" w:name="_Toc66286431"/>
      <w:bookmarkStart w:id="459" w:name="_Toc74151126"/>
      <w:bookmarkStart w:id="460" w:name="_Toc88653598"/>
      <w:bookmarkStart w:id="461" w:name="_Toc97903954"/>
      <w:bookmarkStart w:id="462" w:name="_Toc105174995"/>
      <w:bookmarkStart w:id="463" w:name="_Toc113826025"/>
      <w:bookmarkStart w:id="464" w:name="_Toc155948449"/>
      <w:bookmarkEnd w:id="448"/>
      <w:r w:rsidRPr="00FD0425">
        <w:t>8.2.2.1</w:t>
      </w:r>
      <w:r w:rsidRPr="00FD0425">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65" w:name="_CR8_2_2_2"/>
      <w:bookmarkStart w:id="466" w:name="_Toc20955055"/>
      <w:bookmarkStart w:id="467" w:name="_Toc29991242"/>
      <w:bookmarkStart w:id="468" w:name="_Toc36555642"/>
      <w:bookmarkStart w:id="469" w:name="_Toc44497305"/>
      <w:bookmarkStart w:id="470" w:name="_Toc45107693"/>
      <w:bookmarkStart w:id="471" w:name="_Toc45901313"/>
      <w:bookmarkStart w:id="472" w:name="_Toc51850392"/>
      <w:bookmarkStart w:id="473" w:name="_Toc56693395"/>
      <w:bookmarkStart w:id="474" w:name="_Toc64446938"/>
      <w:bookmarkStart w:id="475" w:name="_Toc66286432"/>
      <w:bookmarkStart w:id="476" w:name="_Toc74151127"/>
      <w:bookmarkStart w:id="477" w:name="_Toc88653599"/>
      <w:bookmarkStart w:id="478" w:name="_Toc97903955"/>
      <w:bookmarkStart w:id="479" w:name="_Toc105174996"/>
      <w:bookmarkStart w:id="480" w:name="_Toc113826026"/>
      <w:bookmarkStart w:id="481" w:name="_Toc155948450"/>
      <w:bookmarkEnd w:id="465"/>
      <w:r w:rsidRPr="00FD0425">
        <w:t>8.2.2.2</w:t>
      </w:r>
      <w:r w:rsidRPr="00FD0425">
        <w:tab/>
        <w:t>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5.75pt;height:130.6pt" o:ole="">
            <v:imagedata r:id="rId17" o:title=""/>
          </v:shape>
          <o:OLEObject Type="Embed" ProgID="Visio.Drawing.15" ShapeID="_x0000_i1027" DrawAspect="Content" ObjectID="_1772538678" r:id="rId18"/>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82" w:name="_CR8_2_2_3"/>
      <w:bookmarkStart w:id="483" w:name="_Toc20955056"/>
      <w:bookmarkStart w:id="484" w:name="_Toc29991243"/>
      <w:bookmarkStart w:id="485" w:name="_Toc36555643"/>
      <w:bookmarkStart w:id="486" w:name="_Toc44497306"/>
      <w:bookmarkStart w:id="487" w:name="_Toc45107694"/>
      <w:bookmarkStart w:id="488" w:name="_Toc45901314"/>
      <w:bookmarkStart w:id="489" w:name="_Toc51850393"/>
      <w:bookmarkStart w:id="490" w:name="_Toc56693396"/>
      <w:bookmarkStart w:id="491" w:name="_Toc64446939"/>
      <w:bookmarkStart w:id="492" w:name="_Toc66286433"/>
      <w:bookmarkStart w:id="493" w:name="_Toc74151128"/>
      <w:bookmarkStart w:id="494" w:name="_Toc88653600"/>
      <w:bookmarkStart w:id="495" w:name="_Toc97903956"/>
      <w:bookmarkStart w:id="496" w:name="_Toc105174997"/>
      <w:bookmarkStart w:id="497" w:name="_Toc113826027"/>
      <w:bookmarkStart w:id="498" w:name="_Toc155948451"/>
      <w:bookmarkEnd w:id="482"/>
      <w:r w:rsidRPr="00FD0425">
        <w:t>8.2.2.3</w:t>
      </w:r>
      <w:r w:rsidRPr="00FD0425">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99" w:name="_CR8_2_2_4"/>
      <w:bookmarkStart w:id="500" w:name="_Toc20955057"/>
      <w:bookmarkStart w:id="501" w:name="_Toc29991244"/>
      <w:bookmarkStart w:id="502" w:name="_Toc36555644"/>
      <w:bookmarkStart w:id="503" w:name="_Toc44497307"/>
      <w:bookmarkStart w:id="504" w:name="_Toc45107695"/>
      <w:bookmarkStart w:id="505" w:name="_Toc45901315"/>
      <w:bookmarkStart w:id="506" w:name="_Toc51850394"/>
      <w:bookmarkStart w:id="507" w:name="_Toc56693397"/>
      <w:bookmarkStart w:id="508" w:name="_Toc64446940"/>
      <w:bookmarkStart w:id="509" w:name="_Toc66286434"/>
      <w:bookmarkStart w:id="510" w:name="_Toc74151129"/>
      <w:bookmarkStart w:id="511" w:name="_Toc88653601"/>
      <w:bookmarkStart w:id="512" w:name="_Toc97903957"/>
      <w:bookmarkStart w:id="513" w:name="_Toc105174998"/>
      <w:bookmarkStart w:id="514" w:name="_Toc113826028"/>
      <w:bookmarkStart w:id="515" w:name="_Toc155948452"/>
      <w:bookmarkEnd w:id="499"/>
      <w:r w:rsidRPr="00FD0425">
        <w:t>8.2.2.4</w:t>
      </w:r>
      <w:r w:rsidRPr="00FD0425">
        <w:tab/>
        <w:t>Abnormal 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516" w:name="_CR8_2_3"/>
      <w:bookmarkStart w:id="517" w:name="_Toc20955058"/>
      <w:bookmarkStart w:id="518" w:name="_Toc29991245"/>
      <w:bookmarkStart w:id="519" w:name="_Toc36555645"/>
      <w:bookmarkStart w:id="520" w:name="_Toc44497308"/>
      <w:bookmarkStart w:id="521" w:name="_Toc45107696"/>
      <w:bookmarkStart w:id="522" w:name="_Toc45901316"/>
      <w:bookmarkStart w:id="523" w:name="_Toc51850395"/>
      <w:bookmarkStart w:id="524" w:name="_Toc56693398"/>
      <w:bookmarkStart w:id="525" w:name="_Toc64446941"/>
      <w:bookmarkStart w:id="526" w:name="_Toc66286435"/>
      <w:bookmarkStart w:id="527" w:name="_Toc74151130"/>
      <w:bookmarkStart w:id="528" w:name="_Toc88653602"/>
      <w:bookmarkStart w:id="529" w:name="_Toc97903958"/>
      <w:bookmarkStart w:id="530" w:name="_Toc105174999"/>
      <w:bookmarkStart w:id="531" w:name="_Toc113826029"/>
      <w:bookmarkStart w:id="532" w:name="_Toc155948453"/>
      <w:bookmarkEnd w:id="516"/>
      <w:r w:rsidRPr="00FD0425">
        <w:t>8.2.3</w:t>
      </w:r>
      <w:r w:rsidRPr="00FD0425">
        <w:tab/>
        <w:t>Handover Cancel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F3E6E39" w14:textId="77777777" w:rsidR="00F02090" w:rsidRPr="00FD0425" w:rsidRDefault="00F02090" w:rsidP="00F02090">
      <w:pPr>
        <w:pStyle w:val="Heading4"/>
      </w:pPr>
      <w:bookmarkStart w:id="533" w:name="_CR8_2_3_1"/>
      <w:bookmarkStart w:id="534" w:name="_Toc20955059"/>
      <w:bookmarkStart w:id="535" w:name="_Toc29991246"/>
      <w:bookmarkStart w:id="536" w:name="_Toc36555646"/>
      <w:bookmarkStart w:id="537" w:name="_Toc44497309"/>
      <w:bookmarkStart w:id="538" w:name="_Toc45107697"/>
      <w:bookmarkStart w:id="539" w:name="_Toc45901317"/>
      <w:bookmarkStart w:id="540" w:name="_Toc51850396"/>
      <w:bookmarkStart w:id="541" w:name="_Toc56693399"/>
      <w:bookmarkStart w:id="542" w:name="_Toc64446942"/>
      <w:bookmarkStart w:id="543" w:name="_Toc66286436"/>
      <w:bookmarkStart w:id="544" w:name="_Toc74151131"/>
      <w:bookmarkStart w:id="545" w:name="_Toc88653603"/>
      <w:bookmarkStart w:id="546" w:name="_Toc97903959"/>
      <w:bookmarkStart w:id="547" w:name="_Toc105175000"/>
      <w:bookmarkStart w:id="548" w:name="_Toc113826030"/>
      <w:bookmarkStart w:id="549" w:name="_Toc155948454"/>
      <w:bookmarkEnd w:id="533"/>
      <w:r w:rsidRPr="00FD0425">
        <w:t>8.2.3.1</w:t>
      </w:r>
      <w:r w:rsidRPr="00FD0425">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50" w:name="_CR8_2_3_2"/>
      <w:bookmarkStart w:id="551" w:name="_Toc20955060"/>
      <w:bookmarkStart w:id="552" w:name="_Toc29991247"/>
      <w:bookmarkStart w:id="553" w:name="_Toc36555647"/>
      <w:bookmarkStart w:id="554" w:name="_Toc44497310"/>
      <w:bookmarkStart w:id="555" w:name="_Toc45107698"/>
      <w:bookmarkStart w:id="556" w:name="_Toc45901318"/>
      <w:bookmarkStart w:id="557" w:name="_Toc51850397"/>
      <w:bookmarkStart w:id="558" w:name="_Toc56693400"/>
      <w:bookmarkStart w:id="559" w:name="_Toc64446943"/>
      <w:bookmarkStart w:id="560" w:name="_Toc66286437"/>
      <w:bookmarkStart w:id="561" w:name="_Toc74151132"/>
      <w:bookmarkStart w:id="562" w:name="_Toc88653604"/>
      <w:bookmarkStart w:id="563" w:name="_Toc97903960"/>
      <w:bookmarkStart w:id="564" w:name="_Toc105175001"/>
      <w:bookmarkStart w:id="565" w:name="_Toc113826031"/>
      <w:bookmarkStart w:id="566" w:name="_Toc155948455"/>
      <w:bookmarkEnd w:id="550"/>
      <w:r w:rsidRPr="00FD0425">
        <w:t>8.2.3.2</w:t>
      </w:r>
      <w:r w:rsidRPr="00FD0425">
        <w:tab/>
        <w:t>Successful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5.75pt;height:130.6pt" o:ole="">
            <v:imagedata r:id="rId19" o:title=""/>
          </v:shape>
          <o:OLEObject Type="Embed" ProgID="Visio.Drawing.15" ShapeID="_x0000_i1028" DrawAspect="Content" ObjectID="_1772538679" r:id="rId20"/>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67" w:name="_Toc20955061"/>
      <w:bookmarkStart w:id="568" w:name="_Toc29991248"/>
      <w:bookmarkStart w:id="569"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70"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71" w:name="_CR8_2_3_3"/>
      <w:bookmarkStart w:id="572" w:name="_Toc44497311"/>
      <w:bookmarkStart w:id="573" w:name="_Toc45107699"/>
      <w:bookmarkStart w:id="574" w:name="_Toc45901319"/>
      <w:bookmarkStart w:id="575" w:name="_Toc51850398"/>
      <w:bookmarkStart w:id="576" w:name="_Toc56693401"/>
      <w:bookmarkStart w:id="577" w:name="_Toc64446944"/>
      <w:bookmarkStart w:id="578" w:name="_Toc66286438"/>
      <w:bookmarkStart w:id="579" w:name="_Toc74151133"/>
      <w:bookmarkStart w:id="580" w:name="_Toc88653605"/>
      <w:bookmarkStart w:id="581" w:name="_Toc97903961"/>
      <w:bookmarkStart w:id="582" w:name="_Toc105175002"/>
      <w:bookmarkStart w:id="583" w:name="_Toc113826032"/>
      <w:bookmarkStart w:id="584" w:name="_Toc155948456"/>
      <w:bookmarkEnd w:id="570"/>
      <w:bookmarkEnd w:id="571"/>
      <w:r w:rsidRPr="00FD0425">
        <w:t>8.2.3.3</w:t>
      </w:r>
      <w:r w:rsidRPr="00FD0425">
        <w:tab/>
        <w:t>Unsuccessful Operation</w:t>
      </w:r>
      <w:bookmarkEnd w:id="567"/>
      <w:bookmarkEnd w:id="568"/>
      <w:bookmarkEnd w:id="569"/>
      <w:bookmarkEnd w:id="572"/>
      <w:bookmarkEnd w:id="573"/>
      <w:bookmarkEnd w:id="574"/>
      <w:bookmarkEnd w:id="575"/>
      <w:bookmarkEnd w:id="576"/>
      <w:bookmarkEnd w:id="577"/>
      <w:bookmarkEnd w:id="578"/>
      <w:bookmarkEnd w:id="579"/>
      <w:bookmarkEnd w:id="580"/>
      <w:bookmarkEnd w:id="581"/>
      <w:bookmarkEnd w:id="582"/>
      <w:bookmarkEnd w:id="583"/>
      <w:bookmarkEnd w:id="584"/>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85" w:name="_CR8_2_3_4"/>
      <w:bookmarkStart w:id="586" w:name="_Toc20955062"/>
      <w:bookmarkStart w:id="587" w:name="_Toc29991249"/>
      <w:bookmarkStart w:id="588" w:name="_Toc36555649"/>
      <w:bookmarkStart w:id="589" w:name="_Toc44497312"/>
      <w:bookmarkStart w:id="590" w:name="_Toc45107700"/>
      <w:bookmarkStart w:id="591" w:name="_Toc45901320"/>
      <w:bookmarkStart w:id="592" w:name="_Toc51850399"/>
      <w:bookmarkStart w:id="593" w:name="_Toc56693402"/>
      <w:bookmarkStart w:id="594" w:name="_Toc64446945"/>
      <w:bookmarkStart w:id="595" w:name="_Toc66286439"/>
      <w:bookmarkStart w:id="596" w:name="_Toc74151134"/>
      <w:bookmarkStart w:id="597" w:name="_Toc88653606"/>
      <w:bookmarkStart w:id="598" w:name="_Toc97903962"/>
      <w:bookmarkStart w:id="599" w:name="_Toc105175003"/>
      <w:bookmarkStart w:id="600" w:name="_Toc113826033"/>
      <w:bookmarkStart w:id="601" w:name="_Toc155948457"/>
      <w:bookmarkEnd w:id="585"/>
      <w:r w:rsidRPr="00FD0425">
        <w:t>8.2.3.4</w:t>
      </w:r>
      <w:r w:rsidRPr="00FD0425">
        <w:tab/>
        <w:t>Abnormal Conditions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602" w:name="_Toc20955063"/>
      <w:bookmarkStart w:id="603" w:name="_Toc29991250"/>
      <w:bookmarkStart w:id="604"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605" w:name="_CR8_2_4"/>
      <w:bookmarkStart w:id="606" w:name="_Toc44497313"/>
      <w:bookmarkStart w:id="607" w:name="_Toc45107701"/>
      <w:bookmarkStart w:id="608" w:name="_Toc45901321"/>
      <w:bookmarkStart w:id="609" w:name="_Toc51850400"/>
      <w:bookmarkStart w:id="610" w:name="_Toc56693403"/>
      <w:bookmarkStart w:id="611" w:name="_Toc64446946"/>
      <w:bookmarkStart w:id="612" w:name="_Toc66286440"/>
      <w:bookmarkStart w:id="613" w:name="_Toc74151135"/>
      <w:bookmarkStart w:id="614" w:name="_Toc88653607"/>
      <w:bookmarkStart w:id="615" w:name="_Toc97903963"/>
      <w:bookmarkStart w:id="616" w:name="_Toc105175004"/>
      <w:bookmarkStart w:id="617" w:name="_Toc113826034"/>
      <w:bookmarkStart w:id="618" w:name="_Toc155948458"/>
      <w:bookmarkEnd w:id="605"/>
      <w:r w:rsidRPr="00FD0425">
        <w:t>8.2.4</w:t>
      </w:r>
      <w:r w:rsidRPr="00FD0425">
        <w:tab/>
        <w:t>Retrieve UE Context</w:t>
      </w:r>
      <w:bookmarkEnd w:id="602"/>
      <w:bookmarkEnd w:id="603"/>
      <w:bookmarkEnd w:id="604"/>
      <w:bookmarkEnd w:id="606"/>
      <w:bookmarkEnd w:id="607"/>
      <w:bookmarkEnd w:id="608"/>
      <w:bookmarkEnd w:id="609"/>
      <w:bookmarkEnd w:id="610"/>
      <w:bookmarkEnd w:id="611"/>
      <w:bookmarkEnd w:id="612"/>
      <w:bookmarkEnd w:id="613"/>
      <w:bookmarkEnd w:id="614"/>
      <w:bookmarkEnd w:id="615"/>
      <w:bookmarkEnd w:id="616"/>
      <w:bookmarkEnd w:id="617"/>
      <w:bookmarkEnd w:id="618"/>
    </w:p>
    <w:p w14:paraId="09C99856" w14:textId="77777777" w:rsidR="00F02090" w:rsidRPr="00FD0425" w:rsidRDefault="00F02090" w:rsidP="00F02090">
      <w:pPr>
        <w:pStyle w:val="Heading4"/>
      </w:pPr>
      <w:bookmarkStart w:id="619" w:name="_CR8_2_4_1"/>
      <w:bookmarkStart w:id="620" w:name="_Toc20955064"/>
      <w:bookmarkStart w:id="621" w:name="_Toc29991251"/>
      <w:bookmarkStart w:id="622" w:name="_Toc36555651"/>
      <w:bookmarkStart w:id="623" w:name="_Toc44497314"/>
      <w:bookmarkStart w:id="624" w:name="_Toc45107702"/>
      <w:bookmarkStart w:id="625" w:name="_Toc45901322"/>
      <w:bookmarkStart w:id="626" w:name="_Toc51850401"/>
      <w:bookmarkStart w:id="627" w:name="_Toc56693404"/>
      <w:bookmarkStart w:id="628" w:name="_Toc64446947"/>
      <w:bookmarkStart w:id="629" w:name="_Toc66286441"/>
      <w:bookmarkStart w:id="630" w:name="_Toc74151136"/>
      <w:bookmarkStart w:id="631" w:name="_Toc88653608"/>
      <w:bookmarkStart w:id="632" w:name="_Toc97903964"/>
      <w:bookmarkStart w:id="633" w:name="_Toc105175005"/>
      <w:bookmarkStart w:id="634" w:name="_Toc113826035"/>
      <w:bookmarkStart w:id="635" w:name="_Toc155948459"/>
      <w:bookmarkEnd w:id="619"/>
      <w:r w:rsidRPr="00FD0425">
        <w:t>8.2.4.1</w:t>
      </w:r>
      <w:r w:rsidRPr="00FD0425">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36" w:name="_CR8_2_4_2"/>
      <w:bookmarkStart w:id="637" w:name="_Toc20955065"/>
      <w:bookmarkStart w:id="638" w:name="_Toc29991252"/>
      <w:bookmarkStart w:id="639" w:name="_Toc36555652"/>
      <w:bookmarkStart w:id="640" w:name="_Toc44497315"/>
      <w:bookmarkStart w:id="641" w:name="_Toc45107703"/>
      <w:bookmarkStart w:id="642" w:name="_Toc45901323"/>
      <w:bookmarkStart w:id="643" w:name="_Toc51850402"/>
      <w:bookmarkStart w:id="644" w:name="_Toc56693405"/>
      <w:bookmarkStart w:id="645" w:name="_Toc64446948"/>
      <w:bookmarkStart w:id="646" w:name="_Toc66286442"/>
      <w:bookmarkStart w:id="647" w:name="_Toc74151137"/>
      <w:bookmarkStart w:id="648" w:name="_Toc88653609"/>
      <w:bookmarkStart w:id="649" w:name="_Toc97903965"/>
      <w:bookmarkStart w:id="650" w:name="_Toc105175006"/>
      <w:bookmarkStart w:id="651" w:name="_Toc113826036"/>
      <w:bookmarkStart w:id="652" w:name="_Toc155948460"/>
      <w:bookmarkEnd w:id="636"/>
      <w:r w:rsidRPr="00FD0425">
        <w:t>8.2.4.2</w:t>
      </w:r>
      <w:r w:rsidRPr="00FD0425">
        <w:tab/>
        <w:t>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9BF2265" w14:textId="77777777" w:rsidR="00F02090" w:rsidRPr="00FD0425" w:rsidRDefault="00F02090" w:rsidP="00F02090">
      <w:pPr>
        <w:pStyle w:val="TH"/>
      </w:pPr>
      <w:r w:rsidRPr="00FD0425">
        <w:object w:dxaOrig="6825" w:dyaOrig="2520" w14:anchorId="390AAF53">
          <v:shape id="_x0000_i1029" type="#_x0000_t75" style="width:337.4pt;height:130.6pt" o:ole="">
            <v:imagedata r:id="rId21" o:title=""/>
          </v:shape>
          <o:OLEObject Type="Embed" ProgID="Visio.Drawing.15" ShapeID="_x0000_i1029" DrawAspect="Content" ObjectID="_1772538680" r:id="rId22"/>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53" w:name="OLE_LINK35"/>
      <w:bookmarkStart w:id="65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53"/>
    <w:bookmarkEnd w:id="65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55" w:name="_Toc20955066"/>
      <w:bookmarkStart w:id="656" w:name="_Toc29991253"/>
      <w:bookmarkStart w:id="65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5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5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59" w:name="_CR8_2_4_3"/>
      <w:bookmarkStart w:id="660" w:name="_Toc44497316"/>
      <w:bookmarkStart w:id="661" w:name="_Toc45107704"/>
      <w:bookmarkStart w:id="662" w:name="_Toc45901324"/>
      <w:bookmarkStart w:id="663" w:name="_Toc51850403"/>
      <w:bookmarkStart w:id="664" w:name="_Toc56693406"/>
      <w:bookmarkStart w:id="665" w:name="_Toc64446949"/>
      <w:bookmarkStart w:id="666" w:name="_Toc66286443"/>
      <w:bookmarkStart w:id="667" w:name="_Toc74151138"/>
      <w:bookmarkStart w:id="668" w:name="_Toc88653610"/>
      <w:bookmarkStart w:id="669" w:name="_Toc97903966"/>
      <w:bookmarkStart w:id="670" w:name="_Toc105175007"/>
      <w:bookmarkStart w:id="671" w:name="_Toc113826037"/>
      <w:bookmarkStart w:id="672" w:name="_Toc155948461"/>
      <w:bookmarkEnd w:id="659"/>
      <w:r w:rsidRPr="00FD0425">
        <w:t>8.2.4.3</w:t>
      </w:r>
      <w:r w:rsidRPr="00FD0425">
        <w:tab/>
        <w:t>Unsuccessful Operation</w:t>
      </w:r>
      <w:bookmarkEnd w:id="655"/>
      <w:bookmarkEnd w:id="656"/>
      <w:bookmarkEnd w:id="657"/>
      <w:bookmarkEnd w:id="660"/>
      <w:bookmarkEnd w:id="661"/>
      <w:bookmarkEnd w:id="662"/>
      <w:bookmarkEnd w:id="663"/>
      <w:bookmarkEnd w:id="664"/>
      <w:bookmarkEnd w:id="665"/>
      <w:bookmarkEnd w:id="666"/>
      <w:bookmarkEnd w:id="667"/>
      <w:bookmarkEnd w:id="668"/>
      <w:bookmarkEnd w:id="669"/>
      <w:bookmarkEnd w:id="670"/>
      <w:bookmarkEnd w:id="671"/>
      <w:bookmarkEnd w:id="672"/>
    </w:p>
    <w:p w14:paraId="41DE3574" w14:textId="77777777" w:rsidR="00F02090" w:rsidRPr="00FD0425" w:rsidRDefault="00F02090" w:rsidP="00F02090">
      <w:pPr>
        <w:pStyle w:val="TH"/>
      </w:pPr>
      <w:r w:rsidRPr="00FD0425">
        <w:object w:dxaOrig="6825" w:dyaOrig="2520" w14:anchorId="69F4D2A6">
          <v:shape id="_x0000_i1030" type="#_x0000_t75" style="width:337.4pt;height:130.6pt" o:ole="">
            <v:imagedata r:id="rId23" o:title=""/>
          </v:shape>
          <o:OLEObject Type="Embed" ProgID="Visio.Drawing.15" ShapeID="_x0000_i1030" DrawAspect="Content" ObjectID="_1772538681" r:id="rId24"/>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73" w:name="_CR8_2_4_4"/>
      <w:bookmarkStart w:id="674" w:name="_Toc20955067"/>
      <w:bookmarkStart w:id="675" w:name="_Toc29991254"/>
      <w:bookmarkStart w:id="676" w:name="_Toc36555654"/>
      <w:bookmarkStart w:id="677" w:name="_Toc44497317"/>
      <w:bookmarkStart w:id="678" w:name="_Toc45107705"/>
      <w:bookmarkStart w:id="679" w:name="_Toc45901325"/>
      <w:bookmarkStart w:id="680" w:name="_Toc51850404"/>
      <w:bookmarkStart w:id="681" w:name="_Toc56693407"/>
      <w:bookmarkStart w:id="682" w:name="_Toc64446950"/>
      <w:bookmarkStart w:id="683" w:name="_Toc66286444"/>
      <w:bookmarkStart w:id="684" w:name="_Toc74151139"/>
      <w:bookmarkStart w:id="685" w:name="_Toc88653611"/>
      <w:bookmarkStart w:id="686" w:name="_Toc97903967"/>
      <w:bookmarkStart w:id="687" w:name="_Toc105175008"/>
      <w:bookmarkStart w:id="688" w:name="_Toc113826038"/>
      <w:bookmarkStart w:id="689" w:name="_Toc155948462"/>
      <w:bookmarkEnd w:id="673"/>
      <w:r w:rsidRPr="00FD0425">
        <w:t>8.2.4.4</w:t>
      </w:r>
      <w:r w:rsidRPr="00FD0425">
        <w:tab/>
        <w:t>Abnormal Conditions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90" w:name="_CR8_2_5"/>
      <w:bookmarkStart w:id="691" w:name="_Toc20955068"/>
      <w:bookmarkStart w:id="692" w:name="_Toc29991255"/>
      <w:bookmarkStart w:id="693" w:name="_Toc36555655"/>
      <w:bookmarkStart w:id="694" w:name="_Toc44497318"/>
      <w:bookmarkStart w:id="695" w:name="_Toc45107706"/>
      <w:bookmarkStart w:id="696" w:name="_Toc45901326"/>
      <w:bookmarkStart w:id="697" w:name="_Toc51850405"/>
      <w:bookmarkStart w:id="698" w:name="_Toc56693408"/>
      <w:bookmarkStart w:id="699" w:name="_Toc64446951"/>
      <w:bookmarkStart w:id="700" w:name="_Toc66286445"/>
      <w:bookmarkStart w:id="701" w:name="_Toc74151140"/>
      <w:bookmarkStart w:id="702" w:name="_Toc88653612"/>
      <w:bookmarkStart w:id="703" w:name="_Toc97903968"/>
      <w:bookmarkStart w:id="704" w:name="_Toc105175009"/>
      <w:bookmarkStart w:id="705" w:name="_Toc113826039"/>
      <w:bookmarkStart w:id="706" w:name="_Toc155948463"/>
      <w:bookmarkEnd w:id="690"/>
      <w:r w:rsidRPr="00FD0425">
        <w:t>8.2.5</w:t>
      </w:r>
      <w:r w:rsidRPr="00FD0425">
        <w:tab/>
        <w:t>RAN Paging</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494637C" w14:textId="77777777" w:rsidR="00F02090" w:rsidRPr="00FD0425" w:rsidRDefault="00F02090" w:rsidP="00F02090">
      <w:pPr>
        <w:pStyle w:val="Heading4"/>
      </w:pPr>
      <w:bookmarkStart w:id="707" w:name="_CR8_2_5_1"/>
      <w:bookmarkStart w:id="708" w:name="_Toc20955069"/>
      <w:bookmarkStart w:id="709" w:name="_Toc29991256"/>
      <w:bookmarkStart w:id="710" w:name="_Toc36555656"/>
      <w:bookmarkStart w:id="711" w:name="_Toc44497319"/>
      <w:bookmarkStart w:id="712" w:name="_Toc45107707"/>
      <w:bookmarkStart w:id="713" w:name="_Toc45901327"/>
      <w:bookmarkStart w:id="714" w:name="_Toc51850406"/>
      <w:bookmarkStart w:id="715" w:name="_Toc56693409"/>
      <w:bookmarkStart w:id="716" w:name="_Toc64446952"/>
      <w:bookmarkStart w:id="717" w:name="_Toc66286446"/>
      <w:bookmarkStart w:id="718" w:name="_Toc74151141"/>
      <w:bookmarkStart w:id="719" w:name="_Toc88653613"/>
      <w:bookmarkStart w:id="720" w:name="_Toc97903969"/>
      <w:bookmarkStart w:id="721" w:name="_Toc105175010"/>
      <w:bookmarkStart w:id="722" w:name="_Toc113826040"/>
      <w:bookmarkStart w:id="723" w:name="_Toc155948464"/>
      <w:bookmarkEnd w:id="707"/>
      <w:r w:rsidRPr="00FD0425">
        <w:t>8.2.5.1</w:t>
      </w:r>
      <w:r w:rsidRPr="00FD0425">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724" w:name="_CR8_2_5_2"/>
      <w:bookmarkStart w:id="725" w:name="_Toc20955070"/>
      <w:bookmarkStart w:id="726" w:name="_Toc29991257"/>
      <w:bookmarkStart w:id="727" w:name="_Toc36555657"/>
      <w:bookmarkStart w:id="728" w:name="_Toc44497320"/>
      <w:bookmarkStart w:id="729" w:name="_Toc45107708"/>
      <w:bookmarkStart w:id="730" w:name="_Toc45901328"/>
      <w:bookmarkStart w:id="731" w:name="_Toc51850407"/>
      <w:bookmarkStart w:id="732" w:name="_Toc56693410"/>
      <w:bookmarkStart w:id="733" w:name="_Toc64446953"/>
      <w:bookmarkStart w:id="734" w:name="_Toc66286447"/>
      <w:bookmarkStart w:id="735" w:name="_Toc74151142"/>
      <w:bookmarkStart w:id="736" w:name="_Toc88653614"/>
      <w:bookmarkStart w:id="737" w:name="_Toc97903970"/>
      <w:bookmarkStart w:id="738" w:name="_Toc105175011"/>
      <w:bookmarkStart w:id="739" w:name="_Toc113826041"/>
      <w:bookmarkStart w:id="740" w:name="_Toc155948465"/>
      <w:bookmarkEnd w:id="724"/>
      <w:r w:rsidRPr="00FD0425">
        <w:t>8.2.5.2</w:t>
      </w:r>
      <w:r w:rsidRPr="00FD0425">
        <w:tab/>
        <w:t>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1407593" w14:textId="77777777" w:rsidR="00F02090" w:rsidRPr="00FD0425" w:rsidRDefault="00F02090" w:rsidP="00F02090">
      <w:pPr>
        <w:pStyle w:val="TH"/>
      </w:pPr>
      <w:r w:rsidRPr="00FD0425">
        <w:object w:dxaOrig="6945" w:dyaOrig="2295" w14:anchorId="70421FCA">
          <v:shape id="_x0000_i1031" type="#_x0000_t75" style="width:348.3pt;height:116.35pt" o:ole="">
            <v:imagedata r:id="rId25" o:title=""/>
          </v:shape>
          <o:OLEObject Type="Embed" ProgID="Visio.Drawing.15" ShapeID="_x0000_i1031" DrawAspect="Content" ObjectID="_1772538682" r:id="rId26"/>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6B846C75" w:rsidR="00994869" w:rsidRDefault="00994869" w:rsidP="00994869">
      <w:bookmarkStart w:id="741" w:name="_Toc20955071"/>
      <w:bookmarkStart w:id="742" w:name="_Toc29991258"/>
      <w:bookmarkStart w:id="743" w:name="_Toc36555658"/>
      <w:bookmarkStart w:id="744" w:name="_Toc44497321"/>
      <w:bookmarkStart w:id="745" w:name="_Toc45107709"/>
      <w:bookmarkStart w:id="746" w:name="_Toc45901329"/>
      <w:bookmarkStart w:id="747" w:name="_Toc51850408"/>
      <w:bookmarkStart w:id="748"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p>
    <w:p w14:paraId="0B5BAD77" w14:textId="77777777" w:rsidR="007E6A65" w:rsidRPr="00A47FD3" w:rsidRDefault="007E6A65" w:rsidP="00195317">
      <w:pPr>
        <w:rPr>
          <w:rFonts w:eastAsia="SimSun"/>
        </w:rPr>
      </w:pPr>
      <w:bookmarkStart w:id="749" w:name="_Toc64446954"/>
      <w:bookmarkStart w:id="750"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51" w:name="_CR8_2_5_3"/>
      <w:bookmarkStart w:id="752" w:name="_Toc74151143"/>
      <w:bookmarkStart w:id="753" w:name="_Toc88653615"/>
      <w:bookmarkStart w:id="754" w:name="_Toc97903971"/>
      <w:bookmarkStart w:id="755" w:name="_Toc105175012"/>
      <w:bookmarkStart w:id="756" w:name="_Toc113826042"/>
      <w:bookmarkStart w:id="757" w:name="_Toc155948466"/>
      <w:bookmarkEnd w:id="751"/>
      <w:r w:rsidRPr="00FD0425">
        <w:t>8.2.5.3</w:t>
      </w:r>
      <w:r w:rsidRPr="00FD0425">
        <w:tab/>
        <w:t>Unsuccessful Operation</w:t>
      </w:r>
      <w:bookmarkEnd w:id="741"/>
      <w:bookmarkEnd w:id="742"/>
      <w:bookmarkEnd w:id="743"/>
      <w:bookmarkEnd w:id="744"/>
      <w:bookmarkEnd w:id="745"/>
      <w:bookmarkEnd w:id="746"/>
      <w:bookmarkEnd w:id="747"/>
      <w:bookmarkEnd w:id="748"/>
      <w:bookmarkEnd w:id="749"/>
      <w:bookmarkEnd w:id="750"/>
      <w:bookmarkEnd w:id="752"/>
      <w:bookmarkEnd w:id="753"/>
      <w:bookmarkEnd w:id="754"/>
      <w:bookmarkEnd w:id="755"/>
      <w:bookmarkEnd w:id="756"/>
      <w:bookmarkEnd w:id="757"/>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58" w:name="_CR8_2_5_4"/>
      <w:bookmarkStart w:id="759" w:name="_Toc20955072"/>
      <w:bookmarkStart w:id="760" w:name="_Toc29991259"/>
      <w:bookmarkStart w:id="761" w:name="_Toc36555659"/>
      <w:bookmarkStart w:id="762" w:name="_Toc44497322"/>
      <w:bookmarkStart w:id="763" w:name="_Toc45107710"/>
      <w:bookmarkStart w:id="764" w:name="_Toc45901330"/>
      <w:bookmarkStart w:id="765" w:name="_Toc51850409"/>
      <w:bookmarkStart w:id="766" w:name="_Toc56693412"/>
      <w:bookmarkStart w:id="767" w:name="_Toc64446955"/>
      <w:bookmarkStart w:id="768" w:name="_Toc66286449"/>
      <w:bookmarkStart w:id="769" w:name="_Toc74151144"/>
      <w:bookmarkStart w:id="770" w:name="_Toc88653616"/>
      <w:bookmarkStart w:id="771" w:name="_Toc97903972"/>
      <w:bookmarkStart w:id="772" w:name="_Toc105175013"/>
      <w:bookmarkStart w:id="773" w:name="_Toc113826043"/>
      <w:bookmarkStart w:id="774" w:name="_Toc155948467"/>
      <w:bookmarkEnd w:id="758"/>
      <w:r w:rsidRPr="00FD0425">
        <w:t>8.2.5.4</w:t>
      </w:r>
      <w:r w:rsidRPr="00FD0425">
        <w:tab/>
        <w:t>Abnormal Condition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75" w:name="_CR8_2_6"/>
      <w:bookmarkStart w:id="776" w:name="_Toc20955073"/>
      <w:bookmarkStart w:id="777" w:name="_Toc29991260"/>
      <w:bookmarkStart w:id="778" w:name="_Toc36555660"/>
      <w:bookmarkStart w:id="779" w:name="_Toc44497323"/>
      <w:bookmarkStart w:id="780" w:name="_Toc45107711"/>
      <w:bookmarkStart w:id="781" w:name="_Toc45901331"/>
      <w:bookmarkStart w:id="782" w:name="_Toc51850410"/>
      <w:bookmarkStart w:id="783" w:name="_Toc56693413"/>
      <w:bookmarkStart w:id="784" w:name="_Toc64446956"/>
      <w:bookmarkStart w:id="785" w:name="_Toc66286450"/>
      <w:bookmarkStart w:id="786" w:name="_Toc74151145"/>
      <w:bookmarkStart w:id="787" w:name="_Toc88653617"/>
      <w:bookmarkStart w:id="788" w:name="_Toc97903973"/>
      <w:bookmarkStart w:id="789" w:name="_Toc105175014"/>
      <w:bookmarkStart w:id="790" w:name="_Toc113826044"/>
      <w:bookmarkStart w:id="791" w:name="_Toc155948468"/>
      <w:bookmarkEnd w:id="775"/>
      <w:r w:rsidRPr="00FD0425">
        <w:t>8.2.6</w:t>
      </w:r>
      <w:r w:rsidRPr="00FD0425">
        <w:tab/>
        <w:t>XN-U Address Indication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43FC9D8" w14:textId="77777777" w:rsidR="00F02090" w:rsidRPr="00FD0425" w:rsidRDefault="00F02090" w:rsidP="00F02090">
      <w:pPr>
        <w:pStyle w:val="Heading4"/>
      </w:pPr>
      <w:bookmarkStart w:id="792" w:name="_CR8_2_6_1"/>
      <w:bookmarkStart w:id="793" w:name="_Toc20955074"/>
      <w:bookmarkStart w:id="794" w:name="_Toc29991261"/>
      <w:bookmarkStart w:id="795" w:name="_Toc36555661"/>
      <w:bookmarkStart w:id="796" w:name="_Toc44497324"/>
      <w:bookmarkStart w:id="797" w:name="_Toc45107712"/>
      <w:bookmarkStart w:id="798" w:name="_Toc45901332"/>
      <w:bookmarkStart w:id="799" w:name="_Toc51850411"/>
      <w:bookmarkStart w:id="800" w:name="_Toc56693414"/>
      <w:bookmarkStart w:id="801" w:name="_Toc64446957"/>
      <w:bookmarkStart w:id="802" w:name="_Toc66286451"/>
      <w:bookmarkStart w:id="803" w:name="_Toc74151146"/>
      <w:bookmarkStart w:id="804" w:name="_Toc88653618"/>
      <w:bookmarkStart w:id="805" w:name="_Toc97903974"/>
      <w:bookmarkStart w:id="806" w:name="_Toc105175015"/>
      <w:bookmarkStart w:id="807" w:name="_Toc113826045"/>
      <w:bookmarkStart w:id="808" w:name="_Toc155948469"/>
      <w:bookmarkEnd w:id="792"/>
      <w:r w:rsidRPr="00FD0425">
        <w:t>8.2.6.1</w:t>
      </w:r>
      <w:r w:rsidRPr="00FD0425">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809" w:name="_CR8_2_6_2"/>
      <w:bookmarkStart w:id="810" w:name="_Toc20955075"/>
      <w:bookmarkStart w:id="811" w:name="_Toc29991262"/>
      <w:bookmarkStart w:id="812" w:name="_Toc36555662"/>
      <w:bookmarkStart w:id="813" w:name="_Toc44497325"/>
      <w:bookmarkStart w:id="814" w:name="_Toc45107713"/>
      <w:bookmarkStart w:id="815" w:name="_Toc45901333"/>
      <w:bookmarkStart w:id="816" w:name="_Toc51850412"/>
      <w:bookmarkStart w:id="817" w:name="_Toc56693415"/>
      <w:bookmarkStart w:id="818" w:name="_Toc64446958"/>
      <w:bookmarkStart w:id="819" w:name="_Toc66286452"/>
      <w:bookmarkStart w:id="820" w:name="_Toc74151147"/>
      <w:bookmarkStart w:id="821" w:name="_Toc88653619"/>
      <w:bookmarkStart w:id="822" w:name="_Toc97903975"/>
      <w:bookmarkStart w:id="823" w:name="_Toc105175016"/>
      <w:bookmarkStart w:id="824" w:name="_Toc113826046"/>
      <w:bookmarkStart w:id="825" w:name="_Toc155948470"/>
      <w:bookmarkEnd w:id="809"/>
      <w:r w:rsidRPr="00FD0425">
        <w:t>8.2.6.2</w:t>
      </w:r>
      <w:r w:rsidRPr="00FD0425">
        <w:tab/>
        <w:t>Successful Operation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5.75pt;height:130.6pt" o:ole="">
            <v:imagedata r:id="rId27" o:title=""/>
          </v:shape>
          <o:OLEObject Type="Embed" ProgID="Visio.Drawing.15" ShapeID="_x0000_i1032" DrawAspect="Content" ObjectID="_1772538683" r:id="rId28"/>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65pt;height:116.35pt" o:ole="">
            <v:imagedata r:id="rId29" o:title=""/>
          </v:shape>
          <o:OLEObject Type="Embed" ProgID="Visio.Drawing.15" ShapeID="_x0000_i1033" DrawAspect="Content" ObjectID="_1772538684" r:id="rId30"/>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5241B86B" w:rsidR="00F02090" w:rsidRPr="00FD0425" w:rsidRDefault="00F02090" w:rsidP="00F02090">
      <w:r w:rsidRPr="00FD0425">
        <w:rPr>
          <w:lang w:eastAsia="zh-CN"/>
        </w:rPr>
        <w:t>The Xn-U Address Indication procedure is initiated by the M-NG-RAN node.</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826" w:name="_Toc20955076"/>
      <w:bookmarkStart w:id="827" w:name="_Toc29991263"/>
      <w:bookmarkStart w:id="82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829" w:name="_CR8_2_6_3"/>
      <w:bookmarkStart w:id="830" w:name="_Toc44497326"/>
      <w:bookmarkStart w:id="831" w:name="_Toc45107714"/>
      <w:bookmarkStart w:id="832" w:name="_Toc45901334"/>
      <w:bookmarkStart w:id="833" w:name="_Toc51850413"/>
      <w:bookmarkStart w:id="834" w:name="_Toc56693416"/>
      <w:bookmarkStart w:id="835" w:name="_Toc64446959"/>
      <w:bookmarkStart w:id="836" w:name="_Toc66286453"/>
      <w:bookmarkStart w:id="837" w:name="_Toc74151148"/>
      <w:bookmarkStart w:id="838" w:name="_Toc88653620"/>
      <w:bookmarkStart w:id="839" w:name="_Toc97903976"/>
      <w:bookmarkStart w:id="840" w:name="_Toc105175017"/>
      <w:bookmarkStart w:id="841" w:name="_Toc113826047"/>
      <w:bookmarkStart w:id="842" w:name="_Toc155948471"/>
      <w:bookmarkEnd w:id="829"/>
      <w:r w:rsidRPr="00FD0425">
        <w:t>8.2.6.3</w:t>
      </w:r>
      <w:r w:rsidRPr="00FD0425">
        <w:tab/>
        <w:t>Unsuccessful Operation</w:t>
      </w:r>
      <w:bookmarkEnd w:id="826"/>
      <w:bookmarkEnd w:id="827"/>
      <w:bookmarkEnd w:id="828"/>
      <w:bookmarkEnd w:id="830"/>
      <w:bookmarkEnd w:id="831"/>
      <w:bookmarkEnd w:id="832"/>
      <w:bookmarkEnd w:id="833"/>
      <w:bookmarkEnd w:id="834"/>
      <w:bookmarkEnd w:id="835"/>
      <w:bookmarkEnd w:id="836"/>
      <w:bookmarkEnd w:id="837"/>
      <w:bookmarkEnd w:id="838"/>
      <w:bookmarkEnd w:id="839"/>
      <w:bookmarkEnd w:id="840"/>
      <w:bookmarkEnd w:id="841"/>
      <w:bookmarkEnd w:id="842"/>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843" w:name="_CR8_2_6_4"/>
      <w:bookmarkStart w:id="844" w:name="_Toc20955077"/>
      <w:bookmarkStart w:id="845" w:name="_Toc29991264"/>
      <w:bookmarkStart w:id="846" w:name="_Toc36555664"/>
      <w:bookmarkStart w:id="847" w:name="_Toc44497327"/>
      <w:bookmarkStart w:id="848" w:name="_Toc45107715"/>
      <w:bookmarkStart w:id="849" w:name="_Toc45901335"/>
      <w:bookmarkStart w:id="850" w:name="_Toc51850414"/>
      <w:bookmarkStart w:id="851" w:name="_Toc56693417"/>
      <w:bookmarkStart w:id="852" w:name="_Toc64446960"/>
      <w:bookmarkStart w:id="853" w:name="_Toc66286454"/>
      <w:bookmarkStart w:id="854" w:name="_Toc74151149"/>
      <w:bookmarkStart w:id="855" w:name="_Toc88653621"/>
      <w:bookmarkStart w:id="856" w:name="_Toc97903977"/>
      <w:bookmarkStart w:id="857" w:name="_Toc105175018"/>
      <w:bookmarkStart w:id="858" w:name="_Toc113826048"/>
      <w:bookmarkStart w:id="859" w:name="_Toc155948472"/>
      <w:bookmarkEnd w:id="843"/>
      <w:r w:rsidRPr="00FD0425">
        <w:t>8.2.6.4</w:t>
      </w:r>
      <w:r w:rsidRPr="00FD0425">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60" w:name="_CR8_2_7"/>
      <w:bookmarkStart w:id="861" w:name="_Toc20955078"/>
      <w:bookmarkStart w:id="862" w:name="_Toc29991265"/>
      <w:bookmarkStart w:id="863" w:name="_Toc36555665"/>
      <w:bookmarkStart w:id="864" w:name="_Toc44497328"/>
      <w:bookmarkStart w:id="865" w:name="_Toc45107716"/>
      <w:bookmarkStart w:id="866" w:name="_Toc45901336"/>
      <w:bookmarkStart w:id="867" w:name="_Toc51850415"/>
      <w:bookmarkStart w:id="868" w:name="_Toc56693418"/>
      <w:bookmarkStart w:id="869" w:name="_Toc64446961"/>
      <w:bookmarkStart w:id="870" w:name="_Toc66286455"/>
      <w:bookmarkStart w:id="871" w:name="_Toc74151150"/>
      <w:bookmarkStart w:id="872" w:name="_Toc88653622"/>
      <w:bookmarkStart w:id="873" w:name="_Toc97903978"/>
      <w:bookmarkStart w:id="874" w:name="_Toc105175019"/>
      <w:bookmarkStart w:id="875" w:name="_Toc113826049"/>
      <w:bookmarkStart w:id="876" w:name="_Toc155948473"/>
      <w:bookmarkEnd w:id="860"/>
      <w:r w:rsidRPr="00FD0425">
        <w:t>8.2.7</w:t>
      </w:r>
      <w:r w:rsidRPr="00FD0425">
        <w:tab/>
        <w:t>UE Context Release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8DD4A7C" w14:textId="77777777" w:rsidR="00F02090" w:rsidRPr="00FD0425" w:rsidRDefault="00F02090" w:rsidP="00F02090">
      <w:pPr>
        <w:pStyle w:val="Heading4"/>
      </w:pPr>
      <w:bookmarkStart w:id="877" w:name="_CR8_2_7_1"/>
      <w:bookmarkStart w:id="878" w:name="_Toc20955079"/>
      <w:bookmarkStart w:id="879" w:name="_Toc29991266"/>
      <w:bookmarkStart w:id="880" w:name="_Toc36555666"/>
      <w:bookmarkStart w:id="881" w:name="_Toc44497329"/>
      <w:bookmarkStart w:id="882" w:name="_Toc45107717"/>
      <w:bookmarkStart w:id="883" w:name="_Toc45901337"/>
      <w:bookmarkStart w:id="884" w:name="_Toc51850416"/>
      <w:bookmarkStart w:id="885" w:name="_Toc56693419"/>
      <w:bookmarkStart w:id="886" w:name="_Toc64446962"/>
      <w:bookmarkStart w:id="887" w:name="_Toc66286456"/>
      <w:bookmarkStart w:id="888" w:name="_Toc74151151"/>
      <w:bookmarkStart w:id="889" w:name="_Toc88653623"/>
      <w:bookmarkStart w:id="890" w:name="_Toc97903979"/>
      <w:bookmarkStart w:id="891" w:name="_Toc105175020"/>
      <w:bookmarkStart w:id="892" w:name="_Toc113826050"/>
      <w:bookmarkStart w:id="893" w:name="_Toc155948474"/>
      <w:bookmarkEnd w:id="877"/>
      <w:r w:rsidRPr="00FD0425">
        <w:t>8.2.7.1</w:t>
      </w:r>
      <w:r w:rsidRPr="00FD0425">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3E4CBAB6"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94" w:name="_CR8_2_7_2"/>
      <w:bookmarkStart w:id="895" w:name="_Toc20955080"/>
      <w:bookmarkStart w:id="896" w:name="_Toc29991267"/>
      <w:bookmarkStart w:id="897" w:name="_Toc36555667"/>
      <w:bookmarkStart w:id="898" w:name="_Toc44497330"/>
      <w:bookmarkStart w:id="899" w:name="_Toc45107718"/>
      <w:bookmarkStart w:id="900" w:name="_Toc45901338"/>
      <w:bookmarkStart w:id="901" w:name="_Toc51850417"/>
      <w:bookmarkStart w:id="902" w:name="_Toc56693420"/>
      <w:bookmarkStart w:id="903" w:name="_Toc64446963"/>
      <w:bookmarkStart w:id="904" w:name="_Toc66286457"/>
      <w:bookmarkStart w:id="905" w:name="_Toc74151152"/>
      <w:bookmarkStart w:id="906" w:name="_Toc88653624"/>
      <w:bookmarkStart w:id="907" w:name="_Toc97903980"/>
      <w:bookmarkStart w:id="908" w:name="_Toc105175021"/>
      <w:bookmarkStart w:id="909" w:name="_Toc113826051"/>
      <w:bookmarkStart w:id="910" w:name="_Toc155948475"/>
      <w:bookmarkEnd w:id="894"/>
      <w:r w:rsidRPr="00FD0425">
        <w:t>8.2.7.2</w:t>
      </w:r>
      <w:r w:rsidRPr="00FD0425">
        <w:tab/>
        <w:t>Successful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6pt;height:128.95pt" o:ole="">
            <v:imagedata r:id="rId31" o:title=""/>
          </v:shape>
          <o:OLEObject Type="Embed" ProgID="Visio.Drawing.15" ShapeID="_x0000_i1034" DrawAspect="Content" ObjectID="_1772538685" r:id="rId32"/>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911"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5.75pt;height:128.95pt" o:ole="">
            <v:imagedata r:id="rId33" o:title=""/>
          </v:shape>
          <o:OLEObject Type="Embed" ProgID="Visio.Drawing.15" ShapeID="_x0000_i1035" DrawAspect="Content" ObjectID="_1772538686" r:id="rId34"/>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5.75pt;height:130.6pt" o:ole="">
            <v:imagedata r:id="rId35" o:title=""/>
          </v:shape>
          <o:OLEObject Type="Embed" ProgID="Visio.Drawing.15" ShapeID="_x0000_i1036" DrawAspect="Content" ObjectID="_1772538687" r:id="rId36"/>
        </w:object>
      </w:r>
      <w:bookmarkEnd w:id="911"/>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912" w:name="_CR8_2_7_3"/>
      <w:bookmarkStart w:id="913" w:name="_Toc20955081"/>
      <w:bookmarkStart w:id="914" w:name="_Toc29991268"/>
      <w:bookmarkStart w:id="915" w:name="_Toc36555668"/>
      <w:bookmarkStart w:id="916" w:name="_Toc44497331"/>
      <w:bookmarkStart w:id="917" w:name="_Toc45107719"/>
      <w:bookmarkStart w:id="918" w:name="_Toc45901339"/>
      <w:bookmarkStart w:id="919" w:name="_Toc51850418"/>
      <w:bookmarkStart w:id="920" w:name="_Toc56693421"/>
      <w:bookmarkStart w:id="921" w:name="_Toc64446964"/>
      <w:bookmarkStart w:id="922" w:name="_Toc66286458"/>
      <w:bookmarkStart w:id="923" w:name="_Toc74151153"/>
      <w:bookmarkStart w:id="924" w:name="_Toc88653625"/>
      <w:bookmarkStart w:id="925" w:name="_Toc97903981"/>
      <w:bookmarkStart w:id="926" w:name="_Toc105175022"/>
      <w:bookmarkStart w:id="927" w:name="_Toc113826052"/>
      <w:bookmarkStart w:id="928" w:name="_Toc155948476"/>
      <w:bookmarkEnd w:id="912"/>
      <w:r w:rsidRPr="00FD0425">
        <w:t>8.2.7.3</w:t>
      </w:r>
      <w:r w:rsidRPr="00FD0425">
        <w:tab/>
        <w:t>Unsuccessful Operation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929" w:name="_CR8_2_7_4"/>
      <w:bookmarkStart w:id="930" w:name="_Toc20955082"/>
      <w:bookmarkStart w:id="931" w:name="_Toc29991269"/>
      <w:bookmarkStart w:id="932" w:name="_Toc36555669"/>
      <w:bookmarkStart w:id="933" w:name="_Toc44497332"/>
      <w:bookmarkStart w:id="934" w:name="_Toc45107720"/>
      <w:bookmarkStart w:id="935" w:name="_Toc45901340"/>
      <w:bookmarkStart w:id="936" w:name="_Toc51850419"/>
      <w:bookmarkStart w:id="937" w:name="_Toc56693422"/>
      <w:bookmarkStart w:id="938" w:name="_Toc64446965"/>
      <w:bookmarkStart w:id="939" w:name="_Toc66286459"/>
      <w:bookmarkStart w:id="940" w:name="_Toc74151154"/>
      <w:bookmarkStart w:id="941" w:name="_Toc88653626"/>
      <w:bookmarkStart w:id="942" w:name="_Toc97903982"/>
      <w:bookmarkStart w:id="943" w:name="_Toc105175023"/>
      <w:bookmarkStart w:id="944" w:name="_Toc113826053"/>
      <w:bookmarkStart w:id="945" w:name="_Toc155948477"/>
      <w:bookmarkEnd w:id="929"/>
      <w:r w:rsidRPr="00FD0425">
        <w:t>8.2.7.4</w:t>
      </w:r>
      <w:r w:rsidRPr="00FD0425">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946" w:name="_CR8_2_8"/>
      <w:bookmarkStart w:id="947" w:name="_Toc44497333"/>
      <w:bookmarkStart w:id="948" w:name="_Toc45107721"/>
      <w:bookmarkStart w:id="949" w:name="_Toc45901341"/>
      <w:bookmarkStart w:id="950" w:name="_Toc51850420"/>
      <w:bookmarkStart w:id="951" w:name="_Toc56693423"/>
      <w:bookmarkStart w:id="952" w:name="_Toc64446966"/>
      <w:bookmarkStart w:id="953" w:name="_Toc66286460"/>
      <w:bookmarkStart w:id="954" w:name="_Toc74151155"/>
      <w:bookmarkStart w:id="955" w:name="_Toc88653627"/>
      <w:bookmarkStart w:id="956" w:name="_Toc97903983"/>
      <w:bookmarkStart w:id="957" w:name="_Toc105175024"/>
      <w:bookmarkStart w:id="958" w:name="_Toc113826054"/>
      <w:bookmarkStart w:id="959" w:name="_Toc155948478"/>
      <w:bookmarkStart w:id="960" w:name="_Toc20955083"/>
      <w:bookmarkStart w:id="961" w:name="_Toc29991270"/>
      <w:bookmarkStart w:id="962" w:name="_Toc36555670"/>
      <w:bookmarkEnd w:id="946"/>
      <w:r w:rsidRPr="00923F7F">
        <w:t>8.2.</w:t>
      </w:r>
      <w:r>
        <w:t>8</w:t>
      </w:r>
      <w:r w:rsidRPr="00923F7F">
        <w:tab/>
        <w:t xml:space="preserve">Handover </w:t>
      </w:r>
      <w:r>
        <w:t>Success</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36BEA044" w14:textId="77777777" w:rsidR="007B56FF" w:rsidRPr="00923F7F" w:rsidRDefault="007B56FF" w:rsidP="007B56FF">
      <w:pPr>
        <w:pStyle w:val="Heading4"/>
      </w:pPr>
      <w:bookmarkStart w:id="963" w:name="_CR8_2_8_1"/>
      <w:bookmarkStart w:id="964" w:name="_Toc5691801"/>
      <w:bookmarkStart w:id="965" w:name="_Toc44497334"/>
      <w:bookmarkStart w:id="966" w:name="_Toc45107722"/>
      <w:bookmarkStart w:id="967" w:name="_Toc45901342"/>
      <w:bookmarkStart w:id="968" w:name="_Toc51850421"/>
      <w:bookmarkStart w:id="969" w:name="_Toc56693424"/>
      <w:bookmarkStart w:id="970" w:name="_Toc64446967"/>
      <w:bookmarkStart w:id="971" w:name="_Toc66286461"/>
      <w:bookmarkStart w:id="972" w:name="_Toc74151156"/>
      <w:bookmarkStart w:id="973" w:name="_Toc88653628"/>
      <w:bookmarkStart w:id="974" w:name="_Toc97903984"/>
      <w:bookmarkStart w:id="975" w:name="_Toc105175025"/>
      <w:bookmarkStart w:id="976" w:name="_Toc113826055"/>
      <w:bookmarkStart w:id="977" w:name="_Toc155948479"/>
      <w:bookmarkEnd w:id="963"/>
      <w:r w:rsidRPr="00923F7F">
        <w:t>8.2.</w:t>
      </w:r>
      <w:r>
        <w:t>8</w:t>
      </w:r>
      <w:r w:rsidRPr="00923F7F">
        <w:t>.1</w:t>
      </w:r>
      <w:r w:rsidRPr="00923F7F">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78" w:name="_CR8_2_8_2"/>
      <w:bookmarkStart w:id="979" w:name="_Toc5691802"/>
      <w:bookmarkStart w:id="980" w:name="_Toc44497335"/>
      <w:bookmarkStart w:id="981" w:name="_Toc45107723"/>
      <w:bookmarkStart w:id="982" w:name="_Toc45901343"/>
      <w:bookmarkStart w:id="983" w:name="_Toc51850422"/>
      <w:bookmarkStart w:id="984" w:name="_Toc56693425"/>
      <w:bookmarkStart w:id="985" w:name="_Toc64446968"/>
      <w:bookmarkStart w:id="986" w:name="_Toc66286462"/>
      <w:bookmarkStart w:id="987" w:name="_Toc74151157"/>
      <w:bookmarkStart w:id="988" w:name="_Toc88653629"/>
      <w:bookmarkStart w:id="989" w:name="_Toc97903985"/>
      <w:bookmarkStart w:id="990" w:name="_Toc105175026"/>
      <w:bookmarkStart w:id="991" w:name="_Toc113826056"/>
      <w:bookmarkStart w:id="992" w:name="_Toc155948480"/>
      <w:bookmarkEnd w:id="978"/>
      <w:r w:rsidRPr="00923F7F">
        <w:t>8.2.</w:t>
      </w:r>
      <w:r>
        <w:t>8</w:t>
      </w:r>
      <w:r w:rsidRPr="00923F7F">
        <w:t>.2</w:t>
      </w:r>
      <w:r w:rsidRPr="00923F7F">
        <w:tab/>
        <w:t>Successful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BB13CB9" w14:textId="77777777" w:rsidR="007B56FF" w:rsidRPr="00923F7F" w:rsidRDefault="007B56FF" w:rsidP="007B56FF">
      <w:pPr>
        <w:pStyle w:val="TH"/>
      </w:pPr>
      <w:r w:rsidRPr="00923F7F">
        <w:object w:dxaOrig="6826" w:dyaOrig="2521" w14:anchorId="34F33B02">
          <v:shape id="_x0000_i1037" type="#_x0000_t75" style="width:337.4pt;height:128.95pt" o:ole="">
            <v:imagedata r:id="rId37" o:title=""/>
          </v:shape>
          <o:OLEObject Type="Embed" ProgID="Visio.Drawing.15" ShapeID="_x0000_i1037" DrawAspect="Content" ObjectID="_1772538688" r:id="rId38"/>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20A3A9CB"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2A6355D3" w14:textId="77777777" w:rsidR="007B56FF" w:rsidRDefault="007B56FF" w:rsidP="007B56FF">
      <w:pPr>
        <w:rPr>
          <w:lang w:val="en-US"/>
        </w:rPr>
      </w:pPr>
      <w:bookmarkStart w:id="99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94" w:name="_CR8_2_8_3"/>
      <w:bookmarkStart w:id="995" w:name="_Toc44497336"/>
      <w:bookmarkStart w:id="996" w:name="_Toc45107724"/>
      <w:bookmarkStart w:id="997" w:name="_Toc45901344"/>
      <w:bookmarkStart w:id="998" w:name="_Toc51850423"/>
      <w:bookmarkStart w:id="999" w:name="_Toc56693426"/>
      <w:bookmarkStart w:id="1000" w:name="_Toc64446969"/>
      <w:bookmarkStart w:id="1001" w:name="_Toc66286463"/>
      <w:bookmarkStart w:id="1002" w:name="_Toc74151158"/>
      <w:bookmarkStart w:id="1003" w:name="_Toc88653630"/>
      <w:bookmarkStart w:id="1004" w:name="_Toc97903986"/>
      <w:bookmarkStart w:id="1005" w:name="_Toc105175027"/>
      <w:bookmarkStart w:id="1006" w:name="_Toc113826057"/>
      <w:bookmarkStart w:id="1007" w:name="_Toc155948481"/>
      <w:bookmarkEnd w:id="994"/>
      <w:r w:rsidRPr="00923F7F">
        <w:t>8.2.</w:t>
      </w:r>
      <w:r>
        <w:t>8</w:t>
      </w:r>
      <w:r w:rsidRPr="00923F7F">
        <w:t>.3</w:t>
      </w:r>
      <w:r w:rsidRPr="00923F7F">
        <w:tab/>
        <w:t>Unsuccessful Operation</w:t>
      </w:r>
      <w:bookmarkEnd w:id="993"/>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1008" w:name="_CR8_2_8_4"/>
      <w:bookmarkStart w:id="1009" w:name="_Toc5691804"/>
      <w:bookmarkStart w:id="1010" w:name="_Toc44497337"/>
      <w:bookmarkStart w:id="1011" w:name="_Toc45107725"/>
      <w:bookmarkStart w:id="1012" w:name="_Toc45901345"/>
      <w:bookmarkStart w:id="1013" w:name="_Toc51850424"/>
      <w:bookmarkStart w:id="1014" w:name="_Toc56693427"/>
      <w:bookmarkStart w:id="1015" w:name="_Toc64446970"/>
      <w:bookmarkStart w:id="1016" w:name="_Toc66286464"/>
      <w:bookmarkStart w:id="1017" w:name="_Toc74151159"/>
      <w:bookmarkStart w:id="1018" w:name="_Toc88653631"/>
      <w:bookmarkStart w:id="1019" w:name="_Toc97903987"/>
      <w:bookmarkStart w:id="1020" w:name="_Toc105175028"/>
      <w:bookmarkStart w:id="1021" w:name="_Toc113826058"/>
      <w:bookmarkStart w:id="1022" w:name="_Toc155948482"/>
      <w:bookmarkEnd w:id="1008"/>
      <w:r w:rsidRPr="00923F7F">
        <w:t>8.2.</w:t>
      </w:r>
      <w:r>
        <w:t>8</w:t>
      </w:r>
      <w:r w:rsidRPr="00923F7F">
        <w:t>.4</w:t>
      </w:r>
      <w:r w:rsidRPr="00923F7F">
        <w:tab/>
        <w:t>Abnormal Conditions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1023" w:name="_CR8_2_9"/>
      <w:bookmarkStart w:id="1024" w:name="_Toc44497338"/>
      <w:bookmarkStart w:id="1025" w:name="_Toc45107726"/>
      <w:bookmarkStart w:id="1026" w:name="_Toc45901346"/>
      <w:bookmarkStart w:id="1027" w:name="_Toc51850425"/>
      <w:bookmarkStart w:id="1028" w:name="_Toc56693428"/>
      <w:bookmarkStart w:id="1029" w:name="_Toc64446971"/>
      <w:bookmarkStart w:id="1030" w:name="_Toc66286465"/>
      <w:bookmarkStart w:id="1031" w:name="_Toc74151160"/>
      <w:bookmarkStart w:id="1032" w:name="_Toc88653632"/>
      <w:bookmarkStart w:id="1033" w:name="_Toc97903988"/>
      <w:bookmarkStart w:id="1034" w:name="_Toc105175029"/>
      <w:bookmarkStart w:id="1035" w:name="_Toc113826059"/>
      <w:bookmarkStart w:id="1036" w:name="_Toc155948483"/>
      <w:bookmarkEnd w:id="1023"/>
      <w:r w:rsidRPr="00DC688F">
        <w:t>8.2.</w:t>
      </w:r>
      <w:r>
        <w:t>9</w:t>
      </w:r>
      <w:r w:rsidRPr="00DC688F">
        <w:tab/>
      </w:r>
      <w:r>
        <w:t xml:space="preserve">Conditional </w:t>
      </w:r>
      <w:r w:rsidRPr="00DC688F">
        <w:t>Handover Cancel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9E02863" w14:textId="77777777" w:rsidR="007B56FF" w:rsidRPr="00DC688F" w:rsidRDefault="007B56FF" w:rsidP="009354E2">
      <w:pPr>
        <w:pStyle w:val="Heading4"/>
      </w:pPr>
      <w:bookmarkStart w:id="1037" w:name="_CR8_2_9_1"/>
      <w:bookmarkStart w:id="1038" w:name="_Toc44497339"/>
      <w:bookmarkStart w:id="1039" w:name="_Toc45107727"/>
      <w:bookmarkStart w:id="1040" w:name="_Toc45901347"/>
      <w:bookmarkStart w:id="1041" w:name="_Toc51850426"/>
      <w:bookmarkStart w:id="1042" w:name="_Toc56693429"/>
      <w:bookmarkStart w:id="1043" w:name="_Toc64446972"/>
      <w:bookmarkStart w:id="1044" w:name="_Toc66286466"/>
      <w:bookmarkStart w:id="1045" w:name="_Toc74151161"/>
      <w:bookmarkStart w:id="1046" w:name="_Toc88653633"/>
      <w:bookmarkStart w:id="1047" w:name="_Toc97903989"/>
      <w:bookmarkStart w:id="1048" w:name="_Toc105175030"/>
      <w:bookmarkStart w:id="1049" w:name="_Toc113826060"/>
      <w:bookmarkStart w:id="1050" w:name="_Toc155948484"/>
      <w:bookmarkEnd w:id="1037"/>
      <w:r w:rsidRPr="00DC688F">
        <w:t>8.2.</w:t>
      </w:r>
      <w:r>
        <w:t>9</w:t>
      </w:r>
      <w:r w:rsidRPr="00DC688F">
        <w:t>.1</w:t>
      </w:r>
      <w:r w:rsidRPr="00DC688F">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1051" w:name="_CR8_2_9_2"/>
      <w:bookmarkStart w:id="1052" w:name="_Toc44497340"/>
      <w:bookmarkStart w:id="1053" w:name="_Toc45107728"/>
      <w:bookmarkStart w:id="1054" w:name="_Toc45901348"/>
      <w:bookmarkStart w:id="1055" w:name="_Toc51850427"/>
      <w:bookmarkStart w:id="1056" w:name="_Toc56693430"/>
      <w:bookmarkStart w:id="1057" w:name="_Toc64446973"/>
      <w:bookmarkStart w:id="1058" w:name="_Toc66286467"/>
      <w:bookmarkStart w:id="1059" w:name="_Toc74151162"/>
      <w:bookmarkStart w:id="1060" w:name="_Toc88653634"/>
      <w:bookmarkStart w:id="1061" w:name="_Toc97903990"/>
      <w:bookmarkStart w:id="1062" w:name="_Toc105175031"/>
      <w:bookmarkStart w:id="1063" w:name="_Toc113826061"/>
      <w:bookmarkStart w:id="1064" w:name="_Toc155948485"/>
      <w:bookmarkEnd w:id="1051"/>
      <w:r w:rsidRPr="00DC688F">
        <w:t>8.2.</w:t>
      </w:r>
      <w:r>
        <w:t>9</w:t>
      </w:r>
      <w:r w:rsidRPr="00DC688F">
        <w:t>.2</w:t>
      </w:r>
      <w:r w:rsidRPr="00DC688F">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76BC5C3" w14:textId="77777777" w:rsidR="007B56FF" w:rsidRPr="00DC688F" w:rsidRDefault="007B56FF" w:rsidP="009354E2">
      <w:pPr>
        <w:pStyle w:val="TH"/>
      </w:pPr>
      <w:r w:rsidRPr="00DC688F">
        <w:object w:dxaOrig="6825" w:dyaOrig="2520" w14:anchorId="722B8BAC">
          <v:shape id="_x0000_i1038" type="#_x0000_t75" style="width:337.4pt;height:130.6pt" o:ole="">
            <v:imagedata r:id="rId39" o:title=""/>
          </v:shape>
          <o:OLEObject Type="Embed" ProgID="Visio.Drawing.15" ShapeID="_x0000_i1038" DrawAspect="Content" ObjectID="_1772538689" r:id="rId40"/>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65" w:name="_Hlk18051067"/>
      <w:r>
        <w:t>source</w:t>
      </w:r>
      <w:r w:rsidRPr="00AA5DA2">
        <w:t xml:space="preserve"> </w:t>
      </w:r>
      <w:r w:rsidRPr="00DC688F">
        <w:t>NG-RAN node</w:t>
      </w:r>
      <w:r w:rsidRPr="00AA5DA2">
        <w:t xml:space="preserve"> shall </w:t>
      </w:r>
      <w:bookmarkEnd w:id="1065"/>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66"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67" w:name="_CR8_2_9_3"/>
      <w:bookmarkStart w:id="1068" w:name="_Toc44497341"/>
      <w:bookmarkStart w:id="1069" w:name="_Toc45107729"/>
      <w:bookmarkStart w:id="1070" w:name="_Toc45901349"/>
      <w:bookmarkStart w:id="1071" w:name="_Toc51850428"/>
      <w:bookmarkStart w:id="1072" w:name="_Toc56693431"/>
      <w:bookmarkStart w:id="1073" w:name="_Toc64446974"/>
      <w:bookmarkStart w:id="1074" w:name="_Toc66286468"/>
      <w:bookmarkStart w:id="1075" w:name="_Toc74151163"/>
      <w:bookmarkStart w:id="1076" w:name="_Toc88653635"/>
      <w:bookmarkStart w:id="1077" w:name="_Toc97903991"/>
      <w:bookmarkStart w:id="1078" w:name="_Toc105175032"/>
      <w:bookmarkStart w:id="1079" w:name="_Toc113826062"/>
      <w:bookmarkStart w:id="1080" w:name="_Toc155948486"/>
      <w:bookmarkEnd w:id="1066"/>
      <w:bookmarkEnd w:id="1067"/>
      <w:r w:rsidRPr="00DC688F">
        <w:t>8.2.</w:t>
      </w:r>
      <w:r>
        <w:t>9</w:t>
      </w:r>
      <w:r w:rsidRPr="00DC688F">
        <w:t>.3</w:t>
      </w:r>
      <w:r w:rsidRPr="00DC688F">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81" w:name="_CR8_2_9_4"/>
      <w:bookmarkStart w:id="1082" w:name="_Toc44497342"/>
      <w:bookmarkStart w:id="1083" w:name="_Toc45107730"/>
      <w:bookmarkStart w:id="1084" w:name="_Toc45901350"/>
      <w:bookmarkStart w:id="1085" w:name="_Toc51850429"/>
      <w:bookmarkStart w:id="1086" w:name="_Toc56693432"/>
      <w:bookmarkStart w:id="1087" w:name="_Toc64446975"/>
      <w:bookmarkStart w:id="1088" w:name="_Toc66286469"/>
      <w:bookmarkStart w:id="1089" w:name="_Toc74151164"/>
      <w:bookmarkStart w:id="1090" w:name="_Toc88653636"/>
      <w:bookmarkStart w:id="1091" w:name="_Toc97903992"/>
      <w:bookmarkStart w:id="1092" w:name="_Toc105175033"/>
      <w:bookmarkStart w:id="1093" w:name="_Toc113826063"/>
      <w:bookmarkStart w:id="1094" w:name="_Toc155948487"/>
      <w:bookmarkEnd w:id="1081"/>
      <w:r w:rsidRPr="00DC688F">
        <w:t>8.2.</w:t>
      </w:r>
      <w:r>
        <w:t>9</w:t>
      </w:r>
      <w:r w:rsidRPr="00DC688F">
        <w:t>.4</w:t>
      </w:r>
      <w:r w:rsidRPr="00DC688F">
        <w:tab/>
        <w:t>Abnormal Conditions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95" w:name="_CR8_2_10"/>
      <w:bookmarkStart w:id="1096" w:name="_Toc20954135"/>
      <w:bookmarkStart w:id="1097" w:name="_Toc44497343"/>
      <w:bookmarkStart w:id="1098" w:name="_Toc45107731"/>
      <w:bookmarkStart w:id="1099" w:name="_Toc45901351"/>
      <w:bookmarkStart w:id="1100" w:name="_Toc51850430"/>
      <w:bookmarkStart w:id="1101" w:name="_Toc56693433"/>
      <w:bookmarkStart w:id="1102" w:name="_Toc64446976"/>
      <w:bookmarkStart w:id="1103" w:name="_Toc66286470"/>
      <w:bookmarkStart w:id="1104" w:name="_Toc74151165"/>
      <w:bookmarkStart w:id="1105" w:name="_Toc88653637"/>
      <w:bookmarkStart w:id="1106" w:name="_Toc97903993"/>
      <w:bookmarkStart w:id="1107" w:name="_Toc105175034"/>
      <w:bookmarkStart w:id="1108" w:name="_Toc113826064"/>
      <w:bookmarkStart w:id="1109" w:name="_Toc155948488"/>
      <w:bookmarkEnd w:id="1095"/>
      <w:r w:rsidRPr="002762DC">
        <w:t>8.2.</w:t>
      </w:r>
      <w:r>
        <w:t>10</w:t>
      </w:r>
      <w:r w:rsidRPr="002762DC">
        <w:tab/>
      </w:r>
      <w:bookmarkEnd w:id="1096"/>
      <w:r>
        <w:t>Early Status Transfer</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1CE064F" w14:textId="77777777" w:rsidR="007B56FF" w:rsidRPr="002762DC" w:rsidRDefault="007B56FF" w:rsidP="009354E2">
      <w:pPr>
        <w:pStyle w:val="Heading4"/>
      </w:pPr>
      <w:bookmarkStart w:id="1110" w:name="_CR8_2_10_1"/>
      <w:bookmarkStart w:id="1111" w:name="_Toc20954136"/>
      <w:bookmarkStart w:id="1112" w:name="_Toc44497344"/>
      <w:bookmarkStart w:id="1113" w:name="_Toc45107732"/>
      <w:bookmarkStart w:id="1114" w:name="_Toc45901352"/>
      <w:bookmarkStart w:id="1115" w:name="_Toc51850431"/>
      <w:bookmarkStart w:id="1116" w:name="_Toc56693434"/>
      <w:bookmarkStart w:id="1117" w:name="_Toc64446977"/>
      <w:bookmarkStart w:id="1118" w:name="_Toc66286471"/>
      <w:bookmarkStart w:id="1119" w:name="_Toc74151166"/>
      <w:bookmarkStart w:id="1120" w:name="_Toc88653638"/>
      <w:bookmarkStart w:id="1121" w:name="_Toc97903994"/>
      <w:bookmarkStart w:id="1122" w:name="_Toc105175035"/>
      <w:bookmarkStart w:id="1123" w:name="_Toc113826065"/>
      <w:bookmarkStart w:id="1124" w:name="_Toc155948489"/>
      <w:bookmarkEnd w:id="1110"/>
      <w:r w:rsidRPr="002762DC">
        <w:t>8.2.</w:t>
      </w:r>
      <w:r>
        <w:t>10</w:t>
      </w:r>
      <w:r w:rsidRPr="002762DC">
        <w:t>.1</w:t>
      </w:r>
      <w:r w:rsidRPr="002762DC">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125" w:name="_CR8_2_10_2"/>
      <w:bookmarkStart w:id="1126" w:name="_Toc20954137"/>
      <w:bookmarkStart w:id="1127" w:name="_Toc44497345"/>
      <w:bookmarkStart w:id="1128" w:name="_Toc45107733"/>
      <w:bookmarkStart w:id="1129" w:name="_Toc45901353"/>
      <w:bookmarkStart w:id="1130" w:name="_Toc51850432"/>
      <w:bookmarkStart w:id="1131" w:name="_Toc56693435"/>
      <w:bookmarkStart w:id="1132" w:name="_Toc64446978"/>
      <w:bookmarkStart w:id="1133" w:name="_Toc66286472"/>
      <w:bookmarkStart w:id="1134" w:name="_Toc74151167"/>
      <w:bookmarkStart w:id="1135" w:name="_Toc88653639"/>
      <w:bookmarkStart w:id="1136" w:name="_Toc97903995"/>
      <w:bookmarkStart w:id="1137" w:name="_Toc105175036"/>
      <w:bookmarkStart w:id="1138" w:name="_Toc113826066"/>
      <w:bookmarkStart w:id="1139" w:name="_Toc155948490"/>
      <w:bookmarkEnd w:id="1125"/>
      <w:r w:rsidRPr="002762DC">
        <w:t>8.2.</w:t>
      </w:r>
      <w:r>
        <w:t>10</w:t>
      </w:r>
      <w:r w:rsidRPr="002762DC">
        <w:t>.2</w:t>
      </w:r>
      <w:r w:rsidRPr="002762DC">
        <w:tab/>
        <w:t>Successful 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C598FDB" w14:textId="77777777" w:rsidR="007B56FF" w:rsidRPr="007E6716" w:rsidRDefault="007B56FF" w:rsidP="007B56FF">
      <w:pPr>
        <w:pStyle w:val="TH"/>
      </w:pPr>
      <w:r w:rsidRPr="007E6716">
        <w:object w:dxaOrig="6840" w:dyaOrig="2520" w14:anchorId="0B9A3E6C">
          <v:shape id="_x0000_i1039" type="#_x0000_t75" style="width:345.75pt;height:130.6pt" o:ole="">
            <v:imagedata r:id="rId41" o:title=""/>
          </v:shape>
          <o:OLEObject Type="Embed" ProgID="Visio.Drawing.15" ShapeID="_x0000_i1039" DrawAspect="Content" ObjectID="_1772538690" r:id="rId42"/>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7.4pt;height:128.95pt" o:ole="">
            <v:imagedata r:id="rId43" o:title=""/>
          </v:shape>
          <o:OLEObject Type="Embed" ProgID="Visio.Drawing.15" ShapeID="_x0000_i1040" DrawAspect="Content" ObjectID="_1772538691" r:id="rId44"/>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140" w:name="_CR8_2_10_3"/>
      <w:bookmarkStart w:id="1141" w:name="_Toc44497346"/>
      <w:bookmarkStart w:id="1142" w:name="_Toc45107734"/>
      <w:bookmarkStart w:id="1143" w:name="_Toc45901354"/>
      <w:bookmarkStart w:id="1144" w:name="_Toc51850433"/>
      <w:bookmarkStart w:id="1145" w:name="_Toc56693436"/>
      <w:bookmarkStart w:id="1146" w:name="_Toc64446979"/>
      <w:bookmarkStart w:id="1147" w:name="_Toc66286473"/>
      <w:bookmarkStart w:id="1148" w:name="_Toc74151168"/>
      <w:bookmarkStart w:id="1149" w:name="_Toc88653640"/>
      <w:bookmarkStart w:id="1150" w:name="_Toc97903996"/>
      <w:bookmarkStart w:id="1151" w:name="_Toc105175037"/>
      <w:bookmarkStart w:id="1152" w:name="_Toc113826067"/>
      <w:bookmarkStart w:id="1153" w:name="_Toc155948491"/>
      <w:bookmarkEnd w:id="1140"/>
      <w:r w:rsidRPr="007E6716">
        <w:t>8.2.</w:t>
      </w:r>
      <w:r>
        <w:t>10</w:t>
      </w:r>
      <w:r w:rsidRPr="007E6716">
        <w:t>.3</w:t>
      </w:r>
      <w:r w:rsidRPr="007E6716">
        <w:tab/>
        <w:t>Unsuccessful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154" w:name="_CR8_2_10_4"/>
      <w:bookmarkStart w:id="1155" w:name="_Toc44497347"/>
      <w:bookmarkStart w:id="1156" w:name="_Toc45107735"/>
      <w:bookmarkStart w:id="1157" w:name="_Toc45901355"/>
      <w:bookmarkStart w:id="1158" w:name="_Toc51850434"/>
      <w:bookmarkStart w:id="1159" w:name="_Toc56693437"/>
      <w:bookmarkStart w:id="1160" w:name="_Toc64446980"/>
      <w:bookmarkStart w:id="1161" w:name="_Toc66286474"/>
      <w:bookmarkStart w:id="1162" w:name="_Toc74151169"/>
      <w:bookmarkStart w:id="1163" w:name="_Toc88653641"/>
      <w:bookmarkStart w:id="1164" w:name="_Toc97903997"/>
      <w:bookmarkStart w:id="1165" w:name="_Toc105175038"/>
      <w:bookmarkStart w:id="1166" w:name="_Toc113826068"/>
      <w:bookmarkStart w:id="1167" w:name="_Toc155948492"/>
      <w:bookmarkEnd w:id="1154"/>
      <w:r w:rsidRPr="007E6716">
        <w:t>8.2.</w:t>
      </w:r>
      <w:r>
        <w:t>10</w:t>
      </w:r>
      <w:r w:rsidRPr="007E6716">
        <w:t>.4</w:t>
      </w:r>
      <w:r w:rsidRPr="007E6716">
        <w:tab/>
        <w:t>Abnormal Conditions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68" w:name="_CR8_3"/>
      <w:bookmarkStart w:id="1169" w:name="_Toc44497348"/>
      <w:bookmarkStart w:id="1170" w:name="_Toc45107736"/>
      <w:bookmarkStart w:id="1171" w:name="_Toc45901356"/>
      <w:bookmarkStart w:id="1172" w:name="_Toc51850435"/>
      <w:bookmarkStart w:id="1173" w:name="_Toc56693438"/>
      <w:bookmarkStart w:id="1174" w:name="_Toc64446981"/>
      <w:bookmarkStart w:id="1175" w:name="_Toc66286475"/>
      <w:bookmarkStart w:id="1176" w:name="_Toc74151170"/>
      <w:bookmarkStart w:id="1177" w:name="_Toc88653642"/>
      <w:bookmarkStart w:id="1178" w:name="_Toc97903998"/>
      <w:bookmarkStart w:id="1179" w:name="_Toc105175039"/>
      <w:bookmarkStart w:id="1180" w:name="_Toc113826069"/>
      <w:bookmarkStart w:id="1181" w:name="_Toc155948493"/>
      <w:bookmarkEnd w:id="1168"/>
      <w:r w:rsidRPr="00FD0425">
        <w:t>8.3</w:t>
      </w:r>
      <w:r w:rsidRPr="00FD0425">
        <w:tab/>
        <w:t>Procedures for Dual Connectivity</w:t>
      </w:r>
      <w:bookmarkEnd w:id="960"/>
      <w:bookmarkEnd w:id="961"/>
      <w:bookmarkEnd w:id="962"/>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D094979" w14:textId="77777777" w:rsidR="00F02090" w:rsidRPr="00FD0425" w:rsidRDefault="00F02090" w:rsidP="00F02090">
      <w:pPr>
        <w:pStyle w:val="Heading3"/>
      </w:pPr>
      <w:bookmarkStart w:id="1182" w:name="_CR8_3_1"/>
      <w:bookmarkStart w:id="1183" w:name="_Toc20955084"/>
      <w:bookmarkStart w:id="1184" w:name="_Toc29991271"/>
      <w:bookmarkStart w:id="1185" w:name="_Toc36555671"/>
      <w:bookmarkStart w:id="1186" w:name="_Toc44497349"/>
      <w:bookmarkStart w:id="1187" w:name="_Toc45107737"/>
      <w:bookmarkStart w:id="1188" w:name="_Toc45901357"/>
      <w:bookmarkStart w:id="1189" w:name="_Toc51850436"/>
      <w:bookmarkStart w:id="1190" w:name="_Toc56693439"/>
      <w:bookmarkStart w:id="1191" w:name="_Toc64446982"/>
      <w:bookmarkStart w:id="1192" w:name="_Toc66286476"/>
      <w:bookmarkStart w:id="1193" w:name="_Toc74151171"/>
      <w:bookmarkStart w:id="1194" w:name="_Toc88653643"/>
      <w:bookmarkStart w:id="1195" w:name="_Toc97903999"/>
      <w:bookmarkStart w:id="1196" w:name="_Toc105175040"/>
      <w:bookmarkStart w:id="1197" w:name="_Toc113826070"/>
      <w:bookmarkStart w:id="1198" w:name="_Toc155948494"/>
      <w:bookmarkEnd w:id="1182"/>
      <w:r w:rsidRPr="00FD0425">
        <w:t>8.3.1</w:t>
      </w:r>
      <w:r w:rsidRPr="00FD0425">
        <w:tab/>
        <w:t>S-NG-RAN node Addition Preparation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8546AD9" w14:textId="77777777" w:rsidR="00F02090" w:rsidRPr="00FD0425" w:rsidRDefault="00F02090" w:rsidP="00F02090">
      <w:pPr>
        <w:pStyle w:val="Heading4"/>
      </w:pPr>
      <w:bookmarkStart w:id="1199" w:name="_CR8_3_1_1"/>
      <w:bookmarkStart w:id="1200" w:name="_Toc20955085"/>
      <w:bookmarkStart w:id="1201" w:name="_Toc29991272"/>
      <w:bookmarkStart w:id="1202" w:name="_Toc36555672"/>
      <w:bookmarkStart w:id="1203" w:name="_Toc44497350"/>
      <w:bookmarkStart w:id="1204" w:name="_Toc45107738"/>
      <w:bookmarkStart w:id="1205" w:name="_Toc45901358"/>
      <w:bookmarkStart w:id="1206" w:name="_Toc51850437"/>
      <w:bookmarkStart w:id="1207" w:name="_Toc56693440"/>
      <w:bookmarkStart w:id="1208" w:name="_Toc64446983"/>
      <w:bookmarkStart w:id="1209" w:name="_Toc66286477"/>
      <w:bookmarkStart w:id="1210" w:name="_Toc74151172"/>
      <w:bookmarkStart w:id="1211" w:name="_Toc88653644"/>
      <w:bookmarkStart w:id="1212" w:name="_Toc97904000"/>
      <w:bookmarkStart w:id="1213" w:name="_Toc105175041"/>
      <w:bookmarkStart w:id="1214" w:name="_Toc113826071"/>
      <w:bookmarkStart w:id="1215" w:name="_Toc155948495"/>
      <w:bookmarkEnd w:id="1199"/>
      <w:r w:rsidRPr="00FD0425">
        <w:t>8.3.1.1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216" w:name="_CR8_3_1_2"/>
      <w:bookmarkStart w:id="1217" w:name="_Toc20955086"/>
      <w:bookmarkStart w:id="1218" w:name="_Toc29991273"/>
      <w:bookmarkStart w:id="1219" w:name="_Toc36555673"/>
      <w:bookmarkStart w:id="1220" w:name="_Toc44497351"/>
      <w:bookmarkStart w:id="1221" w:name="_Toc45107739"/>
      <w:bookmarkStart w:id="1222" w:name="_Toc45901359"/>
      <w:bookmarkStart w:id="1223" w:name="_Toc51850438"/>
      <w:bookmarkStart w:id="1224" w:name="_Toc56693441"/>
      <w:bookmarkStart w:id="1225" w:name="_Toc64446984"/>
      <w:bookmarkStart w:id="1226" w:name="_Toc66286478"/>
      <w:bookmarkStart w:id="1227" w:name="_Toc74151173"/>
      <w:bookmarkStart w:id="1228" w:name="_Toc88653645"/>
      <w:bookmarkStart w:id="1229" w:name="_Toc97904001"/>
      <w:bookmarkStart w:id="1230" w:name="_Toc105175042"/>
      <w:bookmarkStart w:id="1231" w:name="_Toc113826072"/>
      <w:bookmarkStart w:id="1232" w:name="_Toc155948496"/>
      <w:bookmarkEnd w:id="1216"/>
      <w:r w:rsidRPr="00FD0425">
        <w:t>8.3.1.2</w:t>
      </w:r>
      <w:r w:rsidRPr="00FD0425">
        <w:tab/>
        <w:t>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68D0A20" w14:textId="77777777" w:rsidR="00F02090" w:rsidRPr="00FD0425" w:rsidRDefault="00F02090" w:rsidP="00F02090">
      <w:pPr>
        <w:pStyle w:val="TH"/>
      </w:pPr>
      <w:r w:rsidRPr="00FD0425">
        <w:object w:dxaOrig="7050" w:dyaOrig="2295" w14:anchorId="7D0FD468">
          <v:shape id="_x0000_i1041" type="#_x0000_t75" style="width:352.45pt;height:116.35pt" o:ole="">
            <v:imagedata r:id="rId45" o:title=""/>
          </v:shape>
          <o:OLEObject Type="Embed" ProgID="Visio.Drawing.15" ShapeID="_x0000_i1041" DrawAspect="Content" ObjectID="_1772538692" r:id="rId46"/>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41B583C6"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6B8D112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3E3D805B" w14:textId="77777777" w:rsidR="00F02090" w:rsidRPr="00FD0425" w:rsidRDefault="00F02090" w:rsidP="00F02090">
      <w:pPr>
        <w:rPr>
          <w:snapToGrid w:val="0"/>
        </w:rPr>
      </w:pPr>
      <w:bookmarkStart w:id="1233"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233"/>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234"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234"/>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1DD7F749"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235" w:name="_Hlk4425499"/>
      <w:r>
        <w:rPr>
          <w:rFonts w:eastAsia="Calibri Light"/>
        </w:rPr>
        <w:t xml:space="preserve">the DRBs that it establishes for </w:t>
      </w:r>
      <w:bookmarkEnd w:id="1235"/>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236"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236"/>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237" w:name="_Hlk85621254"/>
      <w:r w:rsidRPr="008711EA">
        <w:t>as part of its ACL functionality configuration actions, if such ACL functionality is deployed</w:t>
      </w:r>
      <w:bookmarkEnd w:id="1237"/>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238" w:name="_CR8_3_1_3"/>
      <w:bookmarkStart w:id="1239" w:name="_Toc20955087"/>
      <w:bookmarkStart w:id="1240" w:name="_Toc29991274"/>
      <w:bookmarkStart w:id="1241" w:name="_Toc36555674"/>
      <w:bookmarkStart w:id="1242" w:name="_Toc44497352"/>
      <w:bookmarkStart w:id="1243" w:name="_Toc45107740"/>
      <w:bookmarkStart w:id="1244" w:name="_Toc45901360"/>
      <w:bookmarkStart w:id="1245" w:name="_Toc51850439"/>
      <w:bookmarkStart w:id="1246" w:name="_Toc56693442"/>
      <w:bookmarkStart w:id="1247" w:name="_Toc64446985"/>
      <w:bookmarkStart w:id="1248" w:name="_Toc66286479"/>
      <w:bookmarkStart w:id="1249" w:name="_Toc74151174"/>
      <w:bookmarkStart w:id="1250" w:name="_Toc88653646"/>
      <w:bookmarkStart w:id="1251" w:name="_Toc97904002"/>
      <w:bookmarkStart w:id="1252" w:name="_Toc105175043"/>
      <w:bookmarkStart w:id="1253" w:name="_Toc113826073"/>
      <w:bookmarkStart w:id="1254" w:name="_Toc155948497"/>
      <w:bookmarkEnd w:id="1238"/>
      <w:r w:rsidRPr="00FD0425">
        <w:t>8.3.1.3</w:t>
      </w:r>
      <w:r w:rsidRPr="00FD0425">
        <w:tab/>
        <w:t>Unsuccessful Operation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E5088E5" w14:textId="77777777" w:rsidR="00F02090" w:rsidRPr="00FD0425" w:rsidRDefault="00F02090" w:rsidP="00F02090">
      <w:pPr>
        <w:pStyle w:val="TH"/>
      </w:pPr>
      <w:r w:rsidRPr="00FD0425">
        <w:object w:dxaOrig="7050" w:dyaOrig="2295" w14:anchorId="5B3ACCE5">
          <v:shape id="_x0000_i1042" type="#_x0000_t75" style="width:352.45pt;height:116.35pt" o:ole="">
            <v:imagedata r:id="rId47" o:title=""/>
          </v:shape>
          <o:OLEObject Type="Embed" ProgID="Visio.Drawing.15" ShapeID="_x0000_i1042" DrawAspect="Content" ObjectID="_1772538693" r:id="rId48"/>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255" w:name="_CR8_3_1_4"/>
      <w:bookmarkStart w:id="1256" w:name="_Toc20955088"/>
      <w:bookmarkStart w:id="1257" w:name="_Toc29991275"/>
      <w:bookmarkStart w:id="1258" w:name="_Toc36555675"/>
      <w:bookmarkStart w:id="1259" w:name="_Toc44497353"/>
      <w:bookmarkStart w:id="1260" w:name="_Toc45107741"/>
      <w:bookmarkStart w:id="1261" w:name="_Toc45901361"/>
      <w:bookmarkStart w:id="1262" w:name="_Toc51850440"/>
      <w:bookmarkStart w:id="1263" w:name="_Toc56693443"/>
      <w:bookmarkStart w:id="1264" w:name="_Toc64446986"/>
      <w:bookmarkStart w:id="1265" w:name="_Toc66286480"/>
      <w:bookmarkStart w:id="1266" w:name="_Toc74151175"/>
      <w:bookmarkStart w:id="1267" w:name="_Toc88653647"/>
      <w:bookmarkStart w:id="1268" w:name="_Toc97904003"/>
      <w:bookmarkStart w:id="1269" w:name="_Toc105175044"/>
      <w:bookmarkStart w:id="1270" w:name="_Toc113826074"/>
      <w:bookmarkStart w:id="1271" w:name="_Toc155948498"/>
      <w:bookmarkEnd w:id="1255"/>
      <w:r w:rsidRPr="00FD0425">
        <w:t>8.3.1.4</w:t>
      </w:r>
      <w:r w:rsidRPr="00FD0425">
        <w:tab/>
        <w:t>Abnormal Conditions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272" w:name="_CR8_3_2"/>
      <w:bookmarkStart w:id="1273" w:name="_Toc20955089"/>
      <w:bookmarkStart w:id="1274" w:name="_Toc29991276"/>
      <w:bookmarkStart w:id="1275" w:name="_Toc36555676"/>
      <w:bookmarkStart w:id="1276" w:name="_Toc44497354"/>
      <w:bookmarkStart w:id="1277" w:name="_Toc45107742"/>
      <w:bookmarkStart w:id="1278" w:name="_Toc45901362"/>
      <w:bookmarkStart w:id="1279" w:name="_Toc51850441"/>
      <w:bookmarkStart w:id="1280" w:name="_Toc56693444"/>
      <w:bookmarkStart w:id="1281" w:name="_Toc64446987"/>
      <w:bookmarkStart w:id="1282" w:name="_Toc66286481"/>
      <w:bookmarkStart w:id="1283" w:name="_Toc74151176"/>
      <w:bookmarkStart w:id="1284" w:name="_Toc88653648"/>
      <w:bookmarkStart w:id="1285" w:name="_Toc97904004"/>
      <w:bookmarkStart w:id="1286" w:name="_Toc105175045"/>
      <w:bookmarkStart w:id="1287" w:name="_Toc113826075"/>
      <w:bookmarkStart w:id="1288" w:name="_Toc155948499"/>
      <w:bookmarkEnd w:id="1272"/>
      <w:r w:rsidRPr="00FD0425">
        <w:t>8.3.2</w:t>
      </w:r>
      <w:r w:rsidRPr="00FD0425">
        <w:tab/>
        <w:t>S-NG-RAN node Reconfiguration Completion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2271881" w14:textId="77777777" w:rsidR="00F02090" w:rsidRPr="00FD0425" w:rsidRDefault="00F02090" w:rsidP="00F02090">
      <w:pPr>
        <w:pStyle w:val="Heading4"/>
      </w:pPr>
      <w:bookmarkStart w:id="1289" w:name="_CR8_3_2_1"/>
      <w:bookmarkStart w:id="1290" w:name="_Toc20955090"/>
      <w:bookmarkStart w:id="1291" w:name="_Toc29991277"/>
      <w:bookmarkStart w:id="1292" w:name="_Toc36555677"/>
      <w:bookmarkStart w:id="1293" w:name="_Toc44497355"/>
      <w:bookmarkStart w:id="1294" w:name="_Toc45107743"/>
      <w:bookmarkStart w:id="1295" w:name="_Toc45901363"/>
      <w:bookmarkStart w:id="1296" w:name="_Toc51850442"/>
      <w:bookmarkStart w:id="1297" w:name="_Toc56693445"/>
      <w:bookmarkStart w:id="1298" w:name="_Toc64446988"/>
      <w:bookmarkStart w:id="1299" w:name="_Toc66286482"/>
      <w:bookmarkStart w:id="1300" w:name="_Toc74151177"/>
      <w:bookmarkStart w:id="1301" w:name="_Toc88653649"/>
      <w:bookmarkStart w:id="1302" w:name="_Toc97904005"/>
      <w:bookmarkStart w:id="1303" w:name="_Toc105175046"/>
      <w:bookmarkStart w:id="1304" w:name="_Toc113826076"/>
      <w:bookmarkStart w:id="1305" w:name="_Toc155948500"/>
      <w:bookmarkEnd w:id="1289"/>
      <w:r w:rsidRPr="00FD0425">
        <w:t>8.3.2.1</w:t>
      </w:r>
      <w:r w:rsidRPr="00FD0425">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306" w:name="_CR8_3_2_2"/>
      <w:bookmarkStart w:id="1307" w:name="_Toc20955091"/>
      <w:bookmarkStart w:id="1308" w:name="_Toc29991278"/>
      <w:bookmarkStart w:id="1309" w:name="_Toc36555678"/>
      <w:bookmarkStart w:id="1310" w:name="_Toc44497356"/>
      <w:bookmarkStart w:id="1311" w:name="_Toc45107744"/>
      <w:bookmarkStart w:id="1312" w:name="_Toc45901364"/>
      <w:bookmarkStart w:id="1313" w:name="_Toc51850443"/>
      <w:bookmarkStart w:id="1314" w:name="_Toc56693446"/>
      <w:bookmarkStart w:id="1315" w:name="_Toc64446989"/>
      <w:bookmarkStart w:id="1316" w:name="_Toc66286483"/>
      <w:bookmarkStart w:id="1317" w:name="_Toc74151178"/>
      <w:bookmarkStart w:id="1318" w:name="_Toc88653650"/>
      <w:bookmarkStart w:id="1319" w:name="_Toc97904006"/>
      <w:bookmarkStart w:id="1320" w:name="_Toc105175047"/>
      <w:bookmarkStart w:id="1321" w:name="_Toc113826077"/>
      <w:bookmarkStart w:id="1322" w:name="_Toc155948501"/>
      <w:bookmarkEnd w:id="1306"/>
      <w:r w:rsidRPr="00FD0425">
        <w:t>8.3.2.2</w:t>
      </w:r>
      <w:r w:rsidRPr="00FD0425">
        <w:tab/>
        <w:t>Successful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2.45pt;height:116.35pt" o:ole="">
            <v:imagedata r:id="rId49" o:title=""/>
          </v:shape>
          <o:OLEObject Type="Embed" ProgID="Visio.Drawing.15" ShapeID="_x0000_i1043" DrawAspect="Content" ObjectID="_1772538694" r:id="rId50"/>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323" w:name="_CR8_3_2_3"/>
      <w:bookmarkStart w:id="1324" w:name="_Toc20955092"/>
      <w:bookmarkStart w:id="1325" w:name="_Toc29991279"/>
      <w:bookmarkStart w:id="1326" w:name="_Toc36555679"/>
      <w:bookmarkStart w:id="1327" w:name="_Toc44497357"/>
      <w:bookmarkStart w:id="1328" w:name="_Toc45107745"/>
      <w:bookmarkStart w:id="1329" w:name="_Toc45901365"/>
      <w:bookmarkStart w:id="1330" w:name="_Toc51850444"/>
      <w:bookmarkStart w:id="1331" w:name="_Toc56693447"/>
      <w:bookmarkStart w:id="1332" w:name="_Toc64446990"/>
      <w:bookmarkStart w:id="1333" w:name="_Toc66286484"/>
      <w:bookmarkStart w:id="1334" w:name="_Toc74151179"/>
      <w:bookmarkStart w:id="1335" w:name="_Toc88653651"/>
      <w:bookmarkStart w:id="1336" w:name="_Toc97904007"/>
      <w:bookmarkStart w:id="1337" w:name="_Toc105175048"/>
      <w:bookmarkStart w:id="1338" w:name="_Toc113826078"/>
      <w:bookmarkStart w:id="1339" w:name="_Toc155948502"/>
      <w:bookmarkEnd w:id="1323"/>
      <w:r w:rsidRPr="00FD0425">
        <w:t>8.3.2.3</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340" w:name="_CR8_3_3"/>
      <w:bookmarkStart w:id="1341" w:name="_Toc20955093"/>
      <w:bookmarkStart w:id="1342" w:name="_Toc29991280"/>
      <w:bookmarkStart w:id="1343" w:name="_Toc36555680"/>
      <w:bookmarkStart w:id="1344" w:name="_Toc44497358"/>
      <w:bookmarkStart w:id="1345" w:name="_Toc45107746"/>
      <w:bookmarkStart w:id="1346" w:name="_Toc45901366"/>
      <w:bookmarkStart w:id="1347" w:name="_Toc51850445"/>
      <w:bookmarkStart w:id="1348" w:name="_Toc56693448"/>
      <w:bookmarkStart w:id="1349" w:name="_Toc64446991"/>
      <w:bookmarkStart w:id="1350" w:name="_Toc66286485"/>
      <w:bookmarkStart w:id="1351" w:name="_Toc74151180"/>
      <w:bookmarkStart w:id="1352" w:name="_Toc88653652"/>
      <w:bookmarkStart w:id="1353" w:name="_Toc97904008"/>
      <w:bookmarkStart w:id="1354" w:name="_Toc105175049"/>
      <w:bookmarkStart w:id="1355" w:name="_Toc113826079"/>
      <w:bookmarkStart w:id="1356" w:name="_Toc155948503"/>
      <w:bookmarkEnd w:id="1340"/>
      <w:r w:rsidRPr="00FD0425">
        <w:t>8.3.3</w:t>
      </w:r>
      <w:r w:rsidRPr="00FD0425">
        <w:tab/>
        <w:t>M-NG-RAN node initiated S-NG-RAN node Modification Preparation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75A34C4" w14:textId="77777777" w:rsidR="00F02090" w:rsidRPr="00FD0425" w:rsidRDefault="00F02090" w:rsidP="00F02090">
      <w:pPr>
        <w:pStyle w:val="Heading4"/>
      </w:pPr>
      <w:bookmarkStart w:id="1357" w:name="_CR8_3_3_1"/>
      <w:bookmarkStart w:id="1358" w:name="_Toc20955094"/>
      <w:bookmarkStart w:id="1359" w:name="_Toc29991281"/>
      <w:bookmarkStart w:id="1360" w:name="_Toc36555681"/>
      <w:bookmarkStart w:id="1361" w:name="_Toc44497359"/>
      <w:bookmarkStart w:id="1362" w:name="_Toc45107747"/>
      <w:bookmarkStart w:id="1363" w:name="_Toc45901367"/>
      <w:bookmarkStart w:id="1364" w:name="_Toc51850446"/>
      <w:bookmarkStart w:id="1365" w:name="_Toc56693449"/>
      <w:bookmarkStart w:id="1366" w:name="_Toc64446992"/>
      <w:bookmarkStart w:id="1367" w:name="_Toc66286486"/>
      <w:bookmarkStart w:id="1368" w:name="_Toc74151181"/>
      <w:bookmarkStart w:id="1369" w:name="_Toc88653653"/>
      <w:bookmarkStart w:id="1370" w:name="_Toc97904009"/>
      <w:bookmarkStart w:id="1371" w:name="_Toc105175050"/>
      <w:bookmarkStart w:id="1372" w:name="_Toc113826080"/>
      <w:bookmarkStart w:id="1373" w:name="_Toc155948504"/>
      <w:bookmarkEnd w:id="1357"/>
      <w:r w:rsidRPr="00FD0425">
        <w:t>8.3.3.1</w:t>
      </w:r>
      <w:r w:rsidRPr="00FD0425">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374" w:name="_CR8_3_3_2"/>
      <w:bookmarkStart w:id="1375" w:name="_Toc20955095"/>
      <w:bookmarkStart w:id="1376" w:name="_Toc29991282"/>
      <w:bookmarkStart w:id="1377" w:name="_Toc36555682"/>
      <w:bookmarkStart w:id="1378" w:name="_Toc44497360"/>
      <w:bookmarkStart w:id="1379" w:name="_Toc45107748"/>
      <w:bookmarkStart w:id="1380" w:name="_Toc45901368"/>
      <w:bookmarkStart w:id="1381" w:name="_Toc51850447"/>
      <w:bookmarkStart w:id="1382" w:name="_Toc56693450"/>
      <w:bookmarkStart w:id="1383" w:name="_Toc64446993"/>
      <w:bookmarkStart w:id="1384" w:name="_Toc66286487"/>
      <w:bookmarkStart w:id="1385" w:name="_Toc74151182"/>
      <w:bookmarkStart w:id="1386" w:name="_Toc88653654"/>
      <w:bookmarkStart w:id="1387" w:name="_Toc97904010"/>
      <w:bookmarkStart w:id="1388" w:name="_Toc105175051"/>
      <w:bookmarkStart w:id="1389" w:name="_Toc113826081"/>
      <w:bookmarkStart w:id="1390" w:name="_Toc155948505"/>
      <w:bookmarkEnd w:id="1374"/>
      <w:r w:rsidRPr="00FD0425">
        <w:t>8.3.3.2</w:t>
      </w:r>
      <w:r w:rsidRPr="00FD0425">
        <w:tab/>
        <w:t>Successful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2.45pt;height:116.35pt" o:ole="">
            <v:imagedata r:id="rId51" o:title=""/>
          </v:shape>
          <o:OLEObject Type="Embed" ProgID="Visio.Drawing.15" ShapeID="_x0000_i1044" DrawAspect="Content" ObjectID="_1772538695" r:id="rId52"/>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01367793"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91" w:name="_Hlk534060780"/>
      <w:r w:rsidRPr="00FD0425">
        <w:t>-</w:t>
      </w:r>
      <w:r w:rsidRPr="00FD0425">
        <w:tab/>
      </w:r>
      <w:bookmarkEnd w:id="1391"/>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92"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92"/>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93" w:name="_Toc20955096"/>
      <w:bookmarkStart w:id="1394" w:name="_Toc29991283"/>
      <w:bookmarkStart w:id="1395"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96" w:name="_CR8_3_3_3"/>
      <w:bookmarkStart w:id="1397" w:name="_Toc44497361"/>
      <w:bookmarkStart w:id="1398" w:name="_Toc45107749"/>
      <w:bookmarkStart w:id="1399" w:name="_Toc45901369"/>
      <w:bookmarkStart w:id="1400" w:name="_Toc51850448"/>
      <w:bookmarkStart w:id="1401" w:name="_Toc56693451"/>
      <w:bookmarkStart w:id="1402" w:name="_Toc64446994"/>
      <w:bookmarkStart w:id="1403" w:name="_Toc66286488"/>
      <w:bookmarkStart w:id="1404" w:name="_Toc74151183"/>
      <w:bookmarkStart w:id="1405" w:name="_Toc88653655"/>
      <w:bookmarkStart w:id="1406" w:name="_Toc97904011"/>
      <w:bookmarkStart w:id="1407" w:name="_Toc105175052"/>
      <w:bookmarkStart w:id="1408" w:name="_Toc113826082"/>
      <w:bookmarkStart w:id="1409" w:name="_Toc155948506"/>
      <w:bookmarkEnd w:id="1396"/>
      <w:r w:rsidRPr="00FD0425">
        <w:t>8.3.3.3</w:t>
      </w:r>
      <w:r w:rsidRPr="00FD0425">
        <w:tab/>
        <w:t>Unsuccessful Operation</w:t>
      </w:r>
      <w:bookmarkEnd w:id="1393"/>
      <w:bookmarkEnd w:id="1394"/>
      <w:bookmarkEnd w:id="1395"/>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2.45pt;height:116.35pt" o:ole="">
            <v:imagedata r:id="rId53" o:title=""/>
          </v:shape>
          <o:OLEObject Type="Embed" ProgID="Visio.Drawing.15" ShapeID="_x0000_i1045" DrawAspect="Content" ObjectID="_1772538696" r:id="rId54"/>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410" w:name="_CR8_3_3_4"/>
      <w:bookmarkStart w:id="1411" w:name="_Toc20955097"/>
      <w:bookmarkStart w:id="1412" w:name="_Toc29991284"/>
      <w:bookmarkStart w:id="1413" w:name="_Toc36555684"/>
      <w:bookmarkStart w:id="1414" w:name="_Toc44497362"/>
      <w:bookmarkStart w:id="1415" w:name="_Toc45107750"/>
      <w:bookmarkStart w:id="1416" w:name="_Toc45901370"/>
      <w:bookmarkStart w:id="1417" w:name="_Toc51850449"/>
      <w:bookmarkStart w:id="1418" w:name="_Toc56693452"/>
      <w:bookmarkStart w:id="1419" w:name="_Toc64446995"/>
      <w:bookmarkStart w:id="1420" w:name="_Toc66286489"/>
      <w:bookmarkStart w:id="1421" w:name="_Toc74151184"/>
      <w:bookmarkStart w:id="1422" w:name="_Toc88653656"/>
      <w:bookmarkStart w:id="1423" w:name="_Toc97904012"/>
      <w:bookmarkStart w:id="1424" w:name="_Toc105175053"/>
      <w:bookmarkStart w:id="1425" w:name="_Toc113826083"/>
      <w:bookmarkStart w:id="1426" w:name="_Toc155948507"/>
      <w:bookmarkEnd w:id="1410"/>
      <w:r w:rsidRPr="00FD0425">
        <w:t>8.3.3.4</w:t>
      </w:r>
      <w:r w:rsidRPr="00FD0425">
        <w:tab/>
        <w:t>Abnormal Conditions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427" w:name="_CR8_3_4"/>
      <w:bookmarkStart w:id="1428" w:name="_Toc20955098"/>
      <w:bookmarkStart w:id="1429" w:name="_Toc29991285"/>
      <w:bookmarkStart w:id="1430" w:name="_Toc36555685"/>
      <w:bookmarkStart w:id="1431" w:name="_Toc44497363"/>
      <w:bookmarkStart w:id="1432" w:name="_Toc45107751"/>
      <w:bookmarkStart w:id="1433" w:name="_Toc45901371"/>
      <w:bookmarkStart w:id="1434" w:name="_Toc51850450"/>
      <w:bookmarkStart w:id="1435" w:name="_Toc56693453"/>
      <w:bookmarkStart w:id="1436" w:name="_Toc64446996"/>
      <w:bookmarkStart w:id="1437" w:name="_Toc66286490"/>
      <w:bookmarkStart w:id="1438" w:name="_Toc74151185"/>
      <w:bookmarkStart w:id="1439" w:name="_Toc88653657"/>
      <w:bookmarkStart w:id="1440" w:name="_Toc97904013"/>
      <w:bookmarkStart w:id="1441" w:name="_Toc105175054"/>
      <w:bookmarkStart w:id="1442" w:name="_Toc113826084"/>
      <w:bookmarkStart w:id="1443" w:name="_Toc155948508"/>
      <w:bookmarkEnd w:id="1427"/>
      <w:r w:rsidRPr="00FD0425">
        <w:t>8.3.4</w:t>
      </w:r>
      <w:r w:rsidRPr="00FD0425">
        <w:tab/>
        <w:t>S-NG-RAN node initiated S-NG-RAN node Modification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C9CFC91" w14:textId="77777777" w:rsidR="00F02090" w:rsidRPr="00FD0425" w:rsidRDefault="00F02090" w:rsidP="00F02090">
      <w:pPr>
        <w:pStyle w:val="Heading4"/>
      </w:pPr>
      <w:bookmarkStart w:id="1444" w:name="_CR8_3_4_1"/>
      <w:bookmarkStart w:id="1445" w:name="_Toc20955099"/>
      <w:bookmarkStart w:id="1446" w:name="_Toc29991286"/>
      <w:bookmarkStart w:id="1447" w:name="_Toc36555686"/>
      <w:bookmarkStart w:id="1448" w:name="_Toc44497364"/>
      <w:bookmarkStart w:id="1449" w:name="_Toc45107752"/>
      <w:bookmarkStart w:id="1450" w:name="_Toc45901372"/>
      <w:bookmarkStart w:id="1451" w:name="_Toc51850451"/>
      <w:bookmarkStart w:id="1452" w:name="_Toc56693454"/>
      <w:bookmarkStart w:id="1453" w:name="_Toc64446997"/>
      <w:bookmarkStart w:id="1454" w:name="_Toc66286491"/>
      <w:bookmarkStart w:id="1455" w:name="_Toc74151186"/>
      <w:bookmarkStart w:id="1456" w:name="_Toc88653658"/>
      <w:bookmarkStart w:id="1457" w:name="_Toc97904014"/>
      <w:bookmarkStart w:id="1458" w:name="_Toc105175055"/>
      <w:bookmarkStart w:id="1459" w:name="_Toc113826085"/>
      <w:bookmarkStart w:id="1460" w:name="_Toc155948509"/>
      <w:bookmarkEnd w:id="1444"/>
      <w:r w:rsidRPr="00FD0425">
        <w:t>8.3.4.1</w:t>
      </w:r>
      <w:r w:rsidRPr="00FD0425">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461" w:name="_CR8_3_4_2"/>
      <w:bookmarkStart w:id="1462" w:name="_Toc20955100"/>
      <w:bookmarkStart w:id="1463" w:name="_Toc29991287"/>
      <w:bookmarkStart w:id="1464" w:name="_Toc36555687"/>
      <w:bookmarkStart w:id="1465" w:name="_Toc44497365"/>
      <w:bookmarkStart w:id="1466" w:name="_Toc45107753"/>
      <w:bookmarkStart w:id="1467" w:name="_Toc45901373"/>
      <w:bookmarkStart w:id="1468" w:name="_Toc51850452"/>
      <w:bookmarkStart w:id="1469" w:name="_Toc56693455"/>
      <w:bookmarkStart w:id="1470" w:name="_Toc64446998"/>
      <w:bookmarkStart w:id="1471" w:name="_Toc66286492"/>
      <w:bookmarkStart w:id="1472" w:name="_Toc74151187"/>
      <w:bookmarkStart w:id="1473" w:name="_Toc88653659"/>
      <w:bookmarkStart w:id="1474" w:name="_Toc97904015"/>
      <w:bookmarkStart w:id="1475" w:name="_Toc105175056"/>
      <w:bookmarkStart w:id="1476" w:name="_Toc113826086"/>
      <w:bookmarkStart w:id="1477" w:name="_Toc155948510"/>
      <w:bookmarkEnd w:id="1461"/>
      <w:r w:rsidRPr="00FD0425">
        <w:t>8.3.4.2</w:t>
      </w:r>
      <w:r w:rsidRPr="00FD0425">
        <w:tab/>
        <w:t>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2.45pt;height:116.35pt" o:ole="">
            <v:imagedata r:id="rId55" o:title=""/>
          </v:shape>
          <o:OLEObject Type="Embed" ProgID="Visio.Drawing.15" ShapeID="_x0000_i1046" DrawAspect="Content" ObjectID="_1772538697" r:id="rId56"/>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219603E4"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for the indicated DRB.</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478" w:name="_CR8_3_4_3"/>
      <w:bookmarkStart w:id="1479" w:name="_Toc51850453"/>
      <w:bookmarkStart w:id="1480" w:name="_Toc56693456"/>
      <w:bookmarkStart w:id="1481" w:name="_Toc64446999"/>
      <w:bookmarkStart w:id="1482" w:name="_Toc66286493"/>
      <w:bookmarkStart w:id="1483" w:name="_Toc74151188"/>
      <w:bookmarkStart w:id="1484" w:name="_Toc88653660"/>
      <w:bookmarkStart w:id="1485" w:name="_Toc97904016"/>
      <w:bookmarkStart w:id="1486" w:name="_Toc105175057"/>
      <w:bookmarkStart w:id="1487" w:name="_Toc113826087"/>
      <w:bookmarkStart w:id="1488" w:name="_Toc155948511"/>
      <w:bookmarkEnd w:id="1478"/>
      <w:r w:rsidRPr="00FD0425">
        <w:t>8.3.4.3</w:t>
      </w:r>
      <w:r w:rsidRPr="00FD0425">
        <w:tab/>
        <w:t>Unsuccessful Operation</w:t>
      </w:r>
      <w:bookmarkEnd w:id="1479"/>
      <w:bookmarkEnd w:id="1480"/>
      <w:bookmarkEnd w:id="1481"/>
      <w:bookmarkEnd w:id="1482"/>
      <w:bookmarkEnd w:id="1483"/>
      <w:bookmarkEnd w:id="1484"/>
      <w:bookmarkEnd w:id="1485"/>
      <w:bookmarkEnd w:id="1486"/>
      <w:bookmarkEnd w:id="1487"/>
      <w:bookmarkEnd w:id="1488"/>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2.45pt;height:116.35pt" o:ole="">
            <v:imagedata r:id="rId57" o:title=""/>
          </v:shape>
          <o:OLEObject Type="Embed" ProgID="Visio.Drawing.15" ShapeID="_x0000_i1047" DrawAspect="Content" ObjectID="_1772538698" r:id="rId58"/>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89" w:name="_CR8_3_4_4"/>
      <w:bookmarkStart w:id="1490" w:name="_Toc20955102"/>
      <w:bookmarkStart w:id="1491" w:name="_Toc29991289"/>
      <w:bookmarkStart w:id="1492" w:name="_Toc36555689"/>
      <w:bookmarkStart w:id="1493" w:name="_Toc44497367"/>
      <w:bookmarkStart w:id="1494" w:name="_Toc45107755"/>
      <w:bookmarkStart w:id="1495" w:name="_Toc45901375"/>
      <w:bookmarkStart w:id="1496" w:name="_Toc51850454"/>
      <w:bookmarkStart w:id="1497" w:name="_Toc56693457"/>
      <w:bookmarkStart w:id="1498" w:name="_Toc64447000"/>
      <w:bookmarkStart w:id="1499" w:name="_Toc66286494"/>
      <w:bookmarkStart w:id="1500" w:name="_Toc74151189"/>
      <w:bookmarkStart w:id="1501" w:name="_Toc88653661"/>
      <w:bookmarkStart w:id="1502" w:name="_Toc97904017"/>
      <w:bookmarkStart w:id="1503" w:name="_Toc105175058"/>
      <w:bookmarkStart w:id="1504" w:name="_Toc113826088"/>
      <w:bookmarkStart w:id="1505" w:name="_Toc155948512"/>
      <w:bookmarkEnd w:id="1489"/>
      <w:r w:rsidRPr="00FD0425">
        <w:t>8.3.4.4</w:t>
      </w:r>
      <w:r w:rsidRPr="00FD0425">
        <w:tab/>
        <w:t>Abnormal Conditions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506" w:name="_CR8_3_5"/>
      <w:bookmarkStart w:id="1507" w:name="_Toc20955103"/>
      <w:bookmarkStart w:id="1508" w:name="_Toc29991290"/>
      <w:bookmarkStart w:id="1509" w:name="_Toc36555690"/>
      <w:bookmarkStart w:id="1510" w:name="_Toc44497368"/>
      <w:bookmarkStart w:id="1511" w:name="_Toc45107756"/>
      <w:bookmarkStart w:id="1512" w:name="_Toc45901376"/>
      <w:bookmarkStart w:id="1513" w:name="_Toc51850455"/>
      <w:bookmarkStart w:id="1514" w:name="_Toc56693458"/>
      <w:bookmarkStart w:id="1515" w:name="_Toc64447001"/>
      <w:bookmarkStart w:id="1516" w:name="_Toc66286495"/>
      <w:bookmarkStart w:id="1517" w:name="_Toc74151190"/>
      <w:bookmarkStart w:id="1518" w:name="_Toc88653662"/>
      <w:bookmarkStart w:id="1519" w:name="_Toc97904018"/>
      <w:bookmarkStart w:id="1520" w:name="_Toc105175059"/>
      <w:bookmarkStart w:id="1521" w:name="_Toc113826089"/>
      <w:bookmarkStart w:id="1522" w:name="_Toc155948513"/>
      <w:bookmarkEnd w:id="1506"/>
      <w:r w:rsidRPr="00FD0425">
        <w:t>8.3.5</w:t>
      </w:r>
      <w:r w:rsidRPr="00FD0425">
        <w:tab/>
        <w:t>S-NG-RAN node initiated S-NG-RAN node Change</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6EE8289" w14:textId="77777777" w:rsidR="00F02090" w:rsidRPr="00FD0425" w:rsidRDefault="00F02090" w:rsidP="00F02090">
      <w:pPr>
        <w:pStyle w:val="Heading4"/>
      </w:pPr>
      <w:bookmarkStart w:id="1523" w:name="_CR8_3_5_1"/>
      <w:bookmarkStart w:id="1524" w:name="_Toc20955104"/>
      <w:bookmarkStart w:id="1525" w:name="_Toc29991291"/>
      <w:bookmarkStart w:id="1526" w:name="_Toc36555691"/>
      <w:bookmarkStart w:id="1527" w:name="_Toc44497369"/>
      <w:bookmarkStart w:id="1528" w:name="_Toc45107757"/>
      <w:bookmarkStart w:id="1529" w:name="_Toc45901377"/>
      <w:bookmarkStart w:id="1530" w:name="_Toc51850456"/>
      <w:bookmarkStart w:id="1531" w:name="_Toc56693459"/>
      <w:bookmarkStart w:id="1532" w:name="_Toc64447002"/>
      <w:bookmarkStart w:id="1533" w:name="_Toc66286496"/>
      <w:bookmarkStart w:id="1534" w:name="_Toc74151191"/>
      <w:bookmarkStart w:id="1535" w:name="_Toc88653663"/>
      <w:bookmarkStart w:id="1536" w:name="_Toc97904019"/>
      <w:bookmarkStart w:id="1537" w:name="_Toc105175060"/>
      <w:bookmarkStart w:id="1538" w:name="_Toc113826090"/>
      <w:bookmarkStart w:id="1539" w:name="_Toc155948514"/>
      <w:bookmarkEnd w:id="1523"/>
      <w:r w:rsidRPr="00FD0425">
        <w:t>8.3.5.1</w:t>
      </w:r>
      <w:r w:rsidRPr="00FD0425">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540" w:name="_CR8_3_5_2"/>
      <w:bookmarkStart w:id="1541" w:name="_Toc20955105"/>
      <w:bookmarkStart w:id="1542" w:name="_Toc29991292"/>
      <w:bookmarkStart w:id="1543" w:name="_Toc36555692"/>
      <w:bookmarkStart w:id="1544" w:name="_Toc44497370"/>
      <w:bookmarkStart w:id="1545" w:name="_Toc45107758"/>
      <w:bookmarkStart w:id="1546" w:name="_Toc45901378"/>
      <w:bookmarkStart w:id="1547" w:name="_Toc51850457"/>
      <w:bookmarkStart w:id="1548" w:name="_Toc56693460"/>
      <w:bookmarkStart w:id="1549" w:name="_Toc64447003"/>
      <w:bookmarkStart w:id="1550" w:name="_Toc66286497"/>
      <w:bookmarkStart w:id="1551" w:name="_Toc74151192"/>
      <w:bookmarkStart w:id="1552" w:name="_Toc88653664"/>
      <w:bookmarkStart w:id="1553" w:name="_Toc97904020"/>
      <w:bookmarkStart w:id="1554" w:name="_Toc105175061"/>
      <w:bookmarkStart w:id="1555" w:name="_Toc113826091"/>
      <w:bookmarkStart w:id="1556" w:name="_Toc155948515"/>
      <w:bookmarkEnd w:id="1540"/>
      <w:r w:rsidRPr="00FD0425">
        <w:t>8.3.5.2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2.45pt;height:116.35pt" o:ole="">
            <v:imagedata r:id="rId59" o:title=""/>
          </v:shape>
          <o:OLEObject Type="Embed" ProgID="Visio.Drawing.15" ShapeID="_x0000_i1048" DrawAspect="Content" ObjectID="_1772538699" r:id="rId60"/>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557" w:name="_CR8_3_5_3"/>
      <w:bookmarkStart w:id="1558" w:name="_Toc20955106"/>
      <w:bookmarkStart w:id="1559" w:name="_Toc29991293"/>
      <w:bookmarkStart w:id="1560" w:name="_Toc36555693"/>
      <w:bookmarkStart w:id="1561" w:name="_Toc44497371"/>
      <w:bookmarkStart w:id="1562" w:name="_Toc45107759"/>
      <w:bookmarkStart w:id="1563" w:name="_Toc45901379"/>
      <w:bookmarkStart w:id="1564" w:name="_Toc51850458"/>
      <w:bookmarkStart w:id="1565" w:name="_Toc56693461"/>
      <w:bookmarkStart w:id="1566" w:name="_Toc64447004"/>
      <w:bookmarkStart w:id="1567" w:name="_Toc66286498"/>
      <w:bookmarkStart w:id="1568" w:name="_Toc74151193"/>
      <w:bookmarkStart w:id="1569" w:name="_Toc88653665"/>
      <w:bookmarkStart w:id="1570" w:name="_Toc97904021"/>
      <w:bookmarkStart w:id="1571" w:name="_Toc105175062"/>
      <w:bookmarkStart w:id="1572" w:name="_Toc113826092"/>
      <w:bookmarkStart w:id="1573" w:name="_Toc155948516"/>
      <w:bookmarkEnd w:id="1557"/>
      <w:r w:rsidRPr="00FD0425">
        <w:t>8.3.5.3</w:t>
      </w:r>
      <w:r w:rsidRPr="00FD0425">
        <w:tab/>
        <w:t>Unsuccessful Operation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2.45pt;height:116.35pt" o:ole="">
            <v:imagedata r:id="rId61" o:title=""/>
          </v:shape>
          <o:OLEObject Type="Embed" ProgID="Visio.Drawing.15" ShapeID="_x0000_i1049" DrawAspect="Content" ObjectID="_1772538700" r:id="rId62"/>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574" w:name="_CR8_3_5_4"/>
      <w:bookmarkStart w:id="1575" w:name="_Toc20955107"/>
      <w:bookmarkStart w:id="1576" w:name="_Toc29991294"/>
      <w:bookmarkStart w:id="1577" w:name="_Toc36555694"/>
      <w:bookmarkStart w:id="1578" w:name="_Toc44497372"/>
      <w:bookmarkStart w:id="1579" w:name="_Toc45107760"/>
      <w:bookmarkStart w:id="1580" w:name="_Toc45901380"/>
      <w:bookmarkStart w:id="1581" w:name="_Toc51850459"/>
      <w:bookmarkStart w:id="1582" w:name="_Toc56693462"/>
      <w:bookmarkStart w:id="1583" w:name="_Toc64447005"/>
      <w:bookmarkStart w:id="1584" w:name="_Toc66286499"/>
      <w:bookmarkStart w:id="1585" w:name="_Toc74151194"/>
      <w:bookmarkStart w:id="1586" w:name="_Toc88653666"/>
      <w:bookmarkStart w:id="1587" w:name="_Toc97904022"/>
      <w:bookmarkStart w:id="1588" w:name="_Toc105175063"/>
      <w:bookmarkStart w:id="1589" w:name="_Toc113826093"/>
      <w:bookmarkStart w:id="1590" w:name="_Toc155948517"/>
      <w:bookmarkEnd w:id="1574"/>
      <w:r w:rsidRPr="00FD0425">
        <w:t>8.3.5.4</w:t>
      </w:r>
      <w:r w:rsidRPr="00FD0425">
        <w:tab/>
        <w:t>Abnormal Conditions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591" w:name="_CR8_3_6"/>
      <w:bookmarkStart w:id="1592" w:name="_Toc20955108"/>
      <w:bookmarkStart w:id="1593" w:name="_Toc29991295"/>
      <w:bookmarkStart w:id="1594" w:name="_Toc36555695"/>
      <w:bookmarkStart w:id="1595" w:name="_Toc44497373"/>
      <w:bookmarkStart w:id="1596" w:name="_Toc45107761"/>
      <w:bookmarkStart w:id="1597" w:name="_Toc45901381"/>
      <w:bookmarkStart w:id="1598" w:name="_Toc51850460"/>
      <w:bookmarkStart w:id="1599" w:name="_Toc56693463"/>
      <w:bookmarkStart w:id="1600" w:name="_Toc64447006"/>
      <w:bookmarkStart w:id="1601" w:name="_Toc66286500"/>
      <w:bookmarkStart w:id="1602" w:name="_Toc74151195"/>
      <w:bookmarkStart w:id="1603" w:name="_Toc88653667"/>
      <w:bookmarkStart w:id="1604" w:name="_Toc97904023"/>
      <w:bookmarkStart w:id="1605" w:name="_Toc105175064"/>
      <w:bookmarkStart w:id="1606" w:name="_Toc113826094"/>
      <w:bookmarkStart w:id="1607" w:name="_Toc155948518"/>
      <w:bookmarkEnd w:id="1591"/>
      <w:r w:rsidRPr="00FD0425">
        <w:t>8.3.6</w:t>
      </w:r>
      <w:r w:rsidRPr="00FD0425">
        <w:tab/>
        <w:t>M-NG-RAN node initiated S-NG-RAN node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D67ABCE" w14:textId="77777777" w:rsidR="00F02090" w:rsidRPr="00FD0425" w:rsidRDefault="00F02090" w:rsidP="00F02090">
      <w:pPr>
        <w:pStyle w:val="Heading4"/>
      </w:pPr>
      <w:bookmarkStart w:id="1608" w:name="_CR8_3_6_1"/>
      <w:bookmarkStart w:id="1609" w:name="_Toc20955109"/>
      <w:bookmarkStart w:id="1610" w:name="_Toc29991296"/>
      <w:bookmarkStart w:id="1611" w:name="_Toc36555696"/>
      <w:bookmarkStart w:id="1612" w:name="_Toc44497374"/>
      <w:bookmarkStart w:id="1613" w:name="_Toc45107762"/>
      <w:bookmarkStart w:id="1614" w:name="_Toc45901382"/>
      <w:bookmarkStart w:id="1615" w:name="_Toc51850461"/>
      <w:bookmarkStart w:id="1616" w:name="_Toc56693464"/>
      <w:bookmarkStart w:id="1617" w:name="_Toc64447007"/>
      <w:bookmarkStart w:id="1618" w:name="_Toc66286501"/>
      <w:bookmarkStart w:id="1619" w:name="_Toc74151196"/>
      <w:bookmarkStart w:id="1620" w:name="_Toc88653668"/>
      <w:bookmarkStart w:id="1621" w:name="_Toc97904024"/>
      <w:bookmarkStart w:id="1622" w:name="_Toc105175065"/>
      <w:bookmarkStart w:id="1623" w:name="_Toc113826095"/>
      <w:bookmarkStart w:id="1624" w:name="_Toc155948519"/>
      <w:bookmarkEnd w:id="1608"/>
      <w:r w:rsidRPr="00FD0425">
        <w:t>8.3.6.1</w:t>
      </w:r>
      <w:r w:rsidRPr="00FD0425">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625" w:name="_CR8_3_6_2"/>
      <w:bookmarkStart w:id="1626" w:name="_Toc20955110"/>
      <w:bookmarkStart w:id="1627" w:name="_Toc29991297"/>
      <w:bookmarkStart w:id="1628" w:name="_Toc36555697"/>
      <w:bookmarkStart w:id="1629" w:name="_Toc44497375"/>
      <w:bookmarkStart w:id="1630" w:name="_Toc45107763"/>
      <w:bookmarkStart w:id="1631" w:name="_Toc45901383"/>
      <w:bookmarkStart w:id="1632" w:name="_Toc51850462"/>
      <w:bookmarkStart w:id="1633" w:name="_Toc56693465"/>
      <w:bookmarkStart w:id="1634" w:name="_Toc64447008"/>
      <w:bookmarkStart w:id="1635" w:name="_Toc66286502"/>
      <w:bookmarkStart w:id="1636" w:name="_Toc74151197"/>
      <w:bookmarkStart w:id="1637" w:name="_Toc88653669"/>
      <w:bookmarkStart w:id="1638" w:name="_Toc97904025"/>
      <w:bookmarkStart w:id="1639" w:name="_Toc105175066"/>
      <w:bookmarkStart w:id="1640" w:name="_Toc113826096"/>
      <w:bookmarkStart w:id="1641" w:name="_Toc155948520"/>
      <w:bookmarkEnd w:id="1625"/>
      <w:r w:rsidRPr="00FD0425">
        <w:t>8.3.6.2</w:t>
      </w:r>
      <w:r w:rsidRPr="00FD0425">
        <w:tab/>
        <w:t>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2.45pt;height:116.35pt" o:ole="">
            <v:imagedata r:id="rId63" o:title=""/>
          </v:shape>
          <o:OLEObject Type="Embed" ProgID="Visio.Drawing.15" ShapeID="_x0000_i1050" DrawAspect="Content" ObjectID="_1772538701" r:id="rId64"/>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642" w:name="_CR8_3_6_3"/>
      <w:bookmarkStart w:id="1643" w:name="_Toc20955111"/>
      <w:bookmarkStart w:id="1644" w:name="_Toc29991298"/>
      <w:bookmarkStart w:id="1645" w:name="_Toc36555698"/>
      <w:bookmarkStart w:id="1646" w:name="_Toc44497376"/>
      <w:bookmarkStart w:id="1647" w:name="_Toc45107764"/>
      <w:bookmarkStart w:id="1648" w:name="_Toc45901384"/>
      <w:bookmarkStart w:id="1649" w:name="_Toc51850463"/>
      <w:bookmarkStart w:id="1650" w:name="_Toc56693466"/>
      <w:bookmarkStart w:id="1651" w:name="_Toc64447009"/>
      <w:bookmarkStart w:id="1652" w:name="_Toc66286503"/>
      <w:bookmarkStart w:id="1653" w:name="_Toc74151198"/>
      <w:bookmarkStart w:id="1654" w:name="_Toc88653670"/>
      <w:bookmarkStart w:id="1655" w:name="_Toc97904026"/>
      <w:bookmarkStart w:id="1656" w:name="_Toc105175067"/>
      <w:bookmarkStart w:id="1657" w:name="_Toc113826097"/>
      <w:bookmarkStart w:id="1658" w:name="_Toc155948521"/>
      <w:bookmarkEnd w:id="1642"/>
      <w:r w:rsidRPr="00FD0425">
        <w:t>8.3.6.3</w:t>
      </w:r>
      <w:r w:rsidRPr="00FD0425">
        <w:tab/>
        <w:t>Unsuccessful Operation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2.45pt;height:116.35pt" o:ole="">
            <v:imagedata r:id="rId65" o:title=""/>
          </v:shape>
          <o:OLEObject Type="Embed" ProgID="Visio.Drawing.15" ShapeID="_x0000_i1051" DrawAspect="Content" ObjectID="_1772538702" r:id="rId66"/>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659" w:name="_CR8_3_6_4"/>
      <w:bookmarkStart w:id="1660" w:name="_Toc20955112"/>
      <w:bookmarkStart w:id="1661" w:name="_Toc29991299"/>
      <w:bookmarkStart w:id="1662" w:name="_Toc36555699"/>
      <w:bookmarkStart w:id="1663" w:name="_Toc44497377"/>
      <w:bookmarkStart w:id="1664" w:name="_Toc45107765"/>
      <w:bookmarkStart w:id="1665" w:name="_Toc45901385"/>
      <w:bookmarkStart w:id="1666" w:name="_Toc51850464"/>
      <w:bookmarkStart w:id="1667" w:name="_Toc56693467"/>
      <w:bookmarkStart w:id="1668" w:name="_Toc64447010"/>
      <w:bookmarkStart w:id="1669" w:name="_Toc66286504"/>
      <w:bookmarkStart w:id="1670" w:name="_Toc74151199"/>
      <w:bookmarkStart w:id="1671" w:name="_Toc88653671"/>
      <w:bookmarkStart w:id="1672" w:name="_Toc97904027"/>
      <w:bookmarkStart w:id="1673" w:name="_Toc105175068"/>
      <w:bookmarkStart w:id="1674" w:name="_Toc113826098"/>
      <w:bookmarkStart w:id="1675" w:name="_Toc155948522"/>
      <w:bookmarkEnd w:id="1659"/>
      <w:r w:rsidRPr="00FD0425">
        <w:t>8.3.6.4</w:t>
      </w:r>
      <w:r w:rsidRPr="00FD0425">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676" w:name="_CR8_3_7"/>
      <w:bookmarkStart w:id="1677" w:name="_Toc20955113"/>
      <w:bookmarkStart w:id="1678" w:name="_Toc29991300"/>
      <w:bookmarkStart w:id="1679" w:name="_Toc36555700"/>
      <w:bookmarkStart w:id="1680" w:name="_Toc44497378"/>
      <w:bookmarkStart w:id="1681" w:name="_Toc45107766"/>
      <w:bookmarkStart w:id="1682" w:name="_Toc45901386"/>
      <w:bookmarkStart w:id="1683" w:name="_Toc51850465"/>
      <w:bookmarkStart w:id="1684" w:name="_Toc56693468"/>
      <w:bookmarkStart w:id="1685" w:name="_Toc64447011"/>
      <w:bookmarkStart w:id="1686" w:name="_Toc66286505"/>
      <w:bookmarkStart w:id="1687" w:name="_Toc74151200"/>
      <w:bookmarkStart w:id="1688" w:name="_Toc88653672"/>
      <w:bookmarkStart w:id="1689" w:name="_Toc97904028"/>
      <w:bookmarkStart w:id="1690" w:name="_Toc105175069"/>
      <w:bookmarkStart w:id="1691" w:name="_Toc113826099"/>
      <w:bookmarkStart w:id="1692" w:name="_Toc155948523"/>
      <w:bookmarkEnd w:id="1676"/>
      <w:r w:rsidRPr="00FD0425">
        <w:t>8.3.7</w:t>
      </w:r>
      <w:r w:rsidRPr="00FD0425">
        <w:tab/>
        <w:t>S-NG-RAN node initiated S-NG-RAN node Release</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B232BAE" w14:textId="77777777" w:rsidR="00F02090" w:rsidRPr="00FD0425" w:rsidRDefault="00F02090" w:rsidP="00F02090">
      <w:pPr>
        <w:pStyle w:val="Heading4"/>
      </w:pPr>
      <w:bookmarkStart w:id="1693" w:name="_CR8_3_7_1"/>
      <w:bookmarkStart w:id="1694" w:name="_Toc20955114"/>
      <w:bookmarkStart w:id="1695" w:name="_Toc29991301"/>
      <w:bookmarkStart w:id="1696" w:name="_Toc36555701"/>
      <w:bookmarkStart w:id="1697" w:name="_Toc44497379"/>
      <w:bookmarkStart w:id="1698" w:name="_Toc45107767"/>
      <w:bookmarkStart w:id="1699" w:name="_Toc45901387"/>
      <w:bookmarkStart w:id="1700" w:name="_Toc51850466"/>
      <w:bookmarkStart w:id="1701" w:name="_Toc56693469"/>
      <w:bookmarkStart w:id="1702" w:name="_Toc64447012"/>
      <w:bookmarkStart w:id="1703" w:name="_Toc66286506"/>
      <w:bookmarkStart w:id="1704" w:name="_Toc74151201"/>
      <w:bookmarkStart w:id="1705" w:name="_Toc88653673"/>
      <w:bookmarkStart w:id="1706" w:name="_Toc97904029"/>
      <w:bookmarkStart w:id="1707" w:name="_Toc105175070"/>
      <w:bookmarkStart w:id="1708" w:name="_Toc113826100"/>
      <w:bookmarkStart w:id="1709" w:name="_Toc155948524"/>
      <w:bookmarkEnd w:id="1693"/>
      <w:r w:rsidRPr="00FD0425">
        <w:t>8.3.7.1</w:t>
      </w:r>
      <w:r w:rsidRPr="00FD0425">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710" w:name="_CR8_3_7_2"/>
      <w:bookmarkStart w:id="1711" w:name="_Toc20955115"/>
      <w:bookmarkStart w:id="1712" w:name="_Toc29991302"/>
      <w:bookmarkStart w:id="1713" w:name="_Toc36555702"/>
      <w:bookmarkStart w:id="1714" w:name="_Toc44497380"/>
      <w:bookmarkStart w:id="1715" w:name="_Toc45107768"/>
      <w:bookmarkStart w:id="1716" w:name="_Toc45901388"/>
      <w:bookmarkStart w:id="1717" w:name="_Toc51850467"/>
      <w:bookmarkStart w:id="1718" w:name="_Toc56693470"/>
      <w:bookmarkStart w:id="1719" w:name="_Toc64447013"/>
      <w:bookmarkStart w:id="1720" w:name="_Toc66286507"/>
      <w:bookmarkStart w:id="1721" w:name="_Toc74151202"/>
      <w:bookmarkStart w:id="1722" w:name="_Toc88653674"/>
      <w:bookmarkStart w:id="1723" w:name="_Toc97904030"/>
      <w:bookmarkStart w:id="1724" w:name="_Toc105175071"/>
      <w:bookmarkStart w:id="1725" w:name="_Toc113826101"/>
      <w:bookmarkStart w:id="1726" w:name="_Toc155948525"/>
      <w:bookmarkEnd w:id="1710"/>
      <w:r w:rsidRPr="00FD0425">
        <w:t>8.3.7.2</w:t>
      </w:r>
      <w:r w:rsidRPr="00FD0425">
        <w:tab/>
        <w:t>Successful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9B6CD9" w14:textId="77777777" w:rsidR="00F02090" w:rsidRPr="00FD0425" w:rsidRDefault="00F02090" w:rsidP="00F02090">
      <w:pPr>
        <w:pStyle w:val="TH"/>
      </w:pPr>
      <w:r w:rsidRPr="00FD0425">
        <w:object w:dxaOrig="7050" w:dyaOrig="2295" w14:anchorId="6768763E">
          <v:shape id="_x0000_i1052" type="#_x0000_t75" style="width:352.45pt;height:116.35pt" o:ole="">
            <v:imagedata r:id="rId67" o:title=""/>
          </v:shape>
          <o:OLEObject Type="Embed" ProgID="Visio.Drawing.15" ShapeID="_x0000_i1052" DrawAspect="Content" ObjectID="_1772538703" r:id="rId68"/>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727" w:name="_CR8_3_7_3"/>
      <w:bookmarkStart w:id="1728" w:name="_Toc20955116"/>
      <w:bookmarkStart w:id="1729" w:name="_Toc29991303"/>
      <w:bookmarkStart w:id="1730" w:name="_Toc36555703"/>
      <w:bookmarkStart w:id="1731" w:name="_Toc44497381"/>
      <w:bookmarkStart w:id="1732" w:name="_Toc45107769"/>
      <w:bookmarkStart w:id="1733" w:name="_Toc45901389"/>
      <w:bookmarkStart w:id="1734" w:name="_Toc51850468"/>
      <w:bookmarkStart w:id="1735" w:name="_Toc56693471"/>
      <w:bookmarkStart w:id="1736" w:name="_Toc64447014"/>
      <w:bookmarkStart w:id="1737" w:name="_Toc66286508"/>
      <w:bookmarkStart w:id="1738" w:name="_Toc74151203"/>
      <w:bookmarkStart w:id="1739" w:name="_Toc88653675"/>
      <w:bookmarkStart w:id="1740" w:name="_Toc97904031"/>
      <w:bookmarkStart w:id="1741" w:name="_Toc105175072"/>
      <w:bookmarkStart w:id="1742" w:name="_Toc113826102"/>
      <w:bookmarkStart w:id="1743" w:name="_Toc155948526"/>
      <w:bookmarkEnd w:id="1727"/>
      <w:r w:rsidRPr="00FD0425">
        <w:t>8.3.7.3</w:t>
      </w:r>
      <w:r w:rsidRPr="00FD0425">
        <w:tab/>
        <w:t>Unsuccessful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744" w:name="_CR8_3_7_4"/>
      <w:bookmarkStart w:id="1745" w:name="_Toc20955117"/>
      <w:bookmarkStart w:id="1746" w:name="_Toc29991304"/>
      <w:bookmarkStart w:id="1747" w:name="_Toc36555704"/>
      <w:bookmarkStart w:id="1748" w:name="_Toc44497382"/>
      <w:bookmarkStart w:id="1749" w:name="_Toc45107770"/>
      <w:bookmarkStart w:id="1750" w:name="_Toc45901390"/>
      <w:bookmarkStart w:id="1751" w:name="_Toc51850469"/>
      <w:bookmarkStart w:id="1752" w:name="_Toc56693472"/>
      <w:bookmarkStart w:id="1753" w:name="_Toc64447015"/>
      <w:bookmarkStart w:id="1754" w:name="_Toc66286509"/>
      <w:bookmarkStart w:id="1755" w:name="_Toc74151204"/>
      <w:bookmarkStart w:id="1756" w:name="_Toc88653676"/>
      <w:bookmarkStart w:id="1757" w:name="_Toc97904032"/>
      <w:bookmarkStart w:id="1758" w:name="_Toc105175073"/>
      <w:bookmarkStart w:id="1759" w:name="_Toc113826103"/>
      <w:bookmarkStart w:id="1760" w:name="_Toc155948527"/>
      <w:bookmarkEnd w:id="1744"/>
      <w:r w:rsidRPr="00FD0425">
        <w:t>8.3.7.4</w:t>
      </w:r>
      <w:r w:rsidRPr="00FD0425">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761" w:name="_CR8_3_8"/>
      <w:bookmarkStart w:id="1762" w:name="_Toc20955118"/>
      <w:bookmarkStart w:id="1763" w:name="_Toc29991305"/>
      <w:bookmarkStart w:id="1764" w:name="_Toc36555705"/>
      <w:bookmarkStart w:id="1765" w:name="_Toc44497383"/>
      <w:bookmarkStart w:id="1766" w:name="_Toc45107771"/>
      <w:bookmarkStart w:id="1767" w:name="_Toc45901391"/>
      <w:bookmarkStart w:id="1768" w:name="_Toc51850470"/>
      <w:bookmarkStart w:id="1769" w:name="_Toc56693473"/>
      <w:bookmarkStart w:id="1770" w:name="_Toc64447016"/>
      <w:bookmarkStart w:id="1771" w:name="_Toc66286510"/>
      <w:bookmarkStart w:id="1772" w:name="_Toc74151205"/>
      <w:bookmarkStart w:id="1773" w:name="_Toc88653677"/>
      <w:bookmarkStart w:id="1774" w:name="_Toc97904033"/>
      <w:bookmarkStart w:id="1775" w:name="_Toc105175074"/>
      <w:bookmarkStart w:id="1776" w:name="_Toc113826104"/>
      <w:bookmarkStart w:id="1777" w:name="_Toc155948528"/>
      <w:bookmarkEnd w:id="1761"/>
      <w:r w:rsidRPr="00FD0425">
        <w:t>8.3.8</w:t>
      </w:r>
      <w:r w:rsidRPr="00FD0425">
        <w:tab/>
        <w:t>S-NG-RAN node Counter Check</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5E33BBB" w14:textId="77777777" w:rsidR="00F02090" w:rsidRPr="00FD0425" w:rsidRDefault="00F02090" w:rsidP="00F02090">
      <w:pPr>
        <w:pStyle w:val="Heading4"/>
      </w:pPr>
      <w:bookmarkStart w:id="1778" w:name="_CR8_3_8_1"/>
      <w:bookmarkStart w:id="1779" w:name="_Toc20955119"/>
      <w:bookmarkStart w:id="1780" w:name="_Toc29991306"/>
      <w:bookmarkStart w:id="1781" w:name="_Toc36555706"/>
      <w:bookmarkStart w:id="1782" w:name="_Toc44497384"/>
      <w:bookmarkStart w:id="1783" w:name="_Toc45107772"/>
      <w:bookmarkStart w:id="1784" w:name="_Toc45901392"/>
      <w:bookmarkStart w:id="1785" w:name="_Toc51850471"/>
      <w:bookmarkStart w:id="1786" w:name="_Toc56693474"/>
      <w:bookmarkStart w:id="1787" w:name="_Toc64447017"/>
      <w:bookmarkStart w:id="1788" w:name="_Toc66286511"/>
      <w:bookmarkStart w:id="1789" w:name="_Toc74151206"/>
      <w:bookmarkStart w:id="1790" w:name="_Toc88653678"/>
      <w:bookmarkStart w:id="1791" w:name="_Toc97904034"/>
      <w:bookmarkStart w:id="1792" w:name="_Toc105175075"/>
      <w:bookmarkStart w:id="1793" w:name="_Toc113826105"/>
      <w:bookmarkStart w:id="1794" w:name="_Toc155948529"/>
      <w:bookmarkEnd w:id="1778"/>
      <w:r w:rsidRPr="00FD0425">
        <w:t>8.3.8.1</w:t>
      </w:r>
      <w:r w:rsidRPr="00FD0425">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795" w:name="_CR8_3_8_2"/>
      <w:bookmarkStart w:id="1796" w:name="_Toc20955120"/>
      <w:bookmarkStart w:id="1797" w:name="_Toc29991307"/>
      <w:bookmarkStart w:id="1798" w:name="_Toc36555707"/>
      <w:bookmarkStart w:id="1799" w:name="_Toc44497385"/>
      <w:bookmarkStart w:id="1800" w:name="_Toc45107773"/>
      <w:bookmarkStart w:id="1801" w:name="_Toc45901393"/>
      <w:bookmarkStart w:id="1802" w:name="_Toc51850472"/>
      <w:bookmarkStart w:id="1803" w:name="_Toc56693475"/>
      <w:bookmarkStart w:id="1804" w:name="_Toc64447018"/>
      <w:bookmarkStart w:id="1805" w:name="_Toc66286512"/>
      <w:bookmarkStart w:id="1806" w:name="_Toc74151207"/>
      <w:bookmarkStart w:id="1807" w:name="_Toc88653679"/>
      <w:bookmarkStart w:id="1808" w:name="_Toc97904035"/>
      <w:bookmarkStart w:id="1809" w:name="_Toc105175076"/>
      <w:bookmarkStart w:id="1810" w:name="_Toc113826106"/>
      <w:bookmarkStart w:id="1811" w:name="_Toc155948530"/>
      <w:bookmarkEnd w:id="1795"/>
      <w:r w:rsidRPr="00FD0425">
        <w:t>8.3.8.2</w:t>
      </w:r>
      <w:r w:rsidRPr="00FD0425">
        <w:tab/>
        <w:t>Successful Operation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74E952B" w14:textId="77777777" w:rsidR="00F02090" w:rsidRPr="00FD0425" w:rsidRDefault="00F02090" w:rsidP="00F02090">
      <w:pPr>
        <w:pStyle w:val="TH"/>
      </w:pPr>
      <w:r w:rsidRPr="00FD0425">
        <w:object w:dxaOrig="7060" w:dyaOrig="2300" w14:anchorId="2D8D22A8">
          <v:shape id="_x0000_i1053" type="#_x0000_t75" style="width:352.45pt;height:113.85pt" o:ole="">
            <v:imagedata r:id="rId69" o:title=""/>
          </v:shape>
          <o:OLEObject Type="Embed" ProgID="Visio.Drawing.15" ShapeID="_x0000_i1053" DrawAspect="Content" ObjectID="_1772538704" r:id="rId70"/>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812" w:name="_CR8_3_8_3"/>
      <w:bookmarkStart w:id="1813" w:name="_Toc20955121"/>
      <w:bookmarkStart w:id="1814" w:name="_Toc29991308"/>
      <w:bookmarkStart w:id="1815" w:name="_Toc36555708"/>
      <w:bookmarkStart w:id="1816" w:name="_Toc44497386"/>
      <w:bookmarkStart w:id="1817" w:name="_Toc45107774"/>
      <w:bookmarkStart w:id="1818" w:name="_Toc45901394"/>
      <w:bookmarkStart w:id="1819" w:name="_Toc51850473"/>
      <w:bookmarkStart w:id="1820" w:name="_Toc56693476"/>
      <w:bookmarkStart w:id="1821" w:name="_Toc64447019"/>
      <w:bookmarkStart w:id="1822" w:name="_Toc66286513"/>
      <w:bookmarkStart w:id="1823" w:name="_Toc74151208"/>
      <w:bookmarkStart w:id="1824" w:name="_Toc88653680"/>
      <w:bookmarkStart w:id="1825" w:name="_Toc97904036"/>
      <w:bookmarkStart w:id="1826" w:name="_Toc105175077"/>
      <w:bookmarkStart w:id="1827" w:name="_Toc113826107"/>
      <w:bookmarkStart w:id="1828" w:name="_Toc155948531"/>
      <w:bookmarkEnd w:id="1812"/>
      <w:r w:rsidRPr="00FD0425">
        <w:t>8.3.8.3</w:t>
      </w:r>
      <w:r w:rsidRPr="00FD0425">
        <w:tab/>
        <w:t>Unsuccessful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829" w:name="_CR8_3_8_4"/>
      <w:bookmarkStart w:id="1830" w:name="_Toc20955122"/>
      <w:bookmarkStart w:id="1831" w:name="_Toc29991309"/>
      <w:bookmarkStart w:id="1832" w:name="_Toc36555709"/>
      <w:bookmarkStart w:id="1833" w:name="_Toc44497387"/>
      <w:bookmarkStart w:id="1834" w:name="_Toc45107775"/>
      <w:bookmarkStart w:id="1835" w:name="_Toc45901395"/>
      <w:bookmarkStart w:id="1836" w:name="_Toc51850474"/>
      <w:bookmarkStart w:id="1837" w:name="_Toc56693477"/>
      <w:bookmarkStart w:id="1838" w:name="_Toc64447020"/>
      <w:bookmarkStart w:id="1839" w:name="_Toc66286514"/>
      <w:bookmarkStart w:id="1840" w:name="_Toc74151209"/>
      <w:bookmarkStart w:id="1841" w:name="_Toc88653681"/>
      <w:bookmarkStart w:id="1842" w:name="_Toc97904037"/>
      <w:bookmarkStart w:id="1843" w:name="_Toc105175078"/>
      <w:bookmarkStart w:id="1844" w:name="_Toc113826108"/>
      <w:bookmarkStart w:id="1845" w:name="_Toc155948532"/>
      <w:bookmarkEnd w:id="1829"/>
      <w:r w:rsidRPr="00FD0425">
        <w:t>8.3.8.4</w:t>
      </w:r>
      <w:r w:rsidRPr="00FD0425">
        <w:tab/>
        <w:t>Abnormal Conditions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846" w:name="_CR8_3_9"/>
      <w:bookmarkStart w:id="1847" w:name="_Toc20955123"/>
      <w:bookmarkStart w:id="1848" w:name="_Toc29991310"/>
      <w:bookmarkStart w:id="1849" w:name="_Toc36555710"/>
      <w:bookmarkStart w:id="1850" w:name="_Toc44497388"/>
      <w:bookmarkStart w:id="1851" w:name="_Toc45107776"/>
      <w:bookmarkStart w:id="1852" w:name="_Toc45901396"/>
      <w:bookmarkStart w:id="1853" w:name="_Toc51850475"/>
      <w:bookmarkStart w:id="1854" w:name="_Toc56693478"/>
      <w:bookmarkStart w:id="1855" w:name="_Toc64447021"/>
      <w:bookmarkStart w:id="1856" w:name="_Toc66286515"/>
      <w:bookmarkStart w:id="1857" w:name="_Toc74151210"/>
      <w:bookmarkStart w:id="1858" w:name="_Toc88653682"/>
      <w:bookmarkStart w:id="1859" w:name="_Toc97904038"/>
      <w:bookmarkStart w:id="1860" w:name="_Toc105175079"/>
      <w:bookmarkStart w:id="1861" w:name="_Toc113826109"/>
      <w:bookmarkStart w:id="1862" w:name="_Toc155948533"/>
      <w:bookmarkEnd w:id="1846"/>
      <w:r w:rsidRPr="00FD0425">
        <w:t>8.3.9</w:t>
      </w:r>
      <w:r w:rsidRPr="00FD0425">
        <w:tab/>
        <w:t>RRC Transfer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8B249E2" w14:textId="77777777" w:rsidR="00F02090" w:rsidRPr="00FD0425" w:rsidRDefault="00F02090" w:rsidP="00F02090">
      <w:pPr>
        <w:pStyle w:val="Heading4"/>
      </w:pPr>
      <w:bookmarkStart w:id="1863" w:name="_CR8_3_9_1"/>
      <w:bookmarkStart w:id="1864" w:name="_Toc20955124"/>
      <w:bookmarkStart w:id="1865" w:name="_Toc29991311"/>
      <w:bookmarkStart w:id="1866" w:name="_Toc36555711"/>
      <w:bookmarkStart w:id="1867" w:name="_Toc44497389"/>
      <w:bookmarkStart w:id="1868" w:name="_Toc45107777"/>
      <w:bookmarkStart w:id="1869" w:name="_Toc45901397"/>
      <w:bookmarkStart w:id="1870" w:name="_Toc51850476"/>
      <w:bookmarkStart w:id="1871" w:name="_Toc56693479"/>
      <w:bookmarkStart w:id="1872" w:name="_Toc64447022"/>
      <w:bookmarkStart w:id="1873" w:name="_Toc66286516"/>
      <w:bookmarkStart w:id="1874" w:name="_Toc74151211"/>
      <w:bookmarkStart w:id="1875" w:name="_Toc88653683"/>
      <w:bookmarkStart w:id="1876" w:name="_Toc97904039"/>
      <w:bookmarkStart w:id="1877" w:name="_Toc105175080"/>
      <w:bookmarkStart w:id="1878" w:name="_Toc113826110"/>
      <w:bookmarkStart w:id="1879" w:name="_Toc155948534"/>
      <w:bookmarkEnd w:id="1863"/>
      <w:r w:rsidRPr="00FD0425">
        <w:t>8.3.9.1</w:t>
      </w:r>
      <w:r w:rsidRPr="00FD0425">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880" w:name="_CR8_3_9_2"/>
      <w:bookmarkStart w:id="1881" w:name="_Toc20955125"/>
      <w:bookmarkStart w:id="1882" w:name="_Toc29991312"/>
      <w:bookmarkStart w:id="1883" w:name="_Toc36555712"/>
      <w:bookmarkStart w:id="1884" w:name="_Toc44497390"/>
      <w:bookmarkStart w:id="1885" w:name="_Toc45107778"/>
      <w:bookmarkStart w:id="1886" w:name="_Toc45901398"/>
      <w:bookmarkStart w:id="1887" w:name="_Toc51850477"/>
      <w:bookmarkStart w:id="1888" w:name="_Toc56693480"/>
      <w:bookmarkStart w:id="1889" w:name="_Toc64447023"/>
      <w:bookmarkStart w:id="1890" w:name="_Toc66286517"/>
      <w:bookmarkStart w:id="1891" w:name="_Toc74151212"/>
      <w:bookmarkStart w:id="1892" w:name="_Toc88653684"/>
      <w:bookmarkStart w:id="1893" w:name="_Toc97904040"/>
      <w:bookmarkStart w:id="1894" w:name="_Toc105175081"/>
      <w:bookmarkStart w:id="1895" w:name="_Toc113826111"/>
      <w:bookmarkStart w:id="1896" w:name="_Toc155948535"/>
      <w:bookmarkEnd w:id="1880"/>
      <w:r w:rsidRPr="00FD0425">
        <w:t>8.3.9.2</w:t>
      </w:r>
      <w:r w:rsidRPr="00FD0425">
        <w:tab/>
        <w:t>Successful Operation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A6837DF" w14:textId="77777777" w:rsidR="00F02090" w:rsidRPr="00FD0425" w:rsidRDefault="00F02090" w:rsidP="00F02090">
      <w:pPr>
        <w:pStyle w:val="TH"/>
      </w:pPr>
      <w:r w:rsidRPr="00FD0425">
        <w:object w:dxaOrig="6735" w:dyaOrig="2430" w14:anchorId="1A7763B8">
          <v:shape id="_x0000_i1054" type="#_x0000_t75" style="width:337.4pt;height:121.4pt" o:ole="">
            <v:imagedata r:id="rId71" o:title=""/>
          </v:shape>
          <o:OLEObject Type="Embed" ProgID="Visio.Drawing.15" ShapeID="_x0000_i1054" DrawAspect="Content" ObjectID="_1772538705" r:id="rId72"/>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897"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897"/>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898" w:name="_CR8_3_9_3"/>
      <w:bookmarkStart w:id="1899" w:name="_Toc20955126"/>
      <w:bookmarkStart w:id="1900" w:name="_Toc29991313"/>
      <w:bookmarkStart w:id="1901" w:name="_Toc36555713"/>
      <w:bookmarkStart w:id="1902" w:name="_Toc44497391"/>
      <w:bookmarkStart w:id="1903" w:name="_Toc45107779"/>
      <w:bookmarkStart w:id="1904" w:name="_Toc45901399"/>
      <w:bookmarkStart w:id="1905" w:name="_Toc51850478"/>
      <w:bookmarkStart w:id="1906" w:name="_Toc56693481"/>
      <w:bookmarkStart w:id="1907" w:name="_Toc64447024"/>
      <w:bookmarkStart w:id="1908" w:name="_Toc66286518"/>
      <w:bookmarkStart w:id="1909" w:name="_Toc74151213"/>
      <w:bookmarkStart w:id="1910" w:name="_Toc88653685"/>
      <w:bookmarkStart w:id="1911" w:name="_Toc97904041"/>
      <w:bookmarkStart w:id="1912" w:name="_Toc105175082"/>
      <w:bookmarkStart w:id="1913" w:name="_Toc113826112"/>
      <w:bookmarkStart w:id="1914" w:name="_Toc155948536"/>
      <w:bookmarkEnd w:id="1898"/>
      <w:r w:rsidRPr="00FD0425">
        <w:t>8.3.9.3</w:t>
      </w:r>
      <w:r w:rsidRPr="00FD0425">
        <w:tab/>
        <w:t>Unsuccessful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915" w:name="_CR8_3_9_4"/>
      <w:bookmarkStart w:id="1916" w:name="_Toc20955127"/>
      <w:bookmarkStart w:id="1917" w:name="_Toc29991314"/>
      <w:bookmarkStart w:id="1918" w:name="_Toc36555714"/>
      <w:bookmarkStart w:id="1919" w:name="_Toc44497392"/>
      <w:bookmarkStart w:id="1920" w:name="_Toc45107780"/>
      <w:bookmarkStart w:id="1921" w:name="_Toc45901400"/>
      <w:bookmarkStart w:id="1922" w:name="_Toc51850479"/>
      <w:bookmarkStart w:id="1923" w:name="_Toc56693482"/>
      <w:bookmarkStart w:id="1924" w:name="_Toc64447025"/>
      <w:bookmarkStart w:id="1925" w:name="_Toc66286519"/>
      <w:bookmarkStart w:id="1926" w:name="_Toc74151214"/>
      <w:bookmarkStart w:id="1927" w:name="_Toc88653686"/>
      <w:bookmarkStart w:id="1928" w:name="_Toc97904042"/>
      <w:bookmarkStart w:id="1929" w:name="_Toc105175083"/>
      <w:bookmarkStart w:id="1930" w:name="_Toc113826113"/>
      <w:bookmarkStart w:id="1931" w:name="_Toc155948537"/>
      <w:bookmarkEnd w:id="1915"/>
      <w:r w:rsidRPr="00FD0425">
        <w:t>8.3.9.4</w:t>
      </w:r>
      <w:r w:rsidRPr="00FD0425">
        <w:tab/>
        <w:t>Abnormal Conditions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932" w:name="_CR8_3_10"/>
      <w:bookmarkStart w:id="1933" w:name="_Toc20955128"/>
      <w:bookmarkStart w:id="1934" w:name="_Toc29991315"/>
      <w:bookmarkStart w:id="1935" w:name="_Toc36555715"/>
      <w:bookmarkStart w:id="1936" w:name="_Toc44497393"/>
      <w:bookmarkStart w:id="1937" w:name="_Toc45107781"/>
      <w:bookmarkStart w:id="1938" w:name="_Toc45901401"/>
      <w:bookmarkStart w:id="1939" w:name="_Toc51850480"/>
      <w:bookmarkStart w:id="1940" w:name="_Toc56693483"/>
      <w:bookmarkStart w:id="1941" w:name="_Toc64447026"/>
      <w:bookmarkStart w:id="1942" w:name="_Toc66286520"/>
      <w:bookmarkStart w:id="1943" w:name="_Toc74151215"/>
      <w:bookmarkStart w:id="1944" w:name="_Toc88653687"/>
      <w:bookmarkStart w:id="1945" w:name="_Toc97904043"/>
      <w:bookmarkStart w:id="1946" w:name="_Toc105175084"/>
      <w:bookmarkStart w:id="1947" w:name="_Toc113826114"/>
      <w:bookmarkStart w:id="1948" w:name="_Toc155948538"/>
      <w:bookmarkStart w:id="1949" w:name="_Hlk512617667"/>
      <w:bookmarkEnd w:id="1932"/>
      <w:r w:rsidRPr="00FD0425">
        <w:t>8.3.10</w:t>
      </w:r>
      <w:r w:rsidRPr="00FD0425">
        <w:tab/>
        <w:t>Notification Control Indication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5287FE7" w14:textId="77777777" w:rsidR="00F02090" w:rsidRPr="00FD0425" w:rsidRDefault="00F02090" w:rsidP="00F02090">
      <w:pPr>
        <w:pStyle w:val="Heading4"/>
      </w:pPr>
      <w:bookmarkStart w:id="1950" w:name="_CR8_3_10_1"/>
      <w:bookmarkStart w:id="1951" w:name="_Toc20955129"/>
      <w:bookmarkStart w:id="1952" w:name="_Toc29991316"/>
      <w:bookmarkStart w:id="1953" w:name="_Toc36555716"/>
      <w:bookmarkStart w:id="1954" w:name="_Toc44497394"/>
      <w:bookmarkStart w:id="1955" w:name="_Toc45107782"/>
      <w:bookmarkStart w:id="1956" w:name="_Toc45901402"/>
      <w:bookmarkStart w:id="1957" w:name="_Toc51850481"/>
      <w:bookmarkStart w:id="1958" w:name="_Toc56693484"/>
      <w:bookmarkStart w:id="1959" w:name="_Toc64447027"/>
      <w:bookmarkStart w:id="1960" w:name="_Toc66286521"/>
      <w:bookmarkStart w:id="1961" w:name="_Toc74151216"/>
      <w:bookmarkStart w:id="1962" w:name="_Toc88653688"/>
      <w:bookmarkStart w:id="1963" w:name="_Toc97904044"/>
      <w:bookmarkStart w:id="1964" w:name="_Toc105175085"/>
      <w:bookmarkStart w:id="1965" w:name="_Toc113826115"/>
      <w:bookmarkStart w:id="1966" w:name="_Toc155948539"/>
      <w:bookmarkEnd w:id="1950"/>
      <w:r w:rsidRPr="00FD0425">
        <w:t>8.3.10.1</w:t>
      </w:r>
      <w:r w:rsidRPr="00FD0425">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967" w:name="_CR8_3_10_2"/>
      <w:bookmarkStart w:id="1968" w:name="_Toc20955130"/>
      <w:bookmarkStart w:id="1969" w:name="_Toc29991317"/>
      <w:bookmarkStart w:id="1970" w:name="_Toc36555717"/>
      <w:bookmarkStart w:id="1971" w:name="_Toc44497395"/>
      <w:bookmarkStart w:id="1972" w:name="_Toc45107783"/>
      <w:bookmarkStart w:id="1973" w:name="_Toc45901403"/>
      <w:bookmarkStart w:id="1974" w:name="_Toc51850482"/>
      <w:bookmarkStart w:id="1975" w:name="_Toc56693485"/>
      <w:bookmarkStart w:id="1976" w:name="_Toc64447028"/>
      <w:bookmarkStart w:id="1977" w:name="_Toc66286522"/>
      <w:bookmarkStart w:id="1978" w:name="_Toc74151217"/>
      <w:bookmarkStart w:id="1979" w:name="_Toc88653689"/>
      <w:bookmarkStart w:id="1980" w:name="_Toc97904045"/>
      <w:bookmarkStart w:id="1981" w:name="_Toc105175086"/>
      <w:bookmarkStart w:id="1982" w:name="_Toc113826116"/>
      <w:bookmarkStart w:id="1983" w:name="_Toc155948540"/>
      <w:bookmarkEnd w:id="1967"/>
      <w:r w:rsidRPr="00FD0425">
        <w:t>8.3.10.2</w:t>
      </w:r>
      <w:r w:rsidRPr="00FD0425">
        <w:tab/>
        <w:t>Successful Operation – M-NG-RAN node initiated</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2.45pt;height:116.35pt" o:ole="">
            <v:imagedata r:id="rId73" o:title=""/>
          </v:shape>
          <o:OLEObject Type="Embed" ProgID="Visio.Drawing.15" ShapeID="_x0000_i1055" DrawAspect="Content" ObjectID="_1772538706" r:id="rId74"/>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984" w:name="_CR8_3_10_3"/>
      <w:bookmarkStart w:id="1985" w:name="_Toc20955131"/>
      <w:bookmarkStart w:id="1986" w:name="_Toc29991318"/>
      <w:bookmarkStart w:id="1987" w:name="_Toc36555718"/>
      <w:bookmarkStart w:id="1988" w:name="_Toc44497396"/>
      <w:bookmarkStart w:id="1989" w:name="_Toc45107784"/>
      <w:bookmarkStart w:id="1990" w:name="_Toc45901404"/>
      <w:bookmarkStart w:id="1991" w:name="_Toc51850483"/>
      <w:bookmarkStart w:id="1992" w:name="_Toc56693486"/>
      <w:bookmarkStart w:id="1993" w:name="_Toc64447029"/>
      <w:bookmarkStart w:id="1994" w:name="_Toc66286523"/>
      <w:bookmarkStart w:id="1995" w:name="_Toc74151218"/>
      <w:bookmarkStart w:id="1996" w:name="_Toc88653690"/>
      <w:bookmarkStart w:id="1997" w:name="_Toc97904046"/>
      <w:bookmarkStart w:id="1998" w:name="_Toc105175087"/>
      <w:bookmarkStart w:id="1999" w:name="_Toc113826117"/>
      <w:bookmarkStart w:id="2000" w:name="_Toc155948541"/>
      <w:bookmarkEnd w:id="1984"/>
      <w:r w:rsidRPr="00FD0425">
        <w:t>8.3.10.3</w:t>
      </w:r>
      <w:r w:rsidRPr="00FD0425">
        <w:tab/>
        <w:t>Successful Operation – S-NG-RAN node initiated</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2.45pt;height:116.35pt" o:ole="">
            <v:imagedata r:id="rId75" o:title=""/>
          </v:shape>
          <o:OLEObject Type="Embed" ProgID="Visio.Drawing.15" ShapeID="_x0000_i1056" DrawAspect="Content" ObjectID="_1772538707" r:id="rId76"/>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2001" w:name="_CR8_3_10_4"/>
      <w:bookmarkStart w:id="2002" w:name="_Toc20955132"/>
      <w:bookmarkStart w:id="2003" w:name="_Toc29991319"/>
      <w:bookmarkStart w:id="2004" w:name="_Toc36555719"/>
      <w:bookmarkStart w:id="2005" w:name="_Toc44497397"/>
      <w:bookmarkStart w:id="2006" w:name="_Toc45107785"/>
      <w:bookmarkStart w:id="2007" w:name="_Toc45901405"/>
      <w:bookmarkStart w:id="2008" w:name="_Toc51850484"/>
      <w:bookmarkStart w:id="2009" w:name="_Toc56693487"/>
      <w:bookmarkStart w:id="2010" w:name="_Toc64447030"/>
      <w:bookmarkStart w:id="2011" w:name="_Toc66286524"/>
      <w:bookmarkStart w:id="2012" w:name="_Toc74151219"/>
      <w:bookmarkStart w:id="2013" w:name="_Toc88653691"/>
      <w:bookmarkStart w:id="2014" w:name="_Toc97904047"/>
      <w:bookmarkStart w:id="2015" w:name="_Toc105175088"/>
      <w:bookmarkStart w:id="2016" w:name="_Toc113826118"/>
      <w:bookmarkStart w:id="2017" w:name="_Toc155948542"/>
      <w:bookmarkEnd w:id="2001"/>
      <w:r w:rsidRPr="00FD0425">
        <w:t>8.3.10.4</w:t>
      </w:r>
      <w:r w:rsidRPr="00FD0425">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2018" w:name="_CR8_3_11"/>
      <w:bookmarkStart w:id="2019" w:name="_Toc20955133"/>
      <w:bookmarkStart w:id="2020" w:name="_Toc29991320"/>
      <w:bookmarkStart w:id="2021" w:name="_Toc36555720"/>
      <w:bookmarkStart w:id="2022" w:name="_Toc44497398"/>
      <w:bookmarkStart w:id="2023" w:name="_Toc45107786"/>
      <w:bookmarkStart w:id="2024" w:name="_Toc45901406"/>
      <w:bookmarkStart w:id="2025" w:name="_Toc51850485"/>
      <w:bookmarkStart w:id="2026" w:name="_Toc56693488"/>
      <w:bookmarkStart w:id="2027" w:name="_Toc64447031"/>
      <w:bookmarkStart w:id="2028" w:name="_Toc66286525"/>
      <w:bookmarkStart w:id="2029" w:name="_Toc74151220"/>
      <w:bookmarkStart w:id="2030" w:name="_Toc88653692"/>
      <w:bookmarkStart w:id="2031" w:name="_Toc97904048"/>
      <w:bookmarkStart w:id="2032" w:name="_Toc105175089"/>
      <w:bookmarkStart w:id="2033" w:name="_Toc113826119"/>
      <w:bookmarkStart w:id="2034" w:name="_Toc155948543"/>
      <w:bookmarkEnd w:id="2018"/>
      <w:r w:rsidRPr="00FD0425">
        <w:t>8.3.11</w:t>
      </w:r>
      <w:r w:rsidRPr="00FD0425">
        <w:tab/>
        <w:t>Activity Notification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21A0130" w14:textId="77777777" w:rsidR="00F02090" w:rsidRPr="00FD0425" w:rsidRDefault="00F02090" w:rsidP="00F02090">
      <w:pPr>
        <w:pStyle w:val="Heading4"/>
      </w:pPr>
      <w:bookmarkStart w:id="2035" w:name="_CR8_3_11_1"/>
      <w:bookmarkStart w:id="2036" w:name="_Toc20955134"/>
      <w:bookmarkStart w:id="2037" w:name="_Toc29991321"/>
      <w:bookmarkStart w:id="2038" w:name="_Toc36555721"/>
      <w:bookmarkStart w:id="2039" w:name="_Toc44497399"/>
      <w:bookmarkStart w:id="2040" w:name="_Toc45107787"/>
      <w:bookmarkStart w:id="2041" w:name="_Toc45901407"/>
      <w:bookmarkStart w:id="2042" w:name="_Toc51850486"/>
      <w:bookmarkStart w:id="2043" w:name="_Toc56693489"/>
      <w:bookmarkStart w:id="2044" w:name="_Toc64447032"/>
      <w:bookmarkStart w:id="2045" w:name="_Toc66286526"/>
      <w:bookmarkStart w:id="2046" w:name="_Toc74151221"/>
      <w:bookmarkStart w:id="2047" w:name="_Toc88653693"/>
      <w:bookmarkStart w:id="2048" w:name="_Toc97904049"/>
      <w:bookmarkStart w:id="2049" w:name="_Toc105175090"/>
      <w:bookmarkStart w:id="2050" w:name="_Toc113826120"/>
      <w:bookmarkStart w:id="2051" w:name="_Toc155948544"/>
      <w:bookmarkEnd w:id="2035"/>
      <w:r w:rsidRPr="00FD0425">
        <w:t>8.3.11.1</w:t>
      </w:r>
      <w:r w:rsidRPr="00FD0425">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2052" w:name="_CR8_3_11_2"/>
      <w:bookmarkStart w:id="2053" w:name="_Toc20955135"/>
      <w:bookmarkStart w:id="2054" w:name="_Toc29991322"/>
      <w:bookmarkStart w:id="2055" w:name="_Toc36555722"/>
      <w:bookmarkStart w:id="2056" w:name="_Toc44497400"/>
      <w:bookmarkStart w:id="2057" w:name="_Toc45107788"/>
      <w:bookmarkStart w:id="2058" w:name="_Toc45901408"/>
      <w:bookmarkStart w:id="2059" w:name="_Toc51850487"/>
      <w:bookmarkStart w:id="2060" w:name="_Toc56693490"/>
      <w:bookmarkStart w:id="2061" w:name="_Toc64447033"/>
      <w:bookmarkStart w:id="2062" w:name="_Toc66286527"/>
      <w:bookmarkStart w:id="2063" w:name="_Toc74151222"/>
      <w:bookmarkStart w:id="2064" w:name="_Toc88653694"/>
      <w:bookmarkStart w:id="2065" w:name="_Toc97904050"/>
      <w:bookmarkStart w:id="2066" w:name="_Toc105175091"/>
      <w:bookmarkStart w:id="2067" w:name="_Toc113826121"/>
      <w:bookmarkStart w:id="2068" w:name="_Toc155948545"/>
      <w:bookmarkEnd w:id="2052"/>
      <w:r w:rsidRPr="00FD0425">
        <w:t>8.3.11.2</w:t>
      </w:r>
      <w:r w:rsidRPr="00FD0425">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92E6B9B" w14:textId="77777777" w:rsidR="00F02090" w:rsidRPr="00FD0425" w:rsidRDefault="00F02090" w:rsidP="00F02090">
      <w:pPr>
        <w:pStyle w:val="TH"/>
      </w:pPr>
      <w:r w:rsidRPr="00FD0425">
        <w:object w:dxaOrig="6870" w:dyaOrig="2400" w14:anchorId="67513FBC">
          <v:shape id="_x0000_i1057" type="#_x0000_t75" style="width:347.45pt;height:123.05pt" o:ole="">
            <v:imagedata r:id="rId77" o:title=""/>
          </v:shape>
          <o:OLEObject Type="Embed" ProgID="Visio.Drawing.11" ShapeID="_x0000_i1057" DrawAspect="Content" ObjectID="_1772538708" r:id="rId78"/>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2069" w:name="OLE_LINK52"/>
      <w:bookmarkStart w:id="2070" w:name="OLE_LINK53"/>
      <w:r w:rsidRPr="00FD0425">
        <w:t>NG-RAN node</w:t>
      </w:r>
      <w:r w:rsidRPr="00FD0425">
        <w:rPr>
          <w:vertAlign w:val="subscript"/>
        </w:rPr>
        <w:t>2</w:t>
      </w:r>
      <w:bookmarkEnd w:id="2069"/>
      <w:bookmarkEnd w:id="2070"/>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2071" w:name="_CR8_3_11_3"/>
      <w:bookmarkStart w:id="2072" w:name="_Toc20955136"/>
      <w:bookmarkStart w:id="2073" w:name="_Toc29991323"/>
      <w:bookmarkStart w:id="2074" w:name="_Toc36555723"/>
      <w:bookmarkStart w:id="2075" w:name="_Toc44497401"/>
      <w:bookmarkStart w:id="2076" w:name="_Toc45107789"/>
      <w:bookmarkStart w:id="2077" w:name="_Toc45901409"/>
      <w:bookmarkStart w:id="2078" w:name="_Toc51850488"/>
      <w:bookmarkStart w:id="2079" w:name="_Toc56693491"/>
      <w:bookmarkStart w:id="2080" w:name="_Toc64447034"/>
      <w:bookmarkStart w:id="2081" w:name="_Toc66286528"/>
      <w:bookmarkStart w:id="2082" w:name="_Toc74151223"/>
      <w:bookmarkStart w:id="2083" w:name="_Toc88653695"/>
      <w:bookmarkStart w:id="2084" w:name="_Toc97904051"/>
      <w:bookmarkStart w:id="2085" w:name="_Toc105175092"/>
      <w:bookmarkStart w:id="2086" w:name="_Toc113826122"/>
      <w:bookmarkStart w:id="2087" w:name="_Toc155948546"/>
      <w:bookmarkEnd w:id="2071"/>
      <w:r w:rsidRPr="00FD0425">
        <w:t>8.3.11.3</w:t>
      </w:r>
      <w:r w:rsidRPr="00FD0425">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2088" w:name="_CR8_3_12"/>
      <w:bookmarkStart w:id="2089" w:name="_Toc20955137"/>
      <w:bookmarkStart w:id="2090" w:name="_Toc29991324"/>
      <w:bookmarkStart w:id="2091" w:name="_Toc36555724"/>
      <w:bookmarkStart w:id="2092" w:name="_Toc44497402"/>
      <w:bookmarkStart w:id="2093" w:name="_Toc45107790"/>
      <w:bookmarkStart w:id="2094" w:name="_Toc45901410"/>
      <w:bookmarkStart w:id="2095" w:name="_Toc51850489"/>
      <w:bookmarkStart w:id="2096" w:name="_Toc56693492"/>
      <w:bookmarkStart w:id="2097" w:name="_Toc64447035"/>
      <w:bookmarkStart w:id="2098" w:name="_Toc66286529"/>
      <w:bookmarkStart w:id="2099" w:name="_Toc74151224"/>
      <w:bookmarkStart w:id="2100" w:name="_Toc88653696"/>
      <w:bookmarkStart w:id="2101" w:name="_Toc97904052"/>
      <w:bookmarkStart w:id="2102" w:name="_Toc105175093"/>
      <w:bookmarkStart w:id="2103" w:name="_Toc113826123"/>
      <w:bookmarkStart w:id="2104" w:name="_Toc155948547"/>
      <w:bookmarkStart w:id="2105" w:name="_Hlk507760297"/>
      <w:bookmarkEnd w:id="2088"/>
      <w:r w:rsidRPr="00FD0425">
        <w:t>8.3.12</w:t>
      </w:r>
      <w:r w:rsidRPr="00FD0425">
        <w:tab/>
        <w:t>E-UTRA – NR Cell Resource Coordination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39D1556" w14:textId="77777777" w:rsidR="00F02090" w:rsidRPr="00FD0425" w:rsidRDefault="00F02090" w:rsidP="00F02090">
      <w:pPr>
        <w:pStyle w:val="Heading4"/>
        <w:rPr>
          <w:lang w:val="en-US"/>
        </w:rPr>
      </w:pPr>
      <w:bookmarkStart w:id="2106" w:name="_CR8_3_12_1"/>
      <w:bookmarkStart w:id="2107" w:name="_Toc20955138"/>
      <w:bookmarkStart w:id="2108" w:name="_Toc29991325"/>
      <w:bookmarkStart w:id="2109" w:name="_Toc36555725"/>
      <w:bookmarkStart w:id="2110" w:name="_Toc44497403"/>
      <w:bookmarkStart w:id="2111" w:name="_Toc45107791"/>
      <w:bookmarkStart w:id="2112" w:name="_Toc45901411"/>
      <w:bookmarkStart w:id="2113" w:name="_Toc51850490"/>
      <w:bookmarkStart w:id="2114" w:name="_Toc56693493"/>
      <w:bookmarkStart w:id="2115" w:name="_Toc64447036"/>
      <w:bookmarkStart w:id="2116" w:name="_Toc66286530"/>
      <w:bookmarkStart w:id="2117" w:name="_Toc74151225"/>
      <w:bookmarkStart w:id="2118" w:name="_Toc88653697"/>
      <w:bookmarkStart w:id="2119" w:name="_Toc97904053"/>
      <w:bookmarkStart w:id="2120" w:name="_Toc105175094"/>
      <w:bookmarkStart w:id="2121" w:name="_Toc113826124"/>
      <w:bookmarkStart w:id="2122" w:name="_Toc155948548"/>
      <w:bookmarkEnd w:id="2106"/>
      <w:r w:rsidRPr="00FD0425">
        <w:rPr>
          <w:lang w:val="en-US"/>
        </w:rPr>
        <w:t>8.3.12.1</w:t>
      </w:r>
      <w:r w:rsidRPr="00FD0425">
        <w:rPr>
          <w:lang w:val="en-US"/>
        </w:rP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2123" w:name="_CR8_3_12_2"/>
      <w:bookmarkStart w:id="2124" w:name="_Toc20955139"/>
      <w:bookmarkStart w:id="2125" w:name="_Toc29991326"/>
      <w:bookmarkStart w:id="2126" w:name="_Toc36555726"/>
      <w:bookmarkStart w:id="2127" w:name="_Toc44497404"/>
      <w:bookmarkStart w:id="2128" w:name="_Toc45107792"/>
      <w:bookmarkStart w:id="2129" w:name="_Toc45901412"/>
      <w:bookmarkStart w:id="2130" w:name="_Toc51850491"/>
      <w:bookmarkStart w:id="2131" w:name="_Toc56693494"/>
      <w:bookmarkStart w:id="2132" w:name="_Toc64447037"/>
      <w:bookmarkStart w:id="2133" w:name="_Toc66286531"/>
      <w:bookmarkStart w:id="2134" w:name="_Toc74151226"/>
      <w:bookmarkStart w:id="2135" w:name="_Toc88653698"/>
      <w:bookmarkStart w:id="2136" w:name="_Toc97904054"/>
      <w:bookmarkStart w:id="2137" w:name="_Toc105175095"/>
      <w:bookmarkStart w:id="2138" w:name="_Toc113826125"/>
      <w:bookmarkStart w:id="2139" w:name="_Toc155948549"/>
      <w:bookmarkEnd w:id="2123"/>
      <w:r w:rsidRPr="00FD0425">
        <w:rPr>
          <w:lang w:val="en-US"/>
        </w:rPr>
        <w:t>8.3.12.2</w:t>
      </w:r>
      <w:r w:rsidRPr="00FD0425">
        <w:rPr>
          <w:lang w:val="en-US"/>
        </w:rPr>
        <w:tab/>
      </w:r>
      <w:r w:rsidRPr="00FD0425">
        <w:t>Successful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80.45pt;height:113.85pt" o:ole="">
            <v:imagedata r:id="rId79" o:title=""/>
          </v:shape>
          <o:OLEObject Type="Embed" ProgID="Word.Picture.8" ShapeID="_x0000_i1058" DrawAspect="Content" ObjectID="_1772538709" r:id="rId80"/>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80.45pt;height:113.85pt" o:ole="">
            <v:imagedata r:id="rId81" o:title=""/>
          </v:shape>
          <o:OLEObject Type="Embed" ProgID="Word.Picture.8" ShapeID="_x0000_i1059" DrawAspect="Content" ObjectID="_1772538710" r:id="rId82"/>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2105"/>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1320123B" w:rsidR="00F02090" w:rsidRPr="00FD0425" w:rsidRDefault="00F02090" w:rsidP="00F02090">
      <w:r w:rsidRPr="00FD0425">
        <w:t>An gNB initiates the procedure by sending the E-UTRA – NR CELL RESOURCE COORDINATION REQUEST message to an ng-eNB. The ng-eNB replies with the E-UTRA – NR CELL RESOURCE COORDINATION RESPONSE message.</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140" w:name="_CR8_3_13"/>
      <w:bookmarkStart w:id="2141" w:name="_Toc20955140"/>
      <w:bookmarkStart w:id="2142" w:name="_Toc29991327"/>
      <w:bookmarkStart w:id="2143" w:name="_Toc36555727"/>
      <w:bookmarkStart w:id="2144" w:name="_Toc44497405"/>
      <w:bookmarkStart w:id="2145" w:name="_Toc45107793"/>
      <w:bookmarkStart w:id="2146" w:name="_Toc45901413"/>
      <w:bookmarkStart w:id="2147" w:name="_Toc51850492"/>
      <w:bookmarkStart w:id="2148" w:name="_Toc56693495"/>
      <w:bookmarkStart w:id="2149" w:name="_Toc64447038"/>
      <w:bookmarkStart w:id="2150" w:name="_Toc66286532"/>
      <w:bookmarkStart w:id="2151" w:name="_Toc74151227"/>
      <w:bookmarkStart w:id="2152" w:name="_Toc88653699"/>
      <w:bookmarkStart w:id="2153" w:name="_Toc97904055"/>
      <w:bookmarkStart w:id="2154" w:name="_Toc105175096"/>
      <w:bookmarkStart w:id="2155" w:name="_Toc113826126"/>
      <w:bookmarkStart w:id="2156" w:name="_Toc155948550"/>
      <w:bookmarkEnd w:id="2140"/>
      <w:r w:rsidRPr="00FD0425">
        <w:t>8.3.1</w:t>
      </w:r>
      <w:r w:rsidR="00B429FB" w:rsidRPr="00FD0425">
        <w:t>3</w:t>
      </w:r>
      <w:r w:rsidRPr="00FD0425">
        <w:tab/>
        <w:t>Secondary RAT Data Usage Report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5DABD02" w14:textId="77777777" w:rsidR="00211BD7" w:rsidRPr="00FD0425" w:rsidRDefault="00211BD7" w:rsidP="00211BD7">
      <w:pPr>
        <w:pStyle w:val="Heading4"/>
      </w:pPr>
      <w:bookmarkStart w:id="2157" w:name="_CR8_3_13_1"/>
      <w:bookmarkStart w:id="2158" w:name="_Toc20955141"/>
      <w:bookmarkStart w:id="2159" w:name="_Toc29991328"/>
      <w:bookmarkStart w:id="2160" w:name="_Toc36555728"/>
      <w:bookmarkStart w:id="2161" w:name="_Toc44497406"/>
      <w:bookmarkStart w:id="2162" w:name="_Toc45107794"/>
      <w:bookmarkStart w:id="2163" w:name="_Toc45901414"/>
      <w:bookmarkStart w:id="2164" w:name="_Toc51850493"/>
      <w:bookmarkStart w:id="2165" w:name="_Toc56693496"/>
      <w:bookmarkStart w:id="2166" w:name="_Toc64447039"/>
      <w:bookmarkStart w:id="2167" w:name="_Toc66286533"/>
      <w:bookmarkStart w:id="2168" w:name="_Toc74151228"/>
      <w:bookmarkStart w:id="2169" w:name="_Toc88653700"/>
      <w:bookmarkStart w:id="2170" w:name="_Toc97904056"/>
      <w:bookmarkStart w:id="2171" w:name="_Toc105175097"/>
      <w:bookmarkStart w:id="2172" w:name="_Toc113826127"/>
      <w:bookmarkStart w:id="2173" w:name="_Toc155948551"/>
      <w:bookmarkEnd w:id="2157"/>
      <w:r w:rsidRPr="00FD0425">
        <w:t>8.3.1</w:t>
      </w:r>
      <w:r w:rsidR="00B429FB" w:rsidRPr="00FD0425">
        <w:t>3</w:t>
      </w:r>
      <w:r w:rsidRPr="00FD0425">
        <w:t>.1</w:t>
      </w:r>
      <w:r w:rsidRPr="00FD0425">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174" w:name="_CR8_3_13_2"/>
      <w:bookmarkStart w:id="2175" w:name="_Toc20955142"/>
      <w:bookmarkStart w:id="2176" w:name="_Toc29991329"/>
      <w:bookmarkStart w:id="2177" w:name="_Toc36555729"/>
      <w:bookmarkStart w:id="2178" w:name="_Toc44497407"/>
      <w:bookmarkStart w:id="2179" w:name="_Toc45107795"/>
      <w:bookmarkStart w:id="2180" w:name="_Toc45901415"/>
      <w:bookmarkStart w:id="2181" w:name="_Toc51850494"/>
      <w:bookmarkStart w:id="2182" w:name="_Toc56693497"/>
      <w:bookmarkStart w:id="2183" w:name="_Toc64447040"/>
      <w:bookmarkStart w:id="2184" w:name="_Toc66286534"/>
      <w:bookmarkStart w:id="2185" w:name="_Toc74151229"/>
      <w:bookmarkStart w:id="2186" w:name="_Toc88653701"/>
      <w:bookmarkStart w:id="2187" w:name="_Toc97904057"/>
      <w:bookmarkStart w:id="2188" w:name="_Toc105175098"/>
      <w:bookmarkStart w:id="2189" w:name="_Toc113826128"/>
      <w:bookmarkStart w:id="2190" w:name="_Toc155948552"/>
      <w:bookmarkEnd w:id="2174"/>
      <w:r w:rsidRPr="00FD0425">
        <w:t>8.3.1</w:t>
      </w:r>
      <w:r w:rsidR="00B429FB" w:rsidRPr="00FD0425">
        <w:t>3</w:t>
      </w:r>
      <w:r w:rsidRPr="00FD0425">
        <w:t>.2</w:t>
      </w:r>
      <w:r w:rsidRPr="00FD0425">
        <w:tab/>
        <w:t>Successful Operation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55pt;height:121.4pt" o:ole="">
            <v:imagedata r:id="rId83" o:title=""/>
          </v:shape>
          <o:OLEObject Type="Embed" ProgID="Visio.Drawing.11" ShapeID="_x0000_i1060" DrawAspect="Content" ObjectID="_1772538711" r:id="rId84"/>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191" w:name="_CR8_3_13_3"/>
      <w:bookmarkStart w:id="2192" w:name="_Toc20955143"/>
      <w:bookmarkStart w:id="2193" w:name="_Toc29991330"/>
      <w:bookmarkStart w:id="2194" w:name="_Toc36555730"/>
      <w:bookmarkStart w:id="2195" w:name="_Toc44497408"/>
      <w:bookmarkStart w:id="2196" w:name="_Toc45107796"/>
      <w:bookmarkStart w:id="2197" w:name="_Toc45901416"/>
      <w:bookmarkStart w:id="2198" w:name="_Toc51850495"/>
      <w:bookmarkStart w:id="2199" w:name="_Toc56693498"/>
      <w:bookmarkStart w:id="2200" w:name="_Toc64447041"/>
      <w:bookmarkStart w:id="2201" w:name="_Toc66286535"/>
      <w:bookmarkStart w:id="2202" w:name="_Toc74151230"/>
      <w:bookmarkStart w:id="2203" w:name="_Toc88653702"/>
      <w:bookmarkStart w:id="2204" w:name="_Toc97904058"/>
      <w:bookmarkStart w:id="2205" w:name="_Toc105175099"/>
      <w:bookmarkStart w:id="2206" w:name="_Toc113826129"/>
      <w:bookmarkStart w:id="2207" w:name="_Toc155948553"/>
      <w:bookmarkEnd w:id="2191"/>
      <w:r w:rsidRPr="00FD0425">
        <w:t>8.3.1</w:t>
      </w:r>
      <w:r w:rsidR="00B429FB" w:rsidRPr="00FD0425">
        <w:t>3</w:t>
      </w:r>
      <w:r w:rsidRPr="00FD0425">
        <w:t>.3</w:t>
      </w:r>
      <w:r w:rsidRPr="00FD0425">
        <w:tab/>
        <w:t>Unsuccessful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208" w:name="_CR8_3_13_4"/>
      <w:bookmarkStart w:id="2209" w:name="_Toc20955144"/>
      <w:bookmarkStart w:id="2210" w:name="_Toc29991331"/>
      <w:bookmarkStart w:id="2211" w:name="_Toc36555731"/>
      <w:bookmarkStart w:id="2212" w:name="_Toc44497409"/>
      <w:bookmarkStart w:id="2213" w:name="_Toc45107797"/>
      <w:bookmarkStart w:id="2214" w:name="_Toc45901417"/>
      <w:bookmarkStart w:id="2215" w:name="_Toc51850496"/>
      <w:bookmarkStart w:id="2216" w:name="_Toc56693499"/>
      <w:bookmarkStart w:id="2217" w:name="_Toc64447042"/>
      <w:bookmarkStart w:id="2218" w:name="_Toc66286536"/>
      <w:bookmarkStart w:id="2219" w:name="_Toc74151231"/>
      <w:bookmarkStart w:id="2220" w:name="_Toc88653703"/>
      <w:bookmarkStart w:id="2221" w:name="_Toc97904059"/>
      <w:bookmarkStart w:id="2222" w:name="_Toc105175100"/>
      <w:bookmarkStart w:id="2223" w:name="_Toc113826130"/>
      <w:bookmarkStart w:id="2224" w:name="_Toc155948554"/>
      <w:bookmarkEnd w:id="2208"/>
      <w:r w:rsidRPr="00FD0425">
        <w:t>8.3.1</w:t>
      </w:r>
      <w:r w:rsidR="00B429FB" w:rsidRPr="00FD0425">
        <w:t>3</w:t>
      </w:r>
      <w:r w:rsidRPr="00FD0425">
        <w:t>.4</w:t>
      </w:r>
      <w:r w:rsidRPr="00FD0425">
        <w:tab/>
        <w:t>Abnormal Conditions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225" w:name="_CR8_3_14"/>
      <w:bookmarkStart w:id="2226" w:name="_Toc534720390"/>
      <w:bookmarkStart w:id="2227" w:name="_Toc29991332"/>
      <w:bookmarkStart w:id="2228" w:name="_Toc36555732"/>
      <w:bookmarkStart w:id="2229" w:name="_Toc44497410"/>
      <w:bookmarkStart w:id="2230" w:name="_Toc45107798"/>
      <w:bookmarkStart w:id="2231" w:name="_Toc45901418"/>
      <w:bookmarkStart w:id="2232" w:name="_Toc51850497"/>
      <w:bookmarkStart w:id="2233" w:name="_Toc56693500"/>
      <w:bookmarkStart w:id="2234" w:name="_Toc64447043"/>
      <w:bookmarkStart w:id="2235" w:name="_Toc66286537"/>
      <w:bookmarkStart w:id="2236" w:name="_Toc74151232"/>
      <w:bookmarkStart w:id="2237" w:name="_Toc88653704"/>
      <w:bookmarkStart w:id="2238" w:name="_Toc97904060"/>
      <w:bookmarkStart w:id="2239" w:name="_Toc105175101"/>
      <w:bookmarkStart w:id="2240" w:name="_Toc113826131"/>
      <w:bookmarkStart w:id="2241" w:name="_Toc155948555"/>
      <w:bookmarkEnd w:id="2225"/>
      <w:r w:rsidRPr="00FD0425">
        <w:t>8.3.14</w:t>
      </w:r>
      <w:r w:rsidRPr="00FD0425">
        <w:tab/>
        <w:t xml:space="preserve">Trace </w:t>
      </w:r>
      <w:bookmarkEnd w:id="2226"/>
      <w:r w:rsidRPr="00FD0425">
        <w:t>Start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C3E6477" w14:textId="77777777" w:rsidR="00FC46C7" w:rsidRPr="00FD0425" w:rsidRDefault="00FC46C7" w:rsidP="00BE6FC6">
      <w:pPr>
        <w:pStyle w:val="Heading4"/>
      </w:pPr>
      <w:bookmarkStart w:id="2242" w:name="_CR8_3_14_1"/>
      <w:bookmarkStart w:id="2243" w:name="_Toc534720391"/>
      <w:bookmarkStart w:id="2244" w:name="_Toc29991333"/>
      <w:bookmarkStart w:id="2245" w:name="_Toc36555733"/>
      <w:bookmarkStart w:id="2246" w:name="_Toc44497411"/>
      <w:bookmarkStart w:id="2247" w:name="_Toc45107799"/>
      <w:bookmarkStart w:id="2248" w:name="_Toc45901419"/>
      <w:bookmarkStart w:id="2249" w:name="_Toc51850498"/>
      <w:bookmarkStart w:id="2250" w:name="_Toc56693501"/>
      <w:bookmarkStart w:id="2251" w:name="_Toc64447044"/>
      <w:bookmarkStart w:id="2252" w:name="_Toc66286538"/>
      <w:bookmarkStart w:id="2253" w:name="_Toc74151233"/>
      <w:bookmarkStart w:id="2254" w:name="_Toc88653705"/>
      <w:bookmarkStart w:id="2255" w:name="_Toc97904061"/>
      <w:bookmarkStart w:id="2256" w:name="_Toc105175102"/>
      <w:bookmarkStart w:id="2257" w:name="_Toc113826132"/>
      <w:bookmarkStart w:id="2258" w:name="_Toc155948556"/>
      <w:bookmarkEnd w:id="2242"/>
      <w:r w:rsidRPr="00FD0425">
        <w:t>8.3.14.1</w:t>
      </w:r>
      <w:r w:rsidRPr="00FD0425">
        <w:tab/>
      </w:r>
      <w:bookmarkEnd w:id="2243"/>
      <w:r w:rsidRPr="00FD0425">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259" w:name="_CR8_3_14_2"/>
      <w:bookmarkStart w:id="2260" w:name="_Toc534720393"/>
      <w:bookmarkStart w:id="2261" w:name="_Toc29991334"/>
      <w:bookmarkStart w:id="2262" w:name="_Toc36555734"/>
      <w:bookmarkStart w:id="2263" w:name="_Toc44497412"/>
      <w:bookmarkStart w:id="2264" w:name="_Toc45107800"/>
      <w:bookmarkStart w:id="2265" w:name="_Toc45901420"/>
      <w:bookmarkStart w:id="2266" w:name="_Toc51850499"/>
      <w:bookmarkStart w:id="2267" w:name="_Toc56693502"/>
      <w:bookmarkStart w:id="2268" w:name="_Toc64447045"/>
      <w:bookmarkStart w:id="2269" w:name="_Toc66286539"/>
      <w:bookmarkStart w:id="2270" w:name="_Toc74151234"/>
      <w:bookmarkStart w:id="2271" w:name="_Toc88653706"/>
      <w:bookmarkStart w:id="2272" w:name="_Toc97904062"/>
      <w:bookmarkStart w:id="2273" w:name="_Toc105175103"/>
      <w:bookmarkStart w:id="2274" w:name="_Toc113826133"/>
      <w:bookmarkStart w:id="2275" w:name="_Toc155948557"/>
      <w:bookmarkEnd w:id="2259"/>
      <w:r w:rsidRPr="00FD0425">
        <w:t>8.3.14.2</w:t>
      </w:r>
      <w:r w:rsidRPr="00FD0425">
        <w:tab/>
        <w:t>Successful Operation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E9D19A3" w14:textId="77777777" w:rsidR="00FC46C7" w:rsidRPr="00FD0425" w:rsidRDefault="00FC46C7" w:rsidP="00FC46C7">
      <w:pPr>
        <w:pStyle w:val="TH"/>
      </w:pPr>
      <w:r w:rsidRPr="00FD0425">
        <w:object w:dxaOrig="6880" w:dyaOrig="2410" w14:anchorId="2E147326">
          <v:shape id="_x0000_i1061" type="#_x0000_t75" style="width:344.95pt;height:123.9pt" o:ole="">
            <v:imagedata r:id="rId85" o:title=""/>
          </v:shape>
          <o:OLEObject Type="Embed" ProgID="Visio.Drawing.11" ShapeID="_x0000_i1061" DrawAspect="Content" ObjectID="_1772538712" r:id="rId86"/>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276"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277" w:name="_Toc534720394"/>
      <w:bookmarkStart w:id="2278" w:name="_Toc29991335"/>
      <w:bookmarkStart w:id="2279" w:name="_Toc36555735"/>
      <w:bookmarkEnd w:id="2276"/>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280" w:name="_CR8_3_14_3"/>
      <w:bookmarkStart w:id="2281" w:name="_Toc44497413"/>
      <w:bookmarkStart w:id="2282" w:name="_Toc45107801"/>
      <w:bookmarkStart w:id="2283" w:name="_Toc45901421"/>
      <w:bookmarkStart w:id="2284" w:name="_Toc51850500"/>
      <w:bookmarkStart w:id="2285" w:name="_Toc56693503"/>
      <w:bookmarkStart w:id="2286" w:name="_Toc64447046"/>
      <w:bookmarkStart w:id="2287" w:name="_Toc66286540"/>
      <w:bookmarkStart w:id="2288" w:name="_Toc74151235"/>
      <w:bookmarkStart w:id="2289" w:name="_Toc88653707"/>
      <w:bookmarkStart w:id="2290" w:name="_Toc97904063"/>
      <w:bookmarkStart w:id="2291" w:name="_Toc105175104"/>
      <w:bookmarkStart w:id="2292" w:name="_Toc113826134"/>
      <w:bookmarkStart w:id="2293" w:name="_Toc155948558"/>
      <w:bookmarkEnd w:id="2280"/>
      <w:r w:rsidRPr="00DE149B">
        <w:t>8.3.14.3</w:t>
      </w:r>
      <w:r w:rsidRPr="00DE149B">
        <w:tab/>
        <w:t>Abnormal Conditions</w:t>
      </w:r>
      <w:bookmarkEnd w:id="2277"/>
      <w:bookmarkEnd w:id="2278"/>
      <w:bookmarkEnd w:id="2279"/>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294" w:name="_CR8_3_15"/>
      <w:bookmarkStart w:id="2295" w:name="_Toc534720399"/>
      <w:bookmarkStart w:id="2296" w:name="_Toc29991336"/>
      <w:bookmarkStart w:id="2297" w:name="_Toc36555736"/>
      <w:bookmarkStart w:id="2298" w:name="_Toc44497414"/>
      <w:bookmarkStart w:id="2299" w:name="_Toc45107802"/>
      <w:bookmarkStart w:id="2300" w:name="_Toc45901422"/>
      <w:bookmarkStart w:id="2301" w:name="_Toc51850501"/>
      <w:bookmarkStart w:id="2302" w:name="_Toc56693504"/>
      <w:bookmarkStart w:id="2303" w:name="_Toc64447047"/>
      <w:bookmarkStart w:id="2304" w:name="_Toc66286541"/>
      <w:bookmarkStart w:id="2305" w:name="_Toc74151236"/>
      <w:bookmarkStart w:id="2306" w:name="_Toc88653708"/>
      <w:bookmarkStart w:id="2307" w:name="_Toc97904064"/>
      <w:bookmarkStart w:id="2308" w:name="_Toc105175105"/>
      <w:bookmarkStart w:id="2309" w:name="_Toc113826135"/>
      <w:bookmarkStart w:id="2310" w:name="_Toc155948559"/>
      <w:bookmarkEnd w:id="2294"/>
      <w:r w:rsidRPr="00DE149B">
        <w:t>8.3.15</w:t>
      </w:r>
      <w:r w:rsidRPr="00DE149B">
        <w:tab/>
        <w:t>Deactivate Trace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CD7D334" w14:textId="77777777" w:rsidR="00FC46C7" w:rsidRPr="00FD0425" w:rsidRDefault="00FC46C7" w:rsidP="00BE6FC6">
      <w:pPr>
        <w:pStyle w:val="Heading4"/>
      </w:pPr>
      <w:bookmarkStart w:id="2311" w:name="_CR8_3_15_1"/>
      <w:bookmarkStart w:id="2312" w:name="_Toc534720400"/>
      <w:bookmarkStart w:id="2313" w:name="_Toc29991337"/>
      <w:bookmarkStart w:id="2314" w:name="_Toc36555737"/>
      <w:bookmarkStart w:id="2315" w:name="_Toc44497415"/>
      <w:bookmarkStart w:id="2316" w:name="_Toc45107803"/>
      <w:bookmarkStart w:id="2317" w:name="_Toc45901423"/>
      <w:bookmarkStart w:id="2318" w:name="_Toc51850502"/>
      <w:bookmarkStart w:id="2319" w:name="_Toc56693505"/>
      <w:bookmarkStart w:id="2320" w:name="_Toc64447048"/>
      <w:bookmarkStart w:id="2321" w:name="_Toc66286542"/>
      <w:bookmarkStart w:id="2322" w:name="_Toc74151237"/>
      <w:bookmarkStart w:id="2323" w:name="_Toc88653709"/>
      <w:bookmarkStart w:id="2324" w:name="_Toc97904065"/>
      <w:bookmarkStart w:id="2325" w:name="_Toc105175106"/>
      <w:bookmarkStart w:id="2326" w:name="_Toc113826136"/>
      <w:bookmarkStart w:id="2327" w:name="_Toc155948560"/>
      <w:bookmarkEnd w:id="2311"/>
      <w:r w:rsidRPr="00FD0425">
        <w:t>8.3.15.1</w:t>
      </w:r>
      <w:r w:rsidRPr="00FD0425">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328" w:name="_CR8_3_15_2"/>
      <w:bookmarkStart w:id="2329" w:name="_Toc534720401"/>
      <w:bookmarkStart w:id="2330" w:name="_Toc29991338"/>
      <w:bookmarkStart w:id="2331" w:name="_Toc36555738"/>
      <w:bookmarkStart w:id="2332" w:name="_Toc44497416"/>
      <w:bookmarkStart w:id="2333" w:name="_Toc45107804"/>
      <w:bookmarkStart w:id="2334" w:name="_Toc45901424"/>
      <w:bookmarkStart w:id="2335" w:name="_Toc51850503"/>
      <w:bookmarkStart w:id="2336" w:name="_Toc56693506"/>
      <w:bookmarkStart w:id="2337" w:name="_Toc64447049"/>
      <w:bookmarkStart w:id="2338" w:name="_Toc66286543"/>
      <w:bookmarkStart w:id="2339" w:name="_Toc74151238"/>
      <w:bookmarkStart w:id="2340" w:name="_Toc88653710"/>
      <w:bookmarkStart w:id="2341" w:name="_Toc97904066"/>
      <w:bookmarkStart w:id="2342" w:name="_Toc105175107"/>
      <w:bookmarkStart w:id="2343" w:name="_Toc113826137"/>
      <w:bookmarkStart w:id="2344" w:name="_Toc155948561"/>
      <w:bookmarkEnd w:id="2328"/>
      <w:r w:rsidRPr="00FD0425">
        <w:t>8.3.15.2</w:t>
      </w:r>
      <w:r w:rsidRPr="00FD0425">
        <w:tab/>
        <w:t>Successful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4915C99" w14:textId="77777777" w:rsidR="00FC46C7" w:rsidRPr="00FD0425" w:rsidRDefault="00FC46C7" w:rsidP="00FC46C7">
      <w:pPr>
        <w:pStyle w:val="TH"/>
      </w:pPr>
      <w:r w:rsidRPr="00FD0425">
        <w:object w:dxaOrig="6880" w:dyaOrig="2410" w14:anchorId="619237E5">
          <v:shape id="_x0000_i1062" type="#_x0000_t75" style="width:344.95pt;height:123.9pt" o:ole="">
            <v:imagedata r:id="rId87" o:title=""/>
          </v:shape>
          <o:OLEObject Type="Embed" ProgID="Visio.Drawing.11" ShapeID="_x0000_i1062" DrawAspect="Content" ObjectID="_1772538713" r:id="rId88"/>
        </w:object>
      </w:r>
    </w:p>
    <w:p w14:paraId="679A2B8D" w14:textId="77777777" w:rsidR="00FC46C7" w:rsidRPr="00FD0425" w:rsidRDefault="00FC46C7" w:rsidP="00FC46C7">
      <w:pPr>
        <w:pStyle w:val="TF"/>
      </w:pPr>
      <w:r w:rsidRPr="00FD0425">
        <w:t>Figure 8.3.15.2-1: Deactivate Trace, successful opration</w:t>
      </w:r>
    </w:p>
    <w:p w14:paraId="2085B57D" w14:textId="50681C9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E.</w:t>
      </w:r>
    </w:p>
    <w:p w14:paraId="44903A27" w14:textId="77777777" w:rsidR="00FC46C7" w:rsidRPr="00FD0425" w:rsidRDefault="00FC46C7" w:rsidP="00BE6FC6">
      <w:pPr>
        <w:pStyle w:val="Heading4"/>
      </w:pPr>
      <w:bookmarkStart w:id="2345" w:name="_CR8_3_15_3"/>
      <w:bookmarkStart w:id="2346" w:name="_Toc534720402"/>
      <w:bookmarkStart w:id="2347" w:name="_Toc29991339"/>
      <w:bookmarkStart w:id="2348" w:name="_Toc36555739"/>
      <w:bookmarkStart w:id="2349" w:name="_Toc44497417"/>
      <w:bookmarkStart w:id="2350" w:name="_Toc45107805"/>
      <w:bookmarkStart w:id="2351" w:name="_Toc45901425"/>
      <w:bookmarkStart w:id="2352" w:name="_Toc51850504"/>
      <w:bookmarkStart w:id="2353" w:name="_Toc56693507"/>
      <w:bookmarkStart w:id="2354" w:name="_Toc64447050"/>
      <w:bookmarkStart w:id="2355" w:name="_Toc66286544"/>
      <w:bookmarkStart w:id="2356" w:name="_Toc74151239"/>
      <w:bookmarkStart w:id="2357" w:name="_Toc88653711"/>
      <w:bookmarkStart w:id="2358" w:name="_Toc97904067"/>
      <w:bookmarkStart w:id="2359" w:name="_Toc105175108"/>
      <w:bookmarkStart w:id="2360" w:name="_Toc113826138"/>
      <w:bookmarkStart w:id="2361" w:name="_Toc155948562"/>
      <w:bookmarkEnd w:id="2345"/>
      <w:r w:rsidRPr="00FD0425">
        <w:t>8.3.15.3</w:t>
      </w:r>
      <w:r w:rsidRPr="00FD0425">
        <w:tab/>
        <w:t>Abnormal Conditions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362" w:name="_CR8_4"/>
      <w:bookmarkStart w:id="2363" w:name="_Toc20955145"/>
      <w:bookmarkStart w:id="2364" w:name="_Toc29991340"/>
      <w:bookmarkStart w:id="2365" w:name="_Toc36555740"/>
      <w:bookmarkStart w:id="2366" w:name="_Toc44497418"/>
      <w:bookmarkStart w:id="2367" w:name="_Toc45107806"/>
      <w:bookmarkStart w:id="2368" w:name="_Toc45901426"/>
      <w:bookmarkStart w:id="2369" w:name="_Toc51850505"/>
      <w:bookmarkStart w:id="2370" w:name="_Toc56693508"/>
      <w:bookmarkStart w:id="2371" w:name="_Toc64447051"/>
      <w:bookmarkStart w:id="2372" w:name="_Toc66286545"/>
      <w:bookmarkStart w:id="2373" w:name="_Toc74151240"/>
      <w:bookmarkStart w:id="2374" w:name="_Toc88653712"/>
      <w:bookmarkStart w:id="2375" w:name="_Toc97904068"/>
      <w:bookmarkStart w:id="2376" w:name="_Toc105175109"/>
      <w:bookmarkStart w:id="2377" w:name="_Toc113826139"/>
      <w:bookmarkStart w:id="2378" w:name="_Toc155948563"/>
      <w:bookmarkEnd w:id="2362"/>
      <w:r w:rsidRPr="00FD0425">
        <w:t>8.4</w:t>
      </w:r>
      <w:r w:rsidRPr="00FD0425">
        <w:tab/>
        <w:t>Global procedures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2576EF7" w14:textId="77777777" w:rsidR="00F02090" w:rsidRPr="00FD0425" w:rsidRDefault="00F02090" w:rsidP="00F02090">
      <w:pPr>
        <w:pStyle w:val="Heading3"/>
      </w:pPr>
      <w:bookmarkStart w:id="2379" w:name="_CR8_4_1"/>
      <w:bookmarkStart w:id="2380" w:name="_Toc20955146"/>
      <w:bookmarkStart w:id="2381" w:name="_Toc29991341"/>
      <w:bookmarkStart w:id="2382" w:name="_Toc36555741"/>
      <w:bookmarkStart w:id="2383" w:name="_Toc44497419"/>
      <w:bookmarkStart w:id="2384" w:name="_Toc45107807"/>
      <w:bookmarkStart w:id="2385" w:name="_Toc45901427"/>
      <w:bookmarkStart w:id="2386" w:name="_Toc51850506"/>
      <w:bookmarkStart w:id="2387" w:name="_Toc56693509"/>
      <w:bookmarkStart w:id="2388" w:name="_Toc64447052"/>
      <w:bookmarkStart w:id="2389" w:name="_Toc66286546"/>
      <w:bookmarkStart w:id="2390" w:name="_Toc74151241"/>
      <w:bookmarkStart w:id="2391" w:name="_Toc88653713"/>
      <w:bookmarkStart w:id="2392" w:name="_Toc97904069"/>
      <w:bookmarkStart w:id="2393" w:name="_Toc105175110"/>
      <w:bookmarkStart w:id="2394" w:name="_Toc113826140"/>
      <w:bookmarkStart w:id="2395" w:name="_Toc155948564"/>
      <w:bookmarkEnd w:id="2379"/>
      <w:r w:rsidRPr="00FD0425">
        <w:t>8.4.1</w:t>
      </w:r>
      <w:r w:rsidRPr="00FD0425">
        <w:tab/>
        <w:t>Xn Setup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F48BD50" w14:textId="77777777" w:rsidR="00F02090" w:rsidRPr="00FD0425" w:rsidRDefault="00F02090" w:rsidP="00F02090">
      <w:pPr>
        <w:pStyle w:val="Heading4"/>
      </w:pPr>
      <w:bookmarkStart w:id="2396" w:name="_CR8_4_1_1"/>
      <w:bookmarkStart w:id="2397" w:name="_Toc20955147"/>
      <w:bookmarkStart w:id="2398" w:name="_Toc29991342"/>
      <w:bookmarkStart w:id="2399" w:name="_Toc36555742"/>
      <w:bookmarkStart w:id="2400" w:name="_Toc44497420"/>
      <w:bookmarkStart w:id="2401" w:name="_Toc45107808"/>
      <w:bookmarkStart w:id="2402" w:name="_Toc45901428"/>
      <w:bookmarkStart w:id="2403" w:name="_Toc51850507"/>
      <w:bookmarkStart w:id="2404" w:name="_Toc56693510"/>
      <w:bookmarkStart w:id="2405" w:name="_Toc64447053"/>
      <w:bookmarkStart w:id="2406" w:name="_Toc66286547"/>
      <w:bookmarkStart w:id="2407" w:name="_Toc74151242"/>
      <w:bookmarkStart w:id="2408" w:name="_Toc88653714"/>
      <w:bookmarkStart w:id="2409" w:name="_Toc97904070"/>
      <w:bookmarkStart w:id="2410" w:name="_Toc105175111"/>
      <w:bookmarkStart w:id="2411" w:name="_Toc113826141"/>
      <w:bookmarkStart w:id="2412" w:name="_Toc155948565"/>
      <w:bookmarkEnd w:id="2396"/>
      <w:r w:rsidRPr="00FD0425">
        <w:t>8.4.1.1</w:t>
      </w:r>
      <w:r w:rsidRPr="00FD0425">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493A020" w14:textId="451DA30F" w:rsidR="00F02090" w:rsidRPr="00FD0425" w:rsidRDefault="00F02090" w:rsidP="00F02090">
      <w:r w:rsidRPr="00FD0425">
        <w:t>The purpose of the Xn Setup procedure is to exchange application level configuration data needed for two NG-RAN nodes to interoperate correctly over the Xn-C interface.</w:t>
      </w:r>
    </w:p>
    <w:p w14:paraId="2E729AFB" w14:textId="1D0562A6"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If Xn-C signalling transport is shared among multiple Xn-C interface instances, one Xn Setup procedure is issued per Xn-C interface instance to be setup, i.e. several Xn Setup procedures may be issued via the same TNL association after that TNL association has become operational.</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413" w:name="_CR8_4_1_2"/>
      <w:bookmarkStart w:id="2414" w:name="_Toc20955148"/>
      <w:bookmarkStart w:id="2415" w:name="_Toc29991343"/>
      <w:bookmarkStart w:id="2416" w:name="_Toc36555743"/>
      <w:bookmarkStart w:id="2417" w:name="_Toc44497421"/>
      <w:bookmarkStart w:id="2418" w:name="_Toc45107809"/>
      <w:bookmarkStart w:id="2419" w:name="_Toc45901429"/>
      <w:bookmarkStart w:id="2420" w:name="_Toc51850508"/>
      <w:bookmarkStart w:id="2421" w:name="_Toc56693511"/>
      <w:bookmarkStart w:id="2422" w:name="_Toc64447054"/>
      <w:bookmarkStart w:id="2423" w:name="_Toc66286548"/>
      <w:bookmarkStart w:id="2424" w:name="_Toc74151243"/>
      <w:bookmarkStart w:id="2425" w:name="_Toc88653715"/>
      <w:bookmarkStart w:id="2426" w:name="_Toc97904071"/>
      <w:bookmarkStart w:id="2427" w:name="_Toc105175112"/>
      <w:bookmarkStart w:id="2428" w:name="_Toc113826142"/>
      <w:bookmarkStart w:id="2429" w:name="_Toc155948566"/>
      <w:bookmarkEnd w:id="2413"/>
      <w:r w:rsidRPr="00FD0425">
        <w:t>8.4.1.2</w:t>
      </w:r>
      <w:r w:rsidRPr="00FD042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DA32373" w14:textId="77777777" w:rsidR="00F02090" w:rsidRPr="00FD0425" w:rsidRDefault="00F02090" w:rsidP="00F02090">
      <w:pPr>
        <w:pStyle w:val="TH"/>
      </w:pPr>
      <w:r w:rsidRPr="00FD0425">
        <w:object w:dxaOrig="7170" w:dyaOrig="2295" w14:anchorId="417723C8">
          <v:shape id="_x0000_i1063" type="#_x0000_t75" style="width:5in;height:116.35pt" o:ole="">
            <v:imagedata r:id="rId89" o:title=""/>
          </v:shape>
          <o:OLEObject Type="Embed" ProgID="Visio.Drawing.11" ShapeID="_x0000_i1063" DrawAspect="Content" ObjectID="_1772538714" r:id="rId90"/>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430"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430"/>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431"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431"/>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432" w:name="OLE_LINK54"/>
      <w:r w:rsidRPr="00FD0425">
        <w:rPr>
          <w:rFonts w:eastAsia="MS Mincho"/>
        </w:rPr>
        <w:t xml:space="preserve">generating the list of NG-RAN served cell information to include in the </w:t>
      </w:r>
      <w:bookmarkEnd w:id="2432"/>
      <w:r w:rsidRPr="00FD0425">
        <w:rPr>
          <w:rFonts w:eastAsia="MS Mincho"/>
        </w:rPr>
        <w:t>XN SETUP RESPONSE</w:t>
      </w:r>
      <w:r w:rsidRPr="00FD0425">
        <w:t xml:space="preserve"> message.</w:t>
      </w:r>
    </w:p>
    <w:p w14:paraId="7DCC2750" w14:textId="77777777" w:rsidR="002978AA" w:rsidRPr="00FD0425" w:rsidRDefault="002978AA" w:rsidP="005770EE">
      <w:bookmarkStart w:id="2433"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433"/>
    </w:p>
    <w:p w14:paraId="1C0D354E" w14:textId="77777777" w:rsidR="00A87485" w:rsidRPr="00A80E7B" w:rsidRDefault="00A87485" w:rsidP="00A87485">
      <w:bookmarkStart w:id="2434" w:name="_Toc20955149"/>
      <w:bookmarkStart w:id="2435" w:name="_Toc29991344"/>
      <w:bookmarkStart w:id="2436"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437" w:name="_Toc44497422"/>
      <w:bookmarkStart w:id="2438" w:name="_Toc45107810"/>
      <w:bookmarkStart w:id="2439" w:name="_Toc45901430"/>
      <w:bookmarkStart w:id="2440" w:name="_Toc51850509"/>
      <w:bookmarkStart w:id="2441" w:name="_Toc56693512"/>
      <w:bookmarkStart w:id="2442"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443" w:name="_CR8_4_1_3"/>
      <w:bookmarkStart w:id="2444" w:name="_Toc66286549"/>
      <w:bookmarkStart w:id="2445" w:name="_Toc74151244"/>
      <w:bookmarkStart w:id="2446" w:name="_Toc88653716"/>
      <w:bookmarkStart w:id="2447" w:name="_Toc97904072"/>
      <w:bookmarkStart w:id="2448" w:name="_Toc105175113"/>
      <w:bookmarkStart w:id="2449" w:name="_Toc113826143"/>
      <w:bookmarkStart w:id="2450" w:name="_Toc155948567"/>
      <w:bookmarkEnd w:id="2443"/>
      <w:r w:rsidRPr="00FD0425">
        <w:t>8.4.1.3</w:t>
      </w:r>
      <w:r w:rsidRPr="00FD0425">
        <w:tab/>
        <w:t>Unsuccessful Operation</w:t>
      </w:r>
      <w:bookmarkEnd w:id="2434"/>
      <w:bookmarkEnd w:id="2435"/>
      <w:bookmarkEnd w:id="2436"/>
      <w:bookmarkEnd w:id="2437"/>
      <w:bookmarkEnd w:id="2438"/>
      <w:bookmarkEnd w:id="2439"/>
      <w:bookmarkEnd w:id="2440"/>
      <w:bookmarkEnd w:id="2441"/>
      <w:bookmarkEnd w:id="2442"/>
      <w:bookmarkEnd w:id="2444"/>
      <w:bookmarkEnd w:id="2445"/>
      <w:bookmarkEnd w:id="2446"/>
      <w:bookmarkEnd w:id="2447"/>
      <w:bookmarkEnd w:id="2448"/>
      <w:bookmarkEnd w:id="2449"/>
      <w:bookmarkEnd w:id="2450"/>
    </w:p>
    <w:p w14:paraId="25A814AC" w14:textId="77777777" w:rsidR="00F02090" w:rsidRPr="00FD0425" w:rsidRDefault="00F02090" w:rsidP="00F02090">
      <w:pPr>
        <w:pStyle w:val="TH"/>
      </w:pPr>
      <w:r w:rsidRPr="00FD0425">
        <w:object w:dxaOrig="6960" w:dyaOrig="2295" w14:anchorId="12A49676">
          <v:shape id="_x0000_i1064" type="#_x0000_t75" style="width:347.45pt;height:116.35pt" o:ole="">
            <v:imagedata r:id="rId91" o:title=""/>
          </v:shape>
          <o:OLEObject Type="Embed" ProgID="Visio.Drawing.11" ShapeID="_x0000_i1064" DrawAspect="Content" ObjectID="_1772538715" r:id="rId92"/>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451" w:name="_Hlk24022421"/>
      <w:r w:rsidRPr="00FD0425">
        <w:rPr>
          <w:i/>
        </w:rPr>
        <w:t>Maximum Cell List Size</w:t>
      </w:r>
      <w:r w:rsidRPr="00FD0425">
        <w:t xml:space="preserve"> IE</w:t>
      </w:r>
      <w:bookmarkEnd w:id="2451"/>
      <w:r w:rsidRPr="00FD0425">
        <w:t>.</w:t>
      </w:r>
    </w:p>
    <w:p w14:paraId="07FFBF81" w14:textId="77777777" w:rsidR="00F02090" w:rsidRPr="00FD0425" w:rsidRDefault="00F02090" w:rsidP="00F02090">
      <w:pPr>
        <w:pStyle w:val="Heading4"/>
      </w:pPr>
      <w:bookmarkStart w:id="2452" w:name="_CR8_4_1_4"/>
      <w:bookmarkStart w:id="2453" w:name="_Toc20955150"/>
      <w:bookmarkStart w:id="2454" w:name="_Toc29991345"/>
      <w:bookmarkStart w:id="2455" w:name="_Toc36555745"/>
      <w:bookmarkStart w:id="2456" w:name="_Toc44497423"/>
      <w:bookmarkStart w:id="2457" w:name="_Toc45107811"/>
      <w:bookmarkStart w:id="2458" w:name="_Toc45901431"/>
      <w:bookmarkStart w:id="2459" w:name="_Toc51850510"/>
      <w:bookmarkStart w:id="2460" w:name="_Toc56693513"/>
      <w:bookmarkStart w:id="2461" w:name="_Toc64447056"/>
      <w:bookmarkStart w:id="2462" w:name="_Toc66286550"/>
      <w:bookmarkStart w:id="2463" w:name="_Toc74151245"/>
      <w:bookmarkStart w:id="2464" w:name="_Toc88653717"/>
      <w:bookmarkStart w:id="2465" w:name="_Toc97904073"/>
      <w:bookmarkStart w:id="2466" w:name="_Toc105175114"/>
      <w:bookmarkStart w:id="2467" w:name="_Toc113826144"/>
      <w:bookmarkStart w:id="2468" w:name="_Toc155948568"/>
      <w:bookmarkEnd w:id="2452"/>
      <w:r w:rsidRPr="00FD0425">
        <w:t>8.4.1.4</w:t>
      </w:r>
      <w:r w:rsidRPr="00FD0425">
        <w:tab/>
        <w:t>Abnormal Conditions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469" w:name="_CR8_4_2"/>
      <w:bookmarkStart w:id="2470" w:name="_Toc20955151"/>
      <w:bookmarkStart w:id="2471" w:name="_Toc29991346"/>
      <w:bookmarkStart w:id="2472" w:name="_Toc36555746"/>
      <w:bookmarkStart w:id="2473" w:name="_Toc44497424"/>
      <w:bookmarkStart w:id="2474" w:name="_Toc45107812"/>
      <w:bookmarkStart w:id="2475" w:name="_Toc45901432"/>
      <w:bookmarkStart w:id="2476" w:name="_Toc51850511"/>
      <w:bookmarkStart w:id="2477" w:name="_Toc56693514"/>
      <w:bookmarkStart w:id="2478" w:name="_Toc64447057"/>
      <w:bookmarkStart w:id="2479" w:name="_Toc66286551"/>
      <w:bookmarkStart w:id="2480" w:name="_Toc74151246"/>
      <w:bookmarkStart w:id="2481" w:name="_Toc88653718"/>
      <w:bookmarkStart w:id="2482" w:name="_Toc97904074"/>
      <w:bookmarkStart w:id="2483" w:name="_Toc105175115"/>
      <w:bookmarkStart w:id="2484" w:name="_Toc113826145"/>
      <w:bookmarkStart w:id="2485" w:name="_Toc155948569"/>
      <w:bookmarkEnd w:id="2469"/>
      <w:r w:rsidRPr="00FD0425">
        <w:t>8.4.2</w:t>
      </w:r>
      <w:r w:rsidRPr="00FD0425">
        <w:tab/>
        <w:t>NG-RAN node Configuration Update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3298381" w14:textId="77777777" w:rsidR="00F02090" w:rsidRPr="00FD0425" w:rsidRDefault="00F02090" w:rsidP="00F02090">
      <w:pPr>
        <w:pStyle w:val="Heading4"/>
      </w:pPr>
      <w:bookmarkStart w:id="2486" w:name="_CR8_4_2_1"/>
      <w:bookmarkStart w:id="2487" w:name="_Toc20955152"/>
      <w:bookmarkStart w:id="2488" w:name="_Toc29991347"/>
      <w:bookmarkStart w:id="2489" w:name="_Toc36555747"/>
      <w:bookmarkStart w:id="2490" w:name="_Toc44497425"/>
      <w:bookmarkStart w:id="2491" w:name="_Toc45107813"/>
      <w:bookmarkStart w:id="2492" w:name="_Toc45901433"/>
      <w:bookmarkStart w:id="2493" w:name="_Toc51850512"/>
      <w:bookmarkStart w:id="2494" w:name="_Toc56693515"/>
      <w:bookmarkStart w:id="2495" w:name="_Toc64447058"/>
      <w:bookmarkStart w:id="2496" w:name="_Toc66286552"/>
      <w:bookmarkStart w:id="2497" w:name="_Toc74151247"/>
      <w:bookmarkStart w:id="2498" w:name="_Toc88653719"/>
      <w:bookmarkStart w:id="2499" w:name="_Toc97904075"/>
      <w:bookmarkStart w:id="2500" w:name="_Toc105175116"/>
      <w:bookmarkStart w:id="2501" w:name="_Toc113826146"/>
      <w:bookmarkStart w:id="2502" w:name="_Toc155948570"/>
      <w:bookmarkEnd w:id="2486"/>
      <w:r w:rsidRPr="00FD0425">
        <w:t>8.4.2.1</w:t>
      </w:r>
      <w:r w:rsidRPr="00FD0425">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503" w:name="_CR8_4_2_2"/>
      <w:bookmarkStart w:id="2504" w:name="_Toc20955153"/>
      <w:bookmarkStart w:id="2505" w:name="_Toc29991348"/>
      <w:bookmarkStart w:id="2506" w:name="_Toc36555748"/>
      <w:bookmarkStart w:id="2507" w:name="_Toc44497426"/>
      <w:bookmarkStart w:id="2508" w:name="_Toc45107814"/>
      <w:bookmarkStart w:id="2509" w:name="_Toc45901434"/>
      <w:bookmarkStart w:id="2510" w:name="_Toc51850513"/>
      <w:bookmarkStart w:id="2511" w:name="_Toc56693516"/>
      <w:bookmarkStart w:id="2512" w:name="_Toc64447059"/>
      <w:bookmarkStart w:id="2513" w:name="_Toc66286553"/>
      <w:bookmarkStart w:id="2514" w:name="_Toc74151248"/>
      <w:bookmarkStart w:id="2515" w:name="_Toc88653720"/>
      <w:bookmarkStart w:id="2516" w:name="_Toc97904076"/>
      <w:bookmarkStart w:id="2517" w:name="_Toc105175117"/>
      <w:bookmarkStart w:id="2518" w:name="_Toc113826147"/>
      <w:bookmarkStart w:id="2519" w:name="_Toc155948571"/>
      <w:bookmarkEnd w:id="2503"/>
      <w:r w:rsidRPr="00FD0425">
        <w:t>8.4.2.2</w:t>
      </w:r>
      <w:r w:rsidRPr="00FD0425">
        <w:tab/>
        <w:t>Successful Operation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45pt;height:116.35pt" o:ole="">
            <v:imagedata r:id="rId93" o:title=""/>
          </v:shape>
          <o:OLEObject Type="Embed" ProgID="Visio.Drawing.11" ShapeID="_x0000_i1065" DrawAspect="Content" ObjectID="_1772538716" r:id="rId94"/>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520" w:name="OLE_LINK51"/>
      <w:r w:rsidRPr="00FD0425">
        <w:rPr>
          <w:rFonts w:eastAsia="MS Mincho"/>
        </w:rPr>
        <w:t xml:space="preserve">If the </w:t>
      </w:r>
      <w:bookmarkStart w:id="2521" w:name="OLE_LINK84"/>
      <w:r w:rsidRPr="00FD0425">
        <w:rPr>
          <w:rFonts w:eastAsia="MS Mincho"/>
          <w:i/>
        </w:rPr>
        <w:t xml:space="preserve">Cell Assistance Information NR </w:t>
      </w:r>
      <w:r w:rsidRPr="00FD0425">
        <w:rPr>
          <w:rFonts w:eastAsia="MS Mincho"/>
        </w:rPr>
        <w:t xml:space="preserve">IE </w:t>
      </w:r>
      <w:bookmarkEnd w:id="2521"/>
      <w:r w:rsidRPr="00FD0425">
        <w:rPr>
          <w:rFonts w:eastAsia="MS Mincho"/>
        </w:rPr>
        <w:t>is present, the NG-RAN node</w:t>
      </w:r>
      <w:bookmarkStart w:id="2522" w:name="OLE_LINK344"/>
      <w:r w:rsidRPr="00FD0425">
        <w:rPr>
          <w:vertAlign w:val="subscript"/>
        </w:rPr>
        <w:t>2</w:t>
      </w:r>
      <w:bookmarkEnd w:id="2522"/>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523" w:name="OLE_LINK88"/>
      <w:r w:rsidRPr="00FD0425">
        <w:t xml:space="preserve">ACKNOWLEDGE </w:t>
      </w:r>
      <w:bookmarkEnd w:id="2523"/>
      <w:r w:rsidRPr="00FD0425">
        <w:t>message.</w:t>
      </w:r>
      <w:bookmarkEnd w:id="2520"/>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524" w:name="OLE_LINK339"/>
      <w:bookmarkStart w:id="2525"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524"/>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526" w:name="OLE_LINK342"/>
      <w:r w:rsidRPr="00FD0425">
        <w:t>NG-RAN NODE</w:t>
      </w:r>
      <w:bookmarkEnd w:id="2526"/>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527" w:name="OLE_LINK343"/>
      <w:r w:rsidRPr="00FD0425">
        <w:rPr>
          <w:i/>
        </w:rPr>
        <w:t>NR</w:t>
      </w:r>
      <w:bookmarkEnd w:id="2527"/>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528" w:name="OLE_LINK346"/>
      <w:r w:rsidRPr="00FD0425">
        <w:t>NG-RAN node</w:t>
      </w:r>
      <w:r w:rsidRPr="00FD0425">
        <w:rPr>
          <w:vertAlign w:val="subscript"/>
        </w:rPr>
        <w:t>2</w:t>
      </w:r>
      <w:r w:rsidRPr="00FD0425">
        <w:t xml:space="preserve"> </w:t>
      </w:r>
      <w:bookmarkEnd w:id="2528"/>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529" w:name="OLE_LINK345"/>
      <w:r w:rsidRPr="00FD0425">
        <w:rPr>
          <w:i/>
          <w:iCs/>
        </w:rPr>
        <w:t>NR</w:t>
      </w:r>
      <w:bookmarkEnd w:id="2529"/>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525"/>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530" w:name="OLE_LINK347"/>
      <w:r w:rsidRPr="00FD0425">
        <w:rPr>
          <w:b/>
        </w:rPr>
        <w:t>E-UTRA</w:t>
      </w:r>
      <w:bookmarkEnd w:id="2530"/>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531" w:name="OLE_LINK348"/>
      <w:r w:rsidRPr="00FD0425">
        <w:rPr>
          <w:i/>
          <w:iCs/>
        </w:rPr>
        <w:t xml:space="preserve">E-UTRA </w:t>
      </w:r>
      <w:bookmarkEnd w:id="2531"/>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532"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532"/>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533" w:name="_CR8_4_2_3"/>
      <w:bookmarkStart w:id="2534" w:name="_Toc20955154"/>
      <w:bookmarkStart w:id="2535" w:name="_Toc29991349"/>
      <w:bookmarkStart w:id="2536" w:name="_Toc36555749"/>
      <w:bookmarkStart w:id="2537" w:name="_Toc44497427"/>
      <w:bookmarkStart w:id="2538" w:name="_Toc45107815"/>
      <w:bookmarkStart w:id="2539" w:name="_Toc45901435"/>
      <w:bookmarkStart w:id="2540" w:name="_Toc51850514"/>
      <w:bookmarkStart w:id="2541" w:name="_Toc56693517"/>
      <w:bookmarkStart w:id="2542" w:name="_Toc64447060"/>
      <w:bookmarkStart w:id="2543" w:name="_Toc66286554"/>
      <w:bookmarkStart w:id="2544" w:name="_Toc74151249"/>
      <w:bookmarkStart w:id="2545" w:name="_Toc88653721"/>
      <w:bookmarkStart w:id="2546" w:name="_Toc97904077"/>
      <w:bookmarkStart w:id="2547" w:name="_Toc105175118"/>
      <w:bookmarkStart w:id="2548" w:name="_Toc113826148"/>
      <w:bookmarkStart w:id="2549" w:name="_Toc155948572"/>
      <w:bookmarkEnd w:id="2533"/>
      <w:r w:rsidRPr="00FD0425">
        <w:t>8.4.2.3</w:t>
      </w:r>
      <w:r w:rsidRPr="00FD0425">
        <w:tab/>
        <w:t>Unsuccessful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5.75pt;height:116.35pt" o:ole="">
            <v:imagedata r:id="rId95" o:title=""/>
          </v:shape>
          <o:OLEObject Type="Embed" ProgID="Visio.Drawing.11" ShapeID="_x0000_i1066" DrawAspect="Content" ObjectID="_1772538717" r:id="rId96"/>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550" w:name="_CR8_4_2_4"/>
      <w:bookmarkStart w:id="2551" w:name="_Toc20955155"/>
      <w:bookmarkStart w:id="2552" w:name="_Toc29991350"/>
      <w:bookmarkStart w:id="2553" w:name="_Toc36555750"/>
      <w:bookmarkStart w:id="2554" w:name="_Toc44497428"/>
      <w:bookmarkStart w:id="2555" w:name="_Toc45107816"/>
      <w:bookmarkStart w:id="2556" w:name="_Toc45901436"/>
      <w:bookmarkStart w:id="2557" w:name="_Toc51850515"/>
      <w:bookmarkStart w:id="2558" w:name="_Toc56693518"/>
      <w:bookmarkStart w:id="2559" w:name="_Toc64447061"/>
      <w:bookmarkStart w:id="2560" w:name="_Toc66286555"/>
      <w:bookmarkStart w:id="2561" w:name="_Toc74151250"/>
      <w:bookmarkStart w:id="2562" w:name="_Toc88653722"/>
      <w:bookmarkStart w:id="2563" w:name="_Toc97904078"/>
      <w:bookmarkStart w:id="2564" w:name="_Toc105175119"/>
      <w:bookmarkStart w:id="2565" w:name="_Toc113826149"/>
      <w:bookmarkStart w:id="2566" w:name="_Toc155948573"/>
      <w:bookmarkEnd w:id="2550"/>
      <w:r w:rsidRPr="00FD0425">
        <w:t>8.4.2.</w:t>
      </w:r>
      <w:r w:rsidRPr="00FD0425">
        <w:rPr>
          <w:lang w:eastAsia="zh-CN"/>
        </w:rPr>
        <w:t>4</w:t>
      </w:r>
      <w:r w:rsidRPr="00FD0425">
        <w:tab/>
        <w:t>Abnormal Conditions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567" w:name="_CR8_4_3"/>
      <w:bookmarkStart w:id="2568" w:name="_Toc20955156"/>
      <w:bookmarkStart w:id="2569" w:name="_Toc29991351"/>
      <w:bookmarkStart w:id="2570" w:name="_Toc36555751"/>
      <w:bookmarkStart w:id="2571" w:name="_Toc44497429"/>
      <w:bookmarkStart w:id="2572" w:name="_Toc45107817"/>
      <w:bookmarkStart w:id="2573" w:name="_Toc45901437"/>
      <w:bookmarkStart w:id="2574" w:name="_Toc51850516"/>
      <w:bookmarkStart w:id="2575" w:name="_Toc56693519"/>
      <w:bookmarkStart w:id="2576" w:name="_Toc64447062"/>
      <w:bookmarkStart w:id="2577" w:name="_Toc66286556"/>
      <w:bookmarkStart w:id="2578" w:name="_Toc74151251"/>
      <w:bookmarkStart w:id="2579" w:name="_Toc88653723"/>
      <w:bookmarkStart w:id="2580" w:name="_Toc97904079"/>
      <w:bookmarkStart w:id="2581" w:name="_Toc105175120"/>
      <w:bookmarkStart w:id="2582" w:name="_Toc113826150"/>
      <w:bookmarkStart w:id="2583" w:name="_Toc155948574"/>
      <w:bookmarkEnd w:id="1949"/>
      <w:bookmarkEnd w:id="2567"/>
      <w:r w:rsidRPr="00FD0425">
        <w:rPr>
          <w:lang w:val="en-US"/>
        </w:rPr>
        <w:t>8.4.3</w:t>
      </w:r>
      <w:r w:rsidRPr="00FD0425">
        <w:rPr>
          <w:lang w:val="en-US"/>
        </w:rPr>
        <w:tab/>
        <w:t>Cell Activation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CFC23E0" w14:textId="77777777" w:rsidR="00F02090" w:rsidRPr="00FD0425" w:rsidRDefault="00F02090" w:rsidP="00F02090">
      <w:pPr>
        <w:pStyle w:val="Heading4"/>
      </w:pPr>
      <w:bookmarkStart w:id="2584" w:name="_CR8_4_3_1"/>
      <w:bookmarkStart w:id="2585" w:name="_Toc20955157"/>
      <w:bookmarkStart w:id="2586" w:name="_Toc29991352"/>
      <w:bookmarkStart w:id="2587" w:name="_Toc36555752"/>
      <w:bookmarkStart w:id="2588" w:name="_Toc44497430"/>
      <w:bookmarkStart w:id="2589" w:name="_Toc45107818"/>
      <w:bookmarkStart w:id="2590" w:name="_Toc45901438"/>
      <w:bookmarkStart w:id="2591" w:name="_Toc51850517"/>
      <w:bookmarkStart w:id="2592" w:name="_Toc56693520"/>
      <w:bookmarkStart w:id="2593" w:name="_Toc64447063"/>
      <w:bookmarkStart w:id="2594" w:name="_Toc66286557"/>
      <w:bookmarkStart w:id="2595" w:name="_Toc74151252"/>
      <w:bookmarkStart w:id="2596" w:name="_Toc88653724"/>
      <w:bookmarkStart w:id="2597" w:name="_Toc97904080"/>
      <w:bookmarkStart w:id="2598" w:name="_Toc105175121"/>
      <w:bookmarkStart w:id="2599" w:name="_Toc113826151"/>
      <w:bookmarkStart w:id="2600" w:name="_Toc155948575"/>
      <w:bookmarkEnd w:id="2584"/>
      <w:r w:rsidRPr="00FD0425">
        <w:t>8.4.3.1</w:t>
      </w:r>
      <w:r w:rsidRPr="00FD0425">
        <w:tab/>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601" w:name="_CR8_4_3_2"/>
      <w:bookmarkStart w:id="2602" w:name="_Toc20955158"/>
      <w:bookmarkStart w:id="2603" w:name="_Toc29991353"/>
      <w:bookmarkStart w:id="2604" w:name="_Toc36555753"/>
      <w:bookmarkStart w:id="2605" w:name="_Toc44497431"/>
      <w:bookmarkStart w:id="2606" w:name="_Toc45107819"/>
      <w:bookmarkStart w:id="2607" w:name="_Toc45901439"/>
      <w:bookmarkStart w:id="2608" w:name="_Toc51850518"/>
      <w:bookmarkStart w:id="2609" w:name="_Toc56693521"/>
      <w:bookmarkStart w:id="2610" w:name="_Toc64447064"/>
      <w:bookmarkStart w:id="2611" w:name="_Toc66286558"/>
      <w:bookmarkStart w:id="2612" w:name="_Toc74151253"/>
      <w:bookmarkStart w:id="2613" w:name="_Toc88653725"/>
      <w:bookmarkStart w:id="2614" w:name="_Toc97904081"/>
      <w:bookmarkStart w:id="2615" w:name="_Toc105175122"/>
      <w:bookmarkStart w:id="2616" w:name="_Toc113826152"/>
      <w:bookmarkStart w:id="2617" w:name="_Toc155948576"/>
      <w:bookmarkEnd w:id="2601"/>
      <w:r w:rsidRPr="00FD0425">
        <w:t>8.4.3.2</w:t>
      </w:r>
      <w:r w:rsidRPr="00FD0425">
        <w:tab/>
        <w:t>Successful Operation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bookmarkStart w:id="2618" w:name="_MON_1318155678"/>
    <w:bookmarkEnd w:id="2618"/>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2.95pt;height:115.55pt" o:ole="">
            <v:imagedata r:id="rId97" o:title=""/>
          </v:shape>
          <o:OLEObject Type="Embed" ProgID="Word.Picture.8" ShapeID="_x0000_i1067" DrawAspect="Content" ObjectID="_1772538718" r:id="rId98"/>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619" w:name="_CR8_4_3_3"/>
      <w:bookmarkStart w:id="2620" w:name="_Toc20955159"/>
      <w:bookmarkStart w:id="2621" w:name="_Toc29991354"/>
      <w:bookmarkStart w:id="2622" w:name="_Toc36555754"/>
      <w:bookmarkStart w:id="2623" w:name="_Toc44497432"/>
      <w:bookmarkStart w:id="2624" w:name="_Toc45107820"/>
      <w:bookmarkStart w:id="2625" w:name="_Toc45901440"/>
      <w:bookmarkStart w:id="2626" w:name="_Toc51850519"/>
      <w:bookmarkStart w:id="2627" w:name="_Toc56693522"/>
      <w:bookmarkStart w:id="2628" w:name="_Toc64447065"/>
      <w:bookmarkStart w:id="2629" w:name="_Toc66286559"/>
      <w:bookmarkStart w:id="2630" w:name="_Toc74151254"/>
      <w:bookmarkStart w:id="2631" w:name="_Toc88653726"/>
      <w:bookmarkStart w:id="2632" w:name="_Toc97904082"/>
      <w:bookmarkStart w:id="2633" w:name="_Toc105175123"/>
      <w:bookmarkStart w:id="2634" w:name="_Toc113826153"/>
      <w:bookmarkStart w:id="2635" w:name="_Toc155948577"/>
      <w:bookmarkEnd w:id="2619"/>
      <w:r w:rsidRPr="00FD0425">
        <w:t>8.4.3.3</w:t>
      </w:r>
      <w:r w:rsidRPr="00FD0425">
        <w:tab/>
        <w:t>Unsuccessful Operation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bookmarkStart w:id="2636" w:name="_MON_1324481215"/>
    <w:bookmarkEnd w:id="2636"/>
    <w:bookmarkStart w:id="2637" w:name="_MON_1324475246"/>
    <w:bookmarkEnd w:id="2637"/>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2.95pt;height:115.55pt" o:ole="">
            <v:imagedata r:id="rId99" o:title=""/>
          </v:shape>
          <o:OLEObject Type="Embed" ProgID="Word.Picture.8" ShapeID="_x0000_i1068" DrawAspect="Content" ObjectID="_1772538719" r:id="rId100"/>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638" w:name="_CR8_4_3_4"/>
      <w:bookmarkStart w:id="2639" w:name="_Toc20955160"/>
      <w:bookmarkStart w:id="2640" w:name="_Toc29991355"/>
      <w:bookmarkStart w:id="2641" w:name="_Toc36555755"/>
      <w:bookmarkStart w:id="2642" w:name="_Toc44497433"/>
      <w:bookmarkStart w:id="2643" w:name="_Toc45107821"/>
      <w:bookmarkStart w:id="2644" w:name="_Toc45901441"/>
      <w:bookmarkStart w:id="2645" w:name="_Toc51850520"/>
      <w:bookmarkStart w:id="2646" w:name="_Toc56693523"/>
      <w:bookmarkStart w:id="2647" w:name="_Toc64447066"/>
      <w:bookmarkStart w:id="2648" w:name="_Toc66286560"/>
      <w:bookmarkStart w:id="2649" w:name="_Toc74151255"/>
      <w:bookmarkStart w:id="2650" w:name="_Toc88653727"/>
      <w:bookmarkStart w:id="2651" w:name="_Toc97904083"/>
      <w:bookmarkStart w:id="2652" w:name="_Toc105175124"/>
      <w:bookmarkStart w:id="2653" w:name="_Toc113826154"/>
      <w:bookmarkStart w:id="2654" w:name="_Toc155948578"/>
      <w:bookmarkEnd w:id="2638"/>
      <w:r w:rsidRPr="00FD0425">
        <w:rPr>
          <w:lang w:val="en-US"/>
        </w:rPr>
        <w:t>8.4.3.4</w:t>
      </w:r>
      <w:r w:rsidRPr="00FD0425">
        <w:rPr>
          <w:lang w:val="en-US"/>
        </w:rPr>
        <w:tab/>
        <w:t>Abnormal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655" w:name="_CR8_4_4"/>
      <w:bookmarkStart w:id="2656" w:name="_Toc20955161"/>
      <w:bookmarkStart w:id="2657" w:name="_Toc29991356"/>
      <w:bookmarkStart w:id="2658" w:name="_Toc36555756"/>
      <w:bookmarkStart w:id="2659" w:name="_Toc44497434"/>
      <w:bookmarkStart w:id="2660" w:name="_Toc45107822"/>
      <w:bookmarkStart w:id="2661" w:name="_Toc45901442"/>
      <w:bookmarkStart w:id="2662" w:name="_Toc51850521"/>
      <w:bookmarkStart w:id="2663" w:name="_Toc56693524"/>
      <w:bookmarkStart w:id="2664" w:name="_Toc64447067"/>
      <w:bookmarkStart w:id="2665" w:name="_Toc66286561"/>
      <w:bookmarkStart w:id="2666" w:name="_Toc74151256"/>
      <w:bookmarkStart w:id="2667" w:name="_Toc88653728"/>
      <w:bookmarkStart w:id="2668" w:name="_Toc97904084"/>
      <w:bookmarkStart w:id="2669" w:name="_Toc105175125"/>
      <w:bookmarkStart w:id="2670" w:name="_Toc113826155"/>
      <w:bookmarkStart w:id="2671" w:name="_Toc155948579"/>
      <w:bookmarkEnd w:id="2655"/>
      <w:r w:rsidRPr="00FD0425">
        <w:t>8.</w:t>
      </w:r>
      <w:r w:rsidRPr="00FD0425">
        <w:rPr>
          <w:rFonts w:eastAsia="SimSun"/>
          <w:lang w:eastAsia="zh-CN"/>
        </w:rPr>
        <w:t>4.4</w:t>
      </w:r>
      <w:r w:rsidRPr="00FD0425">
        <w:tab/>
      </w:r>
      <w:r w:rsidRPr="00FD0425">
        <w:rPr>
          <w:rFonts w:eastAsia="SimSun"/>
          <w:lang w:eastAsia="zh-CN"/>
        </w:rPr>
        <w:t>Reset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2E9E7B7" w14:textId="77777777" w:rsidR="00F02090" w:rsidRPr="00FD0425" w:rsidRDefault="00F02090" w:rsidP="00F02090">
      <w:pPr>
        <w:pStyle w:val="Heading4"/>
        <w:rPr>
          <w:lang w:eastAsia="zh-CN"/>
        </w:rPr>
      </w:pPr>
      <w:bookmarkStart w:id="2672" w:name="_CR8_4_4_1"/>
      <w:bookmarkStart w:id="2673" w:name="_Toc20955162"/>
      <w:bookmarkStart w:id="2674" w:name="_Toc29991357"/>
      <w:bookmarkStart w:id="2675" w:name="_Toc36555757"/>
      <w:bookmarkStart w:id="2676" w:name="_Toc44497435"/>
      <w:bookmarkStart w:id="2677" w:name="_Toc45107823"/>
      <w:bookmarkStart w:id="2678" w:name="_Toc45901443"/>
      <w:bookmarkStart w:id="2679" w:name="_Toc51850522"/>
      <w:bookmarkStart w:id="2680" w:name="_Toc56693525"/>
      <w:bookmarkStart w:id="2681" w:name="_Toc64447068"/>
      <w:bookmarkStart w:id="2682" w:name="_Toc66286562"/>
      <w:bookmarkStart w:id="2683" w:name="_Toc74151257"/>
      <w:bookmarkStart w:id="2684" w:name="_Toc88653729"/>
      <w:bookmarkStart w:id="2685" w:name="_Toc97904085"/>
      <w:bookmarkStart w:id="2686" w:name="_Toc105175126"/>
      <w:bookmarkStart w:id="2687" w:name="_Toc113826156"/>
      <w:bookmarkStart w:id="2688" w:name="_Toc155948580"/>
      <w:bookmarkEnd w:id="2672"/>
      <w:r w:rsidRPr="00FD0425">
        <w:t>8.</w:t>
      </w:r>
      <w:r w:rsidRPr="00FD0425">
        <w:rPr>
          <w:lang w:eastAsia="zh-CN"/>
        </w:rPr>
        <w:t>4</w:t>
      </w:r>
      <w:r w:rsidRPr="00FD0425">
        <w:t>.4.1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689" w:name="_CR8_4_4_2"/>
      <w:bookmarkStart w:id="2690" w:name="_Toc20955163"/>
      <w:bookmarkStart w:id="2691" w:name="_Toc29991358"/>
      <w:bookmarkStart w:id="2692" w:name="_Toc36555758"/>
      <w:bookmarkStart w:id="2693" w:name="_Toc44497436"/>
      <w:bookmarkStart w:id="2694" w:name="_Toc45107824"/>
      <w:bookmarkStart w:id="2695" w:name="_Toc45901444"/>
      <w:bookmarkStart w:id="2696" w:name="_Toc51850523"/>
      <w:bookmarkStart w:id="2697" w:name="_Toc56693526"/>
      <w:bookmarkStart w:id="2698" w:name="_Toc64447069"/>
      <w:bookmarkStart w:id="2699" w:name="_Toc66286563"/>
      <w:bookmarkStart w:id="2700" w:name="_Toc74151258"/>
      <w:bookmarkStart w:id="2701" w:name="_Toc88653730"/>
      <w:bookmarkStart w:id="2702" w:name="_Toc97904086"/>
      <w:bookmarkStart w:id="2703" w:name="_Toc105175127"/>
      <w:bookmarkStart w:id="2704" w:name="_Toc113826157"/>
      <w:bookmarkStart w:id="2705" w:name="_Toc155948581"/>
      <w:bookmarkEnd w:id="2689"/>
      <w:r w:rsidRPr="00FD0425">
        <w:t>8.</w:t>
      </w:r>
      <w:r w:rsidRPr="00FD0425">
        <w:rPr>
          <w:lang w:eastAsia="zh-CN"/>
        </w:rPr>
        <w:t>4</w:t>
      </w:r>
      <w:r w:rsidRPr="00FD0425">
        <w:t>.4.2</w:t>
      </w:r>
      <w:r w:rsidRPr="00FD0425">
        <w:tab/>
        <w:t>Successful Operation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55BC1B4" w14:textId="77777777" w:rsidR="00F02090" w:rsidRPr="00FD0425" w:rsidRDefault="00F02090" w:rsidP="00F02090">
      <w:pPr>
        <w:pStyle w:val="TH"/>
      </w:pPr>
      <w:r w:rsidRPr="00FD0425">
        <w:object w:dxaOrig="7170" w:dyaOrig="2295" w14:anchorId="1515BA65">
          <v:shape id="_x0000_i1069" type="#_x0000_t75" style="width:5in;height:116.35pt" o:ole="">
            <v:imagedata r:id="rId101" o:title=""/>
          </v:shape>
          <o:OLEObject Type="Embed" ProgID="Visio.Drawing.11" ShapeID="_x0000_i1069" DrawAspect="Content" ObjectID="_1772538720" r:id="rId102"/>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706" w:name="_CR8_4_4_3"/>
      <w:bookmarkStart w:id="2707" w:name="_Toc20955164"/>
      <w:bookmarkStart w:id="2708" w:name="_Toc29991359"/>
      <w:bookmarkStart w:id="2709" w:name="_Toc36555759"/>
      <w:bookmarkStart w:id="2710" w:name="_Toc44497437"/>
      <w:bookmarkStart w:id="2711" w:name="_Toc45107825"/>
      <w:bookmarkStart w:id="2712" w:name="_Toc45901445"/>
      <w:bookmarkStart w:id="2713" w:name="_Toc51850524"/>
      <w:bookmarkStart w:id="2714" w:name="_Toc56693527"/>
      <w:bookmarkStart w:id="2715" w:name="_Toc64447070"/>
      <w:bookmarkStart w:id="2716" w:name="_Toc66286564"/>
      <w:bookmarkStart w:id="2717" w:name="_Toc74151259"/>
      <w:bookmarkStart w:id="2718" w:name="_Toc88653731"/>
      <w:bookmarkStart w:id="2719" w:name="_Toc97904087"/>
      <w:bookmarkStart w:id="2720" w:name="_Toc105175128"/>
      <w:bookmarkStart w:id="2721" w:name="_Toc113826158"/>
      <w:bookmarkStart w:id="2722" w:name="_Toc155948582"/>
      <w:bookmarkEnd w:id="2706"/>
      <w:r w:rsidRPr="00FD0425">
        <w:t>8.</w:t>
      </w:r>
      <w:r w:rsidRPr="00FD0425">
        <w:rPr>
          <w:lang w:eastAsia="zh-CN"/>
        </w:rPr>
        <w:t>4</w:t>
      </w:r>
      <w:r w:rsidRPr="00FD0425">
        <w:t>.4.3</w:t>
      </w:r>
      <w:r w:rsidRPr="00FD0425">
        <w:tab/>
        <w:t>Unsuccessful Operation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723" w:name="_CR8_4_4_4"/>
      <w:bookmarkStart w:id="2724" w:name="_Toc20955165"/>
      <w:bookmarkStart w:id="2725" w:name="_Toc29991360"/>
      <w:bookmarkStart w:id="2726" w:name="_Toc36555760"/>
      <w:bookmarkStart w:id="2727" w:name="_Toc44497438"/>
      <w:bookmarkStart w:id="2728" w:name="_Toc45107826"/>
      <w:bookmarkStart w:id="2729" w:name="_Toc45901446"/>
      <w:bookmarkStart w:id="2730" w:name="_Toc51850525"/>
      <w:bookmarkStart w:id="2731" w:name="_Toc56693528"/>
      <w:bookmarkStart w:id="2732" w:name="_Toc64447071"/>
      <w:bookmarkStart w:id="2733" w:name="_Toc66286565"/>
      <w:bookmarkStart w:id="2734" w:name="_Toc74151260"/>
      <w:bookmarkStart w:id="2735" w:name="_Toc88653732"/>
      <w:bookmarkStart w:id="2736" w:name="_Toc97904088"/>
      <w:bookmarkStart w:id="2737" w:name="_Toc105175129"/>
      <w:bookmarkStart w:id="2738" w:name="_Toc113826159"/>
      <w:bookmarkStart w:id="2739" w:name="_Toc155948583"/>
      <w:bookmarkEnd w:id="2723"/>
      <w:r w:rsidRPr="00FD0425">
        <w:t>8.</w:t>
      </w:r>
      <w:r w:rsidRPr="00FD0425">
        <w:rPr>
          <w:lang w:eastAsia="zh-CN"/>
        </w:rPr>
        <w:t>4</w:t>
      </w:r>
      <w:r w:rsidRPr="00FD0425">
        <w:t>.</w:t>
      </w:r>
      <w:r w:rsidRPr="00FD0425">
        <w:rPr>
          <w:lang w:eastAsia="zh-CN"/>
        </w:rPr>
        <w:t>4</w:t>
      </w:r>
      <w:r w:rsidRPr="00FD0425">
        <w:t>.4</w:t>
      </w:r>
      <w:r w:rsidRPr="00FD0425">
        <w:tab/>
        <w:t>Abnormal Conditions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740" w:name="_CR8_4_5"/>
      <w:bookmarkStart w:id="2741" w:name="_Toc20955166"/>
      <w:bookmarkStart w:id="2742" w:name="_Toc29991361"/>
      <w:bookmarkStart w:id="2743" w:name="_Toc36555761"/>
      <w:bookmarkStart w:id="2744" w:name="_Toc44497439"/>
      <w:bookmarkStart w:id="2745" w:name="_Toc45107827"/>
      <w:bookmarkStart w:id="2746" w:name="_Toc45901447"/>
      <w:bookmarkStart w:id="2747" w:name="_Toc51850526"/>
      <w:bookmarkStart w:id="2748" w:name="_Toc56693529"/>
      <w:bookmarkStart w:id="2749" w:name="_Toc64447072"/>
      <w:bookmarkStart w:id="2750" w:name="_Toc66286566"/>
      <w:bookmarkStart w:id="2751" w:name="_Toc74151261"/>
      <w:bookmarkStart w:id="2752" w:name="_Toc88653733"/>
      <w:bookmarkStart w:id="2753" w:name="_Toc97904089"/>
      <w:bookmarkStart w:id="2754" w:name="_Toc105175130"/>
      <w:bookmarkStart w:id="2755" w:name="_Toc113826160"/>
      <w:bookmarkStart w:id="2756" w:name="_Toc155948584"/>
      <w:bookmarkEnd w:id="2740"/>
      <w:r w:rsidRPr="00FD0425">
        <w:t>8.4.5</w:t>
      </w:r>
      <w:r w:rsidRPr="00FD0425">
        <w:tab/>
        <w:t>Error Indication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0B58276" w14:textId="77777777" w:rsidR="00F02090" w:rsidRPr="00FD0425" w:rsidRDefault="00F02090" w:rsidP="00F02090">
      <w:pPr>
        <w:pStyle w:val="Heading4"/>
      </w:pPr>
      <w:bookmarkStart w:id="2757" w:name="_CR8_4_5_1"/>
      <w:bookmarkStart w:id="2758" w:name="_Toc20955167"/>
      <w:bookmarkStart w:id="2759" w:name="_Toc29991362"/>
      <w:bookmarkStart w:id="2760" w:name="_Toc36555762"/>
      <w:bookmarkStart w:id="2761" w:name="_Toc44497440"/>
      <w:bookmarkStart w:id="2762" w:name="_Toc45107828"/>
      <w:bookmarkStart w:id="2763" w:name="_Toc45901448"/>
      <w:bookmarkStart w:id="2764" w:name="_Toc51850527"/>
      <w:bookmarkStart w:id="2765" w:name="_Toc56693530"/>
      <w:bookmarkStart w:id="2766" w:name="_Toc64447073"/>
      <w:bookmarkStart w:id="2767" w:name="_Toc66286567"/>
      <w:bookmarkStart w:id="2768" w:name="_Toc74151262"/>
      <w:bookmarkStart w:id="2769" w:name="_Toc88653734"/>
      <w:bookmarkStart w:id="2770" w:name="_Toc97904090"/>
      <w:bookmarkStart w:id="2771" w:name="_Toc105175131"/>
      <w:bookmarkStart w:id="2772" w:name="_Toc113826161"/>
      <w:bookmarkStart w:id="2773" w:name="_Toc155948585"/>
      <w:bookmarkEnd w:id="2757"/>
      <w:r w:rsidRPr="00FD0425">
        <w:t>8.4.5.1</w:t>
      </w:r>
      <w:r w:rsidRPr="00FD0425">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774" w:name="_CR8_4_5_2"/>
      <w:bookmarkStart w:id="2775" w:name="_Toc20955168"/>
      <w:bookmarkStart w:id="2776" w:name="_Toc29991363"/>
      <w:bookmarkStart w:id="2777" w:name="_Toc36555763"/>
      <w:bookmarkStart w:id="2778" w:name="_Toc44497441"/>
      <w:bookmarkStart w:id="2779" w:name="_Toc45107829"/>
      <w:bookmarkStart w:id="2780" w:name="_Toc45901449"/>
      <w:bookmarkStart w:id="2781" w:name="_Toc51850528"/>
      <w:bookmarkStart w:id="2782" w:name="_Toc56693531"/>
      <w:bookmarkStart w:id="2783" w:name="_Toc64447074"/>
      <w:bookmarkStart w:id="2784" w:name="_Toc66286568"/>
      <w:bookmarkStart w:id="2785" w:name="_Toc74151263"/>
      <w:bookmarkStart w:id="2786" w:name="_Toc88653735"/>
      <w:bookmarkStart w:id="2787" w:name="_Toc97904091"/>
      <w:bookmarkStart w:id="2788" w:name="_Toc105175132"/>
      <w:bookmarkStart w:id="2789" w:name="_Toc113826162"/>
      <w:bookmarkStart w:id="2790" w:name="_Toc155948586"/>
      <w:bookmarkEnd w:id="2774"/>
      <w:r w:rsidRPr="00FD0425">
        <w:t>8.4.5.2</w:t>
      </w:r>
      <w:r w:rsidRPr="00FD0425">
        <w:tab/>
        <w:t>Successful Operation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EE7D5A2" w14:textId="77777777" w:rsidR="00F02090" w:rsidRPr="00FD0425" w:rsidRDefault="00F02090" w:rsidP="00F02090">
      <w:pPr>
        <w:pStyle w:val="TH"/>
      </w:pPr>
      <w:r w:rsidRPr="00FD0425">
        <w:object w:dxaOrig="7170" w:dyaOrig="2295" w14:anchorId="7D9C805E">
          <v:shape id="_x0000_i1070" type="#_x0000_t75" style="width:5in;height:116.35pt" o:ole="">
            <v:imagedata r:id="rId103" o:title=""/>
          </v:shape>
          <o:OLEObject Type="Embed" ProgID="Visio.Drawing.11" ShapeID="_x0000_i1070" DrawAspect="Content" ObjectID="_1772538721" r:id="rId104"/>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791" w:name="_CR8_4_5_3"/>
      <w:bookmarkStart w:id="2792" w:name="_Toc20955169"/>
      <w:bookmarkStart w:id="2793" w:name="_Toc29991364"/>
      <w:bookmarkStart w:id="2794" w:name="_Toc36555764"/>
      <w:bookmarkStart w:id="2795" w:name="_Toc44497442"/>
      <w:bookmarkStart w:id="2796" w:name="_Toc45107830"/>
      <w:bookmarkStart w:id="2797" w:name="_Toc45901450"/>
      <w:bookmarkStart w:id="2798" w:name="_Toc51850529"/>
      <w:bookmarkStart w:id="2799" w:name="_Toc56693532"/>
      <w:bookmarkStart w:id="2800" w:name="_Toc64447075"/>
      <w:bookmarkStart w:id="2801" w:name="_Toc66286569"/>
      <w:bookmarkStart w:id="2802" w:name="_Toc74151264"/>
      <w:bookmarkStart w:id="2803" w:name="_Toc88653736"/>
      <w:bookmarkStart w:id="2804" w:name="_Toc97904092"/>
      <w:bookmarkStart w:id="2805" w:name="_Toc105175133"/>
      <w:bookmarkStart w:id="2806" w:name="_Toc113826163"/>
      <w:bookmarkStart w:id="2807" w:name="_Toc155948587"/>
      <w:bookmarkEnd w:id="2791"/>
      <w:r w:rsidRPr="00FD0425">
        <w:t>8.4.5.3</w:t>
      </w:r>
      <w:r w:rsidRPr="00FD0425">
        <w:tab/>
        <w:t>Unsuccessful Operation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808" w:name="_CR8_4_5_4"/>
      <w:bookmarkStart w:id="2809" w:name="_Toc20955170"/>
      <w:bookmarkStart w:id="2810" w:name="_Toc29991365"/>
      <w:bookmarkStart w:id="2811" w:name="_Toc36555765"/>
      <w:bookmarkStart w:id="2812" w:name="_Toc44497443"/>
      <w:bookmarkStart w:id="2813" w:name="_Toc45107831"/>
      <w:bookmarkStart w:id="2814" w:name="_Toc45901451"/>
      <w:bookmarkStart w:id="2815" w:name="_Toc51850530"/>
      <w:bookmarkStart w:id="2816" w:name="_Toc56693533"/>
      <w:bookmarkStart w:id="2817" w:name="_Toc64447076"/>
      <w:bookmarkStart w:id="2818" w:name="_Toc66286570"/>
      <w:bookmarkStart w:id="2819" w:name="_Toc74151265"/>
      <w:bookmarkStart w:id="2820" w:name="_Toc88653737"/>
      <w:bookmarkStart w:id="2821" w:name="_Toc97904093"/>
      <w:bookmarkStart w:id="2822" w:name="_Toc105175134"/>
      <w:bookmarkStart w:id="2823" w:name="_Toc113826164"/>
      <w:bookmarkStart w:id="2824" w:name="_Toc155948588"/>
      <w:bookmarkEnd w:id="2808"/>
      <w:r w:rsidRPr="00FD0425">
        <w:t>8.4.5.4</w:t>
      </w:r>
      <w:r w:rsidRPr="00FD0425">
        <w:tab/>
        <w:t>Abnormal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825" w:name="_CR8_4_6"/>
      <w:bookmarkStart w:id="2826" w:name="_Toc20955171"/>
      <w:bookmarkStart w:id="2827" w:name="_Toc29991366"/>
      <w:bookmarkStart w:id="2828" w:name="_Toc36555766"/>
      <w:bookmarkStart w:id="2829" w:name="_Toc44497444"/>
      <w:bookmarkStart w:id="2830" w:name="_Toc45107832"/>
      <w:bookmarkStart w:id="2831" w:name="_Toc45901452"/>
      <w:bookmarkStart w:id="2832" w:name="_Toc51850531"/>
      <w:bookmarkStart w:id="2833" w:name="_Toc56693534"/>
      <w:bookmarkStart w:id="2834" w:name="_Toc64447077"/>
      <w:bookmarkStart w:id="2835" w:name="_Toc66286571"/>
      <w:bookmarkStart w:id="2836" w:name="_Toc74151266"/>
      <w:bookmarkStart w:id="2837" w:name="_Toc88653738"/>
      <w:bookmarkStart w:id="2838" w:name="_Toc97904094"/>
      <w:bookmarkStart w:id="2839" w:name="_Toc105175135"/>
      <w:bookmarkStart w:id="2840" w:name="_Toc113826165"/>
      <w:bookmarkStart w:id="2841" w:name="_Toc155948589"/>
      <w:bookmarkEnd w:id="2825"/>
      <w:r w:rsidRPr="00FD0425">
        <w:t>8.</w:t>
      </w:r>
      <w:r w:rsidRPr="00FD0425">
        <w:rPr>
          <w:rFonts w:eastAsia="SimSun"/>
          <w:lang w:eastAsia="zh-CN"/>
        </w:rPr>
        <w:t>4.6</w:t>
      </w:r>
      <w:r w:rsidRPr="00FD0425">
        <w:tab/>
        <w:t>Xn Removal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253757B" w14:textId="77777777" w:rsidR="00F02090" w:rsidRPr="00FD0425" w:rsidRDefault="00F02090" w:rsidP="00F02090">
      <w:pPr>
        <w:pStyle w:val="Heading4"/>
      </w:pPr>
      <w:bookmarkStart w:id="2842" w:name="_CR8_4_6_1"/>
      <w:bookmarkStart w:id="2843" w:name="_Toc20955172"/>
      <w:bookmarkStart w:id="2844" w:name="_Toc29991367"/>
      <w:bookmarkStart w:id="2845" w:name="_Toc36555767"/>
      <w:bookmarkStart w:id="2846" w:name="_Toc44497445"/>
      <w:bookmarkStart w:id="2847" w:name="_Toc45107833"/>
      <w:bookmarkStart w:id="2848" w:name="_Toc45901453"/>
      <w:bookmarkStart w:id="2849" w:name="_Toc51850532"/>
      <w:bookmarkStart w:id="2850" w:name="_Toc56693535"/>
      <w:bookmarkStart w:id="2851" w:name="_Toc64447078"/>
      <w:bookmarkStart w:id="2852" w:name="_Toc66286572"/>
      <w:bookmarkStart w:id="2853" w:name="_Toc74151267"/>
      <w:bookmarkStart w:id="2854" w:name="_Toc88653739"/>
      <w:bookmarkStart w:id="2855" w:name="_Toc97904095"/>
      <w:bookmarkStart w:id="2856" w:name="_Toc105175136"/>
      <w:bookmarkStart w:id="2857" w:name="_Toc113826166"/>
      <w:bookmarkStart w:id="2858" w:name="_Toc155948590"/>
      <w:bookmarkEnd w:id="2842"/>
      <w:r w:rsidRPr="00FD0425">
        <w:t>8.4.6.1</w:t>
      </w:r>
      <w:r w:rsidRPr="00FD0425">
        <w:tab/>
        <w:t>General</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859" w:name="_CR8_4_6_2"/>
      <w:bookmarkStart w:id="2860" w:name="_Toc20955173"/>
      <w:bookmarkStart w:id="2861" w:name="_Toc29991368"/>
      <w:bookmarkStart w:id="2862" w:name="_Toc36555768"/>
      <w:bookmarkStart w:id="2863" w:name="_Toc44497446"/>
      <w:bookmarkStart w:id="2864" w:name="_Toc45107834"/>
      <w:bookmarkStart w:id="2865" w:name="_Toc45901454"/>
      <w:bookmarkStart w:id="2866" w:name="_Toc51850533"/>
      <w:bookmarkStart w:id="2867" w:name="_Toc56693536"/>
      <w:bookmarkStart w:id="2868" w:name="_Toc64447079"/>
      <w:bookmarkStart w:id="2869" w:name="_Toc66286573"/>
      <w:bookmarkStart w:id="2870" w:name="_Toc74151268"/>
      <w:bookmarkStart w:id="2871" w:name="_Toc88653740"/>
      <w:bookmarkStart w:id="2872" w:name="_Toc97904096"/>
      <w:bookmarkStart w:id="2873" w:name="_Toc105175137"/>
      <w:bookmarkStart w:id="2874" w:name="_Toc113826167"/>
      <w:bookmarkStart w:id="2875" w:name="_Toc155948591"/>
      <w:bookmarkEnd w:id="2859"/>
      <w:r w:rsidRPr="00FD0425">
        <w:t>8.4.6.2</w:t>
      </w:r>
      <w:r w:rsidRPr="00FD0425">
        <w:tab/>
        <w:t>Successful Operation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6.35pt" o:ole="">
            <v:imagedata r:id="rId105" o:title=""/>
          </v:shape>
          <o:OLEObject Type="Embed" ProgID="Visio.Drawing.11" ShapeID="_x0000_i1071" DrawAspect="Content" ObjectID="_1772538722" r:id="rId106"/>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876" w:name="_CR8_4_6_3"/>
      <w:bookmarkStart w:id="2877" w:name="_Toc20955174"/>
      <w:bookmarkStart w:id="2878" w:name="_Toc29991369"/>
      <w:bookmarkStart w:id="2879" w:name="_Toc36555769"/>
      <w:bookmarkStart w:id="2880" w:name="_Toc44497447"/>
      <w:bookmarkStart w:id="2881" w:name="_Toc45107835"/>
      <w:bookmarkStart w:id="2882" w:name="_Toc45901455"/>
      <w:bookmarkStart w:id="2883" w:name="_Toc51850534"/>
      <w:bookmarkStart w:id="2884" w:name="_Toc56693537"/>
      <w:bookmarkStart w:id="2885" w:name="_Toc64447080"/>
      <w:bookmarkStart w:id="2886" w:name="_Toc66286574"/>
      <w:bookmarkStart w:id="2887" w:name="_Toc74151269"/>
      <w:bookmarkStart w:id="2888" w:name="_Toc88653741"/>
      <w:bookmarkStart w:id="2889" w:name="_Toc97904097"/>
      <w:bookmarkStart w:id="2890" w:name="_Toc105175138"/>
      <w:bookmarkStart w:id="2891" w:name="_Toc113826168"/>
      <w:bookmarkStart w:id="2892" w:name="_Toc155948592"/>
      <w:bookmarkEnd w:id="2876"/>
      <w:r w:rsidRPr="00FD0425">
        <w:t>8.4.6.3</w:t>
      </w:r>
      <w:r w:rsidRPr="00FD0425">
        <w:tab/>
        <w:t>Unsuccessful Operation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7.4pt;height:116.35pt" o:ole="">
            <v:imagedata r:id="rId107" o:title=""/>
          </v:shape>
          <o:OLEObject Type="Embed" ProgID="Visio.Drawing.15" ShapeID="_x0000_i1072" DrawAspect="Content" ObjectID="_1772538723" r:id="rId108"/>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893" w:name="_CR8_4_6_4"/>
      <w:bookmarkStart w:id="2894" w:name="_Toc20955175"/>
      <w:bookmarkStart w:id="2895" w:name="_Toc29991370"/>
      <w:bookmarkStart w:id="2896" w:name="_Toc36555770"/>
      <w:bookmarkStart w:id="2897" w:name="_Toc44497448"/>
      <w:bookmarkStart w:id="2898" w:name="_Toc45107836"/>
      <w:bookmarkStart w:id="2899" w:name="_Toc45901456"/>
      <w:bookmarkStart w:id="2900" w:name="_Toc51850535"/>
      <w:bookmarkStart w:id="2901" w:name="_Toc56693538"/>
      <w:bookmarkStart w:id="2902" w:name="_Toc64447081"/>
      <w:bookmarkStart w:id="2903" w:name="_Toc66286575"/>
      <w:bookmarkStart w:id="2904" w:name="_Toc74151270"/>
      <w:bookmarkStart w:id="2905" w:name="_Toc88653742"/>
      <w:bookmarkStart w:id="2906" w:name="_Toc97904098"/>
      <w:bookmarkStart w:id="2907" w:name="_Toc105175139"/>
      <w:bookmarkStart w:id="2908" w:name="_Toc113826169"/>
      <w:bookmarkStart w:id="2909" w:name="_Toc155948593"/>
      <w:bookmarkEnd w:id="2893"/>
      <w:r w:rsidRPr="00DE149B">
        <w:t>8.4.6.4</w:t>
      </w:r>
      <w:r w:rsidRPr="00DE149B">
        <w:tab/>
        <w:t>Abnormal Conditions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910" w:name="_CR8_4_7"/>
      <w:bookmarkStart w:id="2911" w:name="_Hlk44418585"/>
      <w:bookmarkStart w:id="2912" w:name="_Toc44497449"/>
      <w:bookmarkStart w:id="2913" w:name="_Toc45107837"/>
      <w:bookmarkStart w:id="2914" w:name="_Toc45901457"/>
      <w:bookmarkStart w:id="2915" w:name="_Toc51850536"/>
      <w:bookmarkStart w:id="2916" w:name="_Toc56693539"/>
      <w:bookmarkStart w:id="2917" w:name="_Toc64447082"/>
      <w:bookmarkStart w:id="2918" w:name="_Toc66286576"/>
      <w:bookmarkStart w:id="2919" w:name="_Toc74151271"/>
      <w:bookmarkStart w:id="2920" w:name="_Toc88653743"/>
      <w:bookmarkStart w:id="2921" w:name="_Toc97904099"/>
      <w:bookmarkStart w:id="2922" w:name="_Toc105175140"/>
      <w:bookmarkStart w:id="2923" w:name="_Toc113826170"/>
      <w:bookmarkStart w:id="2924" w:name="_Toc155948594"/>
      <w:bookmarkStart w:id="2925" w:name="_Toc20955176"/>
      <w:bookmarkStart w:id="2926" w:name="_Toc29991371"/>
      <w:bookmarkStart w:id="2927" w:name="_Toc36555771"/>
      <w:bookmarkEnd w:id="2910"/>
      <w:r w:rsidRPr="00AA5DA2">
        <w:t>8.</w:t>
      </w:r>
      <w:r>
        <w:rPr>
          <w:rFonts w:hint="eastAsia"/>
          <w:lang w:eastAsia="zh-CN"/>
        </w:rPr>
        <w:t>4</w:t>
      </w:r>
      <w:r w:rsidRPr="00AA5DA2">
        <w:t>.</w:t>
      </w:r>
      <w:bookmarkEnd w:id="2911"/>
      <w:r>
        <w:rPr>
          <w:lang w:eastAsia="zh-CN"/>
        </w:rPr>
        <w:t>7</w:t>
      </w:r>
      <w:r w:rsidRPr="00AA5DA2">
        <w:tab/>
        <w:t>Failure Indication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CF6FC1" w14:textId="77777777" w:rsidR="00E3265A" w:rsidRPr="00AA5DA2" w:rsidRDefault="00E3265A" w:rsidP="00E3265A">
      <w:pPr>
        <w:pStyle w:val="Heading4"/>
      </w:pPr>
      <w:bookmarkStart w:id="2928" w:name="_CR8_4_7_1"/>
      <w:bookmarkStart w:id="2929" w:name="_Toc14207540"/>
      <w:bookmarkStart w:id="2930" w:name="_Toc44497450"/>
      <w:bookmarkStart w:id="2931" w:name="_Toc45107838"/>
      <w:bookmarkStart w:id="2932" w:name="_Toc45901458"/>
      <w:bookmarkStart w:id="2933" w:name="_Toc51850537"/>
      <w:bookmarkStart w:id="2934" w:name="_Toc56693540"/>
      <w:bookmarkStart w:id="2935" w:name="_Toc64447083"/>
      <w:bookmarkStart w:id="2936" w:name="_Toc66286577"/>
      <w:bookmarkStart w:id="2937" w:name="_Toc74151272"/>
      <w:bookmarkStart w:id="2938" w:name="_Toc88653744"/>
      <w:bookmarkStart w:id="2939" w:name="_Toc97904100"/>
      <w:bookmarkStart w:id="2940" w:name="_Toc105175141"/>
      <w:bookmarkStart w:id="2941" w:name="_Toc113826171"/>
      <w:bookmarkStart w:id="2942" w:name="_Toc155948595"/>
      <w:bookmarkEnd w:id="2928"/>
      <w:r w:rsidRPr="00AA5DA2">
        <w:t>8.</w:t>
      </w:r>
      <w:r>
        <w:rPr>
          <w:rFonts w:hint="eastAsia"/>
          <w:lang w:eastAsia="zh-CN"/>
        </w:rPr>
        <w:t>4.</w:t>
      </w:r>
      <w:r>
        <w:rPr>
          <w:lang w:eastAsia="zh-CN"/>
        </w:rPr>
        <w:t>7</w:t>
      </w:r>
      <w:r w:rsidRPr="00AA5DA2">
        <w:t>.1</w:t>
      </w:r>
      <w:r w:rsidRPr="00AA5DA2">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943" w:name="_CR8_4_7_2"/>
      <w:bookmarkStart w:id="2944" w:name="_Toc14207541"/>
      <w:bookmarkStart w:id="2945" w:name="_Toc44497451"/>
      <w:bookmarkStart w:id="2946" w:name="_Toc45107839"/>
      <w:bookmarkStart w:id="2947" w:name="_Toc45901459"/>
      <w:bookmarkStart w:id="2948" w:name="_Toc51850538"/>
      <w:bookmarkStart w:id="2949" w:name="_Toc56693541"/>
      <w:bookmarkStart w:id="2950" w:name="_Toc64447084"/>
      <w:bookmarkStart w:id="2951" w:name="_Toc66286578"/>
      <w:bookmarkStart w:id="2952" w:name="_Toc74151273"/>
      <w:bookmarkStart w:id="2953" w:name="_Toc88653745"/>
      <w:bookmarkStart w:id="2954" w:name="_Toc97904101"/>
      <w:bookmarkStart w:id="2955" w:name="_Toc105175142"/>
      <w:bookmarkStart w:id="2956" w:name="_Toc113826172"/>
      <w:bookmarkStart w:id="2957" w:name="_Toc155948596"/>
      <w:bookmarkEnd w:id="2943"/>
      <w:r w:rsidRPr="00AA5DA2">
        <w:t>8.</w:t>
      </w:r>
      <w:r>
        <w:rPr>
          <w:rFonts w:hint="eastAsia"/>
          <w:lang w:eastAsia="zh-CN"/>
        </w:rPr>
        <w:t>4.</w:t>
      </w:r>
      <w:r>
        <w:rPr>
          <w:lang w:eastAsia="zh-CN"/>
        </w:rPr>
        <w:t>7</w:t>
      </w:r>
      <w:r w:rsidRPr="00AA5DA2">
        <w:t>.2</w:t>
      </w:r>
      <w:r w:rsidRPr="00AA5DA2">
        <w:tab/>
        <w:t>Successful Operation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3.85pt" o:ole="">
            <v:imagedata r:id="rId109" o:title=""/>
          </v:shape>
          <o:OLEObject Type="Embed" ProgID="Visio.Drawing.11" ShapeID="_x0000_i1073" DrawAspect="Content" ObjectID="_1772538724" r:id="rId110"/>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958"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959" w:name="_CR8_4_7_3"/>
      <w:bookmarkStart w:id="2960" w:name="_Toc44497452"/>
      <w:bookmarkStart w:id="2961" w:name="_Toc45107840"/>
      <w:bookmarkStart w:id="2962" w:name="_Toc45901460"/>
      <w:bookmarkStart w:id="2963" w:name="_Toc51850539"/>
      <w:bookmarkStart w:id="2964" w:name="_Toc56693542"/>
      <w:bookmarkStart w:id="2965" w:name="_Toc64447085"/>
      <w:bookmarkStart w:id="2966" w:name="_Toc66286579"/>
      <w:bookmarkStart w:id="2967" w:name="_Toc74151274"/>
      <w:bookmarkStart w:id="2968" w:name="_Toc88653746"/>
      <w:bookmarkStart w:id="2969" w:name="_Toc97904102"/>
      <w:bookmarkStart w:id="2970" w:name="_Toc105175143"/>
      <w:bookmarkStart w:id="2971" w:name="_Toc113826173"/>
      <w:bookmarkStart w:id="2972" w:name="_Toc155948597"/>
      <w:bookmarkEnd w:id="2959"/>
      <w:r w:rsidRPr="00AA5DA2">
        <w:t>8.</w:t>
      </w:r>
      <w:r>
        <w:rPr>
          <w:rFonts w:hint="eastAsia"/>
          <w:lang w:eastAsia="zh-CN"/>
        </w:rPr>
        <w:t>4.</w:t>
      </w:r>
      <w:r>
        <w:rPr>
          <w:lang w:eastAsia="zh-CN"/>
        </w:rPr>
        <w:t>7</w:t>
      </w:r>
      <w:r w:rsidRPr="00AA5DA2">
        <w:t>.3</w:t>
      </w:r>
      <w:r w:rsidRPr="00AA5DA2">
        <w:tab/>
        <w:t>Unsuccessful Operation</w:t>
      </w:r>
      <w:bookmarkEnd w:id="2958"/>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973" w:name="_CR8_4_7_4"/>
      <w:bookmarkStart w:id="2974" w:name="_Toc14207543"/>
      <w:bookmarkStart w:id="2975" w:name="_Toc44497453"/>
      <w:bookmarkStart w:id="2976" w:name="_Toc45107841"/>
      <w:bookmarkStart w:id="2977" w:name="_Toc45901461"/>
      <w:bookmarkStart w:id="2978" w:name="_Toc51850540"/>
      <w:bookmarkStart w:id="2979" w:name="_Toc56693543"/>
      <w:bookmarkStart w:id="2980" w:name="_Toc64447086"/>
      <w:bookmarkStart w:id="2981" w:name="_Toc66286580"/>
      <w:bookmarkStart w:id="2982" w:name="_Toc74151275"/>
      <w:bookmarkStart w:id="2983" w:name="_Toc88653747"/>
      <w:bookmarkStart w:id="2984" w:name="_Toc97904103"/>
      <w:bookmarkStart w:id="2985" w:name="_Toc105175144"/>
      <w:bookmarkStart w:id="2986" w:name="_Toc113826174"/>
      <w:bookmarkStart w:id="2987" w:name="_Toc155948598"/>
      <w:bookmarkEnd w:id="2973"/>
      <w:r w:rsidRPr="00AA5DA2">
        <w:t>8.</w:t>
      </w:r>
      <w:r>
        <w:rPr>
          <w:rFonts w:hint="eastAsia"/>
          <w:lang w:eastAsia="zh-CN"/>
        </w:rPr>
        <w:t>4.</w:t>
      </w:r>
      <w:r>
        <w:rPr>
          <w:lang w:eastAsia="zh-CN"/>
        </w:rPr>
        <w:t>7</w:t>
      </w:r>
      <w:r w:rsidRPr="00AA5DA2">
        <w:t>.4</w:t>
      </w:r>
      <w:r w:rsidRPr="00AA5DA2">
        <w:tab/>
        <w:t>Abnormal Conditions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988" w:name="_CR8_4_8"/>
      <w:bookmarkStart w:id="2989" w:name="_Hlk44418616"/>
      <w:bookmarkStart w:id="2990" w:name="_Toc14207544"/>
      <w:bookmarkStart w:id="2991" w:name="_Toc44497454"/>
      <w:bookmarkStart w:id="2992" w:name="_Toc45107842"/>
      <w:bookmarkStart w:id="2993" w:name="_Toc45901462"/>
      <w:bookmarkStart w:id="2994" w:name="_Toc51850541"/>
      <w:bookmarkStart w:id="2995" w:name="_Toc56693544"/>
      <w:bookmarkStart w:id="2996" w:name="_Toc64447087"/>
      <w:bookmarkStart w:id="2997" w:name="_Toc66286581"/>
      <w:bookmarkStart w:id="2998" w:name="_Toc74151276"/>
      <w:bookmarkStart w:id="2999" w:name="_Toc88653748"/>
      <w:bookmarkStart w:id="3000" w:name="_Toc97904104"/>
      <w:bookmarkStart w:id="3001" w:name="_Toc105175145"/>
      <w:bookmarkStart w:id="3002" w:name="_Toc113826175"/>
      <w:bookmarkStart w:id="3003" w:name="_Toc155948599"/>
      <w:bookmarkEnd w:id="2988"/>
      <w:r w:rsidRPr="0025163B">
        <w:t>8.</w:t>
      </w:r>
      <w:r w:rsidRPr="0025163B">
        <w:rPr>
          <w:rFonts w:hint="eastAsia"/>
          <w:lang w:eastAsia="zh-CN"/>
        </w:rPr>
        <w:t>4</w:t>
      </w:r>
      <w:r w:rsidRPr="0025163B">
        <w:t>.</w:t>
      </w:r>
      <w:bookmarkEnd w:id="2989"/>
      <w:r>
        <w:rPr>
          <w:lang w:eastAsia="zh-CN"/>
        </w:rPr>
        <w:t>8</w:t>
      </w:r>
      <w:r w:rsidRPr="0025163B">
        <w:tab/>
      </w:r>
      <w:r w:rsidRPr="0025163B">
        <w:rPr>
          <w:lang w:eastAsia="zh-CN"/>
        </w:rPr>
        <w:t>Handover</w:t>
      </w:r>
      <w:r w:rsidRPr="0025163B">
        <w:t xml:space="preserve"> Report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7460590" w14:textId="77777777" w:rsidR="00E3265A" w:rsidRPr="00AA5DA2" w:rsidRDefault="00E3265A" w:rsidP="00E3265A">
      <w:pPr>
        <w:pStyle w:val="Heading4"/>
      </w:pPr>
      <w:bookmarkStart w:id="3004" w:name="_CR8_4_8_1"/>
      <w:bookmarkStart w:id="3005" w:name="_Toc14207545"/>
      <w:bookmarkStart w:id="3006" w:name="_Toc44497455"/>
      <w:bookmarkStart w:id="3007" w:name="_Toc45107843"/>
      <w:bookmarkStart w:id="3008" w:name="_Toc45901463"/>
      <w:bookmarkStart w:id="3009" w:name="_Toc51850542"/>
      <w:bookmarkStart w:id="3010" w:name="_Toc56693545"/>
      <w:bookmarkStart w:id="3011" w:name="_Toc64447088"/>
      <w:bookmarkStart w:id="3012" w:name="_Toc66286582"/>
      <w:bookmarkStart w:id="3013" w:name="_Toc74151277"/>
      <w:bookmarkStart w:id="3014" w:name="_Toc88653749"/>
      <w:bookmarkStart w:id="3015" w:name="_Toc97904105"/>
      <w:bookmarkStart w:id="3016" w:name="_Toc105175146"/>
      <w:bookmarkStart w:id="3017" w:name="_Toc113826176"/>
      <w:bookmarkStart w:id="3018" w:name="_Toc155948600"/>
      <w:bookmarkEnd w:id="3004"/>
      <w:r w:rsidRPr="00AA5DA2">
        <w:t>8.</w:t>
      </w:r>
      <w:r>
        <w:rPr>
          <w:rFonts w:hint="eastAsia"/>
          <w:lang w:eastAsia="zh-CN"/>
        </w:rPr>
        <w:t>4.</w:t>
      </w:r>
      <w:r>
        <w:rPr>
          <w:lang w:eastAsia="zh-CN"/>
        </w:rPr>
        <w:t>8</w:t>
      </w:r>
      <w:r w:rsidRPr="00AA5DA2">
        <w:t>.1</w:t>
      </w:r>
      <w:r w:rsidRPr="00AA5DA2">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3019" w:name="_CR8_4_8_2"/>
      <w:bookmarkStart w:id="3020" w:name="_Toc14207546"/>
      <w:bookmarkStart w:id="3021" w:name="_Toc44497456"/>
      <w:bookmarkStart w:id="3022" w:name="_Toc45107844"/>
      <w:bookmarkStart w:id="3023" w:name="_Toc45901464"/>
      <w:bookmarkStart w:id="3024" w:name="_Toc51850543"/>
      <w:bookmarkStart w:id="3025" w:name="_Toc56693546"/>
      <w:bookmarkStart w:id="3026" w:name="_Toc64447089"/>
      <w:bookmarkStart w:id="3027" w:name="_Toc66286583"/>
      <w:bookmarkStart w:id="3028" w:name="_Toc74151278"/>
      <w:bookmarkStart w:id="3029" w:name="_Toc88653750"/>
      <w:bookmarkStart w:id="3030" w:name="_Toc97904106"/>
      <w:bookmarkStart w:id="3031" w:name="_Toc105175147"/>
      <w:bookmarkStart w:id="3032" w:name="_Toc113826177"/>
      <w:bookmarkStart w:id="3033" w:name="_Toc155948601"/>
      <w:bookmarkEnd w:id="3019"/>
      <w:r w:rsidRPr="00AA5DA2">
        <w:t>8.</w:t>
      </w:r>
      <w:r>
        <w:rPr>
          <w:rFonts w:hint="eastAsia"/>
          <w:lang w:eastAsia="zh-CN"/>
        </w:rPr>
        <w:t>4.</w:t>
      </w:r>
      <w:r>
        <w:rPr>
          <w:lang w:eastAsia="zh-CN"/>
        </w:rPr>
        <w:t>8</w:t>
      </w:r>
      <w:r w:rsidRPr="00AA5DA2">
        <w:t>.2</w:t>
      </w:r>
      <w:r w:rsidRPr="00AA5DA2">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3.85pt" o:ole="">
            <v:imagedata r:id="rId111" o:title=""/>
          </v:shape>
          <o:OLEObject Type="Embed" ProgID="Visio.Drawing.11" ShapeID="_x0000_i1074" DrawAspect="Content" ObjectID="_1772538725" r:id="rId112"/>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3034" w:name="_CR8_4_8_3"/>
      <w:bookmarkStart w:id="3035" w:name="_Toc44497457"/>
      <w:bookmarkStart w:id="3036" w:name="_Toc45107845"/>
      <w:bookmarkStart w:id="3037" w:name="_Toc45901465"/>
      <w:bookmarkStart w:id="3038" w:name="_Toc51850544"/>
      <w:bookmarkStart w:id="3039" w:name="_Toc56693547"/>
      <w:bookmarkStart w:id="3040" w:name="_Toc64447090"/>
      <w:bookmarkStart w:id="3041" w:name="_Toc66286584"/>
      <w:bookmarkStart w:id="3042" w:name="_Toc74151279"/>
      <w:bookmarkStart w:id="3043" w:name="_Toc88653751"/>
      <w:bookmarkStart w:id="3044" w:name="_Toc97904107"/>
      <w:bookmarkStart w:id="3045" w:name="_Toc105175148"/>
      <w:bookmarkStart w:id="3046" w:name="_Toc113826178"/>
      <w:bookmarkStart w:id="3047" w:name="_Toc155948602"/>
      <w:bookmarkEnd w:id="3034"/>
      <w:r w:rsidRPr="00AA5DA2">
        <w:t>8.</w:t>
      </w:r>
      <w:r>
        <w:rPr>
          <w:rFonts w:hint="eastAsia"/>
          <w:lang w:eastAsia="zh-CN"/>
        </w:rPr>
        <w:t>4.</w:t>
      </w:r>
      <w:r>
        <w:rPr>
          <w:lang w:eastAsia="zh-CN"/>
        </w:rPr>
        <w:t>8</w:t>
      </w:r>
      <w:r w:rsidRPr="00AA5DA2">
        <w:t>.3</w:t>
      </w:r>
      <w:r w:rsidRPr="00AA5DA2">
        <w:tab/>
        <w:t>Unsuccessful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3048" w:name="_CR8_4_8_4"/>
      <w:bookmarkStart w:id="3049" w:name="_Toc14207548"/>
      <w:bookmarkStart w:id="3050" w:name="_Toc44497458"/>
      <w:bookmarkStart w:id="3051" w:name="_Toc45107846"/>
      <w:bookmarkStart w:id="3052" w:name="_Toc45901466"/>
      <w:bookmarkStart w:id="3053" w:name="_Toc51850545"/>
      <w:bookmarkStart w:id="3054" w:name="_Toc56693548"/>
      <w:bookmarkStart w:id="3055" w:name="_Toc64447091"/>
      <w:bookmarkStart w:id="3056" w:name="_Toc66286585"/>
      <w:bookmarkStart w:id="3057" w:name="_Toc74151280"/>
      <w:bookmarkStart w:id="3058" w:name="_Toc88653752"/>
      <w:bookmarkStart w:id="3059" w:name="_Toc97904108"/>
      <w:bookmarkStart w:id="3060" w:name="_Toc105175149"/>
      <w:bookmarkStart w:id="3061" w:name="_Toc113826179"/>
      <w:bookmarkStart w:id="3062" w:name="_Toc155948603"/>
      <w:bookmarkEnd w:id="3048"/>
      <w:r w:rsidRPr="00AA5DA2">
        <w:t>8.</w:t>
      </w:r>
      <w:r>
        <w:rPr>
          <w:rFonts w:hint="eastAsia"/>
          <w:lang w:eastAsia="zh-CN"/>
        </w:rPr>
        <w:t>4.</w:t>
      </w:r>
      <w:r>
        <w:rPr>
          <w:lang w:eastAsia="zh-CN"/>
        </w:rPr>
        <w:t>8</w:t>
      </w:r>
      <w:r w:rsidRPr="00AA5DA2">
        <w:t>.4</w:t>
      </w:r>
      <w:r w:rsidRPr="00AA5DA2">
        <w:tab/>
        <w:t>Abnormal Conditions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3063" w:name="_CR8_4_9"/>
      <w:bookmarkStart w:id="3064" w:name="_Hlk44418681"/>
      <w:bookmarkStart w:id="3065" w:name="_Toc14207534"/>
      <w:bookmarkStart w:id="3066" w:name="_Toc44497459"/>
      <w:bookmarkStart w:id="3067" w:name="_Toc45107847"/>
      <w:bookmarkStart w:id="3068" w:name="_Toc45901467"/>
      <w:bookmarkStart w:id="3069" w:name="_Toc51850546"/>
      <w:bookmarkStart w:id="3070" w:name="_Toc56693549"/>
      <w:bookmarkStart w:id="3071" w:name="_Toc64447092"/>
      <w:bookmarkStart w:id="3072" w:name="_Toc66286586"/>
      <w:bookmarkStart w:id="3073" w:name="_Toc74151281"/>
      <w:bookmarkStart w:id="3074" w:name="_Toc88653753"/>
      <w:bookmarkStart w:id="3075" w:name="_Toc97904109"/>
      <w:bookmarkStart w:id="3076" w:name="_Toc105175150"/>
      <w:bookmarkStart w:id="3077" w:name="_Toc113826180"/>
      <w:bookmarkStart w:id="3078" w:name="_Toc155948604"/>
      <w:bookmarkEnd w:id="3063"/>
      <w:r w:rsidRPr="00AC628F">
        <w:t>8.</w:t>
      </w:r>
      <w:r>
        <w:t>4</w:t>
      </w:r>
      <w:r w:rsidRPr="00AC628F">
        <w:t>.</w:t>
      </w:r>
      <w:bookmarkEnd w:id="3064"/>
      <w:r>
        <w:t>9</w:t>
      </w:r>
      <w:r w:rsidRPr="00AC628F">
        <w:tab/>
        <w:t>Mobility Settings Change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5BC637" w14:textId="77777777" w:rsidR="00E3265A" w:rsidRPr="00AC628F" w:rsidRDefault="00E3265A" w:rsidP="009354E2">
      <w:pPr>
        <w:pStyle w:val="Heading4"/>
      </w:pPr>
      <w:bookmarkStart w:id="3079" w:name="_CR8_4_9_1"/>
      <w:bookmarkStart w:id="3080" w:name="_Toc14207535"/>
      <w:bookmarkStart w:id="3081" w:name="_Toc44497460"/>
      <w:bookmarkStart w:id="3082" w:name="_Toc45107848"/>
      <w:bookmarkStart w:id="3083" w:name="_Toc45901468"/>
      <w:bookmarkStart w:id="3084" w:name="_Toc51850547"/>
      <w:bookmarkStart w:id="3085" w:name="_Toc56693550"/>
      <w:bookmarkStart w:id="3086" w:name="_Toc64447093"/>
      <w:bookmarkStart w:id="3087" w:name="_Toc66286587"/>
      <w:bookmarkStart w:id="3088" w:name="_Toc74151282"/>
      <w:bookmarkStart w:id="3089" w:name="_Toc88653754"/>
      <w:bookmarkStart w:id="3090" w:name="_Toc97904110"/>
      <w:bookmarkStart w:id="3091" w:name="_Toc105175151"/>
      <w:bookmarkStart w:id="3092" w:name="_Toc113826181"/>
      <w:bookmarkStart w:id="3093" w:name="_Toc155948605"/>
      <w:bookmarkEnd w:id="3079"/>
      <w:r w:rsidRPr="00AC628F">
        <w:t>8.</w:t>
      </w:r>
      <w:r>
        <w:t>4</w:t>
      </w:r>
      <w:r w:rsidRPr="00AC628F">
        <w:t>.</w:t>
      </w:r>
      <w:r>
        <w:t>9</w:t>
      </w:r>
      <w:r w:rsidRPr="00AC628F">
        <w:t>.1</w:t>
      </w:r>
      <w:r w:rsidRPr="00AC628F">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3094" w:name="_CR8_4_9_2"/>
      <w:bookmarkStart w:id="3095" w:name="_Toc14207536"/>
      <w:bookmarkStart w:id="3096" w:name="_Toc44497461"/>
      <w:bookmarkStart w:id="3097" w:name="_Toc45107849"/>
      <w:bookmarkStart w:id="3098" w:name="_Toc45901469"/>
      <w:bookmarkStart w:id="3099" w:name="_Toc51850548"/>
      <w:bookmarkStart w:id="3100" w:name="_Toc56693551"/>
      <w:bookmarkStart w:id="3101" w:name="_Toc64447094"/>
      <w:bookmarkStart w:id="3102" w:name="_Toc66286588"/>
      <w:bookmarkStart w:id="3103" w:name="_Toc74151283"/>
      <w:bookmarkStart w:id="3104" w:name="_Toc88653755"/>
      <w:bookmarkStart w:id="3105" w:name="_Toc97904111"/>
      <w:bookmarkStart w:id="3106" w:name="_Toc105175152"/>
      <w:bookmarkStart w:id="3107" w:name="_Toc113826182"/>
      <w:bookmarkStart w:id="3108" w:name="_Toc155948606"/>
      <w:bookmarkEnd w:id="3094"/>
      <w:r w:rsidRPr="00AC628F">
        <w:t>8.</w:t>
      </w:r>
      <w:r>
        <w:t>4</w:t>
      </w:r>
      <w:r w:rsidRPr="00AC628F">
        <w:t>.</w:t>
      </w:r>
      <w:r>
        <w:t>9</w:t>
      </w:r>
      <w:r w:rsidRPr="00AC628F">
        <w:t>.2</w:t>
      </w:r>
      <w:r w:rsidRPr="00AC628F">
        <w:tab/>
        <w:t>Successful Operation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3109" w:name="_CR8_4_9_3"/>
      <w:bookmarkStart w:id="3110" w:name="_Toc14207537"/>
      <w:bookmarkStart w:id="3111" w:name="_Toc44497462"/>
      <w:bookmarkStart w:id="3112" w:name="_Toc45107850"/>
      <w:bookmarkStart w:id="3113" w:name="_Toc45901470"/>
      <w:bookmarkStart w:id="3114" w:name="_Toc51850549"/>
      <w:bookmarkStart w:id="3115" w:name="_Toc56693552"/>
      <w:bookmarkStart w:id="3116" w:name="_Toc64447095"/>
      <w:bookmarkStart w:id="3117" w:name="_Toc66286589"/>
      <w:bookmarkStart w:id="3118" w:name="_Toc74151284"/>
      <w:bookmarkStart w:id="3119" w:name="_Toc88653756"/>
      <w:bookmarkStart w:id="3120" w:name="_Toc97904112"/>
      <w:bookmarkStart w:id="3121" w:name="_Toc105175153"/>
      <w:bookmarkStart w:id="3122" w:name="_Toc113826183"/>
      <w:bookmarkStart w:id="3123" w:name="_Toc155948607"/>
      <w:bookmarkEnd w:id="3109"/>
      <w:r w:rsidRPr="00AC628F">
        <w:t>8.</w:t>
      </w:r>
      <w:r>
        <w:t>4</w:t>
      </w:r>
      <w:r w:rsidRPr="00AC628F">
        <w:t>.</w:t>
      </w:r>
      <w:r>
        <w:t>9</w:t>
      </w:r>
      <w:r w:rsidRPr="00AC628F">
        <w:t>.3</w:t>
      </w:r>
      <w:r w:rsidRPr="00AC628F">
        <w:tab/>
        <w:t>Unsuccessful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3124" w:name="_CR8_4_9_4"/>
      <w:bookmarkStart w:id="3125" w:name="_Toc14207538"/>
      <w:bookmarkStart w:id="3126" w:name="_Toc44497463"/>
      <w:bookmarkStart w:id="3127" w:name="_Toc45107851"/>
      <w:bookmarkStart w:id="3128" w:name="_Toc45901471"/>
      <w:bookmarkStart w:id="3129" w:name="_Toc51850550"/>
      <w:bookmarkStart w:id="3130" w:name="_Toc56693553"/>
      <w:bookmarkStart w:id="3131" w:name="_Toc64447096"/>
      <w:bookmarkStart w:id="3132" w:name="_Toc66286590"/>
      <w:bookmarkStart w:id="3133" w:name="_Toc74151285"/>
      <w:bookmarkStart w:id="3134" w:name="_Toc88653757"/>
      <w:bookmarkStart w:id="3135" w:name="_Toc97904113"/>
      <w:bookmarkStart w:id="3136" w:name="_Toc105175154"/>
      <w:bookmarkStart w:id="3137" w:name="_Toc113826184"/>
      <w:bookmarkStart w:id="3138" w:name="_Toc155948608"/>
      <w:bookmarkEnd w:id="3124"/>
      <w:r w:rsidRPr="00AC628F">
        <w:t>8.</w:t>
      </w:r>
      <w:r>
        <w:t>4</w:t>
      </w:r>
      <w:r w:rsidRPr="00AC628F">
        <w:t>.</w:t>
      </w:r>
      <w:r>
        <w:t>9</w:t>
      </w:r>
      <w:r w:rsidRPr="00AC628F">
        <w:t>.4</w:t>
      </w:r>
      <w:r w:rsidRPr="00AC628F">
        <w:tab/>
        <w:t>Abnormal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3139" w:name="_CR8_4_10"/>
      <w:bookmarkStart w:id="3140" w:name="_Hlk44418792"/>
      <w:bookmarkStart w:id="3141" w:name="_Toc44497464"/>
      <w:bookmarkStart w:id="3142" w:name="_Toc45107852"/>
      <w:bookmarkStart w:id="3143" w:name="_Toc45901472"/>
      <w:bookmarkStart w:id="3144" w:name="_Toc51850551"/>
      <w:bookmarkStart w:id="3145" w:name="_Toc56693554"/>
      <w:bookmarkStart w:id="3146" w:name="_Toc64447097"/>
      <w:bookmarkStart w:id="3147" w:name="_Toc66286591"/>
      <w:bookmarkStart w:id="3148" w:name="_Toc74151286"/>
      <w:bookmarkStart w:id="3149" w:name="_Toc88653758"/>
      <w:bookmarkStart w:id="3150" w:name="_Toc97904114"/>
      <w:bookmarkStart w:id="3151" w:name="_Toc105175155"/>
      <w:bookmarkStart w:id="3152" w:name="_Toc113826185"/>
      <w:bookmarkStart w:id="3153" w:name="_Toc155948609"/>
      <w:bookmarkEnd w:id="3139"/>
      <w:r>
        <w:t>8.4.</w:t>
      </w:r>
      <w:bookmarkEnd w:id="3140"/>
      <w:r>
        <w:t>10</w:t>
      </w:r>
      <w:r>
        <w:tab/>
        <w:t>Resource Status Reporting Initiation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A09D72A" w14:textId="77777777" w:rsidR="00E3265A" w:rsidRDefault="00E3265A" w:rsidP="00E3265A">
      <w:pPr>
        <w:pStyle w:val="Heading4"/>
      </w:pPr>
      <w:bookmarkStart w:id="3154" w:name="_CR8_4_10_1"/>
      <w:bookmarkStart w:id="3155" w:name="_Toc44497465"/>
      <w:bookmarkStart w:id="3156" w:name="_Toc45107853"/>
      <w:bookmarkStart w:id="3157" w:name="_Toc45901473"/>
      <w:bookmarkStart w:id="3158" w:name="_Toc51850552"/>
      <w:bookmarkStart w:id="3159" w:name="_Toc56693555"/>
      <w:bookmarkStart w:id="3160" w:name="_Toc64447098"/>
      <w:bookmarkStart w:id="3161" w:name="_Toc66286592"/>
      <w:bookmarkStart w:id="3162" w:name="_Toc74151287"/>
      <w:bookmarkStart w:id="3163" w:name="_Toc88653759"/>
      <w:bookmarkStart w:id="3164" w:name="_Toc97904115"/>
      <w:bookmarkStart w:id="3165" w:name="_Toc105175156"/>
      <w:bookmarkStart w:id="3166" w:name="_Toc113826186"/>
      <w:bookmarkStart w:id="3167" w:name="_Toc155948610"/>
      <w:bookmarkEnd w:id="3154"/>
      <w:r>
        <w:t>8.4.10.1</w:t>
      </w:r>
      <w:r>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3168" w:name="_CR8_4_10_2"/>
      <w:bookmarkStart w:id="3169" w:name="_Toc44497466"/>
      <w:bookmarkStart w:id="3170" w:name="_Toc45107854"/>
      <w:bookmarkStart w:id="3171" w:name="_Toc45901474"/>
      <w:bookmarkStart w:id="3172" w:name="_Toc51850553"/>
      <w:bookmarkStart w:id="3173" w:name="_Toc56693556"/>
      <w:bookmarkStart w:id="3174" w:name="_Toc64447099"/>
      <w:bookmarkStart w:id="3175" w:name="_Toc66286593"/>
      <w:bookmarkStart w:id="3176" w:name="_Toc74151288"/>
      <w:bookmarkStart w:id="3177" w:name="_Toc88653760"/>
      <w:bookmarkStart w:id="3178" w:name="_Toc97904116"/>
      <w:bookmarkStart w:id="3179" w:name="_Toc105175157"/>
      <w:bookmarkStart w:id="3180" w:name="_Toc113826187"/>
      <w:bookmarkStart w:id="3181" w:name="_Toc155948611"/>
      <w:bookmarkEnd w:id="3168"/>
      <w:r>
        <w:t>8.4.10.2</w:t>
      </w:r>
      <w:r>
        <w:tab/>
        <w:t>Successful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7CF52D3D" w14:textId="77777777" w:rsidR="00E3265A" w:rsidRDefault="00E3265A" w:rsidP="00E3265A">
      <w:pPr>
        <w:pStyle w:val="TH"/>
      </w:pPr>
      <w:r w:rsidRPr="007104EC">
        <w:object w:dxaOrig="5673" w:dyaOrig="2355" w14:anchorId="6838465E">
          <v:shape id="_x0000_i1075" type="#_x0000_t75" style="width:4in;height:115.55pt" o:ole="">
            <v:imagedata r:id="rId115" o:title=""/>
          </v:shape>
          <o:OLEObject Type="Embed" ProgID="Word.Picture.8" ShapeID="_x0000_i1075" DrawAspect="Content" ObjectID="_1772538726" r:id="rId116"/>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3182" w:name="_CR8_4_10_3"/>
      <w:bookmarkStart w:id="3183" w:name="_Toc44497467"/>
      <w:bookmarkStart w:id="3184" w:name="_Toc45107855"/>
      <w:bookmarkStart w:id="3185" w:name="_Toc45901475"/>
      <w:bookmarkStart w:id="3186" w:name="_Toc51850554"/>
      <w:bookmarkStart w:id="3187" w:name="_Toc56693557"/>
      <w:bookmarkStart w:id="3188" w:name="_Toc64447100"/>
      <w:bookmarkStart w:id="3189" w:name="_Toc66286594"/>
      <w:bookmarkStart w:id="3190" w:name="_Toc74151289"/>
      <w:bookmarkStart w:id="3191" w:name="_Toc88653761"/>
      <w:bookmarkStart w:id="3192" w:name="_Toc97904117"/>
      <w:bookmarkStart w:id="3193" w:name="_Toc105175158"/>
      <w:bookmarkStart w:id="3194" w:name="_Toc113826188"/>
      <w:bookmarkStart w:id="3195" w:name="_Toc155948612"/>
      <w:bookmarkEnd w:id="3182"/>
      <w:r>
        <w:t>8.4.10.3</w:t>
      </w:r>
      <w:r>
        <w:tab/>
        <w:t>Unsuccessful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0E2E0C5" w14:textId="77777777" w:rsidR="00E3265A" w:rsidRDefault="00E3265A" w:rsidP="00E3265A">
      <w:pPr>
        <w:pStyle w:val="TH"/>
      </w:pPr>
      <w:r w:rsidRPr="007104EC">
        <w:object w:dxaOrig="5673" w:dyaOrig="2355" w14:anchorId="51F0833A">
          <v:shape id="_x0000_i1076" type="#_x0000_t75" style="width:4in;height:115.55pt" o:ole="">
            <v:imagedata r:id="rId117" o:title=""/>
          </v:shape>
          <o:OLEObject Type="Embed" ProgID="Word.Picture.8" ShapeID="_x0000_i1076" DrawAspect="Content" ObjectID="_1772538727" r:id="rId118"/>
        </w:object>
      </w:r>
    </w:p>
    <w:p w14:paraId="0AD5A928" w14:textId="77777777" w:rsidR="00E3265A" w:rsidRDefault="00E3265A" w:rsidP="00E3265A">
      <w:pPr>
        <w:pStyle w:val="TF"/>
      </w:pPr>
      <w:r>
        <w:t>Figure 8.4.10.3-1: Resource Status Reporting Initiation, unsuccessful operation</w:t>
      </w:r>
    </w:p>
    <w:p w14:paraId="41C710DD" w14:textId="72A638DE"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w:t>
      </w:r>
    </w:p>
    <w:p w14:paraId="0CDEC402" w14:textId="77777777" w:rsidR="00E3265A" w:rsidRDefault="00E3265A" w:rsidP="00E3265A">
      <w:pPr>
        <w:pStyle w:val="Heading4"/>
      </w:pPr>
      <w:bookmarkStart w:id="3196" w:name="_CR8_4_10_4"/>
      <w:bookmarkStart w:id="3197" w:name="_Toc44497468"/>
      <w:bookmarkStart w:id="3198" w:name="_Toc45107856"/>
      <w:bookmarkStart w:id="3199" w:name="_Toc45901476"/>
      <w:bookmarkStart w:id="3200" w:name="_Toc51850555"/>
      <w:bookmarkStart w:id="3201" w:name="_Toc56693558"/>
      <w:bookmarkStart w:id="3202" w:name="_Toc64447101"/>
      <w:bookmarkStart w:id="3203" w:name="_Toc66286595"/>
      <w:bookmarkStart w:id="3204" w:name="_Toc74151290"/>
      <w:bookmarkStart w:id="3205" w:name="_Toc88653762"/>
      <w:bookmarkStart w:id="3206" w:name="_Toc97904118"/>
      <w:bookmarkStart w:id="3207" w:name="_Toc105175159"/>
      <w:bookmarkStart w:id="3208" w:name="_Toc113826189"/>
      <w:bookmarkStart w:id="3209" w:name="_Toc155948613"/>
      <w:bookmarkEnd w:id="3196"/>
      <w:r>
        <w:t>8.4.10.4</w:t>
      </w:r>
      <w:r>
        <w:tab/>
        <w:t>Abnormal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210" w:name="_CR8_4_11"/>
      <w:bookmarkStart w:id="3211" w:name="_Hlk44418834"/>
      <w:bookmarkStart w:id="3212" w:name="_Toc44497469"/>
      <w:bookmarkStart w:id="3213" w:name="_Toc45107857"/>
      <w:bookmarkStart w:id="3214" w:name="_Toc45901477"/>
      <w:bookmarkStart w:id="3215" w:name="_Toc51850556"/>
      <w:bookmarkStart w:id="3216" w:name="_Toc56693559"/>
      <w:bookmarkStart w:id="3217" w:name="_Toc64447102"/>
      <w:bookmarkStart w:id="3218" w:name="_Toc66286596"/>
      <w:bookmarkStart w:id="3219" w:name="_Toc74151291"/>
      <w:bookmarkStart w:id="3220" w:name="_Toc88653763"/>
      <w:bookmarkStart w:id="3221" w:name="_Toc97904119"/>
      <w:bookmarkStart w:id="3222" w:name="_Toc105175160"/>
      <w:bookmarkStart w:id="3223" w:name="_Toc113826190"/>
      <w:bookmarkStart w:id="3224" w:name="_Toc155948614"/>
      <w:bookmarkEnd w:id="3210"/>
      <w:r>
        <w:t>8.4.</w:t>
      </w:r>
      <w:bookmarkEnd w:id="3211"/>
      <w:r>
        <w:t>11</w:t>
      </w:r>
      <w:r>
        <w:tab/>
        <w:t>Resource Status Reporting</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7594AF3" w14:textId="77777777" w:rsidR="00E3265A" w:rsidRDefault="00E3265A" w:rsidP="00E3265A">
      <w:pPr>
        <w:pStyle w:val="Heading4"/>
      </w:pPr>
      <w:bookmarkStart w:id="3225" w:name="_CR8_4_11_1"/>
      <w:bookmarkStart w:id="3226" w:name="_Toc44497470"/>
      <w:bookmarkStart w:id="3227" w:name="_Toc45107858"/>
      <w:bookmarkStart w:id="3228" w:name="_Toc45901478"/>
      <w:bookmarkStart w:id="3229" w:name="_Toc51850557"/>
      <w:bookmarkStart w:id="3230" w:name="_Toc56693560"/>
      <w:bookmarkStart w:id="3231" w:name="_Toc64447103"/>
      <w:bookmarkStart w:id="3232" w:name="_Toc66286597"/>
      <w:bookmarkStart w:id="3233" w:name="_Toc74151292"/>
      <w:bookmarkStart w:id="3234" w:name="_Toc88653764"/>
      <w:bookmarkStart w:id="3235" w:name="_Toc97904120"/>
      <w:bookmarkStart w:id="3236" w:name="_Toc105175161"/>
      <w:bookmarkStart w:id="3237" w:name="_Toc113826191"/>
      <w:bookmarkStart w:id="3238" w:name="_Toc155948615"/>
      <w:bookmarkEnd w:id="3225"/>
      <w:r>
        <w:t>8.4.11.1</w:t>
      </w:r>
      <w:r>
        <w:tab/>
        <w:t>General</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239" w:name="_CR8_4_11_2"/>
      <w:bookmarkStart w:id="3240" w:name="_Toc44497471"/>
      <w:bookmarkStart w:id="3241" w:name="_Toc45107859"/>
      <w:bookmarkStart w:id="3242" w:name="_Toc45901479"/>
      <w:bookmarkStart w:id="3243" w:name="_Toc51850558"/>
      <w:bookmarkStart w:id="3244" w:name="_Toc56693561"/>
      <w:bookmarkStart w:id="3245" w:name="_Toc64447104"/>
      <w:bookmarkStart w:id="3246" w:name="_Toc66286598"/>
      <w:bookmarkStart w:id="3247" w:name="_Toc74151293"/>
      <w:bookmarkStart w:id="3248" w:name="_Toc88653765"/>
      <w:bookmarkStart w:id="3249" w:name="_Toc97904121"/>
      <w:bookmarkStart w:id="3250" w:name="_Toc105175162"/>
      <w:bookmarkStart w:id="3251" w:name="_Toc113826192"/>
      <w:bookmarkStart w:id="3252" w:name="_Toc155948616"/>
      <w:bookmarkEnd w:id="3239"/>
      <w:r>
        <w:t>8.4.11.2</w:t>
      </w:r>
      <w:r>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5B253216" w14:textId="77777777" w:rsidR="00E3265A" w:rsidRDefault="00E3265A" w:rsidP="00E3265A">
      <w:pPr>
        <w:pStyle w:val="TH"/>
      </w:pPr>
      <w:r w:rsidRPr="007104EC">
        <w:object w:dxaOrig="5673" w:dyaOrig="2355" w14:anchorId="12E7244F">
          <v:shape id="_x0000_i1077" type="#_x0000_t75" style="width:4in;height:115.55pt" o:ole="">
            <v:imagedata r:id="rId119" o:title=""/>
          </v:shape>
          <o:OLEObject Type="Embed" ProgID="Word.Picture.8" ShapeID="_x0000_i1077" DrawAspect="Content" ObjectID="_1772538728" r:id="rId120"/>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253" w:name="_CR8_4_11_3"/>
      <w:bookmarkStart w:id="3254" w:name="_Toc44497472"/>
      <w:bookmarkStart w:id="3255" w:name="_Toc45107860"/>
      <w:bookmarkStart w:id="3256" w:name="_Toc45901480"/>
      <w:bookmarkStart w:id="3257" w:name="_Toc51850559"/>
      <w:bookmarkStart w:id="3258" w:name="_Toc56693562"/>
      <w:bookmarkStart w:id="3259" w:name="_Toc64447105"/>
      <w:bookmarkStart w:id="3260" w:name="_Toc66286599"/>
      <w:bookmarkStart w:id="3261" w:name="_Toc74151294"/>
      <w:bookmarkStart w:id="3262" w:name="_Toc88653766"/>
      <w:bookmarkStart w:id="3263" w:name="_Toc97904122"/>
      <w:bookmarkStart w:id="3264" w:name="_Toc105175163"/>
      <w:bookmarkStart w:id="3265" w:name="_Toc113826193"/>
      <w:bookmarkStart w:id="3266" w:name="_Toc155948617"/>
      <w:bookmarkEnd w:id="3253"/>
      <w:r>
        <w:t>8.4.11.3</w:t>
      </w:r>
      <w:r>
        <w:tab/>
        <w:t>Unsuccessful Operation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5BC48A4" w14:textId="77777777" w:rsidR="00E3265A" w:rsidRDefault="00E3265A" w:rsidP="00E3265A">
      <w:r>
        <w:t>Not applicable.</w:t>
      </w:r>
    </w:p>
    <w:p w14:paraId="433B945E" w14:textId="77777777" w:rsidR="00E3265A" w:rsidRDefault="00E3265A" w:rsidP="00E3265A">
      <w:pPr>
        <w:pStyle w:val="Heading4"/>
      </w:pPr>
      <w:bookmarkStart w:id="3267" w:name="_CR8_4_11_4"/>
      <w:bookmarkStart w:id="3268" w:name="_Toc44497473"/>
      <w:bookmarkStart w:id="3269" w:name="_Toc45107861"/>
      <w:bookmarkStart w:id="3270" w:name="_Toc45901481"/>
      <w:bookmarkStart w:id="3271" w:name="_Toc51850560"/>
      <w:bookmarkStart w:id="3272" w:name="_Toc56693563"/>
      <w:bookmarkStart w:id="3273" w:name="_Toc64447106"/>
      <w:bookmarkStart w:id="3274" w:name="_Toc66286600"/>
      <w:bookmarkStart w:id="3275" w:name="_Toc74151295"/>
      <w:bookmarkStart w:id="3276" w:name="_Toc88653767"/>
      <w:bookmarkStart w:id="3277" w:name="_Toc97904123"/>
      <w:bookmarkStart w:id="3278" w:name="_Toc105175164"/>
      <w:bookmarkStart w:id="3279" w:name="_Toc113826194"/>
      <w:bookmarkStart w:id="3280" w:name="_Toc155948618"/>
      <w:bookmarkEnd w:id="3267"/>
      <w:r>
        <w:t>8.4.11.4</w:t>
      </w:r>
      <w:r>
        <w:tab/>
        <w:t>Abnormal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281" w:name="_CR8_4_12"/>
      <w:bookmarkStart w:id="3282" w:name="_Hlk44418867"/>
      <w:bookmarkStart w:id="3283" w:name="_Toc44497474"/>
      <w:bookmarkStart w:id="3284" w:name="_Toc45107862"/>
      <w:bookmarkStart w:id="3285" w:name="_Toc45901482"/>
      <w:bookmarkStart w:id="3286" w:name="_Toc51850561"/>
      <w:bookmarkStart w:id="3287" w:name="_Toc56693564"/>
      <w:bookmarkStart w:id="3288" w:name="_Toc64447107"/>
      <w:bookmarkStart w:id="3289" w:name="_Toc66286601"/>
      <w:bookmarkStart w:id="3290" w:name="_Toc74151296"/>
      <w:bookmarkStart w:id="3291" w:name="_Toc88653768"/>
      <w:bookmarkStart w:id="3292" w:name="_Toc97904124"/>
      <w:bookmarkStart w:id="3293" w:name="_Toc105175165"/>
      <w:bookmarkStart w:id="3294" w:name="_Toc113826195"/>
      <w:bookmarkStart w:id="3295" w:name="_Toc155948619"/>
      <w:bookmarkEnd w:id="3281"/>
      <w:r w:rsidRPr="009A0050">
        <w:t>8.</w:t>
      </w:r>
      <w:r>
        <w:t>4</w:t>
      </w:r>
      <w:r w:rsidRPr="009A0050">
        <w:t>.</w:t>
      </w:r>
      <w:bookmarkEnd w:id="3282"/>
      <w:r>
        <w:t>12</w:t>
      </w:r>
      <w:r w:rsidRPr="009A0050">
        <w:tab/>
      </w:r>
      <w:bookmarkStart w:id="3296" w:name="OLE_LINK102"/>
      <w:r>
        <w:t xml:space="preserve">Access </w:t>
      </w:r>
      <w:r>
        <w:rPr>
          <w:rFonts w:hint="eastAsia"/>
        </w:rPr>
        <w:t>A</w:t>
      </w:r>
      <w:r>
        <w:t>nd Mobility</w:t>
      </w:r>
      <w:bookmarkStart w:id="3297" w:name="_Toc5646119"/>
      <w:bookmarkEnd w:id="3296"/>
      <w:r w:rsidRPr="009A0050">
        <w:t xml:space="preserve"> Indication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7"/>
    </w:p>
    <w:p w14:paraId="30175BDA" w14:textId="77777777" w:rsidR="00E3265A" w:rsidRPr="009A0050" w:rsidRDefault="00E3265A" w:rsidP="00E3265A">
      <w:pPr>
        <w:pStyle w:val="Heading4"/>
      </w:pPr>
      <w:bookmarkStart w:id="3298" w:name="_CR8_4_12_1"/>
      <w:bookmarkStart w:id="3299" w:name="_Toc5646120"/>
      <w:bookmarkStart w:id="3300" w:name="_Toc44497475"/>
      <w:bookmarkStart w:id="3301" w:name="_Toc45107863"/>
      <w:bookmarkStart w:id="3302" w:name="_Toc45901483"/>
      <w:bookmarkStart w:id="3303" w:name="_Toc51850562"/>
      <w:bookmarkStart w:id="3304" w:name="_Toc56693565"/>
      <w:bookmarkStart w:id="3305" w:name="_Toc64447108"/>
      <w:bookmarkStart w:id="3306" w:name="_Toc66286602"/>
      <w:bookmarkStart w:id="3307" w:name="_Toc74151297"/>
      <w:bookmarkStart w:id="3308" w:name="_Toc88653769"/>
      <w:bookmarkStart w:id="3309" w:name="_Toc97904125"/>
      <w:bookmarkStart w:id="3310" w:name="_Toc105175166"/>
      <w:bookmarkStart w:id="3311" w:name="_Toc113826196"/>
      <w:bookmarkStart w:id="3312" w:name="_Toc155948620"/>
      <w:bookmarkEnd w:id="3298"/>
      <w:r w:rsidRPr="009A0050">
        <w:t>8.</w:t>
      </w:r>
      <w:r>
        <w:t>4</w:t>
      </w:r>
      <w:r w:rsidRPr="009A0050">
        <w:t>.</w:t>
      </w:r>
      <w:r>
        <w:t>12</w:t>
      </w:r>
      <w:r w:rsidRPr="009A0050">
        <w:t>.1</w:t>
      </w:r>
      <w:r w:rsidRPr="009A0050">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B2B90E4" w14:textId="77777777" w:rsidR="00E3265A" w:rsidRPr="00AA5DA2" w:rsidRDefault="00E3265A" w:rsidP="00E3265A">
      <w:bookmarkStart w:id="33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314" w:name="_CR8_4_12_2"/>
      <w:bookmarkStart w:id="3315" w:name="_Toc44497476"/>
      <w:bookmarkStart w:id="3316" w:name="_Toc45107864"/>
      <w:bookmarkStart w:id="3317" w:name="_Toc45901484"/>
      <w:bookmarkStart w:id="3318" w:name="_Toc51850563"/>
      <w:bookmarkStart w:id="3319" w:name="_Toc56693566"/>
      <w:bookmarkStart w:id="3320" w:name="_Toc64447109"/>
      <w:bookmarkStart w:id="3321" w:name="_Toc66286603"/>
      <w:bookmarkStart w:id="3322" w:name="_Toc74151298"/>
      <w:bookmarkStart w:id="3323" w:name="_Toc88653770"/>
      <w:bookmarkStart w:id="3324" w:name="_Toc97904126"/>
      <w:bookmarkStart w:id="3325" w:name="_Toc105175167"/>
      <w:bookmarkStart w:id="3326" w:name="_Toc113826197"/>
      <w:bookmarkStart w:id="3327" w:name="_Toc155948621"/>
      <w:bookmarkEnd w:id="3314"/>
      <w:r w:rsidRPr="009A0050">
        <w:t>8.</w:t>
      </w:r>
      <w:r>
        <w:t>4</w:t>
      </w:r>
      <w:r w:rsidRPr="009A0050">
        <w:t>.</w:t>
      </w:r>
      <w:r>
        <w:t>12</w:t>
      </w:r>
      <w:r w:rsidRPr="009A0050">
        <w:t>.2</w:t>
      </w:r>
      <w:r w:rsidRPr="009A0050">
        <w:tab/>
        <w:t>Successful Operation</w:t>
      </w:r>
      <w:bookmarkEnd w:id="3313"/>
      <w:bookmarkEnd w:id="3315"/>
      <w:bookmarkEnd w:id="3316"/>
      <w:bookmarkEnd w:id="3317"/>
      <w:bookmarkEnd w:id="3318"/>
      <w:bookmarkEnd w:id="3319"/>
      <w:bookmarkEnd w:id="3320"/>
      <w:bookmarkEnd w:id="3321"/>
      <w:bookmarkEnd w:id="3322"/>
      <w:bookmarkEnd w:id="3323"/>
      <w:bookmarkEnd w:id="3324"/>
      <w:bookmarkEnd w:id="3325"/>
      <w:bookmarkEnd w:id="3326"/>
      <w:bookmarkEnd w:id="3327"/>
    </w:p>
    <w:bookmarkStart w:id="3328" w:name="_MON_1618212353"/>
    <w:bookmarkEnd w:id="3328"/>
    <w:p w14:paraId="4F800D88" w14:textId="77777777" w:rsidR="00E3265A" w:rsidRPr="00E5056C" w:rsidRDefault="00E3265A" w:rsidP="009354E2">
      <w:pPr>
        <w:pStyle w:val="TH"/>
      </w:pPr>
      <w:r>
        <w:object w:dxaOrig="5580" w:dyaOrig="2355" w14:anchorId="4868B52E">
          <v:shape id="_x0000_i1078" type="#_x0000_t75" style="width:337.4pt;height:130.6pt" o:ole="">
            <v:imagedata r:id="rId121" o:title="" croptop="-6693f" cropleft="-5638f" cropright="-8926f"/>
          </v:shape>
          <o:OLEObject Type="Embed" ProgID="Word.Picture.8" ShapeID="_x0000_i1078" DrawAspect="Content" ObjectID="_1772538729" r:id="rId122"/>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329" w:name="_CR8_4_12_3"/>
      <w:bookmarkStart w:id="3330" w:name="_Toc5646122"/>
      <w:bookmarkStart w:id="3331" w:name="_Toc44497477"/>
      <w:bookmarkStart w:id="3332" w:name="_Toc45107865"/>
      <w:bookmarkStart w:id="3333" w:name="_Toc45901485"/>
      <w:bookmarkStart w:id="3334" w:name="_Toc51850564"/>
      <w:bookmarkStart w:id="3335" w:name="_Toc56693567"/>
      <w:bookmarkStart w:id="3336" w:name="_Toc64447110"/>
      <w:bookmarkStart w:id="3337" w:name="_Toc66286604"/>
      <w:bookmarkStart w:id="3338" w:name="_Toc74151299"/>
      <w:bookmarkStart w:id="3339" w:name="_Toc88653771"/>
      <w:bookmarkStart w:id="3340" w:name="_Toc97904127"/>
      <w:bookmarkStart w:id="3341" w:name="_Toc105175168"/>
      <w:bookmarkStart w:id="3342" w:name="_Toc113826198"/>
      <w:bookmarkStart w:id="3343" w:name="_Toc155948622"/>
      <w:bookmarkEnd w:id="3329"/>
      <w:r w:rsidRPr="009A0050">
        <w:t>8.</w:t>
      </w:r>
      <w:r>
        <w:t>4</w:t>
      </w:r>
      <w:r w:rsidRPr="009A0050">
        <w:t>.</w:t>
      </w:r>
      <w:r>
        <w:t>12</w:t>
      </w:r>
      <w:r w:rsidRPr="009A0050">
        <w:t>.3</w:t>
      </w:r>
      <w:r w:rsidRPr="009A0050">
        <w:tab/>
        <w:t>Abnormal Conditions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D400AE">
          <w:headerReference w:type="default" r:id="rId123"/>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344" w:name="_CR9"/>
      <w:bookmarkStart w:id="3345" w:name="_Toc44497478"/>
      <w:bookmarkStart w:id="3346" w:name="_Toc45107866"/>
      <w:bookmarkStart w:id="3347" w:name="_Toc45901486"/>
      <w:bookmarkStart w:id="3348" w:name="_Toc51850565"/>
      <w:bookmarkStart w:id="3349" w:name="_Toc56693568"/>
      <w:bookmarkStart w:id="3350" w:name="_Toc64447111"/>
      <w:bookmarkStart w:id="3351" w:name="_Toc66286605"/>
      <w:bookmarkStart w:id="3352" w:name="_Toc74151300"/>
      <w:bookmarkStart w:id="3353" w:name="_Toc88653772"/>
      <w:bookmarkStart w:id="3354" w:name="_Toc97904128"/>
      <w:bookmarkStart w:id="3355" w:name="_Toc105175169"/>
      <w:bookmarkStart w:id="3356" w:name="_Toc113826199"/>
      <w:bookmarkStart w:id="3357" w:name="_Toc155948623"/>
      <w:bookmarkEnd w:id="3344"/>
      <w:r w:rsidRPr="00FD0425">
        <w:t>9</w:t>
      </w:r>
      <w:r w:rsidRPr="00FD0425">
        <w:tab/>
        <w:t>Elements for XnAP Communication</w:t>
      </w:r>
      <w:bookmarkEnd w:id="2925"/>
      <w:bookmarkEnd w:id="2926"/>
      <w:bookmarkEnd w:id="2927"/>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FF407A" w14:textId="77777777" w:rsidR="00F02090" w:rsidRPr="00FD0425" w:rsidRDefault="00F02090" w:rsidP="00F02090">
      <w:pPr>
        <w:pStyle w:val="Heading2"/>
      </w:pPr>
      <w:bookmarkStart w:id="3358" w:name="_CR9_0"/>
      <w:bookmarkStart w:id="3359" w:name="_Toc20955177"/>
      <w:bookmarkStart w:id="3360" w:name="_Toc29991372"/>
      <w:bookmarkStart w:id="3361" w:name="_Toc36555772"/>
      <w:bookmarkStart w:id="3362" w:name="_Toc44497479"/>
      <w:bookmarkStart w:id="3363" w:name="_Toc45107867"/>
      <w:bookmarkStart w:id="3364" w:name="_Toc45901487"/>
      <w:bookmarkStart w:id="3365" w:name="_Toc51850566"/>
      <w:bookmarkStart w:id="3366" w:name="_Toc56693569"/>
      <w:bookmarkStart w:id="3367" w:name="_Toc64447112"/>
      <w:bookmarkStart w:id="3368" w:name="_Toc66286606"/>
      <w:bookmarkStart w:id="3369" w:name="_Toc74151301"/>
      <w:bookmarkStart w:id="3370" w:name="_Toc88653773"/>
      <w:bookmarkStart w:id="3371" w:name="_Toc97904129"/>
      <w:bookmarkStart w:id="3372" w:name="_Toc105175170"/>
      <w:bookmarkStart w:id="3373" w:name="_Toc113826200"/>
      <w:bookmarkStart w:id="3374" w:name="_Toc155948624"/>
      <w:bookmarkEnd w:id="3358"/>
      <w:r w:rsidRPr="00FD0425">
        <w:t>9.0</w:t>
      </w:r>
      <w:r w:rsidRPr="00FD0425">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375" w:name="_CR9_1"/>
      <w:bookmarkStart w:id="3376" w:name="_Toc20955178"/>
      <w:bookmarkStart w:id="3377" w:name="_Toc29991373"/>
      <w:bookmarkStart w:id="3378" w:name="_Toc36555773"/>
      <w:bookmarkStart w:id="3379" w:name="_Toc44497480"/>
      <w:bookmarkStart w:id="3380" w:name="_Toc45107868"/>
      <w:bookmarkStart w:id="3381" w:name="_Toc45901488"/>
      <w:bookmarkStart w:id="3382" w:name="_Toc51850567"/>
      <w:bookmarkStart w:id="3383" w:name="_Toc56693570"/>
      <w:bookmarkStart w:id="3384" w:name="_Toc64447113"/>
      <w:bookmarkStart w:id="3385" w:name="_Toc66286607"/>
      <w:bookmarkStart w:id="3386" w:name="_Toc74151302"/>
      <w:bookmarkStart w:id="3387" w:name="_Toc88653774"/>
      <w:bookmarkStart w:id="3388" w:name="_Toc97904130"/>
      <w:bookmarkStart w:id="3389" w:name="_Toc105175171"/>
      <w:bookmarkStart w:id="3390" w:name="_Toc113826201"/>
      <w:bookmarkStart w:id="3391" w:name="_Toc155948625"/>
      <w:bookmarkEnd w:id="3375"/>
      <w:r w:rsidRPr="00FD0425">
        <w:t>9.1</w:t>
      </w:r>
      <w:r w:rsidRPr="00FD0425">
        <w:tab/>
        <w:t>Message Functional Definition and Content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9E4859C" w14:textId="77777777" w:rsidR="00F02090" w:rsidRPr="00FD0425" w:rsidRDefault="00F02090" w:rsidP="00F02090">
      <w:pPr>
        <w:pStyle w:val="Heading3"/>
      </w:pPr>
      <w:bookmarkStart w:id="3392" w:name="_CR9_1_1"/>
      <w:bookmarkStart w:id="3393" w:name="_Toc20955179"/>
      <w:bookmarkStart w:id="3394" w:name="_Toc29991374"/>
      <w:bookmarkStart w:id="3395" w:name="_Toc36555774"/>
      <w:bookmarkStart w:id="3396" w:name="_Toc44497481"/>
      <w:bookmarkStart w:id="3397" w:name="_Toc45107869"/>
      <w:bookmarkStart w:id="3398" w:name="_Toc45901489"/>
      <w:bookmarkStart w:id="3399" w:name="_Toc51850568"/>
      <w:bookmarkStart w:id="3400" w:name="_Toc56693571"/>
      <w:bookmarkStart w:id="3401" w:name="_Toc64447114"/>
      <w:bookmarkStart w:id="3402" w:name="_Toc66286608"/>
      <w:bookmarkStart w:id="3403" w:name="_Toc74151303"/>
      <w:bookmarkStart w:id="3404" w:name="_Toc88653775"/>
      <w:bookmarkStart w:id="3405" w:name="_Toc97904131"/>
      <w:bookmarkStart w:id="3406" w:name="_Toc105175172"/>
      <w:bookmarkStart w:id="3407" w:name="_Toc113826202"/>
      <w:bookmarkStart w:id="3408" w:name="_Toc155948626"/>
      <w:bookmarkEnd w:id="3392"/>
      <w:r w:rsidRPr="00FD0425">
        <w:t>9.1.1</w:t>
      </w:r>
      <w:r w:rsidRPr="00FD0425">
        <w:tab/>
        <w:t>Messages for Basic Mobility Procedures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EE696D4" w14:textId="77777777" w:rsidR="00F02090" w:rsidRPr="00FD0425" w:rsidRDefault="00F02090" w:rsidP="00F02090">
      <w:pPr>
        <w:pStyle w:val="Heading4"/>
      </w:pPr>
      <w:bookmarkStart w:id="3409" w:name="_CR9_1_1_1"/>
      <w:bookmarkStart w:id="3410" w:name="_Toc20955180"/>
      <w:bookmarkStart w:id="3411" w:name="_Toc29991375"/>
      <w:bookmarkStart w:id="3412" w:name="_Toc36555775"/>
      <w:bookmarkStart w:id="3413" w:name="_Toc44497482"/>
      <w:bookmarkStart w:id="3414" w:name="_Toc45107870"/>
      <w:bookmarkStart w:id="3415" w:name="_Toc45901490"/>
      <w:bookmarkStart w:id="3416" w:name="_Toc51850569"/>
      <w:bookmarkStart w:id="3417" w:name="_Toc56693572"/>
      <w:bookmarkStart w:id="3418" w:name="_Toc64447115"/>
      <w:bookmarkStart w:id="3419" w:name="_Toc66286609"/>
      <w:bookmarkStart w:id="3420" w:name="_Toc74151304"/>
      <w:bookmarkStart w:id="3421" w:name="_Toc88653776"/>
      <w:bookmarkStart w:id="3422" w:name="_Toc97904132"/>
      <w:bookmarkStart w:id="3423" w:name="_Toc105175173"/>
      <w:bookmarkStart w:id="3424" w:name="_Toc113826203"/>
      <w:bookmarkStart w:id="3425" w:name="_Toc155948627"/>
      <w:bookmarkEnd w:id="3409"/>
      <w:r w:rsidRPr="00FD0425">
        <w:t>9.1.1.1</w:t>
      </w:r>
      <w:r w:rsidRPr="00FD0425">
        <w:tab/>
        <w:t>HANDOVER REQUEST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6DE0902F" w:rsidR="00F02090" w:rsidRPr="00FD0425" w:rsidRDefault="007D3225"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426" w:name="OLE_LINK29"/>
            <w:bookmarkStart w:id="3427" w:name="OLE_LINK30"/>
            <w:r w:rsidRPr="00FD0425">
              <w:rPr>
                <w:rFonts w:cs="Arial"/>
                <w:lang w:eastAsia="ja-JP"/>
              </w:rPr>
              <w:t>UE Aggregate Maximum Bit Rate</w:t>
            </w:r>
            <w:bookmarkEnd w:id="3426"/>
            <w:bookmarkEnd w:id="3427"/>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428"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428"/>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429" w:name="_Hlk44414243"/>
            <w:r w:rsidRPr="00FA5057">
              <w:rPr>
                <w:rFonts w:cs="Arial"/>
              </w:rPr>
              <w:t>9.2.3.</w:t>
            </w:r>
            <w:bookmarkEnd w:id="3429"/>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430" w:name="_Hlk44418955"/>
            <w:r w:rsidRPr="004E3D2B">
              <w:rPr>
                <w:rFonts w:eastAsia="Batang" w:cs="Arial"/>
                <w:lang w:eastAsia="ja-JP"/>
              </w:rPr>
              <w:t>9.2.3.</w:t>
            </w:r>
            <w:bookmarkEnd w:id="3430"/>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431" w:name="_CR9_1_1_2"/>
      <w:bookmarkStart w:id="3432" w:name="_Toc20955181"/>
      <w:bookmarkStart w:id="3433" w:name="_Toc29991376"/>
      <w:bookmarkStart w:id="3434" w:name="_Toc36555776"/>
      <w:bookmarkStart w:id="3435" w:name="_Toc44497483"/>
      <w:bookmarkStart w:id="3436" w:name="_Toc45107871"/>
      <w:bookmarkStart w:id="3437" w:name="_Toc45901491"/>
      <w:bookmarkStart w:id="3438" w:name="_Toc51850570"/>
      <w:bookmarkStart w:id="3439" w:name="_Toc56693573"/>
      <w:bookmarkStart w:id="3440" w:name="_Toc64447116"/>
      <w:bookmarkStart w:id="3441" w:name="_Toc66286610"/>
      <w:bookmarkStart w:id="3442" w:name="_Toc74151305"/>
      <w:bookmarkStart w:id="3443" w:name="_Toc88653777"/>
      <w:bookmarkStart w:id="3444" w:name="_Toc97904133"/>
      <w:bookmarkStart w:id="3445" w:name="_Toc105175174"/>
      <w:bookmarkStart w:id="3446" w:name="_Toc113826204"/>
      <w:bookmarkStart w:id="3447" w:name="_Toc155948628"/>
      <w:bookmarkEnd w:id="3431"/>
      <w:r w:rsidRPr="00FD0425">
        <w:t>9.1.1.2</w:t>
      </w:r>
      <w:r w:rsidRPr="00FD0425">
        <w:tab/>
        <w:t>HANDOVER REQUEST ACKNOWLEDGE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448"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448"/>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449"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449"/>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450" w:name="_CR9_1_1_3"/>
      <w:bookmarkStart w:id="3451" w:name="_Toc20955182"/>
      <w:bookmarkStart w:id="3452" w:name="_Toc29991377"/>
      <w:bookmarkStart w:id="3453" w:name="_Toc36555777"/>
      <w:bookmarkStart w:id="3454" w:name="_Toc44497484"/>
      <w:bookmarkStart w:id="3455" w:name="_Toc45107872"/>
      <w:bookmarkStart w:id="3456" w:name="_Toc45901492"/>
      <w:bookmarkStart w:id="3457" w:name="_Toc51850571"/>
      <w:bookmarkStart w:id="3458" w:name="_Toc56693574"/>
      <w:bookmarkStart w:id="3459" w:name="_Toc64447117"/>
      <w:bookmarkStart w:id="3460" w:name="_Toc66286611"/>
      <w:bookmarkStart w:id="3461" w:name="_Toc74151306"/>
      <w:bookmarkStart w:id="3462" w:name="_Toc88653778"/>
      <w:bookmarkStart w:id="3463" w:name="_Toc97904134"/>
      <w:bookmarkStart w:id="3464" w:name="_Toc105175175"/>
      <w:bookmarkStart w:id="3465" w:name="_Toc113826205"/>
      <w:bookmarkStart w:id="3466" w:name="_Toc155948629"/>
      <w:bookmarkEnd w:id="3450"/>
      <w:r w:rsidRPr="00FD0425">
        <w:t>9.1.1.3</w:t>
      </w:r>
      <w:r w:rsidRPr="00FD0425">
        <w:tab/>
        <w:t>HANDOVER PREPARATION FAILURE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467" w:name="_CR9_1_1_4"/>
      <w:bookmarkStart w:id="3468" w:name="_Toc20955183"/>
      <w:bookmarkStart w:id="3469" w:name="_Toc29991378"/>
      <w:bookmarkStart w:id="3470" w:name="_Toc36555778"/>
      <w:bookmarkStart w:id="3471" w:name="_Toc44497485"/>
      <w:bookmarkStart w:id="3472" w:name="_Toc45107873"/>
      <w:bookmarkStart w:id="3473" w:name="_Toc45901493"/>
      <w:bookmarkStart w:id="3474" w:name="_Toc51850572"/>
      <w:bookmarkStart w:id="3475" w:name="_Toc56693575"/>
      <w:bookmarkStart w:id="3476" w:name="_Toc64447118"/>
      <w:bookmarkStart w:id="3477" w:name="_Toc66286612"/>
      <w:bookmarkStart w:id="3478" w:name="_Toc74151307"/>
      <w:bookmarkStart w:id="3479" w:name="_Toc88653779"/>
      <w:bookmarkStart w:id="3480" w:name="_Toc97904135"/>
      <w:bookmarkStart w:id="3481" w:name="_Toc105175176"/>
      <w:bookmarkStart w:id="3482" w:name="_Toc113826206"/>
      <w:bookmarkStart w:id="3483" w:name="_Toc155948630"/>
      <w:bookmarkEnd w:id="3467"/>
      <w:r w:rsidRPr="00FD0425">
        <w:t>9.1.1.4</w:t>
      </w:r>
      <w:r w:rsidRPr="00FD0425">
        <w:tab/>
        <w:t>SN STATUS TRANSFER</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484" w:name="_Hlk534061916"/>
      <w:r w:rsidRPr="00FD0425">
        <w:t>or for dual connectivity</w:t>
      </w:r>
      <w:bookmarkEnd w:id="348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485" w:name="_CR9_1_1_5"/>
      <w:bookmarkStart w:id="3486" w:name="_Toc20955184"/>
      <w:bookmarkStart w:id="3487" w:name="_Toc29991379"/>
      <w:bookmarkStart w:id="3488" w:name="_Toc36555779"/>
      <w:bookmarkStart w:id="3489" w:name="_Toc44497486"/>
      <w:bookmarkStart w:id="3490" w:name="_Toc45107874"/>
      <w:bookmarkStart w:id="3491" w:name="_Toc45901494"/>
      <w:bookmarkStart w:id="3492" w:name="_Toc51850573"/>
      <w:bookmarkStart w:id="3493" w:name="_Toc56693576"/>
      <w:bookmarkStart w:id="3494" w:name="_Toc64447119"/>
      <w:bookmarkStart w:id="3495" w:name="_Toc66286613"/>
      <w:bookmarkStart w:id="3496" w:name="_Toc74151308"/>
      <w:bookmarkStart w:id="3497" w:name="_Toc88653780"/>
      <w:bookmarkStart w:id="3498" w:name="_Toc97904136"/>
      <w:bookmarkStart w:id="3499" w:name="_Toc105175177"/>
      <w:bookmarkStart w:id="3500" w:name="_Toc113826207"/>
      <w:bookmarkStart w:id="3501" w:name="_Toc155948631"/>
      <w:bookmarkEnd w:id="3485"/>
      <w:r w:rsidRPr="00FD0425">
        <w:t>9.1.1.5</w:t>
      </w:r>
      <w:r w:rsidRPr="00FD0425">
        <w:tab/>
        <w:t>UE CONTEXT RELEASE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502" w:name="_CR9_1_1_6"/>
      <w:bookmarkStart w:id="3503" w:name="_Toc20955185"/>
      <w:bookmarkStart w:id="3504" w:name="_Toc29991380"/>
      <w:bookmarkStart w:id="3505" w:name="_Toc36555780"/>
      <w:bookmarkStart w:id="3506" w:name="_Toc44497487"/>
      <w:bookmarkStart w:id="3507" w:name="_Toc45107875"/>
      <w:bookmarkStart w:id="3508" w:name="_Toc45901495"/>
      <w:bookmarkStart w:id="3509" w:name="_Toc51850574"/>
      <w:bookmarkStart w:id="3510" w:name="_Toc56693577"/>
      <w:bookmarkStart w:id="3511" w:name="_Toc64447120"/>
      <w:bookmarkStart w:id="3512" w:name="_Toc66286614"/>
      <w:bookmarkStart w:id="3513" w:name="_Toc74151309"/>
      <w:bookmarkStart w:id="3514" w:name="_Toc88653781"/>
      <w:bookmarkStart w:id="3515" w:name="_Toc97904137"/>
      <w:bookmarkStart w:id="3516" w:name="_Toc105175178"/>
      <w:bookmarkStart w:id="3517" w:name="_Toc113826208"/>
      <w:bookmarkStart w:id="3518" w:name="_Toc155948632"/>
      <w:bookmarkEnd w:id="3502"/>
      <w:r w:rsidRPr="00FD0425">
        <w:t>9.1.1.6</w:t>
      </w:r>
      <w:r w:rsidRPr="00FD0425">
        <w:tab/>
        <w:t>HANDOVER CANCEL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519" w:name="_CR9_1_1_7"/>
      <w:bookmarkStart w:id="3520" w:name="_Toc20955186"/>
      <w:bookmarkStart w:id="3521" w:name="_Toc29991381"/>
      <w:bookmarkStart w:id="3522" w:name="_Toc36555781"/>
      <w:bookmarkStart w:id="3523" w:name="_Toc44497488"/>
      <w:bookmarkStart w:id="3524" w:name="_Toc45107876"/>
      <w:bookmarkStart w:id="3525" w:name="_Toc45901496"/>
      <w:bookmarkStart w:id="3526" w:name="_Toc51850575"/>
      <w:bookmarkStart w:id="3527" w:name="_Toc56693578"/>
      <w:bookmarkStart w:id="3528" w:name="_Toc64447121"/>
      <w:bookmarkStart w:id="3529" w:name="_Toc66286615"/>
      <w:bookmarkStart w:id="3530" w:name="_Toc74151310"/>
      <w:bookmarkStart w:id="3531" w:name="_Toc88653782"/>
      <w:bookmarkStart w:id="3532" w:name="_Toc97904138"/>
      <w:bookmarkStart w:id="3533" w:name="_Toc105175179"/>
      <w:bookmarkStart w:id="3534" w:name="_Toc113826209"/>
      <w:bookmarkStart w:id="3535" w:name="_Toc155948633"/>
      <w:bookmarkEnd w:id="3519"/>
      <w:r w:rsidRPr="00FD0425">
        <w:rPr>
          <w:lang w:eastAsia="zh-CN"/>
        </w:rPr>
        <w:t>9.1.1.7</w:t>
      </w:r>
      <w:r w:rsidRPr="00FD0425">
        <w:tab/>
      </w:r>
      <w:r w:rsidRPr="00FD0425">
        <w:rPr>
          <w:lang w:val="en-US"/>
        </w:rPr>
        <w:t xml:space="preserve">RAN </w:t>
      </w:r>
      <w:r w:rsidRPr="00FD0425">
        <w:t>PAGING</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BD1D4F">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536" w:name="_CR9_1_1_8"/>
      <w:bookmarkStart w:id="3537" w:name="_Toc20955187"/>
      <w:bookmarkStart w:id="3538" w:name="_Toc29991382"/>
      <w:bookmarkStart w:id="3539" w:name="_Toc36555782"/>
      <w:bookmarkStart w:id="3540" w:name="_Toc44497489"/>
      <w:bookmarkStart w:id="3541" w:name="_Toc45107877"/>
      <w:bookmarkStart w:id="3542" w:name="_Toc45901497"/>
      <w:bookmarkStart w:id="3543" w:name="_Toc51850576"/>
      <w:bookmarkStart w:id="3544" w:name="_Toc56693579"/>
      <w:bookmarkStart w:id="3545" w:name="_Toc64447122"/>
      <w:bookmarkStart w:id="3546" w:name="_Toc66286616"/>
      <w:bookmarkStart w:id="3547" w:name="_Toc74151311"/>
      <w:bookmarkStart w:id="3548" w:name="_Toc88653783"/>
      <w:bookmarkStart w:id="3549" w:name="_Toc97904139"/>
      <w:bookmarkStart w:id="3550" w:name="_Toc105175180"/>
      <w:bookmarkStart w:id="3551" w:name="_Toc113826210"/>
      <w:bookmarkStart w:id="3552" w:name="_Toc155948634"/>
      <w:bookmarkEnd w:id="3536"/>
      <w:r w:rsidRPr="00FD0425">
        <w:t>9.1.1.8</w:t>
      </w:r>
      <w:r w:rsidRPr="00FD0425">
        <w:tab/>
        <w:t>RETRIEVE UE CONTEXT REQUEST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5B085EDF"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6B2C7E54"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553" w:name="_CR9_1_1_9"/>
      <w:bookmarkStart w:id="3554" w:name="_Toc20955188"/>
      <w:bookmarkStart w:id="3555" w:name="_Toc29991383"/>
      <w:bookmarkStart w:id="3556" w:name="_Toc36555783"/>
      <w:bookmarkStart w:id="3557" w:name="_Toc44497490"/>
      <w:bookmarkStart w:id="3558" w:name="_Toc45107878"/>
      <w:bookmarkStart w:id="3559" w:name="_Toc45901498"/>
      <w:bookmarkStart w:id="3560" w:name="_Toc51850577"/>
      <w:bookmarkStart w:id="3561" w:name="_Toc56693580"/>
      <w:bookmarkStart w:id="3562" w:name="_Toc64447123"/>
      <w:bookmarkStart w:id="3563" w:name="_Toc66286617"/>
      <w:bookmarkStart w:id="3564" w:name="_Toc74151312"/>
      <w:bookmarkStart w:id="3565" w:name="_Toc88653784"/>
      <w:bookmarkStart w:id="3566" w:name="_Toc97904140"/>
      <w:bookmarkStart w:id="3567" w:name="_Toc105175181"/>
      <w:bookmarkStart w:id="3568" w:name="_Toc113826211"/>
      <w:bookmarkStart w:id="3569" w:name="_Toc155948635"/>
      <w:bookmarkEnd w:id="3553"/>
      <w:r w:rsidRPr="00FD0425">
        <w:t>9.1.1.9</w:t>
      </w:r>
      <w:r w:rsidRPr="00FD0425">
        <w:tab/>
        <w:t>RETRIEVE UE CONTEXT RESPONSE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570" w:name="OLE_LINK9"/>
            <w:r w:rsidRPr="00FD0425">
              <w:rPr>
                <w:lang w:eastAsia="ja-JP"/>
              </w:rPr>
              <w:t xml:space="preserve">Old NG-RAN node UE XnAP ID </w:t>
            </w:r>
            <w:bookmarkEnd w:id="3570"/>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571" w:name="OLE_LINK184"/>
            <w:r w:rsidRPr="00FD0425">
              <w:rPr>
                <w:lang w:eastAsia="ja-JP"/>
              </w:rPr>
              <w:t>NG-RAN node UE XnAP ID</w:t>
            </w:r>
            <w:r w:rsidRPr="00FD0425">
              <w:rPr>
                <w:lang w:eastAsia="ja-JP"/>
              </w:rPr>
              <w:br/>
              <w:t>9.2.3.16</w:t>
            </w:r>
            <w:bookmarkEnd w:id="3571"/>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572" w:name="_CR9_1_1_10"/>
      <w:bookmarkStart w:id="3573" w:name="_Toc20955189"/>
      <w:bookmarkStart w:id="3574" w:name="_Toc29991384"/>
      <w:bookmarkStart w:id="3575" w:name="_Toc36555784"/>
      <w:bookmarkStart w:id="3576" w:name="_Toc44497491"/>
      <w:bookmarkStart w:id="3577" w:name="_Toc45107879"/>
      <w:bookmarkStart w:id="3578" w:name="_Toc45901499"/>
      <w:bookmarkStart w:id="3579" w:name="_Toc51850578"/>
      <w:bookmarkStart w:id="3580" w:name="_Toc56693581"/>
      <w:bookmarkStart w:id="3581" w:name="_Toc64447124"/>
      <w:bookmarkStart w:id="3582" w:name="_Toc66286618"/>
      <w:bookmarkStart w:id="3583" w:name="_Toc74151313"/>
      <w:bookmarkStart w:id="3584" w:name="_Toc88653785"/>
      <w:bookmarkStart w:id="3585" w:name="_Toc97904141"/>
      <w:bookmarkStart w:id="3586" w:name="_Toc105175182"/>
      <w:bookmarkStart w:id="3587" w:name="_Toc113826212"/>
      <w:bookmarkStart w:id="3588" w:name="_Toc155948636"/>
      <w:bookmarkEnd w:id="3572"/>
      <w:r w:rsidRPr="00FD0425">
        <w:t>9.1.1.10</w:t>
      </w:r>
      <w:r w:rsidRPr="00FD0425">
        <w:tab/>
        <w:t>RETRIEVE UE CONTEXT FAILURE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589" w:name="_Hlk518574461"/>
            <w:r w:rsidRPr="00FD0425">
              <w:rPr>
                <w:szCs w:val="18"/>
                <w:lang w:eastAsia="ja-JP"/>
              </w:rPr>
              <w:t xml:space="preserve">Includes either the </w:t>
            </w:r>
            <w:bookmarkStart w:id="3590" w:name="_Hlk517180145"/>
            <w:r w:rsidRPr="00FD0425">
              <w:rPr>
                <w:i/>
                <w:szCs w:val="18"/>
                <w:lang w:eastAsia="ja-JP"/>
              </w:rPr>
              <w:t>RRCRelease</w:t>
            </w:r>
            <w:bookmarkEnd w:id="3590"/>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589"/>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591" w:name="_CR9_1_1_11"/>
      <w:bookmarkStart w:id="3592" w:name="_Toc20955190"/>
      <w:bookmarkStart w:id="3593" w:name="_Toc29991385"/>
      <w:bookmarkStart w:id="3594" w:name="_Toc36555785"/>
      <w:bookmarkStart w:id="3595" w:name="_Toc44497492"/>
      <w:bookmarkStart w:id="3596" w:name="_Toc45107880"/>
      <w:bookmarkStart w:id="3597" w:name="_Toc45901500"/>
      <w:bookmarkStart w:id="3598" w:name="_Toc51850579"/>
      <w:bookmarkStart w:id="3599" w:name="_Toc56693582"/>
      <w:bookmarkStart w:id="3600" w:name="_Toc64447125"/>
      <w:bookmarkStart w:id="3601" w:name="_Toc66286619"/>
      <w:bookmarkStart w:id="3602" w:name="_Toc74151314"/>
      <w:bookmarkStart w:id="3603" w:name="_Toc88653786"/>
      <w:bookmarkStart w:id="3604" w:name="_Toc97904142"/>
      <w:bookmarkStart w:id="3605" w:name="_Toc105175183"/>
      <w:bookmarkStart w:id="3606" w:name="_Toc113826213"/>
      <w:bookmarkStart w:id="3607" w:name="_Toc155948637"/>
      <w:bookmarkEnd w:id="3591"/>
      <w:r w:rsidRPr="00FD0425">
        <w:t>9.1.1.11</w:t>
      </w:r>
      <w:r w:rsidRPr="00FD0425">
        <w:tab/>
        <w:t>XN-U ADDRESS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608" w:name="_CR9_1_1_12"/>
      <w:bookmarkStart w:id="3609" w:name="_Hlk44411567"/>
      <w:bookmarkStart w:id="3610" w:name="_Toc44497493"/>
      <w:bookmarkStart w:id="3611" w:name="_Toc45107881"/>
      <w:bookmarkStart w:id="3612" w:name="_Toc45901501"/>
      <w:bookmarkStart w:id="3613" w:name="_Toc51850580"/>
      <w:bookmarkStart w:id="3614" w:name="_Toc56693583"/>
      <w:bookmarkStart w:id="3615" w:name="_Toc64447126"/>
      <w:bookmarkStart w:id="3616" w:name="_Toc66286620"/>
      <w:bookmarkStart w:id="3617" w:name="_Toc74151315"/>
      <w:bookmarkStart w:id="3618" w:name="_Toc88653787"/>
      <w:bookmarkStart w:id="3619" w:name="_Toc97904143"/>
      <w:bookmarkStart w:id="3620" w:name="_Toc105175184"/>
      <w:bookmarkStart w:id="3621" w:name="_Toc113826214"/>
      <w:bookmarkStart w:id="3622" w:name="_Toc155948638"/>
      <w:bookmarkStart w:id="3623" w:name="_Toc20955191"/>
      <w:bookmarkStart w:id="3624" w:name="_Toc29991386"/>
      <w:bookmarkStart w:id="3625" w:name="_Toc36555786"/>
      <w:bookmarkEnd w:id="3608"/>
      <w:r w:rsidRPr="00923F7F">
        <w:t>9.1.1.</w:t>
      </w:r>
      <w:bookmarkEnd w:id="3609"/>
      <w:r>
        <w:t>12</w:t>
      </w:r>
      <w:r w:rsidRPr="00923F7F">
        <w:tab/>
        <w:t xml:space="preserve">HANDOVER </w:t>
      </w:r>
      <w:r>
        <w:t>SUCCESS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626" w:name="_CR9_1_1_13"/>
      <w:bookmarkStart w:id="3627" w:name="_Toc44497494"/>
      <w:bookmarkStart w:id="3628" w:name="_Toc45107882"/>
      <w:bookmarkStart w:id="3629" w:name="_Toc45901502"/>
      <w:bookmarkStart w:id="3630" w:name="_Toc51850581"/>
      <w:bookmarkStart w:id="3631" w:name="_Toc56693584"/>
      <w:bookmarkStart w:id="3632" w:name="_Toc64447127"/>
      <w:bookmarkStart w:id="3633" w:name="_Toc66286621"/>
      <w:bookmarkStart w:id="3634" w:name="_Toc74151316"/>
      <w:bookmarkStart w:id="3635" w:name="_Toc88653788"/>
      <w:bookmarkStart w:id="3636" w:name="_Toc97904144"/>
      <w:bookmarkStart w:id="3637" w:name="_Toc105175185"/>
      <w:bookmarkStart w:id="3638" w:name="_Toc113826215"/>
      <w:bookmarkStart w:id="3639" w:name="_Toc155948639"/>
      <w:bookmarkEnd w:id="3626"/>
      <w:r w:rsidRPr="0090263D">
        <w:t>9.1.1.</w:t>
      </w:r>
      <w:r>
        <w:t>13</w:t>
      </w:r>
      <w:r w:rsidRPr="0090263D">
        <w:tab/>
      </w:r>
      <w:r>
        <w:t xml:space="preserve">CONDITIONAL </w:t>
      </w:r>
      <w:r w:rsidRPr="0090263D">
        <w:t>HANDOVER CANCEL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BD1D4F" w:rsidRDefault="00F96658" w:rsidP="0073372F">
            <w:pPr>
              <w:pStyle w:val="TAL"/>
              <w:keepNext w:val="0"/>
              <w:keepLines w:val="0"/>
              <w:widowControl w:val="0"/>
              <w:rPr>
                <w:i/>
                <w:iCs/>
                <w:lang w:eastAsia="ja-JP"/>
              </w:rPr>
            </w:pPr>
            <w:r w:rsidRPr="00BD1D4F">
              <w:rPr>
                <w:i/>
                <w:iCs/>
                <w:lang w:eastAsia="ja-JP"/>
              </w:rPr>
              <w:t>0 .. &lt;maxnoofCellsinCHO&gt;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640" w:name="_CR9_1_1_14"/>
      <w:bookmarkStart w:id="3641" w:name="_Toc44497495"/>
      <w:bookmarkStart w:id="3642" w:name="_Toc45107883"/>
      <w:bookmarkStart w:id="3643" w:name="_Toc45901503"/>
      <w:bookmarkStart w:id="3644" w:name="_Toc51850582"/>
      <w:bookmarkStart w:id="3645" w:name="_Toc56693585"/>
      <w:bookmarkStart w:id="3646" w:name="_Toc64447128"/>
      <w:bookmarkStart w:id="3647" w:name="_Toc66286622"/>
      <w:bookmarkStart w:id="3648" w:name="_Toc74151317"/>
      <w:bookmarkStart w:id="3649" w:name="_Toc88653789"/>
      <w:bookmarkStart w:id="3650" w:name="_Toc97904145"/>
      <w:bookmarkStart w:id="3651" w:name="_Toc105175186"/>
      <w:bookmarkStart w:id="3652" w:name="_Toc113826216"/>
      <w:bookmarkStart w:id="3653" w:name="_Toc155948640"/>
      <w:bookmarkEnd w:id="3640"/>
      <w:r w:rsidRPr="007E6716">
        <w:t>9.1.1.</w:t>
      </w:r>
      <w:r>
        <w:t>14</w:t>
      </w:r>
      <w:r w:rsidRPr="007E6716">
        <w:tab/>
      </w:r>
      <w:r>
        <w:t>EARLY STATUS TRANSFER</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BD1D4F">
      <w:pPr>
        <w:widowControl w:val="0"/>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24F75D3F" w:rsidR="005718D0" w:rsidRPr="007E6716" w:rsidRDefault="00BC1239" w:rsidP="0073372F">
      <w:pPr>
        <w:widowControl w:val="0"/>
      </w:pPr>
      <w:r>
        <w:t>Direction:</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1F820A" w14:textId="40C0EFC3"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26237832" w14:textId="16D3598F"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7F80BD" w14:textId="44BAD652"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4263E673" w14:textId="12B6163B"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5E5FBD" w14:textId="4EBCD065"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7176535D" w14:textId="26EF6765"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0F53D" w14:textId="77777777"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7978C2C8" w14:textId="3C938CE8"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654" w:name="_CR9_1_2"/>
      <w:bookmarkStart w:id="3655" w:name="_Toc44497496"/>
      <w:bookmarkStart w:id="3656" w:name="_Toc45107884"/>
      <w:bookmarkStart w:id="3657" w:name="_Toc45901504"/>
      <w:bookmarkStart w:id="3658" w:name="_Toc51850583"/>
      <w:bookmarkStart w:id="3659" w:name="_Toc56693586"/>
      <w:bookmarkStart w:id="3660" w:name="_Toc64447129"/>
      <w:bookmarkStart w:id="3661" w:name="_Toc66286623"/>
      <w:bookmarkStart w:id="3662" w:name="_Toc74151318"/>
      <w:bookmarkStart w:id="3663" w:name="_Toc88653790"/>
      <w:bookmarkStart w:id="3664" w:name="_Toc97904146"/>
      <w:bookmarkStart w:id="3665" w:name="_Toc105175187"/>
      <w:bookmarkStart w:id="3666" w:name="_Toc113826217"/>
      <w:bookmarkStart w:id="3667" w:name="_Toc155948641"/>
      <w:bookmarkEnd w:id="3654"/>
      <w:r w:rsidRPr="00FD0425">
        <w:t>9.1.2</w:t>
      </w:r>
      <w:r w:rsidRPr="00FD0425">
        <w:tab/>
        <w:t>Messages for Dual Connectivity Procedures</w:t>
      </w:r>
      <w:bookmarkEnd w:id="3623"/>
      <w:bookmarkEnd w:id="3624"/>
      <w:bookmarkEnd w:id="3625"/>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AE131D8" w14:textId="77777777" w:rsidR="00F02090" w:rsidRPr="00FD0425" w:rsidRDefault="00F02090" w:rsidP="0073372F">
      <w:pPr>
        <w:pStyle w:val="Heading4"/>
        <w:keepNext w:val="0"/>
        <w:keepLines w:val="0"/>
        <w:widowControl w:val="0"/>
      </w:pPr>
      <w:bookmarkStart w:id="3668" w:name="_CR9_1_2_1"/>
      <w:bookmarkStart w:id="3669" w:name="_Toc20955192"/>
      <w:bookmarkStart w:id="3670" w:name="_Toc29991387"/>
      <w:bookmarkStart w:id="3671" w:name="_Toc36555787"/>
      <w:bookmarkStart w:id="3672" w:name="_Toc44497497"/>
      <w:bookmarkStart w:id="3673" w:name="_Toc45107885"/>
      <w:bookmarkStart w:id="3674" w:name="_Toc45901505"/>
      <w:bookmarkStart w:id="3675" w:name="_Toc51850584"/>
      <w:bookmarkStart w:id="3676" w:name="_Toc56693587"/>
      <w:bookmarkStart w:id="3677" w:name="_Toc64447130"/>
      <w:bookmarkStart w:id="3678" w:name="_Toc66286624"/>
      <w:bookmarkStart w:id="3679" w:name="_Toc74151319"/>
      <w:bookmarkStart w:id="3680" w:name="_Toc88653791"/>
      <w:bookmarkStart w:id="3681" w:name="_Toc97904147"/>
      <w:bookmarkStart w:id="3682" w:name="_Toc105175188"/>
      <w:bookmarkStart w:id="3683" w:name="_Toc113826218"/>
      <w:bookmarkStart w:id="3684" w:name="_Toc155948642"/>
      <w:bookmarkEnd w:id="3668"/>
      <w:r w:rsidRPr="00FD0425">
        <w:t>9.1.2.1</w:t>
      </w:r>
      <w:r w:rsidRPr="00FD0425">
        <w:tab/>
      </w:r>
      <w:r w:rsidRPr="00FD0425">
        <w:rPr>
          <w:lang w:eastAsia="zh-CN"/>
        </w:rPr>
        <w:t>S-NODE ADDITION REQUEST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685" w:name="_CR9_1_2_2"/>
      <w:bookmarkStart w:id="3686" w:name="_Toc20955193"/>
      <w:bookmarkStart w:id="3687" w:name="_Toc29991388"/>
      <w:bookmarkStart w:id="3688" w:name="_Toc36555788"/>
      <w:bookmarkStart w:id="3689" w:name="_Toc44497498"/>
      <w:bookmarkStart w:id="3690" w:name="_Toc45107886"/>
      <w:bookmarkStart w:id="3691" w:name="_Toc45901506"/>
      <w:bookmarkStart w:id="3692" w:name="_Toc51850585"/>
      <w:bookmarkStart w:id="3693" w:name="_Toc56693588"/>
      <w:bookmarkStart w:id="3694" w:name="_Toc64447131"/>
      <w:bookmarkStart w:id="3695" w:name="_Toc66286625"/>
      <w:bookmarkStart w:id="3696" w:name="_Toc74151320"/>
      <w:bookmarkStart w:id="3697" w:name="_Toc88653792"/>
      <w:bookmarkStart w:id="3698" w:name="_Toc97904148"/>
      <w:bookmarkStart w:id="3699" w:name="_Toc105175189"/>
      <w:bookmarkStart w:id="3700" w:name="_Toc113826219"/>
      <w:bookmarkStart w:id="3701" w:name="_Toc155948643"/>
      <w:bookmarkEnd w:id="3685"/>
      <w:r w:rsidRPr="00FD0425">
        <w:t>9.1.2.2</w:t>
      </w:r>
      <w:r w:rsidRPr="00FD0425">
        <w:tab/>
        <w:t>S-NODE ADDITION REQUEST ACKNOWLEDGE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702" w:name="_CR9_1_2_3"/>
      <w:bookmarkStart w:id="3703" w:name="_Toc20955194"/>
      <w:bookmarkStart w:id="3704" w:name="_Toc29991389"/>
      <w:bookmarkStart w:id="3705" w:name="_Toc36555789"/>
      <w:bookmarkStart w:id="3706" w:name="_Toc44497499"/>
      <w:bookmarkStart w:id="3707" w:name="_Toc45107887"/>
      <w:bookmarkStart w:id="3708" w:name="_Toc45901507"/>
      <w:bookmarkStart w:id="3709" w:name="_Toc51850586"/>
      <w:bookmarkStart w:id="3710" w:name="_Toc56693589"/>
      <w:bookmarkStart w:id="3711" w:name="_Toc64447132"/>
      <w:bookmarkStart w:id="3712" w:name="_Toc66286626"/>
      <w:bookmarkStart w:id="3713" w:name="_Toc74151321"/>
      <w:bookmarkStart w:id="3714" w:name="_Toc88653793"/>
      <w:bookmarkStart w:id="3715" w:name="_Toc97904149"/>
      <w:bookmarkStart w:id="3716" w:name="_Toc105175190"/>
      <w:bookmarkStart w:id="3717" w:name="_Toc113826220"/>
      <w:bookmarkStart w:id="3718" w:name="_Toc155948644"/>
      <w:bookmarkEnd w:id="3702"/>
      <w:r w:rsidRPr="00FD0425">
        <w:t>9.1.2.3</w:t>
      </w:r>
      <w:r w:rsidRPr="00FD0425">
        <w:tab/>
        <w:t>S-NODE ADDITION REQUEST REJECT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719" w:name="_CR9_1_2_4"/>
      <w:bookmarkStart w:id="3720" w:name="_Toc20955195"/>
      <w:bookmarkStart w:id="3721" w:name="_Toc29991390"/>
      <w:bookmarkStart w:id="3722" w:name="_Toc36555790"/>
      <w:bookmarkStart w:id="3723" w:name="_Toc44497500"/>
      <w:bookmarkStart w:id="3724" w:name="_Toc45107888"/>
      <w:bookmarkStart w:id="3725" w:name="_Toc45901508"/>
      <w:bookmarkStart w:id="3726" w:name="_Toc51850587"/>
      <w:bookmarkStart w:id="3727" w:name="_Toc56693590"/>
      <w:bookmarkStart w:id="3728" w:name="_Toc64447133"/>
      <w:bookmarkStart w:id="3729" w:name="_Toc66286627"/>
      <w:bookmarkStart w:id="3730" w:name="_Toc74151322"/>
      <w:bookmarkStart w:id="3731" w:name="_Toc88653794"/>
      <w:bookmarkStart w:id="3732" w:name="_Toc97904150"/>
      <w:bookmarkStart w:id="3733" w:name="_Toc105175191"/>
      <w:bookmarkStart w:id="3734" w:name="_Toc113826221"/>
      <w:bookmarkStart w:id="3735" w:name="_Toc155948645"/>
      <w:bookmarkEnd w:id="3719"/>
      <w:r w:rsidRPr="00FD0425">
        <w:t>9.1.2.4</w:t>
      </w:r>
      <w:r w:rsidRPr="00FD0425">
        <w:tab/>
        <w:t>S-NODE RECONFIGURATION COMPLETE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736" w:name="_CR9_1_2_5"/>
      <w:bookmarkStart w:id="3737" w:name="_Toc20955196"/>
      <w:bookmarkStart w:id="3738" w:name="_Toc29991391"/>
      <w:bookmarkStart w:id="3739" w:name="_Toc36555791"/>
      <w:bookmarkStart w:id="3740" w:name="_Toc44497501"/>
      <w:bookmarkStart w:id="3741" w:name="_Toc45107889"/>
      <w:bookmarkStart w:id="3742" w:name="_Toc45901509"/>
      <w:bookmarkStart w:id="3743" w:name="_Toc51850588"/>
      <w:bookmarkStart w:id="3744" w:name="_Toc56693591"/>
      <w:bookmarkStart w:id="3745" w:name="_Toc64447134"/>
      <w:bookmarkStart w:id="3746" w:name="_Toc66286628"/>
      <w:bookmarkStart w:id="3747" w:name="_Toc74151323"/>
      <w:bookmarkStart w:id="3748" w:name="_Toc88653795"/>
      <w:bookmarkStart w:id="3749" w:name="_Toc97904151"/>
      <w:bookmarkStart w:id="3750" w:name="_Toc105175192"/>
      <w:bookmarkStart w:id="3751" w:name="_Toc113826222"/>
      <w:bookmarkStart w:id="3752" w:name="_Toc155948646"/>
      <w:bookmarkEnd w:id="3736"/>
      <w:r w:rsidRPr="00FD0425">
        <w:t>9.1.2.</w:t>
      </w:r>
      <w:r w:rsidRPr="00FD0425">
        <w:rPr>
          <w:lang w:eastAsia="ja-JP"/>
        </w:rPr>
        <w:t>5</w:t>
      </w:r>
      <w:r w:rsidRPr="00FD0425">
        <w:tab/>
        <w:t>S-NODE MODIFICATION REQUEST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D465D1B"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753" w:name="_CR9_1_2_6"/>
      <w:bookmarkStart w:id="3754" w:name="_Toc20955197"/>
      <w:bookmarkStart w:id="3755" w:name="_Toc29991392"/>
      <w:bookmarkStart w:id="3756" w:name="_Toc36555792"/>
      <w:bookmarkStart w:id="3757" w:name="_Toc44497502"/>
      <w:bookmarkStart w:id="3758" w:name="_Toc45107890"/>
      <w:bookmarkStart w:id="3759" w:name="_Toc45901510"/>
      <w:bookmarkStart w:id="3760" w:name="_Toc51850589"/>
      <w:bookmarkStart w:id="3761" w:name="_Toc56693592"/>
      <w:bookmarkStart w:id="3762" w:name="_Toc64447135"/>
      <w:bookmarkStart w:id="3763" w:name="_Toc66286629"/>
      <w:bookmarkStart w:id="3764" w:name="_Toc74151324"/>
      <w:bookmarkStart w:id="3765" w:name="_Toc88653796"/>
      <w:bookmarkStart w:id="3766" w:name="_Toc97904152"/>
      <w:bookmarkStart w:id="3767" w:name="_Toc105175193"/>
      <w:bookmarkStart w:id="3768" w:name="_Toc113826223"/>
      <w:bookmarkStart w:id="3769" w:name="_Toc155948647"/>
      <w:bookmarkEnd w:id="3753"/>
      <w:r w:rsidRPr="00FD0425">
        <w:t>9.1.2.6</w:t>
      </w:r>
      <w:r w:rsidRPr="00FD0425">
        <w:tab/>
        <w:t>S-NODE MODIFICATION REQUEST ACKNOWLEDGE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770"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bookmarkEnd w:id="3770"/>
      <w:tr w:rsidR="00351E8C" w:rsidRPr="00FD0425" w14:paraId="624EB369" w14:textId="77777777" w:rsidTr="0073372F">
        <w:tc>
          <w:tcPr>
            <w:tcW w:w="2160" w:type="dxa"/>
          </w:tcPr>
          <w:p w14:paraId="02B65439" w14:textId="470F45A4" w:rsidR="00351E8C" w:rsidRPr="00FD0425" w:rsidRDefault="00351E8C" w:rsidP="00351E8C">
            <w:pPr>
              <w:pStyle w:val="TAL"/>
              <w:keepNext w:val="0"/>
              <w:keepLines w:val="0"/>
              <w:widowControl w:val="0"/>
              <w:rPr>
                <w:b/>
                <w:bCs/>
                <w:lang w:eastAsia="ja-JP"/>
              </w:rPr>
            </w:pPr>
            <w:r w:rsidRPr="00FD0425">
              <w:rPr>
                <w:b/>
                <w:bCs/>
                <w:lang w:eastAsia="ja-JP"/>
              </w:rPr>
              <w:t>PDU Session Resources Not Admitted</w:t>
            </w:r>
          </w:p>
        </w:tc>
        <w:tc>
          <w:tcPr>
            <w:tcW w:w="1080" w:type="dxa"/>
          </w:tcPr>
          <w:p w14:paraId="27C9D24B" w14:textId="44A1DC9C"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04955AF3" w14:textId="77777777" w:rsidR="00351E8C" w:rsidRPr="00FD0425" w:rsidRDefault="00351E8C" w:rsidP="00351E8C">
            <w:pPr>
              <w:pStyle w:val="TAL"/>
              <w:keepNext w:val="0"/>
              <w:keepLines w:val="0"/>
              <w:widowControl w:val="0"/>
              <w:rPr>
                <w:i/>
                <w:szCs w:val="18"/>
                <w:lang w:eastAsia="ja-JP"/>
              </w:rPr>
            </w:pPr>
          </w:p>
        </w:tc>
        <w:tc>
          <w:tcPr>
            <w:tcW w:w="1512" w:type="dxa"/>
          </w:tcPr>
          <w:p w14:paraId="46199269" w14:textId="559B1736" w:rsidR="00351E8C" w:rsidRPr="00FD0425" w:rsidRDefault="00351E8C" w:rsidP="00351E8C">
            <w:pPr>
              <w:pStyle w:val="TAL"/>
              <w:keepNext w:val="0"/>
              <w:keepLines w:val="0"/>
              <w:widowControl w:val="0"/>
              <w:rPr>
                <w:lang w:val="sv-SE" w:eastAsia="ja-JP"/>
              </w:rPr>
            </w:pPr>
          </w:p>
        </w:tc>
        <w:tc>
          <w:tcPr>
            <w:tcW w:w="1728" w:type="dxa"/>
          </w:tcPr>
          <w:p w14:paraId="5E129CFC" w14:textId="77777777" w:rsidR="00351E8C" w:rsidRPr="00FD0425" w:rsidRDefault="00351E8C" w:rsidP="00351E8C">
            <w:pPr>
              <w:pStyle w:val="TAL"/>
              <w:keepNext w:val="0"/>
              <w:keepLines w:val="0"/>
              <w:widowControl w:val="0"/>
              <w:rPr>
                <w:szCs w:val="18"/>
                <w:lang w:eastAsia="ja-JP"/>
              </w:rPr>
            </w:pPr>
          </w:p>
        </w:tc>
        <w:tc>
          <w:tcPr>
            <w:tcW w:w="1080" w:type="dxa"/>
          </w:tcPr>
          <w:p w14:paraId="0B1D5D65" w14:textId="24FDD2DD"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Pr>
          <w:p w14:paraId="0094AA1C" w14:textId="6AC618D9"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79865FBB" w14:textId="77777777" w:rsidTr="0073372F">
        <w:tc>
          <w:tcPr>
            <w:tcW w:w="2160" w:type="dxa"/>
          </w:tcPr>
          <w:p w14:paraId="6CBDA91B" w14:textId="7F663A1F"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222956">
              <w:rPr>
                <w:rFonts w:hint="eastAsia"/>
                <w:bCs/>
                <w:lang w:eastAsia="zh-CN"/>
              </w:rPr>
              <w:t>&gt;</w:t>
            </w:r>
            <w:r w:rsidRPr="00222956">
              <w:rPr>
                <w:bCs/>
                <w:lang w:eastAsia="zh-CN"/>
              </w:rPr>
              <w:t xml:space="preserve">PDU </w:t>
            </w:r>
            <w:r w:rsidRPr="00222956">
              <w:t>Session</w:t>
            </w:r>
            <w:r w:rsidRPr="00222956">
              <w:rPr>
                <w:bCs/>
                <w:lang w:eastAsia="zh-CN"/>
              </w:rPr>
              <w:t xml:space="preserve"> List</w:t>
            </w:r>
          </w:p>
        </w:tc>
        <w:tc>
          <w:tcPr>
            <w:tcW w:w="1080" w:type="dxa"/>
          </w:tcPr>
          <w:p w14:paraId="430D5104" w14:textId="0FD0BDE9"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70E9E8FB" w14:textId="77777777" w:rsidR="00351E8C" w:rsidRPr="00FD0425" w:rsidRDefault="00351E8C" w:rsidP="00351E8C">
            <w:pPr>
              <w:pStyle w:val="TAL"/>
              <w:keepNext w:val="0"/>
              <w:keepLines w:val="0"/>
              <w:widowControl w:val="0"/>
              <w:rPr>
                <w:i/>
                <w:szCs w:val="18"/>
                <w:lang w:eastAsia="ja-JP"/>
              </w:rPr>
            </w:pPr>
          </w:p>
        </w:tc>
        <w:tc>
          <w:tcPr>
            <w:tcW w:w="1512" w:type="dxa"/>
          </w:tcPr>
          <w:p w14:paraId="589BDFEA" w14:textId="561256DB" w:rsidR="00351E8C" w:rsidRPr="00FD0425" w:rsidDel="00B35BDB" w:rsidRDefault="00351E8C" w:rsidP="00351E8C">
            <w:pPr>
              <w:pStyle w:val="TAL"/>
              <w:keepNext w:val="0"/>
              <w:keepLines w:val="0"/>
              <w:widowControl w:val="0"/>
              <w:rPr>
                <w:lang w:eastAsia="zh-CN"/>
              </w:rPr>
            </w:pPr>
            <w:r w:rsidRPr="00283AA6">
              <w:rPr>
                <w:lang w:eastAsia="ja-JP"/>
              </w:rPr>
              <w:t>9.2.1.27</w:t>
            </w:r>
          </w:p>
        </w:tc>
        <w:tc>
          <w:tcPr>
            <w:tcW w:w="1728" w:type="dxa"/>
          </w:tcPr>
          <w:p w14:paraId="6EEA023A" w14:textId="189AE6C7" w:rsidR="00351E8C" w:rsidRPr="00FD0425" w:rsidRDefault="00351E8C" w:rsidP="00351E8C">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22644C54" w14:textId="09942442" w:rsidR="00351E8C" w:rsidRPr="00FD0425" w:rsidRDefault="00351E8C" w:rsidP="00351E8C">
            <w:pPr>
              <w:pStyle w:val="TAC"/>
              <w:keepNext w:val="0"/>
              <w:keepLines w:val="0"/>
              <w:widowControl w:val="0"/>
              <w:rPr>
                <w:bCs/>
                <w:lang w:eastAsia="ja-JP"/>
              </w:rPr>
            </w:pPr>
            <w:r w:rsidRPr="00283AA6">
              <w:rPr>
                <w:bCs/>
                <w:lang w:eastAsia="ja-JP"/>
              </w:rPr>
              <w:t>–</w:t>
            </w:r>
          </w:p>
        </w:tc>
        <w:tc>
          <w:tcPr>
            <w:tcW w:w="1080" w:type="dxa"/>
          </w:tcPr>
          <w:p w14:paraId="7CD103A9" w14:textId="77777777" w:rsidR="00351E8C" w:rsidRPr="00FD0425" w:rsidRDefault="00351E8C" w:rsidP="00351E8C">
            <w:pPr>
              <w:pStyle w:val="TAC"/>
              <w:keepNext w:val="0"/>
              <w:keepLines w:val="0"/>
              <w:widowControl w:val="0"/>
              <w:rPr>
                <w:lang w:eastAsia="ja-JP"/>
              </w:rPr>
            </w:pPr>
          </w:p>
        </w:tc>
      </w:tr>
      <w:tr w:rsidR="00351E8C" w:rsidRPr="00FD0425" w14:paraId="4E8716FE" w14:textId="77777777" w:rsidTr="0073372F">
        <w:tc>
          <w:tcPr>
            <w:tcW w:w="2160" w:type="dxa"/>
          </w:tcPr>
          <w:p w14:paraId="1EB39257" w14:textId="133FA1CA"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222956">
              <w:rPr>
                <w:bCs/>
                <w:lang w:eastAsia="ja-JP"/>
              </w:rPr>
              <w:t xml:space="preserve">PDU Session </w:t>
            </w:r>
            <w:r w:rsidRPr="00223839">
              <w:rPr>
                <w:lang w:eastAsia="en-US"/>
              </w:rPr>
              <w:t>Resources</w:t>
            </w:r>
            <w:r w:rsidRPr="00222956">
              <w:rPr>
                <w:bCs/>
                <w:lang w:eastAsia="ja-JP"/>
              </w:rPr>
              <w:t xml:space="preserve"> Not Admitted</w:t>
            </w:r>
            <w:r>
              <w:rPr>
                <w:bCs/>
                <w:lang w:eastAsia="ja-JP"/>
              </w:rPr>
              <w:t xml:space="preserve"> List</w:t>
            </w:r>
          </w:p>
        </w:tc>
        <w:tc>
          <w:tcPr>
            <w:tcW w:w="1080" w:type="dxa"/>
          </w:tcPr>
          <w:p w14:paraId="6A01E31A" w14:textId="0B2E8380"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657251EE" w14:textId="77777777" w:rsidR="00351E8C" w:rsidRPr="00FD0425" w:rsidRDefault="00351E8C" w:rsidP="00351E8C">
            <w:pPr>
              <w:pStyle w:val="TAL"/>
              <w:keepNext w:val="0"/>
              <w:keepLines w:val="0"/>
              <w:widowControl w:val="0"/>
              <w:rPr>
                <w:i/>
                <w:szCs w:val="18"/>
                <w:lang w:eastAsia="ja-JP"/>
              </w:rPr>
            </w:pPr>
          </w:p>
        </w:tc>
        <w:tc>
          <w:tcPr>
            <w:tcW w:w="1512" w:type="dxa"/>
          </w:tcPr>
          <w:p w14:paraId="6DBE1078" w14:textId="1277730F" w:rsidR="00351E8C" w:rsidRPr="00FD0425" w:rsidDel="00B35BDB" w:rsidRDefault="00351E8C" w:rsidP="00351E8C">
            <w:pPr>
              <w:pStyle w:val="TAL"/>
              <w:keepNext w:val="0"/>
              <w:keepLines w:val="0"/>
              <w:widowControl w:val="0"/>
              <w:rPr>
                <w:lang w:eastAsia="zh-CN"/>
              </w:rPr>
            </w:pPr>
            <w:r>
              <w:rPr>
                <w:rFonts w:hint="eastAsia"/>
                <w:lang w:eastAsia="zh-CN"/>
              </w:rPr>
              <w:t>9</w:t>
            </w:r>
            <w:r>
              <w:rPr>
                <w:lang w:eastAsia="zh-CN"/>
              </w:rPr>
              <w:t>.2.1.3</w:t>
            </w:r>
          </w:p>
        </w:tc>
        <w:tc>
          <w:tcPr>
            <w:tcW w:w="1728" w:type="dxa"/>
          </w:tcPr>
          <w:p w14:paraId="2F8AB2D9" w14:textId="77777777" w:rsidR="00351E8C" w:rsidRPr="00FD0425" w:rsidRDefault="00351E8C" w:rsidP="00351E8C">
            <w:pPr>
              <w:pStyle w:val="TAL"/>
              <w:keepNext w:val="0"/>
              <w:keepLines w:val="0"/>
              <w:widowControl w:val="0"/>
              <w:rPr>
                <w:szCs w:val="18"/>
                <w:lang w:eastAsia="ja-JP"/>
              </w:rPr>
            </w:pPr>
          </w:p>
        </w:tc>
        <w:tc>
          <w:tcPr>
            <w:tcW w:w="1080" w:type="dxa"/>
          </w:tcPr>
          <w:p w14:paraId="76FBEDFE" w14:textId="0B85CAB6" w:rsidR="00351E8C" w:rsidRPr="00FD0425" w:rsidRDefault="00351E8C" w:rsidP="00351E8C">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39E62E32" w14:textId="26BE6DCD" w:rsidR="00351E8C" w:rsidRPr="00FD0425" w:rsidRDefault="00351E8C" w:rsidP="00351E8C">
            <w:pPr>
              <w:pStyle w:val="TAC"/>
              <w:keepNext w:val="0"/>
              <w:keepLines w:val="0"/>
              <w:widowControl w:val="0"/>
              <w:rPr>
                <w:lang w:eastAsia="ja-JP"/>
              </w:rPr>
            </w:pPr>
            <w:r>
              <w:rPr>
                <w:rFonts w:hint="eastAsia"/>
                <w:lang w:eastAsia="zh-CN"/>
              </w:rPr>
              <w:t>i</w:t>
            </w:r>
            <w:r>
              <w:rPr>
                <w:lang w:eastAsia="zh-CN"/>
              </w:rPr>
              <w:t>gnore</w:t>
            </w:r>
          </w:p>
        </w:tc>
      </w:tr>
      <w:tr w:rsidR="00351E8C" w:rsidRPr="00FD0425" w14:paraId="2166349D" w14:textId="77777777" w:rsidTr="0073372F">
        <w:tc>
          <w:tcPr>
            <w:tcW w:w="2160" w:type="dxa"/>
          </w:tcPr>
          <w:p w14:paraId="0045A8AE" w14:textId="77777777" w:rsidR="00351E8C" w:rsidRPr="00FD0425" w:rsidRDefault="00351E8C" w:rsidP="00351E8C">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2072DE4" w14:textId="77777777" w:rsidR="00351E8C" w:rsidRPr="00FD0425" w:rsidRDefault="00351E8C" w:rsidP="00351E8C">
            <w:pPr>
              <w:pStyle w:val="TAL"/>
              <w:keepNext w:val="0"/>
              <w:keepLines w:val="0"/>
              <w:widowControl w:val="0"/>
              <w:rPr>
                <w:szCs w:val="18"/>
                <w:lang w:eastAsia="ja-JP"/>
              </w:rPr>
            </w:pPr>
          </w:p>
        </w:tc>
        <w:tc>
          <w:tcPr>
            <w:tcW w:w="1512" w:type="dxa"/>
          </w:tcPr>
          <w:p w14:paraId="587863CD" w14:textId="77777777" w:rsidR="00351E8C" w:rsidRPr="00FD0425" w:rsidRDefault="00351E8C" w:rsidP="00351E8C">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351E8C" w:rsidRPr="00FD0425" w:rsidRDefault="00351E8C" w:rsidP="00351E8C">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1D780BB7"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086F6015" w14:textId="77777777" w:rsidTr="0073372F">
        <w:tc>
          <w:tcPr>
            <w:tcW w:w="2160" w:type="dxa"/>
          </w:tcPr>
          <w:p w14:paraId="68FD294C" w14:textId="77777777" w:rsidR="00351E8C" w:rsidRPr="00FD0425" w:rsidRDefault="00351E8C" w:rsidP="00351E8C">
            <w:pPr>
              <w:pStyle w:val="TAL"/>
              <w:keepNext w:val="0"/>
              <w:keepLines w:val="0"/>
              <w:widowControl w:val="0"/>
              <w:rPr>
                <w:lang w:eastAsia="ja-JP"/>
              </w:rPr>
            </w:pPr>
            <w:r w:rsidRPr="00FD0425">
              <w:rPr>
                <w:lang w:eastAsia="ja-JP"/>
              </w:rPr>
              <w:t>Admitted Split SRBs</w:t>
            </w:r>
          </w:p>
        </w:tc>
        <w:tc>
          <w:tcPr>
            <w:tcW w:w="1080" w:type="dxa"/>
          </w:tcPr>
          <w:p w14:paraId="532646A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7E70C8FB" w14:textId="77777777" w:rsidR="00351E8C" w:rsidRPr="00FD0425" w:rsidRDefault="00351E8C" w:rsidP="00351E8C">
            <w:pPr>
              <w:pStyle w:val="TAL"/>
              <w:keepNext w:val="0"/>
              <w:keepLines w:val="0"/>
              <w:widowControl w:val="0"/>
              <w:rPr>
                <w:szCs w:val="18"/>
                <w:lang w:eastAsia="ja-JP"/>
              </w:rPr>
            </w:pPr>
          </w:p>
        </w:tc>
        <w:tc>
          <w:tcPr>
            <w:tcW w:w="1512" w:type="dxa"/>
          </w:tcPr>
          <w:p w14:paraId="47DB495B"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0F108949"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313A6AF5" w14:textId="77777777" w:rsidTr="0073372F">
        <w:tc>
          <w:tcPr>
            <w:tcW w:w="2160" w:type="dxa"/>
          </w:tcPr>
          <w:p w14:paraId="33C5BFB3" w14:textId="77777777" w:rsidR="00351E8C" w:rsidRPr="00FD0425" w:rsidRDefault="00351E8C" w:rsidP="00351E8C">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351E8C" w:rsidRPr="00FD0425" w:rsidRDefault="00351E8C" w:rsidP="00351E8C">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351E8C" w:rsidRPr="00FD0425" w:rsidRDefault="00351E8C" w:rsidP="00351E8C">
            <w:pPr>
              <w:pStyle w:val="TAL"/>
              <w:keepNext w:val="0"/>
              <w:keepLines w:val="0"/>
              <w:widowControl w:val="0"/>
              <w:rPr>
                <w:szCs w:val="18"/>
                <w:lang w:eastAsia="ja-JP"/>
              </w:rPr>
            </w:pPr>
          </w:p>
        </w:tc>
        <w:tc>
          <w:tcPr>
            <w:tcW w:w="1512" w:type="dxa"/>
          </w:tcPr>
          <w:p w14:paraId="492382F8"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0BC41EF"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9C6B198" w14:textId="77777777" w:rsidTr="0073372F">
        <w:tc>
          <w:tcPr>
            <w:tcW w:w="2160" w:type="dxa"/>
          </w:tcPr>
          <w:p w14:paraId="2925F985" w14:textId="77777777" w:rsidR="00351E8C" w:rsidRPr="00FD0425" w:rsidRDefault="00351E8C" w:rsidP="00351E8C">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6ED3016C" w14:textId="77777777" w:rsidR="00351E8C" w:rsidRPr="00FD0425" w:rsidRDefault="00351E8C" w:rsidP="00351E8C">
            <w:pPr>
              <w:pStyle w:val="TAL"/>
              <w:keepNext w:val="0"/>
              <w:keepLines w:val="0"/>
              <w:widowControl w:val="0"/>
              <w:rPr>
                <w:szCs w:val="18"/>
                <w:lang w:eastAsia="ja-JP"/>
              </w:rPr>
            </w:pPr>
          </w:p>
        </w:tc>
        <w:tc>
          <w:tcPr>
            <w:tcW w:w="1512" w:type="dxa"/>
          </w:tcPr>
          <w:p w14:paraId="2FEA7549" w14:textId="77777777" w:rsidR="00351E8C" w:rsidRPr="00FD0425" w:rsidRDefault="00351E8C" w:rsidP="00351E8C">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351E8C" w:rsidRPr="00BD1D4F" w:rsidRDefault="00351E8C" w:rsidP="00351E8C">
            <w:pPr>
              <w:pStyle w:val="TAL"/>
            </w:pPr>
          </w:p>
        </w:tc>
        <w:tc>
          <w:tcPr>
            <w:tcW w:w="1080" w:type="dxa"/>
          </w:tcPr>
          <w:p w14:paraId="7B437056"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5397EEA"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40CC8376" w14:textId="77777777" w:rsidTr="0073372F">
        <w:tc>
          <w:tcPr>
            <w:tcW w:w="2160" w:type="dxa"/>
          </w:tcPr>
          <w:p w14:paraId="06980537" w14:textId="77777777" w:rsidR="00351E8C" w:rsidRPr="00FD0425" w:rsidRDefault="00351E8C" w:rsidP="00351E8C">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10E59DE" w14:textId="77777777" w:rsidR="00351E8C" w:rsidRPr="00FD0425" w:rsidRDefault="00351E8C" w:rsidP="00351E8C">
            <w:pPr>
              <w:pStyle w:val="TAL"/>
              <w:keepNext w:val="0"/>
              <w:keepLines w:val="0"/>
              <w:widowControl w:val="0"/>
              <w:rPr>
                <w:szCs w:val="18"/>
                <w:lang w:eastAsia="ja-JP"/>
              </w:rPr>
            </w:pPr>
          </w:p>
        </w:tc>
        <w:tc>
          <w:tcPr>
            <w:tcW w:w="1512" w:type="dxa"/>
          </w:tcPr>
          <w:p w14:paraId="0E9A688D" w14:textId="77777777" w:rsidR="00351E8C" w:rsidRPr="00FD0425" w:rsidRDefault="00351E8C" w:rsidP="00351E8C">
            <w:pPr>
              <w:pStyle w:val="TAL"/>
              <w:keepNext w:val="0"/>
              <w:keepLines w:val="0"/>
              <w:widowControl w:val="0"/>
              <w:rPr>
                <w:snapToGrid w:val="0"/>
                <w:lang w:eastAsia="ja-JP"/>
              </w:rPr>
            </w:pPr>
            <w:r w:rsidRPr="00FD0425">
              <w:rPr>
                <w:snapToGrid w:val="0"/>
                <w:lang w:eastAsia="ja-JP"/>
              </w:rPr>
              <w:t>Target Cell Global ID</w:t>
            </w:r>
          </w:p>
          <w:p w14:paraId="54A9A6F6" w14:textId="77777777" w:rsidR="00351E8C" w:rsidRPr="00FD0425" w:rsidRDefault="00351E8C" w:rsidP="00351E8C">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351E8C" w:rsidRPr="00FD0425" w:rsidRDefault="00351E8C" w:rsidP="00351E8C">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351E8C" w:rsidRPr="00FD0425" w:rsidRDefault="00351E8C" w:rsidP="00351E8C">
            <w:pPr>
              <w:pStyle w:val="TAC"/>
              <w:keepNext w:val="0"/>
              <w:keepLines w:val="0"/>
              <w:widowControl w:val="0"/>
              <w:rPr>
                <w:lang w:eastAsia="ja-JP"/>
              </w:rPr>
            </w:pPr>
            <w:r w:rsidRPr="00FD0425">
              <w:t>YES</w:t>
            </w:r>
          </w:p>
        </w:tc>
        <w:tc>
          <w:tcPr>
            <w:tcW w:w="1080" w:type="dxa"/>
          </w:tcPr>
          <w:p w14:paraId="4F490EE0"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87F7567" w14:textId="77777777" w:rsidTr="0073372F">
        <w:tc>
          <w:tcPr>
            <w:tcW w:w="2160" w:type="dxa"/>
          </w:tcPr>
          <w:p w14:paraId="00DC28C7" w14:textId="77777777" w:rsidR="00351E8C" w:rsidRPr="00FD0425" w:rsidRDefault="00351E8C" w:rsidP="00351E8C">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351E8C" w:rsidRPr="00FD0425" w:rsidRDefault="00351E8C" w:rsidP="00351E8C">
            <w:pPr>
              <w:pStyle w:val="TAL"/>
              <w:keepNext w:val="0"/>
              <w:keepLines w:val="0"/>
              <w:widowControl w:val="0"/>
              <w:rPr>
                <w:lang w:eastAsia="ja-JP"/>
              </w:rPr>
            </w:pPr>
            <w:r w:rsidRPr="00FD0425">
              <w:t>O</w:t>
            </w:r>
          </w:p>
        </w:tc>
        <w:tc>
          <w:tcPr>
            <w:tcW w:w="1080" w:type="dxa"/>
          </w:tcPr>
          <w:p w14:paraId="56651FC2" w14:textId="77777777" w:rsidR="00351E8C" w:rsidRPr="00FD0425" w:rsidRDefault="00351E8C" w:rsidP="00351E8C">
            <w:pPr>
              <w:pStyle w:val="TAL"/>
              <w:keepNext w:val="0"/>
              <w:keepLines w:val="0"/>
              <w:widowControl w:val="0"/>
              <w:rPr>
                <w:szCs w:val="18"/>
                <w:lang w:eastAsia="ja-JP"/>
              </w:rPr>
            </w:pPr>
          </w:p>
        </w:tc>
        <w:tc>
          <w:tcPr>
            <w:tcW w:w="1512" w:type="dxa"/>
          </w:tcPr>
          <w:p w14:paraId="0080362D" w14:textId="77777777" w:rsidR="00351E8C" w:rsidRPr="00FD0425" w:rsidRDefault="00351E8C" w:rsidP="00351E8C">
            <w:pPr>
              <w:pStyle w:val="TAL"/>
              <w:keepNext w:val="0"/>
              <w:keepLines w:val="0"/>
              <w:widowControl w:val="0"/>
              <w:rPr>
                <w:snapToGrid w:val="0"/>
                <w:lang w:eastAsia="ja-JP"/>
              </w:rPr>
            </w:pPr>
            <w:r w:rsidRPr="00FD0425">
              <w:t>9.2.2.33</w:t>
            </w:r>
          </w:p>
        </w:tc>
        <w:tc>
          <w:tcPr>
            <w:tcW w:w="1728" w:type="dxa"/>
          </w:tcPr>
          <w:p w14:paraId="51AB0C4D" w14:textId="77777777" w:rsidR="00351E8C" w:rsidRPr="00FD0425" w:rsidRDefault="00351E8C" w:rsidP="00351E8C">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351E8C" w:rsidRPr="00FD0425" w:rsidRDefault="00351E8C" w:rsidP="00351E8C">
            <w:pPr>
              <w:pStyle w:val="TAC"/>
              <w:keepNext w:val="0"/>
              <w:keepLines w:val="0"/>
              <w:widowControl w:val="0"/>
            </w:pPr>
            <w:r w:rsidRPr="00FD0425">
              <w:rPr>
                <w:lang w:eastAsia="zh-CN"/>
              </w:rPr>
              <w:t>YES</w:t>
            </w:r>
          </w:p>
        </w:tc>
        <w:tc>
          <w:tcPr>
            <w:tcW w:w="1080" w:type="dxa"/>
          </w:tcPr>
          <w:p w14:paraId="6E525B24" w14:textId="77777777" w:rsidR="00351E8C" w:rsidRPr="00FD0425" w:rsidRDefault="00351E8C" w:rsidP="00351E8C">
            <w:pPr>
              <w:pStyle w:val="TAC"/>
              <w:keepNext w:val="0"/>
              <w:keepLines w:val="0"/>
              <w:widowControl w:val="0"/>
              <w:rPr>
                <w:lang w:eastAsia="ja-JP"/>
              </w:rPr>
            </w:pPr>
            <w:r>
              <w:rPr>
                <w:lang w:eastAsia="zh-CN"/>
              </w:rPr>
              <w:t>i</w:t>
            </w:r>
            <w:r w:rsidRPr="00FD0425">
              <w:rPr>
                <w:lang w:eastAsia="zh-CN"/>
              </w:rPr>
              <w:t>gnore</w:t>
            </w:r>
          </w:p>
        </w:tc>
      </w:tr>
      <w:tr w:rsidR="00351E8C" w:rsidRPr="00FD0425" w14:paraId="69B4FC54" w14:textId="77777777" w:rsidTr="0073372F">
        <w:tc>
          <w:tcPr>
            <w:tcW w:w="2160" w:type="dxa"/>
          </w:tcPr>
          <w:p w14:paraId="7CC7DE09" w14:textId="77777777" w:rsidR="00351E8C" w:rsidRPr="00FD0425" w:rsidRDefault="00351E8C" w:rsidP="00351E8C">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351E8C" w:rsidRPr="00FD0425" w:rsidRDefault="00351E8C" w:rsidP="00351E8C">
            <w:pPr>
              <w:pStyle w:val="TAL"/>
              <w:keepNext w:val="0"/>
              <w:keepLines w:val="0"/>
              <w:widowControl w:val="0"/>
              <w:rPr>
                <w:lang w:eastAsia="ja-JP"/>
              </w:rPr>
            </w:pPr>
          </w:p>
        </w:tc>
        <w:tc>
          <w:tcPr>
            <w:tcW w:w="1080" w:type="dxa"/>
          </w:tcPr>
          <w:p w14:paraId="38E047FB" w14:textId="77777777" w:rsidR="00351E8C" w:rsidRPr="00FD0425" w:rsidRDefault="00351E8C" w:rsidP="00351E8C">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351E8C" w:rsidRPr="00FD0425" w:rsidRDefault="00351E8C" w:rsidP="00351E8C">
            <w:pPr>
              <w:pStyle w:val="TAL"/>
              <w:keepNext w:val="0"/>
              <w:keepLines w:val="0"/>
              <w:widowControl w:val="0"/>
              <w:rPr>
                <w:lang w:eastAsia="ja-JP"/>
              </w:rPr>
            </w:pPr>
          </w:p>
        </w:tc>
        <w:tc>
          <w:tcPr>
            <w:tcW w:w="1728" w:type="dxa"/>
          </w:tcPr>
          <w:p w14:paraId="2D7BE9C7" w14:textId="77777777" w:rsidR="00351E8C" w:rsidRPr="00BD1D4F" w:rsidRDefault="00351E8C" w:rsidP="00351E8C">
            <w:pPr>
              <w:pStyle w:val="TAL"/>
            </w:pPr>
          </w:p>
        </w:tc>
        <w:tc>
          <w:tcPr>
            <w:tcW w:w="1080" w:type="dxa"/>
          </w:tcPr>
          <w:p w14:paraId="05C44BD1" w14:textId="77777777" w:rsidR="00351E8C" w:rsidRPr="00FD0425" w:rsidRDefault="00351E8C" w:rsidP="00351E8C">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351E8C" w:rsidRPr="00FD0425" w:rsidRDefault="00351E8C" w:rsidP="00351E8C">
            <w:pPr>
              <w:pStyle w:val="TAC"/>
              <w:keepNext w:val="0"/>
              <w:keepLines w:val="0"/>
              <w:widowControl w:val="0"/>
              <w:rPr>
                <w:lang w:eastAsia="ja-JP"/>
              </w:rPr>
            </w:pPr>
            <w:r w:rsidRPr="00FD0425">
              <w:rPr>
                <w:rFonts w:hint="eastAsia"/>
                <w:lang w:eastAsia="zh-CN"/>
              </w:rPr>
              <w:t>ignore</w:t>
            </w:r>
          </w:p>
        </w:tc>
      </w:tr>
      <w:tr w:rsidR="00351E8C" w:rsidRPr="00FD0425" w14:paraId="55FEA5BD" w14:textId="77777777" w:rsidTr="0073372F">
        <w:tc>
          <w:tcPr>
            <w:tcW w:w="2160" w:type="dxa"/>
          </w:tcPr>
          <w:p w14:paraId="5F4122DE" w14:textId="77777777" w:rsidR="00351E8C" w:rsidRPr="00FD0425" w:rsidRDefault="00351E8C" w:rsidP="00351E8C">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351E8C" w:rsidRPr="00FD0425" w:rsidRDefault="00351E8C" w:rsidP="00351E8C">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351E8C" w:rsidRPr="00FD0425" w:rsidRDefault="00351E8C" w:rsidP="00351E8C">
            <w:pPr>
              <w:pStyle w:val="TAL"/>
              <w:keepNext w:val="0"/>
              <w:keepLines w:val="0"/>
              <w:widowControl w:val="0"/>
              <w:rPr>
                <w:i/>
                <w:szCs w:val="18"/>
                <w:lang w:eastAsia="ja-JP"/>
              </w:rPr>
            </w:pPr>
          </w:p>
        </w:tc>
        <w:tc>
          <w:tcPr>
            <w:tcW w:w="1512" w:type="dxa"/>
          </w:tcPr>
          <w:p w14:paraId="59D34999" w14:textId="77777777" w:rsidR="00351E8C" w:rsidRPr="00FD0425" w:rsidRDefault="00351E8C" w:rsidP="00351E8C">
            <w:pPr>
              <w:pStyle w:val="TAL"/>
              <w:keepNext w:val="0"/>
              <w:keepLines w:val="0"/>
              <w:widowControl w:val="0"/>
              <w:rPr>
                <w:lang w:eastAsia="ja-JP"/>
              </w:rPr>
            </w:pPr>
            <w:r w:rsidRPr="00FD0425">
              <w:rPr>
                <w:lang w:eastAsia="ja-JP"/>
              </w:rPr>
              <w:t>PDU session List with data forwarding request info</w:t>
            </w:r>
          </w:p>
          <w:p w14:paraId="19BB5DA8" w14:textId="77777777" w:rsidR="00351E8C" w:rsidRPr="00FD0425" w:rsidRDefault="00351E8C" w:rsidP="00351E8C">
            <w:pPr>
              <w:pStyle w:val="TAL"/>
              <w:keepNext w:val="0"/>
              <w:keepLines w:val="0"/>
              <w:widowControl w:val="0"/>
              <w:rPr>
                <w:lang w:eastAsia="ja-JP"/>
              </w:rPr>
            </w:pPr>
            <w:r w:rsidRPr="00FD0425">
              <w:rPr>
                <w:lang w:eastAsia="ja-JP"/>
              </w:rPr>
              <w:t>9.2.1.24</w:t>
            </w:r>
          </w:p>
        </w:tc>
        <w:tc>
          <w:tcPr>
            <w:tcW w:w="1728" w:type="dxa"/>
          </w:tcPr>
          <w:p w14:paraId="4404BF29" w14:textId="77777777" w:rsidR="00351E8C" w:rsidRPr="00FD0425" w:rsidRDefault="00351E8C" w:rsidP="00351E8C">
            <w:pPr>
              <w:pStyle w:val="TAL"/>
              <w:keepNext w:val="0"/>
              <w:keepLines w:val="0"/>
              <w:widowControl w:val="0"/>
              <w:rPr>
                <w:lang w:eastAsia="ja-JP"/>
              </w:rPr>
            </w:pPr>
          </w:p>
        </w:tc>
        <w:tc>
          <w:tcPr>
            <w:tcW w:w="1080" w:type="dxa"/>
          </w:tcPr>
          <w:p w14:paraId="05266C87" w14:textId="77777777" w:rsidR="00351E8C" w:rsidRPr="00FD0425" w:rsidRDefault="00351E8C" w:rsidP="00351E8C">
            <w:pPr>
              <w:pStyle w:val="TAC"/>
              <w:keepNext w:val="0"/>
              <w:keepLines w:val="0"/>
              <w:widowControl w:val="0"/>
              <w:rPr>
                <w:lang w:eastAsia="ja-JP"/>
              </w:rPr>
            </w:pPr>
            <w:r w:rsidRPr="00FD0425">
              <w:rPr>
                <w:bCs/>
                <w:lang w:eastAsia="ja-JP"/>
              </w:rPr>
              <w:t>–</w:t>
            </w:r>
          </w:p>
        </w:tc>
        <w:tc>
          <w:tcPr>
            <w:tcW w:w="1080" w:type="dxa"/>
          </w:tcPr>
          <w:p w14:paraId="2E1E2859" w14:textId="77777777" w:rsidR="00351E8C" w:rsidRPr="00FD0425" w:rsidRDefault="00351E8C" w:rsidP="00351E8C">
            <w:pPr>
              <w:pStyle w:val="TAC"/>
              <w:keepNext w:val="0"/>
              <w:keepLines w:val="0"/>
              <w:widowControl w:val="0"/>
              <w:rPr>
                <w:lang w:eastAsia="ja-JP"/>
              </w:rPr>
            </w:pPr>
          </w:p>
        </w:tc>
      </w:tr>
      <w:tr w:rsidR="00351E8C"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351E8C" w:rsidRPr="00FD0425" w:rsidRDefault="00351E8C" w:rsidP="00351E8C">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351E8C" w:rsidRPr="00FD0425" w:rsidRDefault="00351E8C" w:rsidP="00351E8C">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351E8C" w:rsidRPr="00FD0425" w:rsidRDefault="00351E8C" w:rsidP="00351E8C">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351E8C" w:rsidRPr="00FD0425" w:rsidRDefault="00351E8C" w:rsidP="00351E8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351E8C" w:rsidRPr="00FD0425" w:rsidRDefault="00351E8C" w:rsidP="00351E8C">
            <w:pPr>
              <w:pStyle w:val="TAC"/>
              <w:keepNext w:val="0"/>
              <w:keepLines w:val="0"/>
              <w:widowControl w:val="0"/>
              <w:rPr>
                <w:lang w:eastAsia="ja-JP"/>
              </w:rPr>
            </w:pPr>
            <w:r w:rsidRPr="00FD0425">
              <w:rPr>
                <w:lang w:eastAsia="ja-JP"/>
              </w:rPr>
              <w:t>reject</w:t>
            </w:r>
          </w:p>
        </w:tc>
      </w:tr>
      <w:tr w:rsidR="00351E8C"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351E8C" w:rsidRPr="00FD0425" w:rsidRDefault="00351E8C" w:rsidP="00351E8C">
            <w:pPr>
              <w:pStyle w:val="TAL"/>
              <w:keepNext w:val="0"/>
              <w:keepLines w:val="0"/>
              <w:widowControl w:val="0"/>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351E8C" w:rsidRPr="00FD0425" w:rsidRDefault="00351E8C" w:rsidP="00351E8C">
            <w:pPr>
              <w:pStyle w:val="TAL"/>
              <w:keepNext w:val="0"/>
              <w:keepLines w:val="0"/>
              <w:widowControl w:val="0"/>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351E8C" w:rsidRPr="00FD0425" w:rsidRDefault="00351E8C" w:rsidP="00351E8C">
            <w:pPr>
              <w:pStyle w:val="TAC"/>
              <w:keepNext w:val="0"/>
              <w:keepLines w:val="0"/>
              <w:widowControl w:val="0"/>
              <w:rPr>
                <w:lang w:eastAsia="zh-CN"/>
              </w:rPr>
            </w:pPr>
            <w:r w:rsidRPr="00FD0425">
              <w:rPr>
                <w:rFonts w:hint="eastAsia"/>
                <w:lang w:eastAsia="zh-CN"/>
              </w:rPr>
              <w:t>i</w:t>
            </w:r>
            <w:r w:rsidRPr="00FD0425">
              <w:rPr>
                <w:lang w:eastAsia="zh-CN"/>
              </w:rPr>
              <w:t>gnore</w:t>
            </w:r>
          </w:p>
        </w:tc>
      </w:tr>
      <w:tr w:rsidR="00351E8C"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351E8C" w:rsidRPr="00FD0425" w:rsidRDefault="00351E8C" w:rsidP="00351E8C">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351E8C" w:rsidRPr="00FD0425" w:rsidRDefault="00351E8C" w:rsidP="00351E8C">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351E8C" w:rsidRPr="00FD0425" w:rsidRDefault="00351E8C" w:rsidP="00351E8C">
            <w:pPr>
              <w:pStyle w:val="TAC"/>
              <w:keepNext w:val="0"/>
              <w:keepLines w:val="0"/>
              <w:widowControl w:val="0"/>
              <w:rPr>
                <w:lang w:eastAsia="zh-CN"/>
              </w:rPr>
            </w:pPr>
            <w:r w:rsidRPr="00FD0425">
              <w:rPr>
                <w:lang w:eastAsia="zh-CN"/>
              </w:rPr>
              <w:t>ignore</w:t>
            </w:r>
          </w:p>
        </w:tc>
      </w:tr>
      <w:tr w:rsidR="00351E8C"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351E8C" w:rsidRDefault="00351E8C" w:rsidP="00351E8C">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351E8C" w:rsidRPr="00FD0425" w:rsidRDefault="00351E8C" w:rsidP="00351E8C">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351E8C" w:rsidRPr="00FD0425" w:rsidRDefault="00351E8C" w:rsidP="00351E8C">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351E8C" w:rsidRPr="00FD0425" w:rsidRDefault="00351E8C" w:rsidP="00351E8C">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771" w:name="_CR9_1_2_7"/>
      <w:bookmarkStart w:id="3772" w:name="_Toc20955198"/>
      <w:bookmarkStart w:id="3773" w:name="_Toc29991393"/>
      <w:bookmarkStart w:id="3774" w:name="_Toc36555793"/>
      <w:bookmarkStart w:id="3775" w:name="_Toc44497503"/>
      <w:bookmarkStart w:id="3776" w:name="_Toc45107891"/>
      <w:bookmarkStart w:id="3777" w:name="_Toc45901511"/>
      <w:bookmarkStart w:id="3778" w:name="_Toc51850590"/>
      <w:bookmarkStart w:id="3779" w:name="_Toc56693593"/>
      <w:bookmarkStart w:id="3780" w:name="_Toc64447136"/>
      <w:bookmarkStart w:id="3781" w:name="_Toc66286630"/>
      <w:bookmarkStart w:id="3782" w:name="_Toc74151325"/>
      <w:bookmarkStart w:id="3783" w:name="_Toc88653797"/>
      <w:bookmarkStart w:id="3784" w:name="_Toc97904153"/>
      <w:bookmarkStart w:id="3785" w:name="_Toc105175194"/>
      <w:bookmarkStart w:id="3786" w:name="_Toc113826224"/>
      <w:bookmarkStart w:id="3787" w:name="_Toc155948648"/>
      <w:bookmarkEnd w:id="3771"/>
      <w:r w:rsidRPr="00FD0425">
        <w:t>9.1.2.7</w:t>
      </w:r>
      <w:r w:rsidRPr="00FD0425">
        <w:tab/>
        <w:t>S-NODE MODIFICATION REQUEST REJECT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BD1D4F" w:rsidRDefault="00F02090" w:rsidP="00BD1D4F">
            <w:pPr>
              <w:pStyle w:val="TAL"/>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788" w:name="_CR9_1_2_8"/>
      <w:bookmarkStart w:id="3789" w:name="_Toc20955199"/>
      <w:bookmarkStart w:id="3790" w:name="_Toc29991394"/>
      <w:bookmarkStart w:id="3791" w:name="_Toc36555794"/>
      <w:bookmarkStart w:id="3792" w:name="_Toc44497504"/>
      <w:bookmarkStart w:id="3793" w:name="_Toc45107892"/>
      <w:bookmarkStart w:id="3794" w:name="_Toc45901512"/>
      <w:bookmarkStart w:id="3795" w:name="_Toc51850591"/>
      <w:bookmarkStart w:id="3796" w:name="_Toc56693594"/>
      <w:bookmarkStart w:id="3797" w:name="_Toc64447137"/>
      <w:bookmarkStart w:id="3798" w:name="_Toc66286631"/>
      <w:bookmarkStart w:id="3799" w:name="_Toc74151326"/>
      <w:bookmarkStart w:id="3800" w:name="_Toc88653798"/>
      <w:bookmarkStart w:id="3801" w:name="_Toc97904154"/>
      <w:bookmarkStart w:id="3802" w:name="_Toc105175195"/>
      <w:bookmarkStart w:id="3803" w:name="_Toc113826225"/>
      <w:bookmarkStart w:id="3804" w:name="_Toc155948649"/>
      <w:bookmarkEnd w:id="3788"/>
      <w:r w:rsidRPr="00FD0425">
        <w:t>9.1.2.8</w:t>
      </w:r>
      <w:r w:rsidRPr="00FD0425">
        <w:tab/>
        <w:t>S-NODE MODIFICATION REQUIRED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3A3EE1" w:rsidRPr="00FD0425" w14:paraId="5019E93A" w14:textId="77777777" w:rsidTr="0073372F">
        <w:tc>
          <w:tcPr>
            <w:tcW w:w="2160" w:type="dxa"/>
            <w:tcBorders>
              <w:top w:val="single" w:sz="4" w:space="0" w:color="auto"/>
              <w:left w:val="single" w:sz="4" w:space="0" w:color="auto"/>
              <w:bottom w:val="single" w:sz="4" w:space="0" w:color="auto"/>
              <w:right w:val="single" w:sz="4" w:space="0" w:color="auto"/>
            </w:tcBorders>
          </w:tcPr>
          <w:p w14:paraId="6F4AB8E0" w14:textId="32EB4F28" w:rsidR="003A3EE1" w:rsidRPr="00FD0425" w:rsidRDefault="003A3EE1" w:rsidP="003A3EE1">
            <w:pPr>
              <w:pStyle w:val="TAL"/>
              <w:keepNext w:val="0"/>
              <w:keepLines w:val="0"/>
              <w:widowControl w:val="0"/>
              <w:rPr>
                <w:lang w:eastAsia="ja-JP"/>
              </w:rPr>
            </w:pPr>
            <w:r>
              <w:rPr>
                <w:lang w:eastAsia="ja-JP"/>
              </w:rPr>
              <w:t>Available fast MCG recovery via SRB3</w:t>
            </w:r>
          </w:p>
        </w:tc>
        <w:tc>
          <w:tcPr>
            <w:tcW w:w="1080" w:type="dxa"/>
            <w:tcBorders>
              <w:top w:val="single" w:sz="4" w:space="0" w:color="auto"/>
              <w:left w:val="single" w:sz="4" w:space="0" w:color="auto"/>
              <w:bottom w:val="single" w:sz="4" w:space="0" w:color="auto"/>
              <w:right w:val="single" w:sz="4" w:space="0" w:color="auto"/>
            </w:tcBorders>
          </w:tcPr>
          <w:p w14:paraId="20A351C1" w14:textId="08487F16"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40DA4"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0C0CB7" w14:textId="60402264"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50B4E6" w14:textId="17744766"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938D564" w14:textId="62E3CB33"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5F1E4C" w14:textId="57F757BD"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5ECE24D4" w14:textId="77777777" w:rsidTr="0073372F">
        <w:tc>
          <w:tcPr>
            <w:tcW w:w="2160" w:type="dxa"/>
            <w:tcBorders>
              <w:top w:val="single" w:sz="4" w:space="0" w:color="auto"/>
              <w:left w:val="single" w:sz="4" w:space="0" w:color="auto"/>
              <w:bottom w:val="single" w:sz="4" w:space="0" w:color="auto"/>
              <w:right w:val="single" w:sz="4" w:space="0" w:color="auto"/>
            </w:tcBorders>
          </w:tcPr>
          <w:p w14:paraId="211EBDCC" w14:textId="46EDE34C" w:rsidR="003A3EE1" w:rsidRPr="00FD0425" w:rsidRDefault="003A3EE1" w:rsidP="003A3EE1">
            <w:pPr>
              <w:pStyle w:val="TAL"/>
              <w:keepNext w:val="0"/>
              <w:keepLines w:val="0"/>
              <w:widowControl w:val="0"/>
              <w:rPr>
                <w:lang w:eastAsia="ja-JP"/>
              </w:rPr>
            </w:pPr>
            <w:r>
              <w:rPr>
                <w:lang w:eastAsia="ja-JP"/>
              </w:rPr>
              <w:t>Release fast MCG recovery via SRB3</w:t>
            </w:r>
          </w:p>
        </w:tc>
        <w:tc>
          <w:tcPr>
            <w:tcW w:w="1080" w:type="dxa"/>
            <w:tcBorders>
              <w:top w:val="single" w:sz="4" w:space="0" w:color="auto"/>
              <w:left w:val="single" w:sz="4" w:space="0" w:color="auto"/>
              <w:bottom w:val="single" w:sz="4" w:space="0" w:color="auto"/>
              <w:right w:val="single" w:sz="4" w:space="0" w:color="auto"/>
            </w:tcBorders>
          </w:tcPr>
          <w:p w14:paraId="3363F661" w14:textId="2F35BB31"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EFB4B7"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4A347" w14:textId="3B5B25CF"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28A99D" w14:textId="32C65C54"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8FFEF89" w14:textId="7ED0CC17"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52C37" w14:textId="2B329CCC"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3A3EE1" w:rsidRPr="00FD0425" w:rsidRDefault="003A3EE1" w:rsidP="003A3EE1">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3A3EE1" w:rsidRPr="00FD0425" w:rsidRDefault="003A3EE1" w:rsidP="003A3EE1">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3A3EE1" w:rsidRPr="00FD0425" w:rsidRDefault="003A3EE1" w:rsidP="003A3EE1">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3A3EE1" w:rsidRPr="00FD0425" w:rsidRDefault="003A3EE1" w:rsidP="003A3EE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3A3EE1" w:rsidRPr="00FD0425" w:rsidRDefault="003A3EE1" w:rsidP="003A3EE1">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3A3EE1" w:rsidRPr="00FD0425" w:rsidRDefault="003A3EE1" w:rsidP="003A3EE1">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805" w:name="_CR9_1_2_9"/>
      <w:bookmarkStart w:id="3806" w:name="_Toc20955200"/>
      <w:bookmarkStart w:id="3807" w:name="_Toc29991395"/>
      <w:bookmarkStart w:id="3808" w:name="_Toc36555795"/>
      <w:bookmarkStart w:id="3809" w:name="_Toc44497505"/>
      <w:bookmarkStart w:id="3810" w:name="_Toc45107893"/>
      <w:bookmarkStart w:id="3811" w:name="_Toc45901513"/>
      <w:bookmarkStart w:id="3812" w:name="_Toc51850592"/>
      <w:bookmarkStart w:id="3813" w:name="_Toc56693595"/>
      <w:bookmarkStart w:id="3814" w:name="_Toc64447138"/>
      <w:bookmarkStart w:id="3815" w:name="_Toc66286632"/>
      <w:bookmarkStart w:id="3816" w:name="_Toc74151327"/>
      <w:bookmarkStart w:id="3817" w:name="_Toc88653799"/>
      <w:bookmarkStart w:id="3818" w:name="_Toc97904155"/>
      <w:bookmarkStart w:id="3819" w:name="_Toc105175196"/>
      <w:bookmarkStart w:id="3820" w:name="_Toc113826226"/>
      <w:bookmarkStart w:id="3821" w:name="_Toc155948650"/>
      <w:bookmarkEnd w:id="3805"/>
      <w:r w:rsidRPr="00FD0425">
        <w:t>9.1.2.9</w:t>
      </w:r>
      <w:r w:rsidRPr="00FD0425">
        <w:tab/>
        <w:t>S-NODE MODIFICATION CONFIRM</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BD1D4F" w:rsidRDefault="00F02090" w:rsidP="00BD1D4F">
            <w:pPr>
              <w:pStyle w:val="TAL"/>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822" w:name="_CR9_1_2_10"/>
      <w:bookmarkStart w:id="3823" w:name="_Toc20955201"/>
      <w:bookmarkStart w:id="3824" w:name="_Toc29991396"/>
      <w:bookmarkStart w:id="3825" w:name="_Toc36555796"/>
      <w:bookmarkStart w:id="3826" w:name="_Toc44497506"/>
      <w:bookmarkStart w:id="3827" w:name="_Toc45107894"/>
      <w:bookmarkStart w:id="3828" w:name="_Toc45901514"/>
      <w:bookmarkStart w:id="3829" w:name="_Toc51850593"/>
      <w:bookmarkStart w:id="3830" w:name="_Toc56693596"/>
      <w:bookmarkStart w:id="3831" w:name="_Toc64447139"/>
      <w:bookmarkStart w:id="3832" w:name="_Toc66286633"/>
      <w:bookmarkStart w:id="3833" w:name="_Toc74151328"/>
      <w:bookmarkStart w:id="3834" w:name="_Toc88653800"/>
      <w:bookmarkStart w:id="3835" w:name="_Toc97904156"/>
      <w:bookmarkStart w:id="3836" w:name="_Toc105175197"/>
      <w:bookmarkStart w:id="3837" w:name="_Toc113826227"/>
      <w:bookmarkStart w:id="3838" w:name="_Toc155948651"/>
      <w:bookmarkEnd w:id="3822"/>
      <w:r w:rsidRPr="00FD0425">
        <w:t>9.1.2.10</w:t>
      </w:r>
      <w:r w:rsidRPr="00FD0425">
        <w:tab/>
        <w:t>S-NODE MODIFICATION REFUSE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BD1D4F" w:rsidRDefault="00F02090" w:rsidP="00BD1D4F">
            <w:pPr>
              <w:pStyle w:val="TAL"/>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839" w:name="_CR9_1_2_11"/>
      <w:bookmarkStart w:id="3840" w:name="_Toc20955202"/>
      <w:bookmarkStart w:id="3841" w:name="_Toc29991397"/>
      <w:bookmarkStart w:id="3842" w:name="_Toc36555797"/>
      <w:bookmarkStart w:id="3843" w:name="_Toc44497507"/>
      <w:bookmarkStart w:id="3844" w:name="_Toc45107895"/>
      <w:bookmarkStart w:id="3845" w:name="_Toc45901515"/>
      <w:bookmarkStart w:id="3846" w:name="_Toc51850594"/>
      <w:bookmarkStart w:id="3847" w:name="_Toc56693597"/>
      <w:bookmarkStart w:id="3848" w:name="_Toc64447140"/>
      <w:bookmarkStart w:id="3849" w:name="_Toc66286634"/>
      <w:bookmarkStart w:id="3850" w:name="_Toc74151329"/>
      <w:bookmarkStart w:id="3851" w:name="_Toc88653801"/>
      <w:bookmarkStart w:id="3852" w:name="_Toc97904157"/>
      <w:bookmarkStart w:id="3853" w:name="_Toc105175198"/>
      <w:bookmarkStart w:id="3854" w:name="_Toc113826228"/>
      <w:bookmarkStart w:id="3855" w:name="_Toc155948652"/>
      <w:bookmarkEnd w:id="3839"/>
      <w:r w:rsidRPr="00FD0425">
        <w:t>9.1.2.11</w:t>
      </w:r>
      <w:r w:rsidRPr="00FD0425">
        <w:tab/>
        <w:t>S-NODE CHANGE REQUIRED</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856" w:name="_CR9_1_2_12"/>
      <w:bookmarkStart w:id="3857" w:name="_Toc20955203"/>
      <w:bookmarkStart w:id="3858" w:name="_Toc29991398"/>
      <w:bookmarkStart w:id="3859" w:name="_Toc36555798"/>
      <w:bookmarkStart w:id="3860" w:name="_Toc44497508"/>
      <w:bookmarkStart w:id="3861" w:name="_Toc45107896"/>
      <w:bookmarkStart w:id="3862" w:name="_Toc45901516"/>
      <w:bookmarkStart w:id="3863" w:name="_Toc51850595"/>
      <w:bookmarkStart w:id="3864" w:name="_Toc56693598"/>
      <w:bookmarkStart w:id="3865" w:name="_Toc64447141"/>
      <w:bookmarkStart w:id="3866" w:name="_Toc66286635"/>
      <w:bookmarkStart w:id="3867" w:name="_Toc74151330"/>
      <w:bookmarkStart w:id="3868" w:name="_Toc88653802"/>
      <w:bookmarkStart w:id="3869" w:name="_Toc97904158"/>
      <w:bookmarkStart w:id="3870" w:name="_Toc105175199"/>
      <w:bookmarkStart w:id="3871" w:name="_Toc113826229"/>
      <w:bookmarkStart w:id="3872" w:name="_Toc155948653"/>
      <w:bookmarkEnd w:id="3856"/>
      <w:r w:rsidRPr="00FD0425">
        <w:t>9.1.2.12</w:t>
      </w:r>
      <w:r w:rsidRPr="00FD0425">
        <w:tab/>
        <w:t>S-NODE CHANGE CONFIRM</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873" w:name="_CR9_1_2_13"/>
      <w:bookmarkStart w:id="3874" w:name="_Toc20955204"/>
      <w:bookmarkStart w:id="3875" w:name="_Toc29991399"/>
      <w:bookmarkStart w:id="3876" w:name="_Toc36555799"/>
      <w:bookmarkStart w:id="3877" w:name="_Toc44497509"/>
      <w:bookmarkStart w:id="3878" w:name="_Toc45107897"/>
      <w:bookmarkStart w:id="3879" w:name="_Toc45901517"/>
      <w:bookmarkStart w:id="3880" w:name="_Toc51850596"/>
      <w:bookmarkStart w:id="3881" w:name="_Toc56693599"/>
      <w:bookmarkStart w:id="3882" w:name="_Toc64447142"/>
      <w:bookmarkStart w:id="3883" w:name="_Toc66286636"/>
      <w:bookmarkStart w:id="3884" w:name="_Toc74151331"/>
      <w:bookmarkStart w:id="3885" w:name="_Toc88653803"/>
      <w:bookmarkStart w:id="3886" w:name="_Toc97904159"/>
      <w:bookmarkStart w:id="3887" w:name="_Toc105175200"/>
      <w:bookmarkStart w:id="3888" w:name="_Toc113826230"/>
      <w:bookmarkStart w:id="3889" w:name="_Toc155948654"/>
      <w:bookmarkEnd w:id="3873"/>
      <w:r w:rsidRPr="00FD0425">
        <w:t>9.1.2.13</w:t>
      </w:r>
      <w:r w:rsidRPr="00FD0425">
        <w:tab/>
        <w:t>S-NODE CHANGE REFUSE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890" w:name="_CR9_1_2_14"/>
      <w:bookmarkStart w:id="3891" w:name="_Toc20955205"/>
      <w:bookmarkStart w:id="3892" w:name="_Toc29991400"/>
      <w:bookmarkStart w:id="3893" w:name="_Toc36555800"/>
      <w:bookmarkStart w:id="3894" w:name="_Toc44497510"/>
      <w:bookmarkStart w:id="3895" w:name="_Toc45107898"/>
      <w:bookmarkStart w:id="3896" w:name="_Toc45901518"/>
      <w:bookmarkStart w:id="3897" w:name="_Toc51850597"/>
      <w:bookmarkStart w:id="3898" w:name="_Toc56693600"/>
      <w:bookmarkStart w:id="3899" w:name="_Toc64447143"/>
      <w:bookmarkStart w:id="3900" w:name="_Toc66286637"/>
      <w:bookmarkStart w:id="3901" w:name="_Toc74151332"/>
      <w:bookmarkStart w:id="3902" w:name="_Toc88653804"/>
      <w:bookmarkStart w:id="3903" w:name="_Toc97904160"/>
      <w:bookmarkStart w:id="3904" w:name="_Toc105175201"/>
      <w:bookmarkStart w:id="3905" w:name="_Toc113826231"/>
      <w:bookmarkStart w:id="3906" w:name="_Toc155948655"/>
      <w:bookmarkEnd w:id="3890"/>
      <w:r w:rsidRPr="00FD0425">
        <w:t>9.1.2.14</w:t>
      </w:r>
      <w:r w:rsidRPr="00FD0425">
        <w:tab/>
        <w:t>S-NODE RELEASE REQUEST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BD1D4F" w:rsidRDefault="00F02090" w:rsidP="00BD1D4F">
            <w:pPr>
              <w:pStyle w:val="TAL"/>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907" w:name="_CR9_1_2_15"/>
      <w:bookmarkStart w:id="3908" w:name="_Toc20955206"/>
      <w:bookmarkStart w:id="3909" w:name="_Toc29991401"/>
      <w:bookmarkStart w:id="3910" w:name="_Toc36555801"/>
      <w:bookmarkStart w:id="3911" w:name="_Toc44497511"/>
      <w:bookmarkStart w:id="3912" w:name="_Toc45107899"/>
      <w:bookmarkStart w:id="3913" w:name="_Toc45901519"/>
      <w:bookmarkStart w:id="3914" w:name="_Toc51850598"/>
      <w:bookmarkStart w:id="3915" w:name="_Toc56693601"/>
      <w:bookmarkStart w:id="3916" w:name="_Toc64447144"/>
      <w:bookmarkStart w:id="3917" w:name="_Toc66286638"/>
      <w:bookmarkStart w:id="3918" w:name="_Toc74151333"/>
      <w:bookmarkStart w:id="3919" w:name="_Toc88653805"/>
      <w:bookmarkStart w:id="3920" w:name="_Toc97904161"/>
      <w:bookmarkStart w:id="3921" w:name="_Toc105175202"/>
      <w:bookmarkStart w:id="3922" w:name="_Toc113826232"/>
      <w:bookmarkStart w:id="3923" w:name="_Toc155948656"/>
      <w:bookmarkEnd w:id="3907"/>
      <w:r w:rsidRPr="00FD0425">
        <w:t>9.1.2.15</w:t>
      </w:r>
      <w:r w:rsidRPr="00FD0425">
        <w:tab/>
        <w:t>S-NODE RELEASE REQUEST ACKNOWLEDGE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924" w:name="_CR9_1_2_16"/>
      <w:bookmarkStart w:id="3925" w:name="_Toc20955207"/>
      <w:bookmarkStart w:id="3926" w:name="_Toc29991402"/>
      <w:bookmarkStart w:id="3927" w:name="_Toc36555802"/>
      <w:bookmarkStart w:id="3928" w:name="_Toc44497512"/>
      <w:bookmarkStart w:id="3929" w:name="_Toc45107900"/>
      <w:bookmarkStart w:id="3930" w:name="_Toc45901520"/>
      <w:bookmarkStart w:id="3931" w:name="_Toc51850599"/>
      <w:bookmarkStart w:id="3932" w:name="_Toc56693602"/>
      <w:bookmarkStart w:id="3933" w:name="_Toc64447145"/>
      <w:bookmarkStart w:id="3934" w:name="_Toc66286639"/>
      <w:bookmarkStart w:id="3935" w:name="_Toc74151334"/>
      <w:bookmarkStart w:id="3936" w:name="_Toc88653806"/>
      <w:bookmarkStart w:id="3937" w:name="_Toc97904162"/>
      <w:bookmarkStart w:id="3938" w:name="_Toc105175203"/>
      <w:bookmarkStart w:id="3939" w:name="_Toc113826233"/>
      <w:bookmarkStart w:id="3940" w:name="_Toc155948657"/>
      <w:bookmarkEnd w:id="3924"/>
      <w:r w:rsidRPr="00FD0425">
        <w:t>9.1.2.16</w:t>
      </w:r>
      <w:r w:rsidRPr="00FD0425">
        <w:tab/>
        <w:t>S-NODE RELEASE REJECT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941" w:name="_CR9_1_2_17"/>
      <w:bookmarkStart w:id="3942" w:name="_Toc20955208"/>
      <w:bookmarkStart w:id="3943" w:name="_Toc29991403"/>
      <w:bookmarkStart w:id="3944" w:name="_Toc36555803"/>
      <w:bookmarkStart w:id="3945" w:name="_Toc44497513"/>
      <w:bookmarkStart w:id="3946" w:name="_Toc45107901"/>
      <w:bookmarkStart w:id="3947" w:name="_Toc45901521"/>
      <w:bookmarkStart w:id="3948" w:name="_Toc51850600"/>
      <w:bookmarkStart w:id="3949" w:name="_Toc56693603"/>
      <w:bookmarkStart w:id="3950" w:name="_Toc64447146"/>
      <w:bookmarkStart w:id="3951" w:name="_Toc66286640"/>
      <w:bookmarkStart w:id="3952" w:name="_Toc74151335"/>
      <w:bookmarkStart w:id="3953" w:name="_Toc88653807"/>
      <w:bookmarkStart w:id="3954" w:name="_Toc97904163"/>
      <w:bookmarkStart w:id="3955" w:name="_Toc105175204"/>
      <w:bookmarkStart w:id="3956" w:name="_Toc113826234"/>
      <w:bookmarkStart w:id="3957" w:name="_Toc155948658"/>
      <w:bookmarkEnd w:id="3941"/>
      <w:r w:rsidRPr="00FD0425">
        <w:t>9.1.2.17</w:t>
      </w:r>
      <w:r w:rsidRPr="00FD0425">
        <w:tab/>
        <w:t>S-NODE RELEASE REQUIRED</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958" w:name="_CR9_1_2_18"/>
      <w:bookmarkStart w:id="3959" w:name="_Toc20955209"/>
      <w:bookmarkStart w:id="3960" w:name="_Toc29991404"/>
      <w:bookmarkStart w:id="3961" w:name="_Toc36555804"/>
      <w:bookmarkStart w:id="3962" w:name="_Toc44497514"/>
      <w:bookmarkStart w:id="3963" w:name="_Toc45107902"/>
      <w:bookmarkStart w:id="3964" w:name="_Toc45901522"/>
      <w:bookmarkStart w:id="3965" w:name="_Toc51850601"/>
      <w:bookmarkStart w:id="3966" w:name="_Toc56693604"/>
      <w:bookmarkStart w:id="3967" w:name="_Toc64447147"/>
      <w:bookmarkStart w:id="3968" w:name="_Toc66286641"/>
      <w:bookmarkStart w:id="3969" w:name="_Toc74151336"/>
      <w:bookmarkStart w:id="3970" w:name="_Toc88653808"/>
      <w:bookmarkStart w:id="3971" w:name="_Toc97904164"/>
      <w:bookmarkStart w:id="3972" w:name="_Toc105175205"/>
      <w:bookmarkStart w:id="3973" w:name="_Toc113826235"/>
      <w:bookmarkStart w:id="3974" w:name="_Toc155948659"/>
      <w:bookmarkEnd w:id="3958"/>
      <w:r w:rsidRPr="00FD0425">
        <w:t>9.1.2.18</w:t>
      </w:r>
      <w:r w:rsidRPr="00FD0425">
        <w:tab/>
        <w:t>S-NODE RELEASE CONFIRM</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975" w:name="_CR9_1_2_19"/>
      <w:bookmarkStart w:id="3976" w:name="_Toc20955210"/>
      <w:bookmarkStart w:id="3977" w:name="_Toc29991405"/>
      <w:bookmarkStart w:id="3978" w:name="_Toc36555805"/>
      <w:bookmarkStart w:id="3979" w:name="_Toc44497515"/>
      <w:bookmarkStart w:id="3980" w:name="_Toc45107903"/>
      <w:bookmarkStart w:id="3981" w:name="_Toc45901523"/>
      <w:bookmarkStart w:id="3982" w:name="_Toc51850602"/>
      <w:bookmarkStart w:id="3983" w:name="_Toc56693605"/>
      <w:bookmarkStart w:id="3984" w:name="_Toc64447148"/>
      <w:bookmarkStart w:id="3985" w:name="_Toc66286642"/>
      <w:bookmarkStart w:id="3986" w:name="_Toc74151337"/>
      <w:bookmarkStart w:id="3987" w:name="_Toc88653809"/>
      <w:bookmarkStart w:id="3988" w:name="_Toc97904165"/>
      <w:bookmarkStart w:id="3989" w:name="_Toc105175206"/>
      <w:bookmarkStart w:id="3990" w:name="_Toc113826236"/>
      <w:bookmarkStart w:id="3991" w:name="_Toc155948660"/>
      <w:bookmarkEnd w:id="3975"/>
      <w:r w:rsidRPr="00FD0425">
        <w:t>9.1.2.19</w:t>
      </w:r>
      <w:r w:rsidRPr="00FD0425">
        <w:tab/>
        <w:t>S-NODE COUNTER CHECK REQUEST</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992" w:name="_CR9_1_2_20"/>
      <w:bookmarkStart w:id="3993" w:name="_Toc20955211"/>
      <w:bookmarkStart w:id="3994" w:name="_Toc29991406"/>
      <w:bookmarkStart w:id="3995" w:name="_Toc36555806"/>
      <w:bookmarkStart w:id="3996" w:name="_Toc44497516"/>
      <w:bookmarkStart w:id="3997" w:name="_Toc45107904"/>
      <w:bookmarkStart w:id="3998" w:name="_Toc45901524"/>
      <w:bookmarkStart w:id="3999" w:name="_Toc51850603"/>
      <w:bookmarkStart w:id="4000" w:name="_Toc56693606"/>
      <w:bookmarkStart w:id="4001" w:name="_Toc64447149"/>
      <w:bookmarkStart w:id="4002" w:name="_Toc66286643"/>
      <w:bookmarkStart w:id="4003" w:name="_Toc74151338"/>
      <w:bookmarkStart w:id="4004" w:name="_Toc88653810"/>
      <w:bookmarkStart w:id="4005" w:name="_Toc97904166"/>
      <w:bookmarkStart w:id="4006" w:name="_Toc105175207"/>
      <w:bookmarkStart w:id="4007" w:name="_Toc113826237"/>
      <w:bookmarkStart w:id="4008" w:name="_Toc155948661"/>
      <w:bookmarkEnd w:id="3992"/>
      <w:r w:rsidRPr="00FD0425">
        <w:t>9.1.2.20</w:t>
      </w:r>
      <w:r w:rsidRPr="00FD0425">
        <w:tab/>
      </w:r>
      <w:r w:rsidRPr="00FD0425">
        <w:rPr>
          <w:lang w:eastAsia="zh-CN"/>
        </w:rPr>
        <w:t>RRC TRANSFER</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2E99B782" w14:textId="77777777" w:rsidR="00F02090" w:rsidRPr="00FD0425" w:rsidRDefault="00F02090" w:rsidP="0073372F">
      <w:pPr>
        <w:widowControl w:val="0"/>
      </w:pPr>
      <w:bookmarkStart w:id="4009"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0F6ECB46"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4010" w:name="_CR9_1_2_21"/>
      <w:bookmarkStart w:id="4011" w:name="_Toc20955212"/>
      <w:bookmarkStart w:id="4012" w:name="_Toc29991407"/>
      <w:bookmarkStart w:id="4013" w:name="_Toc36555807"/>
      <w:bookmarkStart w:id="4014" w:name="_Toc44497517"/>
      <w:bookmarkStart w:id="4015" w:name="_Toc45107905"/>
      <w:bookmarkStart w:id="4016" w:name="_Toc45901525"/>
      <w:bookmarkStart w:id="4017" w:name="_Toc51850604"/>
      <w:bookmarkStart w:id="4018" w:name="_Toc56693607"/>
      <w:bookmarkStart w:id="4019" w:name="_Toc64447150"/>
      <w:bookmarkStart w:id="4020" w:name="_Toc66286644"/>
      <w:bookmarkStart w:id="4021" w:name="_Toc74151339"/>
      <w:bookmarkStart w:id="4022" w:name="_Toc88653811"/>
      <w:bookmarkStart w:id="4023" w:name="_Toc97904167"/>
      <w:bookmarkStart w:id="4024" w:name="_Toc105175208"/>
      <w:bookmarkStart w:id="4025" w:name="_Toc113826238"/>
      <w:bookmarkStart w:id="4026" w:name="_Toc155948662"/>
      <w:bookmarkEnd w:id="4010"/>
      <w:r w:rsidRPr="00FD0425">
        <w:t>9.1.2.21</w:t>
      </w:r>
      <w:r w:rsidRPr="00FD0425">
        <w:tab/>
        <w:t>NOTIFICATION CONTROL INDICATION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4027" w:name="_CR9_1_2_22"/>
      <w:bookmarkStart w:id="4028" w:name="_Toc20955213"/>
      <w:bookmarkStart w:id="4029" w:name="_Toc29991408"/>
      <w:bookmarkStart w:id="4030" w:name="_Toc36555808"/>
      <w:bookmarkStart w:id="4031" w:name="_Toc44497518"/>
      <w:bookmarkStart w:id="4032" w:name="_Toc45107906"/>
      <w:bookmarkStart w:id="4033" w:name="_Toc45901526"/>
      <w:bookmarkStart w:id="4034" w:name="_Toc51850605"/>
      <w:bookmarkStart w:id="4035" w:name="_Toc56693608"/>
      <w:bookmarkStart w:id="4036" w:name="_Toc64447151"/>
      <w:bookmarkStart w:id="4037" w:name="_Toc66286645"/>
      <w:bookmarkStart w:id="4038" w:name="_Toc74151340"/>
      <w:bookmarkStart w:id="4039" w:name="_Toc88653812"/>
      <w:bookmarkStart w:id="4040" w:name="_Toc97904168"/>
      <w:bookmarkStart w:id="4041" w:name="_Toc105175209"/>
      <w:bookmarkStart w:id="4042" w:name="_Toc113826239"/>
      <w:bookmarkStart w:id="4043" w:name="_Toc155948663"/>
      <w:bookmarkEnd w:id="4027"/>
      <w:r w:rsidRPr="00FD0425">
        <w:t>9.1.2.22</w:t>
      </w:r>
      <w:r w:rsidRPr="00FD0425">
        <w:tab/>
        <w:t>ACTIVITY NOTIFICATION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4044" w:name="_CR9_1_2_23"/>
      <w:bookmarkStart w:id="4045" w:name="_Toc20955214"/>
      <w:bookmarkStart w:id="4046" w:name="_Toc29991409"/>
      <w:bookmarkStart w:id="4047" w:name="_Toc36555809"/>
      <w:bookmarkStart w:id="4048" w:name="_Toc44497519"/>
      <w:bookmarkStart w:id="4049" w:name="_Toc45107907"/>
      <w:bookmarkStart w:id="4050" w:name="_Toc45901527"/>
      <w:bookmarkStart w:id="4051" w:name="_Toc51850606"/>
      <w:bookmarkStart w:id="4052" w:name="_Toc56693609"/>
      <w:bookmarkStart w:id="4053" w:name="_Toc64447152"/>
      <w:bookmarkStart w:id="4054" w:name="_Toc66286646"/>
      <w:bookmarkStart w:id="4055" w:name="_Toc74151341"/>
      <w:bookmarkStart w:id="4056" w:name="_Toc88653813"/>
      <w:bookmarkStart w:id="4057" w:name="_Toc97904169"/>
      <w:bookmarkStart w:id="4058" w:name="_Toc105175210"/>
      <w:bookmarkStart w:id="4059" w:name="_Toc113826240"/>
      <w:bookmarkStart w:id="4060" w:name="_Toc155948664"/>
      <w:bookmarkEnd w:id="4044"/>
      <w:r w:rsidRPr="00FD0425">
        <w:t>9.1.2.23</w:t>
      </w:r>
      <w:r w:rsidRPr="00FD0425">
        <w:tab/>
        <w:t>E-UTRA – NR CELL RESOURCE COORDINATION REQUEST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4061"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4061"/>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4062" w:name="_CR9_1_2_24"/>
      <w:bookmarkStart w:id="4063" w:name="_Toc20955215"/>
      <w:bookmarkStart w:id="4064" w:name="_Toc29991410"/>
      <w:bookmarkStart w:id="4065" w:name="_Toc36555810"/>
      <w:bookmarkStart w:id="4066" w:name="_Toc44497520"/>
      <w:bookmarkStart w:id="4067" w:name="_Toc45107908"/>
      <w:bookmarkStart w:id="4068" w:name="_Toc45901528"/>
      <w:bookmarkStart w:id="4069" w:name="_Toc51850607"/>
      <w:bookmarkStart w:id="4070" w:name="_Toc56693610"/>
      <w:bookmarkStart w:id="4071" w:name="_Toc64447153"/>
      <w:bookmarkStart w:id="4072" w:name="_Toc66286647"/>
      <w:bookmarkStart w:id="4073" w:name="_Toc74151342"/>
      <w:bookmarkStart w:id="4074" w:name="_Toc88653814"/>
      <w:bookmarkStart w:id="4075" w:name="_Toc97904170"/>
      <w:bookmarkStart w:id="4076" w:name="_Toc105175211"/>
      <w:bookmarkStart w:id="4077" w:name="_Toc113826241"/>
      <w:bookmarkStart w:id="4078" w:name="_Toc155948665"/>
      <w:bookmarkEnd w:id="4062"/>
      <w:r w:rsidRPr="00FD0425">
        <w:t>9.1.2.24</w:t>
      </w:r>
      <w:r w:rsidRPr="00FD0425">
        <w:tab/>
        <w:t>E-UTRA – NR CELL RESOURCE COORDINATION RESPONSE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4079" w:name="_CR9_1_2_25"/>
      <w:bookmarkStart w:id="4080" w:name="_Toc20955216"/>
      <w:bookmarkStart w:id="4081" w:name="_Toc29991411"/>
      <w:bookmarkStart w:id="4082" w:name="_Toc36555811"/>
      <w:bookmarkStart w:id="4083" w:name="_Toc44497521"/>
      <w:bookmarkStart w:id="4084" w:name="_Toc45107909"/>
      <w:bookmarkStart w:id="4085" w:name="_Toc45901529"/>
      <w:bookmarkStart w:id="4086" w:name="_Toc51850608"/>
      <w:bookmarkStart w:id="4087" w:name="_Toc56693611"/>
      <w:bookmarkStart w:id="4088" w:name="_Toc64447154"/>
      <w:bookmarkStart w:id="4089" w:name="_Toc66286648"/>
      <w:bookmarkStart w:id="4090" w:name="_Toc74151343"/>
      <w:bookmarkStart w:id="4091" w:name="_Toc88653815"/>
      <w:bookmarkStart w:id="4092" w:name="_Toc97904171"/>
      <w:bookmarkStart w:id="4093" w:name="_Toc105175212"/>
      <w:bookmarkStart w:id="4094" w:name="_Toc113826242"/>
      <w:bookmarkStart w:id="4095" w:name="_Toc155948666"/>
      <w:bookmarkEnd w:id="4079"/>
      <w:r w:rsidRPr="00FD0425">
        <w:t>9.1.2.25</w:t>
      </w:r>
      <w:r w:rsidRPr="00FD0425">
        <w:tab/>
        <w:t>SECONDARY RAT DATA USAGE REPORT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4096" w:name="_CR9_1_2_26"/>
      <w:bookmarkStart w:id="4097" w:name="_Toc534720518"/>
      <w:bookmarkStart w:id="4098" w:name="_Toc29991412"/>
      <w:bookmarkStart w:id="4099" w:name="_Toc36555812"/>
      <w:bookmarkStart w:id="4100" w:name="_Toc44497522"/>
      <w:bookmarkStart w:id="4101" w:name="_Toc45107910"/>
      <w:bookmarkStart w:id="4102" w:name="_Toc45901530"/>
      <w:bookmarkStart w:id="4103" w:name="_Toc51850609"/>
      <w:bookmarkStart w:id="4104" w:name="_Toc56693612"/>
      <w:bookmarkStart w:id="4105" w:name="_Toc64447155"/>
      <w:bookmarkStart w:id="4106" w:name="_Toc66286649"/>
      <w:bookmarkStart w:id="4107" w:name="_Toc74151344"/>
      <w:bookmarkStart w:id="4108" w:name="_Toc88653816"/>
      <w:bookmarkStart w:id="4109" w:name="_Toc97904172"/>
      <w:bookmarkStart w:id="4110" w:name="_Toc105175213"/>
      <w:bookmarkStart w:id="4111" w:name="_Toc113826243"/>
      <w:bookmarkStart w:id="4112" w:name="_Toc155948667"/>
      <w:bookmarkEnd w:id="4096"/>
      <w:r w:rsidRPr="00FD0425">
        <w:t>9.1.2.26</w:t>
      </w:r>
      <w:r w:rsidRPr="00FD0425">
        <w:tab/>
        <w:t>T</w:t>
      </w:r>
      <w:bookmarkEnd w:id="4097"/>
      <w:r w:rsidRPr="00FD0425">
        <w:t>RACE START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4113" w:name="_CR9_1_2_27"/>
      <w:bookmarkStart w:id="4114" w:name="_Toc534720521"/>
      <w:bookmarkStart w:id="4115" w:name="_Toc29991413"/>
      <w:bookmarkStart w:id="4116" w:name="_Toc36555813"/>
      <w:bookmarkStart w:id="4117" w:name="_Toc44497523"/>
      <w:bookmarkStart w:id="4118" w:name="_Toc45107911"/>
      <w:bookmarkStart w:id="4119" w:name="_Toc45901531"/>
      <w:bookmarkStart w:id="4120" w:name="_Toc51850610"/>
      <w:bookmarkStart w:id="4121" w:name="_Toc56693613"/>
      <w:bookmarkStart w:id="4122" w:name="_Toc64447156"/>
      <w:bookmarkStart w:id="4123" w:name="_Toc66286650"/>
      <w:bookmarkStart w:id="4124" w:name="_Toc74151345"/>
      <w:bookmarkStart w:id="4125" w:name="_Toc88653817"/>
      <w:bookmarkStart w:id="4126" w:name="_Toc97904173"/>
      <w:bookmarkStart w:id="4127" w:name="_Toc105175214"/>
      <w:bookmarkStart w:id="4128" w:name="_Toc113826244"/>
      <w:bookmarkStart w:id="4129" w:name="_Toc155948668"/>
      <w:bookmarkEnd w:id="4113"/>
      <w:r w:rsidRPr="00FD0425">
        <w:t>9.1.2.27</w:t>
      </w:r>
      <w:r w:rsidRPr="00FD0425">
        <w:tab/>
        <w:t>DEACTIVATE TRACE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4130" w:name="_CR9_1_3"/>
      <w:bookmarkStart w:id="4131" w:name="_Toc20955217"/>
      <w:bookmarkStart w:id="4132" w:name="_Toc29991414"/>
      <w:bookmarkStart w:id="4133" w:name="_Toc36555814"/>
      <w:bookmarkStart w:id="4134" w:name="_Toc44497524"/>
      <w:bookmarkStart w:id="4135" w:name="_Toc45107912"/>
      <w:bookmarkStart w:id="4136" w:name="_Toc45901532"/>
      <w:bookmarkStart w:id="4137" w:name="_Toc51850611"/>
      <w:bookmarkStart w:id="4138" w:name="_Toc56693614"/>
      <w:bookmarkStart w:id="4139" w:name="_Toc64447157"/>
      <w:bookmarkStart w:id="4140" w:name="_Toc66286651"/>
      <w:bookmarkStart w:id="4141" w:name="_Toc74151346"/>
      <w:bookmarkStart w:id="4142" w:name="_Toc88653818"/>
      <w:bookmarkStart w:id="4143" w:name="_Toc97904174"/>
      <w:bookmarkStart w:id="4144" w:name="_Toc105175215"/>
      <w:bookmarkStart w:id="4145" w:name="_Toc113826245"/>
      <w:bookmarkStart w:id="4146" w:name="_Toc155948669"/>
      <w:bookmarkEnd w:id="4130"/>
      <w:r w:rsidRPr="00FD0425">
        <w:t>9.1.3</w:t>
      </w:r>
      <w:r w:rsidRPr="00FD0425">
        <w:tab/>
        <w:t>Messages for Global Procedures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1B910D" w14:textId="77777777" w:rsidR="00F02090" w:rsidRPr="00FD0425" w:rsidRDefault="00F02090" w:rsidP="0073372F">
      <w:pPr>
        <w:pStyle w:val="Heading4"/>
        <w:keepNext w:val="0"/>
        <w:keepLines w:val="0"/>
        <w:widowControl w:val="0"/>
      </w:pPr>
      <w:bookmarkStart w:id="4147" w:name="_CR9_1_3_1"/>
      <w:bookmarkStart w:id="4148" w:name="_Toc20955218"/>
      <w:bookmarkStart w:id="4149" w:name="_Toc29991415"/>
      <w:bookmarkStart w:id="4150" w:name="_Toc36555815"/>
      <w:bookmarkStart w:id="4151" w:name="_Toc44497525"/>
      <w:bookmarkStart w:id="4152" w:name="_Toc45107913"/>
      <w:bookmarkStart w:id="4153" w:name="_Toc45901533"/>
      <w:bookmarkStart w:id="4154" w:name="_Toc51850612"/>
      <w:bookmarkStart w:id="4155" w:name="_Toc56693615"/>
      <w:bookmarkStart w:id="4156" w:name="_Toc64447158"/>
      <w:bookmarkStart w:id="4157" w:name="_Toc66286652"/>
      <w:bookmarkStart w:id="4158" w:name="_Toc74151347"/>
      <w:bookmarkStart w:id="4159" w:name="_Toc88653819"/>
      <w:bookmarkStart w:id="4160" w:name="_Toc97904175"/>
      <w:bookmarkStart w:id="4161" w:name="_Toc105175216"/>
      <w:bookmarkStart w:id="4162" w:name="_Toc113826246"/>
      <w:bookmarkStart w:id="4163" w:name="_Toc155948670"/>
      <w:bookmarkEnd w:id="4147"/>
      <w:r w:rsidRPr="00FD0425">
        <w:t>9.1.3.1</w:t>
      </w:r>
      <w:r w:rsidRPr="00FD0425">
        <w:tab/>
        <w:t>XN SETUP REQUEST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4164" w:name="OLE_LINK207"/>
            <w:r w:rsidRPr="00FD0425">
              <w:rPr>
                <w:rFonts w:eastAsia="MS Mincho" w:cs="Arial"/>
                <w:bCs/>
                <w:lang w:eastAsia="ja-JP"/>
              </w:rPr>
              <w:t>9.2.2.12</w:t>
            </w:r>
            <w:bookmarkEnd w:id="416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4165" w:name="_CR9_1_3_2"/>
      <w:bookmarkStart w:id="4166" w:name="_Toc20955219"/>
      <w:bookmarkStart w:id="4167" w:name="_Toc29991416"/>
      <w:bookmarkStart w:id="4168" w:name="_Toc36555816"/>
      <w:bookmarkStart w:id="4169" w:name="_Toc44497526"/>
      <w:bookmarkStart w:id="4170" w:name="_Toc45107914"/>
      <w:bookmarkStart w:id="4171" w:name="_Toc45901534"/>
      <w:bookmarkStart w:id="4172" w:name="_Toc51850613"/>
      <w:bookmarkStart w:id="4173" w:name="_Toc56693616"/>
      <w:bookmarkStart w:id="4174" w:name="_Toc64447159"/>
      <w:bookmarkStart w:id="4175" w:name="_Toc66286653"/>
      <w:bookmarkStart w:id="4176" w:name="_Toc74151348"/>
      <w:bookmarkStart w:id="4177" w:name="_Toc88653820"/>
      <w:bookmarkStart w:id="4178" w:name="_Toc97904176"/>
      <w:bookmarkStart w:id="4179" w:name="_Toc105175217"/>
      <w:bookmarkStart w:id="4180" w:name="_Toc113826247"/>
      <w:bookmarkStart w:id="4181" w:name="_Toc155948671"/>
      <w:bookmarkEnd w:id="4165"/>
      <w:r w:rsidRPr="00FD0425">
        <w:t>9.1.3.2</w:t>
      </w:r>
      <w:r w:rsidRPr="00FD0425">
        <w:tab/>
        <w:t>XN SETUP RESPONSE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4182" w:name="OLE_LINK307"/>
            <w:r w:rsidRPr="00FD0425">
              <w:rPr>
                <w:bCs/>
                <w:i/>
                <w:lang w:eastAsia="ja-JP"/>
              </w:rPr>
              <w:t>maxnoofCellsinNG-RAN node</w:t>
            </w:r>
            <w:bookmarkEnd w:id="4182"/>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4183" w:name="_CR9_1_3_3"/>
      <w:bookmarkStart w:id="4184" w:name="_Toc20955220"/>
      <w:bookmarkStart w:id="4185" w:name="_Toc29991417"/>
      <w:bookmarkStart w:id="4186" w:name="_Toc36555817"/>
      <w:bookmarkStart w:id="4187" w:name="_Toc44497527"/>
      <w:bookmarkStart w:id="4188" w:name="_Toc45107915"/>
      <w:bookmarkStart w:id="4189" w:name="_Toc45901535"/>
      <w:bookmarkStart w:id="4190" w:name="_Toc51850614"/>
      <w:bookmarkStart w:id="4191" w:name="_Toc56693617"/>
      <w:bookmarkStart w:id="4192" w:name="_Toc64447160"/>
      <w:bookmarkStart w:id="4193" w:name="_Toc66286654"/>
      <w:bookmarkStart w:id="4194" w:name="_Toc74151349"/>
      <w:bookmarkStart w:id="4195" w:name="_Toc88653821"/>
      <w:bookmarkStart w:id="4196" w:name="_Toc97904177"/>
      <w:bookmarkStart w:id="4197" w:name="_Toc105175218"/>
      <w:bookmarkStart w:id="4198" w:name="_Toc113826248"/>
      <w:bookmarkStart w:id="4199" w:name="_Toc155948672"/>
      <w:bookmarkStart w:id="4200" w:name="_Hlk498525852"/>
      <w:bookmarkEnd w:id="4183"/>
      <w:r w:rsidRPr="00FD0425">
        <w:t>9.1.3.3</w:t>
      </w:r>
      <w:r w:rsidRPr="00FD0425">
        <w:tab/>
        <w:t>XN SETUP FAILURE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1C69B0B" w14:textId="77777777" w:rsidR="00F02090" w:rsidRPr="00FD0425" w:rsidRDefault="00F02090" w:rsidP="0073372F">
      <w:pPr>
        <w:widowControl w:val="0"/>
      </w:pPr>
      <w:bookmarkStart w:id="4201"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4202"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4202"/>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4203" w:name="OLE_LINK210"/>
            <w:r w:rsidRPr="00FD0425">
              <w:rPr>
                <w:rFonts w:cs="Arial"/>
                <w:lang w:eastAsia="ja-JP"/>
              </w:rPr>
              <w:t>Diagnostics</w:t>
            </w:r>
            <w:bookmarkEnd w:id="4203"/>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4204" w:name="_CR9_1_3_4"/>
      <w:bookmarkStart w:id="4205" w:name="_Toc20955221"/>
      <w:bookmarkStart w:id="4206" w:name="_Toc29991418"/>
      <w:bookmarkStart w:id="4207" w:name="_Toc36555818"/>
      <w:bookmarkStart w:id="4208" w:name="_Toc44497528"/>
      <w:bookmarkStart w:id="4209" w:name="_Toc45107916"/>
      <w:bookmarkStart w:id="4210" w:name="_Toc45901536"/>
      <w:bookmarkStart w:id="4211" w:name="_Toc51850615"/>
      <w:bookmarkStart w:id="4212" w:name="_Toc56693618"/>
      <w:bookmarkStart w:id="4213" w:name="_Toc64447161"/>
      <w:bookmarkStart w:id="4214" w:name="_Toc66286655"/>
      <w:bookmarkStart w:id="4215" w:name="_Toc74151350"/>
      <w:bookmarkStart w:id="4216" w:name="_Toc88653822"/>
      <w:bookmarkStart w:id="4217" w:name="_Toc97904178"/>
      <w:bookmarkStart w:id="4218" w:name="_Toc105175219"/>
      <w:bookmarkStart w:id="4219" w:name="_Toc113826249"/>
      <w:bookmarkStart w:id="4220" w:name="_Toc155948673"/>
      <w:bookmarkEnd w:id="4201"/>
      <w:bookmarkEnd w:id="4204"/>
      <w:r w:rsidRPr="00FD0425">
        <w:t>9.1.3.4</w:t>
      </w:r>
      <w:r w:rsidRPr="00FD0425">
        <w:tab/>
        <w:t>NG-RAN NODE CONFIGURATION UPDATE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0CAEA6B" w14:textId="77777777" w:rsidR="00F02090" w:rsidRPr="00FD0425" w:rsidRDefault="00F02090" w:rsidP="0073372F">
      <w:pPr>
        <w:widowControl w:val="0"/>
      </w:pPr>
      <w:bookmarkStart w:id="4221"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4222" w:name="OLE_LINK357"/>
            <w:r w:rsidRPr="00FD0425">
              <w:rPr>
                <w:bCs/>
              </w:rPr>
              <w:t>O</w:t>
            </w:r>
            <w:bookmarkEnd w:id="4222"/>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4223" w:name="_CR9_1_3_5"/>
      <w:bookmarkStart w:id="4224" w:name="_Toc20955222"/>
      <w:bookmarkStart w:id="4225" w:name="_Toc29991419"/>
      <w:bookmarkStart w:id="4226" w:name="_Toc36555819"/>
      <w:bookmarkStart w:id="4227" w:name="_Toc44497529"/>
      <w:bookmarkStart w:id="4228" w:name="_Toc45107917"/>
      <w:bookmarkStart w:id="4229" w:name="_Toc45901537"/>
      <w:bookmarkStart w:id="4230" w:name="_Toc51850616"/>
      <w:bookmarkStart w:id="4231" w:name="_Toc56693619"/>
      <w:bookmarkStart w:id="4232" w:name="_Toc64447162"/>
      <w:bookmarkStart w:id="4233" w:name="_Toc66286656"/>
      <w:bookmarkStart w:id="4234" w:name="_Toc74151351"/>
      <w:bookmarkStart w:id="4235" w:name="_Toc88653823"/>
      <w:bookmarkStart w:id="4236" w:name="_Toc97904179"/>
      <w:bookmarkStart w:id="4237" w:name="_Toc105175220"/>
      <w:bookmarkStart w:id="4238" w:name="_Toc113826250"/>
      <w:bookmarkStart w:id="4239" w:name="_Toc155948674"/>
      <w:bookmarkEnd w:id="4221"/>
      <w:bookmarkEnd w:id="4223"/>
      <w:r w:rsidRPr="00FD0425">
        <w:t>9.1.3.5</w:t>
      </w:r>
      <w:r w:rsidRPr="00FD0425">
        <w:tab/>
        <w:t>NG-RAN NODE CONFIGURATION UPDATE ACKNOWLEDGE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4240"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4240"/>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4241" w:name="_CR9_1_3_6"/>
      <w:bookmarkStart w:id="4242" w:name="_Toc20955223"/>
      <w:bookmarkStart w:id="4243" w:name="_Toc29991420"/>
      <w:bookmarkStart w:id="4244" w:name="_Toc36555820"/>
      <w:bookmarkStart w:id="4245" w:name="_Toc44497530"/>
      <w:bookmarkStart w:id="4246" w:name="_Toc45107918"/>
      <w:bookmarkStart w:id="4247" w:name="_Toc45901538"/>
      <w:bookmarkStart w:id="4248" w:name="_Toc51850617"/>
      <w:bookmarkStart w:id="4249" w:name="_Toc56693620"/>
      <w:bookmarkStart w:id="4250" w:name="_Toc64447163"/>
      <w:bookmarkStart w:id="4251" w:name="_Toc66286657"/>
      <w:bookmarkStart w:id="4252" w:name="_Toc74151352"/>
      <w:bookmarkStart w:id="4253" w:name="_Toc88653824"/>
      <w:bookmarkStart w:id="4254" w:name="_Toc97904180"/>
      <w:bookmarkStart w:id="4255" w:name="_Toc105175221"/>
      <w:bookmarkStart w:id="4256" w:name="_Toc113826251"/>
      <w:bookmarkStart w:id="4257" w:name="_Toc155948675"/>
      <w:bookmarkEnd w:id="4241"/>
      <w:r w:rsidRPr="00FD0425">
        <w:t>9.1.3.6</w:t>
      </w:r>
      <w:r w:rsidRPr="00FD0425">
        <w:tab/>
        <w:t>NG-RAN NODE CONFIGURATION UPDATE FAILURE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bookmarkEnd w:id="4009"/>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258" w:name="_CR9_1_3_7"/>
      <w:bookmarkStart w:id="4259" w:name="_Toc20955224"/>
      <w:bookmarkStart w:id="4260" w:name="_Toc29991421"/>
      <w:bookmarkStart w:id="4261" w:name="_Toc36555821"/>
      <w:bookmarkStart w:id="4262" w:name="_Toc44497531"/>
      <w:bookmarkStart w:id="4263" w:name="_Toc45107919"/>
      <w:bookmarkStart w:id="4264" w:name="_Toc45901539"/>
      <w:bookmarkStart w:id="4265" w:name="_Toc51850618"/>
      <w:bookmarkStart w:id="4266" w:name="_Toc56693621"/>
      <w:bookmarkStart w:id="4267" w:name="_Toc64447164"/>
      <w:bookmarkStart w:id="4268" w:name="_Toc66286658"/>
      <w:bookmarkStart w:id="4269" w:name="_Toc74151353"/>
      <w:bookmarkStart w:id="4270" w:name="_Toc88653825"/>
      <w:bookmarkStart w:id="4271" w:name="_Toc97904181"/>
      <w:bookmarkStart w:id="4272" w:name="_Toc105175222"/>
      <w:bookmarkStart w:id="4273" w:name="_Toc113826252"/>
      <w:bookmarkStart w:id="4274" w:name="_Toc155948676"/>
      <w:bookmarkEnd w:id="425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275" w:name="_CR9_1_3_8"/>
      <w:bookmarkStart w:id="4276" w:name="_Toc20955225"/>
      <w:bookmarkStart w:id="4277" w:name="_Toc29991422"/>
      <w:bookmarkStart w:id="4278" w:name="_Toc36555822"/>
      <w:bookmarkStart w:id="4279" w:name="_Toc44497532"/>
      <w:bookmarkStart w:id="4280" w:name="_Toc45107920"/>
      <w:bookmarkStart w:id="4281" w:name="_Toc45901540"/>
      <w:bookmarkStart w:id="4282" w:name="_Toc51850619"/>
      <w:bookmarkStart w:id="4283" w:name="_Toc56693622"/>
      <w:bookmarkStart w:id="4284" w:name="_Toc64447165"/>
      <w:bookmarkStart w:id="4285" w:name="_Toc66286659"/>
      <w:bookmarkStart w:id="4286" w:name="_Toc74151354"/>
      <w:bookmarkStart w:id="4287" w:name="_Toc88653826"/>
      <w:bookmarkStart w:id="4288" w:name="_Toc97904182"/>
      <w:bookmarkStart w:id="4289" w:name="_Toc105175223"/>
      <w:bookmarkStart w:id="4290" w:name="_Toc113826253"/>
      <w:bookmarkStart w:id="4291" w:name="_Toc155948677"/>
      <w:bookmarkEnd w:id="4275"/>
      <w:r w:rsidRPr="00FD0425">
        <w:rPr>
          <w:lang w:val="fr-FR"/>
        </w:rPr>
        <w:t>9.1.3.8</w:t>
      </w:r>
      <w:r w:rsidRPr="00FD0425">
        <w:rPr>
          <w:lang w:val="fr-FR"/>
        </w:rPr>
        <w:tab/>
      </w:r>
      <w:r w:rsidRPr="00FD0425">
        <w:rPr>
          <w:lang w:val="fr-FR" w:eastAsia="ja-JP"/>
        </w:rPr>
        <w:t>CELL ACTIVATION RESPONSE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292" w:name="_CR9_1_3_9"/>
      <w:bookmarkStart w:id="4293" w:name="_Toc20955226"/>
      <w:bookmarkStart w:id="4294" w:name="_Toc29991423"/>
      <w:bookmarkStart w:id="4295" w:name="_Toc36555823"/>
      <w:bookmarkStart w:id="4296" w:name="_Toc44497533"/>
      <w:bookmarkStart w:id="4297" w:name="_Toc45107921"/>
      <w:bookmarkStart w:id="4298" w:name="_Toc45901541"/>
      <w:bookmarkStart w:id="4299" w:name="_Toc51850620"/>
      <w:bookmarkStart w:id="4300" w:name="_Toc56693623"/>
      <w:bookmarkStart w:id="4301" w:name="_Toc64447166"/>
      <w:bookmarkStart w:id="4302" w:name="_Toc66286660"/>
      <w:bookmarkStart w:id="4303" w:name="_Toc74151355"/>
      <w:bookmarkStart w:id="4304" w:name="_Toc88653827"/>
      <w:bookmarkStart w:id="4305" w:name="_Toc97904183"/>
      <w:bookmarkStart w:id="4306" w:name="_Toc105175224"/>
      <w:bookmarkStart w:id="4307" w:name="_Toc113826254"/>
      <w:bookmarkStart w:id="4308" w:name="_Toc155948678"/>
      <w:bookmarkEnd w:id="4292"/>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309" w:name="_CR9_1_3_10"/>
      <w:bookmarkStart w:id="4310" w:name="_Toc20955227"/>
      <w:bookmarkStart w:id="4311" w:name="_Toc29991424"/>
      <w:bookmarkStart w:id="4312" w:name="_Toc36555824"/>
      <w:bookmarkStart w:id="4313" w:name="_Toc44497534"/>
      <w:bookmarkStart w:id="4314" w:name="_Toc45107922"/>
      <w:bookmarkStart w:id="4315" w:name="_Toc45901542"/>
      <w:bookmarkStart w:id="4316" w:name="_Toc51850621"/>
      <w:bookmarkStart w:id="4317" w:name="_Toc56693624"/>
      <w:bookmarkStart w:id="4318" w:name="_Toc64447167"/>
      <w:bookmarkStart w:id="4319" w:name="_Toc66286661"/>
      <w:bookmarkStart w:id="4320" w:name="_Toc74151356"/>
      <w:bookmarkStart w:id="4321" w:name="_Toc88653828"/>
      <w:bookmarkStart w:id="4322" w:name="_Toc97904184"/>
      <w:bookmarkStart w:id="4323" w:name="_Toc105175225"/>
      <w:bookmarkStart w:id="4324" w:name="_Toc113826255"/>
      <w:bookmarkStart w:id="4325" w:name="_Toc155948679"/>
      <w:bookmarkEnd w:id="4309"/>
      <w:r w:rsidRPr="00FD0425">
        <w:rPr>
          <w:rFonts w:eastAsia="Batang"/>
        </w:rPr>
        <w:t>9.1.3.10</w:t>
      </w:r>
      <w:r w:rsidRPr="00FD0425">
        <w:rPr>
          <w:rFonts w:eastAsia="Batang"/>
        </w:rPr>
        <w:tab/>
      </w:r>
      <w:r w:rsidRPr="00FD0425">
        <w:rPr>
          <w:rFonts w:eastAsia="Batang"/>
          <w:lang w:eastAsia="zh-CN"/>
        </w:rPr>
        <w:t>RESET REQUEST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326" w:name="_CR9_1_3_11"/>
      <w:bookmarkStart w:id="4327" w:name="_Toc20955228"/>
      <w:bookmarkStart w:id="4328" w:name="_Toc29991425"/>
      <w:bookmarkStart w:id="4329" w:name="_Toc36555825"/>
      <w:bookmarkStart w:id="4330" w:name="_Toc44497535"/>
      <w:bookmarkStart w:id="4331" w:name="_Toc45107923"/>
      <w:bookmarkStart w:id="4332" w:name="_Toc45901543"/>
      <w:bookmarkStart w:id="4333" w:name="_Toc51850622"/>
      <w:bookmarkStart w:id="4334" w:name="_Toc56693625"/>
      <w:bookmarkStart w:id="4335" w:name="_Toc64447168"/>
      <w:bookmarkStart w:id="4336" w:name="_Toc66286662"/>
      <w:bookmarkStart w:id="4337" w:name="_Toc74151357"/>
      <w:bookmarkStart w:id="4338" w:name="_Toc88653829"/>
      <w:bookmarkStart w:id="4339" w:name="_Toc97904185"/>
      <w:bookmarkStart w:id="4340" w:name="_Toc105175226"/>
      <w:bookmarkStart w:id="4341" w:name="_Toc113826256"/>
      <w:bookmarkStart w:id="4342" w:name="_Toc155948680"/>
      <w:bookmarkEnd w:id="4326"/>
      <w:r w:rsidRPr="00FD0425">
        <w:t>9.1.3.11</w:t>
      </w:r>
      <w:r w:rsidRPr="00FD0425">
        <w:tab/>
      </w:r>
      <w:r w:rsidRPr="00FD0425">
        <w:rPr>
          <w:rFonts w:eastAsia="SimSun"/>
          <w:lang w:eastAsia="zh-CN"/>
        </w:rPr>
        <w:t>RESET RESPONSE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343" w:name="_CR9_1_3_12"/>
      <w:bookmarkStart w:id="4344" w:name="_Toc20955229"/>
      <w:bookmarkStart w:id="4345" w:name="_Toc29991426"/>
      <w:bookmarkStart w:id="4346" w:name="_Toc36555826"/>
      <w:bookmarkStart w:id="4347" w:name="_Toc44497536"/>
      <w:bookmarkStart w:id="4348" w:name="_Toc45107924"/>
      <w:bookmarkStart w:id="4349" w:name="_Toc45901544"/>
      <w:bookmarkStart w:id="4350" w:name="_Toc51850623"/>
      <w:bookmarkStart w:id="4351" w:name="_Toc56693626"/>
      <w:bookmarkStart w:id="4352" w:name="_Toc64447169"/>
      <w:bookmarkStart w:id="4353" w:name="_Toc66286663"/>
      <w:bookmarkStart w:id="4354" w:name="_Toc74151358"/>
      <w:bookmarkStart w:id="4355" w:name="_Toc88653830"/>
      <w:bookmarkStart w:id="4356" w:name="_Toc97904186"/>
      <w:bookmarkStart w:id="4357" w:name="_Toc105175227"/>
      <w:bookmarkStart w:id="4358" w:name="_Toc113826257"/>
      <w:bookmarkStart w:id="4359" w:name="_Toc155948681"/>
      <w:bookmarkEnd w:id="4343"/>
      <w:r w:rsidRPr="00FD0425">
        <w:t>9.1.3.12</w:t>
      </w:r>
      <w:r w:rsidRPr="00FD0425">
        <w:tab/>
        <w:t>ERROR INDICATION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360" w:name="_CR9_1_3_13"/>
      <w:bookmarkStart w:id="4361" w:name="_Toc20955230"/>
      <w:bookmarkStart w:id="4362" w:name="_Toc29991427"/>
      <w:bookmarkStart w:id="4363" w:name="_Toc36555827"/>
      <w:bookmarkStart w:id="4364" w:name="_Toc44497537"/>
      <w:bookmarkStart w:id="4365" w:name="_Toc45107925"/>
      <w:bookmarkStart w:id="4366" w:name="_Toc45901545"/>
      <w:bookmarkStart w:id="4367" w:name="_Toc51850624"/>
      <w:bookmarkStart w:id="4368" w:name="_Toc56693627"/>
      <w:bookmarkStart w:id="4369" w:name="_Toc64447170"/>
      <w:bookmarkStart w:id="4370" w:name="_Toc66286664"/>
      <w:bookmarkStart w:id="4371" w:name="_Toc74151359"/>
      <w:bookmarkStart w:id="4372" w:name="_Toc88653831"/>
      <w:bookmarkStart w:id="4373" w:name="_Toc97904187"/>
      <w:bookmarkStart w:id="4374" w:name="_Toc105175228"/>
      <w:bookmarkStart w:id="4375" w:name="_Toc113826258"/>
      <w:bookmarkStart w:id="4376" w:name="_Toc155948682"/>
      <w:bookmarkEnd w:id="4360"/>
      <w:r w:rsidRPr="00FD0425">
        <w:t>9.1.3.13</w:t>
      </w:r>
      <w:r w:rsidRPr="00FD0425">
        <w:tab/>
        <w:t>XN REMOVAL REQUEST</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377" w:name="_CR9_1_3_14"/>
      <w:bookmarkStart w:id="4378" w:name="_Toc20955231"/>
      <w:bookmarkStart w:id="4379" w:name="_Toc29991428"/>
      <w:bookmarkStart w:id="4380" w:name="_Toc36555828"/>
      <w:bookmarkStart w:id="4381" w:name="_Toc44497538"/>
      <w:bookmarkStart w:id="4382" w:name="_Toc45107926"/>
      <w:bookmarkStart w:id="4383" w:name="_Toc45901546"/>
      <w:bookmarkStart w:id="4384" w:name="_Toc51850625"/>
      <w:bookmarkStart w:id="4385" w:name="_Toc56693628"/>
      <w:bookmarkStart w:id="4386" w:name="_Toc64447171"/>
      <w:bookmarkStart w:id="4387" w:name="_Toc66286665"/>
      <w:bookmarkStart w:id="4388" w:name="_Toc74151360"/>
      <w:bookmarkStart w:id="4389" w:name="_Toc88653832"/>
      <w:bookmarkStart w:id="4390" w:name="_Toc97904188"/>
      <w:bookmarkStart w:id="4391" w:name="_Toc105175229"/>
      <w:bookmarkStart w:id="4392" w:name="_Toc113826259"/>
      <w:bookmarkStart w:id="4393" w:name="_Toc155948683"/>
      <w:bookmarkEnd w:id="4377"/>
      <w:r w:rsidRPr="00FD0425">
        <w:t>9.1.3.14</w:t>
      </w:r>
      <w:r w:rsidRPr="00FD0425">
        <w:tab/>
        <w:t>XN REMOVAL RESPONSE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394" w:name="_CR9_1_3_15"/>
      <w:bookmarkStart w:id="4395" w:name="_Toc20955232"/>
      <w:bookmarkStart w:id="4396" w:name="_Toc29991429"/>
      <w:bookmarkStart w:id="4397" w:name="_Toc36555829"/>
      <w:bookmarkStart w:id="4398" w:name="_Toc44497539"/>
      <w:bookmarkStart w:id="4399" w:name="_Toc45107927"/>
      <w:bookmarkStart w:id="4400" w:name="_Toc45901547"/>
      <w:bookmarkStart w:id="4401" w:name="_Toc51850626"/>
      <w:bookmarkStart w:id="4402" w:name="_Toc56693629"/>
      <w:bookmarkStart w:id="4403" w:name="_Toc64447172"/>
      <w:bookmarkStart w:id="4404" w:name="_Toc66286666"/>
      <w:bookmarkStart w:id="4405" w:name="_Toc74151361"/>
      <w:bookmarkStart w:id="4406" w:name="_Toc88653833"/>
      <w:bookmarkStart w:id="4407" w:name="_Toc97904189"/>
      <w:bookmarkStart w:id="4408" w:name="_Toc105175230"/>
      <w:bookmarkStart w:id="4409" w:name="_Toc113826260"/>
      <w:bookmarkStart w:id="4410" w:name="_Toc155948684"/>
      <w:bookmarkEnd w:id="4394"/>
      <w:r w:rsidRPr="00FD0425">
        <w:t>9.1.3.15</w:t>
      </w:r>
      <w:r w:rsidRPr="00FD0425">
        <w:tab/>
        <w:t>XN REMOVAL FAILURE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411" w:name="_CR9_1_3_16"/>
      <w:bookmarkStart w:id="4412" w:name="_Hlk44419083"/>
      <w:bookmarkStart w:id="4413" w:name="_Toc14207739"/>
      <w:bookmarkStart w:id="4414" w:name="_Toc44497540"/>
      <w:bookmarkStart w:id="4415" w:name="_Toc45107928"/>
      <w:bookmarkStart w:id="4416" w:name="_Toc45901548"/>
      <w:bookmarkStart w:id="4417" w:name="_Toc51850627"/>
      <w:bookmarkStart w:id="4418" w:name="_Toc56693630"/>
      <w:bookmarkStart w:id="4419" w:name="_Toc64447173"/>
      <w:bookmarkStart w:id="4420" w:name="_Toc66286667"/>
      <w:bookmarkStart w:id="4421" w:name="_Toc74151362"/>
      <w:bookmarkStart w:id="4422" w:name="_Toc88653834"/>
      <w:bookmarkStart w:id="4423" w:name="_Toc97904190"/>
      <w:bookmarkStart w:id="4424" w:name="_Toc105175231"/>
      <w:bookmarkStart w:id="4425" w:name="_Toc113826261"/>
      <w:bookmarkStart w:id="4426" w:name="_Toc155948685"/>
      <w:bookmarkStart w:id="4427" w:name="_Toc20955233"/>
      <w:bookmarkStart w:id="4428" w:name="_Toc29991430"/>
      <w:bookmarkStart w:id="4429" w:name="_Toc36555830"/>
      <w:bookmarkEnd w:id="4200"/>
      <w:bookmarkEnd w:id="4411"/>
      <w:r>
        <w:rPr>
          <w:rFonts w:hint="eastAsia"/>
          <w:lang w:eastAsia="zh-CN"/>
        </w:rPr>
        <w:t>9.1.3</w:t>
      </w:r>
      <w:r>
        <w:t>.</w:t>
      </w:r>
      <w:bookmarkEnd w:id="4412"/>
      <w:r>
        <w:t>16</w:t>
      </w:r>
      <w:r w:rsidRPr="00AA5DA2">
        <w:tab/>
      </w:r>
      <w:r>
        <w:t>FAILURE</w:t>
      </w:r>
      <w:r w:rsidRPr="00AA5DA2">
        <w:t xml:space="preserve"> </w:t>
      </w:r>
      <w:r w:rsidRPr="00AA5DA2">
        <w:rPr>
          <w:szCs w:val="24"/>
        </w:rPr>
        <w:t>INDICATION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430" w:name="_Hlk44419112"/>
            <w:r w:rsidRPr="00297C1B">
              <w:rPr>
                <w:lang w:eastAsia="ja-JP"/>
              </w:rPr>
              <w:t>9.2.2.</w:t>
            </w:r>
            <w:bookmarkEnd w:id="4430"/>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431" w:name="_CR9_1_3_17"/>
      <w:bookmarkStart w:id="4432" w:name="_Hlk44419125"/>
      <w:bookmarkStart w:id="4433" w:name="_Toc14207740"/>
      <w:bookmarkStart w:id="4434" w:name="_Toc44497541"/>
      <w:bookmarkStart w:id="4435" w:name="_Toc45107929"/>
      <w:bookmarkStart w:id="4436" w:name="_Toc45901549"/>
      <w:bookmarkStart w:id="4437" w:name="_Toc51850628"/>
      <w:bookmarkStart w:id="4438" w:name="_Toc56693631"/>
      <w:bookmarkStart w:id="4439" w:name="_Toc64447174"/>
      <w:bookmarkStart w:id="4440" w:name="_Toc66286668"/>
      <w:bookmarkStart w:id="4441" w:name="_Toc74151363"/>
      <w:bookmarkStart w:id="4442" w:name="_Toc88653835"/>
      <w:bookmarkStart w:id="4443" w:name="_Toc97904191"/>
      <w:bookmarkStart w:id="4444" w:name="_Toc105175232"/>
      <w:bookmarkStart w:id="4445" w:name="_Toc113826262"/>
      <w:bookmarkStart w:id="4446" w:name="_Toc155948686"/>
      <w:bookmarkEnd w:id="4431"/>
      <w:r w:rsidRPr="00297C1B">
        <w:rPr>
          <w:rFonts w:hint="eastAsia"/>
          <w:lang w:eastAsia="zh-CN"/>
        </w:rPr>
        <w:t>9.1.3.</w:t>
      </w:r>
      <w:bookmarkEnd w:id="4432"/>
      <w:r>
        <w:rPr>
          <w:lang w:eastAsia="zh-CN"/>
        </w:rPr>
        <w:t>17</w:t>
      </w:r>
      <w:r w:rsidRPr="00297C1B">
        <w:tab/>
      </w:r>
      <w:r w:rsidRPr="00297C1B">
        <w:rPr>
          <w:szCs w:val="24"/>
          <w:lang w:eastAsia="zh-CN"/>
        </w:rPr>
        <w:t>HANDOVER</w:t>
      </w:r>
      <w:r w:rsidRPr="00297C1B">
        <w:rPr>
          <w:szCs w:val="24"/>
        </w:rPr>
        <w:t xml:space="preserve"> REPORT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447" w:name="_CR9_1_3_18"/>
      <w:bookmarkStart w:id="4448" w:name="_Hlk44419177"/>
      <w:bookmarkStart w:id="4449" w:name="_Toc44497542"/>
      <w:bookmarkStart w:id="4450" w:name="_Toc45107930"/>
      <w:bookmarkStart w:id="4451" w:name="_Toc45901550"/>
      <w:bookmarkStart w:id="4452" w:name="_Toc51850629"/>
      <w:bookmarkStart w:id="4453" w:name="_Toc56693632"/>
      <w:bookmarkStart w:id="4454" w:name="_Toc64447175"/>
      <w:bookmarkStart w:id="4455" w:name="_Toc66286669"/>
      <w:bookmarkStart w:id="4456" w:name="_Toc74151364"/>
      <w:bookmarkStart w:id="4457" w:name="_Toc88653836"/>
      <w:bookmarkStart w:id="4458" w:name="_Toc97904192"/>
      <w:bookmarkStart w:id="4459" w:name="_Toc105175233"/>
      <w:bookmarkStart w:id="4460" w:name="_Toc113826263"/>
      <w:bookmarkStart w:id="4461" w:name="_Toc155948687"/>
      <w:bookmarkEnd w:id="4447"/>
      <w:r w:rsidRPr="00AA5DA2">
        <w:t>9.1.</w:t>
      </w:r>
      <w:r>
        <w:t>3</w:t>
      </w:r>
      <w:r w:rsidRPr="00AA5DA2">
        <w:t>.</w:t>
      </w:r>
      <w:bookmarkEnd w:id="4448"/>
      <w:r>
        <w:t>18</w:t>
      </w:r>
      <w:r w:rsidRPr="00AA5DA2">
        <w:tab/>
      </w:r>
      <w:r w:rsidRPr="00AA5DA2">
        <w:rPr>
          <w:szCs w:val="24"/>
        </w:rPr>
        <w:t>RESOURCE STATUS REQUEST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2878F6A7" w:rsidR="00C96848" w:rsidRPr="00422562" w:rsidRDefault="00C96848" w:rsidP="0073372F">
            <w:pPr>
              <w:pStyle w:val="TAL"/>
              <w:keepNext w:val="0"/>
              <w:keepLines w:val="0"/>
              <w:widowControl w:val="0"/>
              <w:rPr>
                <w:lang w:eastAsia="ja-JP"/>
              </w:rPr>
            </w:pPr>
            <w:r>
              <w:rPr>
                <w:lang w:eastAsia="ja-JP"/>
              </w:rPr>
              <w:t>Fifth Bit =RRC connections.</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462" w:name="OLE_LINK10"/>
            <w:bookmarkStart w:id="4463" w:name="OLE_LINK11"/>
            <w:r w:rsidRPr="00AA5DA2">
              <w:rPr>
                <w:lang w:eastAsia="ja-JP"/>
              </w:rPr>
              <w:t>ifRegistrationRequestStoporAdd</w:t>
            </w:r>
            <w:bookmarkEnd w:id="4462"/>
            <w:bookmarkEnd w:id="4463"/>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464" w:name="_CR9_1_3_19"/>
      <w:bookmarkStart w:id="4465" w:name="_Hlk44419201"/>
      <w:bookmarkStart w:id="4466" w:name="_Toc44497543"/>
      <w:bookmarkStart w:id="4467" w:name="_Toc45107931"/>
      <w:bookmarkStart w:id="4468" w:name="_Toc45901551"/>
      <w:bookmarkStart w:id="4469" w:name="_Toc51850630"/>
      <w:bookmarkStart w:id="4470" w:name="_Toc56693633"/>
      <w:bookmarkStart w:id="4471" w:name="_Toc64447176"/>
      <w:bookmarkStart w:id="4472" w:name="_Toc66286670"/>
      <w:bookmarkStart w:id="4473" w:name="_Toc74151365"/>
      <w:bookmarkStart w:id="4474" w:name="_Toc88653837"/>
      <w:bookmarkStart w:id="4475" w:name="_Toc97904193"/>
      <w:bookmarkStart w:id="4476" w:name="_Toc105175234"/>
      <w:bookmarkStart w:id="4477" w:name="_Toc113826264"/>
      <w:bookmarkStart w:id="4478" w:name="_Toc155948688"/>
      <w:bookmarkEnd w:id="4464"/>
      <w:r w:rsidRPr="00AA5DA2">
        <w:t>9.1.</w:t>
      </w:r>
      <w:r>
        <w:t>3</w:t>
      </w:r>
      <w:r w:rsidRPr="00AA5DA2">
        <w:t>.</w:t>
      </w:r>
      <w:bookmarkEnd w:id="4465"/>
      <w:r>
        <w:t>19</w:t>
      </w:r>
      <w:r w:rsidRPr="00AA5DA2">
        <w:tab/>
      </w:r>
      <w:r w:rsidRPr="00AA5DA2">
        <w:rPr>
          <w:szCs w:val="24"/>
        </w:rPr>
        <w:t>RESOURCE STATUS RESPONSE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479" w:name="_CR9_1_3_20"/>
      <w:bookmarkStart w:id="4480" w:name="_Hlk44419215"/>
      <w:bookmarkStart w:id="4481" w:name="_Toc44497544"/>
      <w:bookmarkStart w:id="4482" w:name="_Toc45107932"/>
      <w:bookmarkStart w:id="4483" w:name="_Toc45901552"/>
      <w:bookmarkStart w:id="4484" w:name="_Toc51850631"/>
      <w:bookmarkStart w:id="4485" w:name="_Toc56693634"/>
      <w:bookmarkStart w:id="4486" w:name="_Toc64447177"/>
      <w:bookmarkStart w:id="4487" w:name="_Toc66286671"/>
      <w:bookmarkStart w:id="4488" w:name="_Toc74151366"/>
      <w:bookmarkStart w:id="4489" w:name="_Toc88653838"/>
      <w:bookmarkStart w:id="4490" w:name="_Toc97904194"/>
      <w:bookmarkStart w:id="4491" w:name="_Toc105175235"/>
      <w:bookmarkStart w:id="4492" w:name="_Toc113826265"/>
      <w:bookmarkStart w:id="4493" w:name="_Toc155948689"/>
      <w:bookmarkEnd w:id="4479"/>
      <w:r w:rsidRPr="00AA5DA2">
        <w:t>9.1.</w:t>
      </w:r>
      <w:r>
        <w:t>3</w:t>
      </w:r>
      <w:r w:rsidRPr="00AA5DA2">
        <w:t>.</w:t>
      </w:r>
      <w:bookmarkEnd w:id="4480"/>
      <w:r>
        <w:t>20</w:t>
      </w:r>
      <w:r w:rsidRPr="00AA5DA2">
        <w:tab/>
      </w:r>
      <w:r w:rsidRPr="00AA5DA2">
        <w:rPr>
          <w:szCs w:val="24"/>
        </w:rPr>
        <w:t>RESOURCE STATUS FAILURE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494" w:name="_CR9_1_3_21"/>
      <w:bookmarkStart w:id="4495" w:name="_Hlk44419231"/>
      <w:bookmarkStart w:id="4496" w:name="_Toc44497545"/>
      <w:bookmarkStart w:id="4497" w:name="_Toc45107933"/>
      <w:bookmarkStart w:id="4498" w:name="_Toc45901553"/>
      <w:bookmarkStart w:id="4499" w:name="_Toc51850632"/>
      <w:bookmarkStart w:id="4500" w:name="_Toc56693635"/>
      <w:bookmarkStart w:id="4501" w:name="_Toc64447178"/>
      <w:bookmarkStart w:id="4502" w:name="_Toc66286672"/>
      <w:bookmarkStart w:id="4503" w:name="_Toc74151367"/>
      <w:bookmarkStart w:id="4504" w:name="_Toc88653839"/>
      <w:bookmarkStart w:id="4505" w:name="_Toc97904195"/>
      <w:bookmarkStart w:id="4506" w:name="_Toc105175236"/>
      <w:bookmarkStart w:id="4507" w:name="_Toc113826266"/>
      <w:bookmarkStart w:id="4508" w:name="_Toc155948690"/>
      <w:bookmarkEnd w:id="4494"/>
      <w:r w:rsidRPr="00AA5DA2">
        <w:t>9.1.</w:t>
      </w:r>
      <w:r>
        <w:t>3</w:t>
      </w:r>
      <w:r w:rsidRPr="00AA5DA2">
        <w:t>.</w:t>
      </w:r>
      <w:bookmarkEnd w:id="4495"/>
      <w:r>
        <w:t>21</w:t>
      </w:r>
      <w:r w:rsidRPr="00AA5DA2">
        <w:tab/>
        <w:t>RESOURCE STATUS UPDATE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509" w:name="_Hlk44419252"/>
            <w:r w:rsidRPr="00032767">
              <w:rPr>
                <w:lang w:eastAsia="ja-JP"/>
              </w:rPr>
              <w:t>9.2.2.</w:t>
            </w:r>
            <w:bookmarkEnd w:id="450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510" w:name="_Hlk44419265"/>
            <w:r w:rsidRPr="00032767">
              <w:rPr>
                <w:lang w:eastAsia="ja-JP"/>
              </w:rPr>
              <w:t>9.2.2.</w:t>
            </w:r>
            <w:bookmarkEnd w:id="451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511" w:name="_Hlk44419275"/>
            <w:r w:rsidRPr="00032767">
              <w:rPr>
                <w:lang w:eastAsia="ja-JP"/>
              </w:rPr>
              <w:t>9.2.2.</w:t>
            </w:r>
            <w:bookmarkEnd w:id="451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512" w:name="_Hlk44419292"/>
            <w:r w:rsidRPr="00032767">
              <w:rPr>
                <w:lang w:eastAsia="ja-JP"/>
              </w:rPr>
              <w:t>9.2.2.</w:t>
            </w:r>
            <w:bookmarkEnd w:id="451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513" w:name="_Hlk44419307"/>
            <w:r w:rsidRPr="00032767">
              <w:rPr>
                <w:rFonts w:eastAsia="MS Mincho" w:cs="Arial"/>
                <w:lang w:eastAsia="ja-JP"/>
              </w:rPr>
              <w:t>9.2.2.</w:t>
            </w:r>
            <w:bookmarkEnd w:id="451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514" w:name="_Hlk44419316"/>
            <w:r w:rsidRPr="00032767">
              <w:rPr>
                <w:lang w:eastAsia="ja-JP"/>
              </w:rPr>
              <w:t>9.2.2.</w:t>
            </w:r>
            <w:bookmarkEnd w:id="451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515" w:name="_CR9_1_3_22"/>
      <w:bookmarkStart w:id="4516" w:name="_Toc14207736"/>
      <w:bookmarkStart w:id="4517" w:name="_Toc44497546"/>
      <w:bookmarkStart w:id="4518" w:name="_Toc45107934"/>
      <w:bookmarkStart w:id="4519" w:name="_Toc45901554"/>
      <w:bookmarkStart w:id="4520" w:name="_Toc51850633"/>
      <w:bookmarkStart w:id="4521" w:name="_Toc56693636"/>
      <w:bookmarkStart w:id="4522" w:name="_Toc64447179"/>
      <w:bookmarkStart w:id="4523" w:name="_Toc66286673"/>
      <w:bookmarkStart w:id="4524" w:name="_Toc74151368"/>
      <w:bookmarkStart w:id="4525" w:name="_Toc88653840"/>
      <w:bookmarkStart w:id="4526" w:name="_Toc97904196"/>
      <w:bookmarkStart w:id="4527" w:name="_Toc105175237"/>
      <w:bookmarkStart w:id="4528" w:name="_Toc113826267"/>
      <w:bookmarkStart w:id="4529" w:name="_Toc155948691"/>
      <w:bookmarkEnd w:id="4515"/>
      <w:r w:rsidRPr="00AC628F">
        <w:t>9.1.3.</w:t>
      </w:r>
      <w:r>
        <w:t>22</w:t>
      </w:r>
      <w:r w:rsidRPr="00AC628F">
        <w:tab/>
      </w:r>
      <w:r w:rsidRPr="00C96848">
        <w:t>MOBILITY CHANGE REQUEST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530" w:name="OLE_LINK14"/>
            <w:r w:rsidRPr="00AC628F">
              <w:rPr>
                <w:lang w:eastAsia="ja-JP"/>
              </w:rPr>
              <w:t>NG-RAN node1 Mobility Parameters</w:t>
            </w:r>
            <w:bookmarkEnd w:id="4530"/>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531" w:name="_CR9_1_3_23"/>
      <w:bookmarkStart w:id="4532" w:name="_Hlk44419382"/>
      <w:bookmarkStart w:id="4533" w:name="_Toc14207737"/>
      <w:bookmarkStart w:id="4534" w:name="_Toc44497547"/>
      <w:bookmarkStart w:id="4535" w:name="_Toc45107935"/>
      <w:bookmarkStart w:id="4536" w:name="_Toc45901555"/>
      <w:bookmarkStart w:id="4537" w:name="_Toc51850634"/>
      <w:bookmarkStart w:id="4538" w:name="_Toc56693637"/>
      <w:bookmarkStart w:id="4539" w:name="_Toc64447180"/>
      <w:bookmarkStart w:id="4540" w:name="_Toc66286674"/>
      <w:bookmarkStart w:id="4541" w:name="_Toc74151369"/>
      <w:bookmarkStart w:id="4542" w:name="_Toc88653841"/>
      <w:bookmarkStart w:id="4543" w:name="_Toc97904197"/>
      <w:bookmarkStart w:id="4544" w:name="_Toc105175238"/>
      <w:bookmarkStart w:id="4545" w:name="_Toc113826268"/>
      <w:bookmarkStart w:id="4546" w:name="_Toc155948692"/>
      <w:bookmarkEnd w:id="4531"/>
      <w:r w:rsidRPr="00AC628F">
        <w:t>9.1.3.</w:t>
      </w:r>
      <w:bookmarkEnd w:id="4532"/>
      <w:r>
        <w:t>23</w:t>
      </w:r>
      <w:r w:rsidRPr="00AC628F">
        <w:tab/>
      </w:r>
      <w:r w:rsidRPr="00C96848">
        <w:t>MOBILITY CHANGE ACKNOWLEDGE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547" w:name="_CR9_1_3_24"/>
      <w:bookmarkStart w:id="4548" w:name="_Hlk44419432"/>
      <w:bookmarkStart w:id="4549" w:name="_Toc14207738"/>
      <w:bookmarkStart w:id="4550" w:name="_Toc44497548"/>
      <w:bookmarkStart w:id="4551" w:name="_Toc45107936"/>
      <w:bookmarkStart w:id="4552" w:name="_Toc45901556"/>
      <w:bookmarkStart w:id="4553" w:name="_Toc51850635"/>
      <w:bookmarkStart w:id="4554" w:name="_Toc56693638"/>
      <w:bookmarkStart w:id="4555" w:name="_Toc64447181"/>
      <w:bookmarkStart w:id="4556" w:name="_Toc66286675"/>
      <w:bookmarkStart w:id="4557" w:name="_Toc74151370"/>
      <w:bookmarkStart w:id="4558" w:name="_Toc88653842"/>
      <w:bookmarkStart w:id="4559" w:name="_Toc97904198"/>
      <w:bookmarkStart w:id="4560" w:name="_Toc105175239"/>
      <w:bookmarkStart w:id="4561" w:name="_Toc113826269"/>
      <w:bookmarkStart w:id="4562" w:name="_Toc155948693"/>
      <w:bookmarkEnd w:id="4547"/>
      <w:r w:rsidRPr="00AC628F">
        <w:t>9.1.3.</w:t>
      </w:r>
      <w:bookmarkEnd w:id="4548"/>
      <w:r>
        <w:t>24</w:t>
      </w:r>
      <w:r w:rsidRPr="00AC628F">
        <w:tab/>
      </w:r>
      <w:r w:rsidRPr="00C96848">
        <w:t>MOBILITY CHANGE FAILURE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07553">
        <w:trPr>
          <w:tblHeader/>
        </w:trPr>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563" w:name="_CR9_1_3_25"/>
      <w:bookmarkStart w:id="4564" w:name="_Hlk44419493"/>
      <w:bookmarkStart w:id="4565" w:name="_Toc44497549"/>
      <w:bookmarkStart w:id="4566" w:name="_Toc45107937"/>
      <w:bookmarkStart w:id="4567" w:name="_Toc45901557"/>
      <w:bookmarkStart w:id="4568" w:name="_Toc51850636"/>
      <w:bookmarkStart w:id="4569" w:name="_Toc56693639"/>
      <w:bookmarkStart w:id="4570" w:name="_Toc64447182"/>
      <w:bookmarkStart w:id="4571" w:name="_Toc66286676"/>
      <w:bookmarkStart w:id="4572" w:name="_Toc74151371"/>
      <w:bookmarkStart w:id="4573" w:name="_Toc88653843"/>
      <w:bookmarkStart w:id="4574" w:name="_Toc97904199"/>
      <w:bookmarkStart w:id="4575" w:name="_Toc105175240"/>
      <w:bookmarkStart w:id="4576" w:name="_Toc113826270"/>
      <w:bookmarkStart w:id="4577" w:name="_Toc155948694"/>
      <w:bookmarkEnd w:id="4563"/>
      <w:r>
        <w:rPr>
          <w:rFonts w:hint="eastAsia"/>
          <w:lang w:eastAsia="zh-CN"/>
        </w:rPr>
        <w:t>9.1.3.</w:t>
      </w:r>
      <w:bookmarkEnd w:id="4564"/>
      <w:r>
        <w:rPr>
          <w:lang w:eastAsia="zh-CN"/>
        </w:rPr>
        <w:t>25</w:t>
      </w:r>
      <w:r w:rsidRPr="00AA5DA2">
        <w:tab/>
      </w:r>
      <w:r w:rsidRPr="00800E53">
        <w:rPr>
          <w:szCs w:val="24"/>
          <w:lang w:eastAsia="zh-CN"/>
        </w:rPr>
        <w:t>ACCESS AND MOBILITY INDICATION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578"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578"/>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579" w:name="OLE_LINK118"/>
            <w:r w:rsidRPr="00CE1F4B">
              <w:t>maxnoofRACHReports</w:t>
            </w:r>
            <w:bookmarkEnd w:id="4579"/>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580" w:name="_CR9_2"/>
      <w:bookmarkStart w:id="4581" w:name="_Toc44497550"/>
      <w:bookmarkStart w:id="4582" w:name="_Toc45107938"/>
      <w:bookmarkStart w:id="4583" w:name="_Toc45901558"/>
      <w:bookmarkStart w:id="4584" w:name="_Toc51850637"/>
      <w:bookmarkStart w:id="4585" w:name="_Toc56693640"/>
      <w:bookmarkStart w:id="4586" w:name="_Toc64447183"/>
      <w:bookmarkStart w:id="4587" w:name="_Toc66286677"/>
      <w:bookmarkStart w:id="4588" w:name="_Toc74151372"/>
      <w:bookmarkStart w:id="4589" w:name="_Toc88653844"/>
      <w:bookmarkStart w:id="4590" w:name="_Toc97904200"/>
      <w:bookmarkStart w:id="4591" w:name="_Toc105175241"/>
      <w:bookmarkStart w:id="4592" w:name="_Toc113826271"/>
      <w:bookmarkStart w:id="4593" w:name="_Toc155948695"/>
      <w:bookmarkEnd w:id="4580"/>
      <w:r w:rsidRPr="00FD0425">
        <w:t>9.2</w:t>
      </w:r>
      <w:r w:rsidRPr="00FD0425">
        <w:tab/>
        <w:t>Information Element definitions</w:t>
      </w:r>
      <w:bookmarkEnd w:id="4427"/>
      <w:bookmarkEnd w:id="4428"/>
      <w:bookmarkEnd w:id="4429"/>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E46FE97" w14:textId="77777777" w:rsidR="00F02090" w:rsidRPr="00FD0425" w:rsidRDefault="00F02090" w:rsidP="0073372F">
      <w:pPr>
        <w:pStyle w:val="Heading3"/>
        <w:keepNext w:val="0"/>
        <w:keepLines w:val="0"/>
        <w:widowControl w:val="0"/>
      </w:pPr>
      <w:bookmarkStart w:id="4594" w:name="_CR9_2_0"/>
      <w:bookmarkStart w:id="4595" w:name="_Toc20955234"/>
      <w:bookmarkStart w:id="4596" w:name="_Toc29991431"/>
      <w:bookmarkStart w:id="4597" w:name="_Toc36555831"/>
      <w:bookmarkStart w:id="4598" w:name="_Toc44497551"/>
      <w:bookmarkStart w:id="4599" w:name="_Toc45107939"/>
      <w:bookmarkStart w:id="4600" w:name="_Toc45901559"/>
      <w:bookmarkStart w:id="4601" w:name="_Toc51850638"/>
      <w:bookmarkStart w:id="4602" w:name="_Toc56693641"/>
      <w:bookmarkStart w:id="4603" w:name="_Toc64447184"/>
      <w:bookmarkStart w:id="4604" w:name="_Toc66286678"/>
      <w:bookmarkStart w:id="4605" w:name="_Toc74151373"/>
      <w:bookmarkStart w:id="4606" w:name="_Toc88653845"/>
      <w:bookmarkStart w:id="4607" w:name="_Toc97904201"/>
      <w:bookmarkStart w:id="4608" w:name="_Toc105175242"/>
      <w:bookmarkStart w:id="4609" w:name="_Toc113826272"/>
      <w:bookmarkStart w:id="4610" w:name="_Toc155948696"/>
      <w:bookmarkEnd w:id="4594"/>
      <w:r w:rsidRPr="00FD0425">
        <w:t>9.2.0</w:t>
      </w:r>
      <w:r w:rsidRPr="00FD0425">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611" w:name="_CR9_2_1"/>
      <w:bookmarkStart w:id="4612" w:name="_Toc20955235"/>
      <w:bookmarkStart w:id="4613" w:name="_Toc29991432"/>
      <w:bookmarkStart w:id="4614" w:name="_Toc36555832"/>
      <w:bookmarkStart w:id="4615" w:name="_Toc44497552"/>
      <w:bookmarkStart w:id="4616" w:name="_Toc45107940"/>
      <w:bookmarkStart w:id="4617" w:name="_Toc45901560"/>
      <w:bookmarkStart w:id="4618" w:name="_Toc51850639"/>
      <w:bookmarkStart w:id="4619" w:name="_Toc56693642"/>
      <w:bookmarkStart w:id="4620" w:name="_Toc64447185"/>
      <w:bookmarkStart w:id="4621" w:name="_Toc66286679"/>
      <w:bookmarkStart w:id="4622" w:name="_Toc74151374"/>
      <w:bookmarkStart w:id="4623" w:name="_Toc88653846"/>
      <w:bookmarkStart w:id="4624" w:name="_Toc97904202"/>
      <w:bookmarkStart w:id="4625" w:name="_Toc105175243"/>
      <w:bookmarkStart w:id="4626" w:name="_Toc113826273"/>
      <w:bookmarkStart w:id="4627" w:name="_Toc155948697"/>
      <w:bookmarkEnd w:id="4611"/>
      <w:r w:rsidRPr="00FD0425">
        <w:t>9.2.1</w:t>
      </w:r>
      <w:r w:rsidRPr="00FD0425">
        <w:tab/>
        <w:t>Container and List IE definitions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02DBF40" w14:textId="77777777" w:rsidR="00F02090" w:rsidRPr="00FD0425" w:rsidRDefault="00F02090" w:rsidP="0073372F">
      <w:pPr>
        <w:pStyle w:val="Heading4"/>
        <w:keepNext w:val="0"/>
        <w:keepLines w:val="0"/>
        <w:widowControl w:val="0"/>
      </w:pPr>
      <w:bookmarkStart w:id="4628" w:name="_CR9_2_1_1"/>
      <w:bookmarkStart w:id="4629" w:name="_Toc20955236"/>
      <w:bookmarkStart w:id="4630" w:name="_Toc29991433"/>
      <w:bookmarkStart w:id="4631" w:name="_Toc36555833"/>
      <w:bookmarkStart w:id="4632" w:name="_Toc44497553"/>
      <w:bookmarkStart w:id="4633" w:name="_Toc45107941"/>
      <w:bookmarkStart w:id="4634" w:name="_Toc45901561"/>
      <w:bookmarkStart w:id="4635" w:name="_Toc51850640"/>
      <w:bookmarkStart w:id="4636" w:name="_Toc56693643"/>
      <w:bookmarkStart w:id="4637" w:name="_Toc64447186"/>
      <w:bookmarkStart w:id="4638" w:name="_Toc66286680"/>
      <w:bookmarkStart w:id="4639" w:name="_Toc74151375"/>
      <w:bookmarkStart w:id="4640" w:name="_Toc88653847"/>
      <w:bookmarkStart w:id="4641" w:name="_Toc97904203"/>
      <w:bookmarkStart w:id="4642" w:name="_Toc105175244"/>
      <w:bookmarkStart w:id="4643" w:name="_Toc113826274"/>
      <w:bookmarkStart w:id="4644" w:name="_Toc155948698"/>
      <w:bookmarkStart w:id="4645" w:name="_Hlk138409714"/>
      <w:bookmarkEnd w:id="4628"/>
      <w:r w:rsidRPr="00FD0425">
        <w:t>9.2.1.1</w:t>
      </w:r>
      <w:r w:rsidRPr="00FD0425">
        <w:tab/>
        <w:t>PDU Session Resources To Be Setup List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646" w:name="_Hlk525921959"/>
            <w:r w:rsidRPr="006B55F2">
              <w:rPr>
                <w:snapToGrid w:val="0"/>
                <w:lang w:val="fr-FR"/>
              </w:rPr>
              <w:t>Source DL NG-U TNL Information</w:t>
            </w:r>
            <w:bookmarkEnd w:id="4646"/>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647" w:name="_Hlk44431505"/>
            <w:r>
              <w:rPr>
                <w:rFonts w:cs="Arial"/>
                <w:lang w:eastAsia="ja-JP"/>
              </w:rPr>
              <w:t>9.2.3.</w:t>
            </w:r>
            <w:bookmarkEnd w:id="4647"/>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648"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649" w:name="_CR9_2_1_2"/>
      <w:bookmarkStart w:id="4650" w:name="_Toc20955237"/>
      <w:bookmarkStart w:id="4651" w:name="_Toc29991434"/>
      <w:bookmarkStart w:id="4652" w:name="_Toc36555834"/>
      <w:bookmarkStart w:id="4653" w:name="_Toc44497554"/>
      <w:bookmarkStart w:id="4654" w:name="_Toc45107942"/>
      <w:bookmarkStart w:id="4655" w:name="_Toc45901562"/>
      <w:bookmarkStart w:id="4656" w:name="_Toc51850641"/>
      <w:bookmarkStart w:id="4657" w:name="_Toc56693644"/>
      <w:bookmarkStart w:id="4658" w:name="_Toc64447187"/>
      <w:bookmarkStart w:id="4659" w:name="_Toc66286681"/>
      <w:bookmarkStart w:id="4660" w:name="_Toc74151376"/>
      <w:bookmarkStart w:id="4661" w:name="_Toc88653848"/>
      <w:bookmarkStart w:id="4662" w:name="_Toc97904204"/>
      <w:bookmarkStart w:id="4663" w:name="_Toc105175245"/>
      <w:bookmarkStart w:id="4664" w:name="_Toc113826275"/>
      <w:bookmarkStart w:id="4665" w:name="_Toc155948699"/>
      <w:bookmarkEnd w:id="4649"/>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666"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666"/>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645"/>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667" w:name="_CR9_2_1_3"/>
      <w:bookmarkStart w:id="4668" w:name="_Toc20955238"/>
      <w:bookmarkStart w:id="4669" w:name="_Toc29991435"/>
      <w:bookmarkStart w:id="4670" w:name="_Toc36555835"/>
      <w:bookmarkStart w:id="4671" w:name="_Toc44497555"/>
      <w:bookmarkStart w:id="4672" w:name="_Toc45107943"/>
      <w:bookmarkStart w:id="4673" w:name="_Toc45901563"/>
      <w:bookmarkStart w:id="4674" w:name="_Toc51850642"/>
      <w:bookmarkStart w:id="4675" w:name="_Toc56693645"/>
      <w:bookmarkStart w:id="4676" w:name="_Toc64447188"/>
      <w:bookmarkStart w:id="4677" w:name="_Toc66286682"/>
      <w:bookmarkStart w:id="4678" w:name="_Toc74151377"/>
      <w:bookmarkStart w:id="4679" w:name="_Toc88653849"/>
      <w:bookmarkStart w:id="4680" w:name="_Toc97904205"/>
      <w:bookmarkStart w:id="4681" w:name="_Toc105175246"/>
      <w:bookmarkStart w:id="4682" w:name="_Toc113826276"/>
      <w:bookmarkStart w:id="4683" w:name="_Toc155948700"/>
      <w:bookmarkEnd w:id="4667"/>
      <w:r w:rsidRPr="00FD0425">
        <w:t>9.2.1.3</w:t>
      </w:r>
      <w:r w:rsidRPr="00FD0425">
        <w:tab/>
        <w:t>PDU Session Resources Not Admitted List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684" w:name="_CR9_2_1_4"/>
      <w:bookmarkStart w:id="4685" w:name="_Toc20955239"/>
      <w:bookmarkStart w:id="4686" w:name="_Toc29991436"/>
      <w:bookmarkStart w:id="4687" w:name="_Toc36555836"/>
      <w:bookmarkStart w:id="4688" w:name="_Toc44497556"/>
      <w:bookmarkStart w:id="4689" w:name="_Toc45107944"/>
      <w:bookmarkStart w:id="4690" w:name="_Toc45901564"/>
      <w:bookmarkStart w:id="4691" w:name="_Toc51850643"/>
      <w:bookmarkStart w:id="4692" w:name="_Toc56693646"/>
      <w:bookmarkStart w:id="4693" w:name="_Toc64447189"/>
      <w:bookmarkStart w:id="4694" w:name="_Toc66286683"/>
      <w:bookmarkStart w:id="4695" w:name="_Toc74151378"/>
      <w:bookmarkStart w:id="4696" w:name="_Toc88653850"/>
      <w:bookmarkStart w:id="4697" w:name="_Toc97904206"/>
      <w:bookmarkStart w:id="4698" w:name="_Toc105175247"/>
      <w:bookmarkStart w:id="4699" w:name="_Toc113826277"/>
      <w:bookmarkStart w:id="4700" w:name="_Toc155948701"/>
      <w:bookmarkEnd w:id="468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701" w:name="_CR9_2_1_4a"/>
      <w:bookmarkStart w:id="4702" w:name="_Toc20955240"/>
      <w:bookmarkStart w:id="4703" w:name="_Toc29991437"/>
      <w:bookmarkStart w:id="4704" w:name="_Toc36555837"/>
      <w:bookmarkStart w:id="4705" w:name="_Toc44497557"/>
      <w:bookmarkStart w:id="4706" w:name="_Toc45107945"/>
      <w:bookmarkStart w:id="4707" w:name="_Toc45901565"/>
      <w:bookmarkStart w:id="4708" w:name="_Toc51850644"/>
      <w:bookmarkStart w:id="4709" w:name="_Toc56693647"/>
      <w:bookmarkStart w:id="4710" w:name="_Toc64447190"/>
      <w:bookmarkStart w:id="4711" w:name="_Toc66286684"/>
      <w:bookmarkStart w:id="4712" w:name="_Toc74151379"/>
      <w:bookmarkStart w:id="4713" w:name="_Toc88653851"/>
      <w:bookmarkStart w:id="4714" w:name="_Toc97904207"/>
      <w:bookmarkStart w:id="4715" w:name="_Toc105175248"/>
      <w:bookmarkStart w:id="4716" w:name="_Toc113826278"/>
      <w:bookmarkStart w:id="4717" w:name="_Toc155948702"/>
      <w:bookmarkEnd w:id="470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718" w:name="_CR9_2_1_5"/>
      <w:bookmarkStart w:id="4719" w:name="_Toc20955241"/>
      <w:bookmarkStart w:id="4720" w:name="_Toc29991438"/>
      <w:bookmarkStart w:id="4721" w:name="_Toc36555838"/>
      <w:bookmarkStart w:id="4722" w:name="_Toc44497558"/>
      <w:bookmarkStart w:id="4723" w:name="_Toc45107946"/>
      <w:bookmarkStart w:id="4724" w:name="_Toc45901566"/>
      <w:bookmarkStart w:id="4725" w:name="_Toc51850645"/>
      <w:bookmarkStart w:id="4726" w:name="_Toc56693648"/>
      <w:bookmarkStart w:id="4727" w:name="_Toc64447191"/>
      <w:bookmarkStart w:id="4728" w:name="_Toc66286685"/>
      <w:bookmarkStart w:id="4729" w:name="_Toc74151380"/>
      <w:bookmarkStart w:id="4730" w:name="_Toc88653852"/>
      <w:bookmarkStart w:id="4731" w:name="_Toc97904208"/>
      <w:bookmarkStart w:id="4732" w:name="_Toc105175249"/>
      <w:bookmarkStart w:id="4733" w:name="_Toc113826279"/>
      <w:bookmarkStart w:id="4734" w:name="_Toc155948703"/>
      <w:bookmarkEnd w:id="4718"/>
      <w:r w:rsidRPr="00FD0425">
        <w:t>9.2.1.5</w:t>
      </w:r>
      <w:r w:rsidRPr="00FD0425">
        <w:tab/>
        <w:t>PDU Session Resource Setup Info – SN terminated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735" w:name="_Hlk44431615"/>
            <w:r>
              <w:rPr>
                <w:rFonts w:eastAsia="SimSun"/>
              </w:rPr>
              <w:t>9.2.3.</w:t>
            </w:r>
            <w:bookmarkEnd w:id="4735"/>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736" w:name="_CR9_2_1_6"/>
      <w:bookmarkStart w:id="4737" w:name="_Toc20955242"/>
      <w:bookmarkStart w:id="4738" w:name="_Toc29991439"/>
      <w:bookmarkStart w:id="4739" w:name="_Toc36555839"/>
      <w:bookmarkStart w:id="4740" w:name="_Toc44497559"/>
      <w:bookmarkStart w:id="4741" w:name="_Toc45107947"/>
      <w:bookmarkStart w:id="4742" w:name="_Toc45901567"/>
      <w:bookmarkStart w:id="4743" w:name="_Toc51850646"/>
      <w:bookmarkStart w:id="4744" w:name="_Toc56693649"/>
      <w:bookmarkStart w:id="4745" w:name="_Toc64447192"/>
      <w:bookmarkStart w:id="4746" w:name="_Toc66286686"/>
      <w:bookmarkStart w:id="4747" w:name="_Toc74151381"/>
      <w:bookmarkStart w:id="4748" w:name="_Toc88653853"/>
      <w:bookmarkStart w:id="4749" w:name="_Toc97904209"/>
      <w:bookmarkStart w:id="4750" w:name="_Toc105175250"/>
      <w:bookmarkStart w:id="4751" w:name="_Toc113826280"/>
      <w:bookmarkStart w:id="4752" w:name="_Toc155948704"/>
      <w:bookmarkEnd w:id="4736"/>
      <w:r w:rsidRPr="00FD0425">
        <w:t>9.2.1.6</w:t>
      </w:r>
      <w:r w:rsidRPr="00FD0425">
        <w:tab/>
        <w:t>PDU Session Resource Setup Response Info – SN terminated</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439B1D50"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753" w:name="_CR9_2_1_7"/>
      <w:bookmarkStart w:id="4754" w:name="_Toc20955243"/>
      <w:bookmarkStart w:id="4755" w:name="_Toc29991440"/>
      <w:bookmarkStart w:id="4756" w:name="_Toc36555840"/>
      <w:bookmarkStart w:id="4757" w:name="_Toc44497560"/>
      <w:bookmarkStart w:id="4758" w:name="_Toc45107948"/>
      <w:bookmarkStart w:id="4759" w:name="_Toc45901568"/>
      <w:bookmarkStart w:id="4760" w:name="_Toc51850647"/>
      <w:bookmarkStart w:id="4761" w:name="_Toc56693650"/>
      <w:bookmarkStart w:id="4762" w:name="_Toc64447193"/>
      <w:bookmarkStart w:id="4763" w:name="_Toc66286687"/>
      <w:bookmarkStart w:id="4764" w:name="_Toc74151382"/>
      <w:bookmarkStart w:id="4765" w:name="_Toc88653854"/>
      <w:bookmarkStart w:id="4766" w:name="_Toc97904210"/>
      <w:bookmarkStart w:id="4767" w:name="_Toc105175251"/>
      <w:bookmarkStart w:id="4768" w:name="_Toc113826281"/>
      <w:bookmarkStart w:id="4769" w:name="_Toc155948705"/>
      <w:bookmarkEnd w:id="4753"/>
      <w:r w:rsidRPr="00FD0425">
        <w:t>9.2.1.7</w:t>
      </w:r>
      <w:r w:rsidRPr="00FD0425">
        <w:tab/>
        <w:t>PDU Session Resource Setup Info – MN terminated</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770" w:name="_CR9_2_1_8"/>
      <w:bookmarkStart w:id="4771" w:name="_Toc20955244"/>
      <w:bookmarkStart w:id="4772" w:name="_Toc29991441"/>
      <w:bookmarkStart w:id="4773" w:name="_Toc36555841"/>
      <w:bookmarkStart w:id="4774" w:name="_Toc44497561"/>
      <w:bookmarkStart w:id="4775" w:name="_Toc45107949"/>
      <w:bookmarkStart w:id="4776" w:name="_Toc45901569"/>
      <w:bookmarkStart w:id="4777" w:name="_Toc51850648"/>
      <w:bookmarkStart w:id="4778" w:name="_Toc56693651"/>
      <w:bookmarkStart w:id="4779" w:name="_Toc64447194"/>
      <w:bookmarkStart w:id="4780" w:name="_Toc66286688"/>
      <w:bookmarkStart w:id="4781" w:name="_Toc74151383"/>
      <w:bookmarkStart w:id="4782" w:name="_Toc88653855"/>
      <w:bookmarkStart w:id="4783" w:name="_Toc97904211"/>
      <w:bookmarkStart w:id="4784" w:name="_Toc105175252"/>
      <w:bookmarkStart w:id="4785" w:name="_Toc113826282"/>
      <w:bookmarkStart w:id="4786" w:name="_Toc155948706"/>
      <w:bookmarkEnd w:id="4648"/>
      <w:bookmarkEnd w:id="4770"/>
      <w:r w:rsidRPr="00FD0425">
        <w:t>9.2.1.8</w:t>
      </w:r>
      <w:r w:rsidRPr="00FD0425">
        <w:tab/>
        <w:t>PDU Session Resource Setup Response Info – MN terminated</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787" w:name="_CR9_2_1_9"/>
      <w:bookmarkStart w:id="4788" w:name="_Toc20955245"/>
      <w:bookmarkStart w:id="4789" w:name="_Toc29991442"/>
      <w:bookmarkStart w:id="4790" w:name="_Toc36555842"/>
      <w:bookmarkStart w:id="4791" w:name="_Toc44497562"/>
      <w:bookmarkStart w:id="4792" w:name="_Toc45107950"/>
      <w:bookmarkStart w:id="4793" w:name="_Toc45901570"/>
      <w:bookmarkStart w:id="4794" w:name="_Toc51850649"/>
      <w:bookmarkStart w:id="4795" w:name="_Toc56693652"/>
      <w:bookmarkStart w:id="4796" w:name="_Toc64447195"/>
      <w:bookmarkStart w:id="4797" w:name="_Toc66286689"/>
      <w:bookmarkStart w:id="4798" w:name="_Toc74151384"/>
      <w:bookmarkStart w:id="4799" w:name="_Toc88653856"/>
      <w:bookmarkStart w:id="4800" w:name="_Toc97904212"/>
      <w:bookmarkStart w:id="4801" w:name="_Toc105175253"/>
      <w:bookmarkStart w:id="4802" w:name="_Toc113826283"/>
      <w:bookmarkStart w:id="4803" w:name="_Toc155948707"/>
      <w:bookmarkEnd w:id="4787"/>
      <w:r w:rsidRPr="00FD0425">
        <w:t>9.2.1.9</w:t>
      </w:r>
      <w:r w:rsidRPr="00FD0425">
        <w:tab/>
        <w:t>PDU Session Resource Modification Info – SN terminated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804" w:name="_CR9_2_1_10"/>
      <w:bookmarkStart w:id="4805" w:name="_Toc20955246"/>
      <w:bookmarkStart w:id="4806" w:name="_Toc29991443"/>
      <w:bookmarkStart w:id="4807" w:name="_Toc36555843"/>
      <w:bookmarkStart w:id="4808" w:name="_Toc44497563"/>
      <w:bookmarkStart w:id="4809" w:name="_Toc45107951"/>
      <w:bookmarkStart w:id="4810" w:name="_Toc45901571"/>
      <w:bookmarkStart w:id="4811" w:name="_Toc51850650"/>
      <w:bookmarkStart w:id="4812" w:name="_Toc56693653"/>
      <w:bookmarkStart w:id="4813" w:name="_Toc64447196"/>
      <w:bookmarkStart w:id="4814" w:name="_Toc66286690"/>
      <w:bookmarkStart w:id="4815" w:name="_Toc74151385"/>
      <w:bookmarkStart w:id="4816" w:name="_Toc88653857"/>
      <w:bookmarkStart w:id="4817" w:name="_Toc97904213"/>
      <w:bookmarkStart w:id="4818" w:name="_Toc105175254"/>
      <w:bookmarkStart w:id="4819" w:name="_Toc113826284"/>
      <w:bookmarkStart w:id="4820" w:name="_Toc155948708"/>
      <w:bookmarkEnd w:id="4804"/>
      <w:r w:rsidRPr="00FD0425">
        <w:t>9.2.1.10</w:t>
      </w:r>
      <w:r w:rsidRPr="00FD0425">
        <w:tab/>
        <w:t>PDU Session Resource Modification Response Info – SN terminated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807553">
        <w:trPr>
          <w:tblHeader/>
        </w:trPr>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821" w:name="_CR9_2_1_11"/>
      <w:bookmarkStart w:id="4822" w:name="_Toc20955247"/>
      <w:bookmarkStart w:id="4823" w:name="_Toc29991444"/>
      <w:bookmarkStart w:id="4824" w:name="_Toc36555844"/>
      <w:bookmarkStart w:id="4825" w:name="_Toc44497564"/>
      <w:bookmarkStart w:id="4826" w:name="_Toc45107952"/>
      <w:bookmarkStart w:id="4827" w:name="_Toc45901572"/>
      <w:bookmarkStart w:id="4828" w:name="_Toc51850651"/>
      <w:bookmarkStart w:id="4829" w:name="_Toc56693654"/>
      <w:bookmarkStart w:id="4830" w:name="_Toc64447197"/>
      <w:bookmarkStart w:id="4831" w:name="_Toc66286691"/>
      <w:bookmarkStart w:id="4832" w:name="_Toc74151386"/>
      <w:bookmarkStart w:id="4833" w:name="_Toc88653858"/>
      <w:bookmarkStart w:id="4834" w:name="_Toc97904214"/>
      <w:bookmarkStart w:id="4835" w:name="_Toc105175255"/>
      <w:bookmarkStart w:id="4836" w:name="_Toc113826285"/>
      <w:bookmarkStart w:id="4837" w:name="_Toc155948709"/>
      <w:bookmarkStart w:id="4838" w:name="_Hlk138423566"/>
      <w:bookmarkEnd w:id="4821"/>
      <w:r w:rsidRPr="00FD0425">
        <w:t>9.2.1.11</w:t>
      </w:r>
      <w:r w:rsidRPr="00FD0425">
        <w:tab/>
        <w:t>PDU Session Resource Modification Info – MN terminated</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30C06C31" w:rsidR="00004997" w:rsidRPr="00004997" w:rsidRDefault="002D7ED4"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839" w:name="_CR9_2_1_12"/>
      <w:bookmarkStart w:id="4840" w:name="_Toc20955248"/>
      <w:bookmarkStart w:id="4841" w:name="_Toc29991445"/>
      <w:bookmarkStart w:id="4842" w:name="_Toc36555845"/>
      <w:bookmarkStart w:id="4843" w:name="_Toc44497565"/>
      <w:bookmarkStart w:id="4844" w:name="_Toc45107953"/>
      <w:bookmarkStart w:id="4845" w:name="_Toc45901573"/>
      <w:bookmarkStart w:id="4846" w:name="_Toc51850652"/>
      <w:bookmarkStart w:id="4847" w:name="_Toc56693655"/>
      <w:bookmarkStart w:id="4848" w:name="_Toc64447198"/>
      <w:bookmarkStart w:id="4849" w:name="_Toc66286692"/>
      <w:bookmarkStart w:id="4850" w:name="_Toc74151387"/>
      <w:bookmarkStart w:id="4851" w:name="_Toc88653859"/>
      <w:bookmarkStart w:id="4852" w:name="_Toc97904215"/>
      <w:bookmarkStart w:id="4853" w:name="_Toc105175256"/>
      <w:bookmarkStart w:id="4854" w:name="_Toc113826286"/>
      <w:bookmarkStart w:id="4855" w:name="_Toc155948710"/>
      <w:bookmarkEnd w:id="4839"/>
      <w:r w:rsidRPr="00FD0425">
        <w:t>9.2.1.12</w:t>
      </w:r>
      <w:r w:rsidRPr="00FD0425">
        <w:tab/>
        <w:t>PDU Session Resource Modification Response Info – MN terminated</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838"/>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856" w:name="_CR9_2_1_13"/>
      <w:bookmarkStart w:id="4857" w:name="_Toc20955249"/>
      <w:bookmarkStart w:id="4858" w:name="_Toc29991446"/>
      <w:bookmarkStart w:id="4859" w:name="_Toc36555846"/>
      <w:bookmarkStart w:id="4860" w:name="_Toc44497566"/>
      <w:bookmarkStart w:id="4861" w:name="_Toc45107954"/>
      <w:bookmarkStart w:id="4862" w:name="_Toc45901574"/>
      <w:bookmarkStart w:id="4863" w:name="_Toc51850653"/>
      <w:bookmarkStart w:id="4864" w:name="_Toc56693656"/>
      <w:bookmarkStart w:id="4865" w:name="_Toc64447199"/>
      <w:bookmarkStart w:id="4866" w:name="_Toc66286693"/>
      <w:bookmarkStart w:id="4867" w:name="_Toc74151388"/>
      <w:bookmarkStart w:id="4868" w:name="_Toc88653860"/>
      <w:bookmarkStart w:id="4869" w:name="_Toc97904216"/>
      <w:bookmarkStart w:id="4870" w:name="_Toc105175257"/>
      <w:bookmarkStart w:id="4871" w:name="_Toc113826287"/>
      <w:bookmarkStart w:id="4872" w:name="_Toc155948711"/>
      <w:bookmarkStart w:id="4873" w:name="_Hlk138423500"/>
      <w:bookmarkEnd w:id="4856"/>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61035D61" w:rsidR="005B601F" w:rsidRPr="00FD0425" w:rsidRDefault="005B601F"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874"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874"/>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875"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875"/>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876" w:name="_CR9_2_1_14"/>
      <w:bookmarkStart w:id="4877" w:name="_Toc20955250"/>
      <w:bookmarkStart w:id="4878" w:name="_Toc29991447"/>
      <w:bookmarkStart w:id="4879" w:name="_Toc36555847"/>
      <w:bookmarkStart w:id="4880" w:name="_Toc44497567"/>
      <w:bookmarkStart w:id="4881" w:name="_Toc45107955"/>
      <w:bookmarkStart w:id="4882" w:name="_Toc45901575"/>
      <w:bookmarkStart w:id="4883" w:name="_Toc51850654"/>
      <w:bookmarkStart w:id="4884" w:name="_Toc56693657"/>
      <w:bookmarkStart w:id="4885" w:name="_Toc64447200"/>
      <w:bookmarkStart w:id="4886" w:name="_Toc66286694"/>
      <w:bookmarkStart w:id="4887" w:name="_Toc74151389"/>
      <w:bookmarkStart w:id="4888" w:name="_Toc88653861"/>
      <w:bookmarkStart w:id="4889" w:name="_Toc97904217"/>
      <w:bookmarkStart w:id="4890" w:name="_Toc105175258"/>
      <w:bookmarkStart w:id="4891" w:name="_Toc113826288"/>
      <w:bookmarkStart w:id="4892" w:name="_Toc155948712"/>
      <w:bookmarkEnd w:id="4876"/>
      <w:r w:rsidRPr="00FD0425">
        <w:t>9.2.1.14</w:t>
      </w:r>
      <w:r w:rsidRPr="00FD0425">
        <w:tab/>
        <w:t>DRBs Subject To Status Transfer List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893" w:name="_CR9_2_1_15"/>
      <w:bookmarkStart w:id="4894" w:name="_Toc20955251"/>
      <w:bookmarkStart w:id="4895" w:name="_Toc29991448"/>
      <w:bookmarkStart w:id="4896" w:name="_Toc36555848"/>
      <w:bookmarkStart w:id="4897" w:name="_Toc44497568"/>
      <w:bookmarkStart w:id="4898" w:name="_Toc45107956"/>
      <w:bookmarkStart w:id="4899" w:name="_Toc45901576"/>
      <w:bookmarkStart w:id="4900" w:name="_Toc51850655"/>
      <w:bookmarkStart w:id="4901" w:name="_Toc56693658"/>
      <w:bookmarkStart w:id="4902" w:name="_Toc64447201"/>
      <w:bookmarkStart w:id="4903" w:name="_Toc66286695"/>
      <w:bookmarkStart w:id="4904" w:name="_Toc74151390"/>
      <w:bookmarkStart w:id="4905" w:name="_Toc88653862"/>
      <w:bookmarkStart w:id="4906" w:name="_Toc97904218"/>
      <w:bookmarkStart w:id="4907" w:name="_Toc105175259"/>
      <w:bookmarkStart w:id="4908" w:name="_Toc113826289"/>
      <w:bookmarkStart w:id="4909" w:name="_Toc155948713"/>
      <w:bookmarkEnd w:id="4893"/>
      <w:r w:rsidRPr="006B55F2">
        <w:t>9.2</w:t>
      </w:r>
      <w:bookmarkStart w:id="4910" w:name="_Hlk138410464"/>
      <w:r w:rsidRPr="006B55F2">
        <w:t>.1.15</w:t>
      </w:r>
      <w:r w:rsidRPr="006B55F2">
        <w:tab/>
        <w:t xml:space="preserve">DRB to </w:t>
      </w:r>
      <w:r w:rsidRPr="006B55F2">
        <w:rPr>
          <w:rFonts w:hint="eastAsia"/>
        </w:rPr>
        <w:t xml:space="preserve">QoS Flow </w:t>
      </w:r>
      <w:r w:rsidRPr="006B55F2">
        <w:t>Mapping List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911"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911"/>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912" w:name="_CR9_2_1_16"/>
      <w:bookmarkStart w:id="4913" w:name="_Toc20955252"/>
      <w:bookmarkStart w:id="4914" w:name="_Toc29991449"/>
      <w:bookmarkStart w:id="4915" w:name="_Toc36555849"/>
      <w:bookmarkStart w:id="4916" w:name="_Toc44497569"/>
      <w:bookmarkStart w:id="4917" w:name="_Toc45107957"/>
      <w:bookmarkStart w:id="4918" w:name="_Toc45901577"/>
      <w:bookmarkStart w:id="4919" w:name="_Toc51850656"/>
      <w:bookmarkStart w:id="4920" w:name="_Toc56693659"/>
      <w:bookmarkStart w:id="4921" w:name="_Toc64447202"/>
      <w:bookmarkStart w:id="4922" w:name="_Toc66286696"/>
      <w:bookmarkStart w:id="4923" w:name="_Toc74151391"/>
      <w:bookmarkStart w:id="4924" w:name="_Toc88653863"/>
      <w:bookmarkStart w:id="4925" w:name="_Toc97904219"/>
      <w:bookmarkStart w:id="4926" w:name="_Toc105175260"/>
      <w:bookmarkStart w:id="4927" w:name="_Toc113826290"/>
      <w:bookmarkStart w:id="4928" w:name="_Toc155948714"/>
      <w:bookmarkStart w:id="4929" w:name="_Hlk138410684"/>
      <w:bookmarkEnd w:id="4873"/>
      <w:bookmarkEnd w:id="4912"/>
      <w:r w:rsidRPr="006B55F2">
        <w:t>9.2.1.16</w:t>
      </w:r>
      <w:r w:rsidRPr="006B55F2">
        <w:tab/>
        <w:t>Data Forwarding Info from target NG-RAN node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930" w:name="_CR9_2_1_17"/>
      <w:bookmarkStart w:id="4931" w:name="_Toc20955253"/>
      <w:bookmarkStart w:id="4932" w:name="_Toc29991450"/>
      <w:bookmarkStart w:id="4933" w:name="_Toc36555850"/>
      <w:bookmarkStart w:id="4934" w:name="_Toc44497570"/>
      <w:bookmarkStart w:id="4935" w:name="_Toc45107958"/>
      <w:bookmarkStart w:id="4936" w:name="_Toc45901578"/>
      <w:bookmarkStart w:id="4937" w:name="_Toc51850657"/>
      <w:bookmarkStart w:id="4938" w:name="_Toc56693660"/>
      <w:bookmarkStart w:id="4939" w:name="_Toc64447203"/>
      <w:bookmarkStart w:id="4940" w:name="_Toc66286697"/>
      <w:bookmarkStart w:id="4941" w:name="_Toc74151392"/>
      <w:bookmarkStart w:id="4942" w:name="_Toc88653864"/>
      <w:bookmarkStart w:id="4943" w:name="_Toc97904220"/>
      <w:bookmarkStart w:id="4944" w:name="_Toc105175261"/>
      <w:bookmarkStart w:id="4945" w:name="_Toc113826291"/>
      <w:bookmarkStart w:id="4946" w:name="_Toc155948715"/>
      <w:bookmarkEnd w:id="4930"/>
      <w:r w:rsidRPr="00FD0425">
        <w:t>9.2.1.17</w:t>
      </w:r>
      <w:r w:rsidRPr="00FD0425">
        <w:tab/>
        <w:t>Data Forwarding and Offloading Info from source NG-RAN node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BD1D4F">
            <w:pPr>
              <w:pStyle w:val="TAL"/>
              <w:rPr>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BD1D4F">
            <w:pPr>
              <w:pStyle w:val="TAL"/>
              <w:rPr>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947" w:name="_CR9_2_1_18"/>
      <w:bookmarkStart w:id="4948" w:name="_Toc20955254"/>
      <w:bookmarkStart w:id="4949" w:name="_Toc29991451"/>
      <w:bookmarkStart w:id="4950" w:name="_Toc36555851"/>
      <w:bookmarkStart w:id="4951" w:name="_Toc44497571"/>
      <w:bookmarkStart w:id="4952" w:name="_Toc45107959"/>
      <w:bookmarkStart w:id="4953" w:name="_Toc45901579"/>
      <w:bookmarkStart w:id="4954" w:name="_Toc51850658"/>
      <w:bookmarkStart w:id="4955" w:name="_Toc56693661"/>
      <w:bookmarkStart w:id="4956" w:name="_Toc64447204"/>
      <w:bookmarkStart w:id="4957" w:name="_Toc66286698"/>
      <w:bookmarkStart w:id="4958" w:name="_Toc74151393"/>
      <w:bookmarkStart w:id="4959" w:name="_Toc88653865"/>
      <w:bookmarkStart w:id="4960" w:name="_Toc97904221"/>
      <w:bookmarkStart w:id="4961" w:name="_Toc105175262"/>
      <w:bookmarkStart w:id="4962" w:name="_Toc113826292"/>
      <w:bookmarkStart w:id="4963" w:name="_Toc155948716"/>
      <w:bookmarkEnd w:id="4910"/>
      <w:bookmarkEnd w:id="4947"/>
      <w:r w:rsidRPr="00FD0425">
        <w:t>9.2.1.18</w:t>
      </w:r>
      <w:r w:rsidRPr="00FD0425">
        <w:tab/>
        <w:t>PDU Session Resource Change Required Info – SN terminated</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964" w:name="_CR9_2_1_19"/>
      <w:bookmarkStart w:id="4965" w:name="_Toc20955255"/>
      <w:bookmarkStart w:id="4966" w:name="_Toc29991452"/>
      <w:bookmarkStart w:id="4967" w:name="_Toc36555852"/>
      <w:bookmarkStart w:id="4968" w:name="_Toc44497572"/>
      <w:bookmarkStart w:id="4969" w:name="_Toc45107960"/>
      <w:bookmarkStart w:id="4970" w:name="_Toc45901580"/>
      <w:bookmarkStart w:id="4971" w:name="_Toc51850659"/>
      <w:bookmarkStart w:id="4972" w:name="_Toc56693662"/>
      <w:bookmarkStart w:id="4973" w:name="_Toc64447205"/>
      <w:bookmarkStart w:id="4974" w:name="_Toc66286699"/>
      <w:bookmarkStart w:id="4975" w:name="_Toc74151394"/>
      <w:bookmarkStart w:id="4976" w:name="_Toc88653866"/>
      <w:bookmarkStart w:id="4977" w:name="_Toc97904222"/>
      <w:bookmarkStart w:id="4978" w:name="_Toc105175263"/>
      <w:bookmarkStart w:id="4979" w:name="_Toc113826293"/>
      <w:bookmarkStart w:id="4980" w:name="_Toc155948717"/>
      <w:bookmarkEnd w:id="4964"/>
      <w:r w:rsidRPr="00FD0425">
        <w:t>9.2.1.19</w:t>
      </w:r>
      <w:r w:rsidRPr="00FD0425">
        <w:tab/>
        <w:t>PDU Session Resource Change Confirm Info – SN terminated</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981" w:name="_CR9_2_1_20"/>
      <w:bookmarkStart w:id="4982" w:name="_Toc20955256"/>
      <w:bookmarkStart w:id="4983" w:name="_Toc29991453"/>
      <w:bookmarkStart w:id="4984" w:name="_Toc36555853"/>
      <w:bookmarkStart w:id="4985" w:name="_Toc44497573"/>
      <w:bookmarkStart w:id="4986" w:name="_Toc45107961"/>
      <w:bookmarkStart w:id="4987" w:name="_Toc45901581"/>
      <w:bookmarkStart w:id="4988" w:name="_Toc51850660"/>
      <w:bookmarkStart w:id="4989" w:name="_Toc56693663"/>
      <w:bookmarkStart w:id="4990" w:name="_Toc64447206"/>
      <w:bookmarkStart w:id="4991" w:name="_Toc66286700"/>
      <w:bookmarkStart w:id="4992" w:name="_Toc74151395"/>
      <w:bookmarkStart w:id="4993" w:name="_Toc88653867"/>
      <w:bookmarkStart w:id="4994" w:name="_Toc97904223"/>
      <w:bookmarkStart w:id="4995" w:name="_Toc105175264"/>
      <w:bookmarkStart w:id="4996" w:name="_Toc113826294"/>
      <w:bookmarkStart w:id="4997" w:name="_Toc155948718"/>
      <w:bookmarkEnd w:id="4981"/>
      <w:r w:rsidRPr="00FD0425">
        <w:t>9.2.1.20</w:t>
      </w:r>
      <w:r w:rsidRPr="00FD0425">
        <w:tab/>
        <w:t>PDU Session Resource Modification Required Info – SN terminated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BD1D4F">
            <w:pPr>
              <w:pStyle w:val="TAL"/>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BD1D4F">
            <w:pPr>
              <w:pStyle w:val="TAL"/>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998" w:name="_CR9_2_1_21"/>
      <w:bookmarkStart w:id="4999" w:name="_Toc20955257"/>
      <w:bookmarkStart w:id="5000" w:name="_Toc29991454"/>
      <w:bookmarkStart w:id="5001" w:name="_Toc36555854"/>
      <w:bookmarkStart w:id="5002" w:name="_Toc44497574"/>
      <w:bookmarkStart w:id="5003" w:name="_Toc45107962"/>
      <w:bookmarkStart w:id="5004" w:name="_Toc45901582"/>
      <w:bookmarkStart w:id="5005" w:name="_Toc51850661"/>
      <w:bookmarkStart w:id="5006" w:name="_Toc56693664"/>
      <w:bookmarkStart w:id="5007" w:name="_Toc64447207"/>
      <w:bookmarkStart w:id="5008" w:name="_Toc66286701"/>
      <w:bookmarkStart w:id="5009" w:name="_Toc74151396"/>
      <w:bookmarkStart w:id="5010" w:name="_Toc88653868"/>
      <w:bookmarkStart w:id="5011" w:name="_Toc97904224"/>
      <w:bookmarkStart w:id="5012" w:name="_Toc105175265"/>
      <w:bookmarkStart w:id="5013" w:name="_Toc113826295"/>
      <w:bookmarkStart w:id="5014" w:name="_Toc155948719"/>
      <w:bookmarkEnd w:id="4998"/>
      <w:r w:rsidRPr="00FD0425">
        <w:t>9.2.1.21</w:t>
      </w:r>
      <w:r w:rsidRPr="00FD0425">
        <w:tab/>
        <w:t>PDU Session Resource Modification Confirm Info – SN terminated</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5015" w:name="_CR9_2_1_22"/>
      <w:bookmarkStart w:id="5016" w:name="_Toc20955258"/>
      <w:bookmarkStart w:id="5017" w:name="_Toc29991455"/>
      <w:bookmarkStart w:id="5018" w:name="_Toc36555855"/>
      <w:bookmarkStart w:id="5019" w:name="_Toc44497575"/>
      <w:bookmarkStart w:id="5020" w:name="_Toc45107963"/>
      <w:bookmarkStart w:id="5021" w:name="_Toc45901583"/>
      <w:bookmarkStart w:id="5022" w:name="_Toc51850662"/>
      <w:bookmarkStart w:id="5023" w:name="_Toc56693665"/>
      <w:bookmarkStart w:id="5024" w:name="_Toc64447208"/>
      <w:bookmarkStart w:id="5025" w:name="_Toc66286702"/>
      <w:bookmarkStart w:id="5026" w:name="_Toc74151397"/>
      <w:bookmarkStart w:id="5027" w:name="_Toc88653869"/>
      <w:bookmarkStart w:id="5028" w:name="_Toc97904225"/>
      <w:bookmarkStart w:id="5029" w:name="_Toc105175266"/>
      <w:bookmarkStart w:id="5030" w:name="_Toc113826296"/>
      <w:bookmarkStart w:id="5031" w:name="_Toc155948720"/>
      <w:bookmarkEnd w:id="5015"/>
      <w:r w:rsidRPr="00FD0425">
        <w:t>9.2.1.22</w:t>
      </w:r>
      <w:r w:rsidRPr="00FD0425">
        <w:tab/>
        <w:t>PDU Session Resource Modification Required Info – MN terminated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5032" w:name="_CR9_2_1_23"/>
      <w:bookmarkStart w:id="5033" w:name="_Toc20955259"/>
      <w:bookmarkStart w:id="5034" w:name="_Toc29991456"/>
      <w:bookmarkStart w:id="5035" w:name="_Toc36555856"/>
      <w:bookmarkStart w:id="5036" w:name="_Toc44497576"/>
      <w:bookmarkStart w:id="5037" w:name="_Toc45107964"/>
      <w:bookmarkStart w:id="5038" w:name="_Toc45901584"/>
      <w:bookmarkStart w:id="5039" w:name="_Toc51850663"/>
      <w:bookmarkStart w:id="5040" w:name="_Toc56693666"/>
      <w:bookmarkStart w:id="5041" w:name="_Toc64447209"/>
      <w:bookmarkStart w:id="5042" w:name="_Toc66286703"/>
      <w:bookmarkStart w:id="5043" w:name="_Toc74151398"/>
      <w:bookmarkStart w:id="5044" w:name="_Toc88653870"/>
      <w:bookmarkStart w:id="5045" w:name="_Toc97904226"/>
      <w:bookmarkStart w:id="5046" w:name="_Toc105175267"/>
      <w:bookmarkStart w:id="5047" w:name="_Toc113826297"/>
      <w:bookmarkStart w:id="5048" w:name="_Toc155948721"/>
      <w:bookmarkEnd w:id="5032"/>
      <w:r w:rsidRPr="00FD0425">
        <w:t>9.2.1.23</w:t>
      </w:r>
      <w:r w:rsidRPr="00FD0425">
        <w:tab/>
        <w:t>PDU Session Resource Modification Confirm Info – MN terminated</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C4B8FF7" w14:textId="59223A50" w:rsidR="00F02090" w:rsidRPr="00FD0425" w:rsidRDefault="00F02090" w:rsidP="0073372F">
      <w:pPr>
        <w:widowControl w:val="0"/>
      </w:pPr>
      <w:r w:rsidRPr="00FD0425">
        <w:t>This IE contains the PDU session resource related result of an S-NG-RAN node initiated modification of DRBs configured with an MN terminated bearer option.</w:t>
      </w:r>
    </w:p>
    <w:p w14:paraId="39DECBDA" w14:textId="77777777" w:rsidR="00F02090" w:rsidRPr="00FD0425" w:rsidRDefault="00F02090" w:rsidP="00BD1D4F">
      <w:pPr>
        <w:pStyle w:val="NO"/>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5049" w:name="_CR9_2_1_24"/>
      <w:bookmarkStart w:id="5050" w:name="_Toc20955260"/>
      <w:bookmarkStart w:id="5051" w:name="_Toc29991457"/>
      <w:bookmarkStart w:id="5052" w:name="_Toc36555857"/>
      <w:bookmarkStart w:id="5053" w:name="_Toc44497577"/>
      <w:bookmarkStart w:id="5054" w:name="_Toc45107965"/>
      <w:bookmarkStart w:id="5055" w:name="_Toc45901585"/>
      <w:bookmarkStart w:id="5056" w:name="_Toc51850664"/>
      <w:bookmarkStart w:id="5057" w:name="_Toc56693667"/>
      <w:bookmarkStart w:id="5058" w:name="_Toc64447210"/>
      <w:bookmarkStart w:id="5059" w:name="_Toc66286704"/>
      <w:bookmarkStart w:id="5060" w:name="_Toc74151399"/>
      <w:bookmarkStart w:id="5061" w:name="_Toc88653871"/>
      <w:bookmarkStart w:id="5062" w:name="_Toc97904227"/>
      <w:bookmarkStart w:id="5063" w:name="_Toc105175268"/>
      <w:bookmarkStart w:id="5064" w:name="_Toc113826298"/>
      <w:bookmarkStart w:id="5065" w:name="_Toc155948722"/>
      <w:bookmarkEnd w:id="5049"/>
      <w:r w:rsidRPr="00FD0425">
        <w:t>9.2.1.24</w:t>
      </w:r>
      <w:r w:rsidRPr="00FD0425">
        <w:tab/>
        <w:t>PDU Session List with data forwarding request info</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5066" w:name="_CR9_2_1_25"/>
      <w:bookmarkStart w:id="5067" w:name="_Toc20955261"/>
      <w:bookmarkStart w:id="5068" w:name="_Toc29991458"/>
      <w:bookmarkStart w:id="5069" w:name="_Toc36555858"/>
      <w:bookmarkStart w:id="5070" w:name="_Toc44497578"/>
      <w:bookmarkStart w:id="5071" w:name="_Toc45107966"/>
      <w:bookmarkStart w:id="5072" w:name="_Toc45901586"/>
      <w:bookmarkStart w:id="5073" w:name="_Toc51850665"/>
      <w:bookmarkStart w:id="5074" w:name="_Toc56693668"/>
      <w:bookmarkStart w:id="5075" w:name="_Toc64447211"/>
      <w:bookmarkStart w:id="5076" w:name="_Toc66286705"/>
      <w:bookmarkStart w:id="5077" w:name="_Toc74151400"/>
      <w:bookmarkStart w:id="5078" w:name="_Toc88653872"/>
      <w:bookmarkStart w:id="5079" w:name="_Toc97904228"/>
      <w:bookmarkStart w:id="5080" w:name="_Toc105175269"/>
      <w:bookmarkStart w:id="5081" w:name="_Toc113826299"/>
      <w:bookmarkStart w:id="5082" w:name="_Toc155948723"/>
      <w:bookmarkEnd w:id="5066"/>
      <w:r w:rsidRPr="00FD0425">
        <w:t>9.2.1.25</w:t>
      </w:r>
      <w:r w:rsidRPr="00FD0425">
        <w:tab/>
        <w:t>PDU Session List with data forwarding info from the target node</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5083" w:name="_CR9_2_1_26"/>
      <w:bookmarkStart w:id="5084" w:name="_Toc20955262"/>
      <w:bookmarkStart w:id="5085" w:name="_Toc29991459"/>
      <w:bookmarkStart w:id="5086" w:name="_Toc36555859"/>
      <w:bookmarkStart w:id="5087" w:name="_Toc44497579"/>
      <w:bookmarkStart w:id="5088" w:name="_Toc45107967"/>
      <w:bookmarkStart w:id="5089" w:name="_Toc45901587"/>
      <w:bookmarkStart w:id="5090" w:name="_Toc51850666"/>
      <w:bookmarkStart w:id="5091" w:name="_Toc56693669"/>
      <w:bookmarkStart w:id="5092" w:name="_Toc64447212"/>
      <w:bookmarkStart w:id="5093" w:name="_Toc66286706"/>
      <w:bookmarkStart w:id="5094" w:name="_Toc74151401"/>
      <w:bookmarkStart w:id="5095" w:name="_Toc88653873"/>
      <w:bookmarkStart w:id="5096" w:name="_Toc97904229"/>
      <w:bookmarkStart w:id="5097" w:name="_Toc105175270"/>
      <w:bookmarkStart w:id="5098" w:name="_Toc113826300"/>
      <w:bookmarkStart w:id="5099" w:name="_Toc155948724"/>
      <w:bookmarkEnd w:id="5083"/>
      <w:r w:rsidRPr="00FD0425">
        <w:t>9.2.1.26</w:t>
      </w:r>
      <w:r w:rsidRPr="00FD0425">
        <w:tab/>
        <w:t>PDU Session List with Cause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5100" w:name="_CR9_2_1_27"/>
      <w:bookmarkStart w:id="5101" w:name="_Toc20955263"/>
      <w:bookmarkStart w:id="5102" w:name="_Toc29991460"/>
      <w:bookmarkStart w:id="5103" w:name="_Toc36555860"/>
      <w:bookmarkStart w:id="5104" w:name="_Toc44497580"/>
      <w:bookmarkStart w:id="5105" w:name="_Toc45107968"/>
      <w:bookmarkStart w:id="5106" w:name="_Toc45901588"/>
      <w:bookmarkStart w:id="5107" w:name="_Toc51850667"/>
      <w:bookmarkStart w:id="5108" w:name="_Toc56693670"/>
      <w:bookmarkStart w:id="5109" w:name="_Toc64447213"/>
      <w:bookmarkStart w:id="5110" w:name="_Toc66286707"/>
      <w:bookmarkStart w:id="5111" w:name="_Toc74151402"/>
      <w:bookmarkStart w:id="5112" w:name="_Toc88653874"/>
      <w:bookmarkStart w:id="5113" w:name="_Toc97904230"/>
      <w:bookmarkStart w:id="5114" w:name="_Toc105175271"/>
      <w:bookmarkStart w:id="5115" w:name="_Toc113826301"/>
      <w:bookmarkStart w:id="5116" w:name="_Toc155948725"/>
      <w:bookmarkEnd w:id="5100"/>
      <w:r w:rsidRPr="00FD0425">
        <w:t>9.2.1.27</w:t>
      </w:r>
      <w:r w:rsidRPr="00FD0425">
        <w:tab/>
        <w:t>PDU Session List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5117" w:name="_CR9_2_1_28"/>
      <w:bookmarkStart w:id="5118" w:name="_Toc20955264"/>
      <w:bookmarkStart w:id="5119" w:name="_Toc29991461"/>
      <w:bookmarkStart w:id="5120" w:name="_Toc36555861"/>
      <w:bookmarkStart w:id="5121" w:name="_Toc44497581"/>
      <w:bookmarkStart w:id="5122" w:name="_Toc45107969"/>
      <w:bookmarkStart w:id="5123" w:name="_Toc45901589"/>
      <w:bookmarkStart w:id="5124" w:name="_Toc51850668"/>
      <w:bookmarkStart w:id="5125" w:name="_Toc56693671"/>
      <w:bookmarkStart w:id="5126" w:name="_Toc64447214"/>
      <w:bookmarkStart w:id="5127" w:name="_Toc66286708"/>
      <w:bookmarkStart w:id="5128" w:name="_Toc74151403"/>
      <w:bookmarkStart w:id="5129" w:name="_Toc88653875"/>
      <w:bookmarkStart w:id="5130" w:name="_Toc97904231"/>
      <w:bookmarkStart w:id="5131" w:name="_Toc105175272"/>
      <w:bookmarkStart w:id="5132" w:name="_Toc113826302"/>
      <w:bookmarkStart w:id="5133" w:name="_Toc155948726"/>
      <w:bookmarkEnd w:id="5117"/>
      <w:r w:rsidRPr="00FD0425">
        <w:t>9.2.1.28</w:t>
      </w:r>
      <w:r w:rsidRPr="00FD0425">
        <w:tab/>
        <w:t>DRB List with Cause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5134" w:name="_CR9_2_1_29"/>
      <w:bookmarkStart w:id="5135" w:name="_Toc20955265"/>
      <w:bookmarkStart w:id="5136" w:name="_Toc29991462"/>
      <w:bookmarkStart w:id="5137" w:name="_Toc36555862"/>
      <w:bookmarkStart w:id="5138" w:name="_Toc44497582"/>
      <w:bookmarkStart w:id="5139" w:name="_Toc45107970"/>
      <w:bookmarkStart w:id="5140" w:name="_Toc45901590"/>
      <w:bookmarkStart w:id="5141" w:name="_Toc51850669"/>
      <w:bookmarkStart w:id="5142" w:name="_Toc56693672"/>
      <w:bookmarkStart w:id="5143" w:name="_Toc64447215"/>
      <w:bookmarkStart w:id="5144" w:name="_Toc66286709"/>
      <w:bookmarkStart w:id="5145" w:name="_Toc74151404"/>
      <w:bookmarkStart w:id="5146" w:name="_Toc88653876"/>
      <w:bookmarkStart w:id="5147" w:name="_Toc97904232"/>
      <w:bookmarkStart w:id="5148" w:name="_Toc105175273"/>
      <w:bookmarkStart w:id="5149" w:name="_Toc113826303"/>
      <w:bookmarkStart w:id="5150" w:name="_Toc155948727"/>
      <w:bookmarkEnd w:id="5134"/>
      <w:r w:rsidRPr="00FD0425">
        <w:t>9.2.1.29</w:t>
      </w:r>
      <w:r w:rsidRPr="00FD0425">
        <w:tab/>
        <w:t>DRB List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5151" w:name="_CR9_2_1_30"/>
      <w:bookmarkStart w:id="5152" w:name="_Toc20955266"/>
      <w:bookmarkStart w:id="5153" w:name="_Toc29991463"/>
      <w:bookmarkStart w:id="5154" w:name="_Toc36555863"/>
      <w:bookmarkStart w:id="5155" w:name="_Toc44497583"/>
      <w:bookmarkStart w:id="5156" w:name="_Toc45107971"/>
      <w:bookmarkStart w:id="5157" w:name="_Toc45901591"/>
      <w:bookmarkStart w:id="5158" w:name="_Toc51850670"/>
      <w:bookmarkStart w:id="5159" w:name="_Toc56693673"/>
      <w:bookmarkStart w:id="5160" w:name="_Toc64447216"/>
      <w:bookmarkStart w:id="5161" w:name="_Toc66286710"/>
      <w:bookmarkStart w:id="5162" w:name="_Toc74151405"/>
      <w:bookmarkStart w:id="5163" w:name="_Toc88653877"/>
      <w:bookmarkStart w:id="5164" w:name="_Toc97904233"/>
      <w:bookmarkStart w:id="5165" w:name="_Toc105175274"/>
      <w:bookmarkStart w:id="5166" w:name="_Toc113826304"/>
      <w:bookmarkStart w:id="5167" w:name="_Toc155948728"/>
      <w:bookmarkEnd w:id="5151"/>
      <w:r w:rsidRPr="00FD0425">
        <w:t>9.2.1.30</w:t>
      </w:r>
      <w:r w:rsidRPr="00FD0425">
        <w:tab/>
        <w:t>PDU Session Resource Setup Complete Info – SN terminated</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5168" w:name="_CR9_2_1_31"/>
      <w:bookmarkStart w:id="5169" w:name="_Toc20955267"/>
      <w:bookmarkStart w:id="5170" w:name="_Toc29991464"/>
      <w:bookmarkStart w:id="5171" w:name="_Toc36555864"/>
      <w:bookmarkStart w:id="5172" w:name="_Toc44497584"/>
      <w:bookmarkStart w:id="5173" w:name="_Toc45107972"/>
      <w:bookmarkStart w:id="5174" w:name="_Toc45901592"/>
      <w:bookmarkStart w:id="5175" w:name="_Toc51850671"/>
      <w:bookmarkStart w:id="5176" w:name="_Toc56693674"/>
      <w:bookmarkStart w:id="5177" w:name="_Toc64447217"/>
      <w:bookmarkStart w:id="5178" w:name="_Toc66286711"/>
      <w:bookmarkStart w:id="5179" w:name="_Toc74151406"/>
      <w:bookmarkStart w:id="5180" w:name="_Toc88653878"/>
      <w:bookmarkStart w:id="5181" w:name="_Toc97904234"/>
      <w:bookmarkStart w:id="5182" w:name="_Toc105175275"/>
      <w:bookmarkStart w:id="5183" w:name="_Toc113826305"/>
      <w:bookmarkStart w:id="5184" w:name="_Toc155948729"/>
      <w:bookmarkEnd w:id="5168"/>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BD1D4F">
            <w:pPr>
              <w:pStyle w:val="TAL"/>
              <w:rPr>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4370AA"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5185" w:name="_CR9_2_1_32"/>
      <w:bookmarkStart w:id="5186" w:name="_Toc20955268"/>
      <w:bookmarkStart w:id="5187" w:name="_Toc29991465"/>
      <w:bookmarkStart w:id="5188" w:name="_Toc36555865"/>
      <w:bookmarkStart w:id="5189" w:name="_Toc44497585"/>
      <w:bookmarkStart w:id="5190" w:name="_Toc45107973"/>
      <w:bookmarkStart w:id="5191" w:name="_Toc45901593"/>
      <w:bookmarkStart w:id="5192" w:name="_Toc51850672"/>
      <w:bookmarkStart w:id="5193" w:name="_Toc56693675"/>
      <w:bookmarkStart w:id="5194" w:name="_Toc64447218"/>
      <w:bookmarkStart w:id="5195" w:name="_Toc66286712"/>
      <w:bookmarkStart w:id="5196" w:name="_Toc74151407"/>
      <w:bookmarkStart w:id="5197" w:name="_Toc88653879"/>
      <w:bookmarkStart w:id="5198" w:name="_Toc97904235"/>
      <w:bookmarkStart w:id="5199" w:name="_Toc105175276"/>
      <w:bookmarkStart w:id="5200" w:name="_Toc113826306"/>
      <w:bookmarkStart w:id="5201" w:name="_Toc155948730"/>
      <w:bookmarkEnd w:id="5185"/>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BD1D4F">
            <w:pPr>
              <w:pStyle w:val="TAL"/>
              <w:rPr>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BD1D4F">
            <w:pPr>
              <w:pStyle w:val="TAL"/>
              <w:rPr>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164BA8"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5202" w:name="_CR9_2_1_33"/>
      <w:bookmarkStart w:id="5203" w:name="_Toc14207848"/>
      <w:bookmarkStart w:id="5204" w:name="_Toc44497586"/>
      <w:bookmarkStart w:id="5205" w:name="_Toc45107974"/>
      <w:bookmarkStart w:id="5206" w:name="_Toc45901594"/>
      <w:bookmarkStart w:id="5207" w:name="_Toc51850673"/>
      <w:bookmarkStart w:id="5208" w:name="_Toc56693676"/>
      <w:bookmarkStart w:id="5209" w:name="_Toc64447219"/>
      <w:bookmarkStart w:id="5210" w:name="_Toc66286713"/>
      <w:bookmarkStart w:id="5211" w:name="_Toc74151408"/>
      <w:bookmarkStart w:id="5212" w:name="_Toc88653880"/>
      <w:bookmarkStart w:id="5213" w:name="_Toc97904236"/>
      <w:bookmarkStart w:id="5214" w:name="_Toc105175277"/>
      <w:bookmarkStart w:id="5215" w:name="_Toc113826307"/>
      <w:bookmarkStart w:id="5216" w:name="_Toc155948731"/>
      <w:bookmarkEnd w:id="5202"/>
      <w:r w:rsidRPr="00945051">
        <w:t>9.2.</w:t>
      </w:r>
      <w:r w:rsidRPr="00945051">
        <w:rPr>
          <w:rFonts w:hint="eastAsia"/>
          <w:lang w:eastAsia="zh-CN"/>
        </w:rPr>
        <w:t>1.</w:t>
      </w:r>
      <w:r>
        <w:t>33</w:t>
      </w:r>
      <w:r w:rsidRPr="00945051">
        <w:tab/>
      </w:r>
      <w:bookmarkEnd w:id="5203"/>
      <w:r w:rsidRPr="00945051">
        <w:rPr>
          <w:lang w:eastAsia="ja-JP"/>
        </w:rPr>
        <w:t xml:space="preserve">DAPS </w:t>
      </w:r>
      <w:r>
        <w:rPr>
          <w:lang w:eastAsia="ja-JP"/>
        </w:rPr>
        <w:t xml:space="preserve">Request </w:t>
      </w:r>
      <w:r w:rsidRPr="00945051">
        <w:rPr>
          <w:lang w:eastAsia="ja-JP"/>
        </w:rPr>
        <w:t>Information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5217" w:name="_CR9_2_1_34"/>
      <w:bookmarkStart w:id="5218" w:name="_Toc44497587"/>
      <w:bookmarkStart w:id="5219" w:name="_Toc45107975"/>
      <w:bookmarkStart w:id="5220" w:name="_Toc45901595"/>
      <w:bookmarkStart w:id="5221" w:name="_Toc51850674"/>
      <w:bookmarkStart w:id="5222" w:name="_Toc56693677"/>
      <w:bookmarkStart w:id="5223" w:name="_Toc64447220"/>
      <w:bookmarkStart w:id="5224" w:name="_Toc66286714"/>
      <w:bookmarkStart w:id="5225" w:name="_Toc74151409"/>
      <w:bookmarkStart w:id="5226" w:name="_Toc88653881"/>
      <w:bookmarkStart w:id="5227" w:name="_Toc97904237"/>
      <w:bookmarkStart w:id="5228" w:name="_Toc105175278"/>
      <w:bookmarkStart w:id="5229" w:name="_Toc113826308"/>
      <w:bookmarkStart w:id="5230" w:name="_Toc155948732"/>
      <w:bookmarkEnd w:id="5217"/>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5231" w:name="_CR9_2_1_35"/>
      <w:bookmarkStart w:id="5232" w:name="_Toc88653882"/>
      <w:bookmarkStart w:id="5233" w:name="_Toc97904238"/>
      <w:bookmarkStart w:id="5234" w:name="_Toc105175279"/>
      <w:bookmarkStart w:id="5235" w:name="_Toc113826309"/>
      <w:bookmarkStart w:id="5236" w:name="_Toc155948733"/>
      <w:bookmarkStart w:id="5237" w:name="_Toc13919465"/>
      <w:bookmarkStart w:id="5238" w:name="_Toc36556051"/>
      <w:bookmarkStart w:id="5239" w:name="_Toc45832993"/>
      <w:bookmarkStart w:id="5240" w:name="_Toc64447472"/>
      <w:bookmarkEnd w:id="5231"/>
      <w:r w:rsidRPr="002A55C4">
        <w:t>9.2.1.</w:t>
      </w:r>
      <w:r>
        <w:t>35</w:t>
      </w:r>
      <w:r w:rsidRPr="002A55C4">
        <w:tab/>
        <w:t>Data Forwarding Info from target E-UTRAN node</w:t>
      </w:r>
      <w:bookmarkEnd w:id="5232"/>
      <w:bookmarkEnd w:id="5233"/>
      <w:bookmarkEnd w:id="5234"/>
      <w:bookmarkEnd w:id="5235"/>
      <w:bookmarkEnd w:id="523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BD1D4F" w:rsidRDefault="004D1B57" w:rsidP="0073372F">
            <w:pPr>
              <w:pStyle w:val="TAL"/>
              <w:keepNext w:val="0"/>
              <w:keepLines w:val="0"/>
              <w:widowControl w:val="0"/>
              <w:rPr>
                <w:bCs/>
                <w:i/>
                <w:iCs/>
                <w:szCs w:val="18"/>
                <w:lang w:eastAsia="ja-JP"/>
              </w:rPr>
            </w:pPr>
            <w:r w:rsidRPr="00BD1D4F">
              <w:rPr>
                <w:bCs/>
                <w:i/>
                <w:i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BD1D4F" w:rsidRDefault="004D1B57" w:rsidP="0073372F">
            <w:pPr>
              <w:pStyle w:val="TAL"/>
              <w:keepNext w:val="0"/>
              <w:keepLines w:val="0"/>
              <w:widowControl w:val="0"/>
              <w:rPr>
                <w:i/>
                <w:iCs/>
                <w:szCs w:val="18"/>
                <w:lang w:eastAsia="ja-JP"/>
              </w:rPr>
            </w:pPr>
            <w:r w:rsidRPr="00BD1D4F">
              <w:rPr>
                <w:bCs/>
                <w:i/>
                <w:iCs/>
                <w:szCs w:val="18"/>
                <w:lang w:eastAsia="ja-JP"/>
              </w:rPr>
              <w:t>1..&lt;</w:t>
            </w:r>
            <w:r w:rsidRPr="00BD1D4F">
              <w:rPr>
                <w:i/>
                <w:iCs/>
                <w:szCs w:val="18"/>
              </w:rPr>
              <w:t xml:space="preserve"> </w:t>
            </w:r>
            <w:r w:rsidRPr="00BD1D4F">
              <w:rPr>
                <w:bCs/>
                <w:i/>
                <w:i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5237"/>
      <w:bookmarkEnd w:id="5238"/>
      <w:bookmarkEnd w:id="5239"/>
      <w:bookmarkEnd w:id="5240"/>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5241" w:name="_CR9_2_2"/>
      <w:bookmarkStart w:id="5242" w:name="_Toc20955269"/>
      <w:bookmarkStart w:id="5243" w:name="_Toc29991466"/>
      <w:bookmarkStart w:id="5244" w:name="_Toc36555866"/>
      <w:bookmarkStart w:id="5245" w:name="_Toc44497588"/>
      <w:bookmarkStart w:id="5246" w:name="_Toc45107976"/>
      <w:bookmarkStart w:id="5247" w:name="_Toc45901596"/>
      <w:bookmarkStart w:id="5248" w:name="_Toc51850675"/>
      <w:bookmarkStart w:id="5249" w:name="_Toc56693678"/>
      <w:bookmarkStart w:id="5250" w:name="_Toc64447221"/>
      <w:bookmarkStart w:id="5251" w:name="_Toc66286715"/>
      <w:bookmarkStart w:id="5252" w:name="_Toc74151410"/>
      <w:bookmarkStart w:id="5253" w:name="_Toc88653883"/>
      <w:bookmarkStart w:id="5254" w:name="_Toc97904239"/>
      <w:bookmarkStart w:id="5255" w:name="_Toc105175280"/>
      <w:bookmarkStart w:id="5256" w:name="_Toc113826310"/>
      <w:bookmarkStart w:id="5257" w:name="_Toc155948734"/>
      <w:bookmarkEnd w:id="5241"/>
      <w:r w:rsidRPr="00FD0425">
        <w:t>9.2.2</w:t>
      </w:r>
      <w:r w:rsidRPr="00FD0425">
        <w:tab/>
        <w:t>NG-RAN Node and Cell Configuration related IE definitions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3D1B5AA" w14:textId="77777777" w:rsidR="00F02090" w:rsidRPr="00FD0425" w:rsidRDefault="00F02090" w:rsidP="0073372F">
      <w:pPr>
        <w:pStyle w:val="Heading4"/>
        <w:keepNext w:val="0"/>
        <w:keepLines w:val="0"/>
        <w:widowControl w:val="0"/>
      </w:pPr>
      <w:bookmarkStart w:id="5258" w:name="_CR9_2_2_1"/>
      <w:bookmarkStart w:id="5259" w:name="_Toc20955270"/>
      <w:bookmarkStart w:id="5260" w:name="_Toc29991467"/>
      <w:bookmarkStart w:id="5261" w:name="_Toc36555867"/>
      <w:bookmarkStart w:id="5262" w:name="_Toc44497589"/>
      <w:bookmarkStart w:id="5263" w:name="_Toc45107977"/>
      <w:bookmarkStart w:id="5264" w:name="_Toc45901597"/>
      <w:bookmarkStart w:id="5265" w:name="_Toc51850676"/>
      <w:bookmarkStart w:id="5266" w:name="_Toc56693679"/>
      <w:bookmarkStart w:id="5267" w:name="_Toc64447222"/>
      <w:bookmarkStart w:id="5268" w:name="_Toc66286716"/>
      <w:bookmarkStart w:id="5269" w:name="_Toc74151411"/>
      <w:bookmarkStart w:id="5270" w:name="_Toc88653884"/>
      <w:bookmarkStart w:id="5271" w:name="_Toc97904240"/>
      <w:bookmarkStart w:id="5272" w:name="_Toc105175281"/>
      <w:bookmarkStart w:id="5273" w:name="_Toc113826311"/>
      <w:bookmarkStart w:id="5274" w:name="_Toc155948735"/>
      <w:bookmarkEnd w:id="5258"/>
      <w:r w:rsidRPr="00FD0425">
        <w:t>9.2.2.1</w:t>
      </w:r>
      <w:r w:rsidRPr="00FD0425">
        <w:tab/>
        <w:t>Global gNB 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275" w:name="_CR9_2_2_2"/>
      <w:bookmarkStart w:id="5276" w:name="_Toc20955271"/>
      <w:bookmarkStart w:id="5277" w:name="_Toc29991468"/>
      <w:bookmarkStart w:id="5278" w:name="_Toc36555868"/>
      <w:bookmarkStart w:id="5279" w:name="_Toc44497590"/>
      <w:bookmarkStart w:id="5280" w:name="_Toc45107978"/>
      <w:bookmarkStart w:id="5281" w:name="_Toc45901598"/>
      <w:bookmarkStart w:id="5282" w:name="_Toc51850677"/>
      <w:bookmarkStart w:id="5283" w:name="_Toc56693680"/>
      <w:bookmarkStart w:id="5284" w:name="_Toc64447223"/>
      <w:bookmarkStart w:id="5285" w:name="_Toc66286717"/>
      <w:bookmarkStart w:id="5286" w:name="_Toc74151412"/>
      <w:bookmarkStart w:id="5287" w:name="_Toc88653885"/>
      <w:bookmarkStart w:id="5288" w:name="_Toc97904241"/>
      <w:bookmarkStart w:id="5289" w:name="_Toc105175282"/>
      <w:bookmarkStart w:id="5290" w:name="_Toc113826312"/>
      <w:bookmarkStart w:id="5291" w:name="_Toc155948736"/>
      <w:bookmarkEnd w:id="5275"/>
      <w:r w:rsidRPr="00FD0425">
        <w:t>9.2.2.2</w:t>
      </w:r>
      <w:r w:rsidRPr="00FD0425">
        <w:tab/>
        <w:t>Global ng-eNB ID</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292" w:name="_CR9_2_2_3"/>
      <w:bookmarkStart w:id="5293" w:name="_Toc20955272"/>
      <w:bookmarkStart w:id="5294" w:name="_Toc29991469"/>
      <w:bookmarkStart w:id="5295" w:name="_Toc36555869"/>
      <w:bookmarkStart w:id="5296" w:name="_Toc44497591"/>
      <w:bookmarkStart w:id="5297" w:name="_Toc45107979"/>
      <w:bookmarkStart w:id="5298" w:name="_Toc45901599"/>
      <w:bookmarkStart w:id="5299" w:name="_Toc51850678"/>
      <w:bookmarkStart w:id="5300" w:name="_Toc56693681"/>
      <w:bookmarkStart w:id="5301" w:name="_Toc64447224"/>
      <w:bookmarkStart w:id="5302" w:name="_Toc66286718"/>
      <w:bookmarkStart w:id="5303" w:name="_Toc74151413"/>
      <w:bookmarkStart w:id="5304" w:name="_Toc88653886"/>
      <w:bookmarkStart w:id="5305" w:name="_Toc97904242"/>
      <w:bookmarkStart w:id="5306" w:name="_Toc105175283"/>
      <w:bookmarkStart w:id="5307" w:name="_Toc113826313"/>
      <w:bookmarkStart w:id="5308" w:name="_Toc155948737"/>
      <w:bookmarkEnd w:id="5292"/>
      <w:r w:rsidRPr="00FD0425">
        <w:t>9.2.2.3</w:t>
      </w:r>
      <w:r w:rsidRPr="00FD0425">
        <w:tab/>
      </w:r>
      <w:bookmarkStart w:id="5309" w:name="_Hlk493679114"/>
      <w:r w:rsidRPr="00FD0425">
        <w:t>Global NG-RAN Node ID</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310" w:name="_CR9_2_2_4"/>
      <w:bookmarkStart w:id="5311" w:name="_Toc20955273"/>
      <w:bookmarkStart w:id="5312" w:name="_Toc29991470"/>
      <w:bookmarkStart w:id="5313" w:name="_Toc36555870"/>
      <w:bookmarkStart w:id="5314" w:name="_Toc44497592"/>
      <w:bookmarkStart w:id="5315" w:name="_Toc45107980"/>
      <w:bookmarkStart w:id="5316" w:name="_Toc45901600"/>
      <w:bookmarkStart w:id="5317" w:name="_Toc51850679"/>
      <w:bookmarkStart w:id="5318" w:name="_Toc56693682"/>
      <w:bookmarkStart w:id="5319" w:name="_Toc64447225"/>
      <w:bookmarkStart w:id="5320" w:name="_Toc66286719"/>
      <w:bookmarkStart w:id="5321" w:name="_Toc74151414"/>
      <w:bookmarkStart w:id="5322" w:name="_Toc88653887"/>
      <w:bookmarkStart w:id="5323" w:name="_Toc97904243"/>
      <w:bookmarkStart w:id="5324" w:name="_Toc105175284"/>
      <w:bookmarkStart w:id="5325" w:name="_Toc113826314"/>
      <w:bookmarkStart w:id="5326" w:name="_Toc155948738"/>
      <w:bookmarkStart w:id="5327" w:name="_Hlk512606528"/>
      <w:bookmarkEnd w:id="5310"/>
      <w:r w:rsidRPr="00FD0425">
        <w:t>9.2.2.4</w:t>
      </w:r>
      <w:r w:rsidRPr="00FD0425">
        <w:tab/>
        <w:t>PLMN Identity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328" w:name="_CR9_2_2_5"/>
      <w:bookmarkStart w:id="5329" w:name="_Toc20955274"/>
      <w:bookmarkStart w:id="5330" w:name="_Toc29991471"/>
      <w:bookmarkStart w:id="5331" w:name="_Toc36555871"/>
      <w:bookmarkStart w:id="5332" w:name="_Toc44497593"/>
      <w:bookmarkStart w:id="5333" w:name="_Toc45107981"/>
      <w:bookmarkStart w:id="5334" w:name="_Toc45901601"/>
      <w:bookmarkStart w:id="5335" w:name="_Toc51850680"/>
      <w:bookmarkStart w:id="5336" w:name="_Toc56693683"/>
      <w:bookmarkStart w:id="5337" w:name="_Toc64447226"/>
      <w:bookmarkStart w:id="5338" w:name="_Toc66286720"/>
      <w:bookmarkStart w:id="5339" w:name="_Toc74151415"/>
      <w:bookmarkStart w:id="5340" w:name="_Toc88653888"/>
      <w:bookmarkStart w:id="5341" w:name="_Toc97904244"/>
      <w:bookmarkStart w:id="5342" w:name="_Toc105175285"/>
      <w:bookmarkStart w:id="5343" w:name="_Toc113826315"/>
      <w:bookmarkStart w:id="5344" w:name="_Toc155948739"/>
      <w:bookmarkEnd w:id="5328"/>
      <w:r w:rsidRPr="00FD0425">
        <w:t>9.2.2.5</w:t>
      </w:r>
      <w:r w:rsidRPr="00FD0425">
        <w:tab/>
        <w:t>TAC</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345" w:name="_CR9_2_2_6"/>
      <w:bookmarkStart w:id="5346" w:name="_Toc20955275"/>
      <w:bookmarkStart w:id="5347" w:name="_Toc29991472"/>
      <w:bookmarkStart w:id="5348" w:name="_Toc36555872"/>
      <w:bookmarkStart w:id="5349" w:name="_Toc44497594"/>
      <w:bookmarkStart w:id="5350" w:name="_Toc45107982"/>
      <w:bookmarkStart w:id="5351" w:name="_Toc45901602"/>
      <w:bookmarkStart w:id="5352" w:name="_Toc51850681"/>
      <w:bookmarkStart w:id="5353" w:name="_Toc56693684"/>
      <w:bookmarkStart w:id="5354" w:name="_Toc64447227"/>
      <w:bookmarkStart w:id="5355" w:name="_Toc66286721"/>
      <w:bookmarkStart w:id="5356" w:name="_Toc74151416"/>
      <w:bookmarkStart w:id="5357" w:name="_Toc88653889"/>
      <w:bookmarkStart w:id="5358" w:name="_Toc97904245"/>
      <w:bookmarkStart w:id="5359" w:name="_Toc105175286"/>
      <w:bookmarkStart w:id="5360" w:name="_Toc113826316"/>
      <w:bookmarkStart w:id="5361" w:name="_Toc155948740"/>
      <w:bookmarkEnd w:id="5345"/>
      <w:r w:rsidRPr="00FD0425">
        <w:t>9.2.2.6</w:t>
      </w:r>
      <w:r w:rsidRPr="00FD0425">
        <w:tab/>
        <w:t>RAN Area Code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362" w:name="_CR9_2_2_7"/>
      <w:bookmarkStart w:id="5363" w:name="_Toc20955276"/>
      <w:bookmarkStart w:id="5364" w:name="_Toc29991473"/>
      <w:bookmarkStart w:id="5365" w:name="_Toc36555873"/>
      <w:bookmarkStart w:id="5366" w:name="_Toc44497595"/>
      <w:bookmarkStart w:id="5367" w:name="_Toc45107983"/>
      <w:bookmarkStart w:id="5368" w:name="_Toc45901603"/>
      <w:bookmarkStart w:id="5369" w:name="_Toc51850682"/>
      <w:bookmarkStart w:id="5370" w:name="_Toc56693685"/>
      <w:bookmarkStart w:id="5371" w:name="_Toc64447228"/>
      <w:bookmarkStart w:id="5372" w:name="_Toc66286722"/>
      <w:bookmarkStart w:id="5373" w:name="_Toc74151417"/>
      <w:bookmarkStart w:id="5374" w:name="_Toc88653890"/>
      <w:bookmarkStart w:id="5375" w:name="_Toc97904246"/>
      <w:bookmarkStart w:id="5376" w:name="_Toc105175287"/>
      <w:bookmarkStart w:id="5377" w:name="_Toc113826317"/>
      <w:bookmarkStart w:id="5378" w:name="_Toc155948741"/>
      <w:bookmarkEnd w:id="5362"/>
      <w:r w:rsidRPr="00FD0425">
        <w:t>9.2.2.7</w:t>
      </w:r>
      <w:r w:rsidRPr="00FD0425">
        <w:tab/>
        <w:t>NR CGI</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379" w:name="_CR9_2_2_8"/>
      <w:bookmarkStart w:id="5380" w:name="_Toc20955277"/>
      <w:bookmarkStart w:id="5381" w:name="_Toc29991474"/>
      <w:bookmarkStart w:id="5382" w:name="_Toc36555874"/>
      <w:bookmarkStart w:id="5383" w:name="_Toc44497596"/>
      <w:bookmarkStart w:id="5384" w:name="_Toc45107984"/>
      <w:bookmarkStart w:id="5385" w:name="_Toc45901604"/>
      <w:bookmarkStart w:id="5386" w:name="_Toc51850683"/>
      <w:bookmarkStart w:id="5387" w:name="_Toc56693686"/>
      <w:bookmarkStart w:id="5388" w:name="_Toc64447229"/>
      <w:bookmarkStart w:id="5389" w:name="_Toc66286723"/>
      <w:bookmarkStart w:id="5390" w:name="_Toc74151418"/>
      <w:bookmarkStart w:id="5391" w:name="_Toc88653891"/>
      <w:bookmarkStart w:id="5392" w:name="_Toc97904247"/>
      <w:bookmarkStart w:id="5393" w:name="_Toc105175288"/>
      <w:bookmarkStart w:id="5394" w:name="_Toc113826318"/>
      <w:bookmarkStart w:id="5395" w:name="_Toc155948742"/>
      <w:bookmarkEnd w:id="5379"/>
      <w:r w:rsidRPr="00FD0425">
        <w:t>9.2.2.8</w:t>
      </w:r>
      <w:r w:rsidRPr="00FD0425">
        <w:tab/>
        <w:t>E-UTRA CGI</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396" w:name="_CR9_2_2_9"/>
      <w:bookmarkStart w:id="5397" w:name="_Toc20955278"/>
      <w:bookmarkStart w:id="5398" w:name="_Toc29991475"/>
      <w:bookmarkStart w:id="5399" w:name="_Toc36555875"/>
      <w:bookmarkStart w:id="5400" w:name="_Toc44497597"/>
      <w:bookmarkStart w:id="5401" w:name="_Toc45107985"/>
      <w:bookmarkStart w:id="5402" w:name="_Toc45901605"/>
      <w:bookmarkStart w:id="5403" w:name="_Toc51850684"/>
      <w:bookmarkStart w:id="5404" w:name="_Toc56693687"/>
      <w:bookmarkStart w:id="5405" w:name="_Toc64447230"/>
      <w:bookmarkStart w:id="5406" w:name="_Toc66286724"/>
      <w:bookmarkStart w:id="5407" w:name="_Toc74151419"/>
      <w:bookmarkStart w:id="5408" w:name="_Toc88653892"/>
      <w:bookmarkStart w:id="5409" w:name="_Toc97904248"/>
      <w:bookmarkStart w:id="5410" w:name="_Toc105175289"/>
      <w:bookmarkStart w:id="5411" w:name="_Toc113826319"/>
      <w:bookmarkStart w:id="5412" w:name="_Toc155948743"/>
      <w:bookmarkEnd w:id="5396"/>
      <w:r w:rsidRPr="006B55F2">
        <w:t>9.2.2.9</w:t>
      </w:r>
      <w:r w:rsidRPr="006B55F2">
        <w:tab/>
        <w:t>NG-RAN Cell Identity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413" w:name="_CR9_2_2_10"/>
      <w:bookmarkStart w:id="5414" w:name="_Toc20955279"/>
      <w:bookmarkStart w:id="5415" w:name="_Toc29991476"/>
      <w:bookmarkStart w:id="5416" w:name="_Toc36555876"/>
      <w:bookmarkStart w:id="5417" w:name="_Toc44497598"/>
      <w:bookmarkStart w:id="5418" w:name="_Toc45107986"/>
      <w:bookmarkStart w:id="5419" w:name="_Toc45901606"/>
      <w:bookmarkStart w:id="5420" w:name="_Toc51850685"/>
      <w:bookmarkStart w:id="5421" w:name="_Toc56693688"/>
      <w:bookmarkStart w:id="5422" w:name="_Toc64447231"/>
      <w:bookmarkStart w:id="5423" w:name="_Toc66286725"/>
      <w:bookmarkStart w:id="5424" w:name="_Toc74151420"/>
      <w:bookmarkStart w:id="5425" w:name="_Toc88653893"/>
      <w:bookmarkStart w:id="5426" w:name="_Toc97904249"/>
      <w:bookmarkStart w:id="5427" w:name="_Toc105175290"/>
      <w:bookmarkStart w:id="5428" w:name="_Toc113826320"/>
      <w:bookmarkStart w:id="5429" w:name="_Toc155948744"/>
      <w:bookmarkEnd w:id="541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430" w:name="_CR9_2_2_11"/>
      <w:bookmarkStart w:id="5431" w:name="_Toc20955280"/>
      <w:bookmarkStart w:id="5432" w:name="_Toc29991477"/>
      <w:bookmarkStart w:id="5433" w:name="_Toc36555877"/>
      <w:bookmarkStart w:id="5434" w:name="_Toc44497599"/>
      <w:bookmarkStart w:id="5435" w:name="_Toc45107987"/>
      <w:bookmarkStart w:id="5436" w:name="_Toc45901607"/>
      <w:bookmarkStart w:id="5437" w:name="_Toc51850686"/>
      <w:bookmarkStart w:id="5438" w:name="_Toc56693689"/>
      <w:bookmarkStart w:id="5439" w:name="_Toc64447232"/>
      <w:bookmarkStart w:id="5440" w:name="_Toc66286726"/>
      <w:bookmarkStart w:id="5441" w:name="_Toc74151421"/>
      <w:bookmarkStart w:id="5442" w:name="_Toc88653894"/>
      <w:bookmarkStart w:id="5443" w:name="_Toc97904250"/>
      <w:bookmarkStart w:id="5444" w:name="_Toc105175291"/>
      <w:bookmarkStart w:id="5445" w:name="_Toc113826321"/>
      <w:bookmarkStart w:id="5446" w:name="_Toc155948745"/>
      <w:bookmarkEnd w:id="5430"/>
      <w:r w:rsidRPr="006B55F2">
        <w:t>9.2.2.11</w:t>
      </w:r>
      <w:r w:rsidRPr="006B55F2">
        <w:tab/>
        <w:t>Served Cell Information NR</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447" w:name="_Hlk44419558"/>
            <w:r w:rsidRPr="007862BD">
              <w:rPr>
                <w:rFonts w:cs="Arial" w:hint="eastAsia"/>
                <w:lang w:eastAsia="zh-CN"/>
              </w:rPr>
              <w:t>9.2.2.</w:t>
            </w:r>
            <w:bookmarkEnd w:id="5447"/>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448" w:name="_Hlk44460063"/>
            <w:r w:rsidRPr="007862BD">
              <w:rPr>
                <w:rFonts w:eastAsia="SimSun" w:cs="Arial" w:hint="eastAsia"/>
                <w:lang w:eastAsia="zh-CN"/>
              </w:rPr>
              <w:t>9.2.2.</w:t>
            </w:r>
            <w:bookmarkEnd w:id="5448"/>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449" w:name="_Hlk44419608"/>
            <w:r w:rsidRPr="00BB5C7A">
              <w:rPr>
                <w:rFonts w:cs="Arial" w:hint="eastAsia"/>
                <w:lang w:eastAsia="ja-JP"/>
              </w:rPr>
              <w:t>9.2.2.</w:t>
            </w:r>
            <w:bookmarkEnd w:id="5449"/>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450" w:name="_CR9_2_2_12"/>
      <w:bookmarkStart w:id="5451" w:name="_Toc20955281"/>
      <w:bookmarkStart w:id="5452" w:name="_Toc29991478"/>
      <w:bookmarkStart w:id="5453" w:name="_Toc36555878"/>
      <w:bookmarkStart w:id="5454" w:name="_Toc44497600"/>
      <w:bookmarkStart w:id="5455" w:name="_Toc45107988"/>
      <w:bookmarkStart w:id="5456" w:name="_Toc45901608"/>
      <w:bookmarkStart w:id="5457" w:name="_Toc51850687"/>
      <w:bookmarkStart w:id="5458" w:name="_Toc56693690"/>
      <w:bookmarkStart w:id="5459" w:name="_Toc64447233"/>
      <w:bookmarkStart w:id="5460" w:name="_Toc66286727"/>
      <w:bookmarkStart w:id="5461" w:name="_Toc74151422"/>
      <w:bookmarkStart w:id="5462" w:name="_Toc88653895"/>
      <w:bookmarkStart w:id="5463" w:name="_Toc97904251"/>
      <w:bookmarkStart w:id="5464" w:name="_Toc105175292"/>
      <w:bookmarkStart w:id="5465" w:name="_Toc113826322"/>
      <w:bookmarkStart w:id="5466" w:name="_Toc155948746"/>
      <w:bookmarkEnd w:id="5327"/>
      <w:bookmarkEnd w:id="5450"/>
      <w:r w:rsidRPr="00FD0425">
        <w:t>9.2.2.12</w:t>
      </w:r>
      <w:r w:rsidRPr="00FD0425">
        <w:tab/>
        <w:t>Served Cell Information E-UTRA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467" w:name="OLE_LINK170"/>
            <w:r w:rsidRPr="00FD0425">
              <w:rPr>
                <w:lang w:eastAsia="ja-JP"/>
              </w:rPr>
              <w:t xml:space="preserve">E-UTRA </w:t>
            </w:r>
            <w:bookmarkEnd w:id="5467"/>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468"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468"/>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469" w:name="OLE_LINK180"/>
            <w:r w:rsidRPr="00FD0425">
              <w:rPr>
                <w:lang w:eastAsia="ja-JP"/>
              </w:rPr>
              <w:t xml:space="preserve">E-UTRA </w:t>
            </w:r>
            <w:bookmarkEnd w:id="5469"/>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470" w:name="OLE_LINK172"/>
            <w:r w:rsidRPr="00FD0425">
              <w:rPr>
                <w:lang w:eastAsia="ja-JP"/>
              </w:rPr>
              <w:t>9.2.2</w:t>
            </w:r>
            <w:bookmarkEnd w:id="5470"/>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471"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471"/>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472" w:name="OLE_LINK165"/>
            <w:r w:rsidRPr="00FD0425">
              <w:rPr>
                <w:b/>
                <w:lang w:eastAsia="zh-CN"/>
              </w:rPr>
              <w:t xml:space="preserve">Special </w:t>
            </w:r>
            <w:r w:rsidRPr="00FD0425">
              <w:rPr>
                <w:b/>
                <w:lang w:eastAsia="ja-JP"/>
              </w:rPr>
              <w:t>Subframe</w:t>
            </w:r>
            <w:r w:rsidRPr="00FD0425">
              <w:rPr>
                <w:b/>
                <w:lang w:eastAsia="zh-CN"/>
              </w:rPr>
              <w:t xml:space="preserve"> Info</w:t>
            </w:r>
            <w:bookmarkEnd w:id="5472"/>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473" w:name="_Hlk44413498"/>
            <w:r w:rsidRPr="00AA5DA2">
              <w:rPr>
                <w:bCs/>
              </w:rPr>
              <w:t>9.2.</w:t>
            </w:r>
            <w:r>
              <w:rPr>
                <w:bCs/>
              </w:rPr>
              <w:t>2.</w:t>
            </w:r>
            <w:bookmarkEnd w:id="5473"/>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474" w:name="_Hlk44413504"/>
            <w:r>
              <w:rPr>
                <w:lang w:eastAsia="ja-JP"/>
              </w:rPr>
              <w:t>9.2.2.</w:t>
            </w:r>
            <w:bookmarkEnd w:id="5474"/>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475" w:name="OLE_LINK181"/>
            <w:r w:rsidRPr="00FD0425">
              <w:rPr>
                <w:lang w:eastAsia="zh-CN"/>
              </w:rPr>
              <w:t>9.2.</w:t>
            </w:r>
            <w:bookmarkEnd w:id="5475"/>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476" w:name="OLE_LINK183"/>
            <w:r w:rsidRPr="00FD0425">
              <w:rPr>
                <w:lang w:eastAsia="zh-CN"/>
              </w:rPr>
              <w:t>9.2.</w:t>
            </w:r>
            <w:bookmarkEnd w:id="5476"/>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477" w:name="_CR9_2_2_13"/>
      <w:bookmarkStart w:id="5478" w:name="OLE_LINK83"/>
      <w:bookmarkStart w:id="5479" w:name="_Toc20955282"/>
      <w:bookmarkStart w:id="5480" w:name="_Toc29991479"/>
      <w:bookmarkStart w:id="5481" w:name="_Toc36555879"/>
      <w:bookmarkStart w:id="5482" w:name="_Toc44497601"/>
      <w:bookmarkStart w:id="5483" w:name="_Toc45107989"/>
      <w:bookmarkStart w:id="5484" w:name="_Toc45901609"/>
      <w:bookmarkStart w:id="5485" w:name="_Toc51850688"/>
      <w:bookmarkStart w:id="5486" w:name="_Toc56693691"/>
      <w:bookmarkStart w:id="5487" w:name="_Toc64447234"/>
      <w:bookmarkStart w:id="5488" w:name="_Toc66286728"/>
      <w:bookmarkStart w:id="5489" w:name="_Toc74151423"/>
      <w:bookmarkStart w:id="5490" w:name="_Toc88653896"/>
      <w:bookmarkStart w:id="5491" w:name="_Toc97904252"/>
      <w:bookmarkStart w:id="5492" w:name="_Toc105175293"/>
      <w:bookmarkStart w:id="5493" w:name="_Toc113826323"/>
      <w:bookmarkStart w:id="5494" w:name="_Toc155948747"/>
      <w:bookmarkStart w:id="5495" w:name="OLE_LINK197"/>
      <w:bookmarkEnd w:id="5477"/>
      <w:r w:rsidRPr="00FD0425">
        <w:t>9.2.2.13</w:t>
      </w:r>
      <w:r w:rsidRPr="00FD0425">
        <w:tab/>
      </w:r>
      <w:bookmarkEnd w:id="5478"/>
      <w:r w:rsidRPr="00FD0425">
        <w:t>Neighbour Information NR</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495"/>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496" w:name="OLE_LINK81"/>
            <w:bookmarkStart w:id="5497" w:name="OLE_LINK76"/>
            <w:r w:rsidRPr="00FD0425">
              <w:rPr>
                <w:lang w:eastAsia="ja-JP"/>
              </w:rPr>
              <w:t xml:space="preserve">Neighbour </w:t>
            </w:r>
            <w:bookmarkEnd w:id="5496"/>
            <w:r w:rsidRPr="00FD0425">
              <w:rPr>
                <w:lang w:eastAsia="ja-JP"/>
              </w:rPr>
              <w:t>Information</w:t>
            </w:r>
            <w:bookmarkEnd w:id="5497"/>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498"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499"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499"/>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498"/>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500"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500"/>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501" w:name="_CR9_2_2_14"/>
      <w:bookmarkStart w:id="5502" w:name="_Toc20955283"/>
      <w:bookmarkStart w:id="5503" w:name="_Toc29991480"/>
      <w:bookmarkStart w:id="5504" w:name="_Toc36555880"/>
      <w:bookmarkStart w:id="5505" w:name="_Toc44497602"/>
      <w:bookmarkStart w:id="5506" w:name="_Toc45107990"/>
      <w:bookmarkStart w:id="5507" w:name="_Toc45901610"/>
      <w:bookmarkStart w:id="5508" w:name="_Toc51850689"/>
      <w:bookmarkStart w:id="5509" w:name="_Toc56693692"/>
      <w:bookmarkStart w:id="5510" w:name="_Toc64447235"/>
      <w:bookmarkStart w:id="5511" w:name="_Toc66286729"/>
      <w:bookmarkStart w:id="5512" w:name="_Toc74151424"/>
      <w:bookmarkStart w:id="5513" w:name="_Toc88653897"/>
      <w:bookmarkStart w:id="5514" w:name="_Toc97904253"/>
      <w:bookmarkStart w:id="5515" w:name="_Toc105175294"/>
      <w:bookmarkStart w:id="5516" w:name="_Toc113826324"/>
      <w:bookmarkStart w:id="5517" w:name="_Toc155948748"/>
      <w:bookmarkEnd w:id="5501"/>
      <w:r w:rsidRPr="00FD0425">
        <w:t>9.2.2.14</w:t>
      </w:r>
      <w:r w:rsidRPr="00FD0425">
        <w:tab/>
        <w:t>Neighbour Information E-UTRA</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72CAFF1" w14:textId="77777777" w:rsidR="00F02090" w:rsidRPr="00FD0425" w:rsidRDefault="00F02090" w:rsidP="0073372F">
      <w:pPr>
        <w:widowControl w:val="0"/>
        <w:rPr>
          <w:lang w:eastAsia="ja-JP"/>
        </w:rPr>
      </w:pPr>
      <w:bookmarkStart w:id="5518" w:name="_Hlk515178975"/>
      <w:r w:rsidRPr="00FD0425">
        <w:rPr>
          <w:lang w:eastAsia="ja-JP"/>
        </w:rPr>
        <w:t>This IE contains cell configuration information of E-UTRA cells that a neighbour NG-RAN node may need to properly operate its own served cells.</w:t>
      </w:r>
      <w:bookmarkEnd w:id="5518"/>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519" w:name="OLE_LINK202"/>
            <w:r w:rsidRPr="00FD0425">
              <w:rPr>
                <w:i/>
                <w:lang w:eastAsia="ja-JP"/>
              </w:rPr>
              <w:t>maxnoofNeighbours</w:t>
            </w:r>
            <w:bookmarkEnd w:id="5519"/>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520"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520"/>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521" w:name="_CR9_2_2_15"/>
      <w:bookmarkStart w:id="5522" w:name="_Toc20955284"/>
      <w:bookmarkStart w:id="5523" w:name="_Toc29991481"/>
      <w:bookmarkStart w:id="5524" w:name="_Toc36555881"/>
      <w:bookmarkStart w:id="5525" w:name="_Toc44497603"/>
      <w:bookmarkStart w:id="5526" w:name="_Toc45107991"/>
      <w:bookmarkStart w:id="5527" w:name="_Toc45901611"/>
      <w:bookmarkStart w:id="5528" w:name="_Toc51850690"/>
      <w:bookmarkStart w:id="5529" w:name="_Toc56693693"/>
      <w:bookmarkStart w:id="5530" w:name="_Toc64447236"/>
      <w:bookmarkStart w:id="5531" w:name="_Toc66286730"/>
      <w:bookmarkStart w:id="5532" w:name="_Toc74151425"/>
      <w:bookmarkStart w:id="5533" w:name="_Toc88653898"/>
      <w:bookmarkStart w:id="5534" w:name="_Toc97904254"/>
      <w:bookmarkStart w:id="5535" w:name="_Toc105175295"/>
      <w:bookmarkStart w:id="5536" w:name="_Toc113826325"/>
      <w:bookmarkStart w:id="5537" w:name="_Toc155948749"/>
      <w:bookmarkStart w:id="5538" w:name="_Hlk512596479"/>
      <w:bookmarkEnd w:id="5521"/>
      <w:r w:rsidRPr="00FD0425">
        <w:t>9.2.2.15</w:t>
      </w:r>
      <w:r w:rsidRPr="00FD0425">
        <w:tab/>
      </w:r>
      <w:bookmarkStart w:id="5539" w:name="OLE_LINK303"/>
      <w:r w:rsidRPr="00FD0425">
        <w:t>Served Cells To Update</w:t>
      </w:r>
      <w:bookmarkEnd w:id="5539"/>
      <w:r w:rsidRPr="00FD0425">
        <w:t xml:space="preserve"> NR</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540" w:name="_Hlk509328580"/>
            <w:bookmarkStart w:id="5541"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542" w:name="_Hlk509392705"/>
            <w:bookmarkEnd w:id="5540"/>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543" w:name="_Hlk509392428"/>
            <w:bookmarkStart w:id="5544"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543"/>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545" w:name="OLE_LINK360"/>
            <w:r w:rsidRPr="00FD0425">
              <w:rPr>
                <w:bCs/>
                <w:lang w:eastAsia="ja-JP"/>
              </w:rPr>
              <w:t>9.2.2.14</w:t>
            </w:r>
            <w:bookmarkEnd w:id="5545"/>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546" w:name="_Hlk509328635"/>
            <w:bookmarkEnd w:id="5542"/>
            <w:bookmarkEnd w:id="5544"/>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547" w:name="_Hlk509328740"/>
            <w:bookmarkEnd w:id="5546"/>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547"/>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548"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549" w:name="OLE_LINK366"/>
            <w:r w:rsidRPr="00FD0425">
              <w:rPr>
                <w:bCs/>
                <w:lang w:eastAsia="ja-JP"/>
              </w:rPr>
              <w:t>9.2.2.14</w:t>
            </w:r>
            <w:bookmarkEnd w:id="5549"/>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548"/>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550"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550"/>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541"/>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551" w:name="_CR9_2_2_16"/>
      <w:bookmarkStart w:id="5552" w:name="_Toc20955285"/>
      <w:bookmarkStart w:id="5553" w:name="_Toc29991482"/>
      <w:bookmarkStart w:id="5554" w:name="_Toc36555882"/>
      <w:bookmarkStart w:id="5555" w:name="_Toc44497604"/>
      <w:bookmarkStart w:id="5556" w:name="_Toc45107992"/>
      <w:bookmarkStart w:id="5557" w:name="_Toc45901612"/>
      <w:bookmarkStart w:id="5558" w:name="_Toc51850691"/>
      <w:bookmarkStart w:id="5559" w:name="_Toc56693694"/>
      <w:bookmarkStart w:id="5560" w:name="_Toc64447237"/>
      <w:bookmarkStart w:id="5561" w:name="_Toc66286731"/>
      <w:bookmarkStart w:id="5562" w:name="_Toc74151426"/>
      <w:bookmarkStart w:id="5563" w:name="_Toc88653899"/>
      <w:bookmarkStart w:id="5564" w:name="_Toc97904255"/>
      <w:bookmarkStart w:id="5565" w:name="_Toc105175296"/>
      <w:bookmarkStart w:id="5566" w:name="_Toc113826326"/>
      <w:bookmarkStart w:id="5567" w:name="_Toc155948750"/>
      <w:bookmarkEnd w:id="5551"/>
      <w:r w:rsidRPr="00FD0425">
        <w:t>9.2.2.16</w:t>
      </w:r>
      <w:r w:rsidRPr="00FD0425">
        <w:tab/>
        <w:t>Served Cells to Update E-UTRA</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568" w:name="OLE_LINK313"/>
            <w:r w:rsidRPr="00FD0425">
              <w:rPr>
                <w:lang w:eastAsia="ja-JP"/>
              </w:rPr>
              <w:t>E-UTRA</w:t>
            </w:r>
            <w:bookmarkEnd w:id="556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56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56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57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571" w:name="OLE_LINK351"/>
      <w:bookmarkEnd w:id="5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572" w:name="_CR9_2_2_17"/>
      <w:bookmarkStart w:id="5573" w:name="_Toc20955286"/>
      <w:bookmarkStart w:id="5574" w:name="_Toc29991483"/>
      <w:bookmarkStart w:id="5575" w:name="_Toc36555883"/>
      <w:bookmarkStart w:id="5576" w:name="_Toc44497605"/>
      <w:bookmarkStart w:id="5577" w:name="_Toc45107993"/>
      <w:bookmarkStart w:id="5578" w:name="_Toc45901613"/>
      <w:bookmarkStart w:id="5579" w:name="_Toc51850692"/>
      <w:bookmarkStart w:id="5580" w:name="_Toc56693695"/>
      <w:bookmarkStart w:id="5581" w:name="_Toc64447238"/>
      <w:bookmarkStart w:id="5582" w:name="_Toc66286732"/>
      <w:bookmarkStart w:id="5583" w:name="_Toc74151427"/>
      <w:bookmarkStart w:id="5584" w:name="_Toc88653900"/>
      <w:bookmarkStart w:id="5585" w:name="_Toc97904256"/>
      <w:bookmarkStart w:id="5586" w:name="_Toc105175297"/>
      <w:bookmarkStart w:id="5587" w:name="_Toc113826327"/>
      <w:bookmarkStart w:id="5588" w:name="_Toc155948751"/>
      <w:bookmarkEnd w:id="5538"/>
      <w:bookmarkEnd w:id="5571"/>
      <w:bookmarkEnd w:id="5572"/>
      <w:r w:rsidRPr="00FD0425">
        <w:t>9.2.2.17</w:t>
      </w:r>
      <w:r w:rsidRPr="00FD0425">
        <w:tab/>
      </w:r>
      <w:bookmarkStart w:id="5589" w:name="OLE_LINK356"/>
      <w:r w:rsidRPr="00FD0425">
        <w:t>Cell Assistance Information</w:t>
      </w:r>
      <w:bookmarkEnd w:id="5589"/>
      <w:r w:rsidRPr="00FD0425">
        <w:t xml:space="preserve"> NR</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807553">
        <w:trPr>
          <w:tblHeader/>
        </w:trPr>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590" w:name="OLE_LINK352"/>
            <w:r w:rsidRPr="00FD0425">
              <w:rPr>
                <w:bCs/>
                <w:lang w:eastAsia="ja-JP"/>
              </w:rPr>
              <w:t>maxnoofCellsinNG-RAN node</w:t>
            </w:r>
            <w:bookmarkEnd w:id="5590"/>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591" w:name="_CR9_2_2_18"/>
      <w:bookmarkStart w:id="5592" w:name="_Toc20955287"/>
      <w:bookmarkStart w:id="5593" w:name="_Toc29991484"/>
      <w:bookmarkStart w:id="5594" w:name="_Toc36555884"/>
      <w:bookmarkStart w:id="5595" w:name="_Toc44497606"/>
      <w:bookmarkStart w:id="5596" w:name="_Toc45107994"/>
      <w:bookmarkStart w:id="5597" w:name="_Toc45901614"/>
      <w:bookmarkStart w:id="5598" w:name="_Toc51850693"/>
      <w:bookmarkStart w:id="5599" w:name="_Toc56693696"/>
      <w:bookmarkStart w:id="5600" w:name="_Toc64447239"/>
      <w:bookmarkStart w:id="5601" w:name="_Toc66286733"/>
      <w:bookmarkStart w:id="5602" w:name="_Toc74151428"/>
      <w:bookmarkStart w:id="5603" w:name="_Toc88653901"/>
      <w:bookmarkStart w:id="5604" w:name="_Toc97904257"/>
      <w:bookmarkStart w:id="5605" w:name="_Toc105175298"/>
      <w:bookmarkStart w:id="5606" w:name="_Toc113826328"/>
      <w:bookmarkStart w:id="5607" w:name="_Toc155948752"/>
      <w:bookmarkEnd w:id="5591"/>
      <w:r w:rsidRPr="00FD0425">
        <w:rPr>
          <w:lang w:val="fr-FR"/>
        </w:rPr>
        <w:t>9.2.2.18</w:t>
      </w:r>
      <w:r w:rsidRPr="00FD0425">
        <w:rPr>
          <w:lang w:val="fr-FR"/>
        </w:rPr>
        <w:tab/>
        <w:t>SUL Information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608" w:name="_Hlk44448401"/>
            <w:r>
              <w:rPr>
                <w:rFonts w:hint="eastAsia"/>
              </w:rPr>
              <w:t>9.2.2.</w:t>
            </w:r>
            <w:bookmarkEnd w:id="5608"/>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609" w:name="_CR9_2_2_19"/>
      <w:bookmarkStart w:id="5610" w:name="_Toc20955288"/>
      <w:bookmarkStart w:id="5611" w:name="_Toc29991485"/>
      <w:bookmarkStart w:id="5612" w:name="_Toc36555885"/>
      <w:bookmarkStart w:id="5613" w:name="_Toc44497607"/>
      <w:bookmarkStart w:id="5614" w:name="_Toc45107995"/>
      <w:bookmarkStart w:id="5615" w:name="_Toc45901615"/>
      <w:bookmarkStart w:id="5616" w:name="_Toc51850694"/>
      <w:bookmarkStart w:id="5617" w:name="_Toc56693697"/>
      <w:bookmarkStart w:id="5618" w:name="_Toc64447240"/>
      <w:bookmarkStart w:id="5619" w:name="_Toc66286734"/>
      <w:bookmarkStart w:id="5620" w:name="_Toc74151429"/>
      <w:bookmarkStart w:id="5621" w:name="_Toc88653902"/>
      <w:bookmarkStart w:id="5622" w:name="_Toc97904258"/>
      <w:bookmarkStart w:id="5623" w:name="_Toc105175299"/>
      <w:bookmarkStart w:id="5624" w:name="_Toc113826329"/>
      <w:bookmarkStart w:id="5625" w:name="_Toc155948753"/>
      <w:bookmarkEnd w:id="5609"/>
      <w:r w:rsidRPr="006B55F2">
        <w:t>9.2.2.19</w:t>
      </w:r>
      <w:r w:rsidRPr="006B55F2">
        <w:tab/>
        <w:t>NR Frequency Info</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626" w:name="OLE_LINK47"/>
            <w:r w:rsidRPr="00FD0425">
              <w:rPr>
                <w:i/>
              </w:rPr>
              <w:t>1</w:t>
            </w:r>
            <w:bookmarkEnd w:id="5626"/>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627" w:name="OLE_LINK90"/>
            <w:r w:rsidRPr="00FD0425">
              <w:rPr>
                <w:rFonts w:cs="Arial"/>
                <w:bCs/>
                <w:lang w:eastAsia="ja-JP"/>
              </w:rPr>
              <w:t>&gt;</w:t>
            </w:r>
            <w:bookmarkEnd w:id="5627"/>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628" w:name="OLE_LINK115"/>
            <w:r w:rsidRPr="00FD0425">
              <w:t>INTEGER (1.. 1024, ...)</w:t>
            </w:r>
            <w:bookmarkEnd w:id="5628"/>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629"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630" w:name="OLE_LINK153"/>
            <w:bookmarkStart w:id="5631" w:name="_Hlk508118788"/>
            <w:r w:rsidRPr="00FD0425">
              <w:rPr>
                <w:rFonts w:cs="Arial"/>
                <w:bCs/>
                <w:lang w:eastAsia="ja-JP"/>
              </w:rPr>
              <w:t>maxnoofNRCellBands</w:t>
            </w:r>
            <w:bookmarkEnd w:id="5630"/>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629"/>
      <w:bookmarkEnd w:id="5631"/>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632" w:name="_CR9_2_2_20"/>
      <w:bookmarkStart w:id="5633" w:name="_Toc20955289"/>
      <w:bookmarkStart w:id="5634" w:name="_Toc29991486"/>
      <w:bookmarkStart w:id="5635" w:name="_Toc36555886"/>
      <w:bookmarkStart w:id="5636" w:name="_Toc44497608"/>
      <w:bookmarkStart w:id="5637" w:name="_Toc45107996"/>
      <w:bookmarkStart w:id="5638" w:name="_Toc45901616"/>
      <w:bookmarkStart w:id="5639" w:name="_Toc51850695"/>
      <w:bookmarkStart w:id="5640" w:name="_Toc56693698"/>
      <w:bookmarkStart w:id="5641" w:name="_Toc64447241"/>
      <w:bookmarkStart w:id="5642" w:name="_Toc66286735"/>
      <w:bookmarkStart w:id="5643" w:name="_Toc74151430"/>
      <w:bookmarkStart w:id="5644" w:name="_Toc88653903"/>
      <w:bookmarkStart w:id="5645" w:name="_Toc97904259"/>
      <w:bookmarkStart w:id="5646" w:name="_Toc105175300"/>
      <w:bookmarkStart w:id="5647" w:name="_Toc113826330"/>
      <w:bookmarkStart w:id="5648" w:name="_Toc155948754"/>
      <w:bookmarkEnd w:id="5632"/>
      <w:r w:rsidRPr="00FD0425">
        <w:rPr>
          <w:lang w:val="fr-FR"/>
        </w:rPr>
        <w:t>9.2.2.20</w:t>
      </w:r>
      <w:r w:rsidRPr="00FD0425">
        <w:rPr>
          <w:lang w:val="fr-FR"/>
        </w:rPr>
        <w:tab/>
        <w:t>NR Transmission Bandwidth</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649" w:name="_CR9_2_2_21"/>
      <w:bookmarkStart w:id="5650" w:name="_Toc20955290"/>
      <w:bookmarkStart w:id="5651" w:name="_Toc29991487"/>
      <w:bookmarkStart w:id="5652" w:name="_Toc36555887"/>
      <w:bookmarkStart w:id="5653" w:name="_Toc44497609"/>
      <w:bookmarkStart w:id="5654" w:name="_Toc45107997"/>
      <w:bookmarkStart w:id="5655" w:name="_Toc45901617"/>
      <w:bookmarkStart w:id="5656" w:name="_Toc51850696"/>
      <w:bookmarkStart w:id="5657" w:name="_Toc56693699"/>
      <w:bookmarkStart w:id="5658" w:name="_Toc64447242"/>
      <w:bookmarkStart w:id="5659" w:name="_Toc66286736"/>
      <w:bookmarkStart w:id="5660" w:name="_Toc74151431"/>
      <w:bookmarkStart w:id="5661" w:name="_Toc88653904"/>
      <w:bookmarkStart w:id="5662" w:name="_Toc97904260"/>
      <w:bookmarkStart w:id="5663" w:name="_Toc105175301"/>
      <w:bookmarkStart w:id="5664" w:name="_Toc113826331"/>
      <w:bookmarkStart w:id="5665" w:name="_Toc155948755"/>
      <w:bookmarkEnd w:id="5649"/>
      <w:r w:rsidRPr="00FD0425">
        <w:t>9.2.2.21</w:t>
      </w:r>
      <w:r w:rsidRPr="00FD0425">
        <w:tab/>
        <w:t>E-UTRA ARFCN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666" w:name="_CR9_2_2_22"/>
      <w:bookmarkStart w:id="5667" w:name="_Toc20955291"/>
      <w:bookmarkStart w:id="5668" w:name="_Toc29991488"/>
      <w:bookmarkStart w:id="5669" w:name="_Toc36555888"/>
      <w:bookmarkStart w:id="5670" w:name="_Toc44497610"/>
      <w:bookmarkStart w:id="5671" w:name="_Toc45107998"/>
      <w:bookmarkStart w:id="5672" w:name="_Toc45901618"/>
      <w:bookmarkStart w:id="5673" w:name="_Toc51850697"/>
      <w:bookmarkStart w:id="5674" w:name="_Toc56693700"/>
      <w:bookmarkStart w:id="5675" w:name="_Toc64447243"/>
      <w:bookmarkStart w:id="5676" w:name="_Toc66286737"/>
      <w:bookmarkStart w:id="5677" w:name="_Toc74151432"/>
      <w:bookmarkStart w:id="5678" w:name="_Toc88653905"/>
      <w:bookmarkStart w:id="5679" w:name="_Toc97904261"/>
      <w:bookmarkStart w:id="5680" w:name="_Toc105175302"/>
      <w:bookmarkStart w:id="5681" w:name="_Toc113826332"/>
      <w:bookmarkStart w:id="5682" w:name="_Toc155948756"/>
      <w:bookmarkEnd w:id="5666"/>
      <w:r w:rsidRPr="00FD0425">
        <w:t>9.2.2.22</w:t>
      </w:r>
      <w:r w:rsidRPr="00FD0425">
        <w:tab/>
        <w:t>E-UTRA Transmission Bandwidth</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683" w:name="_CR9_2_2_23"/>
      <w:bookmarkStart w:id="5684" w:name="_Toc20955292"/>
      <w:bookmarkStart w:id="5685" w:name="_Toc29991489"/>
      <w:bookmarkStart w:id="5686" w:name="_Toc36555889"/>
      <w:bookmarkStart w:id="5687" w:name="_Toc44497611"/>
      <w:bookmarkStart w:id="5688" w:name="_Toc45107999"/>
      <w:bookmarkStart w:id="5689" w:name="_Toc45901619"/>
      <w:bookmarkStart w:id="5690" w:name="_Toc51850698"/>
      <w:bookmarkStart w:id="5691" w:name="_Toc56693701"/>
      <w:bookmarkStart w:id="5692" w:name="_Toc64447244"/>
      <w:bookmarkStart w:id="5693" w:name="_Toc66286738"/>
      <w:bookmarkStart w:id="5694" w:name="_Toc74151433"/>
      <w:bookmarkStart w:id="5695" w:name="_Toc88653906"/>
      <w:bookmarkStart w:id="5696" w:name="_Toc97904262"/>
      <w:bookmarkStart w:id="5697" w:name="_Toc105175303"/>
      <w:bookmarkStart w:id="5698" w:name="_Toc113826333"/>
      <w:bookmarkStart w:id="5699" w:name="_Toc155948757"/>
      <w:bookmarkEnd w:id="5683"/>
      <w:r w:rsidRPr="00FD0425">
        <w:t>9.2.2.23</w:t>
      </w:r>
      <w:r w:rsidRPr="00FD0425">
        <w:tab/>
        <w:t>Number of Antenna Ports E-UTRA</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700" w:name="_CR9_2_2_24"/>
      <w:bookmarkStart w:id="5701" w:name="_Toc20955293"/>
      <w:bookmarkStart w:id="5702" w:name="_Toc29991490"/>
      <w:bookmarkStart w:id="5703" w:name="_Toc36555890"/>
      <w:bookmarkStart w:id="5704" w:name="_Toc44497612"/>
      <w:bookmarkStart w:id="5705" w:name="_Toc45108000"/>
      <w:bookmarkStart w:id="5706" w:name="_Toc45901620"/>
      <w:bookmarkStart w:id="5707" w:name="_Toc51850699"/>
      <w:bookmarkStart w:id="5708" w:name="_Toc56693702"/>
      <w:bookmarkStart w:id="5709" w:name="_Toc64447245"/>
      <w:bookmarkStart w:id="5710" w:name="_Toc66286739"/>
      <w:bookmarkStart w:id="5711" w:name="_Toc74151434"/>
      <w:bookmarkStart w:id="5712" w:name="_Toc88653907"/>
      <w:bookmarkStart w:id="5713" w:name="_Toc97904263"/>
      <w:bookmarkStart w:id="5714" w:name="_Toc105175304"/>
      <w:bookmarkStart w:id="5715" w:name="_Toc113826334"/>
      <w:bookmarkStart w:id="5716" w:name="_Toc155948758"/>
      <w:bookmarkEnd w:id="5700"/>
      <w:r w:rsidRPr="00FD0425">
        <w:rPr>
          <w:rFonts w:eastAsia="Batang"/>
        </w:rPr>
        <w:t>9.2.2.24</w:t>
      </w:r>
      <w:r w:rsidRPr="00FD0425">
        <w:rPr>
          <w:rFonts w:eastAsia="Batang"/>
        </w:rPr>
        <w:tab/>
      </w:r>
      <w:bookmarkStart w:id="5717" w:name="_Hlk515381887"/>
      <w:r w:rsidRPr="00FD0425">
        <w:rPr>
          <w:rFonts w:eastAsia="Batang"/>
        </w:rPr>
        <w:t>E-UTRA Multiband Info List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718" w:name="_CR9_2_2_25"/>
      <w:bookmarkStart w:id="5719" w:name="_Toc20955294"/>
      <w:bookmarkStart w:id="5720" w:name="_Toc29991491"/>
      <w:bookmarkStart w:id="5721" w:name="_Toc36555891"/>
      <w:bookmarkStart w:id="5722" w:name="_Toc44497613"/>
      <w:bookmarkStart w:id="5723" w:name="_Toc45108001"/>
      <w:bookmarkStart w:id="5724" w:name="_Toc45901621"/>
      <w:bookmarkStart w:id="5725" w:name="_Toc51850700"/>
      <w:bookmarkStart w:id="5726" w:name="_Toc56693703"/>
      <w:bookmarkStart w:id="5727" w:name="_Toc64447246"/>
      <w:bookmarkStart w:id="5728" w:name="_Toc66286740"/>
      <w:bookmarkStart w:id="5729" w:name="_Toc74151435"/>
      <w:bookmarkStart w:id="5730" w:name="_Toc88653908"/>
      <w:bookmarkStart w:id="5731" w:name="_Toc97904264"/>
      <w:bookmarkStart w:id="5732" w:name="_Toc105175305"/>
      <w:bookmarkStart w:id="5733" w:name="_Toc113826335"/>
      <w:bookmarkStart w:id="5734" w:name="_Toc155948759"/>
      <w:bookmarkEnd w:id="5718"/>
      <w:r w:rsidRPr="00FD0425">
        <w:t>9.2.2.25</w:t>
      </w:r>
      <w:r w:rsidRPr="00FD0425">
        <w:tab/>
        <w:t>E-UTRA PRACH Configuration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735" w:name="_CR9_2_2_26"/>
      <w:bookmarkStart w:id="5736" w:name="_Toc20955295"/>
      <w:bookmarkStart w:id="5737" w:name="_Toc29991492"/>
      <w:bookmarkStart w:id="5738" w:name="_Toc36555892"/>
      <w:bookmarkStart w:id="5739" w:name="_Toc44497614"/>
      <w:bookmarkStart w:id="5740" w:name="_Toc45108002"/>
      <w:bookmarkStart w:id="5741" w:name="_Toc45901622"/>
      <w:bookmarkStart w:id="5742" w:name="_Toc51850701"/>
      <w:bookmarkStart w:id="5743" w:name="_Toc56693704"/>
      <w:bookmarkStart w:id="5744" w:name="_Toc64447247"/>
      <w:bookmarkStart w:id="5745" w:name="_Toc66286741"/>
      <w:bookmarkStart w:id="5746" w:name="_Toc74151436"/>
      <w:bookmarkStart w:id="5747" w:name="_Toc88653909"/>
      <w:bookmarkStart w:id="5748" w:name="_Toc97904265"/>
      <w:bookmarkStart w:id="5749" w:name="_Toc105175306"/>
      <w:bookmarkStart w:id="5750" w:name="_Toc113826336"/>
      <w:bookmarkStart w:id="5751" w:name="_Toc155948760"/>
      <w:bookmarkEnd w:id="5735"/>
      <w:r w:rsidRPr="00FD0425">
        <w:t>9.2.2.26</w:t>
      </w:r>
      <w:r w:rsidRPr="00FD0425">
        <w:tab/>
        <w:t xml:space="preserve">MBSFN </w:t>
      </w:r>
      <w:r w:rsidRPr="00FD0425">
        <w:rPr>
          <w:rFonts w:eastAsia="Batang"/>
        </w:rPr>
        <w:t>Subframe Allocation E-UTRA</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752" w:name="_CR9_2_2_27"/>
      <w:bookmarkStart w:id="5753" w:name="_Toc20955296"/>
      <w:bookmarkStart w:id="5754" w:name="_Toc29991493"/>
      <w:bookmarkStart w:id="5755" w:name="_Toc36555893"/>
      <w:bookmarkStart w:id="5756" w:name="_Toc44497615"/>
      <w:bookmarkStart w:id="5757" w:name="_Toc45108003"/>
      <w:bookmarkStart w:id="5758" w:name="_Toc45901623"/>
      <w:bookmarkStart w:id="5759" w:name="_Toc51850702"/>
      <w:bookmarkStart w:id="5760" w:name="_Toc56693705"/>
      <w:bookmarkStart w:id="5761" w:name="_Toc64447248"/>
      <w:bookmarkStart w:id="5762" w:name="_Toc66286742"/>
      <w:bookmarkStart w:id="5763" w:name="_Toc74151437"/>
      <w:bookmarkStart w:id="5764" w:name="_Toc88653910"/>
      <w:bookmarkStart w:id="5765" w:name="_Toc97904266"/>
      <w:bookmarkStart w:id="5766" w:name="_Toc105175307"/>
      <w:bookmarkStart w:id="5767" w:name="_Toc113826337"/>
      <w:bookmarkStart w:id="5768" w:name="_Toc155948761"/>
      <w:bookmarkEnd w:id="5752"/>
      <w:r w:rsidRPr="00FD0425">
        <w:rPr>
          <w:lang w:val="fr-FR"/>
        </w:rPr>
        <w:t>9.2.2.27</w:t>
      </w:r>
      <w:r w:rsidRPr="00FD0425">
        <w:rPr>
          <w:lang w:val="fr-FR"/>
        </w:rPr>
        <w:tab/>
        <w:t>Global NG-RAN Cell Identity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807553">
        <w:trPr>
          <w:tblHeader/>
        </w:trPr>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769" w:name="_CR9_2_2_28"/>
      <w:bookmarkStart w:id="5770" w:name="_Toc20955297"/>
      <w:bookmarkStart w:id="5771" w:name="_Toc29991494"/>
      <w:bookmarkStart w:id="5772" w:name="_Toc36555894"/>
      <w:bookmarkStart w:id="5773" w:name="_Toc44497616"/>
      <w:bookmarkStart w:id="5774" w:name="_Toc45108004"/>
      <w:bookmarkStart w:id="5775" w:name="_Toc45901624"/>
      <w:bookmarkStart w:id="5776" w:name="_Toc51850703"/>
      <w:bookmarkStart w:id="5777" w:name="_Toc56693706"/>
      <w:bookmarkStart w:id="5778" w:name="_Toc64447249"/>
      <w:bookmarkStart w:id="5779" w:name="_Toc66286743"/>
      <w:bookmarkStart w:id="5780" w:name="_Toc74151438"/>
      <w:bookmarkStart w:id="5781" w:name="_Toc88653911"/>
      <w:bookmarkStart w:id="5782" w:name="_Toc97904267"/>
      <w:bookmarkStart w:id="5783" w:name="_Toc105175308"/>
      <w:bookmarkStart w:id="5784" w:name="_Toc113826338"/>
      <w:bookmarkStart w:id="5785" w:name="_Toc155948762"/>
      <w:bookmarkEnd w:id="5769"/>
      <w:r w:rsidRPr="00FD0425">
        <w:rPr>
          <w:lang w:val="fr-FR"/>
        </w:rPr>
        <w:t>9.2.2.28</w:t>
      </w:r>
      <w:r w:rsidRPr="00FD0425">
        <w:rPr>
          <w:lang w:val="fr-FR"/>
        </w:rPr>
        <w:tab/>
        <w:t>Connectivity Support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786" w:name="_CR9_2_2_29"/>
      <w:bookmarkStart w:id="5787" w:name="_Toc20955298"/>
      <w:bookmarkStart w:id="5788" w:name="_Toc29991495"/>
      <w:bookmarkStart w:id="5789" w:name="_Toc36555895"/>
      <w:bookmarkStart w:id="5790" w:name="_Toc44497617"/>
      <w:bookmarkStart w:id="5791" w:name="_Toc45108005"/>
      <w:bookmarkStart w:id="5792" w:name="_Toc45901625"/>
      <w:bookmarkStart w:id="5793" w:name="_Toc51850704"/>
      <w:bookmarkStart w:id="5794" w:name="_Toc56693707"/>
      <w:bookmarkStart w:id="5795" w:name="_Toc64447250"/>
      <w:bookmarkStart w:id="5796" w:name="_Toc66286744"/>
      <w:bookmarkStart w:id="5797" w:name="_Toc74151439"/>
      <w:bookmarkStart w:id="5798" w:name="_Toc88653912"/>
      <w:bookmarkStart w:id="5799" w:name="_Toc97904268"/>
      <w:bookmarkStart w:id="5800" w:name="_Toc105175309"/>
      <w:bookmarkStart w:id="5801" w:name="_Toc113826339"/>
      <w:bookmarkStart w:id="5802" w:name="_Toc155948763"/>
      <w:bookmarkEnd w:id="5786"/>
      <w:r w:rsidRPr="00FD0425">
        <w:t>9.2.2.29</w:t>
      </w:r>
      <w:r w:rsidRPr="00FD0425">
        <w:tab/>
        <w:t>Protected E-UTRA Resource Indication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223839">
              <w:rPr>
                <w:position w:val="-5"/>
              </w:rPr>
              <w:pict w14:anchorId="73FB6E50">
                <v:shape id="_x0000_i1079" type="#_x0000_t75" style="width:15.05pt;height:15.05pt" equationxml="&lt;">
                  <v:imagedata r:id="rId124" o:title="" chromakey="white"/>
                </v:shape>
              </w:pict>
            </w:r>
            <w:r w:rsidRPr="00FD0425">
              <w:instrText xml:space="preserve"> </w:instrText>
            </w:r>
            <w:r w:rsidRPr="00FD0425">
              <w:fldChar w:fldCharType="separate"/>
            </w:r>
            <w:r w:rsidR="00223839">
              <w:rPr>
                <w:position w:val="-5"/>
              </w:rPr>
              <w:pict w14:anchorId="0FC3F3A5">
                <v:shape id="_x0000_i1080" type="#_x0000_t75" style="width:15.05pt;height:15.05pt" equationxml="&lt;">
                  <v:imagedata r:id="rId124"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223839">
              <w:rPr>
                <w:position w:val="-5"/>
              </w:rPr>
              <w:pict w14:anchorId="6B66A8BA">
                <v:shape id="_x0000_i1081" type="#_x0000_t75" style="width:15.05pt;height:15.05pt" equationxml="&lt;">
                  <v:imagedata r:id="rId124" o:title="" chromakey="white"/>
                </v:shape>
              </w:pict>
            </w:r>
            <w:r w:rsidRPr="00FD0425">
              <w:instrText xml:space="preserve"> </w:instrText>
            </w:r>
            <w:r w:rsidRPr="00FD0425">
              <w:fldChar w:fldCharType="separate"/>
            </w:r>
            <w:r w:rsidR="00223839">
              <w:rPr>
                <w:position w:val="-5"/>
              </w:rPr>
              <w:pict w14:anchorId="5C63D2B7">
                <v:shape id="_x0000_i1082" type="#_x0000_t75" style="width:15.05pt;height:15.05pt" equationxml="&lt;">
                  <v:imagedata r:id="rId124"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803" w:name="_CR9_2_2_30"/>
      <w:bookmarkStart w:id="5804" w:name="_Toc20955299"/>
      <w:bookmarkStart w:id="5805" w:name="_Toc29991496"/>
      <w:bookmarkStart w:id="5806" w:name="_Toc36555896"/>
      <w:bookmarkStart w:id="5807" w:name="_Toc44497618"/>
      <w:bookmarkStart w:id="5808" w:name="_Toc45108006"/>
      <w:bookmarkStart w:id="5809" w:name="_Toc45901626"/>
      <w:bookmarkStart w:id="5810" w:name="_Toc51850705"/>
      <w:bookmarkStart w:id="5811" w:name="_Toc56693708"/>
      <w:bookmarkStart w:id="5812" w:name="_Toc64447251"/>
      <w:bookmarkStart w:id="5813" w:name="_Toc66286745"/>
      <w:bookmarkStart w:id="5814" w:name="_Toc74151440"/>
      <w:bookmarkStart w:id="5815" w:name="_Toc88653913"/>
      <w:bookmarkStart w:id="5816" w:name="_Toc97904269"/>
      <w:bookmarkStart w:id="5817" w:name="_Toc105175310"/>
      <w:bookmarkStart w:id="5818" w:name="_Toc113826340"/>
      <w:bookmarkStart w:id="5819" w:name="_Toc155948764"/>
      <w:bookmarkEnd w:id="5803"/>
      <w:r w:rsidRPr="00FD0425">
        <w:t>9.2.2.30</w:t>
      </w:r>
      <w:r w:rsidRPr="00FD0425">
        <w:tab/>
        <w:t>Data Traffic Resource Indication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820" w:name="_CR9_2_2_31"/>
      <w:bookmarkStart w:id="5821" w:name="_Toc20955300"/>
      <w:bookmarkStart w:id="5822" w:name="_Toc29991497"/>
      <w:bookmarkStart w:id="5823" w:name="_Toc36555897"/>
      <w:bookmarkStart w:id="5824" w:name="_Toc44497619"/>
      <w:bookmarkStart w:id="5825" w:name="_Toc45108007"/>
      <w:bookmarkStart w:id="5826" w:name="_Toc45901627"/>
      <w:bookmarkStart w:id="5827" w:name="_Toc51850706"/>
      <w:bookmarkStart w:id="5828" w:name="_Toc56693709"/>
      <w:bookmarkStart w:id="5829" w:name="_Toc64447252"/>
      <w:bookmarkStart w:id="5830" w:name="_Toc66286746"/>
      <w:bookmarkStart w:id="5831" w:name="_Toc74151441"/>
      <w:bookmarkStart w:id="5832" w:name="_Toc88653914"/>
      <w:bookmarkStart w:id="5833" w:name="_Toc97904270"/>
      <w:bookmarkStart w:id="5834" w:name="_Toc105175311"/>
      <w:bookmarkStart w:id="5835" w:name="_Toc113826341"/>
      <w:bookmarkStart w:id="5836" w:name="_Toc155948765"/>
      <w:bookmarkEnd w:id="5820"/>
      <w:r w:rsidRPr="00FD0425">
        <w:t>9.2.2.31</w:t>
      </w:r>
      <w:r w:rsidRPr="00FD0425">
        <w:tab/>
        <w:t>Data Traffic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837" w:name="_CR9_2_2_32"/>
      <w:bookmarkStart w:id="5838" w:name="_Toc20955301"/>
      <w:bookmarkStart w:id="5839" w:name="_Toc29991498"/>
      <w:bookmarkStart w:id="5840" w:name="_Toc36555898"/>
      <w:bookmarkStart w:id="5841" w:name="_Toc44497620"/>
      <w:bookmarkStart w:id="5842" w:name="_Toc45108008"/>
      <w:bookmarkStart w:id="5843" w:name="_Toc45901628"/>
      <w:bookmarkStart w:id="5844" w:name="_Toc51850707"/>
      <w:bookmarkStart w:id="5845" w:name="_Toc56693710"/>
      <w:bookmarkStart w:id="5846" w:name="_Toc64447253"/>
      <w:bookmarkStart w:id="5847" w:name="_Toc66286747"/>
      <w:bookmarkStart w:id="5848" w:name="_Toc74151442"/>
      <w:bookmarkStart w:id="5849" w:name="_Toc88653915"/>
      <w:bookmarkStart w:id="5850" w:name="_Toc97904271"/>
      <w:bookmarkStart w:id="5851" w:name="_Toc105175312"/>
      <w:bookmarkStart w:id="5852" w:name="_Toc113826342"/>
      <w:bookmarkStart w:id="5853" w:name="_Toc155948766"/>
      <w:bookmarkEnd w:id="5837"/>
      <w:r w:rsidRPr="00FD0425">
        <w:t>9.2.2.32</w:t>
      </w:r>
      <w:r w:rsidRPr="00FD0425">
        <w:tab/>
        <w:t>Reserved Subframe Pattern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1D68BAAE" w14:textId="1123F45E" w:rsidR="00F02090" w:rsidRPr="00FD0425" w:rsidRDefault="00F02090" w:rsidP="00BD1D4F">
            <w:pPr>
              <w:pStyle w:val="TAL"/>
              <w:rPr>
                <w:lang w:eastAsia="zh-CN"/>
              </w:rPr>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854" w:name="_CR9_2_2_33"/>
      <w:bookmarkStart w:id="5855" w:name="_Toc20955302"/>
      <w:bookmarkStart w:id="5856" w:name="_Toc29991499"/>
      <w:bookmarkStart w:id="5857" w:name="_Toc36555899"/>
      <w:bookmarkStart w:id="5858" w:name="_Toc44497621"/>
      <w:bookmarkStart w:id="5859" w:name="_Toc45108009"/>
      <w:bookmarkStart w:id="5860" w:name="_Toc45901629"/>
      <w:bookmarkStart w:id="5861" w:name="_Toc51850708"/>
      <w:bookmarkStart w:id="5862" w:name="_Toc56693711"/>
      <w:bookmarkStart w:id="5863" w:name="_Toc64447254"/>
      <w:bookmarkStart w:id="5864" w:name="_Toc66286748"/>
      <w:bookmarkStart w:id="5865" w:name="_Toc74151443"/>
      <w:bookmarkStart w:id="5866" w:name="_Toc88653916"/>
      <w:bookmarkStart w:id="5867" w:name="_Toc97904272"/>
      <w:bookmarkStart w:id="5868" w:name="_Toc105175313"/>
      <w:bookmarkStart w:id="5869" w:name="_Toc113826343"/>
      <w:bookmarkStart w:id="5870" w:name="_Toc155948767"/>
      <w:bookmarkEnd w:id="5854"/>
      <w:r w:rsidRPr="00FD0425">
        <w:t>9.2.2.33</w:t>
      </w:r>
      <w:r w:rsidRPr="00FD0425">
        <w:tab/>
        <w:t xml:space="preserve"> MR-DC Resource Coordination Information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2688E61" w14:textId="2B6283CE" w:rsidR="00FE17E1" w:rsidRPr="00FD0425" w:rsidRDefault="00FE17E1" w:rsidP="0073372F">
      <w:pPr>
        <w:widowControl w:val="0"/>
      </w:pPr>
      <w:r w:rsidRPr="00FD0425">
        <w:t xml:space="preserve">The </w:t>
      </w:r>
      <w:r w:rsidRPr="00FD0425">
        <w:rPr>
          <w:i/>
        </w:rPr>
        <w:t xml:space="preserve">MR-DC Resource Coordination Information </w:t>
      </w:r>
      <w:r w:rsidRPr="00FD0425">
        <w:t>IE is used to coordinate resource utilisation between the M-NG-RAN node and the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871" w:name="_CR9_2_2_34"/>
      <w:bookmarkStart w:id="5872" w:name="_Toc20955303"/>
      <w:bookmarkStart w:id="5873" w:name="_Toc29991500"/>
      <w:bookmarkStart w:id="5874" w:name="_Toc36555900"/>
      <w:bookmarkStart w:id="5875" w:name="_Toc44497622"/>
      <w:bookmarkStart w:id="5876" w:name="_Toc45108010"/>
      <w:bookmarkStart w:id="5877" w:name="_Toc45901630"/>
      <w:bookmarkStart w:id="5878" w:name="_Toc51850709"/>
      <w:bookmarkStart w:id="5879" w:name="_Toc56693712"/>
      <w:bookmarkStart w:id="5880" w:name="_Toc64447255"/>
      <w:bookmarkStart w:id="5881" w:name="_Toc66286749"/>
      <w:bookmarkStart w:id="5882" w:name="_Toc74151444"/>
      <w:bookmarkStart w:id="5883" w:name="_Toc88653917"/>
      <w:bookmarkStart w:id="5884" w:name="_Toc97904273"/>
      <w:bookmarkStart w:id="5885" w:name="_Toc105175314"/>
      <w:bookmarkStart w:id="5886" w:name="_Toc113826344"/>
      <w:bookmarkStart w:id="5887" w:name="_Toc155948768"/>
      <w:bookmarkStart w:id="5888" w:name="_Hlk500201339"/>
      <w:bookmarkEnd w:id="5871"/>
      <w:r w:rsidRPr="00FD0425">
        <w:t>9.2.2.34</w:t>
      </w:r>
      <w:r w:rsidRPr="00FD0425">
        <w:tab/>
        <w:t>E-UTRA Resource Coordination Information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888"/>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BD1D4F">
            <w:pPr>
              <w:pStyle w:val="TAL"/>
              <w:rPr>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BD1D4F">
            <w:pPr>
              <w:pStyle w:val="TAL"/>
              <w:rPr>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0.95pt;height:20.95pt" o:ole="">
                  <v:imagedata r:id="rId127" o:title=""/>
                </v:shape>
                <o:OLEObject Type="Embed" ProgID="Equation.3" ShapeID="_x0000_i1083" DrawAspect="Content" ObjectID="_1772538730" r:id="rId128"/>
              </w:object>
            </w:r>
            <w:r w:rsidRPr="00FD0425">
              <w:t xml:space="preserve">. </w:t>
            </w:r>
            <w:r w:rsidRPr="00FD0425">
              <w:rPr>
                <w:position w:val="-10"/>
                <w:lang w:eastAsia="ja-JP"/>
              </w:rPr>
              <w:object w:dxaOrig="480" w:dyaOrig="360" w14:anchorId="0D61C57A">
                <v:shape id="_x0000_i1084" type="#_x0000_t75" style="width:20.95pt;height:20.95pt" o:ole="">
                  <v:imagedata r:id="rId129" o:title=""/>
                </v:shape>
                <o:OLEObject Type="Embed" ProgID="Equation.3" ShapeID="_x0000_i1084" DrawAspect="Content" ObjectID="_1772538731" r:id="rId130"/>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BD1D4F">
            <w:pPr>
              <w:pStyle w:val="TAL"/>
              <w:rPr>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BD1D4F">
            <w:pPr>
              <w:pStyle w:val="TAL"/>
              <w:rPr>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BD1D4F">
            <w:pPr>
              <w:pStyle w:val="TAL"/>
              <w:rPr>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889" w:name="_CR9_2_2_35"/>
      <w:bookmarkStart w:id="5890" w:name="_Toc20955304"/>
      <w:bookmarkStart w:id="5891" w:name="_Toc29991501"/>
      <w:bookmarkStart w:id="5892" w:name="_Toc36555901"/>
      <w:bookmarkStart w:id="5893" w:name="_Toc44497623"/>
      <w:bookmarkStart w:id="5894" w:name="_Toc45108011"/>
      <w:bookmarkStart w:id="5895" w:name="_Toc45901631"/>
      <w:bookmarkStart w:id="5896" w:name="_Toc51850710"/>
      <w:bookmarkStart w:id="5897" w:name="_Toc56693713"/>
      <w:bookmarkStart w:id="5898" w:name="_Toc64447256"/>
      <w:bookmarkStart w:id="5899" w:name="_Toc66286750"/>
      <w:bookmarkStart w:id="5900" w:name="_Toc74151445"/>
      <w:bookmarkStart w:id="5901" w:name="_Toc88653918"/>
      <w:bookmarkStart w:id="5902" w:name="_Toc97904274"/>
      <w:bookmarkStart w:id="5903" w:name="_Toc105175315"/>
      <w:bookmarkStart w:id="5904" w:name="_Toc113826345"/>
      <w:bookmarkStart w:id="5905" w:name="_Toc155948769"/>
      <w:bookmarkStart w:id="5906" w:name="_Hlk500202721"/>
      <w:bookmarkEnd w:id="5889"/>
      <w:r w:rsidRPr="00FD0425">
        <w:t>9.2.2.35</w:t>
      </w:r>
      <w:r w:rsidRPr="00FD0425">
        <w:tab/>
        <w:t>NR Resource Coordination Information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906"/>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0.95pt;height:20.95pt" o:ole="">
                  <v:imagedata r:id="rId132" o:title=""/>
                </v:shape>
                <o:OLEObject Type="Embed" ProgID="Equation.3" ShapeID="_x0000_i1085" DrawAspect="Content" ObjectID="_1772538732" r:id="rId133"/>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0.95pt;height:20.95pt" o:ole="">
                  <v:imagedata r:id="rId132" o:title=""/>
                </v:shape>
                <o:OLEObject Type="Embed" ProgID="Equation.3" ShapeID="_x0000_i1086" DrawAspect="Content" ObjectID="_1772538733" r:id="rId134"/>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907" w:name="_CR9_2_2_36"/>
      <w:bookmarkStart w:id="5908" w:name="_Toc20955305"/>
      <w:bookmarkStart w:id="5909" w:name="_Toc29991502"/>
      <w:bookmarkStart w:id="5910" w:name="_Toc36555902"/>
      <w:bookmarkStart w:id="5911" w:name="_Toc44497624"/>
      <w:bookmarkStart w:id="5912" w:name="_Toc45108012"/>
      <w:bookmarkStart w:id="5913" w:name="_Toc45901632"/>
      <w:bookmarkStart w:id="5914" w:name="_Toc51850711"/>
      <w:bookmarkStart w:id="5915" w:name="_Toc56693714"/>
      <w:bookmarkStart w:id="5916" w:name="_Toc64447257"/>
      <w:bookmarkStart w:id="5917" w:name="_Toc66286751"/>
      <w:bookmarkStart w:id="5918" w:name="_Toc74151446"/>
      <w:bookmarkStart w:id="5919" w:name="_Toc88653919"/>
      <w:bookmarkStart w:id="5920" w:name="_Toc97904275"/>
      <w:bookmarkStart w:id="5921" w:name="_Toc105175316"/>
      <w:bookmarkStart w:id="5922" w:name="_Toc113826346"/>
      <w:bookmarkStart w:id="5923" w:name="_Toc155948770"/>
      <w:bookmarkEnd w:id="5907"/>
      <w:r w:rsidRPr="00FD0425">
        <w:t>9.2.2.36</w:t>
      </w:r>
      <w:r w:rsidRPr="00FD0425">
        <w:tab/>
        <w:t>E-UTRA Coordination Assistance Information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924" w:name="_CR9_2_2_37"/>
      <w:bookmarkStart w:id="5925" w:name="_Toc20955306"/>
      <w:bookmarkStart w:id="5926" w:name="_Toc29991503"/>
      <w:bookmarkStart w:id="5927" w:name="_Toc36555903"/>
      <w:bookmarkStart w:id="5928" w:name="_Toc44497625"/>
      <w:bookmarkStart w:id="5929" w:name="_Toc45108013"/>
      <w:bookmarkStart w:id="5930" w:name="_Toc45901633"/>
      <w:bookmarkStart w:id="5931" w:name="_Toc51850712"/>
      <w:bookmarkStart w:id="5932" w:name="_Toc56693715"/>
      <w:bookmarkStart w:id="5933" w:name="_Toc64447258"/>
      <w:bookmarkStart w:id="5934" w:name="_Toc66286752"/>
      <w:bookmarkStart w:id="5935" w:name="_Toc74151447"/>
      <w:bookmarkStart w:id="5936" w:name="_Toc88653920"/>
      <w:bookmarkStart w:id="5937" w:name="_Toc97904276"/>
      <w:bookmarkStart w:id="5938" w:name="_Toc105175317"/>
      <w:bookmarkStart w:id="5939" w:name="_Toc113826347"/>
      <w:bookmarkStart w:id="5940" w:name="_Toc155948771"/>
      <w:bookmarkEnd w:id="5924"/>
      <w:r w:rsidRPr="00FD0425">
        <w:t>9.2.2.37</w:t>
      </w:r>
      <w:r w:rsidRPr="00FD0425">
        <w:tab/>
        <w:t>NR Coordination Assistance Information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941" w:name="_CR9_2_2_38"/>
      <w:bookmarkStart w:id="5942" w:name="_Toc20955307"/>
      <w:bookmarkStart w:id="5943" w:name="_Toc29991504"/>
      <w:bookmarkStart w:id="5944" w:name="_Toc36555904"/>
      <w:bookmarkStart w:id="5945" w:name="_Toc44497626"/>
      <w:bookmarkStart w:id="5946" w:name="_Toc45108014"/>
      <w:bookmarkStart w:id="5947" w:name="_Toc45901634"/>
      <w:bookmarkStart w:id="5948" w:name="_Toc51850713"/>
      <w:bookmarkStart w:id="5949" w:name="_Toc56693716"/>
      <w:bookmarkStart w:id="5950" w:name="_Toc64447259"/>
      <w:bookmarkStart w:id="5951" w:name="_Toc66286753"/>
      <w:bookmarkStart w:id="5952" w:name="_Toc74151448"/>
      <w:bookmarkStart w:id="5953" w:name="_Toc88653921"/>
      <w:bookmarkStart w:id="5954" w:name="_Toc97904277"/>
      <w:bookmarkStart w:id="5955" w:name="_Toc105175318"/>
      <w:bookmarkStart w:id="5956" w:name="_Toc113826348"/>
      <w:bookmarkStart w:id="5957" w:name="_Toc155948772"/>
      <w:bookmarkEnd w:id="5941"/>
      <w:r w:rsidRPr="00FD0425">
        <w:rPr>
          <w:rFonts w:eastAsia="SimSun"/>
        </w:rPr>
        <w:t>9.2.2.38</w:t>
      </w:r>
      <w:r w:rsidRPr="00FD0425">
        <w:rPr>
          <w:rFonts w:eastAsia="SimSun"/>
        </w:rPr>
        <w:tab/>
        <w:t>NE-DC TDM Pattern</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958" w:name="_CR9_2_2_39"/>
      <w:bookmarkStart w:id="5959" w:name="_Toc20955308"/>
      <w:bookmarkStart w:id="5960" w:name="_Toc29991505"/>
      <w:bookmarkStart w:id="5961" w:name="_Toc36555905"/>
      <w:bookmarkStart w:id="5962" w:name="_Toc44497627"/>
      <w:bookmarkStart w:id="5963" w:name="_Toc45108015"/>
      <w:bookmarkStart w:id="5964" w:name="_Toc45901635"/>
      <w:bookmarkStart w:id="5965" w:name="_Toc51850714"/>
      <w:bookmarkStart w:id="5966" w:name="_Toc56693717"/>
      <w:bookmarkStart w:id="5967" w:name="_Toc64447260"/>
      <w:bookmarkStart w:id="5968" w:name="_Toc66286754"/>
      <w:bookmarkStart w:id="5969" w:name="_Toc74151449"/>
      <w:bookmarkStart w:id="5970" w:name="_Toc88653922"/>
      <w:bookmarkStart w:id="5971" w:name="_Toc97904278"/>
      <w:bookmarkStart w:id="5972" w:name="_Toc105175319"/>
      <w:bookmarkStart w:id="5973" w:name="_Toc113826349"/>
      <w:bookmarkStart w:id="5974" w:name="_Toc155948773"/>
      <w:bookmarkEnd w:id="5958"/>
      <w:r w:rsidRPr="00FD0425">
        <w:t>9.2.2.39</w:t>
      </w:r>
      <w:r w:rsidRPr="00FD0425">
        <w:tab/>
        <w:t>Interface Instance Indication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525EE4A" w14:textId="7D673E83" w:rsidR="002C6443" w:rsidRPr="00FD0425" w:rsidRDefault="002C6443" w:rsidP="0073372F">
      <w:pPr>
        <w:widowControl w:val="0"/>
      </w:pPr>
      <w:r w:rsidRPr="00FD0425">
        <w:t>The Interface Instance Indication identifies the interface instance the XnAP message is destined for.</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807553">
        <w:trPr>
          <w:tblHeader/>
        </w:trPr>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975" w:name="_CR9_2_2_39a"/>
      <w:bookmarkStart w:id="5976" w:name="_Toc36554510"/>
      <w:bookmarkStart w:id="5977" w:name="_Toc36553942"/>
      <w:bookmarkStart w:id="5978" w:name="_Toc36552783"/>
      <w:bookmarkStart w:id="5979" w:name="_Toc29503571"/>
      <w:bookmarkStart w:id="5980" w:name="_Toc51850715"/>
      <w:bookmarkStart w:id="5981" w:name="_Toc56693718"/>
      <w:bookmarkStart w:id="5982" w:name="_Toc64447261"/>
      <w:bookmarkStart w:id="5983" w:name="_Toc66286755"/>
      <w:bookmarkStart w:id="5984" w:name="_Toc74151450"/>
      <w:bookmarkStart w:id="5985" w:name="_Toc88653923"/>
      <w:bookmarkStart w:id="5986" w:name="_Toc97904279"/>
      <w:bookmarkStart w:id="5987" w:name="_Toc105175320"/>
      <w:bookmarkStart w:id="5988" w:name="_Toc113826350"/>
      <w:bookmarkStart w:id="5989" w:name="_Toc155948774"/>
      <w:bookmarkStart w:id="5990" w:name="_Toc534900862"/>
      <w:bookmarkStart w:id="5991" w:name="_Toc29991506"/>
      <w:bookmarkStart w:id="5992" w:name="_Toc36555906"/>
      <w:bookmarkStart w:id="5993" w:name="_Toc44497628"/>
      <w:bookmarkStart w:id="5994" w:name="_Toc45108016"/>
      <w:bookmarkStart w:id="5995" w:name="_Toc45901636"/>
      <w:bookmarkEnd w:id="5975"/>
      <w:r>
        <w:rPr>
          <w:rFonts w:eastAsia="Batang"/>
        </w:rPr>
        <w:t>9.2.2.39a</w:t>
      </w:r>
      <w:r>
        <w:rPr>
          <w:rFonts w:eastAsia="Batang"/>
        </w:rPr>
        <w:tab/>
        <w:t>Configured TAC Indication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996" w:name="_CR9_2_2_40"/>
      <w:bookmarkStart w:id="5997" w:name="_Toc51850716"/>
      <w:bookmarkStart w:id="5998" w:name="_Toc56693719"/>
      <w:bookmarkStart w:id="5999" w:name="_Toc64447262"/>
      <w:bookmarkStart w:id="6000" w:name="_Toc66286756"/>
      <w:bookmarkStart w:id="6001" w:name="_Toc74151451"/>
      <w:bookmarkStart w:id="6002" w:name="_Toc88653924"/>
      <w:bookmarkStart w:id="6003" w:name="_Toc97904280"/>
      <w:bookmarkStart w:id="6004" w:name="_Toc105175321"/>
      <w:bookmarkStart w:id="6005" w:name="_Toc113826351"/>
      <w:bookmarkStart w:id="6006" w:name="_Toc155948775"/>
      <w:bookmarkEnd w:id="5996"/>
      <w:r w:rsidRPr="00FD0425">
        <w:rPr>
          <w:rFonts w:eastAsia="Batang"/>
        </w:rPr>
        <w:t>9.2.2.40</w:t>
      </w:r>
      <w:r w:rsidR="00185BFB" w:rsidRPr="00FD0425">
        <w:rPr>
          <w:rFonts w:eastAsia="Batang"/>
        </w:rPr>
        <w:tab/>
      </w:r>
      <w:bookmarkEnd w:id="5990"/>
      <w:r w:rsidR="00185BFB" w:rsidRPr="00FD0425">
        <w:rPr>
          <w:rFonts w:eastAsia="SimSun"/>
        </w:rPr>
        <w:t>Intended TDD DL-UL Configuration NR</w:t>
      </w:r>
      <w:bookmarkEnd w:id="5991"/>
      <w:bookmarkEnd w:id="5992"/>
      <w:bookmarkEnd w:id="5993"/>
      <w:bookmarkEnd w:id="5994"/>
      <w:bookmarkEnd w:id="5995"/>
      <w:bookmarkEnd w:id="5997"/>
      <w:bookmarkEnd w:id="5998"/>
      <w:bookmarkEnd w:id="5999"/>
      <w:bookmarkEnd w:id="6000"/>
      <w:bookmarkEnd w:id="6001"/>
      <w:bookmarkEnd w:id="6002"/>
      <w:bookmarkEnd w:id="6003"/>
      <w:bookmarkEnd w:id="6004"/>
      <w:bookmarkEnd w:id="6005"/>
      <w:bookmarkEnd w:id="6006"/>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807553">
        <w:trPr>
          <w:tblHeade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6007" w:name="_CR9_2_2_41"/>
      <w:bookmarkStart w:id="6008" w:name="_Toc29991507"/>
      <w:bookmarkStart w:id="6009" w:name="_Toc36555907"/>
      <w:bookmarkStart w:id="6010" w:name="_Toc44497629"/>
      <w:bookmarkStart w:id="6011" w:name="_Toc45108017"/>
      <w:bookmarkStart w:id="6012" w:name="_Toc45901637"/>
      <w:bookmarkStart w:id="6013" w:name="_Toc51850717"/>
      <w:bookmarkStart w:id="6014" w:name="_Toc56693720"/>
      <w:bookmarkStart w:id="6015" w:name="_Toc64447263"/>
      <w:bookmarkStart w:id="6016" w:name="_Toc66286757"/>
      <w:bookmarkStart w:id="6017" w:name="_Toc74151452"/>
      <w:bookmarkStart w:id="6018" w:name="_Toc88653925"/>
      <w:bookmarkStart w:id="6019" w:name="_Toc97904281"/>
      <w:bookmarkStart w:id="6020" w:name="_Toc105175322"/>
      <w:bookmarkStart w:id="6021" w:name="_Toc113826352"/>
      <w:bookmarkStart w:id="6022" w:name="_Toc155948776"/>
      <w:bookmarkEnd w:id="6007"/>
      <w:r w:rsidRPr="00FD0425">
        <w:rPr>
          <w:lang w:eastAsia="zh-CN"/>
        </w:rPr>
        <w:t>9.2.2.41</w:t>
      </w:r>
      <w:r w:rsidRPr="00FD0425">
        <w:tab/>
        <w:t>Cell and Capacity Assistance Information</w:t>
      </w:r>
      <w:bookmarkEnd w:id="6008"/>
      <w:r w:rsidR="00BF5E7B">
        <w:t xml:space="preserve"> NR</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6023" w:name="_CR9_2_2_42"/>
      <w:bookmarkStart w:id="6024" w:name="_Toc29991508"/>
      <w:bookmarkStart w:id="6025" w:name="_Toc36555908"/>
      <w:bookmarkStart w:id="6026" w:name="_Toc44497630"/>
      <w:bookmarkStart w:id="6027" w:name="_Toc45108018"/>
      <w:bookmarkStart w:id="6028" w:name="_Toc45901638"/>
      <w:bookmarkStart w:id="6029" w:name="_Toc51850718"/>
      <w:bookmarkStart w:id="6030" w:name="_Toc56693721"/>
      <w:bookmarkStart w:id="6031" w:name="_Toc64447264"/>
      <w:bookmarkStart w:id="6032" w:name="_Toc66286758"/>
      <w:bookmarkStart w:id="6033" w:name="_Toc74151453"/>
      <w:bookmarkStart w:id="6034" w:name="_Toc88653926"/>
      <w:bookmarkStart w:id="6035" w:name="_Toc97904282"/>
      <w:bookmarkStart w:id="6036" w:name="_Toc105175323"/>
      <w:bookmarkStart w:id="6037" w:name="_Toc113826353"/>
      <w:bookmarkStart w:id="6038" w:name="_Toc155948777"/>
      <w:bookmarkEnd w:id="6023"/>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6039" w:name="_CR9_2_2_43"/>
      <w:bookmarkStart w:id="6040" w:name="_Toc29991509"/>
      <w:bookmarkStart w:id="6041" w:name="_Toc36555909"/>
      <w:bookmarkStart w:id="6042" w:name="_Toc44497631"/>
      <w:bookmarkStart w:id="6043" w:name="_Toc45108019"/>
      <w:bookmarkStart w:id="6044" w:name="_Toc45901639"/>
      <w:bookmarkStart w:id="6045" w:name="_Toc51850719"/>
      <w:bookmarkStart w:id="6046" w:name="_Toc56693722"/>
      <w:bookmarkStart w:id="6047" w:name="_Toc64447265"/>
      <w:bookmarkStart w:id="6048" w:name="_Toc66286759"/>
      <w:bookmarkStart w:id="6049" w:name="_Toc74151454"/>
      <w:bookmarkStart w:id="6050" w:name="_Toc88653927"/>
      <w:bookmarkStart w:id="6051" w:name="_Toc97904283"/>
      <w:bookmarkStart w:id="6052" w:name="_Toc105175324"/>
      <w:bookmarkStart w:id="6053" w:name="_Toc113826354"/>
      <w:bookmarkStart w:id="6054" w:name="_Toc155948778"/>
      <w:bookmarkEnd w:id="6039"/>
      <w:r w:rsidRPr="00FD0425">
        <w:rPr>
          <w:lang w:eastAsia="zh-CN"/>
        </w:rPr>
        <w:t>9.2.2.43</w:t>
      </w:r>
      <w:r w:rsidRPr="00FD0425">
        <w:tab/>
        <w:t>Cell Assistance Information E-UTRA</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6055" w:name="_CR9_2_2_44"/>
      <w:bookmarkStart w:id="6056" w:name="_Toc29991510"/>
      <w:bookmarkStart w:id="6057" w:name="_Toc36555910"/>
      <w:bookmarkStart w:id="6058" w:name="_Toc44497632"/>
      <w:bookmarkStart w:id="6059" w:name="_Toc45108020"/>
      <w:bookmarkStart w:id="6060" w:name="_Toc45901640"/>
      <w:bookmarkStart w:id="6061" w:name="_Toc51850720"/>
      <w:bookmarkStart w:id="6062" w:name="_Toc56693723"/>
      <w:bookmarkStart w:id="6063" w:name="_Toc64447266"/>
      <w:bookmarkStart w:id="6064" w:name="_Toc66286760"/>
      <w:bookmarkStart w:id="6065" w:name="_Toc74151455"/>
      <w:bookmarkStart w:id="6066" w:name="_Toc88653928"/>
      <w:bookmarkStart w:id="6067" w:name="_Toc97904284"/>
      <w:bookmarkStart w:id="6068" w:name="_Toc105175325"/>
      <w:bookmarkStart w:id="6069" w:name="_Toc113826355"/>
      <w:bookmarkStart w:id="6070" w:name="_Toc155948779"/>
      <w:bookmarkEnd w:id="6055"/>
      <w:r w:rsidRPr="00FD0425">
        <w:rPr>
          <w:lang w:eastAsia="zh-CN"/>
        </w:rPr>
        <w:t>9.2.2.44</w:t>
      </w:r>
      <w:r w:rsidRPr="00FD0425">
        <w:rPr>
          <w:lang w:eastAsia="zh-CN"/>
        </w:rPr>
        <w:tab/>
        <w:t>Maximum Cell List Size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6071" w:name="_Hlk16787233"/>
            <w:r w:rsidRPr="00FD0425">
              <w:rPr>
                <w:lang w:eastAsia="ja-JP"/>
              </w:rPr>
              <w:t>16384</w:t>
            </w:r>
            <w:bookmarkEnd w:id="6071"/>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6072" w:name="_CR9_2_2_45"/>
      <w:bookmarkStart w:id="6073" w:name="_Toc29991511"/>
      <w:bookmarkStart w:id="6074" w:name="_Toc36555911"/>
      <w:bookmarkStart w:id="6075" w:name="_Toc44497633"/>
      <w:bookmarkStart w:id="6076" w:name="_Toc45108021"/>
      <w:bookmarkStart w:id="6077" w:name="_Toc45901641"/>
      <w:bookmarkStart w:id="6078" w:name="_Toc51850721"/>
      <w:bookmarkStart w:id="6079" w:name="_Toc56693724"/>
      <w:bookmarkStart w:id="6080" w:name="_Toc64447267"/>
      <w:bookmarkStart w:id="6081" w:name="_Toc66286761"/>
      <w:bookmarkStart w:id="6082" w:name="_Toc74151456"/>
      <w:bookmarkStart w:id="6083" w:name="_Toc88653929"/>
      <w:bookmarkStart w:id="6084" w:name="_Toc97904285"/>
      <w:bookmarkStart w:id="6085" w:name="_Toc105175326"/>
      <w:bookmarkStart w:id="6086" w:name="_Toc113826356"/>
      <w:bookmarkStart w:id="6087" w:name="_Toc155948780"/>
      <w:bookmarkEnd w:id="6072"/>
      <w:r w:rsidRPr="00FD0425">
        <w:rPr>
          <w:lang w:eastAsia="zh-CN"/>
        </w:rPr>
        <w:t>9.2.2.45</w:t>
      </w:r>
      <w:r w:rsidRPr="00FD0425">
        <w:rPr>
          <w:lang w:eastAsia="zh-CN"/>
        </w:rPr>
        <w:tab/>
        <w:t>Message Oversize Notification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6088" w:name="_Hlk24023191"/>
      <w:r w:rsidRPr="00FD0425">
        <w:rPr>
          <w:lang w:eastAsia="zh-CN"/>
        </w:rPr>
        <w:t xml:space="preserve">that a failure has occurred due to an excessive message size and it indicates </w:t>
      </w:r>
      <w:bookmarkEnd w:id="608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6089" w:name="_CR9_2_2_46"/>
      <w:bookmarkStart w:id="6090" w:name="_Toc36555912"/>
      <w:bookmarkStart w:id="6091" w:name="_Toc44497634"/>
      <w:bookmarkStart w:id="6092" w:name="_Toc45108022"/>
      <w:bookmarkStart w:id="6093" w:name="_Toc45901642"/>
      <w:bookmarkStart w:id="6094" w:name="_Toc51850722"/>
      <w:bookmarkStart w:id="6095" w:name="_Toc56693725"/>
      <w:bookmarkStart w:id="6096" w:name="_Toc64447268"/>
      <w:bookmarkStart w:id="6097" w:name="_Toc66286762"/>
      <w:bookmarkStart w:id="6098" w:name="_Toc74151457"/>
      <w:bookmarkStart w:id="6099" w:name="_Toc88653930"/>
      <w:bookmarkStart w:id="6100" w:name="_Toc97904286"/>
      <w:bookmarkStart w:id="6101" w:name="_Toc105175327"/>
      <w:bookmarkStart w:id="6102" w:name="_Toc113826357"/>
      <w:bookmarkStart w:id="6103" w:name="_Toc155948781"/>
      <w:bookmarkEnd w:id="6089"/>
      <w:r>
        <w:rPr>
          <w:lang w:eastAsia="zh-CN"/>
        </w:rPr>
        <w:t>9.2.2.46</w:t>
      </w:r>
      <w:r w:rsidRPr="00FD0425">
        <w:tab/>
      </w:r>
      <w:r>
        <w:t>Partial List Indicator</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6104" w:name="_CR9_2_2_47"/>
      <w:bookmarkStart w:id="6105" w:name="_Toc44497635"/>
      <w:bookmarkStart w:id="6106" w:name="_Toc45108023"/>
      <w:bookmarkStart w:id="6107" w:name="_Toc45901643"/>
      <w:bookmarkStart w:id="6108" w:name="_Toc51850723"/>
      <w:bookmarkStart w:id="6109" w:name="_Toc56693726"/>
      <w:bookmarkStart w:id="6110" w:name="_Toc64447269"/>
      <w:bookmarkStart w:id="6111" w:name="_Toc66286763"/>
      <w:bookmarkStart w:id="6112" w:name="_Toc74151458"/>
      <w:bookmarkStart w:id="6113" w:name="_Toc88653931"/>
      <w:bookmarkStart w:id="6114" w:name="_Toc97904287"/>
      <w:bookmarkStart w:id="6115" w:name="_Toc105175328"/>
      <w:bookmarkStart w:id="6116" w:name="_Toc113826358"/>
      <w:bookmarkStart w:id="6117" w:name="_Toc155948782"/>
      <w:bookmarkStart w:id="6118" w:name="_Toc20955309"/>
      <w:bookmarkStart w:id="6119" w:name="_Toc29991512"/>
      <w:bookmarkStart w:id="6120" w:name="_Toc36555913"/>
      <w:bookmarkEnd w:id="6104"/>
      <w:r w:rsidRPr="00776B47">
        <w:t>9.2.</w:t>
      </w:r>
      <w:r>
        <w:t xml:space="preserve">2.47 </w:t>
      </w:r>
      <w:r w:rsidRPr="00776B47">
        <w:tab/>
        <w:t>Offset of NB-IoT Channel Number to EARFCN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6121" w:name="_CR9_2_2_48"/>
      <w:bookmarkStart w:id="6122" w:name="_Toc44497636"/>
      <w:bookmarkStart w:id="6123" w:name="_Toc45108024"/>
      <w:bookmarkStart w:id="6124" w:name="_Toc45901644"/>
      <w:bookmarkStart w:id="6125" w:name="_Toc51850724"/>
      <w:bookmarkStart w:id="6126" w:name="_Toc56693727"/>
      <w:bookmarkStart w:id="6127" w:name="_Toc64447270"/>
      <w:bookmarkStart w:id="6128" w:name="_Toc66286764"/>
      <w:bookmarkStart w:id="6129" w:name="_Toc74151459"/>
      <w:bookmarkStart w:id="6130" w:name="_Toc88653932"/>
      <w:bookmarkStart w:id="6131" w:name="_Toc97904288"/>
      <w:bookmarkStart w:id="6132" w:name="_Toc105175329"/>
      <w:bookmarkStart w:id="6133" w:name="_Toc113826359"/>
      <w:bookmarkStart w:id="6134" w:name="_Toc155948783"/>
      <w:bookmarkEnd w:id="6121"/>
      <w:r w:rsidRPr="00776B47">
        <w:t>9.2.</w:t>
      </w:r>
      <w:r>
        <w:t xml:space="preserve">2.48 </w:t>
      </w:r>
      <w:r w:rsidRPr="00776B47">
        <w:tab/>
      </w:r>
      <w:r>
        <w:t>NB-IoT UL DL Alignment Offset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6135" w:name="_CR9_2_2_49"/>
      <w:bookmarkStart w:id="6136" w:name="_Toc14207847"/>
      <w:bookmarkStart w:id="6137" w:name="_Toc44497637"/>
      <w:bookmarkStart w:id="6138" w:name="_Toc45108025"/>
      <w:bookmarkStart w:id="6139" w:name="_Toc45901645"/>
      <w:bookmarkStart w:id="6140" w:name="_Toc51850725"/>
      <w:bookmarkStart w:id="6141" w:name="_Toc56693728"/>
      <w:bookmarkStart w:id="6142" w:name="_Toc64447271"/>
      <w:bookmarkStart w:id="6143" w:name="_Toc66286765"/>
      <w:bookmarkStart w:id="6144" w:name="_Toc74151460"/>
      <w:bookmarkStart w:id="6145" w:name="_Toc88653933"/>
      <w:bookmarkStart w:id="6146" w:name="_Toc97904289"/>
      <w:bookmarkStart w:id="6147" w:name="_Toc105175330"/>
      <w:bookmarkStart w:id="6148" w:name="_Toc113826360"/>
      <w:bookmarkStart w:id="6149" w:name="_Toc155948784"/>
      <w:bookmarkStart w:id="6150" w:name="_Hlk20991097"/>
      <w:bookmarkEnd w:id="6135"/>
      <w:r w:rsidRPr="0004367D">
        <w:t>9.2.</w:t>
      </w:r>
      <w:r>
        <w:t>2.</w:t>
      </w:r>
      <w:r w:rsidR="00086BAB">
        <w:t>49</w:t>
      </w:r>
      <w:r w:rsidRPr="0004367D">
        <w:tab/>
        <w:t xml:space="preserve">TNL </w:t>
      </w:r>
      <w:r>
        <w:t>Capacity</w:t>
      </w:r>
      <w:r w:rsidRPr="0004367D">
        <w:t xml:space="preserve"> Indicator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807553">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6151" w:name="_CR9_2_2_50"/>
      <w:bookmarkStart w:id="6152" w:name="_Toc14207849"/>
      <w:bookmarkStart w:id="6153" w:name="_Toc44497638"/>
      <w:bookmarkStart w:id="6154" w:name="_Toc45108026"/>
      <w:bookmarkStart w:id="6155" w:name="_Toc45901646"/>
      <w:bookmarkStart w:id="6156" w:name="_Toc51850726"/>
      <w:bookmarkStart w:id="6157" w:name="_Toc56693729"/>
      <w:bookmarkStart w:id="6158" w:name="_Toc64447272"/>
      <w:bookmarkStart w:id="6159" w:name="_Toc66286766"/>
      <w:bookmarkStart w:id="6160" w:name="_Toc74151461"/>
      <w:bookmarkStart w:id="6161" w:name="_Toc88653934"/>
      <w:bookmarkStart w:id="6162" w:name="_Toc97904290"/>
      <w:bookmarkStart w:id="6163" w:name="_Toc105175331"/>
      <w:bookmarkStart w:id="6164" w:name="_Toc113826361"/>
      <w:bookmarkStart w:id="6165" w:name="_Toc155948785"/>
      <w:bookmarkEnd w:id="6151"/>
      <w:r w:rsidRPr="000C374A">
        <w:rPr>
          <w:lang w:val="fr-FR"/>
        </w:rPr>
        <w:t>9.2.2.</w:t>
      </w:r>
      <w:r w:rsidR="00086BAB">
        <w:rPr>
          <w:lang w:val="fr-FR"/>
        </w:rPr>
        <w:t>50</w:t>
      </w:r>
      <w:r w:rsidRPr="000C374A">
        <w:rPr>
          <w:lang w:val="fr-FR"/>
        </w:rPr>
        <w:tab/>
        <w:t>Radio Resource Status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6166" w:name="_CR9_2_2_51"/>
      <w:bookmarkStart w:id="6167" w:name="_Hlk44423291"/>
      <w:bookmarkStart w:id="6168" w:name="_Toc14207856"/>
      <w:bookmarkStart w:id="6169" w:name="_Toc44497639"/>
      <w:bookmarkStart w:id="6170" w:name="_Toc45108027"/>
      <w:bookmarkStart w:id="6171" w:name="_Toc45901647"/>
      <w:bookmarkStart w:id="6172" w:name="_Toc51850727"/>
      <w:bookmarkStart w:id="6173" w:name="_Toc56693730"/>
      <w:bookmarkStart w:id="6174" w:name="_Toc64447273"/>
      <w:bookmarkStart w:id="6175" w:name="_Toc66286767"/>
      <w:bookmarkStart w:id="6176" w:name="_Toc74151462"/>
      <w:bookmarkStart w:id="6177" w:name="_Toc88653935"/>
      <w:bookmarkStart w:id="6178" w:name="_Toc97904291"/>
      <w:bookmarkStart w:id="6179" w:name="_Toc105175332"/>
      <w:bookmarkStart w:id="6180" w:name="_Toc113826362"/>
      <w:bookmarkStart w:id="6181" w:name="_Toc155948786"/>
      <w:bookmarkEnd w:id="6166"/>
      <w:r w:rsidRPr="000C374A">
        <w:rPr>
          <w:lang w:val="fr-FR"/>
        </w:rPr>
        <w:t>9.2.2.</w:t>
      </w:r>
      <w:bookmarkEnd w:id="6167"/>
      <w:r w:rsidR="00086BAB">
        <w:rPr>
          <w:lang w:val="fr-FR"/>
        </w:rPr>
        <w:t>51</w:t>
      </w:r>
      <w:r w:rsidRPr="000C374A">
        <w:rPr>
          <w:lang w:val="fr-FR"/>
        </w:rPr>
        <w:tab/>
        <w:t>Composite Available Capacity Group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6182" w:name="_CR9_2_2_52"/>
      <w:bookmarkStart w:id="6183" w:name="_Hlk44423334"/>
      <w:bookmarkStart w:id="6184" w:name="_Toc14207857"/>
      <w:bookmarkStart w:id="6185" w:name="_Toc44497640"/>
      <w:bookmarkStart w:id="6186" w:name="_Toc45108028"/>
      <w:bookmarkStart w:id="6187" w:name="_Toc45901648"/>
      <w:bookmarkStart w:id="6188" w:name="_Toc51850728"/>
      <w:bookmarkStart w:id="6189" w:name="_Toc56693731"/>
      <w:bookmarkStart w:id="6190" w:name="_Toc64447274"/>
      <w:bookmarkStart w:id="6191" w:name="_Toc66286768"/>
      <w:bookmarkStart w:id="6192" w:name="_Toc74151463"/>
      <w:bookmarkStart w:id="6193" w:name="_Toc88653936"/>
      <w:bookmarkStart w:id="6194" w:name="_Toc97904292"/>
      <w:bookmarkStart w:id="6195" w:name="_Toc105175333"/>
      <w:bookmarkStart w:id="6196" w:name="_Toc113826363"/>
      <w:bookmarkStart w:id="6197" w:name="_Toc155948787"/>
      <w:bookmarkEnd w:id="6182"/>
      <w:r w:rsidRPr="000C374A">
        <w:rPr>
          <w:lang w:val="fr-FR"/>
        </w:rPr>
        <w:t>9.2.2.</w:t>
      </w:r>
      <w:bookmarkEnd w:id="6183"/>
      <w:r w:rsidR="00086BAB">
        <w:rPr>
          <w:lang w:val="fr-FR"/>
        </w:rPr>
        <w:t>52</w:t>
      </w:r>
      <w:r>
        <w:rPr>
          <w:lang w:val="fr-FR"/>
        </w:rPr>
        <w:tab/>
      </w:r>
      <w:r w:rsidRPr="000C374A">
        <w:rPr>
          <w:lang w:val="fr-FR"/>
        </w:rPr>
        <w:t>Composite Available Capacity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6198" w:name="_CR9_2_2_53"/>
      <w:bookmarkStart w:id="6199" w:name="_Hlk44423397"/>
      <w:bookmarkStart w:id="6200" w:name="_Toc14207858"/>
      <w:bookmarkStart w:id="6201" w:name="_Toc44497641"/>
      <w:bookmarkStart w:id="6202" w:name="_Toc45108029"/>
      <w:bookmarkStart w:id="6203" w:name="_Toc45901649"/>
      <w:bookmarkStart w:id="6204" w:name="_Toc51850729"/>
      <w:bookmarkStart w:id="6205" w:name="_Toc56693732"/>
      <w:bookmarkStart w:id="6206" w:name="_Toc64447275"/>
      <w:bookmarkStart w:id="6207" w:name="_Toc66286769"/>
      <w:bookmarkStart w:id="6208" w:name="_Toc74151464"/>
      <w:bookmarkStart w:id="6209" w:name="_Toc88653937"/>
      <w:bookmarkStart w:id="6210" w:name="_Toc97904293"/>
      <w:bookmarkStart w:id="6211" w:name="_Toc105175334"/>
      <w:bookmarkStart w:id="6212" w:name="_Toc113826364"/>
      <w:bookmarkStart w:id="6213" w:name="_Toc155948788"/>
      <w:bookmarkEnd w:id="6198"/>
      <w:r w:rsidRPr="00DE149B">
        <w:t>9.2.2.</w:t>
      </w:r>
      <w:bookmarkEnd w:id="6199"/>
      <w:r w:rsidR="00086BAB" w:rsidRPr="00DE149B">
        <w:t>53</w:t>
      </w:r>
      <w:r w:rsidRPr="00DE149B">
        <w:tab/>
        <w:t>Cell Capacity Class Value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6214" w:name="_CR9_2_2_54"/>
      <w:bookmarkStart w:id="6215" w:name="_Toc14207859"/>
      <w:bookmarkStart w:id="6216" w:name="_Toc44497642"/>
      <w:bookmarkStart w:id="6217" w:name="_Toc45108030"/>
      <w:bookmarkStart w:id="6218" w:name="_Toc45901650"/>
      <w:bookmarkStart w:id="6219" w:name="_Toc51850730"/>
      <w:bookmarkStart w:id="6220" w:name="_Toc56693733"/>
      <w:bookmarkStart w:id="6221" w:name="_Toc64447276"/>
      <w:bookmarkStart w:id="6222" w:name="_Toc66286770"/>
      <w:bookmarkStart w:id="6223" w:name="_Toc74151465"/>
      <w:bookmarkStart w:id="6224" w:name="_Toc88653938"/>
      <w:bookmarkStart w:id="6225" w:name="_Toc97904294"/>
      <w:bookmarkStart w:id="6226" w:name="_Toc105175335"/>
      <w:bookmarkStart w:id="6227" w:name="_Toc113826365"/>
      <w:bookmarkStart w:id="6228" w:name="_Toc155948789"/>
      <w:bookmarkEnd w:id="6214"/>
      <w:r w:rsidRPr="00DE149B">
        <w:t>9.2.2.</w:t>
      </w:r>
      <w:r w:rsidR="00086BAB" w:rsidRPr="00DE149B">
        <w:t>54</w:t>
      </w:r>
      <w:r w:rsidRPr="00DE149B">
        <w:tab/>
        <w:t>Capacity Value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6150"/>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6229" w:name="_CR9_2_2_55"/>
      <w:bookmarkStart w:id="6230" w:name="_Toc44497643"/>
      <w:bookmarkStart w:id="6231" w:name="_Toc45108031"/>
      <w:bookmarkStart w:id="6232" w:name="_Toc45901651"/>
      <w:bookmarkStart w:id="6233" w:name="_Toc51850731"/>
      <w:bookmarkStart w:id="6234" w:name="_Toc56693734"/>
      <w:bookmarkStart w:id="6235" w:name="_Toc64447277"/>
      <w:bookmarkStart w:id="6236" w:name="_Toc66286771"/>
      <w:bookmarkStart w:id="6237" w:name="_Toc74151466"/>
      <w:bookmarkStart w:id="6238" w:name="_Toc88653939"/>
      <w:bookmarkStart w:id="6239" w:name="_Toc97904295"/>
      <w:bookmarkStart w:id="6240" w:name="_Toc105175336"/>
      <w:bookmarkStart w:id="6241" w:name="_Toc113826366"/>
      <w:bookmarkStart w:id="6242" w:name="_Toc155948790"/>
      <w:bookmarkEnd w:id="6229"/>
      <w:r w:rsidRPr="00315AFC">
        <w:t>9.2.2.</w:t>
      </w:r>
      <w:r w:rsidR="00086BAB">
        <w:t>55</w:t>
      </w:r>
      <w:r w:rsidRPr="00315AFC">
        <w:tab/>
        <w:t>Slice Available Capacity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6243" w:name="_CR9_2_2_56"/>
      <w:bookmarkStart w:id="6244" w:name="OLE_LINK15"/>
      <w:bookmarkStart w:id="6245" w:name="_Toc44497644"/>
      <w:bookmarkStart w:id="6246" w:name="_Toc45108032"/>
      <w:bookmarkStart w:id="6247" w:name="_Toc45901652"/>
      <w:bookmarkStart w:id="6248" w:name="_Toc51850732"/>
      <w:bookmarkStart w:id="6249" w:name="_Toc56693735"/>
      <w:bookmarkStart w:id="6250" w:name="_Toc64447278"/>
      <w:bookmarkStart w:id="6251" w:name="_Toc66286772"/>
      <w:bookmarkStart w:id="6252" w:name="_Toc74151467"/>
      <w:bookmarkStart w:id="6253" w:name="_Toc88653940"/>
      <w:bookmarkStart w:id="6254" w:name="_Toc97904296"/>
      <w:bookmarkStart w:id="6255" w:name="_Toc105175337"/>
      <w:bookmarkStart w:id="6256" w:name="_Toc113826367"/>
      <w:bookmarkStart w:id="6257" w:name="_Toc155948791"/>
      <w:bookmarkEnd w:id="6243"/>
      <w:r w:rsidRPr="00616627">
        <w:t>9.2.2.</w:t>
      </w:r>
      <w:bookmarkEnd w:id="6244"/>
      <w:r w:rsidR="00086BAB">
        <w:t>56</w:t>
      </w:r>
      <w:r w:rsidRPr="00616627">
        <w:tab/>
      </w:r>
      <w:r w:rsidRPr="00616627">
        <w:rPr>
          <w:rFonts w:hint="eastAsia"/>
        </w:rPr>
        <w:t>RRC Connections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6258" w:name="_CR9_2_2_57"/>
      <w:bookmarkStart w:id="6259" w:name="_Hlk44423724"/>
      <w:bookmarkStart w:id="6260" w:name="_Toc44497645"/>
      <w:bookmarkStart w:id="6261" w:name="_Toc45108033"/>
      <w:bookmarkStart w:id="6262" w:name="_Toc45901653"/>
      <w:bookmarkStart w:id="6263" w:name="_Toc51850733"/>
      <w:bookmarkStart w:id="6264" w:name="_Toc56693736"/>
      <w:bookmarkStart w:id="6265" w:name="_Toc64447279"/>
      <w:bookmarkStart w:id="6266" w:name="_Toc66286773"/>
      <w:bookmarkStart w:id="6267" w:name="_Toc74151468"/>
      <w:bookmarkStart w:id="6268" w:name="_Toc88653941"/>
      <w:bookmarkStart w:id="6269" w:name="_Toc97904297"/>
      <w:bookmarkStart w:id="6270" w:name="_Toc105175338"/>
      <w:bookmarkStart w:id="6271" w:name="_Toc113826368"/>
      <w:bookmarkStart w:id="6272" w:name="_Toc155948792"/>
      <w:bookmarkEnd w:id="6258"/>
      <w:r w:rsidRPr="00616627">
        <w:t>9.2.2.</w:t>
      </w:r>
      <w:bookmarkEnd w:id="6259"/>
      <w:r w:rsidR="00086BAB">
        <w:t>57</w:t>
      </w:r>
      <w:r w:rsidRPr="00616627">
        <w:tab/>
      </w:r>
      <w:r w:rsidRPr="00616627">
        <w:rPr>
          <w:rFonts w:hint="eastAsia"/>
        </w:rPr>
        <w:t>Number of RRC Connections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6273" w:name="_CR9_2_2_58"/>
      <w:bookmarkStart w:id="6274" w:name="_Hlk44423737"/>
      <w:bookmarkStart w:id="6275" w:name="_Toc44497646"/>
      <w:bookmarkStart w:id="6276" w:name="_Toc45108034"/>
      <w:bookmarkStart w:id="6277" w:name="_Toc45901654"/>
      <w:bookmarkStart w:id="6278" w:name="_Toc51850734"/>
      <w:bookmarkStart w:id="6279" w:name="_Toc56693737"/>
      <w:bookmarkStart w:id="6280" w:name="_Toc64447280"/>
      <w:bookmarkStart w:id="6281" w:name="_Toc66286774"/>
      <w:bookmarkStart w:id="6282" w:name="_Toc74151469"/>
      <w:bookmarkStart w:id="6283" w:name="_Toc88653942"/>
      <w:bookmarkStart w:id="6284" w:name="_Toc97904298"/>
      <w:bookmarkStart w:id="6285" w:name="_Toc105175339"/>
      <w:bookmarkStart w:id="6286" w:name="_Toc113826369"/>
      <w:bookmarkStart w:id="6287" w:name="_Toc155948793"/>
      <w:bookmarkEnd w:id="6273"/>
      <w:r w:rsidRPr="00616627">
        <w:t>9.2.2.</w:t>
      </w:r>
      <w:bookmarkEnd w:id="6274"/>
      <w:r w:rsidR="00086BAB">
        <w:t>58</w:t>
      </w:r>
      <w:r w:rsidRPr="00616627">
        <w:tab/>
      </w:r>
      <w:r w:rsidRPr="00616627">
        <w:rPr>
          <w:rFonts w:hint="eastAsia"/>
        </w:rPr>
        <w:t xml:space="preserve">Available RRC Connection </w:t>
      </w:r>
      <w:r w:rsidRPr="00616627">
        <w:t>Capacity Value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6288" w:name="_CR9_2_2_59"/>
      <w:bookmarkStart w:id="6289" w:name="_Hlk44423750"/>
      <w:bookmarkStart w:id="6290" w:name="_Toc155948794"/>
      <w:bookmarkEnd w:id="6288"/>
      <w:r w:rsidRPr="007E741D">
        <w:t>9.2.2.</w:t>
      </w:r>
      <w:bookmarkEnd w:id="6289"/>
      <w:r w:rsidR="00086BAB">
        <w:t>59</w:t>
      </w:r>
      <w:r w:rsidRPr="007E741D">
        <w:tab/>
        <w:t>UE RLF Report</w:t>
      </w:r>
      <w:bookmarkEnd w:id="6290"/>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6291" w:name="OLE_LINK223"/>
            <w:bookmarkStart w:id="6292" w:name="OLE_LINK224"/>
            <w:r>
              <w:rPr>
                <w:lang w:eastAsia="ja-JP"/>
              </w:rPr>
              <w:t>–</w:t>
            </w:r>
            <w:bookmarkEnd w:id="6291"/>
            <w:bookmarkEnd w:id="6292"/>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6293" w:name="OLE_LINK225"/>
            <w:bookmarkStart w:id="6294" w:name="OLE_LINK226"/>
            <w:r>
              <w:rPr>
                <w:lang w:eastAsia="ja-JP"/>
              </w:rPr>
              <w:t>–</w:t>
            </w:r>
            <w:bookmarkEnd w:id="6293"/>
            <w:bookmarkEnd w:id="6294"/>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6295" w:name="_CR9_2_2_60"/>
      <w:bookmarkStart w:id="6296" w:name="_Hlk44423768"/>
      <w:bookmarkStart w:id="6297" w:name="_Toc14207860"/>
      <w:bookmarkStart w:id="6298" w:name="_Toc155948795"/>
      <w:bookmarkEnd w:id="6295"/>
      <w:r w:rsidRPr="00AC628F">
        <w:t>9.2.2.</w:t>
      </w:r>
      <w:bookmarkEnd w:id="6296"/>
      <w:r w:rsidR="00086BAB">
        <w:t>60</w:t>
      </w:r>
      <w:r w:rsidRPr="00AC628F">
        <w:tab/>
      </w:r>
      <w:bookmarkStart w:id="6299" w:name="OLE_LINK22"/>
      <w:r w:rsidRPr="00AC628F">
        <w:t>Mobility Parameters Information</w:t>
      </w:r>
      <w:bookmarkEnd w:id="6297"/>
      <w:bookmarkEnd w:id="6298"/>
      <w:bookmarkEnd w:id="6299"/>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6300" w:name="_CR9_2_2_61"/>
      <w:bookmarkStart w:id="6301" w:name="_Hlk44423784"/>
      <w:bookmarkStart w:id="6302" w:name="_Toc14207861"/>
      <w:bookmarkStart w:id="6303" w:name="_Toc155948796"/>
      <w:bookmarkEnd w:id="6300"/>
      <w:r w:rsidRPr="00AC628F">
        <w:t>9.2.2.</w:t>
      </w:r>
      <w:bookmarkEnd w:id="6301"/>
      <w:r w:rsidR="00086BAB">
        <w:t>61</w:t>
      </w:r>
      <w:r w:rsidRPr="00AC628F">
        <w:tab/>
        <w:t>Mobility Parameters Modification Range</w:t>
      </w:r>
      <w:bookmarkEnd w:id="6302"/>
      <w:bookmarkEnd w:id="6303"/>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6304" w:name="_CR9_2_2_62"/>
      <w:bookmarkStart w:id="6305" w:name="_Hlk44423802"/>
      <w:bookmarkStart w:id="6306" w:name="_Toc155948797"/>
      <w:bookmarkEnd w:id="6304"/>
      <w:r w:rsidRPr="00D0552F">
        <w:t>9.</w:t>
      </w:r>
      <w:r>
        <w:t>2</w:t>
      </w:r>
      <w:r w:rsidRPr="00D0552F">
        <w:t>.</w:t>
      </w:r>
      <w:r>
        <w:t>2</w:t>
      </w:r>
      <w:r w:rsidRPr="00D0552F">
        <w:t>.</w:t>
      </w:r>
      <w:bookmarkEnd w:id="6305"/>
      <w:r w:rsidR="00086BAB">
        <w:t>62</w:t>
      </w:r>
      <w:r w:rsidRPr="00D0552F">
        <w:t xml:space="preserve"> </w:t>
      </w:r>
      <w:r>
        <w:tab/>
      </w:r>
      <w:r w:rsidRPr="000613C9">
        <w:t>Number of Active UEs</w:t>
      </w:r>
      <w:bookmarkEnd w:id="6306"/>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CD62F22"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6307" w:name="_CR9_2_2_63"/>
      <w:bookmarkStart w:id="6308" w:name="_Hlk44423814"/>
      <w:bookmarkStart w:id="6309" w:name="_Toc44497647"/>
      <w:bookmarkStart w:id="6310" w:name="_Toc45108035"/>
      <w:bookmarkStart w:id="6311" w:name="_Toc45901655"/>
      <w:bookmarkStart w:id="6312" w:name="_Toc51850735"/>
      <w:bookmarkStart w:id="6313" w:name="_Toc56693738"/>
      <w:bookmarkStart w:id="6314" w:name="_Toc64447281"/>
      <w:bookmarkStart w:id="6315" w:name="_Toc66286775"/>
      <w:bookmarkStart w:id="6316" w:name="_Toc74151470"/>
      <w:bookmarkStart w:id="6317" w:name="_Toc88653943"/>
      <w:bookmarkStart w:id="6318" w:name="_Toc97904299"/>
      <w:bookmarkStart w:id="6319" w:name="_Toc105175340"/>
      <w:bookmarkStart w:id="6320" w:name="_Toc113826370"/>
      <w:bookmarkStart w:id="6321" w:name="_Toc155948798"/>
      <w:bookmarkEnd w:id="6307"/>
      <w:r w:rsidRPr="00DE149B">
        <w:t>9.2.2.</w:t>
      </w:r>
      <w:bookmarkEnd w:id="6308"/>
      <w:r w:rsidR="000051EC" w:rsidRPr="00DE149B">
        <w:t>63</w:t>
      </w:r>
      <w:r w:rsidRPr="00DE149B">
        <w:tab/>
        <w:t>NR Carrier List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807553">
        <w:trPr>
          <w:tblHeader/>
        </w:trPr>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322" w:name="_CR9_2_2_64"/>
      <w:bookmarkStart w:id="6323" w:name="_Hlk44423878"/>
      <w:bookmarkStart w:id="6324" w:name="_Toc44497648"/>
      <w:bookmarkStart w:id="6325" w:name="_Toc45108036"/>
      <w:bookmarkStart w:id="6326" w:name="_Toc45901656"/>
      <w:bookmarkStart w:id="6327" w:name="_Toc51850736"/>
      <w:bookmarkStart w:id="6328" w:name="_Toc56693739"/>
      <w:bookmarkStart w:id="6329" w:name="_Toc64447282"/>
      <w:bookmarkStart w:id="6330" w:name="_Toc66286776"/>
      <w:bookmarkStart w:id="6331" w:name="_Toc74151471"/>
      <w:bookmarkStart w:id="6332" w:name="_Toc88653944"/>
      <w:bookmarkStart w:id="6333" w:name="_Toc97904300"/>
      <w:bookmarkStart w:id="6334" w:name="_Toc105175341"/>
      <w:bookmarkStart w:id="6335" w:name="_Toc113826371"/>
      <w:bookmarkStart w:id="6336" w:name="_Toc155948799"/>
      <w:bookmarkEnd w:id="6322"/>
      <w:r w:rsidRPr="00FD0425">
        <w:rPr>
          <w:lang w:val="fr-FR"/>
        </w:rPr>
        <w:t>9.2.2.</w:t>
      </w:r>
      <w:bookmarkEnd w:id="6323"/>
      <w:r w:rsidR="000051EC">
        <w:rPr>
          <w:lang w:val="fr-FR"/>
        </w:rPr>
        <w:t>64</w:t>
      </w:r>
      <w:r w:rsidRPr="00FD0425">
        <w:rPr>
          <w:lang w:val="fr-FR"/>
        </w:rPr>
        <w:tab/>
      </w:r>
      <w:r>
        <w:rPr>
          <w:rFonts w:hint="eastAsia"/>
          <w:lang w:val="fr-FR" w:eastAsia="zh-CN"/>
        </w:rPr>
        <w:t>SSB Positions In Burst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337" w:name="_CR9_2_2_65"/>
      <w:bookmarkStart w:id="6338" w:name="_Hlk44446555"/>
      <w:bookmarkStart w:id="6339" w:name="_Toc44497649"/>
      <w:bookmarkStart w:id="6340" w:name="_Toc45108037"/>
      <w:bookmarkStart w:id="6341" w:name="_Toc45901657"/>
      <w:bookmarkStart w:id="6342" w:name="_Toc51850737"/>
      <w:bookmarkStart w:id="6343" w:name="_Toc56693740"/>
      <w:bookmarkStart w:id="6344" w:name="_Toc64447283"/>
      <w:bookmarkStart w:id="6345" w:name="_Toc66286777"/>
      <w:bookmarkStart w:id="6346" w:name="_Toc74151472"/>
      <w:bookmarkStart w:id="6347" w:name="_Toc88653945"/>
      <w:bookmarkStart w:id="6348" w:name="_Toc97904301"/>
      <w:bookmarkStart w:id="6349" w:name="_Toc105175342"/>
      <w:bookmarkStart w:id="6350" w:name="_Toc113826372"/>
      <w:bookmarkStart w:id="6351" w:name="_Toc155948800"/>
      <w:bookmarkEnd w:id="6337"/>
      <w:r w:rsidRPr="009F5A10">
        <w:t>9.</w:t>
      </w:r>
      <w:r>
        <w:t>2.2</w:t>
      </w:r>
      <w:r w:rsidRPr="009F5A10">
        <w:t>.</w:t>
      </w:r>
      <w:bookmarkEnd w:id="6338"/>
      <w:r>
        <w:t>65</w:t>
      </w:r>
      <w:r w:rsidRPr="009F5A10">
        <w:tab/>
      </w:r>
      <w:r>
        <w:t>NID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352" w:name="_CR9_2_2_66"/>
      <w:bookmarkStart w:id="6353" w:name="_Toc44497650"/>
      <w:bookmarkStart w:id="6354" w:name="_Toc45108038"/>
      <w:bookmarkStart w:id="6355" w:name="_Toc45901658"/>
      <w:bookmarkStart w:id="6356" w:name="_Toc51850738"/>
      <w:bookmarkStart w:id="6357" w:name="_Toc56693741"/>
      <w:bookmarkStart w:id="6358" w:name="_Toc64447284"/>
      <w:bookmarkStart w:id="6359" w:name="_Toc66286778"/>
      <w:bookmarkStart w:id="6360" w:name="_Toc74151473"/>
      <w:bookmarkStart w:id="6361" w:name="_Toc88653946"/>
      <w:bookmarkStart w:id="6362" w:name="_Toc97904302"/>
      <w:bookmarkStart w:id="6363" w:name="_Toc105175343"/>
      <w:bookmarkStart w:id="6364" w:name="_Toc113826373"/>
      <w:bookmarkStart w:id="6365" w:name="_Toc155948801"/>
      <w:bookmarkEnd w:id="6352"/>
      <w:r w:rsidRPr="009F5A10">
        <w:t>9.</w:t>
      </w:r>
      <w:r>
        <w:t>2.2</w:t>
      </w:r>
      <w:r w:rsidRPr="009F5A10">
        <w:t>.</w:t>
      </w:r>
      <w:r>
        <w:t>66</w:t>
      </w:r>
      <w:r w:rsidRPr="009F5A10">
        <w:tab/>
      </w:r>
      <w:r>
        <w:t>CAG-Identifier</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807553">
        <w:trPr>
          <w:tblHeader/>
        </w:trPr>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366" w:name="_CR9_2_2_67"/>
      <w:bookmarkStart w:id="6367" w:name="_Hlk44446584"/>
      <w:bookmarkStart w:id="6368" w:name="_Toc44497651"/>
      <w:bookmarkStart w:id="6369" w:name="_Toc45108039"/>
      <w:bookmarkStart w:id="6370" w:name="_Toc45901659"/>
      <w:bookmarkStart w:id="6371" w:name="_Toc51850739"/>
      <w:bookmarkStart w:id="6372" w:name="_Toc56693742"/>
      <w:bookmarkStart w:id="6373" w:name="_Toc64447285"/>
      <w:bookmarkStart w:id="6374" w:name="_Toc66286779"/>
      <w:bookmarkStart w:id="6375" w:name="_Toc74151474"/>
      <w:bookmarkStart w:id="6376" w:name="_Toc88653947"/>
      <w:bookmarkStart w:id="6377" w:name="_Toc97904303"/>
      <w:bookmarkStart w:id="6378" w:name="_Toc105175344"/>
      <w:bookmarkStart w:id="6379" w:name="_Toc113826374"/>
      <w:bookmarkStart w:id="6380" w:name="_Toc155948802"/>
      <w:bookmarkEnd w:id="6366"/>
      <w:r w:rsidRPr="009354E2">
        <w:t>9.2.2.</w:t>
      </w:r>
      <w:r>
        <w:t>67</w:t>
      </w:r>
      <w:r w:rsidRPr="009354E2">
        <w:tab/>
      </w:r>
      <w:bookmarkEnd w:id="6367"/>
      <w:r w:rsidRPr="009354E2">
        <w:t>Broadcast NID List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381" w:name="_CR9_2_2_68"/>
      <w:bookmarkStart w:id="6382" w:name="_Hlk44446606"/>
      <w:bookmarkStart w:id="6383" w:name="_Toc44497652"/>
      <w:bookmarkStart w:id="6384" w:name="_Toc45108040"/>
      <w:bookmarkStart w:id="6385" w:name="_Toc45901660"/>
      <w:bookmarkStart w:id="6386" w:name="_Toc51850740"/>
      <w:bookmarkStart w:id="6387" w:name="_Toc56693743"/>
      <w:bookmarkStart w:id="6388" w:name="_Toc64447286"/>
      <w:bookmarkStart w:id="6389" w:name="_Toc66286780"/>
      <w:bookmarkStart w:id="6390" w:name="_Toc74151475"/>
      <w:bookmarkStart w:id="6391" w:name="_Toc88653948"/>
      <w:bookmarkStart w:id="6392" w:name="_Toc97904304"/>
      <w:bookmarkStart w:id="6393" w:name="_Toc105175345"/>
      <w:bookmarkStart w:id="6394" w:name="_Toc113826375"/>
      <w:bookmarkStart w:id="6395" w:name="_Toc155948803"/>
      <w:bookmarkEnd w:id="6381"/>
      <w:r w:rsidRPr="009F5A10">
        <w:t>9.</w:t>
      </w:r>
      <w:r>
        <w:t>2</w:t>
      </w:r>
      <w:r w:rsidRPr="009F5A10">
        <w:t>.</w:t>
      </w:r>
      <w:r>
        <w:t>2</w:t>
      </w:r>
      <w:r w:rsidRPr="009F5A10">
        <w:t>.</w:t>
      </w:r>
      <w:bookmarkEnd w:id="6382"/>
      <w:r>
        <w:t>68</w:t>
      </w:r>
      <w:r w:rsidRPr="009F5A10">
        <w:tab/>
      </w:r>
      <w:r>
        <w:t>Broadcast SNPN ID List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396" w:name="_CR9_2_2_69"/>
      <w:bookmarkStart w:id="6397" w:name="_Hlk44446624"/>
      <w:bookmarkStart w:id="6398" w:name="_Toc44497653"/>
      <w:bookmarkStart w:id="6399" w:name="_Toc45108041"/>
      <w:bookmarkStart w:id="6400" w:name="_Toc45901661"/>
      <w:bookmarkStart w:id="6401" w:name="_Toc51850741"/>
      <w:bookmarkStart w:id="6402" w:name="_Toc56693744"/>
      <w:bookmarkStart w:id="6403" w:name="_Toc64447287"/>
      <w:bookmarkStart w:id="6404" w:name="_Toc66286781"/>
      <w:bookmarkStart w:id="6405" w:name="_Toc74151476"/>
      <w:bookmarkStart w:id="6406" w:name="_Toc88653949"/>
      <w:bookmarkStart w:id="6407" w:name="_Toc97904305"/>
      <w:bookmarkStart w:id="6408" w:name="_Toc105175346"/>
      <w:bookmarkStart w:id="6409" w:name="_Toc113826376"/>
      <w:bookmarkStart w:id="6410" w:name="_Toc155948804"/>
      <w:bookmarkEnd w:id="6396"/>
      <w:r w:rsidRPr="009F5A10">
        <w:t>9.</w:t>
      </w:r>
      <w:r>
        <w:t>2</w:t>
      </w:r>
      <w:r w:rsidRPr="009F5A10">
        <w:t>.</w:t>
      </w:r>
      <w:r>
        <w:t>2</w:t>
      </w:r>
      <w:r w:rsidRPr="009F5A10">
        <w:t>.</w:t>
      </w:r>
      <w:bookmarkEnd w:id="6397"/>
      <w:r>
        <w:t>69</w:t>
      </w:r>
      <w:r w:rsidRPr="009F5A10">
        <w:tab/>
      </w:r>
      <w:r>
        <w:t>Broadcast CAG-Identifier List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411" w:name="_CR9_2_2_70"/>
      <w:bookmarkStart w:id="6412" w:name="_Hlk44446665"/>
      <w:bookmarkStart w:id="6413" w:name="_Toc44497654"/>
      <w:bookmarkStart w:id="6414" w:name="_Toc45108042"/>
      <w:bookmarkStart w:id="6415" w:name="_Toc45901662"/>
      <w:bookmarkStart w:id="6416" w:name="_Toc51850742"/>
      <w:bookmarkStart w:id="6417" w:name="_Toc56693745"/>
      <w:bookmarkStart w:id="6418" w:name="_Toc64447288"/>
      <w:bookmarkStart w:id="6419" w:name="_Toc66286782"/>
      <w:bookmarkStart w:id="6420" w:name="_Toc74151477"/>
      <w:bookmarkStart w:id="6421" w:name="_Toc88653950"/>
      <w:bookmarkStart w:id="6422" w:name="_Toc97904306"/>
      <w:bookmarkStart w:id="6423" w:name="_Toc105175347"/>
      <w:bookmarkStart w:id="6424" w:name="_Toc113826377"/>
      <w:bookmarkStart w:id="6425" w:name="_Toc155948805"/>
      <w:bookmarkEnd w:id="6411"/>
      <w:r w:rsidRPr="009F5A10">
        <w:t>9.</w:t>
      </w:r>
      <w:r>
        <w:t>2</w:t>
      </w:r>
      <w:r w:rsidRPr="009F5A10">
        <w:t>.</w:t>
      </w:r>
      <w:r>
        <w:t>2</w:t>
      </w:r>
      <w:r w:rsidRPr="009F5A10">
        <w:t>.</w:t>
      </w:r>
      <w:bookmarkEnd w:id="6412"/>
      <w:r>
        <w:t>70</w:t>
      </w:r>
      <w:r w:rsidRPr="009F5A10">
        <w:tab/>
      </w:r>
      <w:r>
        <w:t>Broadcast PNI-NPN ID Information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426" w:name="_CR9_2_2_71"/>
      <w:bookmarkStart w:id="6427" w:name="_Hlk44446687"/>
      <w:bookmarkStart w:id="6428" w:name="_Toc44497655"/>
      <w:bookmarkStart w:id="6429" w:name="_Toc45108043"/>
      <w:bookmarkStart w:id="6430" w:name="_Toc45901663"/>
      <w:bookmarkStart w:id="6431" w:name="_Toc51850743"/>
      <w:bookmarkStart w:id="6432" w:name="_Toc56693746"/>
      <w:bookmarkStart w:id="6433" w:name="_Toc64447289"/>
      <w:bookmarkStart w:id="6434" w:name="_Toc66286783"/>
      <w:bookmarkStart w:id="6435" w:name="_Toc74151478"/>
      <w:bookmarkStart w:id="6436" w:name="_Toc88653951"/>
      <w:bookmarkStart w:id="6437" w:name="_Toc97904307"/>
      <w:bookmarkStart w:id="6438" w:name="_Toc105175348"/>
      <w:bookmarkStart w:id="6439" w:name="_Toc113826378"/>
      <w:bookmarkStart w:id="6440" w:name="_Toc155948806"/>
      <w:bookmarkEnd w:id="6426"/>
      <w:r w:rsidRPr="009F5A10">
        <w:t>9.</w:t>
      </w:r>
      <w:r>
        <w:t>2</w:t>
      </w:r>
      <w:r w:rsidRPr="009F5A10">
        <w:t>.</w:t>
      </w:r>
      <w:r>
        <w:t>2</w:t>
      </w:r>
      <w:r w:rsidRPr="009F5A10">
        <w:t>.</w:t>
      </w:r>
      <w:bookmarkEnd w:id="6427"/>
      <w:r>
        <w:t>71</w:t>
      </w:r>
      <w:r w:rsidRPr="009F5A10">
        <w:tab/>
      </w:r>
      <w:r>
        <w:t>NPN Broadcast Information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441" w:name="_CR9_2_2_72"/>
      <w:bookmarkStart w:id="6442" w:name="_Hlk44446715"/>
      <w:bookmarkStart w:id="6443" w:name="_Toc44497656"/>
      <w:bookmarkStart w:id="6444" w:name="_Toc45108044"/>
      <w:bookmarkStart w:id="6445" w:name="_Toc45901664"/>
      <w:bookmarkStart w:id="6446" w:name="_Toc51850744"/>
      <w:bookmarkStart w:id="6447" w:name="_Toc56693747"/>
      <w:bookmarkStart w:id="6448" w:name="_Toc64447290"/>
      <w:bookmarkStart w:id="6449" w:name="_Toc66286784"/>
      <w:bookmarkStart w:id="6450" w:name="_Toc74151479"/>
      <w:bookmarkStart w:id="6451" w:name="_Toc88653952"/>
      <w:bookmarkStart w:id="6452" w:name="_Toc97904308"/>
      <w:bookmarkStart w:id="6453" w:name="_Toc105175349"/>
      <w:bookmarkStart w:id="6454" w:name="_Toc113826379"/>
      <w:bookmarkStart w:id="6455" w:name="_Toc155948807"/>
      <w:bookmarkEnd w:id="6441"/>
      <w:r w:rsidRPr="00750353">
        <w:rPr>
          <w:rFonts w:eastAsia="SimSun"/>
        </w:rPr>
        <w:t>9.</w:t>
      </w:r>
      <w:r w:rsidRPr="00DD545E">
        <w:rPr>
          <w:rFonts w:eastAsia="SimSun"/>
        </w:rPr>
        <w:t>2.2.</w:t>
      </w:r>
      <w:bookmarkEnd w:id="6442"/>
      <w:r>
        <w:rPr>
          <w:rFonts w:eastAsia="SimSun"/>
        </w:rPr>
        <w:t>72</w:t>
      </w:r>
      <w:r w:rsidRPr="00DD545E">
        <w:rPr>
          <w:rFonts w:eastAsia="SimSun"/>
        </w:rPr>
        <w:tab/>
        <w:t>NPN Sup</w:t>
      </w:r>
      <w:r w:rsidRPr="0046022C">
        <w:rPr>
          <w:rFonts w:eastAsia="SimSun"/>
        </w:rPr>
        <w:t>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456" w:name="_CR9_2_2_73"/>
      <w:bookmarkStart w:id="6457" w:name="_Toc51850745"/>
      <w:bookmarkStart w:id="6458" w:name="_Toc56693748"/>
      <w:bookmarkStart w:id="6459" w:name="_Toc64447291"/>
      <w:bookmarkStart w:id="6460" w:name="_Toc66286785"/>
      <w:bookmarkStart w:id="6461" w:name="_Toc74151480"/>
      <w:bookmarkStart w:id="6462" w:name="_Toc88653953"/>
      <w:bookmarkStart w:id="6463" w:name="_Toc97904309"/>
      <w:bookmarkStart w:id="6464" w:name="_Toc105175350"/>
      <w:bookmarkStart w:id="6465" w:name="_Toc113826380"/>
      <w:bookmarkStart w:id="6466" w:name="_Toc155948808"/>
      <w:bookmarkStart w:id="6467" w:name="_Toc44497658"/>
      <w:bookmarkStart w:id="6468" w:name="_Toc45108045"/>
      <w:bookmarkStart w:id="6469" w:name="_Toc45901665"/>
      <w:bookmarkEnd w:id="645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457"/>
      <w:bookmarkEnd w:id="6458"/>
      <w:bookmarkEnd w:id="6459"/>
      <w:bookmarkEnd w:id="6460"/>
      <w:bookmarkEnd w:id="6461"/>
      <w:bookmarkEnd w:id="6462"/>
      <w:bookmarkEnd w:id="6463"/>
      <w:bookmarkEnd w:id="6464"/>
      <w:bookmarkEnd w:id="6465"/>
      <w:bookmarkEnd w:id="6466"/>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470" w:name="_CR9_2_2_74"/>
      <w:bookmarkStart w:id="6471" w:name="_Toc56693749"/>
      <w:bookmarkStart w:id="6472" w:name="_Toc64447292"/>
      <w:bookmarkStart w:id="6473" w:name="_Toc66286786"/>
      <w:bookmarkStart w:id="6474" w:name="_Toc74151481"/>
      <w:bookmarkStart w:id="6475" w:name="_Toc88653954"/>
      <w:bookmarkStart w:id="6476" w:name="_Toc97904310"/>
      <w:bookmarkStart w:id="6477" w:name="_Toc105175351"/>
      <w:bookmarkStart w:id="6478" w:name="_Toc113826381"/>
      <w:bookmarkStart w:id="6479" w:name="_Toc155948809"/>
      <w:bookmarkStart w:id="6480" w:name="_Toc20953694"/>
      <w:bookmarkStart w:id="6481" w:name="_Toc29390871"/>
      <w:bookmarkStart w:id="6482" w:name="_Toc51850746"/>
      <w:bookmarkEnd w:id="6470"/>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471"/>
      <w:bookmarkEnd w:id="6472"/>
      <w:bookmarkEnd w:id="6473"/>
      <w:bookmarkEnd w:id="6474"/>
      <w:bookmarkEnd w:id="6475"/>
      <w:bookmarkEnd w:id="6476"/>
      <w:bookmarkEnd w:id="6477"/>
      <w:bookmarkEnd w:id="6478"/>
      <w:bookmarkEnd w:id="6479"/>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3FDB1BD2"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480"/>
      <w:bookmarkEnd w:id="6481"/>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483" w:name="_CR9_2_2_75"/>
      <w:bookmarkStart w:id="6484" w:name="_Toc5646299"/>
      <w:bookmarkStart w:id="6485" w:name="_Toc66286787"/>
      <w:bookmarkStart w:id="6486" w:name="_Toc74151482"/>
      <w:bookmarkStart w:id="6487" w:name="_Toc88653955"/>
      <w:bookmarkStart w:id="6488" w:name="_Toc97904311"/>
      <w:bookmarkStart w:id="6489" w:name="_Toc105175352"/>
      <w:bookmarkStart w:id="6490" w:name="_Toc113826382"/>
      <w:bookmarkStart w:id="6491" w:name="_Toc155948810"/>
      <w:bookmarkStart w:id="6492" w:name="_Toc56693750"/>
      <w:bookmarkStart w:id="6493" w:name="_Toc64447294"/>
      <w:bookmarkEnd w:id="6483"/>
      <w:r>
        <w:rPr>
          <w:lang w:eastAsia="zh-CN"/>
        </w:rPr>
        <w:t>9.2.2.75</w:t>
      </w:r>
      <w:r>
        <w:rPr>
          <w:lang w:eastAsia="zh-CN"/>
        </w:rPr>
        <w:tab/>
      </w:r>
      <w:bookmarkEnd w:id="6484"/>
      <w:r>
        <w:rPr>
          <w:lang w:eastAsia="zh-CN"/>
        </w:rPr>
        <w:t>SFN Offset</w:t>
      </w:r>
      <w:bookmarkEnd w:id="6485"/>
      <w:bookmarkEnd w:id="6486"/>
      <w:bookmarkEnd w:id="6487"/>
      <w:bookmarkEnd w:id="6488"/>
      <w:bookmarkEnd w:id="6489"/>
      <w:bookmarkEnd w:id="6490"/>
      <w:bookmarkEnd w:id="6491"/>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494" w:name="_CR9_2_3"/>
      <w:bookmarkStart w:id="6495" w:name="_Toc66286788"/>
      <w:bookmarkStart w:id="6496" w:name="_Toc74151483"/>
      <w:bookmarkStart w:id="6497" w:name="_Toc88653956"/>
      <w:bookmarkStart w:id="6498" w:name="_Toc97904312"/>
      <w:bookmarkStart w:id="6499" w:name="_Toc105175353"/>
      <w:bookmarkStart w:id="6500" w:name="_Toc113826383"/>
      <w:bookmarkStart w:id="6501" w:name="_Toc155948811"/>
      <w:bookmarkEnd w:id="6494"/>
      <w:r w:rsidRPr="00FD0425">
        <w:t>9.2.3</w:t>
      </w:r>
      <w:r w:rsidRPr="00FD0425">
        <w:tab/>
        <w:t>General IE definitions</w:t>
      </w:r>
      <w:bookmarkEnd w:id="6118"/>
      <w:bookmarkEnd w:id="6119"/>
      <w:bookmarkEnd w:id="6120"/>
      <w:bookmarkEnd w:id="6467"/>
      <w:bookmarkEnd w:id="6468"/>
      <w:bookmarkEnd w:id="6469"/>
      <w:bookmarkEnd w:id="6482"/>
      <w:bookmarkEnd w:id="6492"/>
      <w:bookmarkEnd w:id="6493"/>
      <w:bookmarkEnd w:id="6495"/>
      <w:bookmarkEnd w:id="6496"/>
      <w:bookmarkEnd w:id="6497"/>
      <w:bookmarkEnd w:id="6498"/>
      <w:bookmarkEnd w:id="6499"/>
      <w:bookmarkEnd w:id="6500"/>
      <w:bookmarkEnd w:id="6501"/>
    </w:p>
    <w:p w14:paraId="4E893348" w14:textId="77777777" w:rsidR="00F02090" w:rsidRPr="00FD0425" w:rsidRDefault="00F02090" w:rsidP="0073372F">
      <w:pPr>
        <w:pStyle w:val="Heading4"/>
        <w:keepNext w:val="0"/>
        <w:keepLines w:val="0"/>
        <w:widowControl w:val="0"/>
      </w:pPr>
      <w:bookmarkStart w:id="6502" w:name="_CR9_2_3_1"/>
      <w:bookmarkStart w:id="6503" w:name="_Toc20955310"/>
      <w:bookmarkStart w:id="6504" w:name="_Toc29991513"/>
      <w:bookmarkStart w:id="6505" w:name="_Toc36555914"/>
      <w:bookmarkStart w:id="6506" w:name="_Toc44497659"/>
      <w:bookmarkStart w:id="6507" w:name="_Toc45108046"/>
      <w:bookmarkStart w:id="6508" w:name="_Toc45901666"/>
      <w:bookmarkStart w:id="6509" w:name="_Toc51850747"/>
      <w:bookmarkStart w:id="6510" w:name="_Toc56693751"/>
      <w:bookmarkStart w:id="6511" w:name="_Toc64447295"/>
      <w:bookmarkStart w:id="6512" w:name="_Toc66286789"/>
      <w:bookmarkStart w:id="6513" w:name="_Toc74151484"/>
      <w:bookmarkStart w:id="6514" w:name="_Toc88653957"/>
      <w:bookmarkStart w:id="6515" w:name="_Toc97904313"/>
      <w:bookmarkStart w:id="6516" w:name="_Toc105175354"/>
      <w:bookmarkStart w:id="6517" w:name="_Toc113826384"/>
      <w:bookmarkStart w:id="6518" w:name="_Toc155948812"/>
      <w:bookmarkEnd w:id="6502"/>
      <w:r w:rsidRPr="00FD0425">
        <w:t>9.2.3.1</w:t>
      </w:r>
      <w:r w:rsidRPr="00FD0425">
        <w:tab/>
        <w:t>Message Type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519" w:name="_CR9_2_3_2"/>
      <w:bookmarkStart w:id="6520" w:name="_Toc20955311"/>
      <w:bookmarkStart w:id="6521" w:name="_Toc29991514"/>
      <w:bookmarkStart w:id="6522" w:name="_Toc36555915"/>
      <w:bookmarkStart w:id="6523" w:name="_Toc44497660"/>
      <w:bookmarkStart w:id="6524" w:name="_Toc45108047"/>
      <w:bookmarkStart w:id="6525" w:name="_Toc45901667"/>
      <w:bookmarkStart w:id="6526" w:name="_Toc51850748"/>
      <w:bookmarkStart w:id="6527" w:name="_Toc56693752"/>
      <w:bookmarkStart w:id="6528" w:name="_Toc64447296"/>
      <w:bookmarkStart w:id="6529" w:name="_Toc66286790"/>
      <w:bookmarkStart w:id="6530" w:name="_Toc74151485"/>
      <w:bookmarkStart w:id="6531" w:name="_Toc88653958"/>
      <w:bookmarkStart w:id="6532" w:name="_Toc97904314"/>
      <w:bookmarkStart w:id="6533" w:name="_Toc105175355"/>
      <w:bookmarkStart w:id="6534" w:name="_Toc113826385"/>
      <w:bookmarkStart w:id="6535" w:name="_Toc155948813"/>
      <w:bookmarkEnd w:id="6519"/>
      <w:r w:rsidRPr="00FD0425">
        <w:t>9.2.3.2</w:t>
      </w:r>
      <w:r w:rsidRPr="00FD0425">
        <w:tab/>
        <w:t>Cause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536" w:name="_CR9_2_3_3"/>
      <w:bookmarkStart w:id="6537" w:name="_Toc20955312"/>
      <w:bookmarkStart w:id="6538" w:name="_Toc29991515"/>
      <w:bookmarkStart w:id="6539" w:name="_Toc36555916"/>
      <w:bookmarkStart w:id="6540" w:name="_Toc44497661"/>
      <w:bookmarkStart w:id="6541" w:name="_Toc45108048"/>
      <w:bookmarkStart w:id="6542" w:name="_Toc45901668"/>
      <w:bookmarkStart w:id="6543" w:name="_Toc51850749"/>
      <w:bookmarkStart w:id="6544" w:name="_Toc56693753"/>
      <w:bookmarkStart w:id="6545" w:name="_Toc64447297"/>
      <w:bookmarkStart w:id="6546" w:name="_Toc66286791"/>
      <w:bookmarkStart w:id="6547" w:name="_Toc74151486"/>
      <w:bookmarkStart w:id="6548" w:name="_Toc88653959"/>
      <w:bookmarkStart w:id="6549" w:name="_Toc97904315"/>
      <w:bookmarkStart w:id="6550" w:name="_Toc105175356"/>
      <w:bookmarkStart w:id="6551" w:name="_Toc113826386"/>
      <w:bookmarkStart w:id="6552" w:name="_Toc155948814"/>
      <w:bookmarkEnd w:id="6536"/>
      <w:r w:rsidRPr="00FD0425">
        <w:t>9.2.3.3</w:t>
      </w:r>
      <w:r w:rsidRPr="00FD0425">
        <w:tab/>
        <w:t>Criticality Diagnostics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BD1D4F" w:rsidRDefault="00F02090" w:rsidP="00BD1D4F">
            <w:pPr>
              <w:pStyle w:val="TAL"/>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553" w:name="_CR9_2_3_4"/>
      <w:bookmarkStart w:id="6554" w:name="_Toc20955313"/>
      <w:bookmarkStart w:id="6555" w:name="_Toc29991516"/>
      <w:bookmarkStart w:id="6556" w:name="_Toc36555917"/>
      <w:bookmarkStart w:id="6557" w:name="_Toc44497662"/>
      <w:bookmarkStart w:id="6558" w:name="_Toc45108049"/>
      <w:bookmarkStart w:id="6559" w:name="_Toc45901669"/>
      <w:bookmarkStart w:id="6560" w:name="_Toc51850750"/>
      <w:bookmarkStart w:id="6561" w:name="_Toc56693754"/>
      <w:bookmarkStart w:id="6562" w:name="_Toc64447298"/>
      <w:bookmarkStart w:id="6563" w:name="_Toc66286792"/>
      <w:bookmarkStart w:id="6564" w:name="_Toc74151487"/>
      <w:bookmarkStart w:id="6565" w:name="_Toc88653960"/>
      <w:bookmarkStart w:id="6566" w:name="_Toc97904316"/>
      <w:bookmarkStart w:id="6567" w:name="_Toc105175357"/>
      <w:bookmarkStart w:id="6568" w:name="_Toc113826387"/>
      <w:bookmarkStart w:id="6569" w:name="_Toc155948815"/>
      <w:bookmarkEnd w:id="6553"/>
      <w:r w:rsidRPr="00FD0425">
        <w:t>9.2.3.4</w:t>
      </w:r>
      <w:r w:rsidRPr="00FD0425">
        <w:tab/>
        <w:t>Bit Rate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570" w:name="_CR9_2_3_5"/>
      <w:bookmarkStart w:id="6571" w:name="_Toc20955314"/>
      <w:bookmarkStart w:id="6572" w:name="_Toc29991517"/>
      <w:bookmarkStart w:id="6573" w:name="_Toc36555918"/>
      <w:bookmarkStart w:id="6574" w:name="_Toc44497663"/>
      <w:bookmarkStart w:id="6575" w:name="_Toc45108050"/>
      <w:bookmarkStart w:id="6576" w:name="_Toc45901670"/>
      <w:bookmarkStart w:id="6577" w:name="_Toc51850751"/>
      <w:bookmarkStart w:id="6578" w:name="_Toc56693755"/>
      <w:bookmarkStart w:id="6579" w:name="_Toc64447299"/>
      <w:bookmarkStart w:id="6580" w:name="_Toc66286793"/>
      <w:bookmarkStart w:id="6581" w:name="_Toc74151488"/>
      <w:bookmarkStart w:id="6582" w:name="_Toc88653961"/>
      <w:bookmarkStart w:id="6583" w:name="_Toc97904317"/>
      <w:bookmarkStart w:id="6584" w:name="_Toc105175358"/>
      <w:bookmarkStart w:id="6585" w:name="_Toc113826388"/>
      <w:bookmarkStart w:id="6586" w:name="_Toc155948816"/>
      <w:bookmarkEnd w:id="6570"/>
      <w:r w:rsidRPr="00FD0425">
        <w:t>9.2.3.5</w:t>
      </w:r>
      <w:r w:rsidRPr="00FD0425">
        <w:tab/>
        <w:t>QoS Flow</w:t>
      </w:r>
      <w:r w:rsidRPr="00FD0425">
        <w:rPr>
          <w:rFonts w:eastAsia="Batang"/>
        </w:rPr>
        <w:t xml:space="preserve"> Level QoS Parameters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587" w:name="OLE_LINK178"/>
            <w:r w:rsidRPr="007F64C3">
              <w:rPr>
                <w:lang w:eastAsia="ja-JP"/>
              </w:rPr>
              <w:t>–</w:t>
            </w:r>
            <w:bookmarkEnd w:id="65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588" w:name="_CR9_2_3_6"/>
      <w:bookmarkStart w:id="6589" w:name="_Toc20955315"/>
      <w:bookmarkStart w:id="6590" w:name="_Toc29991518"/>
      <w:bookmarkStart w:id="6591" w:name="_Toc36555919"/>
      <w:bookmarkStart w:id="6592" w:name="_Toc44497664"/>
      <w:bookmarkStart w:id="6593" w:name="_Toc45108051"/>
      <w:bookmarkStart w:id="6594" w:name="_Toc45901671"/>
      <w:bookmarkStart w:id="6595" w:name="_Toc51850752"/>
      <w:bookmarkStart w:id="6596" w:name="_Toc56693756"/>
      <w:bookmarkStart w:id="6597" w:name="_Toc64447300"/>
      <w:bookmarkStart w:id="6598" w:name="_Toc66286794"/>
      <w:bookmarkStart w:id="6599" w:name="_Toc74151489"/>
      <w:bookmarkStart w:id="6600" w:name="_Toc88653962"/>
      <w:bookmarkStart w:id="6601" w:name="_Toc97904318"/>
      <w:bookmarkStart w:id="6602" w:name="_Toc105175359"/>
      <w:bookmarkStart w:id="6603" w:name="_Toc113826389"/>
      <w:bookmarkStart w:id="6604" w:name="_Toc155948817"/>
      <w:bookmarkEnd w:id="6588"/>
      <w:r w:rsidRPr="00FD0425">
        <w:t>9.2.3.6</w:t>
      </w:r>
      <w:r w:rsidRPr="00FD0425">
        <w:tab/>
        <w:t>GBR QoS Flow Information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807553">
        <w:trPr>
          <w:tblHeader/>
        </w:trPr>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605" w:name="_Hlk44414488"/>
            <w:r w:rsidRPr="00C42F7A">
              <w:t>9.2.3.</w:t>
            </w:r>
            <w:bookmarkEnd w:id="6605"/>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606" w:name="_CR9_2_3_7"/>
      <w:bookmarkStart w:id="6607" w:name="_Toc20955316"/>
      <w:bookmarkStart w:id="6608" w:name="_Toc29991519"/>
      <w:bookmarkStart w:id="6609" w:name="_Toc36555920"/>
      <w:bookmarkStart w:id="6610" w:name="_Toc44497665"/>
      <w:bookmarkStart w:id="6611" w:name="_Toc45108052"/>
      <w:bookmarkStart w:id="6612" w:name="_Toc45901672"/>
      <w:bookmarkStart w:id="6613" w:name="_Toc51850753"/>
      <w:bookmarkStart w:id="6614" w:name="_Toc56693757"/>
      <w:bookmarkStart w:id="6615" w:name="_Toc64447301"/>
      <w:bookmarkStart w:id="6616" w:name="_Toc66286795"/>
      <w:bookmarkStart w:id="6617" w:name="_Toc74151490"/>
      <w:bookmarkStart w:id="6618" w:name="_Toc88653963"/>
      <w:bookmarkStart w:id="6619" w:name="_Toc97904319"/>
      <w:bookmarkStart w:id="6620" w:name="_Toc105175360"/>
      <w:bookmarkStart w:id="6621" w:name="_Toc113826390"/>
      <w:bookmarkStart w:id="6622" w:name="_Toc155948818"/>
      <w:bookmarkEnd w:id="6606"/>
      <w:r w:rsidRPr="00FD0425">
        <w:rPr>
          <w:lang w:val="fr-FR"/>
        </w:rPr>
        <w:t>9.2.3.7</w:t>
      </w:r>
      <w:r w:rsidRPr="00FD0425">
        <w:rPr>
          <w:lang w:val="fr-FR"/>
        </w:rPr>
        <w:tab/>
        <w:t>Allocation and Retention 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623" w:name="OLE_LINK464"/>
            <w:bookmarkStart w:id="6624" w:name="OLE_LINK465"/>
            <w:bookmarkStart w:id="6625" w:name="OLE_LINK466"/>
            <w:bookmarkStart w:id="6626" w:name="OLE_LINK467"/>
            <w:bookmarkStart w:id="6627" w:name="OLE_LINK468"/>
            <w:r w:rsidRPr="00FD0425">
              <w:rPr>
                <w:rFonts w:cs="Arial"/>
                <w:szCs w:val="18"/>
              </w:rPr>
              <w:t>23.501</w:t>
            </w:r>
            <w:bookmarkEnd w:id="6623"/>
            <w:bookmarkEnd w:id="6624"/>
            <w:bookmarkEnd w:id="6625"/>
            <w:bookmarkEnd w:id="6626"/>
            <w:bookmarkEnd w:id="6627"/>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628" w:name="_CR9_2_3_8"/>
      <w:bookmarkStart w:id="6629" w:name="_Toc20955317"/>
      <w:bookmarkStart w:id="6630" w:name="_Toc29991520"/>
      <w:bookmarkStart w:id="6631" w:name="_Toc36555921"/>
      <w:bookmarkStart w:id="6632" w:name="_Toc44497666"/>
      <w:bookmarkStart w:id="6633" w:name="_Toc45108053"/>
      <w:bookmarkStart w:id="6634" w:name="_Toc45901673"/>
      <w:bookmarkStart w:id="6635" w:name="_Toc51850754"/>
      <w:bookmarkStart w:id="6636" w:name="_Toc56693758"/>
      <w:bookmarkStart w:id="6637" w:name="_Toc64447302"/>
      <w:bookmarkStart w:id="6638" w:name="_Toc66286796"/>
      <w:bookmarkStart w:id="6639" w:name="_Toc74151491"/>
      <w:bookmarkStart w:id="6640" w:name="_Toc88653964"/>
      <w:bookmarkStart w:id="6641" w:name="_Toc97904320"/>
      <w:bookmarkStart w:id="6642" w:name="_Toc105175361"/>
      <w:bookmarkStart w:id="6643" w:name="_Toc113826391"/>
      <w:bookmarkStart w:id="6644" w:name="_Toc155948819"/>
      <w:bookmarkEnd w:id="6628"/>
      <w:r w:rsidRPr="006B55F2">
        <w:t>9.2.3.8</w:t>
      </w:r>
      <w:r w:rsidRPr="006B55F2">
        <w:tab/>
        <w:t>Non dynamic 5QI Descriptor</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645" w:name="_CR9_2_3_9"/>
      <w:bookmarkStart w:id="6646" w:name="_Toc20955318"/>
      <w:bookmarkStart w:id="6647" w:name="_Toc29991521"/>
      <w:bookmarkStart w:id="6648" w:name="_Toc36555922"/>
      <w:bookmarkStart w:id="6649" w:name="_Toc44497667"/>
      <w:bookmarkStart w:id="6650" w:name="_Toc45108054"/>
      <w:bookmarkStart w:id="6651" w:name="_Toc45901674"/>
      <w:bookmarkStart w:id="6652" w:name="_Toc51850755"/>
      <w:bookmarkStart w:id="6653" w:name="_Toc56693759"/>
      <w:bookmarkStart w:id="6654" w:name="_Toc64447303"/>
      <w:bookmarkStart w:id="6655" w:name="_Toc66286797"/>
      <w:bookmarkStart w:id="6656" w:name="_Toc74151492"/>
      <w:bookmarkStart w:id="6657" w:name="_Toc88653965"/>
      <w:bookmarkStart w:id="6658" w:name="_Toc97904321"/>
      <w:bookmarkStart w:id="6659" w:name="_Toc105175362"/>
      <w:bookmarkStart w:id="6660" w:name="_Toc113826392"/>
      <w:bookmarkStart w:id="6661" w:name="_Toc155948820"/>
      <w:bookmarkEnd w:id="6645"/>
      <w:r w:rsidRPr="00FD0425">
        <w:rPr>
          <w:lang w:val="fr-FR"/>
        </w:rPr>
        <w:t>9.2.3.9</w:t>
      </w:r>
      <w:r w:rsidRPr="00FD0425">
        <w:rPr>
          <w:lang w:val="fr-FR"/>
        </w:rPr>
        <w:tab/>
        <w:t>Dynamic 5QI Descriptor</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662" w:name="_CR9_2_3_10"/>
      <w:bookmarkStart w:id="6663" w:name="_Toc20955319"/>
      <w:bookmarkStart w:id="6664" w:name="_Toc29991522"/>
      <w:bookmarkStart w:id="6665" w:name="_Toc36555923"/>
      <w:bookmarkStart w:id="6666" w:name="_Toc44497668"/>
      <w:bookmarkStart w:id="6667" w:name="_Toc45108055"/>
      <w:bookmarkStart w:id="6668" w:name="_Toc45901675"/>
      <w:bookmarkStart w:id="6669" w:name="_Toc51850756"/>
      <w:bookmarkStart w:id="6670" w:name="_Toc56693760"/>
      <w:bookmarkStart w:id="6671" w:name="_Toc64447304"/>
      <w:bookmarkStart w:id="6672" w:name="_Toc66286798"/>
      <w:bookmarkStart w:id="6673" w:name="_Toc74151493"/>
      <w:bookmarkStart w:id="6674" w:name="_Toc88653966"/>
      <w:bookmarkStart w:id="6675" w:name="_Toc97904322"/>
      <w:bookmarkStart w:id="6676" w:name="_Toc105175363"/>
      <w:bookmarkStart w:id="6677" w:name="_Toc113826393"/>
      <w:bookmarkStart w:id="6678" w:name="_Toc155948821"/>
      <w:bookmarkEnd w:id="6662"/>
      <w:r w:rsidRPr="00FD0425">
        <w:rPr>
          <w:rFonts w:eastAsia="Batang"/>
        </w:rPr>
        <w:t>9.2.3.10</w:t>
      </w:r>
      <w:r w:rsidRPr="00FD0425">
        <w:rPr>
          <w:rFonts w:eastAsia="Batang"/>
        </w:rPr>
        <w:tab/>
        <w:t xml:space="preserve">QoS Flow </w:t>
      </w:r>
      <w:r w:rsidRPr="00FD0425">
        <w:rPr>
          <w:rFonts w:cs="Arial"/>
          <w:bCs/>
          <w:iCs/>
          <w:lang w:eastAsia="ja-JP"/>
        </w:rPr>
        <w:t>Identifier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679" w:name="_CR9_2_3_11"/>
      <w:bookmarkStart w:id="6680" w:name="_Toc20955320"/>
      <w:bookmarkStart w:id="6681" w:name="_Toc29991523"/>
      <w:bookmarkStart w:id="6682" w:name="_Toc36555924"/>
      <w:bookmarkStart w:id="6683" w:name="_Toc44497669"/>
      <w:bookmarkStart w:id="6684" w:name="_Toc45108056"/>
      <w:bookmarkStart w:id="6685" w:name="_Toc45901676"/>
      <w:bookmarkStart w:id="6686" w:name="_Toc51850757"/>
      <w:bookmarkStart w:id="6687" w:name="_Toc56693761"/>
      <w:bookmarkStart w:id="6688" w:name="_Toc64447305"/>
      <w:bookmarkStart w:id="6689" w:name="_Toc66286799"/>
      <w:bookmarkStart w:id="6690" w:name="_Toc74151494"/>
      <w:bookmarkStart w:id="6691" w:name="_Toc88653967"/>
      <w:bookmarkStart w:id="6692" w:name="_Toc97904323"/>
      <w:bookmarkStart w:id="6693" w:name="_Toc105175364"/>
      <w:bookmarkStart w:id="6694" w:name="_Toc113826394"/>
      <w:bookmarkStart w:id="6695" w:name="_Toc155948822"/>
      <w:bookmarkEnd w:id="6679"/>
      <w:r w:rsidRPr="00FD0425">
        <w:t>9.2.3.11</w:t>
      </w:r>
      <w:r w:rsidRPr="00FD0425">
        <w:tab/>
        <w:t>Packet Loss Rate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696" w:name="_CR9_2_3_12"/>
      <w:bookmarkStart w:id="6697" w:name="_Toc20955321"/>
      <w:bookmarkStart w:id="6698" w:name="_Toc29991524"/>
      <w:bookmarkStart w:id="6699" w:name="_Toc36555925"/>
      <w:bookmarkStart w:id="6700" w:name="_Toc44497670"/>
      <w:bookmarkStart w:id="6701" w:name="_Toc45108057"/>
      <w:bookmarkStart w:id="6702" w:name="_Toc45901677"/>
      <w:bookmarkStart w:id="6703" w:name="_Toc51850758"/>
      <w:bookmarkStart w:id="6704" w:name="_Toc56693762"/>
      <w:bookmarkStart w:id="6705" w:name="_Toc64447306"/>
      <w:bookmarkStart w:id="6706" w:name="_Toc66286800"/>
      <w:bookmarkStart w:id="6707" w:name="_Toc74151495"/>
      <w:bookmarkStart w:id="6708" w:name="_Toc88653968"/>
      <w:bookmarkStart w:id="6709" w:name="_Toc97904324"/>
      <w:bookmarkStart w:id="6710" w:name="_Toc105175365"/>
      <w:bookmarkStart w:id="6711" w:name="_Toc113826395"/>
      <w:bookmarkStart w:id="6712" w:name="_Toc155948823"/>
      <w:bookmarkEnd w:id="6696"/>
      <w:r w:rsidRPr="00FD0425">
        <w:t>9.2.3.12</w:t>
      </w:r>
      <w:r w:rsidRPr="00FD0425">
        <w:tab/>
        <w:t>Packet Delay Budget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713" w:name="_CR9_2_3_13"/>
      <w:bookmarkStart w:id="6714" w:name="_Toc20955322"/>
      <w:bookmarkStart w:id="6715" w:name="_Toc29991525"/>
      <w:bookmarkStart w:id="6716" w:name="_Toc36555926"/>
      <w:bookmarkStart w:id="6717" w:name="_Toc44497671"/>
      <w:bookmarkStart w:id="6718" w:name="_Toc45108058"/>
      <w:bookmarkStart w:id="6719" w:name="_Toc45901678"/>
      <w:bookmarkStart w:id="6720" w:name="_Toc51850759"/>
      <w:bookmarkStart w:id="6721" w:name="_Toc56693763"/>
      <w:bookmarkStart w:id="6722" w:name="_Toc64447307"/>
      <w:bookmarkStart w:id="6723" w:name="_Toc66286801"/>
      <w:bookmarkStart w:id="6724" w:name="_Toc74151496"/>
      <w:bookmarkStart w:id="6725" w:name="_Toc88653969"/>
      <w:bookmarkStart w:id="6726" w:name="_Toc97904325"/>
      <w:bookmarkStart w:id="6727" w:name="_Toc105175366"/>
      <w:bookmarkStart w:id="6728" w:name="_Toc113826396"/>
      <w:bookmarkStart w:id="6729" w:name="_Toc155948824"/>
      <w:bookmarkEnd w:id="6713"/>
      <w:r w:rsidRPr="00FD0425">
        <w:t>9.2.3.13</w:t>
      </w:r>
      <w:r w:rsidRPr="00FD0425">
        <w:tab/>
        <w:t>Packet Error Rate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730" w:name="_CR9_2_3_14"/>
      <w:bookmarkStart w:id="6731" w:name="_Toc20955323"/>
      <w:bookmarkStart w:id="6732" w:name="_Toc29991526"/>
      <w:bookmarkStart w:id="6733" w:name="_Toc36555927"/>
      <w:bookmarkStart w:id="6734" w:name="_Toc44497672"/>
      <w:bookmarkStart w:id="6735" w:name="_Toc45108059"/>
      <w:bookmarkStart w:id="6736" w:name="_Toc45901679"/>
      <w:bookmarkStart w:id="6737" w:name="_Toc51850760"/>
      <w:bookmarkStart w:id="6738" w:name="_Toc56693764"/>
      <w:bookmarkStart w:id="6739" w:name="_Toc64447308"/>
      <w:bookmarkStart w:id="6740" w:name="_Toc66286802"/>
      <w:bookmarkStart w:id="6741" w:name="_Toc74151497"/>
      <w:bookmarkStart w:id="6742" w:name="_Toc88653970"/>
      <w:bookmarkStart w:id="6743" w:name="_Toc97904326"/>
      <w:bookmarkStart w:id="6744" w:name="_Toc105175367"/>
      <w:bookmarkStart w:id="6745" w:name="_Toc113826397"/>
      <w:bookmarkStart w:id="6746" w:name="_Toc155948825"/>
      <w:bookmarkEnd w:id="6730"/>
      <w:r w:rsidRPr="00FD0425">
        <w:t>9.2.3.14</w:t>
      </w:r>
      <w:r w:rsidRPr="00FD0425">
        <w:tab/>
        <w:t>Averaging Window</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747" w:name="_CR9_2_3_15"/>
      <w:bookmarkStart w:id="6748" w:name="_Toc20955324"/>
      <w:bookmarkStart w:id="6749" w:name="_Toc29991527"/>
      <w:bookmarkStart w:id="6750" w:name="_Toc36555928"/>
      <w:bookmarkStart w:id="6751" w:name="_Toc44497673"/>
      <w:bookmarkStart w:id="6752" w:name="_Toc45108060"/>
      <w:bookmarkStart w:id="6753" w:name="_Toc45901680"/>
      <w:bookmarkStart w:id="6754" w:name="_Toc51850761"/>
      <w:bookmarkStart w:id="6755" w:name="_Toc56693765"/>
      <w:bookmarkStart w:id="6756" w:name="_Toc64447309"/>
      <w:bookmarkStart w:id="6757" w:name="_Toc66286803"/>
      <w:bookmarkStart w:id="6758" w:name="_Toc74151498"/>
      <w:bookmarkStart w:id="6759" w:name="_Toc88653971"/>
      <w:bookmarkStart w:id="6760" w:name="_Toc97904327"/>
      <w:bookmarkStart w:id="6761" w:name="_Toc105175368"/>
      <w:bookmarkStart w:id="6762" w:name="_Toc113826398"/>
      <w:bookmarkStart w:id="6763" w:name="_Toc155948826"/>
      <w:bookmarkEnd w:id="6747"/>
      <w:r w:rsidRPr="00FD0425">
        <w:t>9.2.3.15</w:t>
      </w:r>
      <w:r w:rsidRPr="00FD0425">
        <w:tab/>
        <w:t>Maximum Data Burst Volume</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764" w:name="_CR9_2_3_16"/>
      <w:bookmarkStart w:id="6765" w:name="_Toc20955325"/>
      <w:bookmarkStart w:id="6766" w:name="_Toc29991528"/>
      <w:bookmarkStart w:id="6767" w:name="_Toc36555929"/>
      <w:bookmarkStart w:id="6768" w:name="_Toc44497674"/>
      <w:bookmarkStart w:id="6769" w:name="_Toc45108061"/>
      <w:bookmarkStart w:id="6770" w:name="_Toc45901681"/>
      <w:bookmarkStart w:id="6771" w:name="_Toc51850762"/>
      <w:bookmarkStart w:id="6772" w:name="_Toc56693766"/>
      <w:bookmarkStart w:id="6773" w:name="_Toc64447310"/>
      <w:bookmarkStart w:id="6774" w:name="_Toc66286804"/>
      <w:bookmarkStart w:id="6775" w:name="_Toc74151499"/>
      <w:bookmarkStart w:id="6776" w:name="_Toc88653972"/>
      <w:bookmarkStart w:id="6777" w:name="_Toc97904328"/>
      <w:bookmarkStart w:id="6778" w:name="_Toc105175369"/>
      <w:bookmarkStart w:id="6779" w:name="_Toc113826399"/>
      <w:bookmarkStart w:id="6780" w:name="_Toc155948827"/>
      <w:bookmarkEnd w:id="6764"/>
      <w:r w:rsidRPr="00FD0425">
        <w:rPr>
          <w:rFonts w:eastAsia="Batang"/>
        </w:rPr>
        <w:t>9.2.3.16</w:t>
      </w:r>
      <w:r w:rsidRPr="00FD0425">
        <w:rPr>
          <w:rFonts w:eastAsia="Batang"/>
        </w:rPr>
        <w:tab/>
        <w:t>NG-RAN node UE XnAP ID</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781" w:name="_CR9_2_3_17"/>
      <w:bookmarkStart w:id="6782" w:name="_Toc20955326"/>
      <w:bookmarkStart w:id="6783" w:name="_Toc29991529"/>
      <w:bookmarkStart w:id="6784" w:name="_Toc36555930"/>
      <w:bookmarkStart w:id="6785" w:name="_Toc44497675"/>
      <w:bookmarkStart w:id="6786" w:name="_Toc45108062"/>
      <w:bookmarkStart w:id="6787" w:name="_Toc45901682"/>
      <w:bookmarkStart w:id="6788" w:name="_Toc51850763"/>
      <w:bookmarkStart w:id="6789" w:name="_Toc56693767"/>
      <w:bookmarkStart w:id="6790" w:name="_Toc64447311"/>
      <w:bookmarkStart w:id="6791" w:name="_Toc66286805"/>
      <w:bookmarkStart w:id="6792" w:name="_Toc74151500"/>
      <w:bookmarkStart w:id="6793" w:name="_Toc88653973"/>
      <w:bookmarkStart w:id="6794" w:name="_Toc97904329"/>
      <w:bookmarkStart w:id="6795" w:name="_Toc105175370"/>
      <w:bookmarkStart w:id="6796" w:name="_Toc113826400"/>
      <w:bookmarkStart w:id="6797" w:name="_Toc155948828"/>
      <w:bookmarkEnd w:id="6781"/>
      <w:r w:rsidRPr="00FD0425">
        <w:rPr>
          <w:rFonts w:eastAsia="Malgun Gothic"/>
        </w:rPr>
        <w:t>9.2.3.17</w:t>
      </w:r>
      <w:r w:rsidRPr="00FD0425">
        <w:rPr>
          <w:rFonts w:eastAsia="Malgun Gothic"/>
        </w:rPr>
        <w:tab/>
        <w:t>UE Aggregate Maximum Bit Rate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798" w:name="_CR9_2_3_18"/>
      <w:bookmarkStart w:id="6799" w:name="_Toc20955327"/>
      <w:bookmarkStart w:id="6800" w:name="_Toc29991530"/>
      <w:bookmarkStart w:id="6801" w:name="_Toc36555931"/>
      <w:bookmarkStart w:id="6802" w:name="_Toc44497676"/>
      <w:bookmarkStart w:id="6803" w:name="_Toc45108063"/>
      <w:bookmarkStart w:id="6804" w:name="_Toc45901683"/>
      <w:bookmarkStart w:id="6805" w:name="_Toc51850764"/>
      <w:bookmarkStart w:id="6806" w:name="_Toc56693768"/>
      <w:bookmarkStart w:id="6807" w:name="_Toc64447312"/>
      <w:bookmarkStart w:id="6808" w:name="_Toc66286806"/>
      <w:bookmarkStart w:id="6809" w:name="_Toc74151501"/>
      <w:bookmarkStart w:id="6810" w:name="_Toc88653974"/>
      <w:bookmarkStart w:id="6811" w:name="_Toc97904330"/>
      <w:bookmarkStart w:id="6812" w:name="_Toc105175371"/>
      <w:bookmarkStart w:id="6813" w:name="_Toc113826401"/>
      <w:bookmarkStart w:id="6814" w:name="_Toc155948829"/>
      <w:bookmarkEnd w:id="6798"/>
      <w:r w:rsidRPr="00FD0425">
        <w:rPr>
          <w:rFonts w:eastAsia="Batang"/>
        </w:rPr>
        <w:t>9.2.3.18</w:t>
      </w:r>
      <w:r w:rsidRPr="00FD0425">
        <w:rPr>
          <w:rFonts w:eastAsia="Batang"/>
        </w:rPr>
        <w:tab/>
        <w:t>PDU Session ID</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815" w:name="_CR9_2_3_19"/>
      <w:bookmarkStart w:id="6816" w:name="_Toc20955328"/>
      <w:bookmarkStart w:id="6817" w:name="_Toc29991531"/>
      <w:bookmarkStart w:id="6818" w:name="_Toc36555932"/>
      <w:bookmarkStart w:id="6819" w:name="_Toc44497677"/>
      <w:bookmarkStart w:id="6820" w:name="_Toc45108064"/>
      <w:bookmarkStart w:id="6821" w:name="_Toc45901684"/>
      <w:bookmarkStart w:id="6822" w:name="_Toc51850765"/>
      <w:bookmarkStart w:id="6823" w:name="_Toc56693769"/>
      <w:bookmarkStart w:id="6824" w:name="_Toc64447313"/>
      <w:bookmarkStart w:id="6825" w:name="_Toc66286807"/>
      <w:bookmarkStart w:id="6826" w:name="_Toc74151502"/>
      <w:bookmarkStart w:id="6827" w:name="_Toc88653975"/>
      <w:bookmarkStart w:id="6828" w:name="_Toc97904331"/>
      <w:bookmarkStart w:id="6829" w:name="_Toc105175372"/>
      <w:bookmarkStart w:id="6830" w:name="_Toc113826402"/>
      <w:bookmarkStart w:id="6831" w:name="_Toc155948830"/>
      <w:bookmarkEnd w:id="6815"/>
      <w:r w:rsidRPr="00FD0425">
        <w:rPr>
          <w:rFonts w:eastAsia="Batang"/>
        </w:rPr>
        <w:t>9.2.3.19</w:t>
      </w:r>
      <w:r w:rsidRPr="00FD0425">
        <w:rPr>
          <w:rFonts w:eastAsia="Batang"/>
        </w:rPr>
        <w:tab/>
        <w:t>PDU Session Type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832" w:name="_CR9_2_3_20"/>
      <w:bookmarkStart w:id="6833" w:name="_Toc20955329"/>
      <w:bookmarkStart w:id="6834" w:name="_Toc29991532"/>
      <w:bookmarkStart w:id="6835" w:name="_Toc36555933"/>
      <w:bookmarkStart w:id="6836" w:name="_Toc44497678"/>
      <w:bookmarkStart w:id="6837" w:name="_Toc45108065"/>
      <w:bookmarkStart w:id="6838" w:name="_Toc45901685"/>
      <w:bookmarkStart w:id="6839" w:name="_Toc51850766"/>
      <w:bookmarkStart w:id="6840" w:name="_Toc56693770"/>
      <w:bookmarkStart w:id="6841" w:name="_Toc64447314"/>
      <w:bookmarkStart w:id="6842" w:name="_Toc66286808"/>
      <w:bookmarkStart w:id="6843" w:name="_Toc74151503"/>
      <w:bookmarkStart w:id="6844" w:name="_Toc88653976"/>
      <w:bookmarkStart w:id="6845" w:name="_Toc97904332"/>
      <w:bookmarkStart w:id="6846" w:name="_Toc105175373"/>
      <w:bookmarkStart w:id="6847" w:name="_Toc113826403"/>
      <w:bookmarkStart w:id="6848" w:name="_Toc155948831"/>
      <w:bookmarkEnd w:id="6832"/>
      <w:r w:rsidRPr="00FD0425">
        <w:t>9.2.3.20</w:t>
      </w:r>
      <w:r w:rsidRPr="00FD0425">
        <w:tab/>
        <w:t>TAI Support List</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849" w:name="_CR9_2_3_21"/>
      <w:bookmarkStart w:id="6850" w:name="_Toc20955330"/>
      <w:bookmarkStart w:id="6851" w:name="_Toc29991533"/>
      <w:bookmarkStart w:id="6852" w:name="_Toc36555934"/>
      <w:bookmarkStart w:id="6853" w:name="_Toc44497679"/>
      <w:bookmarkStart w:id="6854" w:name="_Toc45108066"/>
      <w:bookmarkStart w:id="6855" w:name="_Toc45901686"/>
      <w:bookmarkStart w:id="6856" w:name="_Toc51850767"/>
      <w:bookmarkStart w:id="6857" w:name="_Toc56693771"/>
      <w:bookmarkStart w:id="6858" w:name="_Toc64447315"/>
      <w:bookmarkStart w:id="6859" w:name="_Toc66286809"/>
      <w:bookmarkStart w:id="6860" w:name="_Toc74151504"/>
      <w:bookmarkStart w:id="6861" w:name="_Toc88653977"/>
      <w:bookmarkStart w:id="6862" w:name="_Toc97904333"/>
      <w:bookmarkStart w:id="6863" w:name="_Toc105175374"/>
      <w:bookmarkStart w:id="6864" w:name="_Toc113826404"/>
      <w:bookmarkStart w:id="6865" w:name="_Toc155948832"/>
      <w:bookmarkStart w:id="6866" w:name="_Hlk505089225"/>
      <w:bookmarkEnd w:id="6849"/>
      <w:r w:rsidRPr="00FD0425">
        <w:t>9.2.3.21</w:t>
      </w:r>
      <w:r w:rsidRPr="00FD0425">
        <w:tab/>
        <w:t>S-NSSAI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867" w:name="_CR9_2_3_22"/>
      <w:bookmarkStart w:id="6868" w:name="_Toc20955331"/>
      <w:bookmarkStart w:id="6869" w:name="_Toc29991534"/>
      <w:bookmarkStart w:id="6870" w:name="_Toc36555935"/>
      <w:bookmarkStart w:id="6871" w:name="_Toc44497680"/>
      <w:bookmarkStart w:id="6872" w:name="_Toc45108067"/>
      <w:bookmarkStart w:id="6873" w:name="_Toc45901687"/>
      <w:bookmarkStart w:id="6874" w:name="_Toc51850768"/>
      <w:bookmarkStart w:id="6875" w:name="_Toc56693772"/>
      <w:bookmarkStart w:id="6876" w:name="_Toc64447316"/>
      <w:bookmarkStart w:id="6877" w:name="_Toc66286810"/>
      <w:bookmarkStart w:id="6878" w:name="_Toc74151505"/>
      <w:bookmarkStart w:id="6879" w:name="_Toc88653978"/>
      <w:bookmarkStart w:id="6880" w:name="_Toc97904334"/>
      <w:bookmarkStart w:id="6881" w:name="_Toc105175375"/>
      <w:bookmarkStart w:id="6882" w:name="_Toc113826405"/>
      <w:bookmarkStart w:id="6883" w:name="_Toc155948833"/>
      <w:bookmarkEnd w:id="6866"/>
      <w:bookmarkEnd w:id="6867"/>
      <w:r w:rsidRPr="00FD0425">
        <w:t>9.2.3.22</w:t>
      </w:r>
      <w:r w:rsidRPr="00FD0425">
        <w:tab/>
        <w:t>Slice Support List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884" w:name="_CR9_2_3_23"/>
      <w:bookmarkStart w:id="6885" w:name="_Toc20955332"/>
      <w:bookmarkStart w:id="6886" w:name="_Toc29991535"/>
      <w:bookmarkStart w:id="6887" w:name="_Toc36555936"/>
      <w:bookmarkStart w:id="6888" w:name="_Toc44497681"/>
      <w:bookmarkStart w:id="6889" w:name="_Toc45108068"/>
      <w:bookmarkStart w:id="6890" w:name="_Toc45901688"/>
      <w:bookmarkStart w:id="6891" w:name="_Toc51850769"/>
      <w:bookmarkStart w:id="6892" w:name="_Toc56693773"/>
      <w:bookmarkStart w:id="6893" w:name="_Toc64447317"/>
      <w:bookmarkStart w:id="6894" w:name="_Toc66286811"/>
      <w:bookmarkStart w:id="6895" w:name="_Toc74151506"/>
      <w:bookmarkStart w:id="6896" w:name="_Toc88653979"/>
      <w:bookmarkStart w:id="6897" w:name="_Toc97904335"/>
      <w:bookmarkStart w:id="6898" w:name="_Toc105175376"/>
      <w:bookmarkStart w:id="6899" w:name="_Toc113826406"/>
      <w:bookmarkStart w:id="6900" w:name="_Toc155948834"/>
      <w:bookmarkEnd w:id="6884"/>
      <w:r w:rsidRPr="00FD0425">
        <w:t>9.2.3.23</w:t>
      </w:r>
      <w:r w:rsidRPr="00FD0425">
        <w:tab/>
        <w:t>Index to RAT/Frequency Selection Priority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901" w:name="_CR9_2_3_24"/>
      <w:bookmarkStart w:id="6902" w:name="_Toc20955333"/>
      <w:bookmarkStart w:id="6903" w:name="_Toc29991536"/>
      <w:bookmarkStart w:id="6904" w:name="_Toc36555937"/>
      <w:bookmarkStart w:id="6905" w:name="_Toc44497682"/>
      <w:bookmarkStart w:id="6906" w:name="_Toc45108069"/>
      <w:bookmarkStart w:id="6907" w:name="_Toc45901689"/>
      <w:bookmarkStart w:id="6908" w:name="_Toc51850770"/>
      <w:bookmarkStart w:id="6909" w:name="_Toc56693774"/>
      <w:bookmarkStart w:id="6910" w:name="_Toc64447318"/>
      <w:bookmarkStart w:id="6911" w:name="_Toc66286812"/>
      <w:bookmarkStart w:id="6912" w:name="_Toc74151507"/>
      <w:bookmarkStart w:id="6913" w:name="_Toc88653980"/>
      <w:bookmarkStart w:id="6914" w:name="_Toc97904336"/>
      <w:bookmarkStart w:id="6915" w:name="_Toc105175377"/>
      <w:bookmarkStart w:id="6916" w:name="_Toc113826407"/>
      <w:bookmarkStart w:id="6917" w:name="_Toc155948835"/>
      <w:bookmarkEnd w:id="6901"/>
      <w:r w:rsidRPr="00FD0425">
        <w:rPr>
          <w:lang w:val="fr-FR"/>
        </w:rPr>
        <w:t>9.2.3.24</w:t>
      </w:r>
      <w:r w:rsidRPr="00FD0425">
        <w:rPr>
          <w:lang w:val="fr-FR"/>
        </w:rPr>
        <w:tab/>
        <w:t>GUAMI</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918" w:name="_CR9_2_3_25"/>
      <w:bookmarkStart w:id="6919" w:name="_Toc20955334"/>
      <w:bookmarkStart w:id="6920" w:name="_Toc29991537"/>
      <w:bookmarkStart w:id="6921" w:name="_Toc36555938"/>
      <w:bookmarkStart w:id="6922" w:name="_Toc44497683"/>
      <w:bookmarkStart w:id="6923" w:name="_Toc45108070"/>
      <w:bookmarkStart w:id="6924" w:name="_Toc45901690"/>
      <w:bookmarkStart w:id="6925" w:name="_Toc51850771"/>
      <w:bookmarkStart w:id="6926" w:name="_Toc56693775"/>
      <w:bookmarkStart w:id="6927" w:name="_Toc64447319"/>
      <w:bookmarkStart w:id="6928" w:name="_Toc66286813"/>
      <w:bookmarkStart w:id="6929" w:name="_Toc74151508"/>
      <w:bookmarkStart w:id="6930" w:name="_Toc88653981"/>
      <w:bookmarkStart w:id="6931" w:name="_Toc97904337"/>
      <w:bookmarkStart w:id="6932" w:name="_Toc105175378"/>
      <w:bookmarkStart w:id="6933" w:name="_Toc113826408"/>
      <w:bookmarkStart w:id="6934" w:name="_Toc155948836"/>
      <w:bookmarkEnd w:id="6918"/>
      <w:r w:rsidRPr="00FD0425">
        <w:rPr>
          <w:lang w:val="fr-FR"/>
        </w:rPr>
        <w:t>9.2.3.25</w:t>
      </w:r>
      <w:r w:rsidRPr="00FD0425">
        <w:rPr>
          <w:lang w:val="fr-FR"/>
        </w:rPr>
        <w:tab/>
        <w:t>Target Cell Global ID</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935" w:name="_CR9_2_3_26"/>
      <w:bookmarkStart w:id="6936" w:name="_Toc20955335"/>
      <w:bookmarkStart w:id="6937" w:name="_Toc29991538"/>
      <w:bookmarkStart w:id="6938" w:name="_Toc36555939"/>
      <w:bookmarkStart w:id="6939" w:name="_Toc44497684"/>
      <w:bookmarkStart w:id="6940" w:name="_Toc45108071"/>
      <w:bookmarkStart w:id="6941" w:name="_Toc45901691"/>
      <w:bookmarkStart w:id="6942" w:name="_Toc51850772"/>
      <w:bookmarkStart w:id="6943" w:name="_Toc56693776"/>
      <w:bookmarkStart w:id="6944" w:name="_Toc64447320"/>
      <w:bookmarkStart w:id="6945" w:name="_Toc66286814"/>
      <w:bookmarkStart w:id="6946" w:name="_Toc74151509"/>
      <w:bookmarkStart w:id="6947" w:name="_Toc88653982"/>
      <w:bookmarkStart w:id="6948" w:name="_Toc97904338"/>
      <w:bookmarkStart w:id="6949" w:name="_Toc105175379"/>
      <w:bookmarkStart w:id="6950" w:name="_Toc113826409"/>
      <w:bookmarkStart w:id="6951" w:name="_Toc155948837"/>
      <w:bookmarkEnd w:id="6935"/>
      <w:r w:rsidRPr="00FD0425">
        <w:rPr>
          <w:rFonts w:eastAsia="Batang"/>
        </w:rPr>
        <w:t>9.2.3.26</w:t>
      </w:r>
      <w:r w:rsidRPr="00FD0425">
        <w:rPr>
          <w:rFonts w:eastAsia="Batang"/>
        </w:rPr>
        <w:tab/>
        <w:t>AMF UE NGAP ID</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952" w:name="_CR9_2_3_27"/>
      <w:bookmarkStart w:id="6953" w:name="_Toc20955336"/>
      <w:bookmarkStart w:id="6954" w:name="_Toc29991539"/>
      <w:bookmarkStart w:id="6955" w:name="_Toc36555940"/>
      <w:bookmarkStart w:id="6956" w:name="_Toc44497685"/>
      <w:bookmarkStart w:id="6957" w:name="_Toc45108072"/>
      <w:bookmarkStart w:id="6958" w:name="_Toc45901692"/>
      <w:bookmarkStart w:id="6959" w:name="_Toc51850773"/>
      <w:bookmarkStart w:id="6960" w:name="_Toc56693777"/>
      <w:bookmarkStart w:id="6961" w:name="_Toc64447321"/>
      <w:bookmarkStart w:id="6962" w:name="_Toc66286815"/>
      <w:bookmarkStart w:id="6963" w:name="_Toc74151510"/>
      <w:bookmarkStart w:id="6964" w:name="_Toc88653983"/>
      <w:bookmarkStart w:id="6965" w:name="_Toc97904339"/>
      <w:bookmarkStart w:id="6966" w:name="_Toc105175380"/>
      <w:bookmarkStart w:id="6967" w:name="_Toc113826410"/>
      <w:bookmarkStart w:id="6968" w:name="_Toc155948838"/>
      <w:bookmarkEnd w:id="6952"/>
      <w:r w:rsidRPr="00FD0425">
        <w:t>9.2.3.27</w:t>
      </w:r>
      <w:r w:rsidRPr="00FD0425">
        <w:tab/>
        <w:t xml:space="preserve">SCG Configuration </w:t>
      </w:r>
      <w:r w:rsidRPr="00FD0425">
        <w:rPr>
          <w:rFonts w:hint="eastAsia"/>
          <w:lang w:eastAsia="zh-TW"/>
        </w:rPr>
        <w:t>Query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969" w:name="_CR9_2_3_28"/>
      <w:bookmarkStart w:id="6970" w:name="_Toc20955337"/>
      <w:bookmarkStart w:id="6971" w:name="_Toc29991540"/>
      <w:bookmarkStart w:id="6972" w:name="_Toc36555941"/>
      <w:bookmarkStart w:id="6973" w:name="_Toc44497686"/>
      <w:bookmarkStart w:id="6974" w:name="_Toc45108073"/>
      <w:bookmarkStart w:id="6975" w:name="_Toc45901693"/>
      <w:bookmarkStart w:id="6976" w:name="_Toc51850774"/>
      <w:bookmarkStart w:id="6977" w:name="_Toc56693778"/>
      <w:bookmarkStart w:id="6978" w:name="_Toc64447322"/>
      <w:bookmarkStart w:id="6979" w:name="_Toc66286816"/>
      <w:bookmarkStart w:id="6980" w:name="_Toc74151511"/>
      <w:bookmarkStart w:id="6981" w:name="_Toc88653984"/>
      <w:bookmarkStart w:id="6982" w:name="_Toc97904340"/>
      <w:bookmarkStart w:id="6983" w:name="_Toc105175381"/>
      <w:bookmarkStart w:id="6984" w:name="_Toc113826411"/>
      <w:bookmarkStart w:id="6985" w:name="_Toc155948839"/>
      <w:bookmarkEnd w:id="6969"/>
      <w:r w:rsidRPr="00FD0425">
        <w:t>9.2.3.28</w:t>
      </w:r>
      <w:r w:rsidRPr="00FD0425">
        <w:tab/>
        <w:t>RLC Mode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BD1D4F">
            <w:pPr>
              <w:pStyle w:val="TAL"/>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986" w:name="_CR9_2_3_29"/>
      <w:bookmarkStart w:id="6987" w:name="_Toc20955338"/>
      <w:bookmarkStart w:id="6988" w:name="_Toc29991541"/>
      <w:bookmarkStart w:id="6989" w:name="_Toc36555942"/>
      <w:bookmarkStart w:id="6990" w:name="_Toc44497687"/>
      <w:bookmarkStart w:id="6991" w:name="_Toc45108074"/>
      <w:bookmarkStart w:id="6992" w:name="_Toc45901694"/>
      <w:bookmarkStart w:id="6993" w:name="_Toc51850775"/>
      <w:bookmarkStart w:id="6994" w:name="_Toc56693779"/>
      <w:bookmarkStart w:id="6995" w:name="_Toc64447323"/>
      <w:bookmarkStart w:id="6996" w:name="_Toc66286817"/>
      <w:bookmarkStart w:id="6997" w:name="_Toc74151512"/>
      <w:bookmarkStart w:id="6998" w:name="_Toc88653985"/>
      <w:bookmarkStart w:id="6999" w:name="_Toc97904341"/>
      <w:bookmarkStart w:id="7000" w:name="_Toc105175382"/>
      <w:bookmarkStart w:id="7001" w:name="_Toc113826412"/>
      <w:bookmarkStart w:id="7002" w:name="_Toc155948840"/>
      <w:bookmarkEnd w:id="6986"/>
      <w:r w:rsidRPr="00FD0425">
        <w:rPr>
          <w:noProof/>
          <w:lang w:eastAsia="ja-JP"/>
        </w:rPr>
        <w:t>9.2.3.29</w:t>
      </w:r>
      <w:r w:rsidRPr="00FD0425">
        <w:rPr>
          <w:noProof/>
          <w:lang w:eastAsia="ja-JP"/>
        </w:rPr>
        <w:tab/>
        <w:t>Transport Layer Address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7003" w:name="_CR9_2_3_30"/>
      <w:bookmarkStart w:id="7004" w:name="_Toc20955339"/>
      <w:bookmarkStart w:id="7005" w:name="_Toc29991542"/>
      <w:bookmarkStart w:id="7006" w:name="_Toc36555943"/>
      <w:bookmarkStart w:id="7007" w:name="_Toc44497688"/>
      <w:bookmarkStart w:id="7008" w:name="_Toc45108075"/>
      <w:bookmarkStart w:id="7009" w:name="_Toc45901695"/>
      <w:bookmarkStart w:id="7010" w:name="_Toc51850776"/>
      <w:bookmarkStart w:id="7011" w:name="_Toc56693780"/>
      <w:bookmarkStart w:id="7012" w:name="_Toc64447324"/>
      <w:bookmarkStart w:id="7013" w:name="_Toc66286818"/>
      <w:bookmarkStart w:id="7014" w:name="_Toc74151513"/>
      <w:bookmarkStart w:id="7015" w:name="_Toc88653986"/>
      <w:bookmarkStart w:id="7016" w:name="_Toc97904342"/>
      <w:bookmarkStart w:id="7017" w:name="_Toc105175383"/>
      <w:bookmarkStart w:id="7018" w:name="_Toc113826413"/>
      <w:bookmarkStart w:id="7019" w:name="_Toc155948841"/>
      <w:bookmarkEnd w:id="7003"/>
      <w:r w:rsidRPr="00FD0425">
        <w:rPr>
          <w:noProof/>
          <w:lang w:eastAsia="ja-JP"/>
        </w:rPr>
        <w:t>9.2.3.30</w:t>
      </w:r>
      <w:r w:rsidRPr="00FD0425">
        <w:rPr>
          <w:noProof/>
          <w:lang w:eastAsia="ja-JP"/>
        </w:rPr>
        <w:tab/>
        <w:t>UP Transport Layer Information</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7020" w:name="_CR9_2_3_31"/>
      <w:bookmarkStart w:id="7021" w:name="_Toc20955340"/>
      <w:bookmarkStart w:id="7022" w:name="_Toc29991543"/>
      <w:bookmarkStart w:id="7023" w:name="_Toc36555944"/>
      <w:bookmarkStart w:id="7024" w:name="_Toc44497689"/>
      <w:bookmarkStart w:id="7025" w:name="_Toc45108076"/>
      <w:bookmarkStart w:id="7026" w:name="_Toc45901696"/>
      <w:bookmarkStart w:id="7027" w:name="_Toc51850777"/>
      <w:bookmarkStart w:id="7028" w:name="_Toc56693781"/>
      <w:bookmarkStart w:id="7029" w:name="_Toc64447325"/>
      <w:bookmarkStart w:id="7030" w:name="_Toc66286819"/>
      <w:bookmarkStart w:id="7031" w:name="_Toc74151514"/>
      <w:bookmarkStart w:id="7032" w:name="_Toc88653987"/>
      <w:bookmarkStart w:id="7033" w:name="_Toc97904343"/>
      <w:bookmarkStart w:id="7034" w:name="_Toc105175384"/>
      <w:bookmarkStart w:id="7035" w:name="_Toc113826414"/>
      <w:bookmarkStart w:id="7036" w:name="_Toc155948842"/>
      <w:bookmarkEnd w:id="7020"/>
      <w:r w:rsidRPr="00FD0425">
        <w:rPr>
          <w:noProof/>
          <w:lang w:eastAsia="ja-JP"/>
        </w:rPr>
        <w:t>9.2.3.31</w:t>
      </w:r>
      <w:r w:rsidRPr="00FD0425">
        <w:rPr>
          <w:noProof/>
          <w:lang w:eastAsia="ja-JP"/>
        </w:rPr>
        <w:tab/>
        <w:t>CP Transport Layer Information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807553">
        <w:trPr>
          <w:tblHeader/>
        </w:trPr>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7037" w:name="_CR9_2_3_32"/>
      <w:bookmarkStart w:id="7038" w:name="_Toc20955341"/>
      <w:bookmarkStart w:id="7039" w:name="_Toc29991544"/>
      <w:bookmarkStart w:id="7040" w:name="_Toc36555945"/>
      <w:bookmarkStart w:id="7041" w:name="_Toc44497690"/>
      <w:bookmarkStart w:id="7042" w:name="_Toc45108077"/>
      <w:bookmarkStart w:id="7043" w:name="_Toc45901697"/>
      <w:bookmarkStart w:id="7044" w:name="_Toc51850778"/>
      <w:bookmarkStart w:id="7045" w:name="_Toc56693782"/>
      <w:bookmarkStart w:id="7046" w:name="_Toc64447326"/>
      <w:bookmarkStart w:id="7047" w:name="_Toc66286820"/>
      <w:bookmarkStart w:id="7048" w:name="_Toc74151515"/>
      <w:bookmarkStart w:id="7049" w:name="_Toc88653988"/>
      <w:bookmarkStart w:id="7050" w:name="_Toc97904344"/>
      <w:bookmarkStart w:id="7051" w:name="_Toc105175385"/>
      <w:bookmarkStart w:id="7052" w:name="_Toc113826415"/>
      <w:bookmarkStart w:id="7053" w:name="_Toc155948843"/>
      <w:bookmarkEnd w:id="7037"/>
      <w:r w:rsidRPr="00FD0425">
        <w:t>9.2.3.32</w:t>
      </w:r>
      <w:r w:rsidRPr="00FD0425">
        <w:tab/>
      </w:r>
      <w:r w:rsidRPr="00FD0425">
        <w:rPr>
          <w:lang w:eastAsia="zh-CN"/>
        </w:rPr>
        <w:t>Masked IMEISV</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7054" w:name="_CR9_2_3_33"/>
      <w:bookmarkStart w:id="7055" w:name="_Toc20955342"/>
      <w:bookmarkStart w:id="7056" w:name="_Toc29991545"/>
      <w:bookmarkStart w:id="7057" w:name="_Toc36555946"/>
      <w:bookmarkStart w:id="7058" w:name="_Toc44497691"/>
      <w:bookmarkStart w:id="7059" w:name="_Toc45108078"/>
      <w:bookmarkStart w:id="7060" w:name="_Toc45901698"/>
      <w:bookmarkStart w:id="7061" w:name="_Toc51850779"/>
      <w:bookmarkStart w:id="7062" w:name="_Toc56693783"/>
      <w:bookmarkStart w:id="7063" w:name="_Toc64447327"/>
      <w:bookmarkStart w:id="7064" w:name="_Toc66286821"/>
      <w:bookmarkStart w:id="7065" w:name="_Toc74151516"/>
      <w:bookmarkStart w:id="7066" w:name="_Toc88653989"/>
      <w:bookmarkStart w:id="7067" w:name="_Toc97904345"/>
      <w:bookmarkStart w:id="7068" w:name="_Toc105175386"/>
      <w:bookmarkStart w:id="7069" w:name="_Toc113826416"/>
      <w:bookmarkStart w:id="7070" w:name="_Toc155948844"/>
      <w:bookmarkEnd w:id="7054"/>
      <w:r w:rsidRPr="00FD0425">
        <w:rPr>
          <w:rFonts w:eastAsia="Batang"/>
        </w:rPr>
        <w:t>9.2.3.33</w:t>
      </w:r>
      <w:r w:rsidRPr="00FD0425">
        <w:rPr>
          <w:rFonts w:eastAsia="Batang"/>
        </w:rPr>
        <w:tab/>
        <w:t>DRB ID</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7071" w:name="_CR9_2_3_34"/>
      <w:bookmarkStart w:id="7072" w:name="_Toc20955343"/>
      <w:bookmarkStart w:id="7073" w:name="_Toc29991546"/>
      <w:bookmarkStart w:id="7074" w:name="_Toc36555947"/>
      <w:bookmarkStart w:id="7075" w:name="_Toc44497692"/>
      <w:bookmarkStart w:id="7076" w:name="_Toc45108079"/>
      <w:bookmarkStart w:id="7077" w:name="_Toc45901699"/>
      <w:bookmarkStart w:id="7078" w:name="_Toc51850780"/>
      <w:bookmarkStart w:id="7079" w:name="_Toc56693784"/>
      <w:bookmarkStart w:id="7080" w:name="_Toc64447328"/>
      <w:bookmarkStart w:id="7081" w:name="_Toc66286822"/>
      <w:bookmarkStart w:id="7082" w:name="_Toc74151517"/>
      <w:bookmarkStart w:id="7083" w:name="_Toc88653990"/>
      <w:bookmarkStart w:id="7084" w:name="_Toc97904346"/>
      <w:bookmarkStart w:id="7085" w:name="_Toc105175387"/>
      <w:bookmarkStart w:id="7086" w:name="_Toc113826417"/>
      <w:bookmarkStart w:id="7087" w:name="_Toc155948845"/>
      <w:bookmarkEnd w:id="7071"/>
      <w:r w:rsidRPr="00FD0425">
        <w:t>9.2.3.34</w:t>
      </w:r>
      <w:r w:rsidRPr="00FD0425">
        <w:tab/>
        <w:t>DL Forwarding</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7088" w:name="_CR9_2_3_35"/>
      <w:bookmarkStart w:id="7089" w:name="_Toc20955344"/>
      <w:bookmarkStart w:id="7090" w:name="_Toc29991547"/>
      <w:bookmarkStart w:id="7091" w:name="_Toc36555948"/>
      <w:bookmarkStart w:id="7092" w:name="_Toc44497693"/>
      <w:bookmarkStart w:id="7093" w:name="_Toc45108080"/>
      <w:bookmarkStart w:id="7094" w:name="_Toc45901700"/>
      <w:bookmarkStart w:id="7095" w:name="_Toc51850781"/>
      <w:bookmarkStart w:id="7096" w:name="_Toc56693785"/>
      <w:bookmarkStart w:id="7097" w:name="_Toc64447329"/>
      <w:bookmarkStart w:id="7098" w:name="_Toc66286823"/>
      <w:bookmarkStart w:id="7099" w:name="_Toc74151518"/>
      <w:bookmarkStart w:id="7100" w:name="_Toc88653991"/>
      <w:bookmarkStart w:id="7101" w:name="_Toc97904347"/>
      <w:bookmarkStart w:id="7102" w:name="_Toc105175388"/>
      <w:bookmarkStart w:id="7103" w:name="_Toc113826418"/>
      <w:bookmarkStart w:id="7104" w:name="_Toc155948846"/>
      <w:bookmarkEnd w:id="7088"/>
      <w:r w:rsidRPr="00FD0425">
        <w:t>9.2.3.35</w:t>
      </w:r>
      <w:r w:rsidRPr="00FD0425">
        <w:tab/>
        <w:t>Data Forwarding Accepted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7105" w:name="_CR9_2_3_36"/>
      <w:bookmarkStart w:id="7106" w:name="_Toc20955345"/>
      <w:bookmarkStart w:id="7107" w:name="_Toc29991548"/>
      <w:bookmarkStart w:id="7108" w:name="_Toc36555949"/>
      <w:bookmarkStart w:id="7109" w:name="_Toc44497694"/>
      <w:bookmarkStart w:id="7110" w:name="_Toc45108081"/>
      <w:bookmarkStart w:id="7111" w:name="_Toc45901701"/>
      <w:bookmarkStart w:id="7112" w:name="_Toc51850782"/>
      <w:bookmarkStart w:id="7113" w:name="_Toc56693786"/>
      <w:bookmarkStart w:id="7114" w:name="_Toc64447330"/>
      <w:bookmarkStart w:id="7115" w:name="_Toc66286824"/>
      <w:bookmarkStart w:id="7116" w:name="_Toc74151519"/>
      <w:bookmarkStart w:id="7117" w:name="_Toc88653992"/>
      <w:bookmarkStart w:id="7118" w:name="_Toc97904348"/>
      <w:bookmarkStart w:id="7119" w:name="_Toc105175389"/>
      <w:bookmarkStart w:id="7120" w:name="_Toc113826419"/>
      <w:bookmarkStart w:id="7121" w:name="_Toc155948847"/>
      <w:bookmarkEnd w:id="7105"/>
      <w:r w:rsidRPr="00FD0425">
        <w:t>9.2.3.36</w:t>
      </w:r>
      <w:r w:rsidRPr="00FD0425">
        <w:tab/>
        <w:t>COUNT Value for PDCP SN Length 12</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7122" w:name="_CR9_2_3_37"/>
      <w:bookmarkStart w:id="7123" w:name="_Toc20955346"/>
      <w:bookmarkStart w:id="7124" w:name="_Toc29991549"/>
      <w:bookmarkStart w:id="7125" w:name="_Toc36555950"/>
      <w:bookmarkStart w:id="7126" w:name="_Toc44497695"/>
      <w:bookmarkStart w:id="7127" w:name="_Toc45108082"/>
      <w:bookmarkStart w:id="7128" w:name="_Toc45901702"/>
      <w:bookmarkStart w:id="7129" w:name="_Toc51850783"/>
      <w:bookmarkStart w:id="7130" w:name="_Toc56693787"/>
      <w:bookmarkStart w:id="7131" w:name="_Toc64447331"/>
      <w:bookmarkStart w:id="7132" w:name="_Toc66286825"/>
      <w:bookmarkStart w:id="7133" w:name="_Toc74151520"/>
      <w:bookmarkStart w:id="7134" w:name="_Toc88653993"/>
      <w:bookmarkStart w:id="7135" w:name="_Toc97904349"/>
      <w:bookmarkStart w:id="7136" w:name="_Toc105175390"/>
      <w:bookmarkStart w:id="7137" w:name="_Toc113826420"/>
      <w:bookmarkStart w:id="7138" w:name="_Toc155948848"/>
      <w:bookmarkEnd w:id="7122"/>
      <w:r w:rsidRPr="00FD0425">
        <w:t>9.2.3.37</w:t>
      </w:r>
      <w:r w:rsidRPr="00FD0425">
        <w:tab/>
        <w:t>COUNT Value for PDCP SN Length 18</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7139" w:name="_CR9_2_3_38"/>
      <w:bookmarkStart w:id="7140" w:name="_Toc20955347"/>
      <w:bookmarkStart w:id="7141" w:name="_Toc29991550"/>
      <w:bookmarkStart w:id="7142" w:name="_Toc36555951"/>
      <w:bookmarkStart w:id="7143" w:name="_Toc44497696"/>
      <w:bookmarkStart w:id="7144" w:name="_Toc45108083"/>
      <w:bookmarkStart w:id="7145" w:name="_Toc45901703"/>
      <w:bookmarkStart w:id="7146" w:name="_Toc51850784"/>
      <w:bookmarkStart w:id="7147" w:name="_Toc56693788"/>
      <w:bookmarkStart w:id="7148" w:name="_Toc64447332"/>
      <w:bookmarkStart w:id="7149" w:name="_Toc66286826"/>
      <w:bookmarkStart w:id="7150" w:name="_Toc74151521"/>
      <w:bookmarkStart w:id="7151" w:name="_Toc88653994"/>
      <w:bookmarkStart w:id="7152" w:name="_Toc97904350"/>
      <w:bookmarkStart w:id="7153" w:name="_Toc105175391"/>
      <w:bookmarkStart w:id="7154" w:name="_Toc113826421"/>
      <w:bookmarkStart w:id="7155" w:name="_Toc155948849"/>
      <w:bookmarkEnd w:id="7139"/>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7156" w:name="OLE_LINK48"/>
            <w:r w:rsidRPr="00FD0425">
              <w:rPr>
                <w:lang w:eastAsia="ja-JP"/>
              </w:rPr>
              <w:t>M</w:t>
            </w:r>
            <w:bookmarkEnd w:id="7156"/>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7157" w:name="_CR9_2_3_39"/>
      <w:bookmarkStart w:id="7158" w:name="_Toc20955348"/>
      <w:bookmarkStart w:id="7159" w:name="_Toc29991551"/>
      <w:bookmarkStart w:id="7160" w:name="_Toc36555952"/>
      <w:bookmarkStart w:id="7161" w:name="_Toc44497697"/>
      <w:bookmarkStart w:id="7162" w:name="_Toc45108084"/>
      <w:bookmarkStart w:id="7163" w:name="_Toc45901704"/>
      <w:bookmarkStart w:id="7164" w:name="_Toc51850785"/>
      <w:bookmarkStart w:id="7165" w:name="_Toc56693789"/>
      <w:bookmarkStart w:id="7166" w:name="_Toc64447333"/>
      <w:bookmarkStart w:id="7167" w:name="_Toc66286827"/>
      <w:bookmarkStart w:id="7168" w:name="_Toc74151522"/>
      <w:bookmarkStart w:id="7169" w:name="_Toc88653995"/>
      <w:bookmarkStart w:id="7170" w:name="_Toc97904351"/>
      <w:bookmarkStart w:id="7171" w:name="_Toc105175392"/>
      <w:bookmarkStart w:id="7172" w:name="_Toc113826422"/>
      <w:bookmarkStart w:id="7173" w:name="_Toc155948850"/>
      <w:bookmarkEnd w:id="7157"/>
      <w:r w:rsidRPr="00FD0425">
        <w:t>9.2.3.39</w:t>
      </w:r>
      <w:r w:rsidRPr="00FD0425">
        <w:tab/>
        <w:t>RAN Area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7174" w:name="_CR9_2_3_40"/>
      <w:bookmarkStart w:id="7175" w:name="_Toc20955349"/>
      <w:bookmarkStart w:id="7176" w:name="_Toc29991552"/>
      <w:bookmarkStart w:id="7177" w:name="_Toc36555953"/>
      <w:bookmarkStart w:id="7178" w:name="_Toc44497698"/>
      <w:bookmarkStart w:id="7179" w:name="_Toc45108085"/>
      <w:bookmarkStart w:id="7180" w:name="_Toc45901705"/>
      <w:bookmarkStart w:id="7181" w:name="_Toc51850786"/>
      <w:bookmarkStart w:id="7182" w:name="_Toc56693790"/>
      <w:bookmarkStart w:id="7183" w:name="_Toc64447334"/>
      <w:bookmarkStart w:id="7184" w:name="_Toc66286828"/>
      <w:bookmarkStart w:id="7185" w:name="_Toc74151523"/>
      <w:bookmarkStart w:id="7186" w:name="_Toc88653996"/>
      <w:bookmarkStart w:id="7187" w:name="_Toc97904352"/>
      <w:bookmarkStart w:id="7188" w:name="_Toc105175393"/>
      <w:bookmarkStart w:id="7189" w:name="_Toc113826423"/>
      <w:bookmarkStart w:id="7190" w:name="_Toc155948851"/>
      <w:bookmarkEnd w:id="7174"/>
      <w:r w:rsidRPr="00FD0425">
        <w:t>9.2.3.40</w:t>
      </w:r>
      <w:r w:rsidRPr="00FD0425">
        <w:tab/>
      </w:r>
      <w:r w:rsidRPr="00FD0425">
        <w:rPr>
          <w:rFonts w:eastAsia="SimSun" w:hint="eastAsia"/>
          <w:lang w:eastAsia="zh-CN"/>
        </w:rPr>
        <w:t>UE Context ID</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7191" w:name="_CR9_2_3_41"/>
      <w:bookmarkStart w:id="7192" w:name="_Toc20955350"/>
      <w:bookmarkStart w:id="7193" w:name="_Toc29991553"/>
      <w:bookmarkStart w:id="7194" w:name="_Toc36555954"/>
      <w:bookmarkStart w:id="7195" w:name="_Toc44497699"/>
      <w:bookmarkStart w:id="7196" w:name="_Toc45108086"/>
      <w:bookmarkStart w:id="7197" w:name="_Toc45901706"/>
      <w:bookmarkStart w:id="7198" w:name="_Toc51850787"/>
      <w:bookmarkStart w:id="7199" w:name="_Toc56693791"/>
      <w:bookmarkStart w:id="7200" w:name="_Toc64447335"/>
      <w:bookmarkStart w:id="7201" w:name="_Toc66286829"/>
      <w:bookmarkStart w:id="7202" w:name="_Toc74151524"/>
      <w:bookmarkStart w:id="7203" w:name="_Toc88653997"/>
      <w:bookmarkStart w:id="7204" w:name="_Toc97904353"/>
      <w:bookmarkStart w:id="7205" w:name="_Toc105175394"/>
      <w:bookmarkStart w:id="7206" w:name="_Toc113826424"/>
      <w:bookmarkStart w:id="7207" w:name="_Toc155948852"/>
      <w:bookmarkEnd w:id="7191"/>
      <w:r w:rsidRPr="00FD0425">
        <w:t>9.2.3.41</w:t>
      </w:r>
      <w:r w:rsidRPr="00FD0425">
        <w:tab/>
        <w:t>Assistance Data for RAN Paging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7208" w:name="_CR9_2_3_42"/>
      <w:bookmarkStart w:id="7209" w:name="_Toc20955351"/>
      <w:bookmarkStart w:id="7210" w:name="_Toc29991554"/>
      <w:bookmarkStart w:id="7211" w:name="_Toc36555955"/>
      <w:bookmarkStart w:id="7212" w:name="_Toc44497700"/>
      <w:bookmarkStart w:id="7213" w:name="_Toc45108087"/>
      <w:bookmarkStart w:id="7214" w:name="_Toc45901707"/>
      <w:bookmarkStart w:id="7215" w:name="_Toc51850788"/>
      <w:bookmarkStart w:id="7216" w:name="_Toc56693792"/>
      <w:bookmarkStart w:id="7217" w:name="_Toc64447336"/>
      <w:bookmarkStart w:id="7218" w:name="_Toc66286830"/>
      <w:bookmarkStart w:id="7219" w:name="_Toc74151525"/>
      <w:bookmarkStart w:id="7220" w:name="_Toc88653998"/>
      <w:bookmarkStart w:id="7221" w:name="_Toc97904354"/>
      <w:bookmarkStart w:id="7222" w:name="_Toc105175395"/>
      <w:bookmarkStart w:id="7223" w:name="_Toc113826425"/>
      <w:bookmarkStart w:id="7224" w:name="_Toc155948853"/>
      <w:bookmarkEnd w:id="7208"/>
      <w:r w:rsidRPr="00FD0425">
        <w:t>9.2.3.42</w:t>
      </w:r>
      <w:r w:rsidRPr="00FD0425">
        <w:tab/>
        <w:t>RAN Paging Attempt Information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7225" w:name="_CR9_2_3_43"/>
      <w:bookmarkStart w:id="7226" w:name="_Toc20955352"/>
      <w:bookmarkStart w:id="7227" w:name="_Toc29991555"/>
      <w:bookmarkStart w:id="7228" w:name="_Toc36555956"/>
      <w:bookmarkStart w:id="7229" w:name="_Toc44497701"/>
      <w:bookmarkStart w:id="7230" w:name="_Toc45108088"/>
      <w:bookmarkStart w:id="7231" w:name="_Toc45901708"/>
      <w:bookmarkStart w:id="7232" w:name="_Toc51850789"/>
      <w:bookmarkStart w:id="7233" w:name="_Toc56693793"/>
      <w:bookmarkStart w:id="7234" w:name="_Toc64447337"/>
      <w:bookmarkStart w:id="7235" w:name="_Toc66286831"/>
      <w:bookmarkStart w:id="7236" w:name="_Toc74151526"/>
      <w:bookmarkStart w:id="7237" w:name="_Toc88653999"/>
      <w:bookmarkStart w:id="7238" w:name="_Toc97904355"/>
      <w:bookmarkStart w:id="7239" w:name="_Toc105175396"/>
      <w:bookmarkStart w:id="7240" w:name="_Toc113826426"/>
      <w:bookmarkStart w:id="7241" w:name="_Toc155948854"/>
      <w:bookmarkEnd w:id="7225"/>
      <w:r w:rsidRPr="00FD0425">
        <w:t>9.2.3.43</w:t>
      </w:r>
      <w:r w:rsidRPr="00FD0425">
        <w:tab/>
        <w:t>UE RAN Paging Identity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807553">
        <w:trPr>
          <w:tblHeader/>
        </w:trPr>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7242" w:name="_CR9_2_3_44"/>
      <w:bookmarkStart w:id="7243" w:name="_Toc20955353"/>
      <w:bookmarkStart w:id="7244" w:name="_Toc29991556"/>
      <w:bookmarkStart w:id="7245" w:name="_Toc36555957"/>
      <w:bookmarkStart w:id="7246" w:name="_Toc44497702"/>
      <w:bookmarkStart w:id="7247" w:name="_Toc45108089"/>
      <w:bookmarkStart w:id="7248" w:name="_Toc45901709"/>
      <w:bookmarkStart w:id="7249" w:name="_Toc51850790"/>
      <w:bookmarkStart w:id="7250" w:name="_Toc56693794"/>
      <w:bookmarkStart w:id="7251" w:name="_Toc64447338"/>
      <w:bookmarkStart w:id="7252" w:name="_Toc66286832"/>
      <w:bookmarkStart w:id="7253" w:name="_Toc74151527"/>
      <w:bookmarkStart w:id="7254" w:name="_Toc88654000"/>
      <w:bookmarkStart w:id="7255" w:name="_Toc97904356"/>
      <w:bookmarkStart w:id="7256" w:name="_Toc105175397"/>
      <w:bookmarkStart w:id="7257" w:name="_Toc113826427"/>
      <w:bookmarkStart w:id="7258" w:name="_Toc155948855"/>
      <w:bookmarkEnd w:id="7242"/>
      <w:r w:rsidRPr="00FD0425">
        <w:rPr>
          <w:rFonts w:eastAsia="Batang"/>
        </w:rPr>
        <w:t>9.2.3.44</w:t>
      </w:r>
      <w:r w:rsidRPr="00FD0425">
        <w:rPr>
          <w:rFonts w:eastAsia="Batang"/>
        </w:rPr>
        <w:tab/>
        <w:t>Paging Priority</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7259" w:name="_CR9_2_3_45"/>
      <w:bookmarkStart w:id="7260" w:name="_Toc20955354"/>
      <w:bookmarkStart w:id="7261" w:name="_Toc29991557"/>
      <w:bookmarkStart w:id="7262" w:name="_Toc36555958"/>
      <w:bookmarkStart w:id="7263" w:name="_Toc44497703"/>
      <w:bookmarkStart w:id="7264" w:name="_Toc45108090"/>
      <w:bookmarkStart w:id="7265" w:name="_Toc45901710"/>
      <w:bookmarkStart w:id="7266" w:name="_Toc51850791"/>
      <w:bookmarkStart w:id="7267" w:name="_Toc56693795"/>
      <w:bookmarkStart w:id="7268" w:name="_Toc64447339"/>
      <w:bookmarkStart w:id="7269" w:name="_Toc66286833"/>
      <w:bookmarkStart w:id="7270" w:name="_Toc74151528"/>
      <w:bookmarkStart w:id="7271" w:name="_Toc88654001"/>
      <w:bookmarkStart w:id="7272" w:name="_Toc97904357"/>
      <w:bookmarkStart w:id="7273" w:name="_Toc105175398"/>
      <w:bookmarkStart w:id="7274" w:name="_Toc113826428"/>
      <w:bookmarkStart w:id="7275" w:name="_Toc155948856"/>
      <w:bookmarkEnd w:id="7259"/>
      <w:r w:rsidRPr="00FD0425">
        <w:t>9.2.3.45</w:t>
      </w:r>
      <w:r w:rsidRPr="00FD0425">
        <w:tab/>
        <w:t>Delivery Status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7276" w:name="_CR9_2_3_46"/>
      <w:bookmarkStart w:id="7277" w:name="_Toc20955355"/>
      <w:bookmarkStart w:id="7278" w:name="_Toc29991558"/>
      <w:bookmarkStart w:id="7279" w:name="_Toc36555959"/>
      <w:bookmarkStart w:id="7280" w:name="_Toc44497704"/>
      <w:bookmarkStart w:id="7281" w:name="_Toc45108091"/>
      <w:bookmarkStart w:id="7282" w:name="_Toc45901711"/>
      <w:bookmarkStart w:id="7283" w:name="_Toc51850792"/>
      <w:bookmarkStart w:id="7284" w:name="_Toc56693796"/>
      <w:bookmarkStart w:id="7285" w:name="_Toc64447340"/>
      <w:bookmarkStart w:id="7286" w:name="_Toc66286834"/>
      <w:bookmarkStart w:id="7287" w:name="_Toc74151529"/>
      <w:bookmarkStart w:id="7288" w:name="_Toc88654002"/>
      <w:bookmarkStart w:id="7289" w:name="_Toc97904358"/>
      <w:bookmarkStart w:id="7290" w:name="_Toc105175399"/>
      <w:bookmarkStart w:id="7291" w:name="_Toc113826429"/>
      <w:bookmarkStart w:id="7292" w:name="_Toc155948857"/>
      <w:bookmarkEnd w:id="7276"/>
      <w:r w:rsidRPr="00FD0425">
        <w:t>9.2.3.46</w:t>
      </w:r>
      <w:r w:rsidRPr="00FD0425">
        <w:tab/>
        <w:t>I-RNTI</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7293" w:name="_CR9_2_3_47"/>
      <w:bookmarkStart w:id="7294" w:name="_Toc20955356"/>
      <w:bookmarkStart w:id="7295" w:name="_Toc29991559"/>
      <w:bookmarkStart w:id="7296" w:name="_Toc36555960"/>
      <w:bookmarkStart w:id="7297" w:name="_Toc44497705"/>
      <w:bookmarkStart w:id="7298" w:name="_Toc45108092"/>
      <w:bookmarkStart w:id="7299" w:name="_Toc45901712"/>
      <w:bookmarkStart w:id="7300" w:name="_Toc51850793"/>
      <w:bookmarkStart w:id="7301" w:name="_Toc56693797"/>
      <w:bookmarkStart w:id="7302" w:name="_Toc64447341"/>
      <w:bookmarkStart w:id="7303" w:name="_Toc66286835"/>
      <w:bookmarkStart w:id="7304" w:name="_Toc74151530"/>
      <w:bookmarkStart w:id="7305" w:name="_Toc88654003"/>
      <w:bookmarkStart w:id="7306" w:name="_Toc97904359"/>
      <w:bookmarkStart w:id="7307" w:name="_Toc105175400"/>
      <w:bookmarkStart w:id="7308" w:name="_Toc113826430"/>
      <w:bookmarkStart w:id="7309" w:name="_Toc155948858"/>
      <w:bookmarkEnd w:id="7293"/>
      <w:r w:rsidRPr="00FD0425">
        <w:t>9.2.3.47</w:t>
      </w:r>
      <w:r w:rsidRPr="00FD0425">
        <w:tab/>
        <w:t>Location Reporting Information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7310" w:name="_CR9_2_3_48"/>
      <w:bookmarkStart w:id="7311" w:name="OLE_LINK32"/>
      <w:bookmarkStart w:id="7312" w:name="_Toc20955357"/>
      <w:bookmarkStart w:id="7313" w:name="_Toc29991560"/>
      <w:bookmarkStart w:id="7314" w:name="_Toc36555961"/>
      <w:bookmarkStart w:id="7315" w:name="_Toc44497706"/>
      <w:bookmarkStart w:id="7316" w:name="_Toc45108093"/>
      <w:bookmarkStart w:id="7317" w:name="_Toc45901713"/>
      <w:bookmarkStart w:id="7318" w:name="_Toc51850794"/>
      <w:bookmarkStart w:id="7319" w:name="_Toc56693798"/>
      <w:bookmarkStart w:id="7320" w:name="_Toc64447342"/>
      <w:bookmarkStart w:id="7321" w:name="_Toc66286836"/>
      <w:bookmarkStart w:id="7322" w:name="_Toc74151531"/>
      <w:bookmarkStart w:id="7323" w:name="_Toc88654004"/>
      <w:bookmarkStart w:id="7324" w:name="_Toc97904360"/>
      <w:bookmarkStart w:id="7325" w:name="_Toc105175401"/>
      <w:bookmarkStart w:id="7326" w:name="_Toc113826431"/>
      <w:bookmarkStart w:id="7327" w:name="_Toc155948859"/>
      <w:bookmarkEnd w:id="7310"/>
      <w:r w:rsidRPr="00FD0425">
        <w:t>9.2.3.48</w:t>
      </w:r>
      <w:bookmarkEnd w:id="7311"/>
      <w:r w:rsidRPr="00FD0425">
        <w:tab/>
        <w:t>Area of Interest Information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7328" w:name="OLE_LINK33"/>
            <w:r w:rsidRPr="00FD0425">
              <w:rPr>
                <w:lang w:eastAsia="ja-JP"/>
              </w:rPr>
              <w:t>9.2.2.5</w:t>
            </w:r>
            <w:bookmarkEnd w:id="7328"/>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807553">
        <w:trPr>
          <w:tblHeader/>
        </w:trPr>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7329" w:name="OLE_LINK37"/>
            <w:r w:rsidRPr="00FD0425">
              <w:rPr>
                <w:lang w:eastAsia="ja-JP"/>
              </w:rPr>
              <w:t>maxnoofAOIs</w:t>
            </w:r>
            <w:bookmarkEnd w:id="7329"/>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7330" w:name="OLE_LINK34"/>
            <w:r w:rsidRPr="00FD0425">
              <w:rPr>
                <w:lang w:eastAsia="ja-JP"/>
              </w:rPr>
              <w:t>maxnoofTAIsinAoI</w:t>
            </w:r>
            <w:bookmarkEnd w:id="7330"/>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7331" w:name="_CR9_2_3_49"/>
      <w:bookmarkStart w:id="7332" w:name="_Toc20955358"/>
      <w:bookmarkStart w:id="7333" w:name="_Toc29991561"/>
      <w:bookmarkStart w:id="7334" w:name="_Toc36555962"/>
      <w:bookmarkStart w:id="7335" w:name="_Toc44497707"/>
      <w:bookmarkStart w:id="7336" w:name="_Toc45108094"/>
      <w:bookmarkStart w:id="7337" w:name="_Toc45901714"/>
      <w:bookmarkStart w:id="7338" w:name="_Toc51850795"/>
      <w:bookmarkStart w:id="7339" w:name="_Toc56693799"/>
      <w:bookmarkStart w:id="7340" w:name="_Toc64447343"/>
      <w:bookmarkStart w:id="7341" w:name="_Toc66286837"/>
      <w:bookmarkStart w:id="7342" w:name="_Toc74151532"/>
      <w:bookmarkStart w:id="7343" w:name="_Toc88654005"/>
      <w:bookmarkStart w:id="7344" w:name="_Toc97904361"/>
      <w:bookmarkStart w:id="7345" w:name="_Toc105175402"/>
      <w:bookmarkStart w:id="7346" w:name="_Toc113826432"/>
      <w:bookmarkStart w:id="7347" w:name="_Toc155948860"/>
      <w:bookmarkEnd w:id="7331"/>
      <w:r w:rsidRPr="00FD0425">
        <w:t>9.2.3.49</w:t>
      </w:r>
      <w:r w:rsidRPr="00FD0425">
        <w:tab/>
        <w:t>UE Security Capabilities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7348" w:name="_CR9_2_3_50"/>
      <w:bookmarkStart w:id="7349" w:name="_Toc20955359"/>
      <w:bookmarkStart w:id="7350" w:name="_Toc29991562"/>
      <w:bookmarkStart w:id="7351" w:name="_Toc36555963"/>
      <w:bookmarkStart w:id="7352" w:name="_Toc44497708"/>
      <w:bookmarkStart w:id="7353" w:name="_Toc45108095"/>
      <w:bookmarkStart w:id="7354" w:name="_Toc45901715"/>
      <w:bookmarkStart w:id="7355" w:name="_Toc51850796"/>
      <w:bookmarkStart w:id="7356" w:name="_Toc56693800"/>
      <w:bookmarkStart w:id="7357" w:name="_Toc64447344"/>
      <w:bookmarkStart w:id="7358" w:name="_Toc66286838"/>
      <w:bookmarkStart w:id="7359" w:name="_Toc74151533"/>
      <w:bookmarkStart w:id="7360" w:name="_Toc88654006"/>
      <w:bookmarkStart w:id="7361" w:name="_Toc97904362"/>
      <w:bookmarkStart w:id="7362" w:name="_Toc105175403"/>
      <w:bookmarkStart w:id="7363" w:name="_Toc113826433"/>
      <w:bookmarkStart w:id="7364" w:name="_Toc155948861"/>
      <w:bookmarkEnd w:id="7348"/>
      <w:r w:rsidRPr="00FD0425">
        <w:t>9.2.3.50</w:t>
      </w:r>
      <w:r w:rsidRPr="00FD0425">
        <w:tab/>
        <w:t>AS Security Information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7365" w:name="_CR9_2_3_51"/>
      <w:bookmarkStart w:id="7366" w:name="_Toc20955360"/>
      <w:bookmarkStart w:id="7367" w:name="_Toc29991563"/>
      <w:bookmarkStart w:id="7368" w:name="_Toc36555964"/>
      <w:bookmarkStart w:id="7369" w:name="_Toc44497709"/>
      <w:bookmarkStart w:id="7370" w:name="_Toc45108096"/>
      <w:bookmarkStart w:id="7371" w:name="_Toc45901716"/>
      <w:bookmarkStart w:id="7372" w:name="_Toc51850797"/>
      <w:bookmarkStart w:id="7373" w:name="_Toc56693801"/>
      <w:bookmarkStart w:id="7374" w:name="_Toc64447345"/>
      <w:bookmarkStart w:id="7375" w:name="_Toc66286839"/>
      <w:bookmarkStart w:id="7376" w:name="_Toc74151534"/>
      <w:bookmarkStart w:id="7377" w:name="_Toc88654007"/>
      <w:bookmarkStart w:id="7378" w:name="_Toc97904363"/>
      <w:bookmarkStart w:id="7379" w:name="_Toc105175404"/>
      <w:bookmarkStart w:id="7380" w:name="_Toc113826434"/>
      <w:bookmarkStart w:id="7381" w:name="_Toc155948862"/>
      <w:bookmarkEnd w:id="7365"/>
      <w:r w:rsidRPr="00FD0425">
        <w:t>9.2.3.51</w:t>
      </w:r>
      <w:r w:rsidRPr="00FD0425">
        <w:tab/>
        <w:t>S-NG-RAN node Security Key</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7382" w:name="_CR9_2_3_52"/>
      <w:bookmarkStart w:id="7383" w:name="_Toc20955361"/>
      <w:bookmarkStart w:id="7384" w:name="_Toc29991564"/>
      <w:bookmarkStart w:id="7385" w:name="_Toc36555965"/>
      <w:bookmarkStart w:id="7386" w:name="_Toc44497710"/>
      <w:bookmarkStart w:id="7387" w:name="_Toc45108097"/>
      <w:bookmarkStart w:id="7388" w:name="_Toc45901717"/>
      <w:bookmarkStart w:id="7389" w:name="_Toc51850798"/>
      <w:bookmarkStart w:id="7390" w:name="_Toc56693802"/>
      <w:bookmarkStart w:id="7391" w:name="_Toc64447346"/>
      <w:bookmarkStart w:id="7392" w:name="_Toc66286840"/>
      <w:bookmarkStart w:id="7393" w:name="_Toc74151535"/>
      <w:bookmarkStart w:id="7394" w:name="_Toc88654008"/>
      <w:bookmarkStart w:id="7395" w:name="_Toc97904364"/>
      <w:bookmarkStart w:id="7396" w:name="_Toc105175405"/>
      <w:bookmarkStart w:id="7397" w:name="_Toc113826435"/>
      <w:bookmarkStart w:id="7398" w:name="_Toc155948863"/>
      <w:bookmarkEnd w:id="7382"/>
      <w:r w:rsidRPr="00FD0425">
        <w:t>9.2.3.52</w:t>
      </w:r>
      <w:r w:rsidRPr="00FD0425">
        <w:tab/>
        <w:t>Security Indication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CF39C8" w14:textId="53C7137E" w:rsidR="00F02090" w:rsidRPr="00BD1D4F" w:rsidRDefault="00F02090" w:rsidP="00BD1D4F">
            <w:pPr>
              <w:pStyle w:val="TAL"/>
            </w:pPr>
            <w:bookmarkStart w:id="7399" w:name="OLE_LINK140"/>
            <w:bookmarkStart w:id="7400" w:name="OLE_LINK141"/>
            <w:r w:rsidRPr="00BD1D4F">
              <w:t>ENUMERATED (required, preferred, not needed,…)</w:t>
            </w:r>
            <w:bookmarkEnd w:id="7399"/>
            <w:bookmarkEnd w:id="7400"/>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401" w:name="_CR9_2_3_53"/>
      <w:bookmarkStart w:id="7402" w:name="_Toc20955362"/>
      <w:bookmarkStart w:id="7403" w:name="_Toc29991565"/>
      <w:bookmarkStart w:id="7404" w:name="_Toc36555966"/>
      <w:bookmarkStart w:id="7405" w:name="_Toc44497711"/>
      <w:bookmarkStart w:id="7406" w:name="_Toc45108098"/>
      <w:bookmarkStart w:id="7407" w:name="_Toc45901718"/>
      <w:bookmarkStart w:id="7408" w:name="_Toc51850799"/>
      <w:bookmarkStart w:id="7409" w:name="_Toc56693803"/>
      <w:bookmarkStart w:id="7410" w:name="_Toc64447347"/>
      <w:bookmarkStart w:id="7411" w:name="_Toc66286841"/>
      <w:bookmarkStart w:id="7412" w:name="_Toc74151536"/>
      <w:bookmarkStart w:id="7413" w:name="_Toc88654009"/>
      <w:bookmarkStart w:id="7414" w:name="_Toc97904365"/>
      <w:bookmarkStart w:id="7415" w:name="_Toc105175406"/>
      <w:bookmarkStart w:id="7416" w:name="_Toc113826436"/>
      <w:bookmarkStart w:id="7417" w:name="_Toc155948864"/>
      <w:bookmarkEnd w:id="7401"/>
      <w:r w:rsidRPr="00FD0425">
        <w:t>9.2.3.53</w:t>
      </w:r>
      <w:r w:rsidRPr="00FD0425">
        <w:tab/>
        <w:t>Mobility Restriction List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418" w:name="_CR9_2_3_54"/>
      <w:bookmarkStart w:id="7419" w:name="_Toc20955363"/>
      <w:bookmarkStart w:id="7420" w:name="_Toc29991566"/>
      <w:bookmarkStart w:id="7421" w:name="_Toc36555967"/>
      <w:bookmarkStart w:id="7422" w:name="_Toc44497712"/>
      <w:bookmarkStart w:id="7423" w:name="_Toc45108099"/>
      <w:bookmarkStart w:id="7424" w:name="_Toc45901719"/>
      <w:bookmarkStart w:id="7425" w:name="_Toc51850800"/>
      <w:bookmarkStart w:id="7426" w:name="_Toc56693804"/>
      <w:bookmarkStart w:id="7427" w:name="_Toc64447348"/>
      <w:bookmarkStart w:id="7428" w:name="_Toc66286842"/>
      <w:bookmarkStart w:id="7429" w:name="_Toc74151537"/>
      <w:bookmarkStart w:id="7430" w:name="_Toc88654010"/>
      <w:bookmarkStart w:id="7431" w:name="_Toc97904366"/>
      <w:bookmarkStart w:id="7432" w:name="_Toc105175407"/>
      <w:bookmarkStart w:id="7433" w:name="_Toc113826437"/>
      <w:bookmarkStart w:id="7434" w:name="_Toc155948865"/>
      <w:bookmarkEnd w:id="7418"/>
      <w:r w:rsidRPr="00FD0425">
        <w:t>9.2.3.54</w:t>
      </w:r>
      <w:r w:rsidRPr="00FD0425">
        <w:tab/>
        <w:t>Xn Benefit Value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807553">
        <w:trPr>
          <w:tblHeader/>
        </w:trPr>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435" w:name="_CR9_2_3_55"/>
      <w:bookmarkStart w:id="7436" w:name="_Toc20955364"/>
      <w:bookmarkStart w:id="7437" w:name="_Toc29991567"/>
      <w:bookmarkStart w:id="7438" w:name="_Toc36555968"/>
      <w:bookmarkStart w:id="7439" w:name="_Toc44497713"/>
      <w:bookmarkStart w:id="7440" w:name="_Toc45108100"/>
      <w:bookmarkStart w:id="7441" w:name="_Toc45901720"/>
      <w:bookmarkStart w:id="7442" w:name="_Toc51850801"/>
      <w:bookmarkStart w:id="7443" w:name="_Toc56693805"/>
      <w:bookmarkStart w:id="7444" w:name="_Toc64447349"/>
      <w:bookmarkStart w:id="7445" w:name="_Toc66286843"/>
      <w:bookmarkStart w:id="7446" w:name="_Toc74151538"/>
      <w:bookmarkStart w:id="7447" w:name="_Toc88654011"/>
      <w:bookmarkStart w:id="7448" w:name="_Toc97904367"/>
      <w:bookmarkStart w:id="7449" w:name="_Toc105175408"/>
      <w:bookmarkStart w:id="7450" w:name="_Toc113826438"/>
      <w:bookmarkStart w:id="7451" w:name="_Toc155948866"/>
      <w:bookmarkEnd w:id="7435"/>
      <w:r w:rsidRPr="00FD0425">
        <w:t>9.2.3.55</w:t>
      </w:r>
      <w:r w:rsidRPr="00FD0425">
        <w:tab/>
        <w:t>Trace Activation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452" w:name="_CR9_2_3_56"/>
      <w:bookmarkStart w:id="7453" w:name="_Toc20955365"/>
      <w:bookmarkStart w:id="7454" w:name="_Toc29991568"/>
      <w:bookmarkStart w:id="7455" w:name="_Toc36555969"/>
      <w:bookmarkStart w:id="7456" w:name="_Toc44497714"/>
      <w:bookmarkStart w:id="7457" w:name="_Toc45108101"/>
      <w:bookmarkStart w:id="7458" w:name="_Toc45901721"/>
      <w:bookmarkStart w:id="7459" w:name="_Toc51850802"/>
      <w:bookmarkStart w:id="7460" w:name="_Toc56693806"/>
      <w:bookmarkStart w:id="7461" w:name="_Toc64447350"/>
      <w:bookmarkStart w:id="7462" w:name="_Toc66286844"/>
      <w:bookmarkStart w:id="7463" w:name="_Toc74151539"/>
      <w:bookmarkStart w:id="7464" w:name="_Toc88654012"/>
      <w:bookmarkStart w:id="7465" w:name="_Toc97904368"/>
      <w:bookmarkStart w:id="7466" w:name="_Toc105175409"/>
      <w:bookmarkStart w:id="7467" w:name="_Toc113826439"/>
      <w:bookmarkStart w:id="7468" w:name="_Toc155948867"/>
      <w:bookmarkEnd w:id="7452"/>
      <w:r w:rsidRPr="00FD0425">
        <w:t>9.2.3.56</w:t>
      </w:r>
      <w:r w:rsidRPr="00FD0425">
        <w:tab/>
      </w:r>
      <w:r w:rsidRPr="00FD0425">
        <w:rPr>
          <w:rFonts w:eastAsia="Batang"/>
        </w:rPr>
        <w:t>Time To Wait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469" w:name="_CR9_2_3_57"/>
      <w:bookmarkStart w:id="7470" w:name="_Toc20955366"/>
      <w:bookmarkStart w:id="7471" w:name="_Toc29991569"/>
      <w:bookmarkStart w:id="7472" w:name="_Toc36555970"/>
      <w:bookmarkStart w:id="7473" w:name="_Toc44497715"/>
      <w:bookmarkStart w:id="7474" w:name="_Toc45108102"/>
      <w:bookmarkStart w:id="7475" w:name="_Toc45901722"/>
      <w:bookmarkStart w:id="7476" w:name="_Toc51850803"/>
      <w:bookmarkStart w:id="7477" w:name="_Toc56693807"/>
      <w:bookmarkStart w:id="7478" w:name="_Toc64447351"/>
      <w:bookmarkStart w:id="7479" w:name="_Toc66286845"/>
      <w:bookmarkStart w:id="7480" w:name="_Toc74151540"/>
      <w:bookmarkStart w:id="7481" w:name="_Toc88654013"/>
      <w:bookmarkStart w:id="7482" w:name="_Toc97904369"/>
      <w:bookmarkStart w:id="7483" w:name="_Toc105175410"/>
      <w:bookmarkStart w:id="7484" w:name="_Toc113826440"/>
      <w:bookmarkStart w:id="7485" w:name="_Toc155948868"/>
      <w:bookmarkEnd w:id="7469"/>
      <w:r w:rsidRPr="00FD0425">
        <w:t>9.2.3.57</w:t>
      </w:r>
      <w:r w:rsidRPr="00FD0425">
        <w:tab/>
        <w:t>QoS Flow Notification Control Indication Info</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486" w:name="_Hlk44414974"/>
            <w:r w:rsidRPr="00C42F7A">
              <w:rPr>
                <w:lang w:eastAsia="ja-JP"/>
              </w:rPr>
              <w:t>9.2.3.</w:t>
            </w:r>
            <w:bookmarkEnd w:id="7486"/>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487" w:name="_CR9_2_3_58"/>
      <w:bookmarkStart w:id="7488" w:name="_Toc20955367"/>
      <w:bookmarkStart w:id="7489" w:name="_Toc29991570"/>
      <w:bookmarkStart w:id="7490" w:name="_Toc36555971"/>
      <w:bookmarkStart w:id="7491" w:name="_Toc44497716"/>
      <w:bookmarkStart w:id="7492" w:name="_Toc45108103"/>
      <w:bookmarkStart w:id="7493" w:name="_Toc45901723"/>
      <w:bookmarkStart w:id="7494" w:name="_Toc51850804"/>
      <w:bookmarkStart w:id="7495" w:name="_Toc56693808"/>
      <w:bookmarkStart w:id="7496" w:name="_Toc64447352"/>
      <w:bookmarkStart w:id="7497" w:name="_Toc66286846"/>
      <w:bookmarkStart w:id="7498" w:name="_Toc74151541"/>
      <w:bookmarkStart w:id="7499" w:name="_Toc88654014"/>
      <w:bookmarkStart w:id="7500" w:name="_Toc97904370"/>
      <w:bookmarkStart w:id="7501" w:name="_Toc105175411"/>
      <w:bookmarkStart w:id="7502" w:name="_Toc113826441"/>
      <w:bookmarkStart w:id="7503" w:name="_Toc155948869"/>
      <w:bookmarkEnd w:id="7487"/>
      <w:r w:rsidRPr="00FD0425">
        <w:t>9.2.3.58</w:t>
      </w:r>
      <w:r w:rsidRPr="00FD0425">
        <w:tab/>
        <w:t>Request</w:t>
      </w:r>
      <w:r w:rsidRPr="00FD0425">
        <w:rPr>
          <w:rFonts w:cs="Arial"/>
          <w:lang w:eastAsia="zh-CN"/>
        </w:rPr>
        <w:t xml:space="preserve"> Reporting Reference ID</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504" w:name="_CR9_2_3_59"/>
      <w:bookmarkStart w:id="7505" w:name="_Toc20955368"/>
      <w:bookmarkStart w:id="7506" w:name="_Toc29991571"/>
      <w:bookmarkStart w:id="7507" w:name="_Toc36555972"/>
      <w:bookmarkStart w:id="7508" w:name="_Toc44497717"/>
      <w:bookmarkStart w:id="7509" w:name="_Toc45108104"/>
      <w:bookmarkStart w:id="7510" w:name="_Toc45901724"/>
      <w:bookmarkStart w:id="7511" w:name="_Toc51850805"/>
      <w:bookmarkStart w:id="7512" w:name="_Toc56693809"/>
      <w:bookmarkStart w:id="7513" w:name="_Toc64447353"/>
      <w:bookmarkStart w:id="7514" w:name="_Toc66286847"/>
      <w:bookmarkStart w:id="7515" w:name="_Toc74151542"/>
      <w:bookmarkStart w:id="7516" w:name="_Toc88654015"/>
      <w:bookmarkStart w:id="7517" w:name="_Toc97904371"/>
      <w:bookmarkStart w:id="7518" w:name="_Toc105175412"/>
      <w:bookmarkStart w:id="7519" w:name="_Toc113826442"/>
      <w:bookmarkStart w:id="7520" w:name="_Toc155948870"/>
      <w:bookmarkEnd w:id="7504"/>
      <w:r w:rsidRPr="00FD0425">
        <w:t>9.2.3.59</w:t>
      </w:r>
      <w:r w:rsidRPr="00FD0425">
        <w:tab/>
        <w:t>User plane traffic activity report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521" w:name="_CR9_2_3_60"/>
      <w:bookmarkStart w:id="7522" w:name="_Toc20955369"/>
      <w:bookmarkStart w:id="7523" w:name="_Toc29991572"/>
      <w:bookmarkStart w:id="7524" w:name="_Toc36555973"/>
      <w:bookmarkStart w:id="7525" w:name="_Toc44497718"/>
      <w:bookmarkStart w:id="7526" w:name="_Toc45108105"/>
      <w:bookmarkStart w:id="7527" w:name="_Toc45901725"/>
      <w:bookmarkStart w:id="7528" w:name="_Toc51850806"/>
      <w:bookmarkStart w:id="7529" w:name="_Toc56693810"/>
      <w:bookmarkStart w:id="7530" w:name="_Toc64447354"/>
      <w:bookmarkStart w:id="7531" w:name="_Toc66286848"/>
      <w:bookmarkStart w:id="7532" w:name="_Toc74151543"/>
      <w:bookmarkStart w:id="7533" w:name="_Toc88654016"/>
      <w:bookmarkStart w:id="7534" w:name="_Toc97904372"/>
      <w:bookmarkStart w:id="7535" w:name="_Toc105175413"/>
      <w:bookmarkStart w:id="7536" w:name="_Toc113826443"/>
      <w:bookmarkStart w:id="7537" w:name="_Toc155948871"/>
      <w:bookmarkEnd w:id="7521"/>
      <w:r w:rsidRPr="00FD0425">
        <w:t>9.2.3.60</w:t>
      </w:r>
      <w:r w:rsidRPr="00FD0425">
        <w:tab/>
        <w:t>Lower Layer presence status change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538" w:name="_CR9_2_3_61"/>
      <w:bookmarkStart w:id="7539" w:name="_Toc20955370"/>
      <w:bookmarkStart w:id="7540" w:name="_Toc29991573"/>
      <w:bookmarkStart w:id="7541" w:name="_Toc36555974"/>
      <w:bookmarkStart w:id="7542" w:name="_Toc44497719"/>
      <w:bookmarkStart w:id="7543" w:name="_Toc45108106"/>
      <w:bookmarkStart w:id="7544" w:name="_Toc45901726"/>
      <w:bookmarkStart w:id="7545" w:name="_Toc51850807"/>
      <w:bookmarkStart w:id="7546" w:name="_Toc56693811"/>
      <w:bookmarkStart w:id="7547" w:name="_Toc64447355"/>
      <w:bookmarkStart w:id="7548" w:name="_Toc66286849"/>
      <w:bookmarkStart w:id="7549" w:name="_Toc74151544"/>
      <w:bookmarkStart w:id="7550" w:name="_Toc88654017"/>
      <w:bookmarkStart w:id="7551" w:name="_Toc97904373"/>
      <w:bookmarkStart w:id="7552" w:name="_Toc105175414"/>
      <w:bookmarkStart w:id="7553" w:name="_Toc113826444"/>
      <w:bookmarkStart w:id="7554" w:name="_Toc155948872"/>
      <w:bookmarkEnd w:id="7538"/>
      <w:r w:rsidRPr="00FD0425">
        <w:t>9.2.3.61</w:t>
      </w:r>
      <w:r w:rsidRPr="00FD0425">
        <w:tab/>
        <w:t>RRC Resume Cause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555" w:name="_CR9_2_3_62"/>
      <w:bookmarkStart w:id="7556" w:name="_Toc20955371"/>
      <w:bookmarkStart w:id="7557" w:name="_Toc29991574"/>
      <w:bookmarkStart w:id="7558" w:name="_Toc36555975"/>
      <w:bookmarkStart w:id="7559" w:name="_Toc44497720"/>
      <w:bookmarkStart w:id="7560" w:name="_Toc45108107"/>
      <w:bookmarkStart w:id="7561" w:name="_Toc45901727"/>
      <w:bookmarkStart w:id="7562" w:name="_Toc51850808"/>
      <w:bookmarkStart w:id="7563" w:name="_Toc56693812"/>
      <w:bookmarkStart w:id="7564" w:name="_Toc64447356"/>
      <w:bookmarkStart w:id="7565" w:name="_Toc66286850"/>
      <w:bookmarkStart w:id="7566" w:name="_Toc74151545"/>
      <w:bookmarkStart w:id="7567" w:name="_Toc88654018"/>
      <w:bookmarkStart w:id="7568" w:name="_Toc97904374"/>
      <w:bookmarkStart w:id="7569" w:name="_Toc105175415"/>
      <w:bookmarkStart w:id="7570" w:name="_Toc113826445"/>
      <w:bookmarkStart w:id="7571" w:name="_Toc155948873"/>
      <w:bookmarkEnd w:id="7555"/>
      <w:r w:rsidRPr="00FD0425">
        <w:rPr>
          <w:rFonts w:eastAsia="Batang"/>
        </w:rPr>
        <w:t>9.2.3.62</w:t>
      </w:r>
      <w:r w:rsidRPr="00FD0425">
        <w:rPr>
          <w:rFonts w:eastAsia="Batang"/>
        </w:rPr>
        <w:tab/>
      </w:r>
      <w:r w:rsidRPr="00FD0425">
        <w:t>Priority Level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572" w:name="_CR9_2_3_63"/>
      <w:bookmarkStart w:id="7573" w:name="_Toc20955372"/>
      <w:bookmarkStart w:id="7574" w:name="_Toc29991575"/>
      <w:bookmarkStart w:id="7575" w:name="_Toc36555976"/>
      <w:bookmarkStart w:id="7576" w:name="_Toc44497721"/>
      <w:bookmarkStart w:id="7577" w:name="_Toc45108108"/>
      <w:bookmarkStart w:id="7578" w:name="_Toc45901728"/>
      <w:bookmarkStart w:id="7579" w:name="_Toc51850809"/>
      <w:bookmarkStart w:id="7580" w:name="_Toc56693813"/>
      <w:bookmarkStart w:id="7581" w:name="_Toc64447357"/>
      <w:bookmarkStart w:id="7582" w:name="_Toc66286851"/>
      <w:bookmarkStart w:id="7583" w:name="_Toc74151546"/>
      <w:bookmarkStart w:id="7584" w:name="_Toc88654019"/>
      <w:bookmarkStart w:id="7585" w:name="_Toc97904375"/>
      <w:bookmarkStart w:id="7586" w:name="_Toc105175416"/>
      <w:bookmarkStart w:id="7587" w:name="_Toc113826446"/>
      <w:bookmarkStart w:id="7588" w:name="_Toc155948874"/>
      <w:bookmarkEnd w:id="7572"/>
      <w:r w:rsidRPr="00FD0425">
        <w:t>9.2.3.63</w:t>
      </w:r>
      <w:r w:rsidRPr="00FD0425">
        <w:tab/>
        <w:t>PDCP SN Length</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589" w:name="_CR9_2_3_64"/>
      <w:bookmarkStart w:id="7590" w:name="_Toc20955373"/>
      <w:bookmarkStart w:id="7591" w:name="_Toc29991576"/>
      <w:bookmarkStart w:id="7592" w:name="_Toc36555977"/>
      <w:bookmarkStart w:id="7593" w:name="_Toc44497722"/>
      <w:bookmarkStart w:id="7594" w:name="_Toc45108109"/>
      <w:bookmarkStart w:id="7595" w:name="_Toc45901729"/>
      <w:bookmarkStart w:id="7596" w:name="_Toc51850810"/>
      <w:bookmarkStart w:id="7597" w:name="_Toc56693814"/>
      <w:bookmarkStart w:id="7598" w:name="_Toc64447358"/>
      <w:bookmarkStart w:id="7599" w:name="_Toc66286852"/>
      <w:bookmarkStart w:id="7600" w:name="_Toc74151547"/>
      <w:bookmarkStart w:id="7601" w:name="_Toc88654020"/>
      <w:bookmarkStart w:id="7602" w:name="_Toc97904376"/>
      <w:bookmarkStart w:id="7603" w:name="_Toc105175417"/>
      <w:bookmarkStart w:id="7604" w:name="_Toc113826447"/>
      <w:bookmarkStart w:id="7605" w:name="_Toc155948875"/>
      <w:bookmarkEnd w:id="7589"/>
      <w:r w:rsidRPr="00FD0425">
        <w:t>9.2.3.64</w:t>
      </w:r>
      <w:r w:rsidRPr="00FD0425">
        <w:tab/>
        <w:t>UE History Information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807553">
        <w:trPr>
          <w:tblHeader/>
        </w:trPr>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606" w:name="_CR9_2_3_65"/>
      <w:bookmarkStart w:id="7607" w:name="_Toc20955374"/>
      <w:bookmarkStart w:id="7608" w:name="_Toc29991577"/>
      <w:bookmarkStart w:id="7609" w:name="_Toc36555978"/>
      <w:bookmarkStart w:id="7610" w:name="_Toc44497723"/>
      <w:bookmarkStart w:id="7611" w:name="_Toc45108110"/>
      <w:bookmarkStart w:id="7612" w:name="_Toc45901730"/>
      <w:bookmarkStart w:id="7613" w:name="_Toc51850811"/>
      <w:bookmarkStart w:id="7614" w:name="_Toc56693815"/>
      <w:bookmarkStart w:id="7615" w:name="_Toc64447359"/>
      <w:bookmarkStart w:id="7616" w:name="_Toc66286853"/>
      <w:bookmarkStart w:id="7617" w:name="_Toc74151548"/>
      <w:bookmarkStart w:id="7618" w:name="_Toc88654021"/>
      <w:bookmarkStart w:id="7619" w:name="_Toc97904377"/>
      <w:bookmarkStart w:id="7620" w:name="_Toc105175418"/>
      <w:bookmarkStart w:id="7621" w:name="_Toc113826448"/>
      <w:bookmarkStart w:id="7622" w:name="_Toc155948876"/>
      <w:bookmarkEnd w:id="7606"/>
      <w:r w:rsidRPr="00FD0425">
        <w:t>9.2.3.65</w:t>
      </w:r>
      <w:r w:rsidRPr="00FD0425">
        <w:tab/>
        <w:t>Last Visited Cell Information</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623" w:name="_CR9_2_3_66"/>
      <w:bookmarkStart w:id="7624" w:name="_Toc20955375"/>
      <w:bookmarkStart w:id="7625" w:name="_Toc29991578"/>
      <w:bookmarkStart w:id="7626" w:name="_Toc36555979"/>
      <w:bookmarkStart w:id="7627" w:name="_Toc44497724"/>
      <w:bookmarkStart w:id="7628" w:name="_Toc45108111"/>
      <w:bookmarkStart w:id="7629" w:name="_Toc45901731"/>
      <w:bookmarkStart w:id="7630" w:name="_Toc51850812"/>
      <w:bookmarkStart w:id="7631" w:name="_Toc56693816"/>
      <w:bookmarkStart w:id="7632" w:name="_Toc64447360"/>
      <w:bookmarkStart w:id="7633" w:name="_Toc66286854"/>
      <w:bookmarkStart w:id="7634" w:name="_Toc74151549"/>
      <w:bookmarkStart w:id="7635" w:name="_Toc88654022"/>
      <w:bookmarkStart w:id="7636" w:name="_Toc97904378"/>
      <w:bookmarkStart w:id="7637" w:name="_Toc105175419"/>
      <w:bookmarkStart w:id="7638" w:name="_Toc113826449"/>
      <w:bookmarkStart w:id="7639" w:name="_Toc155948877"/>
      <w:bookmarkEnd w:id="7623"/>
      <w:r w:rsidRPr="00FD0425">
        <w:t>9.2.3.66</w:t>
      </w:r>
      <w:r w:rsidRPr="00FD0425">
        <w:tab/>
        <w:t>Paging DRX</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640" w:name="_CR9_2_3_67"/>
      <w:bookmarkStart w:id="7641" w:name="_Toc20955376"/>
      <w:bookmarkStart w:id="7642" w:name="_Toc29991579"/>
      <w:bookmarkStart w:id="7643" w:name="_Toc36555980"/>
      <w:bookmarkStart w:id="7644" w:name="_Toc44497725"/>
      <w:bookmarkStart w:id="7645" w:name="_Toc45108112"/>
      <w:bookmarkStart w:id="7646" w:name="_Toc45901732"/>
      <w:bookmarkStart w:id="7647" w:name="_Toc51850813"/>
      <w:bookmarkStart w:id="7648" w:name="_Toc56693817"/>
      <w:bookmarkStart w:id="7649" w:name="_Toc64447361"/>
      <w:bookmarkStart w:id="7650" w:name="_Toc66286855"/>
      <w:bookmarkStart w:id="7651" w:name="_Toc74151550"/>
      <w:bookmarkStart w:id="7652" w:name="_Toc88654023"/>
      <w:bookmarkStart w:id="7653" w:name="_Toc97904379"/>
      <w:bookmarkStart w:id="7654" w:name="_Toc105175420"/>
      <w:bookmarkStart w:id="7655" w:name="_Toc113826450"/>
      <w:bookmarkStart w:id="7656" w:name="_Toc155948878"/>
      <w:bookmarkEnd w:id="7640"/>
      <w:r w:rsidRPr="00FD0425">
        <w:t>9.2.3.67</w:t>
      </w:r>
      <w:r w:rsidRPr="00FD0425">
        <w:tab/>
        <w:t>Security Result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657" w:name="_CR9_2_3_68"/>
      <w:bookmarkStart w:id="7658" w:name="_Toc20955377"/>
      <w:bookmarkStart w:id="7659" w:name="_Toc29991580"/>
      <w:bookmarkStart w:id="7660" w:name="_Toc36555981"/>
      <w:bookmarkStart w:id="7661" w:name="_Toc44497726"/>
      <w:bookmarkStart w:id="7662" w:name="_Toc45108113"/>
      <w:bookmarkStart w:id="7663" w:name="_Toc45901733"/>
      <w:bookmarkStart w:id="7664" w:name="_Toc51850814"/>
      <w:bookmarkStart w:id="7665" w:name="_Toc56693818"/>
      <w:bookmarkStart w:id="7666" w:name="_Toc64447362"/>
      <w:bookmarkStart w:id="7667" w:name="_Toc66286856"/>
      <w:bookmarkStart w:id="7668" w:name="_Toc74151551"/>
      <w:bookmarkStart w:id="7669" w:name="_Toc88654024"/>
      <w:bookmarkStart w:id="7670" w:name="_Toc97904380"/>
      <w:bookmarkStart w:id="7671" w:name="_Toc105175421"/>
      <w:bookmarkStart w:id="7672" w:name="_Toc113826451"/>
      <w:bookmarkStart w:id="7673" w:name="_Toc155948879"/>
      <w:bookmarkEnd w:id="7657"/>
      <w:r w:rsidRPr="00FD0425">
        <w:t>9.2.3.68</w:t>
      </w:r>
      <w:r w:rsidRPr="00FD0425">
        <w:tab/>
        <w:t>UE Context Kept Indicator</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807553">
        <w:trPr>
          <w:tblHeader/>
        </w:trPr>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674" w:name="_CR9_2_3_69"/>
      <w:bookmarkStart w:id="7675" w:name="_Toc20955378"/>
      <w:bookmarkStart w:id="7676" w:name="_Toc29991581"/>
      <w:bookmarkStart w:id="7677" w:name="_Toc36555982"/>
      <w:bookmarkStart w:id="7678" w:name="_Toc44497727"/>
      <w:bookmarkStart w:id="7679" w:name="_Toc45108114"/>
      <w:bookmarkStart w:id="7680" w:name="_Toc45901734"/>
      <w:bookmarkStart w:id="7681" w:name="_Toc51850815"/>
      <w:bookmarkStart w:id="7682" w:name="_Toc56693819"/>
      <w:bookmarkStart w:id="7683" w:name="_Toc64447363"/>
      <w:bookmarkStart w:id="7684" w:name="_Toc66286857"/>
      <w:bookmarkStart w:id="7685" w:name="_Toc74151552"/>
      <w:bookmarkStart w:id="7686" w:name="_Toc88654025"/>
      <w:bookmarkStart w:id="7687" w:name="_Toc97904381"/>
      <w:bookmarkStart w:id="7688" w:name="_Toc105175422"/>
      <w:bookmarkStart w:id="7689" w:name="_Toc113826452"/>
      <w:bookmarkStart w:id="7690" w:name="_Toc155948880"/>
      <w:bookmarkEnd w:id="7674"/>
      <w:r w:rsidRPr="00FD0425">
        <w:rPr>
          <w:rFonts w:eastAsia="Batang"/>
        </w:rPr>
        <w:t>9.2.3.69</w:t>
      </w:r>
      <w:r w:rsidRPr="00FD0425">
        <w:rPr>
          <w:rFonts w:eastAsia="Batang"/>
        </w:rPr>
        <w:tab/>
      </w:r>
      <w:r w:rsidRPr="00FD0425">
        <w:t>PDU Session Aggregate Maximum Bit Rate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691" w:name="_CR9_2_3_70"/>
      <w:bookmarkStart w:id="7692" w:name="_Toc20955379"/>
      <w:bookmarkStart w:id="7693" w:name="_Toc29991582"/>
      <w:bookmarkStart w:id="7694" w:name="_Toc36555983"/>
      <w:bookmarkStart w:id="7695" w:name="_Toc44497728"/>
      <w:bookmarkStart w:id="7696" w:name="_Toc45108115"/>
      <w:bookmarkStart w:id="7697" w:name="_Toc45901735"/>
      <w:bookmarkStart w:id="7698" w:name="_Toc51850816"/>
      <w:bookmarkStart w:id="7699" w:name="_Toc56693820"/>
      <w:bookmarkStart w:id="7700" w:name="_Toc64447364"/>
      <w:bookmarkStart w:id="7701" w:name="_Toc66286858"/>
      <w:bookmarkStart w:id="7702" w:name="_Toc74151553"/>
      <w:bookmarkStart w:id="7703" w:name="_Toc88654026"/>
      <w:bookmarkStart w:id="7704" w:name="_Toc97904382"/>
      <w:bookmarkStart w:id="7705" w:name="_Toc105175423"/>
      <w:bookmarkStart w:id="7706" w:name="_Toc113826453"/>
      <w:bookmarkStart w:id="7707" w:name="_Toc155948881"/>
      <w:bookmarkEnd w:id="7691"/>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708" w:name="_CR9_2_3_71"/>
      <w:bookmarkStart w:id="7709" w:name="_Toc20955380"/>
      <w:bookmarkStart w:id="7710" w:name="_Toc29991583"/>
      <w:bookmarkStart w:id="7711" w:name="_Toc36555984"/>
      <w:bookmarkStart w:id="7712" w:name="_Toc44497729"/>
      <w:bookmarkStart w:id="7713" w:name="_Toc45108116"/>
      <w:bookmarkStart w:id="7714" w:name="_Toc45901736"/>
      <w:bookmarkStart w:id="7715" w:name="_Toc51850817"/>
      <w:bookmarkStart w:id="7716" w:name="_Toc56693821"/>
      <w:bookmarkStart w:id="7717" w:name="_Toc64447365"/>
      <w:bookmarkStart w:id="7718" w:name="_Toc66286859"/>
      <w:bookmarkStart w:id="7719" w:name="_Toc74151554"/>
      <w:bookmarkStart w:id="7720" w:name="_Toc88654027"/>
      <w:bookmarkStart w:id="7721" w:name="_Toc97904383"/>
      <w:bookmarkStart w:id="7722" w:name="_Toc105175424"/>
      <w:bookmarkStart w:id="7723" w:name="_Toc113826454"/>
      <w:bookmarkStart w:id="7724" w:name="_Toc155948882"/>
      <w:bookmarkEnd w:id="770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725" w:name="_CR9_2_3_72"/>
      <w:bookmarkStart w:id="7726" w:name="_Toc20955381"/>
      <w:bookmarkStart w:id="7727" w:name="_Toc29991584"/>
      <w:bookmarkStart w:id="7728" w:name="_Toc36555985"/>
      <w:bookmarkStart w:id="7729" w:name="_Toc44497730"/>
      <w:bookmarkStart w:id="7730" w:name="_Toc45108117"/>
      <w:bookmarkStart w:id="7731" w:name="_Toc45901737"/>
      <w:bookmarkStart w:id="7732" w:name="_Toc51850818"/>
      <w:bookmarkStart w:id="7733" w:name="_Toc56693822"/>
      <w:bookmarkStart w:id="7734" w:name="_Toc64447366"/>
      <w:bookmarkStart w:id="7735" w:name="_Toc66286860"/>
      <w:bookmarkStart w:id="7736" w:name="_Toc74151555"/>
      <w:bookmarkStart w:id="7737" w:name="_Toc88654028"/>
      <w:bookmarkStart w:id="7738" w:name="_Toc97904384"/>
      <w:bookmarkStart w:id="7739" w:name="_Toc105175425"/>
      <w:bookmarkStart w:id="7740" w:name="_Toc113826455"/>
      <w:bookmarkStart w:id="7741" w:name="_Toc155948883"/>
      <w:bookmarkEnd w:id="7725"/>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742" w:name="_CR9_2_3_73"/>
      <w:bookmarkStart w:id="7743" w:name="_Toc20955382"/>
      <w:bookmarkStart w:id="7744" w:name="_Toc29991585"/>
      <w:bookmarkStart w:id="7745" w:name="_Toc36555986"/>
      <w:bookmarkStart w:id="7746" w:name="_Toc44497731"/>
      <w:bookmarkStart w:id="7747" w:name="_Toc45108118"/>
      <w:bookmarkStart w:id="7748" w:name="_Toc45901738"/>
      <w:bookmarkStart w:id="7749" w:name="_Toc51850819"/>
      <w:bookmarkStart w:id="7750" w:name="_Toc56693823"/>
      <w:bookmarkStart w:id="7751" w:name="_Toc64447367"/>
      <w:bookmarkStart w:id="7752" w:name="_Toc66286861"/>
      <w:bookmarkStart w:id="7753" w:name="_Toc74151556"/>
      <w:bookmarkStart w:id="7754" w:name="_Toc88654029"/>
      <w:bookmarkStart w:id="7755" w:name="_Toc97904385"/>
      <w:bookmarkStart w:id="7756" w:name="_Toc105175426"/>
      <w:bookmarkStart w:id="7757" w:name="_Toc113826456"/>
      <w:bookmarkStart w:id="7758" w:name="_Toc155948884"/>
      <w:bookmarkEnd w:id="7742"/>
      <w:r w:rsidRPr="00FD0425">
        <w:rPr>
          <w:rFonts w:eastAsia="Malgun Gothic"/>
        </w:rPr>
        <w:t>9.2.3.73</w:t>
      </w:r>
      <w:r w:rsidRPr="00FD0425">
        <w:rPr>
          <w:rFonts w:eastAsia="Malgun Gothic"/>
        </w:rPr>
        <w:tab/>
        <w:t>Maximum Integrity Protected Data Rate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759" w:name="_CR9_2_3_74"/>
      <w:bookmarkStart w:id="7760" w:name="_Toc20955383"/>
      <w:bookmarkStart w:id="7761" w:name="_Toc29991586"/>
      <w:bookmarkStart w:id="7762" w:name="_Toc36555987"/>
      <w:bookmarkStart w:id="7763" w:name="_Toc44497732"/>
      <w:bookmarkStart w:id="7764" w:name="_Toc45108119"/>
      <w:bookmarkStart w:id="7765" w:name="_Toc45901739"/>
      <w:bookmarkStart w:id="7766" w:name="_Toc51850820"/>
      <w:bookmarkStart w:id="7767" w:name="_Toc56693824"/>
      <w:bookmarkStart w:id="7768" w:name="_Toc64447368"/>
      <w:bookmarkStart w:id="7769" w:name="_Toc66286862"/>
      <w:bookmarkStart w:id="7770" w:name="_Toc74151557"/>
      <w:bookmarkStart w:id="7771" w:name="_Toc88654030"/>
      <w:bookmarkStart w:id="7772" w:name="_Toc97904386"/>
      <w:bookmarkStart w:id="7773" w:name="_Toc105175427"/>
      <w:bookmarkStart w:id="7774" w:name="_Toc113826457"/>
      <w:bookmarkStart w:id="7775" w:name="_Toc155948885"/>
      <w:bookmarkEnd w:id="7759"/>
      <w:r w:rsidRPr="00FD0425">
        <w:rPr>
          <w:rFonts w:eastAsia="Malgun Gothic"/>
        </w:rPr>
        <w:t>9.2.3.74</w:t>
      </w:r>
      <w:r w:rsidRPr="00FD0425">
        <w:rPr>
          <w:rFonts w:eastAsia="Malgun Gothic"/>
        </w:rPr>
        <w:tab/>
        <w:t>PDCP Change Indication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776" w:name="_CR9_2_3_75"/>
      <w:bookmarkStart w:id="7777" w:name="_Toc20955384"/>
      <w:bookmarkStart w:id="7778" w:name="_Toc29991587"/>
      <w:bookmarkStart w:id="7779" w:name="_Toc36555988"/>
      <w:bookmarkStart w:id="7780" w:name="_Toc44497733"/>
      <w:bookmarkStart w:id="7781" w:name="_Toc45108120"/>
      <w:bookmarkStart w:id="7782" w:name="_Toc45901740"/>
      <w:bookmarkStart w:id="7783" w:name="_Toc51850821"/>
      <w:bookmarkStart w:id="7784" w:name="_Toc56693825"/>
      <w:bookmarkStart w:id="7785" w:name="_Toc64447369"/>
      <w:bookmarkStart w:id="7786" w:name="_Toc66286863"/>
      <w:bookmarkStart w:id="7787" w:name="_Toc74151558"/>
      <w:bookmarkStart w:id="7788" w:name="_Toc88654031"/>
      <w:bookmarkStart w:id="7789" w:name="_Toc97904387"/>
      <w:bookmarkStart w:id="7790" w:name="_Toc105175428"/>
      <w:bookmarkStart w:id="7791" w:name="_Toc113826458"/>
      <w:bookmarkStart w:id="7792" w:name="_Toc155948886"/>
      <w:bookmarkEnd w:id="7776"/>
      <w:r w:rsidRPr="00FD0425">
        <w:rPr>
          <w:rFonts w:eastAsia="Malgun Gothic"/>
        </w:rPr>
        <w:t>9.2.3.75</w:t>
      </w:r>
      <w:r w:rsidRPr="00FD0425">
        <w:rPr>
          <w:rFonts w:eastAsia="Malgun Gothic"/>
        </w:rPr>
        <w:tab/>
        <w:t>UL Configuration</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793" w:name="_CR9_2_3_76"/>
      <w:bookmarkStart w:id="7794" w:name="_Toc20955385"/>
      <w:bookmarkStart w:id="7795" w:name="_Toc29991588"/>
      <w:bookmarkStart w:id="7796" w:name="_Toc36555989"/>
      <w:bookmarkStart w:id="7797" w:name="_Toc44497734"/>
      <w:bookmarkStart w:id="7798" w:name="_Toc45108121"/>
      <w:bookmarkStart w:id="7799" w:name="_Toc45901741"/>
      <w:bookmarkStart w:id="7800" w:name="_Toc51850822"/>
      <w:bookmarkStart w:id="7801" w:name="_Toc56693826"/>
      <w:bookmarkStart w:id="7802" w:name="_Toc64447370"/>
      <w:bookmarkStart w:id="7803" w:name="_Toc66286864"/>
      <w:bookmarkStart w:id="7804" w:name="_Toc74151559"/>
      <w:bookmarkStart w:id="7805" w:name="_Toc88654032"/>
      <w:bookmarkStart w:id="7806" w:name="_Toc97904388"/>
      <w:bookmarkStart w:id="7807" w:name="_Toc105175429"/>
      <w:bookmarkStart w:id="7808" w:name="_Toc113826459"/>
      <w:bookmarkStart w:id="7809" w:name="_Toc155948887"/>
      <w:bookmarkEnd w:id="7793"/>
      <w:r w:rsidRPr="00FD0425">
        <w:t>9.2.3.76</w:t>
      </w:r>
      <w:r w:rsidRPr="00FD0425">
        <w:tab/>
        <w:t>UP Transport Parameters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810" w:name="_CR9_2_3_77"/>
      <w:bookmarkStart w:id="7811" w:name="_Toc20955386"/>
      <w:bookmarkStart w:id="7812" w:name="_Toc29991589"/>
      <w:bookmarkStart w:id="7813" w:name="_Toc36555990"/>
      <w:bookmarkStart w:id="7814" w:name="_Toc44497735"/>
      <w:bookmarkStart w:id="7815" w:name="_Toc45108122"/>
      <w:bookmarkStart w:id="7816" w:name="_Toc45901742"/>
      <w:bookmarkStart w:id="7817" w:name="_Toc51850823"/>
      <w:bookmarkStart w:id="7818" w:name="_Toc56693827"/>
      <w:bookmarkStart w:id="7819" w:name="_Toc64447371"/>
      <w:bookmarkStart w:id="7820" w:name="_Toc66286865"/>
      <w:bookmarkStart w:id="7821" w:name="_Toc74151560"/>
      <w:bookmarkStart w:id="7822" w:name="_Toc88654033"/>
      <w:bookmarkStart w:id="7823" w:name="_Toc97904389"/>
      <w:bookmarkStart w:id="7824" w:name="_Toc105175430"/>
      <w:bookmarkStart w:id="7825" w:name="_Toc113826460"/>
      <w:bookmarkStart w:id="7826" w:name="_Toc155948888"/>
      <w:bookmarkEnd w:id="7810"/>
      <w:r w:rsidRPr="00FD0425">
        <w:t>9.2.3.77</w:t>
      </w:r>
      <w:r w:rsidRPr="00FD0425">
        <w:tab/>
        <w:t>Desired Activity Notification Level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827" w:name="_CR9_2_3_78"/>
      <w:bookmarkStart w:id="7828" w:name="_Toc20955387"/>
      <w:bookmarkStart w:id="7829" w:name="_Toc29991590"/>
      <w:bookmarkStart w:id="7830" w:name="_Toc36555991"/>
      <w:bookmarkStart w:id="7831" w:name="_Toc44497736"/>
      <w:bookmarkStart w:id="7832" w:name="_Toc45108123"/>
      <w:bookmarkStart w:id="7833" w:name="_Toc45901743"/>
      <w:bookmarkStart w:id="7834" w:name="_Toc51850824"/>
      <w:bookmarkStart w:id="7835" w:name="_Toc56693828"/>
      <w:bookmarkStart w:id="7836" w:name="_Toc64447372"/>
      <w:bookmarkStart w:id="7837" w:name="_Toc66286866"/>
      <w:bookmarkStart w:id="7838" w:name="_Toc74151561"/>
      <w:bookmarkStart w:id="7839" w:name="_Toc88654034"/>
      <w:bookmarkStart w:id="7840" w:name="_Toc97904390"/>
      <w:bookmarkStart w:id="7841" w:name="_Toc105175431"/>
      <w:bookmarkStart w:id="7842" w:name="_Toc113826461"/>
      <w:bookmarkStart w:id="7843" w:name="_Toc155948889"/>
      <w:bookmarkEnd w:id="7827"/>
      <w:r w:rsidRPr="00FD0425">
        <w:t>9.2.3.78</w:t>
      </w:r>
      <w:r w:rsidRPr="00FD0425">
        <w:tab/>
        <w:t>Number of DRB IDs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844" w:name="_CR9_2_3_79"/>
      <w:bookmarkStart w:id="7845" w:name="_Toc20955388"/>
      <w:bookmarkStart w:id="7846" w:name="_Toc29991591"/>
      <w:bookmarkStart w:id="7847" w:name="_Toc36555992"/>
      <w:bookmarkStart w:id="7848" w:name="_Toc44497737"/>
      <w:bookmarkStart w:id="7849" w:name="_Toc45108124"/>
      <w:bookmarkStart w:id="7850" w:name="_Toc45901744"/>
      <w:bookmarkStart w:id="7851" w:name="_Toc51850825"/>
      <w:bookmarkStart w:id="7852" w:name="_Toc56693829"/>
      <w:bookmarkStart w:id="7853" w:name="_Toc64447373"/>
      <w:bookmarkStart w:id="7854" w:name="_Toc66286867"/>
      <w:bookmarkStart w:id="7855" w:name="_Toc74151562"/>
      <w:bookmarkStart w:id="7856" w:name="_Toc88654035"/>
      <w:bookmarkStart w:id="7857" w:name="_Toc97904391"/>
      <w:bookmarkStart w:id="7858" w:name="_Toc105175432"/>
      <w:bookmarkStart w:id="7859" w:name="_Toc113826462"/>
      <w:bookmarkStart w:id="7860" w:name="_Toc155948890"/>
      <w:bookmarkEnd w:id="7844"/>
      <w:r w:rsidRPr="00FD0425">
        <w:rPr>
          <w:rFonts w:eastAsia="Malgun Gothic"/>
        </w:rPr>
        <w:t>9.2.3.79</w:t>
      </w:r>
      <w:r w:rsidRPr="00FD0425">
        <w:rPr>
          <w:rFonts w:eastAsia="Malgun Gothic"/>
        </w:rPr>
        <w:tab/>
        <w:t>QoS Flow Mapping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861" w:name="_CR9_2_3_80"/>
      <w:bookmarkStart w:id="7862" w:name="_Toc20955389"/>
      <w:bookmarkStart w:id="7863" w:name="_Toc29991592"/>
      <w:bookmarkStart w:id="7864" w:name="_Toc36555993"/>
      <w:bookmarkStart w:id="7865" w:name="_Toc44497738"/>
      <w:bookmarkStart w:id="7866" w:name="_Toc45108125"/>
      <w:bookmarkStart w:id="7867" w:name="_Toc45901745"/>
      <w:bookmarkStart w:id="7868" w:name="_Toc51850826"/>
      <w:bookmarkStart w:id="7869" w:name="_Toc56693830"/>
      <w:bookmarkStart w:id="7870" w:name="_Toc64447374"/>
      <w:bookmarkStart w:id="7871" w:name="_Toc66286868"/>
      <w:bookmarkStart w:id="7872" w:name="_Toc74151563"/>
      <w:bookmarkStart w:id="7873" w:name="_Toc88654036"/>
      <w:bookmarkStart w:id="7874" w:name="_Toc97904392"/>
      <w:bookmarkStart w:id="7875" w:name="_Toc105175433"/>
      <w:bookmarkStart w:id="7876" w:name="_Toc113826463"/>
      <w:bookmarkStart w:id="7877" w:name="_Toc155948891"/>
      <w:bookmarkEnd w:id="7861"/>
      <w:r w:rsidRPr="00FD0425">
        <w:t>9.2.3.80</w:t>
      </w:r>
      <w:r w:rsidRPr="00FD0425">
        <w:tab/>
        <w:t>RLC Status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878" w:name="_CR9_2_3_81"/>
      <w:bookmarkStart w:id="7879" w:name="_Toc20955390"/>
      <w:bookmarkStart w:id="7880" w:name="_Toc29991593"/>
      <w:bookmarkStart w:id="7881" w:name="_Toc36555994"/>
      <w:bookmarkStart w:id="7882" w:name="_Toc44497739"/>
      <w:bookmarkStart w:id="7883" w:name="_Toc45108126"/>
      <w:bookmarkStart w:id="7884" w:name="_Toc45901746"/>
      <w:bookmarkStart w:id="7885" w:name="_Toc51850827"/>
      <w:bookmarkStart w:id="7886" w:name="_Toc56693831"/>
      <w:bookmarkStart w:id="7887" w:name="_Toc64447375"/>
      <w:bookmarkStart w:id="7888" w:name="_Toc66286869"/>
      <w:bookmarkStart w:id="7889" w:name="_Toc74151564"/>
      <w:bookmarkStart w:id="7890" w:name="_Toc88654037"/>
      <w:bookmarkStart w:id="7891" w:name="_Toc97904393"/>
      <w:bookmarkStart w:id="7892" w:name="_Toc105175434"/>
      <w:bookmarkStart w:id="7893" w:name="_Toc113826464"/>
      <w:bookmarkStart w:id="7894" w:name="_Toc155948892"/>
      <w:bookmarkEnd w:id="7878"/>
      <w:r w:rsidRPr="00FD0425">
        <w:rPr>
          <w:rFonts w:eastAsia="Batang"/>
        </w:rPr>
        <w:t>9.2.3.81</w:t>
      </w:r>
      <w:r w:rsidRPr="00FD0425">
        <w:rPr>
          <w:rFonts w:eastAsia="Batang"/>
        </w:rPr>
        <w:tab/>
      </w:r>
      <w:r w:rsidRPr="00FD0425">
        <w:t>Expected UE Behaviour</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17439833" w:rsidR="00F02090" w:rsidRPr="00FD0425" w:rsidRDefault="00F02090" w:rsidP="0073372F">
            <w:pPr>
              <w:pStyle w:val="TAL"/>
              <w:keepNext w:val="0"/>
              <w:keepLines w:val="0"/>
              <w:widowControl w:val="0"/>
              <w:rPr>
                <w:rFonts w:cs="Arial"/>
              </w:rPr>
            </w:pPr>
            <w:r w:rsidRPr="00FD0425">
              <w:rPr>
                <w:rFonts w:cs="Arial"/>
              </w:rPr>
              <w:t>Indicates the expected time interval between inter NG-RAN node handovers.</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895" w:name="_CR9_2_3_82"/>
      <w:bookmarkStart w:id="7896" w:name="_Toc20955391"/>
      <w:bookmarkStart w:id="7897" w:name="_Toc29991594"/>
      <w:bookmarkStart w:id="7898" w:name="_Toc36555995"/>
      <w:bookmarkStart w:id="7899" w:name="_Toc44497740"/>
      <w:bookmarkStart w:id="7900" w:name="_Toc45108127"/>
      <w:bookmarkStart w:id="7901" w:name="_Toc45901747"/>
      <w:bookmarkStart w:id="7902" w:name="_Toc51850828"/>
      <w:bookmarkStart w:id="7903" w:name="_Toc56693832"/>
      <w:bookmarkStart w:id="7904" w:name="_Toc64447376"/>
      <w:bookmarkStart w:id="7905" w:name="_Toc66286870"/>
      <w:bookmarkStart w:id="7906" w:name="_Toc74151565"/>
      <w:bookmarkStart w:id="7907" w:name="_Toc88654038"/>
      <w:bookmarkStart w:id="7908" w:name="_Toc97904394"/>
      <w:bookmarkStart w:id="7909" w:name="_Toc105175435"/>
      <w:bookmarkStart w:id="7910" w:name="_Toc113826465"/>
      <w:bookmarkStart w:id="7911" w:name="_Toc155948893"/>
      <w:bookmarkEnd w:id="7895"/>
      <w:r w:rsidRPr="00FD0425">
        <w:rPr>
          <w:rFonts w:eastAsia="Batang"/>
        </w:rPr>
        <w:t>9.2.3.82</w:t>
      </w:r>
      <w:r w:rsidRPr="00FD0425">
        <w:rPr>
          <w:rFonts w:eastAsia="Batang"/>
        </w:rPr>
        <w:tab/>
      </w:r>
      <w:r w:rsidRPr="00FD0425">
        <w:t>Expected UE Activity Behaviour</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912" w:name="_CR9_2_3_83"/>
      <w:bookmarkStart w:id="7913" w:name="_Toc20955392"/>
      <w:bookmarkStart w:id="7914" w:name="_Toc29991595"/>
      <w:bookmarkStart w:id="7915" w:name="_Toc36555996"/>
      <w:bookmarkStart w:id="7916" w:name="_Toc44497741"/>
      <w:bookmarkStart w:id="7917" w:name="_Toc45108128"/>
      <w:bookmarkStart w:id="7918" w:name="_Toc45901748"/>
      <w:bookmarkStart w:id="7919" w:name="_Toc51850829"/>
      <w:bookmarkStart w:id="7920" w:name="_Toc56693833"/>
      <w:bookmarkStart w:id="7921" w:name="_Toc64447377"/>
      <w:bookmarkStart w:id="7922" w:name="_Toc66286871"/>
      <w:bookmarkStart w:id="7923" w:name="_Toc74151566"/>
      <w:bookmarkStart w:id="7924" w:name="_Toc88654039"/>
      <w:bookmarkStart w:id="7925" w:name="_Toc97904395"/>
      <w:bookmarkStart w:id="7926" w:name="_Toc105175436"/>
      <w:bookmarkStart w:id="7927" w:name="_Toc113826466"/>
      <w:bookmarkStart w:id="7928" w:name="_Toc155948894"/>
      <w:bookmarkEnd w:id="791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929" w:name="_CR9_2_3_84"/>
      <w:bookmarkStart w:id="7930" w:name="_Toc20955393"/>
      <w:bookmarkStart w:id="7931" w:name="_Toc29991596"/>
      <w:bookmarkStart w:id="7932" w:name="_Toc36555997"/>
      <w:bookmarkStart w:id="7933" w:name="_Toc44497742"/>
      <w:bookmarkStart w:id="7934" w:name="_Toc45108129"/>
      <w:bookmarkStart w:id="7935" w:name="_Toc45901749"/>
      <w:bookmarkStart w:id="7936" w:name="_Toc51850830"/>
      <w:bookmarkStart w:id="7937" w:name="_Toc56693834"/>
      <w:bookmarkStart w:id="7938" w:name="_Toc64447378"/>
      <w:bookmarkStart w:id="7939" w:name="_Toc66286872"/>
      <w:bookmarkStart w:id="7940" w:name="_Toc74151567"/>
      <w:bookmarkStart w:id="7941" w:name="_Toc88654040"/>
      <w:bookmarkStart w:id="7942" w:name="_Toc97904396"/>
      <w:bookmarkStart w:id="7943" w:name="_Toc105175437"/>
      <w:bookmarkStart w:id="7944" w:name="_Toc113826467"/>
      <w:bookmarkStart w:id="7945" w:name="_Toc155948895"/>
      <w:bookmarkEnd w:id="7929"/>
      <w:r w:rsidRPr="00FD0425">
        <w:t>9.2.3.84</w:t>
      </w:r>
      <w:r w:rsidRPr="00FD0425">
        <w:tab/>
        <w:t>TNL Association Usage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946" w:name="_CR9_2_3_85"/>
      <w:bookmarkStart w:id="7947" w:name="_Toc20955394"/>
      <w:bookmarkStart w:id="7948" w:name="_Toc29991597"/>
      <w:bookmarkStart w:id="7949" w:name="_Toc36555998"/>
      <w:bookmarkStart w:id="7950" w:name="_Toc44497743"/>
      <w:bookmarkStart w:id="7951" w:name="_Toc45108130"/>
      <w:bookmarkStart w:id="7952" w:name="_Toc45901750"/>
      <w:bookmarkStart w:id="7953" w:name="_Toc51850831"/>
      <w:bookmarkStart w:id="7954" w:name="_Toc56693835"/>
      <w:bookmarkStart w:id="7955" w:name="_Toc64447379"/>
      <w:bookmarkStart w:id="7956" w:name="_Toc66286873"/>
      <w:bookmarkStart w:id="7957" w:name="_Toc74151568"/>
      <w:bookmarkStart w:id="7958" w:name="_Toc88654041"/>
      <w:bookmarkStart w:id="7959" w:name="_Toc97904397"/>
      <w:bookmarkStart w:id="7960" w:name="_Toc105175438"/>
      <w:bookmarkStart w:id="7961" w:name="_Toc113826468"/>
      <w:bookmarkStart w:id="7962" w:name="_Toc155948896"/>
      <w:bookmarkEnd w:id="7946"/>
      <w:r w:rsidRPr="00FD0425">
        <w:rPr>
          <w:rFonts w:eastAsia="Batang"/>
        </w:rPr>
        <w:t>9.2.3.85</w:t>
      </w:r>
      <w:r w:rsidRPr="00FD0425">
        <w:rPr>
          <w:rFonts w:eastAsia="Batang"/>
        </w:rPr>
        <w:tab/>
      </w:r>
      <w:r w:rsidRPr="00FD0425">
        <w:t>Network Instance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963" w:name="_CR9_2_3_86"/>
      <w:bookmarkStart w:id="7964" w:name="_Toc20955395"/>
      <w:bookmarkStart w:id="7965" w:name="_Toc29991598"/>
      <w:bookmarkStart w:id="7966" w:name="_Toc36555999"/>
      <w:bookmarkStart w:id="7967" w:name="_Toc44497744"/>
      <w:bookmarkStart w:id="7968" w:name="_Toc45108131"/>
      <w:bookmarkStart w:id="7969" w:name="_Toc45901751"/>
      <w:bookmarkStart w:id="7970" w:name="_Toc51850832"/>
      <w:bookmarkStart w:id="7971" w:name="_Toc56693836"/>
      <w:bookmarkStart w:id="7972" w:name="_Toc64447380"/>
      <w:bookmarkStart w:id="7973" w:name="_Toc66286874"/>
      <w:bookmarkStart w:id="7974" w:name="_Toc74151569"/>
      <w:bookmarkStart w:id="7975" w:name="_Toc88654042"/>
      <w:bookmarkStart w:id="7976" w:name="_Toc97904398"/>
      <w:bookmarkStart w:id="7977" w:name="_Toc105175439"/>
      <w:bookmarkStart w:id="7978" w:name="_Toc113826469"/>
      <w:bookmarkStart w:id="7979" w:name="_Toc155948897"/>
      <w:bookmarkEnd w:id="7963"/>
      <w:r w:rsidRPr="00FD0425">
        <w:rPr>
          <w:lang w:eastAsia="en-US"/>
        </w:rPr>
        <w:t>9.2.3.86</w:t>
      </w:r>
      <w:r w:rsidRPr="00FD0425">
        <w:rPr>
          <w:lang w:eastAsia="en-US"/>
        </w:rPr>
        <w:tab/>
        <w:t>PDCP Duplication Configuration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980" w:name="_CR9_2_3_87"/>
      <w:bookmarkStart w:id="7981" w:name="_Toc20955396"/>
      <w:bookmarkStart w:id="7982" w:name="_Toc29991599"/>
      <w:bookmarkStart w:id="7983" w:name="_Toc36556000"/>
      <w:bookmarkStart w:id="7984" w:name="_Toc44497745"/>
      <w:bookmarkStart w:id="7985" w:name="_Toc45108132"/>
      <w:bookmarkStart w:id="7986" w:name="_Toc45901752"/>
      <w:bookmarkStart w:id="7987" w:name="_Toc51850833"/>
      <w:bookmarkStart w:id="7988" w:name="_Toc56693837"/>
      <w:bookmarkStart w:id="7989" w:name="_Toc64447381"/>
      <w:bookmarkStart w:id="7990" w:name="_Toc66286875"/>
      <w:bookmarkStart w:id="7991" w:name="_Toc74151570"/>
      <w:bookmarkStart w:id="7992" w:name="_Toc88654043"/>
      <w:bookmarkStart w:id="7993" w:name="_Toc97904399"/>
      <w:bookmarkStart w:id="7994" w:name="_Toc105175440"/>
      <w:bookmarkStart w:id="7995" w:name="_Toc113826470"/>
      <w:bookmarkStart w:id="7996" w:name="_Toc155948898"/>
      <w:bookmarkEnd w:id="7980"/>
      <w:r w:rsidRPr="00FD0425">
        <w:rPr>
          <w:rFonts w:eastAsia="MS Mincho"/>
        </w:rPr>
        <w:t>9.2.3.87</w:t>
      </w:r>
      <w:r w:rsidRPr="00FD0425">
        <w:rPr>
          <w:rFonts w:eastAsia="MS Mincho"/>
        </w:rPr>
        <w:tab/>
        <w:t>Secondary RAT Usage Information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997" w:name="_CR9_2_3_88"/>
      <w:bookmarkStart w:id="7998" w:name="_Toc20955397"/>
      <w:bookmarkStart w:id="7999" w:name="_Toc29991600"/>
      <w:bookmarkStart w:id="8000" w:name="_Toc36556001"/>
      <w:bookmarkStart w:id="8001" w:name="_Toc44497746"/>
      <w:bookmarkStart w:id="8002" w:name="_Toc45108133"/>
      <w:bookmarkStart w:id="8003" w:name="_Toc45901753"/>
      <w:bookmarkStart w:id="8004" w:name="_Toc51850834"/>
      <w:bookmarkStart w:id="8005" w:name="_Toc56693838"/>
      <w:bookmarkStart w:id="8006" w:name="_Toc64447382"/>
      <w:bookmarkStart w:id="8007" w:name="_Toc66286876"/>
      <w:bookmarkStart w:id="8008" w:name="_Toc74151571"/>
      <w:bookmarkStart w:id="8009" w:name="_Toc88654044"/>
      <w:bookmarkStart w:id="8010" w:name="_Toc97904400"/>
      <w:bookmarkStart w:id="8011" w:name="_Toc105175441"/>
      <w:bookmarkStart w:id="8012" w:name="_Toc113826471"/>
      <w:bookmarkStart w:id="8013" w:name="_Toc155948899"/>
      <w:bookmarkEnd w:id="7997"/>
      <w:r w:rsidRPr="00FD0425">
        <w:rPr>
          <w:rFonts w:eastAsia="MS Mincho"/>
        </w:rPr>
        <w:t>9.2.3.88</w:t>
      </w:r>
      <w:r w:rsidRPr="00FD0425">
        <w:rPr>
          <w:rFonts w:eastAsia="MS Mincho"/>
        </w:rPr>
        <w:tab/>
        <w:t>Volume Timed Report List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807553">
        <w:trPr>
          <w:tblHeade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8014" w:name="_CR9_2_3_89"/>
      <w:bookmarkStart w:id="8015" w:name="_Toc20955398"/>
      <w:bookmarkStart w:id="8016" w:name="_Toc29991601"/>
      <w:bookmarkStart w:id="8017" w:name="_Toc36556002"/>
      <w:bookmarkStart w:id="8018" w:name="_Toc44497747"/>
      <w:bookmarkStart w:id="8019" w:name="_Toc45108134"/>
      <w:bookmarkStart w:id="8020" w:name="_Toc45901754"/>
      <w:bookmarkStart w:id="8021" w:name="_Toc51850835"/>
      <w:bookmarkStart w:id="8022" w:name="_Toc56693839"/>
      <w:bookmarkStart w:id="8023" w:name="_Toc64447383"/>
      <w:bookmarkStart w:id="8024" w:name="_Toc66286877"/>
      <w:bookmarkStart w:id="8025" w:name="_Toc74151572"/>
      <w:bookmarkStart w:id="8026" w:name="_Toc88654045"/>
      <w:bookmarkStart w:id="8027" w:name="_Toc97904401"/>
      <w:bookmarkStart w:id="8028" w:name="_Toc105175442"/>
      <w:bookmarkStart w:id="8029" w:name="_Toc113826472"/>
      <w:bookmarkStart w:id="8030" w:name="_Toc155948900"/>
      <w:bookmarkEnd w:id="8014"/>
      <w:r w:rsidRPr="00FD0425">
        <w:t>9.2.3.89</w:t>
      </w:r>
      <w:r w:rsidRPr="00FD0425">
        <w:tab/>
        <w:t>Maximum IP Rate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8031" w:name="_CR9_2_3_90"/>
      <w:bookmarkStart w:id="8032" w:name="_Toc20955399"/>
      <w:bookmarkStart w:id="8033" w:name="_Toc29991602"/>
      <w:bookmarkStart w:id="8034" w:name="_Toc36556003"/>
      <w:bookmarkStart w:id="8035" w:name="_Toc44497748"/>
      <w:bookmarkStart w:id="8036" w:name="_Toc45108135"/>
      <w:bookmarkStart w:id="8037" w:name="_Toc45901755"/>
      <w:bookmarkStart w:id="8038" w:name="_Toc51850836"/>
      <w:bookmarkStart w:id="8039" w:name="_Toc56693840"/>
      <w:bookmarkStart w:id="8040" w:name="_Toc64447384"/>
      <w:bookmarkStart w:id="8041" w:name="_Toc66286878"/>
      <w:bookmarkStart w:id="8042" w:name="_Toc74151573"/>
      <w:bookmarkStart w:id="8043" w:name="_Toc88654046"/>
      <w:bookmarkStart w:id="8044" w:name="_Toc97904402"/>
      <w:bookmarkStart w:id="8045" w:name="_Toc105175443"/>
      <w:bookmarkStart w:id="8046" w:name="_Toc113826473"/>
      <w:bookmarkStart w:id="8047" w:name="_Toc155948901"/>
      <w:bookmarkEnd w:id="8031"/>
      <w:r w:rsidRPr="00FD0425">
        <w:rPr>
          <w:rFonts w:eastAsia="Arial"/>
          <w:noProof/>
        </w:rPr>
        <w:t>9.2.3.90</w:t>
      </w:r>
      <w:r w:rsidRPr="00FD0425">
        <w:rPr>
          <w:rFonts w:eastAsia="Arial"/>
          <w:noProof/>
        </w:rPr>
        <w:tab/>
        <w:t>UL Forwarding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8048" w:name="_CR9_2_3_91"/>
      <w:bookmarkStart w:id="8049" w:name="_Toc20955400"/>
      <w:bookmarkStart w:id="8050" w:name="_Toc29991603"/>
      <w:bookmarkStart w:id="8051" w:name="_Toc36556004"/>
      <w:bookmarkStart w:id="8052" w:name="_Toc44497749"/>
      <w:bookmarkStart w:id="8053" w:name="_Toc45108136"/>
      <w:bookmarkStart w:id="8054" w:name="_Toc45901756"/>
      <w:bookmarkStart w:id="8055" w:name="_Toc51850837"/>
      <w:bookmarkStart w:id="8056" w:name="_Toc56693841"/>
      <w:bookmarkStart w:id="8057" w:name="_Toc64447385"/>
      <w:bookmarkStart w:id="8058" w:name="_Toc66286879"/>
      <w:bookmarkStart w:id="8059" w:name="_Toc74151574"/>
      <w:bookmarkStart w:id="8060" w:name="_Toc88654047"/>
      <w:bookmarkStart w:id="8061" w:name="_Toc97904403"/>
      <w:bookmarkStart w:id="8062" w:name="_Toc105175444"/>
      <w:bookmarkStart w:id="8063" w:name="_Toc113826474"/>
      <w:bookmarkStart w:id="8064" w:name="_Toc155948902"/>
      <w:bookmarkEnd w:id="8048"/>
      <w:r w:rsidRPr="00FD0425">
        <w:rPr>
          <w:rFonts w:eastAsia="Batang"/>
        </w:rPr>
        <w:t>9.2.3.91</w:t>
      </w:r>
      <w:r w:rsidRPr="00FD0425">
        <w:rPr>
          <w:rFonts w:eastAsia="Batang"/>
        </w:rPr>
        <w:tab/>
      </w:r>
      <w:r w:rsidRPr="00FD0425">
        <w:t>UE Radio Capability for Paging</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8065" w:name="_CR9_2_3_92"/>
      <w:bookmarkStart w:id="8066" w:name="_Toc20955401"/>
      <w:bookmarkStart w:id="8067" w:name="_Toc29991604"/>
      <w:bookmarkStart w:id="8068" w:name="_Toc36556005"/>
      <w:bookmarkStart w:id="8069" w:name="_Toc44497750"/>
      <w:bookmarkStart w:id="8070" w:name="_Toc45108137"/>
      <w:bookmarkStart w:id="8071" w:name="_Toc45901757"/>
      <w:bookmarkStart w:id="8072" w:name="_Toc51850838"/>
      <w:bookmarkStart w:id="8073" w:name="_Toc56693842"/>
      <w:bookmarkStart w:id="8074" w:name="_Toc64447386"/>
      <w:bookmarkStart w:id="8075" w:name="_Toc66286880"/>
      <w:bookmarkStart w:id="8076" w:name="_Toc74151575"/>
      <w:bookmarkStart w:id="8077" w:name="_Toc88654048"/>
      <w:bookmarkStart w:id="8078" w:name="_Toc97904404"/>
      <w:bookmarkStart w:id="8079" w:name="_Toc105175445"/>
      <w:bookmarkStart w:id="8080" w:name="_Toc113826475"/>
      <w:bookmarkStart w:id="8081" w:name="_Toc155948903"/>
      <w:bookmarkEnd w:id="8065"/>
      <w:r w:rsidRPr="00FD0425">
        <w:t>9.2.3.92</w:t>
      </w:r>
      <w:r w:rsidRPr="00FD0425">
        <w:tab/>
        <w:t>Common Network Instance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8082" w:name="_CR9_2_3_93"/>
      <w:bookmarkStart w:id="8083" w:name="_Toc20955402"/>
      <w:bookmarkStart w:id="8084" w:name="_Toc29991605"/>
      <w:bookmarkStart w:id="8085" w:name="_Toc36556006"/>
      <w:bookmarkStart w:id="8086" w:name="_Toc44497751"/>
      <w:bookmarkStart w:id="8087" w:name="_Toc45108138"/>
      <w:bookmarkStart w:id="8088" w:name="_Toc45901758"/>
      <w:bookmarkStart w:id="8089" w:name="_Toc51850839"/>
      <w:bookmarkStart w:id="8090" w:name="_Toc56693843"/>
      <w:bookmarkStart w:id="8091" w:name="_Toc64447387"/>
      <w:bookmarkStart w:id="8092" w:name="_Toc66286881"/>
      <w:bookmarkStart w:id="8093" w:name="_Toc74151576"/>
      <w:bookmarkStart w:id="8094" w:name="_Toc88654049"/>
      <w:bookmarkStart w:id="8095" w:name="_Toc97904405"/>
      <w:bookmarkStart w:id="8096" w:name="_Toc105175446"/>
      <w:bookmarkStart w:id="8097" w:name="_Toc113826476"/>
      <w:bookmarkStart w:id="8098" w:name="_Toc155948904"/>
      <w:bookmarkEnd w:id="8082"/>
      <w:r w:rsidRPr="00FD0425">
        <w:t>9.2.3.93</w:t>
      </w:r>
      <w:r w:rsidRPr="00FD0425">
        <w:tab/>
        <w:t>Default DRB Allowed</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8099" w:name="_CR9_2_3_94"/>
      <w:bookmarkStart w:id="8100" w:name="_Toc29991606"/>
      <w:bookmarkStart w:id="8101" w:name="_Toc36556007"/>
      <w:bookmarkStart w:id="8102" w:name="_Toc44497752"/>
      <w:bookmarkStart w:id="8103" w:name="_Toc45108139"/>
      <w:bookmarkStart w:id="8104" w:name="_Toc45901759"/>
      <w:bookmarkStart w:id="8105" w:name="_Toc51850840"/>
      <w:bookmarkStart w:id="8106" w:name="_Toc56693844"/>
      <w:bookmarkStart w:id="8107" w:name="_Toc64447388"/>
      <w:bookmarkStart w:id="8108" w:name="_Toc66286882"/>
      <w:bookmarkStart w:id="8109" w:name="_Toc74151577"/>
      <w:bookmarkStart w:id="8110" w:name="_Toc88654050"/>
      <w:bookmarkStart w:id="8111" w:name="_Toc97904406"/>
      <w:bookmarkStart w:id="8112" w:name="_Toc105175447"/>
      <w:bookmarkStart w:id="8113" w:name="_Toc113826477"/>
      <w:bookmarkStart w:id="8114" w:name="_Toc155948905"/>
      <w:bookmarkEnd w:id="8099"/>
      <w:r w:rsidRPr="00FD0425">
        <w:t>9.2.3.94</w:t>
      </w:r>
      <w:r w:rsidRPr="00FD0425">
        <w:tab/>
        <w:t>Split Session Indicator</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8115" w:name="_CR9_2_3_95"/>
      <w:bookmarkStart w:id="8116" w:name="_Toc29991607"/>
      <w:bookmarkStart w:id="8117" w:name="_Toc36556008"/>
      <w:bookmarkStart w:id="8118" w:name="_Toc44497753"/>
      <w:bookmarkStart w:id="8119" w:name="_Toc45108140"/>
      <w:bookmarkStart w:id="8120" w:name="_Toc45901760"/>
      <w:bookmarkStart w:id="8121" w:name="_Toc51850841"/>
      <w:bookmarkStart w:id="8122" w:name="_Toc56693845"/>
      <w:bookmarkStart w:id="8123" w:name="_Toc64447389"/>
      <w:bookmarkStart w:id="8124" w:name="_Toc66286883"/>
      <w:bookmarkStart w:id="8125" w:name="_Toc74151578"/>
      <w:bookmarkStart w:id="8126" w:name="_Toc88654051"/>
      <w:bookmarkStart w:id="8127" w:name="_Toc97904407"/>
      <w:bookmarkStart w:id="8128" w:name="_Toc105175448"/>
      <w:bookmarkStart w:id="8129" w:name="_Toc113826478"/>
      <w:bookmarkStart w:id="8130" w:name="_Toc155948906"/>
      <w:bookmarkEnd w:id="8115"/>
      <w:r w:rsidRPr="00FD0425">
        <w:rPr>
          <w:rFonts w:eastAsia="Arial"/>
          <w:noProof/>
        </w:rPr>
        <w:t>9.2.3.95</w:t>
      </w:r>
      <w:r w:rsidRPr="00FD0425">
        <w:rPr>
          <w:rFonts w:eastAsia="Arial"/>
          <w:noProof/>
        </w:rPr>
        <w:tab/>
        <w:t>UL Forwarding Proposal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8131" w:name="_CR9_2_3_96"/>
      <w:bookmarkStart w:id="8132" w:name="_Toc5694533"/>
      <w:bookmarkStart w:id="8133" w:name="_Toc29991608"/>
      <w:bookmarkStart w:id="8134" w:name="_Toc36556009"/>
      <w:bookmarkStart w:id="8135" w:name="_Toc44497754"/>
      <w:bookmarkStart w:id="8136" w:name="_Toc45108141"/>
      <w:bookmarkStart w:id="8137" w:name="_Toc45901761"/>
      <w:bookmarkStart w:id="8138" w:name="_Toc51850842"/>
      <w:bookmarkStart w:id="8139" w:name="_Toc56693846"/>
      <w:bookmarkStart w:id="8140" w:name="_Toc64447390"/>
      <w:bookmarkStart w:id="8141" w:name="_Toc66286884"/>
      <w:bookmarkStart w:id="8142" w:name="_Toc74151579"/>
      <w:bookmarkStart w:id="8143" w:name="_Toc88654052"/>
      <w:bookmarkStart w:id="8144" w:name="_Toc97904408"/>
      <w:bookmarkStart w:id="8145" w:name="_Toc105175449"/>
      <w:bookmarkStart w:id="8146" w:name="_Toc113826479"/>
      <w:bookmarkStart w:id="8147" w:name="_Toc155948907"/>
      <w:bookmarkEnd w:id="8131"/>
      <w:r w:rsidRPr="00FD0425">
        <w:t>9.2.3.96</w:t>
      </w:r>
      <w:r w:rsidRPr="00FD0425">
        <w:tab/>
        <w:t>TNL Configuration Info</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08026A5" w14:textId="1732A4B0" w:rsidR="005770EE" w:rsidRPr="00FD0425" w:rsidRDefault="005770EE" w:rsidP="0073372F">
      <w:pPr>
        <w:widowControl w:val="0"/>
      </w:pPr>
      <w:r w:rsidRPr="00FD0425">
        <w:t>This IE is used for signalling IP addresses of IPSEc endpoints used for establishment of IPSec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8148" w:name="_CR9_2_3_97"/>
      <w:bookmarkStart w:id="8149" w:name="_Toc29991609"/>
      <w:bookmarkStart w:id="8150" w:name="_Toc36556010"/>
      <w:bookmarkStart w:id="8151" w:name="_Toc44497755"/>
      <w:bookmarkStart w:id="8152" w:name="_Toc45108142"/>
      <w:bookmarkStart w:id="8153" w:name="_Toc45901762"/>
      <w:bookmarkStart w:id="8154" w:name="_Toc51850843"/>
      <w:bookmarkStart w:id="8155" w:name="_Toc56693847"/>
      <w:bookmarkStart w:id="8156" w:name="_Toc64447391"/>
      <w:bookmarkStart w:id="8157" w:name="_Toc66286885"/>
      <w:bookmarkStart w:id="8158" w:name="_Toc74151580"/>
      <w:bookmarkStart w:id="8159" w:name="_Toc88654053"/>
      <w:bookmarkStart w:id="8160" w:name="_Toc97904409"/>
      <w:bookmarkStart w:id="8161" w:name="_Toc105175450"/>
      <w:bookmarkStart w:id="8162" w:name="_Toc113826480"/>
      <w:bookmarkStart w:id="8163" w:name="_Toc155948908"/>
      <w:bookmarkEnd w:id="8148"/>
      <w:r w:rsidRPr="00FD0425">
        <w:t>9.2.3.97</w:t>
      </w:r>
      <w:r w:rsidRPr="00FD0425">
        <w:tab/>
      </w:r>
      <w:r w:rsidRPr="00FD0425">
        <w:rPr>
          <w:lang w:eastAsia="ja-JP"/>
        </w:rPr>
        <w:t>NG-RAN Trace ID</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8164" w:name="_CR9_2_3_98"/>
      <w:bookmarkStart w:id="8165" w:name="_Toc29991610"/>
      <w:bookmarkStart w:id="8166" w:name="_Toc36556011"/>
      <w:bookmarkStart w:id="8167" w:name="_Toc44497756"/>
      <w:bookmarkStart w:id="8168" w:name="_Toc45108143"/>
      <w:bookmarkStart w:id="8169" w:name="_Toc45901763"/>
      <w:bookmarkStart w:id="8170" w:name="_Toc51850844"/>
      <w:bookmarkStart w:id="8171" w:name="_Toc56693848"/>
      <w:bookmarkStart w:id="8172" w:name="_Toc64447392"/>
      <w:bookmarkStart w:id="8173" w:name="_Toc66286886"/>
      <w:bookmarkStart w:id="8174" w:name="_Toc74151581"/>
      <w:bookmarkStart w:id="8175" w:name="_Toc88654054"/>
      <w:bookmarkStart w:id="8176" w:name="_Toc97904410"/>
      <w:bookmarkStart w:id="8177" w:name="_Toc105175451"/>
      <w:bookmarkStart w:id="8178" w:name="_Toc113826481"/>
      <w:bookmarkStart w:id="8179" w:name="_Toc155948909"/>
      <w:bookmarkEnd w:id="8164"/>
      <w:r w:rsidRPr="00FD0425">
        <w:rPr>
          <w:rFonts w:eastAsia="Batang"/>
        </w:rPr>
        <w:t>9.2.3.98</w:t>
      </w:r>
      <w:r w:rsidRPr="00FD0425">
        <w:rPr>
          <w:rFonts w:eastAsia="Batang"/>
        </w:rPr>
        <w:tab/>
        <w:t>Non-GBR Resources Offered</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8180" w:name="_CR9_2_3_99"/>
      <w:bookmarkStart w:id="8181" w:name="_Toc36556012"/>
      <w:bookmarkStart w:id="8182" w:name="_Toc44497757"/>
      <w:bookmarkStart w:id="8183" w:name="_Toc45108144"/>
      <w:bookmarkStart w:id="8184" w:name="_Toc45901764"/>
      <w:bookmarkStart w:id="8185" w:name="_Toc51850845"/>
      <w:bookmarkStart w:id="8186" w:name="_Toc56693849"/>
      <w:bookmarkStart w:id="8187" w:name="_Toc64447393"/>
      <w:bookmarkStart w:id="8188" w:name="_Toc66286887"/>
      <w:bookmarkStart w:id="8189" w:name="_Toc74151582"/>
      <w:bookmarkStart w:id="8190" w:name="_Toc88654055"/>
      <w:bookmarkStart w:id="8191" w:name="_Toc97904411"/>
      <w:bookmarkStart w:id="8192" w:name="_Toc105175452"/>
      <w:bookmarkStart w:id="8193" w:name="_Toc113826482"/>
      <w:bookmarkStart w:id="8194" w:name="_Toc155948910"/>
      <w:bookmarkEnd w:id="8180"/>
      <w:r>
        <w:rPr>
          <w:rFonts w:eastAsia="SimSun"/>
        </w:rPr>
        <w:t>9.2.3.99</w:t>
      </w:r>
      <w:r w:rsidRPr="00F32326">
        <w:rPr>
          <w:rFonts w:eastAsia="SimSun"/>
        </w:rPr>
        <w:tab/>
      </w:r>
      <w:r>
        <w:rPr>
          <w:rFonts w:eastAsia="SimSun"/>
        </w:rPr>
        <w:t>Extended RAT Restriction Information</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807553">
        <w:trPr>
          <w:tblHeade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0CE4A458"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8195" w:name="_CR9_2_3_100"/>
      <w:bookmarkStart w:id="8196" w:name="_Toc36556013"/>
      <w:bookmarkStart w:id="8197" w:name="_Toc44497758"/>
      <w:bookmarkStart w:id="8198" w:name="_Toc45108145"/>
      <w:bookmarkStart w:id="8199" w:name="_Toc45901765"/>
      <w:bookmarkStart w:id="8200" w:name="_Toc51850846"/>
      <w:bookmarkStart w:id="8201" w:name="_Toc56693850"/>
      <w:bookmarkStart w:id="8202" w:name="_Toc64447394"/>
      <w:bookmarkStart w:id="8203" w:name="_Toc66286888"/>
      <w:bookmarkStart w:id="8204" w:name="_Toc74151583"/>
      <w:bookmarkStart w:id="8205" w:name="_Toc88654056"/>
      <w:bookmarkStart w:id="8206" w:name="_Toc97904412"/>
      <w:bookmarkStart w:id="8207" w:name="_Toc105175453"/>
      <w:bookmarkStart w:id="8208" w:name="_Toc113826483"/>
      <w:bookmarkStart w:id="8209" w:name="_Toc155948911"/>
      <w:bookmarkEnd w:id="8195"/>
      <w:r>
        <w:t>9.2.3.100</w:t>
      </w:r>
      <w:r w:rsidR="005B601F" w:rsidRPr="007E6716">
        <w:tab/>
      </w:r>
      <w:r w:rsidR="005B601F">
        <w:t>5GC Mobility Restriction List Container</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8210" w:name="_CR9_2_3_101"/>
      <w:bookmarkStart w:id="8211" w:name="_Toc44497759"/>
      <w:bookmarkStart w:id="8212" w:name="_Toc45108146"/>
      <w:bookmarkStart w:id="8213" w:name="_Toc45901766"/>
      <w:bookmarkStart w:id="8214" w:name="_Toc51850847"/>
      <w:bookmarkStart w:id="8215" w:name="_Toc56693851"/>
      <w:bookmarkStart w:id="8216" w:name="_Toc64447395"/>
      <w:bookmarkStart w:id="8217" w:name="_Toc66286889"/>
      <w:bookmarkStart w:id="8218" w:name="_Toc74151584"/>
      <w:bookmarkStart w:id="8219" w:name="_Toc88654057"/>
      <w:bookmarkStart w:id="8220" w:name="_Toc97904413"/>
      <w:bookmarkStart w:id="8221" w:name="_Toc105175454"/>
      <w:bookmarkStart w:id="8222" w:name="_Toc113826484"/>
      <w:bookmarkStart w:id="8223" w:name="_Toc155948912"/>
      <w:bookmarkStart w:id="8224" w:name="_Toc20955403"/>
      <w:bookmarkStart w:id="8225" w:name="_Toc29991611"/>
      <w:bookmarkStart w:id="8226" w:name="_Toc36556014"/>
      <w:bookmarkEnd w:id="8210"/>
      <w:r w:rsidRPr="00B22C47">
        <w:t>9.2.3.</w:t>
      </w:r>
      <w:r>
        <w:t>101</w:t>
      </w:r>
      <w:r w:rsidRPr="00B22C47">
        <w:tab/>
      </w:r>
      <w:r>
        <w:rPr>
          <w:lang w:eastAsia="ja-JP"/>
        </w:rPr>
        <w:t>Maximum Number of CHO Preparations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8227" w:name="_CR9_2_3_102"/>
      <w:bookmarkStart w:id="8228" w:name="_Toc44497760"/>
      <w:bookmarkStart w:id="8229" w:name="_Toc45108147"/>
      <w:bookmarkStart w:id="8230" w:name="_Toc45901767"/>
      <w:bookmarkStart w:id="8231" w:name="_Toc51850848"/>
      <w:bookmarkStart w:id="8232" w:name="_Toc56693852"/>
      <w:bookmarkStart w:id="8233" w:name="_Toc64447396"/>
      <w:bookmarkStart w:id="8234" w:name="_Toc66286890"/>
      <w:bookmarkStart w:id="8235" w:name="_Toc74151585"/>
      <w:bookmarkStart w:id="8236" w:name="_Toc88654058"/>
      <w:bookmarkStart w:id="8237" w:name="_Toc97904414"/>
      <w:bookmarkStart w:id="8238" w:name="_Toc105175455"/>
      <w:bookmarkStart w:id="8239" w:name="_Toc113826485"/>
      <w:bookmarkStart w:id="8240" w:name="_Toc155948913"/>
      <w:bookmarkEnd w:id="8227"/>
      <w:r w:rsidRPr="009354E2">
        <w:t>9.2.3.</w:t>
      </w:r>
      <w:r>
        <w:t>102</w:t>
      </w:r>
      <w:r w:rsidRPr="009354E2">
        <w:tab/>
        <w:t>Alternative QoS Parameters Set List</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8241"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8241"/>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8242" w:name="_CR9_2_3_103"/>
      <w:bookmarkStart w:id="8243" w:name="_Toc44497761"/>
      <w:bookmarkStart w:id="8244" w:name="_Toc45108148"/>
      <w:bookmarkStart w:id="8245" w:name="_Toc45901768"/>
      <w:bookmarkStart w:id="8246" w:name="_Toc51850849"/>
      <w:bookmarkStart w:id="8247" w:name="_Toc56693853"/>
      <w:bookmarkStart w:id="8248" w:name="_Toc64447397"/>
      <w:bookmarkStart w:id="8249" w:name="_Toc66286891"/>
      <w:bookmarkStart w:id="8250" w:name="_Toc74151586"/>
      <w:bookmarkStart w:id="8251" w:name="_Toc88654059"/>
      <w:bookmarkStart w:id="8252" w:name="_Toc97904415"/>
      <w:bookmarkStart w:id="8253" w:name="_Toc105175456"/>
      <w:bookmarkStart w:id="8254" w:name="_Toc113826486"/>
      <w:bookmarkStart w:id="8255" w:name="_Toc155948914"/>
      <w:bookmarkEnd w:id="8242"/>
      <w:r w:rsidRPr="00C42F7A">
        <w:t>9.2.3.</w:t>
      </w:r>
      <w:r>
        <w:t>103</w:t>
      </w:r>
      <w:r w:rsidRPr="00C42F7A">
        <w:tab/>
        <w:t>Alternative QoS Parameters Set Index</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807553">
        <w:trPr>
          <w:tblHeader/>
        </w:trPr>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8256" w:name="_CR9_2_3_104"/>
      <w:bookmarkStart w:id="8257" w:name="_Toc44497762"/>
      <w:bookmarkStart w:id="8258" w:name="_Toc45108149"/>
      <w:bookmarkStart w:id="8259" w:name="_Toc45901769"/>
      <w:bookmarkStart w:id="8260" w:name="_Toc51850850"/>
      <w:bookmarkStart w:id="8261" w:name="_Toc56693854"/>
      <w:bookmarkStart w:id="8262" w:name="_Toc64447398"/>
      <w:bookmarkStart w:id="8263" w:name="_Toc66286892"/>
      <w:bookmarkStart w:id="8264" w:name="_Toc74151587"/>
      <w:bookmarkStart w:id="8265" w:name="_Toc88654060"/>
      <w:bookmarkStart w:id="8266" w:name="_Toc97904416"/>
      <w:bookmarkStart w:id="8267" w:name="_Toc105175457"/>
      <w:bookmarkStart w:id="8268" w:name="_Toc113826487"/>
      <w:bookmarkStart w:id="8269" w:name="_Toc155948915"/>
      <w:bookmarkEnd w:id="8256"/>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8270" w:name="_CR9_2_3_105"/>
      <w:bookmarkStart w:id="8271" w:name="_Toc44497763"/>
      <w:bookmarkStart w:id="8272" w:name="_Toc45108150"/>
      <w:bookmarkStart w:id="8273" w:name="_Toc45901770"/>
      <w:bookmarkStart w:id="8274" w:name="_Toc51850851"/>
      <w:bookmarkStart w:id="8275" w:name="_Toc56693855"/>
      <w:bookmarkStart w:id="8276" w:name="_Toc64447399"/>
      <w:bookmarkStart w:id="8277" w:name="_Toc66286893"/>
      <w:bookmarkStart w:id="8278" w:name="_Toc74151588"/>
      <w:bookmarkStart w:id="8279" w:name="_Toc88654061"/>
      <w:bookmarkStart w:id="8280" w:name="_Toc97904417"/>
      <w:bookmarkStart w:id="8281" w:name="_Toc105175458"/>
      <w:bookmarkStart w:id="8282" w:name="_Toc113826488"/>
      <w:bookmarkStart w:id="8283" w:name="_Toc155948916"/>
      <w:bookmarkEnd w:id="8270"/>
      <w:r>
        <w:t>9.2</w:t>
      </w:r>
      <w:r w:rsidRPr="009973B8">
        <w:t>.</w:t>
      </w:r>
      <w:r>
        <w:t>3</w:t>
      </w:r>
      <w:r w:rsidRPr="009973B8">
        <w:t>.</w:t>
      </w:r>
      <w:r>
        <w:t>105</w:t>
      </w:r>
      <w:r w:rsidRPr="009973B8">
        <w:tab/>
      </w:r>
      <w:r>
        <w:t xml:space="preserve">NR </w:t>
      </w:r>
      <w:r w:rsidRPr="009973B8">
        <w:t>V2X Services Authorized</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8284" w:name="_CR9_2_3_106"/>
      <w:bookmarkStart w:id="8285" w:name="_Toc44497764"/>
      <w:bookmarkStart w:id="8286" w:name="_Toc45108151"/>
      <w:bookmarkStart w:id="8287" w:name="_Toc45901771"/>
      <w:bookmarkStart w:id="8288" w:name="_Toc51850852"/>
      <w:bookmarkStart w:id="8289" w:name="_Toc56693856"/>
      <w:bookmarkStart w:id="8290" w:name="_Toc64447400"/>
      <w:bookmarkStart w:id="8291" w:name="_Toc66286894"/>
      <w:bookmarkStart w:id="8292" w:name="_Toc74151589"/>
      <w:bookmarkStart w:id="8293" w:name="_Toc88654062"/>
      <w:bookmarkStart w:id="8294" w:name="_Toc97904418"/>
      <w:bookmarkStart w:id="8295" w:name="_Toc105175459"/>
      <w:bookmarkStart w:id="8296" w:name="_Toc113826489"/>
      <w:bookmarkStart w:id="8297" w:name="_Toc155948917"/>
      <w:bookmarkEnd w:id="8284"/>
      <w:r>
        <w:t>9.2</w:t>
      </w:r>
      <w:r w:rsidRPr="009973B8">
        <w:t>.</w:t>
      </w:r>
      <w:r>
        <w:t>3</w:t>
      </w:r>
      <w:r w:rsidRPr="009973B8">
        <w:t>.</w:t>
      </w:r>
      <w:r>
        <w:t>106</w:t>
      </w:r>
      <w:r w:rsidRPr="009973B8">
        <w:tab/>
      </w:r>
      <w:r>
        <w:t xml:space="preserve">LTE </w:t>
      </w:r>
      <w:r w:rsidRPr="009973B8">
        <w:t>V2X Services Authorized</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8298" w:name="_CR9_2_3_107"/>
      <w:bookmarkStart w:id="8299" w:name="_Toc44497765"/>
      <w:bookmarkStart w:id="8300" w:name="_Toc45108152"/>
      <w:bookmarkStart w:id="8301" w:name="_Toc45901772"/>
      <w:bookmarkStart w:id="8302" w:name="_Toc51850853"/>
      <w:bookmarkStart w:id="8303" w:name="_Toc56693857"/>
      <w:bookmarkStart w:id="8304" w:name="_Toc64447401"/>
      <w:bookmarkStart w:id="8305" w:name="_Toc66286895"/>
      <w:bookmarkStart w:id="8306" w:name="_Toc74151590"/>
      <w:bookmarkStart w:id="8307" w:name="_Toc88654063"/>
      <w:bookmarkStart w:id="8308" w:name="_Toc97904419"/>
      <w:bookmarkStart w:id="8309" w:name="_Toc105175460"/>
      <w:bookmarkStart w:id="8310" w:name="_Toc113826490"/>
      <w:bookmarkStart w:id="8311" w:name="_Toc155948918"/>
      <w:bookmarkEnd w:id="8298"/>
      <w:r>
        <w:t>9.2.3.107</w:t>
      </w:r>
      <w:r>
        <w:tab/>
        <w:t xml:space="preserve">NR </w:t>
      </w:r>
      <w:r>
        <w:rPr>
          <w:lang w:eastAsia="zh-CN"/>
        </w:rPr>
        <w:t xml:space="preserve">UE Sidelink </w:t>
      </w:r>
      <w:r>
        <w:t>Aggregate Maximum Bit</w:t>
      </w:r>
      <w:r>
        <w:rPr>
          <w:lang w:eastAsia="zh-CN"/>
        </w:rPr>
        <w:t xml:space="preserve"> R</w:t>
      </w:r>
      <w:r>
        <w:t>ate</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8312" w:name="_CR9_2_3_108"/>
      <w:bookmarkStart w:id="8313" w:name="_Toc44497766"/>
      <w:bookmarkStart w:id="8314" w:name="_Toc45108153"/>
      <w:bookmarkStart w:id="8315" w:name="_Toc45901773"/>
      <w:bookmarkStart w:id="8316" w:name="_Toc51850854"/>
      <w:bookmarkStart w:id="8317" w:name="_Toc56693858"/>
      <w:bookmarkStart w:id="8318" w:name="_Toc64447402"/>
      <w:bookmarkStart w:id="8319" w:name="_Toc66286896"/>
      <w:bookmarkStart w:id="8320" w:name="_Toc74151591"/>
      <w:bookmarkStart w:id="8321" w:name="_Toc88654064"/>
      <w:bookmarkStart w:id="8322" w:name="_Toc97904420"/>
      <w:bookmarkStart w:id="8323" w:name="_Toc105175461"/>
      <w:bookmarkStart w:id="8324" w:name="_Toc113826491"/>
      <w:bookmarkStart w:id="8325" w:name="_Toc155948919"/>
      <w:bookmarkEnd w:id="8312"/>
      <w:r>
        <w:t>9.2.3.108</w:t>
      </w:r>
      <w:r w:rsidR="00BB106F">
        <w:tab/>
      </w:r>
      <w:r>
        <w:t xml:space="preserve">LTE </w:t>
      </w:r>
      <w:r>
        <w:rPr>
          <w:lang w:eastAsia="zh-CN"/>
        </w:rPr>
        <w:t xml:space="preserve">UE Sidelink </w:t>
      </w:r>
      <w:r>
        <w:t>Aggregate Maximum Bit</w:t>
      </w:r>
      <w:r>
        <w:rPr>
          <w:lang w:eastAsia="zh-CN"/>
        </w:rPr>
        <w:t xml:space="preserve"> R</w:t>
      </w:r>
      <w:r>
        <w:t>ate</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4BE1068" w14:textId="3A81847C" w:rsidR="00C37F2E" w:rsidRDefault="008041F2" w:rsidP="0073372F">
            <w:pPr>
              <w:pStyle w:val="TAL"/>
              <w:keepNext w:val="0"/>
              <w:keepLines w:val="0"/>
              <w:widowControl w:val="0"/>
              <w:rPr>
                <w:rFonts w:cs="Arial"/>
                <w:szCs w:val="18"/>
              </w:rPr>
            </w:pPr>
            <w:r>
              <w:rPr>
                <w:rFonts w:cs="Arial"/>
                <w:szCs w:val="18"/>
              </w:rPr>
              <w:t>Bit Rate</w:t>
            </w:r>
          </w:p>
          <w:p w14:paraId="3524D73B" w14:textId="4C69DFDD" w:rsidR="008041F2" w:rsidRDefault="008041F2" w:rsidP="0073372F">
            <w:pPr>
              <w:pStyle w:val="TAL"/>
              <w:keepNext w:val="0"/>
              <w:keepLines w:val="0"/>
              <w:widowControl w:val="0"/>
              <w:rPr>
                <w:rFonts w:cs="Arial"/>
                <w:szCs w:val="18"/>
              </w:rPr>
            </w:pP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8326" w:name="_CR9_2_3_109"/>
      <w:bookmarkStart w:id="8327" w:name="_Toc44497767"/>
      <w:bookmarkStart w:id="8328" w:name="_Toc45108154"/>
      <w:bookmarkStart w:id="8329" w:name="_Toc45901774"/>
      <w:bookmarkStart w:id="8330" w:name="_Toc51850855"/>
      <w:bookmarkStart w:id="8331" w:name="_Toc56693859"/>
      <w:bookmarkStart w:id="8332" w:name="_Toc64447403"/>
      <w:bookmarkStart w:id="8333" w:name="_Toc66286897"/>
      <w:bookmarkStart w:id="8334" w:name="_Toc74151592"/>
      <w:bookmarkStart w:id="8335" w:name="_Toc88654065"/>
      <w:bookmarkStart w:id="8336" w:name="_Toc97904421"/>
      <w:bookmarkStart w:id="8337" w:name="_Toc105175462"/>
      <w:bookmarkStart w:id="8338" w:name="_Toc113826492"/>
      <w:bookmarkStart w:id="8339" w:name="_Toc155948920"/>
      <w:bookmarkEnd w:id="8326"/>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8340" w:name="OLE_LINK16"/>
            <w:bookmarkStart w:id="8341" w:name="OLE_LINK17"/>
            <w:r w:rsidRPr="00DE2228">
              <w:rPr>
                <w:rFonts w:eastAsia="Batang" w:cs="Arial"/>
                <w:szCs w:val="18"/>
                <w:lang w:eastAsia="ja-JP"/>
              </w:rPr>
              <w:t>PC5 Link Aggregate Bit Rates</w:t>
            </w:r>
            <w:bookmarkEnd w:id="8340"/>
            <w:bookmarkEnd w:id="8341"/>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15C44B96"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8342" w:name="_CR9_2_3_110"/>
      <w:bookmarkStart w:id="8343" w:name="_Hlk44423938"/>
      <w:bookmarkStart w:id="8344" w:name="_Toc44497768"/>
      <w:bookmarkStart w:id="8345" w:name="_Toc45108155"/>
      <w:bookmarkStart w:id="8346" w:name="_Toc45901775"/>
      <w:bookmarkStart w:id="8347" w:name="_Toc51850856"/>
      <w:bookmarkStart w:id="8348" w:name="_Toc56693860"/>
      <w:bookmarkStart w:id="8349" w:name="_Toc64447404"/>
      <w:bookmarkStart w:id="8350" w:name="_Toc66286898"/>
      <w:bookmarkStart w:id="8351" w:name="_Toc74151593"/>
      <w:bookmarkStart w:id="8352" w:name="_Toc88654066"/>
      <w:bookmarkStart w:id="8353" w:name="_Toc97904422"/>
      <w:bookmarkStart w:id="8354" w:name="_Toc105175463"/>
      <w:bookmarkStart w:id="8355" w:name="_Toc113826493"/>
      <w:bookmarkStart w:id="8356" w:name="_Toc155948921"/>
      <w:bookmarkEnd w:id="8342"/>
      <w:r w:rsidRPr="00604DFB">
        <w:t>9.</w:t>
      </w:r>
      <w:r>
        <w:t>2</w:t>
      </w:r>
      <w:r w:rsidRPr="00604DFB">
        <w:t>.</w:t>
      </w:r>
      <w:r>
        <w:t>3</w:t>
      </w:r>
      <w:r w:rsidRPr="00604DFB">
        <w:t>.</w:t>
      </w:r>
      <w:bookmarkEnd w:id="8343"/>
      <w:r>
        <w:t>110</w:t>
      </w:r>
      <w:r w:rsidRPr="00604DFB">
        <w:tab/>
      </w:r>
      <w:r>
        <w:t>UE History Information from the UE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8357" w:name="_CR9_2_3_111"/>
      <w:bookmarkStart w:id="8358" w:name="_Toc44497769"/>
      <w:bookmarkStart w:id="8359" w:name="_Toc45108156"/>
      <w:bookmarkStart w:id="8360" w:name="_Toc45901776"/>
      <w:bookmarkStart w:id="8361" w:name="_Toc51850857"/>
      <w:bookmarkStart w:id="8362" w:name="_Toc56693861"/>
      <w:bookmarkStart w:id="8363" w:name="_Toc64447405"/>
      <w:bookmarkStart w:id="8364" w:name="_Toc66286899"/>
      <w:bookmarkStart w:id="8365" w:name="_Toc74151594"/>
      <w:bookmarkStart w:id="8366" w:name="_Toc88654067"/>
      <w:bookmarkStart w:id="8367" w:name="_Toc97904423"/>
      <w:bookmarkStart w:id="8368" w:name="_Toc105175464"/>
      <w:bookmarkStart w:id="8369" w:name="_Toc113826494"/>
      <w:bookmarkStart w:id="8370" w:name="_Toc155948922"/>
      <w:bookmarkEnd w:id="8357"/>
      <w:r w:rsidRPr="00EA17C6">
        <w:rPr>
          <w:rFonts w:eastAsia="SimSun"/>
        </w:rPr>
        <w:t>9.2.3.</w:t>
      </w:r>
      <w:r>
        <w:rPr>
          <w:rFonts w:eastAsia="SimSun"/>
        </w:rPr>
        <w:t>111</w:t>
      </w:r>
      <w:r w:rsidRPr="00EA17C6">
        <w:rPr>
          <w:rFonts w:eastAsia="SimSun"/>
        </w:rPr>
        <w:tab/>
      </w:r>
      <w:bookmarkStart w:id="8371" w:name="_Hlk44434619"/>
      <w:r w:rsidRPr="00EA17C6">
        <w:rPr>
          <w:rFonts w:eastAsia="SimSun"/>
        </w:rPr>
        <w:t xml:space="preserve">RLC Duplication </w:t>
      </w:r>
      <w:r w:rsidRPr="00DF0994">
        <w:rPr>
          <w:rFonts w:eastAsia="SimSun"/>
        </w:rPr>
        <w:t>Information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2694785C"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activation state of UL PDCP duplication.</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8372" w:name="_CR9_2_3_112"/>
      <w:bookmarkStart w:id="8373" w:name="_Toc44497770"/>
      <w:bookmarkStart w:id="8374" w:name="_Toc45108157"/>
      <w:bookmarkStart w:id="8375" w:name="_Toc45901777"/>
      <w:bookmarkStart w:id="8376" w:name="_Toc51850858"/>
      <w:bookmarkStart w:id="8377" w:name="_Toc56693862"/>
      <w:bookmarkStart w:id="8378" w:name="_Toc64447406"/>
      <w:bookmarkStart w:id="8379" w:name="_Toc66286900"/>
      <w:bookmarkStart w:id="8380" w:name="_Toc74151595"/>
      <w:bookmarkStart w:id="8381" w:name="_Toc88654068"/>
      <w:bookmarkStart w:id="8382" w:name="_Toc97904424"/>
      <w:bookmarkStart w:id="8383" w:name="_Toc105175465"/>
      <w:bookmarkStart w:id="8384" w:name="_Toc113826495"/>
      <w:bookmarkStart w:id="8385" w:name="_Toc155948923"/>
      <w:bookmarkEnd w:id="8372"/>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8386" w:name="_CR9_2_3_113"/>
      <w:bookmarkStart w:id="8387" w:name="_Toc44497771"/>
      <w:bookmarkStart w:id="8388" w:name="_Toc45108158"/>
      <w:bookmarkStart w:id="8389" w:name="_Toc45901778"/>
      <w:bookmarkStart w:id="8390" w:name="_Toc51850859"/>
      <w:bookmarkStart w:id="8391" w:name="_Toc56693863"/>
      <w:bookmarkStart w:id="8392" w:name="_Toc64447407"/>
      <w:bookmarkStart w:id="8393" w:name="_Toc66286901"/>
      <w:bookmarkStart w:id="8394" w:name="_Toc74151596"/>
      <w:bookmarkStart w:id="8395" w:name="_Toc88654069"/>
      <w:bookmarkStart w:id="8396" w:name="_Toc97904425"/>
      <w:bookmarkStart w:id="8397" w:name="_Toc105175466"/>
      <w:bookmarkStart w:id="8398" w:name="_Toc113826496"/>
      <w:bookmarkStart w:id="8399" w:name="_Toc155948924"/>
      <w:bookmarkEnd w:id="8386"/>
      <w:r w:rsidRPr="00FF246F">
        <w:rPr>
          <w:rFonts w:eastAsia="Batang"/>
        </w:rPr>
        <w:t>9.2.3.</w:t>
      </w:r>
      <w:r>
        <w:rPr>
          <w:rFonts w:eastAsia="Batang"/>
        </w:rPr>
        <w:t>113</w:t>
      </w:r>
      <w:r w:rsidRPr="00FF246F">
        <w:rPr>
          <w:rFonts w:eastAsia="Batang"/>
        </w:rPr>
        <w:tab/>
        <w:t xml:space="preserve">Extended </w:t>
      </w:r>
      <w:r w:rsidRPr="00FF246F">
        <w:t>Packet Delay Budget</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8400" w:name="_CR9_2_3_114"/>
      <w:bookmarkStart w:id="8401" w:name="_Toc44497772"/>
      <w:bookmarkStart w:id="8402" w:name="_Toc45108159"/>
      <w:bookmarkStart w:id="8403" w:name="_Toc45901779"/>
      <w:bookmarkStart w:id="8404" w:name="_Toc51850860"/>
      <w:bookmarkStart w:id="8405" w:name="_Toc56693864"/>
      <w:bookmarkStart w:id="8406" w:name="_Toc64447408"/>
      <w:bookmarkStart w:id="8407" w:name="_Toc66286902"/>
      <w:bookmarkStart w:id="8408" w:name="_Toc74151597"/>
      <w:bookmarkStart w:id="8409" w:name="_Toc88654070"/>
      <w:bookmarkStart w:id="8410" w:name="_Toc97904426"/>
      <w:bookmarkStart w:id="8411" w:name="_Toc105175467"/>
      <w:bookmarkStart w:id="8412" w:name="_Toc113826497"/>
      <w:bookmarkStart w:id="8413" w:name="_Toc155948925"/>
      <w:bookmarkEnd w:id="8400"/>
      <w:r w:rsidRPr="00E67E0D">
        <w:t>9.</w:t>
      </w:r>
      <w:r>
        <w:t>2</w:t>
      </w:r>
      <w:r w:rsidRPr="00E67E0D">
        <w:t>.</w:t>
      </w:r>
      <w:r>
        <w:t>3</w:t>
      </w:r>
      <w:r w:rsidRPr="00E67E0D">
        <w:t>.</w:t>
      </w:r>
      <w:r>
        <w:t>114</w:t>
      </w:r>
      <w:r w:rsidRPr="00E67E0D">
        <w:tab/>
      </w:r>
      <w:bookmarkStart w:id="8414" w:name="_Hlk44434648"/>
      <w:r>
        <w:t>TSC Traffic Characteristics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8415" w:name="_CR9_2_3_115"/>
      <w:bookmarkStart w:id="8416" w:name="_Hlk44434664"/>
      <w:bookmarkStart w:id="8417" w:name="_Toc44497773"/>
      <w:bookmarkStart w:id="8418" w:name="_Toc45108160"/>
      <w:bookmarkStart w:id="8419" w:name="_Toc45901780"/>
      <w:bookmarkStart w:id="8420" w:name="_Toc51850861"/>
      <w:bookmarkStart w:id="8421" w:name="_Toc56693865"/>
      <w:bookmarkStart w:id="8422" w:name="_Toc64447409"/>
      <w:bookmarkStart w:id="8423" w:name="_Toc66286903"/>
      <w:bookmarkStart w:id="8424" w:name="_Toc74151598"/>
      <w:bookmarkStart w:id="8425" w:name="_Toc88654071"/>
      <w:bookmarkStart w:id="8426" w:name="_Toc97904427"/>
      <w:bookmarkStart w:id="8427" w:name="_Toc105175468"/>
      <w:bookmarkStart w:id="8428" w:name="_Toc113826498"/>
      <w:bookmarkStart w:id="8429" w:name="_Toc155948926"/>
      <w:bookmarkEnd w:id="8415"/>
      <w:r w:rsidRPr="00E67E0D">
        <w:t>9.</w:t>
      </w:r>
      <w:r>
        <w:t>2</w:t>
      </w:r>
      <w:r w:rsidRPr="00E67E0D">
        <w:t>.</w:t>
      </w:r>
      <w:r>
        <w:t>3</w:t>
      </w:r>
      <w:r w:rsidRPr="00E67E0D">
        <w:t>.</w:t>
      </w:r>
      <w:bookmarkEnd w:id="8416"/>
      <w:r>
        <w:t>115</w:t>
      </w:r>
      <w:r w:rsidRPr="00E67E0D">
        <w:tab/>
      </w:r>
      <w:r>
        <w:t>TSC Assistance Information</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4F3FE5AA" w14:textId="28DA241C"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8430" w:name="_CR9_2_3_116"/>
      <w:bookmarkStart w:id="8431" w:name="_Toc44497774"/>
      <w:bookmarkStart w:id="8432" w:name="_Toc45108161"/>
      <w:bookmarkStart w:id="8433" w:name="_Toc45901781"/>
      <w:bookmarkStart w:id="8434" w:name="_Toc51850862"/>
      <w:bookmarkStart w:id="8435" w:name="_Toc56693866"/>
      <w:bookmarkStart w:id="8436" w:name="_Toc64447410"/>
      <w:bookmarkStart w:id="8437" w:name="_Toc66286904"/>
      <w:bookmarkStart w:id="8438" w:name="_Toc74151599"/>
      <w:bookmarkStart w:id="8439" w:name="_Toc88654072"/>
      <w:bookmarkStart w:id="8440" w:name="_Toc97904428"/>
      <w:bookmarkStart w:id="8441" w:name="_Toc105175469"/>
      <w:bookmarkStart w:id="8442" w:name="_Toc113826499"/>
      <w:bookmarkStart w:id="8443" w:name="_Toc155948927"/>
      <w:bookmarkEnd w:id="8430"/>
      <w:r w:rsidRPr="00F31668">
        <w:t>9.</w:t>
      </w:r>
      <w:r>
        <w:t>2</w:t>
      </w:r>
      <w:r w:rsidRPr="00F31668">
        <w:t>.</w:t>
      </w:r>
      <w:r>
        <w:t>3</w:t>
      </w:r>
      <w:r w:rsidRPr="00F31668">
        <w:t>.</w:t>
      </w:r>
      <w:r>
        <w:t>116</w:t>
      </w:r>
      <w:r w:rsidRPr="00F31668">
        <w:tab/>
        <w:t>Periodicity</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2AFB81C0" w14:textId="53A812F9" w:rsidR="003B49D7" w:rsidRPr="00F31668" w:rsidRDefault="003B49D7" w:rsidP="0073372F">
      <w:pPr>
        <w:widowControl w:val="0"/>
      </w:pPr>
      <w:r w:rsidRPr="00F31668">
        <w:t>This IE indicates the Periodicity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8444" w:name="_CR9_2_3_117"/>
      <w:bookmarkStart w:id="8445" w:name="_Hlk44434696"/>
      <w:bookmarkStart w:id="8446" w:name="_Toc44497775"/>
      <w:bookmarkStart w:id="8447" w:name="_Toc45108162"/>
      <w:bookmarkStart w:id="8448" w:name="_Toc45901782"/>
      <w:bookmarkStart w:id="8449" w:name="_Toc51850863"/>
      <w:bookmarkStart w:id="8450" w:name="_Toc56693867"/>
      <w:bookmarkStart w:id="8451" w:name="_Toc64447411"/>
      <w:bookmarkStart w:id="8452" w:name="_Toc66286905"/>
      <w:bookmarkStart w:id="8453" w:name="_Toc74151600"/>
      <w:bookmarkStart w:id="8454" w:name="_Toc88654073"/>
      <w:bookmarkStart w:id="8455" w:name="_Toc97904429"/>
      <w:bookmarkStart w:id="8456" w:name="_Toc105175470"/>
      <w:bookmarkStart w:id="8457" w:name="_Toc113826500"/>
      <w:bookmarkStart w:id="8458" w:name="_Toc155948928"/>
      <w:bookmarkEnd w:id="8444"/>
      <w:r w:rsidRPr="00F31668">
        <w:t>9.</w:t>
      </w:r>
      <w:r>
        <w:t>2</w:t>
      </w:r>
      <w:r w:rsidRPr="00F31668">
        <w:t>.</w:t>
      </w:r>
      <w:r>
        <w:t>3</w:t>
      </w:r>
      <w:r w:rsidRPr="00F31668">
        <w:t>.</w:t>
      </w:r>
      <w:bookmarkEnd w:id="8445"/>
      <w:r>
        <w:t>117</w:t>
      </w:r>
      <w:r w:rsidRPr="00F31668">
        <w:tab/>
        <w:t>Burst Arrival Time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34A7D104" w14:textId="71ECBB43" w:rsidR="003B49D7" w:rsidRPr="00F31668" w:rsidRDefault="003B49D7" w:rsidP="0073372F">
      <w:pPr>
        <w:widowControl w:val="0"/>
      </w:pPr>
      <w:r w:rsidRPr="00F31668">
        <w:t>This IE indicates the Burst Arrival Time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459" w:name="_CR9_2_3_118"/>
      <w:bookmarkStart w:id="8460" w:name="_Toc44497776"/>
      <w:bookmarkStart w:id="8461" w:name="_Toc45108163"/>
      <w:bookmarkStart w:id="8462" w:name="_Toc45901783"/>
      <w:bookmarkStart w:id="8463" w:name="_Toc51850864"/>
      <w:bookmarkStart w:id="8464" w:name="_Toc56693868"/>
      <w:bookmarkStart w:id="8465" w:name="_Toc64447412"/>
      <w:bookmarkStart w:id="8466" w:name="_Toc66286906"/>
      <w:bookmarkStart w:id="8467" w:name="_Toc74151601"/>
      <w:bookmarkStart w:id="8468" w:name="_Toc88654074"/>
      <w:bookmarkStart w:id="8469" w:name="_Toc97904430"/>
      <w:bookmarkStart w:id="8470" w:name="_Toc105175471"/>
      <w:bookmarkStart w:id="8471" w:name="_Toc113826501"/>
      <w:bookmarkStart w:id="8472" w:name="_Toc155948929"/>
      <w:bookmarkEnd w:id="8459"/>
      <w:r w:rsidRPr="00E67E0D">
        <w:t>9.</w:t>
      </w:r>
      <w:r>
        <w:t>2</w:t>
      </w:r>
      <w:r w:rsidRPr="00E67E0D">
        <w:t>.</w:t>
      </w:r>
      <w:r>
        <w:t>3</w:t>
      </w:r>
      <w:r w:rsidRPr="00E67E0D">
        <w:t>.</w:t>
      </w:r>
      <w:r>
        <w:t>118</w:t>
      </w:r>
      <w:r w:rsidRPr="00E67E0D">
        <w:tab/>
      </w:r>
      <w:r w:rsidRPr="00CA1972">
        <w:t>Redundant QoS Flow In</w:t>
      </w:r>
      <w:r>
        <w:t>dicator</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473" w:name="_CR9_2_3_119"/>
      <w:bookmarkStart w:id="8474" w:name="_Hlk44447109"/>
      <w:bookmarkStart w:id="8475" w:name="_Toc44497777"/>
      <w:bookmarkStart w:id="8476" w:name="_Toc45108164"/>
      <w:bookmarkStart w:id="8477" w:name="_Toc45901784"/>
      <w:bookmarkStart w:id="8478" w:name="_Toc51850865"/>
      <w:bookmarkStart w:id="8479" w:name="_Toc56693869"/>
      <w:bookmarkStart w:id="8480" w:name="_Toc64447413"/>
      <w:bookmarkStart w:id="8481" w:name="_Toc66286907"/>
      <w:bookmarkStart w:id="8482" w:name="_Toc74151602"/>
      <w:bookmarkStart w:id="8483" w:name="_Toc88654075"/>
      <w:bookmarkStart w:id="8484" w:name="_Toc97904431"/>
      <w:bookmarkStart w:id="8485" w:name="_Toc105175472"/>
      <w:bookmarkStart w:id="8486" w:name="_Toc113826502"/>
      <w:bookmarkStart w:id="8487" w:name="_Toc155948930"/>
      <w:bookmarkEnd w:id="8473"/>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47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8488" w:name="_CR9_2_3_120"/>
      <w:bookmarkStart w:id="8489" w:name="_Hlk44447124"/>
      <w:bookmarkStart w:id="8490" w:name="_Toc44497778"/>
      <w:bookmarkStart w:id="8491" w:name="_Toc45108165"/>
      <w:bookmarkStart w:id="8492" w:name="_Toc45901785"/>
      <w:bookmarkStart w:id="8493" w:name="_Toc51850866"/>
      <w:bookmarkStart w:id="8494" w:name="_Toc56693870"/>
      <w:bookmarkStart w:id="8495" w:name="_Toc64447414"/>
      <w:bookmarkStart w:id="8496" w:name="_Toc66286908"/>
      <w:bookmarkStart w:id="8497" w:name="_Toc74151603"/>
      <w:bookmarkStart w:id="8498" w:name="_Toc88654076"/>
      <w:bookmarkStart w:id="8499" w:name="_Toc97904432"/>
      <w:bookmarkStart w:id="8500" w:name="_Toc105175473"/>
      <w:bookmarkStart w:id="8501" w:name="_Toc113826503"/>
      <w:bookmarkStart w:id="8502" w:name="_Toc155948931"/>
      <w:bookmarkEnd w:id="8488"/>
      <w:r w:rsidRPr="00FD5B70">
        <w:t>9.2.3.</w:t>
      </w:r>
      <w:bookmarkEnd w:id="8489"/>
      <w:r>
        <w:t>120</w:t>
      </w:r>
      <w:r w:rsidRPr="00FD5B70">
        <w:tab/>
      </w:r>
      <w:bookmarkStart w:id="8503" w:name="_Hlk30757597"/>
      <w:r>
        <w:t>Allowed</w:t>
      </w:r>
      <w:r w:rsidRPr="00FD5B70">
        <w:t xml:space="preserve"> </w:t>
      </w:r>
      <w:r>
        <w:t>PNI-NPN ID List</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504" w:name="_CR9_2_3_121"/>
      <w:bookmarkStart w:id="8505" w:name="_Hlk44447160"/>
      <w:bookmarkStart w:id="8506" w:name="_Toc44497779"/>
      <w:bookmarkStart w:id="8507" w:name="_Toc45108166"/>
      <w:bookmarkStart w:id="8508" w:name="_Toc45901786"/>
      <w:bookmarkStart w:id="8509" w:name="_Toc51850867"/>
      <w:bookmarkStart w:id="8510" w:name="_Toc56693871"/>
      <w:bookmarkStart w:id="8511" w:name="_Toc64447415"/>
      <w:bookmarkStart w:id="8512" w:name="_Toc66286909"/>
      <w:bookmarkStart w:id="8513" w:name="_Toc74151604"/>
      <w:bookmarkStart w:id="8514" w:name="_Toc88654077"/>
      <w:bookmarkStart w:id="8515" w:name="_Toc97904433"/>
      <w:bookmarkStart w:id="8516" w:name="_Toc105175474"/>
      <w:bookmarkStart w:id="8517" w:name="_Toc113826504"/>
      <w:bookmarkStart w:id="8518" w:name="_Toc155948932"/>
      <w:bookmarkEnd w:id="8504"/>
      <w:r w:rsidRPr="009F5A10">
        <w:t>9.</w:t>
      </w:r>
      <w:r>
        <w:t>2</w:t>
      </w:r>
      <w:r w:rsidRPr="009F5A10">
        <w:t>.3.</w:t>
      </w:r>
      <w:bookmarkEnd w:id="8505"/>
      <w:r>
        <w:t>121</w:t>
      </w:r>
      <w:r w:rsidRPr="009F5A10">
        <w:tab/>
      </w:r>
      <w:r>
        <w:t>NPN Paging Assistance Information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519" w:name="_CR9_2_3_122"/>
      <w:bookmarkStart w:id="8520" w:name="_Toc44497780"/>
      <w:bookmarkStart w:id="8521" w:name="_Toc45108167"/>
      <w:bookmarkStart w:id="8522" w:name="_Toc45901787"/>
      <w:bookmarkStart w:id="8523" w:name="_Toc51850868"/>
      <w:bookmarkStart w:id="8524" w:name="_Toc56693872"/>
      <w:bookmarkStart w:id="8525" w:name="_Toc64447416"/>
      <w:bookmarkStart w:id="8526" w:name="_Toc66286910"/>
      <w:bookmarkStart w:id="8527" w:name="_Toc74151605"/>
      <w:bookmarkStart w:id="8528" w:name="_Toc88654078"/>
      <w:bookmarkStart w:id="8529" w:name="_Toc97904434"/>
      <w:bookmarkStart w:id="8530" w:name="_Toc105175475"/>
      <w:bookmarkStart w:id="8531" w:name="_Toc113826505"/>
      <w:bookmarkStart w:id="8532" w:name="_Toc155948933"/>
      <w:bookmarkEnd w:id="8519"/>
      <w:r w:rsidRPr="009F5A10">
        <w:t>9.</w:t>
      </w:r>
      <w:r>
        <w:t>2</w:t>
      </w:r>
      <w:r w:rsidRPr="009F5A10">
        <w:t>.3.</w:t>
      </w:r>
      <w:r>
        <w:t>122</w:t>
      </w:r>
      <w:r w:rsidRPr="009F5A10">
        <w:tab/>
      </w:r>
      <w:r w:rsidR="00007841">
        <w:t>Void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533" w:name="_CR9_2_3_123"/>
      <w:bookmarkStart w:id="8534" w:name="_Toc44497781"/>
      <w:bookmarkStart w:id="8535" w:name="_Toc45108168"/>
      <w:bookmarkStart w:id="8536" w:name="_Toc45901788"/>
      <w:bookmarkStart w:id="8537" w:name="_Toc51850869"/>
      <w:bookmarkStart w:id="8538" w:name="_Toc56693873"/>
      <w:bookmarkStart w:id="8539" w:name="_Toc64447417"/>
      <w:bookmarkStart w:id="8540" w:name="_Toc66286911"/>
      <w:bookmarkStart w:id="8541" w:name="_Toc74151606"/>
      <w:bookmarkStart w:id="8542" w:name="_Toc88654079"/>
      <w:bookmarkStart w:id="8543" w:name="_Toc97904435"/>
      <w:bookmarkStart w:id="8544" w:name="_Toc105175476"/>
      <w:bookmarkStart w:id="8545" w:name="_Toc113826506"/>
      <w:bookmarkStart w:id="8546" w:name="_Toc155948934"/>
      <w:bookmarkEnd w:id="8533"/>
      <w:r w:rsidRPr="009F5A10">
        <w:t>9.</w:t>
      </w:r>
      <w:r>
        <w:t>2</w:t>
      </w:r>
      <w:r w:rsidRPr="009F5A10">
        <w:t>.3.</w:t>
      </w:r>
      <w:r>
        <w:t>123</w:t>
      </w:r>
      <w:r w:rsidRPr="009F5A10">
        <w:tab/>
      </w:r>
      <w:r>
        <w:t>PNI-NPN Restricted Information</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547" w:name="_CR9_2_3_124"/>
      <w:bookmarkStart w:id="8548" w:name="_Hlk44449322"/>
      <w:bookmarkStart w:id="8549" w:name="_Toc14207641"/>
      <w:bookmarkStart w:id="8550" w:name="_Toc44497782"/>
      <w:bookmarkStart w:id="8551" w:name="_Toc45108169"/>
      <w:bookmarkStart w:id="8552" w:name="_Toc45901789"/>
      <w:bookmarkStart w:id="8553" w:name="_Toc51850870"/>
      <w:bookmarkStart w:id="8554" w:name="_Toc56693874"/>
      <w:bookmarkStart w:id="8555" w:name="_Toc64447418"/>
      <w:bookmarkStart w:id="8556" w:name="_Toc66286912"/>
      <w:bookmarkStart w:id="8557" w:name="_Toc74151607"/>
      <w:bookmarkStart w:id="8558" w:name="_Toc88654080"/>
      <w:bookmarkStart w:id="8559" w:name="_Toc97904436"/>
      <w:bookmarkStart w:id="8560" w:name="_Toc105175477"/>
      <w:bookmarkStart w:id="8561" w:name="_Toc113826507"/>
      <w:bookmarkStart w:id="8562" w:name="_Toc155948935"/>
      <w:bookmarkEnd w:id="8547"/>
      <w:r w:rsidRPr="0090263D">
        <w:rPr>
          <w:noProof/>
          <w:lang w:eastAsia="ja-JP"/>
        </w:rPr>
        <w:t>9.2.3.</w:t>
      </w:r>
      <w:bookmarkEnd w:id="8548"/>
      <w:r>
        <w:rPr>
          <w:noProof/>
          <w:lang w:val="en-US" w:eastAsia="ja-JP"/>
        </w:rPr>
        <w:t>124</w:t>
      </w:r>
      <w:r w:rsidRPr="0090263D">
        <w:rPr>
          <w:noProof/>
          <w:lang w:eastAsia="ja-JP"/>
        </w:rPr>
        <w:tab/>
      </w:r>
      <w:bookmarkEnd w:id="8549"/>
      <w:r>
        <w:rPr>
          <w:noProof/>
          <w:lang w:val="en-US" w:eastAsia="ja-JP"/>
        </w:rPr>
        <w:t>URI</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563" w:name="_CR9_2_3_125"/>
      <w:bookmarkStart w:id="8564" w:name="_Hlk44449457"/>
      <w:bookmarkStart w:id="8565" w:name="_Toc44497783"/>
      <w:bookmarkStart w:id="8566" w:name="_Toc45108170"/>
      <w:bookmarkStart w:id="8567" w:name="_Toc45901790"/>
      <w:bookmarkStart w:id="8568" w:name="_Toc51850871"/>
      <w:bookmarkStart w:id="8569" w:name="_Toc56693875"/>
      <w:bookmarkStart w:id="8570" w:name="_Toc64447419"/>
      <w:bookmarkStart w:id="8571" w:name="_Toc66286913"/>
      <w:bookmarkStart w:id="8572" w:name="_Toc74151608"/>
      <w:bookmarkStart w:id="8573" w:name="_Toc88654081"/>
      <w:bookmarkStart w:id="8574" w:name="_Toc97904437"/>
      <w:bookmarkStart w:id="8575" w:name="_Toc105175478"/>
      <w:bookmarkStart w:id="8576" w:name="_Toc113826508"/>
      <w:bookmarkStart w:id="8577" w:name="_Toc155948936"/>
      <w:bookmarkStart w:id="8578" w:name="_Toc13759629"/>
      <w:bookmarkEnd w:id="8563"/>
      <w:r w:rsidRPr="009354E2">
        <w:rPr>
          <w:noProof/>
          <w:lang w:eastAsia="ja-JP"/>
        </w:rPr>
        <w:t>9.2.3.</w:t>
      </w:r>
      <w:bookmarkEnd w:id="8564"/>
      <w:r>
        <w:rPr>
          <w:noProof/>
          <w:lang w:eastAsia="ja-JP"/>
        </w:rPr>
        <w:t>125</w:t>
      </w:r>
      <w:r w:rsidRPr="009354E2">
        <w:rPr>
          <w:noProof/>
          <w:lang w:eastAsia="ja-JP"/>
        </w:rPr>
        <w:tab/>
        <w:t>MDT Configuration</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579" w:name="_CR9_2_3_126"/>
      <w:bookmarkStart w:id="8580" w:name="_Toc44497784"/>
      <w:bookmarkStart w:id="8581" w:name="_Toc45108171"/>
      <w:bookmarkStart w:id="8582" w:name="_Toc45901791"/>
      <w:bookmarkStart w:id="8583" w:name="_Toc51850872"/>
      <w:bookmarkStart w:id="8584" w:name="_Toc56693876"/>
      <w:bookmarkStart w:id="8585" w:name="_Toc64447420"/>
      <w:bookmarkStart w:id="8586" w:name="_Toc66286914"/>
      <w:bookmarkStart w:id="8587" w:name="_Toc74151609"/>
      <w:bookmarkStart w:id="8588" w:name="_Toc88654082"/>
      <w:bookmarkStart w:id="8589" w:name="_Toc97904438"/>
      <w:bookmarkStart w:id="8590" w:name="_Toc105175479"/>
      <w:bookmarkStart w:id="8591" w:name="_Toc113826509"/>
      <w:bookmarkStart w:id="8592" w:name="_Toc155948937"/>
      <w:bookmarkStart w:id="8593" w:name="_Hlk44451480"/>
      <w:bookmarkEnd w:id="8579"/>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578"/>
      <w:r>
        <w:rPr>
          <w:noProof/>
          <w:lang w:eastAsia="ja-JP"/>
        </w:rPr>
        <w:t>-NR</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bookmarkEnd w:id="8593"/>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594" w:name="OLE_LINK72"/>
            <w:bookmarkStart w:id="8595" w:name="OLE_LINK73"/>
            <w:r w:rsidRPr="006506CD">
              <w:rPr>
                <w:rFonts w:cs="Arial"/>
                <w:i/>
                <w:lang w:eastAsia="zh-CN"/>
              </w:rPr>
              <w:t>1</w:t>
            </w:r>
            <w:bookmarkEnd w:id="8594"/>
            <w:bookmarkEnd w:id="8595"/>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596" w:name="OLE_LINK74"/>
            <w:bookmarkStart w:id="8597"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596"/>
            <w:bookmarkEnd w:id="8597"/>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21D8ED42"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598"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598"/>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599"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599"/>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600" w:name="_Hlk44494315"/>
            <w:r w:rsidRPr="006506CD">
              <w:t>9.2.3.</w:t>
            </w:r>
            <w:bookmarkEnd w:id="8600"/>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601" w:name="_CR9_2_3_127"/>
      <w:bookmarkStart w:id="8602" w:name="_Toc44497785"/>
      <w:bookmarkStart w:id="8603" w:name="_Toc45108172"/>
      <w:bookmarkStart w:id="8604" w:name="_Toc45901792"/>
      <w:bookmarkStart w:id="8605" w:name="_Toc51850873"/>
      <w:bookmarkStart w:id="8606" w:name="_Toc56693877"/>
      <w:bookmarkStart w:id="8607" w:name="_Toc64447421"/>
      <w:bookmarkStart w:id="8608" w:name="_Toc66286915"/>
      <w:bookmarkStart w:id="8609" w:name="_Toc74151610"/>
      <w:bookmarkStart w:id="8610" w:name="_Toc88654083"/>
      <w:bookmarkStart w:id="8611" w:name="_Toc97904439"/>
      <w:bookmarkStart w:id="8612" w:name="_Toc105175480"/>
      <w:bookmarkStart w:id="8613" w:name="_Toc113826510"/>
      <w:bookmarkStart w:id="8614" w:name="_Toc155948938"/>
      <w:bookmarkStart w:id="8615" w:name="_Toc13759635"/>
      <w:bookmarkEnd w:id="8601"/>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616" w:name="_CR9_2_3_128"/>
      <w:bookmarkStart w:id="8617" w:name="_Hlk44449549"/>
      <w:bookmarkStart w:id="8618" w:name="_Toc44497786"/>
      <w:bookmarkStart w:id="8619" w:name="_Toc45108173"/>
      <w:bookmarkStart w:id="8620" w:name="_Toc45901793"/>
      <w:bookmarkStart w:id="8621" w:name="_Toc51850874"/>
      <w:bookmarkStart w:id="8622" w:name="_Toc56693878"/>
      <w:bookmarkStart w:id="8623" w:name="_Toc64447422"/>
      <w:bookmarkStart w:id="8624" w:name="_Toc66286916"/>
      <w:bookmarkStart w:id="8625" w:name="_Toc74151611"/>
      <w:bookmarkStart w:id="8626" w:name="_Toc88654084"/>
      <w:bookmarkStart w:id="8627" w:name="_Toc97904440"/>
      <w:bookmarkStart w:id="8628" w:name="_Toc105175481"/>
      <w:bookmarkStart w:id="8629" w:name="_Toc113826511"/>
      <w:bookmarkStart w:id="8630" w:name="_Toc155948939"/>
      <w:bookmarkEnd w:id="8616"/>
      <w:r w:rsidRPr="009354E2">
        <w:rPr>
          <w:noProof/>
          <w:lang w:eastAsia="ja-JP"/>
        </w:rPr>
        <w:t>9.2.3.</w:t>
      </w:r>
      <w:bookmarkEnd w:id="8617"/>
      <w:r>
        <w:rPr>
          <w:noProof/>
          <w:lang w:eastAsia="ja-JP"/>
        </w:rPr>
        <w:t>128</w:t>
      </w:r>
      <w:r w:rsidRPr="009354E2">
        <w:rPr>
          <w:noProof/>
          <w:lang w:eastAsia="ja-JP"/>
        </w:rPr>
        <w:tab/>
        <w:t>M1 Configuration</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631" w:name="_CR9_2_3_129"/>
      <w:bookmarkStart w:id="8632" w:name="_Hlk44449590"/>
      <w:bookmarkStart w:id="8633" w:name="_Toc44497787"/>
      <w:bookmarkStart w:id="8634" w:name="_Toc45108174"/>
      <w:bookmarkStart w:id="8635" w:name="_Toc45901794"/>
      <w:bookmarkStart w:id="8636" w:name="_Toc51850875"/>
      <w:bookmarkStart w:id="8637" w:name="_Toc56693879"/>
      <w:bookmarkStart w:id="8638" w:name="_Toc64447423"/>
      <w:bookmarkStart w:id="8639" w:name="_Toc66286917"/>
      <w:bookmarkStart w:id="8640" w:name="_Toc74151612"/>
      <w:bookmarkStart w:id="8641" w:name="_Toc88654085"/>
      <w:bookmarkStart w:id="8642" w:name="_Toc97904441"/>
      <w:bookmarkStart w:id="8643" w:name="_Toc105175482"/>
      <w:bookmarkStart w:id="8644" w:name="_Toc113826512"/>
      <w:bookmarkStart w:id="8645" w:name="_Toc155948940"/>
      <w:bookmarkEnd w:id="8631"/>
      <w:r w:rsidRPr="00567372">
        <w:rPr>
          <w:noProof/>
          <w:lang w:eastAsia="ja-JP"/>
        </w:rPr>
        <w:t>9.</w:t>
      </w:r>
      <w:r>
        <w:rPr>
          <w:noProof/>
          <w:lang w:eastAsia="ja-JP"/>
        </w:rPr>
        <w:t>2.3</w:t>
      </w:r>
      <w:r w:rsidRPr="00567372">
        <w:rPr>
          <w:noProof/>
          <w:lang w:eastAsia="ja-JP"/>
        </w:rPr>
        <w:t>.</w:t>
      </w:r>
      <w:bookmarkEnd w:id="8632"/>
      <w:r>
        <w:rPr>
          <w:noProof/>
          <w:lang w:eastAsia="ja-JP"/>
        </w:rPr>
        <w:t>129</w:t>
      </w:r>
      <w:r w:rsidRPr="00567372">
        <w:rPr>
          <w:noProof/>
          <w:lang w:eastAsia="ja-JP"/>
        </w:rPr>
        <w:tab/>
        <w:t>M4 Configuration</w:t>
      </w:r>
      <w:bookmarkEnd w:id="8615"/>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646" w:name="_CR9_2_3_130"/>
      <w:bookmarkStart w:id="8647" w:name="_Hlk44449607"/>
      <w:bookmarkStart w:id="8648" w:name="_Toc13759636"/>
      <w:bookmarkStart w:id="8649" w:name="_Toc44497788"/>
      <w:bookmarkStart w:id="8650" w:name="_Toc45108175"/>
      <w:bookmarkStart w:id="8651" w:name="_Toc45901795"/>
      <w:bookmarkStart w:id="8652" w:name="_Toc51850876"/>
      <w:bookmarkStart w:id="8653" w:name="_Toc56693880"/>
      <w:bookmarkStart w:id="8654" w:name="_Toc64447424"/>
      <w:bookmarkStart w:id="8655" w:name="_Toc66286918"/>
      <w:bookmarkStart w:id="8656" w:name="_Toc74151613"/>
      <w:bookmarkStart w:id="8657" w:name="_Toc88654086"/>
      <w:bookmarkStart w:id="8658" w:name="_Toc97904442"/>
      <w:bookmarkStart w:id="8659" w:name="_Toc105175483"/>
      <w:bookmarkStart w:id="8660" w:name="_Toc113826513"/>
      <w:bookmarkStart w:id="8661" w:name="_Toc155948941"/>
      <w:bookmarkEnd w:id="8646"/>
      <w:r w:rsidRPr="00567372">
        <w:rPr>
          <w:noProof/>
          <w:lang w:eastAsia="ja-JP"/>
        </w:rPr>
        <w:t>9.</w:t>
      </w:r>
      <w:r>
        <w:rPr>
          <w:noProof/>
          <w:lang w:eastAsia="ja-JP"/>
        </w:rPr>
        <w:t>2.3</w:t>
      </w:r>
      <w:r w:rsidRPr="00567372">
        <w:rPr>
          <w:noProof/>
          <w:lang w:eastAsia="ja-JP"/>
        </w:rPr>
        <w:t>.</w:t>
      </w:r>
      <w:bookmarkEnd w:id="8647"/>
      <w:r>
        <w:rPr>
          <w:noProof/>
          <w:lang w:eastAsia="ja-JP"/>
        </w:rPr>
        <w:t>130</w:t>
      </w:r>
      <w:r w:rsidRPr="00567372">
        <w:rPr>
          <w:noProof/>
          <w:lang w:eastAsia="ja-JP"/>
        </w:rPr>
        <w:tab/>
        <w:t>M5 Configuration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807553">
        <w:trPr>
          <w:tblHeader/>
        </w:trPr>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662" w:name="_CR9_2_3_131"/>
      <w:bookmarkStart w:id="8663" w:name="_Hlk44449624"/>
      <w:bookmarkStart w:id="8664" w:name="_Toc13759649"/>
      <w:bookmarkStart w:id="8665" w:name="_Toc44497789"/>
      <w:bookmarkStart w:id="8666" w:name="_Toc45108176"/>
      <w:bookmarkStart w:id="8667" w:name="_Toc45901796"/>
      <w:bookmarkStart w:id="8668" w:name="_Toc51850877"/>
      <w:bookmarkStart w:id="8669" w:name="_Toc56693881"/>
      <w:bookmarkStart w:id="8670" w:name="_Toc64447425"/>
      <w:bookmarkStart w:id="8671" w:name="_Toc66286919"/>
      <w:bookmarkStart w:id="8672" w:name="_Toc74151614"/>
      <w:bookmarkStart w:id="8673" w:name="_Toc88654087"/>
      <w:bookmarkStart w:id="8674" w:name="_Toc97904443"/>
      <w:bookmarkStart w:id="8675" w:name="_Toc105175484"/>
      <w:bookmarkStart w:id="8676" w:name="_Toc113826514"/>
      <w:bookmarkStart w:id="8677" w:name="_Toc155948942"/>
      <w:bookmarkEnd w:id="8662"/>
      <w:r w:rsidRPr="00567372">
        <w:rPr>
          <w:noProof/>
          <w:lang w:eastAsia="ja-JP"/>
        </w:rPr>
        <w:t>9.</w:t>
      </w:r>
      <w:r>
        <w:rPr>
          <w:noProof/>
          <w:lang w:eastAsia="ja-JP"/>
        </w:rPr>
        <w:t>2.3</w:t>
      </w:r>
      <w:r w:rsidRPr="00567372">
        <w:rPr>
          <w:noProof/>
          <w:lang w:eastAsia="ja-JP"/>
        </w:rPr>
        <w:t>.</w:t>
      </w:r>
      <w:bookmarkEnd w:id="8663"/>
      <w:r>
        <w:rPr>
          <w:noProof/>
          <w:lang w:eastAsia="ja-JP"/>
        </w:rPr>
        <w:t>131</w:t>
      </w:r>
      <w:r w:rsidRPr="00567372">
        <w:rPr>
          <w:noProof/>
          <w:lang w:eastAsia="ja-JP"/>
        </w:rPr>
        <w:tab/>
        <w:t>M6 Configuration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678" w:name="_CR9_2_3_132"/>
      <w:bookmarkStart w:id="8679" w:name="_Hlk44449642"/>
      <w:bookmarkStart w:id="8680" w:name="_Toc13759650"/>
      <w:bookmarkStart w:id="8681" w:name="_Toc44497790"/>
      <w:bookmarkStart w:id="8682" w:name="_Toc45108177"/>
      <w:bookmarkStart w:id="8683" w:name="_Toc45901797"/>
      <w:bookmarkStart w:id="8684" w:name="_Toc51850878"/>
      <w:bookmarkStart w:id="8685" w:name="_Toc56693882"/>
      <w:bookmarkStart w:id="8686" w:name="_Toc64447426"/>
      <w:bookmarkStart w:id="8687" w:name="_Toc66286920"/>
      <w:bookmarkStart w:id="8688" w:name="_Toc74151615"/>
      <w:bookmarkStart w:id="8689" w:name="_Toc88654088"/>
      <w:bookmarkStart w:id="8690" w:name="_Toc97904444"/>
      <w:bookmarkStart w:id="8691" w:name="_Toc105175485"/>
      <w:bookmarkStart w:id="8692" w:name="_Toc113826515"/>
      <w:bookmarkStart w:id="8693" w:name="_Toc155948943"/>
      <w:bookmarkEnd w:id="8678"/>
      <w:r w:rsidRPr="00567372">
        <w:rPr>
          <w:noProof/>
          <w:lang w:eastAsia="ja-JP"/>
        </w:rPr>
        <w:t>9.</w:t>
      </w:r>
      <w:r>
        <w:rPr>
          <w:noProof/>
          <w:lang w:eastAsia="ja-JP"/>
        </w:rPr>
        <w:t>2.3</w:t>
      </w:r>
      <w:r w:rsidRPr="00567372">
        <w:rPr>
          <w:noProof/>
          <w:lang w:eastAsia="ja-JP"/>
        </w:rPr>
        <w:t>.</w:t>
      </w:r>
      <w:bookmarkEnd w:id="8679"/>
      <w:r>
        <w:rPr>
          <w:noProof/>
          <w:lang w:eastAsia="ja-JP"/>
        </w:rPr>
        <w:t>132</w:t>
      </w:r>
      <w:r w:rsidRPr="00567372">
        <w:rPr>
          <w:noProof/>
          <w:lang w:eastAsia="ja-JP"/>
        </w:rPr>
        <w:tab/>
        <w:t>M7 Configuration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694" w:name="_CR9_2_3_133"/>
      <w:bookmarkStart w:id="8695" w:name="_Hlk44449657"/>
      <w:bookmarkStart w:id="8696" w:name="_Toc13759637"/>
      <w:bookmarkStart w:id="8697" w:name="_Toc44497791"/>
      <w:bookmarkStart w:id="8698" w:name="_Toc45108178"/>
      <w:bookmarkStart w:id="8699" w:name="_Toc45901798"/>
      <w:bookmarkStart w:id="8700" w:name="_Toc51850879"/>
      <w:bookmarkStart w:id="8701" w:name="_Toc56693883"/>
      <w:bookmarkStart w:id="8702" w:name="_Toc64447427"/>
      <w:bookmarkStart w:id="8703" w:name="_Toc66286921"/>
      <w:bookmarkStart w:id="8704" w:name="_Toc74151616"/>
      <w:bookmarkStart w:id="8705" w:name="_Toc88654089"/>
      <w:bookmarkStart w:id="8706" w:name="_Toc97904445"/>
      <w:bookmarkStart w:id="8707" w:name="_Toc105175486"/>
      <w:bookmarkStart w:id="8708" w:name="_Toc113826516"/>
      <w:bookmarkStart w:id="8709" w:name="_Toc155948944"/>
      <w:bookmarkEnd w:id="8694"/>
      <w:r w:rsidRPr="009354E2">
        <w:rPr>
          <w:noProof/>
          <w:lang w:eastAsia="ja-JP"/>
        </w:rPr>
        <w:t>9.2.3.</w:t>
      </w:r>
      <w:bookmarkEnd w:id="8695"/>
      <w:r>
        <w:rPr>
          <w:noProof/>
          <w:lang w:eastAsia="ja-JP"/>
        </w:rPr>
        <w:t>133</w:t>
      </w:r>
      <w:r w:rsidRPr="009354E2">
        <w:rPr>
          <w:noProof/>
          <w:lang w:eastAsia="ja-JP"/>
        </w:rPr>
        <w:tab/>
        <w:t xml:space="preserve">MDT </w:t>
      </w:r>
      <w:r w:rsidRPr="00567372">
        <w:rPr>
          <w:noProof/>
          <w:lang w:eastAsia="ja-JP"/>
        </w:rPr>
        <w:t>PLMN List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710" w:name="_Toc13759685"/>
    </w:p>
    <w:p w14:paraId="20310D77" w14:textId="77777777" w:rsidR="0046022C" w:rsidRPr="00567372" w:rsidRDefault="0046022C" w:rsidP="0073372F">
      <w:pPr>
        <w:pStyle w:val="Heading4"/>
        <w:keepNext w:val="0"/>
        <w:keepLines w:val="0"/>
        <w:widowControl w:val="0"/>
        <w:rPr>
          <w:noProof/>
          <w:lang w:eastAsia="ja-JP"/>
        </w:rPr>
      </w:pPr>
      <w:bookmarkStart w:id="8711" w:name="_CR9_2_3_134"/>
      <w:bookmarkStart w:id="8712" w:name="_Hlk44449674"/>
      <w:bookmarkStart w:id="8713" w:name="_Toc44497792"/>
      <w:bookmarkStart w:id="8714" w:name="_Toc45108179"/>
      <w:bookmarkStart w:id="8715" w:name="_Toc45901799"/>
      <w:bookmarkStart w:id="8716" w:name="_Toc51850880"/>
      <w:bookmarkStart w:id="8717" w:name="_Toc56693884"/>
      <w:bookmarkStart w:id="8718" w:name="_Toc64447428"/>
      <w:bookmarkStart w:id="8719" w:name="_Toc66286922"/>
      <w:bookmarkStart w:id="8720" w:name="_Toc74151617"/>
      <w:bookmarkStart w:id="8721" w:name="_Toc88654090"/>
      <w:bookmarkStart w:id="8722" w:name="_Toc97904446"/>
      <w:bookmarkStart w:id="8723" w:name="_Toc105175487"/>
      <w:bookmarkStart w:id="8724" w:name="_Toc113826517"/>
      <w:bookmarkStart w:id="8725" w:name="_Toc155948945"/>
      <w:bookmarkEnd w:id="8711"/>
      <w:r>
        <w:rPr>
          <w:noProof/>
          <w:lang w:eastAsia="ja-JP"/>
        </w:rPr>
        <w:t>9.2.3.</w:t>
      </w:r>
      <w:bookmarkEnd w:id="8712"/>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710"/>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807553">
        <w:trPr>
          <w:tblHeader/>
        </w:trPr>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726" w:name="_CR9_2_3_135"/>
      <w:bookmarkStart w:id="8727" w:name="_Hlk44449695"/>
      <w:bookmarkStart w:id="8728" w:name="_Toc44497793"/>
      <w:bookmarkStart w:id="8729" w:name="_Toc45108180"/>
      <w:bookmarkStart w:id="8730" w:name="_Toc45901800"/>
      <w:bookmarkStart w:id="8731" w:name="_Toc51850881"/>
      <w:bookmarkStart w:id="8732" w:name="_Toc56693885"/>
      <w:bookmarkStart w:id="8733" w:name="_Toc64447429"/>
      <w:bookmarkStart w:id="8734" w:name="_Toc66286923"/>
      <w:bookmarkStart w:id="8735" w:name="_Toc74151618"/>
      <w:bookmarkStart w:id="8736" w:name="_Toc88654091"/>
      <w:bookmarkStart w:id="8737" w:name="_Toc97904447"/>
      <w:bookmarkStart w:id="8738" w:name="_Toc105175488"/>
      <w:bookmarkStart w:id="8739" w:name="_Toc113826518"/>
      <w:bookmarkStart w:id="8740" w:name="_Toc155948946"/>
      <w:bookmarkEnd w:id="8726"/>
      <w:r>
        <w:rPr>
          <w:noProof/>
          <w:lang w:eastAsia="ja-JP"/>
        </w:rPr>
        <w:t>9.2.3.</w:t>
      </w:r>
      <w:bookmarkEnd w:id="8727"/>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741" w:name="_CR9_2_3_136"/>
      <w:bookmarkStart w:id="8742" w:name="_Hlk44449719"/>
      <w:bookmarkStart w:id="8743" w:name="_Toc20953845"/>
      <w:bookmarkStart w:id="8744" w:name="_Toc44497794"/>
      <w:bookmarkStart w:id="8745" w:name="_Toc45108181"/>
      <w:bookmarkStart w:id="8746" w:name="_Toc45901801"/>
      <w:bookmarkStart w:id="8747" w:name="_Toc51850882"/>
      <w:bookmarkStart w:id="8748" w:name="_Toc56693886"/>
      <w:bookmarkStart w:id="8749" w:name="_Toc64447430"/>
      <w:bookmarkStart w:id="8750" w:name="_Toc66286924"/>
      <w:bookmarkStart w:id="8751" w:name="_Toc74151619"/>
      <w:bookmarkStart w:id="8752" w:name="_Toc88654092"/>
      <w:bookmarkStart w:id="8753" w:name="_Toc97904448"/>
      <w:bookmarkStart w:id="8754" w:name="_Toc105175489"/>
      <w:bookmarkStart w:id="8755" w:name="_Toc113826519"/>
      <w:bookmarkStart w:id="8756" w:name="_Toc155948947"/>
      <w:bookmarkEnd w:id="8741"/>
      <w:r>
        <w:rPr>
          <w:noProof/>
          <w:lang w:eastAsia="ja-JP"/>
        </w:rPr>
        <w:t>9.2.3.</w:t>
      </w:r>
      <w:bookmarkEnd w:id="8742"/>
      <w:r>
        <w:rPr>
          <w:noProof/>
          <w:lang w:eastAsia="ja-JP"/>
        </w:rPr>
        <w:t>136</w:t>
      </w:r>
      <w:r>
        <w:rPr>
          <w:noProof/>
          <w:lang w:eastAsia="ja-JP"/>
        </w:rPr>
        <w:tab/>
        <w:t>Sensor Measurement Configuration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757" w:name="_CR9_2_3_137"/>
      <w:bookmarkStart w:id="8758" w:name="_Hlk44449737"/>
      <w:bookmarkStart w:id="8759" w:name="_Hlk44451183"/>
      <w:bookmarkStart w:id="8760" w:name="_Toc44497795"/>
      <w:bookmarkStart w:id="8761" w:name="_Toc45108182"/>
      <w:bookmarkStart w:id="8762" w:name="_Toc45901802"/>
      <w:bookmarkStart w:id="8763" w:name="_Toc51850883"/>
      <w:bookmarkStart w:id="8764" w:name="_Toc56693887"/>
      <w:bookmarkStart w:id="8765" w:name="_Toc64447431"/>
      <w:bookmarkStart w:id="8766" w:name="_Toc66286925"/>
      <w:bookmarkStart w:id="8767" w:name="_Toc74151620"/>
      <w:bookmarkStart w:id="8768" w:name="_Toc88654093"/>
      <w:bookmarkStart w:id="8769" w:name="_Toc97904449"/>
      <w:bookmarkStart w:id="8770" w:name="_Toc105175490"/>
      <w:bookmarkStart w:id="8771" w:name="_Toc113826520"/>
      <w:bookmarkStart w:id="8772" w:name="_Toc155948948"/>
      <w:bookmarkStart w:id="8773" w:name="_Hlk44451226"/>
      <w:bookmarkEnd w:id="8757"/>
      <w:r>
        <w:rPr>
          <w:noProof/>
          <w:lang w:eastAsia="ja-JP"/>
        </w:rPr>
        <w:t>9.2.3.</w:t>
      </w:r>
      <w:bookmarkEnd w:id="8758"/>
      <w:r>
        <w:rPr>
          <w:noProof/>
          <w:lang w:eastAsia="ja-JP"/>
        </w:rPr>
        <w:t>137</w:t>
      </w:r>
      <w:bookmarkEnd w:id="8759"/>
      <w:r>
        <w:rPr>
          <w:noProof/>
          <w:lang w:eastAsia="ja-JP"/>
        </w:rPr>
        <w:tab/>
        <w:t>Logged Event Trigger Config</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bookmarkEnd w:id="8773"/>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774" w:name="_CR9_2_3_138"/>
      <w:bookmarkStart w:id="8775" w:name="_Toc44497796"/>
      <w:bookmarkStart w:id="8776" w:name="_Toc45108183"/>
      <w:bookmarkStart w:id="8777" w:name="_Toc45901803"/>
      <w:bookmarkStart w:id="8778" w:name="_Toc51850884"/>
      <w:bookmarkStart w:id="8779" w:name="_Toc56693888"/>
      <w:bookmarkStart w:id="8780" w:name="_Toc64447432"/>
      <w:bookmarkStart w:id="8781" w:name="_Toc66286926"/>
      <w:bookmarkStart w:id="8782" w:name="_Toc74151621"/>
      <w:bookmarkStart w:id="8783" w:name="_Toc88654094"/>
      <w:bookmarkStart w:id="8784" w:name="_Toc97904450"/>
      <w:bookmarkStart w:id="8785" w:name="_Toc105175491"/>
      <w:bookmarkStart w:id="8786" w:name="_Toc113826521"/>
      <w:bookmarkStart w:id="8787" w:name="_Toc155948949"/>
      <w:bookmarkEnd w:id="8774"/>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788" w:name="_CR9_2_3_139"/>
      <w:bookmarkStart w:id="8789" w:name="_Toc44497797"/>
      <w:bookmarkStart w:id="8790" w:name="_Toc45108184"/>
      <w:bookmarkStart w:id="8791" w:name="_Toc45901804"/>
      <w:bookmarkStart w:id="8792" w:name="_Toc51850885"/>
      <w:bookmarkStart w:id="8793" w:name="_Toc56693889"/>
      <w:bookmarkStart w:id="8794" w:name="_Toc64447433"/>
      <w:bookmarkStart w:id="8795" w:name="_Toc66286927"/>
      <w:bookmarkStart w:id="8796" w:name="_Toc74151622"/>
      <w:bookmarkStart w:id="8797" w:name="_Toc88654095"/>
      <w:bookmarkStart w:id="8798" w:name="_Toc97904451"/>
      <w:bookmarkStart w:id="8799" w:name="_Toc105175492"/>
      <w:bookmarkStart w:id="8800" w:name="_Toc113826522"/>
      <w:bookmarkStart w:id="8801" w:name="_Toc155948950"/>
      <w:bookmarkEnd w:id="8788"/>
      <w:r w:rsidRPr="009354E2">
        <w:rPr>
          <w:rFonts w:eastAsia="Batang"/>
        </w:rPr>
        <w:t>9.2.3.</w:t>
      </w:r>
      <w:r>
        <w:rPr>
          <w:rFonts w:eastAsia="Batang"/>
        </w:rPr>
        <w:t>139</w:t>
      </w:r>
      <w:r w:rsidRPr="009354E2">
        <w:rPr>
          <w:rFonts w:eastAsia="Batang"/>
        </w:rPr>
        <w:tab/>
        <w:t>Extended Slice Support List</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807553">
        <w:trPr>
          <w:tblHeader/>
        </w:trPr>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802" w:name="_CR9_2_3_140"/>
      <w:bookmarkStart w:id="8803" w:name="_Toc44497798"/>
      <w:bookmarkStart w:id="8804" w:name="_Toc45108185"/>
      <w:bookmarkStart w:id="8805" w:name="_Toc45901805"/>
      <w:bookmarkStart w:id="8806" w:name="_Toc51850886"/>
      <w:bookmarkStart w:id="8807" w:name="_Toc56693890"/>
      <w:bookmarkStart w:id="8808" w:name="_Toc64447434"/>
      <w:bookmarkStart w:id="8809" w:name="_Toc66286928"/>
      <w:bookmarkStart w:id="8810" w:name="_Toc74151623"/>
      <w:bookmarkStart w:id="8811" w:name="_Toc88654096"/>
      <w:bookmarkStart w:id="8812" w:name="_Toc97904452"/>
      <w:bookmarkStart w:id="8813" w:name="_Toc105175493"/>
      <w:bookmarkStart w:id="8814" w:name="_Toc113826523"/>
      <w:bookmarkStart w:id="8815" w:name="_Toc155948951"/>
      <w:bookmarkEnd w:id="8802"/>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816" w:name="_CR9_2_3_141"/>
      <w:bookmarkStart w:id="8817" w:name="_Toc74151624"/>
      <w:bookmarkStart w:id="8818" w:name="_Toc88654097"/>
      <w:bookmarkStart w:id="8819" w:name="_Toc97904453"/>
      <w:bookmarkStart w:id="8820" w:name="_Toc105175494"/>
      <w:bookmarkStart w:id="8821" w:name="_Toc113826524"/>
      <w:bookmarkStart w:id="8822" w:name="_Toc155948952"/>
      <w:bookmarkStart w:id="8823" w:name="_Toc44497799"/>
      <w:bookmarkEnd w:id="8816"/>
      <w:r>
        <w:t>9.2.3.</w:t>
      </w:r>
      <w:r>
        <w:rPr>
          <w:lang w:val="en-US"/>
        </w:rPr>
        <w:t>141</w:t>
      </w:r>
      <w:r>
        <w:tab/>
      </w:r>
      <w:r>
        <w:rPr>
          <w:rFonts w:hint="eastAsia"/>
        </w:rPr>
        <w:t>Extended UE Identity Index Value</w:t>
      </w:r>
      <w:bookmarkEnd w:id="8817"/>
      <w:bookmarkEnd w:id="8818"/>
      <w:bookmarkEnd w:id="8819"/>
      <w:bookmarkEnd w:id="8820"/>
      <w:bookmarkEnd w:id="8821"/>
      <w:bookmarkEnd w:id="8822"/>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824" w:name="_CR9_2_3_142"/>
      <w:bookmarkStart w:id="8825" w:name="_Toc74151625"/>
      <w:bookmarkStart w:id="8826" w:name="_Toc88654098"/>
      <w:bookmarkStart w:id="8827" w:name="_Toc97904454"/>
      <w:bookmarkStart w:id="8828" w:name="_Toc105175495"/>
      <w:bookmarkStart w:id="8829" w:name="_Toc113826525"/>
      <w:bookmarkStart w:id="8830" w:name="_Toc155948953"/>
      <w:bookmarkEnd w:id="8824"/>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825"/>
      <w:bookmarkEnd w:id="8826"/>
      <w:bookmarkEnd w:id="8827"/>
      <w:bookmarkEnd w:id="8828"/>
      <w:bookmarkEnd w:id="8829"/>
      <w:bookmarkEnd w:id="8830"/>
    </w:p>
    <w:p w14:paraId="7B97786F" w14:textId="77777777" w:rsidR="007E6A65" w:rsidRPr="00F103BB" w:rsidRDefault="007E6A65" w:rsidP="00C10143">
      <w:pPr>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831" w:name="_CR9_2_3_143"/>
      <w:bookmarkStart w:id="8832" w:name="_Toc74151626"/>
      <w:bookmarkStart w:id="8833" w:name="_Toc88654099"/>
      <w:bookmarkStart w:id="8834" w:name="_Toc97904455"/>
      <w:bookmarkStart w:id="8835" w:name="_Toc105175496"/>
      <w:bookmarkStart w:id="8836" w:name="_Toc113826526"/>
      <w:bookmarkStart w:id="8837" w:name="_Toc155948954"/>
      <w:bookmarkEnd w:id="8831"/>
      <w:r w:rsidRPr="005D2D64">
        <w:t>9.2.3.143</w:t>
      </w:r>
      <w:r w:rsidRPr="005D2D64">
        <w:tab/>
      </w:r>
      <w:r w:rsidRPr="005D2D64">
        <w:rPr>
          <w:rFonts w:hint="eastAsia"/>
        </w:rPr>
        <w:t>UE Specific DRX</w:t>
      </w:r>
      <w:bookmarkEnd w:id="8832"/>
      <w:bookmarkEnd w:id="8833"/>
      <w:bookmarkEnd w:id="8834"/>
      <w:bookmarkEnd w:id="8835"/>
      <w:bookmarkEnd w:id="8836"/>
      <w:bookmarkEnd w:id="8837"/>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838" w:name="_CR9_2_3_144"/>
      <w:bookmarkStart w:id="8839" w:name="_Toc88654100"/>
      <w:bookmarkStart w:id="8840" w:name="_Toc97904456"/>
      <w:bookmarkStart w:id="8841" w:name="_Toc105175497"/>
      <w:bookmarkStart w:id="8842" w:name="_Toc113826527"/>
      <w:bookmarkStart w:id="8843" w:name="_Toc155948955"/>
      <w:bookmarkEnd w:id="8838"/>
      <w:r>
        <w:t>9.2.3.144</w:t>
      </w:r>
      <w:r>
        <w:tab/>
        <w:t>QoS Mapping Information</w:t>
      </w:r>
      <w:bookmarkEnd w:id="8839"/>
      <w:bookmarkEnd w:id="8840"/>
      <w:bookmarkEnd w:id="8841"/>
      <w:bookmarkEnd w:id="8842"/>
      <w:bookmarkEnd w:id="8843"/>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844" w:name="_CR9_2_3_144a"/>
      <w:bookmarkStart w:id="8845" w:name="_Toc155948956"/>
      <w:bookmarkEnd w:id="884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845"/>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929"/>
    <w:p w14:paraId="12D9D7DB" w14:textId="77777777" w:rsidR="006B55F2" w:rsidRDefault="006B55F2" w:rsidP="00C10143"/>
    <w:p w14:paraId="5C6DA7B7" w14:textId="77777777" w:rsidR="00844445" w:rsidRDefault="00844445" w:rsidP="00C10143">
      <w:pPr>
        <w:sectPr w:rsidR="00844445" w:rsidSect="00D400AE">
          <w:headerReference w:type="default" r:id="rId135"/>
          <w:footerReference w:type="default" r:id="rId136"/>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846" w:name="_CR9_3"/>
      <w:bookmarkStart w:id="8847" w:name="_Toc45108186"/>
      <w:bookmarkStart w:id="8848" w:name="_Toc45901806"/>
      <w:bookmarkStart w:id="8849" w:name="_Toc51850887"/>
      <w:bookmarkStart w:id="8850" w:name="_Toc56693891"/>
      <w:bookmarkStart w:id="8851" w:name="_Toc64447435"/>
      <w:bookmarkStart w:id="8852" w:name="_Toc66286929"/>
      <w:bookmarkStart w:id="8853" w:name="_Toc74151627"/>
      <w:bookmarkStart w:id="8854" w:name="_Toc88654101"/>
      <w:bookmarkStart w:id="8855" w:name="_Toc97904457"/>
      <w:bookmarkStart w:id="8856" w:name="_Toc105175498"/>
      <w:bookmarkStart w:id="8857" w:name="_Toc113826528"/>
      <w:bookmarkStart w:id="8858" w:name="_Toc155948957"/>
      <w:bookmarkEnd w:id="8846"/>
      <w:r w:rsidRPr="00FD0425">
        <w:rPr>
          <w:lang w:eastAsia="ja-JP"/>
        </w:rPr>
        <w:t>9.3</w:t>
      </w:r>
      <w:r w:rsidRPr="00FD0425">
        <w:rPr>
          <w:lang w:eastAsia="ja-JP"/>
        </w:rPr>
        <w:tab/>
        <w:t>Message and Information Element Abstract Syntax (with ASN.1)</w:t>
      </w:r>
      <w:bookmarkEnd w:id="8224"/>
      <w:bookmarkEnd w:id="8225"/>
      <w:bookmarkEnd w:id="8226"/>
      <w:bookmarkEnd w:id="8823"/>
      <w:bookmarkEnd w:id="8847"/>
      <w:bookmarkEnd w:id="8848"/>
      <w:bookmarkEnd w:id="8849"/>
      <w:bookmarkEnd w:id="8850"/>
      <w:bookmarkEnd w:id="8851"/>
      <w:bookmarkEnd w:id="8852"/>
      <w:bookmarkEnd w:id="8853"/>
      <w:bookmarkEnd w:id="8854"/>
      <w:bookmarkEnd w:id="8855"/>
      <w:bookmarkEnd w:id="8856"/>
      <w:bookmarkEnd w:id="8857"/>
      <w:bookmarkEnd w:id="8858"/>
    </w:p>
    <w:p w14:paraId="11BE3142" w14:textId="77777777" w:rsidR="00F02090" w:rsidRPr="00FD0425" w:rsidRDefault="00F02090" w:rsidP="00F02090">
      <w:pPr>
        <w:pStyle w:val="Heading3"/>
      </w:pPr>
      <w:bookmarkStart w:id="8859" w:name="_CR9_3_1"/>
      <w:bookmarkStart w:id="8860" w:name="_Toc20955404"/>
      <w:bookmarkStart w:id="8861" w:name="_Toc29991612"/>
      <w:bookmarkStart w:id="8862" w:name="_Toc36556015"/>
      <w:bookmarkStart w:id="8863" w:name="_Toc44497800"/>
      <w:bookmarkStart w:id="8864" w:name="_Toc45108187"/>
      <w:bookmarkStart w:id="8865" w:name="_Toc45901807"/>
      <w:bookmarkStart w:id="8866" w:name="_Toc51850888"/>
      <w:bookmarkStart w:id="8867" w:name="_Toc56693892"/>
      <w:bookmarkStart w:id="8868" w:name="_Toc64447436"/>
      <w:bookmarkStart w:id="8869" w:name="_Toc66286930"/>
      <w:bookmarkStart w:id="8870" w:name="_Toc74151628"/>
      <w:bookmarkStart w:id="8871" w:name="_Toc88654102"/>
      <w:bookmarkStart w:id="8872" w:name="_Toc97904458"/>
      <w:bookmarkStart w:id="8873" w:name="_Toc105175499"/>
      <w:bookmarkStart w:id="8874" w:name="_Toc113826529"/>
      <w:bookmarkStart w:id="8875" w:name="_Toc155948958"/>
      <w:bookmarkEnd w:id="8859"/>
      <w:r w:rsidRPr="00FD0425">
        <w:t>9.3.1</w:t>
      </w:r>
      <w:r w:rsidRPr="00FD0425">
        <w:tab/>
        <w:t>General</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876" w:name="_CR9_3_2"/>
      <w:bookmarkStart w:id="8877" w:name="_Toc20955405"/>
      <w:bookmarkStart w:id="8878" w:name="_Toc29991613"/>
      <w:bookmarkStart w:id="8879" w:name="_Toc36556016"/>
      <w:bookmarkStart w:id="8880" w:name="_Toc44497801"/>
      <w:bookmarkStart w:id="8881" w:name="_Toc45108188"/>
      <w:bookmarkStart w:id="8882" w:name="_Toc45901808"/>
      <w:bookmarkStart w:id="8883" w:name="_Toc51850889"/>
      <w:bookmarkStart w:id="8884" w:name="_Toc56693893"/>
      <w:bookmarkStart w:id="8885" w:name="_Toc64447437"/>
      <w:bookmarkStart w:id="8886" w:name="_Toc66286931"/>
      <w:bookmarkStart w:id="8887" w:name="_Toc74151629"/>
      <w:bookmarkStart w:id="8888" w:name="_Toc88654103"/>
      <w:bookmarkStart w:id="8889" w:name="_Toc97904459"/>
      <w:bookmarkStart w:id="8890" w:name="_Toc105175500"/>
      <w:bookmarkStart w:id="8891" w:name="_Toc113826530"/>
      <w:bookmarkStart w:id="8892" w:name="_Toc155948959"/>
      <w:bookmarkEnd w:id="8876"/>
      <w:r w:rsidRPr="00FD0425">
        <w:t>9.3.2</w:t>
      </w:r>
      <w:r w:rsidRPr="00FD0425">
        <w:tab/>
        <w:t>Usage of Private Message Mechanism for Non-standard Use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893" w:name="_CR9_3_3"/>
      <w:bookmarkStart w:id="8894" w:name="_Toc20955406"/>
      <w:bookmarkStart w:id="8895" w:name="_Toc29991614"/>
      <w:bookmarkStart w:id="8896" w:name="_Toc36556017"/>
      <w:bookmarkStart w:id="8897" w:name="_Toc44497802"/>
      <w:bookmarkStart w:id="8898" w:name="_Toc45108189"/>
      <w:bookmarkStart w:id="8899" w:name="_Toc45901809"/>
      <w:bookmarkStart w:id="8900" w:name="_Toc51850890"/>
      <w:bookmarkStart w:id="8901" w:name="_Toc56693894"/>
      <w:bookmarkStart w:id="8902" w:name="_Toc64447438"/>
      <w:bookmarkStart w:id="8903" w:name="_Toc66286932"/>
      <w:bookmarkStart w:id="8904" w:name="_Toc74151630"/>
      <w:bookmarkStart w:id="8905" w:name="_Toc88654104"/>
      <w:bookmarkStart w:id="8906" w:name="_Toc97904460"/>
      <w:bookmarkStart w:id="8907" w:name="_Toc105175501"/>
      <w:bookmarkStart w:id="8908" w:name="_Toc113826531"/>
      <w:bookmarkStart w:id="8909" w:name="_Toc155948960"/>
      <w:bookmarkEnd w:id="8893"/>
      <w:r w:rsidRPr="00FD0425">
        <w:t>9.3.3</w:t>
      </w:r>
      <w:r w:rsidRPr="00FD0425">
        <w:tab/>
        <w:t>Elementary Procedure Definitions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910" w:name="OLE_LINK124"/>
      <w:r w:rsidRPr="006B55F2">
        <w:rPr>
          <w:snapToGrid w:val="0"/>
          <w:lang w:val="fr-FR"/>
        </w:rPr>
        <w:tab/>
      </w:r>
      <w:r>
        <w:rPr>
          <w:snapToGrid w:val="0"/>
        </w:rPr>
        <w:t>AccessAndMobilityIndication</w:t>
      </w:r>
      <w:bookmarkEnd w:id="8910"/>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1A12B074"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5A0823D0"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274F44F9" w:rsidR="000051EC" w:rsidRPr="00564FF6" w:rsidRDefault="003F216F" w:rsidP="00564FF6">
      <w:pPr>
        <w:pStyle w:val="PL"/>
      </w:pPr>
      <w:r>
        <w:tab/>
      </w:r>
      <w:r w:rsidR="000051EC" w:rsidRPr="00564FF6">
        <w:t>PROCEDURE CODE</w:t>
      </w:r>
      <w:r w:rsidR="000051EC" w:rsidRPr="00564FF6">
        <w:tab/>
      </w:r>
      <w:r w:rsidR="000051EC" w:rsidRPr="00564FF6">
        <w:tab/>
      </w:r>
      <w:r w:rsidR="000051EC" w:rsidRPr="00564FF6">
        <w:tab/>
      </w:r>
      <w:r w:rsidR="000051EC" w:rsidRPr="00564FF6">
        <w:tab/>
      </w:r>
      <w:r w:rsidR="000051EC"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0552BBF5"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911" w:name="_CR9_3_4"/>
      <w:bookmarkStart w:id="8912" w:name="_Toc20955407"/>
      <w:bookmarkStart w:id="8913" w:name="_Toc29991615"/>
      <w:bookmarkStart w:id="8914" w:name="_Toc36556018"/>
      <w:bookmarkStart w:id="8915" w:name="_Toc44497803"/>
      <w:bookmarkStart w:id="8916" w:name="_Toc45108190"/>
      <w:bookmarkStart w:id="8917" w:name="_Toc45901810"/>
      <w:bookmarkStart w:id="8918" w:name="_Toc51850891"/>
      <w:bookmarkStart w:id="8919" w:name="_Toc56693895"/>
      <w:bookmarkStart w:id="8920" w:name="_Toc64447439"/>
      <w:bookmarkStart w:id="8921" w:name="_Toc66286933"/>
      <w:bookmarkStart w:id="8922" w:name="_Toc74151631"/>
      <w:bookmarkStart w:id="8923" w:name="_Toc88654105"/>
      <w:bookmarkStart w:id="8924" w:name="_Toc97904461"/>
      <w:bookmarkStart w:id="8925" w:name="_Toc105175502"/>
      <w:bookmarkStart w:id="8926" w:name="_Toc113826532"/>
      <w:bookmarkStart w:id="8927" w:name="_Toc155948961"/>
      <w:bookmarkEnd w:id="8911"/>
      <w:r w:rsidRPr="00FD0425">
        <w:t>9.3.4</w:t>
      </w:r>
      <w:r w:rsidRPr="00FD0425">
        <w:tab/>
        <w:t>PDU Definitions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928"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928"/>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929" w:name="_Hlk515435313"/>
      <w:r w:rsidRPr="00FD0425">
        <w:t>MaskedIMEISV</w:t>
      </w:r>
      <w:bookmarkEnd w:id="8929"/>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930"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930"/>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931"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931"/>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932"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932"/>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52014DDD"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73EAA3A9" w14:textId="39D64E1B" w:rsidR="00351E8C" w:rsidRDefault="00351E8C" w:rsidP="00351E8C">
      <w:pPr>
        <w:pStyle w:val="PL"/>
        <w:rPr>
          <w:rFonts w:cs="Courier New"/>
          <w:snapToGrid w:val="0"/>
          <w:szCs w:val="16"/>
        </w:rPr>
      </w:pPr>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sidR="003A6EC0">
        <w:rPr>
          <w:rFonts w:cs="Courier New"/>
          <w:szCs w:val="16"/>
        </w:rPr>
        <w:t>EXTENSION</w:t>
      </w:r>
      <w:r w:rsidRPr="00867CF7">
        <w:rPr>
          <w:rFonts w:cs="Courier New"/>
          <w:szCs w:val="16"/>
        </w:rPr>
        <w:t xml:space="preserv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1715096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1D16806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131F0">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647F9FF2" w:rsidR="00F02090" w:rsidRPr="00FD0425" w:rsidRDefault="00F02090" w:rsidP="00F02090">
      <w:pPr>
        <w:pStyle w:val="PL"/>
        <w:rPr>
          <w:snapToGrid w:val="0"/>
        </w:rPr>
      </w:pPr>
      <w:r w:rsidRPr="00FD0425">
        <w:rPr>
          <w:snapToGrid w:val="0"/>
        </w:rPr>
        <w:tab/>
        <w:t>{ ID id-servedCellsToUpdate-E-UTRA</w:t>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52CF7444"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CellAssistanceInfo-NR</w:t>
      </w:r>
      <w:r w:rsidRPr="00FD0425">
        <w:rPr>
          <w:snapToGrid w:val="0"/>
        </w:rPr>
        <w:tab/>
      </w:r>
      <w:r w:rsidRPr="00FD0425">
        <w:rPr>
          <w:snapToGrid w:val="0"/>
        </w:rPr>
        <w:tab/>
      </w:r>
      <w:r w:rsidRPr="00FD0425">
        <w:rPr>
          <w:snapToGrid w:val="0"/>
        </w:rPr>
        <w:tab/>
      </w:r>
      <w:r w:rsidR="00E013BA">
        <w:rPr>
          <w:snapToGrid w:val="0"/>
        </w:rPr>
        <w:tab/>
      </w:r>
      <w:r w:rsidR="00E013BA">
        <w:rPr>
          <w:snapToGrid w:val="0"/>
        </w:rPr>
        <w:tab/>
      </w:r>
      <w:r w:rsidR="00E013BA">
        <w:rPr>
          <w:snapToGrid w:val="0"/>
        </w:rPr>
        <w:tab/>
      </w:r>
      <w:r w:rsidRPr="00FD0425">
        <w:rPr>
          <w:snapToGrid w:val="0"/>
        </w:rPr>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03488394" w:rsidR="00F02090" w:rsidRPr="00FD0425" w:rsidRDefault="00F02090" w:rsidP="00F02090">
      <w:pPr>
        <w:pStyle w:val="PL"/>
        <w:rPr>
          <w:noProof w:val="0"/>
          <w:snapToGrid w:val="0"/>
        </w:rPr>
      </w:pP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C10143">
      <w:pPr>
        <w:pStyle w:val="PL"/>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C10143">
      <w:pPr>
        <w:pStyle w:val="PL"/>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C10143">
      <w:pPr>
        <w:pStyle w:val="PL"/>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C10143">
      <w:pPr>
        <w:pStyle w:val="PL"/>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C10143">
      <w:pPr>
        <w:pStyle w:val="PL"/>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4CDFB20C" w:rsidR="003E445A" w:rsidRPr="00C10143" w:rsidRDefault="00685474" w:rsidP="00C10143">
      <w:pPr>
        <w:pStyle w:val="PL"/>
      </w:pPr>
      <w:r>
        <w:tab/>
      </w:r>
      <w:r w:rsidR="003E445A" w:rsidRPr="00C10143">
        <w:t>{ ID id-CellMeasurementResult</w:t>
      </w:r>
      <w:r w:rsidR="003E445A" w:rsidRPr="00C10143">
        <w:tab/>
      </w:r>
      <w:r w:rsidR="003E445A" w:rsidRPr="00C10143">
        <w:tab/>
      </w:r>
      <w:r w:rsidR="00942659" w:rsidRPr="00C10143">
        <w:tab/>
      </w:r>
      <w:r w:rsidR="003E445A" w:rsidRPr="00C10143">
        <w:t>CRITICALITY ignore</w:t>
      </w:r>
      <w:r w:rsidR="003E445A" w:rsidRPr="00C10143">
        <w:tab/>
        <w:t>TYPE CellMeasurementResult</w:t>
      </w:r>
      <w:r w:rsidR="003E445A" w:rsidRPr="00C10143">
        <w:tab/>
      </w:r>
      <w:r w:rsidR="003E445A" w:rsidRPr="00C10143">
        <w:tab/>
      </w:r>
      <w:r w:rsidR="00942659" w:rsidRPr="00C10143">
        <w:tab/>
      </w:r>
      <w:r w:rsidR="003E445A"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C10143">
      <w:pPr>
        <w:pStyle w:val="PL"/>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49782579"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008350D5">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71F8766"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 xml:space="preserve">PRESENCE </w:t>
      </w:r>
      <w:bookmarkStart w:id="8933" w:name="OLE_LINK18"/>
      <w:r w:rsidRPr="00BD1D4F">
        <w:t>mandatory</w:t>
      </w:r>
      <w:bookmarkEnd w:id="8933"/>
      <w:r w:rsidRPr="00BD1D4F">
        <w:t>}|</w:t>
      </w:r>
    </w:p>
    <w:p w14:paraId="5F99F8C5" w14:textId="0FEC72ED" w:rsidR="003E445A" w:rsidRPr="00BD1D4F" w:rsidRDefault="003E445A" w:rsidP="00BD1D4F">
      <w:pPr>
        <w:pStyle w:val="PL"/>
      </w:pPr>
      <w:r w:rsidRPr="00BD1D4F">
        <w:tab/>
        <w:t>{ ID id-NG-RANnode1MobilityParameters</w:t>
      </w:r>
      <w:r w:rsidRPr="00BD1D4F">
        <w:tab/>
      </w:r>
      <w:r w:rsidR="00942659" w:rsidRPr="00BD1D4F">
        <w:tab/>
      </w:r>
      <w:r w:rsidR="00942659" w:rsidRPr="00BD1D4F">
        <w:tab/>
      </w:r>
      <w:r w:rsidR="00942659" w:rsidRPr="00BD1D4F">
        <w:tab/>
      </w:r>
      <w:r w:rsidRPr="00BD1D4F">
        <w:t>CRITICALITY reject</w:t>
      </w:r>
      <w:r w:rsidRPr="00BD1D4F">
        <w:tab/>
        <w:t>TYPE MobilityParametersInformation</w:t>
      </w:r>
      <w:r w:rsidRPr="00BD1D4F">
        <w:tab/>
      </w:r>
      <w:r w:rsidR="00942659" w:rsidRPr="00BD1D4F">
        <w:tab/>
      </w:r>
      <w:r w:rsidR="00942659" w:rsidRPr="00BD1D4F">
        <w:tab/>
      </w:r>
      <w:r w:rsidRPr="00BD1D4F">
        <w:t>PRESENCE optional}|</w:t>
      </w:r>
    </w:p>
    <w:p w14:paraId="30E9778E" w14:textId="7D019D60" w:rsidR="003E445A" w:rsidRPr="00BD1D4F" w:rsidRDefault="003E445A" w:rsidP="008350D5">
      <w:pPr>
        <w:pStyle w:val="PL"/>
      </w:pPr>
      <w:r w:rsidRPr="00BD1D4F">
        <w:tab/>
      </w:r>
      <w:r w:rsidR="00DE149B" w:rsidRPr="00BD1D4F">
        <w:t>{ ID id-NG-RANnode2ProposedMobilityParameters</w:t>
      </w:r>
      <w:r w:rsidR="00DE149B" w:rsidRPr="00BD1D4F">
        <w:tab/>
      </w:r>
      <w:r w:rsidR="008350D5">
        <w:tab/>
      </w:r>
      <w:r w:rsidR="00DE149B" w:rsidRPr="00BD1D4F">
        <w:t>CRITICALITY reject</w:t>
      </w:r>
      <w:r w:rsidR="00DE149B" w:rsidRPr="00BD1D4F">
        <w:tab/>
        <w:t>TYPE MobilityParametersInformation</w:t>
      </w:r>
      <w:r w:rsidR="00DE149B" w:rsidRPr="00BD1D4F">
        <w:tab/>
      </w:r>
      <w:r w:rsidR="00DE149B" w:rsidRPr="00BD1D4F">
        <w:tab/>
      </w:r>
      <w:r w:rsidR="00DE149B" w:rsidRPr="00BD1D4F">
        <w:tab/>
        <w:t>PRESENCE mandatory</w:t>
      </w:r>
      <w:r w:rsidR="00DE149B" w:rsidRPr="00BD1D4F" w:rsidDel="00143549">
        <w:t xml:space="preserve"> </w:t>
      </w:r>
      <w:r w:rsidR="00DE149B" w:rsidRPr="00BD1D4F">
        <w:t>}|</w:t>
      </w:r>
    </w:p>
    <w:p w14:paraId="079C6233" w14:textId="77777777" w:rsidR="003E445A" w:rsidRPr="00BD1D4F" w:rsidRDefault="003E445A" w:rsidP="00BD1D4F">
      <w:pPr>
        <w:pStyle w:val="PL"/>
      </w:pPr>
      <w:r w:rsidRPr="00BD1D4F">
        <w:tab/>
        <w:t>{ ID id-Cause</w:t>
      </w:r>
      <w:r w:rsidRPr="00BD1D4F">
        <w:tab/>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ignore</w:t>
      </w:r>
      <w:r w:rsidRPr="00BD1D4F">
        <w:tab/>
        <w:t>TYPE Cause</w:t>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00942659" w:rsidRPr="00BD1D4F">
        <w:tab/>
      </w:r>
      <w:r w:rsidR="00942659" w:rsidRPr="00BD1D4F">
        <w:tab/>
      </w:r>
      <w:r w:rsidRPr="00BD1D4F">
        <w:t>PRESENCE mandatory},</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C10143">
      <w:pPr>
        <w:pStyle w:val="PL"/>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63BB557E"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24CBBBC9"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00942659" w:rsidRPr="00BD1D4F">
        <w:tab/>
      </w:r>
      <w:r w:rsidR="00942659" w:rsidRPr="00BD1D4F">
        <w:tab/>
      </w:r>
      <w:r w:rsidRPr="00BD1D4F">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C10143">
      <w:pPr>
        <w:pStyle w:val="PL"/>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63028F9" w14:textId="41FF7452"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0A09E72" w14:textId="77777777" w:rsidR="003E445A" w:rsidRPr="00BD1D4F" w:rsidRDefault="003E445A" w:rsidP="008350D5">
      <w:pPr>
        <w:pStyle w:val="PL"/>
      </w:pPr>
      <w:r w:rsidRPr="00BD1D4F">
        <w:tab/>
        <w:t>{ ID id-Cause</w:t>
      </w:r>
      <w:r w:rsidRPr="00BD1D4F">
        <w:tab/>
      </w:r>
      <w:r w:rsidRPr="00BD1D4F">
        <w:tab/>
      </w:r>
      <w:r w:rsidRPr="00BD1D4F">
        <w:tab/>
      </w:r>
      <w:r w:rsidRPr="00BD1D4F">
        <w:tab/>
      </w:r>
      <w:r w:rsidRPr="00BD1D4F">
        <w:tab/>
      </w:r>
      <w:r w:rsidRPr="00BD1D4F">
        <w:tab/>
      </w:r>
      <w:r w:rsidRPr="00BD1D4F">
        <w:tab/>
      </w:r>
      <w:r w:rsidRPr="00BD1D4F">
        <w:tab/>
      </w:r>
      <w:r w:rsidRPr="00BD1D4F">
        <w:tab/>
        <w:t>CRITICALITY ignore</w:t>
      </w:r>
      <w:r w:rsidRPr="00BD1D4F">
        <w:tab/>
        <w:t>TYPE Cause</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PRESENCE mandatory}|</w:t>
      </w:r>
    </w:p>
    <w:p w14:paraId="2CEB218E" w14:textId="198C987D" w:rsidR="003E445A" w:rsidRPr="00BD1D4F" w:rsidRDefault="003E445A" w:rsidP="008350D5">
      <w:pPr>
        <w:pStyle w:val="PL"/>
      </w:pPr>
      <w:r w:rsidRPr="00BD1D4F">
        <w:tab/>
        <w:t>{ ID id-MobilityParametersModificationRange</w:t>
      </w:r>
      <w:r w:rsidR="006124AE" w:rsidRPr="00BD1D4F">
        <w:tab/>
      </w:r>
      <w:r w:rsidRPr="00BD1D4F">
        <w:tab/>
        <w:t>CRITICALITY reject</w:t>
      </w:r>
      <w:r w:rsidRPr="00BD1D4F">
        <w:tab/>
        <w:t>TYPE MobilityParametersModificationRange</w:t>
      </w:r>
      <w:r w:rsidRPr="00BD1D4F">
        <w:tab/>
      </w:r>
      <w:r w:rsidR="00942659" w:rsidRPr="00BD1D4F">
        <w:tab/>
      </w:r>
      <w:r w:rsidRPr="00BD1D4F">
        <w:t>PRESENCE optional}|</w:t>
      </w:r>
    </w:p>
    <w:p w14:paraId="53730985"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Pr="00BD1D4F">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934" w:name="OLE_LINK114"/>
      <w:r>
        <w:rPr>
          <w:noProof w:val="0"/>
          <w:snapToGrid w:val="0"/>
        </w:rPr>
        <w:t>AccessAndMobilityIndication</w:t>
      </w:r>
      <w:r>
        <w:rPr>
          <w:snapToGrid w:val="0"/>
        </w:rPr>
        <w:t xml:space="preserve"> </w:t>
      </w:r>
      <w:bookmarkEnd w:id="8934"/>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935" w:name="OLE_LINK116"/>
      <w:bookmarkStart w:id="8936" w:name="OLE_LINK117"/>
      <w:r>
        <w:rPr>
          <w:lang w:eastAsia="ja-JP"/>
        </w:rPr>
        <w:t>RACHReport</w:t>
      </w:r>
      <w:bookmarkEnd w:id="8935"/>
      <w:r>
        <w:rPr>
          <w:lang w:eastAsia="ja-JP"/>
        </w:rPr>
        <w:t>Information</w:t>
      </w:r>
      <w:bookmarkEnd w:id="8936"/>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937" w:name="_CR9_3_5"/>
      <w:bookmarkStart w:id="8938" w:name="_Toc20955408"/>
      <w:bookmarkStart w:id="8939" w:name="_Toc29991616"/>
      <w:bookmarkStart w:id="8940" w:name="_Toc36556019"/>
      <w:bookmarkStart w:id="8941" w:name="_Toc44497804"/>
      <w:bookmarkStart w:id="8942" w:name="_Toc45108191"/>
      <w:bookmarkStart w:id="8943" w:name="_Toc45901811"/>
      <w:bookmarkStart w:id="8944" w:name="_Toc51850892"/>
      <w:bookmarkStart w:id="8945" w:name="_Toc56693896"/>
      <w:bookmarkStart w:id="8946" w:name="_Toc64447440"/>
      <w:bookmarkStart w:id="8947" w:name="_Toc66286934"/>
      <w:bookmarkStart w:id="8948" w:name="_Toc74151632"/>
      <w:bookmarkStart w:id="8949" w:name="_Toc88654106"/>
      <w:bookmarkStart w:id="8950" w:name="_Toc97904462"/>
      <w:bookmarkStart w:id="8951" w:name="_Toc105175503"/>
      <w:bookmarkStart w:id="8952" w:name="_Toc113826533"/>
      <w:bookmarkStart w:id="8953" w:name="_Toc155948962"/>
      <w:bookmarkEnd w:id="8937"/>
      <w:r w:rsidRPr="00FD0425">
        <w:t>9.3.5</w:t>
      </w:r>
      <w:r w:rsidRPr="00FD0425">
        <w:tab/>
        <w:t>Information Element definitions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954" w:name="_Hlk36619637"/>
      <w:r>
        <w:rPr>
          <w:snapToGrid w:val="0"/>
        </w:rPr>
        <w:tab/>
        <w:t>id-ConfiguredTACIndication,</w:t>
      </w:r>
      <w:bookmarkEnd w:id="8954"/>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955"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955"/>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956" w:name="_Hlk89168732"/>
      <w:r w:rsidRPr="000F2AFC">
        <w:rPr>
          <w:lang w:eastAsia="ja-JP"/>
        </w:rPr>
        <w:tab/>
        <w:t>id-Cause,</w:t>
      </w:r>
      <w:bookmarkEnd w:id="8956"/>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957" w:name="_Hlk515425967"/>
      <w:r w:rsidRPr="00FD0425">
        <w:t>AllocationandRetentionPriority</w:t>
      </w:r>
      <w:bookmarkEnd w:id="8957"/>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958"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958"/>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959" w:name="_Hlk515371808"/>
      <w:bookmarkStart w:id="8960" w:name="_Hlk515371080"/>
      <w:r w:rsidRPr="00FD0425">
        <w:t>AMF-UE-NGAP-ID</w:t>
      </w:r>
      <w:bookmarkEnd w:id="8959"/>
      <w:r w:rsidRPr="00FD0425">
        <w:t xml:space="preserve"> </w:t>
      </w:r>
      <w:bookmarkEnd w:id="8960"/>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961"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961"/>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962" w:name="_Hlk515345179"/>
      <w:r w:rsidRPr="00FD0425">
        <w:t>AssistanceDataForRANPaging</w:t>
      </w:r>
      <w:bookmarkEnd w:id="8962"/>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963"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963"/>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001E3ECA" w:rsidR="0032402A" w:rsidRPr="003874E8" w:rsidRDefault="0032402A" w:rsidP="0032402A">
      <w:pPr>
        <w:pStyle w:val="PL"/>
        <w:rPr>
          <w:noProof w:val="0"/>
          <w:snapToGrid w:val="0"/>
        </w:rPr>
      </w:pPr>
      <w:r w:rsidRPr="003874E8">
        <w:rPr>
          <w:noProof w:val="0"/>
          <w:snapToGrid w:val="0"/>
        </w:rPr>
        <w:tab/>
        <w:t>bluetoothMeasConfig</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BluetoothMeasConfig,</w:t>
      </w:r>
    </w:p>
    <w:p w14:paraId="5440CC9B" w14:textId="235B8C6C"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w:t>
      </w:r>
      <w:r w:rsidR="00F36280">
        <w:rPr>
          <w:noProof w:val="0"/>
          <w:snapToGrid w:val="0"/>
        </w:rPr>
        <w:tab/>
      </w:r>
      <w:r w:rsidR="00F36280">
        <w:rPr>
          <w:noProof w:val="0"/>
          <w:snapToGrid w:val="0"/>
        </w:rPr>
        <w:tab/>
      </w:r>
      <w:r w:rsidRPr="003874E8">
        <w:rPr>
          <w:noProof w:val="0"/>
          <w:snapToGrid w:val="0"/>
        </w:rPr>
        <w:t>OPTIONAL,</w:t>
      </w:r>
    </w:p>
    <w:p w14:paraId="54F647AD" w14:textId="0F408035" w:rsidR="0032402A" w:rsidRPr="003874E8" w:rsidRDefault="0032402A" w:rsidP="0032402A">
      <w:pPr>
        <w:pStyle w:val="PL"/>
        <w:rPr>
          <w:noProof w:val="0"/>
          <w:snapToGrid w:val="0"/>
        </w:rPr>
      </w:pPr>
      <w:r w:rsidRPr="003874E8">
        <w:rPr>
          <w:noProof w:val="0"/>
          <w:snapToGrid w:val="0"/>
        </w:rPr>
        <w:tab/>
        <w:t>bt-rssi</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ENUMERATED {true, ...}</w:t>
      </w:r>
      <w:r w:rsidR="00F36280">
        <w:rPr>
          <w:noProof w:val="0"/>
          <w:snapToGrid w:val="0"/>
        </w:rPr>
        <w:tab/>
      </w:r>
      <w:r w:rsidR="00F36280">
        <w:rPr>
          <w:noProof w:val="0"/>
          <w:snapToGrid w:val="0"/>
        </w:rPr>
        <w:tab/>
      </w:r>
      <w:r w:rsidR="00F36280">
        <w:rPr>
          <w:noProof w:val="0"/>
          <w:snapToGrid w:val="0"/>
        </w:rPr>
        <w:tab/>
      </w:r>
      <w:r w:rsidRPr="003874E8">
        <w:rPr>
          <w:noProof w:val="0"/>
          <w:snapToGrid w:val="0"/>
        </w:rPr>
        <w:t>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964" w:name="_Hlk513554691"/>
      <w:r w:rsidRPr="00FD0425">
        <w:rPr>
          <w:noProof w:val="0"/>
          <w:snapToGrid w:val="0"/>
        </w:rPr>
        <w:t>SliceSupport-List</w:t>
      </w:r>
      <w:bookmarkEnd w:id="8964"/>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3A3EE1" w:rsidRDefault="0028640F" w:rsidP="0028640F">
      <w:pPr>
        <w:pStyle w:val="PL"/>
        <w:rPr>
          <w:lang w:val="fr-FR"/>
        </w:rPr>
      </w:pPr>
      <w:r>
        <w:tab/>
      </w:r>
      <w:r w:rsidR="003E445A" w:rsidRPr="003A3EE1">
        <w:rPr>
          <w:lang w:val="fr-FR"/>
        </w:rPr>
        <w:t xml:space="preserve">iE-Extension </w:t>
      </w:r>
      <w:r w:rsidR="003E445A" w:rsidRPr="003A3EE1">
        <w:rPr>
          <w:lang w:val="fr-FR"/>
        </w:rPr>
        <w:tab/>
      </w:r>
      <w:r w:rsidR="003E445A" w:rsidRPr="003A3EE1">
        <w:rPr>
          <w:lang w:val="fr-FR"/>
        </w:rPr>
        <w:tab/>
      </w:r>
      <w:r w:rsidR="003E445A" w:rsidRPr="003A3EE1">
        <w:rPr>
          <w:lang w:val="fr-FR"/>
        </w:rPr>
        <w:tab/>
      </w:r>
      <w:r w:rsidR="003E445A" w:rsidRPr="003A3EE1">
        <w:rPr>
          <w:lang w:val="fr-FR"/>
        </w:rPr>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965"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965"/>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966" w:name="_Hlk513544116"/>
      <w:r w:rsidRPr="00FD0425">
        <w:t>CellAssistanceInfo</w:t>
      </w:r>
      <w:bookmarkEnd w:id="8966"/>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388331C5"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w:t>
      </w:r>
      <w:r w:rsidR="00F36280">
        <w:tab/>
      </w:r>
      <w:r w:rsidR="00F36280">
        <w:tab/>
      </w:r>
      <w:r w:rsidR="00F36280">
        <w:tab/>
      </w:r>
      <w:r w:rsidR="00DA0006">
        <w:tab/>
      </w:r>
      <w:r w:rsidR="00DA0006">
        <w:tab/>
      </w:r>
      <w:r w:rsidR="003E445A" w:rsidRPr="00564FF6">
        <w:t>OPTIONAL,</w:t>
      </w:r>
    </w:p>
    <w:p w14:paraId="440E4510" w14:textId="2D6E8E89" w:rsidR="003E445A" w:rsidRPr="00564FF6" w:rsidRDefault="00564FF6" w:rsidP="00564FF6">
      <w:pPr>
        <w:pStyle w:val="PL"/>
      </w:pPr>
      <w:r>
        <w:tab/>
      </w:r>
      <w:r w:rsidR="003E445A" w:rsidRPr="00564FF6">
        <w:t>tNLCapacityIndicator</w:t>
      </w:r>
      <w:r w:rsidR="003E445A" w:rsidRPr="00564FF6">
        <w:tab/>
      </w:r>
      <w:r w:rsidR="003E445A" w:rsidRPr="00564FF6">
        <w:tab/>
      </w:r>
      <w:r w:rsidR="003E445A" w:rsidRPr="00564FF6">
        <w:tab/>
      </w:r>
      <w:r w:rsidR="003E445A" w:rsidRPr="00564FF6">
        <w:tab/>
        <w:t>TNLCapacityIndicator</w:t>
      </w:r>
      <w:r w:rsidR="003E445A" w:rsidRPr="00564FF6">
        <w:tab/>
      </w:r>
      <w:r w:rsidR="00DA0006">
        <w:tab/>
      </w:r>
      <w:r w:rsidR="00DA0006">
        <w:tab/>
      </w:r>
      <w:r w:rsidR="00DA0006">
        <w:tab/>
      </w:r>
      <w:r w:rsidR="003E445A" w:rsidRPr="00564FF6">
        <w:t>OPTIONAL,</w:t>
      </w:r>
    </w:p>
    <w:p w14:paraId="727C52BF" w14:textId="2559C3D9" w:rsidR="003E445A" w:rsidRPr="00564FF6" w:rsidRDefault="00564FF6" w:rsidP="00564FF6">
      <w:pPr>
        <w:pStyle w:val="PL"/>
      </w:pPr>
      <w:r>
        <w:tab/>
      </w:r>
      <w:r w:rsidR="003E445A" w:rsidRPr="00564FF6">
        <w:t>compositeAvailableCapacityGroup</w:t>
      </w:r>
      <w:r w:rsidR="00F36280">
        <w:tab/>
      </w:r>
      <w:r w:rsidR="003E445A" w:rsidRPr="00564FF6">
        <w:tab/>
        <w:t>CompositeAvailableCapacityGroup</w:t>
      </w:r>
      <w:r w:rsidR="00F36280">
        <w:tab/>
      </w:r>
      <w:r w:rsidR="00F36280">
        <w:tab/>
      </w:r>
      <w:r w:rsidR="003E445A" w:rsidRPr="00564FF6">
        <w:t>OPTIONAL,</w:t>
      </w:r>
    </w:p>
    <w:p w14:paraId="267F702F" w14:textId="18A9D701" w:rsidR="003E445A" w:rsidRPr="00564FF6" w:rsidRDefault="00564FF6" w:rsidP="00564FF6">
      <w:pPr>
        <w:pStyle w:val="PL"/>
      </w:pPr>
      <w:r>
        <w:tab/>
      </w:r>
      <w:r w:rsidR="003E445A" w:rsidRPr="00564FF6">
        <w:t>sliceAvailableCapacity</w:t>
      </w:r>
      <w:r w:rsidR="00F36280">
        <w:tab/>
      </w:r>
      <w:r w:rsidR="00F36280">
        <w:tab/>
      </w:r>
      <w:r w:rsidR="00F36280">
        <w:tab/>
      </w:r>
      <w:r w:rsidR="003E445A" w:rsidRPr="00564FF6">
        <w:tab/>
        <w:t>SliceAvailableCapacity</w:t>
      </w:r>
      <w:r w:rsidR="00F36280">
        <w:tab/>
      </w:r>
      <w:r w:rsidR="00F36280">
        <w:tab/>
      </w:r>
      <w:r w:rsidR="00F36280">
        <w:tab/>
      </w:r>
      <w:r w:rsidR="00F36280">
        <w:tab/>
      </w:r>
      <w:r w:rsidR="003E445A" w:rsidRPr="00564FF6">
        <w:t>OPTIONAL,</w:t>
      </w:r>
    </w:p>
    <w:p w14:paraId="01FF8C3A" w14:textId="03C62F64" w:rsidR="003E445A" w:rsidRPr="00564FF6" w:rsidRDefault="00564FF6" w:rsidP="00564FF6">
      <w:pPr>
        <w:pStyle w:val="PL"/>
      </w:pPr>
      <w:r>
        <w:tab/>
      </w:r>
      <w:r w:rsidR="003E445A" w:rsidRPr="00564FF6">
        <w:t>numberofActiveUEs</w:t>
      </w:r>
      <w:r w:rsidR="00F36280">
        <w:tab/>
      </w:r>
      <w:r w:rsidR="00F36280">
        <w:tab/>
      </w:r>
      <w:r w:rsidR="00F36280">
        <w:tab/>
      </w:r>
      <w:r w:rsidR="00F36280">
        <w:tab/>
      </w:r>
      <w:r w:rsidR="003E445A" w:rsidRPr="00564FF6">
        <w:tab/>
        <w:t>NumberofActiveUEs</w:t>
      </w:r>
      <w:r w:rsidR="00F36280">
        <w:tab/>
      </w:r>
      <w:r w:rsidR="00F36280">
        <w:tab/>
      </w:r>
      <w:r w:rsidR="00F36280">
        <w:tab/>
      </w:r>
      <w:r w:rsidR="00F36280">
        <w:tab/>
      </w:r>
      <w:r w:rsidR="00F36280">
        <w:tab/>
      </w:r>
      <w:r w:rsidR="003E445A" w:rsidRPr="00564FF6">
        <w:t>OPTIONAL,</w:t>
      </w:r>
    </w:p>
    <w:p w14:paraId="43B335AE" w14:textId="67099B73" w:rsidR="003E445A" w:rsidRPr="00564FF6" w:rsidRDefault="00564FF6" w:rsidP="00564FF6">
      <w:pPr>
        <w:pStyle w:val="PL"/>
      </w:pPr>
      <w:r>
        <w:tab/>
      </w:r>
      <w:r w:rsidR="003E445A" w:rsidRPr="00564FF6">
        <w:t>rRCConnections</w:t>
      </w:r>
      <w:r w:rsidR="00F36280">
        <w:tab/>
      </w:r>
      <w:r w:rsidR="00F36280">
        <w:tab/>
      </w:r>
      <w:r w:rsidR="00F36280">
        <w:tab/>
      </w:r>
      <w:r w:rsidR="00F36280">
        <w:tab/>
      </w:r>
      <w:r w:rsidR="00F36280">
        <w:tab/>
      </w:r>
      <w:r w:rsidR="003E445A" w:rsidRPr="00564FF6">
        <w:tab/>
        <w:t>RRCConnections</w:t>
      </w:r>
      <w:r w:rsidR="002853D7">
        <w:tab/>
      </w:r>
      <w:r w:rsidR="002853D7">
        <w:tab/>
      </w:r>
      <w:r w:rsidR="002853D7">
        <w:tab/>
      </w:r>
      <w:r w:rsidR="002853D7">
        <w:tab/>
      </w:r>
      <w:r w:rsidR="002853D7">
        <w:tab/>
      </w:r>
      <w:r w:rsidR="002853D7">
        <w:tab/>
      </w:r>
      <w:r w:rsidR="003E445A" w:rsidRPr="00564FF6">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69D66F0" w:rsidR="003E445A" w:rsidRPr="00564FF6" w:rsidRDefault="00564FF6" w:rsidP="00564FF6">
      <w:pPr>
        <w:pStyle w:val="PL"/>
      </w:pPr>
      <w:r>
        <w:tab/>
      </w:r>
      <w:r w:rsidR="003E445A" w:rsidRPr="00564FF6">
        <w:t>sSBToReport-List</w:t>
      </w:r>
      <w:r w:rsidR="002853D7">
        <w:tab/>
      </w:r>
      <w:r w:rsidR="002853D7">
        <w:tab/>
      </w:r>
      <w:r w:rsidR="002853D7">
        <w:tab/>
      </w:r>
      <w:r w:rsidR="002853D7">
        <w:tab/>
      </w:r>
      <w:r w:rsidR="002853D7">
        <w:tab/>
      </w:r>
      <w:r w:rsidR="002853D7">
        <w:tab/>
      </w:r>
      <w:r w:rsidR="003E445A" w:rsidRPr="00564FF6">
        <w:t>SSBToReport-List</w:t>
      </w:r>
      <w:r w:rsidR="00401856" w:rsidRPr="00564FF6">
        <w:tab/>
      </w:r>
      <w:r w:rsidR="00401856" w:rsidRPr="00564FF6">
        <w:tab/>
      </w:r>
      <w:r w:rsidR="00401856" w:rsidRPr="00564FF6">
        <w:tab/>
        <w:t>OPTIONAL</w:t>
      </w:r>
      <w:r w:rsidR="003E445A" w:rsidRPr="00564FF6">
        <w:t>,</w:t>
      </w:r>
    </w:p>
    <w:p w14:paraId="2B8F65E1" w14:textId="0F82EF11" w:rsidR="003E445A" w:rsidRPr="00564FF6" w:rsidRDefault="00564FF6" w:rsidP="00564FF6">
      <w:pPr>
        <w:pStyle w:val="PL"/>
      </w:pPr>
      <w:r>
        <w:tab/>
      </w:r>
      <w:r w:rsidR="003E445A" w:rsidRPr="00564FF6">
        <w:t>sliceToReport-List</w:t>
      </w:r>
      <w:r w:rsidR="002853D7">
        <w:tab/>
      </w:r>
      <w:r w:rsidR="002853D7">
        <w:tab/>
      </w:r>
      <w:r w:rsidR="002853D7">
        <w:tab/>
      </w:r>
      <w:r w:rsidR="002853D7">
        <w:tab/>
      </w:r>
      <w:r w:rsidR="002853D7">
        <w:tab/>
      </w:r>
      <w:r w:rsidR="002853D7">
        <w:tab/>
      </w:r>
      <w:r w:rsidR="003E445A" w:rsidRPr="00564FF6">
        <w:t>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5A5638D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ellCapacityClassValue</w:t>
      </w:r>
      <w:r w:rsidR="00E85769">
        <w:rPr>
          <w:lang w:val="en-US" w:eastAsia="ja-JP"/>
        </w:rPr>
        <w:tab/>
      </w:r>
      <w:r w:rsidR="00E85769">
        <w:rPr>
          <w:lang w:val="en-US" w:eastAsia="ja-JP"/>
        </w:rPr>
        <w:tab/>
      </w:r>
      <w:r w:rsidR="00E85769">
        <w:rPr>
          <w:lang w:val="en-US" w:eastAsia="ja-JP"/>
        </w:rPr>
        <w:tab/>
      </w:r>
      <w:r w:rsidR="00E85769">
        <w:rPr>
          <w:lang w:val="en-US" w:eastAsia="ja-JP"/>
        </w:rPr>
        <w:tab/>
      </w:r>
      <w:r w:rsidRPr="006F7C11">
        <w:rPr>
          <w:noProof w:val="0"/>
          <w:snapToGrid w:val="0"/>
        </w:rPr>
        <w:t>OPTIONAL,</w:t>
      </w:r>
    </w:p>
    <w:p w14:paraId="71052BFF" w14:textId="0C088D96"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967"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967"/>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968"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968"/>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969" w:name="_Hlk515364710"/>
      <w:r w:rsidRPr="00FD0425">
        <w:t>COUNT-PDCP-SN12</w:t>
      </w:r>
      <w:bookmarkEnd w:id="8969"/>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970" w:name="_Hlk513549853"/>
      <w:r w:rsidRPr="00FD0425">
        <w:t>CPTransportLayerInformation</w:t>
      </w:r>
      <w:bookmarkEnd w:id="8970"/>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971" w:name="_Hlk515434097"/>
      <w:r w:rsidRPr="00FD0425">
        <w:rPr>
          <w:snapToGrid w:val="0"/>
        </w:rPr>
        <w:t>CriticalityDiagnostics</w:t>
      </w:r>
      <w:bookmarkEnd w:id="8971"/>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972" w:name="_Hlk513539535"/>
      <w:r w:rsidRPr="00FD0425">
        <w:t>DataForwardingAccepted</w:t>
      </w:r>
      <w:bookmarkEnd w:id="8972"/>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973" w:name="_Hlk515516966"/>
      <w:r w:rsidRPr="00FD0425">
        <w:rPr>
          <w:noProof w:val="0"/>
          <w:snapToGrid w:val="0"/>
        </w:rPr>
        <w:t>DataForwardingInfoFromTargetNGRANnode</w:t>
      </w:r>
      <w:bookmarkEnd w:id="8973"/>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974"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974"/>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975"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975"/>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976"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976"/>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977" w:name="_Hlk513995038"/>
      <w:r w:rsidRPr="00FD0425">
        <w:rPr>
          <w:snapToGrid w:val="0"/>
        </w:rPr>
        <w:t>DRBToQoSFlowMapping-List</w:t>
      </w:r>
      <w:bookmarkEnd w:id="8977"/>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3F2C57D5"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978" w:name="_Hlk515425381"/>
      <w:r w:rsidRPr="00FD0425">
        <w:t>MaximumDataBurstVolume</w:t>
      </w:r>
      <w:bookmarkEnd w:id="8978"/>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979" w:name="_Hlk513540919"/>
      <w:r w:rsidRPr="006B55F2">
        <w:rPr>
          <w:lang w:val="fr-FR"/>
        </w:rPr>
        <w:t xml:space="preserve">E-UTRA-CGI </w:t>
      </w:r>
      <w:bookmarkEnd w:id="8979"/>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980" w:name="_Hlk515373647"/>
      <w:r w:rsidRPr="006B55F2">
        <w:rPr>
          <w:lang w:val="fr-FR"/>
        </w:rPr>
        <w:t>E-UTRAPRACHConfiguration</w:t>
      </w:r>
      <w:bookmarkEnd w:id="8980"/>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981" w:name="_Hlk515385528"/>
      <w:r w:rsidRPr="006B55F2">
        <w:rPr>
          <w:lang w:val="fr-FR"/>
        </w:rPr>
        <w:t>E-UTRATransmissionBandwidth</w:t>
      </w:r>
      <w:bookmarkEnd w:id="8981"/>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233263E4"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w:t>
      </w:r>
      <w:r w:rsidR="00B131F0">
        <w:rPr>
          <w:lang w:val="fr-FR"/>
        </w:rPr>
        <w:tab/>
      </w:r>
      <w:r w:rsidR="00B131F0">
        <w:rPr>
          <w:lang w:val="fr-FR"/>
        </w:rPr>
        <w:tab/>
      </w:r>
      <w:r w:rsidRPr="006B55F2">
        <w:rPr>
          <w:lang w:val="fr-FR"/>
        </w:rPr>
        <w:t>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982" w:name="_Hlk513547189"/>
      <w:r w:rsidRPr="00FD0425">
        <w:t>GBRQoSFlowInfo</w:t>
      </w:r>
      <w:bookmarkEnd w:id="8982"/>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983" w:name="_Hlk513550868"/>
      <w:r w:rsidRPr="00FD0425">
        <w:t>GlobalgNB-ID</w:t>
      </w:r>
      <w:bookmarkEnd w:id="8983"/>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984"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984"/>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985"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985"/>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986" w:name="_Hlk515433696"/>
      <w:r w:rsidRPr="00FD0425">
        <w:t>GlobalngeNB-ID</w:t>
      </w:r>
      <w:bookmarkEnd w:id="8986"/>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5F2EEFAD"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987" w:name="_Hlk515439494"/>
      <w:r w:rsidRPr="00FD0425">
        <w:rPr>
          <w:noProof w:val="0"/>
          <w:snapToGrid w:val="0"/>
        </w:rPr>
        <w:t>LocationReportingInformation</w:t>
      </w:r>
      <w:bookmarkEnd w:id="8987"/>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88" w:name="OLE_LINK105"/>
      <w:r w:rsidRPr="008C2671">
        <w:rPr>
          <w:rFonts w:eastAsia="MS Mincho" w:cs="Courier New"/>
          <w:snapToGrid w:val="0"/>
        </w:rPr>
        <w:t>M1ThresholdEventA2</w:t>
      </w:r>
      <w:bookmarkEnd w:id="898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89" w:name="OLE_LINK107"/>
      <w:r w:rsidRPr="008C2671">
        <w:rPr>
          <w:rFonts w:eastAsia="MS Mincho" w:cs="Courier New"/>
          <w:snapToGrid w:val="0"/>
        </w:rPr>
        <w:t>M1PeriodicReporting</w:t>
      </w:r>
      <w:bookmarkEnd w:id="8989"/>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11836A0"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{ID id-ExtendedReportIntervalMDT</w:t>
      </w:r>
      <w:r w:rsidR="00B131F0">
        <w:rPr>
          <w:rFonts w:eastAsia="SimSun"/>
          <w:lang w:val="en-US" w:eastAsia="zh-CN"/>
        </w:rPr>
        <w:tab/>
      </w:r>
      <w:r>
        <w:rPr>
          <w:snapToGrid w:val="0"/>
        </w:rPr>
        <w:t>CRITICALITY ignore</w:t>
      </w:r>
      <w:r w:rsidR="00B131F0">
        <w:rPr>
          <w:snapToGrid w:val="0"/>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990" w:name="_Hlk513539650"/>
      <w:r w:rsidRPr="00FD0425">
        <w:t>MaskedIMEISV</w:t>
      </w:r>
      <w:bookmarkEnd w:id="8990"/>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991"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991"/>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48F49D7F"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sidR="00B131F0">
        <w:rPr>
          <w:rFonts w:eastAsia="SimSun"/>
          <w:snapToGrid w:val="0"/>
        </w:rPr>
        <w:tab/>
      </w:r>
      <w:r w:rsidR="00B131F0">
        <w:rPr>
          <w:rFonts w:eastAsia="SimSun"/>
          <w:snapToGrid w:val="0"/>
        </w:rPr>
        <w:tab/>
      </w:r>
      <w:r w:rsidR="00B131F0">
        <w:rPr>
          <w:rFonts w:eastAsia="SimSun"/>
          <w:snapToGrid w:val="0"/>
        </w:rPr>
        <w:tab/>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992" w:name="_Hlk515377169"/>
      <w:r w:rsidRPr="00FD0425">
        <w:t>NeighbourInformation-E-UTRA</w:t>
      </w:r>
      <w:bookmarkEnd w:id="8992"/>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993" w:name="_Hlk515377005"/>
      <w:r w:rsidRPr="006B55F2">
        <w:rPr>
          <w:noProof w:val="0"/>
          <w:snapToGrid w:val="0"/>
          <w:lang w:val="fr-FR"/>
        </w:rPr>
        <w:t>E-UTRAARFCN</w:t>
      </w:r>
      <w:bookmarkEnd w:id="8993"/>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994" w:name="_Hlk515377583"/>
      <w:r w:rsidRPr="00FD0425">
        <w:t xml:space="preserve">NeighbourInformation-NR </w:t>
      </w:r>
      <w:bookmarkEnd w:id="8994"/>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995" w:name="OLE_LINK26"/>
      <w:r w:rsidRPr="00FD0425">
        <w:rPr>
          <w:snapToGrid w:val="0"/>
          <w:lang w:eastAsia="zh-CN"/>
        </w:rPr>
        <w:t>measurementTimingConfiguration</w:t>
      </w:r>
      <w:bookmarkEnd w:id="8995"/>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996"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996"/>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997" w:name="_Hlk513550371"/>
      <w:r w:rsidRPr="006B55F2">
        <w:rPr>
          <w:rFonts w:eastAsia="Batang"/>
          <w:lang w:val="fr-FR"/>
        </w:rPr>
        <w:t xml:space="preserve">NG-RANnodeUEXnAPID </w:t>
      </w:r>
      <w:bookmarkEnd w:id="8997"/>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998"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999" w:name="_Hlk513546616"/>
      <w:r w:rsidRPr="00FD0425">
        <w:rPr>
          <w:rStyle w:val="PLChar"/>
        </w:rPr>
        <w:t>onDynamic5QIDescriptor</w:t>
      </w:r>
      <w:bookmarkEnd w:id="8998"/>
      <w:bookmarkEnd w:id="8999"/>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9000" w:name="_Hlk44448002"/>
      <w:r w:rsidRPr="00300B5A">
        <w:t>NG-eNB-</w:t>
      </w:r>
      <w:r w:rsidRPr="00300B5A">
        <w:rPr>
          <w:noProof w:val="0"/>
          <w:snapToGrid w:val="0"/>
        </w:rPr>
        <w:t>RadioResourceStatus</w:t>
      </w:r>
      <w:r w:rsidRPr="00300B5A">
        <w:rPr>
          <w:noProof w:val="0"/>
          <w:snapToGrid w:val="0"/>
        </w:rPr>
        <w:tab/>
        <w:t>::= SEQUENCE {</w:t>
      </w:r>
    </w:p>
    <w:bookmarkEnd w:id="9000"/>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DCC64C1"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DL-</w:t>
      </w:r>
      <w:r w:rsidRPr="006B55F2">
        <w:rPr>
          <w:bCs/>
          <w:noProof w:val="0"/>
          <w:lang w:val="fr-FR"/>
        </w:rPr>
        <w:t>Total-PRB-usage</w:t>
      </w:r>
      <w:r w:rsidRPr="006B55F2">
        <w:rPr>
          <w:noProof w:val="0"/>
          <w:lang w:val="fr-FR"/>
        </w:rPr>
        <w:t>,</w:t>
      </w:r>
    </w:p>
    <w:p w14:paraId="0BAA7EEA" w14:textId="49CC4D13"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BD1D4F" w:rsidRDefault="000F0BC5" w:rsidP="00BD1D4F">
      <w:pPr>
        <w:pStyle w:val="PL"/>
      </w:pPr>
      <w:r w:rsidRPr="00BD1D4F">
        <w:tab/>
        <w:t>uLTNLAvailableCapacity</w:t>
      </w:r>
      <w:r w:rsidRPr="00BD1D4F">
        <w:tab/>
      </w:r>
      <w:r w:rsidRPr="00BD1D4F">
        <w:tab/>
      </w:r>
      <w:r w:rsidRPr="00BD1D4F">
        <w:tab/>
      </w:r>
      <w:r w:rsidRPr="00BD1D4F">
        <w:tab/>
      </w:r>
      <w:r w:rsidRPr="00BD1D4F">
        <w:tab/>
        <w:t>AvailableCapacity,</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9001"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9001"/>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9002" w:name="_Hlk515377712"/>
      <w:r w:rsidRPr="00FD0425">
        <w:rPr>
          <w:noProof w:val="0"/>
          <w:snapToGrid w:val="0"/>
          <w:lang w:eastAsia="zh-CN"/>
        </w:rPr>
        <w:t>NRFrequencyInfo</w:t>
      </w:r>
      <w:bookmarkEnd w:id="9002"/>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9003" w:name="_Hlk513548571"/>
      <w:r w:rsidRPr="00FD0425">
        <w:rPr>
          <w:noProof w:val="0"/>
          <w:snapToGrid w:val="0"/>
          <w:lang w:eastAsia="zh-CN"/>
        </w:rPr>
        <w:t>NRTransmissionBandwidth</w:t>
      </w:r>
      <w:bookmarkEnd w:id="9003"/>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9004" w:name="_Hlk515385418"/>
      <w:r w:rsidRPr="00FD0425">
        <w:t>NumberOfAntennaPorts-E-UTRA</w:t>
      </w:r>
      <w:bookmarkEnd w:id="9004"/>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9005"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9005"/>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9006"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9006"/>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9007"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9007"/>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9008"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9008"/>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6B4AF743" w:rsidR="00F02090" w:rsidRPr="00FD0425" w:rsidRDefault="00F02090" w:rsidP="00F02090">
      <w:pPr>
        <w:pStyle w:val="PL"/>
        <w:rPr>
          <w:noProof w:val="0"/>
          <w:snapToGrid w:val="0"/>
        </w:rPr>
      </w:pPr>
      <w:r w:rsidRPr="00FD0425">
        <w:rPr>
          <w:snapToGrid w:val="0"/>
        </w:rPr>
        <w:tab/>
        <w:t>source-DL-NG-U-TNL-Information</w:t>
      </w:r>
      <w:r w:rsidR="00B131F0">
        <w:rPr>
          <w:snapToGrid w:val="0"/>
        </w:rPr>
        <w:tab/>
      </w:r>
      <w:bookmarkStart w:id="9009" w:name="_Hlk525922913"/>
      <w:r w:rsidRPr="00FD0425">
        <w:t>UPTransportLayerInformation</w:t>
      </w:r>
      <w:bookmarkEnd w:id="900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3EFB531B" w:rsidR="00653E25" w:rsidRPr="00FD0425" w:rsidRDefault="00E013BA" w:rsidP="00653E25">
      <w:pPr>
        <w:pStyle w:val="PL"/>
        <w:rPr>
          <w:snapToGrid w:val="0"/>
        </w:rPr>
      </w:pPr>
      <w:r>
        <w:rPr>
          <w:snapToGrid w:val="0"/>
        </w:rPr>
        <w:tab/>
      </w:r>
      <w:r w:rsidR="00386A93" w:rsidRPr="00FD0425">
        <w:rPr>
          <w:snapToGrid w:val="0"/>
        </w:rPr>
        <w:t>{ ID id-Additional-UL-NG-U-TNLatUPF-List</w:t>
      </w:r>
      <w:r w:rsidR="00386A93" w:rsidRPr="00FD0425">
        <w:rPr>
          <w:snapToGrid w:val="0"/>
        </w:rPr>
        <w:tab/>
      </w:r>
      <w:r w:rsidR="00942659">
        <w:rPr>
          <w:snapToGrid w:val="0"/>
        </w:rPr>
        <w:tab/>
      </w:r>
      <w:r w:rsidR="00942659">
        <w:rPr>
          <w:snapToGrid w:val="0"/>
        </w:rPr>
        <w:tab/>
      </w:r>
      <w:r w:rsidR="00386A93" w:rsidRPr="00FD0425">
        <w:rPr>
          <w:snapToGrid w:val="0"/>
        </w:rPr>
        <w:t>CRITICALITY ignore</w:t>
      </w:r>
      <w:r w:rsidR="00386A93" w:rsidRPr="00FD0425">
        <w:rPr>
          <w:snapToGrid w:val="0"/>
        </w:rPr>
        <w:tab/>
        <w:t xml:space="preserve">EXTENSION Additional-UL-NG-U-TNLatUPF-List </w:t>
      </w:r>
      <w:r w:rsidR="00386A93" w:rsidRPr="00FD0425">
        <w:rPr>
          <w:snapToGrid w:val="0"/>
        </w:rPr>
        <w:tab/>
      </w:r>
      <w:r w:rsidR="00942659">
        <w:rPr>
          <w:snapToGrid w:val="0"/>
        </w:rPr>
        <w:tab/>
      </w:r>
      <w:r w:rsidR="00386A93" w:rsidRPr="00FD0425">
        <w:rPr>
          <w:snapToGrid w:val="0"/>
        </w:rPr>
        <w:t>PRESENCE optional}</w:t>
      </w:r>
      <w:r w:rsidR="00A12830" w:rsidRPr="00FD0425">
        <w:rPr>
          <w:snapToGrid w:val="0"/>
        </w:rPr>
        <w:t>|</w:t>
      </w:r>
    </w:p>
    <w:p w14:paraId="42904026" w14:textId="2F8A3EB2" w:rsidR="005D5871" w:rsidRPr="00BF4347" w:rsidRDefault="00E013BA" w:rsidP="005D5871">
      <w:pPr>
        <w:pStyle w:val="PL"/>
      </w:pPr>
      <w:r>
        <w:rPr>
          <w:snapToGrid w:val="0"/>
        </w:rPr>
        <w:tab/>
      </w:r>
      <w:r w:rsidR="00653E25" w:rsidRPr="00FD0425">
        <w:rPr>
          <w:snapToGrid w:val="0"/>
        </w:rPr>
        <w:t>{ ID id-PDUSessionCommonNetworkInstance</w:t>
      </w:r>
      <w:r w:rsidR="00653E25" w:rsidRPr="00FD0425">
        <w:rPr>
          <w:snapToGrid w:val="0"/>
        </w:rPr>
        <w:tab/>
      </w:r>
      <w:r w:rsidR="0083156F" w:rsidRPr="00FD0425">
        <w:rPr>
          <w:snapToGrid w:val="0"/>
        </w:rPr>
        <w:tab/>
      </w:r>
      <w:r w:rsidR="00942659">
        <w:rPr>
          <w:snapToGrid w:val="0"/>
        </w:rPr>
        <w:tab/>
      </w:r>
      <w:r w:rsidR="00942659">
        <w:rPr>
          <w:snapToGrid w:val="0"/>
        </w:rPr>
        <w:tab/>
      </w:r>
      <w:r w:rsidR="00653E25" w:rsidRPr="00FD0425">
        <w:rPr>
          <w:snapToGrid w:val="0"/>
        </w:rPr>
        <w:t>CRITICALITY ignore</w:t>
      </w:r>
      <w:r w:rsidR="00653E25" w:rsidRPr="00FD0425">
        <w:rPr>
          <w:snapToGrid w:val="0"/>
        </w:rPr>
        <w:tab/>
        <w:t>EXTENSION PDUSessionCommonNetworkInstance</w:t>
      </w:r>
      <w:r w:rsidR="00653E25" w:rsidRPr="00FD0425">
        <w:rPr>
          <w:snapToGrid w:val="0"/>
        </w:rPr>
        <w:tab/>
      </w:r>
      <w:r w:rsidR="00653E25" w:rsidRPr="00FD0425">
        <w:rPr>
          <w:snapToGrid w:val="0"/>
        </w:rPr>
        <w:tab/>
      </w:r>
      <w:r>
        <w:rPr>
          <w:snapToGrid w:val="0"/>
        </w:rPr>
        <w:tab/>
      </w:r>
      <w:r w:rsidR="00653E25" w:rsidRPr="00FD0425">
        <w:rPr>
          <w:snapToGrid w:val="0"/>
        </w:rPr>
        <w:t>PRESENCE optional}</w:t>
      </w:r>
      <w:r w:rsidR="005D5871">
        <w:rPr>
          <w:snapToGrid w:val="0"/>
        </w:rPr>
        <w:t>|</w:t>
      </w:r>
    </w:p>
    <w:p w14:paraId="32F9CD85" w14:textId="0EE66FF4"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edundant-UL-NG-U-TNLatUPF</w:t>
      </w:r>
      <w:r w:rsidR="005D5871" w:rsidRPr="007E6716">
        <w:rPr>
          <w:snapToGrid w:val="0"/>
        </w:rPr>
        <w:tab/>
      </w:r>
      <w:r w:rsidR="005D5871" w:rsidRPr="007E6716">
        <w:rPr>
          <w:snapToGrid w:val="0"/>
        </w:rPr>
        <w:tab/>
      </w:r>
      <w:r w:rsidR="005D5871">
        <w:rPr>
          <w:snapToGrid w:val="0"/>
        </w:rPr>
        <w:tab/>
      </w:r>
      <w:r w:rsidR="00942659">
        <w:rPr>
          <w:snapToGrid w:val="0"/>
        </w:rPr>
        <w:tab/>
      </w:r>
      <w:r w:rsidR="00942659">
        <w:rPr>
          <w:snapToGrid w:val="0"/>
        </w:rPr>
        <w:tab/>
      </w:r>
      <w:r w:rsidR="005D5871">
        <w:rPr>
          <w:snapToGrid w:val="0"/>
        </w:rPr>
        <w:t>CRITICALITY</w:t>
      </w:r>
      <w:r w:rsidR="005D5871">
        <w:rPr>
          <w:snapToGrid w:val="0"/>
        </w:rPr>
        <w:tab/>
        <w:t>ignore</w:t>
      </w:r>
      <w:r w:rsidR="005D5871">
        <w:rPr>
          <w:snapToGrid w:val="0"/>
        </w:rPr>
        <w:tab/>
      </w:r>
      <w:r w:rsidR="005D5871" w:rsidRPr="007E6716">
        <w:rPr>
          <w:snapToGrid w:val="0"/>
        </w:rPr>
        <w:t xml:space="preserve">EXTENSION </w:t>
      </w:r>
      <w:r w:rsidR="005D5871" w:rsidRPr="007E6716">
        <w:t>UPTransportLayerInformation</w:t>
      </w:r>
      <w:r w:rsidR="005D5871" w:rsidRPr="007E6716">
        <w:rPr>
          <w:snapToGrid w:val="0"/>
        </w:rPr>
        <w:tab/>
      </w:r>
      <w:r w:rsidR="005D5871">
        <w:rPr>
          <w:snapToGrid w:val="0"/>
        </w:rPr>
        <w:tab/>
      </w:r>
      <w:r w:rsidR="00601571">
        <w:rPr>
          <w:snapToGrid w:val="0"/>
        </w:rPr>
        <w:tab/>
      </w:r>
      <w:r w:rsidR="00601571">
        <w:rPr>
          <w:snapToGrid w:val="0"/>
        </w:rPr>
        <w:tab/>
      </w:r>
      <w:r w:rsidR="005D5871" w:rsidRPr="007E6716">
        <w:rPr>
          <w:snapToGrid w:val="0"/>
        </w:rPr>
        <w:t>PRESENCE optional}</w:t>
      </w:r>
      <w:bookmarkStart w:id="9010" w:name="_Hlk44462442"/>
      <w:r w:rsidR="005D5871" w:rsidRPr="007E6716">
        <w:rPr>
          <w:snapToGrid w:val="0"/>
        </w:rPr>
        <w:t>|</w:t>
      </w:r>
    </w:p>
    <w:bookmarkEnd w:id="9010"/>
    <w:p w14:paraId="344E2762" w14:textId="35FCB549" w:rsidR="005D5871" w:rsidRDefault="00E013BA" w:rsidP="005D5871">
      <w:pPr>
        <w:pStyle w:val="PL"/>
        <w:rPr>
          <w:snapToGrid w:val="0"/>
        </w:rPr>
      </w:pPr>
      <w:r>
        <w:rPr>
          <w:snapToGrid w:val="0"/>
        </w:rPr>
        <w:tab/>
      </w:r>
      <w:r w:rsidR="005D5871" w:rsidRPr="007E6716">
        <w:rPr>
          <w:snapToGrid w:val="0"/>
        </w:rPr>
        <w:t>{ ID id-</w:t>
      </w:r>
      <w:r w:rsidR="005D5871">
        <w:rPr>
          <w:snapToGrid w:val="0"/>
        </w:rPr>
        <w:t>Additional-R</w:t>
      </w:r>
      <w:r w:rsidR="005D5871" w:rsidRPr="0094287A">
        <w:rPr>
          <w:snapToGrid w:val="0"/>
        </w:rPr>
        <w:t>edundant-UL-NG-U-TNLatUPF</w:t>
      </w:r>
      <w:r w:rsidR="005D5871" w:rsidRPr="007E6716">
        <w:rPr>
          <w:snapToGrid w:val="0"/>
        </w:rPr>
        <w:t>-List</w:t>
      </w:r>
      <w:r w:rsidR="005D5871">
        <w:rPr>
          <w:snapToGrid w:val="0"/>
        </w:rPr>
        <w:tab/>
      </w:r>
      <w:r w:rsidR="005D5871" w:rsidRPr="007E6716">
        <w:rPr>
          <w:snapToGrid w:val="0"/>
        </w:rPr>
        <w:t>CRITICALITY ignore</w:t>
      </w:r>
      <w:r w:rsidR="005D5871" w:rsidRPr="007E6716">
        <w:rPr>
          <w:snapToGrid w:val="0"/>
        </w:rPr>
        <w:tab/>
        <w:t>EXTENSION Additional-UL-NG-U-TNLatUPF-List</w:t>
      </w:r>
      <w:r w:rsidR="00B131F0">
        <w:rPr>
          <w:snapToGrid w:val="0"/>
        </w:rPr>
        <w:tab/>
      </w:r>
      <w:r w:rsidR="00601571">
        <w:rPr>
          <w:snapToGrid w:val="0"/>
        </w:rPr>
        <w:tab/>
      </w:r>
      <w:r>
        <w:rPr>
          <w:snapToGrid w:val="0"/>
        </w:rPr>
        <w:tab/>
      </w:r>
      <w:r w:rsidR="005D5871" w:rsidRPr="007E6716">
        <w:rPr>
          <w:snapToGrid w:val="0"/>
        </w:rPr>
        <w:t>PRESENCE optional}|</w:t>
      </w:r>
    </w:p>
    <w:p w14:paraId="354999B1" w14:textId="0621C57D"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w:t>
      </w:r>
      <w:r w:rsidR="005D5871" w:rsidRPr="007E6716">
        <w:rPr>
          <w:snapToGrid w:val="0"/>
        </w:rPr>
        <w:t>CommonNetworkInstance</w:t>
      </w:r>
      <w:r w:rsidR="005D5871">
        <w:rPr>
          <w:snapToGrid w:val="0"/>
        </w:rPr>
        <w:tab/>
      </w:r>
      <w:r w:rsidR="005D5871">
        <w:rPr>
          <w:snapToGrid w:val="0"/>
        </w:rPr>
        <w:tab/>
      </w:r>
      <w:r w:rsidR="00942659">
        <w:rPr>
          <w:snapToGrid w:val="0"/>
        </w:rPr>
        <w:tab/>
      </w:r>
      <w:r w:rsidR="00942659">
        <w:rPr>
          <w:snapToGrid w:val="0"/>
        </w:rPr>
        <w:tab/>
      </w:r>
      <w:r w:rsidR="005D5871" w:rsidRPr="007E6716">
        <w:rPr>
          <w:snapToGrid w:val="0"/>
        </w:rPr>
        <w:t>CRITICALITY ignore</w:t>
      </w:r>
      <w:r w:rsidR="005D5871" w:rsidRPr="007E6716">
        <w:rPr>
          <w:snapToGrid w:val="0"/>
        </w:rPr>
        <w:tab/>
        <w:t>EXTENSION PDUSessionCommonNetworkInstance</w:t>
      </w:r>
      <w:r w:rsidR="005D5871" w:rsidRPr="007E6716">
        <w:rPr>
          <w:snapToGrid w:val="0"/>
        </w:rPr>
        <w:tab/>
      </w:r>
      <w:r w:rsidR="00601571">
        <w:rPr>
          <w:snapToGrid w:val="0"/>
        </w:rPr>
        <w:tab/>
      </w:r>
      <w:r>
        <w:rPr>
          <w:snapToGrid w:val="0"/>
        </w:rPr>
        <w:tab/>
      </w:r>
      <w:r w:rsidR="005D5871" w:rsidRPr="007E6716">
        <w:rPr>
          <w:snapToGrid w:val="0"/>
        </w:rPr>
        <w:t>PRESENCE optional}</w:t>
      </w:r>
      <w:r w:rsidR="005D5871">
        <w:rPr>
          <w:snapToGrid w:val="0"/>
        </w:rPr>
        <w:t>|</w:t>
      </w:r>
    </w:p>
    <w:p w14:paraId="6399F2E4" w14:textId="4322130B" w:rsidR="00F02090" w:rsidRPr="00FD0425" w:rsidRDefault="00E013BA" w:rsidP="005D5871">
      <w:pPr>
        <w:pStyle w:val="PL"/>
        <w:rPr>
          <w:snapToGrid w:val="0"/>
        </w:rPr>
      </w:pPr>
      <w:r>
        <w:rPr>
          <w:snapToGrid w:val="0"/>
        </w:rPr>
        <w:tab/>
      </w:r>
      <w:r w:rsidR="005D5871" w:rsidRPr="0064043F">
        <w:rPr>
          <w:snapToGrid w:val="0"/>
        </w:rPr>
        <w:t xml:space="preserve">{ ID </w:t>
      </w:r>
      <w:r w:rsidR="005D5871" w:rsidRPr="00905D45">
        <w:rPr>
          <w:snapToGrid w:val="0"/>
        </w:rPr>
        <w:t>id-</w:t>
      </w:r>
      <w:r w:rsidR="005D5871" w:rsidRPr="00740EC1">
        <w:rPr>
          <w:snapToGrid w:val="0"/>
          <w:lang w:eastAsia="zh-CN"/>
        </w:rPr>
        <w:t>RedundantPDUSessionInformation</w:t>
      </w:r>
      <w:r w:rsidR="005D5871">
        <w:rPr>
          <w:snapToGrid w:val="0"/>
          <w:lang w:eastAsia="zh-CN"/>
        </w:rPr>
        <w:tab/>
      </w:r>
      <w:r w:rsidR="005D5871">
        <w:rPr>
          <w:snapToGrid w:val="0"/>
          <w:lang w:eastAsia="zh-CN"/>
        </w:rPr>
        <w:tab/>
      </w:r>
      <w:r w:rsidR="00942659">
        <w:rPr>
          <w:snapToGrid w:val="0"/>
        </w:rPr>
        <w:tab/>
      </w:r>
      <w:r w:rsidR="00942659">
        <w:rPr>
          <w:snapToGrid w:val="0"/>
        </w:rPr>
        <w:tab/>
      </w:r>
      <w:r w:rsidR="005D5871" w:rsidRPr="0064043F">
        <w:rPr>
          <w:snapToGrid w:val="0"/>
        </w:rPr>
        <w:t>CRITICALITY ignore</w:t>
      </w:r>
      <w:r w:rsidR="005D5871" w:rsidRPr="0064043F">
        <w:rPr>
          <w:snapToGrid w:val="0"/>
        </w:rPr>
        <w:tab/>
        <w:t xml:space="preserve">EXTENSION </w:t>
      </w:r>
      <w:r w:rsidR="005D5871" w:rsidRPr="00740EC1">
        <w:rPr>
          <w:snapToGrid w:val="0"/>
        </w:rPr>
        <w:t>RedundantPDUSessionInformation</w:t>
      </w:r>
      <w:r w:rsidR="005D5871" w:rsidRPr="0064043F">
        <w:rPr>
          <w:snapToGrid w:val="0"/>
        </w:rPr>
        <w:tab/>
      </w:r>
      <w:r w:rsidR="00601571">
        <w:rPr>
          <w:snapToGrid w:val="0"/>
        </w:rPr>
        <w:tab/>
      </w:r>
      <w:r w:rsidR="00601571">
        <w:rPr>
          <w:snapToGrid w:val="0"/>
        </w:rPr>
        <w:tab/>
      </w:r>
      <w:r w:rsidR="005D5871"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9011"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0F5ECA8" w:rsidR="00D14B89" w:rsidRPr="00FD0425" w:rsidRDefault="00CA1F7F" w:rsidP="00D14B89">
      <w:pPr>
        <w:pStyle w:val="PL"/>
        <w:rPr>
          <w:snapToGrid w:val="0"/>
        </w:rPr>
      </w:pPr>
      <w:r w:rsidRPr="00FD0425">
        <w:rPr>
          <w:snapToGrid w:val="0"/>
        </w:rPr>
        <w:tab/>
        <w:t>{</w:t>
      </w:r>
      <w:r w:rsidR="00E013BA">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1BEAD94E" w:rsidR="005D5871" w:rsidRPr="00FD0425" w:rsidRDefault="0073558E" w:rsidP="005D5871">
      <w:pPr>
        <w:pStyle w:val="PL"/>
        <w:rPr>
          <w:snapToGrid w:val="0"/>
        </w:rPr>
      </w:pPr>
      <w:r w:rsidRPr="00FD0425">
        <w:rPr>
          <w:snapToGrid w:val="0"/>
        </w:rPr>
        <w:tab/>
        <w:t>{</w:t>
      </w:r>
      <w:r w:rsidR="00E013BA">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3AC37362"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E013BA">
        <w:rPr>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451548C0"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sidR="00755C85">
        <w:rPr>
          <w:snapToGrid w:val="0"/>
        </w:rPr>
        <w:tab/>
      </w:r>
      <w:r w:rsidR="00755C85">
        <w:rPr>
          <w:snapToGrid w:val="0"/>
        </w:rPr>
        <w:tab/>
      </w:r>
      <w:r w:rsidR="00755C85">
        <w:rPr>
          <w:snapToGrid w:val="0"/>
        </w:rPr>
        <w:tab/>
      </w:r>
      <w:r w:rsidR="00755C85">
        <w:rPr>
          <w:snapToGrid w:val="0"/>
        </w:rPr>
        <w:tab/>
      </w:r>
      <w:r w:rsidRPr="002114C2">
        <w:rPr>
          <w:snapToGrid w:val="0"/>
        </w:rPr>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9012"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9012"/>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421621D1" w:rsidR="00F02090" w:rsidRPr="00FD0425" w:rsidRDefault="00F02090" w:rsidP="00F02090">
      <w:pPr>
        <w:pStyle w:val="PL"/>
      </w:pPr>
      <w:r w:rsidRPr="00FD0425">
        <w:t>PDUSessionType</w:t>
      </w:r>
      <w:bookmarkEnd w:id="9011"/>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9013" w:name="_Hlk513550486"/>
      <w:r w:rsidRPr="00FD0425">
        <w:t>PDUSession-ID</w:t>
      </w:r>
      <w:bookmarkEnd w:id="9013"/>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9014" w:name="_Hlk513550449"/>
      <w:r w:rsidRPr="00FD0425">
        <w:t>QoSFlow</w:t>
      </w:r>
      <w:r w:rsidRPr="00FD0425">
        <w:rPr>
          <w:rFonts w:cs="Arial"/>
          <w:bCs/>
          <w:iCs/>
          <w:lang w:eastAsia="ja-JP"/>
        </w:rPr>
        <w:t>Identifier</w:t>
      </w:r>
      <w:bookmarkEnd w:id="9014"/>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9015" w:name="_Hlk515426213"/>
      <w:r w:rsidRPr="00FD0425">
        <w:t>GBRQoSFlowInfo</w:t>
      </w:r>
      <w:bookmarkEnd w:id="9015"/>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F049653"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D77024">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40221ED8"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772E437A"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OPTIONAL,</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9016"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9016"/>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9017" w:name="OLE_LINK120"/>
      <w:r>
        <w:rPr>
          <w:lang w:eastAsia="ja-JP"/>
        </w:rPr>
        <w:t>RACHReportInfo</w:t>
      </w:r>
      <w:r w:rsidRPr="00671591">
        <w:rPr>
          <w:noProof w:val="0"/>
          <w:snapToGrid w:val="0"/>
        </w:rPr>
        <w:t>rmation</w:t>
      </w:r>
      <w:bookmarkEnd w:id="9017"/>
      <w:r>
        <w:rPr>
          <w:noProof w:val="0"/>
          <w:snapToGrid w:val="0"/>
        </w:rPr>
        <w:tab/>
      </w:r>
      <w:r w:rsidRPr="00671591">
        <w:rPr>
          <w:noProof w:val="0"/>
          <w:snapToGrid w:val="0"/>
        </w:rPr>
        <w:t xml:space="preserve">::= SEQUENCE (SIZE(1.. maxnoofRACHReports)) OF </w:t>
      </w:r>
      <w:bookmarkStart w:id="9018" w:name="OLE_LINK119"/>
      <w:r>
        <w:rPr>
          <w:noProof w:val="0"/>
          <w:snapToGrid w:val="0"/>
        </w:rPr>
        <w:t>RACHReport</w:t>
      </w:r>
      <w:r w:rsidRPr="00671591">
        <w:rPr>
          <w:noProof w:val="0"/>
          <w:snapToGrid w:val="0"/>
        </w:rPr>
        <w:t>List-Item</w:t>
      </w:r>
      <w:bookmarkEnd w:id="9018"/>
    </w:p>
    <w:p w14:paraId="2555F807" w14:textId="77777777" w:rsidR="00D94208" w:rsidRPr="00E0207D" w:rsidRDefault="00D94208" w:rsidP="00D94208">
      <w:pPr>
        <w:pStyle w:val="PL"/>
        <w:rPr>
          <w:noProof w:val="0"/>
          <w:snapToGrid w:val="0"/>
        </w:rPr>
      </w:pPr>
      <w:bookmarkStart w:id="9019" w:name="OLE_LINK121"/>
      <w:r>
        <w:rPr>
          <w:noProof w:val="0"/>
          <w:snapToGrid w:val="0"/>
        </w:rPr>
        <w:t>RACHReportList-Item</w:t>
      </w:r>
      <w:bookmarkEnd w:id="9019"/>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02DA060E"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r>
      <w:r w:rsidR="00B131F0">
        <w:tab/>
      </w:r>
      <w:r w:rsidRPr="00300B5A">
        <w:t>NG-eNB-</w:t>
      </w:r>
      <w:r w:rsidRPr="00300B5A">
        <w:rPr>
          <w:noProof w:val="0"/>
          <w:snapToGrid w:val="0"/>
        </w:rPr>
        <w:t>RadioResourceStatus</w:t>
      </w:r>
      <w:r w:rsidRPr="00300B5A">
        <w:t>,</w:t>
      </w:r>
    </w:p>
    <w:p w14:paraId="607FFD14" w14:textId="44DF8719"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r>
      <w:r w:rsidR="00B131F0">
        <w:tab/>
      </w:r>
      <w:r w:rsidR="00B131F0">
        <w:tab/>
      </w:r>
      <w:r w:rsidRPr="00300B5A">
        <w:t>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9020"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9021" w:name="_Hlk515439004"/>
      <w:r w:rsidRPr="00FD0425">
        <w:rPr>
          <w:noProof w:val="0"/>
          <w:snapToGrid w:val="0"/>
          <w:lang w:eastAsia="zh-CN"/>
        </w:rPr>
        <w:t>RANAreaID</w:t>
      </w:r>
      <w:bookmarkEnd w:id="9020"/>
      <w:bookmarkEnd w:id="9021"/>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9022" w:name="_Hlk513533037"/>
      <w:r w:rsidRPr="00FD0425">
        <w:rPr>
          <w:noProof w:val="0"/>
          <w:snapToGrid w:val="0"/>
          <w:lang w:eastAsia="zh-CN"/>
        </w:rPr>
        <w:t>RANPagingArea</w:t>
      </w:r>
      <w:bookmarkEnd w:id="9022"/>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9023" w:name="_Hlk515246357"/>
      <w:r w:rsidRPr="00FD0425">
        <w:rPr>
          <w:noProof w:val="0"/>
          <w:snapToGrid w:val="0"/>
        </w:rPr>
        <w:t>RANPagingAttemptInfo</w:t>
      </w:r>
      <w:bookmarkEnd w:id="9023"/>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9024"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9024"/>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4E4E9396"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9025"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9026" w:name="_Hlk515435069"/>
      <w:r w:rsidRPr="00FD0425">
        <w:t xml:space="preserve">RFSP-Index </w:t>
      </w:r>
      <w:bookmarkEnd w:id="9025"/>
      <w:bookmarkEnd w:id="9026"/>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3780C29A" w:rsidR="00D94208" w:rsidRPr="0028640F" w:rsidRDefault="00D94208" w:rsidP="0028640F">
      <w:pPr>
        <w:pStyle w:val="PL"/>
      </w:pPr>
      <w:r w:rsidRPr="0028640F">
        <w:tab/>
        <w:t>noofRRCConnections</w:t>
      </w:r>
      <w:r w:rsidR="006F403E">
        <w:tab/>
      </w:r>
      <w:r w:rsidR="006F403E">
        <w:tab/>
      </w:r>
      <w:r w:rsidR="006F403E">
        <w:tab/>
      </w:r>
      <w:r w:rsidR="006F403E">
        <w:tab/>
      </w:r>
      <w:r w:rsidR="006F403E">
        <w:tab/>
      </w:r>
      <w:r w:rsidRPr="0028640F">
        <w:tab/>
        <w:t>NoofRRCConnections,</w:t>
      </w:r>
    </w:p>
    <w:p w14:paraId="6C1DAC2F" w14:textId="430B3D17" w:rsidR="00D94208" w:rsidRPr="0028640F" w:rsidRDefault="00D94208" w:rsidP="0028640F">
      <w:pPr>
        <w:pStyle w:val="PL"/>
      </w:pPr>
      <w:r w:rsidRPr="0028640F">
        <w:tab/>
        <w:t>availableRRCConnectionCapacityValue</w:t>
      </w:r>
      <w:r w:rsidRPr="0028640F">
        <w:tab/>
      </w:r>
      <w:r w:rsidR="006F403E">
        <w:tab/>
      </w:r>
      <w:r w:rsidRPr="0028640F">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61B65101" w:rsidR="00D94208" w:rsidRPr="00FD0425" w:rsidRDefault="00D94208" w:rsidP="00D94208">
      <w:pPr>
        <w:pStyle w:val="PL"/>
      </w:pPr>
      <w:r w:rsidRPr="00FD0425">
        <w:tab/>
      </w:r>
      <w:r>
        <w:rPr>
          <w:lang w:eastAsia="ja-JP"/>
        </w:rPr>
        <w:t>uERLFReportContainer</w:t>
      </w:r>
      <w:r w:rsidR="006F403E">
        <w:rPr>
          <w:lang w:eastAsia="ja-JP"/>
        </w:rPr>
        <w:tab/>
      </w:r>
      <w:r w:rsidR="006F403E">
        <w:rPr>
          <w:lang w:eastAsia="ja-JP"/>
        </w:rPr>
        <w:tab/>
      </w:r>
      <w:r w:rsidR="006F403E">
        <w:rPr>
          <w:lang w:eastAsia="ja-JP"/>
        </w:rPr>
        <w:tab/>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9027" w:name="_Hlk513552467"/>
      <w:r w:rsidRPr="00FD0425">
        <w:t>SCGConfigurationQuery</w:t>
      </w:r>
      <w:bookmarkEnd w:id="9027"/>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9028" w:name="_Hlk515407386"/>
      <w:r w:rsidRPr="00FD0425">
        <w:t>SecurityIndication</w:t>
      </w:r>
      <w:bookmarkEnd w:id="9028"/>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2A4E8302"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w:t>
      </w:r>
      <w:r w:rsidR="006F403E">
        <w:rPr>
          <w:rFonts w:eastAsia="SimSun"/>
          <w:snapToGrid w:val="0"/>
          <w:lang w:val="fr-FR"/>
        </w:rPr>
        <w:tab/>
      </w:r>
      <w:r w:rsidRPr="006B55F2">
        <w:rPr>
          <w:rFonts w:eastAsia="SimSun"/>
          <w:snapToGrid w:val="0"/>
          <w:lang w:val="fr-FR"/>
        </w:rPr>
        <w:t>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2104AFEE"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2C8DF75D" w14:textId="4BDE0CE2"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5D577856" w14:textId="20A1289F"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61A03287" w:rsidR="006D7D8E" w:rsidRPr="0025519D" w:rsidRDefault="006D7D8E" w:rsidP="009354E2">
      <w:pPr>
        <w:pStyle w:val="PL"/>
        <w:rPr>
          <w:rFonts w:eastAsia="SimSun"/>
          <w:snapToGrid w:val="0"/>
        </w:rPr>
      </w:pP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9029"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9030"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9031" w:name="_Hlk515513755"/>
      <w:r w:rsidRPr="00FD0425">
        <w:rPr>
          <w:snapToGrid w:val="0"/>
        </w:rPr>
        <w:t>ServedCellsToUpdate-E-UTRA</w:t>
      </w:r>
      <w:bookmarkEnd w:id="9031"/>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9032" w:name="_Hlk515405063"/>
      <w:r w:rsidRPr="00FD0425">
        <w:rPr>
          <w:noProof w:val="0"/>
          <w:snapToGrid w:val="0"/>
          <w:lang w:eastAsia="zh-CN"/>
        </w:rPr>
        <w:t>ServedCellInformation-NR</w:t>
      </w:r>
      <w:bookmarkEnd w:id="9032"/>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9033" w:name="_Hlk515516914"/>
      <w:r w:rsidRPr="00FD0425">
        <w:rPr>
          <w:snapToGrid w:val="0"/>
        </w:rPr>
        <w:t>ServedCellsToUpdate-NR</w:t>
      </w:r>
      <w:bookmarkEnd w:id="9033"/>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9034" w:name="_Hlk515433516"/>
      <w:bookmarkEnd w:id="9029"/>
      <w:bookmarkEnd w:id="9030"/>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9034"/>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9035" w:name="_Hlk515372577"/>
      <w:r w:rsidRPr="00FD0425">
        <w:t>S-NG-RANnode-SecurityKey</w:t>
      </w:r>
      <w:bookmarkEnd w:id="9035"/>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9036" w:name="_Hlk515407292"/>
      <w:r w:rsidRPr="00FD0425">
        <w:t>S-NSSAI</w:t>
      </w:r>
      <w:bookmarkEnd w:id="9036"/>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59BF4BEB" w:rsidR="00655FE8" w:rsidRPr="0028640F" w:rsidRDefault="0028640F" w:rsidP="0028640F">
      <w:pPr>
        <w:pStyle w:val="PL"/>
      </w:pPr>
      <w:r>
        <w:tab/>
      </w:r>
      <w:r w:rsidR="00655FE8" w:rsidRPr="0028640F">
        <w:rPr>
          <w:rFonts w:hint="eastAsia"/>
        </w:rPr>
        <w:t>...</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3A3EE1" w:rsidRDefault="0028640F" w:rsidP="0028640F">
      <w:pPr>
        <w:pStyle w:val="PL"/>
        <w:rPr>
          <w:lang w:val="fr-FR"/>
        </w:rPr>
      </w:pPr>
      <w:r>
        <w:tab/>
      </w:r>
      <w:r w:rsidR="00D94208" w:rsidRPr="003A3EE1">
        <w:rPr>
          <w:lang w:val="fr-FR"/>
        </w:rPr>
        <w:t>ssb-Area-dL-non-GBR-PRB-usage</w:t>
      </w:r>
      <w:r w:rsidR="00D94208" w:rsidRPr="003A3EE1">
        <w:rPr>
          <w:lang w:val="fr-FR"/>
        </w:rPr>
        <w:tab/>
      </w:r>
      <w:r w:rsidR="00D94208" w:rsidRPr="003A3EE1">
        <w:rPr>
          <w:lang w:val="fr-FR"/>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9037" w:name="_Hlk513550990"/>
      <w:r w:rsidRPr="00FD0425">
        <w:t>SUL-Information</w:t>
      </w:r>
      <w:bookmarkEnd w:id="9037"/>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9038" w:name="_Hlk513554726"/>
      <w:r w:rsidRPr="00FD0425">
        <w:rPr>
          <w:snapToGrid w:val="0"/>
        </w:rPr>
        <w:t>TAISupport-List</w:t>
      </w:r>
      <w:bookmarkEnd w:id="9038"/>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1AD05F46"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9039"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9039"/>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9040" w:name="_Hlk513539477"/>
      <w:r w:rsidRPr="00FD0425">
        <w:t>TraceActivation</w:t>
      </w:r>
      <w:bookmarkEnd w:id="9040"/>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9041" w:name="_Hlk513550597"/>
      <w:r w:rsidRPr="00FD0425">
        <w:t>UEAggregateMaximumBitRate</w:t>
      </w:r>
      <w:bookmarkEnd w:id="9041"/>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9042" w:name="_Hlk515363970"/>
      <w:r w:rsidRPr="00FD0425">
        <w:t>UEContextID</w:t>
      </w:r>
      <w:bookmarkEnd w:id="9042"/>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9043"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9044" w:name="_Hlk515524243"/>
      <w:r w:rsidRPr="006B55F2">
        <w:rPr>
          <w:snapToGrid w:val="0"/>
          <w:lang w:val="fr-FR"/>
        </w:rPr>
        <w:t>UEContextInfoRetrUECtxtResp</w:t>
      </w:r>
      <w:bookmarkEnd w:id="9043"/>
      <w:bookmarkEnd w:id="9044"/>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9045"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9046" w:name="_Hlk120181590"/>
      <w:r w:rsidRPr="009354E2">
        <w:t>UERLFReportContainer</w:t>
      </w:r>
      <w:r w:rsidRPr="004B5CE3">
        <w:t xml:space="preserve">-ExtIEs </w:t>
      </w:r>
      <w:r w:rsidRPr="009354E2">
        <w:t xml:space="preserve">XNAP-PROTOCOL-IES </w:t>
      </w:r>
      <w:r w:rsidRPr="004B5CE3">
        <w:t>::= {</w:t>
      </w:r>
    </w:p>
    <w:p w14:paraId="08AA3A05" w14:textId="46E3BF4B" w:rsidR="00B71DAA" w:rsidRPr="004B5CE3" w:rsidRDefault="00175499" w:rsidP="00175499">
      <w:pPr>
        <w:pStyle w:val="PL"/>
      </w:pPr>
      <w:r>
        <w:tab/>
      </w:r>
      <w:r w:rsidRPr="009C52E6">
        <w:t>{ ID id-UERLFReportContainerLTEExtension</w:t>
      </w:r>
      <w:r w:rsidR="00B54739">
        <w:tab/>
      </w:r>
      <w:r w:rsidRPr="009C52E6">
        <w:t xml:space="preserve">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9046"/>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9047"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9047"/>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0BF93986" w:rsidR="00F02090" w:rsidRPr="00FD0425" w:rsidRDefault="00F02090" w:rsidP="00F02090">
      <w:pPr>
        <w:pStyle w:val="PL"/>
      </w:pPr>
      <w:r w:rsidRPr="00FD0425">
        <w:t>UESecurityCapabilities</w:t>
      </w:r>
      <w:bookmarkEnd w:id="9045"/>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9048"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9048"/>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2A2E894C" w:rsidR="003B7405" w:rsidRPr="009354E2" w:rsidRDefault="003B7405" w:rsidP="009354E2">
      <w:pPr>
        <w:pStyle w:val="PL"/>
      </w:pPr>
      <w:r w:rsidRPr="009354E2">
        <w:tab/>
        <w:t>wlanMeasConfig</w:t>
      </w:r>
      <w:r w:rsidR="00B54739">
        <w:tab/>
      </w:r>
      <w:r w:rsidR="00B54739">
        <w:tab/>
      </w:r>
      <w:r w:rsidR="00B54739">
        <w:tab/>
      </w:r>
      <w:r w:rsidR="00B54739">
        <w:tab/>
      </w:r>
      <w:r w:rsidRPr="009354E2">
        <w:t>WLANMeasConfig,</w:t>
      </w:r>
    </w:p>
    <w:p w14:paraId="700E69EF" w14:textId="5655F569" w:rsidR="003B7405" w:rsidRPr="009354E2" w:rsidRDefault="003B7405" w:rsidP="009354E2">
      <w:pPr>
        <w:pStyle w:val="PL"/>
      </w:pPr>
      <w:r w:rsidRPr="009354E2">
        <w:tab/>
        <w:t>wlanMeasConfigNameList</w:t>
      </w:r>
      <w:r w:rsidRPr="009354E2">
        <w:tab/>
      </w:r>
      <w:r w:rsidRPr="009354E2">
        <w:tab/>
        <w:t>WLANMeasConfigNameList</w:t>
      </w:r>
      <w:r w:rsidR="00B54739">
        <w:tab/>
      </w:r>
      <w:r w:rsidR="00B54739">
        <w:tab/>
      </w:r>
      <w:r w:rsidRPr="009354E2">
        <w:t>OPTIONAL,</w:t>
      </w:r>
    </w:p>
    <w:p w14:paraId="7402F307" w14:textId="3E1C6731" w:rsidR="003B7405" w:rsidRPr="009354E2" w:rsidRDefault="003B7405" w:rsidP="009354E2">
      <w:pPr>
        <w:pStyle w:val="PL"/>
      </w:pPr>
      <w:r w:rsidRPr="009354E2">
        <w:tab/>
        <w:t>wlan-rssi</w:t>
      </w:r>
      <w:r w:rsidR="00B54739">
        <w:tab/>
      </w:r>
      <w:r w:rsidR="00B54739">
        <w:tab/>
      </w:r>
      <w:r w:rsidR="00B54739">
        <w:tab/>
      </w:r>
      <w:r w:rsidR="00B54739">
        <w:tab/>
      </w:r>
      <w:r w:rsidR="00B54739">
        <w:tab/>
      </w:r>
      <w:r w:rsidRPr="009354E2">
        <w:t>ENUMERATED {true, ...}</w:t>
      </w:r>
      <w:r w:rsidR="00B54739">
        <w:tab/>
      </w:r>
      <w:r w:rsidR="00B54739">
        <w:tab/>
      </w:r>
      <w:r w:rsidRPr="009354E2">
        <w:t>OPTIONAL,</w:t>
      </w:r>
    </w:p>
    <w:p w14:paraId="30324177" w14:textId="06163162" w:rsidR="003B7405" w:rsidRPr="006B55F2" w:rsidRDefault="003B7405" w:rsidP="009354E2">
      <w:pPr>
        <w:pStyle w:val="PL"/>
        <w:rPr>
          <w:lang w:val="fr-FR"/>
        </w:rPr>
      </w:pPr>
      <w:r w:rsidRPr="009354E2">
        <w:tab/>
        <w:t>wlan-rtt</w:t>
      </w:r>
      <w:r w:rsidR="00B54739">
        <w:tab/>
      </w:r>
      <w:r w:rsidR="00B54739">
        <w:tab/>
      </w:r>
      <w:r w:rsidR="00B54739">
        <w:tab/>
      </w:r>
      <w:r w:rsidR="00B54739">
        <w:tab/>
      </w:r>
      <w:r w:rsidR="00B54739">
        <w:tab/>
      </w:r>
      <w:r w:rsidRPr="009354E2">
        <w:t>ENUMERATED {true, ...}</w:t>
      </w:r>
      <w:r w:rsidR="00B54739">
        <w:tab/>
      </w:r>
      <w:r w:rsidR="00B54739">
        <w:tab/>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1C7133C0" w:rsidR="003B7405" w:rsidRPr="009354E2" w:rsidRDefault="003B7405" w:rsidP="009354E2">
      <w:pPr>
        <w:pStyle w:val="PL"/>
      </w:pPr>
      <w:r w:rsidRPr="009354E2">
        <w:t>WLANName ::= OCTET STRING (SIZE (1..32))</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9049" w:name="_CR9_3_6"/>
      <w:bookmarkStart w:id="9050" w:name="_Toc20955409"/>
      <w:bookmarkStart w:id="9051" w:name="_Toc29991617"/>
      <w:bookmarkStart w:id="9052" w:name="_Toc36556020"/>
      <w:bookmarkStart w:id="9053" w:name="_Toc44497805"/>
      <w:bookmarkStart w:id="9054" w:name="_Toc45108192"/>
      <w:bookmarkStart w:id="9055" w:name="_Toc45901812"/>
      <w:bookmarkStart w:id="9056" w:name="_Toc51850893"/>
      <w:bookmarkStart w:id="9057" w:name="_Toc56693897"/>
      <w:bookmarkStart w:id="9058" w:name="_Toc64447441"/>
      <w:bookmarkStart w:id="9059" w:name="_Toc66286935"/>
      <w:bookmarkStart w:id="9060" w:name="_Toc74151633"/>
      <w:bookmarkStart w:id="9061" w:name="_Toc88654107"/>
      <w:bookmarkStart w:id="9062" w:name="_Toc97904463"/>
      <w:bookmarkStart w:id="9063" w:name="_Toc105175504"/>
      <w:bookmarkStart w:id="9064" w:name="_Toc113826534"/>
      <w:bookmarkStart w:id="9065" w:name="_Toc155948963"/>
      <w:bookmarkEnd w:id="9049"/>
      <w:r w:rsidRPr="00FD0425">
        <w:t>9.3.6</w:t>
      </w:r>
      <w:r w:rsidRPr="00FD0425">
        <w:tab/>
        <w:t>Common definitions</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9066" w:name="_CR9_3_7"/>
      <w:bookmarkStart w:id="9067" w:name="_Toc20955410"/>
      <w:bookmarkStart w:id="9068" w:name="_Toc29991618"/>
      <w:bookmarkStart w:id="9069" w:name="_Toc36556021"/>
      <w:bookmarkStart w:id="9070" w:name="_Toc44497806"/>
      <w:bookmarkStart w:id="9071" w:name="_Toc45108193"/>
      <w:bookmarkStart w:id="9072" w:name="_Toc45901813"/>
      <w:bookmarkStart w:id="9073" w:name="_Toc51850894"/>
      <w:bookmarkStart w:id="9074" w:name="_Toc56693898"/>
      <w:bookmarkStart w:id="9075" w:name="_Toc64447442"/>
      <w:bookmarkStart w:id="9076" w:name="_Toc66286936"/>
      <w:bookmarkStart w:id="9077" w:name="_Toc74151634"/>
      <w:bookmarkStart w:id="9078" w:name="_Toc88654108"/>
      <w:bookmarkStart w:id="9079" w:name="_Toc97904464"/>
      <w:bookmarkStart w:id="9080" w:name="_Toc105175505"/>
      <w:bookmarkStart w:id="9081" w:name="_Toc113826535"/>
      <w:bookmarkStart w:id="9082" w:name="_Toc155948964"/>
      <w:bookmarkEnd w:id="9066"/>
      <w:r w:rsidRPr="00FD0425">
        <w:t>9.3.7</w:t>
      </w:r>
      <w:r w:rsidRPr="00FD0425">
        <w:tab/>
        <w:t>Constant definitions</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3DDB1A9A" w:rsidR="00B71DAA" w:rsidRPr="00BD1D4F" w:rsidRDefault="00B71DAA" w:rsidP="00BD1D4F">
      <w:pPr>
        <w:pStyle w:val="PL"/>
      </w:pPr>
      <w:r w:rsidRPr="00BD1D4F">
        <w:t>id-failureIndication</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19985539"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9083"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9083"/>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9084"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9084"/>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9085" w:name="_Hlk29912457"/>
      <w:r w:rsidRPr="00FD0425">
        <w:rPr>
          <w:snapToGrid w:val="0"/>
        </w:rPr>
        <w:t>ProtocolIE-ID</w:t>
      </w:r>
      <w:bookmarkEnd w:id="9085"/>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9086"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9086"/>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9087" w:name="_Hlk31885127"/>
      <w:r w:rsidRPr="006E2E98">
        <w:rPr>
          <w:snapToGrid w:val="0"/>
          <w:lang w:val="it-IT"/>
        </w:rPr>
        <w:t>ProtocolIE-ID</w:t>
      </w:r>
      <w:bookmarkEnd w:id="9087"/>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040A25EE" w:rsidR="00655FE8" w:rsidRPr="00B22C47" w:rsidRDefault="00655FE8" w:rsidP="00655FE8">
      <w:pPr>
        <w:pStyle w:val="PL"/>
        <w:rPr>
          <w:lang w:eastAsia="zh-CN"/>
        </w:rPr>
      </w:pPr>
      <w:r w:rsidRPr="00B22C47">
        <w:t>id-</w:t>
      </w:r>
      <w:r>
        <w:rPr>
          <w:rFonts w:hint="eastAsia"/>
          <w:snapToGrid w:val="0"/>
          <w:lang w:eastAsia="zh-CN"/>
        </w:rPr>
        <w:t>SNTriggered</w:t>
      </w:r>
      <w:r w:rsidR="00B54739">
        <w:rPr>
          <w:lang w:eastAsia="zh-CN"/>
        </w:rPr>
        <w:tab/>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145DD41C"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6E9EF5EF"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Pr="00130665" w:rsidRDefault="00130665" w:rsidP="00B7379C">
      <w:pPr>
        <w:pStyle w:val="PL"/>
        <w:rPr>
          <w:snapToGrid w:val="0"/>
          <w:highlight w:val="yellow"/>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9088" w:name="_CR9_3_8"/>
      <w:bookmarkStart w:id="9089" w:name="_Toc20955411"/>
      <w:bookmarkStart w:id="9090" w:name="_Toc29991619"/>
      <w:bookmarkStart w:id="9091" w:name="_Toc36556022"/>
      <w:bookmarkStart w:id="9092" w:name="_Toc44497807"/>
      <w:bookmarkStart w:id="9093" w:name="_Toc45108194"/>
      <w:bookmarkStart w:id="9094" w:name="_Toc45901814"/>
      <w:bookmarkStart w:id="9095" w:name="_Toc51850895"/>
      <w:bookmarkStart w:id="9096" w:name="_Toc56693899"/>
      <w:bookmarkStart w:id="9097" w:name="_Toc64447443"/>
      <w:bookmarkStart w:id="9098" w:name="_Toc66286937"/>
      <w:bookmarkStart w:id="9099" w:name="_Toc74151635"/>
      <w:bookmarkStart w:id="9100" w:name="_Toc88654109"/>
      <w:bookmarkStart w:id="9101" w:name="_Toc97904465"/>
      <w:bookmarkStart w:id="9102" w:name="_Toc105175506"/>
      <w:bookmarkStart w:id="9103" w:name="_Toc113826536"/>
      <w:bookmarkStart w:id="9104" w:name="_Toc155948965"/>
      <w:bookmarkEnd w:id="9088"/>
      <w:r w:rsidRPr="00FD0425">
        <w:t>9.3.8</w:t>
      </w:r>
      <w:r w:rsidRPr="00FD0425">
        <w:tab/>
        <w:t>Container definitions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D400AE">
          <w:headerReference w:type="default" r:id="rId137"/>
          <w:footerReference w:type="default" r:id="rId138"/>
          <w:footnotePr>
            <w:numRestart w:val="eachSect"/>
          </w:footnotePr>
          <w:pgSz w:w="16840" w:h="11907" w:orient="landscape" w:code="9"/>
          <w:pgMar w:top="1133" w:right="1416" w:bottom="1133" w:left="1133" w:header="850" w:footer="340" w:gutter="0"/>
          <w:cols w:space="720"/>
          <w:formProt w:val="0"/>
          <w:docGrid w:linePitch="272"/>
        </w:sectPr>
      </w:pPr>
      <w:bookmarkStart w:id="9105" w:name="_CR"/>
      <w:bookmarkEnd w:id="9105"/>
    </w:p>
    <w:p w14:paraId="3E5F7A93" w14:textId="77777777" w:rsidR="00F02090" w:rsidRPr="00FD0425" w:rsidRDefault="00F02090" w:rsidP="00F02090">
      <w:pPr>
        <w:pStyle w:val="Heading2"/>
      </w:pPr>
      <w:bookmarkStart w:id="9106" w:name="_CR9_4"/>
      <w:bookmarkStart w:id="9107" w:name="_Toc20955412"/>
      <w:bookmarkStart w:id="9108" w:name="_Toc29991620"/>
      <w:bookmarkStart w:id="9109" w:name="_Toc36556023"/>
      <w:bookmarkStart w:id="9110" w:name="_Toc44497808"/>
      <w:bookmarkStart w:id="9111" w:name="_Toc45108195"/>
      <w:bookmarkStart w:id="9112" w:name="_Toc45901815"/>
      <w:bookmarkStart w:id="9113" w:name="_Toc51850896"/>
      <w:bookmarkStart w:id="9114" w:name="_Toc56693900"/>
      <w:bookmarkStart w:id="9115" w:name="_Toc64447444"/>
      <w:bookmarkStart w:id="9116" w:name="_Toc66286938"/>
      <w:bookmarkStart w:id="9117" w:name="_Toc74151636"/>
      <w:bookmarkStart w:id="9118" w:name="_Toc88654110"/>
      <w:bookmarkStart w:id="9119" w:name="_Toc97904466"/>
      <w:bookmarkStart w:id="9120" w:name="_Toc105175507"/>
      <w:bookmarkStart w:id="9121" w:name="_Toc113826537"/>
      <w:bookmarkStart w:id="9122" w:name="_Toc155948966"/>
      <w:bookmarkEnd w:id="9106"/>
      <w:r w:rsidRPr="00FD0425">
        <w:t>9.4</w:t>
      </w:r>
      <w:r w:rsidRPr="00FD0425">
        <w:tab/>
        <w:t>Message transfer syntax</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9123" w:name="_CR9_5"/>
      <w:bookmarkStart w:id="9124" w:name="_Toc20955413"/>
      <w:bookmarkStart w:id="9125" w:name="_Toc29991621"/>
      <w:bookmarkStart w:id="9126" w:name="_Toc36556024"/>
      <w:bookmarkStart w:id="9127" w:name="_Toc44497809"/>
      <w:bookmarkStart w:id="9128" w:name="_Toc45108196"/>
      <w:bookmarkStart w:id="9129" w:name="_Toc45901816"/>
      <w:bookmarkStart w:id="9130" w:name="_Toc51850897"/>
      <w:bookmarkStart w:id="9131" w:name="_Toc56693901"/>
      <w:bookmarkStart w:id="9132" w:name="_Toc64447445"/>
      <w:bookmarkStart w:id="9133" w:name="_Toc66286939"/>
      <w:bookmarkStart w:id="9134" w:name="_Toc74151637"/>
      <w:bookmarkStart w:id="9135" w:name="_Toc88654111"/>
      <w:bookmarkStart w:id="9136" w:name="_Toc97904467"/>
      <w:bookmarkStart w:id="9137" w:name="_Toc105175508"/>
      <w:bookmarkStart w:id="9138" w:name="_Toc113826538"/>
      <w:bookmarkStart w:id="9139" w:name="_Toc155948967"/>
      <w:bookmarkEnd w:id="9123"/>
      <w:r w:rsidRPr="00FD0425">
        <w:t>9.5</w:t>
      </w:r>
      <w:r w:rsidRPr="00FD0425">
        <w:tab/>
        <w:t>Timers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9140" w:name="_CR10"/>
      <w:bookmarkStart w:id="9141" w:name="_Toc20955414"/>
      <w:bookmarkStart w:id="9142" w:name="_Toc29991622"/>
      <w:bookmarkStart w:id="9143" w:name="_Toc36556025"/>
      <w:bookmarkStart w:id="9144" w:name="_Toc44497810"/>
      <w:bookmarkStart w:id="9145" w:name="_Toc45108197"/>
      <w:bookmarkStart w:id="9146" w:name="_Toc45901817"/>
      <w:bookmarkStart w:id="9147" w:name="_Toc51850898"/>
      <w:bookmarkStart w:id="9148" w:name="_Toc56693902"/>
      <w:bookmarkStart w:id="9149" w:name="_Toc64447446"/>
      <w:bookmarkStart w:id="9150" w:name="_Toc66286940"/>
      <w:bookmarkStart w:id="9151" w:name="_Toc74151638"/>
      <w:bookmarkStart w:id="9152" w:name="_Toc88654112"/>
      <w:bookmarkStart w:id="9153" w:name="_Toc97904468"/>
      <w:bookmarkStart w:id="9154" w:name="_Toc105175509"/>
      <w:bookmarkStart w:id="9155" w:name="_Toc113826539"/>
      <w:bookmarkStart w:id="9156" w:name="_Toc155948968"/>
      <w:bookmarkEnd w:id="9140"/>
      <w:r w:rsidRPr="00FD0425">
        <w:t>10</w:t>
      </w:r>
      <w:r w:rsidRPr="00FD0425">
        <w:tab/>
        <w:t>Handling of unknown, unforeseen and erroneous protocol data</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3EA27CA5" w14:textId="77777777" w:rsidR="00F02090" w:rsidRPr="00FD0425" w:rsidRDefault="00F02090" w:rsidP="00F02090">
      <w:r w:rsidRPr="00FD0425">
        <w:t>Section 10 of TS 38.413 [5] is applicable for the purposes of the present document.</w:t>
      </w:r>
    </w:p>
    <w:p w14:paraId="7A94A95E" w14:textId="4F1B2DEC" w:rsidR="00AD4BCE" w:rsidRDefault="00AD4BCE">
      <w:pPr>
        <w:overflowPunct/>
        <w:autoSpaceDE/>
        <w:autoSpaceDN/>
        <w:adjustRightInd/>
        <w:spacing w:after="0"/>
        <w:textAlignment w:val="auto"/>
      </w:pPr>
      <w:r>
        <w:br w:type="page"/>
      </w:r>
    </w:p>
    <w:p w14:paraId="60BD9DC2" w14:textId="77777777" w:rsidR="00F02090" w:rsidRPr="00FD0425" w:rsidRDefault="00F02090" w:rsidP="00F02090"/>
    <w:p w14:paraId="353E1D31" w14:textId="77777777" w:rsidR="00382728" w:rsidRDefault="00382728" w:rsidP="00382728">
      <w:pPr>
        <w:pStyle w:val="Heading8"/>
      </w:pPr>
      <w:bookmarkStart w:id="9157" w:name="_CRAnnexAinformative"/>
      <w:bookmarkStart w:id="9158" w:name="_Toc20955415"/>
      <w:bookmarkStart w:id="9159" w:name="_Toc29991623"/>
      <w:bookmarkStart w:id="9160" w:name="_Toc36556026"/>
      <w:bookmarkStart w:id="9161" w:name="_Toc44497811"/>
      <w:bookmarkStart w:id="9162" w:name="_Toc45108198"/>
      <w:bookmarkStart w:id="9163" w:name="_Toc45901818"/>
      <w:bookmarkStart w:id="9164" w:name="_Toc51850899"/>
      <w:bookmarkStart w:id="9165" w:name="_Toc56693903"/>
      <w:bookmarkStart w:id="9166" w:name="_Toc64447447"/>
      <w:bookmarkStart w:id="9167" w:name="_Toc66286941"/>
      <w:bookmarkStart w:id="9168" w:name="_Toc74151639"/>
      <w:bookmarkStart w:id="9169" w:name="_Toc88654113"/>
      <w:bookmarkStart w:id="9170" w:name="_Toc97904469"/>
      <w:bookmarkStart w:id="9171" w:name="_Toc105175510"/>
      <w:bookmarkStart w:id="9172" w:name="_Toc113826540"/>
      <w:bookmarkStart w:id="9173" w:name="_Toc155948969"/>
      <w:bookmarkEnd w:id="41"/>
      <w:bookmarkEnd w:id="9157"/>
      <w:r>
        <w:t>Annex A (informative):</w:t>
      </w:r>
      <w:r>
        <w:br/>
        <w:t>Change history</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2AF2BFBD" w14:textId="77777777" w:rsidR="00382728" w:rsidRDefault="00382728" w:rsidP="00807553">
      <w:pPr>
        <w:pStyle w:val="TH"/>
        <w:keepNext w:val="0"/>
        <w:keepLines w:val="0"/>
        <w:widowControl w:val="0"/>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51"/>
        <w:gridCol w:w="993"/>
        <w:gridCol w:w="566"/>
        <w:gridCol w:w="425"/>
        <w:gridCol w:w="570"/>
        <w:gridCol w:w="4393"/>
        <w:gridCol w:w="976"/>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rsidP="00807553">
            <w:pPr>
              <w:pStyle w:val="TAH"/>
              <w:keepNext w:val="0"/>
              <w:keepLines w:val="0"/>
              <w:widowControl w:val="0"/>
              <w:rPr>
                <w:sz w:val="16"/>
              </w:rPr>
            </w:pPr>
            <w:bookmarkStart w:id="9174" w:name="_Hlk138179717"/>
            <w:r>
              <w:t>Change history</w:t>
            </w:r>
          </w:p>
        </w:tc>
      </w:tr>
      <w:tr w:rsidR="00705F21" w14:paraId="52801C54" w14:textId="77777777" w:rsidTr="00AC5A8A">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rsidP="00807553">
            <w:pPr>
              <w:pStyle w:val="TAH"/>
              <w:keepNext w:val="0"/>
              <w:keepLines w:val="0"/>
              <w:widowControl w:val="0"/>
              <w:rPr>
                <w:sz w:val="16"/>
              </w:rPr>
            </w:pPr>
            <w:r>
              <w:rPr>
                <w:sz w:val="16"/>
              </w:rPr>
              <w:t>Date</w:t>
            </w:r>
          </w:p>
        </w:tc>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rsidP="00807553">
            <w:pPr>
              <w:pStyle w:val="TAH"/>
              <w:keepNext w:val="0"/>
              <w:keepLines w:val="0"/>
              <w:widowControl w:val="0"/>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rsidP="00807553">
            <w:pPr>
              <w:pStyle w:val="TAH"/>
              <w:keepNext w:val="0"/>
              <w:keepLines w:val="0"/>
              <w:widowControl w:val="0"/>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rsidP="00807553">
            <w:pPr>
              <w:pStyle w:val="TAH"/>
              <w:keepNext w:val="0"/>
              <w:keepLines w:val="0"/>
              <w:widowControl w:val="0"/>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rsidP="00807553">
            <w:pPr>
              <w:pStyle w:val="TAH"/>
              <w:keepNext w:val="0"/>
              <w:keepLines w:val="0"/>
              <w:widowControl w:val="0"/>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rsidP="00807553">
            <w:pPr>
              <w:pStyle w:val="TAH"/>
              <w:keepNext w:val="0"/>
              <w:keepLines w:val="0"/>
              <w:widowControl w:val="0"/>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rsidP="00807553">
            <w:pPr>
              <w:pStyle w:val="TAH"/>
              <w:keepNext w:val="0"/>
              <w:keepLines w:val="0"/>
              <w:widowControl w:val="0"/>
              <w:rPr>
                <w:sz w:val="16"/>
              </w:rPr>
            </w:pPr>
            <w:r>
              <w:rPr>
                <w:sz w:val="16"/>
              </w:rPr>
              <w:t>Subject/Comment</w:t>
            </w:r>
          </w:p>
        </w:tc>
        <w:tc>
          <w:tcPr>
            <w:tcW w:w="507"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rsidP="00807553">
            <w:pPr>
              <w:pStyle w:val="TAH"/>
              <w:keepNext w:val="0"/>
              <w:keepLines w:val="0"/>
              <w:widowControl w:val="0"/>
              <w:rPr>
                <w:sz w:val="16"/>
              </w:rPr>
            </w:pPr>
            <w:r>
              <w:rPr>
                <w:sz w:val="16"/>
              </w:rPr>
              <w:t>New version</w:t>
            </w:r>
          </w:p>
        </w:tc>
      </w:tr>
      <w:tr w:rsidR="00705F21" w14:paraId="27156A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rsidP="00807553">
            <w:pPr>
              <w:pStyle w:val="TAC"/>
              <w:keepNext w:val="0"/>
              <w:keepLines w:val="0"/>
              <w:widowControl w:val="0"/>
              <w:rPr>
                <w:sz w:val="16"/>
                <w:szCs w:val="16"/>
              </w:rPr>
            </w:pPr>
            <w:r>
              <w:rPr>
                <w:sz w:val="16"/>
                <w:szCs w:val="16"/>
              </w:rPr>
              <w:t>2017-04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rsidP="00807553">
            <w:pPr>
              <w:pStyle w:val="TAC"/>
              <w:keepNext w:val="0"/>
              <w:keepLines w:val="0"/>
              <w:widowControl w:val="0"/>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rsidP="00807553">
            <w:pPr>
              <w:pStyle w:val="TAC"/>
              <w:keepNext w:val="0"/>
              <w:keepLines w:val="0"/>
              <w:widowControl w:val="0"/>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rsidP="00807553">
            <w:pPr>
              <w:pStyle w:val="TAL"/>
              <w:keepNext w:val="0"/>
              <w:keepLines w:val="0"/>
              <w:widowControl w:val="0"/>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rsidP="00807553">
            <w:pPr>
              <w:pStyle w:val="TAC"/>
              <w:keepNext w:val="0"/>
              <w:keepLines w:val="0"/>
              <w:widowControl w:val="0"/>
              <w:rPr>
                <w:sz w:val="16"/>
                <w:szCs w:val="16"/>
              </w:rPr>
            </w:pPr>
            <w:r>
              <w:rPr>
                <w:sz w:val="16"/>
                <w:szCs w:val="16"/>
              </w:rPr>
              <w:t>0.0.1</w:t>
            </w:r>
          </w:p>
        </w:tc>
      </w:tr>
      <w:tr w:rsidR="00705F21" w14:paraId="6960A67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rsidP="00807553">
            <w:pPr>
              <w:pStyle w:val="TAL"/>
              <w:keepNext w:val="0"/>
              <w:keepLines w:val="0"/>
              <w:widowControl w:val="0"/>
              <w:rPr>
                <w:sz w:val="16"/>
                <w:szCs w:val="16"/>
              </w:rPr>
            </w:pPr>
            <w:r>
              <w:rPr>
                <w:sz w:val="16"/>
                <w:szCs w:val="16"/>
              </w:rPr>
              <w:t>Add SGNB MODIFICATION REQUEST in tabular.</w:t>
            </w:r>
          </w:p>
          <w:p w14:paraId="49297BFF" w14:textId="77777777" w:rsidR="00382728" w:rsidRDefault="00382728" w:rsidP="00807553">
            <w:pPr>
              <w:pStyle w:val="TAL"/>
              <w:keepNext w:val="0"/>
              <w:keepLines w:val="0"/>
              <w:widowControl w:val="0"/>
              <w:rPr>
                <w:sz w:val="16"/>
                <w:szCs w:val="16"/>
              </w:rPr>
            </w:pPr>
            <w:r>
              <w:rPr>
                <w:sz w:val="16"/>
                <w:szCs w:val="16"/>
              </w:rPr>
              <w:t>Editorial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rsidP="00807553">
            <w:pPr>
              <w:pStyle w:val="TAC"/>
              <w:keepNext w:val="0"/>
              <w:keepLines w:val="0"/>
              <w:widowControl w:val="0"/>
              <w:rPr>
                <w:sz w:val="16"/>
                <w:szCs w:val="16"/>
              </w:rPr>
            </w:pPr>
            <w:r>
              <w:rPr>
                <w:sz w:val="16"/>
                <w:szCs w:val="16"/>
              </w:rPr>
              <w:t>0.0.2</w:t>
            </w:r>
          </w:p>
        </w:tc>
      </w:tr>
      <w:tr w:rsidR="00705F21" w14:paraId="64AA19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rsidP="00807553">
            <w:pPr>
              <w:pStyle w:val="TAL"/>
              <w:keepNext w:val="0"/>
              <w:keepLines w:val="0"/>
              <w:widowControl w:val="0"/>
              <w:rPr>
                <w:sz w:val="16"/>
                <w:szCs w:val="16"/>
              </w:rPr>
            </w:pPr>
            <w:r>
              <w:rPr>
                <w:sz w:val="16"/>
                <w:szCs w:val="16"/>
              </w:rPr>
              <w:t>Implementing agreements from meeting RAN3#96:</w:t>
            </w:r>
          </w:p>
          <w:p w14:paraId="4BBD3DF8" w14:textId="77777777" w:rsidR="00382728" w:rsidRDefault="00382728" w:rsidP="00807553">
            <w:pPr>
              <w:pStyle w:val="TAL"/>
              <w:keepNext w:val="0"/>
              <w:keepLines w:val="0"/>
              <w:widowControl w:val="0"/>
              <w:rPr>
                <w:sz w:val="16"/>
                <w:szCs w:val="16"/>
              </w:rPr>
            </w:pPr>
            <w:r>
              <w:rPr>
                <w:sz w:val="16"/>
                <w:szCs w:val="16"/>
              </w:rPr>
              <w:t>R3-171925 (Handover messages – tabular format), R3-171928 (additions for RAN Paging)</w:t>
            </w:r>
          </w:p>
          <w:p w14:paraId="35FF20F2" w14:textId="77777777" w:rsidR="00382728" w:rsidRDefault="00382728" w:rsidP="00807553">
            <w:pPr>
              <w:pStyle w:val="TAL"/>
              <w:keepNext w:val="0"/>
              <w:keepLines w:val="0"/>
              <w:widowControl w:val="0"/>
              <w:rPr>
                <w:sz w:val="16"/>
                <w:szCs w:val="16"/>
              </w:rPr>
            </w:pPr>
            <w:r>
              <w:rPr>
                <w:sz w:val="16"/>
                <w:szCs w:val="16"/>
              </w:rPr>
              <w:t>Editorials (remove highlight, change style sheet assignments, correcting and adding references to other TSs and TRs, replacing some FFSs by Editor’s Notes)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rsidP="00807553">
            <w:pPr>
              <w:pStyle w:val="TAC"/>
              <w:keepNext w:val="0"/>
              <w:keepLines w:val="0"/>
              <w:widowControl w:val="0"/>
              <w:rPr>
                <w:sz w:val="16"/>
                <w:szCs w:val="16"/>
              </w:rPr>
            </w:pPr>
            <w:r>
              <w:rPr>
                <w:sz w:val="16"/>
                <w:szCs w:val="16"/>
              </w:rPr>
              <w:t>0.1.0</w:t>
            </w:r>
          </w:p>
        </w:tc>
      </w:tr>
      <w:tr w:rsidR="00705F21" w14:paraId="33AB0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rsidP="00807553">
            <w:pPr>
              <w:pStyle w:val="TAC"/>
              <w:keepNext w:val="0"/>
              <w:keepLines w:val="0"/>
              <w:widowControl w:val="0"/>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rsidP="00807553">
            <w:pPr>
              <w:pStyle w:val="TAL"/>
              <w:keepNext w:val="0"/>
              <w:keepLines w:val="0"/>
              <w:widowControl w:val="0"/>
              <w:rPr>
                <w:sz w:val="16"/>
                <w:szCs w:val="16"/>
              </w:rPr>
            </w:pPr>
            <w:r>
              <w:rPr>
                <w:sz w:val="16"/>
                <w:szCs w:val="16"/>
              </w:rPr>
              <w:t>Submission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rsidP="00807553">
            <w:pPr>
              <w:pStyle w:val="TAC"/>
              <w:keepNext w:val="0"/>
              <w:keepLines w:val="0"/>
              <w:widowControl w:val="0"/>
              <w:rPr>
                <w:sz w:val="16"/>
                <w:szCs w:val="16"/>
              </w:rPr>
            </w:pPr>
            <w:r>
              <w:rPr>
                <w:sz w:val="16"/>
                <w:szCs w:val="16"/>
              </w:rPr>
              <w:t>0.1.1</w:t>
            </w:r>
          </w:p>
        </w:tc>
      </w:tr>
      <w:tr w:rsidR="00705F21" w14:paraId="6EBC6A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rsidP="00807553">
            <w:pPr>
              <w:pStyle w:val="TAC"/>
              <w:keepNext w:val="0"/>
              <w:keepLines w:val="0"/>
              <w:widowControl w:val="0"/>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rsidP="00807553">
            <w:pPr>
              <w:pStyle w:val="TAL"/>
              <w:keepNext w:val="0"/>
              <w:keepLines w:val="0"/>
              <w:widowControl w:val="0"/>
              <w:rPr>
                <w:sz w:val="16"/>
                <w:szCs w:val="16"/>
              </w:rPr>
            </w:pPr>
            <w:bookmarkStart w:id="9175" w:name="_Hlk491951674"/>
            <w:r>
              <w:rPr>
                <w:sz w:val="16"/>
                <w:szCs w:val="16"/>
              </w:rPr>
              <w:t>Implementing agreed R3-172612 and agreed node naming conventions.</w:t>
            </w:r>
            <w:bookmarkEnd w:id="9175"/>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rsidP="00807553">
            <w:pPr>
              <w:pStyle w:val="TAC"/>
              <w:keepNext w:val="0"/>
              <w:keepLines w:val="0"/>
              <w:widowControl w:val="0"/>
              <w:rPr>
                <w:sz w:val="16"/>
                <w:szCs w:val="16"/>
              </w:rPr>
            </w:pPr>
            <w:r>
              <w:rPr>
                <w:sz w:val="16"/>
                <w:szCs w:val="16"/>
              </w:rPr>
              <w:t>0.2.0</w:t>
            </w:r>
          </w:p>
        </w:tc>
      </w:tr>
      <w:tr w:rsidR="00705F21" w14:paraId="4C0B022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rsidP="00807553">
            <w:pPr>
              <w:pStyle w:val="TAC"/>
              <w:keepNext w:val="0"/>
              <w:keepLines w:val="0"/>
              <w:widowControl w:val="0"/>
              <w:rPr>
                <w:sz w:val="16"/>
                <w:szCs w:val="16"/>
              </w:rPr>
            </w:pPr>
            <w:r>
              <w:rPr>
                <w:sz w:val="16"/>
                <w:szCs w:val="16"/>
              </w:rPr>
              <w:t>2017-08</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rsidP="00807553">
            <w:pPr>
              <w:pStyle w:val="TAC"/>
              <w:keepNext w:val="0"/>
              <w:keepLines w:val="0"/>
              <w:widowControl w:val="0"/>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rsidP="00807553">
            <w:pPr>
              <w:pStyle w:val="TAC"/>
              <w:keepNext w:val="0"/>
              <w:keepLines w:val="0"/>
              <w:widowControl w:val="0"/>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rsidP="00807553">
            <w:pPr>
              <w:pStyle w:val="TAL"/>
              <w:keepNext w:val="0"/>
              <w:keepLines w:val="0"/>
              <w:widowControl w:val="0"/>
              <w:rPr>
                <w:sz w:val="16"/>
                <w:szCs w:val="16"/>
              </w:rPr>
            </w:pPr>
            <w:bookmarkStart w:id="9176" w:name="_Hlk491948524"/>
            <w:r>
              <w:rPr>
                <w:sz w:val="16"/>
                <w:szCs w:val="16"/>
              </w:rPr>
              <w:t>Implement the agreed pCRs from RAN3#97 meeting: R3-173237, R3-173337, R3-173416, R3-173429, R3-173431</w:t>
            </w:r>
            <w:bookmarkEnd w:id="9176"/>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rsidP="00807553">
            <w:pPr>
              <w:pStyle w:val="TAC"/>
              <w:keepNext w:val="0"/>
              <w:keepLines w:val="0"/>
              <w:widowControl w:val="0"/>
              <w:rPr>
                <w:sz w:val="16"/>
                <w:szCs w:val="16"/>
              </w:rPr>
            </w:pPr>
            <w:r>
              <w:rPr>
                <w:sz w:val="16"/>
                <w:szCs w:val="16"/>
              </w:rPr>
              <w:t>0.3.0</w:t>
            </w:r>
          </w:p>
        </w:tc>
      </w:tr>
      <w:tr w:rsidR="00705F21" w14:paraId="5B555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rsidP="00807553">
            <w:pPr>
              <w:pStyle w:val="TAC"/>
              <w:keepNext w:val="0"/>
              <w:keepLines w:val="0"/>
              <w:widowControl w:val="0"/>
              <w:rPr>
                <w:sz w:val="16"/>
                <w:szCs w:val="16"/>
              </w:rPr>
            </w:pPr>
            <w:r>
              <w:rPr>
                <w:sz w:val="16"/>
                <w:szCs w:val="16"/>
              </w:rPr>
              <w:t>2017-10</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rsidP="00807553">
            <w:pPr>
              <w:pStyle w:val="TAC"/>
              <w:keepNext w:val="0"/>
              <w:keepLines w:val="0"/>
              <w:widowControl w:val="0"/>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rsidP="00807553">
            <w:pPr>
              <w:pStyle w:val="TAC"/>
              <w:keepNext w:val="0"/>
              <w:keepLines w:val="0"/>
              <w:widowControl w:val="0"/>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rsidP="00807553">
            <w:pPr>
              <w:pStyle w:val="TAL"/>
              <w:keepNext w:val="0"/>
              <w:keepLines w:val="0"/>
              <w:widowControl w:val="0"/>
              <w:rPr>
                <w:sz w:val="16"/>
                <w:szCs w:val="16"/>
              </w:rPr>
            </w:pPr>
            <w:r>
              <w:rPr>
                <w:sz w:val="16"/>
                <w:szCs w:val="16"/>
              </w:rPr>
              <w:t>Implementing the agreed pCRs from RAN3#97bis meeting: R3-173976, R3-174097, R3-174183, R3-174192, R3-174205</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rsidP="00807553">
            <w:pPr>
              <w:pStyle w:val="TAC"/>
              <w:keepNext w:val="0"/>
              <w:keepLines w:val="0"/>
              <w:widowControl w:val="0"/>
              <w:rPr>
                <w:sz w:val="16"/>
                <w:szCs w:val="16"/>
              </w:rPr>
            </w:pPr>
            <w:r>
              <w:rPr>
                <w:sz w:val="16"/>
                <w:szCs w:val="16"/>
              </w:rPr>
              <w:t>0.4.0</w:t>
            </w:r>
          </w:p>
        </w:tc>
      </w:tr>
      <w:tr w:rsidR="00705F21" w14:paraId="2597E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rsidP="00807553">
            <w:pPr>
              <w:pStyle w:val="TAC"/>
              <w:keepNext w:val="0"/>
              <w:keepLines w:val="0"/>
              <w:widowControl w:val="0"/>
              <w:rPr>
                <w:sz w:val="16"/>
                <w:szCs w:val="16"/>
              </w:rPr>
            </w:pPr>
            <w:r>
              <w:rPr>
                <w:sz w:val="16"/>
                <w:szCs w:val="16"/>
              </w:rPr>
              <w:t>2017-12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rsidP="00807553">
            <w:pPr>
              <w:pStyle w:val="TAC"/>
              <w:keepNext w:val="0"/>
              <w:keepLines w:val="0"/>
              <w:widowControl w:val="0"/>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rsidP="00807553">
            <w:pPr>
              <w:pStyle w:val="TAC"/>
              <w:keepNext w:val="0"/>
              <w:keepLines w:val="0"/>
              <w:widowControl w:val="0"/>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rsidP="00807553">
            <w:pPr>
              <w:pStyle w:val="TAL"/>
              <w:keepNext w:val="0"/>
              <w:keepLines w:val="0"/>
              <w:widowControl w:val="0"/>
              <w:rPr>
                <w:sz w:val="16"/>
                <w:szCs w:val="16"/>
              </w:rPr>
            </w:pPr>
            <w:r>
              <w:rPr>
                <w:sz w:val="16"/>
                <w:szCs w:val="16"/>
              </w:rPr>
              <w:t>Implementing agreed pCRs from RAN3#98 meeting: R3-175024, R3-174817, R3-174920, R3-174920, R3-174924, R3-174934, R3-174837, R3-175077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rsidP="00807553">
            <w:pPr>
              <w:pStyle w:val="TAC"/>
              <w:keepNext w:val="0"/>
              <w:keepLines w:val="0"/>
              <w:widowControl w:val="0"/>
              <w:rPr>
                <w:sz w:val="16"/>
                <w:szCs w:val="16"/>
              </w:rPr>
            </w:pPr>
            <w:r>
              <w:rPr>
                <w:sz w:val="16"/>
                <w:szCs w:val="16"/>
              </w:rPr>
              <w:t>0.5.0</w:t>
            </w:r>
          </w:p>
        </w:tc>
      </w:tr>
      <w:tr w:rsidR="00705F21" w14:paraId="451AED1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rsidP="00807553">
            <w:pPr>
              <w:pStyle w:val="TAC"/>
              <w:keepNext w:val="0"/>
              <w:keepLines w:val="0"/>
              <w:widowControl w:val="0"/>
              <w:rPr>
                <w:sz w:val="16"/>
                <w:szCs w:val="16"/>
              </w:rPr>
            </w:pPr>
            <w:r>
              <w:rPr>
                <w:sz w:val="16"/>
                <w:szCs w:val="16"/>
              </w:rPr>
              <w:t>2018.01</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rsidP="00807553">
            <w:pPr>
              <w:pStyle w:val="TAC"/>
              <w:keepNext w:val="0"/>
              <w:keepLines w:val="0"/>
              <w:widowControl w:val="0"/>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rsidP="00807553">
            <w:pPr>
              <w:pStyle w:val="TAC"/>
              <w:keepNext w:val="0"/>
              <w:keepLines w:val="0"/>
              <w:widowControl w:val="0"/>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rsidP="00807553">
            <w:pPr>
              <w:pStyle w:val="TAL"/>
              <w:keepNext w:val="0"/>
              <w:keepLines w:val="0"/>
              <w:widowControl w:val="0"/>
              <w:rPr>
                <w:sz w:val="16"/>
                <w:szCs w:val="16"/>
              </w:rPr>
            </w:pPr>
            <w:r>
              <w:rPr>
                <w:sz w:val="16"/>
                <w:szCs w:val="16"/>
              </w:rPr>
              <w:t>Implementing agreed pCRs from RAN3 AH 1801: R3-180114, R3-180545, R3-180548, R3-180561, R3-180569, R3-180601, R3-180607, R3-180615, R3-180629, R3-180631, R3-180638</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rsidP="00807553">
            <w:pPr>
              <w:pStyle w:val="TAC"/>
              <w:keepNext w:val="0"/>
              <w:keepLines w:val="0"/>
              <w:widowControl w:val="0"/>
              <w:rPr>
                <w:sz w:val="16"/>
                <w:szCs w:val="16"/>
              </w:rPr>
            </w:pPr>
            <w:r>
              <w:rPr>
                <w:sz w:val="16"/>
                <w:szCs w:val="16"/>
              </w:rPr>
              <w:t>0.6.0</w:t>
            </w:r>
          </w:p>
        </w:tc>
      </w:tr>
      <w:tr w:rsidR="00705F21" w14:paraId="7001EB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rsidP="00807553">
            <w:pPr>
              <w:pStyle w:val="TAC"/>
              <w:keepNext w:val="0"/>
              <w:keepLines w:val="0"/>
              <w:widowControl w:val="0"/>
              <w:rPr>
                <w:sz w:val="16"/>
                <w:szCs w:val="16"/>
              </w:rPr>
            </w:pPr>
            <w:r>
              <w:rPr>
                <w:sz w:val="16"/>
                <w:szCs w:val="16"/>
              </w:rPr>
              <w:t>2018-03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rsidP="00807553">
            <w:pPr>
              <w:pStyle w:val="TAC"/>
              <w:keepNext w:val="0"/>
              <w:keepLines w:val="0"/>
              <w:widowControl w:val="0"/>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rsidP="00807553">
            <w:pPr>
              <w:pStyle w:val="TAC"/>
              <w:keepNext w:val="0"/>
              <w:keepLines w:val="0"/>
              <w:widowControl w:val="0"/>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rsidP="00807553">
            <w:pPr>
              <w:pStyle w:val="TAL"/>
              <w:keepNext w:val="0"/>
              <w:keepLines w:val="0"/>
              <w:widowControl w:val="0"/>
              <w:rPr>
                <w:sz w:val="16"/>
                <w:szCs w:val="16"/>
              </w:rPr>
            </w:pPr>
            <w:r>
              <w:rPr>
                <w:sz w:val="16"/>
                <w:szCs w:val="16"/>
              </w:rPr>
              <w:t>Implementing agreed pCRs from RAN3#99: R3-180850, R3-180980, R3-181247, R3-181280, R3-181350, R3-181385, R3-181390, R3-181415, R3-181418, R3-181461, R3-181504, R3-181509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rsidP="00807553">
            <w:pPr>
              <w:pStyle w:val="TAC"/>
              <w:keepNext w:val="0"/>
              <w:keepLines w:val="0"/>
              <w:widowControl w:val="0"/>
              <w:rPr>
                <w:sz w:val="16"/>
                <w:szCs w:val="16"/>
              </w:rPr>
            </w:pPr>
            <w:r>
              <w:rPr>
                <w:sz w:val="16"/>
                <w:szCs w:val="16"/>
              </w:rPr>
              <w:t>0.7.0</w:t>
            </w:r>
          </w:p>
        </w:tc>
      </w:tr>
      <w:tr w:rsidR="00705F21" w14:paraId="11FE563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rsidP="00807553">
            <w:pPr>
              <w:pStyle w:val="TAC"/>
              <w:keepNext w:val="0"/>
              <w:keepLines w:val="0"/>
              <w:widowControl w:val="0"/>
              <w:rPr>
                <w:sz w:val="16"/>
                <w:szCs w:val="16"/>
              </w:rPr>
            </w:pPr>
            <w:r>
              <w:rPr>
                <w:sz w:val="16"/>
                <w:szCs w:val="16"/>
              </w:rPr>
              <w:t>2018-04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rsidP="00807553">
            <w:pPr>
              <w:pStyle w:val="TAC"/>
              <w:keepNext w:val="0"/>
              <w:keepLines w:val="0"/>
              <w:widowControl w:val="0"/>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rsidP="00807553">
            <w:pPr>
              <w:pStyle w:val="TAC"/>
              <w:keepNext w:val="0"/>
              <w:keepLines w:val="0"/>
              <w:widowControl w:val="0"/>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rsidP="00807553">
            <w:pPr>
              <w:pStyle w:val="TAL"/>
              <w:keepNext w:val="0"/>
              <w:keepLines w:val="0"/>
              <w:widowControl w:val="0"/>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rsidP="00807553">
            <w:pPr>
              <w:pStyle w:val="TAC"/>
              <w:keepNext w:val="0"/>
              <w:keepLines w:val="0"/>
              <w:widowControl w:val="0"/>
              <w:rPr>
                <w:sz w:val="16"/>
                <w:szCs w:val="16"/>
              </w:rPr>
            </w:pPr>
            <w:r>
              <w:rPr>
                <w:sz w:val="16"/>
                <w:szCs w:val="16"/>
              </w:rPr>
              <w:t>0.8.0</w:t>
            </w:r>
          </w:p>
        </w:tc>
      </w:tr>
      <w:tr w:rsidR="00705F21" w14:paraId="6D36BE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rsidP="00807553">
            <w:pPr>
              <w:pStyle w:val="TAC"/>
              <w:keepNext w:val="0"/>
              <w:keepLines w:val="0"/>
              <w:widowControl w:val="0"/>
              <w:rPr>
                <w:sz w:val="16"/>
                <w:szCs w:val="16"/>
              </w:rPr>
            </w:pPr>
            <w:r>
              <w:rPr>
                <w:sz w:val="16"/>
                <w:szCs w:val="16"/>
              </w:rPr>
              <w:t>2018-05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rsidP="00807553">
            <w:pPr>
              <w:pStyle w:val="TAC"/>
              <w:keepNext w:val="0"/>
              <w:keepLines w:val="0"/>
              <w:widowControl w:val="0"/>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rsidP="00807553">
            <w:pPr>
              <w:pStyle w:val="TAC"/>
              <w:keepNext w:val="0"/>
              <w:keepLines w:val="0"/>
              <w:widowControl w:val="0"/>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rsidP="00807553">
            <w:pPr>
              <w:pStyle w:val="TAL"/>
              <w:keepNext w:val="0"/>
              <w:keepLines w:val="0"/>
              <w:widowControl w:val="0"/>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rsidP="00807553">
            <w:pPr>
              <w:pStyle w:val="TAC"/>
              <w:keepNext w:val="0"/>
              <w:keepLines w:val="0"/>
              <w:widowControl w:val="0"/>
              <w:rPr>
                <w:sz w:val="16"/>
              </w:rPr>
            </w:pPr>
            <w:r>
              <w:rPr>
                <w:sz w:val="16"/>
              </w:rPr>
              <w:t>0.9.0</w:t>
            </w:r>
          </w:p>
        </w:tc>
      </w:tr>
      <w:tr w:rsidR="00705F21" w14:paraId="64FF421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rsidP="00807553">
            <w:pPr>
              <w:pStyle w:val="TAC"/>
              <w:keepNext w:val="0"/>
              <w:keepLines w:val="0"/>
              <w:widowControl w:val="0"/>
              <w:rPr>
                <w:sz w:val="16"/>
                <w:szCs w:val="16"/>
              </w:rPr>
            </w:pPr>
            <w:r>
              <w:rPr>
                <w:sz w:val="16"/>
                <w:szCs w:val="16"/>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rsidP="00807553">
            <w:pPr>
              <w:pStyle w:val="TAC"/>
              <w:keepNext w:val="0"/>
              <w:keepLines w:val="0"/>
              <w:widowControl w:val="0"/>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rsidP="00807553">
            <w:pPr>
              <w:pStyle w:val="TAC"/>
              <w:keepNext w:val="0"/>
              <w:keepLines w:val="0"/>
              <w:widowControl w:val="0"/>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rsidP="00807553">
            <w:pPr>
              <w:pStyle w:val="TAL"/>
              <w:keepNext w:val="0"/>
              <w:keepLines w:val="0"/>
              <w:widowControl w:val="0"/>
              <w:rPr>
                <w:sz w:val="16"/>
                <w:szCs w:val="16"/>
              </w:rPr>
            </w:pPr>
            <w:r>
              <w:rPr>
                <w:sz w:val="16"/>
                <w:szCs w:val="16"/>
              </w:rPr>
              <w:t>Submission to TSG RAN for approval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rsidP="00807553">
            <w:pPr>
              <w:pStyle w:val="TAC"/>
              <w:keepNext w:val="0"/>
              <w:keepLines w:val="0"/>
              <w:widowControl w:val="0"/>
              <w:rPr>
                <w:sz w:val="16"/>
              </w:rPr>
            </w:pPr>
            <w:r>
              <w:rPr>
                <w:sz w:val="16"/>
              </w:rPr>
              <w:t>1.0.0</w:t>
            </w:r>
          </w:p>
        </w:tc>
      </w:tr>
      <w:tr w:rsidR="00705F21" w14:paraId="4A5363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rsidP="00807553">
            <w:pPr>
              <w:pStyle w:val="TAC"/>
              <w:keepNext w:val="0"/>
              <w:keepLines w:val="0"/>
              <w:widowControl w:val="0"/>
              <w:rPr>
                <w:sz w:val="16"/>
                <w:szCs w:val="16"/>
                <w:lang w:eastAsia="zh-CN"/>
              </w:rPr>
            </w:pPr>
            <w:r>
              <w:rPr>
                <w:sz w:val="16"/>
                <w:szCs w:val="16"/>
                <w:lang w:eastAsia="zh-CN"/>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rsidP="00807553">
            <w:pPr>
              <w:pStyle w:val="TAC"/>
              <w:keepNext w:val="0"/>
              <w:keepLines w:val="0"/>
              <w:widowControl w:val="0"/>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rsidP="00807553">
            <w:pPr>
              <w:pStyle w:val="TAC"/>
              <w:keepNext w:val="0"/>
              <w:keepLines w:val="0"/>
              <w:widowControl w:val="0"/>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rsidP="00807553">
            <w:pPr>
              <w:pStyle w:val="TAL"/>
              <w:keepNext w:val="0"/>
              <w:keepLines w:val="0"/>
              <w:widowControl w:val="0"/>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rsidP="00807553">
            <w:pPr>
              <w:pStyle w:val="TAC"/>
              <w:keepNext w:val="0"/>
              <w:keepLines w:val="0"/>
              <w:widowControl w:val="0"/>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rsidP="00807553">
            <w:pPr>
              <w:pStyle w:val="TAL"/>
              <w:keepNext w:val="0"/>
              <w:keepLines w:val="0"/>
              <w:widowControl w:val="0"/>
              <w:rPr>
                <w:sz w:val="16"/>
                <w:szCs w:val="16"/>
                <w:lang w:eastAsia="en-US"/>
              </w:rPr>
            </w:pPr>
            <w:r>
              <w:rPr>
                <w:sz w:val="16"/>
                <w:szCs w:val="16"/>
                <w:lang w:eastAsia="en-US"/>
              </w:rPr>
              <w:t>Specification approved at TSG-RAN and placed under change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rsidP="00807553">
            <w:pPr>
              <w:pStyle w:val="TAC"/>
              <w:keepNext w:val="0"/>
              <w:keepLines w:val="0"/>
              <w:widowControl w:val="0"/>
              <w:rPr>
                <w:sz w:val="16"/>
                <w:szCs w:val="16"/>
                <w:lang w:eastAsia="zh-CN"/>
              </w:rPr>
            </w:pPr>
            <w:r>
              <w:rPr>
                <w:sz w:val="16"/>
                <w:szCs w:val="16"/>
                <w:lang w:eastAsia="zh-CN"/>
              </w:rPr>
              <w:t>15.0.0</w:t>
            </w:r>
          </w:p>
        </w:tc>
      </w:tr>
      <w:tr w:rsidR="00705F21" w14:paraId="3FFE25E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rsidP="00807553">
            <w:pPr>
              <w:pStyle w:val="TAC"/>
              <w:keepNext w:val="0"/>
              <w:keepLines w:val="0"/>
              <w:widowControl w:val="0"/>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rsidP="00807553">
            <w:pPr>
              <w:pStyle w:val="TAL"/>
              <w:keepNext w:val="0"/>
              <w:keepLines w:val="0"/>
              <w:widowControl w:val="0"/>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rsidP="00807553">
            <w:pPr>
              <w:pStyle w:val="TAL"/>
              <w:keepNext w:val="0"/>
              <w:keepLines w:val="0"/>
              <w:widowControl w:val="0"/>
              <w:rPr>
                <w:sz w:val="16"/>
                <w:szCs w:val="16"/>
                <w:lang w:eastAsia="en-US"/>
              </w:rPr>
            </w:pPr>
            <w:r>
              <w:rPr>
                <w:sz w:val="16"/>
                <w:szCs w:val="16"/>
                <w:lang w:eastAsia="en-US"/>
              </w:rPr>
              <w:t>Collected corrections for XnAP version 15.0.0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732953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rsidP="00807553">
            <w:pPr>
              <w:pStyle w:val="TAC"/>
              <w:keepNext w:val="0"/>
              <w:keepLines w:val="0"/>
              <w:widowControl w:val="0"/>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rsidP="00807553">
            <w:pPr>
              <w:pStyle w:val="TAL"/>
              <w:keepNext w:val="0"/>
              <w:keepLines w:val="0"/>
              <w:widowControl w:val="0"/>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rsidP="00807553">
            <w:pPr>
              <w:pStyle w:val="TAL"/>
              <w:keepNext w:val="0"/>
              <w:keepLines w:val="0"/>
              <w:widowControl w:val="0"/>
              <w:rPr>
                <w:sz w:val="16"/>
                <w:szCs w:val="16"/>
                <w:lang w:eastAsia="en-US"/>
              </w:rPr>
            </w:pPr>
            <w:r>
              <w:rPr>
                <w:sz w:val="16"/>
                <w:szCs w:val="16"/>
                <w:lang w:eastAsia="en-US"/>
              </w:rPr>
              <w:t>Addition of MCG cell ID to solve the PCI confusion at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0EB050D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rsidP="00807553">
            <w:pPr>
              <w:pStyle w:val="TAC"/>
              <w:keepNext w:val="0"/>
              <w:keepLines w:val="0"/>
              <w:widowControl w:val="0"/>
              <w:rPr>
                <w:sz w:val="16"/>
                <w:szCs w:val="16"/>
                <w:lang w:eastAsia="zh-CN"/>
              </w:rPr>
            </w:pPr>
            <w:r>
              <w:rPr>
                <w:sz w:val="16"/>
                <w:szCs w:val="16"/>
                <w:lang w:eastAsia="zh-CN"/>
              </w:rPr>
              <w:t>2018-12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rsidP="00807553">
            <w:pPr>
              <w:pStyle w:val="TAC"/>
              <w:keepNext w:val="0"/>
              <w:keepLines w:val="0"/>
              <w:widowControl w:val="0"/>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rsidP="00807553">
            <w:pPr>
              <w:pStyle w:val="TAC"/>
              <w:keepNext w:val="0"/>
              <w:keepLines w:val="0"/>
              <w:widowControl w:val="0"/>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rsidP="00807553">
            <w:pPr>
              <w:pStyle w:val="TAL"/>
              <w:keepNext w:val="0"/>
              <w:keepLines w:val="0"/>
              <w:widowControl w:val="0"/>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rsidP="00807553">
            <w:pPr>
              <w:pStyle w:val="TAL"/>
              <w:keepNext w:val="0"/>
              <w:keepLines w:val="0"/>
              <w:widowControl w:val="0"/>
              <w:rPr>
                <w:sz w:val="16"/>
                <w:szCs w:val="16"/>
                <w:lang w:eastAsia="en-US"/>
              </w:rPr>
            </w:pPr>
            <w:r>
              <w:rPr>
                <w:sz w:val="16"/>
                <w:szCs w:val="16"/>
                <w:lang w:eastAsia="en-US"/>
              </w:rPr>
              <w:t>NR Corrections (TS 38.423 Baseline CR covering RAN3-101Bis and RAN3-102 agreements)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rsidP="00807553">
            <w:pPr>
              <w:pStyle w:val="TAC"/>
              <w:keepNext w:val="0"/>
              <w:keepLines w:val="0"/>
              <w:widowControl w:val="0"/>
              <w:rPr>
                <w:sz w:val="16"/>
                <w:szCs w:val="16"/>
                <w:lang w:eastAsia="zh-CN"/>
              </w:rPr>
            </w:pPr>
            <w:r>
              <w:rPr>
                <w:sz w:val="16"/>
                <w:szCs w:val="16"/>
                <w:lang w:eastAsia="zh-CN"/>
              </w:rPr>
              <w:t>15.2.0</w:t>
            </w:r>
          </w:p>
        </w:tc>
      </w:tr>
      <w:tr w:rsidR="00705F21" w14:paraId="6D7F92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rsidP="00807553">
            <w:pPr>
              <w:pStyle w:val="TAL"/>
              <w:keepNext w:val="0"/>
              <w:keepLines w:val="0"/>
              <w:widowControl w:val="0"/>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rsidP="00807553">
            <w:pPr>
              <w:pStyle w:val="TAL"/>
              <w:keepNext w:val="0"/>
              <w:keepLines w:val="0"/>
              <w:widowControl w:val="0"/>
              <w:rPr>
                <w:sz w:val="16"/>
                <w:szCs w:val="16"/>
                <w:lang w:eastAsia="en-US"/>
              </w:rPr>
            </w:pPr>
            <w:r>
              <w:rPr>
                <w:sz w:val="16"/>
                <w:szCs w:val="16"/>
                <w:lang w:eastAsia="en-US"/>
              </w:rPr>
              <w:t>Correction to RRC transfer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9D6CD4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rsidP="00807553">
            <w:pPr>
              <w:pStyle w:val="TAC"/>
              <w:keepNext w:val="0"/>
              <w:keepLines w:val="0"/>
              <w:widowControl w:val="0"/>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rsidP="00807553">
            <w:pPr>
              <w:pStyle w:val="TAL"/>
              <w:keepNext w:val="0"/>
              <w:keepLines w:val="0"/>
              <w:widowControl w:val="0"/>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rsidP="00807553">
            <w:pPr>
              <w:pStyle w:val="TAL"/>
              <w:keepNext w:val="0"/>
              <w:keepLines w:val="0"/>
              <w:widowControl w:val="0"/>
              <w:rPr>
                <w:sz w:val="16"/>
                <w:szCs w:val="16"/>
                <w:lang w:eastAsia="en-US"/>
              </w:rPr>
            </w:pPr>
            <w:r>
              <w:rPr>
                <w:sz w:val="16"/>
                <w:szCs w:val="16"/>
                <w:lang w:eastAsia="en-US"/>
              </w:rPr>
              <w:t>Transfer of the PSCell information for LI purposes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34FA8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rsidP="00807553">
            <w:pPr>
              <w:pStyle w:val="TAL"/>
              <w:keepNext w:val="0"/>
              <w:keepLines w:val="0"/>
              <w:widowControl w:val="0"/>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rsidP="00807553">
            <w:pPr>
              <w:pStyle w:val="TAL"/>
              <w:keepNext w:val="0"/>
              <w:keepLines w:val="0"/>
              <w:widowControl w:val="0"/>
              <w:rPr>
                <w:sz w:val="16"/>
                <w:szCs w:val="16"/>
                <w:lang w:eastAsia="en-US"/>
              </w:rPr>
            </w:pPr>
            <w:r>
              <w:rPr>
                <w:sz w:val="16"/>
                <w:szCs w:val="16"/>
                <w:lang w:eastAsia="en-US"/>
              </w:rPr>
              <w:t>Missing causes for context retrieval failure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8A9D5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rsidP="00807553">
            <w:pPr>
              <w:pStyle w:val="TAL"/>
              <w:keepNext w:val="0"/>
              <w:keepLines w:val="0"/>
              <w:widowControl w:val="0"/>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rsidP="00807553">
            <w:pPr>
              <w:pStyle w:val="TAL"/>
              <w:keepNext w:val="0"/>
              <w:keepLines w:val="0"/>
              <w:widowControl w:val="0"/>
              <w:rPr>
                <w:sz w:val="16"/>
                <w:szCs w:val="16"/>
                <w:lang w:eastAsia="en-US"/>
              </w:rPr>
            </w:pPr>
            <w:r>
              <w:rPr>
                <w:sz w:val="16"/>
                <w:szCs w:val="16"/>
                <w:lang w:eastAsia="en-US"/>
              </w:rPr>
              <w:t>Data volume reporting for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CFF77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rsidP="00807553">
            <w:pPr>
              <w:pStyle w:val="TAL"/>
              <w:keepNext w:val="0"/>
              <w:keepLines w:val="0"/>
              <w:widowControl w:val="0"/>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rsidP="00807553">
            <w:pPr>
              <w:pStyle w:val="TAL"/>
              <w:keepNext w:val="0"/>
              <w:keepLines w:val="0"/>
              <w:widowControl w:val="0"/>
              <w:rPr>
                <w:sz w:val="16"/>
                <w:szCs w:val="16"/>
                <w:lang w:eastAsia="en-US"/>
              </w:rPr>
            </w:pPr>
            <w:r>
              <w:rPr>
                <w:sz w:val="16"/>
                <w:szCs w:val="16"/>
                <w:lang w:eastAsia="en-US"/>
              </w:rPr>
              <w:t>Separate UL/DL limits for UE's maximum IP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B74A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rsidP="00807553">
            <w:pPr>
              <w:pStyle w:val="TAL"/>
              <w:keepNext w:val="0"/>
              <w:keepLines w:val="0"/>
              <w:widowControl w:val="0"/>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rsidP="00807553">
            <w:pPr>
              <w:pStyle w:val="TAL"/>
              <w:keepNext w:val="0"/>
              <w:keepLines w:val="0"/>
              <w:widowControl w:val="0"/>
              <w:rPr>
                <w:sz w:val="16"/>
                <w:szCs w:val="16"/>
                <w:lang w:eastAsia="en-US"/>
              </w:rPr>
            </w:pPr>
            <w:r>
              <w:rPr>
                <w:sz w:val="16"/>
                <w:szCs w:val="16"/>
                <w:lang w:eastAsia="en-US"/>
              </w:rPr>
              <w:t>LTE-NR UE Level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428D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rsidP="00807553">
            <w:pPr>
              <w:pStyle w:val="TAL"/>
              <w:keepNext w:val="0"/>
              <w:keepLines w:val="0"/>
              <w:widowControl w:val="0"/>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rsidP="00807553">
            <w:pPr>
              <w:pStyle w:val="TAL"/>
              <w:keepNext w:val="0"/>
              <w:keepLines w:val="0"/>
              <w:widowControl w:val="0"/>
              <w:rPr>
                <w:sz w:val="16"/>
                <w:szCs w:val="16"/>
                <w:lang w:eastAsia="en-US"/>
              </w:rPr>
            </w:pPr>
            <w:r>
              <w:rPr>
                <w:sz w:val="16"/>
                <w:szCs w:val="16"/>
                <w:lang w:eastAsia="en-US"/>
              </w:rPr>
              <w:t>Support of PDU session split during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965E18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rsidP="00807553">
            <w:pPr>
              <w:pStyle w:val="TAL"/>
              <w:keepNext w:val="0"/>
              <w:keepLines w:val="0"/>
              <w:widowControl w:val="0"/>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rsidP="00807553">
            <w:pPr>
              <w:pStyle w:val="TAL"/>
              <w:keepNext w:val="0"/>
              <w:keepLines w:val="0"/>
              <w:widowControl w:val="0"/>
              <w:rPr>
                <w:sz w:val="16"/>
                <w:szCs w:val="16"/>
                <w:lang w:eastAsia="en-US"/>
              </w:rPr>
            </w:pPr>
            <w:r>
              <w:rPr>
                <w:sz w:val="16"/>
                <w:szCs w:val="16"/>
                <w:lang w:eastAsia="en-US"/>
              </w:rPr>
              <w:t>Correction of RAN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CFE99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rsidP="00807553">
            <w:pPr>
              <w:pStyle w:val="TAL"/>
              <w:keepNext w:val="0"/>
              <w:keepLines w:val="0"/>
              <w:widowControl w:val="0"/>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rsidP="00807553">
            <w:pPr>
              <w:pStyle w:val="TAL"/>
              <w:keepNext w:val="0"/>
              <w:keepLines w:val="0"/>
              <w:widowControl w:val="0"/>
              <w:rPr>
                <w:sz w:val="16"/>
                <w:szCs w:val="16"/>
                <w:lang w:eastAsia="en-US"/>
              </w:rPr>
            </w:pPr>
            <w:r>
              <w:rPr>
                <w:sz w:val="16"/>
                <w:szCs w:val="16"/>
                <w:lang w:eastAsia="en-US"/>
              </w:rPr>
              <w:t>Correction of Slice Support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B8343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rsidP="00807553">
            <w:pPr>
              <w:pStyle w:val="TAL"/>
              <w:keepNext w:val="0"/>
              <w:keepLines w:val="0"/>
              <w:widowControl w:val="0"/>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rsidP="00807553">
            <w:pPr>
              <w:pStyle w:val="TAL"/>
              <w:keepNext w:val="0"/>
              <w:keepLines w:val="0"/>
              <w:widowControl w:val="0"/>
              <w:rPr>
                <w:sz w:val="16"/>
                <w:szCs w:val="16"/>
                <w:lang w:eastAsia="en-US"/>
              </w:rPr>
            </w:pPr>
            <w:r>
              <w:rPr>
                <w:sz w:val="16"/>
                <w:szCs w:val="16"/>
                <w:lang w:eastAsia="en-US"/>
              </w:rPr>
              <w:t>Correction of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BAF20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rsidP="00807553">
            <w:pPr>
              <w:pStyle w:val="TAL"/>
              <w:keepNext w:val="0"/>
              <w:keepLines w:val="0"/>
              <w:widowControl w:val="0"/>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rsidP="00807553">
            <w:pPr>
              <w:pStyle w:val="TAL"/>
              <w:keepNext w:val="0"/>
              <w:keepLines w:val="0"/>
              <w:widowControl w:val="0"/>
              <w:rPr>
                <w:sz w:val="16"/>
                <w:szCs w:val="16"/>
                <w:lang w:eastAsia="en-US"/>
              </w:rPr>
            </w:pPr>
            <w:r>
              <w:rPr>
                <w:sz w:val="16"/>
                <w:szCs w:val="16"/>
                <w:lang w:eastAsia="en-US"/>
              </w:rPr>
              <w:t>Correction for RRC container in SN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EDB49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rsidP="00807553">
            <w:pPr>
              <w:pStyle w:val="TAL"/>
              <w:keepNext w:val="0"/>
              <w:keepLines w:val="0"/>
              <w:widowControl w:val="0"/>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Inter-node message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D371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rsidP="00807553">
            <w:pPr>
              <w:pStyle w:val="TAL"/>
              <w:keepNext w:val="0"/>
              <w:keepLines w:val="0"/>
              <w:widowControl w:val="0"/>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rsidP="00807553">
            <w:pPr>
              <w:pStyle w:val="TAL"/>
              <w:keepNext w:val="0"/>
              <w:keepLines w:val="0"/>
              <w:widowControl w:val="0"/>
              <w:rPr>
                <w:sz w:val="16"/>
                <w:szCs w:val="16"/>
                <w:lang w:eastAsia="en-US"/>
              </w:rPr>
            </w:pPr>
            <w:r>
              <w:rPr>
                <w:sz w:val="16"/>
                <w:szCs w:val="16"/>
                <w:lang w:eastAsia="en-US"/>
              </w:rPr>
              <w:t>Introduce IMEISV to addition request to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3C3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rsidP="00807553">
            <w:pPr>
              <w:pStyle w:val="TAL"/>
              <w:keepNext w:val="0"/>
              <w:keepLines w:val="0"/>
              <w:widowControl w:val="0"/>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rsidP="00807553">
            <w:pPr>
              <w:pStyle w:val="TAL"/>
              <w:keepNext w:val="0"/>
              <w:keepLines w:val="0"/>
              <w:widowControl w:val="0"/>
              <w:rPr>
                <w:sz w:val="16"/>
                <w:szCs w:val="16"/>
                <w:lang w:eastAsia="en-US"/>
              </w:rPr>
            </w:pPr>
            <w:r>
              <w:rPr>
                <w:sz w:val="16"/>
                <w:szCs w:val="16"/>
                <w:lang w:eastAsia="en-US"/>
              </w:rPr>
              <w:t>Support of integrity protection for Option 4&amp;7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51B8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rsidP="00807553">
            <w:pPr>
              <w:pStyle w:val="TAL"/>
              <w:keepNext w:val="0"/>
              <w:keepLines w:val="0"/>
              <w:widowControl w:val="0"/>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rsidP="00807553">
            <w:pPr>
              <w:pStyle w:val="TAL"/>
              <w:keepNext w:val="0"/>
              <w:keepLines w:val="0"/>
              <w:widowControl w:val="0"/>
              <w:rPr>
                <w:sz w:val="16"/>
                <w:szCs w:val="16"/>
                <w:lang w:eastAsia="en-US"/>
              </w:rPr>
            </w:pPr>
            <w:r>
              <w:rPr>
                <w:sz w:val="16"/>
                <w:szCs w:val="16"/>
                <w:lang w:eastAsia="en-US"/>
              </w:rPr>
              <w:t>Correction on partial reset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BCCB7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rsidP="00807553">
            <w:pPr>
              <w:pStyle w:val="TAL"/>
              <w:keepNext w:val="0"/>
              <w:keepLines w:val="0"/>
              <w:widowControl w:val="0"/>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rsidP="00807553">
            <w:pPr>
              <w:pStyle w:val="TAL"/>
              <w:keepNext w:val="0"/>
              <w:keepLines w:val="0"/>
              <w:widowControl w:val="0"/>
              <w:rPr>
                <w:sz w:val="16"/>
                <w:szCs w:val="16"/>
                <w:lang w:eastAsia="en-US"/>
              </w:rPr>
            </w:pPr>
            <w:r>
              <w:rPr>
                <w:sz w:val="16"/>
                <w:szCs w:val="16"/>
                <w:lang w:eastAsia="en-US"/>
              </w:rPr>
              <w:t>Correction on TAI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35C2D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rsidP="00807553">
            <w:pPr>
              <w:pStyle w:val="TAL"/>
              <w:keepNext w:val="0"/>
              <w:keepLines w:val="0"/>
              <w:widowControl w:val="0"/>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rsidP="00807553">
            <w:pPr>
              <w:pStyle w:val="TAL"/>
              <w:keepNext w:val="0"/>
              <w:keepLines w:val="0"/>
              <w:widowControl w:val="0"/>
              <w:rPr>
                <w:sz w:val="16"/>
                <w:szCs w:val="16"/>
                <w:lang w:eastAsia="en-US"/>
              </w:rPr>
            </w:pPr>
            <w:r>
              <w:rPr>
                <w:sz w:val="16"/>
                <w:szCs w:val="16"/>
                <w:lang w:eastAsia="en-US"/>
              </w:rPr>
              <w:t>Rapporteur updates on version 15.2.0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753901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rsidP="00807553">
            <w:pPr>
              <w:pStyle w:val="TAL"/>
              <w:keepNext w:val="0"/>
              <w:keepLines w:val="0"/>
              <w:widowControl w:val="0"/>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rsidP="00807553">
            <w:pPr>
              <w:pStyle w:val="TAL"/>
              <w:keepNext w:val="0"/>
              <w:keepLines w:val="0"/>
              <w:widowControl w:val="0"/>
              <w:rPr>
                <w:sz w:val="16"/>
                <w:szCs w:val="16"/>
                <w:lang w:eastAsia="en-US"/>
              </w:rPr>
            </w:pPr>
            <w:r>
              <w:rPr>
                <w:sz w:val="16"/>
                <w:szCs w:val="16"/>
                <w:lang w:eastAsia="en-US"/>
              </w:rPr>
              <w:t>S-NSSAI update during EPS to 5GS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F8B619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rsidP="00807553">
            <w:pPr>
              <w:pStyle w:val="TAL"/>
              <w:keepNext w:val="0"/>
              <w:keepLines w:val="0"/>
              <w:widowControl w:val="0"/>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rsidP="00807553">
            <w:pPr>
              <w:pStyle w:val="TAL"/>
              <w:keepNext w:val="0"/>
              <w:keepLines w:val="0"/>
              <w:widowControl w:val="0"/>
              <w:rPr>
                <w:sz w:val="16"/>
                <w:szCs w:val="16"/>
                <w:lang w:eastAsia="en-US"/>
              </w:rPr>
            </w:pPr>
            <w:r>
              <w:rPr>
                <w:sz w:val="16"/>
                <w:szCs w:val="16"/>
                <w:lang w:eastAsia="en-US"/>
              </w:rPr>
              <w:t>Correction of EPC interworking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6F209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rsidP="00807553">
            <w:pPr>
              <w:pStyle w:val="TAL"/>
              <w:keepNext w:val="0"/>
              <w:keepLines w:val="0"/>
              <w:widowControl w:val="0"/>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rsidP="00807553">
            <w:pPr>
              <w:pStyle w:val="TAL"/>
              <w:keepNext w:val="0"/>
              <w:keepLines w:val="0"/>
              <w:widowControl w:val="0"/>
              <w:rPr>
                <w:sz w:val="16"/>
                <w:szCs w:val="16"/>
                <w:lang w:eastAsia="en-US"/>
              </w:rPr>
            </w:pPr>
            <w:r>
              <w:rPr>
                <w:sz w:val="16"/>
                <w:szCs w:val="16"/>
                <w:lang w:eastAsia="en-US"/>
              </w:rPr>
              <w:t>Correction on AMF connectivity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7510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rsidP="00807553">
            <w:pPr>
              <w:pStyle w:val="TAL"/>
              <w:keepNext w:val="0"/>
              <w:keepLines w:val="0"/>
              <w:widowControl w:val="0"/>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rsidP="00807553">
            <w:pPr>
              <w:pStyle w:val="TAL"/>
              <w:keepNext w:val="0"/>
              <w:keepLines w:val="0"/>
              <w:widowControl w:val="0"/>
              <w:rPr>
                <w:sz w:val="16"/>
                <w:szCs w:val="16"/>
                <w:lang w:eastAsia="en-US"/>
              </w:rPr>
            </w:pPr>
            <w:r>
              <w:rPr>
                <w:sz w:val="16"/>
                <w:szCs w:val="16"/>
                <w:lang w:eastAsia="en-US"/>
              </w:rPr>
              <w:t>Support of ongoing re-mapping on source side during SDAP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5E90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rsidP="00807553">
            <w:pPr>
              <w:pStyle w:val="TAL"/>
              <w:keepNext w:val="0"/>
              <w:keepLines w:val="0"/>
              <w:widowControl w:val="0"/>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rsidP="00807553">
            <w:pPr>
              <w:pStyle w:val="TAL"/>
              <w:keepNext w:val="0"/>
              <w:keepLines w:val="0"/>
              <w:widowControl w:val="0"/>
              <w:rPr>
                <w:sz w:val="16"/>
                <w:szCs w:val="16"/>
                <w:lang w:eastAsia="en-US"/>
              </w:rPr>
            </w:pPr>
            <w:r>
              <w:rPr>
                <w:sz w:val="16"/>
                <w:szCs w:val="16"/>
                <w:lang w:eastAsia="en-US"/>
              </w:rPr>
              <w:t>XnAP Alignment of MN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6AA15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rsidP="00807553">
            <w:pPr>
              <w:pStyle w:val="TAL"/>
              <w:keepNext w:val="0"/>
              <w:keepLines w:val="0"/>
              <w:widowControl w:val="0"/>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rsidP="00807553">
            <w:pPr>
              <w:pStyle w:val="TAL"/>
              <w:keepNext w:val="0"/>
              <w:keepLines w:val="0"/>
              <w:widowControl w:val="0"/>
              <w:rPr>
                <w:sz w:val="16"/>
                <w:szCs w:val="16"/>
                <w:lang w:eastAsia="en-US"/>
              </w:rPr>
            </w:pPr>
            <w:r>
              <w:rPr>
                <w:sz w:val="16"/>
                <w:szCs w:val="16"/>
                <w:lang w:eastAsia="en-US"/>
              </w:rPr>
              <w:t>CR38423 for Addition of MN (MeNB) cell ID to solve the PCI confusion in SN(SgNB) modification Request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33E71C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rsidP="00807553">
            <w:pPr>
              <w:pStyle w:val="TAL"/>
              <w:keepNext w:val="0"/>
              <w:keepLines w:val="0"/>
              <w:widowControl w:val="0"/>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rsidP="00807553">
            <w:pPr>
              <w:pStyle w:val="TAL"/>
              <w:keepNext w:val="0"/>
              <w:keepLines w:val="0"/>
              <w:widowControl w:val="0"/>
              <w:rPr>
                <w:sz w:val="16"/>
                <w:szCs w:val="16"/>
                <w:lang w:eastAsia="en-US"/>
              </w:rPr>
            </w:pPr>
            <w:r>
              <w:rPr>
                <w:sz w:val="16"/>
                <w:szCs w:val="16"/>
                <w:lang w:eastAsia="en-US"/>
              </w:rPr>
              <w:t>RAN paging failure handling in SN in case of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D81E02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p w14:paraId="0A6D4B6E"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2B577C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rsidP="00807553">
            <w:pPr>
              <w:pStyle w:val="TAL"/>
              <w:keepNext w:val="0"/>
              <w:keepLines w:val="0"/>
              <w:widowControl w:val="0"/>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rsidP="00807553">
            <w:pPr>
              <w:pStyle w:val="TAL"/>
              <w:keepNext w:val="0"/>
              <w:keepLines w:val="0"/>
              <w:widowControl w:val="0"/>
              <w:rPr>
                <w:sz w:val="16"/>
                <w:szCs w:val="16"/>
                <w:lang w:eastAsia="en-US"/>
              </w:rPr>
            </w:pPr>
            <w:r>
              <w:rPr>
                <w:sz w:val="16"/>
                <w:szCs w:val="16"/>
                <w:lang w:eastAsia="en-US"/>
              </w:rPr>
              <w:t>Support for delivering UE band information in RAN paging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53E5E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rsidP="00807553">
            <w:pPr>
              <w:pStyle w:val="TAC"/>
              <w:keepNext w:val="0"/>
              <w:keepLines w:val="0"/>
              <w:widowControl w:val="0"/>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rsidP="00807553">
            <w:pPr>
              <w:pStyle w:val="TAL"/>
              <w:keepNext w:val="0"/>
              <w:keepLines w:val="0"/>
              <w:widowControl w:val="0"/>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rsidP="00807553">
            <w:pPr>
              <w:pStyle w:val="TAL"/>
              <w:keepNext w:val="0"/>
              <w:keepLines w:val="0"/>
              <w:widowControl w:val="0"/>
              <w:rPr>
                <w:sz w:val="16"/>
                <w:szCs w:val="16"/>
                <w:lang w:eastAsia="en-US"/>
              </w:rPr>
            </w:pPr>
            <w:r>
              <w:rPr>
                <w:sz w:val="16"/>
                <w:szCs w:val="16"/>
                <w:lang w:eastAsia="en-US"/>
              </w:rPr>
              <w:t>Corrections for support of data forwarding for reestablishment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84D92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rsidP="00807553">
            <w:pPr>
              <w:pStyle w:val="TAL"/>
              <w:keepNext w:val="0"/>
              <w:keepLines w:val="0"/>
              <w:widowControl w:val="0"/>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version 15.3.0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826C5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rsidP="00807553">
            <w:pPr>
              <w:pStyle w:val="TAL"/>
              <w:keepNext w:val="0"/>
              <w:keepLines w:val="0"/>
              <w:widowControl w:val="0"/>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rsidP="00807553">
            <w:pPr>
              <w:pStyle w:val="TAL"/>
              <w:keepNext w:val="0"/>
              <w:keepLines w:val="0"/>
              <w:widowControl w:val="0"/>
              <w:rPr>
                <w:sz w:val="16"/>
                <w:szCs w:val="16"/>
                <w:lang w:eastAsia="en-US"/>
              </w:rPr>
            </w:pPr>
            <w:r>
              <w:rPr>
                <w:sz w:val="16"/>
                <w:szCs w:val="16"/>
                <w:lang w:eastAsia="en-US"/>
              </w:rPr>
              <w:t>Correction for SN terminated DRB To Be Setup in SN Addition Response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BCFB2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rsidP="00807553">
            <w:pPr>
              <w:pStyle w:val="TAL"/>
              <w:keepNext w:val="0"/>
              <w:keepLines w:val="0"/>
              <w:widowControl w:val="0"/>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rsidP="00807553">
            <w:pPr>
              <w:pStyle w:val="TAL"/>
              <w:keepNext w:val="0"/>
              <w:keepLines w:val="0"/>
              <w:widowControl w:val="0"/>
              <w:rPr>
                <w:sz w:val="16"/>
                <w:szCs w:val="16"/>
                <w:lang w:eastAsia="en-US"/>
              </w:rPr>
            </w:pPr>
            <w:r>
              <w:rPr>
                <w:sz w:val="16"/>
                <w:szCs w:val="16"/>
                <w:lang w:eastAsia="en-US"/>
              </w:rPr>
              <w:t>CR for TS 38.423 for Data Forwarding Proposal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CE1EF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rsidP="00807553">
            <w:pPr>
              <w:pStyle w:val="TAC"/>
              <w:keepNext w:val="0"/>
              <w:keepLines w:val="0"/>
              <w:widowControl w:val="0"/>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rsidP="00807553">
            <w:pPr>
              <w:pStyle w:val="TAL"/>
              <w:keepNext w:val="0"/>
              <w:keepLines w:val="0"/>
              <w:widowControl w:val="0"/>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rsidP="00807553">
            <w:pPr>
              <w:pStyle w:val="TAL"/>
              <w:keepNext w:val="0"/>
              <w:keepLines w:val="0"/>
              <w:widowControl w:val="0"/>
              <w:rPr>
                <w:sz w:val="16"/>
                <w:szCs w:val="16"/>
                <w:lang w:eastAsia="en-US"/>
              </w:rPr>
            </w:pPr>
            <w:r>
              <w:rPr>
                <w:sz w:val="16"/>
                <w:szCs w:val="16"/>
                <w:lang w:eastAsia="en-US"/>
              </w:rPr>
              <w:t>RAN sharing with multiple Cell ID broadcast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1F1A5D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p w14:paraId="79EE891A"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8043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rsidP="00807553">
            <w:pPr>
              <w:pStyle w:val="TAL"/>
              <w:keepNext w:val="0"/>
              <w:keepLines w:val="0"/>
              <w:widowControl w:val="0"/>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rsidP="00807553">
            <w:pPr>
              <w:pStyle w:val="TAL"/>
              <w:keepNext w:val="0"/>
              <w:keepLines w:val="0"/>
              <w:widowControl w:val="0"/>
              <w:rPr>
                <w:sz w:val="16"/>
                <w:szCs w:val="16"/>
                <w:lang w:eastAsia="en-US"/>
              </w:rPr>
            </w:pPr>
            <w:r>
              <w:rPr>
                <w:sz w:val="16"/>
                <w:szCs w:val="16"/>
                <w:lang w:eastAsia="en-US"/>
              </w:rPr>
              <w:t>Data forwarding and QoS flow remapping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5F780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rsidP="00807553">
            <w:pPr>
              <w:pStyle w:val="TAL"/>
              <w:keepNext w:val="0"/>
              <w:keepLines w:val="0"/>
              <w:widowControl w:val="0"/>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Response Info – MN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4187C8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rsidP="00807553">
            <w:pPr>
              <w:pStyle w:val="TAL"/>
              <w:keepNext w:val="0"/>
              <w:keepLines w:val="0"/>
              <w:widowControl w:val="0"/>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Complete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1971D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rsidP="00807553">
            <w:pPr>
              <w:pStyle w:val="TAL"/>
              <w:keepNext w:val="0"/>
              <w:keepLines w:val="0"/>
              <w:widowControl w:val="0"/>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rsidP="00807553">
            <w:pPr>
              <w:pStyle w:val="TAL"/>
              <w:keepNext w:val="0"/>
              <w:keepLines w:val="0"/>
              <w:widowControl w:val="0"/>
              <w:rPr>
                <w:sz w:val="16"/>
                <w:szCs w:val="16"/>
                <w:lang w:eastAsia="en-US"/>
              </w:rPr>
            </w:pPr>
            <w:r>
              <w:rPr>
                <w:sz w:val="16"/>
                <w:szCs w:val="16"/>
                <w:lang w:eastAsia="en-US"/>
              </w:rPr>
              <w:t>Support of single UL transmission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250E94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rsidP="00807553">
            <w:pPr>
              <w:pStyle w:val="TAL"/>
              <w:keepNext w:val="0"/>
              <w:keepLines w:val="0"/>
              <w:widowControl w:val="0"/>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rsidP="00807553">
            <w:pPr>
              <w:pStyle w:val="TAL"/>
              <w:keepNext w:val="0"/>
              <w:keepLines w:val="0"/>
              <w:widowControl w:val="0"/>
              <w:rPr>
                <w:sz w:val="16"/>
                <w:szCs w:val="16"/>
                <w:lang w:eastAsia="en-US"/>
              </w:rPr>
            </w:pPr>
            <w:r>
              <w:rPr>
                <w:sz w:val="16"/>
                <w:szCs w:val="16"/>
                <w:lang w:eastAsia="en-US"/>
              </w:rPr>
              <w:t>In-order delivery when QoS flows offloaded from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1F1A1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rsidP="00807553">
            <w:pPr>
              <w:pStyle w:val="TAL"/>
              <w:keepNext w:val="0"/>
              <w:keepLines w:val="0"/>
              <w:widowControl w:val="0"/>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rsidP="00807553">
            <w:pPr>
              <w:pStyle w:val="TAL"/>
              <w:keepNext w:val="0"/>
              <w:keepLines w:val="0"/>
              <w:widowControl w:val="0"/>
              <w:rPr>
                <w:sz w:val="16"/>
                <w:szCs w:val="16"/>
                <w:lang w:eastAsia="en-US"/>
              </w:rPr>
            </w:pPr>
            <w:r>
              <w:rPr>
                <w:sz w:val="16"/>
                <w:szCs w:val="16"/>
                <w:lang w:eastAsia="en-US"/>
              </w:rPr>
              <w:t>Transferring of RRC message from Master node to Secondary node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7152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rsidP="00807553">
            <w:pPr>
              <w:pStyle w:val="TAL"/>
              <w:keepNext w:val="0"/>
              <w:keepLines w:val="0"/>
              <w:widowControl w:val="0"/>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E56D6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rsidP="00807553">
            <w:pPr>
              <w:pStyle w:val="TAL"/>
              <w:keepNext w:val="0"/>
              <w:keepLines w:val="0"/>
              <w:widowControl w:val="0"/>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rsidP="00807553">
            <w:pPr>
              <w:pStyle w:val="TAL"/>
              <w:keepNext w:val="0"/>
              <w:keepLines w:val="0"/>
              <w:widowControl w:val="0"/>
              <w:rPr>
                <w:sz w:val="16"/>
                <w:szCs w:val="16"/>
                <w:lang w:eastAsia="en-US"/>
              </w:rPr>
            </w:pPr>
            <w:r>
              <w:rPr>
                <w:sz w:val="16"/>
                <w:szCs w:val="16"/>
                <w:lang w:eastAsia="en-US"/>
              </w:rPr>
              <w:t>PDCP SN length related clean-up over To Be Modified structure in MN initiated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B1619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rsidP="00807553">
            <w:pPr>
              <w:pStyle w:val="TAL"/>
              <w:keepNext w:val="0"/>
              <w:keepLines w:val="0"/>
              <w:widowControl w:val="0"/>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rsidP="00807553">
            <w:pPr>
              <w:pStyle w:val="TAL"/>
              <w:keepNext w:val="0"/>
              <w:keepLines w:val="0"/>
              <w:widowControl w:val="0"/>
              <w:rPr>
                <w:sz w:val="16"/>
                <w:szCs w:val="16"/>
                <w:lang w:eastAsia="en-US"/>
              </w:rPr>
            </w:pPr>
            <w:r>
              <w:rPr>
                <w:sz w:val="16"/>
                <w:szCs w:val="16"/>
                <w:lang w:eastAsia="en-US"/>
              </w:rPr>
              <w:t>Correction of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515EF9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rsidP="00807553">
            <w:pPr>
              <w:pStyle w:val="TAL"/>
              <w:keepNext w:val="0"/>
              <w:keepLines w:val="0"/>
              <w:widowControl w:val="0"/>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rsidP="00807553">
            <w:pPr>
              <w:pStyle w:val="TAL"/>
              <w:keepNext w:val="0"/>
              <w:keepLines w:val="0"/>
              <w:widowControl w:val="0"/>
              <w:rPr>
                <w:sz w:val="16"/>
                <w:szCs w:val="16"/>
                <w:lang w:eastAsia="en-US"/>
              </w:rPr>
            </w:pPr>
            <w:r>
              <w:rPr>
                <w:sz w:val="16"/>
                <w:szCs w:val="16"/>
                <w:lang w:eastAsia="en-US"/>
              </w:rPr>
              <w:t>Correction of handling of the Location Information at the MN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0FC587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rsidP="00807553">
            <w:pPr>
              <w:pStyle w:val="TAL"/>
              <w:keepNext w:val="0"/>
              <w:keepLines w:val="0"/>
              <w:widowControl w:val="0"/>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rsidP="00807553">
            <w:pPr>
              <w:pStyle w:val="TAR"/>
              <w:keepNext w:val="0"/>
              <w:keepLines w:val="0"/>
              <w:widowControl w:val="0"/>
              <w:rPr>
                <w:sz w:val="16"/>
                <w:szCs w:val="16"/>
                <w:lang w:eastAsia="zh-CN"/>
              </w:rPr>
            </w:pPr>
          </w:p>
          <w:p w14:paraId="70341DA8"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rsidP="00807553">
            <w:pPr>
              <w:pStyle w:val="TAL"/>
              <w:keepNext w:val="0"/>
              <w:keepLines w:val="0"/>
              <w:widowControl w:val="0"/>
              <w:rPr>
                <w:sz w:val="16"/>
                <w:szCs w:val="16"/>
                <w:lang w:eastAsia="en-US"/>
              </w:rPr>
            </w:pPr>
            <w:r>
              <w:rPr>
                <w:sz w:val="16"/>
                <w:szCs w:val="16"/>
                <w:lang w:eastAsia="en-US"/>
              </w:rPr>
              <w:t>XnAP Rel-15 Leftover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DE8E6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rsidP="00807553">
            <w:pPr>
              <w:pStyle w:val="TAL"/>
              <w:keepNext w:val="0"/>
              <w:keepLines w:val="0"/>
              <w:widowControl w:val="0"/>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rsidP="00807553">
            <w:pPr>
              <w:pStyle w:val="TAL"/>
              <w:keepNext w:val="0"/>
              <w:keepLines w:val="0"/>
              <w:widowControl w:val="0"/>
              <w:rPr>
                <w:sz w:val="16"/>
                <w:szCs w:val="16"/>
                <w:lang w:eastAsia="en-US"/>
              </w:rPr>
            </w:pPr>
            <w:r>
              <w:rPr>
                <w:sz w:val="16"/>
                <w:szCs w:val="16"/>
                <w:lang w:eastAsia="en-US"/>
              </w:rPr>
              <w:t>XnAP Corrections of Activity Notification Usage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6A0B5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rsidP="00807553">
            <w:pPr>
              <w:pStyle w:val="TAL"/>
              <w:keepNext w:val="0"/>
              <w:keepLines w:val="0"/>
              <w:widowControl w:val="0"/>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rsidP="00807553">
            <w:pPr>
              <w:pStyle w:val="TAL"/>
              <w:keepNext w:val="0"/>
              <w:keepLines w:val="0"/>
              <w:widowControl w:val="0"/>
              <w:rPr>
                <w:sz w:val="16"/>
                <w:szCs w:val="16"/>
                <w:lang w:eastAsia="en-US"/>
              </w:rPr>
            </w:pPr>
            <w:r>
              <w:rPr>
                <w:sz w:val="16"/>
                <w:szCs w:val="16"/>
                <w:lang w:eastAsia="en-US"/>
              </w:rPr>
              <w:t>Critical correction to the presence of the TAC lists in the Service Area Item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BE537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rsidP="00807553">
            <w:pPr>
              <w:pStyle w:val="TAL"/>
              <w:keepNext w:val="0"/>
              <w:keepLines w:val="0"/>
              <w:widowControl w:val="0"/>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CR38.423 for Correction on RRC configuration indication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DD7EC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rsidP="00807553">
            <w:pPr>
              <w:pStyle w:val="TAL"/>
              <w:keepNext w:val="0"/>
              <w:keepLines w:val="0"/>
              <w:widowControl w:val="0"/>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rsidP="00807553">
            <w:pPr>
              <w:pStyle w:val="TAL"/>
              <w:keepNext w:val="0"/>
              <w:keepLines w:val="0"/>
              <w:widowControl w:val="0"/>
              <w:rPr>
                <w:sz w:val="16"/>
                <w:szCs w:val="16"/>
                <w:lang w:eastAsia="en-US"/>
              </w:rPr>
            </w:pPr>
            <w:r>
              <w:rPr>
                <w:sz w:val="16"/>
                <w:szCs w:val="16"/>
                <w:lang w:eastAsia="en-US"/>
              </w:rPr>
              <w:t>Correction on source TNL ADDRESS in NG-C interface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3DD4F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rsidP="00807553">
            <w:pPr>
              <w:pStyle w:val="TAL"/>
              <w:keepNext w:val="0"/>
              <w:keepLines w:val="0"/>
              <w:widowControl w:val="0"/>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rsidP="00807553">
            <w:pPr>
              <w:pStyle w:val="TAL"/>
              <w:keepNext w:val="0"/>
              <w:keepLines w:val="0"/>
              <w:widowControl w:val="0"/>
              <w:rPr>
                <w:sz w:val="16"/>
                <w:szCs w:val="16"/>
                <w:lang w:eastAsia="en-US"/>
              </w:rPr>
            </w:pPr>
            <w:r>
              <w:rPr>
                <w:sz w:val="16"/>
                <w:szCs w:val="16"/>
                <w:lang w:eastAsia="en-US"/>
              </w:rPr>
              <w:t>Correction on Maximum Integrity Protected Data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E4967D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rsidP="00807553">
            <w:pPr>
              <w:pStyle w:val="TAL"/>
              <w:keepNext w:val="0"/>
              <w:keepLines w:val="0"/>
              <w:widowControl w:val="0"/>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for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887A2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rsidP="00807553">
            <w:pPr>
              <w:pStyle w:val="TAL"/>
              <w:keepNext w:val="0"/>
              <w:keepLines w:val="0"/>
              <w:widowControl w:val="0"/>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rsidP="00807553">
            <w:pPr>
              <w:pStyle w:val="TAL"/>
              <w:keepNext w:val="0"/>
              <w:keepLines w:val="0"/>
              <w:widowControl w:val="0"/>
              <w:rPr>
                <w:sz w:val="16"/>
                <w:szCs w:val="16"/>
                <w:lang w:eastAsia="en-US"/>
              </w:rPr>
            </w:pPr>
            <w:r>
              <w:rPr>
                <w:sz w:val="16"/>
                <w:szCs w:val="16"/>
                <w:lang w:eastAsia="en-US"/>
              </w:rPr>
              <w:t>Corrections regarding mandatory statements in Semantics Descriptions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E141E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rsidP="00807553">
            <w:pPr>
              <w:pStyle w:val="TAL"/>
              <w:keepNext w:val="0"/>
              <w:keepLines w:val="0"/>
              <w:widowControl w:val="0"/>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rsidP="00807553">
            <w:pPr>
              <w:pStyle w:val="TAL"/>
              <w:keepNext w:val="0"/>
              <w:keepLines w:val="0"/>
              <w:widowControl w:val="0"/>
              <w:rPr>
                <w:sz w:val="16"/>
                <w:szCs w:val="16"/>
                <w:lang w:eastAsia="en-US"/>
              </w:rPr>
            </w:pPr>
            <w:r>
              <w:rPr>
                <w:sz w:val="16"/>
                <w:szCs w:val="16"/>
                <w:lang w:eastAsia="en-US"/>
              </w:rPr>
              <w:t>Support of default DRB coordination in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6B983F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rsidP="00807553">
            <w:pPr>
              <w:pStyle w:val="TAL"/>
              <w:keepNext w:val="0"/>
              <w:keepLines w:val="0"/>
              <w:widowControl w:val="0"/>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rsidP="00807553">
            <w:pPr>
              <w:pStyle w:val="TAL"/>
              <w:keepNext w:val="0"/>
              <w:keepLines w:val="0"/>
              <w:widowControl w:val="0"/>
              <w:rPr>
                <w:sz w:val="16"/>
                <w:szCs w:val="16"/>
                <w:lang w:eastAsia="en-US"/>
              </w:rPr>
            </w:pPr>
            <w:r>
              <w:rPr>
                <w:sz w:val="16"/>
                <w:szCs w:val="16"/>
                <w:lang w:eastAsia="en-US"/>
              </w:rPr>
              <w:t>Correction on DRB ID co-ordination between MN and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8F2C88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2CB9A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A35E8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rsidP="00807553">
            <w:pPr>
              <w:pStyle w:val="TAL"/>
              <w:keepNext w:val="0"/>
              <w:keepLines w:val="0"/>
              <w:widowControl w:val="0"/>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rsidP="00807553">
            <w:pPr>
              <w:pStyle w:val="TAL"/>
              <w:keepNext w:val="0"/>
              <w:keepLines w:val="0"/>
              <w:widowControl w:val="0"/>
              <w:rPr>
                <w:sz w:val="16"/>
                <w:szCs w:val="16"/>
                <w:lang w:eastAsia="en-US"/>
              </w:rPr>
            </w:pPr>
            <w:r>
              <w:rPr>
                <w:sz w:val="16"/>
                <w:szCs w:val="16"/>
                <w:lang w:eastAsia="en-US"/>
              </w:rPr>
              <w:t>SN Status Transfer for bearer reconfiguration during HO with 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B4512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rsidP="00807553">
            <w:pPr>
              <w:pStyle w:val="TAL"/>
              <w:keepNext w:val="0"/>
              <w:keepLines w:val="0"/>
              <w:widowControl w:val="0"/>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tabular and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754219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rsidP="00807553">
            <w:pPr>
              <w:pStyle w:val="TAL"/>
              <w:keepNext w:val="0"/>
              <w:keepLines w:val="0"/>
              <w:widowControl w:val="0"/>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S-NSSAI coding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3FE4CB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rsidP="00807553">
            <w:pPr>
              <w:pStyle w:val="TAL"/>
              <w:keepNext w:val="0"/>
              <w:keepLines w:val="0"/>
              <w:widowControl w:val="0"/>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rsidP="00807553">
            <w:pPr>
              <w:pStyle w:val="TAL"/>
              <w:keepNext w:val="0"/>
              <w:keepLines w:val="0"/>
              <w:widowControl w:val="0"/>
              <w:rPr>
                <w:sz w:val="16"/>
                <w:szCs w:val="16"/>
                <w:lang w:eastAsia="en-US"/>
              </w:rPr>
            </w:pPr>
            <w:r>
              <w:rPr>
                <w:sz w:val="16"/>
                <w:szCs w:val="16"/>
                <w:lang w:eastAsia="en-US"/>
              </w:rPr>
              <w:t>Correction to UL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34F27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rsidP="00807553">
            <w:pPr>
              <w:pStyle w:val="TAL"/>
              <w:keepNext w:val="0"/>
              <w:keepLines w:val="0"/>
              <w:widowControl w:val="0"/>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rsidP="00807553">
            <w:pPr>
              <w:pStyle w:val="TAL"/>
              <w:keepNext w:val="0"/>
              <w:keepLines w:val="0"/>
              <w:widowControl w:val="0"/>
              <w:rPr>
                <w:sz w:val="16"/>
                <w:szCs w:val="16"/>
                <w:lang w:eastAsia="en-US"/>
              </w:rPr>
            </w:pPr>
            <w:r>
              <w:rPr>
                <w:sz w:val="16"/>
                <w:szCs w:val="16"/>
                <w:lang w:eastAsia="en-US"/>
              </w:rPr>
              <w:t>Add the missing dynamic port support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D6F96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rsidP="00807553">
            <w:pPr>
              <w:pStyle w:val="TAL"/>
              <w:keepNext w:val="0"/>
              <w:keepLines w:val="0"/>
              <w:widowControl w:val="0"/>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data forwarding in S-NG-RAN initiated S-NG-RAN Release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103A6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rsidP="00807553">
            <w:pPr>
              <w:pStyle w:val="TAL"/>
              <w:keepNext w:val="0"/>
              <w:keepLines w:val="0"/>
              <w:widowControl w:val="0"/>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Xn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0F88C1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rsidP="00807553">
            <w:pPr>
              <w:pStyle w:val="TAL"/>
              <w:keepNext w:val="0"/>
              <w:keepLines w:val="0"/>
              <w:widowControl w:val="0"/>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rsidP="00807553">
            <w:pPr>
              <w:pStyle w:val="TAL"/>
              <w:keepNext w:val="0"/>
              <w:keepLines w:val="0"/>
              <w:widowControl w:val="0"/>
              <w:rPr>
                <w:sz w:val="16"/>
                <w:szCs w:val="16"/>
                <w:lang w:eastAsia="en-US"/>
              </w:rPr>
            </w:pPr>
            <w:r>
              <w:rPr>
                <w:sz w:val="16"/>
                <w:szCs w:val="16"/>
                <w:lang w:eastAsia="en-US"/>
              </w:rPr>
              <w:t>Support of delta configuration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6359851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rsidP="00807553">
            <w:pPr>
              <w:pStyle w:val="TAL"/>
              <w:keepNext w:val="0"/>
              <w:keepLines w:val="0"/>
              <w:widowControl w:val="0"/>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rsidP="00807553">
            <w:pPr>
              <w:pStyle w:val="TAL"/>
              <w:keepNext w:val="0"/>
              <w:keepLines w:val="0"/>
              <w:widowControl w:val="0"/>
              <w:rPr>
                <w:sz w:val="16"/>
                <w:szCs w:val="16"/>
                <w:lang w:eastAsia="en-US"/>
              </w:rPr>
            </w:pPr>
            <w:r>
              <w:rPr>
                <w:sz w:val="16"/>
                <w:szCs w:val="16"/>
                <w:lang w:eastAsia="en-US"/>
              </w:rPr>
              <w:t>Missing description of a cause value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C16B30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rsidP="00807553">
            <w:pPr>
              <w:pStyle w:val="TAL"/>
              <w:keepNext w:val="0"/>
              <w:keepLines w:val="0"/>
              <w:widowControl w:val="0"/>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rsidP="00807553">
            <w:pPr>
              <w:pStyle w:val="TAL"/>
              <w:keepNext w:val="0"/>
              <w:keepLines w:val="0"/>
              <w:widowControl w:val="0"/>
              <w:rPr>
                <w:sz w:val="16"/>
                <w:szCs w:val="16"/>
                <w:lang w:eastAsia="en-US"/>
              </w:rPr>
            </w:pPr>
            <w:r>
              <w:rPr>
                <w:sz w:val="16"/>
                <w:szCs w:val="16"/>
                <w:lang w:eastAsia="en-US"/>
              </w:rPr>
              <w:t>Correction to SN Status Transfer considering MR-DC operations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6F4F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rsidP="00807553">
            <w:pPr>
              <w:pStyle w:val="TAC"/>
              <w:keepNext w:val="0"/>
              <w:keepLines w:val="0"/>
              <w:widowControl w:val="0"/>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rsidP="00807553">
            <w:pPr>
              <w:pStyle w:val="TAL"/>
              <w:keepNext w:val="0"/>
              <w:keepLines w:val="0"/>
              <w:widowControl w:val="0"/>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rsidP="00807553">
            <w:pPr>
              <w:pStyle w:val="TAL"/>
              <w:keepNext w:val="0"/>
              <w:keepLines w:val="0"/>
              <w:widowControl w:val="0"/>
              <w:rPr>
                <w:sz w:val="16"/>
                <w:szCs w:val="16"/>
                <w:lang w:eastAsia="en-US"/>
              </w:rPr>
            </w:pPr>
            <w:r>
              <w:rPr>
                <w:sz w:val="16"/>
                <w:szCs w:val="16"/>
                <w:lang w:eastAsia="en-US"/>
              </w:rPr>
              <w:t>BL CR to 38.423: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27C85D5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rsidP="00807553">
            <w:pPr>
              <w:pStyle w:val="TAC"/>
              <w:keepNext w:val="0"/>
              <w:keepLines w:val="0"/>
              <w:widowControl w:val="0"/>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rsidP="00807553">
            <w:pPr>
              <w:pStyle w:val="TAL"/>
              <w:keepNext w:val="0"/>
              <w:keepLines w:val="0"/>
              <w:widowControl w:val="0"/>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rsidP="00807553">
            <w:pPr>
              <w:pStyle w:val="TAL"/>
              <w:keepNext w:val="0"/>
              <w:keepLines w:val="0"/>
              <w:widowControl w:val="0"/>
              <w:rPr>
                <w:sz w:val="16"/>
                <w:szCs w:val="16"/>
                <w:lang w:eastAsia="en-US"/>
              </w:rPr>
            </w:pPr>
            <w:r>
              <w:rPr>
                <w:sz w:val="16"/>
                <w:szCs w:val="16"/>
                <w:lang w:eastAsia="en-US"/>
              </w:rPr>
              <w:t>Support for setting up IPSec a priori in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9D5DE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rsidP="00807553">
            <w:pPr>
              <w:pStyle w:val="TAL"/>
              <w:keepNext w:val="0"/>
              <w:keepLines w:val="0"/>
              <w:widowControl w:val="0"/>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rsidP="00807553">
            <w:pPr>
              <w:pStyle w:val="TAL"/>
              <w:keepNext w:val="0"/>
              <w:keepLines w:val="0"/>
              <w:widowControl w:val="0"/>
              <w:rPr>
                <w:sz w:val="16"/>
                <w:szCs w:val="16"/>
                <w:lang w:eastAsia="en-US"/>
              </w:rPr>
            </w:pPr>
            <w:r>
              <w:rPr>
                <w:sz w:val="16"/>
                <w:szCs w:val="16"/>
                <w:lang w:eastAsia="en-US"/>
              </w:rPr>
              <w:t>Xn Setup message size limitation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5226CD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rsidP="00807553">
            <w:pPr>
              <w:pStyle w:val="TAL"/>
              <w:keepNext w:val="0"/>
              <w:keepLines w:val="0"/>
              <w:widowControl w:val="0"/>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rsidP="00807553">
            <w:pPr>
              <w:pStyle w:val="TAL"/>
              <w:keepNext w:val="0"/>
              <w:keepLines w:val="0"/>
              <w:widowControl w:val="0"/>
              <w:rPr>
                <w:sz w:val="16"/>
                <w:szCs w:val="16"/>
                <w:lang w:eastAsia="en-US"/>
              </w:rPr>
            </w:pPr>
            <w:r>
              <w:rPr>
                <w:sz w:val="16"/>
                <w:szCs w:val="16"/>
                <w:lang w:eastAsia="en-US"/>
              </w:rPr>
              <w:t>Trace function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3A491B6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rsidP="00807553">
            <w:pPr>
              <w:pStyle w:val="TAL"/>
              <w:keepNext w:val="0"/>
              <w:keepLines w:val="0"/>
              <w:widowControl w:val="0"/>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rsidP="00807553">
            <w:pPr>
              <w:pStyle w:val="TAC"/>
              <w:keepNext w:val="0"/>
              <w:keepLines w:val="0"/>
              <w:widowControl w:val="0"/>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rsidP="00807553">
            <w:pPr>
              <w:pStyle w:val="TAL"/>
              <w:keepNext w:val="0"/>
              <w:keepLines w:val="0"/>
              <w:widowControl w:val="0"/>
              <w:rPr>
                <w:sz w:val="16"/>
                <w:szCs w:val="16"/>
                <w:lang w:eastAsia="en-US"/>
              </w:rPr>
            </w:pPr>
            <w:r>
              <w:rPr>
                <w:sz w:val="16"/>
                <w:szCs w:val="16"/>
                <w:lang w:eastAsia="en-US"/>
              </w:rPr>
              <w:t>Extending the MDBV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78053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rsidP="00807553">
            <w:pPr>
              <w:pStyle w:val="TAL"/>
              <w:keepNext w:val="0"/>
              <w:keepLines w:val="0"/>
              <w:widowControl w:val="0"/>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rsidP="00807553">
            <w:pPr>
              <w:pStyle w:val="TAL"/>
              <w:keepNext w:val="0"/>
              <w:keepLines w:val="0"/>
              <w:widowControl w:val="0"/>
              <w:rPr>
                <w:sz w:val="16"/>
                <w:szCs w:val="16"/>
                <w:lang w:eastAsia="en-US"/>
              </w:rPr>
            </w:pPr>
            <w:r>
              <w:rPr>
                <w:sz w:val="16"/>
                <w:szCs w:val="16"/>
                <w:lang w:eastAsia="en-US"/>
              </w:rPr>
              <w:t>Resuming SCG in RRC Resume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B6CCB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rsidP="00807553">
            <w:pPr>
              <w:pStyle w:val="TAL"/>
              <w:keepNext w:val="0"/>
              <w:keepLines w:val="0"/>
              <w:widowControl w:val="0"/>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offered non-GBR resources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1CB65CC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rsidP="00807553">
            <w:pPr>
              <w:pStyle w:val="TAL"/>
              <w:keepNext w:val="0"/>
              <w:keepLines w:val="0"/>
              <w:widowControl w:val="0"/>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rsidP="00807553">
            <w:pPr>
              <w:pStyle w:val="TAL"/>
              <w:keepNext w:val="0"/>
              <w:keepLines w:val="0"/>
              <w:widowControl w:val="0"/>
              <w:rPr>
                <w:sz w:val="16"/>
                <w:szCs w:val="16"/>
                <w:lang w:eastAsia="en-US"/>
              </w:rPr>
            </w:pPr>
            <w:r>
              <w:rPr>
                <w:sz w:val="16"/>
                <w:szCs w:val="16"/>
                <w:lang w:eastAsia="en-US"/>
              </w:rPr>
              <w:t>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0A7E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rsidP="00807553">
            <w:pPr>
              <w:pStyle w:val="TAC"/>
              <w:keepNext w:val="0"/>
              <w:keepLines w:val="0"/>
              <w:widowControl w:val="0"/>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rsidP="00807553">
            <w:pPr>
              <w:pStyle w:val="TAL"/>
              <w:keepNext w:val="0"/>
              <w:keepLines w:val="0"/>
              <w:widowControl w:val="0"/>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NR-U</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24C50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rsidP="00807553">
            <w:pPr>
              <w:pStyle w:val="TAC"/>
              <w:keepNext w:val="0"/>
              <w:keepLines w:val="0"/>
              <w:widowControl w:val="0"/>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p w14:paraId="17A1ED7C" w14:textId="77777777" w:rsidR="00382728" w:rsidRDefault="00382728" w:rsidP="00807553">
            <w:pPr>
              <w:pStyle w:val="TAL"/>
              <w:keepNext w:val="0"/>
              <w:keepLines w:val="0"/>
              <w:widowControl w:val="0"/>
              <w:rPr>
                <w:sz w:val="16"/>
                <w:szCs w:val="16"/>
                <w:lang w:eastAsia="en-US"/>
              </w:rPr>
            </w:pPr>
            <w:r>
              <w:rPr>
                <w:sz w:val="16"/>
                <w:szCs w:val="16"/>
                <w:lang w:eastAsia="en-US"/>
              </w:rPr>
              <w:t>(The CR is not implemented. The CR was marked agreed by mistake while the WI is not yet complete)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2471F7B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rsidP="00807553">
            <w:pPr>
              <w:pStyle w:val="TAL"/>
              <w:keepNext w:val="0"/>
              <w:keepLines w:val="0"/>
              <w:widowControl w:val="0"/>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referred RRCResumeRequest1 name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10B1D2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rsidP="00807553">
            <w:pPr>
              <w:pStyle w:val="TAC"/>
              <w:keepNext w:val="0"/>
              <w:keepLines w:val="0"/>
              <w:widowControl w:val="0"/>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rsidP="00807553">
            <w:pPr>
              <w:pStyle w:val="TAL"/>
              <w:keepNext w:val="0"/>
              <w:keepLines w:val="0"/>
              <w:widowControl w:val="0"/>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rsidP="00807553">
            <w:pPr>
              <w:pStyle w:val="TAL"/>
              <w:keepNext w:val="0"/>
              <w:keepLines w:val="0"/>
              <w:widowControl w:val="0"/>
              <w:rPr>
                <w:sz w:val="16"/>
                <w:szCs w:val="16"/>
                <w:lang w:eastAsia="en-US"/>
              </w:rPr>
            </w:pPr>
            <w:r>
              <w:rPr>
                <w:sz w:val="16"/>
                <w:szCs w:val="16"/>
                <w:lang w:eastAsia="en-US"/>
              </w:rPr>
              <w:t>E2E delay measurement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ADB344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rsidP="00807553">
            <w:pPr>
              <w:pStyle w:val="TAC"/>
              <w:keepNext w:val="0"/>
              <w:keepLines w:val="0"/>
              <w:widowControl w:val="0"/>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rsidP="00807553">
            <w:pPr>
              <w:pStyle w:val="TAL"/>
              <w:keepNext w:val="0"/>
              <w:keepLines w:val="0"/>
              <w:widowControl w:val="0"/>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rsidP="00807553">
            <w:pPr>
              <w:pStyle w:val="TAL"/>
              <w:keepNext w:val="0"/>
              <w:keepLines w:val="0"/>
              <w:widowControl w:val="0"/>
              <w:rPr>
                <w:sz w:val="16"/>
                <w:szCs w:val="16"/>
                <w:lang w:eastAsia="en-US"/>
              </w:rPr>
            </w:pPr>
            <w:r>
              <w:rPr>
                <w:sz w:val="16"/>
                <w:szCs w:val="16"/>
                <w:lang w:eastAsia="en-US"/>
              </w:rPr>
              <w:t>Cleanup for 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E746B6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rsidP="00807553">
            <w:pPr>
              <w:pStyle w:val="TAL"/>
              <w:keepNext w:val="0"/>
              <w:keepLines w:val="0"/>
              <w:widowControl w:val="0"/>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the tabular and ASN.1 within the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A05037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rsidP="00807553">
            <w:pPr>
              <w:pStyle w:val="TAL"/>
              <w:keepNext w:val="0"/>
              <w:keepLines w:val="0"/>
              <w:widowControl w:val="0"/>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rsidP="00807553">
            <w:pPr>
              <w:pStyle w:val="TAL"/>
              <w:keepNext w:val="0"/>
              <w:keepLines w:val="0"/>
              <w:widowControl w:val="0"/>
              <w:rPr>
                <w:sz w:val="16"/>
                <w:szCs w:val="16"/>
                <w:lang w:eastAsia="en-US"/>
              </w:rPr>
            </w:pPr>
            <w:r>
              <w:rPr>
                <w:sz w:val="16"/>
                <w:szCs w:val="16"/>
                <w:lang w:eastAsia="en-US"/>
              </w:rPr>
              <w:t>Propagation of Roaming and Access Restriction information in NG-RAN in non-homogenous NG-RAN node deployments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13DAE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rsidP="00807553">
            <w:pPr>
              <w:pStyle w:val="TAL"/>
              <w:keepNext w:val="0"/>
              <w:keepLines w:val="0"/>
              <w:widowControl w:val="0"/>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CR0236r2 to explicate procedural interaction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43296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rsidP="00807553">
            <w:pPr>
              <w:pStyle w:val="TAL"/>
              <w:keepNext w:val="0"/>
              <w:keepLines w:val="0"/>
              <w:widowControl w:val="0"/>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CR0282r1 – procedure text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7F3C2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rsidP="00807553">
            <w:pPr>
              <w:pStyle w:val="TAC"/>
              <w:keepNext w:val="0"/>
              <w:keepLines w:val="0"/>
              <w:widowControl w:val="0"/>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rsidP="00807553">
            <w:pPr>
              <w:pStyle w:val="TAL"/>
              <w:keepNext w:val="0"/>
              <w:keepLines w:val="0"/>
              <w:widowControl w:val="0"/>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CR0089r4: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48082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rsidP="00807553">
            <w:pPr>
              <w:pStyle w:val="TAL"/>
              <w:keepNext w:val="0"/>
              <w:keepLines w:val="0"/>
              <w:widowControl w:val="0"/>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CR0208 on Xn Setup Message Size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5405D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rsidP="00807553">
            <w:pPr>
              <w:pStyle w:val="TAL"/>
              <w:keepNext w:val="0"/>
              <w:keepLines w:val="0"/>
              <w:widowControl w:val="0"/>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rsidP="00807553">
            <w:pPr>
              <w:pStyle w:val="TAC"/>
              <w:keepNext w:val="0"/>
              <w:keepLines w:val="0"/>
              <w:widowControl w:val="0"/>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rsidP="00807553">
            <w:pPr>
              <w:pStyle w:val="TAL"/>
              <w:keepNext w:val="0"/>
              <w:keepLines w:val="0"/>
              <w:widowControl w:val="0"/>
              <w:rPr>
                <w:sz w:val="16"/>
                <w:szCs w:val="16"/>
                <w:lang w:eastAsia="en-US"/>
              </w:rPr>
            </w:pPr>
            <w:r>
              <w:rPr>
                <w:sz w:val="16"/>
                <w:szCs w:val="16"/>
                <w:lang w:eastAsia="en-US"/>
              </w:rPr>
              <w:t>Rapporteur Corrections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B04ED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rsidP="00807553">
            <w:pPr>
              <w:pStyle w:val="TAL"/>
              <w:keepNext w:val="0"/>
              <w:keepLines w:val="0"/>
              <w:widowControl w:val="0"/>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rsidP="00807553">
            <w:pPr>
              <w:pStyle w:val="TAL"/>
              <w:keepNext w:val="0"/>
              <w:keepLines w:val="0"/>
              <w:widowControl w:val="0"/>
              <w:rPr>
                <w:sz w:val="16"/>
                <w:szCs w:val="16"/>
                <w:lang w:eastAsia="en-US"/>
              </w:rPr>
            </w:pPr>
            <w:r>
              <w:rPr>
                <w:sz w:val="16"/>
                <w:szCs w:val="16"/>
                <w:lang w:eastAsia="en-US"/>
              </w:rPr>
              <w:t>Baseline CR for introducing Rel-16 NR mobility enhancement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81A2A7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rsidP="00807553">
            <w:pPr>
              <w:pStyle w:val="TAL"/>
              <w:keepNext w:val="0"/>
              <w:keepLines w:val="0"/>
              <w:widowControl w:val="0"/>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CP UP NB-IoT Others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63D6A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rsidP="00807553">
            <w:pPr>
              <w:pStyle w:val="TAL"/>
              <w:keepNext w:val="0"/>
              <w:keepLines w:val="0"/>
              <w:widowControl w:val="0"/>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rsidP="00807553">
            <w:pPr>
              <w:pStyle w:val="TAL"/>
              <w:keepNext w:val="0"/>
              <w:keepLines w:val="0"/>
              <w:widowControl w:val="0"/>
              <w:rPr>
                <w:sz w:val="16"/>
                <w:szCs w:val="16"/>
                <w:lang w:eastAsia="en-US"/>
              </w:rPr>
            </w:pPr>
            <w:r>
              <w:rPr>
                <w:sz w:val="16"/>
                <w:szCs w:val="16"/>
                <w:lang w:eastAsia="en-US"/>
              </w:rPr>
              <w:t>Support of NR V2X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1109BC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rsidP="00807553">
            <w:pPr>
              <w:pStyle w:val="TAL"/>
              <w:keepNext w:val="0"/>
              <w:keepLines w:val="0"/>
              <w:widowControl w:val="0"/>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rsidP="00807553">
            <w:pPr>
              <w:pStyle w:val="TAR"/>
              <w:keepNext w:val="0"/>
              <w:keepLines w:val="0"/>
              <w:widowControl w:val="0"/>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Introduction of Suspend-Resume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58CC5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rsidP="00807553">
            <w:pPr>
              <w:pStyle w:val="TAL"/>
              <w:keepNext w:val="0"/>
              <w:keepLines w:val="0"/>
              <w:widowControl w:val="0"/>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rsidP="00807553">
            <w:pPr>
              <w:pStyle w:val="TAR"/>
              <w:keepNext w:val="0"/>
              <w:keepLines w:val="0"/>
              <w:widowControl w:val="0"/>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rsidP="00807553">
            <w:pPr>
              <w:pStyle w:val="TAL"/>
              <w:keepNext w:val="0"/>
              <w:keepLines w:val="0"/>
              <w:widowControl w:val="0"/>
              <w:rPr>
                <w:sz w:val="16"/>
                <w:szCs w:val="16"/>
                <w:lang w:eastAsia="en-US"/>
              </w:rPr>
            </w:pPr>
            <w:r>
              <w:rPr>
                <w:sz w:val="16"/>
                <w:szCs w:val="16"/>
                <w:lang w:eastAsia="en-US"/>
              </w:rPr>
              <w:t>Addition of SON features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0BAC4A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rsidP="00807553">
            <w:pPr>
              <w:pStyle w:val="TAL"/>
              <w:keepNext w:val="0"/>
              <w:keepLines w:val="0"/>
              <w:widowControl w:val="0"/>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rsidP="00807553">
            <w:pPr>
              <w:pStyle w:val="TAL"/>
              <w:keepNext w:val="0"/>
              <w:keepLines w:val="0"/>
              <w:widowControl w:val="0"/>
              <w:rPr>
                <w:sz w:val="16"/>
                <w:szCs w:val="16"/>
                <w:lang w:eastAsia="en-US"/>
              </w:rPr>
            </w:pPr>
            <w:r>
              <w:rPr>
                <w:sz w:val="16"/>
                <w:szCs w:val="16"/>
                <w:lang w:eastAsia="en-US"/>
              </w:rPr>
              <w:t>BL CR to 38.423: Support for IAB</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48F7B2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rsidP="00807553">
            <w:pPr>
              <w:pStyle w:val="TAL"/>
              <w:keepNext w:val="0"/>
              <w:keepLines w:val="0"/>
              <w:widowControl w:val="0"/>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rsidP="00807553">
            <w:pPr>
              <w:pStyle w:val="TAR"/>
              <w:keepNext w:val="0"/>
              <w:keepLines w:val="0"/>
              <w:widowControl w:val="0"/>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NR_IIOT support to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91F9F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rsidP="00807553">
            <w:pPr>
              <w:pStyle w:val="TAL"/>
              <w:keepNext w:val="0"/>
              <w:keepLines w:val="0"/>
              <w:widowControl w:val="0"/>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Non-Public Networks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9D2A0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rsidP="00807553">
            <w:pPr>
              <w:pStyle w:val="TAL"/>
              <w:keepNext w:val="0"/>
              <w:keepLines w:val="0"/>
              <w:widowControl w:val="0"/>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rsidP="00807553">
            <w:pPr>
              <w:pStyle w:val="TAR"/>
              <w:keepNext w:val="0"/>
              <w:keepLines w:val="0"/>
              <w:widowControl w:val="0"/>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rsidP="00807553">
            <w:pPr>
              <w:pStyle w:val="TAL"/>
              <w:keepNext w:val="0"/>
              <w:keepLines w:val="0"/>
              <w:widowControl w:val="0"/>
              <w:rPr>
                <w:sz w:val="16"/>
                <w:szCs w:val="16"/>
                <w:lang w:eastAsia="en-US"/>
              </w:rPr>
            </w:pPr>
            <w:r>
              <w:rPr>
                <w:sz w:val="16"/>
                <w:szCs w:val="16"/>
                <w:lang w:eastAsia="en-US"/>
              </w:rPr>
              <w:t>MDT Configuration support for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8CA4A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B4FF7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rsidP="00807553">
            <w:pPr>
              <w:pStyle w:val="TAL"/>
              <w:keepNext w:val="0"/>
              <w:keepLines w:val="0"/>
              <w:widowControl w:val="0"/>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rsidP="00807553">
            <w:pPr>
              <w:pStyle w:val="TAL"/>
              <w:keepNext w:val="0"/>
              <w:keepLines w:val="0"/>
              <w:widowControl w:val="0"/>
              <w:rPr>
                <w:sz w:val="16"/>
                <w:szCs w:val="16"/>
                <w:lang w:eastAsia="en-US"/>
              </w:rPr>
            </w:pPr>
            <w:r>
              <w:rPr>
                <w:sz w:val="16"/>
                <w:szCs w:val="16"/>
                <w:lang w:eastAsia="en-US"/>
              </w:rPr>
              <w:t>Introduction of eMTC connected to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3447A2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rsidP="00807553">
            <w:pPr>
              <w:pStyle w:val="TAL"/>
              <w:keepNext w:val="0"/>
              <w:keepLines w:val="0"/>
              <w:widowControl w:val="0"/>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rsidP="00807553">
            <w:pPr>
              <w:pStyle w:val="TAL"/>
              <w:keepNext w:val="0"/>
              <w:keepLines w:val="0"/>
              <w:widowControl w:val="0"/>
              <w:rPr>
                <w:sz w:val="16"/>
                <w:szCs w:val="16"/>
                <w:lang w:eastAsia="en-US"/>
              </w:rPr>
            </w:pPr>
            <w:r>
              <w:rPr>
                <w:sz w:val="16"/>
                <w:szCs w:val="16"/>
                <w:lang w:eastAsia="en-US"/>
              </w:rPr>
              <w:t>CR38.423 on TDD pattern for NR-DC power control cordination for sol1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33FDD3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rsidP="00807553">
            <w:pPr>
              <w:pStyle w:val="TAL"/>
              <w:keepNext w:val="0"/>
              <w:keepLines w:val="0"/>
              <w:widowControl w:val="0"/>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rsidP="00807553">
            <w:pPr>
              <w:pStyle w:val="TAL"/>
              <w:keepNext w:val="0"/>
              <w:keepLines w:val="0"/>
              <w:widowControl w:val="0"/>
              <w:rPr>
                <w:sz w:val="16"/>
                <w:szCs w:val="16"/>
                <w:lang w:eastAsia="en-US"/>
              </w:rPr>
            </w:pPr>
            <w:r>
              <w:rPr>
                <w:sz w:val="16"/>
                <w:szCs w:val="16"/>
                <w:lang w:eastAsia="en-US"/>
              </w:rPr>
              <w:t>Slot length correction in Intended TDD UL-DL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77F44E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rsidP="00807553">
            <w:pPr>
              <w:pStyle w:val="TAL"/>
              <w:keepNext w:val="0"/>
              <w:keepLines w:val="0"/>
              <w:widowControl w:val="0"/>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CSI-RS configuration switch on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D64E3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rsidP="00807553">
            <w:pPr>
              <w:pStyle w:val="TAL"/>
              <w:keepNext w:val="0"/>
              <w:keepLines w:val="0"/>
              <w:widowControl w:val="0"/>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NR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1FBA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rsidP="00807553">
            <w:pPr>
              <w:pStyle w:val="TAL"/>
              <w:keepNext w:val="0"/>
              <w:keepLines w:val="0"/>
              <w:widowControl w:val="0"/>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 to XnAP version 16.1.0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B8FF72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rsidP="00807553">
            <w:pPr>
              <w:pStyle w:val="TAL"/>
              <w:keepNext w:val="0"/>
              <w:keepLines w:val="0"/>
              <w:widowControl w:val="0"/>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rsidP="00807553">
            <w:pPr>
              <w:pStyle w:val="TAL"/>
              <w:keepNext w:val="0"/>
              <w:keepLines w:val="0"/>
              <w:widowControl w:val="0"/>
              <w:rPr>
                <w:sz w:val="16"/>
                <w:szCs w:val="16"/>
                <w:lang w:eastAsia="en-US"/>
              </w:rPr>
            </w:pPr>
            <w:r>
              <w:rPr>
                <w:sz w:val="16"/>
                <w:szCs w:val="16"/>
                <w:lang w:eastAsia="en-US"/>
              </w:rPr>
              <w:t>Correctinos to Xn Setup message size limitation solution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24B81C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rsidP="00807553">
            <w:pPr>
              <w:pStyle w:val="TAL"/>
              <w:keepNext w:val="0"/>
              <w:keepLines w:val="0"/>
              <w:widowControl w:val="0"/>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rsidP="00807553">
            <w:pPr>
              <w:pStyle w:val="TAL"/>
              <w:keepNext w:val="0"/>
              <w:keepLines w:val="0"/>
              <w:widowControl w:val="0"/>
              <w:rPr>
                <w:sz w:val="16"/>
                <w:szCs w:val="16"/>
                <w:lang w:eastAsia="en-US"/>
              </w:rPr>
            </w:pPr>
            <w:r>
              <w:rPr>
                <w:sz w:val="16"/>
                <w:szCs w:val="16"/>
                <w:lang w:eastAsia="en-US"/>
              </w:rPr>
              <w:t>Correction on nested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0996DB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rsidP="00807553">
            <w:pPr>
              <w:pStyle w:val="TAL"/>
              <w:keepNext w:val="0"/>
              <w:keepLines w:val="0"/>
              <w:widowControl w:val="0"/>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IEs - semantics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EB3C1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rsidP="00807553">
            <w:pPr>
              <w:pStyle w:val="TAL"/>
              <w:keepNext w:val="0"/>
              <w:keepLines w:val="0"/>
              <w:widowControl w:val="0"/>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MIB only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A62FD5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rsidP="00807553">
            <w:pPr>
              <w:pStyle w:val="TAL"/>
              <w:keepNext w:val="0"/>
              <w:keepLines w:val="0"/>
              <w:widowControl w:val="0"/>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rsidP="00807553">
            <w:pPr>
              <w:pStyle w:val="TAL"/>
              <w:keepNext w:val="0"/>
              <w:keepLines w:val="0"/>
              <w:widowControl w:val="0"/>
              <w:rPr>
                <w:sz w:val="16"/>
                <w:szCs w:val="16"/>
                <w:lang w:eastAsia="en-US"/>
              </w:rPr>
            </w:pPr>
            <w:r>
              <w:rPr>
                <w:sz w:val="16"/>
                <w:szCs w:val="16"/>
                <w:lang w:eastAsia="en-US"/>
              </w:rPr>
              <w:t>TS38.423 Resolving Erroneous unknown-old-en-gNB-UE-X2AP-ID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026A2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rsidP="00807553">
            <w:pPr>
              <w:pStyle w:val="TAL"/>
              <w:keepNext w:val="0"/>
              <w:keepLines w:val="0"/>
              <w:widowControl w:val="0"/>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rsidP="00807553">
            <w:pPr>
              <w:pStyle w:val="TAL"/>
              <w:keepNext w:val="0"/>
              <w:keepLines w:val="0"/>
              <w:widowControl w:val="0"/>
              <w:rPr>
                <w:sz w:val="16"/>
                <w:szCs w:val="16"/>
                <w:lang w:eastAsia="en-US"/>
              </w:rPr>
            </w:pPr>
            <w:r>
              <w:rPr>
                <w:sz w:val="16"/>
                <w:szCs w:val="16"/>
                <w:lang w:eastAsia="en-US"/>
              </w:rPr>
              <w:t>Inter-RAT HO support for fast MCG recovery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5506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rsidP="00807553">
            <w:pPr>
              <w:pStyle w:val="TAL"/>
              <w:keepNext w:val="0"/>
              <w:keepLines w:val="0"/>
              <w:widowControl w:val="0"/>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rsidP="00807553">
            <w:pPr>
              <w:pStyle w:val="TAL"/>
              <w:keepNext w:val="0"/>
              <w:keepLines w:val="0"/>
              <w:widowControl w:val="0"/>
              <w:rPr>
                <w:sz w:val="16"/>
                <w:szCs w:val="16"/>
                <w:lang w:eastAsia="en-US"/>
              </w:rPr>
            </w:pPr>
            <w:r>
              <w:rPr>
                <w:sz w:val="16"/>
                <w:szCs w:val="16"/>
                <w:lang w:eastAsia="en-US"/>
              </w:rPr>
              <w:t>Correction on RF parameters in NR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13A91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rsidP="00807553">
            <w:pPr>
              <w:pStyle w:val="TAL"/>
              <w:keepNext w:val="0"/>
              <w:keepLines w:val="0"/>
              <w:widowControl w:val="0"/>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rsidP="00807553">
            <w:pPr>
              <w:pStyle w:val="TAL"/>
              <w:keepNext w:val="0"/>
              <w:keepLines w:val="0"/>
              <w:widowControl w:val="0"/>
              <w:rPr>
                <w:sz w:val="16"/>
                <w:szCs w:val="16"/>
                <w:lang w:eastAsia="en-US"/>
              </w:rPr>
            </w:pPr>
            <w:r>
              <w:rPr>
                <w:sz w:val="16"/>
                <w:szCs w:val="16"/>
                <w:lang w:eastAsia="en-US"/>
              </w:rPr>
              <w:t>Correction of S-NSSAI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E1B15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rsidP="00807553">
            <w:pPr>
              <w:pStyle w:val="TAL"/>
              <w:keepNext w:val="0"/>
              <w:keepLines w:val="0"/>
              <w:widowControl w:val="0"/>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rsidP="00807553">
            <w:pPr>
              <w:pStyle w:val="TAL"/>
              <w:keepNext w:val="0"/>
              <w:keepLines w:val="0"/>
              <w:widowControl w:val="0"/>
              <w:rPr>
                <w:sz w:val="16"/>
                <w:szCs w:val="16"/>
                <w:lang w:eastAsia="en-US"/>
              </w:rPr>
            </w:pPr>
            <w:r>
              <w:rPr>
                <w:sz w:val="16"/>
                <w:szCs w:val="16"/>
                <w:lang w:eastAsia="en-US"/>
              </w:rPr>
              <w:t>Support of PSCell/SCell-only operation mode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EFED4B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rsidP="00807553">
            <w:pPr>
              <w:pStyle w:val="TAL"/>
              <w:keepNext w:val="0"/>
              <w:keepLines w:val="0"/>
              <w:widowControl w:val="0"/>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rsidP="00807553">
            <w:pPr>
              <w:pStyle w:val="TAL"/>
              <w:keepNext w:val="0"/>
              <w:keepLines w:val="0"/>
              <w:widowControl w:val="0"/>
              <w:rPr>
                <w:sz w:val="16"/>
                <w:szCs w:val="16"/>
                <w:lang w:eastAsia="en-US"/>
              </w:rPr>
            </w:pPr>
            <w:r>
              <w:rPr>
                <w:sz w:val="16"/>
                <w:szCs w:val="16"/>
                <w:lang w:eastAsia="en-US"/>
              </w:rPr>
              <w:t>Further correction on fast MCG recovery via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7728D6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rsidP="00807553">
            <w:pPr>
              <w:pStyle w:val="TAL"/>
              <w:keepNext w:val="0"/>
              <w:keepLines w:val="0"/>
              <w:widowControl w:val="0"/>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for TS38.423 on Unsuccessful Operation and Abnormal Conditions of MLB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20242C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rsidP="00807553">
            <w:pPr>
              <w:pStyle w:val="TAL"/>
              <w:keepNext w:val="0"/>
              <w:keepLines w:val="0"/>
              <w:widowControl w:val="0"/>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6CC3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rsidP="00807553">
            <w:pPr>
              <w:pStyle w:val="TAL"/>
              <w:keepNext w:val="0"/>
              <w:keepLines w:val="0"/>
              <w:widowControl w:val="0"/>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NPN CAG Cells and non-CAG Cells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223AD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rsidP="00807553">
            <w:pPr>
              <w:pStyle w:val="TAL"/>
              <w:keepNext w:val="0"/>
              <w:keepLines w:val="0"/>
              <w:widowControl w:val="0"/>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rsidP="00807553">
            <w:pPr>
              <w:pStyle w:val="TAL"/>
              <w:keepNext w:val="0"/>
              <w:keepLines w:val="0"/>
              <w:widowControl w:val="0"/>
              <w:rPr>
                <w:sz w:val="16"/>
                <w:szCs w:val="16"/>
                <w:lang w:eastAsia="en-US"/>
              </w:rPr>
            </w:pPr>
            <w:r>
              <w:rPr>
                <w:sz w:val="16"/>
                <w:szCs w:val="16"/>
                <w:lang w:eastAsia="en-US"/>
              </w:rPr>
              <w:t>SON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C0AB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rsidP="00807553">
            <w:pPr>
              <w:pStyle w:val="TAL"/>
              <w:keepNext w:val="0"/>
              <w:keepLines w:val="0"/>
              <w:widowControl w:val="0"/>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TNL Capacity Indicator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81849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rsidP="00807553">
            <w:pPr>
              <w:pStyle w:val="TAL"/>
              <w:keepNext w:val="0"/>
              <w:keepLines w:val="0"/>
              <w:widowControl w:val="0"/>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CR0360 - Enabling an ng-eNB to reply to Cell Assistance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946CA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rsidP="00807553">
            <w:pPr>
              <w:pStyle w:val="TAL"/>
              <w:keepNext w:val="0"/>
              <w:keepLines w:val="0"/>
              <w:widowControl w:val="0"/>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 0393r2</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2ECB4A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rsidP="00807553">
            <w:pPr>
              <w:pStyle w:val="TAL"/>
              <w:keepNext w:val="0"/>
              <w:keepLines w:val="0"/>
              <w:widowControl w:val="0"/>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rsidP="00807553">
            <w:pPr>
              <w:pStyle w:val="TAL"/>
              <w:keepNext w:val="0"/>
              <w:keepLines w:val="0"/>
              <w:widowControl w:val="0"/>
              <w:rPr>
                <w:sz w:val="16"/>
                <w:szCs w:val="16"/>
                <w:lang w:eastAsia="en-US"/>
              </w:rPr>
            </w:pPr>
            <w:r>
              <w:rPr>
                <w:sz w:val="16"/>
                <w:szCs w:val="16"/>
                <w:lang w:eastAsia="en-US"/>
              </w:rPr>
              <w:t>Correcting Target Cell List for Rel-16 mobility enhancements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463B2D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rsidP="00807553">
            <w:pPr>
              <w:pStyle w:val="TAL"/>
              <w:keepNext w:val="0"/>
              <w:keepLines w:val="0"/>
              <w:widowControl w:val="0"/>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rsidP="00807553">
            <w:pPr>
              <w:pStyle w:val="TAL"/>
              <w:keepNext w:val="0"/>
              <w:keepLines w:val="0"/>
              <w:widowControl w:val="0"/>
              <w:rPr>
                <w:sz w:val="16"/>
                <w:szCs w:val="16"/>
                <w:lang w:eastAsia="en-US"/>
              </w:rPr>
            </w:pPr>
            <w:r>
              <w:rPr>
                <w:sz w:val="16"/>
                <w:szCs w:val="16"/>
                <w:lang w:eastAsia="en-US"/>
              </w:rPr>
              <w:t>Missing QoS Flow Mapping Indication IE in PDU Session Resource Modification Info - SN terminated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21013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rsidP="00807553">
            <w:pPr>
              <w:pStyle w:val="TAL"/>
              <w:keepNext w:val="0"/>
              <w:keepLines w:val="0"/>
              <w:widowControl w:val="0"/>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TS 38.423 v16.2.0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1DC93F1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rsidP="00807553">
            <w:pPr>
              <w:pStyle w:val="TAL"/>
              <w:keepNext w:val="0"/>
              <w:keepLines w:val="0"/>
              <w:widowControl w:val="0"/>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rsidP="00807553">
            <w:pPr>
              <w:pStyle w:val="TAL"/>
              <w:keepNext w:val="0"/>
              <w:keepLines w:val="0"/>
              <w:widowControl w:val="0"/>
              <w:rPr>
                <w:sz w:val="16"/>
                <w:szCs w:val="16"/>
                <w:lang w:eastAsia="en-US"/>
              </w:rPr>
            </w:pPr>
            <w:r>
              <w:rPr>
                <w:sz w:val="16"/>
                <w:szCs w:val="16"/>
                <w:lang w:eastAsia="en-US"/>
              </w:rPr>
              <w:t>Restructuring FAILURE INDICATION message - avoid condition upon absence of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44260DC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rsidP="00807553">
            <w:pPr>
              <w:pStyle w:val="TAL"/>
              <w:keepNext w:val="0"/>
              <w:keepLines w:val="0"/>
              <w:widowControl w:val="0"/>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rsidP="00807553">
            <w:pPr>
              <w:pStyle w:val="TAL"/>
              <w:keepNext w:val="0"/>
              <w:keepLines w:val="0"/>
              <w:widowControl w:val="0"/>
              <w:rPr>
                <w:sz w:val="16"/>
                <w:szCs w:val="16"/>
                <w:lang w:eastAsia="en-US"/>
              </w:rPr>
            </w:pPr>
            <w:r>
              <w:rPr>
                <w:sz w:val="16"/>
                <w:szCs w:val="16"/>
                <w:lang w:eastAsia="en-US"/>
              </w:rPr>
              <w:t>Correction CR0063 implementation - missing DRB-IDs-takenintouse in PDU Session Resource Setup Response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6CB29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rsidP="00807553">
            <w:pPr>
              <w:pStyle w:val="TAL"/>
              <w:keepNext w:val="0"/>
              <w:keepLines w:val="0"/>
              <w:widowControl w:val="0"/>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rsidP="00807553">
            <w:pPr>
              <w:pStyle w:val="TAL"/>
              <w:keepNext w:val="0"/>
              <w:keepLines w:val="0"/>
              <w:widowControl w:val="0"/>
              <w:rPr>
                <w:sz w:val="16"/>
                <w:szCs w:val="16"/>
                <w:lang w:eastAsia="en-US"/>
              </w:rPr>
            </w:pPr>
            <w:r>
              <w:rPr>
                <w:sz w:val="16"/>
                <w:szCs w:val="16"/>
                <w:lang w:eastAsia="en-US"/>
              </w:rPr>
              <w:t>Multiple location reporting requests and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0CCAF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rsidP="00807553">
            <w:pPr>
              <w:pStyle w:val="TAL"/>
              <w:keepNext w:val="0"/>
              <w:keepLines w:val="0"/>
              <w:widowControl w:val="0"/>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rsidP="00807553">
            <w:pPr>
              <w:pStyle w:val="TAL"/>
              <w:keepNext w:val="0"/>
              <w:keepLines w:val="0"/>
              <w:widowControl w:val="0"/>
              <w:rPr>
                <w:sz w:val="16"/>
                <w:szCs w:val="16"/>
                <w:lang w:eastAsia="en-US"/>
              </w:rPr>
            </w:pPr>
            <w:r>
              <w:rPr>
                <w:sz w:val="16"/>
                <w:szCs w:val="16"/>
                <w:lang w:eastAsia="en-US"/>
              </w:rPr>
              <w:t>Correction for Industrial IoT PDCP duplication for Carrier Aggregation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5811D7E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rsidP="00807553">
            <w:pPr>
              <w:pStyle w:val="TAL"/>
              <w:keepNext w:val="0"/>
              <w:keepLines w:val="0"/>
              <w:widowControl w:val="0"/>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rsidP="00807553">
            <w:pPr>
              <w:pStyle w:val="TAL"/>
              <w:keepNext w:val="0"/>
              <w:keepLines w:val="0"/>
              <w:widowControl w:val="0"/>
              <w:rPr>
                <w:sz w:val="16"/>
                <w:szCs w:val="16"/>
                <w:lang w:eastAsia="en-US"/>
              </w:rPr>
            </w:pPr>
            <w:r>
              <w:rPr>
                <w:sz w:val="16"/>
                <w:szCs w:val="16"/>
                <w:lang w:eastAsia="en-US"/>
              </w:rPr>
              <w:t>Correction of mandatory ProtocolExtensionContainer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3D09C0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rsidP="00807553">
            <w:pPr>
              <w:pStyle w:val="TAL"/>
              <w:keepNext w:val="0"/>
              <w:keepLines w:val="0"/>
              <w:widowControl w:val="0"/>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rsidP="00807553">
            <w:pPr>
              <w:pStyle w:val="TAL"/>
              <w:keepNext w:val="0"/>
              <w:keepLines w:val="0"/>
              <w:widowControl w:val="0"/>
              <w:rPr>
                <w:sz w:val="16"/>
                <w:szCs w:val="16"/>
                <w:lang w:eastAsia="en-US"/>
              </w:rPr>
            </w:pPr>
            <w:r>
              <w:rPr>
                <w:sz w:val="16"/>
                <w:szCs w:val="16"/>
                <w:lang w:eastAsia="en-US"/>
              </w:rPr>
              <w:t>NPRACH configuration exchanging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24F81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rsidP="00807553">
            <w:pPr>
              <w:pStyle w:val="TAL"/>
              <w:keepNext w:val="0"/>
              <w:keepLines w:val="0"/>
              <w:widowControl w:val="0"/>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on CPC Complete Transfer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61EEE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rsidP="00807553">
            <w:pPr>
              <w:pStyle w:val="TAL"/>
              <w:keepNext w:val="0"/>
              <w:keepLines w:val="0"/>
              <w:widowControl w:val="0"/>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rsidP="00807553">
            <w:pPr>
              <w:pStyle w:val="TAL"/>
              <w:keepNext w:val="0"/>
              <w:keepLines w:val="0"/>
              <w:widowControl w:val="0"/>
              <w:rPr>
                <w:sz w:val="16"/>
                <w:szCs w:val="16"/>
                <w:lang w:eastAsia="en-US"/>
              </w:rPr>
            </w:pPr>
            <w:r>
              <w:rPr>
                <w:sz w:val="16"/>
                <w:szCs w:val="16"/>
                <w:lang w:eastAsia="en-US"/>
              </w:rPr>
              <w:t>CR38423 for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6398463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rsidP="00807553">
            <w:pPr>
              <w:pStyle w:val="TAL"/>
              <w:keepNext w:val="0"/>
              <w:keepLines w:val="0"/>
              <w:widowControl w:val="0"/>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rsidP="00807553">
            <w:pPr>
              <w:pStyle w:val="TAL"/>
              <w:keepNext w:val="0"/>
              <w:keepLines w:val="0"/>
              <w:widowControl w:val="0"/>
              <w:rPr>
                <w:sz w:val="16"/>
                <w:szCs w:val="16"/>
                <w:lang w:eastAsia="en-US"/>
              </w:rPr>
            </w:pPr>
            <w:r>
              <w:rPr>
                <w:sz w:val="16"/>
                <w:szCs w:val="16"/>
                <w:lang w:eastAsia="en-US"/>
              </w:rPr>
              <w:t>Support of release on CAG subscription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015740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rsidP="00807553">
            <w:pPr>
              <w:pStyle w:val="TAL"/>
              <w:keepNext w:val="0"/>
              <w:keepLines w:val="0"/>
              <w:widowControl w:val="0"/>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reporting frequency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806D3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rsidP="00807553">
            <w:pPr>
              <w:pStyle w:val="TAL"/>
              <w:keepNext w:val="0"/>
              <w:keepLines w:val="0"/>
              <w:widowControl w:val="0"/>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rsidP="00807553">
            <w:pPr>
              <w:pStyle w:val="TAL"/>
              <w:keepNext w:val="0"/>
              <w:keepLines w:val="0"/>
              <w:widowControl w:val="0"/>
              <w:rPr>
                <w:sz w:val="16"/>
                <w:szCs w:val="16"/>
                <w:lang w:eastAsia="en-US"/>
              </w:rPr>
            </w:pPr>
            <w:r>
              <w:rPr>
                <w:sz w:val="16"/>
                <w:szCs w:val="16"/>
                <w:lang w:eastAsia="en-US"/>
              </w:rPr>
              <w:t>Propagation of immediate MDT configuration in case of Xn inter-RAT HO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108167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rsidP="00807553">
            <w:pPr>
              <w:pStyle w:val="TAL"/>
              <w:keepNext w:val="0"/>
              <w:keepLines w:val="0"/>
              <w:widowControl w:val="0"/>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rsidP="00807553">
            <w:pPr>
              <w:pStyle w:val="TAL"/>
              <w:keepNext w:val="0"/>
              <w:keepLines w:val="0"/>
              <w:widowControl w:val="0"/>
              <w:rPr>
                <w:sz w:val="16"/>
                <w:szCs w:val="16"/>
                <w:lang w:eastAsia="en-US"/>
              </w:rPr>
            </w:pPr>
            <w:r>
              <w:rPr>
                <w:sz w:val="16"/>
                <w:szCs w:val="16"/>
                <w:lang w:eastAsia="en-US"/>
              </w:rPr>
              <w:t>Correction of alternative QoS profile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2C11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rsidP="00807553">
            <w:pPr>
              <w:pStyle w:val="TAL"/>
              <w:keepNext w:val="0"/>
              <w:keepLines w:val="0"/>
              <w:widowControl w:val="0"/>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rsidP="00807553">
            <w:pPr>
              <w:pStyle w:val="TAL"/>
              <w:keepNext w:val="0"/>
              <w:keepLines w:val="0"/>
              <w:widowControl w:val="0"/>
              <w:rPr>
                <w:sz w:val="16"/>
                <w:szCs w:val="16"/>
                <w:lang w:eastAsia="en-US"/>
              </w:rPr>
            </w:pPr>
            <w:r>
              <w:rPr>
                <w:sz w:val="16"/>
                <w:szCs w:val="16"/>
                <w:lang w:eastAsia="en-US"/>
              </w:rPr>
              <w:t>Corrections of MLB and MDT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5F4910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rsidP="00807553">
            <w:pPr>
              <w:pStyle w:val="TAL"/>
              <w:keepNext w:val="0"/>
              <w:keepLines w:val="0"/>
              <w:widowControl w:val="0"/>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rsidP="00807553">
            <w:pPr>
              <w:pStyle w:val="TAL"/>
              <w:keepNext w:val="0"/>
              <w:keepLines w:val="0"/>
              <w:widowControl w:val="0"/>
              <w:rPr>
                <w:sz w:val="16"/>
                <w:szCs w:val="16"/>
                <w:lang w:eastAsia="en-US"/>
              </w:rPr>
            </w:pPr>
            <w:r>
              <w:rPr>
                <w:sz w:val="16"/>
                <w:szCs w:val="16"/>
                <w:lang w:eastAsia="en-US"/>
              </w:rPr>
              <w:t>XnAP Rapporteur CR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BDD800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rsidP="00807553">
            <w:pPr>
              <w:pStyle w:val="TAL"/>
              <w:keepNext w:val="0"/>
              <w:keepLines w:val="0"/>
              <w:widowControl w:val="0"/>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rsidP="00807553">
            <w:pPr>
              <w:pStyle w:val="TAL"/>
              <w:keepNext w:val="0"/>
              <w:keepLines w:val="0"/>
              <w:widowControl w:val="0"/>
              <w:rPr>
                <w:sz w:val="16"/>
                <w:szCs w:val="16"/>
                <w:lang w:eastAsia="en-US"/>
              </w:rPr>
            </w:pPr>
            <w:r>
              <w:rPr>
                <w:sz w:val="16"/>
                <w:szCs w:val="16"/>
                <w:lang w:eastAsia="en-US"/>
              </w:rPr>
              <w:t>Correction on XnAP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C863D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rsidP="00807553">
            <w:pPr>
              <w:pStyle w:val="TAL"/>
              <w:keepNext w:val="0"/>
              <w:keepLines w:val="0"/>
              <w:widowControl w:val="0"/>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SFN Offset per cell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2DD7D5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rsidP="00807553">
            <w:pPr>
              <w:pStyle w:val="TAL"/>
              <w:keepNext w:val="0"/>
              <w:keepLines w:val="0"/>
              <w:widowControl w:val="0"/>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insufficient UE capabilities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1B0CEA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rsidP="00807553">
            <w:pPr>
              <w:pStyle w:val="TAC"/>
              <w:keepNext w:val="0"/>
              <w:keepLines w:val="0"/>
              <w:widowControl w:val="0"/>
              <w:rPr>
                <w:rFonts w:eastAsia="Malgun Gothic" w:cs="Arial"/>
                <w:color w:val="000000"/>
                <w:sz w:val="16"/>
                <w:szCs w:val="16"/>
              </w:rPr>
            </w:pPr>
            <w:r w:rsidRPr="00510312">
              <w:rPr>
                <w:rFonts w:eastAsia="Malgun Gothic"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rsidP="00807553">
            <w:pPr>
              <w:pStyle w:val="TAL"/>
              <w:keepNext w:val="0"/>
              <w:keepLines w:val="0"/>
              <w:widowControl w:val="0"/>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rsidP="00807553">
            <w:pPr>
              <w:pStyle w:val="TAL"/>
              <w:keepNext w:val="0"/>
              <w:keepLines w:val="0"/>
              <w:widowControl w:val="0"/>
              <w:rPr>
                <w:sz w:val="16"/>
                <w:szCs w:val="16"/>
                <w:lang w:eastAsia="en-US"/>
              </w:rPr>
            </w:pPr>
            <w:r>
              <w:rPr>
                <w:sz w:val="16"/>
                <w:szCs w:val="16"/>
                <w:lang w:eastAsia="en-US"/>
              </w:rPr>
              <w:t>Update on QoS monitoring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B7DF4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rsidP="00807553">
            <w:pPr>
              <w:pStyle w:val="TAL"/>
              <w:keepNext w:val="0"/>
              <w:keepLines w:val="0"/>
              <w:widowControl w:val="0"/>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identity index for eMTC UE in RRC_INACTIVE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13780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rsidP="00807553">
            <w:pPr>
              <w:pStyle w:val="TAL"/>
              <w:keepNext w:val="0"/>
              <w:keepLines w:val="0"/>
              <w:widowControl w:val="0"/>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rsidP="00807553">
            <w:pPr>
              <w:pStyle w:val="TAL"/>
              <w:keepNext w:val="0"/>
              <w:keepLines w:val="0"/>
              <w:widowControl w:val="0"/>
              <w:rPr>
                <w:sz w:val="16"/>
                <w:szCs w:val="16"/>
                <w:lang w:eastAsia="en-US"/>
              </w:rPr>
            </w:pPr>
            <w:r>
              <w:rPr>
                <w:sz w:val="16"/>
                <w:szCs w:val="16"/>
                <w:lang w:eastAsia="en-US"/>
              </w:rPr>
              <w:t>Correction of SN modification request ack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43FF5D2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rsidP="00807553">
            <w:pPr>
              <w:pStyle w:val="TAL"/>
              <w:keepNext w:val="0"/>
              <w:keepLines w:val="0"/>
              <w:widowControl w:val="0"/>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rsidP="00807553">
            <w:pPr>
              <w:pStyle w:val="TAL"/>
              <w:keepNext w:val="0"/>
              <w:keepLines w:val="0"/>
              <w:widowControl w:val="0"/>
              <w:rPr>
                <w:sz w:val="16"/>
                <w:szCs w:val="16"/>
                <w:lang w:eastAsia="en-US"/>
              </w:rPr>
            </w:pPr>
            <w:r>
              <w:rPr>
                <w:sz w:val="16"/>
                <w:szCs w:val="16"/>
                <w:lang w:eastAsia="en-US"/>
              </w:rPr>
              <w:t>Correction on UL Configuration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C1B70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rsidP="00807553">
            <w:pPr>
              <w:pStyle w:val="TAL"/>
              <w:keepNext w:val="0"/>
              <w:keepLines w:val="0"/>
              <w:widowControl w:val="0"/>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rsidP="00807553">
            <w:pPr>
              <w:pStyle w:val="TAL"/>
              <w:keepNext w:val="0"/>
              <w:keepLines w:val="0"/>
              <w:widowControl w:val="0"/>
              <w:rPr>
                <w:sz w:val="16"/>
                <w:szCs w:val="16"/>
                <w:lang w:eastAsia="en-US"/>
              </w:rPr>
            </w:pPr>
            <w:r>
              <w:rPr>
                <w:sz w:val="16"/>
                <w:szCs w:val="16"/>
                <w:lang w:eastAsia="en-US"/>
              </w:rPr>
              <w:t>Correction of NPN related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6E81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rsidP="00807553">
            <w:pPr>
              <w:pStyle w:val="TAL"/>
              <w:keepNext w:val="0"/>
              <w:keepLines w:val="0"/>
              <w:widowControl w:val="0"/>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Secondary RAT in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3615BD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rsidP="00807553">
            <w:pPr>
              <w:pStyle w:val="TAL"/>
              <w:keepNext w:val="0"/>
              <w:keepLines w:val="0"/>
              <w:widowControl w:val="0"/>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normal release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533F43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rsidP="00807553">
            <w:pPr>
              <w:pStyle w:val="TAL"/>
              <w:keepNext w:val="0"/>
              <w:keepLines w:val="0"/>
              <w:widowControl w:val="0"/>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DAPS Response Information IE in the tabular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143207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rsidP="00807553">
            <w:pPr>
              <w:pStyle w:val="TAL"/>
              <w:keepNext w:val="0"/>
              <w:keepLines w:val="0"/>
              <w:widowControl w:val="0"/>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use of the max no of CHO preparations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4BC6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rsidP="00807553">
            <w:pPr>
              <w:pStyle w:val="TAL"/>
              <w:keepNext w:val="0"/>
              <w:keepLines w:val="0"/>
              <w:widowControl w:val="0"/>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TAI Slice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4664FE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rsidP="00807553">
            <w:pPr>
              <w:pStyle w:val="TAL"/>
              <w:keepNext w:val="0"/>
              <w:keepLines w:val="0"/>
              <w:widowControl w:val="0"/>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rsidP="00807553">
            <w:pPr>
              <w:pStyle w:val="TAL"/>
              <w:keepNext w:val="0"/>
              <w:keepLines w:val="0"/>
              <w:widowControl w:val="0"/>
              <w:rPr>
                <w:sz w:val="16"/>
                <w:szCs w:val="16"/>
                <w:lang w:eastAsia="en-US"/>
              </w:rPr>
            </w:pPr>
            <w:r>
              <w:rPr>
                <w:sz w:val="16"/>
                <w:szCs w:val="16"/>
                <w:lang w:eastAsia="en-US"/>
              </w:rPr>
              <w:t>Correction of Allocated C-RNTI for 2-step RACH</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F85DAE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rsidP="00807553">
            <w:pPr>
              <w:pStyle w:val="TAL"/>
              <w:keepNext w:val="0"/>
              <w:keepLines w:val="0"/>
              <w:widowControl w:val="0"/>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rsidP="00807553">
            <w:pPr>
              <w:pStyle w:val="TAL"/>
              <w:keepNext w:val="0"/>
              <w:keepLines w:val="0"/>
              <w:widowControl w:val="0"/>
              <w:rPr>
                <w:sz w:val="16"/>
                <w:szCs w:val="16"/>
                <w:lang w:eastAsia="en-US"/>
              </w:rPr>
            </w:pPr>
            <w:r>
              <w:rPr>
                <w:sz w:val="16"/>
                <w:szCs w:val="16"/>
                <w:lang w:eastAsia="en-US"/>
              </w:rPr>
              <w:t>Paging eDRX information delivery for RRC_INACTIVE UE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29FC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rsidP="00807553">
            <w:pPr>
              <w:pStyle w:val="TAL"/>
              <w:keepNext w:val="0"/>
              <w:keepLines w:val="0"/>
              <w:widowControl w:val="0"/>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Maximum Number of RRC Connections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AEA22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rsidP="00807553">
            <w:pPr>
              <w:pStyle w:val="TAL"/>
              <w:keepNext w:val="0"/>
              <w:keepLines w:val="0"/>
              <w:widowControl w:val="0"/>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rsidP="00807553">
            <w:pPr>
              <w:pStyle w:val="TAL"/>
              <w:keepNext w:val="0"/>
              <w:keepLines w:val="0"/>
              <w:widowControl w:val="0"/>
              <w:rPr>
                <w:sz w:val="16"/>
                <w:szCs w:val="16"/>
                <w:lang w:eastAsia="en-US"/>
              </w:rPr>
            </w:pPr>
            <w:r>
              <w:rPr>
                <w:sz w:val="16"/>
                <w:szCs w:val="16"/>
                <w:lang w:eastAsia="en-US"/>
              </w:rPr>
              <w:t>38.423 correction for CHO early data forwarding in MN to ng-eNB/gNB Change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205BAE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rsidP="00807553">
            <w:pPr>
              <w:pStyle w:val="TAL"/>
              <w:keepNext w:val="0"/>
              <w:keepLines w:val="0"/>
              <w:widowControl w:val="0"/>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RAT Restriction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E8137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rsidP="00807553">
            <w:pPr>
              <w:pStyle w:val="TAL"/>
              <w:keepNext w:val="0"/>
              <w:keepLines w:val="0"/>
              <w:widowControl w:val="0"/>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rsidP="00807553">
            <w:pPr>
              <w:pStyle w:val="TAL"/>
              <w:keepNext w:val="0"/>
              <w:keepLines w:val="0"/>
              <w:widowControl w:val="0"/>
              <w:rPr>
                <w:sz w:val="16"/>
                <w:szCs w:val="16"/>
                <w:lang w:eastAsia="en-US"/>
              </w:rPr>
            </w:pPr>
            <w:r>
              <w:rPr>
                <w:sz w:val="16"/>
                <w:szCs w:val="16"/>
                <w:lang w:eastAsia="en-US"/>
              </w:rPr>
              <w:t>Correction on description of RACH Report Container in ACCESS AND MOBILITY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11CAFF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rsidP="00807553">
            <w:pPr>
              <w:pStyle w:val="TAL"/>
              <w:keepNext w:val="0"/>
              <w:keepLines w:val="0"/>
              <w:widowControl w:val="0"/>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rsidP="00807553">
            <w:pPr>
              <w:pStyle w:val="TAL"/>
              <w:keepNext w:val="0"/>
              <w:keepLines w:val="0"/>
              <w:widowControl w:val="0"/>
              <w:rPr>
                <w:sz w:val="16"/>
                <w:szCs w:val="16"/>
                <w:lang w:eastAsia="en-US"/>
              </w:rPr>
            </w:pPr>
            <w:r>
              <w:rPr>
                <w:sz w:val="16"/>
                <w:szCs w:val="16"/>
                <w:lang w:eastAsia="en-US"/>
              </w:rPr>
              <w:t>Correction of ASN.1 definition and semantics for Resource Status Reporting Initiation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5D3AA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rsidP="00807553">
            <w:pPr>
              <w:pStyle w:val="TAL"/>
              <w:keepNext w:val="0"/>
              <w:keepLines w:val="0"/>
              <w:widowControl w:val="0"/>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rsidP="00807553">
            <w:pPr>
              <w:pStyle w:val="TAL"/>
              <w:keepNext w:val="0"/>
              <w:keepLines w:val="0"/>
              <w:widowControl w:val="0"/>
              <w:rPr>
                <w:sz w:val="16"/>
                <w:szCs w:val="16"/>
                <w:lang w:eastAsia="en-US"/>
              </w:rPr>
            </w:pPr>
            <w:r>
              <w:rPr>
                <w:sz w:val="16"/>
                <w:szCs w:val="16"/>
                <w:lang w:eastAsia="en-US"/>
              </w:rPr>
              <w:t>Addition of sidelink MR-DC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9AE5E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rsidP="00807553">
            <w:pPr>
              <w:pStyle w:val="TAL"/>
              <w:keepNext w:val="0"/>
              <w:keepLines w:val="0"/>
              <w:widowControl w:val="0"/>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rsidP="00807553">
            <w:pPr>
              <w:pStyle w:val="TAL"/>
              <w:keepNext w:val="0"/>
              <w:keepLines w:val="0"/>
              <w:widowControl w:val="0"/>
              <w:rPr>
                <w:sz w:val="16"/>
                <w:szCs w:val="16"/>
                <w:lang w:eastAsia="en-US"/>
              </w:rPr>
            </w:pPr>
            <w:r>
              <w:rPr>
                <w:sz w:val="16"/>
                <w:szCs w:val="16"/>
                <w:lang w:eastAsia="en-US"/>
              </w:rPr>
              <w:t>How to release SCG configuration between MN and SN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4B395D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rsidP="00807553">
            <w:pPr>
              <w:pStyle w:val="TAL"/>
              <w:keepNext w:val="0"/>
              <w:keepLines w:val="0"/>
              <w:widowControl w:val="0"/>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rsidP="00807553">
            <w:pPr>
              <w:pStyle w:val="TAL"/>
              <w:keepNext w:val="0"/>
              <w:keepLines w:val="0"/>
              <w:widowControl w:val="0"/>
              <w:rPr>
                <w:sz w:val="16"/>
                <w:szCs w:val="16"/>
                <w:lang w:eastAsia="en-US"/>
              </w:rPr>
            </w:pPr>
            <w:r>
              <w:rPr>
                <w:sz w:val="16"/>
                <w:szCs w:val="16"/>
                <w:lang w:eastAsia="en-US"/>
              </w:rPr>
              <w:t>Rel-16 CR for UE specific DRX delivery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A513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rsidP="00807553">
            <w:pPr>
              <w:pStyle w:val="TAL"/>
              <w:keepNext w:val="0"/>
              <w:keepLines w:val="0"/>
              <w:widowControl w:val="0"/>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rsidP="00807553">
            <w:pPr>
              <w:pStyle w:val="TAL"/>
              <w:keepNext w:val="0"/>
              <w:keepLines w:val="0"/>
              <w:widowControl w:val="0"/>
              <w:rPr>
                <w:sz w:val="16"/>
                <w:szCs w:val="16"/>
                <w:lang w:eastAsia="en-US"/>
              </w:rPr>
            </w:pPr>
            <w:r>
              <w:rPr>
                <w:sz w:val="16"/>
                <w:szCs w:val="16"/>
                <w:lang w:eastAsia="en-US"/>
              </w:rPr>
              <w:t>Expected UE Activity Behaviour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A2F9F1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rsidP="00807553">
            <w:pPr>
              <w:pStyle w:val="TAL"/>
              <w:keepNext w:val="0"/>
              <w:keepLines w:val="0"/>
              <w:widowControl w:val="0"/>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rsidP="00807553">
            <w:pPr>
              <w:pStyle w:val="TAL"/>
              <w:keepNext w:val="0"/>
              <w:keepLines w:val="0"/>
              <w:widowControl w:val="0"/>
              <w:rPr>
                <w:sz w:val="16"/>
                <w:szCs w:val="16"/>
                <w:lang w:eastAsia="en-US"/>
              </w:rPr>
            </w:pPr>
            <w:r>
              <w:rPr>
                <w:sz w:val="16"/>
                <w:szCs w:val="16"/>
                <w:lang w:eastAsia="en-US"/>
              </w:rPr>
              <w:t>Support for using IAB for a NR-DC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63EEAC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rsidP="00807553">
            <w:pPr>
              <w:pStyle w:val="TAL"/>
              <w:keepNext w:val="0"/>
              <w:keepLines w:val="0"/>
              <w:widowControl w:val="0"/>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rsidP="00807553">
            <w:pPr>
              <w:pStyle w:val="TAL"/>
              <w:keepNext w:val="0"/>
              <w:keepLines w:val="0"/>
              <w:widowControl w:val="0"/>
              <w:rPr>
                <w:sz w:val="16"/>
                <w:szCs w:val="16"/>
                <w:lang w:eastAsia="en-US"/>
              </w:rPr>
            </w:pPr>
            <w:r>
              <w:rPr>
                <w:sz w:val="16"/>
                <w:szCs w:val="16"/>
                <w:lang w:eastAsia="en-US"/>
              </w:rPr>
              <w:t>Correction of RESOURCE STATUS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2E9261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rsidP="00807553">
            <w:pPr>
              <w:pStyle w:val="TAL"/>
              <w:keepNext w:val="0"/>
              <w:keepLines w:val="0"/>
              <w:widowControl w:val="0"/>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of Security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7DB2FAB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rsidP="00807553">
            <w:pPr>
              <w:pStyle w:val="TAL"/>
              <w:keepNext w:val="0"/>
              <w:keepLines w:val="0"/>
              <w:widowControl w:val="0"/>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CR on Network instance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D0BF81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rsidP="00807553">
            <w:pPr>
              <w:pStyle w:val="TAL"/>
              <w:keepNext w:val="0"/>
              <w:keepLines w:val="0"/>
              <w:widowControl w:val="0"/>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rsidP="00807553">
            <w:pPr>
              <w:pStyle w:val="TAL"/>
              <w:keepNext w:val="0"/>
              <w:keepLines w:val="0"/>
              <w:widowControl w:val="0"/>
              <w:rPr>
                <w:sz w:val="16"/>
                <w:szCs w:val="16"/>
                <w:lang w:eastAsia="en-US"/>
              </w:rPr>
            </w:pPr>
            <w:r>
              <w:rPr>
                <w:sz w:val="16"/>
                <w:szCs w:val="16"/>
                <w:lang w:eastAsia="en-US"/>
              </w:rPr>
              <w:t>Adding reference for coding of Common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57ABF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rsidP="00807553">
            <w:pPr>
              <w:pStyle w:val="TAL"/>
              <w:keepNext w:val="0"/>
              <w:keepLines w:val="0"/>
              <w:widowControl w:val="0"/>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rsidP="00807553">
            <w:pPr>
              <w:pStyle w:val="TAL"/>
              <w:keepNext w:val="0"/>
              <w:keepLines w:val="0"/>
              <w:widowControl w:val="0"/>
              <w:rPr>
                <w:sz w:val="16"/>
                <w:szCs w:val="16"/>
                <w:lang w:eastAsia="en-US"/>
              </w:rPr>
            </w:pPr>
            <w:r>
              <w:rPr>
                <w:sz w:val="16"/>
                <w:szCs w:val="16"/>
                <w:lang w:eastAsia="en-US"/>
              </w:rPr>
              <w:t>Transfer of PSCell Location Reporting control information at Xn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FFB00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rsidP="00807553">
            <w:pPr>
              <w:pStyle w:val="TAL"/>
              <w:keepNext w:val="0"/>
              <w:keepLines w:val="0"/>
              <w:widowControl w:val="0"/>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rsidP="00807553">
            <w:pPr>
              <w:pStyle w:val="TAL"/>
              <w:keepNext w:val="0"/>
              <w:keepLines w:val="0"/>
              <w:widowControl w:val="0"/>
              <w:rPr>
                <w:sz w:val="16"/>
                <w:szCs w:val="16"/>
                <w:lang w:eastAsia="en-US"/>
              </w:rPr>
            </w:pPr>
            <w:r>
              <w:rPr>
                <w:sz w:val="16"/>
                <w:szCs w:val="16"/>
                <w:lang w:eastAsia="en-US"/>
              </w:rPr>
              <w:t>Redundant network instance for split PDU session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2CEC677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rsidP="00807553">
            <w:pPr>
              <w:pStyle w:val="TAL"/>
              <w:keepNext w:val="0"/>
              <w:keepLines w:val="0"/>
              <w:widowControl w:val="0"/>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rsidP="00807553">
            <w:pPr>
              <w:pStyle w:val="TAL"/>
              <w:keepNext w:val="0"/>
              <w:keepLines w:val="0"/>
              <w:widowControl w:val="0"/>
              <w:rPr>
                <w:sz w:val="16"/>
                <w:szCs w:val="16"/>
                <w:lang w:eastAsia="en-US"/>
              </w:rPr>
            </w:pPr>
            <w:r>
              <w:rPr>
                <w:sz w:val="16"/>
                <w:szCs w:val="16"/>
                <w:lang w:eastAsia="en-US"/>
              </w:rPr>
              <w:t>Correction to the S-NODE MODIFICATION REQUIRED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517865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rsidP="00807553">
            <w:pPr>
              <w:pStyle w:val="TAL"/>
              <w:keepNext w:val="0"/>
              <w:keepLines w:val="0"/>
              <w:widowControl w:val="0"/>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rsidP="00807553">
            <w:pPr>
              <w:pStyle w:val="TAL"/>
              <w:keepNext w:val="0"/>
              <w:keepLines w:val="0"/>
              <w:widowControl w:val="0"/>
              <w:rPr>
                <w:sz w:val="16"/>
                <w:szCs w:val="16"/>
                <w:lang w:eastAsia="en-US"/>
              </w:rPr>
            </w:pPr>
            <w:r>
              <w:rPr>
                <w:sz w:val="16"/>
                <w:szCs w:val="16"/>
                <w:lang w:eastAsia="en-US"/>
              </w:rPr>
              <w:t>Correction of Direct data forwarding from NR-DC to E-UTRAN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4E22B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rsidP="00807553">
            <w:pPr>
              <w:pStyle w:val="TAL"/>
              <w:keepNext w:val="0"/>
              <w:keepLines w:val="0"/>
              <w:widowControl w:val="0"/>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rsidP="00807553">
            <w:pPr>
              <w:pStyle w:val="TAL"/>
              <w:keepNext w:val="0"/>
              <w:keepLines w:val="0"/>
              <w:widowControl w:val="0"/>
              <w:rPr>
                <w:sz w:val="16"/>
                <w:szCs w:val="16"/>
                <w:lang w:eastAsia="en-US"/>
              </w:rPr>
            </w:pPr>
            <w:r>
              <w:rPr>
                <w:sz w:val="16"/>
                <w:szCs w:val="16"/>
                <w:lang w:eastAsia="en-US"/>
              </w:rPr>
              <w:t>Correction on Xn Removal for RAN Sharing in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C50F1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rsidP="00807553">
            <w:pPr>
              <w:pStyle w:val="TAL"/>
              <w:keepNext w:val="0"/>
              <w:keepLines w:val="0"/>
              <w:widowControl w:val="0"/>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rsidP="00807553">
            <w:pPr>
              <w:pStyle w:val="TAL"/>
              <w:keepNext w:val="0"/>
              <w:keepLines w:val="0"/>
              <w:widowControl w:val="0"/>
              <w:rPr>
                <w:sz w:val="16"/>
                <w:szCs w:val="16"/>
                <w:lang w:eastAsia="en-US"/>
              </w:rPr>
            </w:pPr>
            <w:r>
              <w:rPr>
                <w:sz w:val="16"/>
                <w:szCs w:val="16"/>
                <w:lang w:eastAsia="en-US"/>
              </w:rPr>
              <w:t>Direct data forwarding for mobility between DC and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55F4D5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rsidP="00807553">
            <w:pPr>
              <w:pStyle w:val="TAL"/>
              <w:keepNext w:val="0"/>
              <w:keepLines w:val="0"/>
              <w:widowControl w:val="0"/>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5E33DA7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rsidP="00807553">
            <w:pPr>
              <w:pStyle w:val="TAL"/>
              <w:keepNext w:val="0"/>
              <w:keepLines w:val="0"/>
              <w:widowControl w:val="0"/>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XnAP ID in the ERROR INDICATION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1B2B80B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rsidP="00807553">
            <w:pPr>
              <w:pStyle w:val="TAL"/>
              <w:keepNext w:val="0"/>
              <w:keepLines w:val="0"/>
              <w:widowControl w:val="0"/>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rsidP="00807553">
            <w:pPr>
              <w:pStyle w:val="TAL"/>
              <w:keepNext w:val="0"/>
              <w:keepLines w:val="0"/>
              <w:widowControl w:val="0"/>
              <w:rPr>
                <w:sz w:val="16"/>
                <w:szCs w:val="16"/>
                <w:lang w:eastAsia="en-US"/>
              </w:rPr>
            </w:pPr>
            <w:r>
              <w:rPr>
                <w:sz w:val="16"/>
                <w:szCs w:val="16"/>
                <w:lang w:eastAsia="en-US"/>
              </w:rPr>
              <w:t>Correction of frequency information for DL only cell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1D422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rsidP="00807553">
            <w:pPr>
              <w:pStyle w:val="TAL"/>
              <w:keepNext w:val="0"/>
              <w:keepLines w:val="0"/>
              <w:widowControl w:val="0"/>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rsidP="00807553">
            <w:pPr>
              <w:pStyle w:val="TAL"/>
              <w:keepNext w:val="0"/>
              <w:keepLines w:val="0"/>
              <w:widowControl w:val="0"/>
              <w:rPr>
                <w:sz w:val="16"/>
                <w:szCs w:val="16"/>
                <w:lang w:eastAsia="en-US"/>
              </w:rPr>
            </w:pPr>
            <w:r>
              <w:rPr>
                <w:sz w:val="16"/>
                <w:szCs w:val="16"/>
                <w:lang w:eastAsia="en-US"/>
              </w:rPr>
              <w:t>Value range misalignment for MDT M1, M8 and M9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2BB87C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rsidP="00807553">
            <w:pPr>
              <w:pStyle w:val="TAL"/>
              <w:keepNext w:val="0"/>
              <w:keepLines w:val="0"/>
              <w:widowControl w:val="0"/>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rsidP="00807553">
            <w:pPr>
              <w:pStyle w:val="TAL"/>
              <w:keepNext w:val="0"/>
              <w:keepLines w:val="0"/>
              <w:widowControl w:val="0"/>
              <w:rPr>
                <w:sz w:val="16"/>
                <w:szCs w:val="16"/>
                <w:lang w:eastAsia="en-US"/>
              </w:rPr>
            </w:pPr>
            <w:r>
              <w:rPr>
                <w:sz w:val="16"/>
                <w:szCs w:val="16"/>
                <w:lang w:eastAsia="en-US"/>
              </w:rPr>
              <w:t>CR to 38.423 on UP security policy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793CF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rsidP="00807553">
            <w:pPr>
              <w:pStyle w:val="TAL"/>
              <w:keepNext w:val="0"/>
              <w:keepLines w:val="0"/>
              <w:widowControl w:val="0"/>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rsidP="00807553">
            <w:pPr>
              <w:pStyle w:val="TAL"/>
              <w:keepNext w:val="0"/>
              <w:keepLines w:val="0"/>
              <w:widowControl w:val="0"/>
              <w:rPr>
                <w:sz w:val="16"/>
                <w:szCs w:val="16"/>
                <w:lang w:eastAsia="en-US"/>
              </w:rPr>
            </w:pPr>
            <w:r>
              <w:rPr>
                <w:sz w:val="16"/>
                <w:szCs w:val="16"/>
                <w:lang w:eastAsia="en-US"/>
              </w:rPr>
              <w:t>MRO Correction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9C5095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rsidP="00807553">
            <w:pPr>
              <w:pStyle w:val="TAL"/>
              <w:keepNext w:val="0"/>
              <w:keepLines w:val="0"/>
              <w:widowControl w:val="0"/>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rsidP="00807553">
            <w:pPr>
              <w:pStyle w:val="TAL"/>
              <w:keepNext w:val="0"/>
              <w:keepLines w:val="0"/>
              <w:widowControl w:val="0"/>
              <w:rPr>
                <w:sz w:val="16"/>
                <w:szCs w:val="16"/>
                <w:lang w:eastAsia="en-US"/>
              </w:rPr>
            </w:pPr>
            <w:r>
              <w:rPr>
                <w:sz w:val="16"/>
                <w:szCs w:val="16"/>
                <w:lang w:eastAsia="en-US"/>
              </w:rPr>
              <w:t>CR on direct data forwarding from MR-DC to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39D2E6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rsidP="00807553">
            <w:pPr>
              <w:pStyle w:val="TAL"/>
              <w:keepNext w:val="0"/>
              <w:keepLines w:val="0"/>
              <w:widowControl w:val="0"/>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rsidP="00807553">
            <w:pPr>
              <w:pStyle w:val="TAL"/>
              <w:keepNext w:val="0"/>
              <w:keepLines w:val="0"/>
              <w:widowControl w:val="0"/>
              <w:rPr>
                <w:sz w:val="16"/>
                <w:szCs w:val="16"/>
                <w:lang w:eastAsia="en-US"/>
              </w:rPr>
            </w:pPr>
            <w:r>
              <w:rPr>
                <w:sz w:val="16"/>
                <w:szCs w:val="16"/>
                <w:lang w:eastAsia="en-US"/>
              </w:rPr>
              <w:t>Unsuccessful Mobility Setting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0D0C62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rsidP="00807553">
            <w:pPr>
              <w:pStyle w:val="TAL"/>
              <w:keepNext w:val="0"/>
              <w:keepLines w:val="0"/>
              <w:widowControl w:val="0"/>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rsidP="00807553">
            <w:pPr>
              <w:pStyle w:val="TAL"/>
              <w:keepNext w:val="0"/>
              <w:keepLines w:val="0"/>
              <w:widowControl w:val="0"/>
              <w:rPr>
                <w:sz w:val="16"/>
                <w:szCs w:val="16"/>
                <w:lang w:eastAsia="en-US"/>
              </w:rPr>
            </w:pPr>
            <w:r>
              <w:rPr>
                <w:sz w:val="16"/>
                <w:szCs w:val="16"/>
                <w:lang w:eastAsia="en-US"/>
              </w:rPr>
              <w:t>Correction of S-NODE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A90A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rsidP="00807553">
            <w:pPr>
              <w:pStyle w:val="TAL"/>
              <w:keepNext w:val="0"/>
              <w:keepLines w:val="0"/>
              <w:widowControl w:val="0"/>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25C5FC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rsidP="00807553">
            <w:pPr>
              <w:pStyle w:val="TAL"/>
              <w:keepNext w:val="0"/>
              <w:keepLines w:val="0"/>
              <w:widowControl w:val="0"/>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rsidP="00807553">
            <w:pPr>
              <w:pStyle w:val="TAL"/>
              <w:keepNext w:val="0"/>
              <w:keepLines w:val="0"/>
              <w:widowControl w:val="0"/>
              <w:rPr>
                <w:sz w:val="16"/>
                <w:szCs w:val="16"/>
                <w:lang w:eastAsia="en-US"/>
              </w:rPr>
            </w:pPr>
            <w:r>
              <w:rPr>
                <w:sz w:val="16"/>
                <w:szCs w:val="16"/>
                <w:lang w:eastAsia="en-US"/>
              </w:rPr>
              <w:t>Corrections caused by rapporteur corrections for Version 17.0.0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1BEC549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rsidP="00807553">
            <w:pPr>
              <w:pStyle w:val="TAL"/>
              <w:keepNext w:val="0"/>
              <w:keepLines w:val="0"/>
              <w:widowControl w:val="0"/>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rsidP="00807553">
            <w:pPr>
              <w:pStyle w:val="TAL"/>
              <w:keepNext w:val="0"/>
              <w:keepLines w:val="0"/>
              <w:widowControl w:val="0"/>
              <w:rPr>
                <w:sz w:val="16"/>
                <w:szCs w:val="16"/>
                <w:lang w:eastAsia="en-US"/>
              </w:rPr>
            </w:pPr>
            <w:r>
              <w:rPr>
                <w:sz w:val="16"/>
                <w:szCs w:val="16"/>
                <w:lang w:eastAsia="en-US"/>
              </w:rPr>
              <w:t>Trace Activation IE support for the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349D33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rsidP="00807553">
            <w:pPr>
              <w:pStyle w:val="TAL"/>
              <w:keepNext w:val="0"/>
              <w:keepLines w:val="0"/>
              <w:widowControl w:val="0"/>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rsidP="00807553">
            <w:pPr>
              <w:pStyle w:val="TAL"/>
              <w:keepNext w:val="0"/>
              <w:keepLines w:val="0"/>
              <w:widowControl w:val="0"/>
              <w:rPr>
                <w:sz w:val="16"/>
                <w:szCs w:val="16"/>
                <w:lang w:eastAsia="en-US"/>
              </w:rPr>
            </w:pPr>
            <w:r>
              <w:rPr>
                <w:sz w:val="16"/>
                <w:szCs w:val="16"/>
                <w:lang w:eastAsia="en-US"/>
              </w:rPr>
              <w:t>CAG access control without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63EC747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rsidP="00807553">
            <w:pPr>
              <w:pStyle w:val="TAL"/>
              <w:keepNext w:val="0"/>
              <w:keepLines w:val="0"/>
              <w:widowControl w:val="0"/>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rsidP="00807553">
            <w:pPr>
              <w:pStyle w:val="TAL"/>
              <w:keepNext w:val="0"/>
              <w:keepLines w:val="0"/>
              <w:widowControl w:val="0"/>
              <w:rPr>
                <w:sz w:val="16"/>
                <w:szCs w:val="16"/>
                <w:lang w:eastAsia="en-US"/>
              </w:rPr>
            </w:pPr>
            <w:r>
              <w:rPr>
                <w:sz w:val="16"/>
                <w:szCs w:val="16"/>
                <w:lang w:eastAsia="en-US"/>
              </w:rPr>
              <w:t>Correction of Xn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4A088CD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rsidP="00807553">
            <w:pPr>
              <w:pStyle w:val="TAL"/>
              <w:keepNext w:val="0"/>
              <w:keepLines w:val="0"/>
              <w:widowControl w:val="0"/>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rsidP="00807553">
            <w:pPr>
              <w:pStyle w:val="TAL"/>
              <w:keepNext w:val="0"/>
              <w:keepLines w:val="0"/>
              <w:widowControl w:val="0"/>
              <w:rPr>
                <w:sz w:val="16"/>
                <w:szCs w:val="16"/>
                <w:lang w:eastAsia="en-US"/>
              </w:rPr>
            </w:pPr>
            <w:r>
              <w:rPr>
                <w:sz w:val="16"/>
                <w:szCs w:val="16"/>
                <w:lang w:eastAsia="en-US"/>
              </w:rPr>
              <w:t>Correction on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2FAC5A1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rsidP="00807553">
            <w:pPr>
              <w:pStyle w:val="TAL"/>
              <w:keepNext w:val="0"/>
              <w:keepLines w:val="0"/>
              <w:widowControl w:val="0"/>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rsidP="00807553">
            <w:pPr>
              <w:pStyle w:val="TAL"/>
              <w:keepNext w:val="0"/>
              <w:keepLines w:val="0"/>
              <w:widowControl w:val="0"/>
              <w:rPr>
                <w:sz w:val="16"/>
                <w:szCs w:val="16"/>
                <w:lang w:eastAsia="en-US"/>
              </w:rPr>
            </w:pPr>
            <w:r>
              <w:rPr>
                <w:sz w:val="16"/>
                <w:szCs w:val="16"/>
                <w:lang w:eastAsia="en-US"/>
              </w:rPr>
              <w:t>Correction on RACH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200E8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rsidP="00807553">
            <w:pPr>
              <w:pStyle w:val="TAL"/>
              <w:keepNext w:val="0"/>
              <w:keepLines w:val="0"/>
              <w:widowControl w:val="0"/>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rsidP="00807553">
            <w:pPr>
              <w:pStyle w:val="TAL"/>
              <w:keepNext w:val="0"/>
              <w:keepLines w:val="0"/>
              <w:widowControl w:val="0"/>
              <w:rPr>
                <w:sz w:val="16"/>
                <w:szCs w:val="16"/>
                <w:lang w:eastAsia="en-US"/>
              </w:rPr>
            </w:pPr>
            <w:r>
              <w:rPr>
                <w:sz w:val="16"/>
                <w:szCs w:val="16"/>
                <w:lang w:eastAsia="en-US"/>
              </w:rPr>
              <w:t>Correction on LTE UE RLF Report in TS38.423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350F1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rsidP="00807553">
            <w:pPr>
              <w:pStyle w:val="TAR"/>
              <w:keepNext w:val="0"/>
              <w:keepLines w:val="0"/>
              <w:widowControl w:val="0"/>
              <w:rPr>
                <w:sz w:val="16"/>
                <w:szCs w:val="16"/>
                <w:lang w:eastAsia="zh-CN"/>
              </w:rPr>
            </w:pPr>
            <w:r w:rsidRPr="00510312">
              <w:rPr>
                <w:rFonts w:cs="Arial"/>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MDT Configuration-EUTRA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A4A320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rsidP="00807553">
            <w:pPr>
              <w:pStyle w:val="TAR"/>
              <w:keepNext w:val="0"/>
              <w:keepLines w:val="0"/>
              <w:widowControl w:val="0"/>
              <w:rPr>
                <w:sz w:val="16"/>
                <w:szCs w:val="16"/>
                <w:lang w:eastAsia="zh-CN"/>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SFN offset in served cell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7F28AF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MDT area scope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40FD9D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Conditional Handover Cancel</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0CACD4A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rsidP="00807553">
            <w:pPr>
              <w:pStyle w:val="TAL"/>
              <w:keepNext w:val="0"/>
              <w:keepLines w:val="0"/>
              <w:widowControl w:val="0"/>
              <w:rPr>
                <w:sz w:val="16"/>
                <w:szCs w:val="16"/>
                <w:lang w:eastAsia="en-US"/>
              </w:rPr>
            </w:pPr>
            <w:r w:rsidRPr="00510312">
              <w:rPr>
                <w:rFonts w:cs="Arial"/>
                <w:sz w:val="16"/>
                <w:szCs w:val="16"/>
              </w:rPr>
              <w:t>ASN.1 Correction of MDT Configuration-NR</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0EFBA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rsidP="00807553">
            <w:pPr>
              <w:pStyle w:val="TAL"/>
              <w:keepNext w:val="0"/>
              <w:keepLines w:val="0"/>
              <w:widowControl w:val="0"/>
              <w:rPr>
                <w:sz w:val="16"/>
                <w:szCs w:val="16"/>
                <w:lang w:eastAsia="zh-CN"/>
              </w:rPr>
            </w:pPr>
            <w:r w:rsidRPr="00510312">
              <w:rPr>
                <w:rFonts w:cs="Arial"/>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rsidP="00807553">
            <w:pPr>
              <w:pStyle w:val="TAC"/>
              <w:keepNext w:val="0"/>
              <w:keepLines w:val="0"/>
              <w:widowControl w:val="0"/>
              <w:rPr>
                <w:sz w:val="16"/>
                <w:szCs w:val="16"/>
                <w:lang w:eastAsia="zh-CN"/>
              </w:rPr>
            </w:pPr>
            <w:r w:rsidRPr="00510312">
              <w:rPr>
                <w:rFonts w:cs="Arial"/>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for TS 38.423 on UP security policy update in MR-DC</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6DA739E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rsidP="00807553">
            <w:pPr>
              <w:pStyle w:val="TAC"/>
              <w:keepNext w:val="0"/>
              <w:keepLines w:val="0"/>
              <w:widowControl w:val="0"/>
              <w:rPr>
                <w:rFonts w:cs="Arial"/>
                <w:color w:val="000000"/>
                <w:sz w:val="16"/>
                <w:szCs w:val="16"/>
              </w:rPr>
            </w:pPr>
            <w:bookmarkStart w:id="9177" w:name="_Hlk138179741"/>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Mobility Change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502E4A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Clarifications on TNLA Addition/Removal/Modification procedures (XnAP)</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2C2F98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Introduction of Hashed UE Identity Index Value for RRC_INATIVE with eDRX</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117287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Trace Activation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1C85ACE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the Area Scope IE in MDT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D2ECD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QoS mapping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5BCB4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Correcting missing extension containers in CHOICE type definitions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FF4C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807553">
            <w:pPr>
              <w:pStyle w:val="TAC"/>
              <w:keepNext w:val="0"/>
              <w:keepLines w:val="0"/>
              <w:widowControl w:val="0"/>
              <w:rPr>
                <w:rFonts w:cs="Arial"/>
                <w:color w:val="000000"/>
                <w:sz w:val="16"/>
                <w:szCs w:val="16"/>
              </w:rPr>
            </w:pPr>
            <w:r w:rsidRPr="00510312">
              <w:rPr>
                <w:rFonts w:cs="Arial"/>
                <w:sz w:val="16"/>
                <w:szCs w:val="16"/>
              </w:rPr>
              <w:t>RP-231899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807553">
            <w:pPr>
              <w:pStyle w:val="TAL"/>
              <w:keepNext w:val="0"/>
              <w:keepLines w:val="0"/>
              <w:widowControl w:val="0"/>
              <w:rPr>
                <w:rFonts w:cs="Arial"/>
                <w:color w:val="000000"/>
                <w:sz w:val="16"/>
                <w:szCs w:val="16"/>
              </w:rPr>
            </w:pPr>
            <w:r w:rsidRPr="00510312">
              <w:rPr>
                <w:rFonts w:cs="Arial"/>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807553">
            <w:pPr>
              <w:pStyle w:val="TAR"/>
              <w:keepNext w:val="0"/>
              <w:keepLines w:val="0"/>
              <w:widowControl w:val="0"/>
              <w:rPr>
                <w:rFonts w:cs="Arial"/>
                <w:color w:val="000000"/>
                <w:sz w:val="16"/>
                <w:szCs w:val="16"/>
              </w:rPr>
            </w:pPr>
            <w:r w:rsidRPr="00510312">
              <w:rPr>
                <w:rFonts w:cs="Arial"/>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807553">
            <w:pPr>
              <w:pStyle w:val="TAC"/>
              <w:keepNext w:val="0"/>
              <w:keepLines w:val="0"/>
              <w:widowControl w:val="0"/>
              <w:rPr>
                <w:rFonts w:cs="Arial"/>
                <w:color w:val="000000"/>
                <w:sz w:val="16"/>
                <w:szCs w:val="16"/>
              </w:rPr>
            </w:pPr>
            <w:r w:rsidRPr="00510312">
              <w:rPr>
                <w:rFonts w:cs="Arial"/>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807553">
            <w:pPr>
              <w:pStyle w:val="TAL"/>
              <w:keepNext w:val="0"/>
              <w:keepLines w:val="0"/>
              <w:widowControl w:val="0"/>
              <w:rPr>
                <w:rFonts w:cs="Arial"/>
                <w:color w:val="000000"/>
                <w:sz w:val="16"/>
                <w:szCs w:val="16"/>
              </w:rPr>
            </w:pPr>
            <w:r w:rsidRPr="00510312">
              <w:rPr>
                <w:rFonts w:cs="Arial"/>
                <w:sz w:val="16"/>
              </w:rPr>
              <w:t>Correction of QoS Flow Mapping Indication IE in PDU Session Resource Modification Required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705F21" w14:paraId="0B3A926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807553">
            <w:pPr>
              <w:pStyle w:val="TAC"/>
              <w:keepNext w:val="0"/>
              <w:keepLines w:val="0"/>
              <w:widowControl w:val="0"/>
              <w:rPr>
                <w:rFonts w:cs="Arial"/>
                <w:color w:val="000000"/>
                <w:sz w:val="16"/>
                <w:szCs w:val="16"/>
              </w:rPr>
            </w:pPr>
            <w:r w:rsidRPr="00510312">
              <w:rPr>
                <w:rFonts w:cs="Arial"/>
                <w:sz w:val="16"/>
                <w:szCs w:val="16"/>
              </w:rPr>
              <w:t>RP-231902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807553">
            <w:pPr>
              <w:pStyle w:val="TAL"/>
              <w:keepNext w:val="0"/>
              <w:keepLines w:val="0"/>
              <w:widowControl w:val="0"/>
              <w:rPr>
                <w:rFonts w:cs="Arial"/>
                <w:color w:val="000000"/>
                <w:sz w:val="16"/>
                <w:szCs w:val="16"/>
              </w:rPr>
            </w:pPr>
            <w:r w:rsidRPr="00510312">
              <w:rPr>
                <w:rFonts w:cs="Arial"/>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807553">
            <w:pPr>
              <w:pStyle w:val="TAR"/>
              <w:keepNext w:val="0"/>
              <w:keepLines w:val="0"/>
              <w:widowControl w:val="0"/>
              <w:rPr>
                <w:rFonts w:cs="Arial"/>
                <w:color w:val="000000"/>
                <w:sz w:val="16"/>
                <w:szCs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807553">
            <w:pPr>
              <w:pStyle w:val="TAC"/>
              <w:keepNext w:val="0"/>
              <w:keepLines w:val="0"/>
              <w:widowControl w:val="0"/>
              <w:rPr>
                <w:rFonts w:cs="Arial"/>
                <w:color w:val="000000"/>
                <w:sz w:val="16"/>
                <w:szCs w:val="16"/>
              </w:rPr>
            </w:pPr>
            <w:r w:rsidRPr="00510312">
              <w:rPr>
                <w:rFonts w:cs="Arial"/>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807553">
            <w:pPr>
              <w:pStyle w:val="TAL"/>
              <w:keepNext w:val="0"/>
              <w:keepLines w:val="0"/>
              <w:widowControl w:val="0"/>
              <w:rPr>
                <w:rFonts w:cs="Arial"/>
                <w:color w:val="000000"/>
                <w:sz w:val="16"/>
                <w:szCs w:val="16"/>
              </w:rPr>
            </w:pPr>
            <w:r w:rsidRPr="00510312">
              <w:rPr>
                <w:rFonts w:cs="Arial"/>
                <w:sz w:val="16"/>
              </w:rPr>
              <w:t>Correction of Additional PDCP Duplication TNL List</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AC5A8A" w14:paraId="655A9A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F9ADF8F" w14:textId="4BFEF22B" w:rsidR="00AC5A8A" w:rsidRPr="00510312" w:rsidRDefault="00AC5A8A" w:rsidP="00807553">
            <w:pPr>
              <w:pStyle w:val="TAC"/>
              <w:keepNext w:val="0"/>
              <w:keepLines w:val="0"/>
              <w:widowControl w:val="0"/>
              <w:rPr>
                <w:rFonts w:cs="Arial"/>
                <w:sz w:val="16"/>
                <w:szCs w:val="16"/>
              </w:rPr>
            </w:pPr>
            <w:r w:rsidRPr="00510312">
              <w:rPr>
                <w:rFonts w:cs="Arial"/>
                <w:sz w:val="16"/>
                <w:szCs w:val="16"/>
              </w:rPr>
              <w:t>2023-12</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37F2866" w14:textId="0E9D48A5" w:rsidR="00AC5A8A" w:rsidRPr="00510312" w:rsidRDefault="00AC5A8A" w:rsidP="00807553">
            <w:pPr>
              <w:pStyle w:val="TAC"/>
              <w:keepNext w:val="0"/>
              <w:keepLines w:val="0"/>
              <w:widowControl w:val="0"/>
              <w:rPr>
                <w:rFonts w:cs="Arial"/>
                <w:sz w:val="16"/>
                <w:szCs w:val="16"/>
              </w:rPr>
            </w:pPr>
            <w:r w:rsidRPr="00510312">
              <w:rPr>
                <w:rFonts w:cs="Arial"/>
                <w:sz w:val="16"/>
                <w:szCs w:val="16"/>
              </w:rPr>
              <w:t>RAN#102</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03D946B" w14:textId="42F8A06F" w:rsidR="00AC5A8A" w:rsidRPr="00510312" w:rsidRDefault="00AC5A8A" w:rsidP="00807553">
            <w:pPr>
              <w:pStyle w:val="TAC"/>
              <w:keepNext w:val="0"/>
              <w:keepLines w:val="0"/>
              <w:widowControl w:val="0"/>
              <w:rPr>
                <w:rFonts w:cs="Arial"/>
                <w:sz w:val="16"/>
                <w:szCs w:val="16"/>
              </w:rPr>
            </w:pPr>
            <w:r w:rsidRPr="00510312">
              <w:rPr>
                <w:rFonts w:cs="Arial"/>
                <w:sz w:val="16"/>
                <w:szCs w:val="16"/>
              </w:rPr>
              <w:t>RP-233853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5738BAA" w14:textId="572F8888" w:rsidR="00AC5A8A" w:rsidRPr="00510312" w:rsidRDefault="00AC5A8A" w:rsidP="00807553">
            <w:pPr>
              <w:pStyle w:val="TAL"/>
              <w:keepNext w:val="0"/>
              <w:keepLines w:val="0"/>
              <w:widowControl w:val="0"/>
              <w:rPr>
                <w:rFonts w:cs="Arial"/>
                <w:sz w:val="16"/>
              </w:rPr>
            </w:pPr>
            <w:r w:rsidRPr="00510312">
              <w:rPr>
                <w:rFonts w:cs="Arial"/>
                <w:sz w:val="16"/>
              </w:rPr>
              <w:t>1104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CC1B479" w14:textId="5595AAD0" w:rsidR="00AC5A8A" w:rsidRPr="00510312" w:rsidRDefault="00AC5A8A" w:rsidP="00807553">
            <w:pPr>
              <w:pStyle w:val="TAR"/>
              <w:keepNext w:val="0"/>
              <w:keepLines w:val="0"/>
              <w:widowControl w:val="0"/>
              <w:rPr>
                <w:rFonts w:cs="Arial"/>
                <w:sz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0E357D3F" w14:textId="69C6CC7F" w:rsidR="00AC5A8A" w:rsidRPr="00510312" w:rsidRDefault="00AC5A8A" w:rsidP="00807553">
            <w:pPr>
              <w:pStyle w:val="TAC"/>
              <w:keepNext w:val="0"/>
              <w:keepLines w:val="0"/>
              <w:widowControl w:val="0"/>
              <w:rPr>
                <w:rFonts w:cs="Arial"/>
                <w:sz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51293F5" w14:textId="0AA0034D" w:rsidR="00AC5A8A" w:rsidRPr="00510312" w:rsidRDefault="00AC5A8A" w:rsidP="00807553">
            <w:pPr>
              <w:pStyle w:val="TAL"/>
              <w:keepNext w:val="0"/>
              <w:keepLines w:val="0"/>
              <w:widowControl w:val="0"/>
              <w:rPr>
                <w:rFonts w:cs="Arial"/>
                <w:sz w:val="16"/>
              </w:rPr>
            </w:pPr>
            <w:r w:rsidRPr="003A3EE1">
              <w:rPr>
                <w:sz w:val="16"/>
                <w:szCs w:val="16"/>
              </w:rPr>
              <w:t xml:space="preserve">Correction on Fast MCG Recovery </w:t>
            </w:r>
            <w:r w:rsidRPr="003A3EE1">
              <w:rPr>
                <w:sz w:val="16"/>
                <w:szCs w:val="16"/>
                <w:lang w:eastAsia="zh-CN"/>
              </w:rPr>
              <w:t>via</w:t>
            </w:r>
            <w:r w:rsidRPr="003A3EE1">
              <w:rPr>
                <w:sz w:val="16"/>
                <w:szCs w:val="16"/>
              </w:rPr>
              <w:t xml:space="preserve"> SRB3</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24C2EF14" w14:textId="37AB4850" w:rsidR="00AC5A8A" w:rsidRPr="00510312" w:rsidRDefault="00AC5A8A" w:rsidP="00807553">
            <w:pPr>
              <w:pStyle w:val="TAC"/>
              <w:keepNext w:val="0"/>
              <w:keepLines w:val="0"/>
              <w:widowControl w:val="0"/>
              <w:rPr>
                <w:rFonts w:cs="Arial"/>
                <w:sz w:val="16"/>
                <w:szCs w:val="16"/>
              </w:rPr>
            </w:pPr>
            <w:r w:rsidRPr="00510312">
              <w:rPr>
                <w:rFonts w:cs="Arial"/>
                <w:sz w:val="16"/>
                <w:szCs w:val="16"/>
              </w:rPr>
              <w:t>16.16.0</w:t>
            </w:r>
          </w:p>
        </w:tc>
      </w:tr>
      <w:tr w:rsidR="00D9037A" w14:paraId="51A6515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3BF202E" w14:textId="44A66C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564246CC" w14:textId="5E8DFEC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47A2E1E4" w14:textId="65C8365B"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RP-240646</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4EC0C33D" w14:textId="6AD8A697"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1205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40EEC14" w14:textId="6D58F49E" w:rsidR="00D9037A" w:rsidRPr="00510312" w:rsidRDefault="00D9037A" w:rsidP="00D9037A">
            <w:pPr>
              <w:pStyle w:val="TAR"/>
              <w:keepNext w:val="0"/>
              <w:keepLines w:val="0"/>
              <w:widowControl w:val="0"/>
              <w:rPr>
                <w:rFonts w:cs="Arial"/>
                <w:sz w:val="16"/>
              </w:rPr>
            </w:pPr>
            <w:r w:rsidRPr="00EF319B">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B838AD7" w14:textId="77F0230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0723032" w14:textId="719A1BE8"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PDU Session Resources Not Admitted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17AFE30E" w14:textId="3693D29C" w:rsidR="00D9037A" w:rsidRPr="00510312" w:rsidRDefault="00D9037A" w:rsidP="00D9037A">
            <w:pPr>
              <w:pStyle w:val="TAC"/>
              <w:keepNext w:val="0"/>
              <w:keepLines w:val="0"/>
              <w:widowControl w:val="0"/>
              <w:rPr>
                <w:rFonts w:cs="Arial"/>
                <w:sz w:val="16"/>
                <w:szCs w:val="16"/>
              </w:rPr>
            </w:pPr>
            <w:r>
              <w:rPr>
                <w:rFonts w:cs="Arial"/>
                <w:sz w:val="16"/>
                <w:szCs w:val="16"/>
              </w:rPr>
              <w:t>16.17.0</w:t>
            </w:r>
          </w:p>
        </w:tc>
      </w:tr>
      <w:tr w:rsidR="00D9037A" w14:paraId="1C61FD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47E375D" w14:textId="2B389F25"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691EB63C" w14:textId="057773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5A4218A0" w14:textId="4734AA2F"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34B7A37E" w14:textId="0805AF30"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1210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0407EBCC" w14:textId="75DF72AF" w:rsidR="00D9037A" w:rsidRPr="00510312" w:rsidRDefault="00D9037A" w:rsidP="00D9037A">
            <w:pPr>
              <w:pStyle w:val="TAR"/>
              <w:keepNext w:val="0"/>
              <w:keepLines w:val="0"/>
              <w:widowControl w:val="0"/>
              <w:rPr>
                <w:rFonts w:cs="Arial"/>
                <w:sz w:val="16"/>
              </w:rPr>
            </w:pPr>
            <w:r w:rsidRPr="00EF319B">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3EEDAE7A" w14:textId="5BA904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F4B4F18" w14:textId="442DDB77"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47261E37" w14:textId="0746CB41" w:rsidR="00D9037A" w:rsidRPr="00510312" w:rsidRDefault="00D9037A" w:rsidP="00D9037A">
            <w:pPr>
              <w:pStyle w:val="TAC"/>
              <w:keepNext w:val="0"/>
              <w:keepLines w:val="0"/>
              <w:widowControl w:val="0"/>
              <w:rPr>
                <w:rFonts w:cs="Arial"/>
                <w:sz w:val="16"/>
                <w:szCs w:val="16"/>
              </w:rPr>
            </w:pPr>
            <w:r>
              <w:rPr>
                <w:rFonts w:cs="Arial"/>
                <w:sz w:val="16"/>
                <w:szCs w:val="16"/>
              </w:rPr>
              <w:t>16.17.0</w:t>
            </w:r>
          </w:p>
        </w:tc>
      </w:tr>
      <w:bookmarkEnd w:id="9174"/>
      <w:bookmarkEnd w:id="9177"/>
    </w:tbl>
    <w:p w14:paraId="41780555" w14:textId="77777777" w:rsidR="00AA2565" w:rsidRPr="00FD0425" w:rsidRDefault="00AA2565" w:rsidP="002D7D16"/>
    <w:sectPr w:rsidR="00AA2565" w:rsidRPr="00FD0425" w:rsidSect="00D400AE">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4F579" w14:textId="77777777" w:rsidR="00D400AE" w:rsidRDefault="00D400AE">
      <w:r>
        <w:separator/>
      </w:r>
    </w:p>
    <w:p w14:paraId="0AE9F77B" w14:textId="77777777" w:rsidR="00D400AE" w:rsidRDefault="00D400AE"/>
  </w:endnote>
  <w:endnote w:type="continuationSeparator" w:id="0">
    <w:p w14:paraId="29DB46CF" w14:textId="77777777" w:rsidR="00D400AE" w:rsidRDefault="00D400AE">
      <w:r>
        <w:continuationSeparator/>
      </w:r>
    </w:p>
    <w:p w14:paraId="5C384D30" w14:textId="77777777" w:rsidR="00D400AE" w:rsidRDefault="00D400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A0C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Segoe Print"/>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67274" w14:textId="79D7E01A" w:rsidR="00D365AB" w:rsidRDefault="00D365AB">
    <w:pPr>
      <w:pStyle w:val="Footer"/>
    </w:pPr>
    <w:bookmarkStart w:id="1" w:name="_Hlk153526404"/>
    <w:bookmarkStart w:id="2" w:name="_Hlk153526405"/>
    <w:bookmarkStart w:id="3" w:name="_Hlk153526416"/>
    <w:bookmarkStart w:id="4" w:name="_Hlk153526417"/>
    <w:r>
      <w:t>3GPP</w:t>
    </w:r>
    <w:bookmarkEnd w:id="1"/>
    <w:bookmarkEnd w:id="2"/>
    <w:bookmarkEnd w:id="3"/>
    <w:bookmarkEnd w:id="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sidP="00E357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sidP="00BD1D4F">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sidP="00B70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1B776" w14:textId="77777777" w:rsidR="00D400AE" w:rsidRDefault="00D400AE">
      <w:r>
        <w:separator/>
      </w:r>
    </w:p>
    <w:p w14:paraId="2A98068E" w14:textId="77777777" w:rsidR="00D400AE" w:rsidRDefault="00D400AE"/>
  </w:footnote>
  <w:footnote w:type="continuationSeparator" w:id="0">
    <w:p w14:paraId="2F229B0C" w14:textId="77777777" w:rsidR="00D400AE" w:rsidRDefault="00D400AE">
      <w:r>
        <w:continuationSeparator/>
      </w:r>
    </w:p>
    <w:p w14:paraId="5DA2E71C" w14:textId="77777777" w:rsidR="00D400AE" w:rsidRDefault="00D400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6FB76CCB" w:rsidR="004E1369" w:rsidRPr="00D365AB" w:rsidRDefault="00000000" w:rsidP="004E1369">
    <w:pPr>
      <w:framePr w:wrap="auto" w:vAnchor="text" w:hAnchor="page" w:x="1134"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ZGSM </w:instrText>
    </w:r>
    <w:r w:rsidRPr="00D365AB">
      <w:rPr>
        <w:rFonts w:ascii="Arial" w:hAnsi="Arial" w:cs="Arial"/>
        <w:b/>
        <w:bCs/>
        <w:sz w:val="18"/>
        <w:szCs w:val="18"/>
      </w:rPr>
      <w:fldChar w:fldCharType="separate"/>
    </w:r>
    <w:r w:rsidR="00223839">
      <w:rPr>
        <w:rFonts w:ascii="Arial" w:hAnsi="Arial" w:cs="Arial"/>
        <w:b/>
        <w:bCs/>
        <w:noProof/>
        <w:sz w:val="18"/>
        <w:szCs w:val="18"/>
      </w:rPr>
      <w:t>Release 16</w:t>
    </w:r>
    <w:r w:rsidRPr="00D365AB">
      <w:rPr>
        <w:rFonts w:ascii="Arial" w:hAnsi="Arial" w:cs="Arial"/>
        <w:b/>
        <w:bCs/>
        <w:noProof/>
        <w:sz w:val="18"/>
        <w:szCs w:val="18"/>
      </w:rPr>
      <w:fldChar w:fldCharType="end"/>
    </w:r>
  </w:p>
  <w:p w14:paraId="165A1C65" w14:textId="21932749" w:rsidR="004E1369" w:rsidRPr="00D365AB" w:rsidRDefault="00000000" w:rsidP="004E1369">
    <w:pPr>
      <w:framePr w:wrap="auto" w:vAnchor="text" w:hAnchor="margin" w:xAlign="right"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ZA </w:instrText>
    </w:r>
    <w:r w:rsidRPr="00D365AB">
      <w:rPr>
        <w:rFonts w:ascii="Arial" w:hAnsi="Arial" w:cs="Arial"/>
        <w:b/>
        <w:bCs/>
        <w:sz w:val="18"/>
        <w:szCs w:val="18"/>
      </w:rPr>
      <w:fldChar w:fldCharType="separate"/>
    </w:r>
    <w:r w:rsidR="00223839">
      <w:rPr>
        <w:rFonts w:ascii="Arial" w:hAnsi="Arial" w:cs="Arial"/>
        <w:b/>
        <w:bCs/>
        <w:noProof/>
        <w:sz w:val="18"/>
        <w:szCs w:val="18"/>
      </w:rPr>
      <w:t>3GPP TS 38.423 V16.17.0 (2024-03)</w:t>
    </w:r>
    <w:r w:rsidRPr="00D365AB">
      <w:rPr>
        <w:rFonts w:ascii="Arial" w:hAnsi="Arial" w:cs="Arial"/>
        <w:b/>
        <w:bCs/>
        <w:noProof/>
        <w:sz w:val="18"/>
        <w:szCs w:val="18"/>
      </w:rPr>
      <w:fldChar w:fldCharType="end"/>
    </w:r>
  </w:p>
  <w:p w14:paraId="19FFFA27" w14:textId="77777777" w:rsidR="004E1369" w:rsidRPr="00D365AB" w:rsidRDefault="004E1369" w:rsidP="004E1369">
    <w:pPr>
      <w:framePr w:wrap="auto" w:vAnchor="text" w:hAnchor="margin" w:xAlign="center"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PAGE </w:instrText>
    </w:r>
    <w:r w:rsidRPr="00D365AB">
      <w:rPr>
        <w:rFonts w:ascii="Arial" w:hAnsi="Arial" w:cs="Arial"/>
        <w:b/>
        <w:bCs/>
        <w:sz w:val="18"/>
        <w:szCs w:val="18"/>
      </w:rPr>
      <w:fldChar w:fldCharType="separate"/>
    </w:r>
    <w:r w:rsidRPr="00D365AB">
      <w:rPr>
        <w:rFonts w:ascii="Arial" w:hAnsi="Arial" w:cs="Arial"/>
        <w:b/>
        <w:bCs/>
        <w:sz w:val="18"/>
        <w:szCs w:val="18"/>
      </w:rPr>
      <w:t>2</w:t>
    </w:r>
    <w:r w:rsidRPr="00D365AB">
      <w:rPr>
        <w:rFonts w:ascii="Arial" w:hAnsi="Arial" w:cs="Arial"/>
        <w:b/>
        <w:bCs/>
        <w:sz w:val="18"/>
        <w:szCs w:val="18"/>
      </w:rPr>
      <w:fldChar w:fldCharType="end"/>
    </w:r>
  </w:p>
  <w:p w14:paraId="1F16BD56" w14:textId="77777777" w:rsidR="004E1369" w:rsidRPr="00D365AB" w:rsidRDefault="004E1369">
    <w:pPr>
      <w:rPr>
        <w:rFonts w:ascii="Arial" w:hAnsi="Arial" w:cs="Arial"/>
        <w:b/>
        <w:b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4048407B"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037A">
      <w:rPr>
        <w:rFonts w:ascii="Arial" w:hAnsi="Arial" w:cs="Arial"/>
        <w:b/>
        <w:noProof/>
        <w:sz w:val="18"/>
        <w:szCs w:val="18"/>
      </w:rPr>
      <w:t>3GPP TS 38.423 V16.1617.0 (20232024-1203)</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28A43FD0"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037A">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7E30D7A4"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F68">
      <w:rPr>
        <w:rFonts w:ascii="Arial" w:hAnsi="Arial" w:cs="Arial"/>
        <w:b/>
        <w:noProof/>
        <w:sz w:val="18"/>
        <w:szCs w:val="18"/>
      </w:rPr>
      <w:t>3GPP TS 38.423 V16.16.0 (2023-12)</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1677EEB0"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F68">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44880D05"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7F68">
      <w:rPr>
        <w:rFonts w:ascii="Arial" w:hAnsi="Arial" w:cs="Arial"/>
        <w:b/>
        <w:noProof/>
        <w:sz w:val="18"/>
        <w:szCs w:val="18"/>
      </w:rPr>
      <w:t>3GPP TS 38.423 V16.16.0 (2023-12)</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6551FE8F"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7F68">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232E"/>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5450"/>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5F5"/>
    <w:rsid w:val="00153654"/>
    <w:rsid w:val="00153CBD"/>
    <w:rsid w:val="00154291"/>
    <w:rsid w:val="00154D5F"/>
    <w:rsid w:val="0015574E"/>
    <w:rsid w:val="00155FF4"/>
    <w:rsid w:val="0015627F"/>
    <w:rsid w:val="00160034"/>
    <w:rsid w:val="001627CE"/>
    <w:rsid w:val="00164209"/>
    <w:rsid w:val="00164BA8"/>
    <w:rsid w:val="00170528"/>
    <w:rsid w:val="00170DC0"/>
    <w:rsid w:val="00170E0C"/>
    <w:rsid w:val="0017148E"/>
    <w:rsid w:val="00171ED9"/>
    <w:rsid w:val="00172E4B"/>
    <w:rsid w:val="00173983"/>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3839"/>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38B0"/>
    <w:rsid w:val="002646E0"/>
    <w:rsid w:val="002669B7"/>
    <w:rsid w:val="00267B69"/>
    <w:rsid w:val="00267C71"/>
    <w:rsid w:val="00271550"/>
    <w:rsid w:val="00273DA0"/>
    <w:rsid w:val="00274FA3"/>
    <w:rsid w:val="002764FD"/>
    <w:rsid w:val="00277355"/>
    <w:rsid w:val="00281F6B"/>
    <w:rsid w:val="00282EC2"/>
    <w:rsid w:val="002842BA"/>
    <w:rsid w:val="002853D7"/>
    <w:rsid w:val="0028640F"/>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D7ED4"/>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1E8C"/>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A3EE1"/>
    <w:rsid w:val="003A6EC0"/>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16F"/>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0AA"/>
    <w:rsid w:val="00437EDE"/>
    <w:rsid w:val="004422CE"/>
    <w:rsid w:val="00442F8C"/>
    <w:rsid w:val="004438EB"/>
    <w:rsid w:val="00444BCC"/>
    <w:rsid w:val="004456DC"/>
    <w:rsid w:val="004459E5"/>
    <w:rsid w:val="00445C77"/>
    <w:rsid w:val="004470F0"/>
    <w:rsid w:val="004476C8"/>
    <w:rsid w:val="00447BE7"/>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22F4"/>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56C6"/>
    <w:rsid w:val="004F61EF"/>
    <w:rsid w:val="004F649D"/>
    <w:rsid w:val="004F7BC5"/>
    <w:rsid w:val="00500447"/>
    <w:rsid w:val="00500F28"/>
    <w:rsid w:val="0050194D"/>
    <w:rsid w:val="00502C4A"/>
    <w:rsid w:val="00503679"/>
    <w:rsid w:val="00505315"/>
    <w:rsid w:val="00506B24"/>
    <w:rsid w:val="00507A48"/>
    <w:rsid w:val="00510312"/>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1EA4"/>
    <w:rsid w:val="00532873"/>
    <w:rsid w:val="00533FE7"/>
    <w:rsid w:val="005342FD"/>
    <w:rsid w:val="00534DF7"/>
    <w:rsid w:val="00534E16"/>
    <w:rsid w:val="00537F41"/>
    <w:rsid w:val="005404FD"/>
    <w:rsid w:val="00540517"/>
    <w:rsid w:val="00540888"/>
    <w:rsid w:val="00541614"/>
    <w:rsid w:val="00543096"/>
    <w:rsid w:val="00543E6C"/>
    <w:rsid w:val="00544880"/>
    <w:rsid w:val="00546817"/>
    <w:rsid w:val="00547F9C"/>
    <w:rsid w:val="00551974"/>
    <w:rsid w:val="00552096"/>
    <w:rsid w:val="005533C9"/>
    <w:rsid w:val="005547BC"/>
    <w:rsid w:val="00554F29"/>
    <w:rsid w:val="00556509"/>
    <w:rsid w:val="00557A59"/>
    <w:rsid w:val="00560F1C"/>
    <w:rsid w:val="0056378F"/>
    <w:rsid w:val="00563F95"/>
    <w:rsid w:val="00564FF6"/>
    <w:rsid w:val="00565020"/>
    <w:rsid w:val="00565087"/>
    <w:rsid w:val="00565828"/>
    <w:rsid w:val="0056623C"/>
    <w:rsid w:val="00566CEF"/>
    <w:rsid w:val="00567B4E"/>
    <w:rsid w:val="005704AC"/>
    <w:rsid w:val="00570681"/>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4200"/>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27CBC"/>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474"/>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403E"/>
    <w:rsid w:val="006F490A"/>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5C85"/>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5C7C"/>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553"/>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0D5"/>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09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B7B"/>
    <w:rsid w:val="008F4ED2"/>
    <w:rsid w:val="008F7487"/>
    <w:rsid w:val="008F7979"/>
    <w:rsid w:val="00900178"/>
    <w:rsid w:val="00900FF7"/>
    <w:rsid w:val="009011DD"/>
    <w:rsid w:val="009019B4"/>
    <w:rsid w:val="00901C29"/>
    <w:rsid w:val="00902592"/>
    <w:rsid w:val="0090263D"/>
    <w:rsid w:val="0090271F"/>
    <w:rsid w:val="00902E23"/>
    <w:rsid w:val="00906815"/>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3D40"/>
    <w:rsid w:val="0094502B"/>
    <w:rsid w:val="00945142"/>
    <w:rsid w:val="00945A2A"/>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15D"/>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0B81"/>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0F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5B66"/>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8AA"/>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5A8A"/>
    <w:rsid w:val="00AC7B5F"/>
    <w:rsid w:val="00AC7EAD"/>
    <w:rsid w:val="00AD0428"/>
    <w:rsid w:val="00AD19C0"/>
    <w:rsid w:val="00AD2517"/>
    <w:rsid w:val="00AD4BCE"/>
    <w:rsid w:val="00AD5175"/>
    <w:rsid w:val="00AD55A9"/>
    <w:rsid w:val="00AD630B"/>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1F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39"/>
    <w:rsid w:val="00B547CC"/>
    <w:rsid w:val="00B5526B"/>
    <w:rsid w:val="00B56C37"/>
    <w:rsid w:val="00B613C3"/>
    <w:rsid w:val="00B6187A"/>
    <w:rsid w:val="00B63118"/>
    <w:rsid w:val="00B63222"/>
    <w:rsid w:val="00B635E8"/>
    <w:rsid w:val="00B6442F"/>
    <w:rsid w:val="00B655C4"/>
    <w:rsid w:val="00B6769E"/>
    <w:rsid w:val="00B67F65"/>
    <w:rsid w:val="00B7062F"/>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431"/>
    <w:rsid w:val="00BA68A3"/>
    <w:rsid w:val="00BA7109"/>
    <w:rsid w:val="00BA787F"/>
    <w:rsid w:val="00BB039F"/>
    <w:rsid w:val="00BB106F"/>
    <w:rsid w:val="00BB33C9"/>
    <w:rsid w:val="00BB3A97"/>
    <w:rsid w:val="00BB644C"/>
    <w:rsid w:val="00BB6D77"/>
    <w:rsid w:val="00BB7892"/>
    <w:rsid w:val="00BB7BEA"/>
    <w:rsid w:val="00BB7EED"/>
    <w:rsid w:val="00BC02CC"/>
    <w:rsid w:val="00BC0A25"/>
    <w:rsid w:val="00BC0F7D"/>
    <w:rsid w:val="00BC1239"/>
    <w:rsid w:val="00BC499A"/>
    <w:rsid w:val="00BC7B85"/>
    <w:rsid w:val="00BD0050"/>
    <w:rsid w:val="00BD05EB"/>
    <w:rsid w:val="00BD0C8E"/>
    <w:rsid w:val="00BD0CB6"/>
    <w:rsid w:val="00BD13FB"/>
    <w:rsid w:val="00BD1D4F"/>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37F2E"/>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097"/>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E7F68"/>
    <w:rsid w:val="00CF4A4B"/>
    <w:rsid w:val="00CF6EC7"/>
    <w:rsid w:val="00CF705B"/>
    <w:rsid w:val="00CF74AF"/>
    <w:rsid w:val="00CF7E1A"/>
    <w:rsid w:val="00D00793"/>
    <w:rsid w:val="00D00B6D"/>
    <w:rsid w:val="00D00E1A"/>
    <w:rsid w:val="00D02191"/>
    <w:rsid w:val="00D03818"/>
    <w:rsid w:val="00D041AA"/>
    <w:rsid w:val="00D05F20"/>
    <w:rsid w:val="00D07A0A"/>
    <w:rsid w:val="00D11625"/>
    <w:rsid w:val="00D12254"/>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65AB"/>
    <w:rsid w:val="00D375DF"/>
    <w:rsid w:val="00D400AE"/>
    <w:rsid w:val="00D41432"/>
    <w:rsid w:val="00D4288E"/>
    <w:rsid w:val="00D42E8A"/>
    <w:rsid w:val="00D44A30"/>
    <w:rsid w:val="00D45FD9"/>
    <w:rsid w:val="00D46126"/>
    <w:rsid w:val="00D50323"/>
    <w:rsid w:val="00D53480"/>
    <w:rsid w:val="00D534A1"/>
    <w:rsid w:val="00D53686"/>
    <w:rsid w:val="00D55B2F"/>
    <w:rsid w:val="00D5663B"/>
    <w:rsid w:val="00D60F13"/>
    <w:rsid w:val="00D613C6"/>
    <w:rsid w:val="00D61984"/>
    <w:rsid w:val="00D61A83"/>
    <w:rsid w:val="00D6367E"/>
    <w:rsid w:val="00D640A6"/>
    <w:rsid w:val="00D6578B"/>
    <w:rsid w:val="00D65D77"/>
    <w:rsid w:val="00D66BF8"/>
    <w:rsid w:val="00D71253"/>
    <w:rsid w:val="00D72847"/>
    <w:rsid w:val="00D72C61"/>
    <w:rsid w:val="00D738D6"/>
    <w:rsid w:val="00D755EB"/>
    <w:rsid w:val="00D7603C"/>
    <w:rsid w:val="00D761F9"/>
    <w:rsid w:val="00D7625B"/>
    <w:rsid w:val="00D76581"/>
    <w:rsid w:val="00D77024"/>
    <w:rsid w:val="00D80779"/>
    <w:rsid w:val="00D8121E"/>
    <w:rsid w:val="00D813DB"/>
    <w:rsid w:val="00D81FC9"/>
    <w:rsid w:val="00D83631"/>
    <w:rsid w:val="00D83CCA"/>
    <w:rsid w:val="00D85617"/>
    <w:rsid w:val="00D85E2E"/>
    <w:rsid w:val="00D8617F"/>
    <w:rsid w:val="00D874C1"/>
    <w:rsid w:val="00D87E00"/>
    <w:rsid w:val="00D9037A"/>
    <w:rsid w:val="00D9134D"/>
    <w:rsid w:val="00D915AE"/>
    <w:rsid w:val="00D91731"/>
    <w:rsid w:val="00D91934"/>
    <w:rsid w:val="00D923D5"/>
    <w:rsid w:val="00D924CB"/>
    <w:rsid w:val="00D93176"/>
    <w:rsid w:val="00D94208"/>
    <w:rsid w:val="00D96EA8"/>
    <w:rsid w:val="00D97156"/>
    <w:rsid w:val="00DA000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3BA"/>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5720"/>
    <w:rsid w:val="00E373C2"/>
    <w:rsid w:val="00E37970"/>
    <w:rsid w:val="00E4080C"/>
    <w:rsid w:val="00E42DE9"/>
    <w:rsid w:val="00E441CA"/>
    <w:rsid w:val="00E44529"/>
    <w:rsid w:val="00E448E0"/>
    <w:rsid w:val="00E45A08"/>
    <w:rsid w:val="00E465B3"/>
    <w:rsid w:val="00E46EEE"/>
    <w:rsid w:val="00E477C1"/>
    <w:rsid w:val="00E478B8"/>
    <w:rsid w:val="00E51847"/>
    <w:rsid w:val="00E51AE4"/>
    <w:rsid w:val="00E53125"/>
    <w:rsid w:val="00E553D6"/>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5769"/>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4D49"/>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6280"/>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2E22"/>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359B"/>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basedOn w:val="NO"/>
    <w:link w:val="EditorsNoteChar"/>
    <w:rsid w:val="00175499"/>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styleId="Header">
    <w:name w:val="header"/>
    <w:basedOn w:val="Normal"/>
    <w:link w:val="HeaderChar"/>
    <w:rsid w:val="00D365AB"/>
    <w:pPr>
      <w:tabs>
        <w:tab w:val="center" w:pos="4513"/>
        <w:tab w:val="right" w:pos="9026"/>
      </w:tabs>
      <w:spacing w:after="0"/>
    </w:pPr>
  </w:style>
  <w:style w:type="character" w:customStyle="1" w:styleId="HeaderChar">
    <w:name w:val="Header Char"/>
    <w:basedOn w:val="DefaultParagraphFont"/>
    <w:link w:val="Header"/>
    <w:rsid w:val="00D365AB"/>
  </w:style>
  <w:style w:type="paragraph" w:styleId="Footer">
    <w:name w:val="footer"/>
    <w:basedOn w:val="Normal"/>
    <w:link w:val="FooterChar"/>
    <w:qFormat/>
    <w:rsid w:val="00D365AB"/>
    <w:pPr>
      <w:tabs>
        <w:tab w:val="center" w:pos="4513"/>
        <w:tab w:val="right" w:pos="9026"/>
      </w:tabs>
      <w:spacing w:after="0"/>
      <w:jc w:val="center"/>
    </w:pPr>
    <w:rPr>
      <w:rFonts w:ascii="Arial" w:hAnsi="Arial"/>
      <w:b/>
      <w:i/>
      <w:sz w:val="18"/>
    </w:rPr>
  </w:style>
  <w:style w:type="character" w:customStyle="1" w:styleId="FooterChar">
    <w:name w:val="Footer Char"/>
    <w:basedOn w:val="DefaultParagraphFont"/>
    <w:link w:val="Footer"/>
    <w:qFormat/>
    <w:rsid w:val="00D365AB"/>
    <w:rPr>
      <w:rFonts w:ascii="Arial" w:hAnsi="Arial"/>
      <w:b/>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1.vsd"/><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oleObject" Target="embeddings/oleObject11.bin"/><Relationship Id="rId138" Type="http://schemas.openxmlformats.org/officeDocument/2006/relationships/footer" Target="footer3.xml"/><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header" Target="header1.xml"/><Relationship Id="rId128" Type="http://schemas.openxmlformats.org/officeDocument/2006/relationships/oleObject" Target="embeddings/oleObject9.bin"/><Relationship Id="rId5" Type="http://schemas.openxmlformats.org/officeDocument/2006/relationships/settings" Target="settings.xml"/><Relationship Id="rId90" Type="http://schemas.openxmlformats.org/officeDocument/2006/relationships/oleObject" Target="embeddings/Microsoft_Visio_2003-2010_Drawing4.vsd"/><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6.bin"/><Relationship Id="rId134" Type="http://schemas.openxmlformats.org/officeDocument/2006/relationships/oleObject" Target="embeddings/oleObject12.bin"/><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80" Type="http://schemas.openxmlformats.org/officeDocument/2006/relationships/oleObject" Target="embeddings/oleObject1.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bin"/><Relationship Id="rId121" Type="http://schemas.openxmlformats.org/officeDocument/2006/relationships/image" Target="media/image58.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32.vsdx"/><Relationship Id="rId116" Type="http://schemas.openxmlformats.org/officeDocument/2006/relationships/oleObject" Target="embeddings/oleObject5.bin"/><Relationship Id="rId124" Type="http://schemas.openxmlformats.org/officeDocument/2006/relationships/image" Target="media/image59.png"/><Relationship Id="rId129" Type="http://schemas.openxmlformats.org/officeDocument/2006/relationships/image" Target="media/image63.wmf"/><Relationship Id="rId137"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image" Target="media/image65.wmf"/><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0.vsd"/><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vsd"/><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8.bin"/><Relationship Id="rId130" Type="http://schemas.openxmlformats.org/officeDocument/2006/relationships/oleObject" Target="embeddings/oleObject10.bin"/><Relationship Id="rId13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oleObject" Target="embeddings/Microsoft_Visio_2003-2010_Drawing9.vsd"/><Relationship Id="rId120" Type="http://schemas.openxmlformats.org/officeDocument/2006/relationships/oleObject" Target="embeddings/oleObject7.bin"/><Relationship Id="rId125" Type="http://schemas.openxmlformats.org/officeDocument/2006/relationships/image" Target="media/image60.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5.emf"/><Relationship Id="rId131" Type="http://schemas.openxmlformats.org/officeDocument/2006/relationships/image" Target="media/image64.png"/><Relationship Id="rId136" Type="http://schemas.openxmlformats.org/officeDocument/2006/relationships/footer" Target="footer2.xml"/><Relationship Id="rId61" Type="http://schemas.openxmlformats.org/officeDocument/2006/relationships/image" Target="media/image27.emf"/><Relationship Id="rId82" Type="http://schemas.openxmlformats.org/officeDocument/2006/relationships/oleObject" Target="embeddings/oleObject2.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oleObject" Target="embeddings/oleObject4.bin"/><Relationship Id="rId105" Type="http://schemas.openxmlformats.org/officeDocument/2006/relationships/image" Target="media/image49.emf"/><Relationship Id="rId126"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134640</Words>
  <Characters>767449</Characters>
  <Application>Microsoft Office Word</Application>
  <DocSecurity>0</DocSecurity>
  <Lines>6395</Lines>
  <Paragraphs>1800</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900289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4</cp:revision>
  <dcterms:created xsi:type="dcterms:W3CDTF">2024-03-21T12:08:00Z</dcterms:created>
  <dcterms:modified xsi:type="dcterms:W3CDTF">2024-03-21T14:03:00Z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