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4037C" w14:textId="4F313AF0"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700AD5">
        <w:rPr>
          <w:rFonts w:ascii="Arial" w:eastAsia="MS Mincho" w:hAnsi="Arial" w:cs="Arial"/>
          <w:b/>
          <w:noProof/>
          <w:sz w:val="24"/>
          <w:lang w:eastAsia="en-US"/>
        </w:rPr>
        <w:t>3GPP TSG-RAN WG2 Meeting #1</w:t>
      </w:r>
      <w:r w:rsidR="006B7417">
        <w:rPr>
          <w:rFonts w:ascii="Arial" w:eastAsia="MS Mincho" w:hAnsi="Arial" w:cs="Arial"/>
          <w:b/>
          <w:noProof/>
          <w:sz w:val="24"/>
          <w:lang w:eastAsia="en-US"/>
        </w:rPr>
        <w:t>28</w:t>
      </w:r>
      <w:r w:rsidRPr="00700AD5">
        <w:rPr>
          <w:rFonts w:ascii="Arial" w:eastAsia="MS Mincho" w:hAnsi="Arial" w:cs="Arial"/>
          <w:b/>
          <w:noProof/>
          <w:sz w:val="24"/>
          <w:lang w:eastAsia="en-US"/>
        </w:rPr>
        <w:tab/>
        <w:t xml:space="preserve">   </w:t>
      </w:r>
      <w:r w:rsidR="00C56EC1" w:rsidRPr="00C56EC1">
        <w:rPr>
          <w:rFonts w:ascii="Arial" w:eastAsia="MS Mincho" w:hAnsi="Arial" w:cs="Arial"/>
          <w:b/>
          <w:noProof/>
          <w:sz w:val="24"/>
          <w:lang w:eastAsia="en-US"/>
        </w:rPr>
        <w:t>R2-2411232</w:t>
      </w:r>
    </w:p>
    <w:p w14:paraId="57F65FD2" w14:textId="765AEC68" w:rsidR="00700AD5" w:rsidRPr="00700AD5" w:rsidRDefault="006B7417"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Pr>
          <w:rFonts w:ascii="Arial" w:eastAsia="MS Mincho" w:hAnsi="Arial" w:cs="Arial"/>
          <w:b/>
          <w:bCs/>
          <w:sz w:val="24"/>
          <w:lang w:eastAsia="en-US"/>
        </w:rPr>
        <w:t>Orlando</w:t>
      </w:r>
      <w:r w:rsidR="00D94866" w:rsidRPr="00D94866">
        <w:rPr>
          <w:rFonts w:ascii="Arial" w:eastAsia="MS Mincho" w:hAnsi="Arial" w:cs="Arial"/>
          <w:b/>
          <w:bCs/>
          <w:sz w:val="24"/>
          <w:lang w:eastAsia="en-US"/>
        </w:rPr>
        <w:t xml:space="preserve">, </w:t>
      </w:r>
      <w:r>
        <w:rPr>
          <w:rFonts w:ascii="Arial" w:eastAsia="MS Mincho" w:hAnsi="Arial" w:cs="Arial"/>
          <w:b/>
          <w:bCs/>
          <w:sz w:val="24"/>
          <w:lang w:eastAsia="en-US"/>
        </w:rPr>
        <w:t>USA</w:t>
      </w:r>
      <w:r w:rsidR="00D94866" w:rsidRPr="00D94866">
        <w:rPr>
          <w:rFonts w:ascii="Arial" w:eastAsia="MS Mincho" w:hAnsi="Arial" w:cs="Arial"/>
          <w:b/>
          <w:bCs/>
          <w:sz w:val="24"/>
          <w:lang w:eastAsia="en-US"/>
        </w:rPr>
        <w:t xml:space="preserve">, </w:t>
      </w:r>
      <w:r>
        <w:rPr>
          <w:rFonts w:ascii="Arial" w:eastAsia="MS Mincho" w:hAnsi="Arial" w:cs="Arial"/>
          <w:b/>
          <w:bCs/>
          <w:sz w:val="24"/>
          <w:lang w:eastAsia="en-US"/>
        </w:rPr>
        <w:t>18 - 22</w:t>
      </w:r>
      <w:r w:rsidR="00D94866" w:rsidRPr="00D94866">
        <w:rPr>
          <w:rFonts w:ascii="Arial" w:eastAsia="MS Mincho" w:hAnsi="Arial" w:cs="Arial"/>
          <w:b/>
          <w:bCs/>
          <w:sz w:val="24"/>
          <w:lang w:eastAsia="en-US"/>
        </w:rPr>
        <w:t xml:space="preserve"> </w:t>
      </w:r>
      <w:r>
        <w:rPr>
          <w:rFonts w:ascii="Arial" w:eastAsia="MS Mincho" w:hAnsi="Arial" w:cs="Arial"/>
          <w:b/>
          <w:bCs/>
          <w:sz w:val="24"/>
          <w:lang w:eastAsia="en-US"/>
        </w:rPr>
        <w:t>November</w:t>
      </w:r>
      <w:r w:rsidR="00D94866" w:rsidRPr="00D94866">
        <w:rPr>
          <w:rFonts w:ascii="Arial" w:eastAsia="MS Mincho" w:hAnsi="Arial" w:cs="Arial"/>
          <w:b/>
          <w:bCs/>
          <w:sz w:val="24"/>
          <w:lang w:eastAsia="en-US"/>
        </w:rPr>
        <w:t>,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14302F8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101156">
        <w:rPr>
          <w:rFonts w:ascii="Arial" w:hAnsi="Arial" w:cs="Arial"/>
          <w:b/>
          <w:sz w:val="22"/>
          <w:szCs w:val="22"/>
          <w:lang w:val="en-US" w:eastAsia="en-US"/>
        </w:rPr>
        <w:t xml:space="preserve">Further LS on </w:t>
      </w:r>
      <w:r w:rsidR="006B7417">
        <w:rPr>
          <w:rFonts w:ascii="Arial" w:hAnsi="Arial" w:cs="Arial"/>
          <w:b/>
          <w:sz w:val="22"/>
          <w:szCs w:val="22"/>
          <w:lang w:val="en-US" w:eastAsia="en-US"/>
        </w:rPr>
        <w:t xml:space="preserve">Assistance information from CN to the reader </w:t>
      </w:r>
    </w:p>
    <w:p w14:paraId="6F2A9292" w14:textId="3F76648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7A30399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AE6E90" w:rsidRPr="00AE6E90">
        <w:rPr>
          <w:rFonts w:ascii="Arial" w:hAnsi="Arial" w:cs="Arial"/>
          <w:b/>
          <w:bCs/>
          <w:sz w:val="22"/>
          <w:szCs w:val="22"/>
        </w:rPr>
        <w:t>FS_Ambient_IoT_solutions</w:t>
      </w:r>
      <w:proofErr w:type="spellEnd"/>
    </w:p>
    <w:p w14:paraId="4E2C52AB" w14:textId="6A7615DA"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2B2789A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AE6E90">
        <w:rPr>
          <w:rFonts w:ascii="Arial" w:hAnsi="Arial" w:cs="Arial"/>
          <w:b/>
          <w:bCs/>
          <w:sz w:val="22"/>
          <w:szCs w:val="22"/>
          <w:lang w:val="en-US" w:eastAsia="en-US"/>
        </w:rPr>
        <w:t>SA2</w:t>
      </w:r>
    </w:p>
    <w:p w14:paraId="5AEA68B0" w14:textId="1E3A8A5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B97E53" w:rsidRPr="008C696B">
        <w:rPr>
          <w:rFonts w:ascii="Arial" w:hAnsi="Arial" w:cs="Arial"/>
          <w:b/>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2E78824B"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AE6E90">
        <w:rPr>
          <w:rFonts w:ascii="Arial" w:hAnsi="Arial" w:cs="Arial"/>
          <w:bCs/>
          <w:sz w:val="22"/>
          <w:szCs w:val="22"/>
          <w:lang w:val="en-US" w:eastAsia="en-US"/>
        </w:rPr>
        <w:t>Eswar Vutukuri</w:t>
      </w:r>
    </w:p>
    <w:p w14:paraId="0C314BB7" w14:textId="0E0B06D0"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proofErr w:type="spellStart"/>
      <w:r w:rsidR="00AE6E90">
        <w:rPr>
          <w:rFonts w:ascii="Arial" w:hAnsi="Arial" w:cs="Arial"/>
          <w:b/>
          <w:sz w:val="22"/>
          <w:szCs w:val="22"/>
          <w:lang w:val="en-US" w:eastAsia="en-US"/>
        </w:rPr>
        <w:t>eswar</w:t>
      </w:r>
      <w:proofErr w:type="spellEnd"/>
      <w:r w:rsidR="00AE6E90">
        <w:rPr>
          <w:rFonts w:ascii="Arial" w:hAnsi="Arial" w:cs="Arial"/>
          <w:b/>
          <w:sz w:val="22"/>
          <w:szCs w:val="22"/>
          <w:lang w:val="en-US" w:eastAsia="en-US"/>
        </w:rPr>
        <w:t xml:space="preserve"> dot vutukuri at zte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5384BCD" w14:textId="25A40E0E" w:rsidR="004D1886" w:rsidRDefault="006B7417" w:rsidP="00B62147">
      <w:pPr>
        <w:overflowPunct/>
        <w:snapToGrid w:val="0"/>
        <w:spacing w:after="120"/>
        <w:jc w:val="both"/>
        <w:textAlignment w:val="auto"/>
        <w:rPr>
          <w:rFonts w:ascii="Arial" w:eastAsia="DengXian" w:hAnsi="Arial" w:cs="Arial"/>
          <w:lang w:val="en-US"/>
        </w:rPr>
      </w:pPr>
      <w:bookmarkStart w:id="2" w:name="_Hlk146817914"/>
      <w:bookmarkStart w:id="3" w:name="_Hlk149073305"/>
      <w:r>
        <w:rPr>
          <w:rFonts w:ascii="Arial" w:eastAsia="DengXian" w:hAnsi="Arial" w:cs="Arial"/>
          <w:lang w:val="en-US"/>
        </w:rPr>
        <w:t xml:space="preserve">Further to the LS in </w:t>
      </w:r>
      <w:r w:rsidRPr="006B7417">
        <w:rPr>
          <w:rFonts w:ascii="Arial" w:eastAsia="DengXian" w:hAnsi="Arial" w:cs="Arial"/>
          <w:lang w:val="en-US"/>
        </w:rPr>
        <w:t>R2-2409412</w:t>
      </w:r>
      <w:r>
        <w:rPr>
          <w:rFonts w:ascii="Arial" w:eastAsia="DengXian" w:hAnsi="Arial" w:cs="Arial"/>
          <w:lang w:val="en-US"/>
        </w:rPr>
        <w:t>, RAN2 would like to inform SA2 of some more agreements listed below which were made a</w:t>
      </w:r>
      <w:r w:rsidR="00AE6E90">
        <w:rPr>
          <w:rFonts w:ascii="Arial" w:eastAsia="DengXian" w:hAnsi="Arial" w:cs="Arial"/>
          <w:lang w:val="en-US"/>
        </w:rPr>
        <w:t>s part of the A-IoT study item:</w:t>
      </w:r>
    </w:p>
    <w:p w14:paraId="79DD648A" w14:textId="77777777" w:rsidR="006627EE" w:rsidRDefault="006627EE" w:rsidP="00B62147">
      <w:pPr>
        <w:overflowPunct/>
        <w:snapToGrid w:val="0"/>
        <w:spacing w:after="120"/>
        <w:jc w:val="both"/>
        <w:textAlignment w:val="auto"/>
        <w:rPr>
          <w:rFonts w:ascii="Arial" w:eastAsia="DengXian" w:hAnsi="Arial" w:cs="Arial"/>
          <w:lang w:val="en-US"/>
        </w:rPr>
      </w:pPr>
    </w:p>
    <w:tbl>
      <w:tblPr>
        <w:tblStyle w:val="TableGrid"/>
        <w:tblW w:w="0" w:type="auto"/>
        <w:tblLook w:val="04A0" w:firstRow="1" w:lastRow="0" w:firstColumn="1" w:lastColumn="0" w:noHBand="0" w:noVBand="1"/>
      </w:tblPr>
      <w:tblGrid>
        <w:gridCol w:w="9629"/>
      </w:tblGrid>
      <w:tr w:rsidR="006627EE" w14:paraId="1D3B0407" w14:textId="77777777" w:rsidTr="006627EE">
        <w:tc>
          <w:tcPr>
            <w:tcW w:w="9629" w:type="dxa"/>
          </w:tcPr>
          <w:p w14:paraId="78525420" w14:textId="7A5F6B9E" w:rsidR="006627EE" w:rsidRPr="006B7417" w:rsidRDefault="006627EE" w:rsidP="006627EE">
            <w:pPr>
              <w:overflowPunct/>
              <w:snapToGrid w:val="0"/>
              <w:spacing w:after="120"/>
              <w:textAlignment w:val="auto"/>
              <w:rPr>
                <w:rFonts w:ascii="Arial" w:eastAsia="DengXian" w:hAnsi="Arial" w:cs="Arial"/>
                <w:b/>
                <w:bCs/>
                <w:u w:val="single"/>
              </w:rPr>
            </w:pPr>
            <w:r w:rsidRPr="006B7417">
              <w:rPr>
                <w:rFonts w:ascii="Arial" w:eastAsia="DengXian" w:hAnsi="Arial" w:cs="Arial"/>
                <w:b/>
                <w:bCs/>
                <w:u w:val="single"/>
              </w:rPr>
              <w:t>Agreements</w:t>
            </w:r>
            <w:r w:rsidR="006B7417" w:rsidRPr="006B7417">
              <w:rPr>
                <w:rFonts w:ascii="Arial" w:eastAsia="DengXian" w:hAnsi="Arial" w:cs="Arial"/>
                <w:b/>
                <w:bCs/>
                <w:u w:val="single"/>
              </w:rPr>
              <w:t xml:space="preserve"> (RAN2#127)</w:t>
            </w:r>
            <w:r w:rsidR="000370EA" w:rsidRPr="006B7417">
              <w:rPr>
                <w:rFonts w:ascii="Arial" w:eastAsia="DengXian" w:hAnsi="Arial" w:cs="Arial"/>
                <w:b/>
                <w:bCs/>
                <w:u w:val="single"/>
              </w:rPr>
              <w:t>:</w:t>
            </w:r>
          </w:p>
          <w:p w14:paraId="28124904" w14:textId="77777777"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At least the following information are considered useful to be visible to the reader from CN</w:t>
            </w:r>
          </w:p>
          <w:p w14:paraId="6087EAE1" w14:textId="74BA8AAA" w:rsidR="006B7417" w:rsidRPr="006B7417" w:rsidRDefault="006B7417" w:rsidP="00220DCC">
            <w:pPr>
              <w:pStyle w:val="ListParagraph"/>
              <w:numPr>
                <w:ilvl w:val="0"/>
                <w:numId w:val="15"/>
              </w:numPr>
              <w:overflowPunct/>
              <w:snapToGrid w:val="0"/>
              <w:spacing w:after="120"/>
              <w:ind w:left="928"/>
              <w:textAlignment w:val="auto"/>
              <w:rPr>
                <w:rFonts w:ascii="Arial" w:eastAsia="DengXian" w:hAnsi="Arial" w:cs="Arial"/>
              </w:rPr>
            </w:pPr>
            <w:r w:rsidRPr="006B7417">
              <w:rPr>
                <w:rFonts w:ascii="Arial" w:eastAsia="DengXian" w:hAnsi="Arial" w:cs="Arial"/>
              </w:rPr>
              <w:t>The service type of A-IoT (e.g. inventory, command). FFS if more information on command type (e.g. read/write/disable) is useful</w:t>
            </w:r>
          </w:p>
          <w:p w14:paraId="594A9E11" w14:textId="3041DDA5" w:rsidR="006B7417" w:rsidRPr="006B7417" w:rsidRDefault="006B7417" w:rsidP="00220DCC">
            <w:pPr>
              <w:pStyle w:val="ListParagraph"/>
              <w:numPr>
                <w:ilvl w:val="0"/>
                <w:numId w:val="15"/>
              </w:numPr>
              <w:overflowPunct/>
              <w:snapToGrid w:val="0"/>
              <w:spacing w:after="120"/>
              <w:ind w:left="928"/>
              <w:textAlignment w:val="auto"/>
              <w:rPr>
                <w:rFonts w:ascii="Arial" w:eastAsia="DengXian" w:hAnsi="Arial" w:cs="Arial"/>
              </w:rPr>
            </w:pPr>
            <w:r w:rsidRPr="006B7417">
              <w:rPr>
                <w:rFonts w:ascii="Arial" w:eastAsia="DengXian" w:hAnsi="Arial" w:cs="Arial"/>
              </w:rPr>
              <w:t xml:space="preserve">targeted for one or more than one </w:t>
            </w:r>
            <w:proofErr w:type="gramStart"/>
            <w:r w:rsidRPr="006B7417">
              <w:rPr>
                <w:rFonts w:ascii="Arial" w:eastAsia="DengXian" w:hAnsi="Arial" w:cs="Arial"/>
              </w:rPr>
              <w:t>devices</w:t>
            </w:r>
            <w:proofErr w:type="gramEnd"/>
            <w:r w:rsidRPr="006B7417">
              <w:rPr>
                <w:rFonts w:ascii="Arial" w:eastAsia="DengXian" w:hAnsi="Arial" w:cs="Arial"/>
              </w:rPr>
              <w:t>;</w:t>
            </w:r>
          </w:p>
          <w:p w14:paraId="1E9ED456" w14:textId="7115A6C0" w:rsidR="006B7417" w:rsidRPr="006B7417" w:rsidRDefault="006B7417" w:rsidP="00220DCC">
            <w:pPr>
              <w:pStyle w:val="ListParagraph"/>
              <w:numPr>
                <w:ilvl w:val="0"/>
                <w:numId w:val="15"/>
              </w:numPr>
              <w:overflowPunct/>
              <w:snapToGrid w:val="0"/>
              <w:spacing w:after="120"/>
              <w:ind w:left="928"/>
              <w:textAlignment w:val="auto"/>
              <w:rPr>
                <w:rFonts w:ascii="Arial" w:eastAsia="DengXian" w:hAnsi="Arial" w:cs="Arial"/>
              </w:rPr>
            </w:pPr>
            <w:r w:rsidRPr="006B7417">
              <w:rPr>
                <w:rFonts w:ascii="Arial" w:eastAsia="DengXian" w:hAnsi="Arial" w:cs="Arial"/>
              </w:rPr>
              <w:t xml:space="preserve">approximate number of target devices (if available).  </w:t>
            </w:r>
          </w:p>
          <w:p w14:paraId="16958761" w14:textId="79C13BEB" w:rsidR="004930DA" w:rsidRPr="009929DB" w:rsidRDefault="009929DB" w:rsidP="009929DB">
            <w:pPr>
              <w:overflowPunct/>
              <w:snapToGrid w:val="0"/>
              <w:spacing w:after="120"/>
              <w:ind w:left="360"/>
              <w:textAlignment w:val="auto"/>
              <w:rPr>
                <w:rFonts w:ascii="Arial" w:eastAsia="DengXian" w:hAnsi="Arial" w:cs="Arial"/>
              </w:rPr>
            </w:pPr>
            <w:r w:rsidRPr="006B7417">
              <w:rPr>
                <w:rFonts w:ascii="Arial" w:eastAsia="DengXian" w:hAnsi="Arial" w:cs="Arial"/>
              </w:rPr>
              <w:t>FFS on mandatory/optional</w:t>
            </w:r>
          </w:p>
          <w:p w14:paraId="38A599E1" w14:textId="4155E095"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RAN2 assumes that commands (e.g., read/write/disable) and/or inventory are carried over the AIOT interface as upper layer data.</w:t>
            </w:r>
          </w:p>
          <w:p w14:paraId="028121E7" w14:textId="77777777" w:rsidR="00DA26E9" w:rsidRDefault="00DA26E9" w:rsidP="006B7417">
            <w:pPr>
              <w:overflowPunct/>
              <w:snapToGrid w:val="0"/>
              <w:spacing w:after="120"/>
              <w:textAlignment w:val="auto"/>
              <w:rPr>
                <w:rFonts w:ascii="Arial" w:eastAsia="DengXian" w:hAnsi="Arial" w:cs="Arial"/>
              </w:rPr>
            </w:pPr>
          </w:p>
          <w:p w14:paraId="012624B8" w14:textId="77777777" w:rsidR="006B7417" w:rsidRPr="006B7417" w:rsidRDefault="006B7417" w:rsidP="006B7417">
            <w:pPr>
              <w:overflowPunct/>
              <w:snapToGrid w:val="0"/>
              <w:spacing w:after="120"/>
              <w:textAlignment w:val="auto"/>
              <w:rPr>
                <w:rFonts w:ascii="Arial" w:eastAsia="DengXian" w:hAnsi="Arial" w:cs="Arial"/>
                <w:b/>
                <w:bCs/>
                <w:u w:val="single"/>
              </w:rPr>
            </w:pPr>
            <w:r w:rsidRPr="006B7417">
              <w:rPr>
                <w:rFonts w:ascii="Arial" w:eastAsia="DengXian" w:hAnsi="Arial" w:cs="Arial"/>
                <w:b/>
                <w:bCs/>
                <w:u w:val="single"/>
              </w:rPr>
              <w:t>Agreements (RAN2#128):</w:t>
            </w:r>
          </w:p>
          <w:p w14:paraId="1E62BDAE" w14:textId="746F3C50"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 xml:space="preserve">The reader needs to know whether a response is expected and expected D2R message size.   FFS how the reader gets this information.  Wait for SA2 LS response on expected D2R message size to resolve the FFS.    FFS if command type is explicit, if it can be inferred from expected D2R message size if available.  </w:t>
            </w:r>
          </w:p>
          <w:p w14:paraId="070D1DC0" w14:textId="5AB08047" w:rsidR="006B7417" w:rsidRPr="006B7417" w:rsidRDefault="006B7417" w:rsidP="00220DCC">
            <w:pPr>
              <w:pStyle w:val="ListParagraph"/>
              <w:numPr>
                <w:ilvl w:val="0"/>
                <w:numId w:val="15"/>
              </w:numPr>
              <w:overflowPunct/>
              <w:snapToGrid w:val="0"/>
              <w:spacing w:after="120"/>
              <w:textAlignment w:val="auto"/>
              <w:rPr>
                <w:rFonts w:ascii="Arial" w:eastAsia="DengXian" w:hAnsi="Arial" w:cs="Arial"/>
              </w:rPr>
            </w:pPr>
            <w:r w:rsidRPr="006B7417">
              <w:rPr>
                <w:rFonts w:ascii="Arial" w:eastAsia="DengXian" w:hAnsi="Arial" w:cs="Arial"/>
              </w:rPr>
              <w:t>Ask SA2 if they can provide information that RAN2 agreed on some information that are useful for the reader and ask whether they can be provided (e.g. service type).     Ask SA2 if there are requirements from SA2 perspective (e.g. on latency of completion time of procedure)</w:t>
            </w:r>
          </w:p>
        </w:tc>
      </w:tr>
    </w:tbl>
    <w:p w14:paraId="70E4DFCA" w14:textId="77777777" w:rsidR="00AE6E90" w:rsidRDefault="00AE6E90" w:rsidP="00B62147">
      <w:pPr>
        <w:overflowPunct/>
        <w:snapToGrid w:val="0"/>
        <w:spacing w:after="120"/>
        <w:jc w:val="both"/>
        <w:textAlignment w:val="auto"/>
        <w:rPr>
          <w:rFonts w:ascii="Arial" w:eastAsia="DengXian" w:hAnsi="Arial" w:cs="Arial"/>
          <w:lang w:val="en-US"/>
        </w:rPr>
      </w:pPr>
    </w:p>
    <w:p w14:paraId="5184F2B4" w14:textId="1A89E5E9" w:rsidR="005A4ED5" w:rsidRPr="008C696B" w:rsidRDefault="003F24FA" w:rsidP="005A4ED5">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 xml:space="preserve">RAN2 has </w:t>
      </w:r>
      <w:r w:rsidR="00101156" w:rsidRPr="008C696B">
        <w:rPr>
          <w:rFonts w:ascii="Arial" w:eastAsia="DengXian" w:hAnsi="Arial" w:cs="Arial"/>
          <w:lang w:val="en-US"/>
        </w:rPr>
        <w:t xml:space="preserve">further </w:t>
      </w:r>
      <w:r w:rsidRPr="008C696B">
        <w:rPr>
          <w:rFonts w:ascii="Arial" w:eastAsia="DengXian" w:hAnsi="Arial" w:cs="Arial"/>
          <w:lang w:val="en-US"/>
        </w:rPr>
        <w:t xml:space="preserve">discussed </w:t>
      </w:r>
      <w:r w:rsidR="00030F31" w:rsidRPr="008C696B">
        <w:rPr>
          <w:rFonts w:ascii="Arial" w:eastAsia="DengXian" w:hAnsi="Arial" w:cs="Arial"/>
          <w:lang w:val="en-US"/>
        </w:rPr>
        <w:t>visibility of information from reader perspective</w:t>
      </w:r>
      <w:r w:rsidR="00300A37" w:rsidRPr="008C696B">
        <w:rPr>
          <w:rFonts w:ascii="Arial" w:eastAsia="DengXian" w:hAnsi="Arial" w:cs="Arial"/>
          <w:lang w:val="en-US"/>
        </w:rPr>
        <w:t xml:space="preserve"> and </w:t>
      </w:r>
      <w:r w:rsidR="0086290D" w:rsidRPr="008C696B">
        <w:rPr>
          <w:rFonts w:ascii="Arial" w:eastAsia="DengXian" w:hAnsi="Arial" w:cs="Arial"/>
          <w:lang w:val="en-US"/>
        </w:rPr>
        <w:t xml:space="preserve">concluded </w:t>
      </w:r>
      <w:r w:rsidR="00993814" w:rsidRPr="008C696B">
        <w:rPr>
          <w:rFonts w:ascii="Arial" w:eastAsia="DengXian" w:hAnsi="Arial" w:cs="Arial"/>
          <w:lang w:val="en-US"/>
        </w:rPr>
        <w:t xml:space="preserve">that </w:t>
      </w:r>
      <w:r w:rsidR="0057093D" w:rsidRPr="008C696B">
        <w:rPr>
          <w:rFonts w:ascii="Arial" w:eastAsia="DengXian" w:hAnsi="Arial" w:cs="Arial"/>
          <w:lang w:val="en-US"/>
        </w:rPr>
        <w:t xml:space="preserve">information captured in the </w:t>
      </w:r>
      <w:r w:rsidR="00993814" w:rsidRPr="008C696B">
        <w:rPr>
          <w:rFonts w:ascii="Arial" w:eastAsia="DengXian" w:hAnsi="Arial" w:cs="Arial"/>
          <w:lang w:val="en-US"/>
        </w:rPr>
        <w:t>agreement</w:t>
      </w:r>
      <w:r w:rsidR="00EF1902" w:rsidRPr="008C696B">
        <w:rPr>
          <w:rFonts w:ascii="Arial" w:eastAsia="DengXian" w:hAnsi="Arial" w:cs="Arial"/>
          <w:lang w:val="en-US"/>
        </w:rPr>
        <w:t>s</w:t>
      </w:r>
      <w:r w:rsidR="00993814" w:rsidRPr="008C696B">
        <w:rPr>
          <w:rFonts w:ascii="Arial" w:eastAsia="DengXian" w:hAnsi="Arial" w:cs="Arial"/>
          <w:lang w:val="en-US"/>
        </w:rPr>
        <w:t xml:space="preserve"> from RAN2#127 above</w:t>
      </w:r>
      <w:r w:rsidR="006F2D26" w:rsidRPr="008C696B">
        <w:rPr>
          <w:rFonts w:ascii="Arial" w:eastAsia="DengXian" w:hAnsi="Arial" w:cs="Arial"/>
          <w:lang w:val="en-US"/>
        </w:rPr>
        <w:t xml:space="preserve"> is considered useful. </w:t>
      </w:r>
      <w:r w:rsidR="00D67AE6" w:rsidRPr="008C696B">
        <w:rPr>
          <w:rFonts w:ascii="Arial" w:eastAsia="DengXian" w:hAnsi="Arial" w:cs="Arial"/>
          <w:lang w:val="en-US"/>
        </w:rPr>
        <w:t xml:space="preserve">RAN2 has not </w:t>
      </w:r>
      <w:r w:rsidR="002D5003" w:rsidRPr="008C696B">
        <w:rPr>
          <w:rFonts w:ascii="Arial" w:eastAsia="DengXian" w:hAnsi="Arial" w:cs="Arial"/>
          <w:lang w:val="en-US"/>
        </w:rPr>
        <w:t xml:space="preserve">concluded yet whether </w:t>
      </w:r>
      <w:r w:rsidR="00FE4BE7" w:rsidRPr="008C696B">
        <w:rPr>
          <w:rFonts w:ascii="Arial" w:eastAsia="DengXian" w:hAnsi="Arial" w:cs="Arial"/>
          <w:lang w:val="en-US"/>
        </w:rPr>
        <w:t xml:space="preserve">such </w:t>
      </w:r>
      <w:r w:rsidR="002D5003" w:rsidRPr="008C696B">
        <w:rPr>
          <w:rFonts w:ascii="Arial" w:eastAsia="DengXian" w:hAnsi="Arial" w:cs="Arial"/>
          <w:lang w:val="en-US"/>
        </w:rPr>
        <w:t>information should be mandatory or optional.</w:t>
      </w:r>
      <w:r w:rsidR="00900711" w:rsidRPr="008C696B">
        <w:rPr>
          <w:rFonts w:ascii="Arial" w:eastAsia="DengXian" w:hAnsi="Arial" w:cs="Arial"/>
          <w:lang w:val="en-US"/>
        </w:rPr>
        <w:t xml:space="preserve"> RAN2 would like </w:t>
      </w:r>
      <w:r w:rsidR="00551F00" w:rsidRPr="008C696B">
        <w:rPr>
          <w:rFonts w:ascii="Arial" w:eastAsia="DengXian" w:hAnsi="Arial" w:cs="Arial"/>
          <w:lang w:val="en-US"/>
        </w:rPr>
        <w:t>SA2</w:t>
      </w:r>
      <w:r w:rsidR="00941FD8" w:rsidRPr="008C696B">
        <w:rPr>
          <w:rFonts w:ascii="Arial" w:eastAsia="DengXian" w:hAnsi="Arial" w:cs="Arial"/>
          <w:lang w:val="en-US"/>
        </w:rPr>
        <w:t xml:space="preserve"> to take this agreement into consideration and provide feedback </w:t>
      </w:r>
      <w:r w:rsidR="00282C4B" w:rsidRPr="008C696B">
        <w:rPr>
          <w:rFonts w:ascii="Arial" w:eastAsia="DengXian" w:hAnsi="Arial" w:cs="Arial"/>
          <w:lang w:val="en-US"/>
        </w:rPr>
        <w:t>on whether it is feasible</w:t>
      </w:r>
      <w:r w:rsidR="00EC7667" w:rsidRPr="008C696B">
        <w:rPr>
          <w:rFonts w:ascii="Arial" w:eastAsia="DengXian" w:hAnsi="Arial" w:cs="Arial"/>
          <w:lang w:val="en-US"/>
        </w:rPr>
        <w:t xml:space="preserve"> to provide such information to the reader.</w:t>
      </w:r>
      <w:r w:rsidR="005A4ED5" w:rsidRPr="008C696B">
        <w:rPr>
          <w:rFonts w:ascii="Arial" w:eastAsia="DengXian" w:hAnsi="Arial" w:cs="Arial"/>
          <w:lang w:val="en-US"/>
        </w:rPr>
        <w:t xml:space="preserve"> </w:t>
      </w:r>
      <w:r w:rsidR="00EF1902" w:rsidRPr="008C696B">
        <w:rPr>
          <w:rFonts w:ascii="Arial" w:eastAsia="DengXian" w:hAnsi="Arial" w:cs="Arial"/>
          <w:lang w:val="en-US"/>
        </w:rPr>
        <w:t xml:space="preserve">Thus, </w:t>
      </w:r>
      <w:r w:rsidR="005A4ED5" w:rsidRPr="008C696B">
        <w:rPr>
          <w:rFonts w:ascii="Arial" w:eastAsia="DengXian" w:hAnsi="Arial" w:cs="Arial"/>
          <w:lang w:val="en-US"/>
        </w:rPr>
        <w:t xml:space="preserve">RAN2 would like to ask SA2 </w:t>
      </w:r>
      <w:r w:rsidR="00D8453C" w:rsidRPr="008C696B">
        <w:rPr>
          <w:rFonts w:ascii="Arial" w:eastAsia="DengXian" w:hAnsi="Arial" w:cs="Arial"/>
          <w:lang w:val="en-US"/>
        </w:rPr>
        <w:t xml:space="preserve">to </w:t>
      </w:r>
      <w:r w:rsidR="00EF1902" w:rsidRPr="008C696B">
        <w:rPr>
          <w:rFonts w:ascii="Arial" w:eastAsia="DengXian" w:hAnsi="Arial" w:cs="Arial"/>
          <w:lang w:val="en-US"/>
        </w:rPr>
        <w:t xml:space="preserve">kindly </w:t>
      </w:r>
      <w:r w:rsidR="00D8453C" w:rsidRPr="008C696B">
        <w:rPr>
          <w:rFonts w:ascii="Arial" w:eastAsia="DengXian" w:hAnsi="Arial" w:cs="Arial"/>
          <w:lang w:val="en-US"/>
        </w:rPr>
        <w:t xml:space="preserve">answer </w:t>
      </w:r>
      <w:r w:rsidR="005A4ED5" w:rsidRPr="008C696B">
        <w:rPr>
          <w:rFonts w:ascii="Arial" w:eastAsia="DengXian" w:hAnsi="Arial" w:cs="Arial"/>
          <w:lang w:val="en-US"/>
        </w:rPr>
        <w:t xml:space="preserve">the following question: </w:t>
      </w:r>
    </w:p>
    <w:p w14:paraId="402D3C0A" w14:textId="4B2AD9D2" w:rsidR="00900711" w:rsidRPr="008C696B" w:rsidRDefault="005A4ED5" w:rsidP="005A4ED5">
      <w:pPr>
        <w:overflowPunct/>
        <w:snapToGrid w:val="0"/>
        <w:spacing w:after="120"/>
        <w:jc w:val="both"/>
        <w:textAlignment w:val="auto"/>
        <w:rPr>
          <w:rFonts w:ascii="Arial" w:eastAsia="DengXian" w:hAnsi="Arial" w:cs="Arial"/>
          <w:b/>
          <w:bCs/>
          <w:lang w:val="en-US"/>
        </w:rPr>
      </w:pPr>
      <w:r w:rsidRPr="008C696B">
        <w:rPr>
          <w:rFonts w:ascii="Arial" w:eastAsia="DengXian" w:hAnsi="Arial" w:cs="Arial"/>
          <w:b/>
          <w:bCs/>
          <w:lang w:val="en-US"/>
        </w:rPr>
        <w:t xml:space="preserve">Q1: </w:t>
      </w:r>
      <w:r w:rsidR="00EF1902" w:rsidRPr="008C696B">
        <w:rPr>
          <w:rFonts w:ascii="Arial" w:eastAsia="DengXian" w:hAnsi="Arial" w:cs="Arial"/>
          <w:b/>
          <w:bCs/>
          <w:lang w:val="en-US"/>
        </w:rPr>
        <w:t>I</w:t>
      </w:r>
      <w:r w:rsidR="00347BFE" w:rsidRPr="008C696B">
        <w:rPr>
          <w:rFonts w:ascii="Arial" w:eastAsia="DengXian" w:hAnsi="Arial" w:cs="Arial"/>
          <w:b/>
          <w:bCs/>
          <w:lang w:val="en-US"/>
        </w:rPr>
        <w:t xml:space="preserve">s it feasible </w:t>
      </w:r>
      <w:r w:rsidR="006263EF" w:rsidRPr="008C696B">
        <w:rPr>
          <w:rFonts w:ascii="Arial" w:eastAsia="DengXian" w:hAnsi="Arial" w:cs="Arial"/>
          <w:b/>
          <w:bCs/>
          <w:lang w:val="en-US"/>
        </w:rPr>
        <w:t xml:space="preserve">for CN </w:t>
      </w:r>
      <w:r w:rsidR="00347BFE" w:rsidRPr="008C696B">
        <w:rPr>
          <w:rFonts w:ascii="Arial" w:eastAsia="DengXian" w:hAnsi="Arial" w:cs="Arial"/>
          <w:b/>
          <w:bCs/>
          <w:lang w:val="en-US"/>
        </w:rPr>
        <w:t>to provide the following inform</w:t>
      </w:r>
      <w:r w:rsidR="006263EF" w:rsidRPr="008C696B">
        <w:rPr>
          <w:rFonts w:ascii="Arial" w:eastAsia="DengXian" w:hAnsi="Arial" w:cs="Arial"/>
          <w:b/>
          <w:bCs/>
          <w:lang w:val="en-US"/>
        </w:rPr>
        <w:t>ation to the reader?</w:t>
      </w:r>
    </w:p>
    <w:p w14:paraId="5F4CF6BB" w14:textId="6A0A9C28" w:rsidR="006263EF" w:rsidRPr="008C696B" w:rsidRDefault="00303F01" w:rsidP="006263EF">
      <w:pPr>
        <w:pStyle w:val="ListParagraph"/>
        <w:numPr>
          <w:ilvl w:val="0"/>
          <w:numId w:val="15"/>
        </w:numPr>
        <w:overflowPunct/>
        <w:snapToGrid w:val="0"/>
        <w:spacing w:after="120"/>
        <w:ind w:left="928"/>
        <w:textAlignment w:val="auto"/>
        <w:rPr>
          <w:rFonts w:ascii="Arial" w:eastAsia="DengXian" w:hAnsi="Arial" w:cs="Arial"/>
          <w:b/>
          <w:bCs/>
          <w:sz w:val="20"/>
          <w:szCs w:val="20"/>
        </w:rPr>
      </w:pPr>
      <w:r w:rsidRPr="008C696B">
        <w:rPr>
          <w:rFonts w:ascii="Arial" w:eastAsia="DengXian" w:hAnsi="Arial" w:cs="Arial"/>
          <w:b/>
          <w:bCs/>
          <w:sz w:val="20"/>
          <w:szCs w:val="20"/>
        </w:rPr>
        <w:t>t</w:t>
      </w:r>
      <w:r w:rsidR="006263EF" w:rsidRPr="008C696B">
        <w:rPr>
          <w:rFonts w:ascii="Arial" w:eastAsia="DengXian" w:hAnsi="Arial" w:cs="Arial"/>
          <w:b/>
          <w:bCs/>
          <w:sz w:val="20"/>
          <w:szCs w:val="20"/>
        </w:rPr>
        <w:t>he service type of A-IoT (e.g. inventory, command)</w:t>
      </w:r>
    </w:p>
    <w:p w14:paraId="26A24352" w14:textId="5FC75999" w:rsidR="006263EF" w:rsidRPr="008C696B" w:rsidRDefault="00303F01" w:rsidP="006263EF">
      <w:pPr>
        <w:pStyle w:val="ListParagraph"/>
        <w:numPr>
          <w:ilvl w:val="0"/>
          <w:numId w:val="15"/>
        </w:numPr>
        <w:overflowPunct/>
        <w:snapToGrid w:val="0"/>
        <w:spacing w:after="120"/>
        <w:ind w:left="928"/>
        <w:textAlignment w:val="auto"/>
        <w:rPr>
          <w:rFonts w:ascii="Arial" w:eastAsia="DengXian" w:hAnsi="Arial" w:cs="Arial"/>
          <w:b/>
          <w:bCs/>
          <w:sz w:val="20"/>
          <w:szCs w:val="20"/>
        </w:rPr>
      </w:pPr>
      <w:r w:rsidRPr="008C696B">
        <w:rPr>
          <w:rFonts w:ascii="Arial" w:eastAsia="DengXian" w:hAnsi="Arial" w:cs="Arial"/>
          <w:b/>
          <w:bCs/>
          <w:sz w:val="20"/>
          <w:szCs w:val="20"/>
        </w:rPr>
        <w:t>w</w:t>
      </w:r>
      <w:r w:rsidR="00806B9A" w:rsidRPr="008C696B">
        <w:rPr>
          <w:rFonts w:ascii="Arial" w:eastAsia="DengXian" w:hAnsi="Arial" w:cs="Arial"/>
          <w:b/>
          <w:bCs/>
          <w:sz w:val="20"/>
          <w:szCs w:val="20"/>
        </w:rPr>
        <w:t xml:space="preserve">hether the service is </w:t>
      </w:r>
      <w:r w:rsidR="006263EF" w:rsidRPr="008C696B">
        <w:rPr>
          <w:rFonts w:ascii="Arial" w:eastAsia="DengXian" w:hAnsi="Arial" w:cs="Arial"/>
          <w:b/>
          <w:bCs/>
          <w:sz w:val="20"/>
          <w:szCs w:val="20"/>
        </w:rPr>
        <w:t xml:space="preserve">targeted for </w:t>
      </w:r>
      <w:r w:rsidR="00D411C1" w:rsidRPr="008C696B">
        <w:rPr>
          <w:rFonts w:ascii="Arial" w:eastAsia="DengXian" w:hAnsi="Arial" w:cs="Arial"/>
          <w:b/>
          <w:bCs/>
          <w:sz w:val="20"/>
          <w:szCs w:val="20"/>
        </w:rPr>
        <w:t>a single</w:t>
      </w:r>
      <w:r w:rsidR="006263EF" w:rsidRPr="008C696B">
        <w:rPr>
          <w:rFonts w:ascii="Arial" w:eastAsia="DengXian" w:hAnsi="Arial" w:cs="Arial"/>
          <w:b/>
          <w:bCs/>
          <w:sz w:val="20"/>
          <w:szCs w:val="20"/>
        </w:rPr>
        <w:t xml:space="preserve"> or </w:t>
      </w:r>
      <w:r w:rsidR="00D411C1" w:rsidRPr="008C696B">
        <w:rPr>
          <w:rFonts w:ascii="Arial" w:eastAsia="DengXian" w:hAnsi="Arial" w:cs="Arial"/>
          <w:b/>
          <w:bCs/>
          <w:sz w:val="20"/>
          <w:szCs w:val="20"/>
        </w:rPr>
        <w:t>multiple</w:t>
      </w:r>
      <w:r w:rsidR="006263EF" w:rsidRPr="008C696B">
        <w:rPr>
          <w:rFonts w:ascii="Arial" w:eastAsia="DengXian" w:hAnsi="Arial" w:cs="Arial"/>
          <w:b/>
          <w:bCs/>
          <w:sz w:val="20"/>
          <w:szCs w:val="20"/>
        </w:rPr>
        <w:t xml:space="preserve"> devices;</w:t>
      </w:r>
    </w:p>
    <w:p w14:paraId="39FD5D08" w14:textId="6CBFA545" w:rsidR="006263EF" w:rsidRPr="008C696B" w:rsidRDefault="00303F01" w:rsidP="006263EF">
      <w:pPr>
        <w:pStyle w:val="ListParagraph"/>
        <w:numPr>
          <w:ilvl w:val="0"/>
          <w:numId w:val="15"/>
        </w:numPr>
        <w:overflowPunct/>
        <w:snapToGrid w:val="0"/>
        <w:spacing w:after="120"/>
        <w:ind w:left="928"/>
        <w:textAlignment w:val="auto"/>
        <w:rPr>
          <w:rFonts w:ascii="Arial" w:eastAsia="DengXian" w:hAnsi="Arial" w:cs="Arial"/>
          <w:b/>
          <w:bCs/>
          <w:sz w:val="20"/>
          <w:szCs w:val="20"/>
        </w:rPr>
      </w:pPr>
      <w:r w:rsidRPr="008C696B">
        <w:rPr>
          <w:rFonts w:ascii="Arial" w:eastAsia="DengXian" w:hAnsi="Arial" w:cs="Arial"/>
          <w:b/>
          <w:bCs/>
          <w:sz w:val="20"/>
          <w:szCs w:val="20"/>
        </w:rPr>
        <w:t xml:space="preserve">the </w:t>
      </w:r>
      <w:r w:rsidR="006263EF" w:rsidRPr="008C696B">
        <w:rPr>
          <w:rFonts w:ascii="Arial" w:eastAsia="DengXian" w:hAnsi="Arial" w:cs="Arial"/>
          <w:b/>
          <w:bCs/>
          <w:sz w:val="20"/>
          <w:szCs w:val="20"/>
        </w:rPr>
        <w:t xml:space="preserve">approximate number of target devices (if available).  </w:t>
      </w:r>
    </w:p>
    <w:p w14:paraId="332E6770" w14:textId="77777777" w:rsidR="002D5003" w:rsidRPr="008C696B" w:rsidRDefault="002D5003" w:rsidP="00B62147">
      <w:pPr>
        <w:overflowPunct/>
        <w:snapToGrid w:val="0"/>
        <w:spacing w:after="120"/>
        <w:jc w:val="both"/>
        <w:textAlignment w:val="auto"/>
        <w:rPr>
          <w:rFonts w:ascii="Arial" w:eastAsia="DengXian" w:hAnsi="Arial" w:cs="Arial"/>
          <w:lang w:val="en-US"/>
        </w:rPr>
      </w:pPr>
    </w:p>
    <w:p w14:paraId="758A0D12" w14:textId="77777777" w:rsidR="00EF1902" w:rsidRPr="008C696B" w:rsidRDefault="006B7417" w:rsidP="00B62147">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 xml:space="preserve">All D2R messages are scheduled by the reader. Hence, </w:t>
      </w:r>
      <w:r w:rsidR="00220DCC" w:rsidRPr="008C696B">
        <w:rPr>
          <w:rFonts w:ascii="Arial" w:eastAsia="DengXian" w:hAnsi="Arial" w:cs="Arial"/>
          <w:lang w:val="en-US"/>
        </w:rPr>
        <w:t xml:space="preserve">RAN2 agreed that </w:t>
      </w:r>
      <w:r w:rsidRPr="008C696B">
        <w:rPr>
          <w:rFonts w:ascii="Arial" w:eastAsia="DengXian" w:hAnsi="Arial" w:cs="Arial"/>
          <w:lang w:val="en-US"/>
        </w:rPr>
        <w:t xml:space="preserve">the reader </w:t>
      </w:r>
      <w:r w:rsidR="00220DCC" w:rsidRPr="008C696B">
        <w:rPr>
          <w:rFonts w:ascii="Arial" w:eastAsia="DengXian" w:hAnsi="Arial" w:cs="Arial"/>
          <w:lang w:val="en-US"/>
        </w:rPr>
        <w:t>needs to</w:t>
      </w:r>
      <w:r w:rsidRPr="008C696B">
        <w:rPr>
          <w:rFonts w:ascii="Arial" w:eastAsia="DengXian" w:hAnsi="Arial" w:cs="Arial"/>
          <w:lang w:val="en-US"/>
        </w:rPr>
        <w:t xml:space="preserve"> know if the device would generate </w:t>
      </w:r>
      <w:r w:rsidR="00582A10" w:rsidRPr="008C696B">
        <w:rPr>
          <w:rFonts w:ascii="Arial" w:eastAsia="DengXian" w:hAnsi="Arial" w:cs="Arial"/>
          <w:lang w:val="en-US"/>
        </w:rPr>
        <w:t>message(s)</w:t>
      </w:r>
      <w:r w:rsidRPr="008C696B">
        <w:rPr>
          <w:rFonts w:ascii="Arial" w:eastAsia="DengXian" w:hAnsi="Arial" w:cs="Arial"/>
          <w:lang w:val="en-US"/>
        </w:rPr>
        <w:t xml:space="preserve"> in D2R direction</w:t>
      </w:r>
      <w:r w:rsidR="00EF1902" w:rsidRPr="008C696B">
        <w:rPr>
          <w:rFonts w:ascii="Arial" w:eastAsia="DengXian" w:hAnsi="Arial" w:cs="Arial"/>
          <w:lang w:val="en-US"/>
        </w:rPr>
        <w:t xml:space="preserve"> in response to the </w:t>
      </w:r>
      <w:r w:rsidRPr="008C696B">
        <w:rPr>
          <w:rFonts w:ascii="Arial" w:eastAsia="DengXian" w:hAnsi="Arial" w:cs="Arial"/>
          <w:lang w:val="en-US"/>
        </w:rPr>
        <w:t xml:space="preserve">R2D </w:t>
      </w:r>
      <w:r w:rsidR="00582A10" w:rsidRPr="008C696B">
        <w:rPr>
          <w:rFonts w:ascii="Arial" w:eastAsia="DengXian" w:hAnsi="Arial" w:cs="Arial"/>
          <w:lang w:val="en-US"/>
        </w:rPr>
        <w:t>message</w:t>
      </w:r>
      <w:r w:rsidRPr="008C696B">
        <w:rPr>
          <w:rFonts w:ascii="Arial" w:eastAsia="DengXian" w:hAnsi="Arial" w:cs="Arial"/>
          <w:lang w:val="en-US"/>
        </w:rPr>
        <w:t xml:space="preserve"> (e.g. command), </w:t>
      </w:r>
      <w:r w:rsidR="00EF1902" w:rsidRPr="008C696B">
        <w:rPr>
          <w:rFonts w:ascii="Arial" w:eastAsia="DengXian" w:hAnsi="Arial" w:cs="Arial"/>
          <w:lang w:val="en-US"/>
        </w:rPr>
        <w:t xml:space="preserve">and the size of such messages </w:t>
      </w:r>
      <w:r w:rsidRPr="008C696B">
        <w:rPr>
          <w:rFonts w:ascii="Arial" w:eastAsia="DengXian" w:hAnsi="Arial" w:cs="Arial"/>
          <w:lang w:val="en-US"/>
        </w:rPr>
        <w:t xml:space="preserve">so that the reader can schedule </w:t>
      </w:r>
      <w:r w:rsidR="00B3528A" w:rsidRPr="008C696B">
        <w:rPr>
          <w:rFonts w:ascii="Arial" w:eastAsia="DengXian" w:hAnsi="Arial" w:cs="Arial"/>
          <w:lang w:val="en-US"/>
        </w:rPr>
        <w:t>the device</w:t>
      </w:r>
      <w:r w:rsidR="00F77CB6" w:rsidRPr="008C696B">
        <w:rPr>
          <w:rFonts w:ascii="Arial" w:eastAsia="DengXian" w:hAnsi="Arial" w:cs="Arial"/>
          <w:lang w:val="en-US"/>
        </w:rPr>
        <w:t xml:space="preserve"> accordingly</w:t>
      </w:r>
      <w:r w:rsidRPr="008C696B">
        <w:rPr>
          <w:rFonts w:ascii="Arial" w:eastAsia="DengXian" w:hAnsi="Arial" w:cs="Arial"/>
          <w:lang w:val="en-US"/>
        </w:rPr>
        <w:t xml:space="preserve">. </w:t>
      </w:r>
    </w:p>
    <w:p w14:paraId="410066EE" w14:textId="02CB7DBF" w:rsidR="00220DCC" w:rsidRPr="008C696B" w:rsidRDefault="00867278" w:rsidP="00B62147">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T</w:t>
      </w:r>
      <w:r w:rsidR="00220DCC" w:rsidRPr="008C696B">
        <w:rPr>
          <w:rFonts w:ascii="Arial" w:eastAsia="DengXian" w:hAnsi="Arial" w:cs="Arial"/>
          <w:lang w:val="en-US"/>
        </w:rPr>
        <w:t xml:space="preserve">he reader may </w:t>
      </w:r>
      <w:r w:rsidR="002F1516" w:rsidRPr="008C696B">
        <w:rPr>
          <w:rFonts w:ascii="Arial" w:eastAsia="DengXian" w:hAnsi="Arial" w:cs="Arial"/>
          <w:lang w:val="en-US"/>
        </w:rPr>
        <w:t>schedule</w:t>
      </w:r>
      <w:r w:rsidR="00220DCC" w:rsidRPr="008C696B">
        <w:rPr>
          <w:rFonts w:ascii="Arial" w:eastAsia="DengXian" w:hAnsi="Arial" w:cs="Arial"/>
          <w:lang w:val="en-US"/>
        </w:rPr>
        <w:t xml:space="preserve"> </w:t>
      </w:r>
      <w:r w:rsidR="002F1516" w:rsidRPr="008C696B">
        <w:rPr>
          <w:rFonts w:ascii="Arial" w:eastAsia="DengXian" w:hAnsi="Arial" w:cs="Arial"/>
          <w:lang w:val="en-US"/>
        </w:rPr>
        <w:t xml:space="preserve">the </w:t>
      </w:r>
      <w:r w:rsidR="00220DCC" w:rsidRPr="008C696B">
        <w:rPr>
          <w:rFonts w:ascii="Arial" w:eastAsia="DengXian" w:hAnsi="Arial" w:cs="Arial"/>
          <w:lang w:val="en-US"/>
        </w:rPr>
        <w:t xml:space="preserve">response </w:t>
      </w:r>
      <w:r w:rsidR="00DB0263" w:rsidRPr="008C696B">
        <w:rPr>
          <w:rFonts w:ascii="Arial" w:eastAsia="DengXian" w:hAnsi="Arial" w:cs="Arial"/>
          <w:lang w:val="en-US"/>
        </w:rPr>
        <w:t xml:space="preserve">message in D2R direction </w:t>
      </w:r>
      <w:r w:rsidR="00220DCC" w:rsidRPr="008C696B">
        <w:rPr>
          <w:rFonts w:ascii="Arial" w:eastAsia="DengXian" w:hAnsi="Arial" w:cs="Arial"/>
          <w:lang w:val="en-US"/>
        </w:rPr>
        <w:t xml:space="preserve">if it is aware </w:t>
      </w:r>
      <w:r w:rsidR="00F00489" w:rsidRPr="008C696B">
        <w:rPr>
          <w:rFonts w:ascii="Arial" w:eastAsia="DengXian" w:hAnsi="Arial" w:cs="Arial"/>
          <w:lang w:val="en-US"/>
        </w:rPr>
        <w:t xml:space="preserve">that </w:t>
      </w:r>
      <w:r w:rsidR="00220DCC" w:rsidRPr="008C696B">
        <w:rPr>
          <w:rFonts w:ascii="Arial" w:eastAsia="DengXian" w:hAnsi="Arial" w:cs="Arial"/>
          <w:lang w:val="en-US"/>
        </w:rPr>
        <w:t>the</w:t>
      </w:r>
      <w:r w:rsidR="00F00489" w:rsidRPr="008C696B">
        <w:rPr>
          <w:rFonts w:ascii="Arial" w:eastAsia="DengXian" w:hAnsi="Arial" w:cs="Arial"/>
          <w:lang w:val="en-US"/>
        </w:rPr>
        <w:t>re is an</w:t>
      </w:r>
      <w:r w:rsidR="00220DCC" w:rsidRPr="008C696B">
        <w:rPr>
          <w:rFonts w:ascii="Arial" w:eastAsia="DengXian" w:hAnsi="Arial" w:cs="Arial"/>
          <w:lang w:val="en-US"/>
        </w:rPr>
        <w:t xml:space="preserve"> expected </w:t>
      </w:r>
      <w:r w:rsidR="00F00489" w:rsidRPr="008C696B">
        <w:rPr>
          <w:rFonts w:ascii="Arial" w:eastAsia="DengXian" w:hAnsi="Arial" w:cs="Arial"/>
          <w:lang w:val="en-US"/>
        </w:rPr>
        <w:t xml:space="preserve">response </w:t>
      </w:r>
      <w:r w:rsidR="00DB0263" w:rsidRPr="008C696B">
        <w:rPr>
          <w:rFonts w:ascii="Arial" w:eastAsia="DengXian" w:hAnsi="Arial" w:cs="Arial"/>
          <w:lang w:val="en-US"/>
        </w:rPr>
        <w:t>message</w:t>
      </w:r>
      <w:r w:rsidR="00220DCC" w:rsidRPr="008C696B">
        <w:rPr>
          <w:rFonts w:ascii="Arial" w:eastAsia="DengXian" w:hAnsi="Arial" w:cs="Arial"/>
          <w:lang w:val="en-US"/>
        </w:rPr>
        <w:t>.</w:t>
      </w:r>
      <w:r w:rsidR="00F00489" w:rsidRPr="008C696B">
        <w:rPr>
          <w:rFonts w:ascii="Arial" w:eastAsia="DengXian" w:hAnsi="Arial" w:cs="Arial"/>
          <w:lang w:val="en-US"/>
        </w:rPr>
        <w:t xml:space="preserve"> It would then also be useful for the reader to know the expected message size in this case.</w:t>
      </w:r>
      <w:r w:rsidR="00220DCC" w:rsidRPr="008C696B">
        <w:rPr>
          <w:rFonts w:ascii="Arial" w:eastAsia="DengXian" w:hAnsi="Arial" w:cs="Arial"/>
          <w:lang w:val="en-US"/>
        </w:rPr>
        <w:t xml:space="preserve"> If the expected size </w:t>
      </w:r>
      <w:r w:rsidR="00F8787B" w:rsidRPr="008C696B">
        <w:rPr>
          <w:rFonts w:ascii="Arial" w:eastAsia="DengXian" w:hAnsi="Arial" w:cs="Arial"/>
          <w:lang w:val="en-US"/>
        </w:rPr>
        <w:t xml:space="preserve">of the </w:t>
      </w:r>
      <w:r w:rsidR="00C90176" w:rsidRPr="008C696B">
        <w:rPr>
          <w:rFonts w:ascii="Arial" w:eastAsia="DengXian" w:hAnsi="Arial" w:cs="Arial"/>
          <w:lang w:val="en-US"/>
        </w:rPr>
        <w:t xml:space="preserve">response </w:t>
      </w:r>
      <w:r w:rsidR="00F8787B" w:rsidRPr="008C696B">
        <w:rPr>
          <w:rFonts w:ascii="Arial" w:eastAsia="DengXian" w:hAnsi="Arial" w:cs="Arial"/>
          <w:lang w:val="en-US"/>
        </w:rPr>
        <w:t xml:space="preserve">message </w:t>
      </w:r>
      <w:r w:rsidR="00220DCC" w:rsidRPr="008C696B">
        <w:rPr>
          <w:rFonts w:ascii="Arial" w:eastAsia="DengXian" w:hAnsi="Arial" w:cs="Arial"/>
          <w:lang w:val="en-US"/>
        </w:rPr>
        <w:t>is not available at the reader, the reader</w:t>
      </w:r>
      <w:r w:rsidR="00F00489" w:rsidRPr="008C696B">
        <w:rPr>
          <w:rFonts w:ascii="Arial" w:eastAsia="DengXian" w:hAnsi="Arial" w:cs="Arial"/>
          <w:lang w:val="en-US"/>
        </w:rPr>
        <w:t xml:space="preserve"> should</w:t>
      </w:r>
      <w:r w:rsidR="00220DCC" w:rsidRPr="008C696B">
        <w:rPr>
          <w:rFonts w:ascii="Arial" w:eastAsia="DengXian" w:hAnsi="Arial" w:cs="Arial"/>
          <w:lang w:val="en-US"/>
        </w:rPr>
        <w:t xml:space="preserve"> </w:t>
      </w:r>
      <w:r w:rsidR="0023035A" w:rsidRPr="008C696B">
        <w:rPr>
          <w:rFonts w:ascii="Arial" w:eastAsia="DengXian" w:hAnsi="Arial" w:cs="Arial"/>
          <w:lang w:val="en-US"/>
        </w:rPr>
        <w:t xml:space="preserve">at least </w:t>
      </w:r>
      <w:r w:rsidR="00220DCC" w:rsidRPr="008C696B">
        <w:rPr>
          <w:rFonts w:ascii="Arial" w:eastAsia="DengXian" w:hAnsi="Arial" w:cs="Arial"/>
          <w:lang w:val="en-US"/>
        </w:rPr>
        <w:t xml:space="preserve">know whether </w:t>
      </w:r>
      <w:r w:rsidR="00C701D1" w:rsidRPr="008C696B">
        <w:rPr>
          <w:rFonts w:ascii="Arial" w:eastAsia="DengXian" w:hAnsi="Arial" w:cs="Arial"/>
          <w:lang w:val="en-US"/>
        </w:rPr>
        <w:t>a message in D2R direction is</w:t>
      </w:r>
      <w:r w:rsidR="00220DCC" w:rsidRPr="008C696B">
        <w:rPr>
          <w:rFonts w:ascii="Arial" w:eastAsia="DengXian" w:hAnsi="Arial" w:cs="Arial"/>
          <w:lang w:val="en-US"/>
        </w:rPr>
        <w:t xml:space="preserve"> generated in response to the R2D message. Hence, RAN2 would like to ask SA2 to </w:t>
      </w:r>
      <w:r w:rsidR="00EF1902" w:rsidRPr="008C696B">
        <w:rPr>
          <w:rFonts w:ascii="Arial" w:eastAsia="DengXian" w:hAnsi="Arial" w:cs="Arial"/>
          <w:lang w:val="en-US"/>
        </w:rPr>
        <w:t xml:space="preserve">kindly </w:t>
      </w:r>
      <w:r w:rsidR="00220DCC" w:rsidRPr="008C696B">
        <w:rPr>
          <w:rFonts w:ascii="Arial" w:eastAsia="DengXian" w:hAnsi="Arial" w:cs="Arial"/>
          <w:lang w:val="en-US"/>
        </w:rPr>
        <w:t xml:space="preserve">answer the following question: </w:t>
      </w:r>
    </w:p>
    <w:p w14:paraId="56CCD685" w14:textId="06CF7BFD" w:rsidR="00220DCC" w:rsidRPr="008C696B" w:rsidRDefault="00220DCC" w:rsidP="00B62147">
      <w:pPr>
        <w:overflowPunct/>
        <w:snapToGrid w:val="0"/>
        <w:spacing w:after="120"/>
        <w:jc w:val="both"/>
        <w:textAlignment w:val="auto"/>
        <w:rPr>
          <w:rFonts w:ascii="Arial" w:eastAsia="DengXian" w:hAnsi="Arial" w:cs="Arial"/>
          <w:b/>
          <w:bCs/>
          <w:lang w:val="en-US"/>
        </w:rPr>
      </w:pPr>
      <w:r w:rsidRPr="008C696B">
        <w:rPr>
          <w:rFonts w:ascii="Arial" w:eastAsia="DengXian" w:hAnsi="Arial" w:cs="Arial"/>
          <w:b/>
          <w:bCs/>
          <w:lang w:val="en-US"/>
        </w:rPr>
        <w:t>Q</w:t>
      </w:r>
      <w:r w:rsidR="009063A8" w:rsidRPr="008C696B">
        <w:rPr>
          <w:rFonts w:ascii="Arial" w:eastAsia="DengXian" w:hAnsi="Arial" w:cs="Arial"/>
          <w:b/>
          <w:bCs/>
          <w:lang w:val="en-US"/>
        </w:rPr>
        <w:t>2</w:t>
      </w:r>
      <w:r w:rsidRPr="008C696B">
        <w:rPr>
          <w:rFonts w:ascii="Arial" w:eastAsia="DengXian" w:hAnsi="Arial" w:cs="Arial"/>
          <w:b/>
          <w:bCs/>
          <w:lang w:val="en-US"/>
        </w:rPr>
        <w:t xml:space="preserve">: </w:t>
      </w:r>
      <w:r w:rsidR="0073491F" w:rsidRPr="0073491F">
        <w:rPr>
          <w:rFonts w:ascii="Arial" w:eastAsia="DengXian" w:hAnsi="Arial" w:cs="Arial"/>
          <w:b/>
          <w:bCs/>
        </w:rPr>
        <w:t xml:space="preserve">Can there be a case where a D2R response is not expected for a R2D message for command service type? </w:t>
      </w:r>
      <w:r w:rsidR="0073491F">
        <w:rPr>
          <w:rFonts w:ascii="Arial" w:eastAsia="DengXian" w:hAnsi="Arial" w:cs="Arial"/>
          <w:b/>
          <w:bCs/>
        </w:rPr>
        <w:t>If so, can</w:t>
      </w:r>
      <w:r w:rsidRPr="008C696B">
        <w:rPr>
          <w:rFonts w:ascii="Arial" w:eastAsia="DengXian" w:hAnsi="Arial" w:cs="Arial"/>
          <w:b/>
          <w:bCs/>
          <w:lang w:val="en-US"/>
        </w:rPr>
        <w:t xml:space="preserve"> the CN indicate to the reader whether a message is expected in D2R direction in response to an R2D message</w:t>
      </w:r>
      <w:r w:rsidR="007D6879" w:rsidRPr="008C696B">
        <w:rPr>
          <w:rFonts w:ascii="Arial" w:eastAsia="DengXian" w:hAnsi="Arial" w:cs="Arial"/>
          <w:b/>
          <w:bCs/>
          <w:lang w:val="en-US"/>
        </w:rPr>
        <w:t xml:space="preserve"> for </w:t>
      </w:r>
      <w:r w:rsidR="00212A26" w:rsidRPr="008C696B">
        <w:rPr>
          <w:rFonts w:ascii="Arial" w:eastAsia="DengXian" w:hAnsi="Arial" w:cs="Arial"/>
          <w:b/>
          <w:bCs/>
          <w:lang w:val="en-US"/>
        </w:rPr>
        <w:t>command</w:t>
      </w:r>
      <w:r w:rsidR="007D6879" w:rsidRPr="008C696B">
        <w:rPr>
          <w:rFonts w:ascii="Arial" w:eastAsia="DengXian" w:hAnsi="Arial" w:cs="Arial"/>
          <w:b/>
          <w:bCs/>
          <w:lang w:val="en-US"/>
        </w:rPr>
        <w:t xml:space="preserve"> service type</w:t>
      </w:r>
      <w:r w:rsidR="00101156" w:rsidRPr="008C696B">
        <w:rPr>
          <w:rFonts w:ascii="Arial" w:eastAsia="DengXian" w:hAnsi="Arial" w:cs="Arial"/>
          <w:b/>
          <w:bCs/>
          <w:lang w:val="en-US"/>
        </w:rPr>
        <w:t xml:space="preserve"> (</w:t>
      </w:r>
      <w:r w:rsidR="002476CE" w:rsidRPr="008C696B">
        <w:rPr>
          <w:rFonts w:ascii="Arial" w:eastAsia="DengXian" w:hAnsi="Arial" w:cs="Arial"/>
          <w:b/>
          <w:bCs/>
          <w:lang w:val="en-US"/>
        </w:rPr>
        <w:t xml:space="preserve">e.g., </w:t>
      </w:r>
      <w:r w:rsidR="00101156" w:rsidRPr="008C696B">
        <w:rPr>
          <w:rFonts w:ascii="Arial" w:eastAsia="DengXian" w:hAnsi="Arial" w:cs="Arial"/>
          <w:b/>
          <w:bCs/>
          <w:lang w:val="en-US"/>
        </w:rPr>
        <w:t>either explicitly or implicitly</w:t>
      </w:r>
      <w:r w:rsidR="008B395E" w:rsidRPr="008C696B">
        <w:rPr>
          <w:rFonts w:ascii="Arial" w:eastAsia="DengXian" w:hAnsi="Arial" w:cs="Arial"/>
          <w:b/>
          <w:bCs/>
          <w:lang w:val="en-US"/>
        </w:rPr>
        <w:t xml:space="preserve"> by indicating the response message size</w:t>
      </w:r>
      <w:r w:rsidR="002476CE" w:rsidRPr="008C696B">
        <w:rPr>
          <w:rFonts w:ascii="Arial" w:eastAsia="DengXian" w:hAnsi="Arial" w:cs="Arial"/>
          <w:b/>
          <w:bCs/>
          <w:lang w:val="en-US"/>
        </w:rPr>
        <w:t xml:space="preserve"> if available</w:t>
      </w:r>
      <w:r w:rsidR="00101156" w:rsidRPr="008C696B">
        <w:rPr>
          <w:rFonts w:ascii="Arial" w:eastAsia="DengXian" w:hAnsi="Arial" w:cs="Arial"/>
          <w:b/>
          <w:bCs/>
          <w:lang w:val="en-US"/>
        </w:rPr>
        <w:t>)</w:t>
      </w:r>
      <w:r w:rsidRPr="008C696B">
        <w:rPr>
          <w:rFonts w:ascii="Arial" w:eastAsia="DengXian" w:hAnsi="Arial" w:cs="Arial"/>
          <w:b/>
          <w:bCs/>
          <w:lang w:val="en-US"/>
        </w:rPr>
        <w:t xml:space="preserve">? </w:t>
      </w:r>
    </w:p>
    <w:p w14:paraId="2C1B5532" w14:textId="77777777" w:rsidR="00220DCC" w:rsidRPr="008C696B" w:rsidRDefault="00220DCC" w:rsidP="00B62147">
      <w:pPr>
        <w:overflowPunct/>
        <w:snapToGrid w:val="0"/>
        <w:spacing w:after="120"/>
        <w:jc w:val="both"/>
        <w:textAlignment w:val="auto"/>
        <w:rPr>
          <w:rFonts w:ascii="Arial" w:eastAsia="DengXian" w:hAnsi="Arial" w:cs="Arial"/>
          <w:lang w:val="en-US"/>
        </w:rPr>
      </w:pPr>
    </w:p>
    <w:p w14:paraId="5DA11265" w14:textId="549E7E69" w:rsidR="00220DCC" w:rsidRPr="008C696B" w:rsidRDefault="007B4366" w:rsidP="00B62147">
      <w:pPr>
        <w:overflowPunct/>
        <w:snapToGrid w:val="0"/>
        <w:spacing w:after="120"/>
        <w:jc w:val="both"/>
        <w:textAlignment w:val="auto"/>
        <w:rPr>
          <w:rFonts w:ascii="Arial" w:eastAsia="DengXian" w:hAnsi="Arial" w:cs="Arial"/>
          <w:lang w:val="en-US"/>
        </w:rPr>
      </w:pPr>
      <w:r w:rsidRPr="008C696B">
        <w:rPr>
          <w:rFonts w:ascii="Arial" w:eastAsia="DengXian" w:hAnsi="Arial" w:cs="Arial"/>
          <w:lang w:val="en-US"/>
        </w:rPr>
        <w:t xml:space="preserve">Further, for the latency/completion time of a given A-IoT procedure, RAN2 would also like to ask SA2 to kindly answer the following question: </w:t>
      </w:r>
    </w:p>
    <w:p w14:paraId="3DEE46EE" w14:textId="51B138F0" w:rsidR="00700AD5" w:rsidRPr="008C696B" w:rsidRDefault="007B4366" w:rsidP="007B4366">
      <w:pPr>
        <w:overflowPunct/>
        <w:snapToGrid w:val="0"/>
        <w:spacing w:after="120"/>
        <w:jc w:val="both"/>
        <w:textAlignment w:val="auto"/>
        <w:rPr>
          <w:rFonts w:ascii="Arial" w:eastAsia="DengXian" w:hAnsi="Arial" w:cs="Arial"/>
          <w:b/>
          <w:bCs/>
          <w:lang w:val="en-US"/>
        </w:rPr>
      </w:pPr>
      <w:r w:rsidRPr="008C696B">
        <w:rPr>
          <w:rFonts w:ascii="Arial" w:eastAsia="DengXian" w:hAnsi="Arial" w:cs="Arial"/>
          <w:b/>
          <w:bCs/>
          <w:lang w:val="en-US"/>
        </w:rPr>
        <w:t>Q</w:t>
      </w:r>
      <w:r w:rsidR="00BF5111" w:rsidRPr="008C696B">
        <w:rPr>
          <w:rFonts w:ascii="Arial" w:eastAsia="DengXian" w:hAnsi="Arial" w:cs="Arial"/>
          <w:b/>
          <w:bCs/>
          <w:lang w:val="en-US"/>
        </w:rPr>
        <w:t>3</w:t>
      </w:r>
      <w:r w:rsidRPr="008C696B">
        <w:rPr>
          <w:rFonts w:ascii="Arial" w:eastAsia="DengXian" w:hAnsi="Arial" w:cs="Arial"/>
          <w:b/>
          <w:bCs/>
          <w:lang w:val="en-US"/>
        </w:rPr>
        <w:t xml:space="preserve">: Will there be any latency related requirements associated with completion time of a given A-IoT </w:t>
      </w:r>
      <w:r w:rsidR="005D38C9" w:rsidRPr="008C696B">
        <w:rPr>
          <w:rFonts w:ascii="Arial" w:eastAsia="DengXian" w:hAnsi="Arial" w:cs="Arial"/>
          <w:b/>
          <w:bCs/>
          <w:lang w:val="en-US"/>
        </w:rPr>
        <w:t>service</w:t>
      </w:r>
      <w:r w:rsidR="008B01FC" w:rsidRPr="008C696B">
        <w:rPr>
          <w:rFonts w:ascii="Arial" w:eastAsia="DengXian" w:hAnsi="Arial" w:cs="Arial"/>
          <w:b/>
          <w:bCs/>
          <w:lang w:val="en-US"/>
        </w:rPr>
        <w:t>, provided/visible to the reader</w:t>
      </w:r>
      <w:r w:rsidRPr="008C696B">
        <w:rPr>
          <w:rFonts w:ascii="Arial" w:eastAsia="DengXian" w:hAnsi="Arial" w:cs="Arial"/>
          <w:b/>
          <w:bCs/>
          <w:lang w:val="en-US"/>
        </w:rPr>
        <w:t xml:space="preserve">? </w:t>
      </w:r>
      <w:bookmarkStart w:id="4" w:name="_Hlk149073819"/>
      <w:bookmarkEnd w:id="2"/>
      <w:bookmarkEnd w:id="3"/>
    </w:p>
    <w:p w14:paraId="2968B5DE" w14:textId="77777777" w:rsidR="007B4366" w:rsidRPr="00700AD5" w:rsidRDefault="007B4366" w:rsidP="007B4366">
      <w:pPr>
        <w:overflowPunct/>
        <w:snapToGrid w:val="0"/>
        <w:spacing w:after="120"/>
        <w:jc w:val="both"/>
        <w:textAlignment w:val="auto"/>
        <w:rPr>
          <w:rFonts w:ascii="Arial" w:hAnsi="Arial" w:cs="Arial"/>
          <w:szCs w:val="22"/>
          <w:lang w:val="en-US"/>
        </w:rPr>
      </w:pPr>
    </w:p>
    <w:bookmarkEnd w:id="4"/>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011156D0"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503A8F">
        <w:rPr>
          <w:rFonts w:ascii="Arial" w:hAnsi="Arial" w:cs="Arial"/>
          <w:b/>
          <w:lang w:val="en-US" w:eastAsia="en-US"/>
        </w:rPr>
        <w:t>SA2</w:t>
      </w:r>
      <w:r w:rsidRPr="00700AD5">
        <w:rPr>
          <w:rFonts w:ascii="Arial" w:hAnsi="Arial" w:cs="Arial"/>
          <w:b/>
          <w:lang w:val="en-US" w:eastAsia="en-US"/>
        </w:rPr>
        <w:t>:</w:t>
      </w:r>
    </w:p>
    <w:p w14:paraId="7913CAFD" w14:textId="4C0E6657"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 xml:space="preserve">asks </w:t>
      </w:r>
      <w:r w:rsidR="00503A8F">
        <w:rPr>
          <w:rFonts w:ascii="Arial" w:hAnsi="Arial"/>
          <w:lang w:val="en-US" w:eastAsia="en-US"/>
        </w:rPr>
        <w:t>SA2</w:t>
      </w:r>
      <w:r w:rsidRPr="00700AD5">
        <w:rPr>
          <w:rFonts w:ascii="Arial" w:hAnsi="Arial"/>
          <w:lang w:val="en-US" w:eastAsia="en-US"/>
        </w:rPr>
        <w:t xml:space="preserve"> to </w:t>
      </w:r>
      <w:r w:rsidR="000B322F">
        <w:rPr>
          <w:rFonts w:ascii="Arial" w:hAnsi="Arial"/>
          <w:lang w:val="en-US" w:eastAsia="en-US"/>
        </w:rPr>
        <w:t>take the above in</w:t>
      </w:r>
      <w:r w:rsidR="00503A8F">
        <w:rPr>
          <w:rFonts w:ascii="Arial" w:hAnsi="Arial"/>
          <w:lang w:val="en-US" w:eastAsia="en-US"/>
        </w:rPr>
        <w:t>formation</w:t>
      </w:r>
      <w:r w:rsidR="00EF1902">
        <w:rPr>
          <w:rFonts w:ascii="Arial" w:hAnsi="Arial"/>
          <w:lang w:val="en-US" w:eastAsia="en-US"/>
        </w:rPr>
        <w:t xml:space="preserve"> and RAN2 agreements</w:t>
      </w:r>
      <w:r w:rsidR="00503A8F">
        <w:rPr>
          <w:rFonts w:ascii="Arial" w:hAnsi="Arial"/>
          <w:lang w:val="en-US" w:eastAsia="en-US"/>
        </w:rPr>
        <w:t xml:space="preserve"> into account</w:t>
      </w:r>
      <w:r w:rsidR="00F26CF7">
        <w:rPr>
          <w:rFonts w:ascii="Arial" w:hAnsi="Arial"/>
          <w:lang w:val="en-US" w:eastAsia="en-US"/>
        </w:rPr>
        <w:t>, provide any relevant feedback</w:t>
      </w:r>
      <w:r w:rsidR="00503A8F">
        <w:rPr>
          <w:rFonts w:ascii="Arial" w:hAnsi="Arial"/>
          <w:lang w:val="en-US" w:eastAsia="en-US"/>
        </w:rPr>
        <w:t xml:space="preserve"> and answer </w:t>
      </w:r>
      <w:r w:rsidR="00F26CF7">
        <w:rPr>
          <w:rFonts w:ascii="Arial" w:hAnsi="Arial"/>
          <w:lang w:val="en-US" w:eastAsia="en-US"/>
        </w:rPr>
        <w:t>the questions</w:t>
      </w:r>
      <w:r w:rsidR="00BE44EC">
        <w:rPr>
          <w:rFonts w:ascii="Arial" w:hAnsi="Arial"/>
          <w:lang w:val="en-US" w:eastAsia="en-US"/>
        </w:rPr>
        <w:t xml:space="preserve"> above.</w:t>
      </w:r>
      <w:r w:rsidR="00F26CF7">
        <w:rPr>
          <w:rFonts w:ascii="Arial" w:hAnsi="Arial"/>
          <w:lang w:val="en-US" w:eastAsia="en-US"/>
        </w:rPr>
        <w:t xml:space="preserve"> </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3CE833E8" w14:textId="02FB9135" w:rsidR="00827DCA" w:rsidRDefault="00134A9C" w:rsidP="00E11F7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p w14:paraId="28A8E18B" w14:textId="39B4D7A4" w:rsidR="007B4366" w:rsidRDefault="007B4366" w:rsidP="007B4366">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w:t>
      </w:r>
      <w:r>
        <w:rPr>
          <w:rFonts w:ascii="Arial" w:hAnsi="Arial" w:cs="Arial"/>
          <w:szCs w:val="16"/>
        </w:rPr>
        <w:t>9-bis</w:t>
      </w:r>
      <w:r w:rsidRPr="00700AD5">
        <w:rPr>
          <w:rFonts w:ascii="Arial" w:hAnsi="Arial" w:cs="Arial"/>
          <w:szCs w:val="16"/>
        </w:rPr>
        <w:tab/>
      </w:r>
      <w:r>
        <w:rPr>
          <w:rFonts w:ascii="Arial" w:hAnsi="Arial" w:cs="Arial"/>
          <w:szCs w:val="16"/>
        </w:rPr>
        <w:t>07</w:t>
      </w:r>
      <w:r w:rsidRPr="00700AD5">
        <w:rPr>
          <w:rFonts w:ascii="Arial" w:hAnsi="Arial" w:cs="Arial"/>
          <w:szCs w:val="16"/>
          <w:vertAlign w:val="superscript"/>
        </w:rPr>
        <w:t>th</w:t>
      </w:r>
      <w:r w:rsidRPr="00700AD5">
        <w:rPr>
          <w:rFonts w:ascii="Arial" w:hAnsi="Arial" w:cs="Arial"/>
          <w:szCs w:val="16"/>
        </w:rPr>
        <w:t xml:space="preserve"> – </w:t>
      </w:r>
      <w:r>
        <w:rPr>
          <w:rFonts w:ascii="Arial" w:hAnsi="Arial" w:cs="Arial"/>
          <w:szCs w:val="16"/>
        </w:rPr>
        <w:t>11</w:t>
      </w:r>
      <w:r w:rsidRPr="007B4366">
        <w:rPr>
          <w:rFonts w:ascii="Arial" w:hAnsi="Arial" w:cs="Arial"/>
          <w:szCs w:val="16"/>
          <w:vertAlign w:val="superscript"/>
        </w:rPr>
        <w:t>th</w:t>
      </w:r>
      <w:r>
        <w:rPr>
          <w:rFonts w:ascii="Arial" w:hAnsi="Arial" w:cs="Arial"/>
          <w:szCs w:val="16"/>
        </w:rPr>
        <w:t xml:space="preserve"> April</w:t>
      </w:r>
      <w:r w:rsidRPr="00700AD5">
        <w:rPr>
          <w:rFonts w:ascii="Arial" w:hAnsi="Arial" w:cs="Arial"/>
          <w:szCs w:val="16"/>
        </w:rPr>
        <w:t xml:space="preserve"> 202</w:t>
      </w:r>
      <w:r>
        <w:rPr>
          <w:rFonts w:ascii="Arial" w:hAnsi="Arial" w:cs="Arial"/>
          <w:szCs w:val="16"/>
        </w:rPr>
        <w:t>5</w:t>
      </w:r>
      <w:r w:rsidRPr="00700AD5">
        <w:rPr>
          <w:rFonts w:ascii="Arial" w:hAnsi="Arial" w:cs="Arial"/>
          <w:szCs w:val="16"/>
        </w:rPr>
        <w:tab/>
      </w:r>
      <w:r w:rsidRPr="00700AD5">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t>China</w:t>
      </w:r>
    </w:p>
    <w:p w14:paraId="0B5A778C" w14:textId="77777777" w:rsidR="007B4366" w:rsidRPr="00827DCA" w:rsidRDefault="007B4366" w:rsidP="00E11F75">
      <w:pPr>
        <w:tabs>
          <w:tab w:val="left" w:pos="3544"/>
        </w:tabs>
        <w:snapToGrid w:val="0"/>
        <w:spacing w:after="120"/>
        <w:ind w:left="2268" w:hanging="2268"/>
        <w:jc w:val="both"/>
      </w:pPr>
    </w:p>
    <w:sectPr w:rsidR="007B4366" w:rsidRPr="00827DCA" w:rsidSect="00557F1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9CFBB" w14:textId="77777777" w:rsidR="008614F7" w:rsidRDefault="008614F7">
      <w:r>
        <w:separator/>
      </w:r>
    </w:p>
  </w:endnote>
  <w:endnote w:type="continuationSeparator" w:id="0">
    <w:p w14:paraId="7723A62D" w14:textId="77777777" w:rsidR="008614F7" w:rsidRDefault="0086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4688D" w14:textId="77777777" w:rsidR="0073491F" w:rsidRDefault="007349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6818E" w14:textId="77777777" w:rsidR="0073491F" w:rsidRDefault="007349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16D89" w14:textId="77777777" w:rsidR="0073491F" w:rsidRDefault="00734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28EAD" w14:textId="77777777" w:rsidR="008614F7" w:rsidRDefault="008614F7">
      <w:r>
        <w:separator/>
      </w:r>
    </w:p>
  </w:footnote>
  <w:footnote w:type="continuationSeparator" w:id="0">
    <w:p w14:paraId="2CFA382E" w14:textId="77777777" w:rsidR="008614F7" w:rsidRDefault="0086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71E9E" w14:textId="77777777" w:rsidR="0073491F" w:rsidRDefault="007349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4FDD1" w14:textId="77777777" w:rsidR="00CF79E4" w:rsidRDefault="00CF79E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BDF30" w14:textId="77777777" w:rsidR="0073491F" w:rsidRDefault="0073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C31C59"/>
    <w:multiLevelType w:val="hybridMultilevel"/>
    <w:tmpl w:val="8CF40592"/>
    <w:lvl w:ilvl="0" w:tplc="FD5072EC">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6682E"/>
    <w:multiLevelType w:val="hybridMultilevel"/>
    <w:tmpl w:val="473089C8"/>
    <w:lvl w:ilvl="0" w:tplc="1700C4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02841"/>
    <w:multiLevelType w:val="hybridMultilevel"/>
    <w:tmpl w:val="0508411A"/>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6"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3074183">
    <w:abstractNumId w:val="1"/>
  </w:num>
  <w:num w:numId="2" w16cid:durableId="333841255">
    <w:abstractNumId w:val="6"/>
  </w:num>
  <w:num w:numId="3" w16cid:durableId="665787530">
    <w:abstractNumId w:val="15"/>
  </w:num>
  <w:num w:numId="4" w16cid:durableId="791938947">
    <w:abstractNumId w:val="14"/>
  </w:num>
  <w:num w:numId="5" w16cid:durableId="499858819">
    <w:abstractNumId w:val="8"/>
  </w:num>
  <w:num w:numId="6" w16cid:durableId="2138524353">
    <w:abstractNumId w:val="13"/>
  </w:num>
  <w:num w:numId="7" w16cid:durableId="2120876622">
    <w:abstractNumId w:val="5"/>
  </w:num>
  <w:num w:numId="8" w16cid:durableId="172962402">
    <w:abstractNumId w:val="3"/>
  </w:num>
  <w:num w:numId="9" w16cid:durableId="1132673222">
    <w:abstractNumId w:val="10"/>
  </w:num>
  <w:num w:numId="10" w16cid:durableId="953094442">
    <w:abstractNumId w:val="2"/>
  </w:num>
  <w:num w:numId="11" w16cid:durableId="1758398791">
    <w:abstractNumId w:val="16"/>
  </w:num>
  <w:num w:numId="12" w16cid:durableId="1774933263">
    <w:abstractNumId w:val="11"/>
  </w:num>
  <w:num w:numId="13" w16cid:durableId="488711089">
    <w:abstractNumId w:val="4"/>
  </w:num>
  <w:num w:numId="14" w16cid:durableId="240406953">
    <w:abstractNumId w:val="0"/>
  </w:num>
  <w:num w:numId="15" w16cid:durableId="837502850">
    <w:abstractNumId w:val="12"/>
  </w:num>
  <w:num w:numId="16" w16cid:durableId="1558858815">
    <w:abstractNumId w:val="9"/>
  </w:num>
  <w:num w:numId="17" w16cid:durableId="75231737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218"/>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097E"/>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0F31"/>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1A87"/>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14A"/>
    <w:rsid w:val="00050B1C"/>
    <w:rsid w:val="00050F8F"/>
    <w:rsid w:val="0005167C"/>
    <w:rsid w:val="00052B13"/>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BD9"/>
    <w:rsid w:val="00066FA2"/>
    <w:rsid w:val="00067643"/>
    <w:rsid w:val="00067B67"/>
    <w:rsid w:val="0007013E"/>
    <w:rsid w:val="000703A5"/>
    <w:rsid w:val="000705A9"/>
    <w:rsid w:val="00070793"/>
    <w:rsid w:val="00070E3E"/>
    <w:rsid w:val="000711EE"/>
    <w:rsid w:val="000714F3"/>
    <w:rsid w:val="00071961"/>
    <w:rsid w:val="000719E9"/>
    <w:rsid w:val="000720BC"/>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87F45"/>
    <w:rsid w:val="000902D6"/>
    <w:rsid w:val="00090E1F"/>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4BA"/>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156"/>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1B9"/>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1B"/>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9BA"/>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6C2"/>
    <w:rsid w:val="00182B22"/>
    <w:rsid w:val="00183BE0"/>
    <w:rsid w:val="00184582"/>
    <w:rsid w:val="00184AD2"/>
    <w:rsid w:val="00185394"/>
    <w:rsid w:val="00185970"/>
    <w:rsid w:val="00185AF6"/>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C3C"/>
    <w:rsid w:val="001927E7"/>
    <w:rsid w:val="0019298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597"/>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1F7883"/>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724"/>
    <w:rsid w:val="00211857"/>
    <w:rsid w:val="00211C5A"/>
    <w:rsid w:val="002125B0"/>
    <w:rsid w:val="00212A26"/>
    <w:rsid w:val="002133B7"/>
    <w:rsid w:val="00213CEA"/>
    <w:rsid w:val="00213DDF"/>
    <w:rsid w:val="00214706"/>
    <w:rsid w:val="0021690C"/>
    <w:rsid w:val="00216D90"/>
    <w:rsid w:val="00216F1A"/>
    <w:rsid w:val="0021787C"/>
    <w:rsid w:val="00217FC7"/>
    <w:rsid w:val="0022010C"/>
    <w:rsid w:val="00220769"/>
    <w:rsid w:val="00220DCC"/>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A3D"/>
    <w:rsid w:val="00225FF0"/>
    <w:rsid w:val="0022615B"/>
    <w:rsid w:val="00226902"/>
    <w:rsid w:val="0022729B"/>
    <w:rsid w:val="0022756C"/>
    <w:rsid w:val="0023035A"/>
    <w:rsid w:val="00230953"/>
    <w:rsid w:val="002311BA"/>
    <w:rsid w:val="00231234"/>
    <w:rsid w:val="002327FD"/>
    <w:rsid w:val="00233AC5"/>
    <w:rsid w:val="0023417D"/>
    <w:rsid w:val="002345E7"/>
    <w:rsid w:val="00234A28"/>
    <w:rsid w:val="00235382"/>
    <w:rsid w:val="00235D8C"/>
    <w:rsid w:val="0023654D"/>
    <w:rsid w:val="0023696B"/>
    <w:rsid w:val="00236D53"/>
    <w:rsid w:val="00240C37"/>
    <w:rsid w:val="00240D79"/>
    <w:rsid w:val="00240DB7"/>
    <w:rsid w:val="002415A8"/>
    <w:rsid w:val="002415E2"/>
    <w:rsid w:val="00241D30"/>
    <w:rsid w:val="00242C0F"/>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6CE"/>
    <w:rsid w:val="00247766"/>
    <w:rsid w:val="00247832"/>
    <w:rsid w:val="00250586"/>
    <w:rsid w:val="002505EF"/>
    <w:rsid w:val="002508C1"/>
    <w:rsid w:val="00250EB9"/>
    <w:rsid w:val="00252703"/>
    <w:rsid w:val="002528AB"/>
    <w:rsid w:val="002528EF"/>
    <w:rsid w:val="00252926"/>
    <w:rsid w:val="00253E54"/>
    <w:rsid w:val="002557C3"/>
    <w:rsid w:val="0025648B"/>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C4B"/>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3066"/>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4E1"/>
    <w:rsid w:val="002C2DA4"/>
    <w:rsid w:val="002C3256"/>
    <w:rsid w:val="002C376B"/>
    <w:rsid w:val="002C42C9"/>
    <w:rsid w:val="002C45E5"/>
    <w:rsid w:val="002C4BE8"/>
    <w:rsid w:val="002C568C"/>
    <w:rsid w:val="002C69D7"/>
    <w:rsid w:val="002C69DB"/>
    <w:rsid w:val="002C6B21"/>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003"/>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516"/>
    <w:rsid w:val="002F1EC8"/>
    <w:rsid w:val="002F3DD8"/>
    <w:rsid w:val="002F428A"/>
    <w:rsid w:val="002F44FF"/>
    <w:rsid w:val="002F4C23"/>
    <w:rsid w:val="002F59FF"/>
    <w:rsid w:val="002F68DF"/>
    <w:rsid w:val="002F6DAC"/>
    <w:rsid w:val="002F701C"/>
    <w:rsid w:val="002F7792"/>
    <w:rsid w:val="002F7839"/>
    <w:rsid w:val="002F7E27"/>
    <w:rsid w:val="003000B7"/>
    <w:rsid w:val="00300A37"/>
    <w:rsid w:val="00301AF0"/>
    <w:rsid w:val="00301CC1"/>
    <w:rsid w:val="00301FEA"/>
    <w:rsid w:val="0030273E"/>
    <w:rsid w:val="00302971"/>
    <w:rsid w:val="00303455"/>
    <w:rsid w:val="00303F01"/>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50F"/>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47BFE"/>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0DF1"/>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3ECF"/>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2BD6"/>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9FD"/>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24FA"/>
    <w:rsid w:val="003F40DA"/>
    <w:rsid w:val="003F43F6"/>
    <w:rsid w:val="003F448E"/>
    <w:rsid w:val="003F46A1"/>
    <w:rsid w:val="003F4893"/>
    <w:rsid w:val="003F49BA"/>
    <w:rsid w:val="003F6A1C"/>
    <w:rsid w:val="003F77E4"/>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067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4ED8"/>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0F82"/>
    <w:rsid w:val="00491665"/>
    <w:rsid w:val="004919A1"/>
    <w:rsid w:val="004922C6"/>
    <w:rsid w:val="00492497"/>
    <w:rsid w:val="00493029"/>
    <w:rsid w:val="004930DA"/>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59D9"/>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3858"/>
    <w:rsid w:val="004C422D"/>
    <w:rsid w:val="004C43E7"/>
    <w:rsid w:val="004C4811"/>
    <w:rsid w:val="004C4814"/>
    <w:rsid w:val="004C4880"/>
    <w:rsid w:val="004C5832"/>
    <w:rsid w:val="004C593F"/>
    <w:rsid w:val="004C5C9B"/>
    <w:rsid w:val="004C5FCD"/>
    <w:rsid w:val="004C6B5B"/>
    <w:rsid w:val="004C6D5E"/>
    <w:rsid w:val="004C7F16"/>
    <w:rsid w:val="004D0C4C"/>
    <w:rsid w:val="004D0C5B"/>
    <w:rsid w:val="004D106D"/>
    <w:rsid w:val="004D1886"/>
    <w:rsid w:val="004D2279"/>
    <w:rsid w:val="004D248F"/>
    <w:rsid w:val="004D2551"/>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4EF6"/>
    <w:rsid w:val="004F57AD"/>
    <w:rsid w:val="004F595F"/>
    <w:rsid w:val="004F5DD0"/>
    <w:rsid w:val="004F5E44"/>
    <w:rsid w:val="004F615D"/>
    <w:rsid w:val="004F6164"/>
    <w:rsid w:val="004F642F"/>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947"/>
    <w:rsid w:val="00511CE7"/>
    <w:rsid w:val="00512333"/>
    <w:rsid w:val="00512BC2"/>
    <w:rsid w:val="00512EAC"/>
    <w:rsid w:val="005133FB"/>
    <w:rsid w:val="005134BB"/>
    <w:rsid w:val="005138B2"/>
    <w:rsid w:val="00513B69"/>
    <w:rsid w:val="00514AAA"/>
    <w:rsid w:val="00514BCB"/>
    <w:rsid w:val="00514C0A"/>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37E60"/>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1F00"/>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66E5"/>
    <w:rsid w:val="00567B18"/>
    <w:rsid w:val="00567C76"/>
    <w:rsid w:val="0057093D"/>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2A10"/>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4ED5"/>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06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8C9"/>
    <w:rsid w:val="005D39FA"/>
    <w:rsid w:val="005D445A"/>
    <w:rsid w:val="005D485F"/>
    <w:rsid w:val="005D4A9D"/>
    <w:rsid w:val="005D4C07"/>
    <w:rsid w:val="005D4CB1"/>
    <w:rsid w:val="005D52C9"/>
    <w:rsid w:val="005D53AC"/>
    <w:rsid w:val="005D57B7"/>
    <w:rsid w:val="005D5E16"/>
    <w:rsid w:val="005D6272"/>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181D"/>
    <w:rsid w:val="005F2288"/>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BA1"/>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4FAF"/>
    <w:rsid w:val="00625322"/>
    <w:rsid w:val="006257ED"/>
    <w:rsid w:val="0062634D"/>
    <w:rsid w:val="006263EF"/>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286"/>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2E8"/>
    <w:rsid w:val="00647EFC"/>
    <w:rsid w:val="006503D8"/>
    <w:rsid w:val="00650490"/>
    <w:rsid w:val="006506BC"/>
    <w:rsid w:val="00651468"/>
    <w:rsid w:val="006521F9"/>
    <w:rsid w:val="0065267A"/>
    <w:rsid w:val="006531B0"/>
    <w:rsid w:val="006537BB"/>
    <w:rsid w:val="00653E1B"/>
    <w:rsid w:val="0065402A"/>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1ED"/>
    <w:rsid w:val="00665391"/>
    <w:rsid w:val="006653E5"/>
    <w:rsid w:val="00665AF6"/>
    <w:rsid w:val="0066678A"/>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2F9C"/>
    <w:rsid w:val="0069304E"/>
    <w:rsid w:val="00693320"/>
    <w:rsid w:val="00693A19"/>
    <w:rsid w:val="0069404E"/>
    <w:rsid w:val="006940A0"/>
    <w:rsid w:val="00694603"/>
    <w:rsid w:val="00695758"/>
    <w:rsid w:val="00695808"/>
    <w:rsid w:val="0069585E"/>
    <w:rsid w:val="00696761"/>
    <w:rsid w:val="00696F71"/>
    <w:rsid w:val="00697076"/>
    <w:rsid w:val="00697482"/>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1E2F"/>
    <w:rsid w:val="006B294C"/>
    <w:rsid w:val="006B46FB"/>
    <w:rsid w:val="006B4D7A"/>
    <w:rsid w:val="006B5C13"/>
    <w:rsid w:val="006B63AA"/>
    <w:rsid w:val="006B68A1"/>
    <w:rsid w:val="006B700D"/>
    <w:rsid w:val="006B73AE"/>
    <w:rsid w:val="006B7417"/>
    <w:rsid w:val="006B77A5"/>
    <w:rsid w:val="006C01AC"/>
    <w:rsid w:val="006C0A09"/>
    <w:rsid w:val="006C17AF"/>
    <w:rsid w:val="006C198E"/>
    <w:rsid w:val="006C1D40"/>
    <w:rsid w:val="006C4409"/>
    <w:rsid w:val="006C4668"/>
    <w:rsid w:val="006C4B27"/>
    <w:rsid w:val="006C4B88"/>
    <w:rsid w:val="006C5236"/>
    <w:rsid w:val="006C5308"/>
    <w:rsid w:val="006C559C"/>
    <w:rsid w:val="006C5B47"/>
    <w:rsid w:val="006C5F76"/>
    <w:rsid w:val="006C60C8"/>
    <w:rsid w:val="006C655E"/>
    <w:rsid w:val="006C68A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4271"/>
    <w:rsid w:val="006E5B92"/>
    <w:rsid w:val="006E6B48"/>
    <w:rsid w:val="006E724F"/>
    <w:rsid w:val="006E7476"/>
    <w:rsid w:val="006E7D32"/>
    <w:rsid w:val="006F0449"/>
    <w:rsid w:val="006F1262"/>
    <w:rsid w:val="006F18B7"/>
    <w:rsid w:val="006F18E6"/>
    <w:rsid w:val="006F2462"/>
    <w:rsid w:val="006F2862"/>
    <w:rsid w:val="006F2B41"/>
    <w:rsid w:val="006F2D26"/>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91F"/>
    <w:rsid w:val="00734FB4"/>
    <w:rsid w:val="00735092"/>
    <w:rsid w:val="007356E1"/>
    <w:rsid w:val="0073647A"/>
    <w:rsid w:val="00737452"/>
    <w:rsid w:val="0073763A"/>
    <w:rsid w:val="00737CCE"/>
    <w:rsid w:val="00737FA2"/>
    <w:rsid w:val="0074057C"/>
    <w:rsid w:val="00740715"/>
    <w:rsid w:val="0074115E"/>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277"/>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046"/>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0B"/>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366"/>
    <w:rsid w:val="007B4466"/>
    <w:rsid w:val="007B4780"/>
    <w:rsid w:val="007B512A"/>
    <w:rsid w:val="007B519A"/>
    <w:rsid w:val="007B53FC"/>
    <w:rsid w:val="007B59D7"/>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2A57"/>
    <w:rsid w:val="007D36F4"/>
    <w:rsid w:val="007D3785"/>
    <w:rsid w:val="007D3834"/>
    <w:rsid w:val="007D3A90"/>
    <w:rsid w:val="007D468D"/>
    <w:rsid w:val="007D48DB"/>
    <w:rsid w:val="007D565F"/>
    <w:rsid w:val="007D5E2D"/>
    <w:rsid w:val="007D6879"/>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30F"/>
    <w:rsid w:val="007E755F"/>
    <w:rsid w:val="007E756B"/>
    <w:rsid w:val="007E7FCC"/>
    <w:rsid w:val="007F0928"/>
    <w:rsid w:val="007F0A44"/>
    <w:rsid w:val="007F129C"/>
    <w:rsid w:val="007F1529"/>
    <w:rsid w:val="007F16A1"/>
    <w:rsid w:val="007F1A74"/>
    <w:rsid w:val="007F23FE"/>
    <w:rsid w:val="007F240F"/>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B9A"/>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5E5"/>
    <w:rsid w:val="008477A7"/>
    <w:rsid w:val="008478C0"/>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4B4"/>
    <w:rsid w:val="0085452B"/>
    <w:rsid w:val="00855071"/>
    <w:rsid w:val="00855272"/>
    <w:rsid w:val="008556A3"/>
    <w:rsid w:val="0085612C"/>
    <w:rsid w:val="00856707"/>
    <w:rsid w:val="00856A04"/>
    <w:rsid w:val="00857416"/>
    <w:rsid w:val="00857D88"/>
    <w:rsid w:val="00860326"/>
    <w:rsid w:val="00860346"/>
    <w:rsid w:val="008606F3"/>
    <w:rsid w:val="00860A08"/>
    <w:rsid w:val="008614F7"/>
    <w:rsid w:val="00861C39"/>
    <w:rsid w:val="00861E79"/>
    <w:rsid w:val="0086223C"/>
    <w:rsid w:val="008624F5"/>
    <w:rsid w:val="008625E5"/>
    <w:rsid w:val="008626E7"/>
    <w:rsid w:val="0086290D"/>
    <w:rsid w:val="00863867"/>
    <w:rsid w:val="00863C10"/>
    <w:rsid w:val="0086475B"/>
    <w:rsid w:val="00864BF5"/>
    <w:rsid w:val="0086546A"/>
    <w:rsid w:val="00866A17"/>
    <w:rsid w:val="00866A49"/>
    <w:rsid w:val="00866B90"/>
    <w:rsid w:val="00866DAC"/>
    <w:rsid w:val="00867278"/>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1FE"/>
    <w:rsid w:val="008A243F"/>
    <w:rsid w:val="008A294A"/>
    <w:rsid w:val="008A4530"/>
    <w:rsid w:val="008A4C0F"/>
    <w:rsid w:val="008A4E52"/>
    <w:rsid w:val="008A655D"/>
    <w:rsid w:val="008A7B0F"/>
    <w:rsid w:val="008A7D9D"/>
    <w:rsid w:val="008B01FC"/>
    <w:rsid w:val="008B12B5"/>
    <w:rsid w:val="008B12FA"/>
    <w:rsid w:val="008B15AE"/>
    <w:rsid w:val="008B1AE2"/>
    <w:rsid w:val="008B1B45"/>
    <w:rsid w:val="008B2D92"/>
    <w:rsid w:val="008B2E12"/>
    <w:rsid w:val="008B3257"/>
    <w:rsid w:val="008B3805"/>
    <w:rsid w:val="008B395E"/>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696B"/>
    <w:rsid w:val="008C729E"/>
    <w:rsid w:val="008C750B"/>
    <w:rsid w:val="008C7F37"/>
    <w:rsid w:val="008D0D2F"/>
    <w:rsid w:val="008D2AC3"/>
    <w:rsid w:val="008D3535"/>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9E7"/>
    <w:rsid w:val="008F2DAC"/>
    <w:rsid w:val="008F2DCF"/>
    <w:rsid w:val="008F4325"/>
    <w:rsid w:val="008F4696"/>
    <w:rsid w:val="008F4983"/>
    <w:rsid w:val="008F4A2E"/>
    <w:rsid w:val="008F4F44"/>
    <w:rsid w:val="008F50B8"/>
    <w:rsid w:val="008F5328"/>
    <w:rsid w:val="008F5616"/>
    <w:rsid w:val="008F5631"/>
    <w:rsid w:val="008F5C9A"/>
    <w:rsid w:val="008F686C"/>
    <w:rsid w:val="008F72B9"/>
    <w:rsid w:val="00900548"/>
    <w:rsid w:val="00900711"/>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3A8"/>
    <w:rsid w:val="00906928"/>
    <w:rsid w:val="00906F84"/>
    <w:rsid w:val="009077C5"/>
    <w:rsid w:val="00907A17"/>
    <w:rsid w:val="00907A43"/>
    <w:rsid w:val="00911704"/>
    <w:rsid w:val="00911B85"/>
    <w:rsid w:val="00911E92"/>
    <w:rsid w:val="00911F99"/>
    <w:rsid w:val="0091270B"/>
    <w:rsid w:val="0091281D"/>
    <w:rsid w:val="00912BE0"/>
    <w:rsid w:val="00912C05"/>
    <w:rsid w:val="009130CE"/>
    <w:rsid w:val="00913582"/>
    <w:rsid w:val="00913621"/>
    <w:rsid w:val="0091368F"/>
    <w:rsid w:val="00913A19"/>
    <w:rsid w:val="00913C2C"/>
    <w:rsid w:val="009147D7"/>
    <w:rsid w:val="00914CFC"/>
    <w:rsid w:val="009150E3"/>
    <w:rsid w:val="009154C1"/>
    <w:rsid w:val="00915D6F"/>
    <w:rsid w:val="00916C5A"/>
    <w:rsid w:val="00916E33"/>
    <w:rsid w:val="009177F5"/>
    <w:rsid w:val="009178AA"/>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1FD8"/>
    <w:rsid w:val="009420F2"/>
    <w:rsid w:val="00942116"/>
    <w:rsid w:val="0094241A"/>
    <w:rsid w:val="00942F69"/>
    <w:rsid w:val="0094352F"/>
    <w:rsid w:val="00943A3D"/>
    <w:rsid w:val="00944547"/>
    <w:rsid w:val="009454D8"/>
    <w:rsid w:val="00946246"/>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E9E"/>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775"/>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24E"/>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29DB"/>
    <w:rsid w:val="00993299"/>
    <w:rsid w:val="00993705"/>
    <w:rsid w:val="009937A5"/>
    <w:rsid w:val="00993814"/>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336"/>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675"/>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D9"/>
    <w:rsid w:val="00A326EF"/>
    <w:rsid w:val="00A330B8"/>
    <w:rsid w:val="00A34A61"/>
    <w:rsid w:val="00A34E2B"/>
    <w:rsid w:val="00A34FBB"/>
    <w:rsid w:val="00A3500C"/>
    <w:rsid w:val="00A35431"/>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4EF"/>
    <w:rsid w:val="00A57611"/>
    <w:rsid w:val="00A57DED"/>
    <w:rsid w:val="00A608C4"/>
    <w:rsid w:val="00A610BC"/>
    <w:rsid w:val="00A61199"/>
    <w:rsid w:val="00A616A6"/>
    <w:rsid w:val="00A61C87"/>
    <w:rsid w:val="00A61FA3"/>
    <w:rsid w:val="00A6227C"/>
    <w:rsid w:val="00A625C6"/>
    <w:rsid w:val="00A62782"/>
    <w:rsid w:val="00A62CBB"/>
    <w:rsid w:val="00A639A6"/>
    <w:rsid w:val="00A63DC1"/>
    <w:rsid w:val="00A641C3"/>
    <w:rsid w:val="00A64CEF"/>
    <w:rsid w:val="00A653ED"/>
    <w:rsid w:val="00A665A3"/>
    <w:rsid w:val="00A6677B"/>
    <w:rsid w:val="00A67150"/>
    <w:rsid w:val="00A67233"/>
    <w:rsid w:val="00A703C0"/>
    <w:rsid w:val="00A7090C"/>
    <w:rsid w:val="00A70940"/>
    <w:rsid w:val="00A70E4E"/>
    <w:rsid w:val="00A7113E"/>
    <w:rsid w:val="00A714E2"/>
    <w:rsid w:val="00A71F7E"/>
    <w:rsid w:val="00A7236B"/>
    <w:rsid w:val="00A72926"/>
    <w:rsid w:val="00A732CA"/>
    <w:rsid w:val="00A738CF"/>
    <w:rsid w:val="00A752C3"/>
    <w:rsid w:val="00A7531A"/>
    <w:rsid w:val="00A755C7"/>
    <w:rsid w:val="00A75B77"/>
    <w:rsid w:val="00A7635B"/>
    <w:rsid w:val="00A7671C"/>
    <w:rsid w:val="00A76998"/>
    <w:rsid w:val="00A76D30"/>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84"/>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5448"/>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3B9"/>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0BAE"/>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528A"/>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DC5"/>
    <w:rsid w:val="00B46FC1"/>
    <w:rsid w:val="00B47039"/>
    <w:rsid w:val="00B4720D"/>
    <w:rsid w:val="00B47357"/>
    <w:rsid w:val="00B47D95"/>
    <w:rsid w:val="00B50438"/>
    <w:rsid w:val="00B50455"/>
    <w:rsid w:val="00B50619"/>
    <w:rsid w:val="00B50B9C"/>
    <w:rsid w:val="00B50BA4"/>
    <w:rsid w:val="00B51963"/>
    <w:rsid w:val="00B51B64"/>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4F9C"/>
    <w:rsid w:val="00B96852"/>
    <w:rsid w:val="00B968C8"/>
    <w:rsid w:val="00B9694F"/>
    <w:rsid w:val="00B97B7E"/>
    <w:rsid w:val="00B97E53"/>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1"/>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C8F"/>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19C"/>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2F6"/>
    <w:rsid w:val="00C2357C"/>
    <w:rsid w:val="00C23641"/>
    <w:rsid w:val="00C24342"/>
    <w:rsid w:val="00C24390"/>
    <w:rsid w:val="00C24A33"/>
    <w:rsid w:val="00C24A60"/>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35C"/>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6EC1"/>
    <w:rsid w:val="00C570C3"/>
    <w:rsid w:val="00C57882"/>
    <w:rsid w:val="00C60002"/>
    <w:rsid w:val="00C60803"/>
    <w:rsid w:val="00C60C47"/>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701D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176"/>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2A7"/>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2C"/>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E7A5F"/>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563"/>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085D"/>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1C1"/>
    <w:rsid w:val="00D41801"/>
    <w:rsid w:val="00D41E6A"/>
    <w:rsid w:val="00D438A4"/>
    <w:rsid w:val="00D45467"/>
    <w:rsid w:val="00D4556A"/>
    <w:rsid w:val="00D45C1E"/>
    <w:rsid w:val="00D46085"/>
    <w:rsid w:val="00D463FD"/>
    <w:rsid w:val="00D46B3A"/>
    <w:rsid w:val="00D477E3"/>
    <w:rsid w:val="00D47F16"/>
    <w:rsid w:val="00D50BF1"/>
    <w:rsid w:val="00D50C7B"/>
    <w:rsid w:val="00D51129"/>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67AE6"/>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53C"/>
    <w:rsid w:val="00D84BC6"/>
    <w:rsid w:val="00D84E53"/>
    <w:rsid w:val="00D850AA"/>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263"/>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AE1"/>
    <w:rsid w:val="00DB5B6C"/>
    <w:rsid w:val="00DB5E80"/>
    <w:rsid w:val="00DB6BF3"/>
    <w:rsid w:val="00DB70BF"/>
    <w:rsid w:val="00DB7B0B"/>
    <w:rsid w:val="00DB7BCD"/>
    <w:rsid w:val="00DC020E"/>
    <w:rsid w:val="00DC0EF1"/>
    <w:rsid w:val="00DC1F73"/>
    <w:rsid w:val="00DC2138"/>
    <w:rsid w:val="00DC2686"/>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07D67"/>
    <w:rsid w:val="00E10AA9"/>
    <w:rsid w:val="00E111CC"/>
    <w:rsid w:val="00E11CB2"/>
    <w:rsid w:val="00E11F75"/>
    <w:rsid w:val="00E122E8"/>
    <w:rsid w:val="00E12A58"/>
    <w:rsid w:val="00E12BD7"/>
    <w:rsid w:val="00E12DA6"/>
    <w:rsid w:val="00E13454"/>
    <w:rsid w:val="00E13F9B"/>
    <w:rsid w:val="00E146FA"/>
    <w:rsid w:val="00E15ADA"/>
    <w:rsid w:val="00E15AF4"/>
    <w:rsid w:val="00E15DED"/>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407"/>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14A"/>
    <w:rsid w:val="00E50C3D"/>
    <w:rsid w:val="00E50F1C"/>
    <w:rsid w:val="00E510BF"/>
    <w:rsid w:val="00E511D4"/>
    <w:rsid w:val="00E511F6"/>
    <w:rsid w:val="00E512C5"/>
    <w:rsid w:val="00E51605"/>
    <w:rsid w:val="00E5266D"/>
    <w:rsid w:val="00E531A4"/>
    <w:rsid w:val="00E53FE5"/>
    <w:rsid w:val="00E5408B"/>
    <w:rsid w:val="00E54A77"/>
    <w:rsid w:val="00E54F5C"/>
    <w:rsid w:val="00E55105"/>
    <w:rsid w:val="00E56152"/>
    <w:rsid w:val="00E56166"/>
    <w:rsid w:val="00E563A2"/>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2A5"/>
    <w:rsid w:val="00E83D9A"/>
    <w:rsid w:val="00E84107"/>
    <w:rsid w:val="00E84119"/>
    <w:rsid w:val="00E844EB"/>
    <w:rsid w:val="00E848CA"/>
    <w:rsid w:val="00E84E31"/>
    <w:rsid w:val="00E8575A"/>
    <w:rsid w:val="00E85D29"/>
    <w:rsid w:val="00E86016"/>
    <w:rsid w:val="00E862C5"/>
    <w:rsid w:val="00E8659D"/>
    <w:rsid w:val="00E86B9F"/>
    <w:rsid w:val="00E86D5E"/>
    <w:rsid w:val="00E87503"/>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3FEC"/>
    <w:rsid w:val="00EA49D2"/>
    <w:rsid w:val="00EA4ABC"/>
    <w:rsid w:val="00EA5558"/>
    <w:rsid w:val="00EA59B1"/>
    <w:rsid w:val="00EA67BE"/>
    <w:rsid w:val="00EA6F4C"/>
    <w:rsid w:val="00EA71E9"/>
    <w:rsid w:val="00EA76A5"/>
    <w:rsid w:val="00EB0100"/>
    <w:rsid w:val="00EB07B4"/>
    <w:rsid w:val="00EB1386"/>
    <w:rsid w:val="00EB14E2"/>
    <w:rsid w:val="00EB1764"/>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667"/>
    <w:rsid w:val="00ED0779"/>
    <w:rsid w:val="00ED0CC0"/>
    <w:rsid w:val="00ED162C"/>
    <w:rsid w:val="00ED1B1A"/>
    <w:rsid w:val="00ED272C"/>
    <w:rsid w:val="00ED29C6"/>
    <w:rsid w:val="00ED2D35"/>
    <w:rsid w:val="00ED316D"/>
    <w:rsid w:val="00ED369C"/>
    <w:rsid w:val="00ED3844"/>
    <w:rsid w:val="00ED4309"/>
    <w:rsid w:val="00ED4B2A"/>
    <w:rsid w:val="00ED4D3C"/>
    <w:rsid w:val="00ED4DA2"/>
    <w:rsid w:val="00ED7347"/>
    <w:rsid w:val="00ED7D18"/>
    <w:rsid w:val="00EE01FE"/>
    <w:rsid w:val="00EE08B7"/>
    <w:rsid w:val="00EE0F43"/>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0B8D"/>
    <w:rsid w:val="00EF160F"/>
    <w:rsid w:val="00EF1902"/>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89"/>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87"/>
    <w:rsid w:val="00F14CA2"/>
    <w:rsid w:val="00F15331"/>
    <w:rsid w:val="00F153AE"/>
    <w:rsid w:val="00F158C5"/>
    <w:rsid w:val="00F16ADD"/>
    <w:rsid w:val="00F16B90"/>
    <w:rsid w:val="00F16E7D"/>
    <w:rsid w:val="00F20554"/>
    <w:rsid w:val="00F207AC"/>
    <w:rsid w:val="00F21206"/>
    <w:rsid w:val="00F214D9"/>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14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65F"/>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77CB6"/>
    <w:rsid w:val="00F808AE"/>
    <w:rsid w:val="00F81510"/>
    <w:rsid w:val="00F81B41"/>
    <w:rsid w:val="00F82022"/>
    <w:rsid w:val="00F825CE"/>
    <w:rsid w:val="00F83557"/>
    <w:rsid w:val="00F83B2E"/>
    <w:rsid w:val="00F8443A"/>
    <w:rsid w:val="00F847B7"/>
    <w:rsid w:val="00F8559D"/>
    <w:rsid w:val="00F85BF5"/>
    <w:rsid w:val="00F85D31"/>
    <w:rsid w:val="00F85F18"/>
    <w:rsid w:val="00F86974"/>
    <w:rsid w:val="00F86DBF"/>
    <w:rsid w:val="00F875DD"/>
    <w:rsid w:val="00F87875"/>
    <w:rsid w:val="00F8787B"/>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454"/>
    <w:rsid w:val="00FA6D44"/>
    <w:rsid w:val="00FA75B6"/>
    <w:rsid w:val="00FA782F"/>
    <w:rsid w:val="00FA7CDB"/>
    <w:rsid w:val="00FB0444"/>
    <w:rsid w:val="00FB06DF"/>
    <w:rsid w:val="00FB1CA3"/>
    <w:rsid w:val="00FB1CC6"/>
    <w:rsid w:val="00FB2174"/>
    <w:rsid w:val="00FB2AC1"/>
    <w:rsid w:val="00FB2E04"/>
    <w:rsid w:val="00FB35BA"/>
    <w:rsid w:val="00FB3D73"/>
    <w:rsid w:val="00FB4EB0"/>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4BE7"/>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ED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6D562AD-3CE7-4C4C-83F2-F78137B531CD}">
  <we:reference id="wa200000368" version="1.0.0.0" store="en-US" storeType="OMEX"/>
  <we:alternateReferences>
    <we:reference id="WA200000368"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8100F-389E-4AA9-AAB3-DF1ED88809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630</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ZTE(rapp)</cp:lastModifiedBy>
  <cp:revision>2</cp:revision>
  <dcterms:created xsi:type="dcterms:W3CDTF">2024-12-20T14:11:00Z</dcterms:created>
  <dcterms:modified xsi:type="dcterms:W3CDTF">2024-12-20T14:11:00Z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2024-12-03T21:54:17Z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81f1c6bb-45e0-41b8-8533-04f74873ec35</vt:lpwstr>
  </property>
  <property fmtid="{D5CDD505-2E9C-101B-9397-08002B2CF9AE}" pid="31" name="MSIP_Label_4d2f777e-4347-4fc6-823a-b44ab313546a_ContentBits">
    <vt:lpwstr>0</vt:lpwstr>
  </property>
  <property fmtid="{D5CDD505-2E9C-101B-9397-08002B2CF9AE}" pid="32" name="CWM1bd520f0b6ab11ef800073f9000072f9">
    <vt:lpwstr>CWMAPLSK6KMH7yPq4IuJmCCY6q0Ur78J5kq5dGiZxwyf4wFSH4P1qFksJxEgpxVyLNWQ7rZLAaU3dBGhOolGLTRqw==</vt:lpwstr>
  </property>
  <property fmtid="{D5CDD505-2E9C-101B-9397-08002B2CF9AE}" pid="33" name="fileWhereFroms">
    <vt:lpwstr>PpjeLB1gRN0lwrPqMaCTkpEibaJTGGa88PJaN6rmmRUpgSlFbINDrfU+FIZh7V7RNuSPJB4d/SHDbo15t4XMB0K+HWBp8QyVHs/jDdu0mH+L1Kex5PfDuKQOg5o6epUR8C0h/QiY3Z3zA95SpOCQZ52LFCFybbIHavKEcShAb4grXSqbeqtVx6RD29uhXSoQjKLVmN3SBz7lmrMG26aqMuXo8ss81YoR0A0eYv+3bS1OhHWrGBshf0rrqRW6vHz</vt:lpwstr>
  </property>
</Properties>
</file>