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4259C2" w14:textId="3180CA6E" w:rsidR="00DB4139" w:rsidRPr="00DB4139" w:rsidRDefault="00DB4139" w:rsidP="00DB4139">
      <w:pPr>
        <w:tabs>
          <w:tab w:val="right" w:pos="9781"/>
        </w:tabs>
        <w:spacing w:after="0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81624273"/>
      <w:r w:rsidRPr="00DB4139">
        <w:rPr>
          <w:rFonts w:ascii="Arial" w:eastAsia="DengXian" w:hAnsi="Arial"/>
          <w:b/>
          <w:noProof/>
          <w:sz w:val="24"/>
          <w:lang w:eastAsia="zh-CN"/>
        </w:rPr>
        <w:t>3GPP TSG RAN WG2#128</w:t>
      </w:r>
      <w:r w:rsidRPr="00DB4139">
        <w:rPr>
          <w:rFonts w:ascii="Arial" w:eastAsia="DengXian" w:hAnsi="Arial"/>
          <w:b/>
          <w:noProof/>
          <w:sz w:val="24"/>
          <w:lang w:eastAsia="zh-CN"/>
        </w:rPr>
        <w:tab/>
        <w:t>R2-24</w:t>
      </w:r>
      <w:r>
        <w:rPr>
          <w:rFonts w:ascii="Arial" w:eastAsia="DengXian" w:hAnsi="Arial"/>
          <w:b/>
          <w:noProof/>
          <w:sz w:val="24"/>
          <w:lang w:eastAsia="zh-CN"/>
        </w:rPr>
        <w:t>11177</w:t>
      </w:r>
    </w:p>
    <w:p w14:paraId="327A5805" w14:textId="77777777" w:rsidR="00DB4139" w:rsidRPr="00DB4139" w:rsidRDefault="00DB4139" w:rsidP="00DB4139">
      <w:pPr>
        <w:tabs>
          <w:tab w:val="right" w:pos="9216"/>
        </w:tabs>
        <w:spacing w:after="0"/>
        <w:rPr>
          <w:rFonts w:ascii="Arial" w:eastAsia="DengXian" w:hAnsi="Arial"/>
          <w:b/>
          <w:noProof/>
          <w:sz w:val="24"/>
          <w:lang w:eastAsia="zh-CN"/>
        </w:rPr>
      </w:pPr>
      <w:r w:rsidRPr="00DB4139">
        <w:rPr>
          <w:rFonts w:ascii="Arial" w:eastAsia="DengXian" w:hAnsi="Arial"/>
          <w:b/>
          <w:noProof/>
          <w:sz w:val="24"/>
          <w:lang w:eastAsia="zh-CN"/>
        </w:rPr>
        <w:t>Orlando, USA, 18th - 22nd November 2024</w:t>
      </w:r>
    </w:p>
    <w:p w14:paraId="1A8F8AEA" w14:textId="77777777" w:rsidR="00DB4139" w:rsidRPr="00DB4139" w:rsidRDefault="00DB4139" w:rsidP="00DB4139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DengXian" w:hAnsi="Arial" w:cs="SimSun"/>
          <w:noProof/>
          <w:lang w:eastAsia="zh-CN"/>
        </w:rPr>
      </w:pPr>
    </w:p>
    <w:p w14:paraId="0FD0F758" w14:textId="77777777" w:rsidR="00DB4139" w:rsidRPr="00DB4139" w:rsidRDefault="00DB4139" w:rsidP="00DB4139">
      <w:pPr>
        <w:tabs>
          <w:tab w:val="left" w:pos="7655"/>
        </w:tabs>
        <w:spacing w:after="0"/>
        <w:outlineLvl w:val="0"/>
        <w:rPr>
          <w:rFonts w:ascii="Arial" w:eastAsia="DengXian" w:hAnsi="Arial" w:cs="SimSun"/>
          <w:noProof/>
          <w:lang w:eastAsia="ko-KR"/>
        </w:rPr>
      </w:pPr>
    </w:p>
    <w:bookmarkEnd w:id="0"/>
    <w:p w14:paraId="5AB66E3D" w14:textId="77777777" w:rsidR="00692B97" w:rsidRDefault="00000000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#126</w:t>
      </w:r>
      <w:r>
        <w:tab/>
      </w:r>
      <w:r>
        <w:rPr>
          <w:lang w:eastAsia="ja-JP"/>
        </w:rPr>
        <w:t>R3-24</w:t>
      </w:r>
      <w:r>
        <w:rPr>
          <w:rFonts w:eastAsia="SimSun" w:hint="eastAsia"/>
          <w:lang w:val="en-US" w:eastAsia="zh-CN"/>
        </w:rPr>
        <w:t>7801</w:t>
      </w:r>
    </w:p>
    <w:p w14:paraId="23AFF6C6" w14:textId="77777777" w:rsidR="00692B97" w:rsidRDefault="00000000">
      <w:pPr>
        <w:pStyle w:val="3gpptitlecitytdocnumber"/>
      </w:pPr>
      <w:r>
        <w:t>Orlando, USA, 18 – 22 Nov 2024</w:t>
      </w:r>
    </w:p>
    <w:p w14:paraId="309AD0E3" w14:textId="77777777" w:rsidR="00692B97" w:rsidRDefault="00692B97">
      <w:pPr>
        <w:pStyle w:val="3gpptitlecitytdocnumber"/>
      </w:pPr>
    </w:p>
    <w:p w14:paraId="3E4C6ED4" w14:textId="77777777" w:rsidR="00692B97" w:rsidRDefault="00692B97">
      <w:pPr>
        <w:pStyle w:val="3gpptitlecitytdocnumber"/>
      </w:pPr>
    </w:p>
    <w:p w14:paraId="1544971B" w14:textId="77777777" w:rsidR="00692B97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1" w:name="OLE_LINK57"/>
      <w:bookmarkStart w:id="2" w:name="OLE_LINK58"/>
      <w:r>
        <w:rPr>
          <w:rFonts w:ascii="Arial" w:eastAsia="DengXian" w:hAnsi="Arial" w:cs="Arial"/>
          <w:b/>
          <w:lang w:eastAsia="en-GB"/>
        </w:rPr>
        <w:t>Reply LS on AIML data collection</w:t>
      </w:r>
    </w:p>
    <w:p w14:paraId="0365A35B" w14:textId="77777777" w:rsidR="00692B97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eastAsia="DengXian" w:hAnsi="Arial" w:cs="Arial"/>
          <w:b/>
          <w:lang w:eastAsia="en-GB"/>
        </w:rPr>
        <w:tab/>
        <w:t>R3-247017(S2-2411191)</w:t>
      </w:r>
    </w:p>
    <w:p w14:paraId="6D38848A" w14:textId="77777777" w:rsidR="00692B97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bookmarkEnd w:id="3"/>
    <w:bookmarkEnd w:id="4"/>
    <w:bookmarkEnd w:id="5"/>
    <w:p w14:paraId="2C41A1F6" w14:textId="77777777" w:rsidR="00692B97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proofErr w:type="spellStart"/>
      <w:r>
        <w:rPr>
          <w:rFonts w:ascii="Arial" w:eastAsia="DengXian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DengXian" w:hAnsi="Arial" w:cs="Arial"/>
          <w:b/>
          <w:bCs/>
          <w:lang w:eastAsia="en-GB"/>
        </w:rPr>
        <w:t>, NR_AIML_air-Core</w:t>
      </w:r>
    </w:p>
    <w:p w14:paraId="6CEF2FB5" w14:textId="77777777" w:rsidR="00692B97" w:rsidRDefault="00692B9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F062EB0" w14:textId="77777777" w:rsidR="00692B97" w:rsidRPr="00DB4139" w:rsidRDefault="00000000">
      <w:pPr>
        <w:spacing w:after="60"/>
        <w:ind w:left="1985" w:hanging="1985"/>
        <w:rPr>
          <w:rFonts w:ascii="Arial" w:eastAsia="DengXian" w:hAnsi="Arial" w:cs="Arial"/>
          <w:b/>
          <w:lang w:val="fr-FR" w:eastAsia="zh-CN"/>
        </w:rPr>
      </w:pPr>
      <w:r w:rsidRPr="00DB4139">
        <w:rPr>
          <w:rFonts w:ascii="Arial" w:eastAsia="DengXian" w:hAnsi="Arial" w:cs="Arial"/>
          <w:b/>
          <w:lang w:val="fr-FR"/>
        </w:rPr>
        <w:t>Source:</w:t>
      </w:r>
      <w:r w:rsidRPr="00DB4139">
        <w:rPr>
          <w:rFonts w:ascii="Arial" w:eastAsia="DengXian" w:hAnsi="Arial" w:cs="Arial"/>
          <w:b/>
          <w:lang w:val="fr-FR"/>
        </w:rPr>
        <w:tab/>
      </w:r>
      <w:r w:rsidRPr="00DB4139">
        <w:rPr>
          <w:rFonts w:ascii="Arial" w:eastAsia="DengXian" w:hAnsi="Arial" w:cs="Arial" w:hint="eastAsia"/>
          <w:b/>
          <w:lang w:val="fr-FR" w:eastAsia="zh-CN"/>
        </w:rPr>
        <w:t>RAN3</w:t>
      </w:r>
    </w:p>
    <w:p w14:paraId="1B39DA33" w14:textId="77777777" w:rsidR="00692B97" w:rsidRPr="00DB4139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fr-FR"/>
        </w:rPr>
      </w:pPr>
      <w:r w:rsidRPr="00DB4139">
        <w:rPr>
          <w:rFonts w:ascii="Arial" w:eastAsia="DengXian" w:hAnsi="Arial" w:cs="Arial"/>
          <w:b/>
          <w:lang w:val="fr-FR" w:eastAsia="en-GB"/>
        </w:rPr>
        <w:t>To:</w:t>
      </w:r>
      <w:r w:rsidRPr="00DB4139">
        <w:rPr>
          <w:rFonts w:ascii="Arial" w:eastAsia="DengXian" w:hAnsi="Arial" w:cs="Arial"/>
          <w:b/>
          <w:bCs/>
          <w:lang w:val="fr-FR" w:eastAsia="en-GB"/>
        </w:rPr>
        <w:tab/>
        <w:t>SA2</w:t>
      </w:r>
    </w:p>
    <w:p w14:paraId="15749C37" w14:textId="77777777" w:rsidR="00692B97" w:rsidRPr="00DB4139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fr-FR" w:eastAsia="en-GB"/>
        </w:rPr>
      </w:pPr>
      <w:bookmarkStart w:id="6" w:name="OLE_LINK45"/>
      <w:bookmarkStart w:id="7" w:name="OLE_LINK46"/>
      <w:r w:rsidRPr="00DB4139">
        <w:rPr>
          <w:rFonts w:ascii="Arial" w:eastAsia="DengXian" w:hAnsi="Arial" w:cs="Arial"/>
          <w:b/>
          <w:lang w:val="fr-FR" w:eastAsia="en-GB"/>
        </w:rPr>
        <w:t>Cc:</w:t>
      </w:r>
      <w:r w:rsidRPr="00DB4139">
        <w:rPr>
          <w:rFonts w:ascii="Arial" w:eastAsia="DengXian" w:hAnsi="Arial" w:cs="Arial"/>
          <w:b/>
          <w:bCs/>
          <w:lang w:val="fr-FR"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RAN2, TSG SA, TSG RAN, SA3, SA5</w:t>
      </w:r>
    </w:p>
    <w:bookmarkEnd w:id="6"/>
    <w:bookmarkEnd w:id="7"/>
    <w:p w14:paraId="35999A9C" w14:textId="77777777" w:rsidR="00692B97" w:rsidRPr="00DB4139" w:rsidRDefault="00692B9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val="fr-FR" w:eastAsia="en-GB"/>
        </w:rPr>
      </w:pPr>
    </w:p>
    <w:p w14:paraId="60CD2817" w14:textId="77777777" w:rsidR="00692B97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Chen Jiajun</w:t>
      </w:r>
    </w:p>
    <w:p w14:paraId="3987D6E5" w14:textId="77777777" w:rsidR="00692B97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2B4BCF2F" w14:textId="77777777" w:rsidR="00692B97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1657F633" w14:textId="77777777" w:rsidR="00692B97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6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478CB7E0" w14:textId="77777777" w:rsidR="00692B97" w:rsidRDefault="00692B9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7C76F2CC" w14:textId="77777777" w:rsidR="00692B97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7A4D87EC" w14:textId="77777777" w:rsidR="00692B97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0B6466D8" w14:textId="77777777" w:rsidR="00692B97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RAN3 thanks SA2 for the reply LS on AIML Data Collection in R3-247017.</w:t>
      </w:r>
    </w:p>
    <w:p w14:paraId="25CA148F" w14:textId="77777777" w:rsidR="00692B97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Question 1, RAN3 does not have enough information to respond on NG-RAN involvement for UE-side data collection.</w:t>
      </w:r>
    </w:p>
    <w:p w14:paraId="54836C3E" w14:textId="77777777" w:rsidR="00692B97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50DC6C80" w14:textId="77777777" w:rsidR="00692B97" w:rsidRDefault="00000000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SA2</w:t>
      </w:r>
    </w:p>
    <w:p w14:paraId="333B4C82" w14:textId="77777777" w:rsidR="00692B97" w:rsidRDefault="00000000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 SA2 to take information above into account.</w:t>
      </w:r>
    </w:p>
    <w:p w14:paraId="04F2E12F" w14:textId="77777777" w:rsidR="00692B97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74B58643" w14:textId="77777777" w:rsidR="00692B97" w:rsidRDefault="00000000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7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72ECAF66" w14:textId="639088F8" w:rsidR="00692B97" w:rsidRDefault="00000000" w:rsidP="00B85BB0">
      <w:pPr>
        <w:tabs>
          <w:tab w:val="left" w:pos="1985"/>
          <w:tab w:val="left" w:pos="5103"/>
        </w:tabs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  <w:t>Athens, GR</w:t>
      </w:r>
    </w:p>
    <w:p w14:paraId="7D11CE04" w14:textId="6DF8242B" w:rsidR="00692B97" w:rsidRDefault="00000000" w:rsidP="00B85BB0">
      <w:pPr>
        <w:tabs>
          <w:tab w:val="left" w:pos="1985"/>
          <w:tab w:val="left" w:pos="5103"/>
        </w:tabs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  <w:t>China, CN</w:t>
      </w:r>
    </w:p>
    <w:p w14:paraId="7F757F69" w14:textId="77777777" w:rsidR="00692B97" w:rsidRDefault="00692B97"/>
    <w:sectPr w:rsidR="00692B97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F2462" w14:textId="77777777" w:rsidR="00407617" w:rsidRDefault="00407617">
      <w:pPr>
        <w:spacing w:after="0"/>
      </w:pPr>
      <w:r>
        <w:separator/>
      </w:r>
    </w:p>
  </w:endnote>
  <w:endnote w:type="continuationSeparator" w:id="0">
    <w:p w14:paraId="0F1E6948" w14:textId="77777777" w:rsidR="00407617" w:rsidRDefault="004076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E63A4" w14:textId="77777777" w:rsidR="00407617" w:rsidRDefault="00407617">
      <w:pPr>
        <w:spacing w:after="0"/>
      </w:pPr>
      <w:r>
        <w:separator/>
      </w:r>
    </w:p>
  </w:footnote>
  <w:footnote w:type="continuationSeparator" w:id="0">
    <w:p w14:paraId="2EE54657" w14:textId="77777777" w:rsidR="00407617" w:rsidRDefault="004076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3C28F" w14:textId="77777777" w:rsidR="00692B97" w:rsidRDefault="00000000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8B7"/>
    <w:rsid w:val="00000DF0"/>
    <w:rsid w:val="00001E8F"/>
    <w:rsid w:val="00014226"/>
    <w:rsid w:val="00020D4D"/>
    <w:rsid w:val="00022E4A"/>
    <w:rsid w:val="00024C18"/>
    <w:rsid w:val="00025632"/>
    <w:rsid w:val="000472E8"/>
    <w:rsid w:val="00051FFB"/>
    <w:rsid w:val="00061D0F"/>
    <w:rsid w:val="0006622F"/>
    <w:rsid w:val="00067DCD"/>
    <w:rsid w:val="0007061D"/>
    <w:rsid w:val="00094F0A"/>
    <w:rsid w:val="000A3E7D"/>
    <w:rsid w:val="000A6394"/>
    <w:rsid w:val="000B47EB"/>
    <w:rsid w:val="000C021F"/>
    <w:rsid w:val="000C038A"/>
    <w:rsid w:val="000C2A89"/>
    <w:rsid w:val="000C2C6C"/>
    <w:rsid w:val="000C6598"/>
    <w:rsid w:val="000D6382"/>
    <w:rsid w:val="000E1365"/>
    <w:rsid w:val="000F23FA"/>
    <w:rsid w:val="00100065"/>
    <w:rsid w:val="00101DA8"/>
    <w:rsid w:val="0010784A"/>
    <w:rsid w:val="00112C4C"/>
    <w:rsid w:val="00116D41"/>
    <w:rsid w:val="001268B5"/>
    <w:rsid w:val="00130C32"/>
    <w:rsid w:val="00132463"/>
    <w:rsid w:val="00145D43"/>
    <w:rsid w:val="001562B4"/>
    <w:rsid w:val="0016286B"/>
    <w:rsid w:val="001670C1"/>
    <w:rsid w:val="001763A1"/>
    <w:rsid w:val="00191183"/>
    <w:rsid w:val="00192C46"/>
    <w:rsid w:val="001A465C"/>
    <w:rsid w:val="001A7B60"/>
    <w:rsid w:val="001B4F0E"/>
    <w:rsid w:val="001B5E5D"/>
    <w:rsid w:val="001B6CDC"/>
    <w:rsid w:val="001B7A65"/>
    <w:rsid w:val="001D2CB8"/>
    <w:rsid w:val="001E2317"/>
    <w:rsid w:val="001E41F3"/>
    <w:rsid w:val="001E48D4"/>
    <w:rsid w:val="002117A9"/>
    <w:rsid w:val="002218D6"/>
    <w:rsid w:val="00242641"/>
    <w:rsid w:val="0026004D"/>
    <w:rsid w:val="00262C39"/>
    <w:rsid w:val="002636A7"/>
    <w:rsid w:val="00274611"/>
    <w:rsid w:val="0027588B"/>
    <w:rsid w:val="00275D12"/>
    <w:rsid w:val="002769EB"/>
    <w:rsid w:val="00277397"/>
    <w:rsid w:val="002860C4"/>
    <w:rsid w:val="0029337A"/>
    <w:rsid w:val="002A2604"/>
    <w:rsid w:val="002A37C8"/>
    <w:rsid w:val="002A47EF"/>
    <w:rsid w:val="002B23F9"/>
    <w:rsid w:val="002B24C6"/>
    <w:rsid w:val="002B5741"/>
    <w:rsid w:val="002B5B7A"/>
    <w:rsid w:val="002C238A"/>
    <w:rsid w:val="002C49D9"/>
    <w:rsid w:val="002E595A"/>
    <w:rsid w:val="003025CB"/>
    <w:rsid w:val="00305409"/>
    <w:rsid w:val="00324E55"/>
    <w:rsid w:val="00332A03"/>
    <w:rsid w:val="00347429"/>
    <w:rsid w:val="003509E8"/>
    <w:rsid w:val="0035319E"/>
    <w:rsid w:val="00353346"/>
    <w:rsid w:val="00363C88"/>
    <w:rsid w:val="00376EE0"/>
    <w:rsid w:val="00392B19"/>
    <w:rsid w:val="00396631"/>
    <w:rsid w:val="003A4E1D"/>
    <w:rsid w:val="003A5266"/>
    <w:rsid w:val="003B597F"/>
    <w:rsid w:val="003B6C56"/>
    <w:rsid w:val="003B7609"/>
    <w:rsid w:val="003C12C0"/>
    <w:rsid w:val="003D105F"/>
    <w:rsid w:val="003D15E8"/>
    <w:rsid w:val="003E1A36"/>
    <w:rsid w:val="003E31AA"/>
    <w:rsid w:val="003F2012"/>
    <w:rsid w:val="003F5472"/>
    <w:rsid w:val="003F54CE"/>
    <w:rsid w:val="003F7C84"/>
    <w:rsid w:val="0040623E"/>
    <w:rsid w:val="00407617"/>
    <w:rsid w:val="00411F1D"/>
    <w:rsid w:val="004165D0"/>
    <w:rsid w:val="004242F1"/>
    <w:rsid w:val="0042648F"/>
    <w:rsid w:val="00440711"/>
    <w:rsid w:val="00447131"/>
    <w:rsid w:val="00467657"/>
    <w:rsid w:val="00477480"/>
    <w:rsid w:val="00477891"/>
    <w:rsid w:val="004839DB"/>
    <w:rsid w:val="004865D4"/>
    <w:rsid w:val="004A1950"/>
    <w:rsid w:val="004A20E3"/>
    <w:rsid w:val="004A218E"/>
    <w:rsid w:val="004B75B7"/>
    <w:rsid w:val="004C30A3"/>
    <w:rsid w:val="004C43C8"/>
    <w:rsid w:val="004D2935"/>
    <w:rsid w:val="004F242B"/>
    <w:rsid w:val="00501900"/>
    <w:rsid w:val="00505BE8"/>
    <w:rsid w:val="005124D6"/>
    <w:rsid w:val="0051580D"/>
    <w:rsid w:val="00520062"/>
    <w:rsid w:val="005272D6"/>
    <w:rsid w:val="00540E46"/>
    <w:rsid w:val="0056052E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06175"/>
    <w:rsid w:val="00621188"/>
    <w:rsid w:val="00625052"/>
    <w:rsid w:val="006254E2"/>
    <w:rsid w:val="006257ED"/>
    <w:rsid w:val="0062763C"/>
    <w:rsid w:val="006310E9"/>
    <w:rsid w:val="006370F5"/>
    <w:rsid w:val="00646C7D"/>
    <w:rsid w:val="0065408E"/>
    <w:rsid w:val="006574CB"/>
    <w:rsid w:val="006621AD"/>
    <w:rsid w:val="006760A7"/>
    <w:rsid w:val="00676E3D"/>
    <w:rsid w:val="00677200"/>
    <w:rsid w:val="006804C7"/>
    <w:rsid w:val="006848B8"/>
    <w:rsid w:val="00692B97"/>
    <w:rsid w:val="00693A0A"/>
    <w:rsid w:val="00695808"/>
    <w:rsid w:val="006A5614"/>
    <w:rsid w:val="006B46FB"/>
    <w:rsid w:val="006D0088"/>
    <w:rsid w:val="006D3FCA"/>
    <w:rsid w:val="006D56BC"/>
    <w:rsid w:val="006E21FB"/>
    <w:rsid w:val="006E74F4"/>
    <w:rsid w:val="0071052A"/>
    <w:rsid w:val="00711130"/>
    <w:rsid w:val="007342B2"/>
    <w:rsid w:val="00742578"/>
    <w:rsid w:val="0075026D"/>
    <w:rsid w:val="00765952"/>
    <w:rsid w:val="00773339"/>
    <w:rsid w:val="00775CD6"/>
    <w:rsid w:val="007767A3"/>
    <w:rsid w:val="0077755D"/>
    <w:rsid w:val="00777B37"/>
    <w:rsid w:val="00792342"/>
    <w:rsid w:val="00795237"/>
    <w:rsid w:val="007A34F3"/>
    <w:rsid w:val="007A573E"/>
    <w:rsid w:val="007A6F2E"/>
    <w:rsid w:val="007B02EC"/>
    <w:rsid w:val="007B512A"/>
    <w:rsid w:val="007B572B"/>
    <w:rsid w:val="007C2097"/>
    <w:rsid w:val="007C2145"/>
    <w:rsid w:val="007C3BB9"/>
    <w:rsid w:val="007C7908"/>
    <w:rsid w:val="007D1593"/>
    <w:rsid w:val="007D6A07"/>
    <w:rsid w:val="007E4113"/>
    <w:rsid w:val="007E5FC8"/>
    <w:rsid w:val="007F5A7F"/>
    <w:rsid w:val="00800941"/>
    <w:rsid w:val="00805D95"/>
    <w:rsid w:val="008151EE"/>
    <w:rsid w:val="008227DB"/>
    <w:rsid w:val="008279FA"/>
    <w:rsid w:val="00834E60"/>
    <w:rsid w:val="00845D17"/>
    <w:rsid w:val="008579E4"/>
    <w:rsid w:val="008626E7"/>
    <w:rsid w:val="00870EE7"/>
    <w:rsid w:val="00877A70"/>
    <w:rsid w:val="00891FB3"/>
    <w:rsid w:val="008A798F"/>
    <w:rsid w:val="008B1F20"/>
    <w:rsid w:val="008C4751"/>
    <w:rsid w:val="008D08C3"/>
    <w:rsid w:val="008F686C"/>
    <w:rsid w:val="009017EE"/>
    <w:rsid w:val="00901D54"/>
    <w:rsid w:val="009043B9"/>
    <w:rsid w:val="00913222"/>
    <w:rsid w:val="00916443"/>
    <w:rsid w:val="00917C9F"/>
    <w:rsid w:val="00932B6E"/>
    <w:rsid w:val="00936638"/>
    <w:rsid w:val="00936A64"/>
    <w:rsid w:val="00954A36"/>
    <w:rsid w:val="00955FBC"/>
    <w:rsid w:val="00956C54"/>
    <w:rsid w:val="00961DC0"/>
    <w:rsid w:val="00972525"/>
    <w:rsid w:val="00973E16"/>
    <w:rsid w:val="009777D9"/>
    <w:rsid w:val="009824D9"/>
    <w:rsid w:val="00986A13"/>
    <w:rsid w:val="00991B88"/>
    <w:rsid w:val="00995252"/>
    <w:rsid w:val="00996397"/>
    <w:rsid w:val="009A1081"/>
    <w:rsid w:val="009A3798"/>
    <w:rsid w:val="009A579D"/>
    <w:rsid w:val="009A5B7D"/>
    <w:rsid w:val="009C1F54"/>
    <w:rsid w:val="009C41C1"/>
    <w:rsid w:val="009D3FCE"/>
    <w:rsid w:val="009E0762"/>
    <w:rsid w:val="009E3297"/>
    <w:rsid w:val="009E47A1"/>
    <w:rsid w:val="009E64A3"/>
    <w:rsid w:val="009E66F9"/>
    <w:rsid w:val="009F251D"/>
    <w:rsid w:val="009F27D2"/>
    <w:rsid w:val="009F6A19"/>
    <w:rsid w:val="009F734F"/>
    <w:rsid w:val="00A01D9B"/>
    <w:rsid w:val="00A04081"/>
    <w:rsid w:val="00A07158"/>
    <w:rsid w:val="00A15FF7"/>
    <w:rsid w:val="00A20AB3"/>
    <w:rsid w:val="00A21256"/>
    <w:rsid w:val="00A246B6"/>
    <w:rsid w:val="00A25139"/>
    <w:rsid w:val="00A3732B"/>
    <w:rsid w:val="00A47E70"/>
    <w:rsid w:val="00A53AEF"/>
    <w:rsid w:val="00A64650"/>
    <w:rsid w:val="00A7671C"/>
    <w:rsid w:val="00A82490"/>
    <w:rsid w:val="00A91099"/>
    <w:rsid w:val="00AB00C3"/>
    <w:rsid w:val="00AB1244"/>
    <w:rsid w:val="00AC2A95"/>
    <w:rsid w:val="00AC5172"/>
    <w:rsid w:val="00AD1CD8"/>
    <w:rsid w:val="00AE5A38"/>
    <w:rsid w:val="00AE6E2C"/>
    <w:rsid w:val="00AF43A8"/>
    <w:rsid w:val="00B0502B"/>
    <w:rsid w:val="00B10FBD"/>
    <w:rsid w:val="00B24807"/>
    <w:rsid w:val="00B258BB"/>
    <w:rsid w:val="00B27F38"/>
    <w:rsid w:val="00B3415F"/>
    <w:rsid w:val="00B437CA"/>
    <w:rsid w:val="00B43FBC"/>
    <w:rsid w:val="00B50379"/>
    <w:rsid w:val="00B560B5"/>
    <w:rsid w:val="00B6065D"/>
    <w:rsid w:val="00B61797"/>
    <w:rsid w:val="00B67B97"/>
    <w:rsid w:val="00B70BDD"/>
    <w:rsid w:val="00B71EF8"/>
    <w:rsid w:val="00B7487E"/>
    <w:rsid w:val="00B767A7"/>
    <w:rsid w:val="00B76C75"/>
    <w:rsid w:val="00B77E2C"/>
    <w:rsid w:val="00B85BB0"/>
    <w:rsid w:val="00B968C8"/>
    <w:rsid w:val="00BA3EC5"/>
    <w:rsid w:val="00BA5E11"/>
    <w:rsid w:val="00BB009D"/>
    <w:rsid w:val="00BB5DFC"/>
    <w:rsid w:val="00BB68E1"/>
    <w:rsid w:val="00BD279D"/>
    <w:rsid w:val="00BD6BB8"/>
    <w:rsid w:val="00BE3B42"/>
    <w:rsid w:val="00C06959"/>
    <w:rsid w:val="00C12DBC"/>
    <w:rsid w:val="00C15B98"/>
    <w:rsid w:val="00C30187"/>
    <w:rsid w:val="00C31B69"/>
    <w:rsid w:val="00C42D6C"/>
    <w:rsid w:val="00C50CC8"/>
    <w:rsid w:val="00C51826"/>
    <w:rsid w:val="00C529D6"/>
    <w:rsid w:val="00C5481B"/>
    <w:rsid w:val="00C573F0"/>
    <w:rsid w:val="00C577BD"/>
    <w:rsid w:val="00C74ED2"/>
    <w:rsid w:val="00C95985"/>
    <w:rsid w:val="00C95B80"/>
    <w:rsid w:val="00C9682C"/>
    <w:rsid w:val="00CA6304"/>
    <w:rsid w:val="00CB512D"/>
    <w:rsid w:val="00CC5026"/>
    <w:rsid w:val="00CC644F"/>
    <w:rsid w:val="00CE5C0E"/>
    <w:rsid w:val="00D03F9A"/>
    <w:rsid w:val="00D05EAE"/>
    <w:rsid w:val="00D104E0"/>
    <w:rsid w:val="00D11109"/>
    <w:rsid w:val="00D157AF"/>
    <w:rsid w:val="00D202FA"/>
    <w:rsid w:val="00D21232"/>
    <w:rsid w:val="00D242D0"/>
    <w:rsid w:val="00D3554F"/>
    <w:rsid w:val="00D35F6F"/>
    <w:rsid w:val="00D608C3"/>
    <w:rsid w:val="00D63018"/>
    <w:rsid w:val="00D805BF"/>
    <w:rsid w:val="00D95B9C"/>
    <w:rsid w:val="00D96016"/>
    <w:rsid w:val="00DA03E5"/>
    <w:rsid w:val="00DB4139"/>
    <w:rsid w:val="00DB66FE"/>
    <w:rsid w:val="00DB7FCB"/>
    <w:rsid w:val="00DC20CD"/>
    <w:rsid w:val="00DD5724"/>
    <w:rsid w:val="00DE28B7"/>
    <w:rsid w:val="00DE34CF"/>
    <w:rsid w:val="00DE6E1D"/>
    <w:rsid w:val="00DF33B8"/>
    <w:rsid w:val="00E02866"/>
    <w:rsid w:val="00E05A51"/>
    <w:rsid w:val="00E15BA1"/>
    <w:rsid w:val="00E27E18"/>
    <w:rsid w:val="00E42453"/>
    <w:rsid w:val="00E535D2"/>
    <w:rsid w:val="00E64117"/>
    <w:rsid w:val="00E743FD"/>
    <w:rsid w:val="00E809DB"/>
    <w:rsid w:val="00E9743C"/>
    <w:rsid w:val="00EA32CF"/>
    <w:rsid w:val="00EA4503"/>
    <w:rsid w:val="00EA6399"/>
    <w:rsid w:val="00EB2397"/>
    <w:rsid w:val="00EB3F46"/>
    <w:rsid w:val="00EE0733"/>
    <w:rsid w:val="00EE241A"/>
    <w:rsid w:val="00EE7D7C"/>
    <w:rsid w:val="00EF376B"/>
    <w:rsid w:val="00EF3A19"/>
    <w:rsid w:val="00F03AED"/>
    <w:rsid w:val="00F03C76"/>
    <w:rsid w:val="00F10B0F"/>
    <w:rsid w:val="00F11694"/>
    <w:rsid w:val="00F12171"/>
    <w:rsid w:val="00F24414"/>
    <w:rsid w:val="00F2517E"/>
    <w:rsid w:val="00F25D98"/>
    <w:rsid w:val="00F300FB"/>
    <w:rsid w:val="00F3097D"/>
    <w:rsid w:val="00F3190B"/>
    <w:rsid w:val="00F42A27"/>
    <w:rsid w:val="00F61596"/>
    <w:rsid w:val="00F75006"/>
    <w:rsid w:val="00F77D84"/>
    <w:rsid w:val="00F81972"/>
    <w:rsid w:val="00F9031B"/>
    <w:rsid w:val="00F92B61"/>
    <w:rsid w:val="00F97001"/>
    <w:rsid w:val="00FA3BF5"/>
    <w:rsid w:val="00FA55A0"/>
    <w:rsid w:val="00FB36CC"/>
    <w:rsid w:val="00FB6386"/>
    <w:rsid w:val="00FB643C"/>
    <w:rsid w:val="00FB7DE3"/>
    <w:rsid w:val="00FC4F1E"/>
    <w:rsid w:val="00FD26BF"/>
    <w:rsid w:val="00FE006E"/>
    <w:rsid w:val="00FE57B3"/>
    <w:rsid w:val="00FF1376"/>
    <w:rsid w:val="02B6410D"/>
    <w:rsid w:val="03873063"/>
    <w:rsid w:val="11E164E5"/>
    <w:rsid w:val="16CE0C48"/>
    <w:rsid w:val="231B068C"/>
    <w:rsid w:val="2B1946B7"/>
    <w:rsid w:val="4BCC31D4"/>
    <w:rsid w:val="4BEC1396"/>
    <w:rsid w:val="72CC2F9D"/>
    <w:rsid w:val="7D0231E1"/>
    <w:rsid w:val="7DD6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289090"/>
  <w15:docId w15:val="{E17E8393-6445-4EAA-9022-512549E5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6</TotalTime>
  <Pages>1</Pages>
  <Words>165</Words>
  <Characters>943</Characters>
  <Application>Microsoft Office Word</Application>
  <DocSecurity>0</DocSecurity>
  <Lines>7</Lines>
  <Paragraphs>2</Paragraphs>
  <ScaleCrop>false</ScaleCrop>
  <Company>3GPP Support Team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MCC editorials</cp:lastModifiedBy>
  <cp:revision>4</cp:revision>
  <cp:lastPrinted>2411-12-31T15:59:00Z</cp:lastPrinted>
  <dcterms:created xsi:type="dcterms:W3CDTF">2024-11-21T16:50:00Z</dcterms:created>
  <dcterms:modified xsi:type="dcterms:W3CDTF">2024-11-21T17:03:00Z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49F04C38664B4EE69133AC76131FE705</vt:lpwstr>
  </property>
</Properties>
</file>