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2A78E03" w14:textId="0E6619B9" w:rsidR="00F960B1" w:rsidRPr="00064993" w:rsidRDefault="00F960B1" w:rsidP="00F960B1">
      <w:pPr>
        <w:tabs>
          <w:tab w:val="left" w:pos="1985"/>
          <w:tab w:val="right" w:pos="9639"/>
        </w:tabs>
        <w:spacing w:after="0"/>
        <w:rPr>
          <w:rFonts w:ascii="Arial" w:hAnsi="Arial"/>
          <w:b/>
          <w:i/>
          <w:noProof/>
          <w:sz w:val="28"/>
          <w:lang w:eastAsia="ko-KR"/>
        </w:rPr>
      </w:pPr>
      <w:r w:rsidRPr="00064993">
        <w:rPr>
          <w:rFonts w:ascii="Arial" w:hAnsi="Arial"/>
          <w:b/>
          <w:noProof/>
          <w:sz w:val="24"/>
        </w:rPr>
        <w:t>3GPP TSG-RAN WG2 Meeting #12</w:t>
      </w:r>
      <w:r w:rsidR="00460D3C" w:rsidRPr="00064993">
        <w:rPr>
          <w:rFonts w:ascii="Arial" w:hAnsi="Arial" w:hint="eastAsia"/>
          <w:b/>
          <w:noProof/>
          <w:sz w:val="24"/>
          <w:lang w:eastAsia="ko-KR"/>
        </w:rPr>
        <w:t>7</w:t>
      </w:r>
      <w:r w:rsidR="00356AB6" w:rsidRPr="00064993">
        <w:rPr>
          <w:rFonts w:ascii="Arial" w:hAnsi="Arial" w:hint="eastAsia"/>
          <w:b/>
          <w:noProof/>
          <w:sz w:val="24"/>
          <w:lang w:eastAsia="ko-KR"/>
        </w:rPr>
        <w:t>bis</w:t>
      </w:r>
      <w:r w:rsidRPr="00064993">
        <w:rPr>
          <w:rFonts w:ascii="Arial" w:hAnsi="Arial"/>
          <w:b/>
          <w:i/>
          <w:noProof/>
          <w:sz w:val="28"/>
        </w:rPr>
        <w:tab/>
      </w:r>
      <w:r w:rsidRPr="00064993">
        <w:rPr>
          <w:rFonts w:ascii="Arial" w:hAnsi="Arial"/>
          <w:b/>
          <w:i/>
          <w:noProof/>
          <w:sz w:val="28"/>
          <w:lang w:eastAsia="ko-KR"/>
        </w:rPr>
        <w:t>R2-</w:t>
      </w:r>
      <w:r w:rsidR="00BD2C0A" w:rsidRPr="00064993">
        <w:rPr>
          <w:rFonts w:ascii="Arial" w:hAnsi="Arial"/>
          <w:b/>
          <w:i/>
          <w:noProof/>
          <w:sz w:val="28"/>
          <w:lang w:eastAsia="ko-KR"/>
        </w:rPr>
        <w:t>24</w:t>
      </w:r>
      <w:r w:rsidR="00064993" w:rsidRPr="00064993">
        <w:rPr>
          <w:rFonts w:ascii="Arial" w:hAnsi="Arial" w:hint="eastAsia"/>
          <w:b/>
          <w:i/>
          <w:noProof/>
          <w:sz w:val="28"/>
          <w:lang w:eastAsia="ko-KR"/>
        </w:rPr>
        <w:t>08607</w:t>
      </w:r>
    </w:p>
    <w:p w14:paraId="0382AEF4" w14:textId="0EEA937D" w:rsidR="00D4259F" w:rsidRPr="00970A3B" w:rsidRDefault="00356AB6" w:rsidP="00F960B1">
      <w:pPr>
        <w:widowControl w:val="0"/>
        <w:tabs>
          <w:tab w:val="left" w:pos="1701"/>
          <w:tab w:val="right" w:pos="9923"/>
        </w:tabs>
        <w:spacing w:before="120" w:after="0"/>
        <w:rPr>
          <w:rFonts w:ascii="Arial" w:eastAsiaTheme="minorEastAsia" w:hAnsi="Arial"/>
          <w:b/>
          <w:sz w:val="24"/>
          <w:szCs w:val="24"/>
          <w:lang w:eastAsia="ko-KR"/>
        </w:rPr>
      </w:pPr>
      <w:r w:rsidRPr="00356AB6">
        <w:rPr>
          <w:rFonts w:ascii="Arial" w:hAnsi="Arial"/>
          <w:b/>
          <w:noProof/>
          <w:sz w:val="24"/>
          <w:lang w:eastAsia="ko-KR"/>
        </w:rPr>
        <w:t>Hefei, China, Oct 14th – 18th, 2024</w:t>
      </w:r>
      <w:r w:rsidR="00815EC9" w:rsidRPr="00970A3B">
        <w:rPr>
          <w:rFonts w:ascii="Arial" w:eastAsia="MS Mincho" w:hAnsi="Arial"/>
          <w:b/>
          <w:sz w:val="24"/>
          <w:szCs w:val="24"/>
          <w:lang w:eastAsia="x-none"/>
        </w:rPr>
        <w:tab/>
      </w:r>
    </w:p>
    <w:p w14:paraId="477E704D" w14:textId="254792D4" w:rsidR="00D4259F" w:rsidRPr="00970A3B" w:rsidRDefault="00D4259F">
      <w:pPr>
        <w:pStyle w:val="CRCoverPage"/>
        <w:tabs>
          <w:tab w:val="right" w:pos="9639"/>
        </w:tabs>
        <w:spacing w:after="0"/>
        <w:rPr>
          <w:rFonts w:eastAsia="맑은 고딕"/>
          <w:b/>
          <w:noProof/>
          <w:sz w:val="24"/>
          <w:lang w:eastAsia="ko-KR"/>
        </w:rPr>
      </w:pPr>
    </w:p>
    <w:tbl>
      <w:tblPr>
        <w:tblStyle w:val="af5"/>
        <w:tblW w:w="96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7265"/>
      </w:tblGrid>
      <w:tr w:rsidR="00970A3B" w:rsidRPr="00970A3B" w14:paraId="511D01E7" w14:textId="77777777" w:rsidTr="00E46DD5">
        <w:trPr>
          <w:trHeight w:val="436"/>
        </w:trPr>
        <w:tc>
          <w:tcPr>
            <w:tcW w:w="2405" w:type="dxa"/>
          </w:tcPr>
          <w:p w14:paraId="4964DABD" w14:textId="031DE22A"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Agenda Item:</w:t>
            </w:r>
          </w:p>
        </w:tc>
        <w:tc>
          <w:tcPr>
            <w:tcW w:w="7265" w:type="dxa"/>
          </w:tcPr>
          <w:p w14:paraId="3D2860F9" w14:textId="4C6D7D96" w:rsidR="00C50EBB" w:rsidRPr="00970A3B" w:rsidRDefault="00FD3425" w:rsidP="00FD3425">
            <w:pPr>
              <w:pStyle w:val="CRCoverPage"/>
              <w:tabs>
                <w:tab w:val="right" w:pos="9639"/>
              </w:tabs>
              <w:spacing w:after="0"/>
              <w:rPr>
                <w:rFonts w:eastAsia="맑은 고딕" w:hint="eastAsia"/>
                <w:b/>
                <w:noProof/>
                <w:sz w:val="28"/>
                <w:lang w:eastAsia="ko-KR"/>
              </w:rPr>
            </w:pPr>
            <w:r w:rsidRPr="00970A3B">
              <w:rPr>
                <w:rFonts w:eastAsia="맑은 고딕"/>
                <w:b/>
                <w:noProof/>
                <w:sz w:val="28"/>
                <w:lang w:eastAsia="ko-KR"/>
              </w:rPr>
              <w:t>8.6.2</w:t>
            </w:r>
            <w:r w:rsidR="00D900B0">
              <w:rPr>
                <w:rFonts w:eastAsia="맑은 고딕" w:hint="eastAsia"/>
                <w:b/>
                <w:noProof/>
                <w:sz w:val="28"/>
                <w:lang w:eastAsia="ko-KR"/>
              </w:rPr>
              <w:t xml:space="preserve"> (</w:t>
            </w:r>
            <w:r w:rsidR="00D900B0" w:rsidRPr="00D900B0">
              <w:rPr>
                <w:rFonts w:eastAsia="맑은 고딕"/>
                <w:b/>
                <w:noProof/>
                <w:sz w:val="28"/>
                <w:lang w:eastAsia="ko-KR"/>
              </w:rPr>
              <w:t>NR_Mob_Ph4-Core</w:t>
            </w:r>
            <w:r w:rsidR="00D900B0">
              <w:rPr>
                <w:rFonts w:eastAsia="맑은 고딕" w:hint="eastAsia"/>
                <w:b/>
                <w:noProof/>
                <w:sz w:val="28"/>
                <w:lang w:eastAsia="ko-KR"/>
              </w:rPr>
              <w:t>)</w:t>
            </w:r>
          </w:p>
        </w:tc>
      </w:tr>
      <w:tr w:rsidR="00970A3B" w:rsidRPr="00970A3B" w14:paraId="370AB860" w14:textId="77777777" w:rsidTr="00E46DD5">
        <w:trPr>
          <w:trHeight w:val="436"/>
        </w:trPr>
        <w:tc>
          <w:tcPr>
            <w:tcW w:w="2405" w:type="dxa"/>
          </w:tcPr>
          <w:p w14:paraId="60DEE5C4" w14:textId="0AC9B58B"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Source:</w:t>
            </w:r>
          </w:p>
        </w:tc>
        <w:tc>
          <w:tcPr>
            <w:tcW w:w="7265" w:type="dxa"/>
          </w:tcPr>
          <w:p w14:paraId="62216ACA" w14:textId="5FA1F661"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LG Electronics Inc.</w:t>
            </w:r>
          </w:p>
        </w:tc>
      </w:tr>
      <w:tr w:rsidR="00970A3B" w:rsidRPr="00970A3B" w14:paraId="406EB85E" w14:textId="77777777" w:rsidTr="006050B3">
        <w:trPr>
          <w:trHeight w:val="404"/>
        </w:trPr>
        <w:tc>
          <w:tcPr>
            <w:tcW w:w="2405" w:type="dxa"/>
          </w:tcPr>
          <w:p w14:paraId="3150116B" w14:textId="37B5E969" w:rsidR="00C50EBB" w:rsidRPr="00970A3B" w:rsidRDefault="00C50EBB" w:rsidP="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Ti</w:t>
            </w:r>
            <w:r w:rsidRPr="00970A3B">
              <w:rPr>
                <w:rFonts w:eastAsia="맑은 고딕"/>
                <w:b/>
                <w:noProof/>
                <w:sz w:val="28"/>
                <w:lang w:eastAsia="ko-KR"/>
              </w:rPr>
              <w:t>tle</w:t>
            </w:r>
            <w:r w:rsidRPr="00970A3B">
              <w:rPr>
                <w:rFonts w:eastAsia="맑은 고딕" w:hint="eastAsia"/>
                <w:b/>
                <w:noProof/>
                <w:sz w:val="28"/>
                <w:lang w:eastAsia="ko-KR"/>
              </w:rPr>
              <w:t>:</w:t>
            </w:r>
          </w:p>
        </w:tc>
        <w:tc>
          <w:tcPr>
            <w:tcW w:w="7265" w:type="dxa"/>
          </w:tcPr>
          <w:p w14:paraId="67B907D7" w14:textId="3D81A3CC" w:rsidR="00C50EBB" w:rsidRPr="00970A3B" w:rsidRDefault="00DE1D0D" w:rsidP="00BD2C0A">
            <w:pPr>
              <w:pStyle w:val="CRCoverPage"/>
              <w:tabs>
                <w:tab w:val="right" w:pos="9639"/>
              </w:tabs>
              <w:spacing w:after="0"/>
              <w:rPr>
                <w:rFonts w:eastAsia="맑은 고딕"/>
                <w:b/>
                <w:noProof/>
                <w:sz w:val="28"/>
                <w:lang w:eastAsia="ko-KR"/>
              </w:rPr>
            </w:pPr>
            <w:r w:rsidRPr="00970A3B">
              <w:rPr>
                <w:rFonts w:eastAsia="맑은 고딕"/>
                <w:b/>
                <w:noProof/>
                <w:sz w:val="28"/>
                <w:lang w:eastAsia="ko-KR"/>
              </w:rPr>
              <w:t>Discussion on</w:t>
            </w:r>
            <w:r w:rsidR="00E46DD5" w:rsidRPr="00970A3B">
              <w:rPr>
                <w:rFonts w:eastAsia="맑은 고딕"/>
                <w:b/>
                <w:noProof/>
                <w:sz w:val="28"/>
                <w:lang w:eastAsia="ko-KR"/>
              </w:rPr>
              <w:t xml:space="preserve"> </w:t>
            </w:r>
            <w:r w:rsidR="00FD3425" w:rsidRPr="00970A3B">
              <w:rPr>
                <w:rFonts w:eastAsia="맑은 고딕" w:hint="eastAsia"/>
                <w:b/>
                <w:noProof/>
                <w:sz w:val="28"/>
                <w:lang w:eastAsia="ko-KR"/>
              </w:rPr>
              <w:t xml:space="preserve">inter-CU </w:t>
            </w:r>
            <w:r w:rsidR="00EE7C65" w:rsidRPr="00970A3B">
              <w:rPr>
                <w:rFonts w:eastAsia="맑은 고딕"/>
                <w:b/>
                <w:noProof/>
                <w:sz w:val="28"/>
                <w:lang w:eastAsia="ko-KR"/>
              </w:rPr>
              <w:t>LTM</w:t>
            </w:r>
            <w:r w:rsidR="00324486">
              <w:rPr>
                <w:rFonts w:eastAsia="맑은 고딕" w:hint="eastAsia"/>
                <w:b/>
                <w:noProof/>
                <w:sz w:val="28"/>
                <w:lang w:eastAsia="ko-KR"/>
              </w:rPr>
              <w:t xml:space="preserve"> with DC</w:t>
            </w:r>
          </w:p>
        </w:tc>
      </w:tr>
      <w:tr w:rsidR="00970A3B" w:rsidRPr="00970A3B" w14:paraId="6D84069D" w14:textId="77777777" w:rsidTr="00E46DD5">
        <w:trPr>
          <w:trHeight w:val="436"/>
        </w:trPr>
        <w:tc>
          <w:tcPr>
            <w:tcW w:w="2405" w:type="dxa"/>
          </w:tcPr>
          <w:p w14:paraId="72A3D240" w14:textId="132B5F7D" w:rsidR="00C50EBB" w:rsidRPr="00970A3B" w:rsidRDefault="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Document for:</w:t>
            </w:r>
          </w:p>
        </w:tc>
        <w:tc>
          <w:tcPr>
            <w:tcW w:w="7265" w:type="dxa"/>
          </w:tcPr>
          <w:p w14:paraId="11C5D4DE" w14:textId="3B001FBF" w:rsidR="00C50EBB" w:rsidRPr="00970A3B" w:rsidRDefault="00C50EBB" w:rsidP="00C50EBB">
            <w:pPr>
              <w:pStyle w:val="CRCoverPage"/>
              <w:tabs>
                <w:tab w:val="right" w:pos="9639"/>
              </w:tabs>
              <w:spacing w:after="0"/>
              <w:rPr>
                <w:rFonts w:eastAsia="맑은 고딕"/>
                <w:b/>
                <w:noProof/>
                <w:sz w:val="28"/>
                <w:lang w:eastAsia="ko-KR"/>
              </w:rPr>
            </w:pPr>
            <w:r w:rsidRPr="00970A3B">
              <w:rPr>
                <w:rFonts w:eastAsia="맑은 고딕" w:hint="eastAsia"/>
                <w:b/>
                <w:noProof/>
                <w:sz w:val="28"/>
                <w:lang w:eastAsia="ko-KR"/>
              </w:rPr>
              <w:t>Discussion and Decision</w:t>
            </w:r>
          </w:p>
        </w:tc>
      </w:tr>
    </w:tbl>
    <w:p w14:paraId="0130CE0A" w14:textId="3FA35623" w:rsidR="00D4259F" w:rsidRPr="00970A3B" w:rsidRDefault="00CA1066">
      <w:pPr>
        <w:pStyle w:val="1"/>
        <w:rPr>
          <w:rFonts w:ascii="Times New Roman" w:hAnsi="Times New Roman"/>
          <w:lang w:val="en-US" w:eastAsia="ko-KR"/>
        </w:rPr>
      </w:pPr>
      <w:r w:rsidRPr="00970A3B">
        <w:rPr>
          <w:rFonts w:hint="eastAsia"/>
          <w:lang w:val="en-US" w:eastAsia="ko-KR"/>
        </w:rPr>
        <w:t>1.</w:t>
      </w:r>
      <w:r w:rsidRPr="00970A3B">
        <w:rPr>
          <w:rFonts w:hint="eastAsia"/>
          <w:lang w:val="en-US" w:eastAsia="ko-KR"/>
        </w:rPr>
        <w:tab/>
      </w:r>
      <w:r w:rsidR="00B02523" w:rsidRPr="00970A3B">
        <w:rPr>
          <w:rFonts w:hint="eastAsia"/>
          <w:lang w:val="en-US" w:eastAsia="ko-KR"/>
        </w:rPr>
        <w:t>Introduction</w:t>
      </w:r>
    </w:p>
    <w:p w14:paraId="5D946BD8" w14:textId="1BE3C633" w:rsidR="008D7988" w:rsidRPr="00C32BB9" w:rsidRDefault="008D7988" w:rsidP="00E470A1">
      <w:pPr>
        <w:rPr>
          <w:lang w:eastAsia="ko-KR"/>
        </w:rPr>
      </w:pPr>
      <w:r w:rsidRPr="00C32BB9">
        <w:rPr>
          <w:rFonts w:hint="eastAsia"/>
          <w:lang w:eastAsia="ko-KR"/>
        </w:rPr>
        <w:t>In this paper, we discuss</w:t>
      </w:r>
      <w:r w:rsidR="00C32BB9" w:rsidRPr="00C32BB9">
        <w:rPr>
          <w:rFonts w:hint="eastAsia"/>
          <w:lang w:eastAsia="ko-KR"/>
        </w:rPr>
        <w:t xml:space="preserve"> </w:t>
      </w:r>
      <w:r w:rsidR="00032A4D" w:rsidRPr="00032A4D">
        <w:rPr>
          <w:lang w:eastAsia="ko-KR"/>
        </w:rPr>
        <w:t>SN security update for inter-CU LTM cell switch</w:t>
      </w:r>
      <w:r w:rsidR="00032A4D">
        <w:rPr>
          <w:rFonts w:hint="eastAsia"/>
          <w:lang w:eastAsia="ko-KR"/>
        </w:rPr>
        <w:t>,</w:t>
      </w:r>
      <w:r w:rsidR="00032A4D" w:rsidRPr="00032A4D">
        <w:rPr>
          <w:lang w:eastAsia="ko-KR"/>
        </w:rPr>
        <w:t xml:space="preserve"> where CU is acting as MN and SN is unchanged</w:t>
      </w:r>
      <w:r w:rsidRPr="00C32BB9">
        <w:rPr>
          <w:rFonts w:hint="eastAsia"/>
          <w:lang w:eastAsia="ko-KR"/>
        </w:rPr>
        <w:t>.</w:t>
      </w:r>
    </w:p>
    <w:p w14:paraId="65B48B6A" w14:textId="236D74CD" w:rsidR="007B7FFE" w:rsidRPr="00970A3B" w:rsidRDefault="00B02523" w:rsidP="007957E6">
      <w:pPr>
        <w:pStyle w:val="1"/>
        <w:spacing w:line="300" w:lineRule="atLeast"/>
        <w:rPr>
          <w:lang w:val="en-US" w:eastAsia="ko-KR"/>
        </w:rPr>
      </w:pPr>
      <w:r w:rsidRPr="00970A3B">
        <w:rPr>
          <w:rFonts w:hint="eastAsia"/>
          <w:lang w:val="en-US" w:eastAsia="ko-KR"/>
        </w:rPr>
        <w:t>2</w:t>
      </w:r>
      <w:r w:rsidR="00CA1066" w:rsidRPr="00970A3B">
        <w:rPr>
          <w:lang w:val="en-US"/>
        </w:rPr>
        <w:t>.</w:t>
      </w:r>
      <w:r w:rsidR="00CA1066" w:rsidRPr="00970A3B">
        <w:rPr>
          <w:lang w:val="en-US"/>
        </w:rPr>
        <w:tab/>
      </w:r>
      <w:r w:rsidRPr="00970A3B">
        <w:rPr>
          <w:rFonts w:hint="eastAsia"/>
          <w:lang w:val="en-US" w:eastAsia="ko-KR"/>
        </w:rPr>
        <w:t>Discussion</w:t>
      </w:r>
    </w:p>
    <w:p w14:paraId="18E74CE2" w14:textId="0D5946C4" w:rsidR="00310E97" w:rsidRPr="00970A3B" w:rsidRDefault="00310E97" w:rsidP="000024CF">
      <w:pPr>
        <w:pStyle w:val="2"/>
        <w:rPr>
          <w:lang w:eastAsia="ko-KR"/>
        </w:rPr>
      </w:pPr>
      <w:r w:rsidRPr="00970A3B">
        <w:rPr>
          <w:lang w:eastAsia="ko-KR"/>
        </w:rPr>
        <w:t>2.</w:t>
      </w:r>
      <w:r w:rsidR="00C12306">
        <w:rPr>
          <w:rFonts w:hint="eastAsia"/>
          <w:lang w:eastAsia="ko-KR"/>
        </w:rPr>
        <w:t>1</w:t>
      </w:r>
      <w:r w:rsidRPr="00970A3B">
        <w:rPr>
          <w:lang w:eastAsia="ko-KR"/>
        </w:rPr>
        <w:t>.</w:t>
      </w:r>
      <w:r w:rsidRPr="00970A3B">
        <w:rPr>
          <w:lang w:eastAsia="ko-KR"/>
        </w:rPr>
        <w:tab/>
      </w:r>
      <w:bookmarkStart w:id="0" w:name="_Hlk178258312"/>
      <w:r w:rsidR="00F43774">
        <w:rPr>
          <w:rFonts w:hint="eastAsia"/>
          <w:lang w:eastAsia="ko-KR"/>
        </w:rPr>
        <w:t>S</w:t>
      </w:r>
      <w:r w:rsidR="007E4BAF">
        <w:rPr>
          <w:rFonts w:hint="eastAsia"/>
          <w:lang w:eastAsia="ko-KR"/>
        </w:rPr>
        <w:t>N</w:t>
      </w:r>
      <w:r w:rsidR="00F43774">
        <w:rPr>
          <w:rFonts w:hint="eastAsia"/>
          <w:lang w:eastAsia="ko-KR"/>
        </w:rPr>
        <w:t xml:space="preserve"> security update </w:t>
      </w:r>
      <w:r w:rsidR="007E4BAF">
        <w:rPr>
          <w:rFonts w:hint="eastAsia"/>
          <w:lang w:eastAsia="ko-KR"/>
        </w:rPr>
        <w:t xml:space="preserve">for </w:t>
      </w:r>
      <w:r w:rsidR="000D6804">
        <w:rPr>
          <w:rFonts w:hint="eastAsia"/>
          <w:lang w:eastAsia="ko-KR"/>
        </w:rPr>
        <w:t>inter-CU LTM cell switch</w:t>
      </w:r>
      <w:r w:rsidR="007E4BAF" w:rsidRPr="007E4BAF">
        <w:rPr>
          <w:lang w:eastAsia="ko-KR"/>
        </w:rPr>
        <w:t xml:space="preserve"> where CU is acting as MN and SN is unchanged</w:t>
      </w:r>
      <w:bookmarkEnd w:id="0"/>
    </w:p>
    <w:p w14:paraId="5B9E56AA" w14:textId="2BCE16A2" w:rsidR="00F45CEE" w:rsidRPr="00F45CEE" w:rsidRDefault="00F45CEE" w:rsidP="00F45CEE">
      <w:pPr>
        <w:rPr>
          <w:bCs/>
          <w:lang w:eastAsia="ko-KR"/>
        </w:rPr>
      </w:pPr>
      <w:r w:rsidRPr="00F45CEE">
        <w:rPr>
          <w:bCs/>
          <w:lang w:eastAsia="ko-KR"/>
        </w:rPr>
        <w:t>In RAN2#127 meeting, RAN2 agreed the following:</w:t>
      </w:r>
    </w:p>
    <w:p w14:paraId="646F97AA" w14:textId="5DBE05C5" w:rsidR="00F45CEE" w:rsidRPr="00F45CEE" w:rsidRDefault="00F45CEE" w:rsidP="00C47882">
      <w:pPr>
        <w:pStyle w:val="Agreement"/>
      </w:pPr>
      <w:r w:rsidRPr="00F45CEE">
        <w:t>For the SN key update in inter-CU MN LTM with DC, the UE applies legacy R15 RRC reconfiguration with sync procedure.</w:t>
      </w:r>
    </w:p>
    <w:p w14:paraId="30B7E707" w14:textId="281A41C8" w:rsidR="003B4576" w:rsidRPr="00B420B1" w:rsidRDefault="00F45CEE" w:rsidP="00F45CEE">
      <w:pPr>
        <w:rPr>
          <w:bCs/>
          <w:lang w:eastAsia="ko-KR"/>
        </w:rPr>
      </w:pPr>
      <w:r w:rsidRPr="00F45CEE">
        <w:rPr>
          <w:bCs/>
          <w:lang w:eastAsia="ko-KR"/>
        </w:rPr>
        <w:t xml:space="preserve">This means that the legacy SN security update procedure is re-used for the </w:t>
      </w:r>
      <w:r w:rsidRPr="00B420B1">
        <w:rPr>
          <w:bCs/>
          <w:lang w:eastAsia="ko-KR"/>
        </w:rPr>
        <w:t>case where CU is acting as MN and SN is unchanged. Note that the legacy SN security update procedure is always performed if sk-Counter is included in the RRCReconfiguration message.</w:t>
      </w:r>
    </w:p>
    <w:p w14:paraId="61F1973B" w14:textId="766E53FC" w:rsidR="00C47882" w:rsidRPr="00C94828" w:rsidRDefault="00C47882" w:rsidP="00F45CEE">
      <w:pPr>
        <w:rPr>
          <w:bCs/>
          <w:lang w:eastAsia="ko-KR"/>
        </w:rPr>
      </w:pPr>
      <w:r>
        <w:rPr>
          <w:rFonts w:hint="eastAsia"/>
          <w:bCs/>
          <w:lang w:eastAsia="ko-KR"/>
        </w:rPr>
        <w:t>Specifically i</w:t>
      </w:r>
      <w:r w:rsidRPr="00C47882">
        <w:rPr>
          <w:bCs/>
          <w:lang w:eastAsia="ko-KR"/>
        </w:rPr>
        <w:t>n legacy, the network sends to the UE the MN RRCReconfiguration message including the new MN security configuration and the single counter value (i.e.</w:t>
      </w:r>
      <w:r w:rsidR="00A50638">
        <w:rPr>
          <w:rFonts w:hint="eastAsia"/>
          <w:bCs/>
          <w:lang w:eastAsia="ko-KR"/>
        </w:rPr>
        <w:t>,</w:t>
      </w:r>
      <w:r w:rsidRPr="00C47882">
        <w:rPr>
          <w:bCs/>
          <w:lang w:eastAsia="ko-KR"/>
        </w:rPr>
        <w:t xml:space="preserve"> sk-Counter) for updating the SN security if the MN security update is needed due to, e.g, MN handover while the SN connection is maintained before/after MN handover. To this end, the SN RRCReconfiguration message including sk-Counter is embedded in the MN RRCReconfiguration message. Upon receiving the RRCReconfiguration message, the UE updates the MN security based on the new MN security configuration (i.e., new KgNB). Subsequently, the UE updates the SN security based on the new KgNB and sk-Counter (i.e. new S- KgNB). </w:t>
      </w:r>
      <w:r w:rsidRPr="001828D3">
        <w:rPr>
          <w:bCs/>
          <w:lang w:eastAsia="ko-KR"/>
        </w:rPr>
        <w:t xml:space="preserve">To sum up, the SN security key update is based only on the provision of </w:t>
      </w:r>
      <w:r w:rsidRPr="00C94828">
        <w:rPr>
          <w:bCs/>
          <w:lang w:eastAsia="ko-KR"/>
        </w:rPr>
        <w:t>sk-Counter in the case of MN handover with keeping the existing SN connection.</w:t>
      </w:r>
    </w:p>
    <w:p w14:paraId="7EA3DB81" w14:textId="3D23644D" w:rsidR="00A50638" w:rsidRPr="00C94828" w:rsidRDefault="00A50638" w:rsidP="00A50638">
      <w:pPr>
        <w:rPr>
          <w:bCs/>
          <w:lang w:eastAsia="ko-KR"/>
        </w:rPr>
      </w:pPr>
      <w:r w:rsidRPr="00C94828">
        <w:rPr>
          <w:bCs/>
          <w:lang w:eastAsia="ko-KR"/>
        </w:rPr>
        <w:t>For LTM cell switch, one or more candidate cell configurations are provided to the UE beforehand. Upon receiving an LTM cell switch command (CSC) MAC CE from the network, the UE performs the LTM cell switch toward the candidate cell indicated by the LTM CSC MAC CE, i.e., the UE first applies the stored candidate cell configuration and subsequently the UE accesses the candidate cell based on the stored candidate cell configuration and the LTM CSC MAC CE. In order to update the SN security with legacy Rel-15 RRC reconfiguration with sync procedure in the case of inter-CU MCG LTM while the SN connection is maintained, the pre-configured candidate cell configuration of MCG LTM target cell should include the single counter value</w:t>
      </w:r>
      <w:r w:rsidRPr="00C94828">
        <w:rPr>
          <w:rFonts w:hint="eastAsia"/>
          <w:bCs/>
          <w:lang w:eastAsia="ko-KR"/>
        </w:rPr>
        <w:t>,</w:t>
      </w:r>
      <w:r w:rsidRPr="00C94828">
        <w:rPr>
          <w:bCs/>
          <w:lang w:eastAsia="ko-KR"/>
        </w:rPr>
        <w:t xml:space="preserve"> i.e.</w:t>
      </w:r>
      <w:r w:rsidRPr="00C94828">
        <w:rPr>
          <w:rFonts w:hint="eastAsia"/>
          <w:bCs/>
          <w:lang w:eastAsia="ko-KR"/>
        </w:rPr>
        <w:t>,</w:t>
      </w:r>
      <w:r w:rsidRPr="00C94828">
        <w:rPr>
          <w:bCs/>
          <w:lang w:eastAsia="ko-KR"/>
        </w:rPr>
        <w:t xml:space="preserve"> sk-Counter</w:t>
      </w:r>
      <w:r w:rsidRPr="00C94828">
        <w:rPr>
          <w:rFonts w:hint="eastAsia"/>
          <w:bCs/>
          <w:lang w:eastAsia="ko-KR"/>
        </w:rPr>
        <w:t>,</w:t>
      </w:r>
      <w:r w:rsidRPr="00C94828">
        <w:rPr>
          <w:bCs/>
          <w:lang w:eastAsia="ko-KR"/>
        </w:rPr>
        <w:t xml:space="preserve"> for updating SN security.</w:t>
      </w:r>
    </w:p>
    <w:p w14:paraId="6F28EDA7" w14:textId="11F0083B" w:rsidR="00A50638" w:rsidRPr="00A50638" w:rsidRDefault="00A50638" w:rsidP="00A50638">
      <w:pPr>
        <w:rPr>
          <w:bCs/>
          <w:lang w:eastAsia="ko-KR"/>
        </w:rPr>
      </w:pPr>
      <w:r w:rsidRPr="00A50638">
        <w:rPr>
          <w:bCs/>
          <w:lang w:eastAsia="ko-KR"/>
        </w:rPr>
        <w:t>In RAN2#125bis meeting, RAN2 agreed the following:</w:t>
      </w:r>
    </w:p>
    <w:p w14:paraId="62E8BC43" w14:textId="2699B04F" w:rsidR="00A50638" w:rsidRDefault="00A50638" w:rsidP="00A50638">
      <w:pPr>
        <w:pStyle w:val="Agreement"/>
        <w:rPr>
          <w:rFonts w:eastAsiaTheme="minorEastAsia"/>
          <w:lang w:eastAsia="ko-KR"/>
        </w:rPr>
      </w:pPr>
      <w:r w:rsidRPr="00A50638">
        <w:t>Rel-19 inter-CU LTM also supports mixture of subsequent inter-CU LTM and subsequent intra-CU LTM after an inter-CU or intra-CU LTM switch.</w:t>
      </w:r>
    </w:p>
    <w:p w14:paraId="46364D3D" w14:textId="6E3BF037" w:rsidR="003A03D6" w:rsidRDefault="00653763" w:rsidP="003A03D6">
      <w:pPr>
        <w:rPr>
          <w:rFonts w:eastAsiaTheme="minorEastAsia"/>
          <w:bCs/>
          <w:lang w:eastAsia="ko-KR"/>
        </w:rPr>
      </w:pPr>
      <w:r>
        <w:rPr>
          <w:rFonts w:eastAsiaTheme="minorEastAsia" w:hint="eastAsia"/>
          <w:bCs/>
          <w:lang w:eastAsia="ko-KR"/>
        </w:rPr>
        <w:t xml:space="preserve">Based on the above agreement, the following two scenarios </w:t>
      </w:r>
      <w:r w:rsidRPr="000F1218">
        <w:rPr>
          <w:rFonts w:eastAsiaTheme="minorEastAsia" w:hint="eastAsia"/>
          <w:bCs/>
          <w:lang w:eastAsia="ko-KR"/>
        </w:rPr>
        <w:t xml:space="preserve">(i.e., Figure </w:t>
      </w:r>
      <w:r w:rsidR="00032A4D" w:rsidRPr="000F1218">
        <w:rPr>
          <w:rFonts w:eastAsiaTheme="minorEastAsia" w:hint="eastAsia"/>
          <w:bCs/>
          <w:lang w:eastAsia="ko-KR"/>
        </w:rPr>
        <w:t>1</w:t>
      </w:r>
      <w:r w:rsidRPr="000F1218">
        <w:rPr>
          <w:rFonts w:eastAsiaTheme="minorEastAsia" w:hint="eastAsia"/>
          <w:bCs/>
          <w:lang w:eastAsia="ko-KR"/>
        </w:rPr>
        <w:t xml:space="preserve"> and </w:t>
      </w:r>
      <w:r>
        <w:rPr>
          <w:rFonts w:eastAsiaTheme="minorEastAsia" w:hint="eastAsia"/>
          <w:bCs/>
          <w:lang w:eastAsia="ko-KR"/>
        </w:rPr>
        <w:t xml:space="preserve">Figure </w:t>
      </w:r>
      <w:r w:rsidR="00032A4D">
        <w:rPr>
          <w:rFonts w:eastAsiaTheme="minorEastAsia" w:hint="eastAsia"/>
          <w:bCs/>
          <w:lang w:eastAsia="ko-KR"/>
        </w:rPr>
        <w:t>2</w:t>
      </w:r>
      <w:r>
        <w:rPr>
          <w:rFonts w:eastAsiaTheme="minorEastAsia" w:hint="eastAsia"/>
          <w:bCs/>
          <w:lang w:eastAsia="ko-KR"/>
        </w:rPr>
        <w:t>) may occur.</w:t>
      </w:r>
    </w:p>
    <w:p w14:paraId="3C4189B7" w14:textId="12117E98" w:rsidR="00653763" w:rsidRDefault="003B25E5" w:rsidP="00653763">
      <w:pPr>
        <w:adjustRightInd w:val="0"/>
        <w:spacing w:after="0"/>
        <w:jc w:val="both"/>
        <w:rPr>
          <w:rFonts w:eastAsiaTheme="minorEastAsia"/>
          <w:lang w:eastAsia="ko-KR"/>
        </w:rPr>
      </w:pPr>
      <w:r>
        <w:object w:dxaOrig="18735" w:dyaOrig="21825" w14:anchorId="67EFEF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61pt" o:ole="">
            <v:imagedata r:id="rId8" o:title=""/>
          </v:shape>
          <o:OLEObject Type="Embed" ProgID="Visio.Drawing.15" ShapeID="_x0000_i1025" DrawAspect="Content" ObjectID="_1789478088" r:id="rId9"/>
        </w:object>
      </w:r>
    </w:p>
    <w:p w14:paraId="394D02DA" w14:textId="576BEA01" w:rsidR="00653763" w:rsidRPr="00662790" w:rsidRDefault="00653763" w:rsidP="00653763">
      <w:pPr>
        <w:adjustRightInd w:val="0"/>
        <w:spacing w:after="0"/>
        <w:jc w:val="both"/>
        <w:rPr>
          <w:rFonts w:ascii="Arial" w:eastAsiaTheme="minorEastAsia" w:hAnsi="Arial" w:cs="Arial"/>
          <w:b/>
          <w:bCs/>
          <w:lang w:eastAsia="ko-KR"/>
        </w:rPr>
      </w:pPr>
      <w:r w:rsidRPr="00662790">
        <w:rPr>
          <w:rFonts w:ascii="Arial" w:eastAsiaTheme="minorEastAsia" w:hAnsi="Arial" w:cs="Arial"/>
          <w:b/>
          <w:bCs/>
          <w:lang w:eastAsia="ko-KR"/>
        </w:rPr>
        <w:t xml:space="preserve">Figure </w:t>
      </w:r>
      <w:r w:rsidR="00032A4D">
        <w:rPr>
          <w:rFonts w:ascii="Arial" w:eastAsiaTheme="minorEastAsia" w:hAnsi="Arial" w:cs="Arial" w:hint="eastAsia"/>
          <w:b/>
          <w:bCs/>
          <w:lang w:eastAsia="ko-KR"/>
        </w:rPr>
        <w:t>1</w:t>
      </w:r>
      <w:r w:rsidRPr="00662790">
        <w:rPr>
          <w:rFonts w:ascii="Arial" w:eastAsiaTheme="minorEastAsia" w:hAnsi="Arial" w:cs="Arial"/>
          <w:b/>
          <w:bCs/>
          <w:lang w:eastAsia="ko-KR"/>
        </w:rPr>
        <w:t>.</w:t>
      </w:r>
      <w:r>
        <w:rPr>
          <w:rFonts w:ascii="Arial" w:eastAsiaTheme="minorEastAsia" w:hAnsi="Arial" w:cs="Arial" w:hint="eastAsia"/>
          <w:b/>
          <w:bCs/>
          <w:lang w:eastAsia="ko-KR"/>
        </w:rPr>
        <w:t xml:space="preserve"> Subsequent intra-CU MCG LTM cell switches after inter-CU MCG LTM cell switch in case where the SN connection via a spec</w:t>
      </w:r>
      <w:r w:rsidR="00790EB0">
        <w:rPr>
          <w:rFonts w:ascii="Arial" w:eastAsiaTheme="minorEastAsia" w:hAnsi="Arial" w:cs="Arial" w:hint="eastAsia"/>
          <w:b/>
          <w:bCs/>
          <w:lang w:eastAsia="ko-KR"/>
        </w:rPr>
        <w:t>i</w:t>
      </w:r>
      <w:r>
        <w:rPr>
          <w:rFonts w:ascii="Arial" w:eastAsiaTheme="minorEastAsia" w:hAnsi="Arial" w:cs="Arial" w:hint="eastAsia"/>
          <w:b/>
          <w:bCs/>
          <w:lang w:eastAsia="ko-KR"/>
        </w:rPr>
        <w:t>fic cell is maintained.</w:t>
      </w:r>
    </w:p>
    <w:p w14:paraId="5A734913" w14:textId="77777777" w:rsidR="00653763" w:rsidRPr="00032A4D" w:rsidRDefault="00653763" w:rsidP="00653763">
      <w:pPr>
        <w:adjustRightInd w:val="0"/>
        <w:spacing w:after="0"/>
        <w:ind w:firstLine="800"/>
        <w:jc w:val="both"/>
        <w:rPr>
          <w:rFonts w:eastAsiaTheme="minorEastAsia"/>
          <w:b/>
          <w:lang w:eastAsia="ko-KR"/>
        </w:rPr>
      </w:pPr>
    </w:p>
    <w:p w14:paraId="13C73C9D" w14:textId="61FD16A8" w:rsidR="00653763" w:rsidRPr="00C94828" w:rsidRDefault="00653763" w:rsidP="0055464A">
      <w:pPr>
        <w:rPr>
          <w:lang w:eastAsia="ko-KR"/>
        </w:rPr>
      </w:pPr>
      <w:r w:rsidRPr="00C94828">
        <w:rPr>
          <w:rFonts w:hint="eastAsia"/>
          <w:b/>
          <w:lang w:eastAsia="ko-KR"/>
        </w:rPr>
        <w:t xml:space="preserve">Figure </w:t>
      </w:r>
      <w:r w:rsidR="00032A4D">
        <w:rPr>
          <w:rFonts w:hint="eastAsia"/>
          <w:b/>
          <w:lang w:eastAsia="ko-KR"/>
        </w:rPr>
        <w:t>1</w:t>
      </w:r>
      <w:r w:rsidRPr="00C94828">
        <w:rPr>
          <w:rFonts w:hint="eastAsia"/>
          <w:lang w:eastAsia="ko-KR"/>
        </w:rPr>
        <w:t xml:space="preserve"> describes a scenario that subsequent intra-CU MCG LTM cell switches are performed after </w:t>
      </w:r>
      <w:r w:rsidRPr="00C94828">
        <w:rPr>
          <w:lang w:eastAsia="ko-KR"/>
        </w:rPr>
        <w:t>inter-CU MCG LTM cell switch in case where the SN connection via a spec</w:t>
      </w:r>
      <w:r w:rsidR="00790EB0">
        <w:rPr>
          <w:rFonts w:hint="eastAsia"/>
          <w:lang w:eastAsia="ko-KR"/>
        </w:rPr>
        <w:t>i</w:t>
      </w:r>
      <w:r w:rsidRPr="00C94828">
        <w:rPr>
          <w:lang w:eastAsia="ko-KR"/>
        </w:rPr>
        <w:t>fic cell is maintained</w:t>
      </w:r>
      <w:r w:rsidRPr="00C94828">
        <w:rPr>
          <w:rFonts w:hint="eastAsia"/>
          <w:lang w:eastAsia="ko-KR"/>
        </w:rPr>
        <w:t>.</w:t>
      </w:r>
    </w:p>
    <w:p w14:paraId="5D6D1D4A" w14:textId="77777777" w:rsidR="00653763" w:rsidRPr="00C94828" w:rsidRDefault="00653763" w:rsidP="0055464A">
      <w:r w:rsidRPr="00C94828">
        <w:rPr>
          <w:rFonts w:hint="eastAsia"/>
          <w:u w:val="single"/>
        </w:rPr>
        <w:t>Scene#0</w:t>
      </w:r>
      <w:r w:rsidRPr="00C94828">
        <w:rPr>
          <w:rFonts w:hint="eastAsia"/>
        </w:rPr>
        <w:t>: The UE is configured with DC, where Cell#0 belonging to CU#0 is PCell and Cell#5 belonging to CU#5 is PSCell. The MN security key and the SN security key are KgNB#0 and S-KgNB#0, respectively. Cell#1 and Cell#2 belonging to CU#1 are configured with candidate cells for MCG LTM cell switch with keeping the SN connection via the current PSCell (i.e., Cell#5).</w:t>
      </w:r>
    </w:p>
    <w:p w14:paraId="3E0979F2" w14:textId="77777777" w:rsidR="00653763" w:rsidRPr="00C94828" w:rsidRDefault="00653763" w:rsidP="0055464A">
      <w:r w:rsidRPr="00C94828">
        <w:rPr>
          <w:rFonts w:hint="eastAsia"/>
          <w:u w:val="single"/>
        </w:rPr>
        <w:t>Scene#1</w:t>
      </w:r>
      <w:r w:rsidRPr="00C94828">
        <w:rPr>
          <w:rFonts w:hint="eastAsia"/>
        </w:rPr>
        <w:t xml:space="preserve">: Inter-CU MCG LTM cell switch with keeping the existing SN connection is performed, i.e., PCell change from Cell#0 to Cell#1. Due to PCell change, the MN security is updated, i.e., the MN key is updated from KgNB#0 to </w:t>
      </w:r>
      <w:r w:rsidRPr="00C94828">
        <w:rPr>
          <w:rFonts w:hint="eastAsia"/>
        </w:rPr>
        <w:lastRenderedPageBreak/>
        <w:t>KgNB#1. Subsequently, the SN security is updated based on KgNB#1 and sk-Counter included in the candidate cell configuration for Cell#1, where sk-Counter value is 1. Consequently, the SN security is updated to S-KgNB#1.</w:t>
      </w:r>
    </w:p>
    <w:p w14:paraId="0C981F7F" w14:textId="77777777" w:rsidR="00653763" w:rsidRPr="00C94828" w:rsidRDefault="00653763" w:rsidP="0055464A">
      <w:r w:rsidRPr="00C94828">
        <w:rPr>
          <w:rFonts w:hint="eastAsia"/>
          <w:u w:val="single"/>
        </w:rPr>
        <w:t>Scene#2</w:t>
      </w:r>
      <w:r w:rsidRPr="00C94828">
        <w:rPr>
          <w:rFonts w:hint="eastAsia"/>
        </w:rPr>
        <w:t>: Intra-CU MCG LTM cell switch with keeping the existing SN connection is performed, i.e., PCell change from Cell#1 to Cell#2. Since CU for MCG (i.e., MN) is not changed due to PCell change, the MN security update is not performed, i.e., the MN key is maintained as KgNB#1. On the other hand, for the SN key, the SN security update is performed because the candidate cell configuration for Cell#2 includes sk-Counter. Consequently, the SN key is updated to S-KgNB#2 based on KgNB#1 and sk-Counter value 2. Since the MN security is not updated, the SN security update is redundant and unnecessary, which can result in data interruption at SCG due to the random access procedure for SN security update.</w:t>
      </w:r>
    </w:p>
    <w:p w14:paraId="7BDF2163" w14:textId="4EAB9D83" w:rsidR="000B78A6" w:rsidRDefault="000B78A6" w:rsidP="000B78A6">
      <w:pPr>
        <w:rPr>
          <w:rFonts w:eastAsiaTheme="minorEastAsia"/>
          <w:bCs/>
          <w:lang w:eastAsia="ko-KR"/>
        </w:rPr>
      </w:pPr>
      <w:r>
        <w:rPr>
          <w:rFonts w:eastAsiaTheme="minorEastAsia" w:hint="eastAsia"/>
          <w:bCs/>
          <w:lang w:eastAsia="ko-KR"/>
        </w:rPr>
        <w:t>Based on</w:t>
      </w:r>
      <w:r w:rsidRPr="00C94828">
        <w:rPr>
          <w:rFonts w:eastAsiaTheme="minorEastAsia" w:hint="eastAsia"/>
          <w:bCs/>
          <w:lang w:eastAsia="ko-KR"/>
        </w:rPr>
        <w:t xml:space="preserve"> the legacy Rel-15 RRC reconfiguration with sync procedure</w:t>
      </w:r>
      <w:r>
        <w:rPr>
          <w:rFonts w:eastAsiaTheme="minorEastAsia" w:hint="eastAsia"/>
          <w:bCs/>
          <w:lang w:eastAsia="ko-KR"/>
        </w:rPr>
        <w:t>,</w:t>
      </w:r>
      <w:r w:rsidRPr="00C94828">
        <w:rPr>
          <w:rFonts w:eastAsiaTheme="minorEastAsia" w:hint="eastAsia"/>
          <w:bCs/>
          <w:lang w:eastAsia="ko-KR"/>
        </w:rPr>
        <w:t xml:space="preserve"> </w:t>
      </w:r>
      <w:r>
        <w:rPr>
          <w:rFonts w:eastAsiaTheme="minorEastAsia" w:hint="eastAsia"/>
          <w:bCs/>
          <w:lang w:eastAsia="ko-KR"/>
        </w:rPr>
        <w:t xml:space="preserve">whether to perform the SN security update </w:t>
      </w:r>
      <w:r w:rsidRPr="00C94828">
        <w:rPr>
          <w:rFonts w:eastAsiaTheme="minorEastAsia" w:hint="eastAsia"/>
          <w:bCs/>
          <w:lang w:eastAsia="ko-KR"/>
        </w:rPr>
        <w:t>during MN RRC reconfiguration</w:t>
      </w:r>
      <w:r>
        <w:rPr>
          <w:rFonts w:eastAsiaTheme="minorEastAsia" w:hint="eastAsia"/>
          <w:bCs/>
          <w:lang w:eastAsia="ko-KR"/>
        </w:rPr>
        <w:t xml:space="preserve"> (e.g., MN handover) does not depend on whether the MN security update is performed but rather on whether </w:t>
      </w:r>
      <w:r w:rsidRPr="00C94828">
        <w:rPr>
          <w:rFonts w:eastAsiaTheme="minorEastAsia" w:hint="eastAsia"/>
          <w:bCs/>
          <w:lang w:eastAsia="ko-KR"/>
        </w:rPr>
        <w:t>sk-Counter is provided</w:t>
      </w:r>
      <w:r>
        <w:rPr>
          <w:rFonts w:eastAsiaTheme="minorEastAsia" w:hint="eastAsia"/>
          <w:bCs/>
          <w:lang w:eastAsia="ko-KR"/>
        </w:rPr>
        <w:t xml:space="preserve">. This means that </w:t>
      </w:r>
      <w:r w:rsidRPr="00C94828">
        <w:rPr>
          <w:rFonts w:eastAsiaTheme="minorEastAsia" w:hint="eastAsia"/>
          <w:bCs/>
          <w:lang w:eastAsia="ko-KR"/>
        </w:rPr>
        <w:t>the legacy Rel-15 RRC reconfiguration with sync procedure cannot prevent redundant SN security update during subsequent intra-CU MCG LTM cell switches</w:t>
      </w:r>
      <w:r>
        <w:rPr>
          <w:rFonts w:eastAsiaTheme="minorEastAsia" w:hint="eastAsia"/>
          <w:bCs/>
          <w:lang w:eastAsia="ko-KR"/>
        </w:rPr>
        <w:t>. Hence, as described in scene#2, a redundant SN security update may be performed during subsequent intra-CU MCG cell switches.</w:t>
      </w:r>
    </w:p>
    <w:p w14:paraId="22E0B90C" w14:textId="5C6DFC0C" w:rsidR="0055464A" w:rsidRPr="00BC13FA" w:rsidRDefault="0055464A" w:rsidP="0055464A">
      <w:pPr>
        <w:rPr>
          <w:lang w:val="en-US" w:eastAsia="ko-KR"/>
        </w:rPr>
      </w:pPr>
      <w:r w:rsidRPr="00BC13FA">
        <w:rPr>
          <w:rFonts w:hint="eastAsia"/>
          <w:b/>
          <w:lang w:eastAsia="ko-KR"/>
        </w:rPr>
        <w:t xml:space="preserve">Observation </w:t>
      </w:r>
      <w:r w:rsidR="00032A4D" w:rsidRPr="00BC13FA">
        <w:rPr>
          <w:rFonts w:hint="eastAsia"/>
          <w:b/>
          <w:lang w:eastAsia="ko-KR"/>
        </w:rPr>
        <w:t>1</w:t>
      </w:r>
      <w:r w:rsidRPr="00BC13FA">
        <w:rPr>
          <w:rFonts w:hint="eastAsia"/>
          <w:b/>
          <w:lang w:eastAsia="ko-KR"/>
        </w:rPr>
        <w:t>. During subsequent intra-CU MCG LTM cell switches, a redundant SN security update may be performed due to the provision of sk-Counter into candidate cell configurations.</w:t>
      </w:r>
    </w:p>
    <w:p w14:paraId="647AB58D" w14:textId="0E7C5E9F" w:rsidR="0055464A" w:rsidRPr="00BC13FA" w:rsidRDefault="00653763" w:rsidP="0055464A">
      <w:pPr>
        <w:rPr>
          <w:lang w:eastAsia="ko-KR"/>
        </w:rPr>
      </w:pPr>
      <w:r w:rsidRPr="00BC13FA">
        <w:rPr>
          <w:rFonts w:hint="eastAsia"/>
          <w:u w:val="single"/>
        </w:rPr>
        <w:t>Scene#3</w:t>
      </w:r>
      <w:r w:rsidRPr="00BC13FA">
        <w:rPr>
          <w:rFonts w:hint="eastAsia"/>
        </w:rPr>
        <w:t>: Intra-CU MCG LTM cell switch with keeping the existing SN connection is performed, i.e., PCell change from Cell#2 to Cell#1. Since CU for MCG (i.e., MN) is not changed due to PCell change, the MN security update is not performed, i.e., the MN key is maintained as KgNB#1. On the other hand, for the SN key, the SN security update is performed because the candidate cell configuration for Cell#1 includes sk-Counter. Consequently, the SN key is updated to S-KgNB#1 based on KgNB#1 and sk-Counter value 1. Here, the SN key that were used in the past (i.e. S-KgNB#1) is re-used, which violates the security requirement that the security key that were used in the past should not be re-used. This violation can incur a severe security related problem, e.g., leakage of the SN key may occur due to repetitive intra-CU MCG LTM cell switches with keeping the existing SN connection.</w:t>
      </w:r>
    </w:p>
    <w:p w14:paraId="005B3F82" w14:textId="656060F9" w:rsidR="001828D3" w:rsidRPr="00BC13FA" w:rsidRDefault="00F4393D" w:rsidP="00B0483E">
      <w:pPr>
        <w:rPr>
          <w:b/>
          <w:lang w:eastAsia="ko-KR"/>
        </w:rPr>
      </w:pPr>
      <w:r w:rsidRPr="00BC13FA">
        <w:rPr>
          <w:rFonts w:hint="eastAsia"/>
          <w:b/>
          <w:lang w:eastAsia="ko-KR"/>
        </w:rPr>
        <w:t>Ob</w:t>
      </w:r>
      <w:r w:rsidR="00B0483E" w:rsidRPr="00BC13FA">
        <w:rPr>
          <w:rFonts w:hint="eastAsia"/>
          <w:b/>
          <w:lang w:eastAsia="ko-KR"/>
        </w:rPr>
        <w:t xml:space="preserve">servation </w:t>
      </w:r>
      <w:r w:rsidR="00032A4D" w:rsidRPr="00BC13FA">
        <w:rPr>
          <w:rFonts w:hint="eastAsia"/>
          <w:b/>
          <w:lang w:eastAsia="ko-KR"/>
        </w:rPr>
        <w:t>2</w:t>
      </w:r>
      <w:r w:rsidR="00B0483E" w:rsidRPr="00BC13FA">
        <w:rPr>
          <w:rFonts w:hint="eastAsia"/>
          <w:b/>
          <w:lang w:eastAsia="ko-KR"/>
        </w:rPr>
        <w:t xml:space="preserve">. During subsequent intra-CU MCG LTM cell switches, </w:t>
      </w:r>
      <w:r w:rsidR="00B0483E" w:rsidRPr="00BC13FA">
        <w:rPr>
          <w:b/>
          <w:lang w:eastAsia="ko-KR"/>
        </w:rPr>
        <w:t xml:space="preserve">the SN key that were used in the past </w:t>
      </w:r>
      <w:r w:rsidR="007C53B0" w:rsidRPr="00BC13FA">
        <w:rPr>
          <w:rFonts w:hint="eastAsia"/>
          <w:b/>
          <w:lang w:eastAsia="ko-KR"/>
        </w:rPr>
        <w:t>may be</w:t>
      </w:r>
      <w:r w:rsidR="00B0483E" w:rsidRPr="00BC13FA">
        <w:rPr>
          <w:b/>
          <w:lang w:eastAsia="ko-KR"/>
        </w:rPr>
        <w:t xml:space="preserve"> re-used</w:t>
      </w:r>
      <w:r w:rsidR="00B0483E" w:rsidRPr="00BC13FA">
        <w:rPr>
          <w:rFonts w:hint="eastAsia"/>
          <w:b/>
          <w:lang w:eastAsia="ko-KR"/>
        </w:rPr>
        <w:t>.</w:t>
      </w:r>
    </w:p>
    <w:p w14:paraId="056DE6C9" w14:textId="712C4D36" w:rsidR="005D37FB" w:rsidRPr="00BC13FA" w:rsidRDefault="00493FBA" w:rsidP="004D0FA2">
      <w:pPr>
        <w:rPr>
          <w:rFonts w:eastAsiaTheme="minorEastAsia"/>
          <w:bCs/>
          <w:lang w:eastAsia="ko-KR"/>
        </w:rPr>
      </w:pPr>
      <w:r w:rsidRPr="00BC13FA">
        <w:rPr>
          <w:rFonts w:eastAsiaTheme="minorEastAsia" w:hint="eastAsia"/>
          <w:bCs/>
          <w:lang w:eastAsia="ko-KR"/>
        </w:rPr>
        <w:t xml:space="preserve">It seems that the problem incurred by the observation </w:t>
      </w:r>
      <w:r w:rsidR="00032A4D" w:rsidRPr="00BC13FA">
        <w:rPr>
          <w:rFonts w:eastAsiaTheme="minorEastAsia" w:hint="eastAsia"/>
          <w:bCs/>
          <w:lang w:eastAsia="ko-KR"/>
        </w:rPr>
        <w:t>2</w:t>
      </w:r>
      <w:r w:rsidRPr="00BC13FA">
        <w:rPr>
          <w:rFonts w:eastAsiaTheme="minorEastAsia" w:hint="eastAsia"/>
          <w:bCs/>
          <w:lang w:eastAsia="ko-KR"/>
        </w:rPr>
        <w:t xml:space="preserve"> is a consequence of the problem incurred by the observation </w:t>
      </w:r>
      <w:r w:rsidR="00032A4D" w:rsidRPr="00BC13FA">
        <w:rPr>
          <w:rFonts w:eastAsiaTheme="minorEastAsia" w:hint="eastAsia"/>
          <w:bCs/>
          <w:lang w:eastAsia="ko-KR"/>
        </w:rPr>
        <w:t>1</w:t>
      </w:r>
      <w:r w:rsidRPr="00BC13FA">
        <w:rPr>
          <w:rFonts w:eastAsiaTheme="minorEastAsia" w:hint="eastAsia"/>
          <w:bCs/>
          <w:lang w:eastAsia="ko-KR"/>
        </w:rPr>
        <w:t xml:space="preserve">. </w:t>
      </w:r>
      <w:r w:rsidR="004D0FA2" w:rsidRPr="00BC13FA">
        <w:rPr>
          <w:rFonts w:eastAsiaTheme="minorEastAsia" w:hint="eastAsia"/>
          <w:bCs/>
          <w:lang w:eastAsia="ko-KR"/>
        </w:rPr>
        <w:t xml:space="preserve">This implies that </w:t>
      </w:r>
      <w:r w:rsidRPr="00BC13FA">
        <w:rPr>
          <w:rFonts w:eastAsiaTheme="minorEastAsia" w:hint="eastAsia"/>
          <w:bCs/>
          <w:lang w:eastAsia="ko-KR"/>
        </w:rPr>
        <w:t>a violation of security requirement due to duplicated SN security key use during subsequent intra-CU MCG LTM cell switches can be prevented by blocking redundant SN security update during subsequent intra-CU MCG LTM cell switches.</w:t>
      </w:r>
      <w:r w:rsidR="004D0FA2" w:rsidRPr="00BC13FA">
        <w:rPr>
          <w:rFonts w:eastAsiaTheme="minorEastAsia" w:hint="eastAsia"/>
          <w:bCs/>
          <w:lang w:eastAsia="ko-KR"/>
        </w:rPr>
        <w:t xml:space="preserve"> To this en</w:t>
      </w:r>
      <w:bookmarkStart w:id="1" w:name="_Hlk177997903"/>
      <w:r w:rsidR="004D0FA2" w:rsidRPr="00BC13FA">
        <w:rPr>
          <w:rFonts w:eastAsiaTheme="minorEastAsia" w:hint="eastAsia"/>
          <w:bCs/>
          <w:lang w:eastAsia="ko-KR"/>
        </w:rPr>
        <w:t>d, an SN security update during subsequent MCG LTM cell switches with DC (i.e., SN is not changed) needs to be performed only if MN security update is performed during an MCG LTM cell switch.</w:t>
      </w:r>
      <w:bookmarkEnd w:id="1"/>
      <w:r w:rsidR="004D0FA2" w:rsidRPr="00BC13FA">
        <w:rPr>
          <w:rFonts w:eastAsiaTheme="minorEastAsia" w:hint="eastAsia"/>
          <w:bCs/>
          <w:lang w:eastAsia="ko-KR"/>
        </w:rPr>
        <w:t xml:space="preserve"> For example, the new Rel-19 RRC ID introduced in the last meeting (i.e., RAN2#127) can be used for</w:t>
      </w:r>
      <w:r w:rsidR="005A288E" w:rsidRPr="00BC13FA">
        <w:rPr>
          <w:rFonts w:eastAsiaTheme="minorEastAsia" w:hint="eastAsia"/>
          <w:bCs/>
          <w:lang w:eastAsia="ko-KR"/>
        </w:rPr>
        <w:t xml:space="preserve"> UE to perform SN security update</w:t>
      </w:r>
      <w:r w:rsidR="004D0FA2" w:rsidRPr="00BC13FA">
        <w:rPr>
          <w:rFonts w:eastAsiaTheme="minorEastAsia" w:hint="eastAsia"/>
          <w:bCs/>
          <w:lang w:eastAsia="ko-KR"/>
        </w:rPr>
        <w:t xml:space="preserve"> if MN security update is performed based on the new Rel-19 RRC ID</w:t>
      </w:r>
      <w:r w:rsidR="005A288E" w:rsidRPr="00BC13FA">
        <w:rPr>
          <w:rFonts w:eastAsiaTheme="minorEastAsia" w:hint="eastAsia"/>
          <w:bCs/>
          <w:lang w:eastAsia="ko-KR"/>
        </w:rPr>
        <w:t>. Other options given in [1] based approaches are also possible.</w:t>
      </w:r>
    </w:p>
    <w:p w14:paraId="78B20AD0" w14:textId="163D417C" w:rsidR="005A288E" w:rsidRPr="00BC13FA" w:rsidRDefault="005A288E" w:rsidP="004D0FA2">
      <w:pPr>
        <w:rPr>
          <w:rFonts w:eastAsiaTheme="minorEastAsia"/>
          <w:b/>
          <w:lang w:eastAsia="ko-KR"/>
        </w:rPr>
      </w:pPr>
      <w:r w:rsidRPr="00BC13FA">
        <w:rPr>
          <w:rFonts w:eastAsiaTheme="minorEastAsia" w:hint="eastAsia"/>
          <w:b/>
          <w:lang w:eastAsia="ko-KR"/>
        </w:rPr>
        <w:t xml:space="preserve">Proposal </w:t>
      </w:r>
      <w:r w:rsidR="00032A4D" w:rsidRPr="00BC13FA">
        <w:rPr>
          <w:rFonts w:eastAsiaTheme="minorEastAsia" w:hint="eastAsia"/>
          <w:b/>
          <w:lang w:eastAsia="ko-KR"/>
        </w:rPr>
        <w:t>1</w:t>
      </w:r>
      <w:r w:rsidRPr="00BC13FA">
        <w:rPr>
          <w:rFonts w:eastAsiaTheme="minorEastAsia" w:hint="eastAsia"/>
          <w:b/>
          <w:lang w:eastAsia="ko-KR"/>
        </w:rPr>
        <w:t>.</w:t>
      </w:r>
      <w:r w:rsidR="0090264A" w:rsidRPr="00BC13FA">
        <w:rPr>
          <w:rFonts w:eastAsiaTheme="minorEastAsia" w:hint="eastAsia"/>
          <w:b/>
          <w:lang w:eastAsia="ko-KR"/>
        </w:rPr>
        <w:t xml:space="preserve"> </w:t>
      </w:r>
      <w:r w:rsidR="0090264A" w:rsidRPr="00BC13FA">
        <w:rPr>
          <w:rFonts w:eastAsiaTheme="minorEastAsia"/>
          <w:b/>
          <w:lang w:eastAsia="ko-KR"/>
        </w:rPr>
        <w:t>SN security update during subsequent MCG LTM cell switch</w:t>
      </w:r>
      <w:r w:rsidR="0090264A" w:rsidRPr="00BC13FA">
        <w:rPr>
          <w:rFonts w:eastAsiaTheme="minorEastAsia" w:hint="eastAsia"/>
          <w:b/>
          <w:lang w:eastAsia="ko-KR"/>
        </w:rPr>
        <w:t>es</w:t>
      </w:r>
      <w:r w:rsidR="0090264A" w:rsidRPr="00BC13FA">
        <w:rPr>
          <w:rFonts w:eastAsiaTheme="minorEastAsia"/>
          <w:b/>
          <w:lang w:eastAsia="ko-KR"/>
        </w:rPr>
        <w:t xml:space="preserve"> with DC (i.e., SN is not changed) </w:t>
      </w:r>
      <w:r w:rsidR="0090264A" w:rsidRPr="00BC13FA">
        <w:rPr>
          <w:rFonts w:eastAsiaTheme="minorEastAsia" w:hint="eastAsia"/>
          <w:b/>
          <w:lang w:eastAsia="ko-KR"/>
        </w:rPr>
        <w:t>is</w:t>
      </w:r>
      <w:r w:rsidR="0090264A" w:rsidRPr="00BC13FA">
        <w:rPr>
          <w:rFonts w:eastAsiaTheme="minorEastAsia"/>
          <w:b/>
          <w:lang w:eastAsia="ko-KR"/>
        </w:rPr>
        <w:t xml:space="preserve"> performed only if MN security update is performed during an MCG LTM cell switch.</w:t>
      </w:r>
    </w:p>
    <w:p w14:paraId="7CD514D1" w14:textId="77777777" w:rsidR="00653763" w:rsidRPr="00E27E81" w:rsidRDefault="00653763" w:rsidP="00653763">
      <w:pPr>
        <w:adjustRightInd w:val="0"/>
        <w:spacing w:after="0"/>
        <w:jc w:val="both"/>
        <w:rPr>
          <w:rFonts w:eastAsiaTheme="minorEastAsia"/>
          <w:bCs/>
          <w:lang w:eastAsia="ko-KR"/>
        </w:rPr>
      </w:pPr>
    </w:p>
    <w:p w14:paraId="158CA3D8" w14:textId="1995084B" w:rsidR="00653763" w:rsidRDefault="003B25E5" w:rsidP="00653763">
      <w:pPr>
        <w:adjustRightInd w:val="0"/>
        <w:spacing w:after="0"/>
        <w:jc w:val="both"/>
        <w:rPr>
          <w:rFonts w:eastAsiaTheme="minorEastAsia"/>
          <w:lang w:eastAsia="ko-KR"/>
        </w:rPr>
      </w:pPr>
      <w:r>
        <w:object w:dxaOrig="17745" w:dyaOrig="22125" w14:anchorId="07BA3ECB">
          <v:shape id="_x0000_i1026" type="#_x0000_t75" style="width:481.5pt;height:600.75pt" o:ole="">
            <v:imagedata r:id="rId10" o:title=""/>
          </v:shape>
          <o:OLEObject Type="Embed" ProgID="Visio.Drawing.15" ShapeID="_x0000_i1026" DrawAspect="Content" ObjectID="_1789478089" r:id="rId11"/>
        </w:object>
      </w:r>
    </w:p>
    <w:p w14:paraId="4F764A25" w14:textId="4AFD97ED" w:rsidR="00653763" w:rsidRPr="00C94828" w:rsidRDefault="00653763" w:rsidP="00653763">
      <w:pPr>
        <w:adjustRightInd w:val="0"/>
        <w:spacing w:after="0"/>
        <w:jc w:val="both"/>
        <w:rPr>
          <w:rFonts w:ascii="Arial" w:eastAsiaTheme="minorEastAsia" w:hAnsi="Arial" w:cs="Arial"/>
          <w:b/>
          <w:bCs/>
          <w:lang w:eastAsia="ko-KR"/>
        </w:rPr>
      </w:pPr>
      <w:r w:rsidRPr="00C94828">
        <w:rPr>
          <w:rFonts w:ascii="Arial" w:eastAsiaTheme="minorEastAsia" w:hAnsi="Arial" w:cs="Arial"/>
          <w:b/>
          <w:bCs/>
          <w:lang w:eastAsia="ko-KR"/>
        </w:rPr>
        <w:t xml:space="preserve">Figure </w:t>
      </w:r>
      <w:r w:rsidR="00032A4D">
        <w:rPr>
          <w:rFonts w:ascii="Arial" w:eastAsiaTheme="minorEastAsia" w:hAnsi="Arial" w:cs="Arial" w:hint="eastAsia"/>
          <w:b/>
          <w:bCs/>
          <w:lang w:eastAsia="ko-KR"/>
        </w:rPr>
        <w:t>2</w:t>
      </w:r>
      <w:r w:rsidRPr="00C94828">
        <w:rPr>
          <w:rFonts w:ascii="Arial" w:eastAsiaTheme="minorEastAsia" w:hAnsi="Arial" w:cs="Arial"/>
          <w:b/>
          <w:bCs/>
          <w:lang w:eastAsia="ko-KR"/>
        </w:rPr>
        <w:t>.</w:t>
      </w:r>
      <w:r w:rsidRPr="00C94828">
        <w:rPr>
          <w:rFonts w:ascii="Arial" w:eastAsiaTheme="minorEastAsia" w:hAnsi="Arial" w:cs="Arial" w:hint="eastAsia"/>
          <w:b/>
          <w:bCs/>
          <w:lang w:eastAsia="ko-KR"/>
        </w:rPr>
        <w:t xml:space="preserve"> Subsequent inter-CU LTM cell switches in case where the SN connection via a specific cell is maintained.</w:t>
      </w:r>
    </w:p>
    <w:p w14:paraId="08073B85" w14:textId="77777777" w:rsidR="00653763" w:rsidRPr="00032A4D" w:rsidRDefault="00653763" w:rsidP="00653763">
      <w:pPr>
        <w:adjustRightInd w:val="0"/>
        <w:spacing w:after="0"/>
        <w:jc w:val="both"/>
        <w:rPr>
          <w:rFonts w:eastAsiaTheme="minorEastAsia"/>
          <w:bCs/>
          <w:lang w:eastAsia="ko-KR"/>
        </w:rPr>
      </w:pPr>
    </w:p>
    <w:p w14:paraId="18831B23" w14:textId="455B1342" w:rsidR="00653763" w:rsidRPr="00C94828" w:rsidRDefault="00653763" w:rsidP="0055464A">
      <w:pPr>
        <w:rPr>
          <w:lang w:eastAsia="ko-KR"/>
        </w:rPr>
      </w:pPr>
      <w:r w:rsidRPr="00C94828">
        <w:rPr>
          <w:rFonts w:hint="eastAsia"/>
          <w:b/>
          <w:lang w:eastAsia="ko-KR"/>
        </w:rPr>
        <w:t xml:space="preserve">Figure </w:t>
      </w:r>
      <w:r w:rsidR="00032A4D">
        <w:rPr>
          <w:rFonts w:hint="eastAsia"/>
          <w:b/>
          <w:lang w:eastAsia="ko-KR"/>
        </w:rPr>
        <w:t>2</w:t>
      </w:r>
      <w:r w:rsidRPr="00C94828">
        <w:rPr>
          <w:rFonts w:hint="eastAsia"/>
          <w:lang w:eastAsia="ko-KR"/>
        </w:rPr>
        <w:t xml:space="preserve"> describes a scenario that subsequent inter-CU MCG LTM cell switches are performed</w:t>
      </w:r>
      <w:r w:rsidRPr="00C94828">
        <w:rPr>
          <w:lang w:eastAsia="ko-KR"/>
        </w:rPr>
        <w:t xml:space="preserve"> in case where the SN connection via a spec</w:t>
      </w:r>
      <w:r w:rsidR="00790EB0">
        <w:rPr>
          <w:rFonts w:hint="eastAsia"/>
          <w:lang w:eastAsia="ko-KR"/>
        </w:rPr>
        <w:t>i</w:t>
      </w:r>
      <w:r w:rsidRPr="00C94828">
        <w:rPr>
          <w:lang w:eastAsia="ko-KR"/>
        </w:rPr>
        <w:t>fic cell is maintained</w:t>
      </w:r>
      <w:r w:rsidRPr="00C94828">
        <w:rPr>
          <w:rFonts w:hint="eastAsia"/>
          <w:lang w:eastAsia="ko-KR"/>
        </w:rPr>
        <w:t>.</w:t>
      </w:r>
    </w:p>
    <w:p w14:paraId="78B4BB91" w14:textId="77777777" w:rsidR="00653763" w:rsidRPr="00C94828" w:rsidRDefault="00653763" w:rsidP="0055464A">
      <w:r w:rsidRPr="00C94828">
        <w:rPr>
          <w:rFonts w:hint="eastAsia"/>
          <w:u w:val="single"/>
        </w:rPr>
        <w:t>Scene#0</w:t>
      </w:r>
      <w:r w:rsidRPr="00C94828">
        <w:rPr>
          <w:rFonts w:hint="eastAsia"/>
        </w:rPr>
        <w:t>: the UE is configured with DC, where Cell#0 belonging to CU#0 is PCell and Cell#5 belonging to CU#5 is PSCell. The MN security key and the SN security key are KgNB#0 and S-KgNB#0, respectively. Cell#1 belonging to CU#1 and Cell#2 belonging to CU#2 are configured with candidate cells for MCG LTM cell switch with keeping the SN connection via the current PSCell (i.e., Cell#5).</w:t>
      </w:r>
    </w:p>
    <w:p w14:paraId="488CB02C" w14:textId="77777777" w:rsidR="00653763" w:rsidRPr="00C94828" w:rsidRDefault="00653763" w:rsidP="0055464A">
      <w:r w:rsidRPr="00C94828">
        <w:rPr>
          <w:rFonts w:hint="eastAsia"/>
          <w:u w:val="single"/>
        </w:rPr>
        <w:lastRenderedPageBreak/>
        <w:t>Scene#1</w:t>
      </w:r>
      <w:r w:rsidRPr="00C94828">
        <w:rPr>
          <w:rFonts w:hint="eastAsia"/>
        </w:rPr>
        <w:t>: Inter-CU MCG LTM cell switch with keeping the existing SN connection is performed, i.e., PCell change from Cell#0 to Cell#1. Due to PCell change, the MN security is updated, i.e., the MN key is updated from KgNB#0 to KgNB#1. Subsequently, the SN security is updated based on KgNB#1 and sk-Counter included in the candidate cell configuration for Cell#1, where sk-Counter value is 1. Consequently, the SN security is updated to S-KgNB#1.</w:t>
      </w:r>
    </w:p>
    <w:p w14:paraId="584F639F" w14:textId="77777777" w:rsidR="00653763" w:rsidRPr="00C94828" w:rsidRDefault="00653763" w:rsidP="0055464A">
      <w:r w:rsidRPr="00C94828">
        <w:rPr>
          <w:rFonts w:hint="eastAsia"/>
          <w:u w:val="single"/>
        </w:rPr>
        <w:t>Scene#2</w:t>
      </w:r>
      <w:r w:rsidRPr="00C94828">
        <w:rPr>
          <w:rFonts w:hint="eastAsia"/>
        </w:rPr>
        <w:t>: Inter-CU MCG LTM cell switch with keeping the existing SN connection is performed, i.e., PCell change from Cell#1 to Cell#2. Due to PCell change, the MN security is updated, i.e., the MN key is updated from KgNB#1 to KgNB#2. Subsequently, the SN security is updated based on KgNB#2 and sk-Counter included in the candidate cell configuration for Cell#2, where sk-Counter value is 2. Consequently, the SN security is updated to S-KgNB#2.</w:t>
      </w:r>
    </w:p>
    <w:p w14:paraId="747A69C0" w14:textId="57A212A4" w:rsidR="00653763" w:rsidRPr="00BC13FA" w:rsidRDefault="00653763" w:rsidP="0055464A">
      <w:r w:rsidRPr="00C94828">
        <w:rPr>
          <w:rFonts w:hint="eastAsia"/>
          <w:u w:val="single"/>
        </w:rPr>
        <w:t>Scene#3</w:t>
      </w:r>
      <w:r w:rsidRPr="00C94828">
        <w:rPr>
          <w:rFonts w:hint="eastAsia"/>
        </w:rPr>
        <w:t xml:space="preserve">: Inter-CU MCG LTM cell switch with keeping the existing SN connection is performed, i.e., PCell change from Cell#2 to Cell#1. Due to PCell change, the MN security is updated, i.e., the MN key is updated from KgNB#2 to KgNB#3. Subsequently, the SN security is updated based on KgNB#3 and sk-Counter included in the candidate cell </w:t>
      </w:r>
      <w:r w:rsidRPr="00BC13FA">
        <w:rPr>
          <w:rFonts w:hint="eastAsia"/>
        </w:rPr>
        <w:t>configuration for Cell#1, where sk-Counter value is 1. Consequently, the SN security is updated to S-KgNB#3. Here, sk-Counter value 1 is re-used for updating the SN key.</w:t>
      </w:r>
    </w:p>
    <w:p w14:paraId="39E7BE0A" w14:textId="574FFA28" w:rsidR="0020681F" w:rsidRPr="00BC13FA" w:rsidRDefault="0020681F" w:rsidP="0055464A">
      <w:pPr>
        <w:rPr>
          <w:b/>
          <w:lang w:eastAsia="ko-KR"/>
        </w:rPr>
      </w:pPr>
      <w:r w:rsidRPr="00BC13FA">
        <w:rPr>
          <w:rFonts w:hint="eastAsia"/>
          <w:b/>
          <w:lang w:eastAsia="ko-KR"/>
        </w:rPr>
        <w:t xml:space="preserve">Observation </w:t>
      </w:r>
      <w:r w:rsidR="00032A4D" w:rsidRPr="00BC13FA">
        <w:rPr>
          <w:rFonts w:hint="eastAsia"/>
          <w:b/>
          <w:lang w:eastAsia="ko-KR"/>
        </w:rPr>
        <w:t>3</w:t>
      </w:r>
      <w:r w:rsidRPr="00BC13FA">
        <w:rPr>
          <w:rFonts w:hint="eastAsia"/>
          <w:b/>
          <w:lang w:eastAsia="ko-KR"/>
        </w:rPr>
        <w:t>.</w:t>
      </w:r>
      <w:r w:rsidR="0055464A" w:rsidRPr="00BC13FA">
        <w:rPr>
          <w:rFonts w:hint="eastAsia"/>
          <w:b/>
          <w:lang w:eastAsia="ko-KR"/>
        </w:rPr>
        <w:t xml:space="preserve"> During subsequent inter-CU MCG LTM cell switches, the same sk-Counter value may be repetitively used.</w:t>
      </w:r>
    </w:p>
    <w:p w14:paraId="17172E2B" w14:textId="66FFEE74" w:rsidR="0020681F" w:rsidRDefault="0081513D" w:rsidP="0020681F">
      <w:pPr>
        <w:rPr>
          <w:rFonts w:eastAsiaTheme="minorEastAsia"/>
          <w:bCs/>
          <w:lang w:eastAsia="ko-KR"/>
        </w:rPr>
      </w:pPr>
      <w:r w:rsidRPr="00BC13FA">
        <w:rPr>
          <w:rFonts w:eastAsiaTheme="minorEastAsia" w:hint="eastAsia"/>
          <w:bCs/>
          <w:lang w:eastAsia="ko-KR"/>
        </w:rPr>
        <w:t>In [2], there is the note saying that the SN Counter value (i.e., sk</w:t>
      </w:r>
      <w:r>
        <w:rPr>
          <w:rFonts w:eastAsiaTheme="minorEastAsia" w:hint="eastAsia"/>
          <w:bCs/>
          <w:lang w:eastAsia="ko-KR"/>
        </w:rPr>
        <w:t xml:space="preserve">-Counter) input is never reused within or across DC and SCPAC (see the </w:t>
      </w:r>
      <w:r w:rsidR="00F16F4C">
        <w:rPr>
          <w:rFonts w:eastAsiaTheme="minorEastAsia" w:hint="eastAsia"/>
          <w:bCs/>
          <w:lang w:eastAsia="ko-KR"/>
        </w:rPr>
        <w:t>yellow-</w:t>
      </w:r>
      <w:r>
        <w:rPr>
          <w:rFonts w:eastAsiaTheme="minorEastAsia" w:hint="eastAsia"/>
          <w:bCs/>
          <w:lang w:eastAsia="ko-KR"/>
        </w:rPr>
        <w:t>highlighted part below).</w:t>
      </w:r>
    </w:p>
    <w:tbl>
      <w:tblPr>
        <w:tblStyle w:val="af5"/>
        <w:tblW w:w="0" w:type="auto"/>
        <w:tblLook w:val="04A0" w:firstRow="1" w:lastRow="0" w:firstColumn="1" w:lastColumn="0" w:noHBand="0" w:noVBand="1"/>
      </w:tblPr>
      <w:tblGrid>
        <w:gridCol w:w="9631"/>
      </w:tblGrid>
      <w:tr w:rsidR="0081513D" w14:paraId="5CD3BA27" w14:textId="77777777" w:rsidTr="0081513D">
        <w:tc>
          <w:tcPr>
            <w:tcW w:w="9631" w:type="dxa"/>
          </w:tcPr>
          <w:p w14:paraId="7CC30C1C" w14:textId="77777777" w:rsidR="0081513D" w:rsidRPr="002A016B" w:rsidRDefault="0081513D" w:rsidP="0081513D">
            <w:pPr>
              <w:pStyle w:val="1"/>
            </w:pPr>
            <w:bookmarkStart w:id="2" w:name="_Toc19634933"/>
            <w:bookmarkStart w:id="3" w:name="_Toc26876001"/>
            <w:bookmarkStart w:id="4" w:name="_Toc35528768"/>
            <w:bookmarkStart w:id="5" w:name="_Toc35533529"/>
            <w:bookmarkStart w:id="6" w:name="_Toc45028910"/>
            <w:bookmarkStart w:id="7" w:name="_Toc45274575"/>
            <w:bookmarkStart w:id="8" w:name="_Toc45275162"/>
            <w:bookmarkStart w:id="9" w:name="_Toc51168420"/>
            <w:bookmarkStart w:id="10" w:name="_Toc170465880"/>
            <w:r w:rsidRPr="002A016B">
              <w:t>A.</w:t>
            </w:r>
            <w:r>
              <w:t>16</w:t>
            </w:r>
            <w:r w:rsidRPr="002A016B">
              <w:tab/>
              <w:t>Derivation of K</w:t>
            </w:r>
            <w:r w:rsidRPr="002A016B">
              <w:rPr>
                <w:vertAlign w:val="subscript"/>
              </w:rPr>
              <w:t>SN</w:t>
            </w:r>
            <w:r w:rsidRPr="002A016B">
              <w:t xml:space="preserve"> for dual connectivity</w:t>
            </w:r>
            <w:bookmarkEnd w:id="2"/>
            <w:bookmarkEnd w:id="3"/>
            <w:bookmarkEnd w:id="4"/>
            <w:bookmarkEnd w:id="5"/>
            <w:bookmarkEnd w:id="6"/>
            <w:bookmarkEnd w:id="7"/>
            <w:bookmarkEnd w:id="8"/>
            <w:bookmarkEnd w:id="9"/>
            <w:bookmarkEnd w:id="10"/>
          </w:p>
          <w:p w14:paraId="61B47A4B" w14:textId="77777777" w:rsidR="0081513D" w:rsidRPr="002A016B" w:rsidRDefault="0081513D" w:rsidP="0081513D">
            <w:r w:rsidRPr="002A016B">
              <w:t>This input string is used when the MN and UE derive K</w:t>
            </w:r>
            <w:r w:rsidRPr="002A016B">
              <w:rPr>
                <w:vertAlign w:val="subscript"/>
              </w:rPr>
              <w:t>SN</w:t>
            </w:r>
            <w:r w:rsidRPr="002A016B">
              <w:t xml:space="preserve"> during dual connectivity. The following input parameters shall be used:</w:t>
            </w:r>
          </w:p>
          <w:p w14:paraId="63C46D47" w14:textId="77777777" w:rsidR="0081513D" w:rsidRPr="002A016B" w:rsidRDefault="0081513D" w:rsidP="0081513D">
            <w:pPr>
              <w:pStyle w:val="B1"/>
            </w:pPr>
            <w:r w:rsidRPr="002A016B">
              <w:t>-</w:t>
            </w:r>
            <w:r w:rsidRPr="002A016B">
              <w:tab/>
              <w:t>FC =0x</w:t>
            </w:r>
            <w:r>
              <w:t>79,</w:t>
            </w:r>
          </w:p>
          <w:p w14:paraId="01A13B6D" w14:textId="77777777" w:rsidR="0081513D" w:rsidRPr="002A016B" w:rsidRDefault="0081513D" w:rsidP="0081513D">
            <w:pPr>
              <w:pStyle w:val="B1"/>
            </w:pPr>
            <w:r w:rsidRPr="002A016B">
              <w:t>-</w:t>
            </w:r>
            <w:r w:rsidRPr="002A016B">
              <w:tab/>
              <w:t xml:space="preserve">P0 = Value of the </w:t>
            </w:r>
            <w:r>
              <w:t>SN</w:t>
            </w:r>
            <w:r w:rsidRPr="002A016B">
              <w:t xml:space="preserve"> Counter as a non-negative</w:t>
            </w:r>
            <w:r w:rsidRPr="00102943">
              <w:t xml:space="preserve"> </w:t>
            </w:r>
            <w:r w:rsidRPr="002A016B">
              <w:t>integer</w:t>
            </w:r>
            <w:r>
              <w:t>,</w:t>
            </w:r>
          </w:p>
          <w:p w14:paraId="21717707" w14:textId="77777777" w:rsidR="0081513D" w:rsidRPr="002A016B" w:rsidRDefault="0081513D" w:rsidP="0081513D">
            <w:pPr>
              <w:pStyle w:val="B1"/>
            </w:pPr>
            <w:r w:rsidRPr="002A016B">
              <w:t>-</w:t>
            </w:r>
            <w:r w:rsidRPr="002A016B">
              <w:tab/>
              <w:t xml:space="preserve">L0 = length of the </w:t>
            </w:r>
            <w:r>
              <w:t>SN</w:t>
            </w:r>
            <w:r w:rsidRPr="002A016B">
              <w:t xml:space="preserve"> Counter value (i.e. 0x00</w:t>
            </w:r>
            <w:r w:rsidRPr="00102943">
              <w:t xml:space="preserve"> </w:t>
            </w:r>
            <w:r w:rsidRPr="002A016B">
              <w:t>0x02)</w:t>
            </w:r>
            <w:r>
              <w:t>.</w:t>
            </w:r>
          </w:p>
          <w:p w14:paraId="18F00463" w14:textId="77777777" w:rsidR="0081513D" w:rsidRDefault="0081513D" w:rsidP="0081513D">
            <w:r w:rsidRPr="002A016B">
              <w:t xml:space="preserve">The input </w:t>
            </w:r>
            <w:r>
              <w:t xml:space="preserve">key </w:t>
            </w:r>
            <w:r w:rsidRPr="002A016B">
              <w:t>KEY shall be K</w:t>
            </w:r>
            <w:r w:rsidRPr="002A016B">
              <w:rPr>
                <w:vertAlign w:val="subscript"/>
              </w:rPr>
              <w:t>eNB</w:t>
            </w:r>
            <w:r w:rsidRPr="002A016B">
              <w:t xml:space="preserve"> when the MN is an ng-eNB and K</w:t>
            </w:r>
            <w:r w:rsidRPr="00A07745">
              <w:rPr>
                <w:vertAlign w:val="subscript"/>
              </w:rPr>
              <w:t>gNB</w:t>
            </w:r>
            <w:r w:rsidRPr="002A016B">
              <w:t xml:space="preserve"> when the MN is a gNB.</w:t>
            </w:r>
          </w:p>
          <w:p w14:paraId="23C522C6" w14:textId="24437BBC" w:rsidR="0081513D" w:rsidRPr="0081513D" w:rsidRDefault="0081513D" w:rsidP="0081513D">
            <w:pPr>
              <w:pStyle w:val="NO"/>
            </w:pPr>
            <w:r w:rsidRPr="001B6D3F">
              <w:t xml:space="preserve">NOTE: The same input string is used for both DC and </w:t>
            </w:r>
            <w:r w:rsidRPr="00F16F4C">
              <w:t xml:space="preserve">SCPAC. Therefore, </w:t>
            </w:r>
            <w:r w:rsidRPr="00F16F4C">
              <w:rPr>
                <w:highlight w:val="yellow"/>
              </w:rPr>
              <w:t>it is crucial that the SN Counter value input is never reused within or across DC and SCPAC.</w:t>
            </w:r>
          </w:p>
        </w:tc>
      </w:tr>
    </w:tbl>
    <w:p w14:paraId="77F1CB17" w14:textId="1F5F631A" w:rsidR="0081513D" w:rsidRPr="00BC13FA" w:rsidRDefault="00661056" w:rsidP="0020681F">
      <w:pPr>
        <w:rPr>
          <w:rFonts w:eastAsiaTheme="minorEastAsia"/>
          <w:bCs/>
          <w:lang w:eastAsia="ko-KR"/>
        </w:rPr>
      </w:pPr>
      <w:r>
        <w:rPr>
          <w:rFonts w:eastAsiaTheme="minorEastAsia" w:hint="eastAsia"/>
          <w:bCs/>
          <w:lang w:eastAsia="ko-KR"/>
        </w:rPr>
        <w:t>Based on the note, repeated use of the same sk-Counter during subsequent inter-CU MCG LTM cell switches may be problematic.</w:t>
      </w:r>
      <w:r w:rsidR="002712AE">
        <w:rPr>
          <w:rFonts w:eastAsiaTheme="minorEastAsia" w:hint="eastAsia"/>
          <w:bCs/>
          <w:lang w:eastAsia="ko-KR"/>
        </w:rPr>
        <w:t xml:space="preserve"> For example,</w:t>
      </w:r>
      <w:r w:rsidR="002712AE" w:rsidRPr="002712AE">
        <w:rPr>
          <w:rFonts w:hint="eastAsia"/>
        </w:rPr>
        <w:t xml:space="preserve"> </w:t>
      </w:r>
      <w:r w:rsidR="002712AE">
        <w:rPr>
          <w:rFonts w:hint="eastAsia"/>
          <w:lang w:eastAsia="ko-KR"/>
        </w:rPr>
        <w:t>t</w:t>
      </w:r>
      <w:r w:rsidR="002712AE" w:rsidRPr="00C94828">
        <w:rPr>
          <w:rFonts w:hint="eastAsia"/>
        </w:rPr>
        <w:t>he repe</w:t>
      </w:r>
      <w:r w:rsidR="002712AE">
        <w:rPr>
          <w:rFonts w:hint="eastAsia"/>
          <w:lang w:eastAsia="ko-KR"/>
        </w:rPr>
        <w:t>ated</w:t>
      </w:r>
      <w:r w:rsidR="002712AE" w:rsidRPr="00C94828">
        <w:rPr>
          <w:rFonts w:hint="eastAsia"/>
        </w:rPr>
        <w:t xml:space="preserve"> use of </w:t>
      </w:r>
      <w:r w:rsidR="002712AE">
        <w:rPr>
          <w:rFonts w:hint="eastAsia"/>
          <w:lang w:eastAsia="ko-KR"/>
        </w:rPr>
        <w:t xml:space="preserve">the </w:t>
      </w:r>
      <w:r w:rsidR="002712AE" w:rsidRPr="00C94828">
        <w:rPr>
          <w:rFonts w:hint="eastAsia"/>
        </w:rPr>
        <w:t>same sk-Counter value may incur a security concern, e.g., limited randomization for generating a new security key</w:t>
      </w:r>
      <w:r w:rsidR="002712AE">
        <w:rPr>
          <w:rFonts w:hint="eastAsia"/>
          <w:lang w:eastAsia="ko-KR"/>
        </w:rPr>
        <w:t xml:space="preserve"> by using the same sk-Counter value</w:t>
      </w:r>
      <w:r w:rsidR="002712AE" w:rsidRPr="00C94828">
        <w:rPr>
          <w:rFonts w:hint="eastAsia"/>
        </w:rPr>
        <w:t>.</w:t>
      </w:r>
      <w:r w:rsidR="00A121F5">
        <w:rPr>
          <w:rFonts w:hint="eastAsia"/>
          <w:lang w:eastAsia="ko-KR"/>
        </w:rPr>
        <w:t xml:space="preserve"> In RAN2 perspective, </w:t>
      </w:r>
      <w:r w:rsidR="00A121F5">
        <w:rPr>
          <w:rFonts w:eastAsiaTheme="minorEastAsia" w:hint="eastAsia"/>
          <w:bCs/>
          <w:lang w:eastAsia="ko-KR"/>
        </w:rPr>
        <w:t>i</w:t>
      </w:r>
      <w:r w:rsidR="00A121F5" w:rsidRPr="00A121F5">
        <w:rPr>
          <w:rFonts w:eastAsiaTheme="minorEastAsia"/>
          <w:bCs/>
          <w:lang w:eastAsia="ko-KR"/>
        </w:rPr>
        <w:t xml:space="preserve">t is difficult to judge whether or not it is problematic to repeatedly use the same sk-Counter </w:t>
      </w:r>
      <w:r w:rsidR="00A121F5">
        <w:rPr>
          <w:rFonts w:eastAsiaTheme="minorEastAsia" w:hint="eastAsia"/>
          <w:bCs/>
          <w:lang w:eastAsia="ko-KR"/>
        </w:rPr>
        <w:t>during subsequent inter-CU MCG LTM cell switches</w:t>
      </w:r>
      <w:r w:rsidR="00A121F5" w:rsidRPr="00A121F5">
        <w:rPr>
          <w:rFonts w:eastAsiaTheme="minorEastAsia"/>
          <w:bCs/>
          <w:lang w:eastAsia="ko-KR"/>
        </w:rPr>
        <w:t>, as it is outside the scope of RAN2.</w:t>
      </w:r>
      <w:r w:rsidR="00A121F5">
        <w:rPr>
          <w:rFonts w:eastAsiaTheme="minorEastAsia" w:hint="eastAsia"/>
          <w:bCs/>
          <w:lang w:eastAsia="ko-KR"/>
        </w:rPr>
        <w:t xml:space="preserve"> </w:t>
      </w:r>
      <w:r w:rsidR="00A121F5">
        <w:rPr>
          <w:rFonts w:hint="eastAsia"/>
          <w:lang w:eastAsia="ko-KR"/>
        </w:rPr>
        <w:t xml:space="preserve">Therefore, RAN2 needs to consult with SA3 whether the </w:t>
      </w:r>
      <w:r w:rsidR="00A121F5" w:rsidRPr="00BC13FA">
        <w:rPr>
          <w:rFonts w:eastAsiaTheme="minorEastAsia" w:hint="eastAsia"/>
          <w:bCs/>
          <w:lang w:eastAsia="ko-KR"/>
        </w:rPr>
        <w:t>repeated use of the same sk-Counter during subsequent inter-CU MCG LTM cell switches is problematic or not.</w:t>
      </w:r>
    </w:p>
    <w:p w14:paraId="040A205C" w14:textId="5FFB86AB" w:rsidR="0081513D" w:rsidRPr="00BC13FA" w:rsidRDefault="00A121F5" w:rsidP="0020681F">
      <w:pPr>
        <w:rPr>
          <w:rFonts w:eastAsiaTheme="minorEastAsia"/>
          <w:b/>
          <w:lang w:eastAsia="ko-KR"/>
        </w:rPr>
      </w:pPr>
      <w:r w:rsidRPr="00BC13FA">
        <w:rPr>
          <w:rFonts w:eastAsiaTheme="minorEastAsia" w:hint="eastAsia"/>
          <w:b/>
          <w:lang w:eastAsia="ko-KR"/>
        </w:rPr>
        <w:t xml:space="preserve">Proposal </w:t>
      </w:r>
      <w:r w:rsidR="00032A4D" w:rsidRPr="00BC13FA">
        <w:rPr>
          <w:rFonts w:eastAsiaTheme="minorEastAsia" w:hint="eastAsia"/>
          <w:b/>
          <w:lang w:eastAsia="ko-KR"/>
        </w:rPr>
        <w:t>2</w:t>
      </w:r>
      <w:r w:rsidRPr="00BC13FA">
        <w:rPr>
          <w:rFonts w:eastAsiaTheme="minorEastAsia" w:hint="eastAsia"/>
          <w:b/>
          <w:lang w:eastAsia="ko-KR"/>
        </w:rPr>
        <w:t xml:space="preserve">. Send LS to SA3 to ask </w:t>
      </w:r>
      <w:r w:rsidRPr="00BC13FA">
        <w:rPr>
          <w:rFonts w:eastAsiaTheme="minorEastAsia"/>
          <w:b/>
          <w:lang w:eastAsia="ko-KR"/>
        </w:rPr>
        <w:t xml:space="preserve">whether or not it is problematic to repeatedly use the same sk-Counter </w:t>
      </w:r>
      <w:r w:rsidRPr="00BC13FA">
        <w:rPr>
          <w:rFonts w:eastAsiaTheme="minorEastAsia" w:hint="eastAsia"/>
          <w:b/>
          <w:lang w:eastAsia="ko-KR"/>
        </w:rPr>
        <w:t>during subsequent inter-CU MCG LTM cell switches.</w:t>
      </w:r>
    </w:p>
    <w:p w14:paraId="6D127B4D" w14:textId="77777777" w:rsidR="00A121F5" w:rsidRPr="0020681F" w:rsidRDefault="00A121F5" w:rsidP="0020681F">
      <w:pPr>
        <w:rPr>
          <w:rFonts w:eastAsiaTheme="minorEastAsia"/>
          <w:bCs/>
          <w:lang w:eastAsia="ko-KR"/>
        </w:rPr>
      </w:pPr>
    </w:p>
    <w:p w14:paraId="1B11C120" w14:textId="5CEAD429" w:rsidR="00D4259F" w:rsidRPr="00970A3B" w:rsidRDefault="00B02523">
      <w:pPr>
        <w:pStyle w:val="1"/>
        <w:spacing w:line="300" w:lineRule="atLeast"/>
        <w:rPr>
          <w:noProof/>
          <w:lang w:val="en-US" w:eastAsia="ko-KR"/>
        </w:rPr>
      </w:pPr>
      <w:r w:rsidRPr="00970A3B">
        <w:rPr>
          <w:rFonts w:eastAsia="맑은 고딕" w:hint="eastAsia"/>
          <w:lang w:val="en-US" w:eastAsia="ko-KR"/>
        </w:rPr>
        <w:t>3</w:t>
      </w:r>
      <w:r w:rsidRPr="00970A3B">
        <w:rPr>
          <w:rFonts w:eastAsia="맑은 고딕"/>
          <w:lang w:val="en-US" w:eastAsia="ko-KR"/>
        </w:rPr>
        <w:t>.</w:t>
      </w:r>
      <w:r w:rsidR="00CA1066" w:rsidRPr="00970A3B">
        <w:rPr>
          <w:noProof/>
          <w:lang w:val="en-US"/>
        </w:rPr>
        <w:tab/>
      </w:r>
      <w:r w:rsidRPr="00970A3B">
        <w:rPr>
          <w:rFonts w:hint="eastAsia"/>
          <w:noProof/>
          <w:lang w:val="en-US" w:eastAsia="ko-KR"/>
        </w:rPr>
        <w:t>Conclusion</w:t>
      </w:r>
    </w:p>
    <w:p w14:paraId="3FB7D49A" w14:textId="2FAA7F7E" w:rsidR="00F15273" w:rsidRPr="00970A3B" w:rsidRDefault="00600E2F" w:rsidP="007E19AC">
      <w:pPr>
        <w:rPr>
          <w:lang w:eastAsia="ko-KR"/>
        </w:rPr>
      </w:pPr>
      <w:r w:rsidRPr="00970A3B">
        <w:rPr>
          <w:lang w:eastAsia="ko-KR"/>
        </w:rPr>
        <w:t xml:space="preserve">In this paper, we have made the following </w:t>
      </w:r>
      <w:r w:rsidR="002A5EA8" w:rsidRPr="00970A3B">
        <w:rPr>
          <w:lang w:eastAsia="ko-KR"/>
        </w:rPr>
        <w:t xml:space="preserve">observations and </w:t>
      </w:r>
      <w:r w:rsidRPr="00970A3B">
        <w:rPr>
          <w:lang w:eastAsia="ko-KR"/>
        </w:rPr>
        <w:t>proposals:</w:t>
      </w:r>
    </w:p>
    <w:p w14:paraId="4164D557" w14:textId="77777777" w:rsidR="00BC13FA" w:rsidRPr="00BC13FA" w:rsidRDefault="00BC13FA" w:rsidP="00BC13FA">
      <w:pPr>
        <w:rPr>
          <w:lang w:val="en-US" w:eastAsia="ko-KR"/>
        </w:rPr>
      </w:pPr>
      <w:r w:rsidRPr="00BC13FA">
        <w:rPr>
          <w:rFonts w:hint="eastAsia"/>
          <w:b/>
          <w:lang w:eastAsia="ko-KR"/>
        </w:rPr>
        <w:t>Observation 1. During subsequent intra-CU MCG LTM cell switches, a redundant SN security update may be performed due to the provision of sk-Counter into candidate cell configurations.</w:t>
      </w:r>
    </w:p>
    <w:p w14:paraId="545942F2" w14:textId="77777777" w:rsidR="00BC13FA" w:rsidRPr="00BC13FA" w:rsidRDefault="00BC13FA" w:rsidP="00BC13FA">
      <w:pPr>
        <w:rPr>
          <w:b/>
          <w:lang w:eastAsia="ko-KR"/>
        </w:rPr>
      </w:pPr>
      <w:r w:rsidRPr="00BC13FA">
        <w:rPr>
          <w:rFonts w:hint="eastAsia"/>
          <w:b/>
          <w:lang w:eastAsia="ko-KR"/>
        </w:rPr>
        <w:t xml:space="preserve">Observation 2. During subsequent intra-CU MCG LTM cell switches, </w:t>
      </w:r>
      <w:r w:rsidRPr="00BC13FA">
        <w:rPr>
          <w:b/>
          <w:lang w:eastAsia="ko-KR"/>
        </w:rPr>
        <w:t xml:space="preserve">the SN key that were used in the past </w:t>
      </w:r>
      <w:r w:rsidRPr="00BC13FA">
        <w:rPr>
          <w:rFonts w:hint="eastAsia"/>
          <w:b/>
          <w:lang w:eastAsia="ko-KR"/>
        </w:rPr>
        <w:t>may be</w:t>
      </w:r>
      <w:r w:rsidRPr="00BC13FA">
        <w:rPr>
          <w:b/>
          <w:lang w:eastAsia="ko-KR"/>
        </w:rPr>
        <w:t xml:space="preserve"> re-used</w:t>
      </w:r>
      <w:r w:rsidRPr="00BC13FA">
        <w:rPr>
          <w:rFonts w:hint="eastAsia"/>
          <w:b/>
          <w:lang w:eastAsia="ko-KR"/>
        </w:rPr>
        <w:t>.</w:t>
      </w:r>
    </w:p>
    <w:p w14:paraId="7F6A1DAB" w14:textId="77777777" w:rsidR="00BC13FA" w:rsidRPr="00BC13FA" w:rsidRDefault="00BC13FA" w:rsidP="00BC13FA">
      <w:pPr>
        <w:rPr>
          <w:rFonts w:eastAsiaTheme="minorEastAsia"/>
          <w:b/>
          <w:lang w:eastAsia="ko-KR"/>
        </w:rPr>
      </w:pPr>
      <w:r w:rsidRPr="00BC13FA">
        <w:rPr>
          <w:rFonts w:eastAsiaTheme="minorEastAsia" w:hint="eastAsia"/>
          <w:b/>
          <w:lang w:eastAsia="ko-KR"/>
        </w:rPr>
        <w:t xml:space="preserve">Proposal 1. </w:t>
      </w:r>
      <w:r w:rsidRPr="00BC13FA">
        <w:rPr>
          <w:rFonts w:eastAsiaTheme="minorEastAsia"/>
          <w:b/>
          <w:lang w:eastAsia="ko-KR"/>
        </w:rPr>
        <w:t>SN security update during subsequent MCG LTM cell switch</w:t>
      </w:r>
      <w:r w:rsidRPr="00BC13FA">
        <w:rPr>
          <w:rFonts w:eastAsiaTheme="minorEastAsia" w:hint="eastAsia"/>
          <w:b/>
          <w:lang w:eastAsia="ko-KR"/>
        </w:rPr>
        <w:t>es</w:t>
      </w:r>
      <w:r w:rsidRPr="00BC13FA">
        <w:rPr>
          <w:rFonts w:eastAsiaTheme="minorEastAsia"/>
          <w:b/>
          <w:lang w:eastAsia="ko-KR"/>
        </w:rPr>
        <w:t xml:space="preserve"> with DC (i.e., SN is not changed) </w:t>
      </w:r>
      <w:r w:rsidRPr="00BC13FA">
        <w:rPr>
          <w:rFonts w:eastAsiaTheme="minorEastAsia" w:hint="eastAsia"/>
          <w:b/>
          <w:lang w:eastAsia="ko-KR"/>
        </w:rPr>
        <w:t>is</w:t>
      </w:r>
      <w:r w:rsidRPr="00BC13FA">
        <w:rPr>
          <w:rFonts w:eastAsiaTheme="minorEastAsia"/>
          <w:b/>
          <w:lang w:eastAsia="ko-KR"/>
        </w:rPr>
        <w:t xml:space="preserve"> performed only if MN security update is performed during an MCG LTM cell switch.</w:t>
      </w:r>
    </w:p>
    <w:p w14:paraId="25012E92" w14:textId="77777777" w:rsidR="00BC13FA" w:rsidRPr="00BC13FA" w:rsidRDefault="00BC13FA" w:rsidP="00BC13FA">
      <w:pPr>
        <w:rPr>
          <w:b/>
          <w:lang w:eastAsia="ko-KR"/>
        </w:rPr>
      </w:pPr>
      <w:r w:rsidRPr="00BC13FA">
        <w:rPr>
          <w:rFonts w:hint="eastAsia"/>
          <w:b/>
          <w:lang w:eastAsia="ko-KR"/>
        </w:rPr>
        <w:lastRenderedPageBreak/>
        <w:t>Observation 3. During subsequent inter-CU MCG LTM cell switches, the same sk-Counter value may be repetitively used.</w:t>
      </w:r>
    </w:p>
    <w:p w14:paraId="39645DD9" w14:textId="77777777" w:rsidR="00BC13FA" w:rsidRPr="00BC13FA" w:rsidRDefault="00BC13FA" w:rsidP="00BC13FA">
      <w:pPr>
        <w:rPr>
          <w:rFonts w:eastAsiaTheme="minorEastAsia"/>
          <w:b/>
          <w:lang w:eastAsia="ko-KR"/>
        </w:rPr>
      </w:pPr>
      <w:r w:rsidRPr="00BC13FA">
        <w:rPr>
          <w:rFonts w:eastAsiaTheme="minorEastAsia" w:hint="eastAsia"/>
          <w:b/>
          <w:lang w:eastAsia="ko-KR"/>
        </w:rPr>
        <w:t xml:space="preserve">Proposal 2. Send LS to SA3 to ask </w:t>
      </w:r>
      <w:r w:rsidRPr="00BC13FA">
        <w:rPr>
          <w:rFonts w:eastAsiaTheme="minorEastAsia"/>
          <w:b/>
          <w:lang w:eastAsia="ko-KR"/>
        </w:rPr>
        <w:t xml:space="preserve">whether or not it is problematic to repeatedly use the same sk-Counter </w:t>
      </w:r>
      <w:r w:rsidRPr="00BC13FA">
        <w:rPr>
          <w:rFonts w:eastAsiaTheme="minorEastAsia" w:hint="eastAsia"/>
          <w:b/>
          <w:lang w:eastAsia="ko-KR"/>
        </w:rPr>
        <w:t>during subsequent inter-CU MCG LTM cell switches.</w:t>
      </w:r>
    </w:p>
    <w:p w14:paraId="50DA2BC1" w14:textId="77777777" w:rsidR="00457F3F" w:rsidRPr="00BC13FA" w:rsidRDefault="00457F3F" w:rsidP="00CE2047">
      <w:pPr>
        <w:rPr>
          <w:b/>
          <w:lang w:eastAsia="ko-KR"/>
        </w:rPr>
      </w:pPr>
    </w:p>
    <w:p w14:paraId="3A5A9B8B" w14:textId="42377181" w:rsidR="00A4175E" w:rsidRPr="00970A3B" w:rsidRDefault="00A4175E" w:rsidP="00A4175E">
      <w:pPr>
        <w:pStyle w:val="1"/>
        <w:spacing w:line="300" w:lineRule="atLeast"/>
        <w:rPr>
          <w:noProof/>
          <w:lang w:val="en-US" w:eastAsia="ko-KR"/>
        </w:rPr>
      </w:pPr>
      <w:r w:rsidRPr="00970A3B">
        <w:rPr>
          <w:rFonts w:eastAsia="맑은 고딕"/>
          <w:lang w:val="en-US" w:eastAsia="ko-KR"/>
        </w:rPr>
        <w:t>4.</w:t>
      </w:r>
      <w:r w:rsidR="00CA1066" w:rsidRPr="00970A3B">
        <w:rPr>
          <w:noProof/>
          <w:lang w:val="en-US"/>
        </w:rPr>
        <w:tab/>
      </w:r>
      <w:r w:rsidRPr="00970A3B">
        <w:rPr>
          <w:noProof/>
          <w:lang w:val="en-US" w:eastAsia="ko-KR"/>
        </w:rPr>
        <w:t>References</w:t>
      </w:r>
    </w:p>
    <w:p w14:paraId="5ED036E8" w14:textId="51B2F91A" w:rsidR="001D4214" w:rsidRPr="008E1DB9" w:rsidRDefault="00A86941" w:rsidP="00CB201A">
      <w:pPr>
        <w:rPr>
          <w:lang w:val="en-US" w:eastAsia="ko-KR"/>
        </w:rPr>
      </w:pPr>
      <w:r w:rsidRPr="00970A3B">
        <w:rPr>
          <w:lang w:eastAsia="ko-KR"/>
        </w:rPr>
        <w:t>[1]</w:t>
      </w:r>
      <w:r w:rsidR="00D26DD1">
        <w:rPr>
          <w:rFonts w:hint="eastAsia"/>
          <w:lang w:eastAsia="ko-KR"/>
        </w:rPr>
        <w:t xml:space="preserve"> </w:t>
      </w:r>
      <w:r w:rsidR="005A288E">
        <w:rPr>
          <w:rFonts w:hint="eastAsia"/>
          <w:lang w:eastAsia="ko-KR"/>
        </w:rPr>
        <w:t xml:space="preserve">R2-2403929, </w:t>
      </w:r>
      <w:r w:rsidR="005A288E" w:rsidRPr="005A288E">
        <w:rPr>
          <w:lang w:eastAsia="ko-KR"/>
        </w:rPr>
        <w:t>LS on security handling for inter-CU LTM in non-DC cases</w:t>
      </w:r>
      <w:r w:rsidR="005A288E">
        <w:rPr>
          <w:rFonts w:hint="eastAsia"/>
          <w:lang w:eastAsia="ko-KR"/>
        </w:rPr>
        <w:t xml:space="preserve">, Apple, </w:t>
      </w:r>
      <w:r w:rsidR="005A288E" w:rsidRPr="005A288E">
        <w:rPr>
          <w:lang w:eastAsia="ko-KR"/>
        </w:rPr>
        <w:t>3GPP TSG RAN WG2#125bis, Changsha, China, 15th - 19th April 2024</w:t>
      </w:r>
    </w:p>
    <w:p w14:paraId="6DB1014D" w14:textId="2D1EBE8C" w:rsidR="007B04F1" w:rsidRDefault="0081513D" w:rsidP="00A86941">
      <w:pPr>
        <w:rPr>
          <w:lang w:eastAsia="ko-KR"/>
        </w:rPr>
      </w:pPr>
      <w:r>
        <w:rPr>
          <w:rFonts w:hint="eastAsia"/>
          <w:lang w:eastAsia="ko-KR"/>
        </w:rPr>
        <w:t>[2] TS 33.501</w:t>
      </w:r>
      <w:r w:rsidR="00192F4A">
        <w:rPr>
          <w:rFonts w:hint="eastAsia"/>
          <w:lang w:eastAsia="ko-KR"/>
        </w:rPr>
        <w:t xml:space="preserve"> </w:t>
      </w:r>
      <w:r w:rsidR="00192F4A" w:rsidRPr="00192F4A">
        <w:rPr>
          <w:lang w:eastAsia="ko-KR"/>
        </w:rPr>
        <w:t>Security architecture and procedures for 5G system (Release 18)</w:t>
      </w:r>
    </w:p>
    <w:p w14:paraId="12590636" w14:textId="5E026036" w:rsidR="00920506" w:rsidRDefault="00920506" w:rsidP="00920506">
      <w:pPr>
        <w:pStyle w:val="1"/>
        <w:spacing w:line="300" w:lineRule="atLeast"/>
        <w:rPr>
          <w:noProof/>
          <w:lang w:val="en-US" w:eastAsia="ko-KR"/>
        </w:rPr>
      </w:pPr>
      <w:r w:rsidRPr="00920506">
        <w:rPr>
          <w:rFonts w:hint="eastAsia"/>
          <w:noProof/>
          <w:lang w:val="en-US" w:eastAsia="ko-KR"/>
        </w:rPr>
        <w:t>5.</w:t>
      </w:r>
      <w:r w:rsidRPr="00920506">
        <w:rPr>
          <w:noProof/>
          <w:lang w:val="en-US" w:eastAsia="ko-KR"/>
        </w:rPr>
        <w:tab/>
      </w:r>
      <w:r w:rsidRPr="00920506">
        <w:rPr>
          <w:rFonts w:hint="eastAsia"/>
          <w:noProof/>
          <w:lang w:val="en-US" w:eastAsia="ko-KR"/>
        </w:rPr>
        <w:t>Annex</w:t>
      </w:r>
    </w:p>
    <w:p w14:paraId="33EDB3D0" w14:textId="7DECE4C1" w:rsidR="00CB201A" w:rsidRDefault="00CB201A" w:rsidP="00920506">
      <w:pPr>
        <w:pStyle w:val="2"/>
        <w:rPr>
          <w:lang w:val="en-US" w:eastAsia="ko-KR"/>
        </w:rPr>
      </w:pPr>
      <w:r>
        <w:rPr>
          <w:rFonts w:hint="eastAsia"/>
          <w:lang w:val="en-US" w:eastAsia="ko-KR"/>
        </w:rPr>
        <w:t>5.1.</w:t>
      </w:r>
      <w:r>
        <w:rPr>
          <w:lang w:val="en-US" w:eastAsia="ko-KR"/>
        </w:rPr>
        <w:tab/>
      </w:r>
      <w:r>
        <w:rPr>
          <w:rFonts w:hint="eastAsia"/>
          <w:lang w:val="en-US" w:eastAsia="ko-KR"/>
        </w:rPr>
        <w:t>Agreements</w:t>
      </w:r>
    </w:p>
    <w:p w14:paraId="220E8332" w14:textId="068836EC" w:rsidR="00F64737" w:rsidRDefault="00F64737" w:rsidP="00CB201A">
      <w:pPr>
        <w:pStyle w:val="3"/>
        <w:rPr>
          <w:lang w:val="en-US" w:eastAsia="ko-KR"/>
        </w:rPr>
      </w:pPr>
      <w:r>
        <w:rPr>
          <w:rFonts w:hint="eastAsia"/>
          <w:lang w:val="en-US" w:eastAsia="ko-KR"/>
        </w:rPr>
        <w:t>5.1.</w:t>
      </w:r>
      <w:r w:rsidR="00CB201A">
        <w:rPr>
          <w:rFonts w:hint="eastAsia"/>
          <w:lang w:val="en-US" w:eastAsia="ko-KR"/>
        </w:rPr>
        <w:t>1.</w:t>
      </w:r>
      <w:r>
        <w:rPr>
          <w:lang w:val="en-US" w:eastAsia="ko-KR"/>
        </w:rPr>
        <w:tab/>
      </w:r>
      <w:r>
        <w:rPr>
          <w:rFonts w:hint="eastAsia"/>
          <w:lang w:val="en-US" w:eastAsia="ko-KR"/>
        </w:rPr>
        <w:t>RAN1 agreements</w:t>
      </w:r>
    </w:p>
    <w:p w14:paraId="18051992" w14:textId="10AEE0C3" w:rsidR="00F64737" w:rsidRPr="00CB201A" w:rsidRDefault="00F64737" w:rsidP="00CB201A">
      <w:pPr>
        <w:pStyle w:val="NO"/>
        <w:ind w:left="0" w:firstLine="0"/>
        <w:rPr>
          <w:rFonts w:ascii="Arial" w:eastAsiaTheme="minorEastAsia" w:hAnsi="Arial" w:cs="Arial"/>
          <w:iCs/>
          <w:lang w:eastAsia="zh-CN"/>
        </w:rPr>
      </w:pPr>
      <w:r w:rsidRPr="00CB201A">
        <w:rPr>
          <w:rFonts w:ascii="Arial" w:eastAsiaTheme="minorEastAsia" w:hAnsi="Arial" w:cs="Arial" w:hint="eastAsia"/>
          <w:iCs/>
          <w:lang w:eastAsia="zh-CN"/>
        </w:rPr>
        <w:t>RAN1</w:t>
      </w:r>
      <w:r w:rsidR="00CB201A" w:rsidRPr="00CB201A">
        <w:rPr>
          <w:rFonts w:ascii="Arial" w:eastAsiaTheme="minorEastAsia" w:hAnsi="Arial" w:cs="Arial" w:hint="eastAsia"/>
          <w:iCs/>
          <w:lang w:eastAsia="zh-CN"/>
        </w:rPr>
        <w:t>#118</w:t>
      </w:r>
      <w:r w:rsidRPr="00CB201A">
        <w:rPr>
          <w:rFonts w:ascii="Arial" w:eastAsiaTheme="minorEastAsia" w:hAnsi="Arial" w:cs="Arial" w:hint="eastAsia"/>
          <w:iCs/>
          <w:lang w:eastAsia="zh-CN"/>
        </w:rPr>
        <w:t>:</w:t>
      </w:r>
    </w:p>
    <w:p w14:paraId="270026C4" w14:textId="77777777" w:rsidR="00F64737" w:rsidRPr="00112663" w:rsidRDefault="00F64737" w:rsidP="00F64737">
      <w:pPr>
        <w:overflowPunct w:val="0"/>
        <w:autoSpaceDE w:val="0"/>
        <w:autoSpaceDN w:val="0"/>
        <w:adjustRightInd w:val="0"/>
        <w:textAlignment w:val="baseline"/>
        <w:rPr>
          <w:lang w:eastAsia="ja-JP"/>
        </w:rPr>
      </w:pPr>
      <w:r w:rsidRPr="00112663">
        <w:rPr>
          <w:b/>
          <w:bCs/>
          <w:lang w:eastAsia="ja-JP"/>
        </w:rPr>
        <w:t>Agreement</w:t>
      </w:r>
    </w:p>
    <w:p w14:paraId="4BDC03F8" w14:textId="77777777" w:rsidR="00F64737" w:rsidRPr="00112663" w:rsidRDefault="00F64737" w:rsidP="00F64737">
      <w:pPr>
        <w:overflowPunct w:val="0"/>
        <w:autoSpaceDE w:val="0"/>
        <w:autoSpaceDN w:val="0"/>
        <w:adjustRightInd w:val="0"/>
        <w:textAlignment w:val="baseline"/>
        <w:rPr>
          <w:lang w:eastAsia="ja-JP"/>
        </w:rPr>
      </w:pPr>
      <w:r w:rsidRPr="00112663">
        <w:rPr>
          <w:lang w:eastAsia="ja-JP"/>
        </w:rPr>
        <w:t>-       Support L1-RSRP measurement based on CSI-RS</w:t>
      </w:r>
    </w:p>
    <w:p w14:paraId="529127F8" w14:textId="77777777" w:rsidR="00F64737" w:rsidRPr="00112663" w:rsidRDefault="00F64737" w:rsidP="00F64737">
      <w:pPr>
        <w:overflowPunct w:val="0"/>
        <w:autoSpaceDE w:val="0"/>
        <w:autoSpaceDN w:val="0"/>
        <w:adjustRightInd w:val="0"/>
        <w:textAlignment w:val="baseline"/>
        <w:rPr>
          <w:lang w:eastAsia="ja-JP"/>
        </w:rPr>
      </w:pPr>
      <w:r w:rsidRPr="00112663">
        <w:rPr>
          <w:lang w:eastAsia="ja-JP"/>
        </w:rPr>
        <w:t>-       FFS: Support L1-SINR measurement based on CSI-RS</w:t>
      </w:r>
    </w:p>
    <w:p w14:paraId="25B73DFF" w14:textId="77777777" w:rsidR="00F64737" w:rsidRPr="00112663" w:rsidRDefault="00F64737" w:rsidP="00F64737">
      <w:pPr>
        <w:overflowPunct w:val="0"/>
        <w:autoSpaceDE w:val="0"/>
        <w:autoSpaceDN w:val="0"/>
        <w:adjustRightInd w:val="0"/>
        <w:textAlignment w:val="baseline"/>
        <w:rPr>
          <w:lang w:eastAsia="ja-JP"/>
        </w:rPr>
      </w:pPr>
      <w:r w:rsidRPr="00112663">
        <w:rPr>
          <w:lang w:eastAsia="ja-JP"/>
        </w:rPr>
        <w:t> </w:t>
      </w:r>
    </w:p>
    <w:p w14:paraId="01D21E81" w14:textId="77777777" w:rsidR="00F64737" w:rsidRPr="00112663" w:rsidRDefault="00F64737" w:rsidP="00F64737">
      <w:pPr>
        <w:overflowPunct w:val="0"/>
        <w:autoSpaceDE w:val="0"/>
        <w:autoSpaceDN w:val="0"/>
        <w:adjustRightInd w:val="0"/>
        <w:textAlignment w:val="baseline"/>
        <w:rPr>
          <w:lang w:eastAsia="ja-JP"/>
        </w:rPr>
      </w:pPr>
      <w:r w:rsidRPr="00112663">
        <w:rPr>
          <w:b/>
          <w:bCs/>
          <w:lang w:eastAsia="ja-JP"/>
        </w:rPr>
        <w:t>Agreement</w:t>
      </w:r>
    </w:p>
    <w:p w14:paraId="74E8FD8C" w14:textId="77777777" w:rsidR="00F64737" w:rsidRPr="00112663" w:rsidRDefault="00F64737" w:rsidP="00F64737">
      <w:pPr>
        <w:overflowPunct w:val="0"/>
        <w:autoSpaceDE w:val="0"/>
        <w:autoSpaceDN w:val="0"/>
        <w:adjustRightInd w:val="0"/>
        <w:textAlignment w:val="baseline"/>
        <w:rPr>
          <w:lang w:eastAsia="ja-JP"/>
        </w:rPr>
      </w:pPr>
      <w:r w:rsidRPr="00112663">
        <w:rPr>
          <w:lang w:eastAsia="ja-JP"/>
        </w:rPr>
        <w:t>-        Explicit configuration of CSI-RS resource(s) for candidate cell(s) for L1-measurement is supported</w:t>
      </w:r>
    </w:p>
    <w:p w14:paraId="2953D707" w14:textId="77777777" w:rsidR="00F64737" w:rsidRPr="00112663" w:rsidRDefault="00F64737" w:rsidP="00F64737">
      <w:pPr>
        <w:overflowPunct w:val="0"/>
        <w:autoSpaceDE w:val="0"/>
        <w:autoSpaceDN w:val="0"/>
        <w:adjustRightInd w:val="0"/>
        <w:textAlignment w:val="baseline"/>
        <w:rPr>
          <w:lang w:eastAsia="ja-JP"/>
        </w:rPr>
      </w:pPr>
      <w:r w:rsidRPr="00112663">
        <w:rPr>
          <w:lang w:eastAsia="ja-JP"/>
        </w:rPr>
        <w:t> </w:t>
      </w:r>
    </w:p>
    <w:p w14:paraId="106CF8FE" w14:textId="77777777" w:rsidR="00F64737" w:rsidRPr="00112663" w:rsidRDefault="00F64737" w:rsidP="00F64737">
      <w:pPr>
        <w:overflowPunct w:val="0"/>
        <w:autoSpaceDE w:val="0"/>
        <w:autoSpaceDN w:val="0"/>
        <w:adjustRightInd w:val="0"/>
        <w:textAlignment w:val="baseline"/>
        <w:rPr>
          <w:lang w:eastAsia="ja-JP"/>
        </w:rPr>
      </w:pPr>
      <w:r w:rsidRPr="00112663">
        <w:rPr>
          <w:b/>
          <w:bCs/>
          <w:lang w:eastAsia="ja-JP"/>
        </w:rPr>
        <w:t>Agreement</w:t>
      </w:r>
    </w:p>
    <w:p w14:paraId="3F98ECC2" w14:textId="77777777" w:rsidR="00F64737" w:rsidRPr="00112663" w:rsidRDefault="00F64737" w:rsidP="00F64737">
      <w:pPr>
        <w:overflowPunct w:val="0"/>
        <w:autoSpaceDE w:val="0"/>
        <w:autoSpaceDN w:val="0"/>
        <w:adjustRightInd w:val="0"/>
        <w:textAlignment w:val="baseline"/>
        <w:rPr>
          <w:lang w:eastAsia="ja-JP"/>
        </w:rPr>
      </w:pPr>
      <w:r w:rsidRPr="00112663">
        <w:rPr>
          <w:lang w:eastAsia="ja-JP"/>
        </w:rPr>
        <w:t>-        CSI-RS based L1-RSRP report is supported for gNB scheduled measurement reporting</w:t>
      </w:r>
    </w:p>
    <w:p w14:paraId="68BFA910" w14:textId="77777777" w:rsidR="00F64737" w:rsidRPr="00112663" w:rsidRDefault="00F64737" w:rsidP="00F64737">
      <w:pPr>
        <w:overflowPunct w:val="0"/>
        <w:autoSpaceDE w:val="0"/>
        <w:autoSpaceDN w:val="0"/>
        <w:adjustRightInd w:val="0"/>
        <w:textAlignment w:val="baseline"/>
        <w:rPr>
          <w:lang w:eastAsia="ja-JP"/>
        </w:rPr>
      </w:pPr>
      <w:r w:rsidRPr="00112663">
        <w:rPr>
          <w:lang w:eastAsia="ja-JP"/>
        </w:rPr>
        <w:t>-        FFS: CSI-RS based L1-SINR report is supported for gNB scheduled measurement reporting</w:t>
      </w:r>
    </w:p>
    <w:p w14:paraId="1BC5BBCF" w14:textId="77777777" w:rsidR="00F64737" w:rsidRPr="00112663" w:rsidRDefault="00F64737" w:rsidP="00F64737">
      <w:pPr>
        <w:overflowPunct w:val="0"/>
        <w:autoSpaceDE w:val="0"/>
        <w:autoSpaceDN w:val="0"/>
        <w:adjustRightInd w:val="0"/>
        <w:textAlignment w:val="baseline"/>
        <w:rPr>
          <w:lang w:eastAsia="ja-JP"/>
        </w:rPr>
      </w:pPr>
      <w:r w:rsidRPr="00112663">
        <w:rPr>
          <w:lang w:eastAsia="ja-JP"/>
        </w:rPr>
        <w:t>-        Rel-18 LTM CSI reporting framework is the baseline for CSI-RS based L1-measurement report by gNB scheduled measurement reporting </w:t>
      </w:r>
    </w:p>
    <w:p w14:paraId="0BC2A462" w14:textId="77777777" w:rsidR="00F64737" w:rsidRPr="00112663" w:rsidRDefault="00F64737" w:rsidP="00F64737">
      <w:pPr>
        <w:overflowPunct w:val="0"/>
        <w:autoSpaceDE w:val="0"/>
        <w:autoSpaceDN w:val="0"/>
        <w:adjustRightInd w:val="0"/>
        <w:textAlignment w:val="baseline"/>
        <w:rPr>
          <w:lang w:eastAsia="ja-JP"/>
        </w:rPr>
      </w:pPr>
      <w:r w:rsidRPr="00112663">
        <w:rPr>
          <w:lang w:eastAsia="ja-JP"/>
        </w:rPr>
        <w:t> </w:t>
      </w:r>
    </w:p>
    <w:p w14:paraId="4528EF36" w14:textId="77777777" w:rsidR="00F64737" w:rsidRPr="00112663" w:rsidRDefault="00F64737" w:rsidP="00F64737">
      <w:pPr>
        <w:overflowPunct w:val="0"/>
        <w:autoSpaceDE w:val="0"/>
        <w:autoSpaceDN w:val="0"/>
        <w:adjustRightInd w:val="0"/>
        <w:textAlignment w:val="baseline"/>
        <w:rPr>
          <w:lang w:eastAsia="ja-JP"/>
        </w:rPr>
      </w:pPr>
      <w:r w:rsidRPr="00112663">
        <w:rPr>
          <w:b/>
          <w:bCs/>
          <w:lang w:eastAsia="ja-JP"/>
        </w:rPr>
        <w:t>Agreement</w:t>
      </w:r>
    </w:p>
    <w:p w14:paraId="4E6DB984" w14:textId="77777777" w:rsidR="00F64737" w:rsidRPr="00112663" w:rsidRDefault="00F64737" w:rsidP="00F64737">
      <w:pPr>
        <w:overflowPunct w:val="0"/>
        <w:autoSpaceDE w:val="0"/>
        <w:autoSpaceDN w:val="0"/>
        <w:adjustRightInd w:val="0"/>
        <w:textAlignment w:val="baseline"/>
        <w:rPr>
          <w:lang w:eastAsia="ja-JP"/>
        </w:rPr>
      </w:pPr>
      <w:r w:rsidRPr="00112663">
        <w:rPr>
          <w:lang w:eastAsia="ja-JP"/>
        </w:rPr>
        <w:t>-        SSB based L1-RSRP measurements is supported for event triggered reporting</w:t>
      </w:r>
    </w:p>
    <w:p w14:paraId="6272E10E" w14:textId="77777777" w:rsidR="00F64737" w:rsidRPr="00112663" w:rsidRDefault="00F64737" w:rsidP="00F64737">
      <w:pPr>
        <w:overflowPunct w:val="0"/>
        <w:autoSpaceDE w:val="0"/>
        <w:autoSpaceDN w:val="0"/>
        <w:adjustRightInd w:val="0"/>
        <w:textAlignment w:val="baseline"/>
        <w:rPr>
          <w:lang w:eastAsia="ja-JP"/>
        </w:rPr>
      </w:pPr>
      <w:r w:rsidRPr="00112663">
        <w:rPr>
          <w:lang w:eastAsia="ja-JP"/>
        </w:rPr>
        <w:t>-        CSI-RS based L1-RSRP measurements is supported for event triggered reporting</w:t>
      </w:r>
    </w:p>
    <w:p w14:paraId="6C30C9B3" w14:textId="77777777" w:rsidR="00F64737" w:rsidRPr="00112663" w:rsidRDefault="00F64737" w:rsidP="00F64737">
      <w:pPr>
        <w:overflowPunct w:val="0"/>
        <w:autoSpaceDE w:val="0"/>
        <w:autoSpaceDN w:val="0"/>
        <w:adjustRightInd w:val="0"/>
        <w:textAlignment w:val="baseline"/>
        <w:rPr>
          <w:lang w:eastAsia="ja-JP"/>
        </w:rPr>
      </w:pPr>
      <w:r w:rsidRPr="00112663">
        <w:rPr>
          <w:lang w:eastAsia="ja-JP"/>
        </w:rPr>
        <w:t>-        FFS: CSI-RS based L1-SINR measurements is supported for event triggered reporting</w:t>
      </w:r>
    </w:p>
    <w:p w14:paraId="4B61F17E" w14:textId="77777777" w:rsidR="00F64737" w:rsidRPr="00112663" w:rsidRDefault="00F64737" w:rsidP="00F64737">
      <w:pPr>
        <w:overflowPunct w:val="0"/>
        <w:autoSpaceDE w:val="0"/>
        <w:autoSpaceDN w:val="0"/>
        <w:adjustRightInd w:val="0"/>
        <w:textAlignment w:val="baseline"/>
        <w:rPr>
          <w:lang w:eastAsia="ja-JP"/>
        </w:rPr>
      </w:pPr>
      <w:r w:rsidRPr="00112663">
        <w:rPr>
          <w:lang w:eastAsia="ja-JP"/>
        </w:rPr>
        <w:t> </w:t>
      </w:r>
    </w:p>
    <w:p w14:paraId="077A58BA" w14:textId="77777777" w:rsidR="00F64737" w:rsidRPr="00112663" w:rsidRDefault="00F64737" w:rsidP="00F64737">
      <w:pPr>
        <w:overflowPunct w:val="0"/>
        <w:autoSpaceDE w:val="0"/>
        <w:autoSpaceDN w:val="0"/>
        <w:adjustRightInd w:val="0"/>
        <w:textAlignment w:val="baseline"/>
        <w:rPr>
          <w:lang w:eastAsia="ja-JP"/>
        </w:rPr>
      </w:pPr>
      <w:r w:rsidRPr="00112663">
        <w:rPr>
          <w:b/>
          <w:bCs/>
          <w:lang w:eastAsia="ja-JP"/>
        </w:rPr>
        <w:t>Agreement</w:t>
      </w:r>
    </w:p>
    <w:p w14:paraId="7BAA84E6" w14:textId="77777777" w:rsidR="00F64737" w:rsidRPr="00112663" w:rsidRDefault="00F64737" w:rsidP="00F64737">
      <w:pPr>
        <w:overflowPunct w:val="0"/>
        <w:autoSpaceDE w:val="0"/>
        <w:autoSpaceDN w:val="0"/>
        <w:adjustRightInd w:val="0"/>
        <w:textAlignment w:val="baseline"/>
        <w:rPr>
          <w:lang w:eastAsia="ja-JP"/>
        </w:rPr>
      </w:pPr>
      <w:r w:rsidRPr="00112663">
        <w:rPr>
          <w:lang w:eastAsia="ja-JP"/>
        </w:rPr>
        <w:t>For gNB scheduled reporting and event triggered reporting </w:t>
      </w:r>
    </w:p>
    <w:p w14:paraId="57B967A3" w14:textId="77777777" w:rsidR="00F64737" w:rsidRPr="00112663" w:rsidRDefault="00F64737" w:rsidP="00F64737">
      <w:pPr>
        <w:overflowPunct w:val="0"/>
        <w:autoSpaceDE w:val="0"/>
        <w:autoSpaceDN w:val="0"/>
        <w:adjustRightInd w:val="0"/>
        <w:textAlignment w:val="baseline"/>
        <w:rPr>
          <w:lang w:eastAsia="ja-JP"/>
        </w:rPr>
      </w:pPr>
      <w:r w:rsidRPr="00112663">
        <w:rPr>
          <w:lang w:eastAsia="ja-JP"/>
        </w:rPr>
        <w:t>-        At least periodic CSI-RS is supported for L1-RSRP measurement for candidate cell </w:t>
      </w:r>
    </w:p>
    <w:p w14:paraId="7EC9AA42" w14:textId="77777777" w:rsidR="00F64737" w:rsidRPr="00112663" w:rsidRDefault="00F64737" w:rsidP="00F64737">
      <w:pPr>
        <w:overflowPunct w:val="0"/>
        <w:autoSpaceDE w:val="0"/>
        <w:autoSpaceDN w:val="0"/>
        <w:adjustRightInd w:val="0"/>
        <w:textAlignment w:val="baseline"/>
        <w:rPr>
          <w:lang w:eastAsia="ja-JP"/>
        </w:rPr>
      </w:pPr>
      <w:r w:rsidRPr="00112663">
        <w:rPr>
          <w:lang w:eastAsia="ja-JP"/>
        </w:rPr>
        <w:lastRenderedPageBreak/>
        <w:t>o   FFS: aperiodic and semi-persistent CSI-RS</w:t>
      </w:r>
    </w:p>
    <w:p w14:paraId="1995A236" w14:textId="77777777" w:rsidR="00F64737" w:rsidRPr="00112663" w:rsidRDefault="00F64737" w:rsidP="00F64737">
      <w:pPr>
        <w:overflowPunct w:val="0"/>
        <w:autoSpaceDE w:val="0"/>
        <w:autoSpaceDN w:val="0"/>
        <w:adjustRightInd w:val="0"/>
        <w:textAlignment w:val="baseline"/>
        <w:rPr>
          <w:lang w:eastAsia="ja-JP"/>
        </w:rPr>
      </w:pPr>
      <w:r w:rsidRPr="00112663">
        <w:rPr>
          <w:lang w:eastAsia="ja-JP"/>
        </w:rPr>
        <w:t>-        At least CSI-RS for beam management is supported for L1-RSRP measurement for candidate cell</w:t>
      </w:r>
    </w:p>
    <w:p w14:paraId="1C7CAB64" w14:textId="77777777" w:rsidR="00F64737" w:rsidRPr="00112663" w:rsidRDefault="00F64737" w:rsidP="00F64737">
      <w:pPr>
        <w:overflowPunct w:val="0"/>
        <w:autoSpaceDE w:val="0"/>
        <w:autoSpaceDN w:val="0"/>
        <w:adjustRightInd w:val="0"/>
        <w:textAlignment w:val="baseline"/>
        <w:rPr>
          <w:lang w:eastAsia="ja-JP"/>
        </w:rPr>
      </w:pPr>
      <w:r w:rsidRPr="00112663">
        <w:rPr>
          <w:lang w:eastAsia="ja-JP"/>
        </w:rPr>
        <w:t>o   FFS: CSI-RS for mobility</w:t>
      </w:r>
    </w:p>
    <w:p w14:paraId="75C7D086" w14:textId="77777777" w:rsidR="00F64737" w:rsidRPr="00112663" w:rsidRDefault="00F64737" w:rsidP="00F64737">
      <w:pPr>
        <w:overflowPunct w:val="0"/>
        <w:autoSpaceDE w:val="0"/>
        <w:autoSpaceDN w:val="0"/>
        <w:adjustRightInd w:val="0"/>
        <w:textAlignment w:val="baseline"/>
        <w:rPr>
          <w:lang w:eastAsia="ja-JP"/>
        </w:rPr>
      </w:pPr>
      <w:r w:rsidRPr="00112663">
        <w:rPr>
          <w:b/>
          <w:bCs/>
          <w:lang w:eastAsia="ja-JP"/>
        </w:rPr>
        <w:t>Agreement</w:t>
      </w:r>
    </w:p>
    <w:p w14:paraId="0D97A389" w14:textId="77777777" w:rsidR="00F64737" w:rsidRPr="00112663" w:rsidRDefault="00F64737" w:rsidP="00F64737">
      <w:pPr>
        <w:overflowPunct w:val="0"/>
        <w:autoSpaceDE w:val="0"/>
        <w:autoSpaceDN w:val="0"/>
        <w:adjustRightInd w:val="0"/>
        <w:textAlignment w:val="baseline"/>
        <w:rPr>
          <w:lang w:eastAsia="ja-JP"/>
        </w:rPr>
      </w:pPr>
      <w:r w:rsidRPr="00112663">
        <w:rPr>
          <w:lang w:eastAsia="ja-JP"/>
        </w:rPr>
        <w:t>-        For the identification of the serving cell RS for event evaluation, </w:t>
      </w:r>
    </w:p>
    <w:p w14:paraId="0D69862E" w14:textId="77777777" w:rsidR="00F64737" w:rsidRPr="00112663" w:rsidRDefault="00F64737" w:rsidP="00F64737">
      <w:pPr>
        <w:overflowPunct w:val="0"/>
        <w:autoSpaceDE w:val="0"/>
        <w:autoSpaceDN w:val="0"/>
        <w:adjustRightInd w:val="0"/>
        <w:textAlignment w:val="baseline"/>
        <w:rPr>
          <w:lang w:eastAsia="ja-JP"/>
        </w:rPr>
      </w:pPr>
      <w:r w:rsidRPr="00112663">
        <w:rPr>
          <w:lang w:eastAsia="ja-JP"/>
        </w:rPr>
        <w:t>o   At least the following options are further studied in RAN1, where different options could apply to different LTM event</w:t>
      </w:r>
    </w:p>
    <w:p w14:paraId="244D4A29" w14:textId="77777777" w:rsidR="00F64737" w:rsidRPr="00112663" w:rsidRDefault="00F64737" w:rsidP="00F64737">
      <w:pPr>
        <w:overflowPunct w:val="0"/>
        <w:autoSpaceDE w:val="0"/>
        <w:autoSpaceDN w:val="0"/>
        <w:adjustRightInd w:val="0"/>
        <w:textAlignment w:val="baseline"/>
        <w:rPr>
          <w:lang w:eastAsia="ja-JP"/>
        </w:rPr>
      </w:pPr>
      <w:r w:rsidRPr="00112663">
        <w:rPr>
          <w:lang w:eastAsia="ja-JP"/>
        </w:rPr>
        <w:t>§  Option. 1: Derived from QCL (type-D) RS(s) of the indicated joint/DL TCI state for the serving cell</w:t>
      </w:r>
    </w:p>
    <w:p w14:paraId="4422CA41" w14:textId="77777777" w:rsidR="00F64737" w:rsidRPr="00112663" w:rsidRDefault="00F64737" w:rsidP="00F64737">
      <w:pPr>
        <w:overflowPunct w:val="0"/>
        <w:autoSpaceDE w:val="0"/>
        <w:autoSpaceDN w:val="0"/>
        <w:adjustRightInd w:val="0"/>
        <w:textAlignment w:val="baseline"/>
        <w:rPr>
          <w:lang w:eastAsia="ja-JP"/>
        </w:rPr>
      </w:pPr>
      <w:r w:rsidRPr="00112663">
        <w:rPr>
          <w:lang w:eastAsia="ja-JP"/>
        </w:rPr>
        <w:t>§  Option. 2: Derived from QCL RS(s) or SSB QCLed with the QCL RS of the indicated joint/DL TCI state for the serving cell</w:t>
      </w:r>
    </w:p>
    <w:p w14:paraId="05B604C5" w14:textId="77777777" w:rsidR="00F64737" w:rsidRPr="00112663" w:rsidRDefault="00F64737" w:rsidP="00F64737">
      <w:pPr>
        <w:overflowPunct w:val="0"/>
        <w:autoSpaceDE w:val="0"/>
        <w:autoSpaceDN w:val="0"/>
        <w:adjustRightInd w:val="0"/>
        <w:textAlignment w:val="baseline"/>
        <w:rPr>
          <w:lang w:eastAsia="ja-JP"/>
        </w:rPr>
      </w:pPr>
      <w:r w:rsidRPr="00112663">
        <w:rPr>
          <w:lang w:eastAsia="ja-JP"/>
        </w:rPr>
        <w:t>·       QCL RS or SSB is configured by the network</w:t>
      </w:r>
    </w:p>
    <w:p w14:paraId="32E1B549" w14:textId="77777777" w:rsidR="00F64737" w:rsidRPr="00112663" w:rsidRDefault="00F64737" w:rsidP="00F64737">
      <w:pPr>
        <w:overflowPunct w:val="0"/>
        <w:autoSpaceDE w:val="0"/>
        <w:autoSpaceDN w:val="0"/>
        <w:adjustRightInd w:val="0"/>
        <w:textAlignment w:val="baseline"/>
        <w:rPr>
          <w:lang w:eastAsia="ja-JP"/>
        </w:rPr>
      </w:pPr>
      <w:r w:rsidRPr="00112663">
        <w:rPr>
          <w:lang w:eastAsia="ja-JP"/>
        </w:rPr>
        <w:t>§  Option. 3: Measurement RS(s) is/are explicitly configured</w:t>
      </w:r>
    </w:p>
    <w:p w14:paraId="17F48272" w14:textId="77777777" w:rsidR="00F64737" w:rsidRPr="00112663" w:rsidRDefault="00F64737" w:rsidP="00F64737">
      <w:pPr>
        <w:overflowPunct w:val="0"/>
        <w:autoSpaceDE w:val="0"/>
        <w:autoSpaceDN w:val="0"/>
        <w:adjustRightInd w:val="0"/>
        <w:textAlignment w:val="baseline"/>
        <w:rPr>
          <w:lang w:eastAsia="ja-JP"/>
        </w:rPr>
      </w:pPr>
      <w:r w:rsidRPr="00112663">
        <w:rPr>
          <w:lang w:eastAsia="ja-JP"/>
        </w:rPr>
        <w:t>§  Option. 4: Derived from QCL RSs of activated TCI states with the best quality, or SSB which is QCLed with the QCL RSs of activated TCI states with the best quality.</w:t>
      </w:r>
    </w:p>
    <w:p w14:paraId="1A3D097C" w14:textId="77777777" w:rsidR="00F64737" w:rsidRPr="00112663" w:rsidRDefault="00F64737" w:rsidP="00F64737">
      <w:pPr>
        <w:overflowPunct w:val="0"/>
        <w:autoSpaceDE w:val="0"/>
        <w:autoSpaceDN w:val="0"/>
        <w:adjustRightInd w:val="0"/>
        <w:textAlignment w:val="baseline"/>
        <w:rPr>
          <w:lang w:eastAsia="ja-JP"/>
        </w:rPr>
      </w:pPr>
      <w:r w:rsidRPr="00112663">
        <w:rPr>
          <w:lang w:eastAsia="ja-JP"/>
        </w:rPr>
        <w:t>§  Option 6: Derived from QCL RSs of activated TCI states, or SSB which is QCLed with the QCL RSs of activated TCI states </w:t>
      </w:r>
    </w:p>
    <w:p w14:paraId="32A1AB1F" w14:textId="77777777" w:rsidR="00F64737" w:rsidRPr="00112663" w:rsidRDefault="00F64737" w:rsidP="00F64737">
      <w:pPr>
        <w:overflowPunct w:val="0"/>
        <w:autoSpaceDE w:val="0"/>
        <w:autoSpaceDN w:val="0"/>
        <w:adjustRightInd w:val="0"/>
        <w:textAlignment w:val="baseline"/>
        <w:rPr>
          <w:lang w:eastAsia="ja-JP"/>
        </w:rPr>
      </w:pPr>
      <w:r w:rsidRPr="00112663">
        <w:rPr>
          <w:lang w:eastAsia="ja-JP"/>
        </w:rPr>
        <w:t>-        The RSs of the candidate cell(s) for event evaluation are explicitly configure</w:t>
      </w:r>
    </w:p>
    <w:p w14:paraId="7F2E8C44" w14:textId="77777777" w:rsidR="00F64737" w:rsidRPr="00112663" w:rsidRDefault="00F64737" w:rsidP="00F64737">
      <w:pPr>
        <w:overflowPunct w:val="0"/>
        <w:autoSpaceDE w:val="0"/>
        <w:autoSpaceDN w:val="0"/>
        <w:adjustRightInd w:val="0"/>
        <w:textAlignment w:val="baseline"/>
        <w:rPr>
          <w:lang w:eastAsia="ja-JP"/>
        </w:rPr>
      </w:pPr>
      <w:r w:rsidRPr="00112663">
        <w:rPr>
          <w:lang w:eastAsia="ja-JP"/>
        </w:rPr>
        <w:t>-        Note: Companies are encouraged to take into account the RAN2 agreement (i.e current beam rather than best beam) for their further study. </w:t>
      </w:r>
    </w:p>
    <w:p w14:paraId="0EA2441D" w14:textId="77777777" w:rsidR="00F64737" w:rsidRPr="00F64737" w:rsidRDefault="00F64737" w:rsidP="00F64737">
      <w:pPr>
        <w:rPr>
          <w:lang w:eastAsia="ko-KR"/>
        </w:rPr>
      </w:pPr>
    </w:p>
    <w:p w14:paraId="33626532" w14:textId="03C7E4E5" w:rsidR="000113DC" w:rsidRDefault="000113DC" w:rsidP="00CB201A">
      <w:pPr>
        <w:pStyle w:val="3"/>
        <w:rPr>
          <w:lang w:val="en-US" w:eastAsia="ko-KR"/>
        </w:rPr>
      </w:pPr>
      <w:r>
        <w:rPr>
          <w:rFonts w:hint="eastAsia"/>
          <w:lang w:val="en-US" w:eastAsia="ko-KR"/>
        </w:rPr>
        <w:t>5.</w:t>
      </w:r>
      <w:r w:rsidR="00CB201A">
        <w:rPr>
          <w:rFonts w:hint="eastAsia"/>
          <w:lang w:val="en-US" w:eastAsia="ko-KR"/>
        </w:rPr>
        <w:t>1.</w:t>
      </w:r>
      <w:r w:rsidR="00F64737">
        <w:rPr>
          <w:rFonts w:hint="eastAsia"/>
          <w:lang w:val="en-US" w:eastAsia="ko-KR"/>
        </w:rPr>
        <w:t>2</w:t>
      </w:r>
      <w:r>
        <w:rPr>
          <w:rFonts w:hint="eastAsia"/>
          <w:lang w:val="en-US" w:eastAsia="ko-KR"/>
        </w:rPr>
        <w:t>.</w:t>
      </w:r>
      <w:r>
        <w:rPr>
          <w:lang w:val="en-US" w:eastAsia="ko-KR"/>
        </w:rPr>
        <w:tab/>
      </w:r>
      <w:r>
        <w:rPr>
          <w:rFonts w:hint="eastAsia"/>
          <w:lang w:val="en-US" w:eastAsia="ko-KR"/>
        </w:rPr>
        <w:t>RAN2 agreements</w:t>
      </w:r>
    </w:p>
    <w:p w14:paraId="137F0AD4" w14:textId="77777777" w:rsidR="000113DC" w:rsidRPr="00F71258" w:rsidRDefault="000113DC" w:rsidP="000113DC">
      <w:pPr>
        <w:pStyle w:val="NO"/>
        <w:ind w:left="0" w:firstLine="0"/>
        <w:rPr>
          <w:rFonts w:ascii="Arial" w:eastAsiaTheme="minorEastAsia" w:hAnsi="Arial" w:cs="Arial"/>
          <w:iCs/>
          <w:lang w:eastAsia="zh-CN"/>
        </w:rPr>
      </w:pPr>
      <w:r w:rsidRPr="00F71258">
        <w:rPr>
          <w:rFonts w:ascii="Arial" w:eastAsiaTheme="minorEastAsia" w:hAnsi="Arial" w:cs="Arial" w:hint="eastAsia"/>
          <w:iCs/>
          <w:lang w:eastAsia="zh-CN"/>
        </w:rPr>
        <w:t>RAN</w:t>
      </w:r>
      <w:r w:rsidRPr="00F71258">
        <w:rPr>
          <w:rFonts w:ascii="Arial" w:eastAsiaTheme="minorEastAsia" w:hAnsi="Arial" w:cs="Arial"/>
          <w:iCs/>
          <w:lang w:eastAsia="zh-CN"/>
        </w:rPr>
        <w:t>2</w:t>
      </w:r>
      <w:r w:rsidRPr="00F71258">
        <w:rPr>
          <w:rFonts w:ascii="Arial" w:eastAsiaTheme="minorEastAsia" w:hAnsi="Arial" w:cs="Arial" w:hint="eastAsia"/>
          <w:iCs/>
          <w:lang w:eastAsia="zh-CN"/>
        </w:rPr>
        <w:t>#12</w:t>
      </w:r>
      <w:r w:rsidRPr="00F71258">
        <w:rPr>
          <w:rFonts w:ascii="Arial" w:eastAsiaTheme="minorEastAsia" w:hAnsi="Arial" w:cs="Arial"/>
          <w:iCs/>
          <w:lang w:eastAsia="zh-CN"/>
        </w:rPr>
        <w:t>5</w:t>
      </w:r>
      <w:r w:rsidRPr="00F71258">
        <w:rPr>
          <w:rFonts w:ascii="Arial" w:eastAsiaTheme="minorEastAsia" w:hAnsi="Arial" w:cs="Arial" w:hint="eastAsia"/>
          <w:iCs/>
          <w:lang w:eastAsia="zh-CN"/>
        </w:rPr>
        <w:t>bis:</w:t>
      </w:r>
    </w:p>
    <w:p w14:paraId="0BCF2BA7" w14:textId="77777777" w:rsidR="000113DC" w:rsidRPr="00F71258" w:rsidRDefault="000113DC" w:rsidP="000113DC">
      <w:pPr>
        <w:pStyle w:val="B1"/>
        <w:ind w:left="0" w:firstLine="0"/>
        <w:rPr>
          <w:rFonts w:eastAsiaTheme="minorEastAsia"/>
          <w:b/>
          <w:bCs/>
          <w:lang w:val="en-US" w:eastAsia="zh-CN"/>
        </w:rPr>
      </w:pPr>
      <w:r w:rsidRPr="00F71258">
        <w:rPr>
          <w:rFonts w:eastAsiaTheme="minorEastAsia"/>
          <w:b/>
          <w:bCs/>
          <w:lang w:val="en-US" w:eastAsia="zh-CN"/>
        </w:rPr>
        <w:t>Agreements on scenarios:</w:t>
      </w:r>
    </w:p>
    <w:p w14:paraId="25CA67D5" w14:textId="77777777" w:rsidR="000113DC" w:rsidRPr="00F71258" w:rsidRDefault="000113DC" w:rsidP="000113DC">
      <w:pPr>
        <w:pStyle w:val="B1"/>
        <w:numPr>
          <w:ilvl w:val="0"/>
          <w:numId w:val="34"/>
        </w:numPr>
        <w:overflowPunct w:val="0"/>
        <w:autoSpaceDE w:val="0"/>
        <w:autoSpaceDN w:val="0"/>
        <w:adjustRightInd w:val="0"/>
        <w:textAlignment w:val="baseline"/>
        <w:rPr>
          <w:rFonts w:eastAsiaTheme="minorEastAsia"/>
          <w:lang w:val="en-US" w:eastAsia="zh-CN"/>
        </w:rPr>
      </w:pPr>
      <w:r w:rsidRPr="00F71258">
        <w:rPr>
          <w:rFonts w:eastAsiaTheme="minorEastAsia"/>
          <w:lang w:eastAsia="zh-CN"/>
        </w:rPr>
        <w:t>RAN2 first focus on inter-CU LTM in NR standalone scenario and use it as baseline for supporting inter-CU LTM in NR-DC scenarios.</w:t>
      </w:r>
    </w:p>
    <w:p w14:paraId="60FE18C4" w14:textId="77777777" w:rsidR="000113DC" w:rsidRPr="00F71258" w:rsidRDefault="000113DC" w:rsidP="000113DC">
      <w:pPr>
        <w:pStyle w:val="B1"/>
        <w:numPr>
          <w:ilvl w:val="0"/>
          <w:numId w:val="34"/>
        </w:numPr>
        <w:overflowPunct w:val="0"/>
        <w:autoSpaceDE w:val="0"/>
        <w:autoSpaceDN w:val="0"/>
        <w:adjustRightInd w:val="0"/>
        <w:textAlignment w:val="baseline"/>
        <w:rPr>
          <w:rFonts w:eastAsiaTheme="minorEastAsia"/>
          <w:lang w:val="en-US" w:eastAsia="zh-CN"/>
        </w:rPr>
      </w:pPr>
      <w:r w:rsidRPr="00F71258">
        <w:rPr>
          <w:rFonts w:eastAsiaTheme="minorEastAsia"/>
          <w:lang w:eastAsia="zh-CN"/>
        </w:rPr>
        <w:t>Rel-19 inter-CU LTM also supports mixture of subsequent inter-CU LTM and subsequent intra-CU LTM after an inter-CU or intra-CU LTM switch.</w:t>
      </w:r>
    </w:p>
    <w:p w14:paraId="0F08EE7F" w14:textId="77777777" w:rsidR="000113DC" w:rsidRPr="00F71258" w:rsidRDefault="000113DC" w:rsidP="000113DC">
      <w:pPr>
        <w:pStyle w:val="B1"/>
        <w:numPr>
          <w:ilvl w:val="0"/>
          <w:numId w:val="34"/>
        </w:numPr>
        <w:overflowPunct w:val="0"/>
        <w:autoSpaceDE w:val="0"/>
        <w:autoSpaceDN w:val="0"/>
        <w:adjustRightInd w:val="0"/>
        <w:textAlignment w:val="baseline"/>
        <w:rPr>
          <w:rFonts w:eastAsiaTheme="minorEastAsia"/>
          <w:lang w:val="en-US" w:eastAsia="zh-CN"/>
        </w:rPr>
      </w:pPr>
      <w:r w:rsidRPr="00F71258">
        <w:rPr>
          <w:rFonts w:eastAsiaTheme="minorEastAsia"/>
          <w:lang w:eastAsia="zh-CN"/>
        </w:rPr>
        <w:t>UE can be configured with a mixture of intra-CU and inter-CU candidate LTM cells and irrespective of how the UE is configured with this mixture, UE measurement and reporting procedures will be the same for both intra-CU and inter-CU candidate LTM cells.</w:t>
      </w:r>
    </w:p>
    <w:p w14:paraId="64B24910" w14:textId="77777777" w:rsidR="000113DC" w:rsidRPr="00F71258" w:rsidRDefault="000113DC" w:rsidP="000113DC">
      <w:pPr>
        <w:pStyle w:val="B1"/>
        <w:ind w:left="0" w:firstLine="0"/>
        <w:rPr>
          <w:rFonts w:eastAsiaTheme="minorEastAsia"/>
          <w:b/>
          <w:bCs/>
          <w:lang w:val="en-US" w:eastAsia="zh-CN"/>
        </w:rPr>
      </w:pPr>
      <w:r w:rsidRPr="00F71258">
        <w:rPr>
          <w:rFonts w:eastAsiaTheme="minorEastAsia"/>
          <w:b/>
          <w:bCs/>
          <w:lang w:val="en-US" w:eastAsia="zh-CN"/>
        </w:rPr>
        <w:t>Agreements on latency analysis:</w:t>
      </w:r>
    </w:p>
    <w:p w14:paraId="26A9DD3B" w14:textId="77777777" w:rsidR="000113DC" w:rsidRPr="00F71258" w:rsidRDefault="000113DC" w:rsidP="000113DC">
      <w:pPr>
        <w:pStyle w:val="B1"/>
        <w:numPr>
          <w:ilvl w:val="0"/>
          <w:numId w:val="35"/>
        </w:numPr>
        <w:overflowPunct w:val="0"/>
        <w:autoSpaceDE w:val="0"/>
        <w:autoSpaceDN w:val="0"/>
        <w:adjustRightInd w:val="0"/>
        <w:textAlignment w:val="baseline"/>
        <w:rPr>
          <w:rFonts w:eastAsiaTheme="minorEastAsia"/>
          <w:lang w:val="en-US" w:eastAsia="zh-CN"/>
        </w:rPr>
      </w:pPr>
      <w:r w:rsidRPr="00F71258">
        <w:rPr>
          <w:rFonts w:eastAsiaTheme="minorEastAsia"/>
          <w:lang w:eastAsia="zh-CN"/>
        </w:rPr>
        <w:t>Mobility latency analysis of rel-18 intra-CU LTM is reused for Rel-19 inter-CU LTM.</w:t>
      </w:r>
    </w:p>
    <w:p w14:paraId="5D98E1EB" w14:textId="77777777" w:rsidR="000113DC" w:rsidRPr="00F71258" w:rsidRDefault="000113DC" w:rsidP="000113DC">
      <w:pPr>
        <w:pStyle w:val="B1"/>
        <w:ind w:left="0" w:firstLine="0"/>
        <w:rPr>
          <w:rFonts w:eastAsiaTheme="minorEastAsia"/>
          <w:b/>
          <w:bCs/>
          <w:lang w:val="en-US" w:eastAsia="zh-CN"/>
        </w:rPr>
      </w:pPr>
      <w:r w:rsidRPr="00F71258">
        <w:rPr>
          <w:rFonts w:eastAsiaTheme="minorEastAsia"/>
          <w:b/>
          <w:bCs/>
          <w:lang w:val="en-US" w:eastAsia="zh-CN"/>
        </w:rPr>
        <w:t>Agreements on early sync phase:</w:t>
      </w:r>
    </w:p>
    <w:p w14:paraId="4D1FEB22" w14:textId="77777777" w:rsidR="000113DC" w:rsidRPr="00F71258" w:rsidRDefault="000113DC" w:rsidP="000113DC">
      <w:pPr>
        <w:pStyle w:val="B1"/>
        <w:numPr>
          <w:ilvl w:val="0"/>
          <w:numId w:val="36"/>
        </w:numPr>
        <w:overflowPunct w:val="0"/>
        <w:autoSpaceDE w:val="0"/>
        <w:autoSpaceDN w:val="0"/>
        <w:adjustRightInd w:val="0"/>
        <w:textAlignment w:val="baseline"/>
        <w:rPr>
          <w:rFonts w:eastAsiaTheme="minorEastAsia"/>
          <w:lang w:val="en-US" w:eastAsia="zh-CN"/>
        </w:rPr>
      </w:pPr>
      <w:r w:rsidRPr="00F71258">
        <w:rPr>
          <w:rFonts w:eastAsiaTheme="minorEastAsia"/>
          <w:lang w:eastAsia="zh-CN"/>
        </w:rPr>
        <w:t>Early DL and UL sync is also supported for inter-CU LTM.  Inform RAN3 of this. Early DL sync using CSI-RS should be considered, pending RAN1 approval.</w:t>
      </w:r>
    </w:p>
    <w:p w14:paraId="5C8C4D5E" w14:textId="77777777" w:rsidR="000113DC" w:rsidRPr="00F71258" w:rsidRDefault="000113DC" w:rsidP="000113DC">
      <w:pPr>
        <w:pStyle w:val="B1"/>
        <w:numPr>
          <w:ilvl w:val="0"/>
          <w:numId w:val="36"/>
        </w:numPr>
        <w:overflowPunct w:val="0"/>
        <w:autoSpaceDE w:val="0"/>
        <w:autoSpaceDN w:val="0"/>
        <w:adjustRightInd w:val="0"/>
        <w:textAlignment w:val="baseline"/>
        <w:rPr>
          <w:rFonts w:eastAsiaTheme="minorEastAsia"/>
          <w:lang w:val="en-US" w:eastAsia="zh-CN"/>
        </w:rPr>
      </w:pPr>
      <w:r w:rsidRPr="00F71258">
        <w:rPr>
          <w:rFonts w:eastAsiaTheme="minorEastAsia"/>
          <w:lang w:eastAsia="zh-CN"/>
        </w:rPr>
        <w:t>PDCCH ordered early RACH is supported for inter-CU LTM.</w:t>
      </w:r>
    </w:p>
    <w:p w14:paraId="0D80FD12" w14:textId="77777777" w:rsidR="000113DC" w:rsidRPr="00F71258" w:rsidRDefault="000113DC" w:rsidP="000113DC">
      <w:pPr>
        <w:pStyle w:val="B1"/>
        <w:numPr>
          <w:ilvl w:val="0"/>
          <w:numId w:val="36"/>
        </w:numPr>
        <w:overflowPunct w:val="0"/>
        <w:autoSpaceDE w:val="0"/>
        <w:autoSpaceDN w:val="0"/>
        <w:adjustRightInd w:val="0"/>
        <w:textAlignment w:val="baseline"/>
        <w:rPr>
          <w:rFonts w:eastAsiaTheme="minorEastAsia"/>
          <w:lang w:val="en-US" w:eastAsia="zh-CN"/>
        </w:rPr>
      </w:pPr>
      <w:r w:rsidRPr="00F71258">
        <w:rPr>
          <w:rFonts w:eastAsiaTheme="minorEastAsia"/>
          <w:lang w:val="en-US" w:eastAsia="zh-CN"/>
        </w:rPr>
        <w:t xml:space="preserve">For early TA acquisition, </w:t>
      </w:r>
      <w:r w:rsidRPr="00F71258">
        <w:rPr>
          <w:rFonts w:eastAsiaTheme="minorEastAsia"/>
          <w:lang w:eastAsia="zh-CN"/>
        </w:rPr>
        <w:t>Rel-18 option is baseline. FFS for RAR based option.</w:t>
      </w:r>
    </w:p>
    <w:p w14:paraId="287960ED" w14:textId="77777777" w:rsidR="000113DC" w:rsidRPr="00F71258" w:rsidRDefault="000113DC" w:rsidP="000113DC">
      <w:pPr>
        <w:pStyle w:val="B1"/>
        <w:ind w:left="0" w:firstLine="0"/>
        <w:rPr>
          <w:rFonts w:eastAsiaTheme="minorEastAsia"/>
          <w:b/>
          <w:bCs/>
          <w:lang w:val="en-US" w:eastAsia="zh-CN"/>
        </w:rPr>
      </w:pPr>
      <w:r w:rsidRPr="00F71258">
        <w:rPr>
          <w:rFonts w:eastAsiaTheme="minorEastAsia"/>
          <w:b/>
          <w:bCs/>
          <w:lang w:val="en-US" w:eastAsia="zh-CN"/>
        </w:rPr>
        <w:t xml:space="preserve">Agreements on </w:t>
      </w:r>
      <w:r w:rsidRPr="00F71258">
        <w:rPr>
          <w:rFonts w:eastAsiaTheme="minorEastAsia"/>
          <w:b/>
          <w:lang w:eastAsia="zh-CN"/>
        </w:rPr>
        <w:t>LTM cell switch execution phase</w:t>
      </w:r>
      <w:r w:rsidRPr="00F71258">
        <w:rPr>
          <w:rFonts w:eastAsiaTheme="minorEastAsia"/>
          <w:b/>
          <w:bCs/>
          <w:lang w:val="en-US" w:eastAsia="zh-CN"/>
        </w:rPr>
        <w:t>:</w:t>
      </w:r>
    </w:p>
    <w:p w14:paraId="53881F37" w14:textId="77777777" w:rsidR="000113DC" w:rsidRPr="00F71258" w:rsidRDefault="000113DC" w:rsidP="000113DC">
      <w:pPr>
        <w:pStyle w:val="B1"/>
        <w:numPr>
          <w:ilvl w:val="0"/>
          <w:numId w:val="37"/>
        </w:numPr>
        <w:overflowPunct w:val="0"/>
        <w:autoSpaceDE w:val="0"/>
        <w:autoSpaceDN w:val="0"/>
        <w:adjustRightInd w:val="0"/>
        <w:ind w:left="360"/>
        <w:textAlignment w:val="baseline"/>
        <w:rPr>
          <w:rFonts w:eastAsiaTheme="minorEastAsia"/>
          <w:lang w:val="en-US" w:eastAsia="zh-CN"/>
        </w:rPr>
      </w:pPr>
      <w:r w:rsidRPr="00F71258">
        <w:rPr>
          <w:rFonts w:eastAsiaTheme="minorEastAsia"/>
          <w:lang w:eastAsia="zh-CN"/>
        </w:rPr>
        <w:t>Upon inter-CU LTM execution, UE performs</w:t>
      </w:r>
    </w:p>
    <w:p w14:paraId="282266E2" w14:textId="77777777" w:rsidR="000113DC" w:rsidRPr="00F71258" w:rsidRDefault="000113DC" w:rsidP="000113DC">
      <w:pPr>
        <w:pStyle w:val="B1"/>
        <w:numPr>
          <w:ilvl w:val="0"/>
          <w:numId w:val="30"/>
        </w:numPr>
        <w:overflowPunct w:val="0"/>
        <w:autoSpaceDE w:val="0"/>
        <w:autoSpaceDN w:val="0"/>
        <w:adjustRightInd w:val="0"/>
        <w:ind w:left="564"/>
        <w:textAlignment w:val="baseline"/>
        <w:rPr>
          <w:rFonts w:eastAsiaTheme="minorEastAsia"/>
          <w:lang w:val="en-US" w:eastAsia="zh-CN"/>
        </w:rPr>
      </w:pPr>
      <w:r w:rsidRPr="00F71258">
        <w:rPr>
          <w:rFonts w:eastAsiaTheme="minorEastAsia"/>
          <w:lang w:val="en-US" w:eastAsia="zh-CN"/>
        </w:rPr>
        <w:lastRenderedPageBreak/>
        <w:t>MAC reset</w:t>
      </w:r>
    </w:p>
    <w:p w14:paraId="4AD1C724" w14:textId="77777777" w:rsidR="000113DC" w:rsidRPr="00F71258" w:rsidRDefault="000113DC" w:rsidP="000113DC">
      <w:pPr>
        <w:pStyle w:val="B1"/>
        <w:numPr>
          <w:ilvl w:val="0"/>
          <w:numId w:val="30"/>
        </w:numPr>
        <w:overflowPunct w:val="0"/>
        <w:autoSpaceDE w:val="0"/>
        <w:autoSpaceDN w:val="0"/>
        <w:adjustRightInd w:val="0"/>
        <w:ind w:left="564"/>
        <w:textAlignment w:val="baseline"/>
        <w:rPr>
          <w:rFonts w:eastAsiaTheme="minorEastAsia"/>
          <w:lang w:val="en-US" w:eastAsia="zh-CN"/>
        </w:rPr>
      </w:pPr>
      <w:r w:rsidRPr="00F71258">
        <w:rPr>
          <w:rFonts w:eastAsiaTheme="minorEastAsia"/>
          <w:lang w:val="en-US" w:eastAsia="zh-CN"/>
        </w:rPr>
        <w:t>RLC re-establishment</w:t>
      </w:r>
    </w:p>
    <w:p w14:paraId="6CD17E27" w14:textId="77777777" w:rsidR="000113DC" w:rsidRPr="00F71258" w:rsidRDefault="000113DC" w:rsidP="000113DC">
      <w:pPr>
        <w:pStyle w:val="B1"/>
        <w:numPr>
          <w:ilvl w:val="0"/>
          <w:numId w:val="30"/>
        </w:numPr>
        <w:overflowPunct w:val="0"/>
        <w:autoSpaceDE w:val="0"/>
        <w:autoSpaceDN w:val="0"/>
        <w:adjustRightInd w:val="0"/>
        <w:ind w:left="564"/>
        <w:textAlignment w:val="baseline"/>
        <w:rPr>
          <w:rFonts w:eastAsiaTheme="minorEastAsia"/>
          <w:lang w:val="en-US" w:eastAsia="zh-CN"/>
        </w:rPr>
      </w:pPr>
      <w:r w:rsidRPr="00F71258">
        <w:rPr>
          <w:rFonts w:eastAsiaTheme="minorEastAsia"/>
          <w:lang w:val="en-US" w:eastAsia="zh-CN"/>
        </w:rPr>
        <w:t>PDCP re-establishment</w:t>
      </w:r>
    </w:p>
    <w:p w14:paraId="3BE18259" w14:textId="77777777" w:rsidR="000113DC" w:rsidRPr="00F71258" w:rsidRDefault="000113DC" w:rsidP="000113DC">
      <w:pPr>
        <w:pStyle w:val="B1"/>
        <w:numPr>
          <w:ilvl w:val="0"/>
          <w:numId w:val="30"/>
        </w:numPr>
        <w:overflowPunct w:val="0"/>
        <w:autoSpaceDE w:val="0"/>
        <w:autoSpaceDN w:val="0"/>
        <w:adjustRightInd w:val="0"/>
        <w:ind w:left="564"/>
        <w:textAlignment w:val="baseline"/>
        <w:rPr>
          <w:rFonts w:eastAsiaTheme="minorEastAsia"/>
          <w:lang w:val="en-US" w:eastAsia="zh-CN"/>
        </w:rPr>
      </w:pPr>
      <w:r w:rsidRPr="00F71258">
        <w:rPr>
          <w:rFonts w:eastAsiaTheme="minorEastAsia"/>
          <w:lang w:val="en-US" w:eastAsia="zh-CN"/>
        </w:rPr>
        <w:t>Security key update</w:t>
      </w:r>
    </w:p>
    <w:p w14:paraId="555264A0" w14:textId="77777777" w:rsidR="000113DC" w:rsidRPr="00F71258" w:rsidRDefault="000113DC" w:rsidP="000113DC">
      <w:pPr>
        <w:pStyle w:val="B1"/>
        <w:numPr>
          <w:ilvl w:val="0"/>
          <w:numId w:val="37"/>
        </w:numPr>
        <w:overflowPunct w:val="0"/>
        <w:autoSpaceDE w:val="0"/>
        <w:autoSpaceDN w:val="0"/>
        <w:adjustRightInd w:val="0"/>
        <w:ind w:left="360"/>
        <w:textAlignment w:val="baseline"/>
        <w:rPr>
          <w:rFonts w:eastAsiaTheme="minorEastAsia"/>
          <w:lang w:val="en-US" w:eastAsia="zh-CN"/>
        </w:rPr>
      </w:pPr>
      <w:r w:rsidRPr="00F71258">
        <w:rPr>
          <w:rFonts w:eastAsiaTheme="minorEastAsia"/>
          <w:lang w:val="en-US" w:eastAsia="zh-CN"/>
        </w:rPr>
        <w:t xml:space="preserve">FFS if there is an inter-CU LTM w/o security key change. </w:t>
      </w:r>
    </w:p>
    <w:p w14:paraId="54EB353A" w14:textId="77777777" w:rsidR="000113DC" w:rsidRPr="00F71258" w:rsidRDefault="000113DC" w:rsidP="000113DC">
      <w:pPr>
        <w:pStyle w:val="NO"/>
        <w:ind w:left="0" w:firstLine="0"/>
        <w:rPr>
          <w:rFonts w:eastAsiaTheme="minorEastAsia"/>
          <w:b/>
          <w:bCs/>
          <w:lang w:val="en-US" w:eastAsia="zh-CN"/>
        </w:rPr>
      </w:pPr>
      <w:r w:rsidRPr="00F71258">
        <w:rPr>
          <w:rFonts w:eastAsiaTheme="minorEastAsia"/>
          <w:b/>
          <w:bCs/>
          <w:lang w:val="en-US" w:eastAsia="zh-CN"/>
        </w:rPr>
        <w:t>Agreements on measurements:</w:t>
      </w:r>
    </w:p>
    <w:p w14:paraId="5E65C983" w14:textId="77777777" w:rsidR="000113DC" w:rsidRPr="00F71258" w:rsidRDefault="000113DC" w:rsidP="000113DC">
      <w:pPr>
        <w:pStyle w:val="NO"/>
        <w:numPr>
          <w:ilvl w:val="0"/>
          <w:numId w:val="33"/>
        </w:numPr>
        <w:overflowPunct w:val="0"/>
        <w:autoSpaceDE w:val="0"/>
        <w:autoSpaceDN w:val="0"/>
        <w:adjustRightInd w:val="0"/>
        <w:textAlignment w:val="baseline"/>
        <w:rPr>
          <w:rFonts w:eastAsiaTheme="minorEastAsia"/>
          <w:lang w:val="en-US" w:eastAsia="zh-CN"/>
        </w:rPr>
      </w:pPr>
      <w:r w:rsidRPr="00F71258">
        <w:rPr>
          <w:rFonts w:eastAsiaTheme="minorEastAsia"/>
          <w:lang w:eastAsia="zh-CN"/>
        </w:rPr>
        <w:t>L1 LTM measurement event configuration is associated with L1 measurement resource configuration provided in LTM configuration via RRC signaling.</w:t>
      </w:r>
    </w:p>
    <w:p w14:paraId="3002DD35" w14:textId="77777777" w:rsidR="000113DC" w:rsidRPr="00F71258" w:rsidRDefault="000113DC" w:rsidP="000113DC">
      <w:pPr>
        <w:pStyle w:val="NO"/>
        <w:overflowPunct w:val="0"/>
        <w:autoSpaceDE w:val="0"/>
        <w:autoSpaceDN w:val="0"/>
        <w:adjustRightInd w:val="0"/>
        <w:ind w:left="0" w:firstLine="0"/>
        <w:textAlignment w:val="baseline"/>
        <w:rPr>
          <w:rFonts w:eastAsiaTheme="minorEastAsia"/>
          <w:lang w:val="en-US" w:eastAsia="zh-CN"/>
        </w:rPr>
      </w:pPr>
    </w:p>
    <w:p w14:paraId="01F07F75" w14:textId="77777777" w:rsidR="000113DC" w:rsidRPr="00F71258" w:rsidRDefault="000113DC" w:rsidP="000113DC">
      <w:pPr>
        <w:pStyle w:val="NO"/>
        <w:ind w:left="0" w:firstLine="0"/>
        <w:rPr>
          <w:rFonts w:ascii="Arial" w:eastAsiaTheme="minorEastAsia" w:hAnsi="Arial" w:cs="Arial"/>
          <w:iCs/>
          <w:lang w:eastAsia="zh-CN"/>
        </w:rPr>
      </w:pPr>
      <w:r w:rsidRPr="00F71258">
        <w:rPr>
          <w:rFonts w:ascii="Arial" w:eastAsiaTheme="minorEastAsia" w:hAnsi="Arial" w:cs="Arial" w:hint="eastAsia"/>
          <w:iCs/>
          <w:lang w:eastAsia="zh-CN"/>
        </w:rPr>
        <w:t>RAN</w:t>
      </w:r>
      <w:r w:rsidRPr="00F71258">
        <w:rPr>
          <w:rFonts w:ascii="Arial" w:eastAsiaTheme="minorEastAsia" w:hAnsi="Arial" w:cs="Arial"/>
          <w:iCs/>
          <w:lang w:eastAsia="zh-CN"/>
        </w:rPr>
        <w:t>2</w:t>
      </w:r>
      <w:r w:rsidRPr="00F71258">
        <w:rPr>
          <w:rFonts w:ascii="Arial" w:eastAsiaTheme="minorEastAsia" w:hAnsi="Arial" w:cs="Arial" w:hint="eastAsia"/>
          <w:iCs/>
          <w:lang w:eastAsia="zh-CN"/>
        </w:rPr>
        <w:t>#12</w:t>
      </w:r>
      <w:r w:rsidRPr="00F71258">
        <w:rPr>
          <w:rFonts w:ascii="Arial" w:eastAsiaTheme="minorEastAsia" w:hAnsi="Arial" w:cs="Arial"/>
          <w:iCs/>
          <w:lang w:eastAsia="zh-CN"/>
        </w:rPr>
        <w:t>6</w:t>
      </w:r>
      <w:r w:rsidRPr="00F71258">
        <w:rPr>
          <w:rFonts w:ascii="Arial" w:eastAsiaTheme="minorEastAsia" w:hAnsi="Arial" w:cs="Arial" w:hint="eastAsia"/>
          <w:iCs/>
          <w:lang w:eastAsia="zh-CN"/>
        </w:rPr>
        <w:t>:</w:t>
      </w:r>
    </w:p>
    <w:p w14:paraId="02566F51" w14:textId="77777777" w:rsidR="000113DC" w:rsidRPr="00F71258" w:rsidRDefault="000113DC" w:rsidP="000113DC">
      <w:pPr>
        <w:pStyle w:val="B1"/>
        <w:ind w:left="0" w:firstLine="0"/>
        <w:rPr>
          <w:rFonts w:eastAsiaTheme="minorEastAsia"/>
          <w:b/>
          <w:bCs/>
          <w:lang w:val="en-US" w:eastAsia="zh-CN"/>
        </w:rPr>
      </w:pPr>
      <w:r w:rsidRPr="00F71258">
        <w:rPr>
          <w:rFonts w:eastAsiaTheme="minorEastAsia"/>
          <w:b/>
          <w:bCs/>
          <w:lang w:val="en-US" w:eastAsia="zh-CN"/>
        </w:rPr>
        <w:t>Agreements on inter-CU LTM:</w:t>
      </w:r>
    </w:p>
    <w:p w14:paraId="48F938AA" w14:textId="77777777" w:rsidR="000113DC" w:rsidRPr="00F71258" w:rsidRDefault="000113DC" w:rsidP="000113DC">
      <w:pPr>
        <w:pStyle w:val="B1"/>
        <w:ind w:left="0" w:firstLine="0"/>
        <w:rPr>
          <w:rFonts w:eastAsiaTheme="minorEastAsia"/>
          <w:b/>
          <w:bCs/>
          <w:lang w:val="en-US" w:eastAsia="zh-CN"/>
        </w:rPr>
      </w:pPr>
      <w:r w:rsidRPr="00F71258">
        <w:rPr>
          <w:rFonts w:eastAsiaTheme="minorEastAsia"/>
          <w:b/>
          <w:bCs/>
          <w:lang w:val="en-US" w:eastAsia="zh-CN"/>
        </w:rPr>
        <w:t>Clarification of DC</w:t>
      </w:r>
    </w:p>
    <w:p w14:paraId="1BFFB21D" w14:textId="77777777" w:rsidR="000113DC" w:rsidRPr="00F71258" w:rsidRDefault="000113DC" w:rsidP="000113DC">
      <w:pPr>
        <w:pStyle w:val="B1"/>
        <w:numPr>
          <w:ilvl w:val="0"/>
          <w:numId w:val="31"/>
        </w:numPr>
        <w:overflowPunct w:val="0"/>
        <w:autoSpaceDE w:val="0"/>
        <w:autoSpaceDN w:val="0"/>
        <w:adjustRightInd w:val="0"/>
        <w:textAlignment w:val="baseline"/>
        <w:rPr>
          <w:rFonts w:eastAsiaTheme="minorEastAsia"/>
          <w:lang w:val="en-US" w:eastAsia="zh-CN"/>
        </w:rPr>
      </w:pPr>
      <w:r w:rsidRPr="00F71258">
        <w:rPr>
          <w:rFonts w:eastAsiaTheme="minorEastAsia"/>
          <w:lang w:eastAsia="zh-CN"/>
        </w:rPr>
        <w:t>An LTM configuration with inter-CU LTM candidate cells can be configured either by the MCG or SCG (but not for both simultaneously) and it is up to the network to handle this (further details up to RAN3, if any). No restriction for intra-CU LTM candidate cells.</w:t>
      </w:r>
    </w:p>
    <w:p w14:paraId="3B60C4FF" w14:textId="77777777" w:rsidR="000113DC" w:rsidRPr="00F71258" w:rsidRDefault="000113DC" w:rsidP="000113DC">
      <w:pPr>
        <w:pStyle w:val="B1"/>
        <w:ind w:left="0"/>
        <w:rPr>
          <w:rFonts w:eastAsiaTheme="minorEastAsia"/>
          <w:lang w:val="en-US" w:eastAsia="zh-CN"/>
        </w:rPr>
      </w:pPr>
    </w:p>
    <w:p w14:paraId="0A7248E6" w14:textId="77777777" w:rsidR="000113DC" w:rsidRPr="00F71258" w:rsidRDefault="000113DC" w:rsidP="000113DC">
      <w:pPr>
        <w:pStyle w:val="B1"/>
        <w:ind w:left="0" w:firstLine="0"/>
        <w:rPr>
          <w:rFonts w:eastAsiaTheme="minorEastAsia"/>
          <w:lang w:val="en-US" w:eastAsia="zh-CN"/>
        </w:rPr>
      </w:pPr>
      <w:r w:rsidRPr="00F71258">
        <w:rPr>
          <w:rFonts w:eastAsiaTheme="minorEastAsia"/>
          <w:b/>
          <w:lang w:eastAsia="zh-CN"/>
        </w:rPr>
        <w:t>Xn-based and N2-based inter-CU LTM</w:t>
      </w:r>
    </w:p>
    <w:p w14:paraId="5D63665C" w14:textId="77777777" w:rsidR="000113DC" w:rsidRPr="00F71258" w:rsidRDefault="000113DC" w:rsidP="000113DC">
      <w:pPr>
        <w:pStyle w:val="B1"/>
        <w:numPr>
          <w:ilvl w:val="0"/>
          <w:numId w:val="31"/>
        </w:numPr>
        <w:overflowPunct w:val="0"/>
        <w:autoSpaceDE w:val="0"/>
        <w:autoSpaceDN w:val="0"/>
        <w:adjustRightInd w:val="0"/>
        <w:textAlignment w:val="baseline"/>
        <w:rPr>
          <w:rFonts w:eastAsiaTheme="minorEastAsia"/>
          <w:lang w:val="en-US" w:eastAsia="zh-CN"/>
        </w:rPr>
      </w:pPr>
      <w:r w:rsidRPr="00F71258">
        <w:rPr>
          <w:rFonts w:eastAsiaTheme="minorEastAsia"/>
          <w:lang w:eastAsia="zh-CN"/>
        </w:rPr>
        <w:t>Xn-based inter-CU LTM is prioritized in Rel-19.</w:t>
      </w:r>
    </w:p>
    <w:p w14:paraId="495ACA36" w14:textId="77777777" w:rsidR="000113DC" w:rsidRPr="00F71258" w:rsidRDefault="000113DC" w:rsidP="000113DC">
      <w:pPr>
        <w:pStyle w:val="B1"/>
        <w:ind w:left="0"/>
        <w:rPr>
          <w:rFonts w:eastAsiaTheme="minorEastAsia"/>
          <w:lang w:val="en-US" w:eastAsia="zh-CN"/>
        </w:rPr>
      </w:pPr>
    </w:p>
    <w:p w14:paraId="3B0C5DF2" w14:textId="77777777" w:rsidR="000113DC" w:rsidRPr="00F71258" w:rsidRDefault="000113DC" w:rsidP="000113DC">
      <w:pPr>
        <w:pStyle w:val="B1"/>
        <w:ind w:left="0" w:firstLine="0"/>
        <w:rPr>
          <w:rFonts w:eastAsiaTheme="minorEastAsia"/>
          <w:lang w:val="en-US" w:eastAsia="zh-CN"/>
        </w:rPr>
      </w:pPr>
      <w:r w:rsidRPr="00F71258">
        <w:rPr>
          <w:rFonts w:eastAsiaTheme="minorEastAsia"/>
          <w:b/>
          <w:lang w:eastAsia="zh-CN"/>
        </w:rPr>
        <w:t>Stage-2 signaling flows and procedures</w:t>
      </w:r>
    </w:p>
    <w:p w14:paraId="647CEF11" w14:textId="77777777" w:rsidR="000113DC" w:rsidRPr="00F71258" w:rsidRDefault="000113DC" w:rsidP="000113DC">
      <w:pPr>
        <w:pStyle w:val="B1"/>
        <w:numPr>
          <w:ilvl w:val="0"/>
          <w:numId w:val="31"/>
        </w:numPr>
        <w:overflowPunct w:val="0"/>
        <w:autoSpaceDE w:val="0"/>
        <w:autoSpaceDN w:val="0"/>
        <w:adjustRightInd w:val="0"/>
        <w:textAlignment w:val="baseline"/>
        <w:rPr>
          <w:rFonts w:eastAsiaTheme="minorEastAsia"/>
          <w:lang w:val="en-US" w:eastAsia="zh-CN"/>
        </w:rPr>
      </w:pPr>
      <w:r w:rsidRPr="00F71258">
        <w:rPr>
          <w:rFonts w:eastAsiaTheme="minorEastAsia"/>
          <w:lang w:eastAsia="zh-CN"/>
        </w:rPr>
        <w:t>The preparation of inter-CU LTM configuration is initiated by the source gNB-CU.</w:t>
      </w:r>
    </w:p>
    <w:p w14:paraId="27EC5D6F" w14:textId="77777777" w:rsidR="000113DC" w:rsidRPr="00F71258" w:rsidRDefault="000113DC" w:rsidP="000113DC">
      <w:pPr>
        <w:pStyle w:val="B1"/>
        <w:numPr>
          <w:ilvl w:val="0"/>
          <w:numId w:val="31"/>
        </w:numPr>
        <w:overflowPunct w:val="0"/>
        <w:autoSpaceDE w:val="0"/>
        <w:autoSpaceDN w:val="0"/>
        <w:adjustRightInd w:val="0"/>
        <w:textAlignment w:val="baseline"/>
        <w:rPr>
          <w:rFonts w:eastAsiaTheme="minorEastAsia"/>
          <w:lang w:val="en-US" w:eastAsia="zh-CN"/>
        </w:rPr>
      </w:pPr>
      <w:r w:rsidRPr="00F71258">
        <w:rPr>
          <w:rFonts w:eastAsiaTheme="minorEastAsia"/>
          <w:lang w:eastAsia="zh-CN"/>
        </w:rPr>
        <w:t>For each candidate cell, the preparation of lower layer configuration is initiated by the candidate gNB-CU, based on the LTM request from the source gNB-CU. RAN2 assumes the interaction between the candidate gNB-CU and candidate gNB-DU follows the same signaling procedure for intra-CU LTM.</w:t>
      </w:r>
    </w:p>
    <w:p w14:paraId="31C92146" w14:textId="77777777" w:rsidR="000113DC" w:rsidRPr="00F71258" w:rsidRDefault="000113DC" w:rsidP="000113DC">
      <w:pPr>
        <w:pStyle w:val="B1"/>
        <w:numPr>
          <w:ilvl w:val="0"/>
          <w:numId w:val="31"/>
        </w:numPr>
        <w:overflowPunct w:val="0"/>
        <w:autoSpaceDE w:val="0"/>
        <w:autoSpaceDN w:val="0"/>
        <w:adjustRightInd w:val="0"/>
        <w:textAlignment w:val="baseline"/>
        <w:rPr>
          <w:rFonts w:eastAsiaTheme="minorEastAsia"/>
          <w:lang w:val="en-US" w:eastAsia="zh-CN"/>
        </w:rPr>
      </w:pPr>
      <w:r w:rsidRPr="00F71258">
        <w:rPr>
          <w:rFonts w:eastAsiaTheme="minorEastAsia"/>
          <w:lang w:eastAsia="zh-CN"/>
        </w:rPr>
        <w:t>The source gNB-CU is responsible to collect the configurations and information of candidate cells from multiple candidate gNB-CUs and generates the common CSI resource configuration for L1 measurement on candidate cells.</w:t>
      </w:r>
    </w:p>
    <w:p w14:paraId="0C0E4BE1" w14:textId="77777777" w:rsidR="000113DC" w:rsidRPr="00F71258" w:rsidRDefault="000113DC" w:rsidP="000113DC">
      <w:pPr>
        <w:pStyle w:val="B1"/>
        <w:numPr>
          <w:ilvl w:val="0"/>
          <w:numId w:val="31"/>
        </w:numPr>
        <w:overflowPunct w:val="0"/>
        <w:autoSpaceDE w:val="0"/>
        <w:autoSpaceDN w:val="0"/>
        <w:adjustRightInd w:val="0"/>
        <w:textAlignment w:val="baseline"/>
        <w:rPr>
          <w:rFonts w:eastAsiaTheme="minorEastAsia"/>
          <w:lang w:val="en-US" w:eastAsia="zh-CN"/>
        </w:rPr>
      </w:pPr>
      <w:r w:rsidRPr="00F71258">
        <w:rPr>
          <w:rFonts w:eastAsiaTheme="minorEastAsia"/>
          <w:lang w:eastAsia="zh-CN"/>
        </w:rPr>
        <w:t>In order to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14:paraId="1B81BB3A" w14:textId="77777777" w:rsidR="000113DC" w:rsidRPr="00F71258" w:rsidRDefault="000113DC" w:rsidP="000113DC">
      <w:pPr>
        <w:pStyle w:val="B1"/>
        <w:ind w:left="0" w:firstLine="0"/>
        <w:rPr>
          <w:rFonts w:eastAsiaTheme="minorEastAsia"/>
          <w:lang w:val="en-US" w:eastAsia="zh-CN"/>
        </w:rPr>
      </w:pPr>
    </w:p>
    <w:p w14:paraId="5AF8544B" w14:textId="77777777" w:rsidR="000113DC" w:rsidRPr="00F71258" w:rsidRDefault="000113DC" w:rsidP="000113DC">
      <w:pPr>
        <w:pStyle w:val="B1"/>
        <w:ind w:left="0" w:firstLine="0"/>
        <w:rPr>
          <w:rFonts w:eastAsiaTheme="minorEastAsia"/>
          <w:b/>
          <w:lang w:eastAsia="zh-CN"/>
        </w:rPr>
      </w:pPr>
      <w:r w:rsidRPr="00F71258">
        <w:rPr>
          <w:rFonts w:eastAsiaTheme="minorEastAsia"/>
          <w:b/>
          <w:lang w:eastAsia="zh-CN"/>
        </w:rPr>
        <w:t xml:space="preserve">Preparation: </w:t>
      </w:r>
    </w:p>
    <w:p w14:paraId="03C6B23E" w14:textId="77777777" w:rsidR="000113DC" w:rsidRPr="00F71258" w:rsidRDefault="000113DC" w:rsidP="000113DC">
      <w:pPr>
        <w:pStyle w:val="B1"/>
        <w:ind w:left="0" w:firstLine="0"/>
        <w:rPr>
          <w:rFonts w:eastAsiaTheme="minorEastAsia"/>
          <w:lang w:val="en-US" w:eastAsia="zh-CN"/>
        </w:rPr>
      </w:pPr>
      <w:r w:rsidRPr="00F71258">
        <w:rPr>
          <w:rFonts w:eastAsiaTheme="minorEastAsia"/>
          <w:b/>
          <w:lang w:eastAsia="zh-CN"/>
        </w:rPr>
        <w:t>RRC Configuration/structure</w:t>
      </w:r>
    </w:p>
    <w:p w14:paraId="78B0A4B3" w14:textId="77777777" w:rsidR="000113DC" w:rsidRPr="00F71258" w:rsidRDefault="000113DC" w:rsidP="000113DC">
      <w:pPr>
        <w:pStyle w:val="B1"/>
        <w:numPr>
          <w:ilvl w:val="0"/>
          <w:numId w:val="31"/>
        </w:numPr>
        <w:overflowPunct w:val="0"/>
        <w:autoSpaceDE w:val="0"/>
        <w:autoSpaceDN w:val="0"/>
        <w:adjustRightInd w:val="0"/>
        <w:textAlignment w:val="baseline"/>
        <w:rPr>
          <w:rFonts w:eastAsiaTheme="minorEastAsia"/>
          <w:lang w:val="en-US" w:eastAsia="zh-CN"/>
        </w:rPr>
      </w:pPr>
      <w:r w:rsidRPr="00F71258">
        <w:rPr>
          <w:rFonts w:eastAsiaTheme="minorEastAsia"/>
          <w:lang w:eastAsia="zh-CN"/>
        </w:rPr>
        <w:t>The RRC signalling structure and modelling for Rel-18 LTM is taken as the baseline for inter-CU LTM.</w:t>
      </w:r>
    </w:p>
    <w:p w14:paraId="2BAB5F5D" w14:textId="77777777" w:rsidR="000113DC" w:rsidRPr="00F71258" w:rsidRDefault="000113DC" w:rsidP="000113DC">
      <w:pPr>
        <w:pStyle w:val="B1"/>
        <w:ind w:left="0" w:firstLine="0"/>
        <w:rPr>
          <w:rFonts w:eastAsiaTheme="minorEastAsia"/>
          <w:lang w:val="en-US" w:eastAsia="zh-CN"/>
        </w:rPr>
      </w:pPr>
    </w:p>
    <w:p w14:paraId="687641D5" w14:textId="77777777" w:rsidR="000113DC" w:rsidRPr="00F71258" w:rsidRDefault="000113DC" w:rsidP="000113DC">
      <w:pPr>
        <w:pStyle w:val="B1"/>
        <w:ind w:left="0" w:firstLine="0"/>
        <w:rPr>
          <w:rFonts w:eastAsiaTheme="minorEastAsia"/>
          <w:lang w:val="en-US" w:eastAsia="zh-CN"/>
        </w:rPr>
      </w:pPr>
      <w:r w:rsidRPr="00F71258">
        <w:rPr>
          <w:rFonts w:eastAsiaTheme="minorEastAsia"/>
          <w:b/>
          <w:lang w:eastAsia="zh-CN"/>
        </w:rPr>
        <w:t>LTM Candidate ID</w:t>
      </w:r>
    </w:p>
    <w:p w14:paraId="1BC87A6C" w14:textId="77777777" w:rsidR="000113DC" w:rsidRPr="00F71258" w:rsidRDefault="000113DC" w:rsidP="000113DC">
      <w:pPr>
        <w:pStyle w:val="B1"/>
        <w:numPr>
          <w:ilvl w:val="0"/>
          <w:numId w:val="31"/>
        </w:numPr>
        <w:overflowPunct w:val="0"/>
        <w:autoSpaceDE w:val="0"/>
        <w:autoSpaceDN w:val="0"/>
        <w:adjustRightInd w:val="0"/>
        <w:textAlignment w:val="baseline"/>
        <w:rPr>
          <w:rFonts w:eastAsiaTheme="minorEastAsia"/>
          <w:lang w:val="en-US" w:eastAsia="zh-CN"/>
        </w:rPr>
      </w:pPr>
      <w:r w:rsidRPr="00F71258">
        <w:rPr>
          <w:rFonts w:eastAsiaTheme="minorEastAsia"/>
          <w:lang w:eastAsia="zh-CN"/>
        </w:rPr>
        <w:t>For inter-CU LTM, LTM candidate ID is unique across all the participating gNB-CUs.</w:t>
      </w:r>
    </w:p>
    <w:p w14:paraId="750D463E" w14:textId="77777777" w:rsidR="000113DC" w:rsidRPr="00F71258" w:rsidRDefault="000113DC" w:rsidP="000113DC">
      <w:pPr>
        <w:pStyle w:val="B1"/>
        <w:ind w:left="0" w:firstLine="0"/>
        <w:rPr>
          <w:rFonts w:eastAsiaTheme="minorEastAsia"/>
          <w:lang w:val="en-US" w:eastAsia="zh-CN"/>
        </w:rPr>
      </w:pPr>
    </w:p>
    <w:p w14:paraId="194C9D88" w14:textId="77777777" w:rsidR="000113DC" w:rsidRPr="00F71258" w:rsidRDefault="000113DC" w:rsidP="000113DC">
      <w:pPr>
        <w:pStyle w:val="B1"/>
        <w:ind w:left="0" w:firstLine="0"/>
        <w:rPr>
          <w:rFonts w:eastAsiaTheme="minorEastAsia"/>
          <w:lang w:val="en-US" w:eastAsia="zh-CN"/>
        </w:rPr>
      </w:pPr>
      <w:r w:rsidRPr="00F71258">
        <w:rPr>
          <w:rFonts w:eastAsiaTheme="minorEastAsia"/>
          <w:b/>
          <w:lang w:eastAsia="zh-CN"/>
        </w:rPr>
        <w:lastRenderedPageBreak/>
        <w:t>Max number of LTM candidate IDs</w:t>
      </w:r>
    </w:p>
    <w:p w14:paraId="2B441830" w14:textId="77777777" w:rsidR="000113DC" w:rsidRPr="00F71258" w:rsidRDefault="000113DC" w:rsidP="000113DC">
      <w:pPr>
        <w:pStyle w:val="B1"/>
        <w:numPr>
          <w:ilvl w:val="0"/>
          <w:numId w:val="31"/>
        </w:numPr>
        <w:overflowPunct w:val="0"/>
        <w:autoSpaceDE w:val="0"/>
        <w:autoSpaceDN w:val="0"/>
        <w:adjustRightInd w:val="0"/>
        <w:textAlignment w:val="baseline"/>
        <w:rPr>
          <w:rFonts w:eastAsiaTheme="minorEastAsia"/>
          <w:lang w:val="en-US" w:eastAsia="zh-CN"/>
        </w:rPr>
      </w:pPr>
      <w:r w:rsidRPr="00F71258">
        <w:rPr>
          <w:rFonts w:eastAsiaTheme="minorEastAsia"/>
          <w:lang w:eastAsia="zh-CN"/>
        </w:rPr>
        <w:t>The maximum number of LTM candidate cell configuration is 8, regardless of whether these are intra-CU or inter-CU LTM candidate configurations.</w:t>
      </w:r>
    </w:p>
    <w:p w14:paraId="6E60C29A" w14:textId="77777777" w:rsidR="000113DC" w:rsidRPr="00F71258" w:rsidRDefault="000113DC" w:rsidP="000113DC">
      <w:pPr>
        <w:pStyle w:val="B1"/>
        <w:ind w:left="0" w:firstLine="0"/>
        <w:rPr>
          <w:rFonts w:eastAsiaTheme="minorEastAsia"/>
          <w:lang w:val="en-US" w:eastAsia="zh-CN"/>
        </w:rPr>
      </w:pPr>
    </w:p>
    <w:p w14:paraId="11166DA2" w14:textId="77777777" w:rsidR="000113DC" w:rsidRPr="00F71258" w:rsidRDefault="000113DC" w:rsidP="000113DC">
      <w:pPr>
        <w:pStyle w:val="B1"/>
        <w:ind w:left="0" w:firstLine="0"/>
        <w:rPr>
          <w:rFonts w:eastAsiaTheme="minorEastAsia"/>
          <w:b/>
          <w:lang w:eastAsia="zh-CN"/>
        </w:rPr>
      </w:pPr>
      <w:r w:rsidRPr="00F71258">
        <w:rPr>
          <w:rFonts w:eastAsiaTheme="minorEastAsia"/>
          <w:b/>
          <w:lang w:eastAsia="zh-CN"/>
        </w:rPr>
        <w:t>Early sync:</w:t>
      </w:r>
    </w:p>
    <w:p w14:paraId="247891AE" w14:textId="77777777" w:rsidR="000113DC" w:rsidRPr="00F71258" w:rsidRDefault="000113DC" w:rsidP="000113DC">
      <w:pPr>
        <w:pStyle w:val="B1"/>
        <w:ind w:left="0" w:firstLine="0"/>
        <w:rPr>
          <w:rFonts w:eastAsiaTheme="minorEastAsia"/>
          <w:lang w:val="en-US" w:eastAsia="zh-CN"/>
        </w:rPr>
      </w:pPr>
      <w:r w:rsidRPr="00F71258">
        <w:rPr>
          <w:rFonts w:eastAsiaTheme="minorEastAsia"/>
          <w:b/>
          <w:lang w:eastAsia="zh-CN"/>
        </w:rPr>
        <w:t>RAR based option</w:t>
      </w:r>
    </w:p>
    <w:p w14:paraId="40799208" w14:textId="77777777" w:rsidR="000113DC" w:rsidRPr="00F71258" w:rsidRDefault="000113DC" w:rsidP="000113DC">
      <w:pPr>
        <w:pStyle w:val="B1"/>
        <w:numPr>
          <w:ilvl w:val="0"/>
          <w:numId w:val="31"/>
        </w:numPr>
        <w:overflowPunct w:val="0"/>
        <w:autoSpaceDE w:val="0"/>
        <w:autoSpaceDN w:val="0"/>
        <w:adjustRightInd w:val="0"/>
        <w:textAlignment w:val="baseline"/>
        <w:rPr>
          <w:rFonts w:eastAsiaTheme="minorEastAsia"/>
          <w:lang w:val="en-US" w:eastAsia="zh-CN"/>
        </w:rPr>
      </w:pPr>
      <w:r w:rsidRPr="00F71258">
        <w:rPr>
          <w:rFonts w:eastAsiaTheme="minorEastAsia"/>
          <w:lang w:eastAsia="zh-CN"/>
        </w:rPr>
        <w:t>RAR-based TA acquisition is not supported for inter-CU LTM for non-conditional LTM. FFS on conditional LTM.</w:t>
      </w:r>
    </w:p>
    <w:p w14:paraId="12E4243C" w14:textId="77777777" w:rsidR="000113DC" w:rsidRPr="00F71258" w:rsidRDefault="000113DC" w:rsidP="000113DC">
      <w:pPr>
        <w:pStyle w:val="B1"/>
        <w:ind w:left="0" w:firstLine="0"/>
        <w:rPr>
          <w:rFonts w:eastAsiaTheme="minorEastAsia"/>
          <w:lang w:val="en-US" w:eastAsia="zh-CN"/>
        </w:rPr>
      </w:pPr>
    </w:p>
    <w:p w14:paraId="554ED7C7" w14:textId="77777777" w:rsidR="000113DC" w:rsidRPr="00F71258" w:rsidRDefault="000113DC" w:rsidP="000113DC">
      <w:pPr>
        <w:pStyle w:val="B1"/>
        <w:ind w:left="0" w:firstLine="0"/>
        <w:rPr>
          <w:rFonts w:eastAsiaTheme="minorEastAsia"/>
          <w:b/>
          <w:lang w:eastAsia="zh-CN"/>
        </w:rPr>
      </w:pPr>
      <w:r w:rsidRPr="00F71258">
        <w:rPr>
          <w:rFonts w:eastAsiaTheme="minorEastAsia"/>
          <w:b/>
          <w:lang w:eastAsia="zh-CN"/>
        </w:rPr>
        <w:t>Execution:</w:t>
      </w:r>
    </w:p>
    <w:p w14:paraId="4CB8E028" w14:textId="77777777" w:rsidR="000113DC" w:rsidRPr="00F71258" w:rsidRDefault="000113DC" w:rsidP="000113DC">
      <w:pPr>
        <w:pStyle w:val="B1"/>
        <w:ind w:left="0" w:firstLine="0"/>
        <w:rPr>
          <w:rFonts w:eastAsiaTheme="minorEastAsia"/>
          <w:lang w:val="en-US" w:eastAsia="zh-CN"/>
        </w:rPr>
      </w:pPr>
      <w:r w:rsidRPr="00F71258">
        <w:rPr>
          <w:rFonts w:eastAsiaTheme="minorEastAsia"/>
          <w:b/>
          <w:lang w:eastAsia="zh-CN"/>
        </w:rPr>
        <w:t>LTM Cell Switch Command</w:t>
      </w:r>
    </w:p>
    <w:p w14:paraId="6B7C49D4" w14:textId="77777777" w:rsidR="000113DC" w:rsidRPr="00F71258" w:rsidRDefault="000113DC" w:rsidP="000113DC">
      <w:pPr>
        <w:pStyle w:val="B1"/>
        <w:numPr>
          <w:ilvl w:val="0"/>
          <w:numId w:val="31"/>
        </w:numPr>
        <w:overflowPunct w:val="0"/>
        <w:autoSpaceDE w:val="0"/>
        <w:autoSpaceDN w:val="0"/>
        <w:adjustRightInd w:val="0"/>
        <w:textAlignment w:val="baseline"/>
        <w:rPr>
          <w:rFonts w:eastAsiaTheme="minorEastAsia"/>
          <w:lang w:val="en-US" w:eastAsia="zh-CN"/>
        </w:rPr>
      </w:pPr>
      <w:r w:rsidRPr="00F71258">
        <w:rPr>
          <w:rFonts w:eastAsiaTheme="minorEastAsia"/>
          <w:lang w:eastAsia="zh-CN"/>
        </w:rPr>
        <w:t>R18 LTM CSC MAC CE is baseline to trigger LTM cell switch for inter-CU LTM.</w:t>
      </w:r>
    </w:p>
    <w:p w14:paraId="1A29280E" w14:textId="77777777" w:rsidR="000113DC" w:rsidRPr="00F71258" w:rsidRDefault="000113DC" w:rsidP="000113DC">
      <w:pPr>
        <w:pStyle w:val="B1"/>
        <w:ind w:left="0" w:firstLine="0"/>
        <w:rPr>
          <w:rFonts w:eastAsiaTheme="minorEastAsia"/>
          <w:lang w:val="en-US" w:eastAsia="zh-CN"/>
        </w:rPr>
      </w:pPr>
    </w:p>
    <w:p w14:paraId="37F25310" w14:textId="77777777" w:rsidR="000113DC" w:rsidRPr="00F71258" w:rsidRDefault="000113DC" w:rsidP="000113DC">
      <w:pPr>
        <w:pStyle w:val="B1"/>
        <w:ind w:left="0" w:firstLine="0"/>
        <w:rPr>
          <w:rFonts w:eastAsiaTheme="minorEastAsia"/>
          <w:lang w:val="en-US" w:eastAsia="zh-CN"/>
        </w:rPr>
      </w:pPr>
      <w:r w:rsidRPr="00F71258">
        <w:rPr>
          <w:rFonts w:eastAsiaTheme="minorEastAsia"/>
          <w:b/>
          <w:lang w:eastAsia="zh-CN"/>
        </w:rPr>
        <w:t>LTM Cell switch completion</w:t>
      </w:r>
    </w:p>
    <w:p w14:paraId="66696C92" w14:textId="77777777" w:rsidR="000113DC" w:rsidRPr="00F71258" w:rsidRDefault="000113DC" w:rsidP="000113DC">
      <w:pPr>
        <w:pStyle w:val="B1"/>
        <w:numPr>
          <w:ilvl w:val="0"/>
          <w:numId w:val="31"/>
        </w:numPr>
        <w:overflowPunct w:val="0"/>
        <w:autoSpaceDE w:val="0"/>
        <w:autoSpaceDN w:val="0"/>
        <w:adjustRightInd w:val="0"/>
        <w:textAlignment w:val="baseline"/>
        <w:rPr>
          <w:rFonts w:eastAsiaTheme="minorEastAsia"/>
          <w:lang w:val="en-US" w:eastAsia="zh-CN"/>
        </w:rPr>
      </w:pPr>
      <w:r w:rsidRPr="00F71258">
        <w:rPr>
          <w:rFonts w:eastAsiaTheme="minorEastAsia"/>
          <w:lang w:eastAsia="zh-CN"/>
        </w:rPr>
        <w:t>Support CG-based RACH-less and DG-based RACH-less procedures for inter-CU LTM.</w:t>
      </w:r>
    </w:p>
    <w:p w14:paraId="7576FC1F" w14:textId="77777777" w:rsidR="000113DC" w:rsidRPr="00F71258" w:rsidRDefault="000113DC" w:rsidP="000113DC">
      <w:pPr>
        <w:pStyle w:val="B1"/>
        <w:numPr>
          <w:ilvl w:val="0"/>
          <w:numId w:val="31"/>
        </w:numPr>
        <w:overflowPunct w:val="0"/>
        <w:autoSpaceDE w:val="0"/>
        <w:autoSpaceDN w:val="0"/>
        <w:adjustRightInd w:val="0"/>
        <w:textAlignment w:val="baseline"/>
        <w:rPr>
          <w:rFonts w:eastAsiaTheme="minorEastAsia"/>
          <w:lang w:val="en-US" w:eastAsia="zh-CN"/>
        </w:rPr>
      </w:pPr>
      <w:r w:rsidRPr="00F71258">
        <w:rPr>
          <w:rFonts w:eastAsiaTheme="minorEastAsia"/>
          <w:lang w:eastAsia="zh-CN"/>
        </w:rPr>
        <w:t>The LTM completion defined for intra-CU LTM is followed for R19 LTM.</w:t>
      </w:r>
    </w:p>
    <w:p w14:paraId="14728D73" w14:textId="77777777" w:rsidR="000245D1" w:rsidRPr="00F71258" w:rsidRDefault="000245D1" w:rsidP="000113DC">
      <w:pPr>
        <w:pStyle w:val="B1"/>
        <w:ind w:left="0" w:firstLine="0"/>
        <w:rPr>
          <w:rFonts w:eastAsiaTheme="minorEastAsia"/>
          <w:b/>
          <w:bCs/>
          <w:lang w:val="en-US" w:eastAsia="zh-CN"/>
        </w:rPr>
      </w:pPr>
    </w:p>
    <w:p w14:paraId="70B31E5B" w14:textId="6118EE15" w:rsidR="000113DC" w:rsidRPr="00F71258" w:rsidRDefault="000113DC" w:rsidP="000113DC">
      <w:pPr>
        <w:pStyle w:val="B1"/>
        <w:ind w:left="0" w:firstLine="0"/>
        <w:rPr>
          <w:rFonts w:eastAsiaTheme="minorEastAsia"/>
          <w:b/>
          <w:bCs/>
          <w:lang w:val="en-US" w:eastAsia="zh-CN"/>
        </w:rPr>
      </w:pPr>
      <w:r w:rsidRPr="00F71258">
        <w:rPr>
          <w:rFonts w:eastAsiaTheme="minorEastAsia"/>
          <w:b/>
          <w:bCs/>
          <w:lang w:val="en-US" w:eastAsia="zh-CN"/>
        </w:rPr>
        <w:t>Agreements on measurement enhancements for LTM:</w:t>
      </w:r>
    </w:p>
    <w:p w14:paraId="22A074E2" w14:textId="77777777" w:rsidR="000113DC" w:rsidRPr="00F71258" w:rsidRDefault="000113DC" w:rsidP="000113DC">
      <w:pPr>
        <w:pStyle w:val="B1"/>
        <w:numPr>
          <w:ilvl w:val="0"/>
          <w:numId w:val="32"/>
        </w:numPr>
        <w:overflowPunct w:val="0"/>
        <w:autoSpaceDE w:val="0"/>
        <w:autoSpaceDN w:val="0"/>
        <w:adjustRightInd w:val="0"/>
        <w:ind w:left="360"/>
        <w:textAlignment w:val="baseline"/>
        <w:rPr>
          <w:rFonts w:eastAsiaTheme="minorEastAsia"/>
          <w:lang w:val="en-US" w:eastAsia="zh-CN"/>
        </w:rPr>
      </w:pPr>
      <w:r w:rsidRPr="00F71258">
        <w:rPr>
          <w:rFonts w:eastAsiaTheme="minorEastAsia"/>
          <w:lang w:val="en-US" w:eastAsia="zh-CN"/>
        </w:rPr>
        <w:t>Event triggered L1 measurement should be designed for the following LTM purposes:</w:t>
      </w:r>
    </w:p>
    <w:p w14:paraId="00B0C444" w14:textId="77777777" w:rsidR="000113DC" w:rsidRPr="00F71258" w:rsidRDefault="000113DC" w:rsidP="000113DC">
      <w:pPr>
        <w:pStyle w:val="B1"/>
        <w:numPr>
          <w:ilvl w:val="0"/>
          <w:numId w:val="30"/>
        </w:numPr>
        <w:overflowPunct w:val="0"/>
        <w:autoSpaceDE w:val="0"/>
        <w:autoSpaceDN w:val="0"/>
        <w:adjustRightInd w:val="0"/>
        <w:ind w:left="564"/>
        <w:textAlignment w:val="baseline"/>
        <w:rPr>
          <w:rFonts w:eastAsiaTheme="minorEastAsia"/>
          <w:lang w:val="en-US" w:eastAsia="zh-CN"/>
        </w:rPr>
      </w:pPr>
      <w:r w:rsidRPr="00F71258">
        <w:rPr>
          <w:rFonts w:eastAsiaTheme="minorEastAsia"/>
          <w:lang w:val="en-US" w:eastAsia="zh-CN"/>
        </w:rPr>
        <w:t>Select the candidate beam/cell to trigger early synchronization.</w:t>
      </w:r>
    </w:p>
    <w:p w14:paraId="18662718" w14:textId="77777777" w:rsidR="000113DC" w:rsidRPr="00F71258" w:rsidRDefault="000113DC" w:rsidP="000113DC">
      <w:pPr>
        <w:pStyle w:val="B1"/>
        <w:numPr>
          <w:ilvl w:val="0"/>
          <w:numId w:val="30"/>
        </w:numPr>
        <w:overflowPunct w:val="0"/>
        <w:autoSpaceDE w:val="0"/>
        <w:autoSpaceDN w:val="0"/>
        <w:adjustRightInd w:val="0"/>
        <w:ind w:left="564"/>
        <w:textAlignment w:val="baseline"/>
        <w:rPr>
          <w:rFonts w:eastAsiaTheme="minorEastAsia"/>
          <w:lang w:val="en-US" w:eastAsia="zh-CN"/>
        </w:rPr>
      </w:pPr>
      <w:r w:rsidRPr="00F71258">
        <w:rPr>
          <w:rFonts w:eastAsiaTheme="minorEastAsia"/>
          <w:lang w:val="en-US" w:eastAsia="zh-CN"/>
        </w:rPr>
        <w:t>Select the target beam/cell and trigger LTM cell switch procedure.</w:t>
      </w:r>
    </w:p>
    <w:p w14:paraId="21F674A6" w14:textId="77777777" w:rsidR="000113DC" w:rsidRPr="00F71258" w:rsidRDefault="000113DC" w:rsidP="000113DC">
      <w:pPr>
        <w:pStyle w:val="B1"/>
        <w:numPr>
          <w:ilvl w:val="0"/>
          <w:numId w:val="32"/>
        </w:numPr>
        <w:overflowPunct w:val="0"/>
        <w:autoSpaceDE w:val="0"/>
        <w:autoSpaceDN w:val="0"/>
        <w:adjustRightInd w:val="0"/>
        <w:ind w:left="360"/>
        <w:textAlignment w:val="baseline"/>
        <w:rPr>
          <w:rFonts w:eastAsiaTheme="minorEastAsia"/>
          <w:lang w:eastAsia="zh-CN"/>
        </w:rPr>
      </w:pPr>
      <w:r w:rsidRPr="00F71258">
        <w:rPr>
          <w:rFonts w:eastAsiaTheme="minorEastAsia"/>
          <w:lang w:eastAsia="zh-CN"/>
        </w:rPr>
        <w:t>For event triggered L1 measurement, use of beam level measurement result for event evaluation is baseline. FFS for the cell level measurement.</w:t>
      </w:r>
    </w:p>
    <w:p w14:paraId="06E5DABD" w14:textId="77777777" w:rsidR="000113DC" w:rsidRPr="00F71258" w:rsidRDefault="000113DC" w:rsidP="000113DC">
      <w:pPr>
        <w:pStyle w:val="B1"/>
        <w:numPr>
          <w:ilvl w:val="0"/>
          <w:numId w:val="32"/>
        </w:numPr>
        <w:overflowPunct w:val="0"/>
        <w:autoSpaceDE w:val="0"/>
        <w:autoSpaceDN w:val="0"/>
        <w:adjustRightInd w:val="0"/>
        <w:ind w:left="360"/>
        <w:textAlignment w:val="baseline"/>
        <w:rPr>
          <w:rFonts w:eastAsiaTheme="minorEastAsia"/>
          <w:lang w:val="en-US" w:eastAsia="zh-CN"/>
        </w:rPr>
      </w:pPr>
      <w:r w:rsidRPr="00F71258">
        <w:rPr>
          <w:rFonts w:eastAsiaTheme="minorEastAsia"/>
          <w:lang w:val="en-US" w:eastAsia="zh-CN"/>
        </w:rPr>
        <w:t>Support the following LTM events based on beam specific quality of serving cell and candidate cells as the L1 LTM measurement events.</w:t>
      </w:r>
    </w:p>
    <w:p w14:paraId="3B053900" w14:textId="77777777" w:rsidR="000113DC" w:rsidRPr="00F71258" w:rsidRDefault="000113DC" w:rsidP="000113DC">
      <w:pPr>
        <w:pStyle w:val="B1"/>
        <w:numPr>
          <w:ilvl w:val="0"/>
          <w:numId w:val="30"/>
        </w:numPr>
        <w:overflowPunct w:val="0"/>
        <w:autoSpaceDE w:val="0"/>
        <w:autoSpaceDN w:val="0"/>
        <w:adjustRightInd w:val="0"/>
        <w:ind w:left="564"/>
        <w:textAlignment w:val="baseline"/>
        <w:rPr>
          <w:rFonts w:eastAsiaTheme="minorEastAsia"/>
          <w:lang w:val="en-US" w:eastAsia="zh-CN"/>
        </w:rPr>
      </w:pPr>
      <w:r w:rsidRPr="00F71258">
        <w:rPr>
          <w:rFonts w:eastAsiaTheme="minorEastAsia"/>
          <w:lang w:val="en-US" w:eastAsia="zh-CN"/>
        </w:rPr>
        <w:t>Event LTM2: Beam of serving cell becomes worse than absolute threshold;</w:t>
      </w:r>
    </w:p>
    <w:p w14:paraId="526876E6" w14:textId="77777777" w:rsidR="000113DC" w:rsidRPr="00F71258" w:rsidRDefault="000113DC" w:rsidP="000113DC">
      <w:pPr>
        <w:pStyle w:val="B1"/>
        <w:numPr>
          <w:ilvl w:val="0"/>
          <w:numId w:val="30"/>
        </w:numPr>
        <w:overflowPunct w:val="0"/>
        <w:autoSpaceDE w:val="0"/>
        <w:autoSpaceDN w:val="0"/>
        <w:adjustRightInd w:val="0"/>
        <w:ind w:left="564"/>
        <w:textAlignment w:val="baseline"/>
        <w:rPr>
          <w:rFonts w:eastAsiaTheme="minorEastAsia"/>
          <w:lang w:val="en-US" w:eastAsia="zh-CN"/>
        </w:rPr>
      </w:pPr>
      <w:r w:rsidRPr="00F71258">
        <w:rPr>
          <w:rFonts w:eastAsiaTheme="minorEastAsia"/>
          <w:lang w:val="en-US" w:eastAsia="zh-CN"/>
        </w:rPr>
        <w:t>Event LTM3: Beam of candidate cell becomes amount of offset better than beam of serving cell;</w:t>
      </w:r>
    </w:p>
    <w:p w14:paraId="0CA63910" w14:textId="77777777" w:rsidR="000113DC" w:rsidRPr="00F71258" w:rsidRDefault="000113DC" w:rsidP="000113DC">
      <w:pPr>
        <w:pStyle w:val="B1"/>
        <w:numPr>
          <w:ilvl w:val="0"/>
          <w:numId w:val="30"/>
        </w:numPr>
        <w:overflowPunct w:val="0"/>
        <w:autoSpaceDE w:val="0"/>
        <w:autoSpaceDN w:val="0"/>
        <w:adjustRightInd w:val="0"/>
        <w:ind w:left="564"/>
        <w:textAlignment w:val="baseline"/>
        <w:rPr>
          <w:rFonts w:eastAsiaTheme="minorEastAsia"/>
          <w:lang w:val="en-US" w:eastAsia="zh-CN"/>
        </w:rPr>
      </w:pPr>
      <w:r w:rsidRPr="00F71258">
        <w:rPr>
          <w:rFonts w:eastAsiaTheme="minorEastAsia"/>
          <w:lang w:val="en-US" w:eastAsia="zh-CN"/>
        </w:rPr>
        <w:t>Event LTM4: Beam of candidate cell becomes better than absolute threshold;</w:t>
      </w:r>
    </w:p>
    <w:p w14:paraId="5FE7D6AE" w14:textId="77777777" w:rsidR="000113DC" w:rsidRPr="00F71258" w:rsidRDefault="000113DC" w:rsidP="000113DC">
      <w:pPr>
        <w:pStyle w:val="B1"/>
        <w:numPr>
          <w:ilvl w:val="0"/>
          <w:numId w:val="30"/>
        </w:numPr>
        <w:overflowPunct w:val="0"/>
        <w:autoSpaceDE w:val="0"/>
        <w:autoSpaceDN w:val="0"/>
        <w:adjustRightInd w:val="0"/>
        <w:ind w:left="564"/>
        <w:textAlignment w:val="baseline"/>
        <w:rPr>
          <w:rFonts w:eastAsiaTheme="minorEastAsia"/>
          <w:lang w:val="en-US" w:eastAsia="zh-CN"/>
        </w:rPr>
      </w:pPr>
      <w:r w:rsidRPr="00F71258">
        <w:rPr>
          <w:rFonts w:eastAsiaTheme="minorEastAsia"/>
          <w:lang w:val="en-US" w:eastAsia="zh-CN"/>
        </w:rPr>
        <w:t>Event LTM5: Beam of serving cell becomes worse than absolute threshold1 AND Beam of candidate cell becomes better than another absolute threshold2.</w:t>
      </w:r>
    </w:p>
    <w:p w14:paraId="60267ABA" w14:textId="77777777" w:rsidR="000113DC" w:rsidRPr="00F71258" w:rsidRDefault="000113DC" w:rsidP="000113DC">
      <w:pPr>
        <w:pStyle w:val="B1"/>
        <w:numPr>
          <w:ilvl w:val="0"/>
          <w:numId w:val="32"/>
        </w:numPr>
        <w:overflowPunct w:val="0"/>
        <w:autoSpaceDE w:val="0"/>
        <w:autoSpaceDN w:val="0"/>
        <w:adjustRightInd w:val="0"/>
        <w:ind w:left="360"/>
        <w:textAlignment w:val="baseline"/>
        <w:rPr>
          <w:rFonts w:eastAsiaTheme="minorEastAsia"/>
          <w:lang w:val="en-US" w:eastAsia="zh-CN"/>
        </w:rPr>
      </w:pPr>
      <w:r w:rsidRPr="00F71258">
        <w:rPr>
          <w:rFonts w:eastAsiaTheme="minorEastAsia"/>
          <w:lang w:val="en-US" w:eastAsia="zh-CN"/>
        </w:rPr>
        <w:t>FFS on what beam(s) of the serving cell and neighboring cell is used for event evaluation. FFS on the need of Event LTM1.</w:t>
      </w:r>
    </w:p>
    <w:p w14:paraId="7531B870" w14:textId="77777777" w:rsidR="000113DC" w:rsidRPr="00F71258" w:rsidRDefault="000113DC" w:rsidP="000113DC">
      <w:pPr>
        <w:pStyle w:val="B1"/>
        <w:numPr>
          <w:ilvl w:val="0"/>
          <w:numId w:val="32"/>
        </w:numPr>
        <w:overflowPunct w:val="0"/>
        <w:autoSpaceDE w:val="0"/>
        <w:autoSpaceDN w:val="0"/>
        <w:adjustRightInd w:val="0"/>
        <w:ind w:left="360"/>
        <w:textAlignment w:val="baseline"/>
        <w:rPr>
          <w:rFonts w:eastAsiaTheme="minorEastAsia"/>
          <w:lang w:eastAsia="zh-CN"/>
        </w:rPr>
      </w:pPr>
      <w:r w:rsidRPr="00F71258">
        <w:rPr>
          <w:rFonts w:eastAsiaTheme="minorEastAsia"/>
          <w:lang w:eastAsia="zh-CN"/>
        </w:rPr>
        <w:t>Support the beam config of both SSB and CSI-RS in L1 measurement resource configuration in LTM config. Working assumption: Same RS type should be used for both serving and neighbouring cell for event LTM3 and event LTM5.</w:t>
      </w:r>
    </w:p>
    <w:p w14:paraId="0F7D8D0A" w14:textId="77777777" w:rsidR="000113DC" w:rsidRPr="00F71258" w:rsidRDefault="000113DC" w:rsidP="000113DC">
      <w:pPr>
        <w:pStyle w:val="B1"/>
        <w:numPr>
          <w:ilvl w:val="0"/>
          <w:numId w:val="32"/>
        </w:numPr>
        <w:overflowPunct w:val="0"/>
        <w:autoSpaceDE w:val="0"/>
        <w:autoSpaceDN w:val="0"/>
        <w:adjustRightInd w:val="0"/>
        <w:ind w:left="360"/>
        <w:textAlignment w:val="baseline"/>
        <w:rPr>
          <w:rFonts w:eastAsiaTheme="minorEastAsia"/>
          <w:lang w:eastAsia="zh-CN"/>
        </w:rPr>
      </w:pPr>
      <w:r w:rsidRPr="00F71258">
        <w:rPr>
          <w:rFonts w:eastAsiaTheme="minorEastAsia"/>
          <w:lang w:eastAsia="zh-CN"/>
        </w:rPr>
        <w:t>RAN2 assumes filtering of the L1 measure results is needed. It’s up to RAN1 whether the specified L1 filtering is needed or ok to leave it to UE implementation.</w:t>
      </w:r>
    </w:p>
    <w:p w14:paraId="5E985EEB" w14:textId="77777777" w:rsidR="000113DC" w:rsidRPr="00F71258" w:rsidRDefault="000113DC" w:rsidP="000113DC">
      <w:pPr>
        <w:pStyle w:val="B1"/>
        <w:numPr>
          <w:ilvl w:val="0"/>
          <w:numId w:val="32"/>
        </w:numPr>
        <w:overflowPunct w:val="0"/>
        <w:autoSpaceDE w:val="0"/>
        <w:autoSpaceDN w:val="0"/>
        <w:adjustRightInd w:val="0"/>
        <w:ind w:left="360"/>
        <w:textAlignment w:val="baseline"/>
        <w:rPr>
          <w:rFonts w:eastAsiaTheme="minorEastAsia"/>
          <w:lang w:val="en-US" w:eastAsia="zh-CN"/>
        </w:rPr>
      </w:pPr>
      <w:r w:rsidRPr="00F71258">
        <w:rPr>
          <w:rFonts w:eastAsiaTheme="minorEastAsia"/>
          <w:lang w:val="en-US" w:eastAsia="zh-CN"/>
        </w:rPr>
        <w:t xml:space="preserve">For LTM event evaluation, TTT, </w:t>
      </w:r>
      <w:r w:rsidRPr="00F71258">
        <w:rPr>
          <w:rFonts w:eastAsiaTheme="minorEastAsia"/>
          <w:lang w:eastAsia="zh-CN"/>
        </w:rPr>
        <w:t>hysteresis for entering/leaving, and/or beam specific (FFS for cell specific) offset can be applied. FFS on the need of measurement reporting once leaving condition is met.</w:t>
      </w:r>
    </w:p>
    <w:p w14:paraId="2A2B20B3" w14:textId="77777777" w:rsidR="000113DC" w:rsidRPr="00F71258" w:rsidRDefault="000113DC" w:rsidP="000113DC">
      <w:pPr>
        <w:rPr>
          <w:lang w:val="en-US" w:eastAsia="ko-KR"/>
        </w:rPr>
      </w:pPr>
    </w:p>
    <w:p w14:paraId="519F6487" w14:textId="38399D61" w:rsidR="0085774B" w:rsidRPr="00F71258" w:rsidRDefault="0085774B" w:rsidP="0085774B">
      <w:pPr>
        <w:pStyle w:val="NO"/>
        <w:ind w:left="0" w:firstLine="0"/>
        <w:rPr>
          <w:rFonts w:ascii="Arial" w:eastAsiaTheme="minorEastAsia" w:hAnsi="Arial" w:cs="Arial"/>
          <w:iCs/>
          <w:lang w:eastAsia="zh-CN"/>
        </w:rPr>
      </w:pPr>
      <w:r w:rsidRPr="00F71258">
        <w:rPr>
          <w:rFonts w:ascii="Arial" w:eastAsiaTheme="minorEastAsia" w:hAnsi="Arial" w:cs="Arial" w:hint="eastAsia"/>
          <w:iCs/>
          <w:lang w:eastAsia="zh-CN"/>
        </w:rPr>
        <w:t>RAN2#127:</w:t>
      </w:r>
    </w:p>
    <w:p w14:paraId="023CE81A" w14:textId="77777777" w:rsidR="0085774B" w:rsidRPr="00F71258" w:rsidRDefault="0085774B" w:rsidP="0085774B">
      <w:pPr>
        <w:overflowPunct w:val="0"/>
        <w:autoSpaceDE w:val="0"/>
        <w:autoSpaceDN w:val="0"/>
        <w:adjustRightInd w:val="0"/>
        <w:textAlignment w:val="baseline"/>
        <w:rPr>
          <w:b/>
          <w:bCs/>
          <w:lang w:eastAsia="ja-JP"/>
        </w:rPr>
      </w:pPr>
      <w:r w:rsidRPr="00F71258">
        <w:rPr>
          <w:b/>
          <w:bCs/>
          <w:lang w:eastAsia="ja-JP"/>
        </w:rPr>
        <w:t>Agreements on inter-CU LTM</w:t>
      </w:r>
    </w:p>
    <w:p w14:paraId="75A0D4DB" w14:textId="77777777" w:rsidR="0085774B" w:rsidRPr="00F71258" w:rsidRDefault="0085774B" w:rsidP="0085774B">
      <w:pPr>
        <w:overflowPunct w:val="0"/>
        <w:autoSpaceDE w:val="0"/>
        <w:autoSpaceDN w:val="0"/>
        <w:adjustRightInd w:val="0"/>
        <w:textAlignment w:val="baseline"/>
        <w:rPr>
          <w:lang w:eastAsia="ja-JP"/>
        </w:rPr>
      </w:pPr>
      <w:r w:rsidRPr="00F71258">
        <w:rPr>
          <w:lang w:eastAsia="ja-JP"/>
        </w:rPr>
        <w:t xml:space="preserve">Reference configuration: </w:t>
      </w:r>
    </w:p>
    <w:p w14:paraId="3612C43B" w14:textId="77777777" w:rsidR="0085774B" w:rsidRPr="00F71258" w:rsidRDefault="0085774B" w:rsidP="0085774B">
      <w:pPr>
        <w:numPr>
          <w:ilvl w:val="0"/>
          <w:numId w:val="38"/>
        </w:numPr>
        <w:overflowPunct w:val="0"/>
        <w:autoSpaceDE w:val="0"/>
        <w:autoSpaceDN w:val="0"/>
        <w:adjustRightInd w:val="0"/>
        <w:textAlignment w:val="baseline"/>
        <w:rPr>
          <w:lang w:eastAsia="ja-JP"/>
        </w:rPr>
      </w:pPr>
      <w:r w:rsidRPr="00F71258">
        <w:rPr>
          <w:lang w:eastAsia="ja-JP"/>
        </w:rPr>
        <w:t>Inter-CU LTM re-uses the reference configuration from Rel-18 LTM. No additional reference configurations (no multiple reference configurations) are supported.</w:t>
      </w:r>
    </w:p>
    <w:p w14:paraId="08FEE0C8" w14:textId="77777777" w:rsidR="0085774B" w:rsidRPr="00F71258" w:rsidRDefault="0085774B" w:rsidP="0085774B">
      <w:pPr>
        <w:overflowPunct w:val="0"/>
        <w:autoSpaceDE w:val="0"/>
        <w:autoSpaceDN w:val="0"/>
        <w:adjustRightInd w:val="0"/>
        <w:textAlignment w:val="baseline"/>
        <w:rPr>
          <w:lang w:eastAsia="ja-JP"/>
        </w:rPr>
      </w:pPr>
    </w:p>
    <w:p w14:paraId="350207DD" w14:textId="77777777" w:rsidR="0085774B" w:rsidRPr="00F71258" w:rsidRDefault="0085774B" w:rsidP="0085774B">
      <w:pPr>
        <w:overflowPunct w:val="0"/>
        <w:autoSpaceDE w:val="0"/>
        <w:autoSpaceDN w:val="0"/>
        <w:adjustRightInd w:val="0"/>
        <w:textAlignment w:val="baseline"/>
        <w:rPr>
          <w:lang w:eastAsia="ja-JP"/>
        </w:rPr>
      </w:pPr>
      <w:r w:rsidRPr="00F71258">
        <w:rPr>
          <w:lang w:eastAsia="ja-JP"/>
        </w:rPr>
        <w:t>CSI resource and report configuration:</w:t>
      </w:r>
    </w:p>
    <w:p w14:paraId="29F46D66" w14:textId="77777777" w:rsidR="0085774B" w:rsidRPr="00F71258" w:rsidRDefault="0085774B" w:rsidP="0085774B">
      <w:pPr>
        <w:numPr>
          <w:ilvl w:val="0"/>
          <w:numId w:val="38"/>
        </w:numPr>
        <w:overflowPunct w:val="0"/>
        <w:autoSpaceDE w:val="0"/>
        <w:autoSpaceDN w:val="0"/>
        <w:adjustRightInd w:val="0"/>
        <w:textAlignment w:val="baseline"/>
        <w:rPr>
          <w:lang w:eastAsia="ja-JP"/>
        </w:rPr>
      </w:pPr>
      <w:r w:rsidRPr="00F71258">
        <w:rPr>
          <w:lang w:eastAsia="ja-JP"/>
        </w:rPr>
        <w:t>The Rel-18 signaling structure for LTM CSI resource and report configuration is reused for inter-CU LTM, i.e. a common CSI resource configuration and cell-specific CSI report configuration.</w:t>
      </w:r>
    </w:p>
    <w:p w14:paraId="211599CE" w14:textId="77777777" w:rsidR="0085774B" w:rsidRPr="00F71258" w:rsidRDefault="0085774B" w:rsidP="0085774B">
      <w:pPr>
        <w:numPr>
          <w:ilvl w:val="0"/>
          <w:numId w:val="38"/>
        </w:numPr>
        <w:overflowPunct w:val="0"/>
        <w:autoSpaceDE w:val="0"/>
        <w:autoSpaceDN w:val="0"/>
        <w:adjustRightInd w:val="0"/>
        <w:textAlignment w:val="baseline"/>
        <w:rPr>
          <w:lang w:eastAsia="ja-JP"/>
        </w:rPr>
      </w:pPr>
      <w:r w:rsidRPr="00F71258">
        <w:rPr>
          <w:lang w:eastAsia="ja-JP"/>
        </w:rPr>
        <w:t>The source CU is responsible to generate the common CSI resource configuration.</w:t>
      </w:r>
    </w:p>
    <w:p w14:paraId="54BA2CB5" w14:textId="77777777" w:rsidR="0085774B" w:rsidRPr="00F71258" w:rsidRDefault="0085774B" w:rsidP="0085774B">
      <w:pPr>
        <w:overflowPunct w:val="0"/>
        <w:autoSpaceDE w:val="0"/>
        <w:autoSpaceDN w:val="0"/>
        <w:adjustRightInd w:val="0"/>
        <w:textAlignment w:val="baseline"/>
        <w:rPr>
          <w:lang w:eastAsia="ja-JP"/>
        </w:rPr>
      </w:pPr>
    </w:p>
    <w:p w14:paraId="0551F06D" w14:textId="77777777" w:rsidR="0085774B" w:rsidRPr="00F71258" w:rsidRDefault="0085774B" w:rsidP="0085774B">
      <w:pPr>
        <w:overflowPunct w:val="0"/>
        <w:autoSpaceDE w:val="0"/>
        <w:autoSpaceDN w:val="0"/>
        <w:adjustRightInd w:val="0"/>
        <w:textAlignment w:val="baseline"/>
        <w:rPr>
          <w:lang w:eastAsia="ja-JP"/>
        </w:rPr>
      </w:pPr>
      <w:r w:rsidRPr="00F71258">
        <w:rPr>
          <w:lang w:eastAsia="ja-JP"/>
        </w:rPr>
        <w:t>Early DL sync:</w:t>
      </w:r>
    </w:p>
    <w:p w14:paraId="338142D1" w14:textId="77777777" w:rsidR="0085774B" w:rsidRPr="00F71258" w:rsidRDefault="0085774B" w:rsidP="0085774B">
      <w:pPr>
        <w:numPr>
          <w:ilvl w:val="0"/>
          <w:numId w:val="38"/>
        </w:numPr>
        <w:overflowPunct w:val="0"/>
        <w:autoSpaceDE w:val="0"/>
        <w:autoSpaceDN w:val="0"/>
        <w:adjustRightInd w:val="0"/>
        <w:textAlignment w:val="baseline"/>
        <w:rPr>
          <w:lang w:eastAsia="ja-JP"/>
        </w:rPr>
      </w:pPr>
      <w:r w:rsidRPr="00F71258">
        <w:rPr>
          <w:lang w:eastAsia="ja-JP"/>
        </w:rPr>
        <w:t>For inter-CU LTM, the R18 candidate TCI State activation/deactivation design (including MAC CE and related UE handling) is reused.</w:t>
      </w:r>
    </w:p>
    <w:p w14:paraId="00ED0EC4" w14:textId="77777777" w:rsidR="0085774B" w:rsidRPr="00F71258" w:rsidRDefault="0085774B" w:rsidP="0085774B">
      <w:pPr>
        <w:overflowPunct w:val="0"/>
        <w:autoSpaceDE w:val="0"/>
        <w:autoSpaceDN w:val="0"/>
        <w:adjustRightInd w:val="0"/>
        <w:textAlignment w:val="baseline"/>
        <w:rPr>
          <w:lang w:eastAsia="ja-JP"/>
        </w:rPr>
      </w:pPr>
    </w:p>
    <w:p w14:paraId="215C2995" w14:textId="77777777" w:rsidR="0085774B" w:rsidRPr="00F71258" w:rsidRDefault="0085774B" w:rsidP="0085774B">
      <w:pPr>
        <w:overflowPunct w:val="0"/>
        <w:autoSpaceDE w:val="0"/>
        <w:autoSpaceDN w:val="0"/>
        <w:adjustRightInd w:val="0"/>
        <w:textAlignment w:val="baseline"/>
        <w:rPr>
          <w:lang w:eastAsia="ja-JP"/>
        </w:rPr>
      </w:pPr>
      <w:r w:rsidRPr="00F71258">
        <w:rPr>
          <w:lang w:eastAsia="ja-JP"/>
        </w:rPr>
        <w:t>Inter-CU LTM switch:</w:t>
      </w:r>
    </w:p>
    <w:p w14:paraId="67B3EB54" w14:textId="77777777" w:rsidR="0085774B" w:rsidRPr="00F71258" w:rsidRDefault="0085774B" w:rsidP="0085774B">
      <w:pPr>
        <w:numPr>
          <w:ilvl w:val="0"/>
          <w:numId w:val="38"/>
        </w:numPr>
        <w:overflowPunct w:val="0"/>
        <w:autoSpaceDE w:val="0"/>
        <w:autoSpaceDN w:val="0"/>
        <w:adjustRightInd w:val="0"/>
        <w:textAlignment w:val="baseline"/>
        <w:rPr>
          <w:lang w:eastAsia="ja-JP"/>
        </w:rPr>
      </w:pPr>
      <w:r w:rsidRPr="00F71258">
        <w:rPr>
          <w:lang w:eastAsia="ja-JP"/>
        </w:rPr>
        <w:t>For inter-CU LTM cell switch, it’s the source DU that triggers the MAC CE and informs the source CU about the target LTM cell.</w:t>
      </w:r>
    </w:p>
    <w:p w14:paraId="7C57F5AD" w14:textId="77777777" w:rsidR="0085774B" w:rsidRPr="00F71258" w:rsidRDefault="0085774B" w:rsidP="0085774B">
      <w:pPr>
        <w:overflowPunct w:val="0"/>
        <w:autoSpaceDE w:val="0"/>
        <w:autoSpaceDN w:val="0"/>
        <w:adjustRightInd w:val="0"/>
        <w:textAlignment w:val="baseline"/>
        <w:rPr>
          <w:lang w:eastAsia="ja-JP"/>
        </w:rPr>
      </w:pPr>
    </w:p>
    <w:p w14:paraId="5578F59E" w14:textId="77777777" w:rsidR="0085774B" w:rsidRPr="00F71258" w:rsidRDefault="0085774B" w:rsidP="0085774B">
      <w:pPr>
        <w:overflowPunct w:val="0"/>
        <w:autoSpaceDE w:val="0"/>
        <w:autoSpaceDN w:val="0"/>
        <w:adjustRightInd w:val="0"/>
        <w:textAlignment w:val="baseline"/>
        <w:rPr>
          <w:lang w:eastAsia="ja-JP"/>
        </w:rPr>
      </w:pPr>
      <w:r w:rsidRPr="00F71258">
        <w:rPr>
          <w:lang w:eastAsia="ja-JP"/>
        </w:rPr>
        <w:t>RLC and PDCP re-establishment in inter-CU LTM:</w:t>
      </w:r>
    </w:p>
    <w:p w14:paraId="1C738D56" w14:textId="77777777" w:rsidR="0085774B" w:rsidRPr="00F71258" w:rsidRDefault="0085774B" w:rsidP="0085774B">
      <w:pPr>
        <w:numPr>
          <w:ilvl w:val="0"/>
          <w:numId w:val="38"/>
        </w:numPr>
        <w:overflowPunct w:val="0"/>
        <w:autoSpaceDE w:val="0"/>
        <w:autoSpaceDN w:val="0"/>
        <w:adjustRightInd w:val="0"/>
        <w:textAlignment w:val="baseline"/>
        <w:rPr>
          <w:lang w:eastAsia="ja-JP"/>
        </w:rPr>
      </w:pPr>
      <w:r w:rsidRPr="00F71258">
        <w:rPr>
          <w:lang w:eastAsia="ja-JP"/>
        </w:rPr>
        <w:t>If the security key update is required, the UE shall perform MAC reset, RLC re-establishment and PDCP re-establishment. As baseline introduce a new Rel-19 ID in RRC: if the Rel-19 ID is different for the source cell and the target cell, the UE performs PDCP re-establishment, including security key update, however dependent on SA3 response, we can revisit it.</w:t>
      </w:r>
    </w:p>
    <w:p w14:paraId="1801D50A" w14:textId="77777777" w:rsidR="0085774B" w:rsidRPr="00F71258" w:rsidRDefault="0085774B" w:rsidP="0085774B">
      <w:pPr>
        <w:overflowPunct w:val="0"/>
        <w:autoSpaceDE w:val="0"/>
        <w:autoSpaceDN w:val="0"/>
        <w:adjustRightInd w:val="0"/>
        <w:textAlignment w:val="baseline"/>
        <w:rPr>
          <w:lang w:eastAsia="ja-JP"/>
        </w:rPr>
      </w:pPr>
    </w:p>
    <w:p w14:paraId="1956AE56" w14:textId="77777777" w:rsidR="0085774B" w:rsidRPr="00F71258" w:rsidRDefault="0085774B" w:rsidP="0085774B">
      <w:pPr>
        <w:overflowPunct w:val="0"/>
        <w:autoSpaceDE w:val="0"/>
        <w:autoSpaceDN w:val="0"/>
        <w:adjustRightInd w:val="0"/>
        <w:textAlignment w:val="baseline"/>
        <w:rPr>
          <w:lang w:eastAsia="ja-JP"/>
        </w:rPr>
      </w:pPr>
      <w:r w:rsidRPr="00F71258">
        <w:rPr>
          <w:lang w:eastAsia="ja-JP"/>
        </w:rPr>
        <w:t>Handling of candidate configuration after inter-CU LTM cell switch:</w:t>
      </w:r>
    </w:p>
    <w:p w14:paraId="2D6ADA95" w14:textId="77777777" w:rsidR="0085774B" w:rsidRPr="00F71258" w:rsidRDefault="0085774B" w:rsidP="0085774B">
      <w:pPr>
        <w:numPr>
          <w:ilvl w:val="0"/>
          <w:numId w:val="38"/>
        </w:numPr>
        <w:overflowPunct w:val="0"/>
        <w:autoSpaceDE w:val="0"/>
        <w:autoSpaceDN w:val="0"/>
        <w:adjustRightInd w:val="0"/>
        <w:textAlignment w:val="baseline"/>
        <w:rPr>
          <w:lang w:eastAsia="ja-JP"/>
        </w:rPr>
      </w:pPr>
      <w:r w:rsidRPr="00F71258">
        <w:rPr>
          <w:lang w:eastAsia="ja-JP"/>
        </w:rPr>
        <w:t>As in Rel-18 LTM, the UE keeps its LTM candidate cell configurations after at least a inter-CU LTM cell switch procedure where the UE is not configured with DC, unless these are explicitly released by the network.</w:t>
      </w:r>
    </w:p>
    <w:p w14:paraId="77504896" w14:textId="77777777" w:rsidR="0085774B" w:rsidRPr="00F71258" w:rsidRDefault="0085774B" w:rsidP="0085774B">
      <w:pPr>
        <w:overflowPunct w:val="0"/>
        <w:autoSpaceDE w:val="0"/>
        <w:autoSpaceDN w:val="0"/>
        <w:adjustRightInd w:val="0"/>
        <w:textAlignment w:val="baseline"/>
        <w:rPr>
          <w:lang w:eastAsia="ja-JP"/>
        </w:rPr>
      </w:pPr>
    </w:p>
    <w:p w14:paraId="5DFDA71D" w14:textId="77777777" w:rsidR="0085774B" w:rsidRPr="00F71258" w:rsidRDefault="0085774B" w:rsidP="0085774B">
      <w:pPr>
        <w:overflowPunct w:val="0"/>
        <w:autoSpaceDE w:val="0"/>
        <w:autoSpaceDN w:val="0"/>
        <w:adjustRightInd w:val="0"/>
        <w:textAlignment w:val="baseline"/>
        <w:rPr>
          <w:lang w:eastAsia="ja-JP"/>
        </w:rPr>
      </w:pPr>
      <w:r w:rsidRPr="00F71258">
        <w:rPr>
          <w:lang w:eastAsia="ja-JP"/>
        </w:rPr>
        <w:t xml:space="preserve">DRB/PDU session mismatch in subsequent inter-CU LTM: </w:t>
      </w:r>
    </w:p>
    <w:p w14:paraId="6700F0DA" w14:textId="77777777" w:rsidR="0085774B" w:rsidRPr="00F71258" w:rsidRDefault="0085774B" w:rsidP="0085774B">
      <w:pPr>
        <w:numPr>
          <w:ilvl w:val="0"/>
          <w:numId w:val="38"/>
        </w:numPr>
        <w:overflowPunct w:val="0"/>
        <w:autoSpaceDE w:val="0"/>
        <w:autoSpaceDN w:val="0"/>
        <w:adjustRightInd w:val="0"/>
        <w:textAlignment w:val="baseline"/>
        <w:rPr>
          <w:lang w:eastAsia="ja-JP"/>
        </w:rPr>
      </w:pPr>
      <w:r w:rsidRPr="00F71258">
        <w:rPr>
          <w:lang w:eastAsia="ja-JP"/>
        </w:rPr>
        <w:t xml:space="preserve">RAN2 understand NW implementation can handle the concern raised in P6, R2-2407421. </w:t>
      </w:r>
    </w:p>
    <w:p w14:paraId="2A24DBEC" w14:textId="77777777" w:rsidR="0085774B" w:rsidRPr="00F71258" w:rsidRDefault="0085774B" w:rsidP="0085774B">
      <w:pPr>
        <w:overflowPunct w:val="0"/>
        <w:autoSpaceDE w:val="0"/>
        <w:autoSpaceDN w:val="0"/>
        <w:adjustRightInd w:val="0"/>
        <w:textAlignment w:val="baseline"/>
        <w:rPr>
          <w:lang w:eastAsia="ja-JP"/>
        </w:rPr>
      </w:pPr>
    </w:p>
    <w:p w14:paraId="6315C8D2" w14:textId="77777777" w:rsidR="0085774B" w:rsidRPr="00F71258" w:rsidRDefault="0085774B" w:rsidP="0085774B">
      <w:pPr>
        <w:overflowPunct w:val="0"/>
        <w:autoSpaceDE w:val="0"/>
        <w:autoSpaceDN w:val="0"/>
        <w:adjustRightInd w:val="0"/>
        <w:textAlignment w:val="baseline"/>
        <w:rPr>
          <w:lang w:eastAsia="ja-JP"/>
        </w:rPr>
      </w:pPr>
      <w:r w:rsidRPr="00F71258">
        <w:rPr>
          <w:lang w:eastAsia="ja-JP"/>
        </w:rPr>
        <w:t xml:space="preserve">LTM and L3 HO: </w:t>
      </w:r>
    </w:p>
    <w:p w14:paraId="55C60332" w14:textId="77777777" w:rsidR="0085774B" w:rsidRPr="00F71258" w:rsidRDefault="0085774B" w:rsidP="0085774B">
      <w:pPr>
        <w:numPr>
          <w:ilvl w:val="0"/>
          <w:numId w:val="38"/>
        </w:numPr>
        <w:overflowPunct w:val="0"/>
        <w:autoSpaceDE w:val="0"/>
        <w:autoSpaceDN w:val="0"/>
        <w:adjustRightInd w:val="0"/>
        <w:textAlignment w:val="baseline"/>
        <w:rPr>
          <w:lang w:eastAsia="ja-JP"/>
        </w:rPr>
      </w:pPr>
      <w:r w:rsidRPr="00F71258">
        <w:rPr>
          <w:lang w:eastAsia="ja-JP"/>
        </w:rPr>
        <w:t>L3 mobility (including both the network triggered L3 HO and CHO) can be configured to UE, while the inter-CU LTM is configured (w/o DC), and the following items can be considered (follow Rel-18 intra-CU LTM):</w:t>
      </w:r>
    </w:p>
    <w:p w14:paraId="28756603" w14:textId="3FA7631E" w:rsidR="0085774B" w:rsidRPr="00F71258" w:rsidRDefault="0085774B" w:rsidP="0085774B">
      <w:pPr>
        <w:overflowPunct w:val="0"/>
        <w:autoSpaceDE w:val="0"/>
        <w:autoSpaceDN w:val="0"/>
        <w:adjustRightInd w:val="0"/>
        <w:ind w:leftChars="200" w:left="400"/>
        <w:textAlignment w:val="baseline"/>
        <w:rPr>
          <w:lang w:eastAsia="ja-JP"/>
        </w:rPr>
      </w:pPr>
      <w:r w:rsidRPr="00F71258">
        <w:rPr>
          <w:lang w:eastAsia="ja-JP"/>
        </w:rPr>
        <w:t>- When performing the L3 mobility (HO or CHO), the UE does not autonomously release inter-CU LTM configurations, unless these are explicitly released by the network.</w:t>
      </w:r>
    </w:p>
    <w:p w14:paraId="3AD75A8E" w14:textId="13925EBA" w:rsidR="0085774B" w:rsidRPr="00F71258" w:rsidRDefault="0085774B" w:rsidP="0085774B">
      <w:pPr>
        <w:overflowPunct w:val="0"/>
        <w:autoSpaceDE w:val="0"/>
        <w:autoSpaceDN w:val="0"/>
        <w:adjustRightInd w:val="0"/>
        <w:ind w:leftChars="200" w:left="400"/>
        <w:textAlignment w:val="baseline"/>
        <w:rPr>
          <w:lang w:eastAsia="ja-JP"/>
        </w:rPr>
      </w:pPr>
      <w:r w:rsidRPr="00F71258">
        <w:rPr>
          <w:lang w:eastAsia="ja-JP"/>
        </w:rPr>
        <w:t>- The RRCReconfiguration message to execute an L3 mobility (HO or CHO) procedure may reconfigure inter-CU LTM configurations.</w:t>
      </w:r>
    </w:p>
    <w:p w14:paraId="72B9CEC7" w14:textId="7148BD77" w:rsidR="0085774B" w:rsidRPr="00F71258" w:rsidRDefault="0085774B" w:rsidP="0085774B">
      <w:pPr>
        <w:overflowPunct w:val="0"/>
        <w:autoSpaceDE w:val="0"/>
        <w:autoSpaceDN w:val="0"/>
        <w:adjustRightInd w:val="0"/>
        <w:ind w:leftChars="200" w:left="400"/>
        <w:textAlignment w:val="baseline"/>
        <w:rPr>
          <w:lang w:eastAsia="ja-JP"/>
        </w:rPr>
      </w:pPr>
      <w:r w:rsidRPr="00F71258">
        <w:rPr>
          <w:lang w:eastAsia="ja-JP"/>
        </w:rPr>
        <w:lastRenderedPageBreak/>
        <w:t>- For the execution order between CHO and LTM, Rel-18 principle is applied.</w:t>
      </w:r>
    </w:p>
    <w:p w14:paraId="5D3E9649" w14:textId="77777777" w:rsidR="0085774B" w:rsidRPr="00F71258" w:rsidRDefault="0085774B" w:rsidP="0085774B">
      <w:pPr>
        <w:overflowPunct w:val="0"/>
        <w:autoSpaceDE w:val="0"/>
        <w:autoSpaceDN w:val="0"/>
        <w:adjustRightInd w:val="0"/>
        <w:textAlignment w:val="baseline"/>
        <w:rPr>
          <w:lang w:eastAsia="ja-JP"/>
        </w:rPr>
      </w:pPr>
    </w:p>
    <w:p w14:paraId="4518613C" w14:textId="77777777" w:rsidR="0085774B" w:rsidRPr="00F71258" w:rsidRDefault="0085774B" w:rsidP="0085774B">
      <w:pPr>
        <w:overflowPunct w:val="0"/>
        <w:autoSpaceDE w:val="0"/>
        <w:autoSpaceDN w:val="0"/>
        <w:adjustRightInd w:val="0"/>
        <w:textAlignment w:val="baseline"/>
        <w:rPr>
          <w:lang w:eastAsia="ja-JP"/>
        </w:rPr>
      </w:pPr>
      <w:r w:rsidRPr="00F71258">
        <w:rPr>
          <w:lang w:eastAsia="ja-JP"/>
        </w:rPr>
        <w:t>Inter-CU SCG LTM:</w:t>
      </w:r>
    </w:p>
    <w:p w14:paraId="53571828" w14:textId="77777777" w:rsidR="0085774B" w:rsidRPr="00F71258" w:rsidRDefault="0085774B" w:rsidP="0085774B">
      <w:pPr>
        <w:numPr>
          <w:ilvl w:val="0"/>
          <w:numId w:val="38"/>
        </w:numPr>
        <w:overflowPunct w:val="0"/>
        <w:autoSpaceDE w:val="0"/>
        <w:autoSpaceDN w:val="0"/>
        <w:adjustRightInd w:val="0"/>
        <w:textAlignment w:val="baseline"/>
        <w:rPr>
          <w:lang w:eastAsia="ja-JP"/>
        </w:rPr>
      </w:pPr>
      <w:r w:rsidRPr="00F71258">
        <w:rPr>
          <w:lang w:eastAsia="ja-JP"/>
        </w:rPr>
        <w:t>Inter-CU SCG LTM preparation can be initiated by source SN.</w:t>
      </w:r>
    </w:p>
    <w:p w14:paraId="4F469CCF" w14:textId="77777777" w:rsidR="0085774B" w:rsidRPr="00F71258" w:rsidRDefault="0085774B" w:rsidP="0085774B">
      <w:pPr>
        <w:numPr>
          <w:ilvl w:val="0"/>
          <w:numId w:val="38"/>
        </w:numPr>
        <w:overflowPunct w:val="0"/>
        <w:autoSpaceDE w:val="0"/>
        <w:autoSpaceDN w:val="0"/>
        <w:adjustRightInd w:val="0"/>
        <w:textAlignment w:val="baseline"/>
        <w:rPr>
          <w:lang w:eastAsia="ja-JP"/>
        </w:rPr>
      </w:pPr>
      <w:r w:rsidRPr="00F71258">
        <w:rPr>
          <w:lang w:eastAsia="ja-JP"/>
        </w:rPr>
        <w:t>The inter-CU SCG LTM configuration, SN generates SCG part configuration, MN includes it into its MN RRC configuration message.</w:t>
      </w:r>
    </w:p>
    <w:p w14:paraId="62FA88B7" w14:textId="77777777" w:rsidR="0085774B" w:rsidRPr="00F71258" w:rsidRDefault="0085774B" w:rsidP="0085774B">
      <w:pPr>
        <w:numPr>
          <w:ilvl w:val="0"/>
          <w:numId w:val="38"/>
        </w:numPr>
        <w:overflowPunct w:val="0"/>
        <w:autoSpaceDE w:val="0"/>
        <w:autoSpaceDN w:val="0"/>
        <w:adjustRightInd w:val="0"/>
        <w:textAlignment w:val="baseline"/>
        <w:rPr>
          <w:lang w:eastAsia="ja-JP"/>
        </w:rPr>
      </w:pPr>
      <w:r w:rsidRPr="00F71258">
        <w:rPr>
          <w:lang w:eastAsia="ja-JP"/>
        </w:rPr>
        <w:t>For inter-CU SCG LTM, the LTM cell switch command MAC CE is sent by source SN.</w:t>
      </w:r>
    </w:p>
    <w:p w14:paraId="405BB450" w14:textId="77777777" w:rsidR="0085774B" w:rsidRPr="00F71258" w:rsidRDefault="0085774B" w:rsidP="0085774B">
      <w:pPr>
        <w:numPr>
          <w:ilvl w:val="0"/>
          <w:numId w:val="38"/>
        </w:numPr>
        <w:overflowPunct w:val="0"/>
        <w:autoSpaceDE w:val="0"/>
        <w:autoSpaceDN w:val="0"/>
        <w:adjustRightInd w:val="0"/>
        <w:textAlignment w:val="baseline"/>
        <w:rPr>
          <w:lang w:eastAsia="ja-JP"/>
        </w:rPr>
      </w:pPr>
      <w:r w:rsidRPr="00F71258">
        <w:rPr>
          <w:lang w:eastAsia="ja-JP"/>
        </w:rPr>
        <w:t>RAN2 understands for the security key update of inter-CU SCG LTM, SCPAC security key update mechanism is taken as baseline. We will send LS to SA3 to ask them to take it into account for their works.</w:t>
      </w:r>
    </w:p>
    <w:p w14:paraId="1921471E" w14:textId="77777777" w:rsidR="0085774B" w:rsidRPr="00F71258" w:rsidRDefault="0085774B" w:rsidP="0085774B">
      <w:pPr>
        <w:numPr>
          <w:ilvl w:val="0"/>
          <w:numId w:val="38"/>
        </w:numPr>
        <w:overflowPunct w:val="0"/>
        <w:autoSpaceDE w:val="0"/>
        <w:autoSpaceDN w:val="0"/>
        <w:adjustRightInd w:val="0"/>
        <w:textAlignment w:val="baseline"/>
        <w:rPr>
          <w:lang w:eastAsia="ja-JP"/>
        </w:rPr>
      </w:pPr>
      <w:r w:rsidRPr="00F71258">
        <w:rPr>
          <w:lang w:eastAsia="ja-JP"/>
        </w:rPr>
        <w:t>Only SN-initiated inter-SN LTM (including LTM configuration, early DL/UL synch and LTM execution) is supported in Rel-19.</w:t>
      </w:r>
    </w:p>
    <w:p w14:paraId="2CB20C83" w14:textId="77777777" w:rsidR="0085774B" w:rsidRPr="00F71258" w:rsidRDefault="0085774B" w:rsidP="0085774B">
      <w:pPr>
        <w:overflowPunct w:val="0"/>
        <w:autoSpaceDE w:val="0"/>
        <w:autoSpaceDN w:val="0"/>
        <w:adjustRightInd w:val="0"/>
        <w:textAlignment w:val="baseline"/>
        <w:rPr>
          <w:lang w:eastAsia="ja-JP"/>
        </w:rPr>
      </w:pPr>
    </w:p>
    <w:p w14:paraId="4596C36C" w14:textId="77777777" w:rsidR="0085774B" w:rsidRPr="00F71258" w:rsidRDefault="0085774B" w:rsidP="0085774B">
      <w:pPr>
        <w:overflowPunct w:val="0"/>
        <w:autoSpaceDE w:val="0"/>
        <w:autoSpaceDN w:val="0"/>
        <w:adjustRightInd w:val="0"/>
        <w:textAlignment w:val="baseline"/>
        <w:rPr>
          <w:lang w:eastAsia="ja-JP"/>
        </w:rPr>
      </w:pPr>
      <w:r w:rsidRPr="00F71258">
        <w:rPr>
          <w:lang w:eastAsia="ja-JP"/>
        </w:rPr>
        <w:t>Inter-CU MCG LTM:</w:t>
      </w:r>
    </w:p>
    <w:p w14:paraId="43D3EB2A" w14:textId="77777777" w:rsidR="0085774B" w:rsidRPr="00F71258" w:rsidRDefault="0085774B" w:rsidP="0085774B">
      <w:pPr>
        <w:numPr>
          <w:ilvl w:val="0"/>
          <w:numId w:val="38"/>
        </w:numPr>
        <w:overflowPunct w:val="0"/>
        <w:autoSpaceDE w:val="0"/>
        <w:autoSpaceDN w:val="0"/>
        <w:adjustRightInd w:val="0"/>
        <w:textAlignment w:val="baseline"/>
        <w:rPr>
          <w:lang w:eastAsia="ja-JP"/>
        </w:rPr>
      </w:pPr>
      <w:r w:rsidRPr="00F71258">
        <w:rPr>
          <w:lang w:eastAsia="ja-JP"/>
        </w:rPr>
        <w:t>SCG configuration can be changed in inter-CU MN and leave how to handle SCG part up to NW implementation (e.g. release or reconfiguration).</w:t>
      </w:r>
    </w:p>
    <w:p w14:paraId="33F1776F" w14:textId="77777777" w:rsidR="0085774B" w:rsidRPr="00F71258" w:rsidRDefault="0085774B" w:rsidP="0085774B">
      <w:pPr>
        <w:numPr>
          <w:ilvl w:val="0"/>
          <w:numId w:val="38"/>
        </w:numPr>
        <w:overflowPunct w:val="0"/>
        <w:autoSpaceDE w:val="0"/>
        <w:autoSpaceDN w:val="0"/>
        <w:adjustRightInd w:val="0"/>
        <w:textAlignment w:val="baseline"/>
        <w:rPr>
          <w:lang w:eastAsia="ja-JP"/>
        </w:rPr>
      </w:pPr>
      <w:r w:rsidRPr="00F71258">
        <w:rPr>
          <w:lang w:eastAsia="ja-JP"/>
        </w:rPr>
        <w:t>Upon execution of inter-CU MN LTM with DC, the UE is required to perform refresh of security key, re-establishment of RLC and PDCP, and MAC reset at both MN and SN side (i.e. Rel-15 principle is applied).</w:t>
      </w:r>
    </w:p>
    <w:p w14:paraId="517FBA9C" w14:textId="77777777" w:rsidR="0085774B" w:rsidRPr="00F71258" w:rsidRDefault="0085774B" w:rsidP="0085774B">
      <w:pPr>
        <w:numPr>
          <w:ilvl w:val="0"/>
          <w:numId w:val="38"/>
        </w:numPr>
        <w:overflowPunct w:val="0"/>
        <w:autoSpaceDE w:val="0"/>
        <w:autoSpaceDN w:val="0"/>
        <w:adjustRightInd w:val="0"/>
        <w:textAlignment w:val="baseline"/>
        <w:rPr>
          <w:lang w:eastAsia="ja-JP"/>
        </w:rPr>
      </w:pPr>
      <w:r w:rsidRPr="00F71258">
        <w:rPr>
          <w:lang w:eastAsia="ja-JP"/>
        </w:rPr>
        <w:t>For the SN key update in inter-CU MN LTM with DC, the UE applies legacy R15 RRC reconfiguration with sync procedure.</w:t>
      </w:r>
    </w:p>
    <w:p w14:paraId="2C26D1FB" w14:textId="77777777" w:rsidR="0085774B" w:rsidRPr="00F71258" w:rsidRDefault="0085774B" w:rsidP="0085774B">
      <w:pPr>
        <w:overflowPunct w:val="0"/>
        <w:autoSpaceDE w:val="0"/>
        <w:autoSpaceDN w:val="0"/>
        <w:adjustRightInd w:val="0"/>
        <w:textAlignment w:val="baseline"/>
        <w:rPr>
          <w:b/>
          <w:bCs/>
          <w:lang w:eastAsia="ja-JP"/>
        </w:rPr>
      </w:pPr>
      <w:r w:rsidRPr="00F71258">
        <w:rPr>
          <w:b/>
          <w:bCs/>
          <w:lang w:eastAsia="ja-JP"/>
        </w:rPr>
        <w:t>Agreements on L1 MR event evaluation</w:t>
      </w:r>
    </w:p>
    <w:p w14:paraId="685265D2" w14:textId="77777777" w:rsidR="0085774B" w:rsidRPr="00F71258" w:rsidRDefault="0085774B" w:rsidP="0085774B">
      <w:pPr>
        <w:numPr>
          <w:ilvl w:val="0"/>
          <w:numId w:val="39"/>
        </w:numPr>
        <w:overflowPunct w:val="0"/>
        <w:autoSpaceDE w:val="0"/>
        <w:autoSpaceDN w:val="0"/>
        <w:adjustRightInd w:val="0"/>
        <w:textAlignment w:val="baseline"/>
        <w:rPr>
          <w:lang w:eastAsia="ja-JP"/>
        </w:rPr>
      </w:pPr>
      <w:r w:rsidRPr="00F71258">
        <w:rPr>
          <w:lang w:eastAsia="ja-JP"/>
        </w:rPr>
        <w:t>Event LTM1 is not defined.</w:t>
      </w:r>
    </w:p>
    <w:p w14:paraId="3C1908C0" w14:textId="77777777" w:rsidR="0085774B" w:rsidRPr="00F71258" w:rsidRDefault="0085774B" w:rsidP="0085774B">
      <w:pPr>
        <w:numPr>
          <w:ilvl w:val="0"/>
          <w:numId w:val="39"/>
        </w:numPr>
        <w:overflowPunct w:val="0"/>
        <w:autoSpaceDE w:val="0"/>
        <w:autoSpaceDN w:val="0"/>
        <w:adjustRightInd w:val="0"/>
        <w:textAlignment w:val="baseline"/>
        <w:rPr>
          <w:lang w:eastAsia="ja-JP"/>
        </w:rPr>
      </w:pPr>
      <w:r w:rsidRPr="00F71258">
        <w:rPr>
          <w:lang w:eastAsia="ja-JP"/>
        </w:rPr>
        <w:t>Current beam (i.e. a beam corresponding to the indicated TCI state) is used for event evaluation in L1 measurement reporting for serving cell.</w:t>
      </w:r>
    </w:p>
    <w:p w14:paraId="277170F6" w14:textId="77777777" w:rsidR="0085774B" w:rsidRPr="00F71258" w:rsidRDefault="0085774B" w:rsidP="0085774B">
      <w:pPr>
        <w:numPr>
          <w:ilvl w:val="0"/>
          <w:numId w:val="39"/>
        </w:numPr>
        <w:overflowPunct w:val="0"/>
        <w:autoSpaceDE w:val="0"/>
        <w:autoSpaceDN w:val="0"/>
        <w:adjustRightInd w:val="0"/>
        <w:textAlignment w:val="baseline"/>
        <w:rPr>
          <w:lang w:eastAsia="ja-JP"/>
        </w:rPr>
      </w:pPr>
      <w:r w:rsidRPr="00F71258">
        <w:rPr>
          <w:lang w:eastAsia="ja-JP"/>
        </w:rPr>
        <w:t>Any beam in candidate RS configuration can be used for LTM event evaluation.</w:t>
      </w:r>
    </w:p>
    <w:p w14:paraId="46076495" w14:textId="77777777" w:rsidR="0085774B" w:rsidRPr="00F71258" w:rsidRDefault="0085774B" w:rsidP="0085774B">
      <w:pPr>
        <w:numPr>
          <w:ilvl w:val="0"/>
          <w:numId w:val="39"/>
        </w:numPr>
        <w:overflowPunct w:val="0"/>
        <w:autoSpaceDE w:val="0"/>
        <w:autoSpaceDN w:val="0"/>
        <w:adjustRightInd w:val="0"/>
        <w:textAlignment w:val="baseline"/>
        <w:rPr>
          <w:lang w:eastAsia="ja-JP"/>
        </w:rPr>
      </w:pPr>
      <w:r w:rsidRPr="00F71258">
        <w:rPr>
          <w:lang w:eastAsia="ja-JP"/>
        </w:rPr>
        <w:t>Beam level measurement result, not cell level measurement result, is used LTM event evaluation. FFS on the conditional LTM case.</w:t>
      </w:r>
    </w:p>
    <w:p w14:paraId="24AA9274" w14:textId="77777777" w:rsidR="0085774B" w:rsidRPr="00F71258" w:rsidRDefault="0085774B" w:rsidP="0085774B">
      <w:pPr>
        <w:numPr>
          <w:ilvl w:val="0"/>
          <w:numId w:val="39"/>
        </w:numPr>
        <w:overflowPunct w:val="0"/>
        <w:autoSpaceDE w:val="0"/>
        <w:autoSpaceDN w:val="0"/>
        <w:adjustRightInd w:val="0"/>
        <w:textAlignment w:val="baseline"/>
        <w:rPr>
          <w:lang w:eastAsia="ja-JP"/>
        </w:rPr>
      </w:pPr>
      <w:r w:rsidRPr="00F71258">
        <w:rPr>
          <w:lang w:eastAsia="ja-JP"/>
        </w:rPr>
        <w:t>R19 LTM event triggered measurement configuration can be taken as baseline:</w:t>
      </w:r>
    </w:p>
    <w:p w14:paraId="3EC13C50" w14:textId="77777777" w:rsidR="0085774B" w:rsidRPr="00F71258" w:rsidRDefault="0085774B" w:rsidP="0085774B">
      <w:pPr>
        <w:overflowPunct w:val="0"/>
        <w:autoSpaceDE w:val="0"/>
        <w:autoSpaceDN w:val="0"/>
        <w:adjustRightInd w:val="0"/>
        <w:ind w:leftChars="200" w:left="400"/>
        <w:textAlignment w:val="baseline"/>
        <w:rPr>
          <w:lang w:eastAsia="ja-JP"/>
        </w:rPr>
      </w:pPr>
      <w:r w:rsidRPr="00F71258">
        <w:rPr>
          <w:lang w:eastAsia="ja-JP"/>
        </w:rPr>
        <w:t>- LTM measurement resource configuration is provided in LTM-config.</w:t>
      </w:r>
    </w:p>
    <w:p w14:paraId="1633B08B" w14:textId="237845FD" w:rsidR="0085774B" w:rsidRPr="00F71258" w:rsidRDefault="0085774B" w:rsidP="0085774B">
      <w:pPr>
        <w:overflowPunct w:val="0"/>
        <w:autoSpaceDE w:val="0"/>
        <w:autoSpaceDN w:val="0"/>
        <w:adjustRightInd w:val="0"/>
        <w:ind w:leftChars="200" w:left="400"/>
        <w:textAlignment w:val="baseline"/>
        <w:rPr>
          <w:lang w:eastAsia="ja-JP"/>
        </w:rPr>
      </w:pPr>
      <w:r w:rsidRPr="00F71258">
        <w:rPr>
          <w:lang w:eastAsia="ja-JP"/>
        </w:rPr>
        <w:t>- Event triggered report config is provided in serving cell config.</w:t>
      </w:r>
    </w:p>
    <w:p w14:paraId="5808720D" w14:textId="1939D210" w:rsidR="0085774B" w:rsidRPr="00F71258" w:rsidRDefault="0085774B" w:rsidP="0085774B">
      <w:pPr>
        <w:numPr>
          <w:ilvl w:val="0"/>
          <w:numId w:val="39"/>
        </w:numPr>
        <w:overflowPunct w:val="0"/>
        <w:autoSpaceDE w:val="0"/>
        <w:autoSpaceDN w:val="0"/>
        <w:adjustRightInd w:val="0"/>
        <w:textAlignment w:val="baseline"/>
        <w:rPr>
          <w:lang w:eastAsia="ja-JP"/>
        </w:rPr>
      </w:pPr>
      <w:r w:rsidRPr="00F71258">
        <w:rPr>
          <w:lang w:eastAsia="ja-JP"/>
        </w:rPr>
        <w:t>MAC layer handles the event evaluation and measurement report triggering.</w:t>
      </w:r>
    </w:p>
    <w:p w14:paraId="570C4758" w14:textId="77777777" w:rsidR="0085774B" w:rsidRPr="00F71258" w:rsidRDefault="0085774B" w:rsidP="0085774B">
      <w:pPr>
        <w:overflowPunct w:val="0"/>
        <w:autoSpaceDE w:val="0"/>
        <w:autoSpaceDN w:val="0"/>
        <w:adjustRightInd w:val="0"/>
        <w:textAlignment w:val="baseline"/>
        <w:rPr>
          <w:b/>
          <w:bCs/>
          <w:lang w:eastAsia="ja-JP"/>
        </w:rPr>
      </w:pPr>
      <w:r w:rsidRPr="00F71258">
        <w:rPr>
          <w:b/>
          <w:bCs/>
          <w:lang w:eastAsia="ja-JP"/>
        </w:rPr>
        <w:t>Agreements on L1 measurement reporting</w:t>
      </w:r>
    </w:p>
    <w:p w14:paraId="0D19E705" w14:textId="77777777" w:rsidR="0085774B" w:rsidRPr="00F71258" w:rsidRDefault="0085774B" w:rsidP="0085774B">
      <w:pPr>
        <w:numPr>
          <w:ilvl w:val="0"/>
          <w:numId w:val="40"/>
        </w:numPr>
        <w:overflowPunct w:val="0"/>
        <w:autoSpaceDE w:val="0"/>
        <w:autoSpaceDN w:val="0"/>
        <w:adjustRightInd w:val="0"/>
        <w:textAlignment w:val="baseline"/>
        <w:rPr>
          <w:lang w:eastAsia="ja-JP"/>
        </w:rPr>
      </w:pPr>
      <w:r w:rsidRPr="00F71258">
        <w:rPr>
          <w:lang w:eastAsia="ja-JP"/>
        </w:rPr>
        <w:t>Event-triggered L1-measurements are reported by the UE to the network via MAC CE.</w:t>
      </w:r>
    </w:p>
    <w:p w14:paraId="572A5DCE" w14:textId="77777777" w:rsidR="0085774B" w:rsidRPr="0085774B" w:rsidRDefault="0085774B" w:rsidP="000113DC">
      <w:pPr>
        <w:rPr>
          <w:lang w:eastAsia="ko-KR"/>
        </w:rPr>
      </w:pPr>
    </w:p>
    <w:p w14:paraId="21F4B8FB" w14:textId="66B222D0" w:rsidR="00920506" w:rsidRDefault="00920506" w:rsidP="00CB201A">
      <w:pPr>
        <w:pStyle w:val="3"/>
        <w:rPr>
          <w:lang w:val="en-US" w:eastAsia="ko-KR"/>
        </w:rPr>
      </w:pPr>
      <w:r>
        <w:rPr>
          <w:rFonts w:hint="eastAsia"/>
          <w:lang w:val="en-US" w:eastAsia="ko-KR"/>
        </w:rPr>
        <w:t>5.</w:t>
      </w:r>
      <w:r w:rsidR="00CB201A">
        <w:rPr>
          <w:rFonts w:hint="eastAsia"/>
          <w:lang w:val="en-US" w:eastAsia="ko-KR"/>
        </w:rPr>
        <w:t>1.</w:t>
      </w:r>
      <w:r w:rsidR="00F64737">
        <w:rPr>
          <w:rFonts w:hint="eastAsia"/>
          <w:lang w:val="en-US" w:eastAsia="ko-KR"/>
        </w:rPr>
        <w:t>3</w:t>
      </w:r>
      <w:r>
        <w:rPr>
          <w:rFonts w:hint="eastAsia"/>
          <w:lang w:val="en-US" w:eastAsia="ko-KR"/>
        </w:rPr>
        <w:t>.</w:t>
      </w:r>
      <w:r>
        <w:rPr>
          <w:lang w:val="en-US" w:eastAsia="ko-KR"/>
        </w:rPr>
        <w:tab/>
      </w:r>
      <w:r>
        <w:rPr>
          <w:rFonts w:hint="eastAsia"/>
          <w:lang w:val="en-US" w:eastAsia="ko-KR"/>
        </w:rPr>
        <w:t>RAN3 agreements</w:t>
      </w:r>
    </w:p>
    <w:p w14:paraId="532D05C3" w14:textId="77777777" w:rsidR="000113DC" w:rsidRPr="00F71258" w:rsidRDefault="000113DC" w:rsidP="000113DC">
      <w:pPr>
        <w:pStyle w:val="NO"/>
        <w:ind w:left="0" w:firstLine="0"/>
        <w:rPr>
          <w:rFonts w:ascii="Arial" w:eastAsiaTheme="minorEastAsia" w:hAnsi="Arial" w:cs="Arial"/>
          <w:iCs/>
          <w:lang w:eastAsia="zh-CN"/>
        </w:rPr>
      </w:pPr>
      <w:r w:rsidRPr="00F71258">
        <w:rPr>
          <w:rFonts w:ascii="Arial" w:eastAsiaTheme="minorEastAsia" w:hAnsi="Arial" w:cs="Arial" w:hint="eastAsia"/>
          <w:iCs/>
          <w:lang w:eastAsia="zh-CN"/>
        </w:rPr>
        <w:t>RAN3#123bis:</w:t>
      </w:r>
    </w:p>
    <w:p w14:paraId="0142E51B" w14:textId="77777777" w:rsidR="000113DC" w:rsidRPr="00F71258" w:rsidRDefault="000113DC" w:rsidP="000113DC">
      <w:pPr>
        <w:pStyle w:val="B1"/>
        <w:numPr>
          <w:ilvl w:val="0"/>
          <w:numId w:val="29"/>
        </w:numPr>
        <w:overflowPunct w:val="0"/>
        <w:autoSpaceDE w:val="0"/>
        <w:autoSpaceDN w:val="0"/>
        <w:adjustRightInd w:val="0"/>
        <w:textAlignment w:val="baseline"/>
        <w:rPr>
          <w:rFonts w:eastAsiaTheme="minorEastAsia"/>
          <w:lang w:eastAsia="zh-CN"/>
        </w:rPr>
      </w:pPr>
      <w:r w:rsidRPr="00F71258">
        <w:rPr>
          <w:rFonts w:eastAsiaTheme="minorEastAsia"/>
          <w:lang w:eastAsia="zh-CN"/>
        </w:rPr>
        <w:t>Prioritize to support inter-CU LTM over Xn interface, and RAN3 specify the inter-CU LTM solutions for standalone scenario first.</w:t>
      </w:r>
    </w:p>
    <w:p w14:paraId="7E5BF96C" w14:textId="77777777" w:rsidR="000113DC" w:rsidRPr="00F71258" w:rsidRDefault="000113DC" w:rsidP="000113DC">
      <w:pPr>
        <w:pStyle w:val="B1"/>
        <w:numPr>
          <w:ilvl w:val="0"/>
          <w:numId w:val="29"/>
        </w:numPr>
        <w:overflowPunct w:val="0"/>
        <w:autoSpaceDE w:val="0"/>
        <w:autoSpaceDN w:val="0"/>
        <w:adjustRightInd w:val="0"/>
        <w:textAlignment w:val="baseline"/>
        <w:rPr>
          <w:rFonts w:eastAsiaTheme="minorEastAsia"/>
          <w:lang w:eastAsia="zh-CN"/>
        </w:rPr>
      </w:pPr>
      <w:r w:rsidRPr="00F71258">
        <w:rPr>
          <w:rFonts w:eastAsiaTheme="minorEastAsia"/>
          <w:lang w:eastAsia="zh-CN"/>
        </w:rPr>
        <w:t xml:space="preserve">Reuse existing Xn Handover Request and Handover Request ACK for Inter-CU LTM initial preparation. </w:t>
      </w:r>
    </w:p>
    <w:p w14:paraId="297CA26B" w14:textId="77777777" w:rsidR="000113DC" w:rsidRPr="00F71258" w:rsidRDefault="000113DC" w:rsidP="000113DC">
      <w:pPr>
        <w:pStyle w:val="B1"/>
        <w:numPr>
          <w:ilvl w:val="0"/>
          <w:numId w:val="29"/>
        </w:numPr>
        <w:overflowPunct w:val="0"/>
        <w:autoSpaceDE w:val="0"/>
        <w:autoSpaceDN w:val="0"/>
        <w:adjustRightInd w:val="0"/>
        <w:textAlignment w:val="baseline"/>
        <w:rPr>
          <w:rFonts w:eastAsiaTheme="minorEastAsia"/>
          <w:lang w:eastAsia="zh-CN"/>
        </w:rPr>
      </w:pPr>
      <w:r w:rsidRPr="00F71258">
        <w:rPr>
          <w:rFonts w:eastAsiaTheme="minorEastAsia"/>
          <w:lang w:eastAsia="zh-CN"/>
        </w:rPr>
        <w:t>Confirm the case that inter-CU LTM is not configured in both MCG and SCG at the same time.</w:t>
      </w:r>
    </w:p>
    <w:p w14:paraId="2D6F9D64" w14:textId="77777777" w:rsidR="000113DC" w:rsidRPr="00F71258" w:rsidRDefault="000113DC" w:rsidP="000113DC">
      <w:pPr>
        <w:pStyle w:val="B1"/>
        <w:numPr>
          <w:ilvl w:val="0"/>
          <w:numId w:val="29"/>
        </w:numPr>
        <w:overflowPunct w:val="0"/>
        <w:autoSpaceDE w:val="0"/>
        <w:autoSpaceDN w:val="0"/>
        <w:adjustRightInd w:val="0"/>
        <w:textAlignment w:val="baseline"/>
        <w:rPr>
          <w:rFonts w:eastAsiaTheme="minorEastAsia"/>
          <w:lang w:eastAsia="zh-CN"/>
        </w:rPr>
      </w:pPr>
      <w:r w:rsidRPr="00F71258">
        <w:rPr>
          <w:rFonts w:eastAsiaTheme="minorEastAsia"/>
          <w:lang w:eastAsia="zh-CN"/>
        </w:rPr>
        <w:lastRenderedPageBreak/>
        <w:t>Cell Switch Notification from source DU to target DU (in different gNB from source) for LTM execution.</w:t>
      </w:r>
    </w:p>
    <w:p w14:paraId="2DF5D9D9" w14:textId="77777777" w:rsidR="000113DC" w:rsidRPr="00F71258" w:rsidRDefault="000113DC" w:rsidP="000113DC">
      <w:pPr>
        <w:pStyle w:val="B1"/>
        <w:numPr>
          <w:ilvl w:val="0"/>
          <w:numId w:val="29"/>
        </w:numPr>
        <w:overflowPunct w:val="0"/>
        <w:autoSpaceDE w:val="0"/>
        <w:autoSpaceDN w:val="0"/>
        <w:adjustRightInd w:val="0"/>
        <w:textAlignment w:val="baseline"/>
        <w:rPr>
          <w:rFonts w:eastAsiaTheme="minorEastAsia"/>
          <w:lang w:eastAsia="zh-CN"/>
        </w:rPr>
      </w:pPr>
      <w:r w:rsidRPr="00F71258">
        <w:rPr>
          <w:rFonts w:eastAsiaTheme="minorEastAsia"/>
          <w:lang w:eastAsia="zh-CN"/>
        </w:rPr>
        <w:t xml:space="preserve">Early data forwarding can be supported for inter-CU LTM. </w:t>
      </w:r>
    </w:p>
    <w:p w14:paraId="295232B2" w14:textId="77777777" w:rsidR="000113DC" w:rsidRPr="00F71258" w:rsidRDefault="000113DC" w:rsidP="000113DC">
      <w:pPr>
        <w:pStyle w:val="B1"/>
        <w:overflowPunct w:val="0"/>
        <w:autoSpaceDE w:val="0"/>
        <w:autoSpaceDN w:val="0"/>
        <w:adjustRightInd w:val="0"/>
        <w:ind w:left="0" w:firstLine="0"/>
        <w:textAlignment w:val="baseline"/>
        <w:rPr>
          <w:rFonts w:eastAsiaTheme="minorEastAsia"/>
          <w:lang w:eastAsia="zh-CN"/>
        </w:rPr>
      </w:pPr>
    </w:p>
    <w:p w14:paraId="4BB32F7A" w14:textId="77777777" w:rsidR="000113DC" w:rsidRPr="00F71258" w:rsidRDefault="000113DC" w:rsidP="000113DC">
      <w:pPr>
        <w:pStyle w:val="NO"/>
        <w:ind w:left="0" w:firstLine="0"/>
        <w:rPr>
          <w:rFonts w:ascii="Arial" w:eastAsiaTheme="minorEastAsia" w:hAnsi="Arial" w:cs="Arial"/>
          <w:iCs/>
          <w:lang w:eastAsia="zh-CN"/>
        </w:rPr>
      </w:pPr>
      <w:r w:rsidRPr="00F71258">
        <w:rPr>
          <w:rFonts w:ascii="Arial" w:eastAsiaTheme="minorEastAsia" w:hAnsi="Arial" w:cs="Arial" w:hint="eastAsia"/>
          <w:iCs/>
          <w:lang w:eastAsia="zh-CN"/>
        </w:rPr>
        <w:t>RAN3#124:</w:t>
      </w:r>
    </w:p>
    <w:p w14:paraId="34312666" w14:textId="77777777" w:rsidR="000113DC" w:rsidRPr="00F71258" w:rsidRDefault="000113DC" w:rsidP="000113DC">
      <w:pPr>
        <w:pStyle w:val="B1"/>
        <w:numPr>
          <w:ilvl w:val="0"/>
          <w:numId w:val="29"/>
        </w:numPr>
        <w:overflowPunct w:val="0"/>
        <w:autoSpaceDE w:val="0"/>
        <w:autoSpaceDN w:val="0"/>
        <w:adjustRightInd w:val="0"/>
        <w:textAlignment w:val="baseline"/>
        <w:rPr>
          <w:rFonts w:eastAsiaTheme="minorEastAsia"/>
          <w:lang w:eastAsia="zh-CN"/>
        </w:rPr>
      </w:pPr>
      <w:r w:rsidRPr="00F71258">
        <w:rPr>
          <w:rFonts w:eastAsiaTheme="minorEastAsia"/>
          <w:lang w:eastAsia="zh-CN"/>
        </w:rPr>
        <w:t>Source gNB-CU initiates the handover preparation procedure for inter-gNB-CU LTM.</w:t>
      </w:r>
    </w:p>
    <w:p w14:paraId="5C9AF10B" w14:textId="77777777" w:rsidR="000113DC" w:rsidRPr="00F71258" w:rsidRDefault="000113DC" w:rsidP="000113DC">
      <w:pPr>
        <w:pStyle w:val="B1"/>
        <w:numPr>
          <w:ilvl w:val="0"/>
          <w:numId w:val="29"/>
        </w:numPr>
        <w:overflowPunct w:val="0"/>
        <w:autoSpaceDE w:val="0"/>
        <w:autoSpaceDN w:val="0"/>
        <w:adjustRightInd w:val="0"/>
        <w:textAlignment w:val="baseline"/>
        <w:rPr>
          <w:rFonts w:eastAsiaTheme="minorEastAsia"/>
          <w:lang w:eastAsia="zh-CN"/>
        </w:rPr>
      </w:pPr>
      <w:r w:rsidRPr="00F71258">
        <w:rPr>
          <w:rFonts w:eastAsiaTheme="minorEastAsia"/>
          <w:lang w:eastAsia="zh-CN"/>
        </w:rPr>
        <w:t>Introduce a new procedure on Xn to transfer the TA information.</w:t>
      </w:r>
    </w:p>
    <w:p w14:paraId="3F1E129B" w14:textId="77777777" w:rsidR="000113DC" w:rsidRPr="00F71258" w:rsidRDefault="000113DC" w:rsidP="000113DC">
      <w:pPr>
        <w:pStyle w:val="B1"/>
        <w:numPr>
          <w:ilvl w:val="0"/>
          <w:numId w:val="29"/>
        </w:numPr>
        <w:overflowPunct w:val="0"/>
        <w:autoSpaceDE w:val="0"/>
        <w:autoSpaceDN w:val="0"/>
        <w:adjustRightInd w:val="0"/>
        <w:textAlignment w:val="baseline"/>
        <w:rPr>
          <w:rFonts w:eastAsiaTheme="minorEastAsia"/>
          <w:lang w:eastAsia="zh-CN"/>
        </w:rPr>
      </w:pPr>
      <w:r w:rsidRPr="00F71258">
        <w:rPr>
          <w:rFonts w:eastAsiaTheme="minorEastAsia"/>
          <w:lang w:eastAsia="zh-CN"/>
        </w:rPr>
        <w:t>A new XnAP class 2 procedure, namely LTM Cell Switch Notification is introduced on Xn to forward the target Cell ID and target TCI state ID(s) from the source gNB-CU to the target gNB-CU.</w:t>
      </w:r>
    </w:p>
    <w:p w14:paraId="7FBC9574" w14:textId="77777777" w:rsidR="000113DC" w:rsidRPr="00F71258" w:rsidRDefault="000113DC" w:rsidP="000113DC">
      <w:pPr>
        <w:pStyle w:val="B1"/>
        <w:numPr>
          <w:ilvl w:val="0"/>
          <w:numId w:val="29"/>
        </w:numPr>
        <w:overflowPunct w:val="0"/>
        <w:autoSpaceDE w:val="0"/>
        <w:autoSpaceDN w:val="0"/>
        <w:adjustRightInd w:val="0"/>
        <w:textAlignment w:val="baseline"/>
        <w:rPr>
          <w:rFonts w:eastAsiaTheme="minorEastAsia"/>
          <w:lang w:eastAsia="zh-CN"/>
        </w:rPr>
      </w:pPr>
      <w:r w:rsidRPr="00F71258">
        <w:rPr>
          <w:rFonts w:eastAsiaTheme="minorEastAsia"/>
          <w:lang w:eastAsia="zh-CN"/>
        </w:rPr>
        <w:t>Reuse Handover Success procedure over Xn for Rel-19 Inter-CU LTM, to tell the source CU that the UE has accessed to the target Cell.</w:t>
      </w:r>
    </w:p>
    <w:p w14:paraId="00BE787C" w14:textId="77777777" w:rsidR="000113DC" w:rsidRPr="00F71258" w:rsidRDefault="000113DC" w:rsidP="000113DC">
      <w:pPr>
        <w:pStyle w:val="B1"/>
        <w:numPr>
          <w:ilvl w:val="0"/>
          <w:numId w:val="29"/>
        </w:numPr>
        <w:overflowPunct w:val="0"/>
        <w:autoSpaceDE w:val="0"/>
        <w:autoSpaceDN w:val="0"/>
        <w:adjustRightInd w:val="0"/>
        <w:textAlignment w:val="baseline"/>
        <w:rPr>
          <w:rFonts w:eastAsiaTheme="minorEastAsia"/>
          <w:lang w:eastAsia="zh-CN"/>
        </w:rPr>
      </w:pPr>
      <w:r w:rsidRPr="00F71258">
        <w:rPr>
          <w:rFonts w:eastAsiaTheme="minorEastAsia"/>
          <w:lang w:eastAsia="zh-CN"/>
        </w:rPr>
        <w:t>The Handover Cancel message is reused by the source gNB to release the reserved resource for LTM candidate cells in the candidate gNBs.</w:t>
      </w:r>
    </w:p>
    <w:p w14:paraId="2620CB8B" w14:textId="77777777" w:rsidR="000113DC" w:rsidRPr="00F71258" w:rsidRDefault="000113DC" w:rsidP="000113DC">
      <w:pPr>
        <w:pStyle w:val="B1"/>
        <w:numPr>
          <w:ilvl w:val="0"/>
          <w:numId w:val="29"/>
        </w:numPr>
        <w:overflowPunct w:val="0"/>
        <w:autoSpaceDE w:val="0"/>
        <w:autoSpaceDN w:val="0"/>
        <w:adjustRightInd w:val="0"/>
        <w:textAlignment w:val="baseline"/>
        <w:rPr>
          <w:rFonts w:eastAsiaTheme="minorEastAsia"/>
          <w:lang w:eastAsia="zh-CN"/>
        </w:rPr>
      </w:pPr>
      <w:r w:rsidRPr="00F71258">
        <w:rPr>
          <w:rFonts w:eastAsiaTheme="minorEastAsia"/>
          <w:lang w:eastAsia="zh-CN"/>
        </w:rPr>
        <w:t>Early data forwarding can be triggered before the Source gNB triggers a MAC CE Command to the UE to change cells, timing is left to implementation.</w:t>
      </w:r>
    </w:p>
    <w:p w14:paraId="532D6A90" w14:textId="77777777" w:rsidR="000113DC" w:rsidRPr="00F71258" w:rsidRDefault="000113DC" w:rsidP="000113DC">
      <w:pPr>
        <w:pStyle w:val="B1"/>
        <w:numPr>
          <w:ilvl w:val="0"/>
          <w:numId w:val="29"/>
        </w:numPr>
        <w:overflowPunct w:val="0"/>
        <w:autoSpaceDE w:val="0"/>
        <w:autoSpaceDN w:val="0"/>
        <w:adjustRightInd w:val="0"/>
        <w:textAlignment w:val="baseline"/>
        <w:rPr>
          <w:rFonts w:eastAsiaTheme="minorEastAsia"/>
          <w:lang w:eastAsia="zh-CN"/>
        </w:rPr>
      </w:pPr>
      <w:r w:rsidRPr="00F71258">
        <w:rPr>
          <w:rFonts w:eastAsiaTheme="minorEastAsia"/>
          <w:lang w:eastAsia="zh-CN"/>
        </w:rPr>
        <w:t>Early sync configuration (TCI state and RACH configuration) can be obtained during the LTM preparation phase through the handover request and handover request acknowledge messages.</w:t>
      </w:r>
    </w:p>
    <w:p w14:paraId="105DFE34" w14:textId="77777777" w:rsidR="000113DC" w:rsidRPr="00F71258" w:rsidRDefault="000113DC" w:rsidP="000113DC">
      <w:pPr>
        <w:pStyle w:val="B1"/>
        <w:numPr>
          <w:ilvl w:val="0"/>
          <w:numId w:val="29"/>
        </w:numPr>
        <w:overflowPunct w:val="0"/>
        <w:autoSpaceDE w:val="0"/>
        <w:autoSpaceDN w:val="0"/>
        <w:adjustRightInd w:val="0"/>
        <w:textAlignment w:val="baseline"/>
        <w:rPr>
          <w:rFonts w:eastAsiaTheme="minorEastAsia"/>
          <w:lang w:eastAsia="zh-CN"/>
        </w:rPr>
      </w:pPr>
      <w:r w:rsidRPr="00F71258">
        <w:rPr>
          <w:rFonts w:eastAsiaTheme="minorEastAsia"/>
          <w:lang w:eastAsia="zh-CN"/>
        </w:rPr>
        <w:t>A candidate gNB can initiate cancellation of configured LTM candidate cell(s) of its own.</w:t>
      </w:r>
    </w:p>
    <w:p w14:paraId="10F62C71" w14:textId="77777777" w:rsidR="001E3923" w:rsidRPr="00F71258" w:rsidRDefault="001E3923" w:rsidP="000113DC">
      <w:pPr>
        <w:rPr>
          <w:lang w:eastAsia="ko-KR"/>
        </w:rPr>
      </w:pPr>
    </w:p>
    <w:p w14:paraId="000EDC39" w14:textId="77777777" w:rsidR="00F71258" w:rsidRPr="00F71258" w:rsidRDefault="00F71258" w:rsidP="00F71258">
      <w:pPr>
        <w:pStyle w:val="NO"/>
        <w:ind w:left="0" w:firstLine="0"/>
        <w:rPr>
          <w:rFonts w:ascii="Arial" w:eastAsiaTheme="minorEastAsia" w:hAnsi="Arial" w:cs="Arial"/>
          <w:iCs/>
          <w:lang w:eastAsia="zh-CN"/>
        </w:rPr>
      </w:pPr>
      <w:r w:rsidRPr="00F71258">
        <w:rPr>
          <w:rFonts w:ascii="Arial" w:eastAsiaTheme="minorEastAsia" w:hAnsi="Arial" w:cs="Arial" w:hint="eastAsia"/>
          <w:iCs/>
          <w:lang w:eastAsia="zh-CN"/>
        </w:rPr>
        <w:t>RAN3#125:</w:t>
      </w:r>
    </w:p>
    <w:p w14:paraId="552313EE" w14:textId="77777777" w:rsidR="00F71258" w:rsidRPr="00F71258" w:rsidRDefault="00F71258" w:rsidP="00F71258">
      <w:pPr>
        <w:pStyle w:val="B1"/>
        <w:numPr>
          <w:ilvl w:val="0"/>
          <w:numId w:val="29"/>
        </w:numPr>
        <w:overflowPunct w:val="0"/>
        <w:autoSpaceDE w:val="0"/>
        <w:autoSpaceDN w:val="0"/>
        <w:adjustRightInd w:val="0"/>
        <w:textAlignment w:val="baseline"/>
        <w:rPr>
          <w:rFonts w:eastAsiaTheme="minorEastAsia"/>
          <w:lang w:eastAsia="zh-CN"/>
        </w:rPr>
      </w:pPr>
      <w:r w:rsidRPr="00F71258">
        <w:rPr>
          <w:rFonts w:eastAsiaTheme="minorEastAsia"/>
          <w:lang w:eastAsia="zh-CN"/>
        </w:rPr>
        <w:t>Introduce a new UE associated Class-1 XnAP procedure to update the LTM configurations for subsequent LTM.</w:t>
      </w:r>
    </w:p>
    <w:p w14:paraId="3DC06528" w14:textId="77777777" w:rsidR="00F71258" w:rsidRPr="00F71258" w:rsidRDefault="00F71258" w:rsidP="00F71258">
      <w:pPr>
        <w:pStyle w:val="B1"/>
        <w:numPr>
          <w:ilvl w:val="0"/>
          <w:numId w:val="29"/>
        </w:numPr>
        <w:overflowPunct w:val="0"/>
        <w:autoSpaceDE w:val="0"/>
        <w:autoSpaceDN w:val="0"/>
        <w:adjustRightInd w:val="0"/>
        <w:textAlignment w:val="baseline"/>
        <w:rPr>
          <w:rFonts w:eastAsiaTheme="minorEastAsia"/>
          <w:lang w:eastAsia="zh-CN"/>
        </w:rPr>
      </w:pPr>
      <w:r w:rsidRPr="00F71258">
        <w:rPr>
          <w:rFonts w:eastAsiaTheme="minorEastAsia"/>
          <w:lang w:eastAsia="zh-CN"/>
        </w:rPr>
        <w:t>Change the name of LTM Cell Switch Notification message to Cell Switch Notification message.</w:t>
      </w:r>
    </w:p>
    <w:p w14:paraId="18F592E4" w14:textId="77777777" w:rsidR="00F71258" w:rsidRPr="00F71258" w:rsidRDefault="00F71258" w:rsidP="00F71258">
      <w:pPr>
        <w:pStyle w:val="B1"/>
        <w:numPr>
          <w:ilvl w:val="0"/>
          <w:numId w:val="29"/>
        </w:numPr>
        <w:overflowPunct w:val="0"/>
        <w:autoSpaceDE w:val="0"/>
        <w:autoSpaceDN w:val="0"/>
        <w:adjustRightInd w:val="0"/>
        <w:textAlignment w:val="baseline"/>
        <w:rPr>
          <w:rFonts w:eastAsiaTheme="minorEastAsia"/>
          <w:lang w:eastAsia="zh-CN"/>
        </w:rPr>
      </w:pPr>
      <w:r w:rsidRPr="00F71258">
        <w:rPr>
          <w:rFonts w:eastAsiaTheme="minorEastAsia"/>
          <w:lang w:eastAsia="zh-CN"/>
        </w:rPr>
        <w:t>Reuse the Early Status Transfer and SN Status Transfer message for inter-CU LTM.</w:t>
      </w:r>
    </w:p>
    <w:p w14:paraId="2010E2C3" w14:textId="77777777" w:rsidR="00F71258" w:rsidRPr="00F71258" w:rsidRDefault="00F71258" w:rsidP="00F71258">
      <w:pPr>
        <w:pStyle w:val="B1"/>
        <w:numPr>
          <w:ilvl w:val="0"/>
          <w:numId w:val="29"/>
        </w:numPr>
        <w:overflowPunct w:val="0"/>
        <w:autoSpaceDE w:val="0"/>
        <w:autoSpaceDN w:val="0"/>
        <w:adjustRightInd w:val="0"/>
        <w:textAlignment w:val="baseline"/>
        <w:rPr>
          <w:rFonts w:eastAsiaTheme="minorEastAsia"/>
          <w:lang w:eastAsia="zh-CN"/>
        </w:rPr>
      </w:pPr>
      <w:r w:rsidRPr="00F71258">
        <w:rPr>
          <w:rFonts w:eastAsiaTheme="minorEastAsia"/>
          <w:lang w:eastAsia="zh-CN"/>
        </w:rPr>
        <w:t>Adopt Class-2 procedure for candidate gNB-initiated LTM cancellation.</w:t>
      </w:r>
    </w:p>
    <w:p w14:paraId="42D81394" w14:textId="77777777" w:rsidR="00F71258" w:rsidRPr="00F71258" w:rsidRDefault="00F71258" w:rsidP="00F71258">
      <w:pPr>
        <w:pStyle w:val="B1"/>
        <w:numPr>
          <w:ilvl w:val="0"/>
          <w:numId w:val="29"/>
        </w:numPr>
        <w:overflowPunct w:val="0"/>
        <w:autoSpaceDE w:val="0"/>
        <w:autoSpaceDN w:val="0"/>
        <w:adjustRightInd w:val="0"/>
        <w:textAlignment w:val="baseline"/>
        <w:rPr>
          <w:rFonts w:eastAsiaTheme="minorEastAsia"/>
          <w:lang w:eastAsia="zh-CN"/>
        </w:rPr>
      </w:pPr>
      <w:r w:rsidRPr="00F71258">
        <w:rPr>
          <w:rFonts w:eastAsiaTheme="minorEastAsia" w:hint="eastAsia"/>
          <w:lang w:eastAsia="zh-CN"/>
        </w:rPr>
        <w:t>TP R3-244836 for TS38.300 is agreed.</w:t>
      </w:r>
    </w:p>
    <w:p w14:paraId="1E6E1456" w14:textId="77777777" w:rsidR="00F71258" w:rsidRPr="00F71258" w:rsidRDefault="00F71258" w:rsidP="000113DC">
      <w:pPr>
        <w:rPr>
          <w:lang w:eastAsia="ko-KR"/>
        </w:rPr>
      </w:pPr>
    </w:p>
    <w:sectPr w:rsidR="00F71258" w:rsidRPr="00F71258" w:rsidSect="005E3702">
      <w:footerReference w:type="even" r:id="rId12"/>
      <w:footerReference w:type="default" r:id="rId13"/>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9D7DD2" w14:textId="77777777" w:rsidR="00162056" w:rsidRDefault="00162056">
      <w:pPr>
        <w:pStyle w:val="1"/>
      </w:pPr>
      <w:r>
        <w:separator/>
      </w:r>
    </w:p>
  </w:endnote>
  <w:endnote w:type="continuationSeparator" w:id="0">
    <w:p w14:paraId="048C2D2E" w14:textId="77777777" w:rsidR="00162056" w:rsidRDefault="00162056">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1458D0" w14:textId="77777777" w:rsidR="00C2069A" w:rsidRDefault="00C2069A">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Pr>
        <w:rStyle w:val="af2"/>
      </w:rPr>
      <w:t>1</w:t>
    </w:r>
    <w:r>
      <w:rPr>
        <w:rStyle w:val="af2"/>
      </w:rPr>
      <w:fldChar w:fldCharType="end"/>
    </w:r>
  </w:p>
  <w:p w14:paraId="549FD89C" w14:textId="77777777" w:rsidR="00C2069A" w:rsidRDefault="00C2069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53756D" w14:textId="7D7996B9" w:rsidR="00C2069A" w:rsidRDefault="00C2069A">
    <w:pPr>
      <w:pStyle w:val="a5"/>
      <w:framePr w:wrap="around" w:vAnchor="text" w:hAnchor="margin" w:xAlign="center" w:y="1"/>
      <w:rPr>
        <w:rStyle w:val="af2"/>
      </w:rPr>
    </w:pPr>
    <w:r>
      <w:rPr>
        <w:rStyle w:val="af2"/>
      </w:rPr>
      <w:fldChar w:fldCharType="begin"/>
    </w:r>
    <w:r>
      <w:rPr>
        <w:rStyle w:val="af2"/>
      </w:rPr>
      <w:instrText xml:space="preserve">PAGE  </w:instrText>
    </w:r>
    <w:r>
      <w:rPr>
        <w:rStyle w:val="af2"/>
      </w:rPr>
      <w:fldChar w:fldCharType="separate"/>
    </w:r>
    <w:r w:rsidR="00271CE9">
      <w:rPr>
        <w:rStyle w:val="af2"/>
      </w:rPr>
      <w:t>8</w:t>
    </w:r>
    <w:r>
      <w:rPr>
        <w:rStyle w:val="af2"/>
      </w:rPr>
      <w:fldChar w:fldCharType="end"/>
    </w:r>
  </w:p>
  <w:p w14:paraId="57CCD30D" w14:textId="77777777" w:rsidR="00C2069A" w:rsidRDefault="00C2069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38E96A" w14:textId="77777777" w:rsidR="00162056" w:rsidRDefault="00162056">
      <w:pPr>
        <w:pStyle w:val="1"/>
      </w:pPr>
      <w:r>
        <w:separator/>
      </w:r>
    </w:p>
  </w:footnote>
  <w:footnote w:type="continuationSeparator" w:id="0">
    <w:p w14:paraId="4A1D6E5F" w14:textId="77777777" w:rsidR="00162056" w:rsidRDefault="00162056">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A160B"/>
    <w:multiLevelType w:val="hybridMultilevel"/>
    <w:tmpl w:val="698CBBF4"/>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 w15:restartNumberingAfterBreak="0">
    <w:nsid w:val="05787C30"/>
    <w:multiLevelType w:val="hybridMultilevel"/>
    <w:tmpl w:val="044AECD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7E1BB2"/>
    <w:multiLevelType w:val="hybridMultilevel"/>
    <w:tmpl w:val="6E56785E"/>
    <w:lvl w:ilvl="0" w:tplc="6EB217B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E0F0FE6"/>
    <w:multiLevelType w:val="hybridMultilevel"/>
    <w:tmpl w:val="5D3E80A4"/>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18505AD3"/>
    <w:multiLevelType w:val="hybridMultilevel"/>
    <w:tmpl w:val="2C1446C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2C6849F7"/>
    <w:multiLevelType w:val="hybridMultilevel"/>
    <w:tmpl w:val="D65E7CDE"/>
    <w:lvl w:ilvl="0" w:tplc="9F5E636E">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30945BDD"/>
    <w:multiLevelType w:val="hybridMultilevel"/>
    <w:tmpl w:val="C2C6D55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1637307"/>
    <w:multiLevelType w:val="hybridMultilevel"/>
    <w:tmpl w:val="B1E42C32"/>
    <w:lvl w:ilvl="0" w:tplc="0409000F">
      <w:start w:val="1"/>
      <w:numFmt w:val="decimal"/>
      <w:lvlText w:val="%1."/>
      <w:lvlJc w:val="left"/>
      <w:pPr>
        <w:ind w:left="800" w:hanging="400"/>
      </w:pPr>
    </w:lvl>
    <w:lvl w:ilvl="1" w:tplc="095EBD24">
      <w:start w:val="1"/>
      <w:numFmt w:val="bullet"/>
      <w:pStyle w:val="a"/>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2356AF3"/>
    <w:multiLevelType w:val="hybridMultilevel"/>
    <w:tmpl w:val="91AE46F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5DD13AA"/>
    <w:multiLevelType w:val="hybridMultilevel"/>
    <w:tmpl w:val="16D8DBD0"/>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5"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6" w15:restartNumberingAfterBreak="0">
    <w:nsid w:val="3DD83CE1"/>
    <w:multiLevelType w:val="hybridMultilevel"/>
    <w:tmpl w:val="622A69D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3E684E84"/>
    <w:multiLevelType w:val="hybridMultilevel"/>
    <w:tmpl w:val="C04CD7AC"/>
    <w:lvl w:ilvl="0" w:tplc="A704DE8E">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3794459"/>
    <w:multiLevelType w:val="hybridMultilevel"/>
    <w:tmpl w:val="917CB7D0"/>
    <w:lvl w:ilvl="0" w:tplc="3B7683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9" w15:restartNumberingAfterBreak="0">
    <w:nsid w:val="43AF625F"/>
    <w:multiLevelType w:val="hybridMultilevel"/>
    <w:tmpl w:val="67E29FF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8634FCF"/>
    <w:multiLevelType w:val="hybridMultilevel"/>
    <w:tmpl w:val="D6F86042"/>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52A559A5"/>
    <w:multiLevelType w:val="hybridMultilevel"/>
    <w:tmpl w:val="D3C495F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54214628"/>
    <w:multiLevelType w:val="hybridMultilevel"/>
    <w:tmpl w:val="CCC4127A"/>
    <w:lvl w:ilvl="0" w:tplc="57CA709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5672287"/>
    <w:multiLevelType w:val="hybridMultilevel"/>
    <w:tmpl w:val="ABF2DC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9683929"/>
    <w:multiLevelType w:val="hybridMultilevel"/>
    <w:tmpl w:val="FC865136"/>
    <w:lvl w:ilvl="0" w:tplc="9A98626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0654E52"/>
    <w:multiLevelType w:val="hybridMultilevel"/>
    <w:tmpl w:val="C75CC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E75712"/>
    <w:multiLevelType w:val="hybridMultilevel"/>
    <w:tmpl w:val="3A229008"/>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5EC4AD8"/>
    <w:multiLevelType w:val="hybridMultilevel"/>
    <w:tmpl w:val="191A64F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5" w15:restartNumberingAfterBreak="0">
    <w:nsid w:val="6B2E0F21"/>
    <w:multiLevelType w:val="hybridMultilevel"/>
    <w:tmpl w:val="45AC35C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EAE618D"/>
    <w:multiLevelType w:val="hybridMultilevel"/>
    <w:tmpl w:val="9282230C"/>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7" w15:restartNumberingAfterBreak="0">
    <w:nsid w:val="70146DC0"/>
    <w:multiLevelType w:val="hybridMultilevel"/>
    <w:tmpl w:val="F2C87FCA"/>
    <w:lvl w:ilvl="0" w:tplc="E3E467CE">
      <w:start w:val="1"/>
      <w:numFmt w:val="bullet"/>
      <w:pStyle w:val="Agreement"/>
      <w:lvlText w:val=""/>
      <w:lvlJc w:val="left"/>
      <w:pPr>
        <w:tabs>
          <w:tab w:val="num" w:pos="928"/>
        </w:tabs>
        <w:ind w:left="928" w:hanging="360"/>
      </w:pPr>
      <w:rPr>
        <w:rFonts w:ascii="Symbol" w:hAnsi="Symbol" w:hint="default"/>
        <w:b/>
        <w:i w:val="0"/>
        <w:color w:val="auto"/>
        <w:sz w:val="22"/>
      </w:rPr>
    </w:lvl>
    <w:lvl w:ilvl="1" w:tplc="04090003">
      <w:start w:val="1"/>
      <w:numFmt w:val="bullet"/>
      <w:lvlText w:val="o"/>
      <w:lvlJc w:val="left"/>
      <w:pPr>
        <w:tabs>
          <w:tab w:val="num" w:pos="749"/>
        </w:tabs>
        <w:ind w:left="749" w:hanging="360"/>
      </w:pPr>
      <w:rPr>
        <w:rFonts w:ascii="Courier New" w:hAnsi="Courier New" w:cs="Courier New" w:hint="default"/>
      </w:rPr>
    </w:lvl>
    <w:lvl w:ilvl="2" w:tplc="04090005">
      <w:start w:val="1"/>
      <w:numFmt w:val="bullet"/>
      <w:lvlText w:val=""/>
      <w:lvlJc w:val="left"/>
      <w:pPr>
        <w:tabs>
          <w:tab w:val="num" w:pos="1469"/>
        </w:tabs>
        <w:ind w:left="1469" w:hanging="360"/>
      </w:pPr>
      <w:rPr>
        <w:rFonts w:ascii="Wingdings" w:hAnsi="Wingdings" w:hint="default"/>
      </w:rPr>
    </w:lvl>
    <w:lvl w:ilvl="3" w:tplc="14126726">
      <w:start w:val="1"/>
      <w:numFmt w:val="bullet"/>
      <w:lvlText w:val=""/>
      <w:lvlJc w:val="left"/>
      <w:pPr>
        <w:ind w:left="2189" w:hanging="360"/>
      </w:pPr>
      <w:rPr>
        <w:rFonts w:ascii="Wingdings" w:eastAsia="MS Mincho" w:hAnsi="Wingdings" w:cs="Times New Roman" w:hint="default"/>
      </w:rPr>
    </w:lvl>
    <w:lvl w:ilvl="4" w:tplc="04090003" w:tentative="1">
      <w:start w:val="1"/>
      <w:numFmt w:val="bullet"/>
      <w:lvlText w:val="o"/>
      <w:lvlJc w:val="left"/>
      <w:pPr>
        <w:tabs>
          <w:tab w:val="num" w:pos="2909"/>
        </w:tabs>
        <w:ind w:left="2909" w:hanging="360"/>
      </w:pPr>
      <w:rPr>
        <w:rFonts w:ascii="Courier New" w:hAnsi="Courier New" w:cs="Courier New" w:hint="default"/>
      </w:rPr>
    </w:lvl>
    <w:lvl w:ilvl="5" w:tplc="04090005" w:tentative="1">
      <w:start w:val="1"/>
      <w:numFmt w:val="bullet"/>
      <w:lvlText w:val=""/>
      <w:lvlJc w:val="left"/>
      <w:pPr>
        <w:tabs>
          <w:tab w:val="num" w:pos="3629"/>
        </w:tabs>
        <w:ind w:left="3629" w:hanging="360"/>
      </w:pPr>
      <w:rPr>
        <w:rFonts w:ascii="Wingdings" w:hAnsi="Wingdings" w:hint="default"/>
      </w:rPr>
    </w:lvl>
    <w:lvl w:ilvl="6" w:tplc="04090001" w:tentative="1">
      <w:start w:val="1"/>
      <w:numFmt w:val="bullet"/>
      <w:lvlText w:val=""/>
      <w:lvlJc w:val="left"/>
      <w:pPr>
        <w:tabs>
          <w:tab w:val="num" w:pos="4349"/>
        </w:tabs>
        <w:ind w:left="4349" w:hanging="360"/>
      </w:pPr>
      <w:rPr>
        <w:rFonts w:ascii="Symbol" w:hAnsi="Symbol" w:hint="default"/>
      </w:rPr>
    </w:lvl>
    <w:lvl w:ilvl="7" w:tplc="04090003" w:tentative="1">
      <w:start w:val="1"/>
      <w:numFmt w:val="bullet"/>
      <w:lvlText w:val="o"/>
      <w:lvlJc w:val="left"/>
      <w:pPr>
        <w:tabs>
          <w:tab w:val="num" w:pos="5069"/>
        </w:tabs>
        <w:ind w:left="5069" w:hanging="360"/>
      </w:pPr>
      <w:rPr>
        <w:rFonts w:ascii="Courier New" w:hAnsi="Courier New" w:cs="Courier New" w:hint="default"/>
      </w:rPr>
    </w:lvl>
    <w:lvl w:ilvl="8" w:tplc="04090005" w:tentative="1">
      <w:start w:val="1"/>
      <w:numFmt w:val="bullet"/>
      <w:lvlText w:val=""/>
      <w:lvlJc w:val="left"/>
      <w:pPr>
        <w:tabs>
          <w:tab w:val="num" w:pos="5789"/>
        </w:tabs>
        <w:ind w:left="5789" w:hanging="360"/>
      </w:pPr>
      <w:rPr>
        <w:rFonts w:ascii="Wingdings" w:hAnsi="Wingdings" w:hint="default"/>
      </w:rPr>
    </w:lvl>
  </w:abstractNum>
  <w:abstractNum w:abstractNumId="38" w15:restartNumberingAfterBreak="0">
    <w:nsid w:val="72381D90"/>
    <w:multiLevelType w:val="hybridMultilevel"/>
    <w:tmpl w:val="CE8A3D6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7312505B"/>
    <w:multiLevelType w:val="hybridMultilevel"/>
    <w:tmpl w:val="A7143802"/>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1" w15:restartNumberingAfterBreak="0">
    <w:nsid w:val="73572569"/>
    <w:multiLevelType w:val="hybridMultilevel"/>
    <w:tmpl w:val="8D0A277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8C564C4"/>
    <w:multiLevelType w:val="hybridMultilevel"/>
    <w:tmpl w:val="64988460"/>
    <w:lvl w:ilvl="0" w:tplc="FFFFFFFF">
      <w:start w:val="1"/>
      <w:numFmt w:val="bullet"/>
      <w:lvlText w:val=""/>
      <w:lvlJc w:val="left"/>
      <w:pPr>
        <w:ind w:left="440" w:hanging="440"/>
      </w:pPr>
      <w:rPr>
        <w:rFonts w:ascii="Wingdings" w:hAnsi="Wingdings" w:hint="default"/>
      </w:rPr>
    </w:lvl>
    <w:lvl w:ilvl="1" w:tplc="4E5CA9E4">
      <w:numFmt w:val="bullet"/>
      <w:lvlText w:val="-"/>
      <w:lvlJc w:val="left"/>
      <w:pPr>
        <w:ind w:left="880" w:hanging="440"/>
      </w:pPr>
      <w:rPr>
        <w:rFonts w:ascii="Times New Roman" w:eastAsia="MS Mincho"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3384695">
    <w:abstractNumId w:val="20"/>
  </w:num>
  <w:num w:numId="2" w16cid:durableId="1058237951">
    <w:abstractNumId w:val="3"/>
  </w:num>
  <w:num w:numId="3" w16cid:durableId="808060574">
    <w:abstractNumId w:val="23"/>
  </w:num>
  <w:num w:numId="4" w16cid:durableId="1649628717">
    <w:abstractNumId w:val="44"/>
  </w:num>
  <w:num w:numId="5" w16cid:durableId="118687410">
    <w:abstractNumId w:val="24"/>
  </w:num>
  <w:num w:numId="6" w16cid:durableId="1480883097">
    <w:abstractNumId w:val="43"/>
  </w:num>
  <w:num w:numId="7" w16cid:durableId="907038733">
    <w:abstractNumId w:val="15"/>
  </w:num>
  <w:num w:numId="8" w16cid:durableId="110977635">
    <w:abstractNumId w:val="34"/>
  </w:num>
  <w:num w:numId="9" w16cid:durableId="1625038950">
    <w:abstractNumId w:val="37"/>
  </w:num>
  <w:num w:numId="10" w16cid:durableId="1611476122">
    <w:abstractNumId w:val="10"/>
  </w:num>
  <w:num w:numId="11" w16cid:durableId="2103721737">
    <w:abstractNumId w:val="35"/>
  </w:num>
  <w:num w:numId="12" w16cid:durableId="1721705371">
    <w:abstractNumId w:val="38"/>
  </w:num>
  <w:num w:numId="13" w16cid:durableId="582227491">
    <w:abstractNumId w:val="33"/>
  </w:num>
  <w:num w:numId="14" w16cid:durableId="1521047481">
    <w:abstractNumId w:val="2"/>
  </w:num>
  <w:num w:numId="15" w16cid:durableId="338627535">
    <w:abstractNumId w:val="6"/>
  </w:num>
  <w:num w:numId="16" w16cid:durableId="280957841">
    <w:abstractNumId w:val="30"/>
  </w:num>
  <w:num w:numId="17" w16cid:durableId="626736374">
    <w:abstractNumId w:val="12"/>
  </w:num>
  <w:num w:numId="18" w16cid:durableId="824008806">
    <w:abstractNumId w:val="39"/>
  </w:num>
  <w:num w:numId="19" w16cid:durableId="153188285">
    <w:abstractNumId w:val="21"/>
  </w:num>
  <w:num w:numId="20" w16cid:durableId="777330864">
    <w:abstractNumId w:val="19"/>
  </w:num>
  <w:num w:numId="21" w16cid:durableId="1751265943">
    <w:abstractNumId w:val="5"/>
  </w:num>
  <w:num w:numId="22" w16cid:durableId="2105103996">
    <w:abstractNumId w:val="13"/>
  </w:num>
  <w:num w:numId="23" w16cid:durableId="594048870">
    <w:abstractNumId w:val="18"/>
  </w:num>
  <w:num w:numId="24" w16cid:durableId="254442391">
    <w:abstractNumId w:val="0"/>
  </w:num>
  <w:num w:numId="25" w16cid:durableId="998774032">
    <w:abstractNumId w:val="22"/>
  </w:num>
  <w:num w:numId="26" w16cid:durableId="431048048">
    <w:abstractNumId w:val="1"/>
  </w:num>
  <w:num w:numId="27" w16cid:durableId="886378367">
    <w:abstractNumId w:val="41"/>
  </w:num>
  <w:num w:numId="28" w16cid:durableId="201333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94184242">
    <w:abstractNumId w:val="17"/>
  </w:num>
  <w:num w:numId="30" w16cid:durableId="1211961585">
    <w:abstractNumId w:val="7"/>
  </w:num>
  <w:num w:numId="31" w16cid:durableId="1933003779">
    <w:abstractNumId w:val="27"/>
  </w:num>
  <w:num w:numId="32" w16cid:durableId="1616866670">
    <w:abstractNumId w:val="29"/>
  </w:num>
  <w:num w:numId="33" w16cid:durableId="1789469396">
    <w:abstractNumId w:val="9"/>
  </w:num>
  <w:num w:numId="34" w16cid:durableId="217086931">
    <w:abstractNumId w:val="32"/>
  </w:num>
  <w:num w:numId="35" w16cid:durableId="1887834878">
    <w:abstractNumId w:val="40"/>
  </w:num>
  <w:num w:numId="36" w16cid:durableId="812869874">
    <w:abstractNumId w:val="36"/>
  </w:num>
  <w:num w:numId="37" w16cid:durableId="1144153143">
    <w:abstractNumId w:val="31"/>
  </w:num>
  <w:num w:numId="38" w16cid:durableId="1804809007">
    <w:abstractNumId w:val="28"/>
  </w:num>
  <w:num w:numId="39" w16cid:durableId="509881499">
    <w:abstractNumId w:val="26"/>
  </w:num>
  <w:num w:numId="40" w16cid:durableId="243105115">
    <w:abstractNumId w:val="4"/>
  </w:num>
  <w:num w:numId="41" w16cid:durableId="1966230423">
    <w:abstractNumId w:val="42"/>
  </w:num>
  <w:num w:numId="42" w16cid:durableId="1343893311">
    <w:abstractNumId w:val="16"/>
  </w:num>
  <w:num w:numId="43" w16cid:durableId="1129280434">
    <w:abstractNumId w:val="8"/>
  </w:num>
  <w:num w:numId="44" w16cid:durableId="1500850824">
    <w:abstractNumId w:val="10"/>
  </w:num>
  <w:num w:numId="45" w16cid:durableId="952976226">
    <w:abstractNumId w:val="25"/>
  </w:num>
  <w:num w:numId="46" w16cid:durableId="2066296455">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MawFANtrx24tAAAA"/>
  </w:docVars>
  <w:rsids>
    <w:rsidRoot w:val="00D4259F"/>
    <w:rsid w:val="00000425"/>
    <w:rsid w:val="000024CF"/>
    <w:rsid w:val="00006038"/>
    <w:rsid w:val="00006D7D"/>
    <w:rsid w:val="000113DC"/>
    <w:rsid w:val="000116A1"/>
    <w:rsid w:val="0001664E"/>
    <w:rsid w:val="000168EF"/>
    <w:rsid w:val="00017876"/>
    <w:rsid w:val="000179A8"/>
    <w:rsid w:val="00020515"/>
    <w:rsid w:val="00020F31"/>
    <w:rsid w:val="000245D1"/>
    <w:rsid w:val="00024F94"/>
    <w:rsid w:val="00025017"/>
    <w:rsid w:val="00025159"/>
    <w:rsid w:val="000256B8"/>
    <w:rsid w:val="0002615B"/>
    <w:rsid w:val="000265C8"/>
    <w:rsid w:val="00026670"/>
    <w:rsid w:val="00026FE9"/>
    <w:rsid w:val="0002761B"/>
    <w:rsid w:val="000301FE"/>
    <w:rsid w:val="00030A4F"/>
    <w:rsid w:val="00030EAE"/>
    <w:rsid w:val="00032A4D"/>
    <w:rsid w:val="00032D7D"/>
    <w:rsid w:val="00035A25"/>
    <w:rsid w:val="000406C3"/>
    <w:rsid w:val="00040E4B"/>
    <w:rsid w:val="00040ED6"/>
    <w:rsid w:val="0004133C"/>
    <w:rsid w:val="000419AE"/>
    <w:rsid w:val="00041A0A"/>
    <w:rsid w:val="00041ABE"/>
    <w:rsid w:val="0004226B"/>
    <w:rsid w:val="0004360C"/>
    <w:rsid w:val="00043B38"/>
    <w:rsid w:val="00043E82"/>
    <w:rsid w:val="00044063"/>
    <w:rsid w:val="00044433"/>
    <w:rsid w:val="00045C76"/>
    <w:rsid w:val="000468DC"/>
    <w:rsid w:val="00047A6A"/>
    <w:rsid w:val="00050D56"/>
    <w:rsid w:val="00051420"/>
    <w:rsid w:val="000532C8"/>
    <w:rsid w:val="00053333"/>
    <w:rsid w:val="00056086"/>
    <w:rsid w:val="000564A6"/>
    <w:rsid w:val="00056D6E"/>
    <w:rsid w:val="000610C2"/>
    <w:rsid w:val="00062388"/>
    <w:rsid w:val="000628BD"/>
    <w:rsid w:val="00063E04"/>
    <w:rsid w:val="00064993"/>
    <w:rsid w:val="00066125"/>
    <w:rsid w:val="00066180"/>
    <w:rsid w:val="00072182"/>
    <w:rsid w:val="00072C71"/>
    <w:rsid w:val="000735CD"/>
    <w:rsid w:val="000752DA"/>
    <w:rsid w:val="00087967"/>
    <w:rsid w:val="00091019"/>
    <w:rsid w:val="00092672"/>
    <w:rsid w:val="00093307"/>
    <w:rsid w:val="00096018"/>
    <w:rsid w:val="00096D15"/>
    <w:rsid w:val="000A14C8"/>
    <w:rsid w:val="000A1DAA"/>
    <w:rsid w:val="000A29B2"/>
    <w:rsid w:val="000A5405"/>
    <w:rsid w:val="000A7FEA"/>
    <w:rsid w:val="000B0D9A"/>
    <w:rsid w:val="000B1466"/>
    <w:rsid w:val="000B21EE"/>
    <w:rsid w:val="000B2FC8"/>
    <w:rsid w:val="000B34F6"/>
    <w:rsid w:val="000B4294"/>
    <w:rsid w:val="000B5D40"/>
    <w:rsid w:val="000B69B3"/>
    <w:rsid w:val="000B78A6"/>
    <w:rsid w:val="000C1100"/>
    <w:rsid w:val="000C1B2F"/>
    <w:rsid w:val="000C4BA1"/>
    <w:rsid w:val="000C5E98"/>
    <w:rsid w:val="000D1B87"/>
    <w:rsid w:val="000D3B28"/>
    <w:rsid w:val="000D4489"/>
    <w:rsid w:val="000D6804"/>
    <w:rsid w:val="000D73A0"/>
    <w:rsid w:val="000E0BD1"/>
    <w:rsid w:val="000E19FD"/>
    <w:rsid w:val="000E2453"/>
    <w:rsid w:val="000E439B"/>
    <w:rsid w:val="000E5326"/>
    <w:rsid w:val="000E55BD"/>
    <w:rsid w:val="000E7C66"/>
    <w:rsid w:val="000F056D"/>
    <w:rsid w:val="000F1218"/>
    <w:rsid w:val="000F205F"/>
    <w:rsid w:val="000F3226"/>
    <w:rsid w:val="000F354C"/>
    <w:rsid w:val="000F4F3A"/>
    <w:rsid w:val="000F6B72"/>
    <w:rsid w:val="000F73C0"/>
    <w:rsid w:val="001017DB"/>
    <w:rsid w:val="00103681"/>
    <w:rsid w:val="00103E65"/>
    <w:rsid w:val="00103F25"/>
    <w:rsid w:val="00104D38"/>
    <w:rsid w:val="0010674C"/>
    <w:rsid w:val="00107331"/>
    <w:rsid w:val="0011070A"/>
    <w:rsid w:val="0011125A"/>
    <w:rsid w:val="00120296"/>
    <w:rsid w:val="0012099A"/>
    <w:rsid w:val="00122082"/>
    <w:rsid w:val="001241F9"/>
    <w:rsid w:val="00124281"/>
    <w:rsid w:val="00127000"/>
    <w:rsid w:val="00127740"/>
    <w:rsid w:val="00132694"/>
    <w:rsid w:val="00132CAB"/>
    <w:rsid w:val="00135A7C"/>
    <w:rsid w:val="0013702F"/>
    <w:rsid w:val="00140076"/>
    <w:rsid w:val="0014183E"/>
    <w:rsid w:val="00141C24"/>
    <w:rsid w:val="00144CEF"/>
    <w:rsid w:val="00146BE6"/>
    <w:rsid w:val="0015187D"/>
    <w:rsid w:val="00151E10"/>
    <w:rsid w:val="00152DDD"/>
    <w:rsid w:val="001551A7"/>
    <w:rsid w:val="00155D62"/>
    <w:rsid w:val="001568FE"/>
    <w:rsid w:val="00156AF5"/>
    <w:rsid w:val="001573D0"/>
    <w:rsid w:val="00161265"/>
    <w:rsid w:val="00162056"/>
    <w:rsid w:val="00162317"/>
    <w:rsid w:val="00162D6F"/>
    <w:rsid w:val="001638D0"/>
    <w:rsid w:val="001641BF"/>
    <w:rsid w:val="001642FD"/>
    <w:rsid w:val="001651DD"/>
    <w:rsid w:val="00167C48"/>
    <w:rsid w:val="001713A4"/>
    <w:rsid w:val="00171AA9"/>
    <w:rsid w:val="001738EE"/>
    <w:rsid w:val="00173BF6"/>
    <w:rsid w:val="00174224"/>
    <w:rsid w:val="001773DC"/>
    <w:rsid w:val="00181491"/>
    <w:rsid w:val="001821D4"/>
    <w:rsid w:val="001828D3"/>
    <w:rsid w:val="00182BE8"/>
    <w:rsid w:val="001844D9"/>
    <w:rsid w:val="00185E1E"/>
    <w:rsid w:val="00186336"/>
    <w:rsid w:val="001865DD"/>
    <w:rsid w:val="00187307"/>
    <w:rsid w:val="001877D6"/>
    <w:rsid w:val="00190F8C"/>
    <w:rsid w:val="00191EDD"/>
    <w:rsid w:val="001927B8"/>
    <w:rsid w:val="00192B38"/>
    <w:rsid w:val="00192E0F"/>
    <w:rsid w:val="00192F4A"/>
    <w:rsid w:val="001944E1"/>
    <w:rsid w:val="00196783"/>
    <w:rsid w:val="001974D2"/>
    <w:rsid w:val="001A060A"/>
    <w:rsid w:val="001A183C"/>
    <w:rsid w:val="001A2965"/>
    <w:rsid w:val="001A3A37"/>
    <w:rsid w:val="001A3B33"/>
    <w:rsid w:val="001A52E5"/>
    <w:rsid w:val="001A5A6C"/>
    <w:rsid w:val="001A5CB5"/>
    <w:rsid w:val="001A61D6"/>
    <w:rsid w:val="001A7A90"/>
    <w:rsid w:val="001B05B0"/>
    <w:rsid w:val="001B1907"/>
    <w:rsid w:val="001B20FB"/>
    <w:rsid w:val="001B47E4"/>
    <w:rsid w:val="001B79AD"/>
    <w:rsid w:val="001C093A"/>
    <w:rsid w:val="001C0EC9"/>
    <w:rsid w:val="001C1454"/>
    <w:rsid w:val="001C1F0D"/>
    <w:rsid w:val="001C2A3E"/>
    <w:rsid w:val="001C2CF8"/>
    <w:rsid w:val="001C32B1"/>
    <w:rsid w:val="001C34A5"/>
    <w:rsid w:val="001C473A"/>
    <w:rsid w:val="001C49F8"/>
    <w:rsid w:val="001C6ABB"/>
    <w:rsid w:val="001C6F4C"/>
    <w:rsid w:val="001D0FBB"/>
    <w:rsid w:val="001D15D4"/>
    <w:rsid w:val="001D1765"/>
    <w:rsid w:val="001D1EBF"/>
    <w:rsid w:val="001D2B3A"/>
    <w:rsid w:val="001D2D84"/>
    <w:rsid w:val="001D3B4E"/>
    <w:rsid w:val="001D3C6D"/>
    <w:rsid w:val="001D4214"/>
    <w:rsid w:val="001D456D"/>
    <w:rsid w:val="001D6986"/>
    <w:rsid w:val="001D6C7E"/>
    <w:rsid w:val="001E004E"/>
    <w:rsid w:val="001E0DF9"/>
    <w:rsid w:val="001E3923"/>
    <w:rsid w:val="001E3F41"/>
    <w:rsid w:val="001E4C5F"/>
    <w:rsid w:val="001E743C"/>
    <w:rsid w:val="001F080A"/>
    <w:rsid w:val="001F0BF7"/>
    <w:rsid w:val="001F0E23"/>
    <w:rsid w:val="001F12FF"/>
    <w:rsid w:val="001F2431"/>
    <w:rsid w:val="001F2A96"/>
    <w:rsid w:val="001F2C0A"/>
    <w:rsid w:val="001F2FAF"/>
    <w:rsid w:val="001F304A"/>
    <w:rsid w:val="001F465E"/>
    <w:rsid w:val="001F4F3A"/>
    <w:rsid w:val="001F53C9"/>
    <w:rsid w:val="001F7259"/>
    <w:rsid w:val="001F7571"/>
    <w:rsid w:val="001F7D21"/>
    <w:rsid w:val="0020206B"/>
    <w:rsid w:val="0020213B"/>
    <w:rsid w:val="00203E44"/>
    <w:rsid w:val="00204558"/>
    <w:rsid w:val="002058FE"/>
    <w:rsid w:val="0020681F"/>
    <w:rsid w:val="00207112"/>
    <w:rsid w:val="00210236"/>
    <w:rsid w:val="00212202"/>
    <w:rsid w:val="00212BCC"/>
    <w:rsid w:val="00213C53"/>
    <w:rsid w:val="00215074"/>
    <w:rsid w:val="00216E7F"/>
    <w:rsid w:val="00217766"/>
    <w:rsid w:val="00217B5A"/>
    <w:rsid w:val="0022055B"/>
    <w:rsid w:val="00221800"/>
    <w:rsid w:val="00221B3B"/>
    <w:rsid w:val="0022283C"/>
    <w:rsid w:val="002228E6"/>
    <w:rsid w:val="00226D8A"/>
    <w:rsid w:val="00230612"/>
    <w:rsid w:val="0023130B"/>
    <w:rsid w:val="002319AC"/>
    <w:rsid w:val="0023228A"/>
    <w:rsid w:val="00234080"/>
    <w:rsid w:val="00240363"/>
    <w:rsid w:val="00241A01"/>
    <w:rsid w:val="00243AC9"/>
    <w:rsid w:val="00245B65"/>
    <w:rsid w:val="00252819"/>
    <w:rsid w:val="0025304F"/>
    <w:rsid w:val="002535F1"/>
    <w:rsid w:val="00253D5A"/>
    <w:rsid w:val="0025413F"/>
    <w:rsid w:val="002563F0"/>
    <w:rsid w:val="00257508"/>
    <w:rsid w:val="002609BE"/>
    <w:rsid w:val="002610FB"/>
    <w:rsid w:val="00263233"/>
    <w:rsid w:val="00263CEC"/>
    <w:rsid w:val="00263DD4"/>
    <w:rsid w:val="002640B2"/>
    <w:rsid w:val="002640F7"/>
    <w:rsid w:val="00264166"/>
    <w:rsid w:val="00264829"/>
    <w:rsid w:val="0026484C"/>
    <w:rsid w:val="00264953"/>
    <w:rsid w:val="0026584F"/>
    <w:rsid w:val="00266541"/>
    <w:rsid w:val="00266915"/>
    <w:rsid w:val="00267D7F"/>
    <w:rsid w:val="002712AE"/>
    <w:rsid w:val="0027147F"/>
    <w:rsid w:val="00271CE9"/>
    <w:rsid w:val="00274C4F"/>
    <w:rsid w:val="0027607E"/>
    <w:rsid w:val="0027626F"/>
    <w:rsid w:val="002777A1"/>
    <w:rsid w:val="00280313"/>
    <w:rsid w:val="00280560"/>
    <w:rsid w:val="002816BC"/>
    <w:rsid w:val="002825C3"/>
    <w:rsid w:val="00282740"/>
    <w:rsid w:val="00283C47"/>
    <w:rsid w:val="0028513A"/>
    <w:rsid w:val="00285308"/>
    <w:rsid w:val="00286A0D"/>
    <w:rsid w:val="00286B7F"/>
    <w:rsid w:val="00287602"/>
    <w:rsid w:val="00291A79"/>
    <w:rsid w:val="00293496"/>
    <w:rsid w:val="00295C02"/>
    <w:rsid w:val="00295C19"/>
    <w:rsid w:val="002A0491"/>
    <w:rsid w:val="002A073D"/>
    <w:rsid w:val="002A518E"/>
    <w:rsid w:val="002A5EA8"/>
    <w:rsid w:val="002A6CFB"/>
    <w:rsid w:val="002B10D6"/>
    <w:rsid w:val="002B570E"/>
    <w:rsid w:val="002B6D1E"/>
    <w:rsid w:val="002B6FA6"/>
    <w:rsid w:val="002B706E"/>
    <w:rsid w:val="002B7E2C"/>
    <w:rsid w:val="002C04E4"/>
    <w:rsid w:val="002C1D4E"/>
    <w:rsid w:val="002C279E"/>
    <w:rsid w:val="002C320F"/>
    <w:rsid w:val="002C32D7"/>
    <w:rsid w:val="002C48E9"/>
    <w:rsid w:val="002C4D19"/>
    <w:rsid w:val="002C667F"/>
    <w:rsid w:val="002D0B28"/>
    <w:rsid w:val="002D125A"/>
    <w:rsid w:val="002D2660"/>
    <w:rsid w:val="002D4DA4"/>
    <w:rsid w:val="002D4EB1"/>
    <w:rsid w:val="002E1428"/>
    <w:rsid w:val="002E28F6"/>
    <w:rsid w:val="002E2E89"/>
    <w:rsid w:val="002E4FF2"/>
    <w:rsid w:val="002E5379"/>
    <w:rsid w:val="002E5AEB"/>
    <w:rsid w:val="002E5C63"/>
    <w:rsid w:val="002E7DD0"/>
    <w:rsid w:val="002F013A"/>
    <w:rsid w:val="002F1DFE"/>
    <w:rsid w:val="002F1EB2"/>
    <w:rsid w:val="002F3C89"/>
    <w:rsid w:val="002F3EE5"/>
    <w:rsid w:val="002F4744"/>
    <w:rsid w:val="002F5122"/>
    <w:rsid w:val="002F6C90"/>
    <w:rsid w:val="002F7416"/>
    <w:rsid w:val="002F7B14"/>
    <w:rsid w:val="003012F5"/>
    <w:rsid w:val="00302FC3"/>
    <w:rsid w:val="00303791"/>
    <w:rsid w:val="0030425A"/>
    <w:rsid w:val="003052A0"/>
    <w:rsid w:val="00305EA3"/>
    <w:rsid w:val="003061D2"/>
    <w:rsid w:val="003074AE"/>
    <w:rsid w:val="0030752A"/>
    <w:rsid w:val="00307F8E"/>
    <w:rsid w:val="00310A14"/>
    <w:rsid w:val="00310E97"/>
    <w:rsid w:val="00311167"/>
    <w:rsid w:val="00311545"/>
    <w:rsid w:val="00311FF3"/>
    <w:rsid w:val="0031271A"/>
    <w:rsid w:val="00313578"/>
    <w:rsid w:val="003162C6"/>
    <w:rsid w:val="003165E3"/>
    <w:rsid w:val="0031690F"/>
    <w:rsid w:val="00321F7F"/>
    <w:rsid w:val="00322507"/>
    <w:rsid w:val="00324486"/>
    <w:rsid w:val="00324DE1"/>
    <w:rsid w:val="00327E6D"/>
    <w:rsid w:val="003307C3"/>
    <w:rsid w:val="00334492"/>
    <w:rsid w:val="003368D7"/>
    <w:rsid w:val="00344B30"/>
    <w:rsid w:val="0034658A"/>
    <w:rsid w:val="0034684C"/>
    <w:rsid w:val="00346E94"/>
    <w:rsid w:val="00347252"/>
    <w:rsid w:val="00347766"/>
    <w:rsid w:val="00347C70"/>
    <w:rsid w:val="00347CE4"/>
    <w:rsid w:val="00351069"/>
    <w:rsid w:val="0035167D"/>
    <w:rsid w:val="003521C0"/>
    <w:rsid w:val="003523B9"/>
    <w:rsid w:val="003531F7"/>
    <w:rsid w:val="003548A6"/>
    <w:rsid w:val="003551D2"/>
    <w:rsid w:val="00355F83"/>
    <w:rsid w:val="00356589"/>
    <w:rsid w:val="00356AB6"/>
    <w:rsid w:val="00357D51"/>
    <w:rsid w:val="003619A7"/>
    <w:rsid w:val="0036263D"/>
    <w:rsid w:val="00363E15"/>
    <w:rsid w:val="00364EAC"/>
    <w:rsid w:val="00365C0C"/>
    <w:rsid w:val="00365D20"/>
    <w:rsid w:val="0036694E"/>
    <w:rsid w:val="003675B4"/>
    <w:rsid w:val="00370E7A"/>
    <w:rsid w:val="00371C57"/>
    <w:rsid w:val="0037205A"/>
    <w:rsid w:val="003725DC"/>
    <w:rsid w:val="00372951"/>
    <w:rsid w:val="00372F9A"/>
    <w:rsid w:val="003771C4"/>
    <w:rsid w:val="003820D7"/>
    <w:rsid w:val="00382101"/>
    <w:rsid w:val="003848D8"/>
    <w:rsid w:val="00390476"/>
    <w:rsid w:val="00390687"/>
    <w:rsid w:val="0039104C"/>
    <w:rsid w:val="00391401"/>
    <w:rsid w:val="00391BDD"/>
    <w:rsid w:val="003927CB"/>
    <w:rsid w:val="0039324C"/>
    <w:rsid w:val="00393626"/>
    <w:rsid w:val="00394017"/>
    <w:rsid w:val="003943F5"/>
    <w:rsid w:val="003A03D6"/>
    <w:rsid w:val="003A0E4E"/>
    <w:rsid w:val="003A13EA"/>
    <w:rsid w:val="003A19CA"/>
    <w:rsid w:val="003A1C8A"/>
    <w:rsid w:val="003A31AD"/>
    <w:rsid w:val="003A452C"/>
    <w:rsid w:val="003A552A"/>
    <w:rsid w:val="003A563B"/>
    <w:rsid w:val="003A7D69"/>
    <w:rsid w:val="003B0B59"/>
    <w:rsid w:val="003B1806"/>
    <w:rsid w:val="003B22DF"/>
    <w:rsid w:val="003B25E5"/>
    <w:rsid w:val="003B4576"/>
    <w:rsid w:val="003B5D47"/>
    <w:rsid w:val="003B6139"/>
    <w:rsid w:val="003B6772"/>
    <w:rsid w:val="003C60B4"/>
    <w:rsid w:val="003D14B0"/>
    <w:rsid w:val="003D2FC5"/>
    <w:rsid w:val="003D3795"/>
    <w:rsid w:val="003D405F"/>
    <w:rsid w:val="003D5B27"/>
    <w:rsid w:val="003D5C57"/>
    <w:rsid w:val="003D5CD1"/>
    <w:rsid w:val="003E0C02"/>
    <w:rsid w:val="003E4F97"/>
    <w:rsid w:val="003E5CBC"/>
    <w:rsid w:val="003E6F23"/>
    <w:rsid w:val="003E735F"/>
    <w:rsid w:val="003F23F0"/>
    <w:rsid w:val="003F4DA5"/>
    <w:rsid w:val="003F5068"/>
    <w:rsid w:val="003F612D"/>
    <w:rsid w:val="003F7A0C"/>
    <w:rsid w:val="003F7D79"/>
    <w:rsid w:val="00400301"/>
    <w:rsid w:val="0040055A"/>
    <w:rsid w:val="0040183D"/>
    <w:rsid w:val="00401A47"/>
    <w:rsid w:val="00401F44"/>
    <w:rsid w:val="0040515B"/>
    <w:rsid w:val="00406EF8"/>
    <w:rsid w:val="00407608"/>
    <w:rsid w:val="00407E06"/>
    <w:rsid w:val="00407E73"/>
    <w:rsid w:val="00411ACA"/>
    <w:rsid w:val="004147C2"/>
    <w:rsid w:val="004148E3"/>
    <w:rsid w:val="00414A1E"/>
    <w:rsid w:val="004173D3"/>
    <w:rsid w:val="00417E8D"/>
    <w:rsid w:val="0042340E"/>
    <w:rsid w:val="004271CF"/>
    <w:rsid w:val="00427F8C"/>
    <w:rsid w:val="004308B8"/>
    <w:rsid w:val="00430A6B"/>
    <w:rsid w:val="004313BB"/>
    <w:rsid w:val="004321DF"/>
    <w:rsid w:val="00433DEF"/>
    <w:rsid w:val="00435BDE"/>
    <w:rsid w:val="0043650D"/>
    <w:rsid w:val="00436884"/>
    <w:rsid w:val="00437334"/>
    <w:rsid w:val="00441037"/>
    <w:rsid w:val="004419D5"/>
    <w:rsid w:val="00442D24"/>
    <w:rsid w:val="00443C97"/>
    <w:rsid w:val="00445372"/>
    <w:rsid w:val="00445AC7"/>
    <w:rsid w:val="00447F76"/>
    <w:rsid w:val="004503FF"/>
    <w:rsid w:val="00450F16"/>
    <w:rsid w:val="0045279A"/>
    <w:rsid w:val="00452E1E"/>
    <w:rsid w:val="00453EF6"/>
    <w:rsid w:val="004542D1"/>
    <w:rsid w:val="00456C70"/>
    <w:rsid w:val="004571F6"/>
    <w:rsid w:val="00457F3F"/>
    <w:rsid w:val="00460372"/>
    <w:rsid w:val="00460D3C"/>
    <w:rsid w:val="004615EB"/>
    <w:rsid w:val="004623B8"/>
    <w:rsid w:val="00462DC0"/>
    <w:rsid w:val="00463840"/>
    <w:rsid w:val="00465B70"/>
    <w:rsid w:val="00465C13"/>
    <w:rsid w:val="00467AC6"/>
    <w:rsid w:val="00470C8E"/>
    <w:rsid w:val="004744B2"/>
    <w:rsid w:val="004763D5"/>
    <w:rsid w:val="0047703B"/>
    <w:rsid w:val="00481AB0"/>
    <w:rsid w:val="00481EC6"/>
    <w:rsid w:val="004828F0"/>
    <w:rsid w:val="00484BCA"/>
    <w:rsid w:val="004908A7"/>
    <w:rsid w:val="00490C40"/>
    <w:rsid w:val="0049153A"/>
    <w:rsid w:val="004919C7"/>
    <w:rsid w:val="00491C73"/>
    <w:rsid w:val="004926DE"/>
    <w:rsid w:val="00493AC1"/>
    <w:rsid w:val="00493E26"/>
    <w:rsid w:val="00493F35"/>
    <w:rsid w:val="00493FBA"/>
    <w:rsid w:val="00494160"/>
    <w:rsid w:val="00494854"/>
    <w:rsid w:val="00495302"/>
    <w:rsid w:val="00495C13"/>
    <w:rsid w:val="004961A1"/>
    <w:rsid w:val="00496782"/>
    <w:rsid w:val="00496E84"/>
    <w:rsid w:val="00497649"/>
    <w:rsid w:val="004A2266"/>
    <w:rsid w:val="004A2C76"/>
    <w:rsid w:val="004A5FF1"/>
    <w:rsid w:val="004A6BCB"/>
    <w:rsid w:val="004A6E52"/>
    <w:rsid w:val="004B0019"/>
    <w:rsid w:val="004B4127"/>
    <w:rsid w:val="004B483F"/>
    <w:rsid w:val="004B540F"/>
    <w:rsid w:val="004B6062"/>
    <w:rsid w:val="004B6DDA"/>
    <w:rsid w:val="004B7113"/>
    <w:rsid w:val="004C064A"/>
    <w:rsid w:val="004C0B7B"/>
    <w:rsid w:val="004C1801"/>
    <w:rsid w:val="004C29DC"/>
    <w:rsid w:val="004C3CF4"/>
    <w:rsid w:val="004C72DC"/>
    <w:rsid w:val="004C77CC"/>
    <w:rsid w:val="004C7FE9"/>
    <w:rsid w:val="004D0E52"/>
    <w:rsid w:val="004D0FA2"/>
    <w:rsid w:val="004D237D"/>
    <w:rsid w:val="004D319F"/>
    <w:rsid w:val="004D460A"/>
    <w:rsid w:val="004D4B0C"/>
    <w:rsid w:val="004D5E33"/>
    <w:rsid w:val="004D708D"/>
    <w:rsid w:val="004D7637"/>
    <w:rsid w:val="004E1B7B"/>
    <w:rsid w:val="004E2FDB"/>
    <w:rsid w:val="004E4367"/>
    <w:rsid w:val="004E4BE3"/>
    <w:rsid w:val="004E577E"/>
    <w:rsid w:val="004E5DB2"/>
    <w:rsid w:val="004E5F11"/>
    <w:rsid w:val="004F06C6"/>
    <w:rsid w:val="004F38E2"/>
    <w:rsid w:val="004F6E85"/>
    <w:rsid w:val="005039EC"/>
    <w:rsid w:val="00503F41"/>
    <w:rsid w:val="00506663"/>
    <w:rsid w:val="00507B98"/>
    <w:rsid w:val="0051370A"/>
    <w:rsid w:val="00513956"/>
    <w:rsid w:val="00513CFD"/>
    <w:rsid w:val="00513F80"/>
    <w:rsid w:val="005145C9"/>
    <w:rsid w:val="00515877"/>
    <w:rsid w:val="00516D86"/>
    <w:rsid w:val="005174CF"/>
    <w:rsid w:val="00517960"/>
    <w:rsid w:val="00521F5E"/>
    <w:rsid w:val="00522101"/>
    <w:rsid w:val="0052395B"/>
    <w:rsid w:val="00523B9B"/>
    <w:rsid w:val="00525BA2"/>
    <w:rsid w:val="00530DDE"/>
    <w:rsid w:val="00532600"/>
    <w:rsid w:val="00534472"/>
    <w:rsid w:val="00536059"/>
    <w:rsid w:val="005369AE"/>
    <w:rsid w:val="005378C5"/>
    <w:rsid w:val="00541828"/>
    <w:rsid w:val="00541FCC"/>
    <w:rsid w:val="00544ABB"/>
    <w:rsid w:val="00546229"/>
    <w:rsid w:val="00547DE7"/>
    <w:rsid w:val="00550C22"/>
    <w:rsid w:val="0055464A"/>
    <w:rsid w:val="00555F48"/>
    <w:rsid w:val="00556D83"/>
    <w:rsid w:val="00560D05"/>
    <w:rsid w:val="00562F0B"/>
    <w:rsid w:val="00563963"/>
    <w:rsid w:val="005653A8"/>
    <w:rsid w:val="00566258"/>
    <w:rsid w:val="00566C5C"/>
    <w:rsid w:val="00567D6D"/>
    <w:rsid w:val="0057036A"/>
    <w:rsid w:val="00570DD8"/>
    <w:rsid w:val="0057270F"/>
    <w:rsid w:val="00573DFD"/>
    <w:rsid w:val="00574A37"/>
    <w:rsid w:val="005750BC"/>
    <w:rsid w:val="005779AA"/>
    <w:rsid w:val="00580B8B"/>
    <w:rsid w:val="005825FA"/>
    <w:rsid w:val="00583A8F"/>
    <w:rsid w:val="0058464B"/>
    <w:rsid w:val="00584C28"/>
    <w:rsid w:val="00587F0A"/>
    <w:rsid w:val="005959B4"/>
    <w:rsid w:val="00595B89"/>
    <w:rsid w:val="00596DDF"/>
    <w:rsid w:val="00597BBC"/>
    <w:rsid w:val="005A0425"/>
    <w:rsid w:val="005A04B7"/>
    <w:rsid w:val="005A1B5E"/>
    <w:rsid w:val="005A288E"/>
    <w:rsid w:val="005A2C38"/>
    <w:rsid w:val="005A5356"/>
    <w:rsid w:val="005A5467"/>
    <w:rsid w:val="005A54C9"/>
    <w:rsid w:val="005A69DA"/>
    <w:rsid w:val="005B0803"/>
    <w:rsid w:val="005B095B"/>
    <w:rsid w:val="005B223F"/>
    <w:rsid w:val="005B22FA"/>
    <w:rsid w:val="005B40E1"/>
    <w:rsid w:val="005B43E8"/>
    <w:rsid w:val="005B57C6"/>
    <w:rsid w:val="005B62EA"/>
    <w:rsid w:val="005B7069"/>
    <w:rsid w:val="005B71AB"/>
    <w:rsid w:val="005B7CB2"/>
    <w:rsid w:val="005C121D"/>
    <w:rsid w:val="005C1886"/>
    <w:rsid w:val="005C283E"/>
    <w:rsid w:val="005C4691"/>
    <w:rsid w:val="005C53D0"/>
    <w:rsid w:val="005D2760"/>
    <w:rsid w:val="005D2DC9"/>
    <w:rsid w:val="005D37D1"/>
    <w:rsid w:val="005D37FB"/>
    <w:rsid w:val="005D5423"/>
    <w:rsid w:val="005D7750"/>
    <w:rsid w:val="005D7CEB"/>
    <w:rsid w:val="005E081E"/>
    <w:rsid w:val="005E0936"/>
    <w:rsid w:val="005E0F60"/>
    <w:rsid w:val="005E1CAC"/>
    <w:rsid w:val="005E29F5"/>
    <w:rsid w:val="005E3702"/>
    <w:rsid w:val="005E641B"/>
    <w:rsid w:val="005F0616"/>
    <w:rsid w:val="005F1214"/>
    <w:rsid w:val="005F1D1B"/>
    <w:rsid w:val="005F26AC"/>
    <w:rsid w:val="005F2775"/>
    <w:rsid w:val="005F2F64"/>
    <w:rsid w:val="005F3CE9"/>
    <w:rsid w:val="005F5CA5"/>
    <w:rsid w:val="005F5DDA"/>
    <w:rsid w:val="005F6849"/>
    <w:rsid w:val="00600E2F"/>
    <w:rsid w:val="00602B6B"/>
    <w:rsid w:val="006045F8"/>
    <w:rsid w:val="006050B3"/>
    <w:rsid w:val="0060684A"/>
    <w:rsid w:val="00611539"/>
    <w:rsid w:val="006131EB"/>
    <w:rsid w:val="00613498"/>
    <w:rsid w:val="0061514F"/>
    <w:rsid w:val="006162F2"/>
    <w:rsid w:val="00616358"/>
    <w:rsid w:val="00617D39"/>
    <w:rsid w:val="00620E67"/>
    <w:rsid w:val="00620F1A"/>
    <w:rsid w:val="006227B2"/>
    <w:rsid w:val="00623278"/>
    <w:rsid w:val="00624AF1"/>
    <w:rsid w:val="00624E92"/>
    <w:rsid w:val="00630701"/>
    <w:rsid w:val="00630ECF"/>
    <w:rsid w:val="0063502F"/>
    <w:rsid w:val="0063554F"/>
    <w:rsid w:val="0063785A"/>
    <w:rsid w:val="00637BA1"/>
    <w:rsid w:val="006425E1"/>
    <w:rsid w:val="00643D84"/>
    <w:rsid w:val="0064510E"/>
    <w:rsid w:val="006456CE"/>
    <w:rsid w:val="006505F0"/>
    <w:rsid w:val="0065208C"/>
    <w:rsid w:val="00652C55"/>
    <w:rsid w:val="00653763"/>
    <w:rsid w:val="00654E47"/>
    <w:rsid w:val="0065519D"/>
    <w:rsid w:val="006559E6"/>
    <w:rsid w:val="00655A97"/>
    <w:rsid w:val="00655AC1"/>
    <w:rsid w:val="00660CBA"/>
    <w:rsid w:val="00661005"/>
    <w:rsid w:val="00661056"/>
    <w:rsid w:val="0066346D"/>
    <w:rsid w:val="00666451"/>
    <w:rsid w:val="00666E80"/>
    <w:rsid w:val="00667287"/>
    <w:rsid w:val="00667789"/>
    <w:rsid w:val="00670E19"/>
    <w:rsid w:val="0067498C"/>
    <w:rsid w:val="00677CC6"/>
    <w:rsid w:val="0068043D"/>
    <w:rsid w:val="0068426A"/>
    <w:rsid w:val="00684861"/>
    <w:rsid w:val="0068596A"/>
    <w:rsid w:val="00685FDA"/>
    <w:rsid w:val="00686167"/>
    <w:rsid w:val="00687858"/>
    <w:rsid w:val="00690FCE"/>
    <w:rsid w:val="00692244"/>
    <w:rsid w:val="00693B31"/>
    <w:rsid w:val="00694563"/>
    <w:rsid w:val="0069618B"/>
    <w:rsid w:val="0069705B"/>
    <w:rsid w:val="006A0578"/>
    <w:rsid w:val="006A39E4"/>
    <w:rsid w:val="006A447D"/>
    <w:rsid w:val="006A668D"/>
    <w:rsid w:val="006A7CF9"/>
    <w:rsid w:val="006B15C5"/>
    <w:rsid w:val="006B17C7"/>
    <w:rsid w:val="006B2212"/>
    <w:rsid w:val="006B27AF"/>
    <w:rsid w:val="006B34D6"/>
    <w:rsid w:val="006B3835"/>
    <w:rsid w:val="006B39D7"/>
    <w:rsid w:val="006B3A60"/>
    <w:rsid w:val="006B45A6"/>
    <w:rsid w:val="006B686B"/>
    <w:rsid w:val="006C0E12"/>
    <w:rsid w:val="006C1781"/>
    <w:rsid w:val="006C4C52"/>
    <w:rsid w:val="006C5017"/>
    <w:rsid w:val="006C5373"/>
    <w:rsid w:val="006C66A4"/>
    <w:rsid w:val="006C6A3B"/>
    <w:rsid w:val="006C7D94"/>
    <w:rsid w:val="006D05B8"/>
    <w:rsid w:val="006D0B23"/>
    <w:rsid w:val="006D1013"/>
    <w:rsid w:val="006D2722"/>
    <w:rsid w:val="006D2F04"/>
    <w:rsid w:val="006D6CC1"/>
    <w:rsid w:val="006D7364"/>
    <w:rsid w:val="006E0D5C"/>
    <w:rsid w:val="006E1D21"/>
    <w:rsid w:val="006E32C2"/>
    <w:rsid w:val="006E3B2D"/>
    <w:rsid w:val="006E40FB"/>
    <w:rsid w:val="006E63E8"/>
    <w:rsid w:val="006E7F13"/>
    <w:rsid w:val="006F0806"/>
    <w:rsid w:val="006F103C"/>
    <w:rsid w:val="006F293C"/>
    <w:rsid w:val="006F4415"/>
    <w:rsid w:val="006F4560"/>
    <w:rsid w:val="006F65D0"/>
    <w:rsid w:val="006F78AC"/>
    <w:rsid w:val="007002ED"/>
    <w:rsid w:val="00704271"/>
    <w:rsid w:val="00704350"/>
    <w:rsid w:val="0070566E"/>
    <w:rsid w:val="00706901"/>
    <w:rsid w:val="00706CA2"/>
    <w:rsid w:val="00707ECC"/>
    <w:rsid w:val="007106B2"/>
    <w:rsid w:val="0071098C"/>
    <w:rsid w:val="00710B7C"/>
    <w:rsid w:val="0071283D"/>
    <w:rsid w:val="00714F79"/>
    <w:rsid w:val="00715121"/>
    <w:rsid w:val="007155C9"/>
    <w:rsid w:val="00716E2E"/>
    <w:rsid w:val="0072464A"/>
    <w:rsid w:val="00726D29"/>
    <w:rsid w:val="00730B66"/>
    <w:rsid w:val="00732EF6"/>
    <w:rsid w:val="0073457E"/>
    <w:rsid w:val="0073619D"/>
    <w:rsid w:val="0073635A"/>
    <w:rsid w:val="00736732"/>
    <w:rsid w:val="00736AE5"/>
    <w:rsid w:val="00742F90"/>
    <w:rsid w:val="0074378D"/>
    <w:rsid w:val="00743882"/>
    <w:rsid w:val="00744E5D"/>
    <w:rsid w:val="00744E82"/>
    <w:rsid w:val="00745961"/>
    <w:rsid w:val="00745E9E"/>
    <w:rsid w:val="0074642A"/>
    <w:rsid w:val="00746BC7"/>
    <w:rsid w:val="00751A74"/>
    <w:rsid w:val="0075256A"/>
    <w:rsid w:val="00752D0C"/>
    <w:rsid w:val="00754097"/>
    <w:rsid w:val="007557C6"/>
    <w:rsid w:val="00755ACA"/>
    <w:rsid w:val="007565E3"/>
    <w:rsid w:val="00760A75"/>
    <w:rsid w:val="00761041"/>
    <w:rsid w:val="00762ED0"/>
    <w:rsid w:val="00764263"/>
    <w:rsid w:val="00764AE4"/>
    <w:rsid w:val="007658FC"/>
    <w:rsid w:val="00767286"/>
    <w:rsid w:val="00767EF5"/>
    <w:rsid w:val="007707CE"/>
    <w:rsid w:val="00772560"/>
    <w:rsid w:val="007725FE"/>
    <w:rsid w:val="00774746"/>
    <w:rsid w:val="0077585D"/>
    <w:rsid w:val="007802C8"/>
    <w:rsid w:val="00780CE4"/>
    <w:rsid w:val="00782A3B"/>
    <w:rsid w:val="00783150"/>
    <w:rsid w:val="00784F1D"/>
    <w:rsid w:val="00790EB0"/>
    <w:rsid w:val="00791E77"/>
    <w:rsid w:val="00792283"/>
    <w:rsid w:val="00795663"/>
    <w:rsid w:val="007957E6"/>
    <w:rsid w:val="007A18CB"/>
    <w:rsid w:val="007A2F3B"/>
    <w:rsid w:val="007A3371"/>
    <w:rsid w:val="007A506A"/>
    <w:rsid w:val="007A5AA7"/>
    <w:rsid w:val="007A79CB"/>
    <w:rsid w:val="007B04F1"/>
    <w:rsid w:val="007B1894"/>
    <w:rsid w:val="007B39D1"/>
    <w:rsid w:val="007B4C2F"/>
    <w:rsid w:val="007B574F"/>
    <w:rsid w:val="007B6726"/>
    <w:rsid w:val="007B7A0D"/>
    <w:rsid w:val="007B7FFE"/>
    <w:rsid w:val="007C0241"/>
    <w:rsid w:val="007C148E"/>
    <w:rsid w:val="007C1C67"/>
    <w:rsid w:val="007C1CB0"/>
    <w:rsid w:val="007C200C"/>
    <w:rsid w:val="007C2BBB"/>
    <w:rsid w:val="007C32C5"/>
    <w:rsid w:val="007C4063"/>
    <w:rsid w:val="007C53B0"/>
    <w:rsid w:val="007C6D78"/>
    <w:rsid w:val="007C708C"/>
    <w:rsid w:val="007C7B83"/>
    <w:rsid w:val="007C7CE2"/>
    <w:rsid w:val="007D0545"/>
    <w:rsid w:val="007D0E42"/>
    <w:rsid w:val="007D2D9D"/>
    <w:rsid w:val="007D3D89"/>
    <w:rsid w:val="007D7180"/>
    <w:rsid w:val="007E0446"/>
    <w:rsid w:val="007E0E77"/>
    <w:rsid w:val="007E0FE7"/>
    <w:rsid w:val="007E19AC"/>
    <w:rsid w:val="007E2554"/>
    <w:rsid w:val="007E31DE"/>
    <w:rsid w:val="007E3C4E"/>
    <w:rsid w:val="007E4BAF"/>
    <w:rsid w:val="007E52EA"/>
    <w:rsid w:val="007E56E1"/>
    <w:rsid w:val="007E5A9B"/>
    <w:rsid w:val="007E7294"/>
    <w:rsid w:val="007F00B7"/>
    <w:rsid w:val="007F2164"/>
    <w:rsid w:val="007F3409"/>
    <w:rsid w:val="007F3630"/>
    <w:rsid w:val="007F42E9"/>
    <w:rsid w:val="008006D0"/>
    <w:rsid w:val="008021DB"/>
    <w:rsid w:val="00804545"/>
    <w:rsid w:val="00804942"/>
    <w:rsid w:val="008059E6"/>
    <w:rsid w:val="00806A74"/>
    <w:rsid w:val="00806AA4"/>
    <w:rsid w:val="0080776B"/>
    <w:rsid w:val="00810868"/>
    <w:rsid w:val="00812E0A"/>
    <w:rsid w:val="00813720"/>
    <w:rsid w:val="00813D3A"/>
    <w:rsid w:val="008140DF"/>
    <w:rsid w:val="0081513D"/>
    <w:rsid w:val="008156CA"/>
    <w:rsid w:val="00815A99"/>
    <w:rsid w:val="00815EC9"/>
    <w:rsid w:val="008168DC"/>
    <w:rsid w:val="00816E67"/>
    <w:rsid w:val="00817510"/>
    <w:rsid w:val="00817995"/>
    <w:rsid w:val="00817BD1"/>
    <w:rsid w:val="00820334"/>
    <w:rsid w:val="008204DC"/>
    <w:rsid w:val="00824946"/>
    <w:rsid w:val="00825272"/>
    <w:rsid w:val="00825F13"/>
    <w:rsid w:val="00825FAE"/>
    <w:rsid w:val="00826981"/>
    <w:rsid w:val="0082699D"/>
    <w:rsid w:val="00826AA0"/>
    <w:rsid w:val="00827FE8"/>
    <w:rsid w:val="00833117"/>
    <w:rsid w:val="00833FBD"/>
    <w:rsid w:val="00835263"/>
    <w:rsid w:val="0083530E"/>
    <w:rsid w:val="00835339"/>
    <w:rsid w:val="00835EED"/>
    <w:rsid w:val="00837734"/>
    <w:rsid w:val="00837D1B"/>
    <w:rsid w:val="00840F44"/>
    <w:rsid w:val="008417B9"/>
    <w:rsid w:val="00842211"/>
    <w:rsid w:val="00842FF4"/>
    <w:rsid w:val="0084524E"/>
    <w:rsid w:val="008456DF"/>
    <w:rsid w:val="00846414"/>
    <w:rsid w:val="00846D0A"/>
    <w:rsid w:val="00850FAF"/>
    <w:rsid w:val="00852462"/>
    <w:rsid w:val="00852CDE"/>
    <w:rsid w:val="008533A8"/>
    <w:rsid w:val="00853400"/>
    <w:rsid w:val="0085443B"/>
    <w:rsid w:val="008547FB"/>
    <w:rsid w:val="00854B76"/>
    <w:rsid w:val="00855994"/>
    <w:rsid w:val="0085774B"/>
    <w:rsid w:val="0086136A"/>
    <w:rsid w:val="0086295B"/>
    <w:rsid w:val="008639DD"/>
    <w:rsid w:val="00863D46"/>
    <w:rsid w:val="0086405A"/>
    <w:rsid w:val="008647F3"/>
    <w:rsid w:val="00870896"/>
    <w:rsid w:val="008743B1"/>
    <w:rsid w:val="008747D9"/>
    <w:rsid w:val="008767F7"/>
    <w:rsid w:val="00876AEC"/>
    <w:rsid w:val="00880607"/>
    <w:rsid w:val="0088193D"/>
    <w:rsid w:val="008828D0"/>
    <w:rsid w:val="00883D59"/>
    <w:rsid w:val="0088509B"/>
    <w:rsid w:val="00885ED1"/>
    <w:rsid w:val="00887989"/>
    <w:rsid w:val="00887CF8"/>
    <w:rsid w:val="008927B6"/>
    <w:rsid w:val="00892AD0"/>
    <w:rsid w:val="0089358E"/>
    <w:rsid w:val="00894366"/>
    <w:rsid w:val="008944AB"/>
    <w:rsid w:val="008946D0"/>
    <w:rsid w:val="008969D7"/>
    <w:rsid w:val="00896AEA"/>
    <w:rsid w:val="00897C31"/>
    <w:rsid w:val="00897E11"/>
    <w:rsid w:val="008A1B87"/>
    <w:rsid w:val="008A269A"/>
    <w:rsid w:val="008A3137"/>
    <w:rsid w:val="008A3BC9"/>
    <w:rsid w:val="008A4DAF"/>
    <w:rsid w:val="008A54C0"/>
    <w:rsid w:val="008A5CD6"/>
    <w:rsid w:val="008B1448"/>
    <w:rsid w:val="008B216E"/>
    <w:rsid w:val="008B4E4B"/>
    <w:rsid w:val="008B5C38"/>
    <w:rsid w:val="008B62E2"/>
    <w:rsid w:val="008B632A"/>
    <w:rsid w:val="008B7277"/>
    <w:rsid w:val="008B7506"/>
    <w:rsid w:val="008C0229"/>
    <w:rsid w:val="008C2687"/>
    <w:rsid w:val="008C26FB"/>
    <w:rsid w:val="008C354E"/>
    <w:rsid w:val="008C51D0"/>
    <w:rsid w:val="008C5FF3"/>
    <w:rsid w:val="008C615A"/>
    <w:rsid w:val="008C620A"/>
    <w:rsid w:val="008D05CD"/>
    <w:rsid w:val="008D1A23"/>
    <w:rsid w:val="008D5157"/>
    <w:rsid w:val="008D5277"/>
    <w:rsid w:val="008D5C48"/>
    <w:rsid w:val="008D7988"/>
    <w:rsid w:val="008E0061"/>
    <w:rsid w:val="008E0FBA"/>
    <w:rsid w:val="008E1DB9"/>
    <w:rsid w:val="008E21B2"/>
    <w:rsid w:val="008E5641"/>
    <w:rsid w:val="008E5916"/>
    <w:rsid w:val="008F019F"/>
    <w:rsid w:val="008F23F0"/>
    <w:rsid w:val="008F3703"/>
    <w:rsid w:val="008F4956"/>
    <w:rsid w:val="008F5EBB"/>
    <w:rsid w:val="008F6B3C"/>
    <w:rsid w:val="008F776F"/>
    <w:rsid w:val="00901F9E"/>
    <w:rsid w:val="0090264A"/>
    <w:rsid w:val="00903AFC"/>
    <w:rsid w:val="00904DCC"/>
    <w:rsid w:val="0090558D"/>
    <w:rsid w:val="00905784"/>
    <w:rsid w:val="00905AAF"/>
    <w:rsid w:val="00905BB1"/>
    <w:rsid w:val="009067F5"/>
    <w:rsid w:val="00906A00"/>
    <w:rsid w:val="009121A7"/>
    <w:rsid w:val="0091280B"/>
    <w:rsid w:val="00914E77"/>
    <w:rsid w:val="00915A44"/>
    <w:rsid w:val="00917C43"/>
    <w:rsid w:val="00920506"/>
    <w:rsid w:val="0092099D"/>
    <w:rsid w:val="0092153C"/>
    <w:rsid w:val="00921624"/>
    <w:rsid w:val="00922D74"/>
    <w:rsid w:val="009258DA"/>
    <w:rsid w:val="00927098"/>
    <w:rsid w:val="00930118"/>
    <w:rsid w:val="00931AEC"/>
    <w:rsid w:val="00935AD9"/>
    <w:rsid w:val="00937B32"/>
    <w:rsid w:val="00942868"/>
    <w:rsid w:val="00943FBA"/>
    <w:rsid w:val="00947F27"/>
    <w:rsid w:val="0095011E"/>
    <w:rsid w:val="009549FF"/>
    <w:rsid w:val="00954A79"/>
    <w:rsid w:val="00955A44"/>
    <w:rsid w:val="00956859"/>
    <w:rsid w:val="00957335"/>
    <w:rsid w:val="00957C3D"/>
    <w:rsid w:val="0096068A"/>
    <w:rsid w:val="009629F1"/>
    <w:rsid w:val="00962E90"/>
    <w:rsid w:val="00963D07"/>
    <w:rsid w:val="009644B1"/>
    <w:rsid w:val="00965623"/>
    <w:rsid w:val="00965B2A"/>
    <w:rsid w:val="00966BAF"/>
    <w:rsid w:val="00966BBF"/>
    <w:rsid w:val="00970A3B"/>
    <w:rsid w:val="00970C41"/>
    <w:rsid w:val="009712EB"/>
    <w:rsid w:val="00975CFD"/>
    <w:rsid w:val="00981C22"/>
    <w:rsid w:val="00982850"/>
    <w:rsid w:val="0098472B"/>
    <w:rsid w:val="009860B6"/>
    <w:rsid w:val="00987242"/>
    <w:rsid w:val="009872F2"/>
    <w:rsid w:val="00987FD9"/>
    <w:rsid w:val="00990356"/>
    <w:rsid w:val="00992EF6"/>
    <w:rsid w:val="00993451"/>
    <w:rsid w:val="0099488C"/>
    <w:rsid w:val="00994A7A"/>
    <w:rsid w:val="009951AB"/>
    <w:rsid w:val="009954D7"/>
    <w:rsid w:val="009A00D5"/>
    <w:rsid w:val="009A01B1"/>
    <w:rsid w:val="009A0FDD"/>
    <w:rsid w:val="009A3B5D"/>
    <w:rsid w:val="009A3D66"/>
    <w:rsid w:val="009A409D"/>
    <w:rsid w:val="009A4527"/>
    <w:rsid w:val="009A6254"/>
    <w:rsid w:val="009B0ABD"/>
    <w:rsid w:val="009B12A6"/>
    <w:rsid w:val="009B2660"/>
    <w:rsid w:val="009B33F9"/>
    <w:rsid w:val="009B64F5"/>
    <w:rsid w:val="009B66B3"/>
    <w:rsid w:val="009C2D40"/>
    <w:rsid w:val="009C336B"/>
    <w:rsid w:val="009C3599"/>
    <w:rsid w:val="009C37CE"/>
    <w:rsid w:val="009C3F15"/>
    <w:rsid w:val="009C3F22"/>
    <w:rsid w:val="009C4EDF"/>
    <w:rsid w:val="009C5B79"/>
    <w:rsid w:val="009C6B7F"/>
    <w:rsid w:val="009D1325"/>
    <w:rsid w:val="009D2AD2"/>
    <w:rsid w:val="009D325F"/>
    <w:rsid w:val="009D327B"/>
    <w:rsid w:val="009D3B4D"/>
    <w:rsid w:val="009D4336"/>
    <w:rsid w:val="009D4FF2"/>
    <w:rsid w:val="009D56D1"/>
    <w:rsid w:val="009D5F9C"/>
    <w:rsid w:val="009D6388"/>
    <w:rsid w:val="009D7312"/>
    <w:rsid w:val="009E111A"/>
    <w:rsid w:val="009E35DF"/>
    <w:rsid w:val="009E7AD8"/>
    <w:rsid w:val="009E7CE3"/>
    <w:rsid w:val="009E7DCC"/>
    <w:rsid w:val="009F0E5E"/>
    <w:rsid w:val="009F3B40"/>
    <w:rsid w:val="009F4C4C"/>
    <w:rsid w:val="009F6CD0"/>
    <w:rsid w:val="009F6E24"/>
    <w:rsid w:val="009F6E47"/>
    <w:rsid w:val="00A00DA3"/>
    <w:rsid w:val="00A00F8E"/>
    <w:rsid w:val="00A02E48"/>
    <w:rsid w:val="00A04781"/>
    <w:rsid w:val="00A04A9C"/>
    <w:rsid w:val="00A07371"/>
    <w:rsid w:val="00A11AE9"/>
    <w:rsid w:val="00A121F5"/>
    <w:rsid w:val="00A1288D"/>
    <w:rsid w:val="00A12B86"/>
    <w:rsid w:val="00A138D5"/>
    <w:rsid w:val="00A13DB9"/>
    <w:rsid w:val="00A169D1"/>
    <w:rsid w:val="00A17DBB"/>
    <w:rsid w:val="00A21AF5"/>
    <w:rsid w:val="00A21CC5"/>
    <w:rsid w:val="00A23430"/>
    <w:rsid w:val="00A2357F"/>
    <w:rsid w:val="00A26621"/>
    <w:rsid w:val="00A267DB"/>
    <w:rsid w:val="00A26AAC"/>
    <w:rsid w:val="00A32A67"/>
    <w:rsid w:val="00A32B4D"/>
    <w:rsid w:val="00A3305F"/>
    <w:rsid w:val="00A3335F"/>
    <w:rsid w:val="00A333BB"/>
    <w:rsid w:val="00A3496A"/>
    <w:rsid w:val="00A357D8"/>
    <w:rsid w:val="00A4175E"/>
    <w:rsid w:val="00A4348C"/>
    <w:rsid w:val="00A43B90"/>
    <w:rsid w:val="00A43F0F"/>
    <w:rsid w:val="00A458CF"/>
    <w:rsid w:val="00A4649E"/>
    <w:rsid w:val="00A464E7"/>
    <w:rsid w:val="00A47859"/>
    <w:rsid w:val="00A47EF3"/>
    <w:rsid w:val="00A50283"/>
    <w:rsid w:val="00A50638"/>
    <w:rsid w:val="00A51D76"/>
    <w:rsid w:val="00A52A56"/>
    <w:rsid w:val="00A52AF7"/>
    <w:rsid w:val="00A5304C"/>
    <w:rsid w:val="00A53C6B"/>
    <w:rsid w:val="00A55314"/>
    <w:rsid w:val="00A55AD8"/>
    <w:rsid w:val="00A561D4"/>
    <w:rsid w:val="00A62AE6"/>
    <w:rsid w:val="00A650E2"/>
    <w:rsid w:val="00A65983"/>
    <w:rsid w:val="00A66CFA"/>
    <w:rsid w:val="00A730D6"/>
    <w:rsid w:val="00A74271"/>
    <w:rsid w:val="00A75A88"/>
    <w:rsid w:val="00A76469"/>
    <w:rsid w:val="00A76C0B"/>
    <w:rsid w:val="00A8088A"/>
    <w:rsid w:val="00A813B8"/>
    <w:rsid w:val="00A8279E"/>
    <w:rsid w:val="00A82CBD"/>
    <w:rsid w:val="00A83E9B"/>
    <w:rsid w:val="00A8475A"/>
    <w:rsid w:val="00A860AD"/>
    <w:rsid w:val="00A86941"/>
    <w:rsid w:val="00A86E0B"/>
    <w:rsid w:val="00A87032"/>
    <w:rsid w:val="00A902C9"/>
    <w:rsid w:val="00A90688"/>
    <w:rsid w:val="00A907D5"/>
    <w:rsid w:val="00A90AC9"/>
    <w:rsid w:val="00A91810"/>
    <w:rsid w:val="00A93B0E"/>
    <w:rsid w:val="00A9440F"/>
    <w:rsid w:val="00A9548B"/>
    <w:rsid w:val="00A954E6"/>
    <w:rsid w:val="00A96968"/>
    <w:rsid w:val="00A969A2"/>
    <w:rsid w:val="00A9705D"/>
    <w:rsid w:val="00AA2A7F"/>
    <w:rsid w:val="00AA34DC"/>
    <w:rsid w:val="00AA4F70"/>
    <w:rsid w:val="00AA6809"/>
    <w:rsid w:val="00AA689A"/>
    <w:rsid w:val="00AA68F0"/>
    <w:rsid w:val="00AA6925"/>
    <w:rsid w:val="00AB1097"/>
    <w:rsid w:val="00AB2485"/>
    <w:rsid w:val="00AB26FA"/>
    <w:rsid w:val="00AB51CA"/>
    <w:rsid w:val="00AB5E30"/>
    <w:rsid w:val="00AB65A3"/>
    <w:rsid w:val="00AC0558"/>
    <w:rsid w:val="00AC184D"/>
    <w:rsid w:val="00AC2AA3"/>
    <w:rsid w:val="00AC66A6"/>
    <w:rsid w:val="00AC66D6"/>
    <w:rsid w:val="00AD0400"/>
    <w:rsid w:val="00AD17C8"/>
    <w:rsid w:val="00AD208A"/>
    <w:rsid w:val="00AD23B7"/>
    <w:rsid w:val="00AD3AB2"/>
    <w:rsid w:val="00AD6FD3"/>
    <w:rsid w:val="00AD6FD5"/>
    <w:rsid w:val="00AD7605"/>
    <w:rsid w:val="00AD7689"/>
    <w:rsid w:val="00AE06D0"/>
    <w:rsid w:val="00AE1494"/>
    <w:rsid w:val="00AE1592"/>
    <w:rsid w:val="00AE213A"/>
    <w:rsid w:val="00AE29DA"/>
    <w:rsid w:val="00AE33BB"/>
    <w:rsid w:val="00AE4C67"/>
    <w:rsid w:val="00AE5E3F"/>
    <w:rsid w:val="00AE6794"/>
    <w:rsid w:val="00AF0E57"/>
    <w:rsid w:val="00AF498A"/>
    <w:rsid w:val="00AF6D45"/>
    <w:rsid w:val="00B01C24"/>
    <w:rsid w:val="00B02523"/>
    <w:rsid w:val="00B03CAC"/>
    <w:rsid w:val="00B0483E"/>
    <w:rsid w:val="00B05195"/>
    <w:rsid w:val="00B052CD"/>
    <w:rsid w:val="00B061FE"/>
    <w:rsid w:val="00B06363"/>
    <w:rsid w:val="00B0729A"/>
    <w:rsid w:val="00B07714"/>
    <w:rsid w:val="00B108D3"/>
    <w:rsid w:val="00B12535"/>
    <w:rsid w:val="00B13A35"/>
    <w:rsid w:val="00B13EF8"/>
    <w:rsid w:val="00B15F6D"/>
    <w:rsid w:val="00B208AF"/>
    <w:rsid w:val="00B20FAB"/>
    <w:rsid w:val="00B21FC1"/>
    <w:rsid w:val="00B22495"/>
    <w:rsid w:val="00B23ACA"/>
    <w:rsid w:val="00B2784D"/>
    <w:rsid w:val="00B300C5"/>
    <w:rsid w:val="00B30B70"/>
    <w:rsid w:val="00B33159"/>
    <w:rsid w:val="00B332BD"/>
    <w:rsid w:val="00B3442C"/>
    <w:rsid w:val="00B3576E"/>
    <w:rsid w:val="00B35B42"/>
    <w:rsid w:val="00B36061"/>
    <w:rsid w:val="00B36C5B"/>
    <w:rsid w:val="00B3705F"/>
    <w:rsid w:val="00B377B9"/>
    <w:rsid w:val="00B37EC8"/>
    <w:rsid w:val="00B420B1"/>
    <w:rsid w:val="00B47CFD"/>
    <w:rsid w:val="00B50452"/>
    <w:rsid w:val="00B531FC"/>
    <w:rsid w:val="00B56A2E"/>
    <w:rsid w:val="00B573B4"/>
    <w:rsid w:val="00B613E4"/>
    <w:rsid w:val="00B62EA3"/>
    <w:rsid w:val="00B63BBE"/>
    <w:rsid w:val="00B64045"/>
    <w:rsid w:val="00B655B4"/>
    <w:rsid w:val="00B6708A"/>
    <w:rsid w:val="00B71C01"/>
    <w:rsid w:val="00B71E0D"/>
    <w:rsid w:val="00B72659"/>
    <w:rsid w:val="00B7362E"/>
    <w:rsid w:val="00B74E90"/>
    <w:rsid w:val="00B75198"/>
    <w:rsid w:val="00B761B4"/>
    <w:rsid w:val="00B775D5"/>
    <w:rsid w:val="00B77835"/>
    <w:rsid w:val="00B81441"/>
    <w:rsid w:val="00B84237"/>
    <w:rsid w:val="00B844C4"/>
    <w:rsid w:val="00B8503A"/>
    <w:rsid w:val="00B86FE2"/>
    <w:rsid w:val="00B8741F"/>
    <w:rsid w:val="00B8765B"/>
    <w:rsid w:val="00B90987"/>
    <w:rsid w:val="00B916C2"/>
    <w:rsid w:val="00B92F1D"/>
    <w:rsid w:val="00B93290"/>
    <w:rsid w:val="00B960E2"/>
    <w:rsid w:val="00B974BA"/>
    <w:rsid w:val="00B97B29"/>
    <w:rsid w:val="00BA0ADC"/>
    <w:rsid w:val="00BA1D58"/>
    <w:rsid w:val="00BA3B94"/>
    <w:rsid w:val="00BA49EB"/>
    <w:rsid w:val="00BA4B57"/>
    <w:rsid w:val="00BA5793"/>
    <w:rsid w:val="00BA68C8"/>
    <w:rsid w:val="00BB18B1"/>
    <w:rsid w:val="00BB349C"/>
    <w:rsid w:val="00BB5CA8"/>
    <w:rsid w:val="00BB760F"/>
    <w:rsid w:val="00BB761B"/>
    <w:rsid w:val="00BB7658"/>
    <w:rsid w:val="00BB7CBC"/>
    <w:rsid w:val="00BC05E8"/>
    <w:rsid w:val="00BC0B67"/>
    <w:rsid w:val="00BC1001"/>
    <w:rsid w:val="00BC13FA"/>
    <w:rsid w:val="00BC26BB"/>
    <w:rsid w:val="00BC27DB"/>
    <w:rsid w:val="00BC4C95"/>
    <w:rsid w:val="00BC4FCB"/>
    <w:rsid w:val="00BD2C0A"/>
    <w:rsid w:val="00BD2D41"/>
    <w:rsid w:val="00BD6665"/>
    <w:rsid w:val="00BE34CC"/>
    <w:rsid w:val="00BE36A5"/>
    <w:rsid w:val="00BE405B"/>
    <w:rsid w:val="00BE68AB"/>
    <w:rsid w:val="00BF031A"/>
    <w:rsid w:val="00BF1846"/>
    <w:rsid w:val="00BF1AA6"/>
    <w:rsid w:val="00BF1E81"/>
    <w:rsid w:val="00BF2936"/>
    <w:rsid w:val="00BF4A92"/>
    <w:rsid w:val="00BF4DF6"/>
    <w:rsid w:val="00BF51D9"/>
    <w:rsid w:val="00BF673F"/>
    <w:rsid w:val="00C011A9"/>
    <w:rsid w:val="00C036F9"/>
    <w:rsid w:val="00C03AC8"/>
    <w:rsid w:val="00C04B94"/>
    <w:rsid w:val="00C054D2"/>
    <w:rsid w:val="00C05BCF"/>
    <w:rsid w:val="00C070C9"/>
    <w:rsid w:val="00C074CE"/>
    <w:rsid w:val="00C119C5"/>
    <w:rsid w:val="00C11FE4"/>
    <w:rsid w:val="00C12306"/>
    <w:rsid w:val="00C125F9"/>
    <w:rsid w:val="00C13A99"/>
    <w:rsid w:val="00C14F62"/>
    <w:rsid w:val="00C1528C"/>
    <w:rsid w:val="00C15817"/>
    <w:rsid w:val="00C163F7"/>
    <w:rsid w:val="00C1730B"/>
    <w:rsid w:val="00C200FB"/>
    <w:rsid w:val="00C201EF"/>
    <w:rsid w:val="00C2069A"/>
    <w:rsid w:val="00C20D89"/>
    <w:rsid w:val="00C20E4F"/>
    <w:rsid w:val="00C22C56"/>
    <w:rsid w:val="00C25267"/>
    <w:rsid w:val="00C25294"/>
    <w:rsid w:val="00C25323"/>
    <w:rsid w:val="00C32BB9"/>
    <w:rsid w:val="00C33DCE"/>
    <w:rsid w:val="00C35CD6"/>
    <w:rsid w:val="00C35E40"/>
    <w:rsid w:val="00C35EDB"/>
    <w:rsid w:val="00C36001"/>
    <w:rsid w:val="00C373BE"/>
    <w:rsid w:val="00C4024A"/>
    <w:rsid w:val="00C40636"/>
    <w:rsid w:val="00C42AFB"/>
    <w:rsid w:val="00C45D26"/>
    <w:rsid w:val="00C46B0D"/>
    <w:rsid w:val="00C46CFD"/>
    <w:rsid w:val="00C47882"/>
    <w:rsid w:val="00C47EC1"/>
    <w:rsid w:val="00C50EBB"/>
    <w:rsid w:val="00C50F1E"/>
    <w:rsid w:val="00C53B32"/>
    <w:rsid w:val="00C53EFB"/>
    <w:rsid w:val="00C54E95"/>
    <w:rsid w:val="00C557DF"/>
    <w:rsid w:val="00C55D71"/>
    <w:rsid w:val="00C601BF"/>
    <w:rsid w:val="00C60374"/>
    <w:rsid w:val="00C60CF8"/>
    <w:rsid w:val="00C62215"/>
    <w:rsid w:val="00C63AB0"/>
    <w:rsid w:val="00C65AB1"/>
    <w:rsid w:val="00C71C4E"/>
    <w:rsid w:val="00C74620"/>
    <w:rsid w:val="00C747C1"/>
    <w:rsid w:val="00C75327"/>
    <w:rsid w:val="00C756E3"/>
    <w:rsid w:val="00C76F52"/>
    <w:rsid w:val="00C77621"/>
    <w:rsid w:val="00C77BC7"/>
    <w:rsid w:val="00C848BD"/>
    <w:rsid w:val="00C87BBA"/>
    <w:rsid w:val="00C9031B"/>
    <w:rsid w:val="00C909E4"/>
    <w:rsid w:val="00C9234A"/>
    <w:rsid w:val="00C927C4"/>
    <w:rsid w:val="00C94828"/>
    <w:rsid w:val="00C95B22"/>
    <w:rsid w:val="00C961D0"/>
    <w:rsid w:val="00CA0E06"/>
    <w:rsid w:val="00CA1066"/>
    <w:rsid w:val="00CA3270"/>
    <w:rsid w:val="00CA493A"/>
    <w:rsid w:val="00CA5D27"/>
    <w:rsid w:val="00CB0965"/>
    <w:rsid w:val="00CB1B65"/>
    <w:rsid w:val="00CB1C7A"/>
    <w:rsid w:val="00CB201A"/>
    <w:rsid w:val="00CB3A17"/>
    <w:rsid w:val="00CB5463"/>
    <w:rsid w:val="00CB630F"/>
    <w:rsid w:val="00CB6F24"/>
    <w:rsid w:val="00CB7A6F"/>
    <w:rsid w:val="00CC0F9A"/>
    <w:rsid w:val="00CC1EC9"/>
    <w:rsid w:val="00CC2D09"/>
    <w:rsid w:val="00CC360C"/>
    <w:rsid w:val="00CC3DA6"/>
    <w:rsid w:val="00CC50E3"/>
    <w:rsid w:val="00CC5CE5"/>
    <w:rsid w:val="00CC63E4"/>
    <w:rsid w:val="00CC6BE3"/>
    <w:rsid w:val="00CC6FBE"/>
    <w:rsid w:val="00CC7D4F"/>
    <w:rsid w:val="00CC7D93"/>
    <w:rsid w:val="00CD004A"/>
    <w:rsid w:val="00CD1A3F"/>
    <w:rsid w:val="00CD3501"/>
    <w:rsid w:val="00CD7909"/>
    <w:rsid w:val="00CE0B2F"/>
    <w:rsid w:val="00CE19A1"/>
    <w:rsid w:val="00CE2047"/>
    <w:rsid w:val="00CE57D6"/>
    <w:rsid w:val="00CE5992"/>
    <w:rsid w:val="00CE6992"/>
    <w:rsid w:val="00CF1369"/>
    <w:rsid w:val="00CF2DD7"/>
    <w:rsid w:val="00CF53CE"/>
    <w:rsid w:val="00CF5A62"/>
    <w:rsid w:val="00CF608F"/>
    <w:rsid w:val="00D01C59"/>
    <w:rsid w:val="00D02996"/>
    <w:rsid w:val="00D044E8"/>
    <w:rsid w:val="00D068BC"/>
    <w:rsid w:val="00D10E60"/>
    <w:rsid w:val="00D115EB"/>
    <w:rsid w:val="00D1264C"/>
    <w:rsid w:val="00D13B0F"/>
    <w:rsid w:val="00D14C50"/>
    <w:rsid w:val="00D15E3F"/>
    <w:rsid w:val="00D170AD"/>
    <w:rsid w:val="00D17EF4"/>
    <w:rsid w:val="00D22751"/>
    <w:rsid w:val="00D23BDF"/>
    <w:rsid w:val="00D23D57"/>
    <w:rsid w:val="00D24916"/>
    <w:rsid w:val="00D24AF0"/>
    <w:rsid w:val="00D26DD1"/>
    <w:rsid w:val="00D318D8"/>
    <w:rsid w:val="00D3299B"/>
    <w:rsid w:val="00D32FF4"/>
    <w:rsid w:val="00D332CF"/>
    <w:rsid w:val="00D33C30"/>
    <w:rsid w:val="00D351F6"/>
    <w:rsid w:val="00D4259F"/>
    <w:rsid w:val="00D44362"/>
    <w:rsid w:val="00D44785"/>
    <w:rsid w:val="00D51148"/>
    <w:rsid w:val="00D51335"/>
    <w:rsid w:val="00D5138C"/>
    <w:rsid w:val="00D51652"/>
    <w:rsid w:val="00D518CC"/>
    <w:rsid w:val="00D52124"/>
    <w:rsid w:val="00D528C1"/>
    <w:rsid w:val="00D545B9"/>
    <w:rsid w:val="00D553B7"/>
    <w:rsid w:val="00D57032"/>
    <w:rsid w:val="00D602F3"/>
    <w:rsid w:val="00D62C63"/>
    <w:rsid w:val="00D62D56"/>
    <w:rsid w:val="00D634C7"/>
    <w:rsid w:val="00D6422B"/>
    <w:rsid w:val="00D64DD8"/>
    <w:rsid w:val="00D6588B"/>
    <w:rsid w:val="00D71143"/>
    <w:rsid w:val="00D72DE5"/>
    <w:rsid w:val="00D73823"/>
    <w:rsid w:val="00D77362"/>
    <w:rsid w:val="00D77469"/>
    <w:rsid w:val="00D77DDB"/>
    <w:rsid w:val="00D808D6"/>
    <w:rsid w:val="00D81315"/>
    <w:rsid w:val="00D81663"/>
    <w:rsid w:val="00D81DC2"/>
    <w:rsid w:val="00D824F3"/>
    <w:rsid w:val="00D83397"/>
    <w:rsid w:val="00D83B49"/>
    <w:rsid w:val="00D84737"/>
    <w:rsid w:val="00D8597C"/>
    <w:rsid w:val="00D8648A"/>
    <w:rsid w:val="00D86B3F"/>
    <w:rsid w:val="00D900B0"/>
    <w:rsid w:val="00D9047E"/>
    <w:rsid w:val="00D92433"/>
    <w:rsid w:val="00D9338B"/>
    <w:rsid w:val="00D93A34"/>
    <w:rsid w:val="00D94B6D"/>
    <w:rsid w:val="00D94D0E"/>
    <w:rsid w:val="00D9525A"/>
    <w:rsid w:val="00D95F95"/>
    <w:rsid w:val="00D96A8E"/>
    <w:rsid w:val="00D977B8"/>
    <w:rsid w:val="00D9791F"/>
    <w:rsid w:val="00D97A5B"/>
    <w:rsid w:val="00DA083B"/>
    <w:rsid w:val="00DA0E2F"/>
    <w:rsid w:val="00DA0F53"/>
    <w:rsid w:val="00DA1BFD"/>
    <w:rsid w:val="00DA1C0C"/>
    <w:rsid w:val="00DA2BAA"/>
    <w:rsid w:val="00DA41A1"/>
    <w:rsid w:val="00DA46C8"/>
    <w:rsid w:val="00DA487B"/>
    <w:rsid w:val="00DB2C71"/>
    <w:rsid w:val="00DB2CC6"/>
    <w:rsid w:val="00DB348E"/>
    <w:rsid w:val="00DC053B"/>
    <w:rsid w:val="00DC0DDD"/>
    <w:rsid w:val="00DC1BDB"/>
    <w:rsid w:val="00DC2D8F"/>
    <w:rsid w:val="00DC33D4"/>
    <w:rsid w:val="00DC34C4"/>
    <w:rsid w:val="00DC377C"/>
    <w:rsid w:val="00DC3BD0"/>
    <w:rsid w:val="00DC40DE"/>
    <w:rsid w:val="00DC5328"/>
    <w:rsid w:val="00DC63B6"/>
    <w:rsid w:val="00DD12C8"/>
    <w:rsid w:val="00DD1799"/>
    <w:rsid w:val="00DD3F31"/>
    <w:rsid w:val="00DD44B3"/>
    <w:rsid w:val="00DD492F"/>
    <w:rsid w:val="00DD5365"/>
    <w:rsid w:val="00DD63F8"/>
    <w:rsid w:val="00DD6BB5"/>
    <w:rsid w:val="00DD6BF0"/>
    <w:rsid w:val="00DD6D00"/>
    <w:rsid w:val="00DD7EE8"/>
    <w:rsid w:val="00DE0BB3"/>
    <w:rsid w:val="00DE1D0D"/>
    <w:rsid w:val="00DE2502"/>
    <w:rsid w:val="00DE3055"/>
    <w:rsid w:val="00DE3873"/>
    <w:rsid w:val="00DE434C"/>
    <w:rsid w:val="00DE6929"/>
    <w:rsid w:val="00DE780D"/>
    <w:rsid w:val="00DF3F94"/>
    <w:rsid w:val="00DF7C45"/>
    <w:rsid w:val="00DF7E8F"/>
    <w:rsid w:val="00E00422"/>
    <w:rsid w:val="00E00430"/>
    <w:rsid w:val="00E00456"/>
    <w:rsid w:val="00E02D80"/>
    <w:rsid w:val="00E03737"/>
    <w:rsid w:val="00E0646E"/>
    <w:rsid w:val="00E0688D"/>
    <w:rsid w:val="00E06ABD"/>
    <w:rsid w:val="00E06D3D"/>
    <w:rsid w:val="00E07AF7"/>
    <w:rsid w:val="00E100E6"/>
    <w:rsid w:val="00E10A5C"/>
    <w:rsid w:val="00E11DD3"/>
    <w:rsid w:val="00E12990"/>
    <w:rsid w:val="00E13EF5"/>
    <w:rsid w:val="00E1436A"/>
    <w:rsid w:val="00E1504D"/>
    <w:rsid w:val="00E15301"/>
    <w:rsid w:val="00E16188"/>
    <w:rsid w:val="00E16C5F"/>
    <w:rsid w:val="00E17850"/>
    <w:rsid w:val="00E20B20"/>
    <w:rsid w:val="00E21601"/>
    <w:rsid w:val="00E21DDD"/>
    <w:rsid w:val="00E22045"/>
    <w:rsid w:val="00E226B6"/>
    <w:rsid w:val="00E231E9"/>
    <w:rsid w:val="00E23BE0"/>
    <w:rsid w:val="00E30448"/>
    <w:rsid w:val="00E30C0E"/>
    <w:rsid w:val="00E33BEC"/>
    <w:rsid w:val="00E366B8"/>
    <w:rsid w:val="00E37630"/>
    <w:rsid w:val="00E40E37"/>
    <w:rsid w:val="00E43CF0"/>
    <w:rsid w:val="00E46DD5"/>
    <w:rsid w:val="00E46F56"/>
    <w:rsid w:val="00E470A1"/>
    <w:rsid w:val="00E50BDE"/>
    <w:rsid w:val="00E510AD"/>
    <w:rsid w:val="00E5250F"/>
    <w:rsid w:val="00E5419A"/>
    <w:rsid w:val="00E54212"/>
    <w:rsid w:val="00E559CD"/>
    <w:rsid w:val="00E619B9"/>
    <w:rsid w:val="00E64377"/>
    <w:rsid w:val="00E666D9"/>
    <w:rsid w:val="00E66CE2"/>
    <w:rsid w:val="00E67C8F"/>
    <w:rsid w:val="00E70867"/>
    <w:rsid w:val="00E711AA"/>
    <w:rsid w:val="00E71F7A"/>
    <w:rsid w:val="00E73371"/>
    <w:rsid w:val="00E73D4E"/>
    <w:rsid w:val="00E74009"/>
    <w:rsid w:val="00E75623"/>
    <w:rsid w:val="00E76EC6"/>
    <w:rsid w:val="00E8214E"/>
    <w:rsid w:val="00E829AB"/>
    <w:rsid w:val="00E8317E"/>
    <w:rsid w:val="00E83235"/>
    <w:rsid w:val="00E8792C"/>
    <w:rsid w:val="00E87BDA"/>
    <w:rsid w:val="00E90728"/>
    <w:rsid w:val="00E90876"/>
    <w:rsid w:val="00E90B8D"/>
    <w:rsid w:val="00E91C5E"/>
    <w:rsid w:val="00E93A93"/>
    <w:rsid w:val="00E945F8"/>
    <w:rsid w:val="00E95351"/>
    <w:rsid w:val="00E957B3"/>
    <w:rsid w:val="00E977AB"/>
    <w:rsid w:val="00EA0408"/>
    <w:rsid w:val="00EA09E5"/>
    <w:rsid w:val="00EA22E9"/>
    <w:rsid w:val="00EA3006"/>
    <w:rsid w:val="00EA31AF"/>
    <w:rsid w:val="00EA33B3"/>
    <w:rsid w:val="00EA4487"/>
    <w:rsid w:val="00EA4C8E"/>
    <w:rsid w:val="00EA6C89"/>
    <w:rsid w:val="00EB1EFD"/>
    <w:rsid w:val="00EB4936"/>
    <w:rsid w:val="00EB5F99"/>
    <w:rsid w:val="00EB7963"/>
    <w:rsid w:val="00EC0AA4"/>
    <w:rsid w:val="00EC1979"/>
    <w:rsid w:val="00EC2A60"/>
    <w:rsid w:val="00EC2BED"/>
    <w:rsid w:val="00EC4572"/>
    <w:rsid w:val="00EC686A"/>
    <w:rsid w:val="00EC68C2"/>
    <w:rsid w:val="00ED130F"/>
    <w:rsid w:val="00ED2A3A"/>
    <w:rsid w:val="00ED4538"/>
    <w:rsid w:val="00ED469A"/>
    <w:rsid w:val="00ED6B7E"/>
    <w:rsid w:val="00EE084A"/>
    <w:rsid w:val="00EE096F"/>
    <w:rsid w:val="00EE09F5"/>
    <w:rsid w:val="00EE6129"/>
    <w:rsid w:val="00EE6431"/>
    <w:rsid w:val="00EE7C65"/>
    <w:rsid w:val="00EF0431"/>
    <w:rsid w:val="00EF3A63"/>
    <w:rsid w:val="00EF489D"/>
    <w:rsid w:val="00EF4D40"/>
    <w:rsid w:val="00EF5CFD"/>
    <w:rsid w:val="00EF73F6"/>
    <w:rsid w:val="00EF77D3"/>
    <w:rsid w:val="00EF7E83"/>
    <w:rsid w:val="00F003A9"/>
    <w:rsid w:val="00F00610"/>
    <w:rsid w:val="00F00A98"/>
    <w:rsid w:val="00F00C4E"/>
    <w:rsid w:val="00F0184C"/>
    <w:rsid w:val="00F048C7"/>
    <w:rsid w:val="00F070B3"/>
    <w:rsid w:val="00F1057B"/>
    <w:rsid w:val="00F12712"/>
    <w:rsid w:val="00F14AE8"/>
    <w:rsid w:val="00F15273"/>
    <w:rsid w:val="00F15E71"/>
    <w:rsid w:val="00F1604A"/>
    <w:rsid w:val="00F16F4C"/>
    <w:rsid w:val="00F17C0E"/>
    <w:rsid w:val="00F20DC4"/>
    <w:rsid w:val="00F21D45"/>
    <w:rsid w:val="00F21E09"/>
    <w:rsid w:val="00F23D0E"/>
    <w:rsid w:val="00F25DD9"/>
    <w:rsid w:val="00F2606F"/>
    <w:rsid w:val="00F32835"/>
    <w:rsid w:val="00F3690F"/>
    <w:rsid w:val="00F40B5E"/>
    <w:rsid w:val="00F40DE7"/>
    <w:rsid w:val="00F41BD5"/>
    <w:rsid w:val="00F431CE"/>
    <w:rsid w:val="00F43774"/>
    <w:rsid w:val="00F4393D"/>
    <w:rsid w:val="00F4493A"/>
    <w:rsid w:val="00F44D50"/>
    <w:rsid w:val="00F45CEE"/>
    <w:rsid w:val="00F46292"/>
    <w:rsid w:val="00F4758B"/>
    <w:rsid w:val="00F501C2"/>
    <w:rsid w:val="00F504C7"/>
    <w:rsid w:val="00F5205B"/>
    <w:rsid w:val="00F526DF"/>
    <w:rsid w:val="00F54A6E"/>
    <w:rsid w:val="00F604BC"/>
    <w:rsid w:val="00F60BF8"/>
    <w:rsid w:val="00F61218"/>
    <w:rsid w:val="00F64737"/>
    <w:rsid w:val="00F65034"/>
    <w:rsid w:val="00F6613B"/>
    <w:rsid w:val="00F66802"/>
    <w:rsid w:val="00F668C0"/>
    <w:rsid w:val="00F71258"/>
    <w:rsid w:val="00F71D44"/>
    <w:rsid w:val="00F7387C"/>
    <w:rsid w:val="00F74EAC"/>
    <w:rsid w:val="00F75333"/>
    <w:rsid w:val="00F75E9B"/>
    <w:rsid w:val="00F75F4D"/>
    <w:rsid w:val="00F76819"/>
    <w:rsid w:val="00F77284"/>
    <w:rsid w:val="00F81F2E"/>
    <w:rsid w:val="00F83CA8"/>
    <w:rsid w:val="00F84ADF"/>
    <w:rsid w:val="00F87CFC"/>
    <w:rsid w:val="00F91CB0"/>
    <w:rsid w:val="00F922ED"/>
    <w:rsid w:val="00F92534"/>
    <w:rsid w:val="00F92CE0"/>
    <w:rsid w:val="00F92FF7"/>
    <w:rsid w:val="00F93F74"/>
    <w:rsid w:val="00F9440E"/>
    <w:rsid w:val="00F94CEC"/>
    <w:rsid w:val="00F95596"/>
    <w:rsid w:val="00F95D0C"/>
    <w:rsid w:val="00F960B1"/>
    <w:rsid w:val="00F96332"/>
    <w:rsid w:val="00FA0471"/>
    <w:rsid w:val="00FA0925"/>
    <w:rsid w:val="00FA102F"/>
    <w:rsid w:val="00FA216C"/>
    <w:rsid w:val="00FA47FE"/>
    <w:rsid w:val="00FA7DE2"/>
    <w:rsid w:val="00FB0250"/>
    <w:rsid w:val="00FB0549"/>
    <w:rsid w:val="00FB3844"/>
    <w:rsid w:val="00FB5C24"/>
    <w:rsid w:val="00FC2ABB"/>
    <w:rsid w:val="00FC2E12"/>
    <w:rsid w:val="00FD050E"/>
    <w:rsid w:val="00FD093C"/>
    <w:rsid w:val="00FD09E9"/>
    <w:rsid w:val="00FD1D69"/>
    <w:rsid w:val="00FD29C8"/>
    <w:rsid w:val="00FD30DD"/>
    <w:rsid w:val="00FD3425"/>
    <w:rsid w:val="00FD48BA"/>
    <w:rsid w:val="00FD4C65"/>
    <w:rsid w:val="00FD579E"/>
    <w:rsid w:val="00FD5F93"/>
    <w:rsid w:val="00FD64D2"/>
    <w:rsid w:val="00FD700F"/>
    <w:rsid w:val="00FD7287"/>
    <w:rsid w:val="00FE0480"/>
    <w:rsid w:val="00FE27DA"/>
    <w:rsid w:val="00FE2F2C"/>
    <w:rsid w:val="00FE3B06"/>
    <w:rsid w:val="00FE4A3E"/>
    <w:rsid w:val="00FE7ADE"/>
    <w:rsid w:val="00FF6400"/>
    <w:rsid w:val="00FF6DE2"/>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68FE66D0"/>
  <w15:chartTrackingRefBased/>
  <w15:docId w15:val="{1258B77A-DA5D-4A38-A190-C8B6377F82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aliases w:val="H1"/>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aliases w:val="h4"/>
    <w:basedOn w:val="3"/>
    <w:next w:val="a0"/>
    <w:qFormat/>
    <w:pPr>
      <w:ind w:left="1418" w:hanging="1418"/>
      <w:outlineLvl w:val="3"/>
    </w:pPr>
    <w:rPr>
      <w:sz w:val="24"/>
    </w:rPr>
  </w:style>
  <w:style w:type="paragraph" w:styleId="5">
    <w:name w:val="heading 5"/>
    <w:aliases w:val="h5,Heading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aliases w:val="EN"/>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TabList">
    <w:name w:val="TabList"/>
    <w:basedOn w:val="a0"/>
    <w:pPr>
      <w:tabs>
        <w:tab w:val="left" w:pos="1134"/>
      </w:tabs>
      <w:spacing w:after="0"/>
    </w:pPr>
    <w:rPr>
      <w:rFonts w:eastAsia="MS Mincho"/>
    </w:rPr>
  </w:style>
  <w:style w:type="character" w:customStyle="1" w:styleId="Guidance">
    <w:name w:val="Guidance"/>
    <w:rPr>
      <w:i/>
      <w:color w:val="0000FF"/>
    </w:rPr>
  </w:style>
  <w:style w:type="character" w:styleId="ac">
    <w:name w:val="Hyperlink"/>
    <w:qFormat/>
    <w:rPr>
      <w:color w:val="0000FF"/>
      <w:u w:val="single"/>
    </w:rPr>
  </w:style>
  <w:style w:type="paragraph" w:styleId="ad">
    <w:name w:val="caption"/>
    <w:aliases w:val="cap,cap Char,Caption Char,Caption Char1 Char,cap Char Char1,Caption Char Char1 Char,cap Char2,条目"/>
    <w:basedOn w:val="a0"/>
    <w:next w:val="a0"/>
    <w:link w:val="Char0"/>
    <w:uiPriority w:val="99"/>
    <w:qFormat/>
    <w:pPr>
      <w:spacing w:before="120" w:after="120"/>
    </w:pPr>
    <w:rPr>
      <w:rFonts w:eastAsia="MS Mincho"/>
      <w:b/>
    </w:rPr>
  </w:style>
  <w:style w:type="paragraph" w:customStyle="1" w:styleId="tabletext">
    <w:name w:val="table text"/>
    <w:basedOn w:val="a0"/>
    <w:next w:val="table"/>
    <w:pPr>
      <w:spacing w:after="0"/>
    </w:pPr>
    <w:rPr>
      <w:rFonts w:eastAsia="MS Mincho"/>
      <w:i/>
    </w:rPr>
  </w:style>
  <w:style w:type="paragraph" w:customStyle="1" w:styleId="table">
    <w:name w:val="table"/>
    <w:basedOn w:val="a0"/>
    <w:next w:val="a0"/>
    <w:pPr>
      <w:spacing w:after="0"/>
      <w:jc w:val="center"/>
    </w:pPr>
    <w:rPr>
      <w:rFonts w:eastAsia="MS Mincho"/>
      <w:lang w:val="en-US"/>
    </w:rPr>
  </w:style>
  <w:style w:type="paragraph" w:styleId="ae">
    <w:name w:val="Body Text"/>
    <w:basedOn w:val="a0"/>
    <w:pPr>
      <w:widowControl w:val="0"/>
      <w:spacing w:after="120"/>
    </w:pPr>
    <w:rPr>
      <w:rFonts w:eastAsia="MS Mincho"/>
      <w:sz w:val="24"/>
      <w:lang w:val="en-US"/>
    </w:rPr>
  </w:style>
  <w:style w:type="paragraph" w:customStyle="1" w:styleId="HE">
    <w:name w:val="HE"/>
    <w:basedOn w:val="a0"/>
    <w:pPr>
      <w:spacing w:after="0"/>
    </w:pPr>
    <w:rPr>
      <w:rFonts w:eastAsia="MS Mincho"/>
      <w:b/>
    </w:rPr>
  </w:style>
  <w:style w:type="paragraph" w:styleId="af">
    <w:name w:val="Plain Text"/>
    <w:basedOn w:val="a0"/>
    <w:pPr>
      <w:spacing w:after="0"/>
    </w:pPr>
    <w:rPr>
      <w:rFonts w:ascii="Courier New" w:hAnsi="Courier New"/>
      <w:lang w:val="en-US"/>
    </w:rPr>
  </w:style>
  <w:style w:type="paragraph" w:customStyle="1" w:styleId="text">
    <w:name w:val="text"/>
    <w:basedOn w:val="a0"/>
    <w:pPr>
      <w:widowControl w:val="0"/>
      <w:spacing w:after="240"/>
      <w:jc w:val="both"/>
    </w:pPr>
    <w:rPr>
      <w:sz w:val="24"/>
      <w:lang w:val="en-AU"/>
    </w:rPr>
  </w:style>
  <w:style w:type="paragraph" w:styleId="af0">
    <w:name w:val="Document Map"/>
    <w:basedOn w:val="a0"/>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0"/>
    <w:next w:val="a0"/>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0"/>
    <w:pPr>
      <w:widowControl w:val="0"/>
      <w:numPr>
        <w:numId w:val="6"/>
      </w:numPr>
      <w:spacing w:before="60" w:after="60"/>
      <w:jc w:val="both"/>
    </w:pPr>
    <w:rPr>
      <w:rFonts w:eastAsia="MS Mincho"/>
    </w:rPr>
  </w:style>
  <w:style w:type="paragraph" w:styleId="af1">
    <w:name w:val="Body Text Indent"/>
    <w:basedOn w:val="a0"/>
    <w:pPr>
      <w:spacing w:before="240" w:after="0"/>
      <w:ind w:left="360"/>
      <w:jc w:val="both"/>
    </w:pPr>
    <w:rPr>
      <w:i/>
      <w:sz w:val="22"/>
    </w:rPr>
  </w:style>
  <w:style w:type="character" w:styleId="af2">
    <w:name w:val="page number"/>
    <w:basedOn w:val="a1"/>
  </w:style>
  <w:style w:type="paragraph" w:styleId="af3">
    <w:name w:val="annotation text"/>
    <w:basedOn w:val="a0"/>
    <w:link w:val="Char1"/>
    <w:uiPriority w:val="99"/>
    <w:qFormat/>
    <w:pPr>
      <w:spacing w:before="120" w:after="0"/>
    </w:pPr>
    <w:rPr>
      <w:lang w:val="en-US"/>
    </w:rPr>
  </w:style>
  <w:style w:type="paragraph" w:styleId="25">
    <w:name w:val="Body Text 2"/>
    <w:basedOn w:val="a0"/>
    <w:pPr>
      <w:spacing w:after="0"/>
      <w:jc w:val="both"/>
    </w:pPr>
    <w:rPr>
      <w:sz w:val="24"/>
      <w:lang w:val="en-US"/>
    </w:rPr>
  </w:style>
  <w:style w:type="paragraph" w:customStyle="1" w:styleId="para">
    <w:name w:val="para"/>
    <w:basedOn w:val="a0"/>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0"/>
    <w:pPr>
      <w:tabs>
        <w:tab w:val="center" w:pos="4820"/>
        <w:tab w:val="right" w:pos="9640"/>
      </w:tabs>
    </w:pPr>
  </w:style>
  <w:style w:type="character" w:styleId="af4">
    <w:name w:val="FollowedHyperlink"/>
    <w:rPr>
      <w:color w:val="800080"/>
      <w:u w:val="single"/>
    </w:rPr>
  </w:style>
  <w:style w:type="paragraph" w:styleId="26">
    <w:name w:val="Body Text Indent 2"/>
    <w:basedOn w:val="a0"/>
    <w:pPr>
      <w:ind w:left="568" w:hanging="568"/>
    </w:pPr>
  </w:style>
  <w:style w:type="paragraph" w:customStyle="1" w:styleId="12">
    <w:name w:val="목록1"/>
    <w:basedOn w:val="a0"/>
    <w:pPr>
      <w:spacing w:before="120" w:after="0" w:line="280" w:lineRule="atLeast"/>
      <w:ind w:left="360" w:hanging="360"/>
      <w:jc w:val="both"/>
    </w:pPr>
    <w:rPr>
      <w:rFonts w:ascii="Bookman" w:hAnsi="Bookman"/>
      <w:lang w:val="en-US"/>
    </w:rPr>
  </w:style>
  <w:style w:type="paragraph" w:styleId="33">
    <w:name w:val="Body Text 3"/>
    <w:basedOn w:val="a0"/>
    <w:rPr>
      <w:b/>
      <w:i/>
      <w:lang w:val="en-US"/>
    </w:rPr>
  </w:style>
  <w:style w:type="table" w:styleId="af5">
    <w:name w:val="Table Grid"/>
    <w:basedOn w:val="a2"/>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alloon Text"/>
    <w:basedOn w:val="a0"/>
    <w:semiHidden/>
    <w:rPr>
      <w:rFonts w:ascii="Tahoma" w:hAnsi="Tahoma" w:cs="Tahoma"/>
      <w:sz w:val="16"/>
      <w:szCs w:val="16"/>
    </w:rPr>
  </w:style>
  <w:style w:type="character" w:styleId="af7">
    <w:name w:val="annotation reference"/>
    <w:qFormat/>
    <w:rPr>
      <w:sz w:val="16"/>
      <w:szCs w:val="16"/>
    </w:rPr>
  </w:style>
  <w:style w:type="paragraph" w:styleId="af8">
    <w:name w:val="annotation subject"/>
    <w:basedOn w:val="af3"/>
    <w:next w:val="af3"/>
    <w:semiHidden/>
    <w:pPr>
      <w:spacing w:before="0" w:after="180"/>
    </w:pPr>
    <w:rPr>
      <w:b/>
      <w:bCs/>
      <w:lang w:val="en-GB"/>
    </w:rPr>
  </w:style>
  <w:style w:type="paragraph" w:styleId="af9">
    <w:name w:val="Title"/>
    <w:basedOn w:val="a0"/>
    <w:next w:val="a0"/>
    <w:link w:val="Char2"/>
    <w:qFormat/>
    <w:pPr>
      <w:spacing w:before="240" w:after="120"/>
      <w:jc w:val="center"/>
      <w:outlineLvl w:val="0"/>
    </w:pPr>
    <w:rPr>
      <w:rFonts w:ascii="맑은 고딕" w:eastAsia="돋움" w:hAnsi="맑은 고딕"/>
      <w:b/>
      <w:bCs/>
      <w:sz w:val="32"/>
      <w:szCs w:val="32"/>
    </w:rPr>
  </w:style>
  <w:style w:type="character" w:customStyle="1" w:styleId="Char2">
    <w:name w:val="제목 Char"/>
    <w:link w:val="af9"/>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a">
    <w:name w:val="Normal (Web)"/>
    <w:basedOn w:val="a0"/>
    <w:uiPriority w:val="99"/>
    <w:pPr>
      <w:spacing w:before="100" w:beforeAutospacing="1" w:after="100" w:afterAutospacing="1"/>
    </w:pPr>
    <w:rPr>
      <w:sz w:val="24"/>
      <w:szCs w:val="24"/>
      <w:lang w:val="fr-FR" w:eastAsia="ko-KR"/>
    </w:rPr>
  </w:style>
  <w:style w:type="character" w:customStyle="1" w:styleId="msoins0">
    <w:name w:val="msoins"/>
    <w:basedOn w:val="a1"/>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3">
    <w:name w:val="Char"/>
    <w:basedOn w:val="a0"/>
    <w:next w:val="a0"/>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0"/>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0"/>
    <w:next w:val="a0"/>
    <w:link w:val="Doc-titleChar"/>
    <w:qFormat/>
    <w:pPr>
      <w:spacing w:after="0"/>
      <w:ind w:left="1260" w:hanging="1260"/>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0"/>
    <w:next w:val="a0"/>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
    <w:name w:val="List Paragraph"/>
    <w:aliases w:val="목록 단,- Bullets,Lista1,1st level - Bullet List Paragraph,List Paragraph1,Lettre d'introduction,Paragrafo elenco,Normal bullet 2,Bullet list,Numbered List,Task Body,Viñetas (Inicio Parrafo),3 Txt tabla,Zerrenda-paragrafoa,Lista viñetas,リスト段落,?? ??,B"/>
    <w:basedOn w:val="a0"/>
    <w:link w:val="Char4"/>
    <w:uiPriority w:val="34"/>
    <w:qFormat/>
    <w:rsid w:val="00280313"/>
    <w:pPr>
      <w:widowControl w:val="0"/>
      <w:numPr>
        <w:ilvl w:val="1"/>
        <w:numId w:val="10"/>
      </w:numPr>
      <w:wordWrap w:val="0"/>
      <w:autoSpaceDE w:val="0"/>
      <w:autoSpaceDN w:val="0"/>
      <w:spacing w:after="0"/>
      <w:jc w:val="both"/>
    </w:pPr>
    <w:rPr>
      <w:rFonts w:ascii="Arial" w:eastAsiaTheme="minorEastAsia" w:hAnsi="Arial"/>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0"/>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4"/>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0"/>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d"/>
    <w:uiPriority w:val="99"/>
    <w:rPr>
      <w:rFonts w:ascii="Times New Roman" w:eastAsia="MS Mincho" w:hAnsi="Times New Roman"/>
      <w:b/>
      <w:lang w:val="en-GB" w:eastAsia="en-US"/>
    </w:rPr>
  </w:style>
  <w:style w:type="character" w:customStyle="1" w:styleId="Char4">
    <w:name w:val="목록 단락 Char"/>
    <w:aliases w:val="목록 단 Char,- Bullets Char,Lista1 Char,1st level - Bullet List Paragraph Char,List Paragraph1 Char,Lettre d'introduction Char,Paragrafo elenco Char,Normal bullet 2 Char,Bullet list Char,Numbered List Char,Task Body Char,3 Txt tabla Char,B Char"/>
    <w:link w:val="a"/>
    <w:uiPriority w:val="34"/>
    <w:qFormat/>
    <w:locked/>
    <w:rsid w:val="00280313"/>
    <w:rPr>
      <w:rFonts w:ascii="Arial" w:eastAsiaTheme="minorEastAsia" w:hAnsi="Arial"/>
      <w:kern w:val="2"/>
      <w:szCs w:val="2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1">
    <w:name w:val="메모 텍스트 Char"/>
    <w:basedOn w:val="a1"/>
    <w:link w:val="af3"/>
    <w:uiPriority w:val="99"/>
    <w:qFormat/>
    <w:rPr>
      <w:rFonts w:ascii="Times New Roman" w:hAnsi="Times New Roman"/>
      <w:lang w:eastAsia="en-US"/>
    </w:rPr>
  </w:style>
  <w:style w:type="character" w:customStyle="1" w:styleId="NOZchn">
    <w:name w:val="NO Zchn"/>
    <w:qFormat/>
  </w:style>
  <w:style w:type="paragraph" w:customStyle="1" w:styleId="Agreement">
    <w:name w:val="Agreement"/>
    <w:basedOn w:val="a0"/>
    <w:next w:val="Doc-text2"/>
    <w:uiPriority w:val="99"/>
    <w:qFormat/>
    <w:rsid w:val="00C47882"/>
    <w:pPr>
      <w:numPr>
        <w:numId w:val="9"/>
      </w:numPr>
      <w:spacing w:before="60" w:after="240"/>
    </w:pPr>
    <w:rPr>
      <w:rFonts w:ascii="Arial" w:eastAsia="MS Mincho" w:hAnsi="Arial"/>
      <w:b/>
      <w:szCs w:val="24"/>
      <w:lang w:eastAsia="en-GB"/>
    </w:rPr>
  </w:style>
  <w:style w:type="character" w:customStyle="1" w:styleId="eop">
    <w:name w:val="eop"/>
    <w:basedOn w:val="a1"/>
    <w:rsid w:val="005653A8"/>
  </w:style>
  <w:style w:type="paragraph" w:customStyle="1" w:styleId="3GPPHeader">
    <w:name w:val="3GPP_Header"/>
    <w:basedOn w:val="ae"/>
    <w:qFormat/>
    <w:rsid w:val="00283C47"/>
    <w:pPr>
      <w:widowControl/>
      <w:tabs>
        <w:tab w:val="left" w:pos="1701"/>
        <w:tab w:val="right" w:pos="9639"/>
      </w:tabs>
      <w:overflowPunct w:val="0"/>
      <w:autoSpaceDE w:val="0"/>
      <w:autoSpaceDN w:val="0"/>
      <w:adjustRightInd w:val="0"/>
      <w:spacing w:after="240" w:line="259" w:lineRule="auto"/>
      <w:jc w:val="both"/>
      <w:textAlignment w:val="baseline"/>
    </w:pPr>
    <w:rPr>
      <w:rFonts w:ascii="Arial" w:eastAsiaTheme="minorEastAsia" w:hAnsi="Arial"/>
      <w:b/>
      <w:lang w:val="en-GB" w:eastAsia="zh-CN"/>
    </w:rPr>
  </w:style>
  <w:style w:type="character" w:customStyle="1" w:styleId="NOChar1">
    <w:name w:val="NO Char1"/>
    <w:rsid w:val="00513956"/>
    <w:rPr>
      <w:rFonts w:eastAsia="MS Mincho"/>
      <w:lang w:val="en-GB" w:eastAsia="en-US" w:bidi="ar-SA"/>
    </w:rPr>
  </w:style>
  <w:style w:type="character" w:customStyle="1" w:styleId="TF0">
    <w:name w:val="TF (文字)"/>
    <w:qFormat/>
    <w:rsid w:val="00513956"/>
    <w:rPr>
      <w:rFonts w:ascii="Arial" w:hAnsi="Arial"/>
      <w:b/>
      <w:lang w:val="en-GB" w:eastAsia="en-US"/>
    </w:rPr>
  </w:style>
  <w:style w:type="paragraph" w:customStyle="1" w:styleId="Comments">
    <w:name w:val="Comments"/>
    <w:basedOn w:val="a0"/>
    <w:link w:val="CommentsChar"/>
    <w:qFormat/>
    <w:rsid w:val="006E1D21"/>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E1D21"/>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22086552">
      <w:bodyDiv w:val="1"/>
      <w:marLeft w:val="0"/>
      <w:marRight w:val="0"/>
      <w:marTop w:val="0"/>
      <w:marBottom w:val="0"/>
      <w:divBdr>
        <w:top w:val="none" w:sz="0" w:space="0" w:color="auto"/>
        <w:left w:val="none" w:sz="0" w:space="0" w:color="auto"/>
        <w:bottom w:val="none" w:sz="0" w:space="0" w:color="auto"/>
        <w:right w:val="none" w:sz="0" w:space="0" w:color="auto"/>
      </w:divBdr>
    </w:div>
    <w:div w:id="560866099">
      <w:bodyDiv w:val="1"/>
      <w:marLeft w:val="0"/>
      <w:marRight w:val="0"/>
      <w:marTop w:val="0"/>
      <w:marBottom w:val="0"/>
      <w:divBdr>
        <w:top w:val="none" w:sz="0" w:space="0" w:color="auto"/>
        <w:left w:val="none" w:sz="0" w:space="0" w:color="auto"/>
        <w:bottom w:val="none" w:sz="0" w:space="0" w:color="auto"/>
        <w:right w:val="none" w:sz="0" w:space="0" w:color="auto"/>
      </w:divBdr>
    </w:div>
    <w:div w:id="59146981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63840427">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8383140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37601007">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53389886">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82229182">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53275185">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88484986">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18373525">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21157222">
      <w:bodyDiv w:val="1"/>
      <w:marLeft w:val="0"/>
      <w:marRight w:val="0"/>
      <w:marTop w:val="0"/>
      <w:marBottom w:val="0"/>
      <w:divBdr>
        <w:top w:val="none" w:sz="0" w:space="0" w:color="auto"/>
        <w:left w:val="none" w:sz="0" w:space="0" w:color="auto"/>
        <w:bottom w:val="none" w:sz="0" w:space="0" w:color="auto"/>
        <w:right w:val="none" w:sz="0" w:space="0" w:color="auto"/>
      </w:divBdr>
    </w:div>
    <w:div w:id="2055302491">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0823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7C16C-D9B6-46AC-9795-28E0AA8991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401</TotalTime>
  <Pages>12</Pages>
  <Words>3884</Words>
  <Characters>22140</Characters>
  <Application>Microsoft Office Word</Application>
  <DocSecurity>0</DocSecurity>
  <Lines>184</Lines>
  <Paragraphs>51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3GPP TSG-RAN WG2 meeting #58</vt:lpstr>
    </vt:vector>
  </TitlesOfParts>
  <Company/>
  <LinksUpToDate>false</LinksUpToDate>
  <CharactersWithSpaces>25973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Siyoung Choi/5G Wireless Protocol Standard Task(see0.choi@lge.com)</dc:creator>
  <cp:keywords/>
  <dc:description/>
  <cp:lastModifiedBy>LGE (Siyoung)</cp:lastModifiedBy>
  <cp:revision>54</cp:revision>
  <cp:lastPrinted>2014-08-09T03:01:00Z</cp:lastPrinted>
  <dcterms:created xsi:type="dcterms:W3CDTF">2024-08-08T05:42:00Z</dcterms:created>
  <dcterms:modified xsi:type="dcterms:W3CDTF">2024-10-03T07:28:00Z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