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C75E4" w14:textId="47F7AEE3" w:rsidR="00AB2CB3" w:rsidRPr="00552860" w:rsidRDefault="00AB2CB3" w:rsidP="00AB2CB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70</w:t>
      </w:r>
    </w:p>
    <w:p w14:paraId="0FF37230" w14:textId="77777777" w:rsidR="00AB2CB3" w:rsidRPr="00552860" w:rsidRDefault="00AB2CB3" w:rsidP="00AB2CB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0970646C" w14:textId="77777777" w:rsidR="00AB2CB3" w:rsidRPr="00552860" w:rsidRDefault="00AB2CB3" w:rsidP="00AB2CB3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37C93390" w14:textId="77777777" w:rsidR="00AB2CB3" w:rsidRPr="00552860" w:rsidRDefault="00AB2CB3" w:rsidP="00AB2CB3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54DEF0BF" w14:textId="22ECC031" w:rsidR="00B97703" w:rsidRDefault="004E3939" w:rsidP="003D76E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597D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D4597D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4597D">
        <w:rPr>
          <w:rFonts w:cs="Arial"/>
          <w:noProof w:val="0"/>
          <w:sz w:val="22"/>
          <w:szCs w:val="22"/>
        </w:rPr>
        <w:t>#10</w:t>
      </w:r>
      <w:r w:rsidR="00BF37AE">
        <w:rPr>
          <w:rFonts w:cs="Arial"/>
          <w:noProof w:val="0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D4597D">
        <w:rPr>
          <w:rFonts w:cs="Arial"/>
          <w:bCs/>
          <w:sz w:val="22"/>
          <w:szCs w:val="22"/>
        </w:rPr>
        <w:t>R4-</w:t>
      </w:r>
      <w:r w:rsidR="00F75B3C">
        <w:rPr>
          <w:rFonts w:cs="Arial"/>
          <w:bCs/>
          <w:sz w:val="22"/>
          <w:szCs w:val="22"/>
        </w:rPr>
        <w:t>2314886</w:t>
      </w:r>
    </w:p>
    <w:p w14:paraId="07C6B07F" w14:textId="5964A6A2" w:rsidR="004E3939" w:rsidRPr="00DA53A0" w:rsidRDefault="00BF37A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>,</w:t>
      </w:r>
      <w:r w:rsidR="00AB3A2E">
        <w:rPr>
          <w:sz w:val="22"/>
          <w:szCs w:val="22"/>
        </w:rPr>
        <w:t xml:space="preserve"> </w:t>
      </w:r>
      <w:r>
        <w:rPr>
          <w:sz w:val="22"/>
          <w:szCs w:val="22"/>
        </w:rPr>
        <w:t>France</w:t>
      </w:r>
      <w:r w:rsidR="00AB3A2E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Aug</w:t>
      </w:r>
      <w:r w:rsidR="00D4597D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D4597D">
        <w:rPr>
          <w:sz w:val="22"/>
          <w:szCs w:val="22"/>
        </w:rPr>
        <w:t xml:space="preserve"> – 2</w:t>
      </w:r>
      <w:r>
        <w:rPr>
          <w:sz w:val="22"/>
          <w:szCs w:val="22"/>
        </w:rPr>
        <w:t>5</w:t>
      </w:r>
      <w:r w:rsidR="00D4597D" w:rsidRPr="00D4597D">
        <w:rPr>
          <w:sz w:val="22"/>
          <w:szCs w:val="22"/>
          <w:vertAlign w:val="superscript"/>
        </w:rPr>
        <w:t>th</w:t>
      </w:r>
      <w:r w:rsidR="00D4597D">
        <w:rPr>
          <w:sz w:val="22"/>
          <w:szCs w:val="22"/>
        </w:rPr>
        <w:t>, 2023</w:t>
      </w:r>
    </w:p>
    <w:p w14:paraId="6C6DBB32" w14:textId="77777777" w:rsidR="00B97703" w:rsidRDefault="00B97703">
      <w:pPr>
        <w:rPr>
          <w:rFonts w:ascii="Arial" w:hAnsi="Arial" w:cs="Arial"/>
        </w:rPr>
      </w:pPr>
    </w:p>
    <w:p w14:paraId="48B35CCF" w14:textId="71526F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00CC6">
        <w:rPr>
          <w:rFonts w:ascii="Arial" w:hAnsi="Arial" w:cs="Arial"/>
          <w:b/>
          <w:sz w:val="22"/>
          <w:szCs w:val="22"/>
        </w:rPr>
        <w:t>higher power limit capability for inter-band UL DC</w:t>
      </w:r>
    </w:p>
    <w:p w14:paraId="1ED22796" w14:textId="2B96C7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Rel-1</w:t>
      </w:r>
      <w:r w:rsidR="00000CC6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7F456567" w14:textId="16D4CD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717" w:rsidRPr="00703717">
        <w:rPr>
          <w:rFonts w:ascii="Arial" w:hAnsi="Arial" w:cs="Arial"/>
          <w:b/>
          <w:bCs/>
          <w:sz w:val="22"/>
          <w:szCs w:val="22"/>
        </w:rPr>
        <w:t>Power_Limit_CA_DC</w:t>
      </w:r>
    </w:p>
    <w:p w14:paraId="24501E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72972" w14:textId="635226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>RAN4</w:t>
      </w:r>
    </w:p>
    <w:p w14:paraId="17EDBA1B" w14:textId="0323C4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RAN2</w:t>
      </w:r>
    </w:p>
    <w:p w14:paraId="1609606C" w14:textId="010C79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0C4D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2ED21B" w14:textId="122B51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 CAO</w:t>
      </w:r>
    </w:p>
    <w:p w14:paraId="113F22FD" w14:textId="5A0125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Aijun.cao@mediatek.com</w:t>
      </w:r>
    </w:p>
    <w:p w14:paraId="3E2E0656" w14:textId="790CFE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B5D8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4C65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E8790D" w14:textId="029062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78BCB1" w14:textId="77777777" w:rsidR="00B97703" w:rsidRDefault="00B97703" w:rsidP="003D76E2">
      <w:pPr>
        <w:spacing w:after="0"/>
        <w:rPr>
          <w:rFonts w:ascii="Arial" w:hAnsi="Arial" w:cs="Arial"/>
        </w:rPr>
      </w:pPr>
    </w:p>
    <w:p w14:paraId="21EBAB6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4FE246" w14:textId="235DAFE3" w:rsidR="00FE1240" w:rsidRDefault="00DC097A" w:rsidP="00FE1240">
      <w:r>
        <w:t xml:space="preserve">In Rel-17, </w:t>
      </w:r>
      <w:r w:rsidR="001F1B27" w:rsidRPr="001F1B27">
        <w:t>RAN4</w:t>
      </w:r>
      <w:r>
        <w:t xml:space="preserve"> has specified the higher power limit </w:t>
      </w:r>
      <w:r w:rsidR="00C019FF">
        <w:t xml:space="preserve">support </w:t>
      </w:r>
      <w:r>
        <w:t xml:space="preserve">with approved CRs R4-2210767 and R4-2210768 for </w:t>
      </w:r>
      <w:r w:rsidR="002353CC">
        <w:t xml:space="preserve">NR </w:t>
      </w:r>
      <w:r>
        <w:t>UL</w:t>
      </w:r>
      <w:r w:rsidR="002353CC">
        <w:t xml:space="preserve"> in</w:t>
      </w:r>
      <w:r w:rsidR="000107D8">
        <w:t>t</w:t>
      </w:r>
      <w:r w:rsidR="002353CC">
        <w:t>er-band</w:t>
      </w:r>
      <w:r>
        <w:t xml:space="preserve"> CA and </w:t>
      </w:r>
      <w:r w:rsidR="002353CC">
        <w:t>inter-band EN-</w:t>
      </w:r>
      <w:r>
        <w:t>DC respectively</w:t>
      </w:r>
      <w:r w:rsidR="00C019FF">
        <w:t xml:space="preserve">, and RAN4 notices that an IE </w:t>
      </w:r>
      <w:r w:rsidR="00C019FF" w:rsidRPr="00C019FF">
        <w:rPr>
          <w:i/>
          <w:iCs/>
        </w:rPr>
        <w:t>higherPowerLimit-r17</w:t>
      </w:r>
      <w:r w:rsidR="00C019FF">
        <w:t xml:space="preserve"> is defined under </w:t>
      </w:r>
      <w:r w:rsidR="00C019FF" w:rsidRPr="00C019FF">
        <w:rPr>
          <w:i/>
          <w:iCs/>
        </w:rPr>
        <w:t>CA-ParametersNR-v1720</w:t>
      </w:r>
      <w:r w:rsidR="00C019FF">
        <w:t xml:space="preserve"> for NR </w:t>
      </w:r>
      <w:r w:rsidR="00994D39">
        <w:t xml:space="preserve">inter-band </w:t>
      </w:r>
      <w:r w:rsidR="00C019FF">
        <w:t>CA</w:t>
      </w:r>
      <w:r w:rsidR="00994D39">
        <w:t xml:space="preserve">, however, there is no corresponding IE defined for inter-band </w:t>
      </w:r>
      <w:r w:rsidR="002353CC">
        <w:t>EN-</w:t>
      </w:r>
      <w:r w:rsidR="00994D39">
        <w:t xml:space="preserve">DC under </w:t>
      </w:r>
      <w:r w:rsidR="00994D39" w:rsidRPr="00994D39">
        <w:rPr>
          <w:i/>
          <w:iCs/>
        </w:rPr>
        <w:t>MRDC-Parameters</w:t>
      </w:r>
      <w:r w:rsidR="00994D39">
        <w:t xml:space="preserve"> or its extensions</w:t>
      </w:r>
      <w:r w:rsidR="0007489E">
        <w:t>.</w:t>
      </w:r>
    </w:p>
    <w:p w14:paraId="111268CE" w14:textId="2217B8F6" w:rsidR="0052511E" w:rsidRDefault="0007489E" w:rsidP="00FE1240">
      <w:r>
        <w:t>H</w:t>
      </w:r>
      <w:r w:rsidR="00994D39">
        <w:t>ence</w:t>
      </w:r>
      <w:r w:rsidR="00FE1240">
        <w:t>,</w:t>
      </w:r>
      <w:r w:rsidR="00994D39">
        <w:t xml:space="preserve"> RAN4 </w:t>
      </w:r>
      <w:r>
        <w:t>would like to check with RAN2 whether</w:t>
      </w:r>
      <w:r w:rsidRPr="0007489E">
        <w:rPr>
          <w:i/>
          <w:iCs/>
        </w:rPr>
        <w:t xml:space="preserve"> </w:t>
      </w:r>
      <w:r w:rsidRPr="00C019FF">
        <w:rPr>
          <w:i/>
          <w:iCs/>
        </w:rPr>
        <w:t>higherPowerLimit-r17</w:t>
      </w:r>
      <w:r>
        <w:rPr>
          <w:iCs/>
        </w:rPr>
        <w:t xml:space="preserve"> IE can</w:t>
      </w:r>
      <w:r w:rsidR="00FE1240">
        <w:rPr>
          <w:iCs/>
        </w:rPr>
        <w:t xml:space="preserve"> also</w:t>
      </w:r>
      <w:r>
        <w:rPr>
          <w:iCs/>
        </w:rPr>
        <w:t xml:space="preserve"> be applied to </w:t>
      </w:r>
      <w:r>
        <w:t>inter-band EN-DC, if not</w:t>
      </w:r>
      <w:r w:rsidR="00FE1240">
        <w:t>,</w:t>
      </w:r>
      <w:r>
        <w:t xml:space="preserve"> </w:t>
      </w:r>
      <w:r w:rsidR="00FE1240">
        <w:t>RAN4 would like to ask RAN2 to enable the reporting of higher power limit support capability for inter-band EN-DC.</w:t>
      </w:r>
    </w:p>
    <w:p w14:paraId="5835EA6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989637" w14:textId="143A806E" w:rsidR="00A24F0C" w:rsidRPr="001926DC" w:rsidRDefault="00B97703" w:rsidP="001926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4F0C">
        <w:rPr>
          <w:rFonts w:ascii="Arial" w:hAnsi="Arial" w:cs="Arial"/>
          <w:b/>
        </w:rPr>
        <w:t>RAN2</w:t>
      </w:r>
      <w:r w:rsidR="001926DC">
        <w:rPr>
          <w:rFonts w:ascii="Arial" w:hAnsi="Arial" w:cs="Arial"/>
          <w:b/>
        </w:rPr>
        <w:t>:</w:t>
      </w:r>
    </w:p>
    <w:p w14:paraId="1061F746" w14:textId="6B2AA86B" w:rsidR="00A24F0C" w:rsidRPr="00A24F0C" w:rsidRDefault="00A24F0C" w:rsidP="00A24F0C">
      <w:r w:rsidRPr="00A24F0C">
        <w:t xml:space="preserve">RAN4 respectfully asks RAN2 to take the above into consideration for </w:t>
      </w:r>
      <w:r w:rsidR="008720A9">
        <w:t xml:space="preserve">inter-band </w:t>
      </w:r>
      <w:r w:rsidR="000107D8">
        <w:t>EN-</w:t>
      </w:r>
      <w:r w:rsidR="008720A9">
        <w:t xml:space="preserve">DC </w:t>
      </w:r>
      <w:r w:rsidR="00887953">
        <w:t xml:space="preserve">higher power limit support </w:t>
      </w:r>
      <w:r w:rsidRPr="00A24F0C">
        <w:t>in UE capability.</w:t>
      </w:r>
    </w:p>
    <w:p w14:paraId="4A5CC580" w14:textId="3AAC03B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50D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750D6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11978A" w14:textId="362D7802" w:rsidR="002F1940" w:rsidRDefault="006750D6" w:rsidP="003D76E2">
      <w:pPr>
        <w:tabs>
          <w:tab w:val="left" w:pos="1985"/>
          <w:tab w:val="left" w:pos="3686"/>
        </w:tabs>
      </w:pPr>
      <w:bookmarkStart w:id="11" w:name="OLE_LINK55"/>
      <w:bookmarkStart w:id="12" w:name="OLE_LINK56"/>
      <w:bookmarkStart w:id="13" w:name="OLE_LINK53"/>
      <w:bookmarkStart w:id="14" w:name="OLE_LINK54"/>
      <w:r>
        <w:t>RAN4#108</w:t>
      </w:r>
      <w:r w:rsidR="00274763">
        <w:t>-bis</w:t>
      </w:r>
      <w:r w:rsidR="002F1940">
        <w:tab/>
      </w:r>
      <w:r w:rsidR="00274763">
        <w:t>Oct</w:t>
      </w:r>
      <w:r>
        <w:t xml:space="preserve"> </w:t>
      </w:r>
      <w:r w:rsidR="00274763">
        <w:t>9</w:t>
      </w:r>
      <w:r w:rsidRPr="006750D6">
        <w:rPr>
          <w:vertAlign w:val="superscript"/>
        </w:rPr>
        <w:t>t</w:t>
      </w:r>
      <w:r w:rsidR="00274763">
        <w:rPr>
          <w:vertAlign w:val="superscript"/>
        </w:rPr>
        <w:t>h</w:t>
      </w:r>
      <w:r>
        <w:t xml:space="preserve"> –</w:t>
      </w:r>
      <w:r w:rsidR="002F1940">
        <w:t xml:space="preserve"> </w:t>
      </w:r>
      <w:r w:rsidR="00274763">
        <w:t>13</w:t>
      </w:r>
      <w:r w:rsidRPr="006750D6">
        <w:rPr>
          <w:vertAlign w:val="superscript"/>
        </w:rPr>
        <w:t>th</w:t>
      </w:r>
      <w:r>
        <w:t xml:space="preserve"> </w:t>
      </w:r>
      <w:r w:rsidR="002F1940">
        <w:tab/>
      </w:r>
      <w:r w:rsidR="00274763">
        <w:t>Xiamen</w:t>
      </w:r>
      <w:r w:rsidR="002F1940">
        <w:t xml:space="preserve">, </w:t>
      </w:r>
      <w:bookmarkEnd w:id="11"/>
      <w:bookmarkEnd w:id="12"/>
      <w:r w:rsidR="00274763">
        <w:t>China</w:t>
      </w:r>
    </w:p>
    <w:p w14:paraId="3949B993" w14:textId="392D26E9" w:rsidR="00274763" w:rsidRDefault="00274763" w:rsidP="003D76E2">
      <w:pPr>
        <w:tabs>
          <w:tab w:val="left" w:pos="1985"/>
          <w:tab w:val="left" w:pos="3686"/>
        </w:tabs>
      </w:pPr>
      <w:r>
        <w:t>RAN4#109</w:t>
      </w:r>
      <w:r w:rsidR="003D76E2">
        <w:tab/>
      </w:r>
      <w:r>
        <w:t>Nov 13</w:t>
      </w:r>
      <w:r w:rsidRPr="00274763">
        <w:rPr>
          <w:vertAlign w:val="superscript"/>
        </w:rPr>
        <w:t>th</w:t>
      </w:r>
      <w:r>
        <w:t xml:space="preserve"> – 17</w:t>
      </w:r>
      <w:r w:rsidRPr="00274763">
        <w:rPr>
          <w:vertAlign w:val="superscript"/>
        </w:rPr>
        <w:t>th</w:t>
      </w:r>
      <w:r w:rsidR="003D76E2">
        <w:tab/>
      </w:r>
      <w:r>
        <w:t>Chicago, USA</w:t>
      </w:r>
    </w:p>
    <w:bookmarkEnd w:id="13"/>
    <w:bookmarkEnd w:id="14"/>
    <w:p w14:paraId="2A2A3FC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D6961" w14:textId="77777777" w:rsidR="003C4A3B" w:rsidRDefault="003C4A3B">
      <w:pPr>
        <w:spacing w:after="0"/>
      </w:pPr>
      <w:r>
        <w:separator/>
      </w:r>
    </w:p>
  </w:endnote>
  <w:endnote w:type="continuationSeparator" w:id="0">
    <w:p w14:paraId="12109D5B" w14:textId="77777777" w:rsidR="003C4A3B" w:rsidRDefault="003C4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FDD1" w14:textId="77777777" w:rsidR="003C4A3B" w:rsidRDefault="003C4A3B">
      <w:pPr>
        <w:spacing w:after="0"/>
      </w:pPr>
      <w:r>
        <w:separator/>
      </w:r>
    </w:p>
  </w:footnote>
  <w:footnote w:type="continuationSeparator" w:id="0">
    <w:p w14:paraId="12107A3D" w14:textId="77777777" w:rsidR="003C4A3B" w:rsidRDefault="003C4A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FB1372"/>
    <w:multiLevelType w:val="hybridMultilevel"/>
    <w:tmpl w:val="5366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3867476">
    <w:abstractNumId w:val="4"/>
  </w:num>
  <w:num w:numId="2" w16cid:durableId="1127889357">
    <w:abstractNumId w:val="3"/>
  </w:num>
  <w:num w:numId="3" w16cid:durableId="1984893833">
    <w:abstractNumId w:val="1"/>
  </w:num>
  <w:num w:numId="4" w16cid:durableId="1204977162">
    <w:abstractNumId w:val="0"/>
  </w:num>
  <w:num w:numId="5" w16cid:durableId="204933638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CC6"/>
    <w:rsid w:val="00003801"/>
    <w:rsid w:val="000107D8"/>
    <w:rsid w:val="00017F23"/>
    <w:rsid w:val="00067D97"/>
    <w:rsid w:val="0007489E"/>
    <w:rsid w:val="000F6242"/>
    <w:rsid w:val="001926DC"/>
    <w:rsid w:val="001F1B27"/>
    <w:rsid w:val="002353CC"/>
    <w:rsid w:val="0023723C"/>
    <w:rsid w:val="00274763"/>
    <w:rsid w:val="002F1940"/>
    <w:rsid w:val="0037194D"/>
    <w:rsid w:val="00383545"/>
    <w:rsid w:val="003C4A3B"/>
    <w:rsid w:val="003D76E2"/>
    <w:rsid w:val="0042365A"/>
    <w:rsid w:val="00433500"/>
    <w:rsid w:val="00433F71"/>
    <w:rsid w:val="00440D43"/>
    <w:rsid w:val="004C37C4"/>
    <w:rsid w:val="004E3939"/>
    <w:rsid w:val="0052511E"/>
    <w:rsid w:val="00627D22"/>
    <w:rsid w:val="006750D6"/>
    <w:rsid w:val="006C33DB"/>
    <w:rsid w:val="006E45BA"/>
    <w:rsid w:val="006E720D"/>
    <w:rsid w:val="00703717"/>
    <w:rsid w:val="007F4F92"/>
    <w:rsid w:val="008720A9"/>
    <w:rsid w:val="00887953"/>
    <w:rsid w:val="008D772F"/>
    <w:rsid w:val="009309F9"/>
    <w:rsid w:val="00962842"/>
    <w:rsid w:val="00993636"/>
    <w:rsid w:val="00994D39"/>
    <w:rsid w:val="0099764C"/>
    <w:rsid w:val="00A24F0C"/>
    <w:rsid w:val="00AA542B"/>
    <w:rsid w:val="00AB2CB3"/>
    <w:rsid w:val="00AB3A2E"/>
    <w:rsid w:val="00B64211"/>
    <w:rsid w:val="00B97703"/>
    <w:rsid w:val="00BA41A7"/>
    <w:rsid w:val="00BF37AE"/>
    <w:rsid w:val="00C019FF"/>
    <w:rsid w:val="00CB273B"/>
    <w:rsid w:val="00CF6087"/>
    <w:rsid w:val="00D12AFC"/>
    <w:rsid w:val="00D4597D"/>
    <w:rsid w:val="00D918CF"/>
    <w:rsid w:val="00DC097A"/>
    <w:rsid w:val="00E20E92"/>
    <w:rsid w:val="00E2111E"/>
    <w:rsid w:val="00E40A80"/>
    <w:rsid w:val="00F00266"/>
    <w:rsid w:val="00F34398"/>
    <w:rsid w:val="00F75B3C"/>
    <w:rsid w:val="00FE1240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0C826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C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AB2C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B2C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2C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2C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2C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2CB3"/>
    <w:pPr>
      <w:outlineLvl w:val="5"/>
    </w:pPr>
  </w:style>
  <w:style w:type="paragraph" w:styleId="Heading7">
    <w:name w:val="heading 7"/>
    <w:basedOn w:val="H6"/>
    <w:next w:val="Normal"/>
    <w:qFormat/>
    <w:rsid w:val="00AB2CB3"/>
    <w:pPr>
      <w:outlineLvl w:val="6"/>
    </w:pPr>
  </w:style>
  <w:style w:type="paragraph" w:styleId="Heading8">
    <w:name w:val="heading 8"/>
    <w:basedOn w:val="Heading1"/>
    <w:next w:val="Normal"/>
    <w:qFormat/>
    <w:rsid w:val="00AB2C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2CB3"/>
    <w:pPr>
      <w:outlineLvl w:val="8"/>
    </w:pPr>
  </w:style>
  <w:style w:type="character" w:default="1" w:styleId="DefaultParagraphFont">
    <w:name w:val="Default Paragraph Font"/>
    <w:semiHidden/>
    <w:rsid w:val="00AB2C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2CB3"/>
  </w:style>
  <w:style w:type="paragraph" w:styleId="Header">
    <w:name w:val="header"/>
    <w:link w:val="HeaderChar"/>
    <w:rsid w:val="00AB2C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AB2CB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2C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B2CB3"/>
    <w:pPr>
      <w:spacing w:before="180"/>
      <w:ind w:left="2693" w:hanging="2693"/>
    </w:pPr>
    <w:rPr>
      <w:b/>
    </w:rPr>
  </w:style>
  <w:style w:type="paragraph" w:styleId="TOC1">
    <w:name w:val="toc 1"/>
    <w:semiHidden/>
    <w:rsid w:val="00AB2C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B2C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B2CB3"/>
    <w:pPr>
      <w:ind w:left="1701" w:hanging="1701"/>
    </w:pPr>
  </w:style>
  <w:style w:type="paragraph" w:styleId="TOC4">
    <w:name w:val="toc 4"/>
    <w:basedOn w:val="TOC3"/>
    <w:semiHidden/>
    <w:rsid w:val="00AB2CB3"/>
    <w:pPr>
      <w:ind w:left="1418" w:hanging="1418"/>
    </w:pPr>
  </w:style>
  <w:style w:type="paragraph" w:styleId="TOC3">
    <w:name w:val="toc 3"/>
    <w:basedOn w:val="TOC2"/>
    <w:semiHidden/>
    <w:rsid w:val="00AB2CB3"/>
    <w:pPr>
      <w:ind w:left="1134" w:hanging="1134"/>
    </w:pPr>
  </w:style>
  <w:style w:type="paragraph" w:styleId="TOC2">
    <w:name w:val="toc 2"/>
    <w:basedOn w:val="TOC1"/>
    <w:semiHidden/>
    <w:rsid w:val="00AB2C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2CB3"/>
    <w:pPr>
      <w:ind w:left="284"/>
    </w:pPr>
  </w:style>
  <w:style w:type="paragraph" w:styleId="Index1">
    <w:name w:val="index 1"/>
    <w:basedOn w:val="Normal"/>
    <w:semiHidden/>
    <w:rsid w:val="00AB2CB3"/>
    <w:pPr>
      <w:keepLines/>
      <w:spacing w:after="0"/>
    </w:pPr>
  </w:style>
  <w:style w:type="paragraph" w:customStyle="1" w:styleId="ZH">
    <w:name w:val="ZH"/>
    <w:rsid w:val="00AB2C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B2CB3"/>
    <w:pPr>
      <w:outlineLvl w:val="9"/>
    </w:pPr>
  </w:style>
  <w:style w:type="paragraph" w:styleId="ListNumber2">
    <w:name w:val="List Number 2"/>
    <w:basedOn w:val="ListNumber"/>
    <w:semiHidden/>
    <w:rsid w:val="00AB2CB3"/>
    <w:pPr>
      <w:ind w:left="851"/>
    </w:pPr>
  </w:style>
  <w:style w:type="character" w:styleId="FootnoteReference">
    <w:name w:val="footnote reference"/>
    <w:basedOn w:val="DefaultParagraphFont"/>
    <w:semiHidden/>
    <w:rsid w:val="00AB2C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2C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AB2CB3"/>
    <w:rPr>
      <w:b/>
    </w:rPr>
  </w:style>
  <w:style w:type="paragraph" w:customStyle="1" w:styleId="TAC">
    <w:name w:val="TAC"/>
    <w:basedOn w:val="TAL"/>
    <w:rsid w:val="00AB2CB3"/>
    <w:pPr>
      <w:jc w:val="center"/>
    </w:pPr>
  </w:style>
  <w:style w:type="paragraph" w:customStyle="1" w:styleId="TF">
    <w:name w:val="TF"/>
    <w:basedOn w:val="TH"/>
    <w:rsid w:val="00AB2CB3"/>
    <w:pPr>
      <w:keepNext w:val="0"/>
      <w:spacing w:before="0" w:after="240"/>
    </w:pPr>
  </w:style>
  <w:style w:type="paragraph" w:customStyle="1" w:styleId="NO">
    <w:name w:val="NO"/>
    <w:basedOn w:val="Normal"/>
    <w:rsid w:val="00AB2CB3"/>
    <w:pPr>
      <w:keepLines/>
      <w:ind w:left="1135" w:hanging="851"/>
    </w:pPr>
  </w:style>
  <w:style w:type="paragraph" w:styleId="TOC9">
    <w:name w:val="toc 9"/>
    <w:basedOn w:val="TOC8"/>
    <w:semiHidden/>
    <w:rsid w:val="00AB2CB3"/>
    <w:pPr>
      <w:ind w:left="1418" w:hanging="1418"/>
    </w:pPr>
  </w:style>
  <w:style w:type="paragraph" w:customStyle="1" w:styleId="EX">
    <w:name w:val="EX"/>
    <w:basedOn w:val="Normal"/>
    <w:rsid w:val="00AB2CB3"/>
    <w:pPr>
      <w:keepLines/>
      <w:ind w:left="1702" w:hanging="1418"/>
    </w:pPr>
  </w:style>
  <w:style w:type="paragraph" w:customStyle="1" w:styleId="FP">
    <w:name w:val="FP"/>
    <w:basedOn w:val="Normal"/>
    <w:rsid w:val="00AB2CB3"/>
    <w:pPr>
      <w:spacing w:after="0"/>
    </w:pPr>
  </w:style>
  <w:style w:type="paragraph" w:customStyle="1" w:styleId="LD">
    <w:name w:val="LD"/>
    <w:rsid w:val="00AB2C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B2CB3"/>
    <w:pPr>
      <w:spacing w:after="0"/>
    </w:pPr>
  </w:style>
  <w:style w:type="paragraph" w:customStyle="1" w:styleId="EW">
    <w:name w:val="EW"/>
    <w:basedOn w:val="EX"/>
    <w:rsid w:val="00AB2CB3"/>
    <w:pPr>
      <w:spacing w:after="0"/>
    </w:pPr>
  </w:style>
  <w:style w:type="paragraph" w:styleId="TOC6">
    <w:name w:val="toc 6"/>
    <w:basedOn w:val="TOC5"/>
    <w:next w:val="Normal"/>
    <w:semiHidden/>
    <w:rsid w:val="00AB2CB3"/>
    <w:pPr>
      <w:ind w:left="1985" w:hanging="1985"/>
    </w:pPr>
  </w:style>
  <w:style w:type="paragraph" w:styleId="TOC7">
    <w:name w:val="toc 7"/>
    <w:basedOn w:val="TOC6"/>
    <w:next w:val="Normal"/>
    <w:semiHidden/>
    <w:rsid w:val="00AB2CB3"/>
    <w:pPr>
      <w:ind w:left="2268" w:hanging="2268"/>
    </w:pPr>
  </w:style>
  <w:style w:type="paragraph" w:styleId="ListBullet2">
    <w:name w:val="List Bullet 2"/>
    <w:basedOn w:val="ListBullet"/>
    <w:semiHidden/>
    <w:rsid w:val="00AB2CB3"/>
    <w:pPr>
      <w:ind w:left="851"/>
    </w:pPr>
  </w:style>
  <w:style w:type="paragraph" w:styleId="ListBullet3">
    <w:name w:val="List Bullet 3"/>
    <w:basedOn w:val="ListBullet2"/>
    <w:semiHidden/>
    <w:rsid w:val="00AB2CB3"/>
    <w:pPr>
      <w:ind w:left="1135"/>
    </w:pPr>
  </w:style>
  <w:style w:type="paragraph" w:styleId="ListNumber">
    <w:name w:val="List Number"/>
    <w:basedOn w:val="List"/>
    <w:semiHidden/>
    <w:rsid w:val="00AB2CB3"/>
  </w:style>
  <w:style w:type="paragraph" w:customStyle="1" w:styleId="EQ">
    <w:name w:val="EQ"/>
    <w:basedOn w:val="Normal"/>
    <w:next w:val="Normal"/>
    <w:rsid w:val="00AB2C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2C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2C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2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2CB3"/>
    <w:pPr>
      <w:jc w:val="right"/>
    </w:pPr>
  </w:style>
  <w:style w:type="paragraph" w:customStyle="1" w:styleId="H6">
    <w:name w:val="H6"/>
    <w:basedOn w:val="Heading5"/>
    <w:next w:val="Normal"/>
    <w:rsid w:val="00AB2C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2CB3"/>
    <w:pPr>
      <w:ind w:left="851" w:hanging="851"/>
    </w:pPr>
  </w:style>
  <w:style w:type="paragraph" w:customStyle="1" w:styleId="TAL">
    <w:name w:val="TAL"/>
    <w:basedOn w:val="Normal"/>
    <w:rsid w:val="00AB2C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2C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B2C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B2C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B2C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B2CB3"/>
    <w:pPr>
      <w:framePr w:wrap="notBeside" w:y="16161"/>
    </w:pPr>
  </w:style>
  <w:style w:type="character" w:customStyle="1" w:styleId="ZGSM">
    <w:name w:val="ZGSM"/>
    <w:rsid w:val="00AB2CB3"/>
  </w:style>
  <w:style w:type="paragraph" w:styleId="List2">
    <w:name w:val="List 2"/>
    <w:basedOn w:val="List"/>
    <w:semiHidden/>
    <w:rsid w:val="00AB2CB3"/>
    <w:pPr>
      <w:ind w:left="851"/>
    </w:pPr>
  </w:style>
  <w:style w:type="paragraph" w:customStyle="1" w:styleId="ZG">
    <w:name w:val="ZG"/>
    <w:rsid w:val="00AB2C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AB2CB3"/>
    <w:pPr>
      <w:ind w:left="1135"/>
    </w:pPr>
  </w:style>
  <w:style w:type="paragraph" w:styleId="List4">
    <w:name w:val="List 4"/>
    <w:basedOn w:val="List3"/>
    <w:semiHidden/>
    <w:rsid w:val="00AB2CB3"/>
    <w:pPr>
      <w:ind w:left="1418"/>
    </w:pPr>
  </w:style>
  <w:style w:type="paragraph" w:styleId="List5">
    <w:name w:val="List 5"/>
    <w:basedOn w:val="List4"/>
    <w:semiHidden/>
    <w:rsid w:val="00AB2CB3"/>
    <w:pPr>
      <w:ind w:left="1702"/>
    </w:pPr>
  </w:style>
  <w:style w:type="paragraph" w:customStyle="1" w:styleId="EditorsNote">
    <w:name w:val="Editor's Note"/>
    <w:basedOn w:val="NO"/>
    <w:rsid w:val="00AB2CB3"/>
    <w:rPr>
      <w:color w:val="FF0000"/>
    </w:rPr>
  </w:style>
  <w:style w:type="paragraph" w:styleId="List">
    <w:name w:val="List"/>
    <w:basedOn w:val="Normal"/>
    <w:semiHidden/>
    <w:rsid w:val="00AB2CB3"/>
    <w:pPr>
      <w:ind w:left="568" w:hanging="284"/>
    </w:pPr>
  </w:style>
  <w:style w:type="paragraph" w:styleId="ListBullet">
    <w:name w:val="List Bullet"/>
    <w:basedOn w:val="List"/>
    <w:semiHidden/>
    <w:rsid w:val="00AB2CB3"/>
  </w:style>
  <w:style w:type="paragraph" w:styleId="ListBullet4">
    <w:name w:val="List Bullet 4"/>
    <w:basedOn w:val="ListBullet3"/>
    <w:semiHidden/>
    <w:rsid w:val="00AB2CB3"/>
    <w:pPr>
      <w:ind w:left="1418"/>
    </w:pPr>
  </w:style>
  <w:style w:type="paragraph" w:styleId="ListBullet5">
    <w:name w:val="List Bullet 5"/>
    <w:basedOn w:val="ListBullet4"/>
    <w:semiHidden/>
    <w:rsid w:val="00AB2CB3"/>
    <w:pPr>
      <w:ind w:left="1702"/>
    </w:pPr>
  </w:style>
  <w:style w:type="paragraph" w:customStyle="1" w:styleId="B2">
    <w:name w:val="B2"/>
    <w:basedOn w:val="List2"/>
    <w:rsid w:val="00AB2CB3"/>
  </w:style>
  <w:style w:type="paragraph" w:customStyle="1" w:styleId="B3">
    <w:name w:val="B3"/>
    <w:basedOn w:val="List3"/>
    <w:rsid w:val="00AB2CB3"/>
  </w:style>
  <w:style w:type="paragraph" w:customStyle="1" w:styleId="B4">
    <w:name w:val="B4"/>
    <w:basedOn w:val="List4"/>
    <w:rsid w:val="00AB2CB3"/>
  </w:style>
  <w:style w:type="paragraph" w:customStyle="1" w:styleId="B5">
    <w:name w:val="B5"/>
    <w:basedOn w:val="List5"/>
    <w:rsid w:val="00AB2CB3"/>
  </w:style>
  <w:style w:type="paragraph" w:customStyle="1" w:styleId="ZTD">
    <w:name w:val="ZTD"/>
    <w:basedOn w:val="ZB"/>
    <w:rsid w:val="00AB2C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1B27"/>
    <w:pPr>
      <w:ind w:left="720"/>
      <w:contextualSpacing/>
    </w:pPr>
  </w:style>
  <w:style w:type="paragraph" w:styleId="Revision">
    <w:name w:val="Revision"/>
    <w:hidden/>
    <w:uiPriority w:val="99"/>
    <w:semiHidden/>
    <w:rsid w:val="002353C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2023-09-24T19:27:00Z</dcterms:created>
  <dcterms:modified xsi:type="dcterms:W3CDTF">2023-09-24T19:30:00Z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2023-08-11T16:38:47Z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a9bf60e3-e6d3-4c9d-ad87-5f206d257108</vt:lpwstr>
  </property>
  <property fmtid="{D5CDD505-2E9C-101B-9397-08002B2CF9AE}" pid="8" name="MSIP_Label_83bcef13-7cac-433f-ba1d-47a323951816_ContentBits">
    <vt:lpwstr>0</vt:lpwstr>
  </property>
</Properties>
</file>