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7967" w14:textId="491043D6" w:rsidR="008B6F58" w:rsidRPr="00CE1EDC" w:rsidRDefault="008B6F58" w:rsidP="008B6F58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</w:t>
      </w:r>
      <w:r>
        <w:rPr>
          <w:rFonts w:ascii="Arial" w:eastAsia="MS Mincho" w:hAnsi="Arial"/>
          <w:b/>
          <w:noProof/>
          <w:sz w:val="24"/>
          <w:szCs w:val="24"/>
        </w:rPr>
        <w:t>68</w:t>
      </w:r>
    </w:p>
    <w:p w14:paraId="596D4E11" w14:textId="77777777" w:rsidR="008B6F58" w:rsidRPr="00CE1EDC" w:rsidRDefault="008B6F58" w:rsidP="008B6F58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5158C05C" w14:textId="77777777" w:rsidR="008B6F58" w:rsidRPr="00CE1EDC" w:rsidRDefault="008B6F58" w:rsidP="008B6F58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54D86FA0" w14:textId="77777777" w:rsidR="008B6F58" w:rsidRPr="00CE1EDC" w:rsidRDefault="008B6F58" w:rsidP="008B6F58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A3CA205" w14:textId="1637E451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54552" w:rsidRPr="00F25496">
        <w:rPr>
          <w:b/>
          <w:i/>
          <w:noProof/>
          <w:sz w:val="28"/>
        </w:rPr>
        <w:t>2</w:t>
      </w:r>
      <w:r w:rsidR="00254552">
        <w:rPr>
          <w:b/>
          <w:i/>
          <w:noProof/>
          <w:sz w:val="28"/>
        </w:rPr>
        <w:t>3</w:t>
      </w:r>
      <w:r w:rsidR="008330A1">
        <w:rPr>
          <w:b/>
          <w:i/>
          <w:noProof/>
          <w:sz w:val="28"/>
        </w:rPr>
        <w:t>1</w:t>
      </w:r>
      <w:r w:rsidR="00254552">
        <w:rPr>
          <w:b/>
          <w:i/>
          <w:noProof/>
          <w:sz w:val="28"/>
        </w:rPr>
        <w:t>398</w:t>
      </w:r>
    </w:p>
    <w:p w14:paraId="54141131" w14:textId="13207D06" w:rsidR="009B1A99" w:rsidRPr="00DA53A0" w:rsidRDefault="004E6BAD" w:rsidP="004E6BAD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AA4C30F" w:rsidR="004E3939" w:rsidRPr="00050CF4" w:rsidRDefault="004E3939" w:rsidP="004E3939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050CF4">
        <w:rPr>
          <w:rFonts w:ascii="Arial" w:hAnsi="Arial" w:cs="Arial"/>
          <w:b/>
          <w:sz w:val="24"/>
          <w:szCs w:val="24"/>
        </w:rPr>
        <w:t>Title:</w:t>
      </w:r>
      <w:r w:rsidRPr="00050CF4">
        <w:rPr>
          <w:rFonts w:ascii="Arial" w:hAnsi="Arial" w:cs="Arial"/>
          <w:b/>
          <w:sz w:val="24"/>
          <w:szCs w:val="24"/>
        </w:rPr>
        <w:tab/>
      </w:r>
      <w:r w:rsidR="00593F16" w:rsidRPr="00050CF4">
        <w:rPr>
          <w:rFonts w:ascii="Arial" w:hAnsi="Arial" w:cs="Arial"/>
          <w:b/>
          <w:bCs/>
          <w:sz w:val="24"/>
          <w:szCs w:val="24"/>
        </w:rPr>
        <w:t xml:space="preserve">Reply LS on </w:t>
      </w:r>
      <w:r w:rsidR="00312026" w:rsidRPr="00050CF4">
        <w:rPr>
          <w:rFonts w:ascii="Arial" w:hAnsi="Arial" w:cs="Arial"/>
          <w:b/>
          <w:sz w:val="24"/>
          <w:szCs w:val="24"/>
        </w:rPr>
        <w:t>the user consent for trace reporting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5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5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F10555">
        <w:rPr>
          <w:rFonts w:ascii="Arial" w:hAnsi="Arial" w:cs="Arial"/>
          <w:b/>
          <w:sz w:val="22"/>
          <w:szCs w:val="22"/>
        </w:rPr>
        <w:t>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 w:rsidP="000D09CB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3040C2C8" w:rsidR="00EB4369" w:rsidRPr="007D137A" w:rsidRDefault="007D137A" w:rsidP="00BE6B3D">
      <w:r w:rsidRPr="00F10555">
        <w:t xml:space="preserve">Currently, SA3 has not reached consensus yet. SA3 will investigate on these questions further and keep RAN3 informed if/when there is any progress.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8617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20EE903B" w:rsidR="004E6BAD" w:rsidRDefault="004E6BAD" w:rsidP="00050CF4">
      <w:pPr>
        <w:tabs>
          <w:tab w:val="left" w:pos="1843"/>
          <w:tab w:val="left" w:pos="4253"/>
        </w:tabs>
      </w:pPr>
      <w:r>
        <w:t>SA3#110Bis-e</w:t>
      </w:r>
      <w:r>
        <w:tab/>
        <w:t>17 - 21 April 2023</w:t>
      </w:r>
      <w:r>
        <w:tab/>
        <w:t>Electronic meeting</w:t>
      </w:r>
    </w:p>
    <w:p w14:paraId="054FEDCB" w14:textId="7B1FDC1B" w:rsidR="006052AD" w:rsidRPr="00931AE2" w:rsidRDefault="004E6BAD" w:rsidP="00050CF4">
      <w:pPr>
        <w:tabs>
          <w:tab w:val="left" w:pos="1843"/>
          <w:tab w:val="left" w:pos="4253"/>
        </w:tabs>
        <w:rPr>
          <w:lang w:val="es-ES"/>
        </w:rPr>
      </w:pPr>
      <w:r>
        <w:t>SA3#111</w:t>
      </w:r>
      <w:r>
        <w:tab/>
        <w:t>22 - 26 May 2023</w:t>
      </w:r>
      <w:r>
        <w:tab/>
      </w:r>
      <w:r w:rsidR="008729F0">
        <w:t>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13C76" w14:textId="77777777" w:rsidR="004B24D6" w:rsidRDefault="004B24D6">
      <w:pPr>
        <w:spacing w:after="0"/>
      </w:pPr>
      <w:r>
        <w:separator/>
      </w:r>
    </w:p>
  </w:endnote>
  <w:endnote w:type="continuationSeparator" w:id="0">
    <w:p w14:paraId="14A261B7" w14:textId="77777777" w:rsidR="004B24D6" w:rsidRDefault="004B24D6">
      <w:pPr>
        <w:spacing w:after="0"/>
      </w:pPr>
      <w:r>
        <w:continuationSeparator/>
      </w:r>
    </w:p>
  </w:endnote>
  <w:endnote w:type="continuationNotice" w:id="1">
    <w:p w14:paraId="629687DF" w14:textId="77777777" w:rsidR="004B24D6" w:rsidRDefault="004B24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A0246" w14:textId="77777777" w:rsidR="004B24D6" w:rsidRDefault="004B24D6">
      <w:pPr>
        <w:spacing w:after="0"/>
      </w:pPr>
      <w:r>
        <w:separator/>
      </w:r>
    </w:p>
  </w:footnote>
  <w:footnote w:type="continuationSeparator" w:id="0">
    <w:p w14:paraId="34DCA9B6" w14:textId="77777777" w:rsidR="004B24D6" w:rsidRDefault="004B24D6">
      <w:pPr>
        <w:spacing w:after="0"/>
      </w:pPr>
      <w:r>
        <w:continuationSeparator/>
      </w:r>
    </w:p>
  </w:footnote>
  <w:footnote w:type="continuationNotice" w:id="1">
    <w:p w14:paraId="6E647CAC" w14:textId="77777777" w:rsidR="004B24D6" w:rsidRDefault="004B24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197332">
    <w:abstractNumId w:val="6"/>
  </w:num>
  <w:num w:numId="2" w16cid:durableId="1621911113">
    <w:abstractNumId w:val="5"/>
  </w:num>
  <w:num w:numId="3" w16cid:durableId="952591495">
    <w:abstractNumId w:val="4"/>
  </w:num>
  <w:num w:numId="4" w16cid:durableId="1770853985">
    <w:abstractNumId w:val="3"/>
  </w:num>
  <w:num w:numId="5" w16cid:durableId="282467338">
    <w:abstractNumId w:val="2"/>
  </w:num>
  <w:num w:numId="6" w16cid:durableId="710807299">
    <w:abstractNumId w:val="1"/>
  </w:num>
  <w:num w:numId="7" w16cid:durableId="5738616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4A27"/>
    <w:rsid w:val="00044B65"/>
    <w:rsid w:val="0004711B"/>
    <w:rsid w:val="000506BD"/>
    <w:rsid w:val="00050CF4"/>
    <w:rsid w:val="00053340"/>
    <w:rsid w:val="00057C97"/>
    <w:rsid w:val="00076A0E"/>
    <w:rsid w:val="000B7382"/>
    <w:rsid w:val="000D09CB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66CC0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15987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B24D6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B6F58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4A45"/>
    <w:rsid w:val="00C72ECB"/>
    <w:rsid w:val="00C748DD"/>
    <w:rsid w:val="00C80042"/>
    <w:rsid w:val="00CB0B9E"/>
    <w:rsid w:val="00CB0C00"/>
    <w:rsid w:val="00CB1A03"/>
    <w:rsid w:val="00CB6345"/>
    <w:rsid w:val="00CC4579"/>
    <w:rsid w:val="00CC79C3"/>
    <w:rsid w:val="00CE53FF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5</cp:revision>
  <cp:lastPrinted>2002-04-22T21:10:00Z</cp:lastPrinted>
  <dcterms:created xsi:type="dcterms:W3CDTF">2023-08-03T14:12:00Z</dcterms:created>
  <dcterms:modified xsi:type="dcterms:W3CDTF">2023-08-03T14:13:00Z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