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54BE98" w14:textId="5296B06F" w:rsidR="004F0162" w:rsidRDefault="004F0162" w:rsidP="004F0162">
      <w:pPr>
        <w:spacing w:after="0"/>
        <w:rPr>
          <w:rFonts w:asciiTheme="minorBidi" w:hAnsiTheme="minorBidi"/>
          <w:b/>
          <w:bCs/>
          <w:snapToGrid w:val="0"/>
          <w:sz w:val="24"/>
          <w:szCs w:val="24"/>
          <w:lang w:val="en-US"/>
        </w:rPr>
      </w:pPr>
      <w:r>
        <w:rPr>
          <w:rFonts w:asciiTheme="minorBidi" w:hAnsiTheme="minorBidi"/>
          <w:b/>
          <w:bCs/>
          <w:snapToGrid w:val="0"/>
          <w:sz w:val="24"/>
          <w:szCs w:val="24"/>
        </w:rPr>
        <w:t>3GPP TSG RAN WG</w:t>
      </w:r>
      <w:r w:rsidR="009D5905">
        <w:rPr>
          <w:rFonts w:asciiTheme="minorBidi" w:hAnsiTheme="minorBidi"/>
          <w:b/>
          <w:bCs/>
          <w:snapToGrid w:val="0"/>
          <w:sz w:val="24"/>
          <w:szCs w:val="24"/>
        </w:rPr>
        <w:t>2</w:t>
      </w:r>
      <w:r>
        <w:rPr>
          <w:rFonts w:asciiTheme="minorBidi" w:hAnsiTheme="minorBidi"/>
          <w:b/>
          <w:bCs/>
          <w:snapToGrid w:val="0"/>
          <w:sz w:val="24"/>
          <w:szCs w:val="24"/>
        </w:rPr>
        <w:t xml:space="preserve"> Meeting #1</w:t>
      </w:r>
      <w:r w:rsidR="009D5905">
        <w:rPr>
          <w:rFonts w:asciiTheme="minorBidi" w:hAnsiTheme="minorBidi"/>
          <w:b/>
          <w:bCs/>
          <w:snapToGrid w:val="0"/>
          <w:sz w:val="24"/>
          <w:szCs w:val="24"/>
        </w:rPr>
        <w:t>23</w:t>
      </w:r>
      <w:r>
        <w:rPr>
          <w:rFonts w:asciiTheme="minorBidi" w:hAnsiTheme="minorBidi"/>
          <w:b/>
          <w:bCs/>
          <w:snapToGrid w:val="0"/>
          <w:sz w:val="24"/>
          <w:szCs w:val="24"/>
        </w:rPr>
        <w:tab/>
      </w:r>
      <w:r>
        <w:rPr>
          <w:rFonts w:asciiTheme="minorBidi" w:hAnsiTheme="minorBidi"/>
          <w:b/>
          <w:bCs/>
          <w:snapToGrid w:val="0"/>
          <w:sz w:val="24"/>
          <w:szCs w:val="24"/>
        </w:rPr>
        <w:tab/>
      </w:r>
      <w:r>
        <w:rPr>
          <w:rFonts w:asciiTheme="minorBidi" w:hAnsiTheme="minorBidi"/>
          <w:b/>
          <w:bCs/>
          <w:snapToGrid w:val="0"/>
          <w:sz w:val="24"/>
          <w:szCs w:val="24"/>
        </w:rPr>
        <w:tab/>
      </w:r>
      <w:r>
        <w:rPr>
          <w:rFonts w:asciiTheme="minorBidi" w:hAnsiTheme="minorBidi"/>
          <w:b/>
          <w:bCs/>
          <w:snapToGrid w:val="0"/>
          <w:sz w:val="24"/>
          <w:szCs w:val="24"/>
        </w:rPr>
        <w:tab/>
      </w:r>
      <w:r>
        <w:rPr>
          <w:rFonts w:asciiTheme="minorBidi" w:hAnsiTheme="minorBidi"/>
          <w:b/>
          <w:bCs/>
          <w:snapToGrid w:val="0"/>
          <w:sz w:val="24"/>
          <w:szCs w:val="24"/>
        </w:rPr>
        <w:tab/>
      </w:r>
      <w:r>
        <w:rPr>
          <w:rFonts w:asciiTheme="minorBidi" w:hAnsiTheme="minorBidi"/>
          <w:b/>
          <w:bCs/>
          <w:snapToGrid w:val="0"/>
          <w:sz w:val="24"/>
          <w:szCs w:val="24"/>
        </w:rPr>
        <w:tab/>
      </w:r>
      <w:r>
        <w:rPr>
          <w:rFonts w:asciiTheme="minorBidi" w:hAnsiTheme="minorBidi"/>
          <w:b/>
          <w:bCs/>
          <w:snapToGrid w:val="0"/>
          <w:sz w:val="24"/>
          <w:szCs w:val="24"/>
        </w:rPr>
        <w:tab/>
      </w:r>
      <w:r>
        <w:rPr>
          <w:rFonts w:asciiTheme="minorBidi" w:hAnsiTheme="minorBidi"/>
          <w:b/>
          <w:bCs/>
          <w:snapToGrid w:val="0"/>
          <w:sz w:val="24"/>
          <w:szCs w:val="24"/>
        </w:rPr>
        <w:tab/>
      </w:r>
      <w:r>
        <w:rPr>
          <w:rFonts w:asciiTheme="minorBidi" w:hAnsiTheme="minorBidi"/>
          <w:b/>
          <w:bCs/>
          <w:snapToGrid w:val="0"/>
          <w:sz w:val="24"/>
          <w:szCs w:val="24"/>
        </w:rPr>
        <w:tab/>
      </w:r>
      <w:r>
        <w:rPr>
          <w:rFonts w:asciiTheme="minorBidi" w:hAnsiTheme="minorBidi"/>
          <w:b/>
          <w:bCs/>
          <w:snapToGrid w:val="0"/>
          <w:sz w:val="24"/>
          <w:szCs w:val="24"/>
        </w:rPr>
        <w:tab/>
      </w:r>
      <w:r>
        <w:rPr>
          <w:rFonts w:asciiTheme="minorBidi" w:hAnsiTheme="minorBidi"/>
          <w:b/>
          <w:bCs/>
          <w:snapToGrid w:val="0"/>
          <w:sz w:val="24"/>
          <w:szCs w:val="24"/>
        </w:rPr>
        <w:tab/>
      </w:r>
      <w:r>
        <w:rPr>
          <w:rFonts w:asciiTheme="minorBidi" w:hAnsiTheme="minorBidi"/>
          <w:b/>
          <w:bCs/>
          <w:snapToGrid w:val="0"/>
          <w:sz w:val="24"/>
          <w:szCs w:val="24"/>
        </w:rPr>
        <w:tab/>
      </w:r>
      <w:r>
        <w:rPr>
          <w:rFonts w:asciiTheme="minorBidi" w:hAnsiTheme="minorBidi"/>
          <w:b/>
          <w:bCs/>
          <w:snapToGrid w:val="0"/>
          <w:sz w:val="24"/>
          <w:szCs w:val="24"/>
        </w:rPr>
        <w:tab/>
      </w:r>
      <w:r w:rsidR="000F41A4">
        <w:rPr>
          <w:rFonts w:asciiTheme="minorBidi" w:hAnsiTheme="minorBidi"/>
          <w:b/>
          <w:bCs/>
          <w:snapToGrid w:val="0"/>
          <w:sz w:val="24"/>
          <w:szCs w:val="24"/>
        </w:rPr>
        <w:t xml:space="preserve">                 </w:t>
      </w:r>
      <w:r w:rsidR="000F41A4" w:rsidRPr="000F41A4">
        <w:rPr>
          <w:rFonts w:asciiTheme="minorBidi" w:hAnsiTheme="minorBidi"/>
          <w:b/>
          <w:bCs/>
          <w:snapToGrid w:val="0"/>
          <w:sz w:val="24"/>
          <w:szCs w:val="24"/>
        </w:rPr>
        <w:t>R2-2308533</w:t>
      </w:r>
    </w:p>
    <w:p w14:paraId="0220B0F4" w14:textId="77777777" w:rsidR="004F0162" w:rsidRDefault="004F0162" w:rsidP="004F0162">
      <w:pPr>
        <w:spacing w:after="0"/>
        <w:rPr>
          <w:rFonts w:asciiTheme="minorBidi" w:hAnsiTheme="minorBidi"/>
          <w:b/>
          <w:bCs/>
          <w:snapToGrid w:val="0"/>
          <w:sz w:val="24"/>
          <w:szCs w:val="24"/>
        </w:rPr>
      </w:pPr>
      <w:r>
        <w:rPr>
          <w:rFonts w:asciiTheme="minorBidi" w:hAnsiTheme="minorBidi"/>
          <w:b/>
          <w:bCs/>
          <w:snapToGrid w:val="0"/>
          <w:sz w:val="24"/>
          <w:szCs w:val="24"/>
        </w:rPr>
        <w:t>Toulouse, France, August 21</w:t>
      </w:r>
      <w:r>
        <w:rPr>
          <w:rFonts w:asciiTheme="minorBidi" w:hAnsiTheme="minorBidi"/>
          <w:b/>
          <w:bCs/>
          <w:snapToGrid w:val="0"/>
          <w:sz w:val="24"/>
          <w:szCs w:val="24"/>
          <w:vertAlign w:val="superscript"/>
        </w:rPr>
        <w:t>st</w:t>
      </w:r>
      <w:r>
        <w:rPr>
          <w:rFonts w:asciiTheme="minorBidi" w:hAnsiTheme="minorBidi"/>
          <w:b/>
          <w:bCs/>
          <w:snapToGrid w:val="0"/>
          <w:sz w:val="24"/>
          <w:szCs w:val="24"/>
        </w:rPr>
        <w:t xml:space="preserve"> – August 25</w:t>
      </w:r>
      <w:r>
        <w:rPr>
          <w:rFonts w:asciiTheme="minorBidi" w:hAnsiTheme="minorBidi"/>
          <w:b/>
          <w:bCs/>
          <w:snapToGrid w:val="0"/>
          <w:sz w:val="24"/>
          <w:szCs w:val="24"/>
          <w:vertAlign w:val="superscript"/>
        </w:rPr>
        <w:t>th</w:t>
      </w:r>
      <w:r>
        <w:rPr>
          <w:rFonts w:asciiTheme="minorBidi" w:hAnsiTheme="minorBidi"/>
          <w:b/>
          <w:bCs/>
          <w:snapToGrid w:val="0"/>
          <w:sz w:val="24"/>
          <w:szCs w:val="24"/>
        </w:rPr>
        <w:t>, 2023</w:t>
      </w:r>
    </w:p>
    <w:p w14:paraId="1A46D608" w14:textId="77777777" w:rsidR="00E627D2" w:rsidRPr="004F0162" w:rsidRDefault="00E627D2" w:rsidP="00C05AC4">
      <w:pPr>
        <w:spacing w:after="0"/>
        <w:rPr>
          <w:rFonts w:asciiTheme="minorBidi" w:hAnsiTheme="minorBidi"/>
          <w:b/>
          <w:bCs/>
          <w:snapToGrid w:val="0"/>
          <w:sz w:val="24"/>
          <w:szCs w:val="24"/>
        </w:rPr>
      </w:pPr>
    </w:p>
    <w:p w14:paraId="3968EB5D" w14:textId="138EE0AF"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613846">
        <w:rPr>
          <w:rFonts w:asciiTheme="minorBidi" w:hAnsiTheme="minorBidi"/>
          <w:b/>
          <w:bCs/>
          <w:snapToGrid w:val="0"/>
          <w:sz w:val="24"/>
          <w:szCs w:val="24"/>
          <w:lang w:val="en-US"/>
        </w:rPr>
        <w:t>7</w:t>
      </w:r>
      <w:r w:rsidR="0097416D">
        <w:rPr>
          <w:rFonts w:asciiTheme="minorBidi" w:hAnsiTheme="minorBidi"/>
          <w:b/>
          <w:bCs/>
          <w:snapToGrid w:val="0"/>
          <w:sz w:val="24"/>
          <w:szCs w:val="24"/>
          <w:lang w:val="en-US"/>
        </w:rPr>
        <w:t>.3.</w:t>
      </w:r>
      <w:r w:rsidR="008832D7">
        <w:rPr>
          <w:rFonts w:asciiTheme="minorBidi" w:hAnsiTheme="minorBidi"/>
          <w:b/>
          <w:bCs/>
          <w:snapToGrid w:val="0"/>
          <w:sz w:val="24"/>
          <w:szCs w:val="24"/>
          <w:lang w:val="en-US"/>
        </w:rPr>
        <w:t>4 Cell</w:t>
      </w:r>
      <w:r w:rsidR="00613846" w:rsidRPr="00613846">
        <w:rPr>
          <w:rFonts w:asciiTheme="minorBidi" w:hAnsiTheme="minorBidi"/>
          <w:b/>
          <w:bCs/>
          <w:snapToGrid w:val="0"/>
          <w:sz w:val="24"/>
          <w:szCs w:val="24"/>
          <w:lang w:val="en-US"/>
        </w:rPr>
        <w:t xml:space="preserve"> selection/re-selection</w:t>
      </w:r>
    </w:p>
    <w:p w14:paraId="091A1AD7" w14:textId="7702FA39"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97416D">
        <w:rPr>
          <w:rFonts w:asciiTheme="minorBidi" w:hAnsiTheme="minorBidi"/>
          <w:b/>
          <w:bCs/>
          <w:snapToGrid w:val="0"/>
          <w:sz w:val="24"/>
          <w:szCs w:val="24"/>
          <w:lang w:val="en-US"/>
        </w:rPr>
        <w:t>Cell Selection and Re-Selection</w:t>
      </w:r>
      <w:r w:rsidR="00B6066F">
        <w:rPr>
          <w:rFonts w:asciiTheme="minorBidi" w:hAnsiTheme="minorBidi"/>
          <w:b/>
          <w:bCs/>
          <w:snapToGrid w:val="0"/>
          <w:sz w:val="24"/>
          <w:szCs w:val="24"/>
          <w:lang w:val="en-US"/>
        </w:rPr>
        <w:t xml:space="preserve"> for NES</w:t>
      </w:r>
    </w:p>
    <w:p w14:paraId="49846B98" w14:textId="4E81072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Fraunhofer IIS</w:t>
      </w:r>
      <w:r w:rsidR="00B6066F">
        <w:rPr>
          <w:rFonts w:asciiTheme="minorBidi" w:hAnsiTheme="minorBidi"/>
          <w:b/>
          <w:bCs/>
          <w:snapToGrid w:val="0"/>
          <w:sz w:val="24"/>
          <w:szCs w:val="24"/>
          <w:lang w:val="en-US"/>
        </w:rPr>
        <w:t xml:space="preserve">, </w:t>
      </w:r>
      <w:r w:rsidR="00B6066F" w:rsidRPr="009D7AA5">
        <w:rPr>
          <w:rFonts w:asciiTheme="minorBidi" w:hAnsiTheme="minorBidi"/>
          <w:b/>
          <w:bCs/>
          <w:snapToGrid w:val="0"/>
          <w:sz w:val="24"/>
          <w:szCs w:val="24"/>
          <w:lang w:val="en-US"/>
        </w:rPr>
        <w:t xml:space="preserve">Fraunhofer </w:t>
      </w:r>
      <w:r w:rsidR="00B6066F">
        <w:rPr>
          <w:rFonts w:asciiTheme="minorBidi" w:hAnsiTheme="minorBidi"/>
          <w:b/>
          <w:bCs/>
          <w:snapToGrid w:val="0"/>
          <w:sz w:val="24"/>
          <w:szCs w:val="24"/>
          <w:lang w:val="en-US"/>
        </w:rPr>
        <w:t>HHI</w:t>
      </w:r>
    </w:p>
    <w:p w14:paraId="7820769D" w14:textId="1E2A26CD" w:rsidR="00C05AC4" w:rsidRDefault="00C05AC4" w:rsidP="00510A4D">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356D0D6E" w14:textId="77777777" w:rsidR="00C05AC4" w:rsidRPr="00B41BCC" w:rsidRDefault="00C05AC4" w:rsidP="00510A4D">
      <w:pPr>
        <w:pStyle w:val="berschrift1"/>
        <w:tabs>
          <w:tab w:val="clear" w:pos="432"/>
        </w:tabs>
        <w:spacing w:before="480"/>
        <w:ind w:left="431" w:hanging="431"/>
        <w:rPr>
          <w:snapToGrid w:val="0"/>
          <w:lang w:val="en-US"/>
        </w:rPr>
      </w:pPr>
      <w:r w:rsidRPr="007B14CC">
        <w:rPr>
          <w:lang w:val="en-US"/>
        </w:rPr>
        <w:t>Introduction</w:t>
      </w:r>
    </w:p>
    <w:p w14:paraId="5A33D493" w14:textId="3D9B42DF" w:rsidR="00E136D8" w:rsidRPr="00724B44" w:rsidRDefault="00277E0D" w:rsidP="005E15AE">
      <w:pPr>
        <w:pStyle w:val="3GPPNormalText"/>
      </w:pPr>
      <w:r>
        <w:t>During the ongoing discussion on cell selection / re-selection the</w:t>
      </w:r>
      <w:r w:rsidR="009D5905">
        <w:t xml:space="preserve"> following agreements were </w:t>
      </w:r>
      <w:r>
        <w:t>concluded during</w:t>
      </w:r>
      <w:r w:rsidR="009D5905">
        <w:t xml:space="preserve"> the preceding RAN2 meeting #122</w:t>
      </w:r>
      <w:r w:rsidR="00DE4EC3">
        <w:t xml:space="preserve"> [1]</w:t>
      </w:r>
      <w:r>
        <w:t>:</w:t>
      </w:r>
      <w:r w:rsidR="009D5905">
        <w:t xml:space="preserve"> </w:t>
      </w:r>
    </w:p>
    <w:tbl>
      <w:tblPr>
        <w:tblStyle w:val="Tabellenraster"/>
        <w:tblW w:w="0" w:type="auto"/>
        <w:tblLook w:val="04A0" w:firstRow="1" w:lastRow="0" w:firstColumn="1" w:lastColumn="0" w:noHBand="0" w:noVBand="1"/>
      </w:tblPr>
      <w:tblGrid>
        <w:gridCol w:w="9962"/>
      </w:tblGrid>
      <w:tr w:rsidR="00611567" w:rsidRPr="00DA1B33" w:rsidDel="00611567" w14:paraId="4A74F5A6" w14:textId="77777777" w:rsidTr="007061BC">
        <w:tc>
          <w:tcPr>
            <w:tcW w:w="9962" w:type="dxa"/>
          </w:tcPr>
          <w:p w14:paraId="4650B977" w14:textId="653CD056" w:rsidR="00566AAD" w:rsidRPr="00566AAD" w:rsidRDefault="00566AAD" w:rsidP="00566AAD">
            <w:pPr>
              <w:ind w:left="360"/>
              <w:rPr>
                <w:bCs/>
                <w:sz w:val="22"/>
                <w:szCs w:val="22"/>
              </w:rPr>
            </w:pPr>
            <w:r w:rsidRPr="00566AAD">
              <w:rPr>
                <w:bCs/>
                <w:sz w:val="22"/>
                <w:szCs w:val="22"/>
              </w:rPr>
              <w:t>We will define UE capabilities with signaling, Details are FFS and will be discussed later during the WI phase.</w:t>
            </w:r>
          </w:p>
          <w:p w14:paraId="56565E85" w14:textId="371E5359" w:rsidR="00611567" w:rsidRPr="00EE1502" w:rsidDel="00611567" w:rsidRDefault="00566AAD" w:rsidP="00566AAD">
            <w:pPr>
              <w:ind w:left="360"/>
              <w:rPr>
                <w:bCs/>
                <w:sz w:val="22"/>
                <w:szCs w:val="22"/>
              </w:rPr>
            </w:pPr>
            <w:r w:rsidRPr="00566AAD">
              <w:rPr>
                <w:bCs/>
                <w:sz w:val="22"/>
                <w:szCs w:val="22"/>
              </w:rPr>
              <w:t>Separate camping restrictions for NES-capable and non-NES UEs will be defined. FFS if it is a single bit or more.</w:t>
            </w:r>
          </w:p>
        </w:tc>
      </w:tr>
    </w:tbl>
    <w:p w14:paraId="3D3C1F18" w14:textId="6031EC8B" w:rsidR="00DA15D3" w:rsidRPr="003612A0" w:rsidRDefault="00277E0D" w:rsidP="00724B44">
      <w:pPr>
        <w:pStyle w:val="3GPPNormalText"/>
      </w:pPr>
      <w:r>
        <w:t xml:space="preserve">The </w:t>
      </w:r>
      <w:r w:rsidR="009D5905">
        <w:t>agreement</w:t>
      </w:r>
      <w:r w:rsidR="009D5905" w:rsidRPr="00724B44">
        <w:t xml:space="preserve"> is to specify mechanisms for avoiding legacy UEs accessing cells applying Rel-18 NES techniques</w:t>
      </w:r>
      <w:r w:rsidR="00F56319">
        <w:t xml:space="preserve">. </w:t>
      </w:r>
      <w:r w:rsidR="00DA15D3" w:rsidRPr="00AF25B4">
        <w:t xml:space="preserve">This </w:t>
      </w:r>
      <w:r w:rsidR="000C19EE">
        <w:t>contribution</w:t>
      </w:r>
      <w:r w:rsidR="00DA15D3" w:rsidRPr="00AF25B4">
        <w:t xml:space="preserve"> </w:t>
      </w:r>
      <w:r w:rsidR="00866992">
        <w:t>discusses</w:t>
      </w:r>
      <w:r w:rsidR="00DA15D3" w:rsidRPr="00AF25B4">
        <w:t xml:space="preserve"> the </w:t>
      </w:r>
      <w:r w:rsidR="00DE4EC3">
        <w:t>conventional</w:t>
      </w:r>
      <w:r w:rsidR="00DE4EC3" w:rsidRPr="00AF25B4">
        <w:t xml:space="preserve"> </w:t>
      </w:r>
      <w:r w:rsidR="00DA15D3" w:rsidRPr="00AF25B4">
        <w:t xml:space="preserve">barring method and identify potential challenges and limitations that could arise with the introduction of </w:t>
      </w:r>
      <w:r w:rsidR="0059498E">
        <w:t>Rel-18 NES techniques</w:t>
      </w:r>
      <w:r w:rsidR="00DA15D3" w:rsidRPr="00724B44">
        <w:t>.</w:t>
      </w:r>
    </w:p>
    <w:p w14:paraId="42C3F0BC" w14:textId="3D4689E3" w:rsidR="00E961B6" w:rsidRDefault="002B2025" w:rsidP="00510A4D">
      <w:pPr>
        <w:pStyle w:val="berschrift1"/>
        <w:spacing w:before="480"/>
        <w:ind w:left="431" w:hanging="431"/>
      </w:pPr>
      <w:r>
        <w:t>Cell Selection and Re-selection</w:t>
      </w:r>
    </w:p>
    <w:p w14:paraId="1E9EEB6C" w14:textId="54326AE1" w:rsidR="00EE09A5" w:rsidRDefault="00DD2E14" w:rsidP="00724B44">
      <w:pPr>
        <w:pStyle w:val="3GPPNormalText"/>
      </w:pPr>
      <w:r w:rsidRPr="005E15AE">
        <w:t>During the</w:t>
      </w:r>
      <w:r w:rsidR="00DE4EC3">
        <w:t xml:space="preserve"> previous </w:t>
      </w:r>
      <w:r w:rsidR="00F56319">
        <w:t>meetings</w:t>
      </w:r>
      <w:r w:rsidR="00F56319" w:rsidRPr="005E15AE">
        <w:t>,</w:t>
      </w:r>
      <w:r w:rsidRPr="005E15AE">
        <w:t xml:space="preserve"> the importance of barring legacy UEs </w:t>
      </w:r>
      <w:r w:rsidR="004D4887">
        <w:t>from cells applying</w:t>
      </w:r>
      <w:r w:rsidRPr="005E15AE">
        <w:t xml:space="preserve"> NES techn</w:t>
      </w:r>
      <w:r w:rsidRPr="00AF25B4">
        <w:t>iques was</w:t>
      </w:r>
      <w:r w:rsidRPr="005E15AE">
        <w:t xml:space="preserve"> </w:t>
      </w:r>
      <w:r w:rsidR="004D4887">
        <w:t>discussed</w:t>
      </w:r>
      <w:r w:rsidRPr="005E15AE">
        <w:t xml:space="preserve">. </w:t>
      </w:r>
      <w:r w:rsidR="004D4887">
        <w:t xml:space="preserve">Cell barring </w:t>
      </w:r>
      <w:r w:rsidR="008649A5">
        <w:t xml:space="preserve">may prevent </w:t>
      </w:r>
      <w:r w:rsidR="004D4887">
        <w:t xml:space="preserve">legacy UEs to access </w:t>
      </w:r>
      <w:r w:rsidR="008649A5">
        <w:t xml:space="preserve">or camp on </w:t>
      </w:r>
      <w:r w:rsidR="004D4887">
        <w:t>a cell, once NES techniques are applied, e.g. during low traffic load scenarios</w:t>
      </w:r>
      <w:r w:rsidR="00F56319">
        <w:t>.</w:t>
      </w:r>
    </w:p>
    <w:p w14:paraId="6BCA922A" w14:textId="441CF3A0" w:rsidR="00B8705B" w:rsidRDefault="00796801" w:rsidP="00724B44">
      <w:pPr>
        <w:pStyle w:val="3GPPNormalText"/>
      </w:pPr>
      <w:r w:rsidRPr="00AF25B4">
        <w:t>However,</w:t>
      </w:r>
      <w:r w:rsidR="00556F34">
        <w:t xml:space="preserve"> as some NES features were selected for Rel-18 and further features are likely to be introduced on future releases there will be hardly a “NES cell”, but instead </w:t>
      </w:r>
      <w:r w:rsidR="00556F34" w:rsidRPr="005E15AE">
        <w:t>there will be cells supporting a certain set of NES features</w:t>
      </w:r>
      <w:r w:rsidR="00556F34">
        <w:t>.</w:t>
      </w:r>
      <w:r w:rsidR="00582A36">
        <w:t xml:space="preserve"> The discussion of cell barring needs to be revisited according </w:t>
      </w:r>
      <w:r w:rsidR="003F4DD7">
        <w:t>to this feature-set view</w:t>
      </w:r>
      <w:r w:rsidR="00582A36">
        <w:t>.</w:t>
      </w:r>
      <w:r w:rsidR="00556F34">
        <w:t xml:space="preserve"> </w:t>
      </w:r>
      <w:r w:rsidR="00582A36">
        <w:t>A</w:t>
      </w:r>
      <w:r w:rsidRPr="00AF25B4">
        <w:t>s diverse</w:t>
      </w:r>
      <w:r w:rsidR="00DD2E14">
        <w:t xml:space="preserve"> NES</w:t>
      </w:r>
      <w:r w:rsidR="00DD2E14" w:rsidRPr="005E15AE">
        <w:t xml:space="preserve"> techniques </w:t>
      </w:r>
      <w:r>
        <w:t xml:space="preserve">may be </w:t>
      </w:r>
      <w:r w:rsidR="008556A1">
        <w:t>implemented</w:t>
      </w:r>
      <w:r w:rsidR="00DD2E14" w:rsidRPr="005E15AE">
        <w:t xml:space="preserve">, there </w:t>
      </w:r>
      <w:r w:rsidR="00DD2E14">
        <w:t>might</w:t>
      </w:r>
      <w:r w:rsidR="00DD2E14" w:rsidRPr="005E15AE">
        <w:t xml:space="preserve"> be </w:t>
      </w:r>
      <w:r w:rsidR="00DD2E14">
        <w:t>multiple</w:t>
      </w:r>
      <w:r w:rsidR="00DD2E14" w:rsidRPr="005E15AE">
        <w:t xml:space="preserve"> groups of UEs support</w:t>
      </w:r>
      <w:r w:rsidR="008649A5">
        <w:t>ing</w:t>
      </w:r>
      <w:r w:rsidR="00DD2E14" w:rsidRPr="005E15AE">
        <w:t xml:space="preserve"> </w:t>
      </w:r>
      <w:r w:rsidR="008556A1">
        <w:t>diverse</w:t>
      </w:r>
      <w:r>
        <w:t xml:space="preserve"> types of</w:t>
      </w:r>
      <w:r w:rsidR="00DD2E14" w:rsidRPr="005E15AE">
        <w:t xml:space="preserve"> </w:t>
      </w:r>
      <w:r w:rsidR="00DD2E14">
        <w:t xml:space="preserve">NES </w:t>
      </w:r>
      <w:r w:rsidR="00DD2E14" w:rsidRPr="005E15AE">
        <w:t>techniques</w:t>
      </w:r>
      <w:r w:rsidR="003F4DD7">
        <w:t xml:space="preserve"> and within a technique there may even be multiple UE capabilities</w:t>
      </w:r>
      <w:r>
        <w:t xml:space="preserve">. </w:t>
      </w:r>
      <w:r w:rsidR="00582A36">
        <w:t>As such,</w:t>
      </w:r>
      <w:r w:rsidRPr="00AF25B4">
        <w:t xml:space="preserve"> </w:t>
      </w:r>
      <w:r w:rsidR="00DD2E14" w:rsidRPr="005E15AE">
        <w:t xml:space="preserve">simply separating UEs into legacy </w:t>
      </w:r>
      <w:r w:rsidR="00DD2E14">
        <w:t xml:space="preserve">UEs </w:t>
      </w:r>
      <w:r w:rsidR="00DD2E14" w:rsidRPr="005E15AE">
        <w:t xml:space="preserve">and </w:t>
      </w:r>
      <w:r w:rsidR="00582A36">
        <w:t xml:space="preserve">NES-capable </w:t>
      </w:r>
      <w:r w:rsidR="00DD2E14">
        <w:t>UEs</w:t>
      </w:r>
      <w:r w:rsidRPr="00AF25B4">
        <w:t xml:space="preserve"> may</w:t>
      </w:r>
      <w:r w:rsidR="008556A1">
        <w:t xml:space="preserve"> not</w:t>
      </w:r>
      <w:r w:rsidRPr="00AF25B4">
        <w:t xml:space="preserve"> provide the</w:t>
      </w:r>
      <w:r w:rsidR="008556A1" w:rsidRPr="00AF25B4">
        <w:t xml:space="preserve"> best match</w:t>
      </w:r>
      <w:r w:rsidR="00582A36">
        <w:t xml:space="preserve"> for operator needs.</w:t>
      </w:r>
      <w:r w:rsidR="008556A1" w:rsidRPr="00AF25B4">
        <w:t xml:space="preserve"> </w:t>
      </w:r>
      <w:r w:rsidR="00582A36">
        <w:t>Instead, a finer granularity may be considered. Namely, o</w:t>
      </w:r>
      <w:r>
        <w:t xml:space="preserve">nly </w:t>
      </w:r>
      <w:r w:rsidR="008556A1">
        <w:t xml:space="preserve">those </w:t>
      </w:r>
      <w:r>
        <w:t>UEs</w:t>
      </w:r>
      <w:r w:rsidR="00DD2E14" w:rsidRPr="005E15AE">
        <w:t xml:space="preserve"> should </w:t>
      </w:r>
      <w:r w:rsidR="008556A1">
        <w:t>be barred from camping on a cell</w:t>
      </w:r>
      <w:r w:rsidR="00DD2E14" w:rsidRPr="005E15AE">
        <w:t xml:space="preserve"> that </w:t>
      </w:r>
      <w:r w:rsidR="00577357">
        <w:t>are not able to handle</w:t>
      </w:r>
      <w:r w:rsidR="00DD2E14" w:rsidRPr="005E15AE">
        <w:t xml:space="preserve"> the </w:t>
      </w:r>
      <w:r w:rsidR="008556A1">
        <w:t xml:space="preserve">applied NES </w:t>
      </w:r>
      <w:r w:rsidR="008556A1" w:rsidRPr="00AF25B4">
        <w:t>techniques.</w:t>
      </w:r>
    </w:p>
    <w:p w14:paraId="2D0DEC43" w14:textId="1B07CE29" w:rsidR="00EC21F9" w:rsidRDefault="00B8705B">
      <w:pPr>
        <w:pStyle w:val="3GPPNormalText"/>
      </w:pPr>
      <w:r w:rsidRPr="00B8705B">
        <w:t>Even within the Rel</w:t>
      </w:r>
      <w:r>
        <w:t>-</w:t>
      </w:r>
      <w:r w:rsidRPr="00B8705B">
        <w:t xml:space="preserve">18, there can be variability in the extent to which UEs support NES techniques. While certain UEs are equipped to handle a group of techniques, including cell DTX/DRX and spatial adaptation methods, others might have limited compatibility, accommodating only specific methods. </w:t>
      </w:r>
      <w:r w:rsidR="003F4DD7">
        <w:t>As an example, should a UE supporting</w:t>
      </w:r>
      <w:r w:rsidR="00821EC7">
        <w:t xml:space="preserve"> spatial adaptation but not</w:t>
      </w:r>
      <w:r w:rsidR="003F4DD7">
        <w:t xml:space="preserve"> Cell DTX/DRX be precluded from a cell applying Cell DTX/DRX?</w:t>
      </w:r>
      <w:r w:rsidR="00821EC7">
        <w:t xml:space="preserve"> Quite certainly yes. </w:t>
      </w:r>
      <w:r w:rsidR="003F4DD7">
        <w:t xml:space="preserve"> </w:t>
      </w:r>
      <w:r w:rsidR="00A64CB7">
        <w:t xml:space="preserve"> But </w:t>
      </w:r>
      <w:r w:rsidR="00821EC7">
        <w:t xml:space="preserve">is such UE a </w:t>
      </w:r>
      <w:r w:rsidR="00393682">
        <w:rPr>
          <w:bCs/>
        </w:rPr>
        <w:t>“NES-capable UE</w:t>
      </w:r>
      <w:r w:rsidR="00821EC7">
        <w:rPr>
          <w:bCs/>
        </w:rPr>
        <w:t>”? If yes</w:t>
      </w:r>
      <w:r w:rsidR="00393682">
        <w:rPr>
          <w:bCs/>
        </w:rPr>
        <w:t>,</w:t>
      </w:r>
      <w:r w:rsidR="00821EC7">
        <w:rPr>
          <w:bCs/>
        </w:rPr>
        <w:t xml:space="preserve"> it cannot be barred. If no</w:t>
      </w:r>
      <w:r w:rsidR="00393682">
        <w:rPr>
          <w:bCs/>
        </w:rPr>
        <w:t>,</w:t>
      </w:r>
      <w:r w:rsidR="00821EC7">
        <w:rPr>
          <w:bCs/>
        </w:rPr>
        <w:t xml:space="preserve"> it will be barred even on cells applying just spatial adaptation.</w:t>
      </w:r>
      <w:r w:rsidR="00821EC7">
        <w:t xml:space="preserve"> Clearly</w:t>
      </w:r>
      <w:r w:rsidRPr="00B8705B">
        <w:t>, applying selective barring to UEs becomes critical to ensure optimal network functioning</w:t>
      </w:r>
      <w:r>
        <w:t>.</w:t>
      </w:r>
      <w:r w:rsidR="003F4DD7">
        <w:t xml:space="preserve"> </w:t>
      </w:r>
      <w:r w:rsidR="00EC21F9" w:rsidRPr="00EC21F9">
        <w:t xml:space="preserve">As illustrated in </w:t>
      </w:r>
      <w:r w:rsidR="00C76BA7">
        <w:fldChar w:fldCharType="begin"/>
      </w:r>
      <w:r w:rsidR="00C76BA7">
        <w:instrText xml:space="preserve"> REF _Ref127461121 \h </w:instrText>
      </w:r>
      <w:r w:rsidR="00C76BA7">
        <w:fldChar w:fldCharType="separate"/>
      </w:r>
      <w:r w:rsidR="00C76BA7">
        <w:t xml:space="preserve">Figure </w:t>
      </w:r>
      <w:r w:rsidR="00C76BA7">
        <w:rPr>
          <w:noProof/>
        </w:rPr>
        <w:t>1</w:t>
      </w:r>
      <w:r w:rsidR="00C76BA7">
        <w:fldChar w:fldCharType="end"/>
      </w:r>
      <w:r w:rsidR="00C76BA7">
        <w:t xml:space="preserve"> </w:t>
      </w:r>
      <w:r w:rsidR="00EC21F9" w:rsidRPr="00EC21F9">
        <w:t>below, scenarios with multiple UEs and gNBs supporting one or more NES techniques will becom</w:t>
      </w:r>
      <w:r w:rsidR="00F12CCB">
        <w:t>e</w:t>
      </w:r>
      <w:r w:rsidR="00EC21F9" w:rsidRPr="00EC21F9">
        <w:t xml:space="preserve"> more</w:t>
      </w:r>
      <w:r w:rsidR="00F12CCB">
        <w:t xml:space="preserve"> and more</w:t>
      </w:r>
      <w:r w:rsidR="00EC21F9" w:rsidRPr="00EC21F9">
        <w:t xml:space="preserve"> common. When a gNB applies a NES technique, it </w:t>
      </w:r>
      <w:r w:rsidR="00F12CCB">
        <w:t>may be</w:t>
      </w:r>
      <w:r w:rsidR="00EC21F9" w:rsidRPr="00EC21F9">
        <w:t xml:space="preserve"> crucial to bar all UEs that do not support it. Therefore, the importance of filtering out UEs that are not compatible with the applied techniques will only grow with time</w:t>
      </w:r>
      <w:r w:rsidR="003D6265">
        <w:t xml:space="preserve"> which may not be easily done using a single bit</w:t>
      </w:r>
      <w:r w:rsidR="003F4DD7">
        <w:t xml:space="preserve"> to distinguish </w:t>
      </w:r>
      <w:r w:rsidR="003F4DD7">
        <w:rPr>
          <w:bCs/>
        </w:rPr>
        <w:t>for “NES-capable UEs” from “non-NES UEs”</w:t>
      </w:r>
      <w:r w:rsidR="00EC21F9" w:rsidRPr="00EC21F9">
        <w:t>.</w:t>
      </w:r>
    </w:p>
    <w:p w14:paraId="790B73EF" w14:textId="77777777" w:rsidR="00EC21F9" w:rsidRDefault="00EC21F9">
      <w:pPr>
        <w:pStyle w:val="3GPPNormalText"/>
      </w:pPr>
    </w:p>
    <w:p w14:paraId="3747F4FE" w14:textId="7D21A812" w:rsidR="00EC21F9" w:rsidRDefault="00EC21F9">
      <w:pPr>
        <w:pStyle w:val="3GPPNormalText"/>
      </w:pPr>
    </w:p>
    <w:p w14:paraId="475AAABB" w14:textId="77777777" w:rsidR="00C76BA7" w:rsidRDefault="00EC21F9" w:rsidP="00724B44">
      <w:pPr>
        <w:pStyle w:val="3GPPNormalText"/>
        <w:keepNext/>
      </w:pPr>
      <w:r>
        <w:rPr>
          <w:noProof/>
          <w:lang w:val="de-DE" w:eastAsia="de-DE"/>
        </w:rPr>
        <w:drawing>
          <wp:inline distT="0" distB="0" distL="0" distR="0" wp14:anchorId="4B32EAF2" wp14:editId="22787353">
            <wp:extent cx="6332220" cy="3479800"/>
            <wp:effectExtent l="0" t="0" r="0" b="6350"/>
            <wp:docPr id="1" name="Picture 1"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 schematic&#10;&#10;Description automatically generated"/>
                    <pic:cNvPicPr/>
                  </pic:nvPicPr>
                  <pic:blipFill rotWithShape="1">
                    <a:blip r:embed="rId13"/>
                    <a:srcRect b="2300"/>
                    <a:stretch/>
                  </pic:blipFill>
                  <pic:spPr bwMode="auto">
                    <a:xfrm>
                      <a:off x="0" y="0"/>
                      <a:ext cx="6332220" cy="3479800"/>
                    </a:xfrm>
                    <a:prstGeom prst="rect">
                      <a:avLst/>
                    </a:prstGeom>
                    <a:ln>
                      <a:noFill/>
                    </a:ln>
                    <a:extLst>
                      <a:ext uri="{53640926-AAD7-44D8-BBD7-CCE9431645EC}">
                        <a14:shadowObscured xmlns:a14="http://schemas.microsoft.com/office/drawing/2010/main"/>
                      </a:ext>
                    </a:extLst>
                  </pic:spPr>
                </pic:pic>
              </a:graphicData>
            </a:graphic>
          </wp:inline>
        </w:drawing>
      </w:r>
    </w:p>
    <w:p w14:paraId="0F39B1AE" w14:textId="4A21CAD5" w:rsidR="00EC21F9" w:rsidRDefault="00C76BA7" w:rsidP="00724B44">
      <w:pPr>
        <w:pStyle w:val="Beschriftung"/>
        <w:jc w:val="both"/>
      </w:pPr>
      <w:bookmarkStart w:id="0" w:name="_Ref127461121"/>
      <w:r>
        <w:t xml:space="preserve">Figure </w:t>
      </w:r>
      <w:r>
        <w:fldChar w:fldCharType="begin"/>
      </w:r>
      <w:r>
        <w:instrText xml:space="preserve"> SEQ Figure \* ARABIC </w:instrText>
      </w:r>
      <w:r>
        <w:fldChar w:fldCharType="separate"/>
      </w:r>
      <w:r>
        <w:rPr>
          <w:noProof/>
        </w:rPr>
        <w:t>1</w:t>
      </w:r>
      <w:r>
        <w:fldChar w:fldCharType="end"/>
      </w:r>
      <w:bookmarkEnd w:id="0"/>
      <w:r>
        <w:t xml:space="preserve"> – Only UEs which do not support the specific applied technique need to be barred</w:t>
      </w:r>
    </w:p>
    <w:p w14:paraId="6571F064" w14:textId="77777777" w:rsidR="00EC21F9" w:rsidRPr="005E15AE" w:rsidRDefault="00EC21F9" w:rsidP="00724B44">
      <w:pPr>
        <w:pStyle w:val="3GPPNormalText"/>
      </w:pPr>
    </w:p>
    <w:p w14:paraId="13691E78" w14:textId="179DE9E6" w:rsidR="00CD5682" w:rsidRDefault="008556A1" w:rsidP="00CD5682">
      <w:pPr>
        <w:pStyle w:val="TDocObservation"/>
        <w:jc w:val="both"/>
        <w:rPr>
          <w:bCs/>
          <w:sz w:val="24"/>
          <w:szCs w:val="24"/>
          <w:lang w:val="en-US"/>
        </w:rPr>
      </w:pPr>
      <w:bookmarkStart w:id="1" w:name="_Toc126753650"/>
      <w:r w:rsidRPr="00724B44">
        <w:rPr>
          <w:lang w:val="en-US"/>
        </w:rPr>
        <w:t xml:space="preserve"> </w:t>
      </w:r>
      <w:bookmarkStart w:id="2" w:name="_Ref127516059"/>
      <w:r w:rsidRPr="008556A1">
        <w:rPr>
          <w:bCs/>
          <w:sz w:val="24"/>
          <w:szCs w:val="24"/>
          <w:lang w:val="en-US"/>
        </w:rPr>
        <w:t xml:space="preserve">During the study phase the need for cell barring was discussed </w:t>
      </w:r>
      <w:r w:rsidR="00724B44">
        <w:rPr>
          <w:bCs/>
          <w:sz w:val="24"/>
          <w:szCs w:val="24"/>
          <w:lang w:val="en-US"/>
        </w:rPr>
        <w:t xml:space="preserve">based on </w:t>
      </w:r>
      <w:r w:rsidR="006638E3">
        <w:rPr>
          <w:bCs/>
          <w:sz w:val="24"/>
          <w:szCs w:val="24"/>
          <w:lang w:val="en-US"/>
        </w:rPr>
        <w:t>barring legacy UEs from NES cells while letting NES-capable UEs to access the NES cell</w:t>
      </w:r>
      <w:r>
        <w:rPr>
          <w:bCs/>
          <w:sz w:val="24"/>
          <w:szCs w:val="24"/>
          <w:lang w:val="en-US"/>
        </w:rPr>
        <w:t xml:space="preserve">. This </w:t>
      </w:r>
      <w:r w:rsidR="00724B44">
        <w:rPr>
          <w:bCs/>
          <w:sz w:val="24"/>
          <w:szCs w:val="24"/>
          <w:lang w:val="en-US"/>
        </w:rPr>
        <w:t>differentiation may not be granular</w:t>
      </w:r>
      <w:r>
        <w:rPr>
          <w:bCs/>
          <w:sz w:val="24"/>
          <w:szCs w:val="24"/>
          <w:lang w:val="en-US"/>
        </w:rPr>
        <w:t xml:space="preserve"> enough</w:t>
      </w:r>
      <w:r w:rsidR="00C11C98">
        <w:rPr>
          <w:bCs/>
          <w:sz w:val="24"/>
          <w:szCs w:val="24"/>
          <w:lang w:val="en-US"/>
        </w:rPr>
        <w:t>. Cells may apply a set of NES techniques, while UEs may</w:t>
      </w:r>
      <w:r>
        <w:rPr>
          <w:bCs/>
          <w:sz w:val="24"/>
          <w:szCs w:val="24"/>
          <w:lang w:val="en-US"/>
        </w:rPr>
        <w:t xml:space="preserve"> </w:t>
      </w:r>
      <w:r w:rsidR="00C11C98">
        <w:rPr>
          <w:bCs/>
          <w:sz w:val="24"/>
          <w:szCs w:val="24"/>
          <w:lang w:val="en-US"/>
        </w:rPr>
        <w:t xml:space="preserve">be able to support a </w:t>
      </w:r>
      <w:r w:rsidR="00577357">
        <w:rPr>
          <w:bCs/>
          <w:sz w:val="24"/>
          <w:szCs w:val="24"/>
          <w:lang w:val="en-US"/>
        </w:rPr>
        <w:t>different</w:t>
      </w:r>
      <w:r w:rsidR="00C11C98">
        <w:rPr>
          <w:bCs/>
          <w:sz w:val="24"/>
          <w:szCs w:val="24"/>
          <w:lang w:val="en-US"/>
        </w:rPr>
        <w:t xml:space="preserve"> set of </w:t>
      </w:r>
      <w:r>
        <w:rPr>
          <w:bCs/>
          <w:sz w:val="24"/>
          <w:szCs w:val="24"/>
          <w:lang w:val="en-US"/>
        </w:rPr>
        <w:t xml:space="preserve">NES </w:t>
      </w:r>
      <w:r w:rsidR="00C11C98">
        <w:rPr>
          <w:bCs/>
          <w:sz w:val="24"/>
          <w:szCs w:val="24"/>
          <w:lang w:val="en-US"/>
        </w:rPr>
        <w:t>techniques</w:t>
      </w:r>
      <w:r w:rsidRPr="008556A1">
        <w:rPr>
          <w:bCs/>
          <w:sz w:val="24"/>
          <w:szCs w:val="24"/>
          <w:lang w:val="en-US"/>
        </w:rPr>
        <w:t>.</w:t>
      </w:r>
      <w:bookmarkEnd w:id="1"/>
      <w:bookmarkEnd w:id="2"/>
    </w:p>
    <w:p w14:paraId="04A43AA5" w14:textId="196DC8CA" w:rsidR="001B3DDD" w:rsidRPr="003612A0" w:rsidRDefault="001B3DDD" w:rsidP="00724B44">
      <w:pPr>
        <w:pStyle w:val="3GPPNormalText"/>
      </w:pPr>
      <w:r w:rsidRPr="00AF25B4">
        <w:t>As more NES techniques are expected to be added in future releases, it will become increasingly important to selectively block UEs that do not support the applied techniques in a cell, rather than barring all legacy UEs</w:t>
      </w:r>
      <w:r w:rsidRPr="003612A0">
        <w:t>.</w:t>
      </w:r>
    </w:p>
    <w:p w14:paraId="13C8D009" w14:textId="77777777" w:rsidR="003D6265" w:rsidRDefault="002B2025" w:rsidP="003D6265">
      <w:pPr>
        <w:pStyle w:val="TDocObservation"/>
        <w:jc w:val="both"/>
        <w:rPr>
          <w:bCs/>
          <w:sz w:val="24"/>
          <w:szCs w:val="24"/>
          <w:lang w:val="en-US"/>
        </w:rPr>
      </w:pPr>
      <w:bookmarkStart w:id="3" w:name="_Ref127516076"/>
      <w:r w:rsidRPr="00724B44">
        <w:rPr>
          <w:bCs/>
          <w:sz w:val="24"/>
          <w:szCs w:val="24"/>
          <w:lang w:val="en-US"/>
        </w:rPr>
        <w:t xml:space="preserve">NES market </w:t>
      </w:r>
      <w:r w:rsidR="00C11C98">
        <w:rPr>
          <w:bCs/>
          <w:sz w:val="24"/>
          <w:szCs w:val="24"/>
          <w:lang w:val="en-US"/>
        </w:rPr>
        <w:t xml:space="preserve">may get even more </w:t>
      </w:r>
      <w:r w:rsidRPr="00724B44">
        <w:rPr>
          <w:bCs/>
          <w:sz w:val="24"/>
          <w:szCs w:val="24"/>
          <w:lang w:val="en-US"/>
        </w:rPr>
        <w:t>fragmented</w:t>
      </w:r>
      <w:r w:rsidR="00C11C98">
        <w:rPr>
          <w:bCs/>
          <w:sz w:val="24"/>
          <w:szCs w:val="24"/>
          <w:lang w:val="en-US"/>
        </w:rPr>
        <w:t xml:space="preserve"> with future releases</w:t>
      </w:r>
      <w:r w:rsidRPr="00724B44">
        <w:rPr>
          <w:bCs/>
          <w:sz w:val="24"/>
          <w:szCs w:val="24"/>
          <w:lang w:val="en-US"/>
        </w:rPr>
        <w:t xml:space="preserve">. NES features will be introduced over time, in different releases. </w:t>
      </w:r>
      <w:r>
        <w:rPr>
          <w:bCs/>
          <w:sz w:val="24"/>
          <w:szCs w:val="24"/>
          <w:lang w:val="en-US"/>
        </w:rPr>
        <w:t xml:space="preserve"> For the foreseeable future networks and UEs with different NES capabilities will have to interact.</w:t>
      </w:r>
      <w:bookmarkEnd w:id="3"/>
    </w:p>
    <w:p w14:paraId="39A88F26" w14:textId="11B5CC1A" w:rsidR="00F12CCB" w:rsidRPr="00A411C9" w:rsidRDefault="003D6265" w:rsidP="00A411C9">
      <w:pPr>
        <w:pStyle w:val="TDocObservation"/>
        <w:numPr>
          <w:ilvl w:val="0"/>
          <w:numId w:val="0"/>
        </w:numPr>
        <w:jc w:val="both"/>
        <w:rPr>
          <w:b w:val="0"/>
          <w:bCs/>
          <w:sz w:val="24"/>
          <w:szCs w:val="24"/>
          <w:lang w:val="en-US"/>
        </w:rPr>
      </w:pPr>
      <w:r w:rsidRPr="00DE4EC3">
        <w:rPr>
          <w:b w:val="0"/>
          <w:bCs/>
          <w:lang w:val="en-US"/>
        </w:rPr>
        <w:t>However, with the constant introduction of new features and NES techniques, the current barring mechanism may require frequent redesigns. Therefore, a more flexible and a future-proof approach for barring UEs should be adopted to minimize redesign efforts and ensure efficient management of network resources.</w:t>
      </w:r>
    </w:p>
    <w:p w14:paraId="0C540465" w14:textId="003F5A14" w:rsidR="00526995" w:rsidRDefault="00AF25B4" w:rsidP="00D170E0">
      <w:pPr>
        <w:pStyle w:val="TDocProposal"/>
        <w:spacing w:after="240"/>
        <w:ind w:left="0" w:firstLine="0"/>
        <w:jc w:val="both"/>
        <w:rPr>
          <w:bCs/>
          <w:szCs w:val="24"/>
          <w:lang w:val="en-US"/>
        </w:rPr>
      </w:pPr>
      <w:bookmarkStart w:id="4" w:name="_Ref127516184"/>
      <w:r>
        <w:rPr>
          <w:bCs/>
          <w:szCs w:val="24"/>
          <w:lang w:val="en-US"/>
        </w:rPr>
        <w:t xml:space="preserve">RAN2 may consider a finer granularity for UEs to apply cell barring than to distinguish legacy UEs and NES supporting UEs only. Thus, there might be a better match of UEs being able to camp </w:t>
      </w:r>
      <w:r w:rsidR="00577357">
        <w:rPr>
          <w:bCs/>
          <w:szCs w:val="24"/>
          <w:lang w:val="en-US"/>
        </w:rPr>
        <w:t>on</w:t>
      </w:r>
      <w:r>
        <w:rPr>
          <w:bCs/>
          <w:szCs w:val="24"/>
          <w:lang w:val="en-US"/>
        </w:rPr>
        <w:t xml:space="preserve"> </w:t>
      </w:r>
      <w:r w:rsidR="00577357">
        <w:rPr>
          <w:bCs/>
          <w:szCs w:val="24"/>
          <w:lang w:val="en-US"/>
        </w:rPr>
        <w:t>cells</w:t>
      </w:r>
      <w:r>
        <w:rPr>
          <w:bCs/>
          <w:szCs w:val="24"/>
          <w:lang w:val="en-US"/>
        </w:rPr>
        <w:t xml:space="preserve"> applying </w:t>
      </w:r>
      <w:r w:rsidR="00577357">
        <w:rPr>
          <w:bCs/>
          <w:szCs w:val="24"/>
          <w:lang w:val="en-US"/>
        </w:rPr>
        <w:t xml:space="preserve">NES </w:t>
      </w:r>
      <w:r>
        <w:rPr>
          <w:bCs/>
          <w:szCs w:val="24"/>
          <w:lang w:val="en-US"/>
        </w:rPr>
        <w:t>techniques.</w:t>
      </w:r>
      <w:bookmarkEnd w:id="4"/>
      <w:r>
        <w:rPr>
          <w:bCs/>
          <w:szCs w:val="24"/>
          <w:lang w:val="en-US"/>
        </w:rPr>
        <w:t xml:space="preserve"> </w:t>
      </w:r>
      <w:r w:rsidR="003D6265">
        <w:rPr>
          <w:bCs/>
          <w:szCs w:val="24"/>
          <w:lang w:val="en-US"/>
        </w:rPr>
        <w:t>T</w:t>
      </w:r>
      <w:r w:rsidR="00AC759E">
        <w:rPr>
          <w:bCs/>
          <w:szCs w:val="24"/>
          <w:lang w:val="en-US"/>
        </w:rPr>
        <w:t>herefore, t</w:t>
      </w:r>
      <w:r w:rsidR="003D6265">
        <w:rPr>
          <w:bCs/>
          <w:szCs w:val="24"/>
          <w:lang w:val="en-US"/>
        </w:rPr>
        <w:t xml:space="preserve">o be able to address each NES technique, having more than one bit is beneficiary. </w:t>
      </w:r>
    </w:p>
    <w:p w14:paraId="6E9BB7DD" w14:textId="50FEA28F" w:rsidR="00530805" w:rsidRPr="00EC21F9" w:rsidRDefault="0046303F" w:rsidP="00724B44">
      <w:pPr>
        <w:pStyle w:val="3GPPNormalText"/>
        <w:rPr>
          <w:bCs/>
        </w:rPr>
      </w:pPr>
      <w:r>
        <w:t xml:space="preserve">Due to the introduction of NES features </w:t>
      </w:r>
      <w:r w:rsidR="00530805" w:rsidRPr="005E15AE">
        <w:t xml:space="preserve">cells may need to be barred more frequently </w:t>
      </w:r>
      <w:r>
        <w:t>than they have been barred on the past</w:t>
      </w:r>
      <w:r w:rsidR="00530805" w:rsidRPr="005E15AE">
        <w:t xml:space="preserve">. </w:t>
      </w:r>
      <w:r>
        <w:t xml:space="preserve">During initial access (initial cell search) a UE will need then to traverse more frequencies until it can </w:t>
      </w:r>
      <w:r>
        <w:lastRenderedPageBreak/>
        <w:t>find one which is not barred. Consequently, in order t</w:t>
      </w:r>
      <w:r w:rsidR="00530805" w:rsidRPr="005E15AE">
        <w:t>o p</w:t>
      </w:r>
      <w:bookmarkStart w:id="5" w:name="_GoBack"/>
      <w:bookmarkEnd w:id="5"/>
      <w:r w:rsidR="00530805" w:rsidRPr="005E15AE">
        <w:t>revent significant initial access delays for UEs, the process of receiving and decoding the barring information should be designed to be as quick as possible.</w:t>
      </w:r>
      <w:r>
        <w:t xml:space="preserve"> Therefore, ideally NES-related barring should be directly </w:t>
      </w:r>
      <w:r w:rsidR="00530805" w:rsidRPr="005E15AE">
        <w:t>on the MIB, whic</w:t>
      </w:r>
      <w:r w:rsidR="00530805" w:rsidRPr="00EC21F9">
        <w:t>h could provide quicker access to the information. However, only one bit is left in the MIB</w:t>
      </w:r>
      <w:r>
        <w:t>.</w:t>
      </w:r>
      <w:r w:rsidR="00530805" w:rsidRPr="00EC21F9">
        <w:t xml:space="preserve"> </w:t>
      </w:r>
    </w:p>
    <w:p w14:paraId="7A1F1B19" w14:textId="4B48677B" w:rsidR="008030D0" w:rsidRDefault="008030D0" w:rsidP="008030D0">
      <w:pPr>
        <w:pStyle w:val="TDocObservation"/>
        <w:jc w:val="both"/>
        <w:rPr>
          <w:bCs/>
          <w:sz w:val="24"/>
          <w:szCs w:val="24"/>
          <w:lang w:val="en-US"/>
        </w:rPr>
      </w:pPr>
      <w:bookmarkStart w:id="6" w:name="_Ref127516169"/>
      <w:r>
        <w:rPr>
          <w:bCs/>
          <w:sz w:val="24"/>
          <w:szCs w:val="24"/>
          <w:lang w:val="en-US"/>
        </w:rPr>
        <w:t>Ideally NES-related barring should be on MIB, to allow fast adaptations and not degrade initial access. However only 1 spare bit is left on MIB.</w:t>
      </w:r>
      <w:bookmarkEnd w:id="6"/>
    </w:p>
    <w:p w14:paraId="661471F6" w14:textId="09095D98" w:rsidR="0046303F" w:rsidRPr="00724B44" w:rsidRDefault="0046303F" w:rsidP="00724B44">
      <w:pPr>
        <w:pStyle w:val="TDocProposal"/>
        <w:spacing w:after="240"/>
        <w:ind w:left="0" w:firstLine="0"/>
        <w:jc w:val="both"/>
        <w:rPr>
          <w:bCs/>
          <w:szCs w:val="24"/>
          <w:lang w:val="en-US"/>
        </w:rPr>
      </w:pPr>
      <w:bookmarkStart w:id="7" w:name="_Ref127516216"/>
      <w:r w:rsidRPr="00724B44">
        <w:rPr>
          <w:bCs/>
          <w:szCs w:val="24"/>
          <w:lang w:val="en-US"/>
        </w:rPr>
        <w:t xml:space="preserve">RAN 2 </w:t>
      </w:r>
      <w:r>
        <w:rPr>
          <w:bCs/>
          <w:szCs w:val="24"/>
          <w:lang w:val="en-US"/>
        </w:rPr>
        <w:t>to discuss how to enable fast evaluation of NES-related barring.</w:t>
      </w:r>
      <w:bookmarkEnd w:id="7"/>
      <w:r>
        <w:rPr>
          <w:bCs/>
          <w:szCs w:val="24"/>
          <w:lang w:val="en-US"/>
        </w:rPr>
        <w:t xml:space="preserve"> </w:t>
      </w:r>
    </w:p>
    <w:p w14:paraId="3CCF633B" w14:textId="77777777" w:rsidR="00C05AC4" w:rsidRPr="00B41BCC" w:rsidRDefault="00C05AC4" w:rsidP="00510A4D">
      <w:pPr>
        <w:pStyle w:val="berschrift1"/>
        <w:tabs>
          <w:tab w:val="clear" w:pos="432"/>
        </w:tabs>
        <w:spacing w:before="480"/>
        <w:ind w:left="431" w:hanging="431"/>
        <w:rPr>
          <w:snapToGrid w:val="0"/>
          <w:lang w:val="en-US"/>
        </w:rPr>
      </w:pPr>
      <w:r w:rsidRPr="00990ECA">
        <w:rPr>
          <w:lang w:val="en-US"/>
        </w:rPr>
        <w:t>Conclusions</w:t>
      </w:r>
    </w:p>
    <w:p w14:paraId="7917FE03" w14:textId="6D6A4350" w:rsidR="0019134D" w:rsidRDefault="00BE3AFD" w:rsidP="000719AA">
      <w:pPr>
        <w:pStyle w:val="3GPPNormalText"/>
        <w:spacing w:after="0"/>
        <w:rPr>
          <w:sz w:val="24"/>
        </w:rPr>
      </w:pPr>
      <w:r w:rsidRPr="0019134D">
        <w:rPr>
          <w:bCs/>
          <w:sz w:val="24"/>
        </w:rPr>
        <w:t xml:space="preserve">In this contribution, we discussed </w:t>
      </w:r>
      <w:r w:rsidRPr="00BE3AFD">
        <w:rPr>
          <w:bCs/>
          <w:sz w:val="24"/>
        </w:rPr>
        <w:t>some</w:t>
      </w:r>
      <w:r w:rsidR="001F4083">
        <w:rPr>
          <w:bCs/>
          <w:sz w:val="24"/>
        </w:rPr>
        <w:t xml:space="preserve"> Cell Selection and Cell Reselection</w:t>
      </w:r>
      <w:r w:rsidRPr="00BE3AFD">
        <w:rPr>
          <w:bCs/>
          <w:sz w:val="24"/>
        </w:rPr>
        <w:t xml:space="preserve"> aspects of </w:t>
      </w:r>
      <w:r w:rsidR="00B6066F">
        <w:rPr>
          <w:bCs/>
          <w:sz w:val="24"/>
        </w:rPr>
        <w:t>Network Energy Savings</w:t>
      </w:r>
      <w:r w:rsidRPr="00BE3AFD">
        <w:rPr>
          <w:sz w:val="24"/>
        </w:rPr>
        <w:t xml:space="preserve">. </w:t>
      </w:r>
      <w:r w:rsidRPr="0019134D">
        <w:rPr>
          <w:sz w:val="24"/>
        </w:rPr>
        <w:t>The following observations and proposals have been made:</w:t>
      </w:r>
    </w:p>
    <w:p w14:paraId="0D96C1C4" w14:textId="6B944196" w:rsidR="005E15AE" w:rsidRDefault="005E15AE" w:rsidP="000719AA">
      <w:pPr>
        <w:pStyle w:val="3GPPNormalText"/>
        <w:spacing w:after="0"/>
        <w:rPr>
          <w:sz w:val="24"/>
        </w:rPr>
      </w:pPr>
    </w:p>
    <w:p w14:paraId="5F9D34B0" w14:textId="71454847" w:rsidR="00DD2E14" w:rsidRPr="00F56319" w:rsidRDefault="00724B44" w:rsidP="000719AA">
      <w:pPr>
        <w:pStyle w:val="3GPPNormalText"/>
        <w:spacing w:after="0"/>
        <w:rPr>
          <w:b/>
          <w:sz w:val="24"/>
        </w:rPr>
      </w:pPr>
      <w:r w:rsidRPr="00724B44">
        <w:rPr>
          <w:b/>
          <w:sz w:val="24"/>
        </w:rPr>
        <w:fldChar w:fldCharType="begin"/>
      </w:r>
      <w:r w:rsidRPr="00724B44">
        <w:rPr>
          <w:b/>
          <w:sz w:val="24"/>
        </w:rPr>
        <w:instrText xml:space="preserve"> REF _Ref127516059 \n \h </w:instrText>
      </w:r>
      <w:r>
        <w:rPr>
          <w:b/>
          <w:sz w:val="24"/>
        </w:rPr>
        <w:instrText xml:space="preserve"> \* MERGEFORMAT </w:instrText>
      </w:r>
      <w:r w:rsidRPr="00724B44">
        <w:rPr>
          <w:b/>
          <w:sz w:val="24"/>
        </w:rPr>
      </w:r>
      <w:r w:rsidRPr="00724B44">
        <w:rPr>
          <w:b/>
          <w:sz w:val="24"/>
        </w:rPr>
        <w:fldChar w:fldCharType="separate"/>
      </w:r>
      <w:r w:rsidRPr="00724B44">
        <w:rPr>
          <w:b/>
          <w:sz w:val="24"/>
        </w:rPr>
        <w:t>Observation 1:</w:t>
      </w:r>
      <w:r w:rsidRPr="00724B44">
        <w:rPr>
          <w:b/>
          <w:sz w:val="24"/>
        </w:rPr>
        <w:fldChar w:fldCharType="end"/>
      </w:r>
      <w:r w:rsidRPr="00F56319">
        <w:rPr>
          <w:b/>
          <w:sz w:val="24"/>
        </w:rPr>
        <w:fldChar w:fldCharType="begin"/>
      </w:r>
      <w:r w:rsidRPr="00F56319">
        <w:rPr>
          <w:b/>
          <w:sz w:val="24"/>
        </w:rPr>
        <w:instrText xml:space="preserve"> REF _Ref127516059 \h  \* MERGEFORMAT </w:instrText>
      </w:r>
      <w:r w:rsidRPr="00F56319">
        <w:rPr>
          <w:b/>
          <w:sz w:val="24"/>
        </w:rPr>
      </w:r>
      <w:r w:rsidRPr="00F56319">
        <w:rPr>
          <w:b/>
          <w:sz w:val="24"/>
        </w:rPr>
        <w:fldChar w:fldCharType="separate"/>
      </w:r>
      <w:r w:rsidRPr="00F56319">
        <w:rPr>
          <w:b/>
          <w:sz w:val="24"/>
        </w:rPr>
        <w:t xml:space="preserve"> </w:t>
      </w:r>
      <w:r w:rsidR="00F56319" w:rsidRPr="00F56319">
        <w:rPr>
          <w:b/>
          <w:sz w:val="24"/>
        </w:rPr>
        <w:t>During the study phase the need for cell barring was discussed based on barring legacy UEs from NES cells while letting NES-capable UEs to access the NES cell. This differentiation may not be granular enough. Cells may apply a set of NES techniques, while UEs may be able to support a different set of NES techniques.</w:t>
      </w:r>
      <w:r w:rsidRPr="00F56319">
        <w:rPr>
          <w:b/>
          <w:sz w:val="24"/>
        </w:rPr>
        <w:fldChar w:fldCharType="end"/>
      </w:r>
    </w:p>
    <w:p w14:paraId="3B63F67A" w14:textId="77777777" w:rsidR="001F4083" w:rsidRPr="00724B44" w:rsidRDefault="001F4083" w:rsidP="000719AA">
      <w:pPr>
        <w:pStyle w:val="3GPPNormalText"/>
        <w:spacing w:after="0"/>
        <w:rPr>
          <w:b/>
          <w:sz w:val="24"/>
        </w:rPr>
      </w:pPr>
    </w:p>
    <w:p w14:paraId="44667C29" w14:textId="7C10922A" w:rsidR="00724B44" w:rsidRDefault="00724B44" w:rsidP="000719AA">
      <w:pPr>
        <w:pStyle w:val="3GPPNormalText"/>
        <w:spacing w:after="0"/>
        <w:rPr>
          <w:b/>
          <w:sz w:val="24"/>
        </w:rPr>
      </w:pPr>
      <w:r w:rsidRPr="00724B44">
        <w:rPr>
          <w:b/>
          <w:sz w:val="24"/>
        </w:rPr>
        <w:fldChar w:fldCharType="begin"/>
      </w:r>
      <w:r w:rsidRPr="00724B44">
        <w:rPr>
          <w:b/>
          <w:sz w:val="24"/>
        </w:rPr>
        <w:instrText xml:space="preserve"> REF _Ref127516076 \n \h </w:instrText>
      </w:r>
      <w:r>
        <w:rPr>
          <w:b/>
          <w:sz w:val="24"/>
        </w:rPr>
        <w:instrText xml:space="preserve"> \* MERGEFORMAT </w:instrText>
      </w:r>
      <w:r w:rsidRPr="00724B44">
        <w:rPr>
          <w:b/>
          <w:sz w:val="24"/>
        </w:rPr>
      </w:r>
      <w:r w:rsidRPr="00724B44">
        <w:rPr>
          <w:b/>
          <w:sz w:val="24"/>
        </w:rPr>
        <w:fldChar w:fldCharType="separate"/>
      </w:r>
      <w:r w:rsidRPr="00724B44">
        <w:rPr>
          <w:b/>
          <w:sz w:val="24"/>
        </w:rPr>
        <w:t>Observation 2:</w:t>
      </w:r>
      <w:r w:rsidRPr="00724B44">
        <w:rPr>
          <w:b/>
          <w:sz w:val="24"/>
        </w:rPr>
        <w:fldChar w:fldCharType="end"/>
      </w:r>
      <w:r w:rsidRPr="00724B44">
        <w:rPr>
          <w:b/>
          <w:sz w:val="24"/>
        </w:rPr>
        <w:t xml:space="preserve"> </w:t>
      </w:r>
      <w:r w:rsidR="00F56319" w:rsidRPr="00F56319">
        <w:rPr>
          <w:b/>
          <w:sz w:val="24"/>
        </w:rPr>
        <w:t>NES market may get even more fragmented with future releases. NES features will be introduced over time, in different releases.  For the foreseeable future networks and UEs with different NES capabilities will have to interact.</w:t>
      </w:r>
    </w:p>
    <w:p w14:paraId="0E6880F9" w14:textId="77777777" w:rsidR="001F4083" w:rsidRPr="00724B44" w:rsidRDefault="001F4083" w:rsidP="000719AA">
      <w:pPr>
        <w:pStyle w:val="3GPPNormalText"/>
        <w:spacing w:after="0"/>
        <w:rPr>
          <w:b/>
          <w:sz w:val="24"/>
        </w:rPr>
      </w:pPr>
    </w:p>
    <w:p w14:paraId="4057197A" w14:textId="77777777" w:rsidR="00F56319" w:rsidRDefault="00724B44" w:rsidP="00F56319">
      <w:pPr>
        <w:pStyle w:val="TDocObservation"/>
        <w:numPr>
          <w:ilvl w:val="0"/>
          <w:numId w:val="0"/>
        </w:numPr>
        <w:jc w:val="both"/>
        <w:rPr>
          <w:bCs/>
          <w:sz w:val="24"/>
          <w:szCs w:val="24"/>
          <w:lang w:val="en-US"/>
        </w:rPr>
      </w:pPr>
      <w:r w:rsidRPr="00724B44">
        <w:rPr>
          <w:b w:val="0"/>
          <w:sz w:val="24"/>
        </w:rPr>
        <w:fldChar w:fldCharType="begin"/>
      </w:r>
      <w:r w:rsidRPr="00F56319">
        <w:rPr>
          <w:sz w:val="24"/>
          <w:lang w:val="en-US"/>
        </w:rPr>
        <w:instrText xml:space="preserve"> REF _Ref127516090 \n \h  \* MERGEFORMAT </w:instrText>
      </w:r>
      <w:r w:rsidRPr="00724B44">
        <w:rPr>
          <w:b w:val="0"/>
          <w:sz w:val="24"/>
        </w:rPr>
      </w:r>
      <w:r w:rsidRPr="00724B44">
        <w:rPr>
          <w:b w:val="0"/>
          <w:sz w:val="24"/>
        </w:rPr>
        <w:fldChar w:fldCharType="separate"/>
      </w:r>
      <w:r w:rsidRPr="00F56319">
        <w:rPr>
          <w:sz w:val="24"/>
          <w:lang w:val="en-US"/>
        </w:rPr>
        <w:t>Observation 3:</w:t>
      </w:r>
      <w:r w:rsidRPr="00724B44">
        <w:rPr>
          <w:b w:val="0"/>
          <w:sz w:val="24"/>
        </w:rPr>
        <w:fldChar w:fldCharType="end"/>
      </w:r>
      <w:r w:rsidR="00F56319" w:rsidRPr="00F56319">
        <w:rPr>
          <w:b w:val="0"/>
          <w:sz w:val="24"/>
          <w:lang w:val="en-US"/>
        </w:rPr>
        <w:t xml:space="preserve"> </w:t>
      </w:r>
      <w:r w:rsidR="00F56319">
        <w:rPr>
          <w:bCs/>
          <w:sz w:val="24"/>
          <w:szCs w:val="24"/>
          <w:lang w:val="en-US"/>
        </w:rPr>
        <w:t>Ideally NES-related barring should be on MIB, to allow fast adaptations and not degrade initial access. However only 1 spare bit is left on MIB.</w:t>
      </w:r>
    </w:p>
    <w:p w14:paraId="55A75765" w14:textId="0FD0A818" w:rsidR="00724B44" w:rsidRPr="00724B44" w:rsidRDefault="00724B44" w:rsidP="000719AA">
      <w:pPr>
        <w:pStyle w:val="3GPPNormalText"/>
        <w:spacing w:after="0"/>
        <w:rPr>
          <w:b/>
          <w:sz w:val="24"/>
        </w:rPr>
      </w:pPr>
    </w:p>
    <w:p w14:paraId="4A124550" w14:textId="29B5C50D" w:rsidR="007F69A7" w:rsidRDefault="00724B44" w:rsidP="007F69A7">
      <w:pPr>
        <w:pStyle w:val="TDocProposal"/>
        <w:numPr>
          <w:ilvl w:val="0"/>
          <w:numId w:val="0"/>
        </w:numPr>
        <w:spacing w:after="240"/>
        <w:jc w:val="both"/>
        <w:rPr>
          <w:bCs/>
          <w:szCs w:val="24"/>
          <w:lang w:val="en-US"/>
        </w:rPr>
      </w:pPr>
      <w:r w:rsidRPr="00724B44">
        <w:rPr>
          <w:b w:val="0"/>
        </w:rPr>
        <w:fldChar w:fldCharType="begin"/>
      </w:r>
      <w:r w:rsidRPr="00724B44">
        <w:instrText xml:space="preserve"> REF _Ref127516184 \n \h </w:instrText>
      </w:r>
      <w:r>
        <w:instrText xml:space="preserve"> \* MERGEFORMAT </w:instrText>
      </w:r>
      <w:r w:rsidRPr="00724B44">
        <w:rPr>
          <w:b w:val="0"/>
        </w:rPr>
      </w:r>
      <w:r w:rsidRPr="00724B44">
        <w:rPr>
          <w:b w:val="0"/>
        </w:rPr>
        <w:fldChar w:fldCharType="separate"/>
      </w:r>
      <w:r w:rsidRPr="00724B44">
        <w:t>Proposal 1:</w:t>
      </w:r>
      <w:r w:rsidRPr="00724B44">
        <w:rPr>
          <w:b w:val="0"/>
        </w:rPr>
        <w:fldChar w:fldCharType="end"/>
      </w:r>
      <w:r w:rsidR="007F69A7">
        <w:rPr>
          <w:b w:val="0"/>
        </w:rPr>
        <w:t xml:space="preserve"> </w:t>
      </w:r>
      <w:r w:rsidR="007F69A7">
        <w:rPr>
          <w:bCs/>
          <w:szCs w:val="24"/>
          <w:lang w:val="en-US"/>
        </w:rPr>
        <w:t xml:space="preserve">RAN2 may consider a finer granularity for UEs to apply cell barring than to distinguish legacy UEs and NES supporting UEs only. Thus, there might be a better match of UEs being able to camp on cells applying NES techniques. Therefore, to be able to address each NES technique, having more than one bit is beneficiary. </w:t>
      </w:r>
    </w:p>
    <w:p w14:paraId="2F97F7B1" w14:textId="4071435F" w:rsidR="00724B44" w:rsidRPr="007F69A7" w:rsidRDefault="007F69A7" w:rsidP="007F69A7">
      <w:pPr>
        <w:pStyle w:val="TDocProposal"/>
        <w:numPr>
          <w:ilvl w:val="0"/>
          <w:numId w:val="0"/>
        </w:numPr>
        <w:spacing w:after="240"/>
        <w:jc w:val="both"/>
        <w:rPr>
          <w:bCs/>
          <w:szCs w:val="24"/>
          <w:lang w:val="en-US"/>
        </w:rPr>
      </w:pPr>
      <w:r>
        <w:rPr>
          <w:bCs/>
          <w:szCs w:val="24"/>
          <w:lang w:val="en-US"/>
        </w:rPr>
        <w:t xml:space="preserve">Proposal 2: </w:t>
      </w:r>
      <w:r w:rsidRPr="00724B44">
        <w:rPr>
          <w:bCs/>
          <w:szCs w:val="24"/>
          <w:lang w:val="en-US"/>
        </w:rPr>
        <w:t xml:space="preserve">RAN 2 </w:t>
      </w:r>
      <w:r>
        <w:rPr>
          <w:bCs/>
          <w:szCs w:val="24"/>
          <w:lang w:val="en-US"/>
        </w:rPr>
        <w:t xml:space="preserve">to discuss how to enable fast evaluation of NES-related barring. </w:t>
      </w:r>
    </w:p>
    <w:p w14:paraId="657D61CE" w14:textId="538F1E41" w:rsidR="00866992" w:rsidRPr="007F69A7" w:rsidRDefault="00C05AC4" w:rsidP="007F69A7">
      <w:pPr>
        <w:pStyle w:val="berschrift1"/>
        <w:tabs>
          <w:tab w:val="clear" w:pos="432"/>
        </w:tabs>
        <w:spacing w:before="480"/>
        <w:ind w:left="431" w:hanging="431"/>
        <w:jc w:val="both"/>
        <w:rPr>
          <w:snapToGrid w:val="0"/>
          <w:lang w:val="en-US"/>
        </w:rPr>
      </w:pPr>
      <w:r w:rsidRPr="00990ECA">
        <w:rPr>
          <w:lang w:val="en-US"/>
        </w:rPr>
        <w:t>References</w:t>
      </w:r>
    </w:p>
    <w:p w14:paraId="4791994E" w14:textId="017964FE" w:rsidR="003630F4" w:rsidRPr="002E7BF5" w:rsidRDefault="00DE4EC3" w:rsidP="002E7BF5">
      <w:pPr>
        <w:widowControl w:val="0"/>
        <w:numPr>
          <w:ilvl w:val="0"/>
          <w:numId w:val="10"/>
        </w:numPr>
        <w:overflowPunct/>
        <w:autoSpaceDE/>
        <w:adjustRightInd/>
        <w:spacing w:after="60"/>
        <w:ind w:left="418" w:hanging="418"/>
        <w:jc w:val="both"/>
        <w:textAlignment w:val="auto"/>
        <w:rPr>
          <w:iCs/>
          <w:lang w:val="en-US"/>
        </w:rPr>
      </w:pPr>
      <w:r>
        <w:rPr>
          <w:iCs/>
          <w:lang w:val="en-US"/>
        </w:rPr>
        <w:t>RP-230914 “Status Report to TSG”, 3GPP TSG RAN meeting #100, Taipei, June, 2023</w:t>
      </w:r>
    </w:p>
    <w:sectPr w:rsidR="003630F4" w:rsidRPr="002E7BF5" w:rsidSect="00D3463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2FE2D2" w16cid:durableId="287F9607"/>
  <w16cid:commentId w16cid:paraId="0299BEA5" w16cid:durableId="287F9608"/>
  <w16cid:commentId w16cid:paraId="197ED7ED" w16cid:durableId="287F960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8F3457" w14:textId="77777777" w:rsidR="00C65B87" w:rsidRDefault="00C65B87">
      <w:r>
        <w:separator/>
      </w:r>
    </w:p>
  </w:endnote>
  <w:endnote w:type="continuationSeparator" w:id="0">
    <w:p w14:paraId="490778BD" w14:textId="77777777" w:rsidR="00C65B87" w:rsidRDefault="00C65B87">
      <w:r>
        <w:continuationSeparator/>
      </w:r>
    </w:p>
  </w:endnote>
  <w:endnote w:type="continuationNotice" w:id="1">
    <w:p w14:paraId="7ACF949D" w14:textId="77777777" w:rsidR="00C65B87" w:rsidRDefault="00C65B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A1F05" w14:textId="77777777" w:rsidR="00C65B87" w:rsidRDefault="00C65B87">
      <w:r>
        <w:separator/>
      </w:r>
    </w:p>
  </w:footnote>
  <w:footnote w:type="continuationSeparator" w:id="0">
    <w:p w14:paraId="02AB4D2A" w14:textId="77777777" w:rsidR="00C65B87" w:rsidRDefault="00C65B87">
      <w:r>
        <w:continuationSeparator/>
      </w:r>
    </w:p>
  </w:footnote>
  <w:footnote w:type="continuationNotice" w:id="1">
    <w:p w14:paraId="4649B6E7" w14:textId="77777777" w:rsidR="00C65B87" w:rsidRDefault="00C65B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1522"/>
        </w:tabs>
        <w:ind w:left="-1522" w:hanging="567"/>
      </w:pPr>
    </w:lvl>
  </w:abstractNum>
  <w:abstractNum w:abstractNumId="1" w15:restartNumberingAfterBreak="0">
    <w:nsid w:val="00F67DB2"/>
    <w:multiLevelType w:val="hybridMultilevel"/>
    <w:tmpl w:val="FBB018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B327FA"/>
    <w:multiLevelType w:val="hybridMultilevel"/>
    <w:tmpl w:val="5D8C6052"/>
    <w:lvl w:ilvl="0" w:tplc="542A36CA">
      <w:start w:val="4"/>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718"/>
        </w:tabs>
        <w:ind w:left="718"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160" w:hanging="360"/>
      </w:pPr>
      <w:rPr>
        <w:rFonts w:ascii="Symbol" w:hAnsi="Symbol" w:hint="default"/>
      </w:rPr>
    </w:lvl>
    <w:lvl w:ilvl="1" w:tplc="04090003">
      <w:start w:val="1"/>
      <w:numFmt w:val="bullet"/>
      <w:lvlText w:val="o"/>
      <w:lvlJc w:val="left"/>
      <w:pPr>
        <w:ind w:left="880" w:hanging="360"/>
      </w:pPr>
      <w:rPr>
        <w:rFonts w:ascii="Courier New" w:hAnsi="Courier New" w:cs="Courier New" w:hint="default"/>
      </w:rPr>
    </w:lvl>
    <w:lvl w:ilvl="2" w:tplc="04090005">
      <w:start w:val="1"/>
      <w:numFmt w:val="bullet"/>
      <w:lvlText w:val=""/>
      <w:lvlJc w:val="left"/>
      <w:pPr>
        <w:ind w:left="1600" w:hanging="360"/>
      </w:pPr>
      <w:rPr>
        <w:rFonts w:ascii="Wingdings" w:hAnsi="Wingdings" w:hint="default"/>
      </w:rPr>
    </w:lvl>
    <w:lvl w:ilvl="3" w:tplc="04090001" w:tentative="1">
      <w:start w:val="1"/>
      <w:numFmt w:val="bullet"/>
      <w:lvlText w:val=""/>
      <w:lvlJc w:val="left"/>
      <w:pPr>
        <w:ind w:left="2320" w:hanging="360"/>
      </w:pPr>
      <w:rPr>
        <w:rFonts w:ascii="Symbol" w:hAnsi="Symbol" w:hint="default"/>
      </w:rPr>
    </w:lvl>
    <w:lvl w:ilvl="4" w:tplc="04090003" w:tentative="1">
      <w:start w:val="1"/>
      <w:numFmt w:val="bullet"/>
      <w:lvlText w:val="o"/>
      <w:lvlJc w:val="left"/>
      <w:pPr>
        <w:ind w:left="3040" w:hanging="360"/>
      </w:pPr>
      <w:rPr>
        <w:rFonts w:ascii="Courier New" w:hAnsi="Courier New" w:cs="Courier New" w:hint="default"/>
      </w:rPr>
    </w:lvl>
    <w:lvl w:ilvl="5" w:tplc="04090005" w:tentative="1">
      <w:start w:val="1"/>
      <w:numFmt w:val="bullet"/>
      <w:lvlText w:val=""/>
      <w:lvlJc w:val="left"/>
      <w:pPr>
        <w:ind w:left="3760" w:hanging="360"/>
      </w:pPr>
      <w:rPr>
        <w:rFonts w:ascii="Wingdings" w:hAnsi="Wingdings" w:hint="default"/>
      </w:rPr>
    </w:lvl>
    <w:lvl w:ilvl="6" w:tplc="04090001" w:tentative="1">
      <w:start w:val="1"/>
      <w:numFmt w:val="bullet"/>
      <w:lvlText w:val=""/>
      <w:lvlJc w:val="left"/>
      <w:pPr>
        <w:ind w:left="4480" w:hanging="360"/>
      </w:pPr>
      <w:rPr>
        <w:rFonts w:ascii="Symbol" w:hAnsi="Symbol" w:hint="default"/>
      </w:rPr>
    </w:lvl>
    <w:lvl w:ilvl="7" w:tplc="04090003" w:tentative="1">
      <w:start w:val="1"/>
      <w:numFmt w:val="bullet"/>
      <w:lvlText w:val="o"/>
      <w:lvlJc w:val="left"/>
      <w:pPr>
        <w:ind w:left="5200" w:hanging="360"/>
      </w:pPr>
      <w:rPr>
        <w:rFonts w:ascii="Courier New" w:hAnsi="Courier New" w:cs="Courier New" w:hint="default"/>
      </w:rPr>
    </w:lvl>
    <w:lvl w:ilvl="8" w:tplc="04090005" w:tentative="1">
      <w:start w:val="1"/>
      <w:numFmt w:val="bullet"/>
      <w:lvlText w:val=""/>
      <w:lvlJc w:val="left"/>
      <w:pPr>
        <w:ind w:left="5920" w:hanging="360"/>
      </w:pPr>
      <w:rPr>
        <w:rFonts w:ascii="Wingdings" w:hAnsi="Wingdings" w:hint="default"/>
      </w:rPr>
    </w:lvl>
  </w:abstractNum>
  <w:abstractNum w:abstractNumId="6"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B1807"/>
    <w:multiLevelType w:val="hybridMultilevel"/>
    <w:tmpl w:val="D5166EEC"/>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CB4A74"/>
    <w:multiLevelType w:val="hybridMultilevel"/>
    <w:tmpl w:val="2D580A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3F145A"/>
    <w:multiLevelType w:val="hybridMultilevel"/>
    <w:tmpl w:val="DFF69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1"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EC14DF4"/>
    <w:multiLevelType w:val="hybridMultilevel"/>
    <w:tmpl w:val="98A20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9"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03D2B1D"/>
    <w:multiLevelType w:val="hybridMultilevel"/>
    <w:tmpl w:val="46F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57585E"/>
    <w:multiLevelType w:val="hybridMultilevel"/>
    <w:tmpl w:val="B3346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4718305F"/>
    <w:multiLevelType w:val="hybridMultilevel"/>
    <w:tmpl w:val="4DAC1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820E81"/>
    <w:multiLevelType w:val="hybridMultilevel"/>
    <w:tmpl w:val="3676B424"/>
    <w:lvl w:ilvl="0" w:tplc="CB9CB15A">
      <w:start w:val="3"/>
      <w:numFmt w:val="decimal"/>
      <w:lvlText w:val="%1."/>
      <w:lvlJc w:val="left"/>
      <w:pPr>
        <w:ind w:left="720" w:hanging="360"/>
      </w:pPr>
      <w:rPr>
        <w:rFonts w:eastAsia="Calibri" w:cs="Calibri"/>
        <w:sz w:val="22"/>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1" w15:restartNumberingAfterBreak="0">
    <w:nsid w:val="54CB3CA5"/>
    <w:multiLevelType w:val="hybridMultilevel"/>
    <w:tmpl w:val="0A06FCE0"/>
    <w:lvl w:ilvl="0" w:tplc="896A1EE2">
      <w:start w:val="4"/>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B7F5DFE"/>
    <w:multiLevelType w:val="hybridMultilevel"/>
    <w:tmpl w:val="FF46A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6"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7"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8"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0"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A1C03D5"/>
    <w:multiLevelType w:val="hybridMultilevel"/>
    <w:tmpl w:val="C2C48E02"/>
    <w:lvl w:ilvl="0" w:tplc="729AE2BC">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3" w15:restartNumberingAfterBreak="0">
    <w:nsid w:val="725448C9"/>
    <w:multiLevelType w:val="hybridMultilevel"/>
    <w:tmpl w:val="2DFA34C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5" w15:restartNumberingAfterBreak="0">
    <w:nsid w:val="771F22E9"/>
    <w:multiLevelType w:val="multilevel"/>
    <w:tmpl w:val="F272A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9" w15:restartNumberingAfterBreak="0">
    <w:nsid w:val="7D033EEF"/>
    <w:multiLevelType w:val="hybridMultilevel"/>
    <w:tmpl w:val="18689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62"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2"/>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5"/>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0"/>
  </w:num>
  <w:num w:numId="7">
    <w:abstractNumId w:val="34"/>
  </w:num>
  <w:num w:numId="8">
    <w:abstractNumId w:val="26"/>
  </w:num>
  <w:num w:numId="9">
    <w:abstractNumId w:val="17"/>
  </w:num>
  <w:num w:numId="10">
    <w:abstractNumId w:val="13"/>
  </w:num>
  <w:num w:numId="11">
    <w:abstractNumId w:val="45"/>
  </w:num>
  <w:num w:numId="12">
    <w:abstractNumId w:val="49"/>
  </w:num>
  <w:num w:numId="13">
    <w:abstractNumId w:val="4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6"/>
  </w:num>
  <w:num w:numId="15">
    <w:abstractNumId w:val="47"/>
  </w:num>
  <w:num w:numId="16">
    <w:abstractNumId w:val="30"/>
  </w:num>
  <w:num w:numId="17">
    <w:abstractNumId w:val="28"/>
  </w:num>
  <w:num w:numId="18">
    <w:abstractNumId w:val="19"/>
  </w:num>
  <w:num w:numId="19">
    <w:abstractNumId w:val="56"/>
  </w:num>
  <w:num w:numId="20">
    <w:abstractNumId w:val="6"/>
  </w:num>
  <w:num w:numId="21">
    <w:abstractNumId w:val="39"/>
  </w:num>
  <w:num w:numId="22">
    <w:abstractNumId w:val="44"/>
  </w:num>
  <w:num w:numId="23">
    <w:abstractNumId w:val="48"/>
  </w:num>
  <w:num w:numId="24">
    <w:abstractNumId w:val="27"/>
  </w:num>
  <w:num w:numId="25">
    <w:abstractNumId w:val="3"/>
  </w:num>
  <w:num w:numId="26">
    <w:abstractNumId w:val="3"/>
  </w:num>
  <w:num w:numId="27">
    <w:abstractNumId w:val="16"/>
  </w:num>
  <w:num w:numId="28">
    <w:abstractNumId w:val="15"/>
  </w:num>
  <w:num w:numId="29">
    <w:abstractNumId w:val="38"/>
  </w:num>
  <w:num w:numId="30">
    <w:abstractNumId w:val="61"/>
  </w:num>
  <w:num w:numId="31">
    <w:abstractNumId w:val="3"/>
  </w:num>
  <w:num w:numId="32">
    <w:abstractNumId w:val="3"/>
  </w:num>
  <w:num w:numId="33">
    <w:abstractNumId w:val="14"/>
  </w:num>
  <w:num w:numId="34">
    <w:abstractNumId w:val="60"/>
  </w:num>
  <w:num w:numId="35">
    <w:abstractNumId w:val="8"/>
  </w:num>
  <w:num w:numId="36">
    <w:abstractNumId w:val="24"/>
  </w:num>
  <w:num w:numId="37">
    <w:abstractNumId w:val="58"/>
  </w:num>
  <w:num w:numId="38">
    <w:abstractNumId w:val="11"/>
  </w:num>
  <w:num w:numId="39">
    <w:abstractNumId w:val="61"/>
  </w:num>
  <w:num w:numId="40">
    <w:abstractNumId w:val="61"/>
  </w:num>
  <w:num w:numId="41">
    <w:abstractNumId w:val="18"/>
  </w:num>
  <w:num w:numId="42">
    <w:abstractNumId w:val="62"/>
  </w:num>
  <w:num w:numId="43">
    <w:abstractNumId w:val="36"/>
  </w:num>
  <w:num w:numId="44">
    <w:abstractNumId w:val="42"/>
  </w:num>
  <w:num w:numId="45">
    <w:abstractNumId w:val="20"/>
  </w:num>
  <w:num w:numId="46">
    <w:abstractNumId w:val="54"/>
  </w:num>
  <w:num w:numId="47">
    <w:abstractNumId w:val="33"/>
  </w:num>
  <w:num w:numId="48">
    <w:abstractNumId w:val="21"/>
  </w:num>
  <w:num w:numId="49">
    <w:abstractNumId w:val="57"/>
  </w:num>
  <w:num w:numId="50">
    <w:abstractNumId w:val="29"/>
  </w:num>
  <w:num w:numId="51">
    <w:abstractNumId w:val="55"/>
  </w:num>
  <w:num w:numId="52">
    <w:abstractNumId w:val="4"/>
  </w:num>
  <w:num w:numId="53">
    <w:abstractNumId w:val="35"/>
  </w:num>
  <w:num w:numId="54">
    <w:abstractNumId w:val="43"/>
  </w:num>
  <w:num w:numId="55">
    <w:abstractNumId w:val="31"/>
  </w:num>
  <w:num w:numId="56">
    <w:abstractNumId w:val="3"/>
  </w:num>
  <w:num w:numId="57">
    <w:abstractNumId w:val="3"/>
  </w:num>
  <w:num w:numId="58">
    <w:abstractNumId w:val="3"/>
  </w:num>
  <w:num w:numId="59">
    <w:abstractNumId w:val="53"/>
  </w:num>
  <w:num w:numId="60">
    <w:abstractNumId w:val="12"/>
  </w:num>
  <w:num w:numId="61">
    <w:abstractNumId w:val="1"/>
  </w:num>
  <w:num w:numId="62">
    <w:abstractNumId w:val="5"/>
  </w:num>
  <w:num w:numId="63">
    <w:abstractNumId w:val="9"/>
  </w:num>
  <w:num w:numId="64">
    <w:abstractNumId w:val="41"/>
  </w:num>
  <w:num w:numId="65">
    <w:abstractNumId w:val="7"/>
  </w:num>
  <w:num w:numId="66">
    <w:abstractNumId w:val="10"/>
  </w:num>
  <w:num w:numId="67">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
  </w:num>
  <w:num w:numId="69">
    <w:abstractNumId w:val="23"/>
  </w:num>
  <w:num w:numId="70">
    <w:abstractNumId w:val="32"/>
  </w:num>
  <w:num w:numId="71">
    <w:abstractNumId w:val="59"/>
  </w:num>
  <w:num w:numId="72">
    <w:abstractNumId w:val="51"/>
  </w:num>
  <w:num w:numId="73">
    <w:abstractNumId w:val="52"/>
  </w:num>
  <w:num w:numId="74">
    <w:abstractNumId w:val="2"/>
  </w:num>
  <w:num w:numId="75">
    <w:abstractNumId w:val="61"/>
  </w:num>
  <w:num w:numId="76">
    <w:abstractNumId w:val="61"/>
  </w:num>
  <w:num w:numId="77">
    <w:abstractNumId w:val="61"/>
  </w:num>
  <w:num w:numId="78">
    <w:abstractNumId w:val="37"/>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126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5F2B"/>
    <w:rsid w:val="00036231"/>
    <w:rsid w:val="00036390"/>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112"/>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663"/>
    <w:rsid w:val="00073785"/>
    <w:rsid w:val="0007390D"/>
    <w:rsid w:val="00073BB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9EE"/>
    <w:rsid w:val="000C1DBD"/>
    <w:rsid w:val="000C1F69"/>
    <w:rsid w:val="000C202F"/>
    <w:rsid w:val="000C2925"/>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C65"/>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1A4"/>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131"/>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1F9"/>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3ED"/>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250"/>
    <w:rsid w:val="001912D1"/>
    <w:rsid w:val="0019134D"/>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3DDD"/>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11"/>
    <w:rsid w:val="001C2639"/>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75F"/>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083"/>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2A0"/>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6001"/>
    <w:rsid w:val="002764FB"/>
    <w:rsid w:val="002775F2"/>
    <w:rsid w:val="002775FE"/>
    <w:rsid w:val="00277A46"/>
    <w:rsid w:val="00277E0D"/>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89F"/>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14"/>
    <w:rsid w:val="002A7D98"/>
    <w:rsid w:val="002B033D"/>
    <w:rsid w:val="002B07BF"/>
    <w:rsid w:val="002B0805"/>
    <w:rsid w:val="002B0971"/>
    <w:rsid w:val="002B0C99"/>
    <w:rsid w:val="002B0D68"/>
    <w:rsid w:val="002B0EDA"/>
    <w:rsid w:val="002B0F45"/>
    <w:rsid w:val="002B10F9"/>
    <w:rsid w:val="002B147E"/>
    <w:rsid w:val="002B1859"/>
    <w:rsid w:val="002B19C7"/>
    <w:rsid w:val="002B2025"/>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31"/>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DFE"/>
    <w:rsid w:val="002D4E37"/>
    <w:rsid w:val="002D51A1"/>
    <w:rsid w:val="002D52E0"/>
    <w:rsid w:val="002D576E"/>
    <w:rsid w:val="002D57D5"/>
    <w:rsid w:val="002D58AE"/>
    <w:rsid w:val="002D5DEA"/>
    <w:rsid w:val="002D5E2D"/>
    <w:rsid w:val="002D6127"/>
    <w:rsid w:val="002D68C3"/>
    <w:rsid w:val="002D6C69"/>
    <w:rsid w:val="002D6E79"/>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508"/>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17C9C"/>
    <w:rsid w:val="003200D5"/>
    <w:rsid w:val="003200E7"/>
    <w:rsid w:val="003201CE"/>
    <w:rsid w:val="003201E5"/>
    <w:rsid w:val="00320A59"/>
    <w:rsid w:val="00320B1B"/>
    <w:rsid w:val="0032172E"/>
    <w:rsid w:val="00321822"/>
    <w:rsid w:val="00321B02"/>
    <w:rsid w:val="003222E4"/>
    <w:rsid w:val="00322352"/>
    <w:rsid w:val="00322545"/>
    <w:rsid w:val="00322647"/>
    <w:rsid w:val="0032274A"/>
    <w:rsid w:val="00322751"/>
    <w:rsid w:val="003228EB"/>
    <w:rsid w:val="00322A6A"/>
    <w:rsid w:val="00322BC3"/>
    <w:rsid w:val="00322E3B"/>
    <w:rsid w:val="00322F49"/>
    <w:rsid w:val="0032313E"/>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2A0"/>
    <w:rsid w:val="003617B5"/>
    <w:rsid w:val="003617CA"/>
    <w:rsid w:val="0036185C"/>
    <w:rsid w:val="00361F88"/>
    <w:rsid w:val="0036262C"/>
    <w:rsid w:val="003626C4"/>
    <w:rsid w:val="00362835"/>
    <w:rsid w:val="00362C5A"/>
    <w:rsid w:val="003630F4"/>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157"/>
    <w:rsid w:val="00393291"/>
    <w:rsid w:val="003932FB"/>
    <w:rsid w:val="003933E7"/>
    <w:rsid w:val="00393651"/>
    <w:rsid w:val="00393682"/>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21A"/>
    <w:rsid w:val="003D2339"/>
    <w:rsid w:val="003D26AA"/>
    <w:rsid w:val="003D29B6"/>
    <w:rsid w:val="003D2A2B"/>
    <w:rsid w:val="003D2EC6"/>
    <w:rsid w:val="003D30F8"/>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A9"/>
    <w:rsid w:val="003D60D5"/>
    <w:rsid w:val="003D626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DD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2355"/>
    <w:rsid w:val="004024A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03F"/>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9CC"/>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370"/>
    <w:rsid w:val="004B55EC"/>
    <w:rsid w:val="004B6301"/>
    <w:rsid w:val="004B656F"/>
    <w:rsid w:val="004B67B2"/>
    <w:rsid w:val="004B6D04"/>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9AF"/>
    <w:rsid w:val="004C4B1D"/>
    <w:rsid w:val="004C4BCE"/>
    <w:rsid w:val="004C4BF3"/>
    <w:rsid w:val="004C4CE4"/>
    <w:rsid w:val="004C4DB5"/>
    <w:rsid w:val="004C4F33"/>
    <w:rsid w:val="004C521E"/>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887"/>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62"/>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F7"/>
    <w:rsid w:val="0052140B"/>
    <w:rsid w:val="00521490"/>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95"/>
    <w:rsid w:val="005269C2"/>
    <w:rsid w:val="00526C8A"/>
    <w:rsid w:val="00526D38"/>
    <w:rsid w:val="00527160"/>
    <w:rsid w:val="005273B6"/>
    <w:rsid w:val="00527489"/>
    <w:rsid w:val="00527E84"/>
    <w:rsid w:val="0053000E"/>
    <w:rsid w:val="0053012B"/>
    <w:rsid w:val="005302D9"/>
    <w:rsid w:val="0053048E"/>
    <w:rsid w:val="005304B7"/>
    <w:rsid w:val="0053058D"/>
    <w:rsid w:val="00530805"/>
    <w:rsid w:val="00530AFD"/>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23A"/>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6F34"/>
    <w:rsid w:val="005570E7"/>
    <w:rsid w:val="0055718D"/>
    <w:rsid w:val="00557464"/>
    <w:rsid w:val="0055771C"/>
    <w:rsid w:val="00557918"/>
    <w:rsid w:val="00557B02"/>
    <w:rsid w:val="00557CAB"/>
    <w:rsid w:val="00557F39"/>
    <w:rsid w:val="00557F3A"/>
    <w:rsid w:val="00560773"/>
    <w:rsid w:val="00560AC9"/>
    <w:rsid w:val="00560DAF"/>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AAD"/>
    <w:rsid w:val="00566B83"/>
    <w:rsid w:val="00566C80"/>
    <w:rsid w:val="0056719E"/>
    <w:rsid w:val="005676C4"/>
    <w:rsid w:val="00567FDD"/>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5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9CC"/>
    <w:rsid w:val="00582A36"/>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34BF"/>
    <w:rsid w:val="00593A7F"/>
    <w:rsid w:val="00593ADD"/>
    <w:rsid w:val="00593D6F"/>
    <w:rsid w:val="00594131"/>
    <w:rsid w:val="005943C6"/>
    <w:rsid w:val="0059498E"/>
    <w:rsid w:val="00594AAA"/>
    <w:rsid w:val="005954F2"/>
    <w:rsid w:val="00595777"/>
    <w:rsid w:val="005958BE"/>
    <w:rsid w:val="005958D6"/>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1173"/>
    <w:rsid w:val="005E1385"/>
    <w:rsid w:val="005E1393"/>
    <w:rsid w:val="005E15AE"/>
    <w:rsid w:val="005E1A58"/>
    <w:rsid w:val="005E1C06"/>
    <w:rsid w:val="005E20C9"/>
    <w:rsid w:val="005E23D8"/>
    <w:rsid w:val="005E23E7"/>
    <w:rsid w:val="005E2980"/>
    <w:rsid w:val="005E2E2C"/>
    <w:rsid w:val="005E2F89"/>
    <w:rsid w:val="005E35FD"/>
    <w:rsid w:val="005E383F"/>
    <w:rsid w:val="005E39D1"/>
    <w:rsid w:val="005E4108"/>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39E"/>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67"/>
    <w:rsid w:val="006115C1"/>
    <w:rsid w:val="00611E25"/>
    <w:rsid w:val="006128FF"/>
    <w:rsid w:val="00612C24"/>
    <w:rsid w:val="00612C73"/>
    <w:rsid w:val="00612D3C"/>
    <w:rsid w:val="00612DB2"/>
    <w:rsid w:val="00612DD7"/>
    <w:rsid w:val="00613036"/>
    <w:rsid w:val="006134CE"/>
    <w:rsid w:val="00613846"/>
    <w:rsid w:val="006138D8"/>
    <w:rsid w:val="00613D19"/>
    <w:rsid w:val="00614064"/>
    <w:rsid w:val="006141D8"/>
    <w:rsid w:val="006144AB"/>
    <w:rsid w:val="00614B3C"/>
    <w:rsid w:val="00614CB2"/>
    <w:rsid w:val="00614CB4"/>
    <w:rsid w:val="00614D1E"/>
    <w:rsid w:val="00614D66"/>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6E3"/>
    <w:rsid w:val="00637E00"/>
    <w:rsid w:val="006401A7"/>
    <w:rsid w:val="006401C6"/>
    <w:rsid w:val="00640207"/>
    <w:rsid w:val="00640222"/>
    <w:rsid w:val="00640263"/>
    <w:rsid w:val="00640529"/>
    <w:rsid w:val="006408F2"/>
    <w:rsid w:val="006409F3"/>
    <w:rsid w:val="00640E08"/>
    <w:rsid w:val="00641061"/>
    <w:rsid w:val="006419ED"/>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C0B"/>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8E3"/>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84"/>
    <w:rsid w:val="006664D6"/>
    <w:rsid w:val="00666DA7"/>
    <w:rsid w:val="00666F36"/>
    <w:rsid w:val="006672FC"/>
    <w:rsid w:val="006674DD"/>
    <w:rsid w:val="00667525"/>
    <w:rsid w:val="00667A27"/>
    <w:rsid w:val="00667AAE"/>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7FF"/>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87D"/>
    <w:rsid w:val="006C1B3F"/>
    <w:rsid w:val="006C1C77"/>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79"/>
    <w:rsid w:val="006D19ED"/>
    <w:rsid w:val="006D1A23"/>
    <w:rsid w:val="006D1E82"/>
    <w:rsid w:val="006D1F1A"/>
    <w:rsid w:val="006D21FF"/>
    <w:rsid w:val="006D236C"/>
    <w:rsid w:val="006D2627"/>
    <w:rsid w:val="006D264B"/>
    <w:rsid w:val="006D2B5D"/>
    <w:rsid w:val="006D3052"/>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80D"/>
    <w:rsid w:val="006E792F"/>
    <w:rsid w:val="006E7969"/>
    <w:rsid w:val="006E7B05"/>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426"/>
    <w:rsid w:val="00724904"/>
    <w:rsid w:val="00724B4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3E7"/>
    <w:rsid w:val="007905F4"/>
    <w:rsid w:val="007906BF"/>
    <w:rsid w:val="007908C1"/>
    <w:rsid w:val="00790D2F"/>
    <w:rsid w:val="00790EF4"/>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801"/>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513C"/>
    <w:rsid w:val="007A5288"/>
    <w:rsid w:val="007A53C7"/>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1A"/>
    <w:rsid w:val="007C3CBD"/>
    <w:rsid w:val="007C3D88"/>
    <w:rsid w:val="007C3F14"/>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AC4"/>
    <w:rsid w:val="007D5B38"/>
    <w:rsid w:val="007D5E36"/>
    <w:rsid w:val="007D6310"/>
    <w:rsid w:val="007D6427"/>
    <w:rsid w:val="007D647B"/>
    <w:rsid w:val="007D673F"/>
    <w:rsid w:val="007D68F4"/>
    <w:rsid w:val="007D6B6A"/>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52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9A7"/>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0D0"/>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1EC7"/>
    <w:rsid w:val="008220AC"/>
    <w:rsid w:val="008228BF"/>
    <w:rsid w:val="0082313E"/>
    <w:rsid w:val="00823233"/>
    <w:rsid w:val="00823264"/>
    <w:rsid w:val="00823335"/>
    <w:rsid w:val="008237B2"/>
    <w:rsid w:val="00823F61"/>
    <w:rsid w:val="00823F74"/>
    <w:rsid w:val="0082449E"/>
    <w:rsid w:val="008249FF"/>
    <w:rsid w:val="00824CF0"/>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269"/>
    <w:rsid w:val="0084733D"/>
    <w:rsid w:val="00847643"/>
    <w:rsid w:val="00847991"/>
    <w:rsid w:val="00847C4E"/>
    <w:rsid w:val="00847EEA"/>
    <w:rsid w:val="008504B3"/>
    <w:rsid w:val="0085126C"/>
    <w:rsid w:val="0085130C"/>
    <w:rsid w:val="0085154E"/>
    <w:rsid w:val="00851665"/>
    <w:rsid w:val="00851AB6"/>
    <w:rsid w:val="00851B22"/>
    <w:rsid w:val="00851B6C"/>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6A1"/>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FEF"/>
    <w:rsid w:val="00864605"/>
    <w:rsid w:val="008649A5"/>
    <w:rsid w:val="00864A9F"/>
    <w:rsid w:val="008650AB"/>
    <w:rsid w:val="008651C4"/>
    <w:rsid w:val="00865696"/>
    <w:rsid w:val="00865D4C"/>
    <w:rsid w:val="00865DE1"/>
    <w:rsid w:val="008662A7"/>
    <w:rsid w:val="00866453"/>
    <w:rsid w:val="00866781"/>
    <w:rsid w:val="00866992"/>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2D7"/>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626"/>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A1"/>
    <w:rsid w:val="008D4E68"/>
    <w:rsid w:val="008D508F"/>
    <w:rsid w:val="008D5146"/>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2E82"/>
    <w:rsid w:val="008F3192"/>
    <w:rsid w:val="008F325E"/>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970"/>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30"/>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8B4"/>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6D"/>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2D9"/>
    <w:rsid w:val="009905F4"/>
    <w:rsid w:val="009908F2"/>
    <w:rsid w:val="00990C4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77"/>
    <w:rsid w:val="009A20F1"/>
    <w:rsid w:val="009A2180"/>
    <w:rsid w:val="009A2366"/>
    <w:rsid w:val="009A246A"/>
    <w:rsid w:val="009A2B0F"/>
    <w:rsid w:val="009A2BDF"/>
    <w:rsid w:val="009A3183"/>
    <w:rsid w:val="009A3201"/>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871"/>
    <w:rsid w:val="009C4A37"/>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905"/>
    <w:rsid w:val="009D5A04"/>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54F"/>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62D"/>
    <w:rsid w:val="00A25A28"/>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1C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53C"/>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BC7"/>
    <w:rsid w:val="00A64CB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8A3"/>
    <w:rsid w:val="00A77C0E"/>
    <w:rsid w:val="00A77D83"/>
    <w:rsid w:val="00A80402"/>
    <w:rsid w:val="00A806D6"/>
    <w:rsid w:val="00A80E52"/>
    <w:rsid w:val="00A80E89"/>
    <w:rsid w:val="00A80EC7"/>
    <w:rsid w:val="00A80ECC"/>
    <w:rsid w:val="00A8135C"/>
    <w:rsid w:val="00A81633"/>
    <w:rsid w:val="00A81C2A"/>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2C1"/>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58A"/>
    <w:rsid w:val="00AA6655"/>
    <w:rsid w:val="00AA69EF"/>
    <w:rsid w:val="00AA6B64"/>
    <w:rsid w:val="00AA6F9A"/>
    <w:rsid w:val="00AA7C4F"/>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59E"/>
    <w:rsid w:val="00AC7905"/>
    <w:rsid w:val="00AC7B8E"/>
    <w:rsid w:val="00AC7E94"/>
    <w:rsid w:val="00AD0280"/>
    <w:rsid w:val="00AD06CA"/>
    <w:rsid w:val="00AD0A67"/>
    <w:rsid w:val="00AD0ED1"/>
    <w:rsid w:val="00AD12BD"/>
    <w:rsid w:val="00AD137F"/>
    <w:rsid w:val="00AD163D"/>
    <w:rsid w:val="00AD1DFE"/>
    <w:rsid w:val="00AD1E0F"/>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414"/>
    <w:rsid w:val="00AF191E"/>
    <w:rsid w:val="00AF1B78"/>
    <w:rsid w:val="00AF21BA"/>
    <w:rsid w:val="00AF22BA"/>
    <w:rsid w:val="00AF24DB"/>
    <w:rsid w:val="00AF25B4"/>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861"/>
    <w:rsid w:val="00B57A15"/>
    <w:rsid w:val="00B57EC6"/>
    <w:rsid w:val="00B6066F"/>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6A7"/>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5B"/>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5A"/>
    <w:rsid w:val="00BA557D"/>
    <w:rsid w:val="00BA5C97"/>
    <w:rsid w:val="00BA5D2B"/>
    <w:rsid w:val="00BA5EFB"/>
    <w:rsid w:val="00BA6282"/>
    <w:rsid w:val="00BA659A"/>
    <w:rsid w:val="00BA6873"/>
    <w:rsid w:val="00BA68C1"/>
    <w:rsid w:val="00BA6CFD"/>
    <w:rsid w:val="00BA7423"/>
    <w:rsid w:val="00BA7428"/>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0B8"/>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0E5"/>
    <w:rsid w:val="00C042B3"/>
    <w:rsid w:val="00C04AA5"/>
    <w:rsid w:val="00C04D1E"/>
    <w:rsid w:val="00C04DFE"/>
    <w:rsid w:val="00C05094"/>
    <w:rsid w:val="00C0520A"/>
    <w:rsid w:val="00C052A3"/>
    <w:rsid w:val="00C05470"/>
    <w:rsid w:val="00C057E0"/>
    <w:rsid w:val="00C05863"/>
    <w:rsid w:val="00C05AC4"/>
    <w:rsid w:val="00C05B91"/>
    <w:rsid w:val="00C05C20"/>
    <w:rsid w:val="00C06066"/>
    <w:rsid w:val="00C061F8"/>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4A"/>
    <w:rsid w:val="00C10E57"/>
    <w:rsid w:val="00C10FD3"/>
    <w:rsid w:val="00C10FF1"/>
    <w:rsid w:val="00C1114F"/>
    <w:rsid w:val="00C11183"/>
    <w:rsid w:val="00C11197"/>
    <w:rsid w:val="00C11C33"/>
    <w:rsid w:val="00C11C73"/>
    <w:rsid w:val="00C11C98"/>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60D1"/>
    <w:rsid w:val="00C263AE"/>
    <w:rsid w:val="00C26871"/>
    <w:rsid w:val="00C2695A"/>
    <w:rsid w:val="00C26AE1"/>
    <w:rsid w:val="00C26B7A"/>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B87"/>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BA7"/>
    <w:rsid w:val="00C76D2B"/>
    <w:rsid w:val="00C7731D"/>
    <w:rsid w:val="00C7757F"/>
    <w:rsid w:val="00C7799E"/>
    <w:rsid w:val="00C77A71"/>
    <w:rsid w:val="00C77DF7"/>
    <w:rsid w:val="00C77E09"/>
    <w:rsid w:val="00C80247"/>
    <w:rsid w:val="00C802CF"/>
    <w:rsid w:val="00C80547"/>
    <w:rsid w:val="00C809A4"/>
    <w:rsid w:val="00C80C6A"/>
    <w:rsid w:val="00C81491"/>
    <w:rsid w:val="00C8166A"/>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A42"/>
    <w:rsid w:val="00CA7C48"/>
    <w:rsid w:val="00CA7D04"/>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90A"/>
    <w:rsid w:val="00CB4E0E"/>
    <w:rsid w:val="00CB4FA5"/>
    <w:rsid w:val="00CB4FE9"/>
    <w:rsid w:val="00CB509D"/>
    <w:rsid w:val="00CB558B"/>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148"/>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6A5"/>
    <w:rsid w:val="00CE1860"/>
    <w:rsid w:val="00CE1AC5"/>
    <w:rsid w:val="00CE212D"/>
    <w:rsid w:val="00CE253D"/>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0E0"/>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8EE"/>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5A3"/>
    <w:rsid w:val="00D76A4B"/>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CBC"/>
    <w:rsid w:val="00D92FD3"/>
    <w:rsid w:val="00D931F2"/>
    <w:rsid w:val="00D93620"/>
    <w:rsid w:val="00D93793"/>
    <w:rsid w:val="00D93C4D"/>
    <w:rsid w:val="00D94248"/>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5D3"/>
    <w:rsid w:val="00DA1A08"/>
    <w:rsid w:val="00DA1B33"/>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0F74"/>
    <w:rsid w:val="00DD128A"/>
    <w:rsid w:val="00DD12B1"/>
    <w:rsid w:val="00DD12B5"/>
    <w:rsid w:val="00DD1422"/>
    <w:rsid w:val="00DD15EE"/>
    <w:rsid w:val="00DD1947"/>
    <w:rsid w:val="00DD1A59"/>
    <w:rsid w:val="00DD1D00"/>
    <w:rsid w:val="00DD1ED7"/>
    <w:rsid w:val="00DD242B"/>
    <w:rsid w:val="00DD2862"/>
    <w:rsid w:val="00DD2E14"/>
    <w:rsid w:val="00DD2FE5"/>
    <w:rsid w:val="00DD334D"/>
    <w:rsid w:val="00DD3401"/>
    <w:rsid w:val="00DD3430"/>
    <w:rsid w:val="00DD3480"/>
    <w:rsid w:val="00DD3565"/>
    <w:rsid w:val="00DD49D3"/>
    <w:rsid w:val="00DD52E9"/>
    <w:rsid w:val="00DD5514"/>
    <w:rsid w:val="00DD5534"/>
    <w:rsid w:val="00DD5AFD"/>
    <w:rsid w:val="00DD61C9"/>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8B5"/>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4EC3"/>
    <w:rsid w:val="00DE516B"/>
    <w:rsid w:val="00DE51E9"/>
    <w:rsid w:val="00DE57FD"/>
    <w:rsid w:val="00DE589A"/>
    <w:rsid w:val="00DE5BF6"/>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76"/>
    <w:rsid w:val="00E00FBC"/>
    <w:rsid w:val="00E01198"/>
    <w:rsid w:val="00E013DB"/>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DAD"/>
    <w:rsid w:val="00E1351C"/>
    <w:rsid w:val="00E136AE"/>
    <w:rsid w:val="00E136D8"/>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04"/>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4018"/>
    <w:rsid w:val="00E240C9"/>
    <w:rsid w:val="00E24170"/>
    <w:rsid w:val="00E24454"/>
    <w:rsid w:val="00E2446F"/>
    <w:rsid w:val="00E24D06"/>
    <w:rsid w:val="00E250DB"/>
    <w:rsid w:val="00E25386"/>
    <w:rsid w:val="00E25ADB"/>
    <w:rsid w:val="00E25F49"/>
    <w:rsid w:val="00E2617B"/>
    <w:rsid w:val="00E26731"/>
    <w:rsid w:val="00E2690E"/>
    <w:rsid w:val="00E272FE"/>
    <w:rsid w:val="00E27449"/>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74CC"/>
    <w:rsid w:val="00E375E8"/>
    <w:rsid w:val="00E377BF"/>
    <w:rsid w:val="00E379D0"/>
    <w:rsid w:val="00E37AF2"/>
    <w:rsid w:val="00E37B61"/>
    <w:rsid w:val="00E37BBD"/>
    <w:rsid w:val="00E37C25"/>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F3C"/>
    <w:rsid w:val="00EC21F9"/>
    <w:rsid w:val="00EC2E21"/>
    <w:rsid w:val="00EC2F72"/>
    <w:rsid w:val="00EC32D6"/>
    <w:rsid w:val="00EC331F"/>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8BC"/>
    <w:rsid w:val="00EE09A5"/>
    <w:rsid w:val="00EE09EA"/>
    <w:rsid w:val="00EE0A49"/>
    <w:rsid w:val="00EE0E09"/>
    <w:rsid w:val="00EE12DA"/>
    <w:rsid w:val="00EE1402"/>
    <w:rsid w:val="00EE15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41E"/>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211"/>
    <w:rsid w:val="00F01459"/>
    <w:rsid w:val="00F015E7"/>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CCB"/>
    <w:rsid w:val="00F12D63"/>
    <w:rsid w:val="00F134F0"/>
    <w:rsid w:val="00F138CE"/>
    <w:rsid w:val="00F13EB3"/>
    <w:rsid w:val="00F13FAF"/>
    <w:rsid w:val="00F1403E"/>
    <w:rsid w:val="00F1415B"/>
    <w:rsid w:val="00F1436F"/>
    <w:rsid w:val="00F14605"/>
    <w:rsid w:val="00F1476B"/>
    <w:rsid w:val="00F149F8"/>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319"/>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13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88B"/>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926"/>
    <w:rsid w:val="00FF2A88"/>
    <w:rsid w:val="00FF2B35"/>
    <w:rsid w:val="00FF310E"/>
    <w:rsid w:val="00FF32D4"/>
    <w:rsid w:val="00FF36E1"/>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6F39A5EC"/>
  <w15:docId w15:val="{EDB51BB1-AC28-404B-95CF-5762BD19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379D0"/>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aliases w:val="TableGrid"/>
    <w:basedOn w:val="NormaleTabelle"/>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uiPriority w:val="99"/>
    <w:semiHidden/>
    <w:rsid w:val="00A10B48"/>
    <w:rPr>
      <w:sz w:val="16"/>
      <w:szCs w:val="16"/>
    </w:rPr>
  </w:style>
  <w:style w:type="paragraph" w:styleId="Kommentartext">
    <w:name w:val="annotation text"/>
    <w:basedOn w:val="Standard"/>
    <w:link w:val="KommentartextZchn"/>
    <w:uiPriority w:val="99"/>
    <w:qFormat/>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184F51"/>
    <w:rPr>
      <w:rFonts w:ascii="Arial" w:hAnsi="Arial"/>
      <w:sz w:val="32"/>
      <w:lang w:val="en-GB" w:eastAsia="en-US"/>
    </w:rPr>
  </w:style>
  <w:style w:type="character" w:customStyle="1" w:styleId="berschrift3Zchn">
    <w:name w:val="Überschrift 3 Zchn"/>
    <w:link w:val="berschrift3"/>
    <w:rsid w:val="00184F51"/>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Standard"/>
    <w:link w:val="ListenabsatzZchn"/>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qForma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Standard"/>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36"/>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KeinLeerraum">
    <w:name w:val="No Spacing"/>
    <w:uiPriority w:val="1"/>
    <w:qFormat/>
    <w:rsid w:val="00B82810"/>
    <w:rPr>
      <w:rFonts w:asciiTheme="minorHAnsi" w:eastAsiaTheme="minorHAnsi" w:hAnsiTheme="minorHAnsi" w:cstheme="minorBidi"/>
      <w:sz w:val="22"/>
      <w:szCs w:val="22"/>
      <w:lang w:val="en-GB"/>
    </w:rPr>
  </w:style>
  <w:style w:type="character" w:customStyle="1" w:styleId="ListenabsatzZchn">
    <w:name w:val="Listenabsatz Zchn"/>
    <w:aliases w:val="- Bullets Zchn,목록 단락 Zchn,リスト段落 Zchn,Lista1 Zchn,?? ?? Zchn,????? Zchn,???? Zchn,列出段落1 Zchn,中等深浅网格 1 - 着色 21 Zchn,列表段落 Zchn,列出段落 Zchn,¥¡¡¡¡ì¬º¥¹¥È¶ÎÂä Zchn,ÁÐ³ö¶ÎÂä Zchn,列表段落1 Zchn,—ño’i—Ž Zchn,¥ê¥¹¥È¶ÎÂä Zchn,Paragrafo elenco Zchn"/>
    <w:link w:val="Listenabsatz"/>
    <w:uiPriority w:val="34"/>
    <w:qFormat/>
    <w:rsid w:val="00282608"/>
    <w:rPr>
      <w:rFonts w:ascii="Calibri" w:eastAsia="Calibri" w:hAnsi="Calibri"/>
      <w:sz w:val="22"/>
      <w:szCs w:val="22"/>
    </w:rPr>
  </w:style>
  <w:style w:type="character" w:customStyle="1" w:styleId="apple-converted-space">
    <w:name w:val="apple-converted-space"/>
    <w:basedOn w:val="Absatz-Standardschriftart"/>
    <w:qFormat/>
    <w:rsid w:val="00872128"/>
  </w:style>
  <w:style w:type="character" w:styleId="Fett">
    <w:name w:val="Strong"/>
    <w:basedOn w:val="Absatz-Standardschriftart"/>
    <w:uiPriority w:val="22"/>
    <w:qFormat/>
    <w:rsid w:val="00872128"/>
    <w:rPr>
      <w:b/>
      <w:bCs/>
    </w:rPr>
  </w:style>
  <w:style w:type="character" w:styleId="Hervorhebung">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Standard"/>
    <w:link w:val="0MaintextChar"/>
    <w:qFormat/>
    <w:rsid w:val="0055323A"/>
    <w:pPr>
      <w:overflowPunct/>
      <w:autoSpaceDE/>
      <w:autoSpaceDN/>
      <w:adjustRightInd/>
      <w:spacing w:after="0"/>
      <w:jc w:val="both"/>
      <w:textAlignment w:val="auto"/>
    </w:pPr>
  </w:style>
  <w:style w:type="paragraph" w:styleId="Endnotentext">
    <w:name w:val="endnote text"/>
    <w:basedOn w:val="Standard"/>
    <w:link w:val="EndnotentextZchn"/>
    <w:semiHidden/>
    <w:unhideWhenUsed/>
    <w:rsid w:val="00782319"/>
    <w:pPr>
      <w:spacing w:after="0"/>
    </w:pPr>
  </w:style>
  <w:style w:type="character" w:customStyle="1" w:styleId="EndnotentextZchn">
    <w:name w:val="Endnotentext Zchn"/>
    <w:basedOn w:val="Absatz-Standardschriftart"/>
    <w:link w:val="Endnotentext"/>
    <w:semiHidden/>
    <w:rsid w:val="00782319"/>
    <w:rPr>
      <w:rFonts w:ascii="Times New Roman" w:hAnsi="Times New Roman"/>
      <w:lang w:val="en-GB"/>
    </w:rPr>
  </w:style>
  <w:style w:type="character" w:styleId="Endnotenzeichen">
    <w:name w:val="endnote reference"/>
    <w:basedOn w:val="Absatz-Standardschriftart"/>
    <w:semiHidden/>
    <w:unhideWhenUsed/>
    <w:rsid w:val="00782319"/>
    <w:rPr>
      <w:vertAlign w:val="superscript"/>
    </w:rPr>
  </w:style>
  <w:style w:type="paragraph" w:customStyle="1" w:styleId="TableBodySmall">
    <w:name w:val="TableBodySmall"/>
    <w:basedOn w:val="Standard"/>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ittlereListe2-Akzent1">
    <w:name w:val="Medium List 2 Accent 1"/>
    <w:basedOn w:val="NormaleTabelle"/>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Abbildungsverzeichnis">
    <w:name w:val="table of figures"/>
    <w:basedOn w:val="Standard"/>
    <w:next w:val="Standard"/>
    <w:semiHidden/>
    <w:unhideWhenUsed/>
    <w:rsid w:val="00ED2DD9"/>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554291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411636">
      <w:bodyDiv w:val="1"/>
      <w:marLeft w:val="0"/>
      <w:marRight w:val="0"/>
      <w:marTop w:val="0"/>
      <w:marBottom w:val="0"/>
      <w:divBdr>
        <w:top w:val="none" w:sz="0" w:space="0" w:color="auto"/>
        <w:left w:val="none" w:sz="0" w:space="0" w:color="auto"/>
        <w:bottom w:val="none" w:sz="0" w:space="0" w:color="auto"/>
        <w:right w:val="none" w:sz="0" w:space="0" w:color="auto"/>
      </w:divBdr>
      <w:divsChild>
        <w:div w:id="1655178595">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8753585">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354346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08685314">
      <w:bodyDiv w:val="1"/>
      <w:marLeft w:val="0"/>
      <w:marRight w:val="0"/>
      <w:marTop w:val="0"/>
      <w:marBottom w:val="0"/>
      <w:divBdr>
        <w:top w:val="none" w:sz="0" w:space="0" w:color="auto"/>
        <w:left w:val="none" w:sz="0" w:space="0" w:color="auto"/>
        <w:bottom w:val="none" w:sz="0" w:space="0" w:color="auto"/>
        <w:right w:val="none" w:sz="0" w:space="0" w:color="auto"/>
      </w:divBdr>
    </w:div>
    <w:div w:id="93494414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10920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5.xml><?xml version="1.0" encoding="utf-8"?>
<ds:datastoreItem xmlns:ds="http://schemas.openxmlformats.org/officeDocument/2006/customXml" ds:itemID="{77E2C599-600E-4C8B-B829-23F14077EC95}">
  <ds:schemaRefs>
    <ds:schemaRef ds:uri="http://schemas.openxmlformats.org/officeDocument/2006/bibliography"/>
  </ds:schemaRefs>
</ds:datastoreItem>
</file>

<file path=customXml/itemProps6.xml><?xml version="1.0" encoding="utf-8"?>
<ds:datastoreItem xmlns:ds="http://schemas.openxmlformats.org/officeDocument/2006/customXml" ds:itemID="{F27E1A38-3CB3-495B-A830-B86BF850C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1134</Words>
  <Characters>6085</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7205</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(Fraunhofer) Gustavo Costa</cp:lastModifiedBy>
  <cp:revision>7</cp:revision>
  <cp:lastPrinted>2022-01-05T12:49:00Z</cp:lastPrinted>
  <dcterms:created xsi:type="dcterms:W3CDTF">2023-08-10T15:33:00Z</dcterms:created>
  <dcterms:modified xsi:type="dcterms:W3CDTF">2023-08-11T07:57:00Z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