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378F" w14:textId="1D16AE02" w:rsidR="00BC43B3" w:rsidRPr="009819BF" w:rsidRDefault="00BC43B3" w:rsidP="004D2D0A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6DCBA618">
        <w:rPr>
          <w:b/>
          <w:bCs/>
          <w:noProof/>
          <w:sz w:val="24"/>
          <w:szCs w:val="24"/>
        </w:rPr>
        <w:t>3GPP TSG-RAN WG2 Meeting #1</w:t>
      </w:r>
      <w:r w:rsidR="002069B2">
        <w:rPr>
          <w:b/>
          <w:bCs/>
          <w:noProof/>
          <w:sz w:val="24"/>
          <w:szCs w:val="24"/>
        </w:rPr>
        <w:t>20</w:t>
      </w:r>
      <w:r>
        <w:tab/>
      </w:r>
      <w:r w:rsidRPr="6DCBA618">
        <w:rPr>
          <w:b/>
          <w:bCs/>
          <w:noProof/>
          <w:sz w:val="24"/>
          <w:szCs w:val="24"/>
        </w:rPr>
        <w:t>R2-22</w:t>
      </w:r>
      <w:r w:rsidR="00156369">
        <w:rPr>
          <w:b/>
          <w:bCs/>
          <w:noProof/>
          <w:sz w:val="24"/>
          <w:szCs w:val="24"/>
        </w:rPr>
        <w:t>11385</w:t>
      </w:r>
    </w:p>
    <w:p w14:paraId="58406FBE" w14:textId="500639E6" w:rsidR="00BC43B3" w:rsidRDefault="00C05C05" w:rsidP="00BC43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To</w:t>
      </w:r>
      <w:r w:rsidR="008A58B7">
        <w:rPr>
          <w:b/>
          <w:bCs/>
          <w:noProof/>
          <w:sz w:val="24"/>
          <w:szCs w:val="24"/>
        </w:rPr>
        <w:t>u</w:t>
      </w:r>
      <w:r>
        <w:rPr>
          <w:b/>
          <w:bCs/>
          <w:noProof/>
          <w:sz w:val="24"/>
          <w:szCs w:val="24"/>
        </w:rPr>
        <w:t>louse, France, Nov 14-18</w:t>
      </w:r>
      <w:r w:rsidRPr="6DCBA618">
        <w:rPr>
          <w:b/>
          <w:bCs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9F334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E32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E32D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946133" w:rsidR="001E41F3" w:rsidRPr="00480398" w:rsidRDefault="0015636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32AB0" w:rsidR="001E41F3" w:rsidRPr="00480398" w:rsidRDefault="00710F67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354B8" w:rsidR="001E41F3" w:rsidRPr="009819BF" w:rsidRDefault="007921B2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05C0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021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BBFFF" w:rsidR="001E41F3" w:rsidRPr="00DC6C96" w:rsidRDefault="00C05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to </w:t>
            </w:r>
            <w:proofErr w:type="spellStart"/>
            <w:r w:rsidRPr="00C05C05">
              <w:rPr>
                <w:rFonts w:cs="Arial"/>
                <w:i/>
                <w:iCs/>
                <w:color w:val="000000"/>
              </w:rPr>
              <w:t>harq-FeedbackEnablerMulticast</w:t>
            </w:r>
            <w:proofErr w:type="spellEnd"/>
          </w:p>
        </w:tc>
      </w:tr>
      <w:tr w:rsidR="001E41F3" w14:paraId="05C0847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F77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0564A9">
              <w:t>orporated</w:t>
            </w:r>
          </w:p>
        </w:tc>
      </w:tr>
      <w:tr w:rsidR="001E41F3" w14:paraId="4196B218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48777" w:rsidR="001E41F3" w:rsidRDefault="00C82017">
            <w:pPr>
              <w:pStyle w:val="CRCoverPage"/>
              <w:spacing w:after="0"/>
              <w:ind w:left="100"/>
              <w:rPr>
                <w:noProof/>
              </w:rPr>
            </w:pPr>
            <w:r w:rsidRPr="00C82017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AD84A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61815">
              <w:t>2-</w:t>
            </w:r>
            <w:r w:rsidR="00C05C05">
              <w:t>11-03</w:t>
            </w:r>
          </w:p>
        </w:tc>
      </w:tr>
      <w:tr w:rsidR="001E41F3" w14:paraId="690C7843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21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47D05" w:rsidR="001E41F3" w:rsidRDefault="00710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75BC9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6354">
              <w:t>7</w:t>
            </w:r>
          </w:p>
        </w:tc>
      </w:tr>
      <w:tr w:rsidR="001E41F3" w14:paraId="30122F0C" w14:textId="77777777" w:rsidTr="007021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0215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6ED8D1" w14:textId="174D93A2" w:rsidR="00C05C05" w:rsidRPr="00C05C05" w:rsidRDefault="00702154" w:rsidP="00702154">
            <w:pPr>
              <w:rPr>
                <w:rFonts w:ascii="Arial" w:hAnsi="Arial" w:cs="Arial"/>
                <w:lang w:eastAsia="zh-CN"/>
              </w:rPr>
            </w:pPr>
            <w:r w:rsidRPr="00C05C05">
              <w:rPr>
                <w:rFonts w:ascii="Arial" w:hAnsi="Arial" w:cs="Arial"/>
                <w:lang w:eastAsia="zh-CN"/>
              </w:rPr>
              <w:t>RAN1</w:t>
            </w:r>
            <w:r w:rsidR="00C05C05">
              <w:rPr>
                <w:rFonts w:ascii="Arial" w:hAnsi="Arial" w:cs="Arial"/>
                <w:lang w:eastAsia="zh-CN"/>
              </w:rPr>
              <w:t xml:space="preserve"> informed </w:t>
            </w:r>
            <w:r w:rsidR="003D06C3">
              <w:rPr>
                <w:rFonts w:ascii="Arial" w:hAnsi="Arial" w:cs="Arial"/>
                <w:lang w:eastAsia="zh-CN"/>
              </w:rPr>
              <w:t xml:space="preserve">RAN2 </w:t>
            </w:r>
            <w:r w:rsidR="00C05C05">
              <w:rPr>
                <w:rFonts w:ascii="Arial" w:hAnsi="Arial" w:cs="Arial"/>
                <w:lang w:eastAsia="zh-CN"/>
              </w:rPr>
              <w:t xml:space="preserve">by LS in </w:t>
            </w:r>
            <w:r w:rsidR="003A3E81">
              <w:rPr>
                <w:rFonts w:ascii="Arial" w:hAnsi="Arial" w:cs="Arial"/>
                <w:lang w:eastAsia="zh-CN"/>
              </w:rPr>
              <w:t>R2-2211151/</w:t>
            </w:r>
            <w:r w:rsidR="00C05C05">
              <w:rPr>
                <w:rFonts w:ascii="Arial" w:hAnsi="Arial" w:cs="Arial"/>
                <w:lang w:eastAsia="zh-CN"/>
              </w:rPr>
              <w:t>R1-2210703 that RAN1</w:t>
            </w:r>
            <w:r w:rsidR="00C05C05" w:rsidRPr="00C05C05">
              <w:rPr>
                <w:rFonts w:ascii="Arial" w:hAnsi="Arial" w:cs="Arial"/>
                <w:lang w:eastAsia="zh-CN"/>
              </w:rPr>
              <w:t xml:space="preserve"> discussed the applicability of </w:t>
            </w:r>
            <w:proofErr w:type="spellStart"/>
            <w:r w:rsidR="00C05C05" w:rsidRPr="00C05C05">
              <w:rPr>
                <w:rFonts w:ascii="Arial" w:hAnsi="Arial" w:cs="Arial"/>
                <w:i/>
                <w:iCs/>
                <w:lang w:eastAsia="zh-CN"/>
              </w:rPr>
              <w:t>harq-FeedbackEnablerMulticast</w:t>
            </w:r>
            <w:proofErr w:type="spellEnd"/>
            <w:r w:rsidR="00C05C05" w:rsidRPr="00C05C05">
              <w:rPr>
                <w:rFonts w:ascii="Arial" w:hAnsi="Arial" w:cs="Arial"/>
                <w:lang w:eastAsia="zh-CN"/>
              </w:rPr>
              <w:t xml:space="preserve"> RRC parameter if configured as ‘dci-enabler’ in RAN1#110bis-e meeting and discussed UE behaviour for HARQ-ACK feedback for PDSCHs scheduled by DCI format 4_1 that does not include the ‘Enabling/disabling HARQ-ACK feedback indication’ </w:t>
            </w:r>
            <w:proofErr w:type="gramStart"/>
            <w:r w:rsidR="00C05C05" w:rsidRPr="00C05C05">
              <w:rPr>
                <w:rFonts w:ascii="Arial" w:hAnsi="Arial" w:cs="Arial"/>
                <w:lang w:eastAsia="zh-CN"/>
              </w:rPr>
              <w:t>field, and</w:t>
            </w:r>
            <w:proofErr w:type="gramEnd"/>
            <w:r w:rsidRPr="00C05C05">
              <w:rPr>
                <w:rFonts w:ascii="Arial" w:hAnsi="Arial" w:cs="Arial"/>
                <w:lang w:eastAsia="zh-CN"/>
              </w:rPr>
              <w:t xml:space="preserve"> agreed </w:t>
            </w:r>
            <w:r w:rsidR="00C05C05" w:rsidRPr="00C05C05">
              <w:rPr>
                <w:rFonts w:ascii="Arial" w:hAnsi="Arial" w:cs="Arial"/>
                <w:lang w:eastAsia="zh-CN"/>
              </w:rPr>
              <w:t>the following</w:t>
            </w:r>
            <w:r w:rsidRPr="00C05C05">
              <w:rPr>
                <w:rFonts w:ascii="Arial" w:hAnsi="Arial" w:cs="Arial"/>
                <w:lang w:eastAsia="zh-CN"/>
              </w:rPr>
              <w:t>.</w:t>
            </w:r>
          </w:p>
          <w:p w14:paraId="118086EC" w14:textId="77777777" w:rsidR="00C05C05" w:rsidRPr="00C713A6" w:rsidRDefault="00C05C05" w:rsidP="00C05C05">
            <w:pPr>
              <w:spacing w:after="0"/>
              <w:rPr>
                <w:rFonts w:ascii="Arial" w:hAnsi="Arial" w:cs="Arial"/>
                <w:b/>
                <w:i/>
                <w:lang w:eastAsia="x-none"/>
              </w:rPr>
            </w:pPr>
            <w:r w:rsidRPr="00C713A6">
              <w:rPr>
                <w:rFonts w:ascii="Arial" w:hAnsi="Arial" w:cs="Arial"/>
                <w:b/>
                <w:i/>
                <w:highlight w:val="green"/>
                <w:lang w:eastAsia="x-none"/>
              </w:rPr>
              <w:t>Agreement</w:t>
            </w:r>
          </w:p>
          <w:p w14:paraId="0AC4B9AB" w14:textId="77777777" w:rsidR="00C05C05" w:rsidRPr="00C713A6" w:rsidRDefault="00C05C05" w:rsidP="00C05C05">
            <w:pPr>
              <w:spacing w:after="0"/>
              <w:contextualSpacing/>
              <w:rPr>
                <w:rFonts w:ascii="Arial" w:hAnsi="Arial" w:cs="Arial"/>
                <w:i/>
              </w:rPr>
            </w:pPr>
            <w:r w:rsidRPr="00C713A6">
              <w:rPr>
                <w:rFonts w:ascii="Arial" w:hAnsi="Arial" w:cs="Arial"/>
                <w:i/>
              </w:rPr>
              <w:t>If a G-RNTI/G-CS-RNTI is configured with ‘dci-enabler’, the UE transmits the multicast feedback when scheduled by DCI format 4_1 for this G-RNTI/G-CS-RNTI.</w:t>
            </w:r>
          </w:p>
          <w:p w14:paraId="3FEB75A0" w14:textId="77777777" w:rsidR="00C05C05" w:rsidRPr="00C05C05" w:rsidRDefault="00C05C05" w:rsidP="00702154">
            <w:pPr>
              <w:rPr>
                <w:rFonts w:ascii="Arial" w:hAnsi="Arial" w:cs="Arial"/>
                <w:lang w:eastAsia="zh-CN"/>
              </w:rPr>
            </w:pPr>
          </w:p>
          <w:p w14:paraId="1D2E5A32" w14:textId="43FD8294" w:rsidR="00702154" w:rsidRPr="00C05C05" w:rsidRDefault="00C05C05" w:rsidP="00702154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RAN2 field description needs to be updated to maintain consistency and clarity.</w:t>
            </w:r>
          </w:p>
          <w:p w14:paraId="708AA7DE" w14:textId="3155CC2E" w:rsidR="00FC25B0" w:rsidRPr="00BE16CE" w:rsidRDefault="00FC25B0" w:rsidP="00C05C05">
            <w:pPr>
              <w:pStyle w:val="PL"/>
            </w:pPr>
          </w:p>
        </w:tc>
      </w:tr>
      <w:tr w:rsidR="001E41F3" w14:paraId="4CA74D0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D54F6" w14:textId="199EC63A" w:rsidR="0033702D" w:rsidRPr="00C05C05" w:rsidRDefault="00C05C05" w:rsidP="0038759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Clarify field description of </w:t>
            </w:r>
            <w:proofErr w:type="spellStart"/>
            <w:r w:rsidRPr="00C05C05">
              <w:rPr>
                <w:rFonts w:cs="Arial"/>
                <w:i/>
                <w:iCs/>
                <w:lang w:eastAsia="zh-CN"/>
              </w:rPr>
              <w:t>harq-FeedbackEnablerMulticast</w:t>
            </w:r>
            <w:proofErr w:type="spellEnd"/>
            <w:r>
              <w:rPr>
                <w:rFonts w:cs="Arial"/>
                <w:lang w:eastAsia="zh-CN"/>
              </w:rPr>
              <w:t xml:space="preserve"> that the DCI referenced in the description is of format 4_2 as specified in TS 38.212</w:t>
            </w:r>
            <w:r w:rsidR="003B27E0">
              <w:rPr>
                <w:rFonts w:cs="Arial"/>
                <w:color w:val="000000"/>
              </w:rPr>
              <w:t>.</w:t>
            </w:r>
          </w:p>
          <w:p w14:paraId="7B274D73" w14:textId="450F6BBE" w:rsidR="00C05C05" w:rsidRPr="007509AE" w:rsidRDefault="00C05C05" w:rsidP="0038759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Error in reference to TS 38.213 is also corrected.</w:t>
            </w:r>
          </w:p>
          <w:p w14:paraId="67A750F6" w14:textId="7777777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7782604B" w14:textId="77777777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0C56A538" w14:textId="77777777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1034F669" w14:textId="19CC2382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</w:t>
            </w:r>
            <w:r w:rsidR="00ED1FE3">
              <w:rPr>
                <w:rFonts w:cs="Arial"/>
                <w:color w:val="000000"/>
              </w:rPr>
              <w:t>MBS</w:t>
            </w:r>
          </w:p>
          <w:p w14:paraId="56548F3E" w14:textId="0508338A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26ADEBD5" w14:textId="0A526FE3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5D58B82F" w14:textId="37EFD397" w:rsidR="00B9618F" w:rsidRDefault="00C05C05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As this is clarification to align to RAN1 specification, no interoperability issue is foreseen.</w:t>
            </w:r>
          </w:p>
          <w:p w14:paraId="31C656EC" w14:textId="204B9F8F" w:rsidR="007509AE" w:rsidRDefault="007509AE" w:rsidP="007509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9A32D" w:rsidR="001E41F3" w:rsidRDefault="003B27E0">
            <w:pPr>
              <w:pStyle w:val="CRCoverPage"/>
              <w:spacing w:after="0"/>
              <w:ind w:left="100"/>
              <w:rPr>
                <w:noProof/>
              </w:rPr>
            </w:pPr>
            <w:r w:rsidRPr="00EA16BE">
              <w:t xml:space="preserve">RAN2 specifications for </w:t>
            </w:r>
            <w:r w:rsidR="00ED1FE3">
              <w:t>MBS</w:t>
            </w:r>
            <w:r w:rsidRPr="00EA16BE">
              <w:t xml:space="preserve"> remai</w:t>
            </w:r>
            <w:r w:rsidR="00ED1FE3">
              <w:t>ns misaligned with RAN1 agreement.</w:t>
            </w:r>
          </w:p>
        </w:tc>
      </w:tr>
      <w:tr w:rsidR="001E41F3" w14:paraId="034AF533" w14:textId="77777777" w:rsidTr="0070215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AC056" w:rsidR="001E41F3" w:rsidRDefault="00481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38D3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C92E" w:rsidR="001E41F3" w:rsidRDefault="00EA0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17F391" w:rsidR="001E41F3" w:rsidRDefault="00EA0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021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19C2C6BE" w14:textId="77777777" w:rsidR="00A23C78" w:rsidRDefault="00A23C78">
      <w:pPr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58E5A9" w14:textId="77777777" w:rsidR="00A23C78" w:rsidRDefault="00A23C78">
      <w:pPr>
        <w:spacing w:after="0"/>
        <w:rPr>
          <w:noProof/>
          <w:sz w:val="8"/>
          <w:szCs w:val="8"/>
        </w:rPr>
        <w:sectPr w:rsidR="00A23C78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1AAB5309" w14:textId="77777777" w:rsidR="00473EE4" w:rsidRPr="00962B3F" w:rsidRDefault="00473EE4" w:rsidP="00473EE4">
      <w:pPr>
        <w:pStyle w:val="Heading3"/>
      </w:pPr>
      <w:bookmarkStart w:id="1" w:name="_Toc60777158"/>
      <w:bookmarkStart w:id="2" w:name="_Toc100930042"/>
      <w:bookmarkStart w:id="3" w:name="_Hlk54206873"/>
      <w:bookmarkStart w:id="4" w:name="_Toc37256233"/>
      <w:bookmarkStart w:id="5" w:name="_Toc37256387"/>
      <w:bookmarkStart w:id="6" w:name="_Toc46500326"/>
      <w:bookmarkStart w:id="7" w:name="_Toc52536235"/>
      <w:bookmarkStart w:id="8" w:name="_Toc83651791"/>
      <w:r w:rsidRPr="00962B3F">
        <w:t>6.3.2</w:t>
      </w:r>
      <w:r w:rsidRPr="00962B3F">
        <w:tab/>
        <w:t>Radio resource control information elements</w:t>
      </w:r>
      <w:bookmarkEnd w:id="1"/>
      <w:bookmarkEnd w:id="2"/>
    </w:p>
    <w:bookmarkEnd w:id="3"/>
    <w:p w14:paraId="5E7B2202" w14:textId="2B2CF3E4" w:rsidR="00BE16CE" w:rsidRDefault="00473EE4" w:rsidP="00473EE4">
      <w:pPr>
        <w:pStyle w:val="NoSpacing"/>
        <w:rPr>
          <w:noProof/>
        </w:rPr>
      </w:pPr>
      <w:r w:rsidRPr="00473EE4">
        <w:rPr>
          <w:noProof/>
          <w:highlight w:val="yellow"/>
        </w:rPr>
        <w:t>&lt;&lt;unchanged text skipped&gt;&gt;</w:t>
      </w:r>
    </w:p>
    <w:p w14:paraId="308BAAEF" w14:textId="77777777" w:rsidR="002242B1" w:rsidRDefault="002242B1" w:rsidP="002242B1">
      <w:pPr>
        <w:pStyle w:val="Heading4"/>
        <w:rPr>
          <w:rFonts w:eastAsia="SimSun"/>
        </w:rPr>
      </w:pPr>
      <w:bookmarkStart w:id="9" w:name="_Toc60777251"/>
      <w:bookmarkStart w:id="10" w:name="_Toc115429057"/>
      <w:bookmarkEnd w:id="4"/>
      <w:bookmarkEnd w:id="5"/>
      <w:bookmarkEnd w:id="6"/>
      <w:bookmarkEnd w:id="7"/>
      <w:bookmarkEnd w:id="8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i/>
        </w:rPr>
        <w:t>MAC-</w:t>
      </w:r>
      <w:proofErr w:type="spellStart"/>
      <w:r>
        <w:rPr>
          <w:i/>
        </w:rPr>
        <w:t>CellGroupConfig</w:t>
      </w:r>
      <w:bookmarkEnd w:id="9"/>
      <w:bookmarkEnd w:id="10"/>
      <w:proofErr w:type="spellEnd"/>
    </w:p>
    <w:p w14:paraId="79295CB3" w14:textId="77777777" w:rsidR="002242B1" w:rsidRDefault="002242B1" w:rsidP="002242B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IE </w:t>
      </w: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rPr>
          <w:rFonts w:eastAsia="SimSun"/>
          <w:lang w:eastAsia="zh-CN"/>
        </w:rPr>
        <w:t xml:space="preserve"> is used to configure MAC parameters for a cell group, including DRX.</w:t>
      </w:r>
    </w:p>
    <w:p w14:paraId="42D642FA" w14:textId="77777777" w:rsidR="002242B1" w:rsidRDefault="002242B1" w:rsidP="002242B1">
      <w:pPr>
        <w:pStyle w:val="TH"/>
        <w:rPr>
          <w:rFonts w:eastAsia="SimSun"/>
          <w:lang w:eastAsia="zh-CN"/>
        </w:rPr>
      </w:pP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t xml:space="preserve"> information element</w:t>
      </w:r>
    </w:p>
    <w:p w14:paraId="30D445B7" w14:textId="77777777" w:rsidR="002242B1" w:rsidRDefault="002242B1" w:rsidP="002242B1">
      <w:pPr>
        <w:pStyle w:val="PL"/>
        <w:rPr>
          <w:color w:val="808080"/>
          <w:lang w:eastAsia="en-GB"/>
        </w:rPr>
      </w:pPr>
      <w:r>
        <w:rPr>
          <w:color w:val="808080"/>
        </w:rPr>
        <w:t>-- ASN1START</w:t>
      </w:r>
    </w:p>
    <w:p w14:paraId="5A834F9A" w14:textId="77777777" w:rsidR="002242B1" w:rsidRDefault="002242B1" w:rsidP="002242B1">
      <w:pPr>
        <w:pStyle w:val="PL"/>
        <w:rPr>
          <w:color w:val="808080"/>
        </w:rPr>
      </w:pPr>
      <w:r>
        <w:rPr>
          <w:color w:val="808080"/>
        </w:rPr>
        <w:t>-- TAG-MAC-CELLGROUPCONFIG-START</w:t>
      </w:r>
    </w:p>
    <w:p w14:paraId="7A91A3C7" w14:textId="77777777" w:rsidR="002242B1" w:rsidRDefault="002242B1" w:rsidP="002242B1">
      <w:pPr>
        <w:pStyle w:val="PL"/>
      </w:pPr>
    </w:p>
    <w:p w14:paraId="40450B85" w14:textId="77777777" w:rsidR="002242B1" w:rsidRDefault="002242B1" w:rsidP="002242B1">
      <w:pPr>
        <w:pStyle w:val="PL"/>
      </w:pPr>
      <w:r>
        <w:t xml:space="preserve">MAC-CellGroupConfig ::=             </w:t>
      </w:r>
      <w:r>
        <w:rPr>
          <w:color w:val="993366"/>
        </w:rPr>
        <w:t>SEQUENCE</w:t>
      </w:r>
      <w:r>
        <w:t xml:space="preserve"> {</w:t>
      </w:r>
    </w:p>
    <w:p w14:paraId="33D7BB78" w14:textId="77777777" w:rsidR="002242B1" w:rsidRDefault="002242B1" w:rsidP="002242B1">
      <w:pPr>
        <w:pStyle w:val="PL"/>
        <w:rPr>
          <w:color w:val="808080"/>
        </w:rPr>
      </w:pPr>
      <w:r>
        <w:t xml:space="preserve">    drx-Config                          SetupRelease { DRX-Config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63FAF60" w14:textId="77777777" w:rsidR="002242B1" w:rsidRDefault="002242B1" w:rsidP="002242B1">
      <w:pPr>
        <w:pStyle w:val="PL"/>
        <w:rPr>
          <w:color w:val="808080"/>
        </w:rPr>
      </w:pPr>
      <w:r>
        <w:t xml:space="preserve">    schedulingRequestConfig             SchedulingRequestConfig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437EC57" w14:textId="77777777" w:rsidR="002242B1" w:rsidRDefault="002242B1" w:rsidP="002242B1">
      <w:pPr>
        <w:pStyle w:val="PL"/>
        <w:rPr>
          <w:color w:val="808080"/>
        </w:rPr>
      </w:pPr>
      <w:r>
        <w:t xml:space="preserve">    bsr-Config                          BSR-Config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0727FD2" w14:textId="77777777" w:rsidR="002242B1" w:rsidRDefault="002242B1" w:rsidP="002242B1">
      <w:pPr>
        <w:pStyle w:val="PL"/>
        <w:rPr>
          <w:color w:val="808080"/>
        </w:rPr>
      </w:pPr>
      <w:r>
        <w:t xml:space="preserve">    tag-Config                          TAG-Config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739EA0A9" w14:textId="77777777" w:rsidR="002242B1" w:rsidRDefault="002242B1" w:rsidP="002242B1">
      <w:pPr>
        <w:pStyle w:val="PL"/>
        <w:rPr>
          <w:color w:val="808080"/>
        </w:rPr>
      </w:pPr>
      <w:r>
        <w:t xml:space="preserve">    phr-Config                          SetupRelease { PHR-Config 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7865986" w14:textId="77777777" w:rsidR="002242B1" w:rsidRDefault="002242B1" w:rsidP="002242B1">
      <w:pPr>
        <w:pStyle w:val="PL"/>
      </w:pPr>
      <w:r>
        <w:t xml:space="preserve">    skipUplinkTxDynamic                 </w:t>
      </w:r>
      <w:r>
        <w:rPr>
          <w:color w:val="993366"/>
        </w:rPr>
        <w:t>BOOLEAN</w:t>
      </w:r>
      <w:r>
        <w:t>,</w:t>
      </w:r>
    </w:p>
    <w:p w14:paraId="68253355" w14:textId="77777777" w:rsidR="002242B1" w:rsidRDefault="002242B1" w:rsidP="002242B1">
      <w:pPr>
        <w:pStyle w:val="PL"/>
      </w:pPr>
      <w:r>
        <w:t xml:space="preserve">    ...,</w:t>
      </w:r>
    </w:p>
    <w:p w14:paraId="762F32EB" w14:textId="77777777" w:rsidR="002242B1" w:rsidRDefault="002242B1" w:rsidP="002242B1">
      <w:pPr>
        <w:pStyle w:val="PL"/>
      </w:pPr>
      <w:r>
        <w:t xml:space="preserve">    [[</w:t>
      </w:r>
    </w:p>
    <w:p w14:paraId="0BC168EB" w14:textId="77777777" w:rsidR="002242B1" w:rsidRDefault="002242B1" w:rsidP="002242B1">
      <w:pPr>
        <w:pStyle w:val="PL"/>
        <w:rPr>
          <w:color w:val="808080"/>
        </w:rPr>
      </w:pPr>
      <w:r>
        <w:t xml:space="preserve">    csi-Mask                            </w:t>
      </w:r>
      <w:r>
        <w:rPr>
          <w:color w:val="993366"/>
        </w:rPr>
        <w:t>BOOLEAN</w:t>
      </w:r>
      <w:r>
        <w:t xml:space="preserve">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5E2C97A" w14:textId="77777777" w:rsidR="002242B1" w:rsidRDefault="002242B1" w:rsidP="002242B1">
      <w:pPr>
        <w:pStyle w:val="PL"/>
        <w:rPr>
          <w:color w:val="808080"/>
        </w:rPr>
      </w:pPr>
      <w:r>
        <w:t xml:space="preserve">    dataInactivityTimer                 SetupRelease { DataInactivityTimer }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MCG-Only</w:t>
      </w:r>
    </w:p>
    <w:p w14:paraId="38581973" w14:textId="77777777" w:rsidR="002242B1" w:rsidRDefault="002242B1" w:rsidP="002242B1">
      <w:pPr>
        <w:pStyle w:val="PL"/>
      </w:pPr>
      <w:r>
        <w:t xml:space="preserve">    ]],</w:t>
      </w:r>
    </w:p>
    <w:p w14:paraId="26D5193C" w14:textId="77777777" w:rsidR="002242B1" w:rsidRDefault="002242B1" w:rsidP="002242B1">
      <w:pPr>
        <w:pStyle w:val="PL"/>
      </w:pPr>
      <w:r>
        <w:t xml:space="preserve">    [[</w:t>
      </w:r>
    </w:p>
    <w:p w14:paraId="5835DF13" w14:textId="77777777" w:rsidR="002242B1" w:rsidRDefault="002242B1" w:rsidP="002242B1">
      <w:pPr>
        <w:pStyle w:val="PL"/>
        <w:rPr>
          <w:color w:val="808080"/>
        </w:rPr>
      </w:pPr>
      <w:r>
        <w:t xml:space="preserve">    usePreBSR-r16       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5BBB24C" w14:textId="77777777" w:rsidR="002242B1" w:rsidRDefault="002242B1" w:rsidP="002242B1">
      <w:pPr>
        <w:pStyle w:val="PL"/>
        <w:rPr>
          <w:color w:val="808080"/>
        </w:rPr>
      </w:pPr>
      <w:r>
        <w:t xml:space="preserve">    schedulingRequestID-LBT-SCell-r16   SchedulingRequestId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CB3D1A5" w14:textId="77777777" w:rsidR="002242B1" w:rsidRDefault="002242B1" w:rsidP="002242B1">
      <w:pPr>
        <w:pStyle w:val="PL"/>
        <w:rPr>
          <w:color w:val="808080"/>
        </w:rPr>
      </w:pPr>
      <w:r>
        <w:t xml:space="preserve">    lch-BasedPrioritization-r16         </w:t>
      </w:r>
      <w:r>
        <w:rPr>
          <w:color w:val="993366"/>
        </w:rPr>
        <w:t>ENUMERATED</w:t>
      </w:r>
      <w:r>
        <w:t xml:space="preserve"> {enabled}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97E7E16" w14:textId="77777777" w:rsidR="002242B1" w:rsidRDefault="002242B1" w:rsidP="002242B1">
      <w:pPr>
        <w:pStyle w:val="PL"/>
        <w:rPr>
          <w:color w:val="808080"/>
        </w:rPr>
      </w:pPr>
      <w:r>
        <w:t xml:space="preserve">    schedulingRequestID-BFR-SCell-r16   SchedulingRequestId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4B7CEFC" w14:textId="77777777" w:rsidR="002242B1" w:rsidRDefault="002242B1" w:rsidP="002242B1">
      <w:pPr>
        <w:pStyle w:val="PL"/>
        <w:rPr>
          <w:color w:val="808080"/>
        </w:rPr>
      </w:pPr>
      <w:r>
        <w:t xml:space="preserve">    drx-ConfigSecondaryGroup-r16        SetupRelease { DRX-ConfigSecondaryGroup-r16 }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2A8C6DD8" w14:textId="77777777" w:rsidR="002242B1" w:rsidRDefault="002242B1" w:rsidP="002242B1">
      <w:pPr>
        <w:pStyle w:val="PL"/>
      </w:pPr>
      <w:r>
        <w:t xml:space="preserve">    ]],</w:t>
      </w:r>
    </w:p>
    <w:p w14:paraId="685EB834" w14:textId="77777777" w:rsidR="002242B1" w:rsidRDefault="002242B1" w:rsidP="002242B1">
      <w:pPr>
        <w:pStyle w:val="PL"/>
      </w:pPr>
      <w:r>
        <w:t xml:space="preserve">    [[</w:t>
      </w:r>
    </w:p>
    <w:p w14:paraId="14CDA0B3" w14:textId="77777777" w:rsidR="002242B1" w:rsidRDefault="002242B1" w:rsidP="002242B1">
      <w:pPr>
        <w:pStyle w:val="PL"/>
        <w:rPr>
          <w:color w:val="808080"/>
        </w:rPr>
      </w:pPr>
      <w:r>
        <w:t xml:space="preserve">    enhancedSkipUplinkTxDynamic-r16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F9AA588" w14:textId="77777777" w:rsidR="002242B1" w:rsidRDefault="002242B1" w:rsidP="002242B1">
      <w:pPr>
        <w:pStyle w:val="PL"/>
        <w:rPr>
          <w:color w:val="808080"/>
        </w:rPr>
      </w:pPr>
      <w:r>
        <w:t xml:space="preserve">    enhancedSkipUplinkTxConfigured-r16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5ACD1637" w14:textId="77777777" w:rsidR="002242B1" w:rsidRDefault="002242B1" w:rsidP="002242B1">
      <w:pPr>
        <w:pStyle w:val="PL"/>
      </w:pPr>
      <w:r>
        <w:t xml:space="preserve">    ]],</w:t>
      </w:r>
    </w:p>
    <w:p w14:paraId="08DA2496" w14:textId="77777777" w:rsidR="002242B1" w:rsidRDefault="002242B1" w:rsidP="002242B1">
      <w:pPr>
        <w:pStyle w:val="PL"/>
      </w:pPr>
      <w:r>
        <w:t xml:space="preserve">    [[</w:t>
      </w:r>
    </w:p>
    <w:p w14:paraId="33BA317C" w14:textId="77777777" w:rsidR="002242B1" w:rsidRDefault="002242B1" w:rsidP="002242B1">
      <w:pPr>
        <w:pStyle w:val="PL"/>
        <w:rPr>
          <w:color w:val="808080"/>
        </w:rPr>
      </w:pPr>
      <w:r>
        <w:t xml:space="preserve">    intraCG-Prioritization-r17          </w:t>
      </w:r>
      <w:r>
        <w:rPr>
          <w:color w:val="993366"/>
        </w:rPr>
        <w:t>ENUMERATED</w:t>
      </w:r>
      <w:r>
        <w:t xml:space="preserve"> {enabled}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Cond LCH-PrioWithReTxTimer</w:t>
      </w:r>
    </w:p>
    <w:p w14:paraId="09093539" w14:textId="77777777" w:rsidR="002242B1" w:rsidRDefault="002242B1" w:rsidP="002242B1">
      <w:pPr>
        <w:pStyle w:val="PL"/>
        <w:rPr>
          <w:color w:val="808080"/>
        </w:rPr>
      </w:pPr>
      <w:r>
        <w:t xml:space="preserve">    drx-ConfigSL-r17                    SetupRelease { DRX-ConfigSL-r17 }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414B70A6" w14:textId="77777777" w:rsidR="002242B1" w:rsidRDefault="002242B1" w:rsidP="002242B1">
      <w:pPr>
        <w:pStyle w:val="PL"/>
        <w:rPr>
          <w:color w:val="808080"/>
        </w:rPr>
      </w:pPr>
      <w:r>
        <w:t xml:space="preserve">    drx-ConfigExt-v1700                 SetupRelease { DRX-ConfigExt-v1700 }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062D58D7" w14:textId="77777777" w:rsidR="002242B1" w:rsidRDefault="002242B1" w:rsidP="002242B1">
      <w:pPr>
        <w:pStyle w:val="PL"/>
        <w:rPr>
          <w:color w:val="808080"/>
        </w:rPr>
      </w:pPr>
      <w:r>
        <w:t xml:space="preserve">    schedulingRequestID-BFR-r17         SchedulingRequestId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14B5DCFE" w14:textId="77777777" w:rsidR="002242B1" w:rsidRDefault="002242B1" w:rsidP="002242B1">
      <w:pPr>
        <w:pStyle w:val="PL"/>
        <w:rPr>
          <w:color w:val="808080"/>
        </w:rPr>
      </w:pPr>
      <w:r>
        <w:t xml:space="preserve">    schedulingRequestID-BFR2-r17        SchedulingRequestId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1FEBA82F" w14:textId="77777777" w:rsidR="002242B1" w:rsidRDefault="002242B1" w:rsidP="002242B1">
      <w:pPr>
        <w:pStyle w:val="PL"/>
        <w:rPr>
          <w:color w:val="808080"/>
        </w:rPr>
      </w:pPr>
      <w:r>
        <w:t xml:space="preserve">    schedulingRequestConfig-v1700       SchedulingRequestConfig-v1700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2E9FD77C" w14:textId="77777777" w:rsidR="002242B1" w:rsidRDefault="002242B1" w:rsidP="002242B1">
      <w:pPr>
        <w:pStyle w:val="PL"/>
        <w:rPr>
          <w:color w:val="808080"/>
        </w:rPr>
      </w:pPr>
      <w:r>
        <w:t xml:space="preserve">    tar-Config-r17                      SetupRelease { TAR-Config-r17  }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451A83AB" w14:textId="77777777" w:rsidR="002242B1" w:rsidRDefault="002242B1" w:rsidP="002242B1">
      <w:pPr>
        <w:pStyle w:val="PL"/>
        <w:rPr>
          <w:color w:val="808080"/>
        </w:rPr>
      </w:pPr>
      <w:r>
        <w:t xml:space="preserve">    g-RNTI-ConfigToAddModList-r17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(1..maxG-RNTI-r17))</w:t>
      </w:r>
      <w:r>
        <w:rPr>
          <w:color w:val="993366"/>
        </w:rPr>
        <w:t xml:space="preserve"> OF</w:t>
      </w:r>
      <w:r>
        <w:t xml:space="preserve"> MBS-RNTI-SpecificConfig-r17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253A05DF" w14:textId="77777777" w:rsidR="002242B1" w:rsidRDefault="002242B1" w:rsidP="002242B1">
      <w:pPr>
        <w:pStyle w:val="PL"/>
        <w:rPr>
          <w:color w:val="808080"/>
        </w:rPr>
      </w:pPr>
      <w:r>
        <w:t xml:space="preserve">    g-RNTI-ConfigToReleaseList-r17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(1..maxG-RNTI-r17))</w:t>
      </w:r>
      <w:r>
        <w:rPr>
          <w:color w:val="993366"/>
        </w:rPr>
        <w:t xml:space="preserve"> OF</w:t>
      </w:r>
      <w:r>
        <w:t xml:space="preserve"> MBS-RNTI-SpecificConfigId-r17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3E00122E" w14:textId="77777777" w:rsidR="002242B1" w:rsidRDefault="002242B1" w:rsidP="002242B1">
      <w:pPr>
        <w:pStyle w:val="PL"/>
        <w:rPr>
          <w:color w:val="808080"/>
        </w:rPr>
      </w:pPr>
      <w:r>
        <w:t xml:space="preserve">    g-CS-RNTI-ConfigToAddModList-r17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(1..maxG-CS-RNTI-r17))</w:t>
      </w:r>
      <w:r>
        <w:rPr>
          <w:color w:val="993366"/>
        </w:rPr>
        <w:t xml:space="preserve"> OF</w:t>
      </w:r>
      <w:r>
        <w:t xml:space="preserve"> MBS-RNTI-SpecificConfig-r17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23C64435" w14:textId="77777777" w:rsidR="002242B1" w:rsidRDefault="002242B1" w:rsidP="002242B1">
      <w:pPr>
        <w:pStyle w:val="PL"/>
        <w:rPr>
          <w:color w:val="808080"/>
        </w:rPr>
      </w:pPr>
      <w:r>
        <w:t xml:space="preserve">    g-CS-RNTI-ConfigToReleaseList-r17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(1..maxG-CS-RNTI-r17))</w:t>
      </w:r>
      <w:r>
        <w:rPr>
          <w:color w:val="993366"/>
        </w:rPr>
        <w:t xml:space="preserve"> OF</w:t>
      </w:r>
      <w:r>
        <w:t xml:space="preserve"> MBS-RNTI-SpecificConfigId-r17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N</w:t>
      </w:r>
    </w:p>
    <w:p w14:paraId="08336266" w14:textId="77777777" w:rsidR="002242B1" w:rsidRDefault="002242B1" w:rsidP="002242B1">
      <w:pPr>
        <w:pStyle w:val="PL"/>
        <w:rPr>
          <w:color w:val="808080"/>
        </w:rPr>
      </w:pPr>
      <w:r>
        <w:t xml:space="preserve">    allowCSI-SRS-Tx-MulticastDRX-Active-r17   </w:t>
      </w:r>
      <w:r>
        <w:rPr>
          <w:color w:val="993366"/>
        </w:rPr>
        <w:t>BOOLEAN</w:t>
      </w:r>
      <w:r>
        <w:t xml:space="preserve">               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M</w:t>
      </w:r>
    </w:p>
    <w:p w14:paraId="36529EEC" w14:textId="77777777" w:rsidR="002242B1" w:rsidRDefault="002242B1" w:rsidP="002242B1">
      <w:pPr>
        <w:pStyle w:val="PL"/>
      </w:pPr>
      <w:r>
        <w:t xml:space="preserve">    ]],</w:t>
      </w:r>
    </w:p>
    <w:p w14:paraId="1AA7A299" w14:textId="77777777" w:rsidR="002242B1" w:rsidRDefault="002242B1" w:rsidP="002242B1">
      <w:pPr>
        <w:pStyle w:val="PL"/>
      </w:pPr>
      <w:r>
        <w:t xml:space="preserve">    [[</w:t>
      </w:r>
    </w:p>
    <w:p w14:paraId="2C157969" w14:textId="77777777" w:rsidR="002242B1" w:rsidRDefault="002242B1" w:rsidP="002242B1">
      <w:pPr>
        <w:pStyle w:val="PL"/>
        <w:rPr>
          <w:color w:val="808080"/>
        </w:rPr>
      </w:pPr>
      <w:r>
        <w:t xml:space="preserve">    schedulingRequestID-PosMG-Request-r17 SchedulingRequestId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4EDF82F7" w14:textId="77777777" w:rsidR="002242B1" w:rsidRDefault="002242B1" w:rsidP="002242B1">
      <w:pPr>
        <w:pStyle w:val="PL"/>
        <w:rPr>
          <w:color w:val="808080"/>
        </w:rPr>
      </w:pPr>
      <w:r>
        <w:t xml:space="preserve">    drx-LastTransmissionUL-r17          </w:t>
      </w:r>
      <w:r>
        <w:rPr>
          <w:color w:val="993366"/>
        </w:rPr>
        <w:t>ENUMERATED</w:t>
      </w:r>
      <w:r>
        <w:t xml:space="preserve"> {enabled}         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 w14:paraId="6FB0250E" w14:textId="77777777" w:rsidR="002242B1" w:rsidRDefault="002242B1" w:rsidP="002242B1">
      <w:pPr>
        <w:pStyle w:val="PL"/>
      </w:pPr>
      <w:r>
        <w:t xml:space="preserve">    ]]</w:t>
      </w:r>
    </w:p>
    <w:p w14:paraId="538A766E" w14:textId="77777777" w:rsidR="002242B1" w:rsidRDefault="002242B1" w:rsidP="002242B1">
      <w:pPr>
        <w:pStyle w:val="PL"/>
      </w:pPr>
      <w:r>
        <w:t>}</w:t>
      </w:r>
    </w:p>
    <w:p w14:paraId="01EE4CFB" w14:textId="77777777" w:rsidR="002242B1" w:rsidRDefault="002242B1" w:rsidP="002242B1">
      <w:pPr>
        <w:pStyle w:val="PL"/>
      </w:pPr>
    </w:p>
    <w:p w14:paraId="2E0BE5B1" w14:textId="77777777" w:rsidR="002242B1" w:rsidRDefault="002242B1" w:rsidP="002242B1">
      <w:pPr>
        <w:pStyle w:val="PL"/>
      </w:pPr>
      <w:r>
        <w:t xml:space="preserve">DataInactivityTimer ::=         </w:t>
      </w:r>
      <w:r>
        <w:rPr>
          <w:color w:val="993366"/>
        </w:rPr>
        <w:t>ENUMERATED</w:t>
      </w:r>
      <w:r>
        <w:t xml:space="preserve"> {s1, s2, s3, s5, s7, s10, s15, s20, s40, s50, s60, s80, s100, s120, s150, s180}</w:t>
      </w:r>
    </w:p>
    <w:p w14:paraId="19778D19" w14:textId="77777777" w:rsidR="002242B1" w:rsidRDefault="002242B1" w:rsidP="002242B1">
      <w:pPr>
        <w:pStyle w:val="PL"/>
      </w:pPr>
    </w:p>
    <w:p w14:paraId="1A6CC1BD" w14:textId="77777777" w:rsidR="002242B1" w:rsidRDefault="002242B1" w:rsidP="002242B1">
      <w:pPr>
        <w:pStyle w:val="PL"/>
      </w:pPr>
      <w:r>
        <w:t xml:space="preserve">MBS-RNTI-SpecificConfig-r17 ::=        </w:t>
      </w:r>
      <w:r>
        <w:rPr>
          <w:color w:val="993366"/>
        </w:rPr>
        <w:t>SEQUENCE</w:t>
      </w:r>
      <w:r>
        <w:t xml:space="preserve"> {</w:t>
      </w:r>
    </w:p>
    <w:p w14:paraId="59513857" w14:textId="77777777" w:rsidR="002242B1" w:rsidRDefault="002242B1" w:rsidP="002242B1">
      <w:pPr>
        <w:pStyle w:val="PL"/>
      </w:pPr>
      <w:r>
        <w:t xml:space="preserve">    mbs-RNTI-SpecificConfigId-r17          MBS-RNTI-SpecificConfigId-r17,</w:t>
      </w:r>
    </w:p>
    <w:p w14:paraId="1BEB42CA" w14:textId="77777777" w:rsidR="002242B1" w:rsidRDefault="002242B1" w:rsidP="002242B1">
      <w:pPr>
        <w:pStyle w:val="PL"/>
      </w:pPr>
      <w:r>
        <w:t xml:space="preserve">    groupCommon-RNTI-r17                   </w:t>
      </w:r>
      <w:r>
        <w:rPr>
          <w:color w:val="993366"/>
        </w:rPr>
        <w:t>CHOICE</w:t>
      </w:r>
      <w:r>
        <w:t xml:space="preserve"> {</w:t>
      </w:r>
    </w:p>
    <w:p w14:paraId="2B6E096A" w14:textId="77777777" w:rsidR="002242B1" w:rsidRDefault="002242B1" w:rsidP="002242B1">
      <w:pPr>
        <w:pStyle w:val="PL"/>
      </w:pPr>
      <w:r>
        <w:t xml:space="preserve">        g-RNTI                                 RNTI-Value,</w:t>
      </w:r>
    </w:p>
    <w:p w14:paraId="376BECAB" w14:textId="77777777" w:rsidR="002242B1" w:rsidRDefault="002242B1" w:rsidP="002242B1">
      <w:pPr>
        <w:pStyle w:val="PL"/>
      </w:pPr>
      <w:r>
        <w:t xml:space="preserve">        g-CS-RNTI                              RNTI-Value</w:t>
      </w:r>
    </w:p>
    <w:p w14:paraId="426328B3" w14:textId="77777777" w:rsidR="002242B1" w:rsidRDefault="002242B1" w:rsidP="002242B1">
      <w:pPr>
        <w:pStyle w:val="PL"/>
      </w:pPr>
      <w:r>
        <w:t xml:space="preserve">    },</w:t>
      </w:r>
    </w:p>
    <w:p w14:paraId="711D26ED" w14:textId="77777777" w:rsidR="002242B1" w:rsidRDefault="002242B1" w:rsidP="002242B1">
      <w:pPr>
        <w:pStyle w:val="PL"/>
        <w:rPr>
          <w:color w:val="808080"/>
        </w:rPr>
      </w:pPr>
      <w:r>
        <w:t xml:space="preserve">    drx-ConfigPTM-r17                      SetupRelease { DRX-ConfigPTM-r17 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66B5261" w14:textId="77777777" w:rsidR="002242B1" w:rsidRDefault="002242B1" w:rsidP="002242B1">
      <w:pPr>
        <w:pStyle w:val="PL"/>
        <w:rPr>
          <w:color w:val="808080"/>
        </w:rPr>
      </w:pPr>
      <w:r>
        <w:t xml:space="preserve">    harq-FeedbackEnablerMulticast-r17      </w:t>
      </w:r>
      <w:r>
        <w:rPr>
          <w:color w:val="993366"/>
        </w:rPr>
        <w:t>ENUMERATED</w:t>
      </w:r>
      <w:r>
        <w:t xml:space="preserve"> {dci-enabler, enabled}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E440583" w14:textId="77777777" w:rsidR="002242B1" w:rsidRDefault="002242B1" w:rsidP="002242B1">
      <w:pPr>
        <w:pStyle w:val="PL"/>
        <w:rPr>
          <w:color w:val="808080"/>
        </w:rPr>
      </w:pPr>
      <w:r>
        <w:t xml:space="preserve">    harq-FeedbackOptionMulticast-r17       </w:t>
      </w:r>
      <w:r>
        <w:rPr>
          <w:color w:val="993366"/>
        </w:rPr>
        <w:t>ENUMERATED</w:t>
      </w:r>
      <w:r>
        <w:t xml:space="preserve"> {ack-nack, nack-only}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HARQFeedback</w:t>
      </w:r>
    </w:p>
    <w:p w14:paraId="72946E38" w14:textId="77777777" w:rsidR="002242B1" w:rsidRDefault="002242B1" w:rsidP="002242B1">
      <w:pPr>
        <w:pStyle w:val="PL"/>
        <w:rPr>
          <w:color w:val="808080"/>
        </w:rPr>
      </w:pPr>
      <w:r>
        <w:t xml:space="preserve">    pdsch-AggregationFactor-r17            </w:t>
      </w:r>
      <w:r>
        <w:rPr>
          <w:color w:val="993366"/>
        </w:rPr>
        <w:t>ENUMERATED</w:t>
      </w:r>
      <w:r>
        <w:t xml:space="preserve"> {n2, n4, n8}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G-RNTI</w:t>
      </w:r>
    </w:p>
    <w:p w14:paraId="43554F4F" w14:textId="77777777" w:rsidR="002242B1" w:rsidRDefault="002242B1" w:rsidP="002242B1">
      <w:pPr>
        <w:pStyle w:val="PL"/>
      </w:pPr>
      <w:r>
        <w:t>}</w:t>
      </w:r>
    </w:p>
    <w:p w14:paraId="3AD05201" w14:textId="77777777" w:rsidR="002242B1" w:rsidRDefault="002242B1" w:rsidP="002242B1">
      <w:pPr>
        <w:pStyle w:val="PL"/>
      </w:pPr>
    </w:p>
    <w:p w14:paraId="64E6D511" w14:textId="77777777" w:rsidR="002242B1" w:rsidRDefault="002242B1" w:rsidP="002242B1">
      <w:pPr>
        <w:pStyle w:val="PL"/>
      </w:pPr>
      <w:r>
        <w:t xml:space="preserve">MBS-RNTI-SpecificConfigId-r17 ::= </w:t>
      </w:r>
      <w:r>
        <w:rPr>
          <w:color w:val="993366"/>
        </w:rPr>
        <w:t>INTEGER</w:t>
      </w:r>
      <w:r>
        <w:t xml:space="preserve"> (0..maxG-RNTI-1-r17)</w:t>
      </w:r>
    </w:p>
    <w:p w14:paraId="0688CBD0" w14:textId="77777777" w:rsidR="002242B1" w:rsidRDefault="002242B1" w:rsidP="002242B1">
      <w:pPr>
        <w:pStyle w:val="PL"/>
      </w:pPr>
    </w:p>
    <w:p w14:paraId="48FFADD9" w14:textId="77777777" w:rsidR="002242B1" w:rsidRDefault="002242B1" w:rsidP="002242B1">
      <w:pPr>
        <w:pStyle w:val="PL"/>
        <w:rPr>
          <w:color w:val="808080"/>
        </w:rPr>
      </w:pPr>
      <w:r>
        <w:rPr>
          <w:color w:val="808080"/>
        </w:rPr>
        <w:t>-- TAG-MAC-CELLGROUPCONFIG-STOP</w:t>
      </w:r>
    </w:p>
    <w:p w14:paraId="13BD3C05" w14:textId="77777777" w:rsidR="002242B1" w:rsidRDefault="002242B1" w:rsidP="002242B1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DB44BA7" w14:textId="77777777" w:rsidR="002242B1" w:rsidRDefault="002242B1" w:rsidP="002242B1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242B1" w14:paraId="3E6BDDB8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3C94" w14:textId="77777777" w:rsidR="002242B1" w:rsidRDefault="002242B1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MAC-</w:t>
            </w:r>
            <w:proofErr w:type="spellStart"/>
            <w:r>
              <w:rPr>
                <w:i/>
                <w:szCs w:val="22"/>
                <w:lang w:eastAsia="sv-SE"/>
              </w:rPr>
              <w:t>CellGroupConfig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2242B1" w14:paraId="3598C100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C185" w14:textId="77777777" w:rsidR="002242B1" w:rsidRDefault="002242B1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allowCSI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-SRS-Tx-</w:t>
            </w:r>
            <w:proofErr w:type="spellStart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MulticastDRX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-Active</w:t>
            </w:r>
          </w:p>
          <w:p w14:paraId="027DF7D1" w14:textId="77777777" w:rsidR="002242B1" w:rsidRDefault="002242B1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r>
              <w:rPr>
                <w:szCs w:val="22"/>
                <w:lang w:eastAsia="sv-SE"/>
              </w:rPr>
              <w:t xml:space="preserve">Used to control the CSI/SRS transmission during MBS multicast DRX </w:t>
            </w:r>
            <w:proofErr w:type="spellStart"/>
            <w:r>
              <w:rPr>
                <w:szCs w:val="22"/>
                <w:lang w:eastAsia="sv-SE"/>
              </w:rPr>
              <w:t>ActiveTime</w:t>
            </w:r>
            <w:proofErr w:type="spellEnd"/>
            <w:r>
              <w:rPr>
                <w:szCs w:val="22"/>
                <w:lang w:eastAsia="sv-SE"/>
              </w:rPr>
              <w:t>, see TS 38.321 [3].</w:t>
            </w:r>
          </w:p>
        </w:tc>
      </w:tr>
      <w:tr w:rsidR="002242B1" w14:paraId="3F336F88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000F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-Mask</w:t>
            </w:r>
          </w:p>
          <w:p w14:paraId="32DC0EE0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2242B1" w14:paraId="591CC9D2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8B2D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dataInactivityTimer</w:t>
            </w:r>
            <w:proofErr w:type="spellEnd"/>
          </w:p>
          <w:p w14:paraId="4DC9FDDC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>
              <w:rPr>
                <w:i/>
                <w:lang w:eastAsia="sv-SE"/>
              </w:rPr>
              <w:t>s1</w:t>
            </w:r>
            <w:r>
              <w:rPr>
                <w:szCs w:val="22"/>
                <w:lang w:eastAsia="sv-SE"/>
              </w:rPr>
              <w:t xml:space="preserve"> corresponds to 1 second, value </w:t>
            </w:r>
            <w:r>
              <w:rPr>
                <w:lang w:eastAsia="sv-SE"/>
              </w:rPr>
              <w:t>s2</w:t>
            </w:r>
            <w:r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2242B1" w14:paraId="2F49322B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6284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drx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-Config,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drx-ConfigExt</w:t>
            </w:r>
            <w:proofErr w:type="spellEnd"/>
          </w:p>
          <w:p w14:paraId="3F0B4B01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Used to configure DRX as specified in TS 38.321 [3].</w:t>
            </w:r>
            <w:r>
              <w:t xml:space="preserve"> </w:t>
            </w:r>
            <w:r>
              <w:rPr>
                <w:szCs w:val="22"/>
                <w:lang w:eastAsia="sv-SE"/>
              </w:rPr>
              <w:t xml:space="preserve">Network only configures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drx-ConfigExt</w:t>
            </w:r>
            <w:proofErr w:type="spellEnd"/>
            <w:r>
              <w:rPr>
                <w:szCs w:val="22"/>
                <w:lang w:eastAsia="sv-SE"/>
              </w:rPr>
              <w:t xml:space="preserve"> when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drx</w:t>
            </w:r>
            <w:proofErr w:type="spellEnd"/>
            <w:r>
              <w:rPr>
                <w:i/>
                <w:iCs/>
                <w:szCs w:val="22"/>
                <w:lang w:eastAsia="sv-SE"/>
              </w:rPr>
              <w:t>-Config</w:t>
            </w:r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2242B1" w14:paraId="45F99456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5611" w14:textId="77777777" w:rsidR="002242B1" w:rsidRDefault="002242B1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drx-ConfigSecondaryGroup</w:t>
            </w:r>
            <w:proofErr w:type="spellEnd"/>
          </w:p>
          <w:p w14:paraId="41F097BA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>Used to configure DRX related parameters for the second DRX group as specified in TS 38.321 [3].</w:t>
            </w:r>
            <w:r>
              <w:t xml:space="preserve"> </w:t>
            </w:r>
            <w:r>
              <w:rPr>
                <w:szCs w:val="22"/>
              </w:rPr>
              <w:t>The network does not configure secondary DRX group with DCP simultaneously nor secondary DRX group with a dormant BWP simultaneously.</w:t>
            </w:r>
          </w:p>
        </w:tc>
      </w:tr>
      <w:tr w:rsidR="002242B1" w14:paraId="6B3DD972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71F3" w14:textId="77777777" w:rsidR="002242B1" w:rsidRDefault="002242B1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</w:rPr>
              <w:t>drx-ConfigSL</w:t>
            </w:r>
            <w:proofErr w:type="spellEnd"/>
          </w:p>
          <w:p w14:paraId="626C2E6C" w14:textId="77777777" w:rsidR="002242B1" w:rsidRDefault="002242B1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szCs w:val="22"/>
              </w:rPr>
              <w:t xml:space="preserve">Used to configure additional DRX parameters for the UE performing </w:t>
            </w:r>
            <w:proofErr w:type="spellStart"/>
            <w:r>
              <w:rPr>
                <w:szCs w:val="22"/>
              </w:rPr>
              <w:t>sidelink</w:t>
            </w:r>
            <w:proofErr w:type="spellEnd"/>
            <w:r>
              <w:rPr>
                <w:szCs w:val="22"/>
              </w:rPr>
              <w:t xml:space="preserve"> operation with resource allocation mode 1, as specified in TS 38.321 [3].</w:t>
            </w:r>
            <w:r>
              <w:t xml:space="preserve"> </w:t>
            </w:r>
            <w:r>
              <w:rPr>
                <w:szCs w:val="22"/>
              </w:rPr>
              <w:t xml:space="preserve">Network only configures this field if </w:t>
            </w:r>
            <w:proofErr w:type="spellStart"/>
            <w:r>
              <w:rPr>
                <w:i/>
                <w:szCs w:val="22"/>
              </w:rPr>
              <w:t>sl-ScheduledConfig</w:t>
            </w:r>
            <w:proofErr w:type="spellEnd"/>
            <w:r>
              <w:rPr>
                <w:szCs w:val="22"/>
              </w:rPr>
              <w:t xml:space="preserve"> is </w:t>
            </w:r>
            <w:proofErr w:type="gramStart"/>
            <w:r>
              <w:rPr>
                <w:szCs w:val="22"/>
              </w:rPr>
              <w:t>configured</w:t>
            </w:r>
            <w:proofErr w:type="gramEnd"/>
            <w:r>
              <w:rPr>
                <w:szCs w:val="22"/>
              </w:rPr>
              <w:t xml:space="preserve"> and </w:t>
            </w:r>
            <w:proofErr w:type="spellStart"/>
            <w:r>
              <w:rPr>
                <w:i/>
                <w:szCs w:val="22"/>
              </w:rPr>
              <w:t>drx</w:t>
            </w:r>
            <w:proofErr w:type="spellEnd"/>
            <w:r>
              <w:rPr>
                <w:i/>
                <w:szCs w:val="22"/>
              </w:rPr>
              <w:t>-Config</w:t>
            </w:r>
            <w:r>
              <w:rPr>
                <w:szCs w:val="22"/>
              </w:rPr>
              <w:t xml:space="preserve"> is configured.</w:t>
            </w:r>
          </w:p>
        </w:tc>
      </w:tr>
      <w:tr w:rsidR="002242B1" w14:paraId="1545D617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E00D" w14:textId="77777777" w:rsidR="002242B1" w:rsidRDefault="002242B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drx-LastTransmissionUL</w:t>
            </w:r>
            <w:proofErr w:type="spellEnd"/>
          </w:p>
          <w:p w14:paraId="2E5F3375" w14:textId="77777777" w:rsidR="002242B1" w:rsidRDefault="002242B1">
            <w:pPr>
              <w:pStyle w:val="TAL"/>
            </w:pPr>
            <w:r>
              <w:t xml:space="preserve">If this field is present, the start of the </w:t>
            </w:r>
            <w:proofErr w:type="spellStart"/>
            <w:r>
              <w:rPr>
                <w:i/>
              </w:rPr>
              <w:t>drx</w:t>
            </w:r>
            <w:proofErr w:type="spellEnd"/>
            <w:r>
              <w:rPr>
                <w:i/>
              </w:rPr>
              <w:t>-HARQ-RTT-</w:t>
            </w:r>
            <w:proofErr w:type="spellStart"/>
            <w:r>
              <w:rPr>
                <w:i/>
              </w:rPr>
              <w:t>TimerUL</w:t>
            </w:r>
            <w:proofErr w:type="spellEnd"/>
            <w:r>
              <w:t xml:space="preserve"> is after the last transmission within a bundle, see TS 38.321 [3].</w:t>
            </w:r>
          </w:p>
        </w:tc>
      </w:tr>
      <w:tr w:rsidR="002242B1" w14:paraId="02C30636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E7E1" w14:textId="77777777" w:rsidR="002242B1" w:rsidRDefault="002242B1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g-RNTI-</w:t>
            </w:r>
            <w:proofErr w:type="spellStart"/>
            <w:r>
              <w:rPr>
                <w:b/>
                <w:i/>
                <w:szCs w:val="22"/>
              </w:rPr>
              <w:t>ConfigToAddModList</w:t>
            </w:r>
            <w:proofErr w:type="spellEnd"/>
          </w:p>
          <w:p w14:paraId="42F66D11" w14:textId="77777777" w:rsidR="002242B1" w:rsidRDefault="002242B1">
            <w:pPr>
              <w:pStyle w:val="TAL"/>
              <w:rPr>
                <w:bCs/>
                <w:iCs/>
                <w:szCs w:val="22"/>
              </w:rPr>
            </w:pPr>
            <w:r>
              <w:rPr>
                <w:bCs/>
                <w:iCs/>
                <w:szCs w:val="22"/>
              </w:rPr>
              <w:t>List of G-RNTI configurations to add or modify. Up to 8 G-RNTIs can be configured in total in this release based on the UE capability.</w:t>
            </w:r>
          </w:p>
        </w:tc>
      </w:tr>
      <w:tr w:rsidR="002242B1" w14:paraId="58218125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01B7" w14:textId="77777777" w:rsidR="002242B1" w:rsidRDefault="002242B1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g-RNTI-</w:t>
            </w:r>
            <w:proofErr w:type="spellStart"/>
            <w:r>
              <w:rPr>
                <w:b/>
                <w:i/>
                <w:szCs w:val="22"/>
              </w:rPr>
              <w:t>ConfigToReleaseList</w:t>
            </w:r>
            <w:proofErr w:type="spellEnd"/>
          </w:p>
          <w:p w14:paraId="29987086" w14:textId="77777777" w:rsidR="002242B1" w:rsidRDefault="002242B1">
            <w:pPr>
              <w:pStyle w:val="TAL"/>
              <w:rPr>
                <w:bCs/>
                <w:iCs/>
                <w:szCs w:val="22"/>
              </w:rPr>
            </w:pPr>
            <w:r>
              <w:rPr>
                <w:bCs/>
                <w:iCs/>
                <w:szCs w:val="22"/>
              </w:rPr>
              <w:t>List of G-RNTI configurations to release.</w:t>
            </w:r>
          </w:p>
        </w:tc>
      </w:tr>
      <w:tr w:rsidR="002242B1" w14:paraId="29716CB7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58B0" w14:textId="77777777" w:rsidR="002242B1" w:rsidRDefault="002242B1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g-CS-RNTI-</w:t>
            </w:r>
            <w:proofErr w:type="spellStart"/>
            <w:r>
              <w:rPr>
                <w:b/>
                <w:i/>
                <w:szCs w:val="22"/>
              </w:rPr>
              <w:t>ConfigToAddModList</w:t>
            </w:r>
            <w:proofErr w:type="spellEnd"/>
          </w:p>
          <w:p w14:paraId="5CAB0F29" w14:textId="77777777" w:rsidR="002242B1" w:rsidRDefault="002242B1">
            <w:pPr>
              <w:pStyle w:val="TAL"/>
              <w:rPr>
                <w:bCs/>
                <w:iCs/>
                <w:szCs w:val="22"/>
              </w:rPr>
            </w:pPr>
            <w:r>
              <w:rPr>
                <w:bCs/>
                <w:iCs/>
                <w:szCs w:val="22"/>
              </w:rPr>
              <w:t>List of G-CS-RNTI configurations to add or modify. Up to 8 G-CS-RNTIs can be configured in total in this release based on the UE capability.</w:t>
            </w:r>
          </w:p>
        </w:tc>
      </w:tr>
      <w:tr w:rsidR="002242B1" w14:paraId="773A56D5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73A1" w14:textId="77777777" w:rsidR="002242B1" w:rsidRDefault="002242B1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g-CS-RNTI-</w:t>
            </w:r>
            <w:proofErr w:type="spellStart"/>
            <w:r>
              <w:rPr>
                <w:b/>
                <w:i/>
                <w:szCs w:val="22"/>
              </w:rPr>
              <w:t>ConfigToReleaseList</w:t>
            </w:r>
            <w:proofErr w:type="spellEnd"/>
          </w:p>
          <w:p w14:paraId="4BB4EECF" w14:textId="77777777" w:rsidR="002242B1" w:rsidRDefault="002242B1">
            <w:pPr>
              <w:pStyle w:val="TAL"/>
              <w:rPr>
                <w:bCs/>
                <w:iCs/>
                <w:szCs w:val="22"/>
              </w:rPr>
            </w:pPr>
            <w:r>
              <w:rPr>
                <w:bCs/>
                <w:iCs/>
                <w:szCs w:val="22"/>
              </w:rPr>
              <w:t>List of G-CS-RNTI configurations to release.</w:t>
            </w:r>
          </w:p>
        </w:tc>
      </w:tr>
      <w:tr w:rsidR="002242B1" w14:paraId="1B2BF968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2F34" w14:textId="77777777" w:rsidR="002242B1" w:rsidRDefault="002242B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intraCG</w:t>
            </w:r>
            <w:proofErr w:type="spellEnd"/>
            <w:r>
              <w:rPr>
                <w:b/>
                <w:bCs/>
                <w:i/>
                <w:iCs/>
              </w:rPr>
              <w:t>-Prioritization</w:t>
            </w:r>
          </w:p>
          <w:p w14:paraId="7E79A13F" w14:textId="77777777" w:rsidR="002242B1" w:rsidRDefault="002242B1">
            <w:pPr>
              <w:pStyle w:val="TAL"/>
              <w:rPr>
                <w:b/>
                <w:bCs/>
              </w:rPr>
            </w:pPr>
            <w:r>
              <w:rPr>
                <w:szCs w:val="22"/>
                <w:lang w:eastAsia="sv-SE"/>
              </w:rPr>
              <w:t>Used to enable HARQ process ID selection based on LCH-priority for one CG as specified in TS 38.321 [3].</w:t>
            </w:r>
          </w:p>
        </w:tc>
      </w:tr>
      <w:tr w:rsidR="002242B1" w14:paraId="4F8FFC73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C6A7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lch-BasedPrioritization</w:t>
            </w:r>
            <w:proofErr w:type="spellEnd"/>
          </w:p>
          <w:p w14:paraId="3BD0AD2A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this field is present, </w:t>
            </w:r>
            <w:r>
              <w:rPr>
                <w:szCs w:val="22"/>
              </w:rPr>
              <w:t xml:space="preserve">the corresponding MAC entity of </w:t>
            </w:r>
            <w:r>
              <w:rPr>
                <w:szCs w:val="22"/>
                <w:lang w:eastAsia="sv-SE"/>
              </w:rPr>
              <w:t xml:space="preserve">the UE is configured with </w:t>
            </w:r>
            <w:r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>
              <w:rPr>
                <w:szCs w:val="22"/>
                <w:lang w:eastAsia="sv-SE"/>
              </w:rPr>
              <w:t xml:space="preserve">TS 38.321 [3]. </w:t>
            </w:r>
            <w:r>
              <w:rPr>
                <w:szCs w:val="22"/>
              </w:rPr>
              <w:t xml:space="preserve">The network does not configure </w:t>
            </w:r>
            <w:proofErr w:type="spellStart"/>
            <w:r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</w:rPr>
              <w:t xml:space="preserve">with </w:t>
            </w:r>
            <w:proofErr w:type="spellStart"/>
            <w:r>
              <w:rPr>
                <w:rFonts w:cs="Arial"/>
                <w:i/>
              </w:rPr>
              <w:t>enhancedSkipUplinkTxDynamic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szCs w:val="22"/>
              </w:rPr>
              <w:t>simultaneously</w:t>
            </w:r>
            <w:r>
              <w:rPr>
                <w:rFonts w:cs="Arial"/>
              </w:rPr>
              <w:t xml:space="preserve"> nor </w:t>
            </w:r>
            <w:proofErr w:type="spellStart"/>
            <w:r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with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>
              <w:rPr>
                <w:rFonts w:cs="Arial"/>
                <w:noProof/>
              </w:rPr>
              <w:t xml:space="preserve"> </w:t>
            </w:r>
            <w:r>
              <w:rPr>
                <w:szCs w:val="22"/>
              </w:rPr>
              <w:t>simultaneously.</w:t>
            </w:r>
          </w:p>
        </w:tc>
      </w:tr>
      <w:tr w:rsidR="002242B1" w14:paraId="1CA21EE7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A510" w14:textId="77777777" w:rsidR="002242B1" w:rsidRDefault="002242B1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-BFR-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35CD361F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eastAsia="SimSun"/>
                <w:lang w:eastAsia="sv-SE"/>
              </w:rPr>
              <w:t xml:space="preserve">Indicates the scheduling request configuration applicable for BFR on </w:t>
            </w:r>
            <w:proofErr w:type="spellStart"/>
            <w:r>
              <w:rPr>
                <w:rFonts w:eastAsia="SimSun"/>
                <w:lang w:eastAsia="sv-SE"/>
              </w:rPr>
              <w:t>SCell</w:t>
            </w:r>
            <w:proofErr w:type="spellEnd"/>
            <w:r>
              <w:rPr>
                <w:rFonts w:eastAsia="SimSun"/>
                <w:lang w:eastAsia="sv-SE"/>
              </w:rPr>
              <w:t>, as specified in TS 38.321 [3]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2242B1" w14:paraId="0FA9A1FA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3D04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schedulingRequestID-BFR-r17</w:t>
            </w:r>
          </w:p>
          <w:p w14:paraId="0F9985AB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the scheduling request configuration (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SchedulingRequestConfig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) that the UE shall use upon detecting a beam failure on the detection resources configured in </w:t>
            </w:r>
            <w:proofErr w:type="spellStart"/>
            <w:r>
              <w:rPr>
                <w:bCs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Cs/>
                <w:i/>
                <w:szCs w:val="22"/>
                <w:lang w:eastAsia="sv-SE"/>
              </w:rPr>
              <w:t>-BFR</w:t>
            </w:r>
            <w:r>
              <w:rPr>
                <w:bCs/>
                <w:iCs/>
                <w:szCs w:val="22"/>
                <w:lang w:eastAsia="sv-SE"/>
              </w:rPr>
              <w:t xml:space="preserve"> of a serving cell while beam failure is not detected on resources configured in </w:t>
            </w:r>
            <w:r>
              <w:rPr>
                <w:bCs/>
                <w:i/>
                <w:szCs w:val="22"/>
                <w:lang w:eastAsia="sv-SE"/>
              </w:rPr>
              <w:t>failureDetectionSet2</w:t>
            </w:r>
            <w:r>
              <w:rPr>
                <w:bCs/>
                <w:iCs/>
                <w:szCs w:val="22"/>
                <w:lang w:eastAsia="sv-SE"/>
              </w:rPr>
              <w:t xml:space="preserve"> of the same serving cell.</w:t>
            </w:r>
          </w:p>
        </w:tc>
      </w:tr>
      <w:tr w:rsidR="002242B1" w14:paraId="0FC103A5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B7C7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schedulingRequestID-BFR2-r17</w:t>
            </w:r>
          </w:p>
          <w:p w14:paraId="181243D5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the scheduling request configuration (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SchedulingRequestConfig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) that the UE shall use upon detecting a beam failure on the detection resources configured in </w:t>
            </w:r>
            <w:r>
              <w:rPr>
                <w:bCs/>
                <w:i/>
                <w:szCs w:val="22"/>
                <w:lang w:eastAsia="sv-SE"/>
              </w:rPr>
              <w:t>schedulingRequestID-BFR2</w:t>
            </w:r>
            <w:r>
              <w:rPr>
                <w:bCs/>
                <w:iCs/>
                <w:szCs w:val="22"/>
                <w:lang w:eastAsia="sv-SE"/>
              </w:rPr>
              <w:t xml:space="preserve"> of a serving cell while beam failure is not detected on resources configured in </w:t>
            </w:r>
            <w:r>
              <w:rPr>
                <w:bCs/>
                <w:i/>
                <w:szCs w:val="22"/>
                <w:lang w:eastAsia="sv-SE"/>
              </w:rPr>
              <w:t>failureDetectionSet1</w:t>
            </w:r>
            <w:r>
              <w:rPr>
                <w:bCs/>
                <w:iCs/>
                <w:szCs w:val="22"/>
                <w:lang w:eastAsia="sv-SE"/>
              </w:rPr>
              <w:t xml:space="preserve"> of the same serving cell.</w:t>
            </w:r>
          </w:p>
        </w:tc>
      </w:tr>
      <w:tr w:rsidR="002242B1" w14:paraId="2B5FC643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8C6E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-LBT-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21D960B5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eastAsia="SimSun"/>
                <w:lang w:eastAsia="sv-SE"/>
              </w:rPr>
              <w:t xml:space="preserve">Indicates the scheduling request configuration applicable for consistent uplink LBT recovery on </w:t>
            </w:r>
            <w:proofErr w:type="spellStart"/>
            <w:r>
              <w:rPr>
                <w:rFonts w:eastAsia="SimSun"/>
                <w:lang w:eastAsia="sv-SE"/>
              </w:rPr>
              <w:t>SCell</w:t>
            </w:r>
            <w:proofErr w:type="spellEnd"/>
            <w:r>
              <w:rPr>
                <w:rFonts w:eastAsia="SimSun"/>
                <w:lang w:eastAsia="sv-SE"/>
              </w:rPr>
              <w:t>, as specified in TS 38.321 [3]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2242B1" w14:paraId="366A6742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CF42" w14:textId="77777777" w:rsidR="002242B1" w:rsidRDefault="002242B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PosMG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-Request</w:t>
            </w:r>
          </w:p>
          <w:p w14:paraId="552CE56D" w14:textId="77777777" w:rsidR="002242B1" w:rsidRDefault="002242B1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the scheduling request configuration applicable for Positioning Measurement Gap Activation/Deactivation Request, as specified in TS 38.321 [3].</w:t>
            </w:r>
          </w:p>
        </w:tc>
      </w:tr>
      <w:tr w:rsidR="002242B1" w14:paraId="6A09203D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0E98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skipUplinkTxDynamic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enhancedSkipUplinkTxDynamic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enhancedSkipUplinkTxConfigured</w:t>
            </w:r>
            <w:proofErr w:type="spellEnd"/>
          </w:p>
          <w:p w14:paraId="6F2498DC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set to </w:t>
            </w:r>
            <w:r>
              <w:rPr>
                <w:i/>
                <w:lang w:eastAsia="sv-SE"/>
              </w:rPr>
              <w:t>true</w:t>
            </w:r>
            <w:r>
              <w:rPr>
                <w:szCs w:val="22"/>
                <w:lang w:eastAsia="sv-SE"/>
              </w:rPr>
              <w:t>, the UE skips UL transmissions as described in TS 38.321 [3].</w:t>
            </w:r>
            <w:r>
              <w:rPr>
                <w:rFonts w:cs="Arial"/>
                <w:szCs w:val="22"/>
                <w:lang w:eastAsia="sv-SE"/>
              </w:rPr>
              <w:t xml:space="preserve"> </w:t>
            </w:r>
            <w:r>
              <w:rPr>
                <w:rFonts w:eastAsiaTheme="minorEastAsia" w:cs="Arial"/>
                <w:szCs w:val="22"/>
                <w:lang w:eastAsia="zh-CN"/>
              </w:rPr>
              <w:t xml:space="preserve">If the UE is configured with </w:t>
            </w:r>
            <w:proofErr w:type="spellStart"/>
            <w:r>
              <w:rPr>
                <w:rFonts w:cs="Arial"/>
                <w:i/>
              </w:rPr>
              <w:t>enhancedSkipUplinkTxDynamic</w:t>
            </w:r>
            <w:proofErr w:type="spellEnd"/>
            <w:r>
              <w:rPr>
                <w:rFonts w:cs="Arial"/>
              </w:rPr>
              <w:t xml:space="preserve"> or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>
              <w:rPr>
                <w:rFonts w:cs="Arial"/>
                <w:noProof/>
              </w:rPr>
              <w:t xml:space="preserve"> with value </w:t>
            </w:r>
            <w:r>
              <w:rPr>
                <w:rFonts w:cs="Arial"/>
                <w:i/>
                <w:noProof/>
              </w:rPr>
              <w:t>true</w:t>
            </w:r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eastAsia="ko-KR"/>
              </w:rPr>
              <w:t xml:space="preserve">REPETITION_NUMBER </w:t>
            </w:r>
            <w:r>
              <w:rPr>
                <w:rFonts w:cs="Arial"/>
              </w:rPr>
              <w:t>(as specified in</w:t>
            </w:r>
            <w:r>
              <w:rPr>
                <w:rFonts w:cs="Arial"/>
                <w:noProof/>
                <w:lang w:eastAsia="ko-KR"/>
              </w:rPr>
              <w:t xml:space="preserve"> TS 38.321</w:t>
            </w:r>
            <w:r>
              <w:rPr>
                <w:rFonts w:cs="Arial"/>
                <w:szCs w:val="22"/>
              </w:rPr>
              <w:t xml:space="preserve"> [3], clause </w:t>
            </w:r>
            <w:r>
              <w:rPr>
                <w:rFonts w:cs="Arial"/>
                <w:noProof/>
                <w:lang w:eastAsia="ko-KR"/>
              </w:rPr>
              <w:t>5.4.2.1</w:t>
            </w:r>
            <w:r>
              <w:rPr>
                <w:rFonts w:cs="Arial"/>
              </w:rPr>
              <w:t xml:space="preserve">) </w:t>
            </w:r>
            <w:r>
              <w:rPr>
                <w:rFonts w:eastAsiaTheme="minorEastAsia" w:cs="Arial"/>
                <w:lang w:eastAsia="zh-CN"/>
              </w:rPr>
              <w:t>of</w:t>
            </w:r>
            <w:r>
              <w:rPr>
                <w:rFonts w:cs="Arial"/>
              </w:rPr>
              <w:t xml:space="preserve"> the corresponding PUSCH transmission of the uplink grant shall be equal to 1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2242B1" w14:paraId="73682B47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A8C9" w14:textId="77777777" w:rsidR="002242B1" w:rsidRDefault="002242B1">
            <w:pPr>
              <w:pStyle w:val="TAL"/>
              <w:rPr>
                <w:b/>
                <w:i/>
                <w:szCs w:val="22"/>
                <w:lang w:eastAsia="ja-JP"/>
              </w:rPr>
            </w:pPr>
            <w:r>
              <w:rPr>
                <w:b/>
                <w:i/>
                <w:szCs w:val="22"/>
              </w:rPr>
              <w:t>tag-Config</w:t>
            </w:r>
          </w:p>
          <w:p w14:paraId="1526250D" w14:textId="77777777" w:rsidR="002242B1" w:rsidRDefault="002242B1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  <w:tr w:rsidR="002242B1" w14:paraId="60483DC1" w14:textId="77777777" w:rsidTr="002242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2E89" w14:textId="77777777" w:rsidR="002242B1" w:rsidRDefault="002242B1">
            <w:pPr>
              <w:pStyle w:val="TAL"/>
              <w:rPr>
                <w:b/>
                <w:i/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</w:rPr>
              <w:t>usePreBSR</w:t>
            </w:r>
            <w:proofErr w:type="spellEnd"/>
          </w:p>
          <w:p w14:paraId="0B7345C5" w14:textId="77777777" w:rsidR="002242B1" w:rsidRDefault="002242B1">
            <w:pPr>
              <w:pStyle w:val="TAL"/>
              <w:rPr>
                <w:bCs/>
                <w:iCs/>
                <w:szCs w:val="22"/>
              </w:rPr>
            </w:pPr>
            <w:r>
              <w:rPr>
                <w:bCs/>
                <w:iCs/>
                <w:szCs w:val="22"/>
              </w:rPr>
              <w:t>If set to true, the MAC entity of the IAB-MT may use the Pre-emptive BSR, see TS 38.321 [3].</w:t>
            </w:r>
          </w:p>
        </w:tc>
      </w:tr>
    </w:tbl>
    <w:p w14:paraId="4E75EEE0" w14:textId="77777777" w:rsidR="002242B1" w:rsidRDefault="002242B1" w:rsidP="002242B1">
      <w:pPr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242B1" w14:paraId="1F9CE490" w14:textId="77777777" w:rsidTr="002242B1">
        <w:trPr>
          <w:trHeight w:val="24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F872" w14:textId="77777777" w:rsidR="002242B1" w:rsidRDefault="002242B1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MBS-RNTI-</w:t>
            </w:r>
            <w:proofErr w:type="spellStart"/>
            <w:r>
              <w:rPr>
                <w:i/>
                <w:szCs w:val="22"/>
                <w:lang w:eastAsia="sv-SE"/>
              </w:rPr>
              <w:t>SpecificConfig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2242B1" w14:paraId="317719FD" w14:textId="77777777" w:rsidTr="002242B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3629" w14:textId="77777777" w:rsidR="002242B1" w:rsidRDefault="002242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drx-</w:t>
            </w:r>
            <w:r>
              <w:rPr>
                <w:b/>
                <w:i/>
                <w:szCs w:val="22"/>
              </w:rPr>
              <w:t>ConfigPTM</w:t>
            </w:r>
            <w:proofErr w:type="spellEnd"/>
          </w:p>
          <w:p w14:paraId="539FB888" w14:textId="77777777" w:rsidR="002242B1" w:rsidRDefault="002242B1">
            <w:pPr>
              <w:pStyle w:val="TAL"/>
              <w:rPr>
                <w:bCs/>
                <w:szCs w:val="22"/>
                <w:lang w:eastAsia="en-GB"/>
              </w:rPr>
            </w:pPr>
            <w:r>
              <w:rPr>
                <w:szCs w:val="22"/>
                <w:lang w:eastAsia="sv-SE"/>
              </w:rPr>
              <w:t>Used to configure DRX for PTM transmission as specified in TS 38.321 [3]</w:t>
            </w:r>
            <w:r>
              <w:rPr>
                <w:szCs w:val="22"/>
                <w:lang w:eastAsia="en-GB"/>
              </w:rPr>
              <w:t>.</w:t>
            </w:r>
          </w:p>
        </w:tc>
      </w:tr>
      <w:tr w:rsidR="002242B1" w14:paraId="4E4B0614" w14:textId="77777777" w:rsidTr="002242B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DDEB" w14:textId="77777777" w:rsidR="002242B1" w:rsidRDefault="002242B1">
            <w:pPr>
              <w:pStyle w:val="TAL"/>
              <w:rPr>
                <w:b/>
                <w:i/>
                <w:szCs w:val="22"/>
                <w:lang w:eastAsia="ja-JP"/>
              </w:rPr>
            </w:pPr>
            <w:r>
              <w:rPr>
                <w:b/>
                <w:i/>
                <w:szCs w:val="22"/>
              </w:rPr>
              <w:t>g-CS-RNTI</w:t>
            </w:r>
          </w:p>
          <w:p w14:paraId="714A667F" w14:textId="77777777" w:rsidR="002242B1" w:rsidRDefault="002242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lang w:eastAsia="en-GB"/>
              </w:rPr>
              <w:t xml:space="preserve">Used to </w:t>
            </w:r>
            <w:r>
              <w:rPr>
                <w:szCs w:val="22"/>
                <w:lang w:eastAsia="sv-SE"/>
              </w:rPr>
              <w:t>scramble</w:t>
            </w:r>
            <w:r>
              <w:rPr>
                <w:lang w:eastAsia="en-GB"/>
              </w:rPr>
              <w:t xml:space="preserve"> the SPS group-common PDSCH and activation/deactivation of SPS group-common PDSCH for one or more MBS multicast services.</w:t>
            </w:r>
          </w:p>
        </w:tc>
      </w:tr>
      <w:tr w:rsidR="002242B1" w14:paraId="15AA7B15" w14:textId="77777777" w:rsidTr="002242B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157E" w14:textId="77777777" w:rsidR="002242B1" w:rsidRDefault="002242B1">
            <w:pPr>
              <w:pStyle w:val="TAL"/>
              <w:rPr>
                <w:b/>
                <w:i/>
                <w:szCs w:val="22"/>
                <w:lang w:eastAsia="ja-JP"/>
              </w:rPr>
            </w:pPr>
            <w:r>
              <w:rPr>
                <w:b/>
                <w:i/>
                <w:szCs w:val="22"/>
              </w:rPr>
              <w:t>g-RNTI</w:t>
            </w:r>
          </w:p>
          <w:p w14:paraId="22864FA7" w14:textId="77777777" w:rsidR="002242B1" w:rsidRDefault="002242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lang w:eastAsia="en-GB"/>
              </w:rPr>
              <w:t>Used to scramble the scheduling and transmission of PTM for one or more MBS multicast services</w:t>
            </w:r>
            <w:r>
              <w:rPr>
                <w:bCs/>
                <w:szCs w:val="22"/>
                <w:lang w:eastAsia="en-GB"/>
              </w:rPr>
              <w:t>.</w:t>
            </w:r>
          </w:p>
        </w:tc>
      </w:tr>
      <w:tr w:rsidR="002242B1" w14:paraId="7EB78B09" w14:textId="77777777" w:rsidTr="002242B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9E0F" w14:textId="77777777" w:rsidR="002242B1" w:rsidRDefault="002242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i/>
                <w:szCs w:val="22"/>
              </w:rPr>
              <w:t>groupCommon</w:t>
            </w:r>
            <w:proofErr w:type="spellEnd"/>
            <w:r>
              <w:rPr>
                <w:b/>
                <w:i/>
                <w:szCs w:val="22"/>
              </w:rPr>
              <w:t>-RNTI</w:t>
            </w:r>
          </w:p>
          <w:p w14:paraId="71FC7F96" w14:textId="77777777" w:rsidR="002242B1" w:rsidRDefault="002242B1">
            <w:pPr>
              <w:pStyle w:val="TAL"/>
              <w:rPr>
                <w:szCs w:val="22"/>
                <w:lang w:eastAsia="en-GB"/>
              </w:rPr>
            </w:pPr>
            <w:r>
              <w:rPr>
                <w:lang w:eastAsia="en-GB"/>
              </w:rPr>
              <w:t>Used to configure g-RNTI or g-CS-RNTI</w:t>
            </w:r>
            <w:r>
              <w:rPr>
                <w:bCs/>
                <w:szCs w:val="22"/>
                <w:lang w:eastAsia="en-GB"/>
              </w:rPr>
              <w:t>.</w:t>
            </w:r>
          </w:p>
        </w:tc>
      </w:tr>
      <w:tr w:rsidR="002242B1" w14:paraId="3C02113E" w14:textId="77777777" w:rsidTr="002242B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C7B0" w14:textId="77777777" w:rsidR="002242B1" w:rsidRDefault="002242B1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harq-FeedbackEnablerMulticast</w:t>
            </w:r>
            <w:proofErr w:type="spellEnd"/>
          </w:p>
          <w:p w14:paraId="42C288AC" w14:textId="05AEB62F" w:rsidR="002242B1" w:rsidRDefault="002242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</w:rPr>
              <w:t xml:space="preserve">Indicates whether the UE shall provide HARQ feedback for MBS multicast. Value </w:t>
            </w:r>
            <w:r>
              <w:rPr>
                <w:i/>
                <w:szCs w:val="22"/>
              </w:rPr>
              <w:t>dci-enabler</w:t>
            </w:r>
            <w:r>
              <w:rPr>
                <w:szCs w:val="22"/>
              </w:rPr>
              <w:t xml:space="preserve"> means that whether the UE shall provide HARQ feedback for MBS multicast is indicated by DCI</w:t>
            </w:r>
            <w:ins w:id="11" w:author="QC (Umesh)" w:date="2022-11-01T14:37:00Z">
              <w:r w:rsidR="002E618A">
                <w:rPr>
                  <w:szCs w:val="22"/>
                </w:rPr>
                <w:t xml:space="preserve"> format 4_2 as specified in TS 38.212 [17]</w:t>
              </w:r>
            </w:ins>
            <w:r>
              <w:rPr>
                <w:szCs w:val="22"/>
              </w:rPr>
              <w:t xml:space="preserve">. Value </w:t>
            </w:r>
            <w:r>
              <w:rPr>
                <w:i/>
                <w:szCs w:val="22"/>
              </w:rPr>
              <w:t>enabled</w:t>
            </w:r>
            <w:r>
              <w:rPr>
                <w:szCs w:val="22"/>
              </w:rPr>
              <w:t xml:space="preserve"> means the UE shall always provide HARQ feedback for MBS multicast. When the field is absent, the value "</w:t>
            </w:r>
            <w:r>
              <w:rPr>
                <w:i/>
                <w:szCs w:val="22"/>
              </w:rPr>
              <w:t>disabled</w:t>
            </w:r>
            <w:r>
              <w:rPr>
                <w:szCs w:val="22"/>
              </w:rPr>
              <w:t>" is used as defined in TS 38.213 [</w:t>
            </w:r>
            <w:ins w:id="12" w:author="QC (Umesh)" w:date="2022-11-01T14:37:00Z">
              <w:r w:rsidR="002E618A">
                <w:rPr>
                  <w:szCs w:val="22"/>
                </w:rPr>
                <w:t>1</w:t>
              </w:r>
            </w:ins>
            <w:r>
              <w:rPr>
                <w:szCs w:val="22"/>
              </w:rPr>
              <w:t>3].</w:t>
            </w:r>
          </w:p>
        </w:tc>
      </w:tr>
      <w:tr w:rsidR="002242B1" w14:paraId="619A8559" w14:textId="77777777" w:rsidTr="002242B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A6F" w14:textId="77777777" w:rsidR="002242B1" w:rsidRDefault="002242B1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harq-FeedbackOptionMulticast</w:t>
            </w:r>
            <w:proofErr w:type="spellEnd"/>
          </w:p>
          <w:p w14:paraId="0B3A9609" w14:textId="77777777" w:rsidR="002242B1" w:rsidRDefault="002242B1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</w:rPr>
              <w:t>Indicates the feedback mode for MBS multicast dynamically scheduled PDSCH or SPS PDSCH.</w:t>
            </w:r>
          </w:p>
        </w:tc>
      </w:tr>
      <w:tr w:rsidR="002242B1" w14:paraId="5C8D9ACE" w14:textId="77777777" w:rsidTr="002242B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9C5E" w14:textId="77777777" w:rsidR="002242B1" w:rsidRDefault="002242B1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mbs</w:t>
            </w:r>
            <w:proofErr w:type="spellEnd"/>
            <w:r>
              <w:rPr>
                <w:b/>
                <w:bCs/>
                <w:i/>
                <w:iCs/>
              </w:rPr>
              <w:t>-RNTI-</w:t>
            </w:r>
            <w:proofErr w:type="spellStart"/>
            <w:r>
              <w:rPr>
                <w:b/>
                <w:bCs/>
                <w:i/>
                <w:iCs/>
              </w:rPr>
              <w:t>SpecificConfigId</w:t>
            </w:r>
            <w:proofErr w:type="spellEnd"/>
          </w:p>
          <w:p w14:paraId="4C4DB7B6" w14:textId="77777777" w:rsidR="002242B1" w:rsidRDefault="002242B1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>An identifier of the RNTI specific configuration for MBS multicast.</w:t>
            </w:r>
          </w:p>
        </w:tc>
      </w:tr>
      <w:tr w:rsidR="002242B1" w14:paraId="735709FA" w14:textId="77777777" w:rsidTr="002242B1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BAEF" w14:textId="77777777" w:rsidR="002242B1" w:rsidRDefault="002242B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pdsch-</w:t>
            </w:r>
            <w:r>
              <w:rPr>
                <w:b/>
                <w:i/>
                <w:szCs w:val="22"/>
                <w:lang w:eastAsia="sv-SE"/>
              </w:rPr>
              <w:t>AggregationFactor</w:t>
            </w:r>
            <w:proofErr w:type="spellEnd"/>
          </w:p>
          <w:p w14:paraId="15A84475" w14:textId="77777777" w:rsidR="002242B1" w:rsidRDefault="002242B1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szCs w:val="22"/>
                <w:lang w:eastAsia="sv-SE"/>
              </w:rPr>
              <w:t>Number</w:t>
            </w:r>
            <w:r>
              <w:rPr>
                <w:szCs w:val="22"/>
              </w:rPr>
              <w:t xml:space="preserve"> of repetitions for dynamically scheduled MBS multicast data (see TS 38.214 [19], clause 5.1.2.1). When the field is absent and </w:t>
            </w:r>
            <w:proofErr w:type="spellStart"/>
            <w:r>
              <w:rPr>
                <w:i/>
                <w:szCs w:val="22"/>
              </w:rPr>
              <w:t>groupCommon</w:t>
            </w:r>
            <w:proofErr w:type="spellEnd"/>
            <w:r>
              <w:rPr>
                <w:i/>
                <w:szCs w:val="22"/>
              </w:rPr>
              <w:t>-RNTI</w:t>
            </w:r>
            <w:r>
              <w:rPr>
                <w:szCs w:val="22"/>
              </w:rPr>
              <w:t xml:space="preserve"> is set to </w:t>
            </w:r>
            <w:r>
              <w:rPr>
                <w:i/>
                <w:szCs w:val="22"/>
              </w:rPr>
              <w:t>g-RNTI</w:t>
            </w:r>
            <w:r>
              <w:rPr>
                <w:szCs w:val="22"/>
              </w:rPr>
              <w:t>, the UE applies the value 1.</w:t>
            </w:r>
          </w:p>
        </w:tc>
      </w:tr>
    </w:tbl>
    <w:p w14:paraId="6D26B4FA" w14:textId="77777777" w:rsidR="002242B1" w:rsidRDefault="002242B1" w:rsidP="002242B1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242B1" w14:paraId="34096E6C" w14:textId="77777777" w:rsidTr="002242B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D016" w14:textId="77777777" w:rsidR="002242B1" w:rsidRDefault="002242B1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99D0" w14:textId="77777777" w:rsidR="002242B1" w:rsidRDefault="002242B1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 w:rsidR="002242B1" w14:paraId="011F4EC5" w14:textId="77777777" w:rsidTr="002242B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EA81" w14:textId="77777777" w:rsidR="002242B1" w:rsidRDefault="002242B1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G-RNTI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4113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This field is optionally present, Need S,</w:t>
            </w:r>
            <w:r>
              <w:rPr>
                <w:szCs w:val="22"/>
              </w:rPr>
              <w:t xml:space="preserve"> if </w:t>
            </w:r>
            <w:proofErr w:type="spellStart"/>
            <w:r>
              <w:rPr>
                <w:i/>
                <w:szCs w:val="22"/>
              </w:rPr>
              <w:t>groupCommon</w:t>
            </w:r>
            <w:proofErr w:type="spellEnd"/>
            <w:r>
              <w:rPr>
                <w:i/>
                <w:szCs w:val="22"/>
              </w:rPr>
              <w:t xml:space="preserve">-RNTI </w:t>
            </w:r>
            <w:r>
              <w:rPr>
                <w:szCs w:val="22"/>
              </w:rPr>
              <w:t xml:space="preserve">is set to </w:t>
            </w:r>
            <w:r>
              <w:rPr>
                <w:i/>
                <w:szCs w:val="22"/>
              </w:rPr>
              <w:t>g-RNTI</w:t>
            </w:r>
            <w:r>
              <w:rPr>
                <w:szCs w:val="22"/>
                <w:lang w:eastAsia="sv-SE"/>
              </w:rPr>
              <w:t xml:space="preserve">. The field is absent when </w:t>
            </w:r>
            <w:proofErr w:type="spellStart"/>
            <w:r>
              <w:rPr>
                <w:i/>
                <w:szCs w:val="22"/>
              </w:rPr>
              <w:t>groupCommon</w:t>
            </w:r>
            <w:proofErr w:type="spellEnd"/>
            <w:r>
              <w:rPr>
                <w:i/>
                <w:szCs w:val="22"/>
              </w:rPr>
              <w:t xml:space="preserve">-RNTI </w:t>
            </w:r>
            <w:r>
              <w:rPr>
                <w:szCs w:val="22"/>
              </w:rPr>
              <w:t xml:space="preserve">is set to </w:t>
            </w:r>
            <w:r>
              <w:rPr>
                <w:i/>
                <w:szCs w:val="22"/>
              </w:rPr>
              <w:t>g-CS-RNTI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2242B1" w14:paraId="48D0332D" w14:textId="77777777" w:rsidTr="002242B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9F61" w14:textId="77777777" w:rsidR="002242B1" w:rsidRDefault="002242B1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HARQFeedback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0E79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field is mandatory present when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harq-FeedbackEnablerMulticast</w:t>
            </w:r>
            <w:proofErr w:type="spellEnd"/>
            <w:r>
              <w:rPr>
                <w:szCs w:val="22"/>
                <w:lang w:eastAsia="sv-SE"/>
              </w:rPr>
              <w:t xml:space="preserve"> is present. It is absent otherwise. </w:t>
            </w:r>
          </w:p>
        </w:tc>
      </w:tr>
      <w:tr w:rsidR="002242B1" w14:paraId="2E0025E7" w14:textId="77777777" w:rsidTr="002242B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2747" w14:textId="77777777" w:rsidR="002242B1" w:rsidRDefault="002242B1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B824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This field is optionally present, Need M, for the </w:t>
            </w:r>
            <w:r>
              <w:rPr>
                <w:i/>
                <w:szCs w:val="22"/>
                <w:lang w:eastAsia="sv-SE"/>
              </w:rPr>
              <w:t>MAC-</w:t>
            </w:r>
            <w:proofErr w:type="spellStart"/>
            <w:r>
              <w:rPr>
                <w:i/>
                <w:szCs w:val="22"/>
                <w:lang w:eastAsia="sv-SE"/>
              </w:rPr>
              <w:t>CellGroupConfig</w:t>
            </w:r>
            <w:proofErr w:type="spellEnd"/>
            <w:r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  <w:tr w:rsidR="002242B1" w14:paraId="4964EEBE" w14:textId="77777777" w:rsidTr="002242B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ED2D" w14:textId="77777777" w:rsidR="002242B1" w:rsidRDefault="002242B1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LCH-</w:t>
            </w:r>
            <w:proofErr w:type="spellStart"/>
            <w:r>
              <w:rPr>
                <w:i/>
                <w:szCs w:val="22"/>
                <w:lang w:eastAsia="sv-SE"/>
              </w:rPr>
              <w:t>PrioWithReTxTimer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C484" w14:textId="77777777" w:rsidR="002242B1" w:rsidRDefault="002242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This field is optionally present, Need R, if lch-BasedPrioritization-r16 is configured in this MAC entity and cg-RetransmissionTimer-r16 is configured for any configured grant configuration associated with this MAC entity. It is absent otherwise, Need R.</w:t>
            </w:r>
          </w:p>
        </w:tc>
      </w:tr>
    </w:tbl>
    <w:p w14:paraId="09BC4D7A" w14:textId="77777777" w:rsidR="00A23C78" w:rsidRPr="00962B3F" w:rsidRDefault="00A23C78" w:rsidP="00A23C78"/>
    <w:p w14:paraId="3C6E1486" w14:textId="10DE16D9" w:rsidR="00531855" w:rsidRPr="00531855" w:rsidRDefault="00531855" w:rsidP="00BE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Changes</w:t>
      </w:r>
    </w:p>
    <w:sectPr w:rsidR="00531855" w:rsidRPr="00531855" w:rsidSect="00A23C7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2FEF2" w14:textId="77777777" w:rsidR="00D06D51" w:rsidRDefault="00D06D51">
      <w:r>
        <w:separator/>
      </w:r>
    </w:p>
  </w:endnote>
  <w:endnote w:type="continuationSeparator" w:id="0">
    <w:p w14:paraId="7E516D78" w14:textId="77777777" w:rsidR="00D06D51" w:rsidRDefault="00D06D51">
      <w:r>
        <w:continuationSeparator/>
      </w:r>
    </w:p>
  </w:endnote>
  <w:endnote w:type="continuationNotice" w:id="1">
    <w:p w14:paraId="2C5B5057" w14:textId="77777777" w:rsidR="006861AA" w:rsidRDefault="00686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73F36" w14:textId="77777777" w:rsidR="00D06D51" w:rsidRDefault="00D06D51">
      <w:r>
        <w:separator/>
      </w:r>
    </w:p>
  </w:footnote>
  <w:footnote w:type="continuationSeparator" w:id="0">
    <w:p w14:paraId="3955F16E" w14:textId="77777777" w:rsidR="00D06D51" w:rsidRDefault="00D06D51">
      <w:r>
        <w:continuationSeparator/>
      </w:r>
    </w:p>
  </w:footnote>
  <w:footnote w:type="continuationNotice" w:id="1">
    <w:p w14:paraId="14D0300C" w14:textId="77777777" w:rsidR="006861AA" w:rsidRDefault="006861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1924808"/>
    <w:multiLevelType w:val="hybridMultilevel"/>
    <w:tmpl w:val="A6AC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101F7"/>
    <w:multiLevelType w:val="hybridMultilevel"/>
    <w:tmpl w:val="F91C6F52"/>
    <w:lvl w:ilvl="0" w:tplc="F1B2DAB6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8074A"/>
    <w:multiLevelType w:val="hybridMultilevel"/>
    <w:tmpl w:val="F51027B8"/>
    <w:lvl w:ilvl="0" w:tplc="8190F2AA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5249571">
    <w:abstractNumId w:val="4"/>
  </w:num>
  <w:num w:numId="2" w16cid:durableId="551817079">
    <w:abstractNumId w:val="9"/>
  </w:num>
  <w:num w:numId="3" w16cid:durableId="214049626">
    <w:abstractNumId w:val="5"/>
  </w:num>
  <w:num w:numId="4" w16cid:durableId="1876304680">
    <w:abstractNumId w:val="1"/>
  </w:num>
  <w:num w:numId="5" w16cid:durableId="956789668">
    <w:abstractNumId w:val="7"/>
  </w:num>
  <w:num w:numId="6" w16cid:durableId="689993282">
    <w:abstractNumId w:val="2"/>
  </w:num>
  <w:num w:numId="7" w16cid:durableId="847525722">
    <w:abstractNumId w:val="6"/>
  </w:num>
  <w:num w:numId="8" w16cid:durableId="845677108">
    <w:abstractNumId w:val="3"/>
  </w:num>
  <w:num w:numId="9" w16cid:durableId="1123572295">
    <w:abstractNumId w:val="15"/>
  </w:num>
  <w:num w:numId="10" w16cid:durableId="507795327">
    <w:abstractNumId w:val="18"/>
  </w:num>
  <w:num w:numId="11" w16cid:durableId="440035910">
    <w:abstractNumId w:val="0"/>
    <w:lvlOverride w:ilvl="0">
      <w:startOverride w:val="1"/>
    </w:lvlOverride>
  </w:num>
  <w:num w:numId="12" w16cid:durableId="1403256963">
    <w:abstractNumId w:val="16"/>
  </w:num>
  <w:num w:numId="13" w16cid:durableId="658072757">
    <w:abstractNumId w:val="13"/>
  </w:num>
  <w:num w:numId="14" w16cid:durableId="1984655035">
    <w:abstractNumId w:val="14"/>
  </w:num>
  <w:num w:numId="15" w16cid:durableId="1443307534">
    <w:abstractNumId w:val="8"/>
  </w:num>
  <w:num w:numId="16" w16cid:durableId="1666401258">
    <w:abstractNumId w:val="19"/>
  </w:num>
  <w:num w:numId="17" w16cid:durableId="398671898">
    <w:abstractNumId w:val="12"/>
  </w:num>
  <w:num w:numId="18" w16cid:durableId="430006070">
    <w:abstractNumId w:val="10"/>
  </w:num>
  <w:num w:numId="19" w16cid:durableId="1554463037">
    <w:abstractNumId w:val="17"/>
  </w:num>
  <w:num w:numId="20" w16cid:durableId="7372414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34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22E4A"/>
    <w:rsid w:val="00032180"/>
    <w:rsid w:val="000564A9"/>
    <w:rsid w:val="00090B11"/>
    <w:rsid w:val="000A4D30"/>
    <w:rsid w:val="000A6394"/>
    <w:rsid w:val="000B4875"/>
    <w:rsid w:val="000B6FB2"/>
    <w:rsid w:val="000B7FED"/>
    <w:rsid w:val="000C038A"/>
    <w:rsid w:val="000C04A7"/>
    <w:rsid w:val="000C6598"/>
    <w:rsid w:val="000D44B3"/>
    <w:rsid w:val="000E1F8C"/>
    <w:rsid w:val="000E32D6"/>
    <w:rsid w:val="000E5BFF"/>
    <w:rsid w:val="001216D6"/>
    <w:rsid w:val="001432BE"/>
    <w:rsid w:val="001434AC"/>
    <w:rsid w:val="00145D43"/>
    <w:rsid w:val="001475D0"/>
    <w:rsid w:val="0015539E"/>
    <w:rsid w:val="00156369"/>
    <w:rsid w:val="00164131"/>
    <w:rsid w:val="00166B0C"/>
    <w:rsid w:val="00172846"/>
    <w:rsid w:val="00175C72"/>
    <w:rsid w:val="00192C46"/>
    <w:rsid w:val="001A08B3"/>
    <w:rsid w:val="001A7B60"/>
    <w:rsid w:val="001B2F41"/>
    <w:rsid w:val="001B52F0"/>
    <w:rsid w:val="001B7A65"/>
    <w:rsid w:val="001C203F"/>
    <w:rsid w:val="001E2416"/>
    <w:rsid w:val="001E41F3"/>
    <w:rsid w:val="001E6BDD"/>
    <w:rsid w:val="0020418B"/>
    <w:rsid w:val="002069B2"/>
    <w:rsid w:val="00215E46"/>
    <w:rsid w:val="002242B1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A36F8"/>
    <w:rsid w:val="002B03D4"/>
    <w:rsid w:val="002B2C38"/>
    <w:rsid w:val="002B5741"/>
    <w:rsid w:val="002C4F13"/>
    <w:rsid w:val="002D0078"/>
    <w:rsid w:val="002E472E"/>
    <w:rsid w:val="002E618A"/>
    <w:rsid w:val="003013DD"/>
    <w:rsid w:val="00301D88"/>
    <w:rsid w:val="00305409"/>
    <w:rsid w:val="003071D0"/>
    <w:rsid w:val="00310D3A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4ABE"/>
    <w:rsid w:val="00371706"/>
    <w:rsid w:val="00374DD4"/>
    <w:rsid w:val="0038759E"/>
    <w:rsid w:val="00394227"/>
    <w:rsid w:val="003A3E81"/>
    <w:rsid w:val="003B27E0"/>
    <w:rsid w:val="003B7FC9"/>
    <w:rsid w:val="003D06C3"/>
    <w:rsid w:val="003E1A36"/>
    <w:rsid w:val="00402929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4D0D"/>
    <w:rsid w:val="0043534B"/>
    <w:rsid w:val="00440028"/>
    <w:rsid w:val="00441F8E"/>
    <w:rsid w:val="004538B0"/>
    <w:rsid w:val="0045414C"/>
    <w:rsid w:val="00471C72"/>
    <w:rsid w:val="00473EE4"/>
    <w:rsid w:val="00480398"/>
    <w:rsid w:val="00481542"/>
    <w:rsid w:val="0048519F"/>
    <w:rsid w:val="004A1BF0"/>
    <w:rsid w:val="004A3110"/>
    <w:rsid w:val="004B75B7"/>
    <w:rsid w:val="004F231E"/>
    <w:rsid w:val="004F7B9E"/>
    <w:rsid w:val="00502C6A"/>
    <w:rsid w:val="0051580D"/>
    <w:rsid w:val="00521AF1"/>
    <w:rsid w:val="00531855"/>
    <w:rsid w:val="00534A05"/>
    <w:rsid w:val="00547111"/>
    <w:rsid w:val="00550A2C"/>
    <w:rsid w:val="00553148"/>
    <w:rsid w:val="00562AC3"/>
    <w:rsid w:val="00572027"/>
    <w:rsid w:val="00574BC4"/>
    <w:rsid w:val="00584C8C"/>
    <w:rsid w:val="00592D74"/>
    <w:rsid w:val="00597BD6"/>
    <w:rsid w:val="005A4022"/>
    <w:rsid w:val="005B633B"/>
    <w:rsid w:val="005C02E0"/>
    <w:rsid w:val="005D0D9E"/>
    <w:rsid w:val="005D4C5E"/>
    <w:rsid w:val="005D646C"/>
    <w:rsid w:val="005E044F"/>
    <w:rsid w:val="005E210E"/>
    <w:rsid w:val="005E2C44"/>
    <w:rsid w:val="005E32CA"/>
    <w:rsid w:val="005F0326"/>
    <w:rsid w:val="005F1683"/>
    <w:rsid w:val="00604193"/>
    <w:rsid w:val="00621188"/>
    <w:rsid w:val="006222B7"/>
    <w:rsid w:val="006255CE"/>
    <w:rsid w:val="006257ED"/>
    <w:rsid w:val="00626DA9"/>
    <w:rsid w:val="00657E1B"/>
    <w:rsid w:val="00661E33"/>
    <w:rsid w:val="00665C47"/>
    <w:rsid w:val="00671562"/>
    <w:rsid w:val="00675AE8"/>
    <w:rsid w:val="00677A50"/>
    <w:rsid w:val="00683855"/>
    <w:rsid w:val="006861AA"/>
    <w:rsid w:val="00695808"/>
    <w:rsid w:val="006B46FB"/>
    <w:rsid w:val="006D501A"/>
    <w:rsid w:val="006D650E"/>
    <w:rsid w:val="006E21FB"/>
    <w:rsid w:val="006F2A63"/>
    <w:rsid w:val="00702154"/>
    <w:rsid w:val="00710F67"/>
    <w:rsid w:val="00727BF3"/>
    <w:rsid w:val="00734C23"/>
    <w:rsid w:val="007457BF"/>
    <w:rsid w:val="007509AE"/>
    <w:rsid w:val="007545D1"/>
    <w:rsid w:val="00756354"/>
    <w:rsid w:val="00756F98"/>
    <w:rsid w:val="00767AD2"/>
    <w:rsid w:val="0077169B"/>
    <w:rsid w:val="00786216"/>
    <w:rsid w:val="0079161C"/>
    <w:rsid w:val="00791657"/>
    <w:rsid w:val="007921B2"/>
    <w:rsid w:val="00792342"/>
    <w:rsid w:val="007948FC"/>
    <w:rsid w:val="007977A8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165B"/>
    <w:rsid w:val="00825813"/>
    <w:rsid w:val="008279FA"/>
    <w:rsid w:val="00843294"/>
    <w:rsid w:val="00845D79"/>
    <w:rsid w:val="0085641D"/>
    <w:rsid w:val="008626E7"/>
    <w:rsid w:val="00870EE7"/>
    <w:rsid w:val="0087722F"/>
    <w:rsid w:val="008863B9"/>
    <w:rsid w:val="008A45A6"/>
    <w:rsid w:val="008A58B7"/>
    <w:rsid w:val="008B5FDF"/>
    <w:rsid w:val="008C763E"/>
    <w:rsid w:val="008C7F74"/>
    <w:rsid w:val="008F3789"/>
    <w:rsid w:val="008F686C"/>
    <w:rsid w:val="009148DE"/>
    <w:rsid w:val="0091760E"/>
    <w:rsid w:val="009218E4"/>
    <w:rsid w:val="009316FF"/>
    <w:rsid w:val="00932DB0"/>
    <w:rsid w:val="00941E30"/>
    <w:rsid w:val="00944854"/>
    <w:rsid w:val="00946407"/>
    <w:rsid w:val="0095332B"/>
    <w:rsid w:val="009731C2"/>
    <w:rsid w:val="009777D9"/>
    <w:rsid w:val="009819BF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16793"/>
    <w:rsid w:val="00A23C78"/>
    <w:rsid w:val="00A246B6"/>
    <w:rsid w:val="00A27F43"/>
    <w:rsid w:val="00A30FC8"/>
    <w:rsid w:val="00A3459D"/>
    <w:rsid w:val="00A40AC6"/>
    <w:rsid w:val="00A47E70"/>
    <w:rsid w:val="00A50CF0"/>
    <w:rsid w:val="00A71F43"/>
    <w:rsid w:val="00A7671C"/>
    <w:rsid w:val="00A80AAF"/>
    <w:rsid w:val="00A8303A"/>
    <w:rsid w:val="00A8488D"/>
    <w:rsid w:val="00A96E5E"/>
    <w:rsid w:val="00AA2CBC"/>
    <w:rsid w:val="00AB565E"/>
    <w:rsid w:val="00AC26EF"/>
    <w:rsid w:val="00AC5820"/>
    <w:rsid w:val="00AD1CD8"/>
    <w:rsid w:val="00AD59D2"/>
    <w:rsid w:val="00AE2A6C"/>
    <w:rsid w:val="00AF342C"/>
    <w:rsid w:val="00AF76FB"/>
    <w:rsid w:val="00B10A7F"/>
    <w:rsid w:val="00B13962"/>
    <w:rsid w:val="00B17644"/>
    <w:rsid w:val="00B224D1"/>
    <w:rsid w:val="00B258BB"/>
    <w:rsid w:val="00B61F0A"/>
    <w:rsid w:val="00B65CD6"/>
    <w:rsid w:val="00B6657B"/>
    <w:rsid w:val="00B67B97"/>
    <w:rsid w:val="00B77197"/>
    <w:rsid w:val="00B80E5B"/>
    <w:rsid w:val="00B911CE"/>
    <w:rsid w:val="00B9618F"/>
    <w:rsid w:val="00B968C8"/>
    <w:rsid w:val="00BA2EDD"/>
    <w:rsid w:val="00BA3EC5"/>
    <w:rsid w:val="00BA51D9"/>
    <w:rsid w:val="00BB5DFC"/>
    <w:rsid w:val="00BC0976"/>
    <w:rsid w:val="00BC43B3"/>
    <w:rsid w:val="00BC4F4B"/>
    <w:rsid w:val="00BD279D"/>
    <w:rsid w:val="00BD6BB8"/>
    <w:rsid w:val="00BE15FD"/>
    <w:rsid w:val="00BE16CE"/>
    <w:rsid w:val="00C05C05"/>
    <w:rsid w:val="00C13523"/>
    <w:rsid w:val="00C14246"/>
    <w:rsid w:val="00C169BA"/>
    <w:rsid w:val="00C20CCC"/>
    <w:rsid w:val="00C444EF"/>
    <w:rsid w:val="00C66BA2"/>
    <w:rsid w:val="00C75107"/>
    <w:rsid w:val="00C82017"/>
    <w:rsid w:val="00C95985"/>
    <w:rsid w:val="00CA60CB"/>
    <w:rsid w:val="00CC5026"/>
    <w:rsid w:val="00CC68D0"/>
    <w:rsid w:val="00CD2958"/>
    <w:rsid w:val="00CD36E6"/>
    <w:rsid w:val="00CD6B57"/>
    <w:rsid w:val="00CE1AF0"/>
    <w:rsid w:val="00CF618E"/>
    <w:rsid w:val="00CF7D39"/>
    <w:rsid w:val="00D03F9A"/>
    <w:rsid w:val="00D06D51"/>
    <w:rsid w:val="00D206AC"/>
    <w:rsid w:val="00D24991"/>
    <w:rsid w:val="00D50255"/>
    <w:rsid w:val="00D52BF1"/>
    <w:rsid w:val="00D6451B"/>
    <w:rsid w:val="00D66520"/>
    <w:rsid w:val="00D87ED0"/>
    <w:rsid w:val="00DB6B60"/>
    <w:rsid w:val="00DC6C96"/>
    <w:rsid w:val="00DC743F"/>
    <w:rsid w:val="00DD1560"/>
    <w:rsid w:val="00DD26FD"/>
    <w:rsid w:val="00DD65E6"/>
    <w:rsid w:val="00DE34CF"/>
    <w:rsid w:val="00DF1F13"/>
    <w:rsid w:val="00DF3B01"/>
    <w:rsid w:val="00E01CC2"/>
    <w:rsid w:val="00E13F3D"/>
    <w:rsid w:val="00E20E76"/>
    <w:rsid w:val="00E34898"/>
    <w:rsid w:val="00E440A2"/>
    <w:rsid w:val="00E446E6"/>
    <w:rsid w:val="00E532D2"/>
    <w:rsid w:val="00E921B8"/>
    <w:rsid w:val="00EA0ACF"/>
    <w:rsid w:val="00EA0E6E"/>
    <w:rsid w:val="00EA16BE"/>
    <w:rsid w:val="00EB09B7"/>
    <w:rsid w:val="00ED1FE3"/>
    <w:rsid w:val="00EE57C5"/>
    <w:rsid w:val="00EE7D7C"/>
    <w:rsid w:val="00EF63EA"/>
    <w:rsid w:val="00F12F04"/>
    <w:rsid w:val="00F2038C"/>
    <w:rsid w:val="00F221F4"/>
    <w:rsid w:val="00F25D98"/>
    <w:rsid w:val="00F300FB"/>
    <w:rsid w:val="00F37CCC"/>
    <w:rsid w:val="00F52C72"/>
    <w:rsid w:val="00F73F9F"/>
    <w:rsid w:val="00F90A5C"/>
    <w:rsid w:val="00FA0955"/>
    <w:rsid w:val="00FA272E"/>
    <w:rsid w:val="00FA6BA5"/>
    <w:rsid w:val="00FA73A8"/>
    <w:rsid w:val="00FB6386"/>
    <w:rsid w:val="00FC25B0"/>
    <w:rsid w:val="00FD7C2B"/>
    <w:rsid w:val="00FE36E6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4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3E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B32B24-8A93-4E97-8266-D9035D0E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468363-7EB6-48EB-AAC4-FCD773847968}">
  <ds:schemaRefs>
    <ds:schemaRef ds:uri="http://schemas.microsoft.com/office/2006/documentManagement/types"/>
    <ds:schemaRef ds:uri="http://schemas.microsoft.com/office/infopath/2007/PartnerControls"/>
    <ds:schemaRef ds:uri="1c6e7719-fcdf-43d9-93c1-f401bd4c4107"/>
    <ds:schemaRef ds:uri="a3e265ce-35e5-406a-a577-2d283f2c1c3a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1</Pages>
  <Words>1534</Words>
  <Characters>12363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13870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(Umesh)</cp:lastModifiedBy>
  <cp:revision>176</cp:revision>
  <cp:lastPrinted>1900-01-01T08:00:00Z</cp:lastPrinted>
  <dcterms:created xsi:type="dcterms:W3CDTF">2020-02-03T08:32:00Z</dcterms:created>
  <dcterms:modified xsi:type="dcterms:W3CDTF">2022-11-03T21:08:00Z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