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1FB6" w14:textId="5FE3BBF1" w:rsidR="00411EAA" w:rsidRDefault="00411EAA" w:rsidP="00411EA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110438726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R2-220932</w:t>
      </w:r>
      <w:r>
        <w:rPr>
          <w:b/>
          <w:noProof/>
          <w:sz w:val="24"/>
          <w:szCs w:val="24"/>
        </w:rPr>
        <w:t>7</w:t>
      </w:r>
    </w:p>
    <w:p w14:paraId="310D516D" w14:textId="77777777" w:rsidR="00411EAA" w:rsidRDefault="00411EAA" w:rsidP="00411EA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66F980F0" w14:textId="77777777" w:rsidR="00411EAA" w:rsidRDefault="00411EAA" w:rsidP="00411EA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D455D3" w14:textId="77777777" w:rsidR="00411EAA" w:rsidRDefault="00411EAA" w:rsidP="00411EA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D210134" w14:textId="3A4D94B8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</w:t>
      </w:r>
      <w:r w:rsidR="00256483">
        <w:rPr>
          <w:rFonts w:ascii="Arial" w:hAnsi="Arial"/>
          <w:b/>
          <w:noProof/>
          <w:sz w:val="24"/>
        </w:rPr>
        <w:t>50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proofErr w:type="spellStart"/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proofErr w:type="spellEnd"/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Source: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Pr="007966AB">
        <w:rPr>
          <w:rFonts w:ascii="Arial" w:eastAsia="Yu Mincho" w:hAnsi="Arial" w:cs="Arial"/>
          <w:bCs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4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</w:r>
      <w:proofErr w:type="spellStart"/>
      <w:r w:rsidRPr="007966AB">
        <w:rPr>
          <w:rFonts w:ascii="Arial" w:eastAsia="Yu Mincho" w:hAnsi="Arial" w:cs="Arial"/>
          <w:b/>
          <w:bCs/>
        </w:rPr>
        <w:t>Håkon</w:t>
      </w:r>
      <w:proofErr w:type="spellEnd"/>
      <w:r w:rsidRPr="007966AB">
        <w:rPr>
          <w:rFonts w:ascii="Arial" w:eastAsia="Yu Mincho" w:hAnsi="Arial" w:cs="Arial"/>
          <w:b/>
          <w:bCs/>
        </w:rPr>
        <w:t xml:space="preserve">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4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499DA678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233144BC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493D" w14:textId="77777777" w:rsidR="00B21B9A" w:rsidRDefault="00B21B9A">
      <w:r>
        <w:separator/>
      </w:r>
    </w:p>
  </w:endnote>
  <w:endnote w:type="continuationSeparator" w:id="0">
    <w:p w14:paraId="646A0E9F" w14:textId="77777777" w:rsidR="00B21B9A" w:rsidRDefault="00B2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3A049" w14:textId="77777777" w:rsidR="00B21B9A" w:rsidRDefault="00B21B9A">
      <w:r>
        <w:separator/>
      </w:r>
    </w:p>
  </w:footnote>
  <w:footnote w:type="continuationSeparator" w:id="0">
    <w:p w14:paraId="259109D8" w14:textId="77777777" w:rsidR="00B21B9A" w:rsidRDefault="00B21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205165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4744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4980442">
    <w:abstractNumId w:val="1"/>
  </w:num>
  <w:num w:numId="4" w16cid:durableId="1766876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8309E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11EAA"/>
    <w:rsid w:val="00422DDD"/>
    <w:rsid w:val="004449CC"/>
    <w:rsid w:val="00461140"/>
    <w:rsid w:val="00461DE6"/>
    <w:rsid w:val="00464695"/>
    <w:rsid w:val="0047276B"/>
    <w:rsid w:val="0048388E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21B9A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028B7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  <w:style w:type="paragraph" w:styleId="Revision">
    <w:name w:val="Revision"/>
    <w:hidden/>
    <w:uiPriority w:val="99"/>
    <w:semiHidden/>
    <w:rsid w:val="00D028B7"/>
    <w:rPr>
      <w:lang w:val="en-GB" w:eastAsia="en-US"/>
    </w:rPr>
  </w:style>
  <w:style w:type="character" w:customStyle="1" w:styleId="CRCoverPageZchn">
    <w:name w:val="CR Cover Page Zchn"/>
    <w:link w:val="CRCoverPage"/>
    <w:qFormat/>
    <w:rsid w:val="00D028B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4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CR#0774r1</cp:lastModifiedBy>
  <cp:revision>2</cp:revision>
  <dcterms:created xsi:type="dcterms:W3CDTF">2022-09-25T19:01:00Z</dcterms:created>
  <dcterms:modified xsi:type="dcterms:W3CDTF">2022-09-25T19:01:00Z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