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29A8800B" w:rsidR="00EB3E39" w:rsidRPr="002A0B0A" w:rsidRDefault="00EB3E39" w:rsidP="00EB3E39">
      <w:pPr>
        <w:spacing w:before="40" w:after="0" w:line="240" w:lineRule="auto"/>
        <w:jc w:val="left"/>
        <w:rPr>
          <w:rFonts w:ascii="Times New Roman" w:hAnsi="Times New Roman" w:cs="Times New Roman"/>
          <w:bCs w:val="0"/>
          <w:i/>
          <w:sz w:val="24"/>
          <w:szCs w:val="24"/>
          <w:lang w:val="de-DE"/>
        </w:rPr>
      </w:pPr>
      <w:r w:rsidRPr="002A0B0A">
        <w:rPr>
          <w:rFonts w:ascii="Times New Roman" w:hAnsi="Times New Roman" w:cs="Times New Roman"/>
          <w:bCs w:val="0"/>
          <w:i/>
          <w:sz w:val="24"/>
          <w:szCs w:val="24"/>
          <w:lang w:val="de-DE" w:eastAsia="en-GB"/>
        </w:rPr>
        <w:t xml:space="preserve">3GPP TSG-RAN WG2 </w:t>
      </w:r>
      <w:r w:rsidR="00385FBA" w:rsidRPr="002A0B0A">
        <w:rPr>
          <w:rFonts w:ascii="Times New Roman" w:hAnsi="Times New Roman" w:cs="Times New Roman"/>
          <w:bCs w:val="0"/>
          <w:i/>
          <w:sz w:val="24"/>
          <w:szCs w:val="24"/>
          <w:lang w:val="de-DE"/>
        </w:rPr>
        <w:t>#11</w:t>
      </w:r>
      <w:r w:rsidR="00D70597" w:rsidRPr="002A0B0A">
        <w:rPr>
          <w:rFonts w:ascii="Times New Roman" w:hAnsi="Times New Roman" w:cs="Times New Roman"/>
          <w:bCs w:val="0"/>
          <w:i/>
          <w:sz w:val="24"/>
          <w:szCs w:val="24"/>
          <w:lang w:val="de-DE"/>
        </w:rPr>
        <w:t>9</w:t>
      </w:r>
      <w:r w:rsidR="00385FBA" w:rsidRPr="002A0B0A">
        <w:rPr>
          <w:rFonts w:ascii="Times New Roman" w:hAnsi="Times New Roman" w:cs="Times New Roman"/>
          <w:bCs w:val="0"/>
          <w:i/>
          <w:sz w:val="24"/>
          <w:szCs w:val="24"/>
          <w:lang w:val="de-DE"/>
        </w:rPr>
        <w:t>-e</w:t>
      </w:r>
      <w:r w:rsidR="00F528F9" w:rsidRPr="002A0B0A">
        <w:rPr>
          <w:rFonts w:ascii="Times New Roman" w:hAnsi="Times New Roman" w:cs="Times New Roman"/>
          <w:bCs w:val="0"/>
          <w:i/>
          <w:sz w:val="24"/>
          <w:szCs w:val="24"/>
          <w:lang w:val="de-DE" w:eastAsia="en-GB"/>
        </w:rPr>
        <w:tab/>
      </w:r>
      <w:r w:rsidRPr="002A0B0A">
        <w:rPr>
          <w:rFonts w:ascii="Times New Roman" w:hAnsi="Times New Roman" w:cs="Times New Roman"/>
          <w:bCs w:val="0"/>
          <w:i/>
          <w:sz w:val="24"/>
          <w:szCs w:val="24"/>
          <w:lang w:val="de-DE"/>
        </w:rPr>
        <w:tab/>
      </w:r>
      <w:r w:rsidRPr="002A0B0A">
        <w:rPr>
          <w:rFonts w:ascii="Times New Roman" w:hAnsi="Times New Roman" w:cs="Times New Roman"/>
          <w:bCs w:val="0"/>
          <w:i/>
          <w:sz w:val="24"/>
          <w:szCs w:val="24"/>
          <w:lang w:val="de-DE"/>
        </w:rPr>
        <w:tab/>
      </w:r>
      <w:r w:rsidRPr="002A0B0A">
        <w:rPr>
          <w:rFonts w:ascii="Times New Roman" w:hAnsi="Times New Roman" w:cs="Times New Roman"/>
          <w:bCs w:val="0"/>
          <w:i/>
          <w:sz w:val="24"/>
          <w:szCs w:val="24"/>
          <w:lang w:val="de-DE"/>
        </w:rPr>
        <w:tab/>
      </w:r>
      <w:r w:rsidRPr="002A0B0A">
        <w:rPr>
          <w:rFonts w:ascii="Times New Roman" w:hAnsi="Times New Roman" w:cs="Times New Roman"/>
          <w:bCs w:val="0"/>
          <w:i/>
          <w:sz w:val="24"/>
          <w:szCs w:val="24"/>
          <w:lang w:val="de-DE"/>
        </w:rPr>
        <w:tab/>
      </w:r>
      <w:r w:rsidR="00381092" w:rsidRPr="002A0B0A">
        <w:rPr>
          <w:rFonts w:ascii="Times New Roman" w:hAnsi="Times New Roman" w:cs="Times New Roman"/>
          <w:bCs w:val="0"/>
          <w:i/>
          <w:sz w:val="24"/>
          <w:szCs w:val="24"/>
          <w:lang w:val="de-DE"/>
        </w:rPr>
        <w:t xml:space="preserve">      </w:t>
      </w:r>
      <w:r w:rsidR="00385FBA" w:rsidRPr="002A0B0A">
        <w:rPr>
          <w:rFonts w:ascii="Times New Roman" w:hAnsi="Times New Roman" w:cs="Times New Roman"/>
          <w:bCs w:val="0"/>
          <w:i/>
          <w:sz w:val="24"/>
          <w:szCs w:val="24"/>
          <w:lang w:val="de-DE"/>
        </w:rPr>
        <w:tab/>
      </w:r>
      <w:r w:rsidR="00385FBA" w:rsidRPr="002A0B0A">
        <w:rPr>
          <w:rFonts w:ascii="Times New Roman" w:hAnsi="Times New Roman" w:cs="Times New Roman"/>
          <w:bCs w:val="0"/>
          <w:i/>
          <w:sz w:val="24"/>
          <w:szCs w:val="24"/>
          <w:lang w:val="de-DE"/>
        </w:rPr>
        <w:tab/>
      </w:r>
      <w:r w:rsidR="00101D68" w:rsidRPr="002A0B0A">
        <w:rPr>
          <w:rFonts w:ascii="Times New Roman" w:hAnsi="Times New Roman" w:cs="Times New Roman"/>
          <w:bCs w:val="0"/>
          <w:i/>
          <w:sz w:val="24"/>
          <w:szCs w:val="24"/>
          <w:lang w:val="de-DE" w:eastAsia="en-GB"/>
        </w:rPr>
        <w:t>R2-2</w:t>
      </w:r>
      <w:r w:rsidR="00D70597" w:rsidRPr="002A0B0A">
        <w:rPr>
          <w:rFonts w:ascii="Times New Roman" w:hAnsi="Times New Roman" w:cs="Times New Roman"/>
          <w:bCs w:val="0"/>
          <w:i/>
          <w:sz w:val="24"/>
          <w:szCs w:val="24"/>
          <w:lang w:val="de-DE" w:eastAsia="en-GB"/>
        </w:rPr>
        <w:t>2</w:t>
      </w:r>
      <w:r w:rsidR="00E06B36">
        <w:rPr>
          <w:rFonts w:ascii="Times New Roman" w:hAnsi="Times New Roman" w:cs="Times New Roman"/>
          <w:bCs w:val="0"/>
          <w:i/>
          <w:sz w:val="24"/>
          <w:szCs w:val="24"/>
          <w:lang w:val="de-DE" w:eastAsia="en-GB"/>
        </w:rPr>
        <w:t>08039</w:t>
      </w:r>
    </w:p>
    <w:p w14:paraId="3DCE96D0" w14:textId="77777777" w:rsidR="000E37C1" w:rsidRPr="002A0B0A" w:rsidRDefault="00DA4AFC" w:rsidP="00385FBA">
      <w:pPr>
        <w:rPr>
          <w:rFonts w:ascii="Times New Roman" w:hAnsi="Times New Roman" w:cs="Times New Roman"/>
          <w:bCs w:val="0"/>
          <w:i/>
          <w:color w:val="1F4E79"/>
          <w:sz w:val="22"/>
          <w:szCs w:val="24"/>
          <w:lang w:val="pt-BR"/>
        </w:rPr>
      </w:pPr>
      <w:r w:rsidRPr="002A0B0A">
        <w:rPr>
          <w:rFonts w:ascii="Times New Roman" w:hAnsi="Times New Roman" w:cs="Times New Roman"/>
          <w:bCs w:val="0"/>
          <w:i/>
          <w:sz w:val="24"/>
          <w:szCs w:val="24"/>
          <w:lang w:val="pt-BR"/>
        </w:rPr>
        <w:t>Online</w:t>
      </w:r>
      <w:r w:rsidR="00A31A6E" w:rsidRPr="002A0B0A">
        <w:rPr>
          <w:rFonts w:ascii="Times New Roman" w:hAnsi="Times New Roman" w:cs="Times New Roman"/>
          <w:bCs w:val="0"/>
          <w:i/>
          <w:sz w:val="24"/>
          <w:szCs w:val="24"/>
          <w:lang w:val="pt-BR"/>
        </w:rPr>
        <w:t xml:space="preserve">, </w:t>
      </w:r>
      <w:r w:rsidR="008D02ED" w:rsidRPr="002A0B0A">
        <w:rPr>
          <w:rFonts w:ascii="Times New Roman" w:hAnsi="Times New Roman" w:cs="Times New Roman"/>
          <w:bCs w:val="0"/>
          <w:i/>
          <w:sz w:val="24"/>
          <w:szCs w:val="24"/>
          <w:lang w:val="pt-BR"/>
        </w:rPr>
        <w:t>August</w:t>
      </w:r>
      <w:r w:rsidR="00385FBA" w:rsidRPr="002A0B0A">
        <w:rPr>
          <w:rFonts w:ascii="Times New Roman" w:hAnsi="Times New Roman" w:cs="Times New Roman"/>
          <w:bCs w:val="0"/>
          <w:i/>
          <w:sz w:val="24"/>
          <w:szCs w:val="24"/>
          <w:lang w:val="pt-BR"/>
        </w:rPr>
        <w:t xml:space="preserve"> 1</w:t>
      </w:r>
      <w:r w:rsidR="008D02ED" w:rsidRPr="002A0B0A">
        <w:rPr>
          <w:rFonts w:ascii="Times New Roman" w:hAnsi="Times New Roman" w:cs="Times New Roman"/>
          <w:bCs w:val="0"/>
          <w:i/>
          <w:sz w:val="24"/>
          <w:szCs w:val="24"/>
          <w:lang w:val="pt-BR"/>
        </w:rPr>
        <w:t>7</w:t>
      </w:r>
      <w:r w:rsidR="00385FBA" w:rsidRPr="002A0B0A">
        <w:rPr>
          <w:rFonts w:ascii="Times New Roman" w:hAnsi="Times New Roman" w:cs="Times New Roman"/>
          <w:bCs w:val="0"/>
          <w:i/>
          <w:sz w:val="24"/>
          <w:szCs w:val="24"/>
          <w:lang w:val="pt-BR"/>
        </w:rPr>
        <w:t xml:space="preserve"> – </w:t>
      </w:r>
      <w:r w:rsidR="008D02ED" w:rsidRPr="002A0B0A">
        <w:rPr>
          <w:rFonts w:ascii="Times New Roman" w:hAnsi="Times New Roman" w:cs="Times New Roman"/>
          <w:bCs w:val="0"/>
          <w:i/>
          <w:sz w:val="24"/>
          <w:szCs w:val="24"/>
          <w:lang w:val="pt-BR"/>
        </w:rPr>
        <w:t>2</w:t>
      </w:r>
      <w:r w:rsidR="00D70597" w:rsidRPr="002A0B0A">
        <w:rPr>
          <w:rFonts w:ascii="Times New Roman" w:hAnsi="Times New Roman" w:cs="Times New Roman"/>
          <w:bCs w:val="0"/>
          <w:i/>
          <w:sz w:val="24"/>
          <w:szCs w:val="24"/>
          <w:lang w:val="pt-BR"/>
        </w:rPr>
        <w:t>9</w:t>
      </w:r>
      <w:r w:rsidR="00A31A6E" w:rsidRPr="002A0B0A">
        <w:rPr>
          <w:rFonts w:ascii="Times New Roman" w:hAnsi="Times New Roman" w:cs="Times New Roman"/>
          <w:bCs w:val="0"/>
          <w:i/>
          <w:sz w:val="24"/>
          <w:szCs w:val="24"/>
          <w:lang w:val="pt-BR"/>
        </w:rPr>
        <w:t>, 20</w:t>
      </w:r>
      <w:r w:rsidR="00F80A19" w:rsidRPr="002A0B0A">
        <w:rPr>
          <w:rFonts w:ascii="Times New Roman" w:hAnsi="Times New Roman" w:cs="Times New Roman"/>
          <w:bCs w:val="0"/>
          <w:i/>
          <w:sz w:val="24"/>
          <w:szCs w:val="24"/>
          <w:lang w:val="pt-BR"/>
        </w:rPr>
        <w:t>2</w:t>
      </w:r>
      <w:r w:rsidR="00D70597" w:rsidRPr="002A0B0A">
        <w:rPr>
          <w:rFonts w:ascii="Times New Roman" w:hAnsi="Times New Roman" w:cs="Times New Roman"/>
          <w:bCs w:val="0"/>
          <w:i/>
          <w:sz w:val="24"/>
          <w:szCs w:val="24"/>
          <w:lang w:val="pt-BR"/>
        </w:rPr>
        <w:t>2</w:t>
      </w:r>
      <w:r w:rsidR="000E37C1" w:rsidRPr="002A0B0A">
        <w:rPr>
          <w:rFonts w:ascii="Times New Roman" w:hAnsi="Times New Roman" w:cs="Times New Roman"/>
          <w:bCs w:val="0"/>
          <w:i/>
          <w:sz w:val="24"/>
          <w:szCs w:val="24"/>
          <w:lang w:val="pt-BR"/>
        </w:rPr>
        <w:tab/>
      </w:r>
      <w:r w:rsidR="00385FBA" w:rsidRPr="002A0B0A">
        <w:rPr>
          <w:rFonts w:ascii="Times New Roman" w:hAnsi="Times New Roman" w:cs="Times New Roman"/>
          <w:bCs w:val="0"/>
          <w:i/>
          <w:sz w:val="24"/>
          <w:szCs w:val="24"/>
          <w:lang w:val="pt-BR"/>
        </w:rPr>
        <w:tab/>
      </w:r>
      <w:r w:rsidR="00385FBA" w:rsidRPr="002A0B0A">
        <w:rPr>
          <w:rFonts w:ascii="Times New Roman" w:hAnsi="Times New Roman" w:cs="Times New Roman"/>
          <w:bCs w:val="0"/>
          <w:i/>
          <w:sz w:val="24"/>
          <w:szCs w:val="24"/>
          <w:lang w:val="pt-BR"/>
        </w:rPr>
        <w:tab/>
      </w:r>
      <w:r w:rsidR="00385FBA" w:rsidRPr="002A0B0A">
        <w:rPr>
          <w:rFonts w:ascii="Times New Roman" w:hAnsi="Times New Roman" w:cs="Times New Roman"/>
          <w:bCs w:val="0"/>
          <w:i/>
          <w:sz w:val="24"/>
          <w:szCs w:val="24"/>
          <w:lang w:val="pt-BR"/>
        </w:rPr>
        <w:tab/>
      </w:r>
      <w:r w:rsidR="00385FBA" w:rsidRPr="002A0B0A">
        <w:rPr>
          <w:rFonts w:ascii="Times New Roman" w:hAnsi="Times New Roman" w:cs="Times New Roman"/>
          <w:bCs w:val="0"/>
          <w:i/>
          <w:sz w:val="24"/>
          <w:szCs w:val="24"/>
          <w:lang w:val="pt-BR"/>
        </w:rPr>
        <w:tab/>
        <w:t xml:space="preserve">    </w:t>
      </w:r>
      <w:r w:rsidR="00101D68" w:rsidRPr="002A0B0A">
        <w:rPr>
          <w:rFonts w:ascii="Times New Roman" w:hAnsi="Times New Roman" w:cs="Times New Roman"/>
          <w:bCs w:val="0"/>
          <w:i/>
          <w:sz w:val="24"/>
          <w:szCs w:val="24"/>
          <w:lang w:val="pt-BR"/>
        </w:rPr>
        <w:t xml:space="preserve"> </w:t>
      </w:r>
    </w:p>
    <w:p w14:paraId="397C6F3F" w14:textId="77777777" w:rsidR="00665109" w:rsidRPr="002A0B0A" w:rsidRDefault="00665109" w:rsidP="002E0AB9">
      <w:pPr>
        <w:rPr>
          <w:rFonts w:ascii="Times New Roman" w:hAnsi="Times New Roman" w:cs="Times New Roman"/>
          <w:sz w:val="24"/>
          <w:szCs w:val="24"/>
          <w:lang w:val="en-US"/>
        </w:rPr>
      </w:pPr>
      <w:r w:rsidRPr="002A0B0A">
        <w:rPr>
          <w:rFonts w:ascii="Times New Roman" w:hAnsi="Times New Roman" w:cs="Times New Roman"/>
          <w:sz w:val="24"/>
          <w:szCs w:val="24"/>
          <w:lang w:val="en-US"/>
        </w:rPr>
        <w:t>Agenda item:</w:t>
      </w:r>
      <w:r w:rsidRPr="002A0B0A">
        <w:rPr>
          <w:rFonts w:ascii="Times New Roman" w:hAnsi="Times New Roman" w:cs="Times New Roman"/>
          <w:sz w:val="24"/>
          <w:szCs w:val="24"/>
          <w:lang w:val="en-US"/>
        </w:rPr>
        <w:tab/>
      </w:r>
      <w:r w:rsidR="00531E30" w:rsidRPr="002A0B0A">
        <w:rPr>
          <w:rFonts w:ascii="Times New Roman" w:hAnsi="Times New Roman" w:cs="Times New Roman"/>
          <w:sz w:val="24"/>
          <w:szCs w:val="24"/>
          <w:lang w:val="en-US"/>
        </w:rPr>
        <w:t>8.</w:t>
      </w:r>
      <w:r w:rsidR="00D70597" w:rsidRPr="002A0B0A">
        <w:rPr>
          <w:rFonts w:ascii="Times New Roman" w:hAnsi="Times New Roman" w:cs="Times New Roman"/>
          <w:sz w:val="24"/>
          <w:szCs w:val="24"/>
          <w:lang w:val="en-US"/>
        </w:rPr>
        <w:t>9.2</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bookmarkStart w:id="0" w:name="_GoBack"/>
      <w:bookmarkEnd w:id="0"/>
    </w:p>
    <w:p w14:paraId="12767F29" w14:textId="07D8245B"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8D02ED" w:rsidRPr="002A0B0A">
        <w:rPr>
          <w:rFonts w:ascii="Times New Roman" w:hAnsi="Times New Roman" w:cs="Times New Roman"/>
          <w:sz w:val="24"/>
          <w:szCs w:val="24"/>
          <w:lang w:val="en-US"/>
        </w:rPr>
        <w:t xml:space="preserve">Initial </w:t>
      </w:r>
      <w:r w:rsidR="001B4FD6" w:rsidRPr="002A0B0A">
        <w:rPr>
          <w:rFonts w:ascii="Times New Roman" w:hAnsi="Times New Roman" w:cs="Times New Roman"/>
          <w:sz w:val="24"/>
          <w:szCs w:val="24"/>
          <w:lang w:val="en-US"/>
        </w:rPr>
        <w:t>consideration</w:t>
      </w:r>
      <w:r w:rsidR="002F0C66" w:rsidRPr="002A0B0A">
        <w:rPr>
          <w:rFonts w:ascii="Times New Roman" w:hAnsi="Times New Roman" w:cs="Times New Roman"/>
          <w:sz w:val="24"/>
          <w:szCs w:val="24"/>
          <w:lang w:val="en-US"/>
        </w:rPr>
        <w:t>s</w:t>
      </w:r>
      <w:r w:rsidR="008D02ED" w:rsidRPr="002A0B0A">
        <w:rPr>
          <w:rFonts w:ascii="Times New Roman" w:hAnsi="Times New Roman" w:cs="Times New Roman"/>
          <w:sz w:val="24"/>
          <w:szCs w:val="24"/>
          <w:lang w:val="en-US"/>
        </w:rPr>
        <w:t xml:space="preserve"> </w:t>
      </w:r>
      <w:r w:rsidR="002F0C66" w:rsidRPr="002A0B0A">
        <w:rPr>
          <w:rFonts w:ascii="Times New Roman" w:hAnsi="Times New Roman" w:cs="Times New Roman"/>
          <w:sz w:val="24"/>
          <w:szCs w:val="24"/>
          <w:lang w:val="en-US"/>
        </w:rPr>
        <w:t xml:space="preserve">for </w:t>
      </w:r>
      <w:r w:rsidR="00D70597" w:rsidRPr="002A0B0A">
        <w:rPr>
          <w:rFonts w:ascii="Times New Roman" w:hAnsi="Times New Roman" w:cs="Times New Roman"/>
          <w:sz w:val="24"/>
          <w:szCs w:val="24"/>
          <w:lang w:val="en-US"/>
        </w:rPr>
        <w:t xml:space="preserve">U2U </w:t>
      </w:r>
      <w:r w:rsidR="001B5E91" w:rsidRPr="002A0B0A">
        <w:rPr>
          <w:rFonts w:ascii="Times New Roman" w:hAnsi="Times New Roman" w:cs="Times New Roman"/>
          <w:sz w:val="24"/>
          <w:szCs w:val="24"/>
          <w:lang w:val="en-US"/>
        </w:rPr>
        <w:t xml:space="preserve">L2 </w:t>
      </w:r>
      <w:r w:rsidR="00D70597" w:rsidRPr="002A0B0A">
        <w:rPr>
          <w:rFonts w:ascii="Times New Roman" w:hAnsi="Times New Roman" w:cs="Times New Roman"/>
          <w:sz w:val="24"/>
          <w:szCs w:val="24"/>
          <w:lang w:val="en-US"/>
        </w:rPr>
        <w:t>relay</w:t>
      </w:r>
      <w:r w:rsidR="004448B9" w:rsidRPr="002A0B0A">
        <w:rPr>
          <w:rFonts w:ascii="Times New Roman" w:hAnsi="Times New Roman" w:cs="Times New Roman"/>
          <w:sz w:val="24"/>
          <w:szCs w:val="24"/>
          <w:lang w:val="en-US"/>
        </w:rPr>
        <w:t xml:space="preserve"> </w:t>
      </w:r>
      <w:r w:rsidR="001B5E91" w:rsidRPr="002A0B0A">
        <w:rPr>
          <w:rFonts w:ascii="Times New Roman" w:hAnsi="Times New Roman" w:cs="Times New Roman"/>
          <w:sz w:val="24"/>
          <w:szCs w:val="24"/>
          <w:lang w:val="en-US"/>
        </w:rPr>
        <w:t>CP operations</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2E0AB9" w:rsidRDefault="002E0AB9" w:rsidP="00EE7BA3">
      <w:pPr>
        <w:pStyle w:val="Heading1"/>
      </w:pPr>
      <w:r w:rsidRPr="002E0AB9">
        <w:rPr>
          <w:rFonts w:hint="eastAsia"/>
        </w:rPr>
        <w:t>Introduction</w:t>
      </w:r>
    </w:p>
    <w:p w14:paraId="69AEF186" w14:textId="77777777" w:rsidR="00E66C00" w:rsidRPr="002A0B0A" w:rsidRDefault="0005100E" w:rsidP="00E66C00">
      <w:pPr>
        <w:rPr>
          <w:rFonts w:ascii="Times New Roman" w:hAnsi="Times New Roman" w:cs="Times New Roman"/>
          <w:sz w:val="22"/>
          <w:szCs w:val="22"/>
        </w:rPr>
      </w:pPr>
      <w:r w:rsidRPr="002A0B0A">
        <w:rPr>
          <w:rFonts w:ascii="Times New Roman" w:hAnsi="Times New Roman" w:cs="Times New Roman"/>
          <w:sz w:val="22"/>
          <w:szCs w:val="22"/>
        </w:rPr>
        <w:t xml:space="preserve">Based on </w:t>
      </w:r>
      <w:r w:rsidR="008D0599" w:rsidRPr="002A0B0A">
        <w:rPr>
          <w:rFonts w:ascii="Times New Roman" w:hAnsi="Times New Roman" w:cs="Times New Roman"/>
          <w:sz w:val="22"/>
          <w:szCs w:val="22"/>
        </w:rPr>
        <w:t>work</w:t>
      </w:r>
      <w:r w:rsidR="00E66C00" w:rsidRPr="002A0B0A">
        <w:rPr>
          <w:rFonts w:ascii="Times New Roman" w:hAnsi="Times New Roman" w:cs="Times New Roman"/>
          <w:sz w:val="22"/>
          <w:szCs w:val="22"/>
        </w:rPr>
        <w:t xml:space="preserve"> item [1], some of the main objectives for sidelink-based UE-to-network and UE-to-UE relay include the following aspects:</w:t>
      </w:r>
    </w:p>
    <w:p w14:paraId="7774A3D4" w14:textId="77777777" w:rsidR="00E06782" w:rsidRPr="002A0B0A" w:rsidRDefault="00E06782" w:rsidP="00E06782">
      <w:pPr>
        <w:rPr>
          <w:rFonts w:ascii="Times New Roman" w:hAnsi="Times New Roman" w:cs="Times New Roman"/>
          <w:i/>
          <w:sz w:val="22"/>
          <w:szCs w:val="22"/>
        </w:rPr>
      </w:pPr>
      <w:r w:rsidRPr="002A0B0A">
        <w:rPr>
          <w:rFonts w:ascii="Times New Roman" w:hAnsi="Times New Roman" w:cs="Times New Roman"/>
          <w:i/>
          <w:sz w:val="22"/>
          <w:szCs w:val="22"/>
        </w:rPr>
        <w:t>1.Specify mechanisms to support single-hop Layer-2 and Layer-3 UE-to-UE relay (i.e., source UE -&gt; relay UE -&gt; destination UE) for unicast [RAN2, RAN3, RAN4].</w:t>
      </w:r>
    </w:p>
    <w:p w14:paraId="50BDE969" w14:textId="77777777" w:rsidR="00E06782" w:rsidRPr="002A0B0A" w:rsidRDefault="00E06782" w:rsidP="00E06782">
      <w:pPr>
        <w:ind w:left="840"/>
        <w:rPr>
          <w:rFonts w:ascii="Times New Roman" w:hAnsi="Times New Roman" w:cs="Times New Roman"/>
          <w:i/>
          <w:sz w:val="22"/>
          <w:szCs w:val="22"/>
        </w:rPr>
      </w:pPr>
      <w:r w:rsidRPr="002A0B0A">
        <w:rPr>
          <w:rFonts w:ascii="Times New Roman" w:hAnsi="Times New Roman" w:cs="Times New Roman"/>
          <w:i/>
          <w:sz w:val="22"/>
          <w:szCs w:val="22"/>
        </w:rPr>
        <w:t>A.</w:t>
      </w:r>
      <w:r w:rsidRPr="002A0B0A">
        <w:rPr>
          <w:rFonts w:ascii="Times New Roman" w:hAnsi="Times New Roman" w:cs="Times New Roman"/>
          <w:i/>
          <w:sz w:val="22"/>
          <w:szCs w:val="22"/>
        </w:rPr>
        <w:tab/>
        <w:t>Common part for Layer-2 and Layer-3 relay to be prioritized until RAN#98</w:t>
      </w:r>
    </w:p>
    <w:p w14:paraId="20B0427B" w14:textId="77777777" w:rsidR="00E06782" w:rsidRPr="002A0B0A" w:rsidRDefault="00E06782" w:rsidP="00E06782">
      <w:pPr>
        <w:ind w:left="1680"/>
        <w:rPr>
          <w:rFonts w:ascii="Times New Roman" w:hAnsi="Times New Roman" w:cs="Times New Roman"/>
          <w:i/>
          <w:sz w:val="22"/>
          <w:szCs w:val="22"/>
        </w:rPr>
      </w:pPr>
      <w:proofErr w:type="spellStart"/>
      <w:r w:rsidRPr="002A0B0A">
        <w:rPr>
          <w:rFonts w:ascii="Times New Roman" w:hAnsi="Times New Roman" w:cs="Times New Roman"/>
          <w:i/>
          <w:sz w:val="22"/>
          <w:szCs w:val="22"/>
        </w:rPr>
        <w:t>i</w:t>
      </w:r>
      <w:proofErr w:type="spellEnd"/>
      <w:r w:rsidRPr="002A0B0A">
        <w:rPr>
          <w:rFonts w:ascii="Times New Roman" w:hAnsi="Times New Roman" w:cs="Times New Roman"/>
          <w:i/>
          <w:sz w:val="22"/>
          <w:szCs w:val="22"/>
        </w:rPr>
        <w:t>.</w:t>
      </w:r>
      <w:r w:rsidRPr="002A0B0A">
        <w:rPr>
          <w:rFonts w:ascii="Times New Roman" w:hAnsi="Times New Roman" w:cs="Times New Roman"/>
          <w:i/>
          <w:sz w:val="22"/>
          <w:szCs w:val="22"/>
        </w:rPr>
        <w:tab/>
        <w:t>Relay discovery and (re)selection [RAN2, RAN4]</w:t>
      </w:r>
    </w:p>
    <w:p w14:paraId="24F31A4A" w14:textId="77777777" w:rsidR="00E06782" w:rsidRPr="002A0B0A" w:rsidRDefault="00E06782" w:rsidP="00E06782">
      <w:pPr>
        <w:ind w:left="1680"/>
        <w:rPr>
          <w:rFonts w:ascii="Times New Roman" w:hAnsi="Times New Roman" w:cs="Times New Roman"/>
          <w:i/>
          <w:sz w:val="22"/>
          <w:szCs w:val="22"/>
        </w:rPr>
      </w:pPr>
      <w:r w:rsidRPr="002A0B0A">
        <w:rPr>
          <w:rFonts w:ascii="Times New Roman" w:hAnsi="Times New Roman" w:cs="Times New Roman"/>
          <w:i/>
          <w:sz w:val="22"/>
          <w:szCs w:val="22"/>
        </w:rPr>
        <w:t>ii.</w:t>
      </w:r>
      <w:r w:rsidRPr="002A0B0A">
        <w:rPr>
          <w:rFonts w:ascii="Times New Roman" w:hAnsi="Times New Roman" w:cs="Times New Roman"/>
          <w:i/>
          <w:sz w:val="22"/>
          <w:szCs w:val="22"/>
        </w:rPr>
        <w:tab/>
        <w:t>Signalling support for Relay and remote UE authorization if SA2 concludes it is needed [RAN3]</w:t>
      </w:r>
    </w:p>
    <w:p w14:paraId="1D4445CD" w14:textId="77777777" w:rsidR="00E06782" w:rsidRPr="002A0B0A" w:rsidRDefault="00E06782" w:rsidP="00E06782">
      <w:pPr>
        <w:ind w:left="840"/>
        <w:rPr>
          <w:rFonts w:ascii="Times New Roman" w:hAnsi="Times New Roman" w:cs="Times New Roman"/>
          <w:i/>
          <w:sz w:val="22"/>
          <w:szCs w:val="22"/>
        </w:rPr>
      </w:pPr>
      <w:r w:rsidRPr="002A0B0A">
        <w:rPr>
          <w:rFonts w:ascii="Times New Roman" w:hAnsi="Times New Roman" w:cs="Times New Roman"/>
          <w:i/>
          <w:sz w:val="22"/>
          <w:szCs w:val="22"/>
        </w:rPr>
        <w:t>B.</w:t>
      </w:r>
      <w:r w:rsidRPr="002A0B0A">
        <w:rPr>
          <w:rFonts w:ascii="Times New Roman" w:hAnsi="Times New Roman" w:cs="Times New Roman"/>
          <w:i/>
          <w:sz w:val="22"/>
          <w:szCs w:val="22"/>
        </w:rPr>
        <w:tab/>
        <w:t>Layer-2 relay specific part</w:t>
      </w:r>
    </w:p>
    <w:p w14:paraId="5F3696CC" w14:textId="77777777" w:rsidR="00E06782" w:rsidRPr="002A0B0A" w:rsidRDefault="00E06782" w:rsidP="00E06782">
      <w:pPr>
        <w:ind w:left="1680"/>
        <w:rPr>
          <w:rFonts w:ascii="Times New Roman" w:hAnsi="Times New Roman" w:cs="Times New Roman"/>
          <w:i/>
          <w:sz w:val="22"/>
          <w:szCs w:val="22"/>
        </w:rPr>
      </w:pPr>
      <w:proofErr w:type="spellStart"/>
      <w:r w:rsidRPr="002A0B0A">
        <w:rPr>
          <w:rFonts w:ascii="Times New Roman" w:hAnsi="Times New Roman" w:cs="Times New Roman"/>
          <w:i/>
          <w:sz w:val="22"/>
          <w:szCs w:val="22"/>
        </w:rPr>
        <w:t>i</w:t>
      </w:r>
      <w:proofErr w:type="spellEnd"/>
      <w:r w:rsidRPr="002A0B0A">
        <w:rPr>
          <w:rFonts w:ascii="Times New Roman" w:hAnsi="Times New Roman" w:cs="Times New Roman"/>
          <w:i/>
          <w:sz w:val="22"/>
          <w:szCs w:val="22"/>
        </w:rPr>
        <w:t>.</w:t>
      </w:r>
      <w:r w:rsidRPr="002A0B0A">
        <w:rPr>
          <w:rFonts w:ascii="Times New Roman" w:hAnsi="Times New Roman" w:cs="Times New Roman"/>
          <w:i/>
          <w:sz w:val="22"/>
          <w:szCs w:val="22"/>
        </w:rPr>
        <w:tab/>
        <w:t>UE-to-UE relay adaptation layer design [RAN2]</w:t>
      </w:r>
    </w:p>
    <w:p w14:paraId="4C43FB55" w14:textId="77777777" w:rsidR="00E06782" w:rsidRPr="002A0B0A" w:rsidRDefault="00E06782" w:rsidP="00E06782">
      <w:pPr>
        <w:ind w:left="840"/>
        <w:rPr>
          <w:rFonts w:ascii="Times New Roman" w:hAnsi="Times New Roman" w:cs="Times New Roman"/>
          <w:i/>
          <w:sz w:val="22"/>
          <w:szCs w:val="22"/>
        </w:rPr>
      </w:pPr>
      <w:r w:rsidRPr="002A0B0A">
        <w:rPr>
          <w:rFonts w:ascii="Times New Roman" w:hAnsi="Times New Roman" w:cs="Times New Roman"/>
          <w:i/>
          <w:sz w:val="22"/>
          <w:szCs w:val="22"/>
        </w:rPr>
        <w:t>ii.</w:t>
      </w:r>
      <w:r w:rsidRPr="002A0B0A">
        <w:rPr>
          <w:rFonts w:ascii="Times New Roman" w:hAnsi="Times New Roman" w:cs="Times New Roman"/>
          <w:i/>
          <w:sz w:val="22"/>
          <w:szCs w:val="22"/>
        </w:rPr>
        <w:tab/>
      </w:r>
      <w:r w:rsidRPr="002A0B0A">
        <w:rPr>
          <w:rFonts w:ascii="Times New Roman" w:hAnsi="Times New Roman" w:cs="Times New Roman"/>
          <w:i/>
          <w:sz w:val="22"/>
          <w:szCs w:val="22"/>
          <w:highlight w:val="yellow"/>
        </w:rPr>
        <w:t>Control plane procedures [RAN2]</w:t>
      </w:r>
    </w:p>
    <w:p w14:paraId="670DC2F2" w14:textId="77777777" w:rsidR="00E06782" w:rsidRPr="002A0B0A" w:rsidRDefault="00E06782" w:rsidP="00E06782">
      <w:pPr>
        <w:ind w:left="840"/>
        <w:rPr>
          <w:rFonts w:ascii="Times New Roman" w:hAnsi="Times New Roman" w:cs="Times New Roman"/>
          <w:i/>
          <w:sz w:val="22"/>
          <w:szCs w:val="22"/>
        </w:rPr>
      </w:pPr>
      <w:r w:rsidRPr="002A0B0A">
        <w:rPr>
          <w:rFonts w:ascii="Times New Roman" w:hAnsi="Times New Roman" w:cs="Times New Roman"/>
          <w:i/>
          <w:sz w:val="22"/>
          <w:szCs w:val="22"/>
        </w:rPr>
        <w:t>iii.</w:t>
      </w:r>
      <w:r w:rsidRPr="002A0B0A">
        <w:rPr>
          <w:rFonts w:ascii="Times New Roman" w:hAnsi="Times New Roman" w:cs="Times New Roman"/>
          <w:i/>
          <w:sz w:val="22"/>
          <w:szCs w:val="22"/>
        </w:rPr>
        <w:tab/>
        <w:t>QoS handling if needed, subject to SA2 progress [RAN2]</w:t>
      </w:r>
    </w:p>
    <w:p w14:paraId="15FC9A4E" w14:textId="77777777" w:rsidR="00E06782" w:rsidRPr="002A0B0A" w:rsidRDefault="00E06782" w:rsidP="00E06782">
      <w:pPr>
        <w:ind w:left="840"/>
        <w:rPr>
          <w:rFonts w:ascii="Times New Roman" w:hAnsi="Times New Roman" w:cs="Times New Roman"/>
          <w:i/>
          <w:sz w:val="22"/>
          <w:szCs w:val="22"/>
        </w:rPr>
      </w:pPr>
      <w:r w:rsidRPr="002A0B0A">
        <w:rPr>
          <w:rFonts w:ascii="Times New Roman" w:hAnsi="Times New Roman" w:cs="Times New Roman"/>
          <w:i/>
          <w:sz w:val="22"/>
          <w:szCs w:val="22"/>
        </w:rPr>
        <w:t xml:space="preserve">Note 1A: This work should </w:t>
      </w:r>
      <w:proofErr w:type="gramStart"/>
      <w:r w:rsidRPr="002A0B0A">
        <w:rPr>
          <w:rFonts w:ascii="Times New Roman" w:hAnsi="Times New Roman" w:cs="Times New Roman"/>
          <w:i/>
          <w:sz w:val="22"/>
          <w:szCs w:val="22"/>
        </w:rPr>
        <w:t>take into account</w:t>
      </w:r>
      <w:proofErr w:type="gramEnd"/>
      <w:r w:rsidRPr="002A0B0A">
        <w:rPr>
          <w:rFonts w:ascii="Times New Roman" w:hAnsi="Times New Roman" w:cs="Times New Roman"/>
          <w:i/>
          <w:sz w:val="22"/>
          <w:szCs w:val="22"/>
        </w:rPr>
        <w:t xml:space="preserve"> the forward compatibility for supporting more than one hop in a later release.</w:t>
      </w:r>
    </w:p>
    <w:p w14:paraId="16B85464" w14:textId="540A4E6D" w:rsidR="0005100E" w:rsidRPr="002A0B0A" w:rsidRDefault="00E06782" w:rsidP="00E06782">
      <w:pPr>
        <w:ind w:left="840"/>
        <w:rPr>
          <w:rFonts w:ascii="Times New Roman" w:hAnsi="Times New Roman" w:cs="Times New Roman"/>
          <w:i/>
          <w:sz w:val="22"/>
          <w:szCs w:val="22"/>
        </w:rPr>
      </w:pPr>
      <w:r w:rsidRPr="002A0B0A">
        <w:rPr>
          <w:rFonts w:ascii="Times New Roman" w:hAnsi="Times New Roman" w:cs="Times New Roman"/>
          <w:i/>
          <w:sz w:val="22"/>
          <w:szCs w:val="22"/>
        </w:rPr>
        <w:t>Note 1B: A remote UE is connected to only a single relay UE at a given time for a given destination UE.</w:t>
      </w:r>
      <w:r w:rsidR="00EF6E6D">
        <w:rPr>
          <w:rFonts w:ascii="Times New Roman" w:hAnsi="Times New Roman" w:cs="Times New Roman"/>
          <w:i/>
          <w:sz w:val="22"/>
          <w:szCs w:val="22"/>
        </w:rPr>
        <w:t xml:space="preserve">  </w:t>
      </w:r>
      <w:r w:rsidR="00E66C00" w:rsidRPr="002A0B0A">
        <w:rPr>
          <w:rFonts w:ascii="Times New Roman" w:hAnsi="Times New Roman" w:cs="Times New Roman"/>
          <w:i/>
          <w:sz w:val="22"/>
          <w:szCs w:val="22"/>
        </w:rPr>
        <w:t xml:space="preserve">In this contribution, we considered some of the issues needed to support relaying, particularly on the aspects of relay </w:t>
      </w:r>
      <w:r w:rsidR="006650F3" w:rsidRPr="002A0B0A">
        <w:rPr>
          <w:rFonts w:ascii="Times New Roman" w:hAnsi="Times New Roman" w:cs="Times New Roman"/>
          <w:i/>
          <w:sz w:val="22"/>
          <w:szCs w:val="22"/>
        </w:rPr>
        <w:t>discovery</w:t>
      </w:r>
      <w:r w:rsidR="005A629A" w:rsidRPr="002A0B0A">
        <w:rPr>
          <w:rFonts w:ascii="Times New Roman" w:hAnsi="Times New Roman" w:cs="Times New Roman"/>
          <w:i/>
          <w:sz w:val="22"/>
          <w:szCs w:val="22"/>
        </w:rPr>
        <w:t xml:space="preserve">, </w:t>
      </w:r>
      <w:r w:rsidR="006650F3" w:rsidRPr="002A0B0A">
        <w:rPr>
          <w:rFonts w:ascii="Times New Roman" w:hAnsi="Times New Roman" w:cs="Times New Roman"/>
          <w:i/>
          <w:sz w:val="22"/>
          <w:szCs w:val="22"/>
        </w:rPr>
        <w:t>relay (re)</w:t>
      </w:r>
      <w:r w:rsidR="00E66C00" w:rsidRPr="002A0B0A">
        <w:rPr>
          <w:rFonts w:ascii="Times New Roman" w:hAnsi="Times New Roman" w:cs="Times New Roman"/>
          <w:i/>
          <w:sz w:val="22"/>
          <w:szCs w:val="22"/>
        </w:rPr>
        <w:t>selection</w:t>
      </w:r>
      <w:r w:rsidR="009D2114" w:rsidRPr="002A0B0A">
        <w:rPr>
          <w:rFonts w:ascii="Times New Roman" w:hAnsi="Times New Roman" w:cs="Times New Roman"/>
          <w:i/>
          <w:sz w:val="22"/>
          <w:szCs w:val="22"/>
        </w:rPr>
        <w:t>.</w:t>
      </w:r>
      <w:r w:rsidR="00E66C00" w:rsidRPr="002A0B0A">
        <w:rPr>
          <w:rFonts w:ascii="Times New Roman" w:hAnsi="Times New Roman" w:cs="Times New Roman"/>
          <w:i/>
          <w:sz w:val="22"/>
          <w:szCs w:val="22"/>
        </w:rPr>
        <w:t xml:space="preserve"> </w:t>
      </w:r>
    </w:p>
    <w:p w14:paraId="388A40B1" w14:textId="5E16AE81" w:rsidR="007D7962" w:rsidRPr="002A0B0A" w:rsidRDefault="007D7962" w:rsidP="007D7962">
      <w:pPr>
        <w:rPr>
          <w:rFonts w:ascii="Times New Roman" w:hAnsi="Times New Roman" w:cs="Times New Roman"/>
          <w:sz w:val="22"/>
          <w:szCs w:val="22"/>
        </w:rPr>
      </w:pPr>
      <w:r w:rsidRPr="002A0B0A">
        <w:rPr>
          <w:rFonts w:ascii="Times New Roman" w:hAnsi="Times New Roman" w:cs="Times New Roman"/>
          <w:sz w:val="22"/>
          <w:szCs w:val="22"/>
        </w:rPr>
        <w:t>In this contribution, we consider the</w:t>
      </w:r>
      <w:r w:rsidR="00C7376C" w:rsidRPr="002A0B0A">
        <w:rPr>
          <w:rFonts w:ascii="Times New Roman" w:hAnsi="Times New Roman" w:cs="Times New Roman"/>
          <w:sz w:val="22"/>
          <w:szCs w:val="22"/>
        </w:rPr>
        <w:t xml:space="preserve"> CP</w:t>
      </w:r>
      <w:r w:rsidRPr="002A0B0A">
        <w:rPr>
          <w:rFonts w:ascii="Times New Roman" w:hAnsi="Times New Roman" w:cs="Times New Roman"/>
          <w:sz w:val="22"/>
          <w:szCs w:val="22"/>
        </w:rPr>
        <w:t xml:space="preserve"> issues that need to be addressed for </w:t>
      </w:r>
      <w:r w:rsidR="0015244A" w:rsidRPr="002A0B0A">
        <w:rPr>
          <w:rFonts w:ascii="Times New Roman" w:hAnsi="Times New Roman" w:cs="Times New Roman"/>
          <w:sz w:val="22"/>
          <w:szCs w:val="22"/>
        </w:rPr>
        <w:t xml:space="preserve">U2U </w:t>
      </w:r>
      <w:r w:rsidR="001B5E91" w:rsidRPr="002A0B0A">
        <w:rPr>
          <w:rFonts w:ascii="Times New Roman" w:hAnsi="Times New Roman" w:cs="Times New Roman"/>
          <w:sz w:val="22"/>
          <w:szCs w:val="22"/>
        </w:rPr>
        <w:t>operation.</w:t>
      </w:r>
    </w:p>
    <w:p w14:paraId="2AE0A144" w14:textId="77777777" w:rsidR="00593958" w:rsidRDefault="00593958" w:rsidP="00593958">
      <w:pPr>
        <w:pStyle w:val="Heading1"/>
      </w:pPr>
      <w:r>
        <w:rPr>
          <w:rFonts w:hint="eastAsia"/>
        </w:rPr>
        <w:t xml:space="preserve">Discussion </w:t>
      </w:r>
    </w:p>
    <w:p w14:paraId="1504C11A" w14:textId="55B51B8C" w:rsidR="007D7289" w:rsidRPr="002A0B0A" w:rsidRDefault="001B5E91" w:rsidP="002E38C8">
      <w:pPr>
        <w:rPr>
          <w:rFonts w:ascii="Times New Roman" w:hAnsi="Times New Roman" w:cs="Times New Roman"/>
          <w:sz w:val="22"/>
          <w:szCs w:val="22"/>
        </w:rPr>
      </w:pPr>
      <w:r w:rsidRPr="002A0B0A">
        <w:rPr>
          <w:rFonts w:ascii="Times New Roman" w:hAnsi="Times New Roman" w:cs="Times New Roman"/>
          <w:sz w:val="22"/>
          <w:szCs w:val="22"/>
        </w:rPr>
        <w:t xml:space="preserve">In Rel-17, the </w:t>
      </w:r>
      <w:r w:rsidR="007D7289" w:rsidRPr="002A0B0A">
        <w:rPr>
          <w:rFonts w:ascii="Times New Roman" w:hAnsi="Times New Roman" w:cs="Times New Roman"/>
          <w:sz w:val="22"/>
          <w:szCs w:val="22"/>
        </w:rPr>
        <w:t>Study for U2U relay</w:t>
      </w:r>
      <w:r w:rsidRPr="002A0B0A">
        <w:rPr>
          <w:rFonts w:ascii="Times New Roman" w:hAnsi="Times New Roman" w:cs="Times New Roman"/>
          <w:sz w:val="22"/>
          <w:szCs w:val="22"/>
        </w:rPr>
        <w:t xml:space="preserve"> </w:t>
      </w:r>
      <w:r w:rsidR="002E38C8" w:rsidRPr="002A0B0A">
        <w:rPr>
          <w:rFonts w:ascii="Times New Roman" w:hAnsi="Times New Roman" w:cs="Times New Roman"/>
          <w:sz w:val="22"/>
          <w:szCs w:val="22"/>
        </w:rPr>
        <w:t>control plane</w:t>
      </w:r>
      <w:r w:rsidR="00003A0D" w:rsidRPr="002A0B0A">
        <w:rPr>
          <w:rFonts w:ascii="Times New Roman" w:hAnsi="Times New Roman" w:cs="Times New Roman"/>
          <w:sz w:val="22"/>
          <w:szCs w:val="22"/>
        </w:rPr>
        <w:t xml:space="preserve"> </w:t>
      </w:r>
      <w:r w:rsidR="007D7289" w:rsidRPr="002A0B0A">
        <w:rPr>
          <w:rFonts w:ascii="Times New Roman" w:hAnsi="Times New Roman" w:cs="Times New Roman"/>
          <w:sz w:val="22"/>
          <w:szCs w:val="22"/>
        </w:rPr>
        <w:t xml:space="preserve">concluded with the following, which should be the starting point for further discussion in Rel-18 U2U relay.  </w:t>
      </w:r>
    </w:p>
    <w:p w14:paraId="39728ACA" w14:textId="77777777" w:rsidR="007D7289" w:rsidRPr="00343074" w:rsidRDefault="007D7289" w:rsidP="007D7289">
      <w:pPr>
        <w:pStyle w:val="TH"/>
        <w:rPr>
          <w:rFonts w:cs="Arial"/>
        </w:rPr>
      </w:pPr>
      <w:r w:rsidRPr="00343074">
        <w:object w:dxaOrig="11190" w:dyaOrig="7185" w14:anchorId="63727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5pt;height:171.75pt" o:ole="">
            <v:imagedata r:id="rId8" o:title=""/>
          </v:shape>
          <o:OLEObject Type="Embed" ProgID="Visio.Drawing.15" ShapeID="_x0000_i1025" DrawAspect="Content" ObjectID="_1721539638" r:id="rId9"/>
        </w:object>
      </w:r>
    </w:p>
    <w:p w14:paraId="7A434BB5" w14:textId="51D7F67D" w:rsidR="007D7289" w:rsidRPr="002A0B0A" w:rsidRDefault="007D7289" w:rsidP="007D7289">
      <w:pPr>
        <w:pStyle w:val="TF"/>
        <w:rPr>
          <w:rFonts w:ascii="Times New Roman" w:hAnsi="Times New Roman"/>
          <w:sz w:val="22"/>
          <w:szCs w:val="22"/>
        </w:rPr>
      </w:pPr>
      <w:r w:rsidRPr="002A0B0A">
        <w:rPr>
          <w:rFonts w:ascii="Times New Roman" w:hAnsi="Times New Roman"/>
          <w:sz w:val="22"/>
          <w:szCs w:val="22"/>
        </w:rPr>
        <w:t xml:space="preserve">Figure </w:t>
      </w:r>
      <w:r w:rsidR="007E05D8" w:rsidRPr="002A0B0A">
        <w:rPr>
          <w:rFonts w:ascii="Times New Roman" w:hAnsi="Times New Roman"/>
          <w:sz w:val="22"/>
          <w:szCs w:val="22"/>
        </w:rPr>
        <w:t>1:</w:t>
      </w:r>
      <w:r w:rsidRPr="002A0B0A">
        <w:rPr>
          <w:rFonts w:ascii="Times New Roman" w:hAnsi="Times New Roman"/>
          <w:sz w:val="22"/>
          <w:szCs w:val="22"/>
        </w:rPr>
        <w:t xml:space="preserve"> Control plane protocol stack for L2 UE-to-UE Relay</w:t>
      </w:r>
      <w:r w:rsidR="007E05D8" w:rsidRPr="002A0B0A">
        <w:rPr>
          <w:rFonts w:ascii="Times New Roman" w:hAnsi="Times New Roman"/>
          <w:sz w:val="22"/>
          <w:szCs w:val="22"/>
        </w:rPr>
        <w:t xml:space="preserve"> (from Fig. 5.5.1-2 of [</w:t>
      </w:r>
      <w:r w:rsidR="00D93E47">
        <w:rPr>
          <w:rFonts w:ascii="Times New Roman" w:hAnsi="Times New Roman"/>
          <w:sz w:val="22"/>
          <w:szCs w:val="22"/>
        </w:rPr>
        <w:t>2</w:t>
      </w:r>
      <w:r w:rsidR="007E05D8" w:rsidRPr="002A0B0A">
        <w:rPr>
          <w:rFonts w:ascii="Times New Roman" w:hAnsi="Times New Roman"/>
          <w:sz w:val="22"/>
          <w:szCs w:val="22"/>
        </w:rPr>
        <w:t>])</w:t>
      </w:r>
    </w:p>
    <w:p w14:paraId="063CBEDA" w14:textId="082601A1" w:rsidR="007D7289" w:rsidRPr="002A0B0A" w:rsidRDefault="007D7289" w:rsidP="002E38C8">
      <w:pPr>
        <w:rPr>
          <w:rFonts w:ascii="Times New Roman" w:hAnsi="Times New Roman" w:cs="Times New Roman"/>
          <w:sz w:val="22"/>
          <w:szCs w:val="22"/>
        </w:rPr>
      </w:pPr>
    </w:p>
    <w:p w14:paraId="215BB235" w14:textId="1D8B4853" w:rsidR="007D7289" w:rsidRPr="002A0B0A" w:rsidRDefault="007D7289" w:rsidP="007D7289">
      <w:pPr>
        <w:pStyle w:val="Observation"/>
        <w:numPr>
          <w:ilvl w:val="0"/>
          <w:numId w:val="0"/>
        </w:numPr>
        <w:ind w:left="1560" w:hanging="1560"/>
        <w:rPr>
          <w:rFonts w:ascii="Times New Roman" w:hAnsi="Times New Roman"/>
          <w:sz w:val="22"/>
          <w:szCs w:val="22"/>
        </w:rPr>
      </w:pPr>
      <w:r w:rsidRPr="002A0B0A">
        <w:rPr>
          <w:rFonts w:ascii="Times New Roman" w:hAnsi="Times New Roman"/>
          <w:sz w:val="22"/>
          <w:szCs w:val="22"/>
          <w:lang w:eastAsia="ja-JP"/>
        </w:rPr>
        <w:t>Proposal 1</w:t>
      </w:r>
      <w:r w:rsidRPr="002A0B0A">
        <w:rPr>
          <w:rFonts w:ascii="Times New Roman" w:hAnsi="Times New Roman"/>
          <w:sz w:val="22"/>
          <w:szCs w:val="22"/>
          <w:lang w:eastAsia="ja-JP"/>
        </w:rPr>
        <w:tab/>
        <w:t>RAN2 should consider the Rel-17 study for CP stack as the baseline for further discussions.</w:t>
      </w:r>
    </w:p>
    <w:p w14:paraId="3519298C" w14:textId="77777777" w:rsidR="007D7289" w:rsidRDefault="007D7289" w:rsidP="002E38C8"/>
    <w:p w14:paraId="12D66AF1" w14:textId="33229984" w:rsidR="00254C89" w:rsidRPr="005C624F" w:rsidRDefault="00254C89" w:rsidP="002825D3">
      <w:pPr>
        <w:pStyle w:val="TH"/>
      </w:pPr>
    </w:p>
    <w:p w14:paraId="25ACE194" w14:textId="76B698AD" w:rsidR="00255436" w:rsidRPr="00950060" w:rsidRDefault="00255436" w:rsidP="002825D3">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Pr="00950060">
        <w:rPr>
          <w:rFonts w:ascii="Times New Roman" w:hAnsi="Times New Roman" w:cs="Times New Roman"/>
          <w:sz w:val="32"/>
          <w:szCs w:val="32"/>
          <w:lang w:eastAsia="zh-CN"/>
        </w:rPr>
        <w:tab/>
        <w:t>U2U</w:t>
      </w:r>
      <w:r w:rsidR="00950060">
        <w:rPr>
          <w:rFonts w:ascii="Times New Roman" w:hAnsi="Times New Roman" w:cs="Times New Roman"/>
          <w:sz w:val="32"/>
          <w:szCs w:val="32"/>
          <w:lang w:eastAsia="zh-CN"/>
        </w:rPr>
        <w:t xml:space="preserve"> relay connection management</w:t>
      </w:r>
      <w:r w:rsidRPr="00950060">
        <w:rPr>
          <w:rFonts w:ascii="Times New Roman" w:hAnsi="Times New Roman" w:cs="Times New Roman"/>
          <w:sz w:val="32"/>
          <w:szCs w:val="32"/>
          <w:lang w:eastAsia="zh-CN"/>
        </w:rPr>
        <w:t xml:space="preserve">  </w:t>
      </w:r>
    </w:p>
    <w:p w14:paraId="1083F181" w14:textId="546B7231" w:rsidR="007E05D8" w:rsidRPr="002A0B0A" w:rsidRDefault="002825D3" w:rsidP="002825D3">
      <w:pPr>
        <w:rPr>
          <w:rFonts w:ascii="Times New Roman" w:hAnsi="Times New Roman" w:cs="Times New Roman"/>
          <w:sz w:val="22"/>
          <w:szCs w:val="22"/>
          <w:lang w:eastAsia="zh-CN"/>
        </w:rPr>
      </w:pPr>
      <w:r w:rsidRPr="002A0B0A">
        <w:rPr>
          <w:rFonts w:ascii="Times New Roman" w:hAnsi="Times New Roman" w:cs="Times New Roman"/>
          <w:sz w:val="22"/>
          <w:szCs w:val="22"/>
          <w:lang w:eastAsia="zh-CN"/>
        </w:rPr>
        <w:t>From the CP perspective,</w:t>
      </w:r>
      <w:r w:rsidR="007E05D8" w:rsidRPr="002A0B0A">
        <w:rPr>
          <w:rFonts w:ascii="Times New Roman" w:hAnsi="Times New Roman" w:cs="Times New Roman"/>
          <w:sz w:val="22"/>
          <w:szCs w:val="22"/>
          <w:lang w:eastAsia="zh-CN"/>
        </w:rPr>
        <w:t xml:space="preserve"> one of the first areas to consider is how the connection management works for U2U relay assuming the use of the baseline CP stack in</w:t>
      </w:r>
      <w:r w:rsidR="0026538C">
        <w:rPr>
          <w:rFonts w:ascii="Times New Roman" w:hAnsi="Times New Roman" w:cs="Times New Roman"/>
          <w:sz w:val="22"/>
          <w:szCs w:val="22"/>
          <w:lang w:eastAsia="zh-CN"/>
        </w:rPr>
        <w:t xml:space="preserve"> Proposal 1 is agreeable.</w:t>
      </w:r>
      <w:r w:rsidR="007E05D8" w:rsidRPr="002A0B0A">
        <w:rPr>
          <w:rFonts w:ascii="Times New Roman" w:hAnsi="Times New Roman" w:cs="Times New Roman"/>
          <w:sz w:val="22"/>
          <w:szCs w:val="22"/>
          <w:lang w:eastAsia="zh-CN"/>
        </w:rPr>
        <w:t xml:space="preserve"> </w:t>
      </w:r>
    </w:p>
    <w:p w14:paraId="69ED37CE" w14:textId="582CABA7" w:rsidR="0050198B" w:rsidRDefault="0050198B" w:rsidP="002825D3">
      <w:pPr>
        <w:rPr>
          <w:lang w:eastAsia="zh-CN"/>
        </w:rPr>
      </w:pPr>
      <w:r>
        <w:object w:dxaOrig="8386" w:dyaOrig="5956" w14:anchorId="5EAAC3F6">
          <v:shape id="_x0000_i1026" type="#_x0000_t75" style="width:420.7pt;height:297.4pt" o:ole="">
            <v:imagedata r:id="rId10" o:title=""/>
          </v:shape>
          <o:OLEObject Type="Embed" ProgID="Visio.Drawing.15" ShapeID="_x0000_i1026" DrawAspect="Content" ObjectID="_1721539639" r:id="rId11"/>
        </w:object>
      </w:r>
    </w:p>
    <w:p w14:paraId="430AF125" w14:textId="463F61C5" w:rsidR="0050198B" w:rsidRPr="002A0B0A" w:rsidRDefault="0050198B" w:rsidP="0050198B">
      <w:pPr>
        <w:pStyle w:val="B1"/>
        <w:rPr>
          <w:rFonts w:eastAsia="SimSun"/>
          <w:sz w:val="22"/>
          <w:szCs w:val="22"/>
        </w:rPr>
      </w:pPr>
      <w:r w:rsidRPr="002A0B0A">
        <w:rPr>
          <w:rFonts w:eastAsia="SimSun"/>
          <w:sz w:val="22"/>
          <w:szCs w:val="22"/>
        </w:rPr>
        <w:lastRenderedPageBreak/>
        <w:t>1.</w:t>
      </w:r>
      <w:r w:rsidRPr="002A0B0A">
        <w:rPr>
          <w:rFonts w:eastAsia="SimSun"/>
          <w:sz w:val="22"/>
          <w:szCs w:val="22"/>
        </w:rPr>
        <w:tab/>
        <w:t>The U2U source UE and destination UE performs discovery procedure using U2U discovery procedures determined by the upper layer (e.g., Model A or Model B discovery).</w:t>
      </w:r>
      <w:r w:rsidR="00F12671" w:rsidRPr="002A0B0A">
        <w:rPr>
          <w:rFonts w:eastAsia="SimSun"/>
          <w:sz w:val="22"/>
          <w:szCs w:val="22"/>
        </w:rPr>
        <w:t xml:space="preserve"> </w:t>
      </w:r>
    </w:p>
    <w:p w14:paraId="15D1FBF3" w14:textId="1A4C84B8" w:rsidR="0050198B" w:rsidRPr="002A0B0A" w:rsidRDefault="0050198B" w:rsidP="0050198B">
      <w:pPr>
        <w:pStyle w:val="B1"/>
        <w:rPr>
          <w:rFonts w:eastAsia="SimSun"/>
          <w:sz w:val="22"/>
          <w:szCs w:val="22"/>
        </w:rPr>
      </w:pPr>
      <w:r w:rsidRPr="002A0B0A">
        <w:rPr>
          <w:rFonts w:eastAsia="SimSun"/>
          <w:sz w:val="22"/>
          <w:szCs w:val="22"/>
        </w:rPr>
        <w:t>2.</w:t>
      </w:r>
      <w:r w:rsidRPr="002A0B0A">
        <w:rPr>
          <w:rFonts w:eastAsia="SimSun"/>
          <w:sz w:val="22"/>
          <w:szCs w:val="22"/>
        </w:rPr>
        <w:tab/>
      </w:r>
      <w:r w:rsidR="00F12671" w:rsidRPr="002A0B0A">
        <w:rPr>
          <w:rFonts w:eastAsia="SimSun"/>
          <w:sz w:val="22"/>
          <w:szCs w:val="22"/>
        </w:rPr>
        <w:t xml:space="preserve">The source UE establishes </w:t>
      </w:r>
      <w:r w:rsidR="002C1736" w:rsidRPr="002A0B0A">
        <w:rPr>
          <w:rFonts w:eastAsia="SimSun"/>
          <w:sz w:val="22"/>
          <w:szCs w:val="22"/>
        </w:rPr>
        <w:t>PC5</w:t>
      </w:r>
      <w:r w:rsidR="00D213ED">
        <w:rPr>
          <w:rFonts w:eastAsia="SimSun"/>
          <w:sz w:val="22"/>
          <w:szCs w:val="22"/>
        </w:rPr>
        <w:t>-RRC</w:t>
      </w:r>
      <w:r w:rsidR="002C1736" w:rsidRPr="002A0B0A">
        <w:rPr>
          <w:rFonts w:eastAsia="SimSun"/>
          <w:sz w:val="22"/>
          <w:szCs w:val="22"/>
        </w:rPr>
        <w:t xml:space="preserve"> connection with the (re)selected relay UE using a specified PC5 </w:t>
      </w:r>
      <w:r w:rsidR="002C1736" w:rsidRPr="002A0B0A">
        <w:rPr>
          <w:sz w:val="22"/>
          <w:szCs w:val="22"/>
        </w:rPr>
        <w:t>Relay</w:t>
      </w:r>
      <w:r w:rsidR="002C1736" w:rsidRPr="002A0B0A">
        <w:rPr>
          <w:rFonts w:eastAsia="SimSun"/>
          <w:sz w:val="22"/>
          <w:szCs w:val="22"/>
        </w:rPr>
        <w:t xml:space="preserve"> RLC channel.  </w:t>
      </w:r>
    </w:p>
    <w:p w14:paraId="496FC45E" w14:textId="2A5A7BDC" w:rsidR="002C1736" w:rsidRPr="002A0B0A" w:rsidRDefault="002C1736" w:rsidP="00F12671">
      <w:pPr>
        <w:pStyle w:val="B1"/>
        <w:rPr>
          <w:rFonts w:eastAsia="SimSun"/>
          <w:sz w:val="22"/>
          <w:szCs w:val="22"/>
        </w:rPr>
      </w:pPr>
      <w:r w:rsidRPr="002A0B0A">
        <w:rPr>
          <w:rFonts w:eastAsia="SimSun"/>
          <w:sz w:val="22"/>
          <w:szCs w:val="22"/>
        </w:rPr>
        <w:t>3</w:t>
      </w:r>
      <w:r w:rsidR="00F12671" w:rsidRPr="002A0B0A">
        <w:rPr>
          <w:rFonts w:eastAsia="SimSun"/>
          <w:sz w:val="22"/>
          <w:szCs w:val="22"/>
        </w:rPr>
        <w:t>.</w:t>
      </w:r>
      <w:r w:rsidR="00F12671" w:rsidRPr="002A0B0A">
        <w:rPr>
          <w:rFonts w:eastAsia="SimSun"/>
          <w:sz w:val="22"/>
          <w:szCs w:val="22"/>
        </w:rPr>
        <w:tab/>
      </w:r>
      <w:r w:rsidRPr="002A0B0A">
        <w:rPr>
          <w:rFonts w:eastAsia="SimSun"/>
          <w:sz w:val="22"/>
          <w:szCs w:val="22"/>
        </w:rPr>
        <w:t>The relay UE establishes PC5</w:t>
      </w:r>
      <w:r w:rsidR="00D213ED">
        <w:rPr>
          <w:rFonts w:eastAsia="SimSun"/>
          <w:sz w:val="22"/>
          <w:szCs w:val="22"/>
        </w:rPr>
        <w:t>-RRC</w:t>
      </w:r>
      <w:r w:rsidRPr="002A0B0A">
        <w:rPr>
          <w:rFonts w:eastAsia="SimSun"/>
          <w:sz w:val="22"/>
          <w:szCs w:val="22"/>
        </w:rPr>
        <w:t xml:space="preserve"> connection with the destination UE using a specified PC5 </w:t>
      </w:r>
      <w:r w:rsidRPr="002A0B0A">
        <w:rPr>
          <w:sz w:val="22"/>
          <w:szCs w:val="22"/>
        </w:rPr>
        <w:t>Relay</w:t>
      </w:r>
      <w:r w:rsidRPr="002A0B0A">
        <w:rPr>
          <w:rFonts w:eastAsia="SimSun"/>
          <w:sz w:val="22"/>
          <w:szCs w:val="22"/>
        </w:rPr>
        <w:t xml:space="preserve"> RLC channel.  </w:t>
      </w:r>
    </w:p>
    <w:p w14:paraId="33BB5525" w14:textId="593B9D45" w:rsidR="0050198B" w:rsidRPr="002A0B0A" w:rsidRDefault="00CE261C" w:rsidP="0050198B">
      <w:pPr>
        <w:pStyle w:val="B1"/>
        <w:rPr>
          <w:rFonts w:eastAsia="SimSun"/>
          <w:sz w:val="22"/>
          <w:szCs w:val="22"/>
        </w:rPr>
      </w:pPr>
      <w:r w:rsidRPr="002A0B0A">
        <w:rPr>
          <w:rFonts w:eastAsia="SimSun"/>
          <w:sz w:val="22"/>
          <w:szCs w:val="22"/>
        </w:rPr>
        <w:t>4</w:t>
      </w:r>
      <w:r w:rsidR="0050198B" w:rsidRPr="002A0B0A">
        <w:rPr>
          <w:rFonts w:eastAsia="SimSun"/>
          <w:sz w:val="22"/>
          <w:szCs w:val="22"/>
        </w:rPr>
        <w:t>.</w:t>
      </w:r>
      <w:r w:rsidR="0050198B" w:rsidRPr="002A0B0A">
        <w:rPr>
          <w:rFonts w:eastAsia="SimSun"/>
          <w:sz w:val="22"/>
          <w:szCs w:val="22"/>
        </w:rPr>
        <w:tab/>
        <w:t xml:space="preserve">The </w:t>
      </w:r>
      <w:r w:rsidRPr="002A0B0A">
        <w:rPr>
          <w:rFonts w:eastAsia="SimSun"/>
          <w:sz w:val="22"/>
          <w:szCs w:val="22"/>
        </w:rPr>
        <w:t>source UE sends a PC5-S message (e.g., Direct Communication Request) to the destination UE to establish the E2E PC5</w:t>
      </w:r>
      <w:r w:rsidR="00D213ED">
        <w:rPr>
          <w:rFonts w:eastAsia="SimSun"/>
          <w:sz w:val="22"/>
          <w:szCs w:val="22"/>
        </w:rPr>
        <w:t>-RRC</w:t>
      </w:r>
      <w:r w:rsidRPr="002A0B0A">
        <w:rPr>
          <w:rFonts w:eastAsia="SimSun"/>
          <w:sz w:val="22"/>
          <w:szCs w:val="22"/>
        </w:rPr>
        <w:t xml:space="preserve"> connection. </w:t>
      </w:r>
      <w:r w:rsidR="0050198B" w:rsidRPr="002A0B0A">
        <w:rPr>
          <w:rFonts w:eastAsia="SimSun"/>
          <w:sz w:val="22"/>
          <w:szCs w:val="22"/>
        </w:rPr>
        <w:t xml:space="preserve"> </w:t>
      </w:r>
    </w:p>
    <w:p w14:paraId="34BE4B4D" w14:textId="4FB63AE3" w:rsidR="0050198B" w:rsidRPr="002A0B0A" w:rsidRDefault="00CE261C" w:rsidP="0050198B">
      <w:pPr>
        <w:pStyle w:val="B1"/>
        <w:rPr>
          <w:sz w:val="22"/>
          <w:szCs w:val="22"/>
        </w:rPr>
      </w:pPr>
      <w:r w:rsidRPr="002A0B0A">
        <w:rPr>
          <w:sz w:val="22"/>
          <w:szCs w:val="22"/>
        </w:rPr>
        <w:t>5</w:t>
      </w:r>
      <w:r w:rsidR="0050198B" w:rsidRPr="002A0B0A">
        <w:rPr>
          <w:sz w:val="22"/>
          <w:szCs w:val="22"/>
        </w:rPr>
        <w:t>.</w:t>
      </w:r>
      <w:r w:rsidR="0050198B" w:rsidRPr="002A0B0A">
        <w:rPr>
          <w:sz w:val="22"/>
          <w:szCs w:val="22"/>
        </w:rPr>
        <w:tab/>
      </w:r>
      <w:r w:rsidRPr="002A0B0A">
        <w:rPr>
          <w:sz w:val="22"/>
          <w:szCs w:val="22"/>
        </w:rPr>
        <w:t>After E2E PC5 connection has been established, the source UE and destination UE may update the existing RLC channel configuration</w:t>
      </w:r>
      <w:r w:rsidR="00711A0F">
        <w:rPr>
          <w:sz w:val="22"/>
          <w:szCs w:val="22"/>
        </w:rPr>
        <w:t xml:space="preserve"> for </w:t>
      </w:r>
      <w:r w:rsidR="00ED37C9">
        <w:rPr>
          <w:sz w:val="22"/>
          <w:szCs w:val="22"/>
        </w:rPr>
        <w:t>each of the</w:t>
      </w:r>
      <w:r w:rsidR="00711A0F">
        <w:rPr>
          <w:sz w:val="22"/>
          <w:szCs w:val="22"/>
        </w:rPr>
        <w:t xml:space="preserve"> PC5 hops</w:t>
      </w:r>
      <w:r w:rsidRPr="002A0B0A">
        <w:rPr>
          <w:sz w:val="22"/>
          <w:szCs w:val="22"/>
        </w:rPr>
        <w:t xml:space="preserve">. </w:t>
      </w:r>
    </w:p>
    <w:p w14:paraId="65E4A562" w14:textId="47613F09" w:rsidR="00BB2697" w:rsidRPr="002A0B0A" w:rsidRDefault="00DD2DE7" w:rsidP="002825D3">
      <w:pPr>
        <w:rPr>
          <w:rFonts w:ascii="Times New Roman" w:hAnsi="Times New Roman" w:cs="Times New Roman"/>
          <w:sz w:val="22"/>
          <w:szCs w:val="22"/>
          <w:lang w:eastAsia="zh-CN"/>
        </w:rPr>
      </w:pPr>
      <w:r w:rsidRPr="002A0B0A">
        <w:rPr>
          <w:rFonts w:ascii="Times New Roman" w:hAnsi="Times New Roman" w:cs="Times New Roman"/>
          <w:sz w:val="22"/>
          <w:szCs w:val="22"/>
          <w:lang w:eastAsia="zh-CN"/>
        </w:rPr>
        <w:t xml:space="preserve">All the steps above </w:t>
      </w:r>
      <w:r w:rsidR="00087CF3" w:rsidRPr="002A0B0A">
        <w:rPr>
          <w:rFonts w:ascii="Times New Roman" w:hAnsi="Times New Roman" w:cs="Times New Roman"/>
          <w:sz w:val="22"/>
          <w:szCs w:val="22"/>
          <w:lang w:eastAsia="zh-CN"/>
        </w:rPr>
        <w:t xml:space="preserve">may be considered general guidelines as details of each of the steps require further discussions. In our view, step 4 (i.e., E2E PC5 connection) is one of the key areas to be further considered, since it differs from the existing PC5 establishment procedure due to the addition of the relay UE in between.  </w:t>
      </w:r>
    </w:p>
    <w:p w14:paraId="78BC1F8C" w14:textId="7F240DFA" w:rsidR="00087CF3" w:rsidRPr="002A0B0A" w:rsidRDefault="00087CF3" w:rsidP="002825D3">
      <w:pPr>
        <w:rPr>
          <w:rFonts w:ascii="Times New Roman" w:hAnsi="Times New Roman" w:cs="Times New Roman"/>
          <w:sz w:val="22"/>
          <w:szCs w:val="22"/>
          <w:lang w:eastAsia="zh-CN"/>
        </w:rPr>
      </w:pPr>
      <w:r w:rsidRPr="002A0B0A">
        <w:rPr>
          <w:rFonts w:ascii="Times New Roman" w:hAnsi="Times New Roman" w:cs="Times New Roman"/>
          <w:sz w:val="22"/>
          <w:szCs w:val="22"/>
          <w:lang w:eastAsia="zh-CN"/>
        </w:rPr>
        <w:t>According to [2], the sidelink unicast transmission is characterized by the following;</w:t>
      </w:r>
    </w:p>
    <w:p w14:paraId="1F89759E" w14:textId="77777777" w:rsidR="00087CF3" w:rsidRPr="002A0B0A" w:rsidRDefault="00087CF3" w:rsidP="00087CF3">
      <w:pPr>
        <w:pStyle w:val="B2"/>
        <w:rPr>
          <w:rFonts w:eastAsia="Malgun Gothic"/>
          <w:i/>
          <w:sz w:val="22"/>
          <w:szCs w:val="22"/>
          <w:lang w:eastAsia="ko-KR"/>
        </w:rPr>
      </w:pPr>
      <w:r w:rsidRPr="002A0B0A">
        <w:rPr>
          <w:rFonts w:eastAsia="Malgun Gothic"/>
          <w:i/>
          <w:sz w:val="22"/>
          <w:szCs w:val="22"/>
          <w:lang w:eastAsia="ko-KR"/>
        </w:rPr>
        <w:t>-</w:t>
      </w:r>
      <w:r w:rsidRPr="002A0B0A">
        <w:rPr>
          <w:rFonts w:eastAsia="Malgun Gothic"/>
          <w:i/>
          <w:sz w:val="22"/>
          <w:szCs w:val="22"/>
          <w:lang w:eastAsia="ko-KR"/>
        </w:rPr>
        <w:tab/>
        <w:t>Support of one PC5-RRC connection between peer UEs for the pair;</w:t>
      </w:r>
    </w:p>
    <w:p w14:paraId="7772022A" w14:textId="77777777" w:rsidR="00087CF3" w:rsidRPr="002A0B0A" w:rsidRDefault="00087CF3" w:rsidP="00087CF3">
      <w:pPr>
        <w:pStyle w:val="B2"/>
        <w:rPr>
          <w:i/>
          <w:sz w:val="22"/>
          <w:szCs w:val="22"/>
        </w:rPr>
      </w:pPr>
      <w:r w:rsidRPr="002A0B0A">
        <w:rPr>
          <w:i/>
          <w:sz w:val="22"/>
          <w:szCs w:val="22"/>
        </w:rPr>
        <w:t>-</w:t>
      </w:r>
      <w:r w:rsidRPr="002A0B0A">
        <w:rPr>
          <w:i/>
          <w:sz w:val="22"/>
          <w:szCs w:val="22"/>
        </w:rPr>
        <w:tab/>
        <w:t>Transmission and reception of control information and user traffic between peer UEs in sidelink;</w:t>
      </w:r>
    </w:p>
    <w:p w14:paraId="6BCA084E" w14:textId="77777777" w:rsidR="00087CF3" w:rsidRPr="002A0B0A" w:rsidRDefault="00087CF3" w:rsidP="00087CF3">
      <w:pPr>
        <w:pStyle w:val="B2"/>
        <w:rPr>
          <w:i/>
          <w:sz w:val="22"/>
          <w:szCs w:val="22"/>
        </w:rPr>
      </w:pPr>
      <w:r w:rsidRPr="002A0B0A">
        <w:rPr>
          <w:i/>
          <w:sz w:val="22"/>
          <w:szCs w:val="22"/>
        </w:rPr>
        <w:t>-</w:t>
      </w:r>
      <w:r w:rsidRPr="002A0B0A">
        <w:rPr>
          <w:i/>
          <w:sz w:val="22"/>
          <w:szCs w:val="22"/>
        </w:rPr>
        <w:tab/>
        <w:t>Support of sidelink HARQ feedback;</w:t>
      </w:r>
    </w:p>
    <w:p w14:paraId="40AD8CB3" w14:textId="77777777" w:rsidR="00087CF3" w:rsidRPr="002A0B0A" w:rsidRDefault="00087CF3" w:rsidP="00087CF3">
      <w:pPr>
        <w:ind w:left="851" w:hanging="284"/>
        <w:rPr>
          <w:rFonts w:ascii="Times New Roman" w:hAnsi="Times New Roman" w:cs="Times New Roman"/>
          <w:i/>
          <w:sz w:val="22"/>
          <w:szCs w:val="22"/>
        </w:rPr>
      </w:pPr>
      <w:r w:rsidRPr="002A0B0A">
        <w:rPr>
          <w:rFonts w:ascii="Times New Roman" w:hAnsi="Times New Roman" w:cs="Times New Roman"/>
          <w:i/>
          <w:sz w:val="22"/>
          <w:szCs w:val="22"/>
        </w:rPr>
        <w:t>-</w:t>
      </w:r>
      <w:r w:rsidRPr="002A0B0A">
        <w:rPr>
          <w:rFonts w:ascii="Times New Roman" w:hAnsi="Times New Roman" w:cs="Times New Roman"/>
          <w:i/>
          <w:sz w:val="22"/>
          <w:szCs w:val="22"/>
        </w:rPr>
        <w:tab/>
        <w:t>Support of sidelink transmit power control;</w:t>
      </w:r>
    </w:p>
    <w:p w14:paraId="5CFB8C50" w14:textId="77777777" w:rsidR="00087CF3" w:rsidRPr="002A0B0A" w:rsidRDefault="00087CF3" w:rsidP="00087CF3">
      <w:pPr>
        <w:pStyle w:val="B2"/>
        <w:rPr>
          <w:i/>
          <w:sz w:val="22"/>
          <w:szCs w:val="22"/>
        </w:rPr>
      </w:pPr>
      <w:r w:rsidRPr="002A0B0A">
        <w:rPr>
          <w:i/>
          <w:sz w:val="22"/>
          <w:szCs w:val="22"/>
        </w:rPr>
        <w:t>-</w:t>
      </w:r>
      <w:r w:rsidRPr="002A0B0A">
        <w:rPr>
          <w:i/>
          <w:sz w:val="22"/>
          <w:szCs w:val="22"/>
        </w:rPr>
        <w:tab/>
        <w:t>Support of RLC AM;</w:t>
      </w:r>
    </w:p>
    <w:p w14:paraId="3942B85F" w14:textId="77777777" w:rsidR="00087CF3" w:rsidRPr="002A0B0A" w:rsidRDefault="00087CF3" w:rsidP="00087CF3">
      <w:pPr>
        <w:pStyle w:val="B2"/>
        <w:rPr>
          <w:rFonts w:eastAsia="SimSun"/>
          <w:i/>
          <w:sz w:val="22"/>
          <w:szCs w:val="22"/>
          <w:lang w:eastAsia="zh-CN"/>
        </w:rPr>
      </w:pPr>
      <w:r w:rsidRPr="002A0B0A">
        <w:rPr>
          <w:i/>
          <w:sz w:val="22"/>
          <w:szCs w:val="22"/>
        </w:rPr>
        <w:t>-</w:t>
      </w:r>
      <w:r w:rsidRPr="002A0B0A">
        <w:rPr>
          <w:i/>
          <w:sz w:val="22"/>
          <w:szCs w:val="22"/>
        </w:rPr>
        <w:tab/>
        <w:t xml:space="preserve">Detection of radio link failure </w:t>
      </w:r>
      <w:r w:rsidRPr="002A0B0A">
        <w:rPr>
          <w:rFonts w:eastAsia="Malgun Gothic"/>
          <w:i/>
          <w:sz w:val="22"/>
          <w:szCs w:val="22"/>
          <w:lang w:eastAsia="ko-KR"/>
        </w:rPr>
        <w:t>for the PC5-RRC connection</w:t>
      </w:r>
      <w:r w:rsidRPr="002A0B0A">
        <w:rPr>
          <w:i/>
          <w:sz w:val="22"/>
          <w:szCs w:val="22"/>
        </w:rPr>
        <w:t>.</w:t>
      </w:r>
    </w:p>
    <w:p w14:paraId="167A91DD" w14:textId="66298E80" w:rsidR="007E0780" w:rsidRPr="002A0B0A" w:rsidRDefault="007E0780" w:rsidP="002825D3">
      <w:pPr>
        <w:rPr>
          <w:rFonts w:ascii="Times New Roman" w:hAnsi="Times New Roman" w:cs="Times New Roman"/>
          <w:sz w:val="22"/>
          <w:szCs w:val="22"/>
          <w:lang w:eastAsia="zh-CN"/>
        </w:rPr>
      </w:pPr>
      <w:r w:rsidRPr="002A0B0A">
        <w:rPr>
          <w:rFonts w:ascii="Times New Roman" w:hAnsi="Times New Roman" w:cs="Times New Roman"/>
          <w:sz w:val="22"/>
          <w:szCs w:val="22"/>
          <w:lang w:eastAsia="zh-CN"/>
        </w:rPr>
        <w:t xml:space="preserve">However, for U2U relay unicast transmissions, it is also necessary to consider the implications for QoS management at the relay UE.  </w:t>
      </w:r>
      <w:r w:rsidRPr="002A0B0A">
        <w:rPr>
          <w:rFonts w:ascii="Times New Roman" w:hAnsi="Times New Roman" w:cs="Times New Roman"/>
          <w:sz w:val="22"/>
          <w:szCs w:val="22"/>
        </w:rPr>
        <w:t xml:space="preserve">When the relay devices receive data from the source </w:t>
      </w:r>
      <w:r w:rsidR="00821288" w:rsidRPr="002A0B0A">
        <w:rPr>
          <w:rFonts w:ascii="Times New Roman" w:hAnsi="Times New Roman" w:cs="Times New Roman"/>
          <w:sz w:val="22"/>
          <w:szCs w:val="22"/>
        </w:rPr>
        <w:t>UE</w:t>
      </w:r>
      <w:r w:rsidRPr="002A0B0A">
        <w:rPr>
          <w:rFonts w:ascii="Times New Roman" w:hAnsi="Times New Roman" w:cs="Times New Roman"/>
          <w:sz w:val="22"/>
          <w:szCs w:val="22"/>
        </w:rPr>
        <w:t xml:space="preserve"> it is possible the relay </w:t>
      </w:r>
      <w:r w:rsidR="00821288" w:rsidRPr="002A0B0A">
        <w:rPr>
          <w:rFonts w:ascii="Times New Roman" w:hAnsi="Times New Roman" w:cs="Times New Roman"/>
          <w:sz w:val="22"/>
          <w:szCs w:val="22"/>
        </w:rPr>
        <w:t xml:space="preserve">UE will also need to manage data from other UEs therefore, it may be assumed that bearer mappings will also need to be discussed, as part of SRAP. </w:t>
      </w:r>
    </w:p>
    <w:p w14:paraId="25393A97" w14:textId="0E60110B" w:rsidR="00087CF3" w:rsidRPr="002A0B0A" w:rsidRDefault="00D40C33" w:rsidP="002825D3">
      <w:pPr>
        <w:rPr>
          <w:rFonts w:ascii="Times New Roman" w:hAnsi="Times New Roman" w:cs="Times New Roman"/>
          <w:sz w:val="22"/>
          <w:szCs w:val="22"/>
          <w:lang w:eastAsia="zh-CN"/>
        </w:rPr>
      </w:pPr>
      <w:r w:rsidRPr="002A0B0A">
        <w:rPr>
          <w:rFonts w:ascii="Times New Roman" w:hAnsi="Times New Roman" w:cs="Times New Roman"/>
          <w:sz w:val="22"/>
          <w:szCs w:val="22"/>
          <w:lang w:eastAsia="zh-CN"/>
        </w:rPr>
        <w:t>In our understanding, the E2E PC5 link should continue to support</w:t>
      </w:r>
      <w:r w:rsidR="001D32A3" w:rsidRPr="002A0B0A">
        <w:rPr>
          <w:rFonts w:ascii="Times New Roman" w:hAnsi="Times New Roman" w:cs="Times New Roman"/>
          <w:sz w:val="22"/>
          <w:szCs w:val="22"/>
          <w:lang w:eastAsia="zh-CN"/>
        </w:rPr>
        <w:t xml:space="preserve"> at least</w:t>
      </w:r>
      <w:r w:rsidRPr="002A0B0A">
        <w:rPr>
          <w:rFonts w:ascii="Times New Roman" w:hAnsi="Times New Roman" w:cs="Times New Roman"/>
          <w:sz w:val="22"/>
          <w:szCs w:val="22"/>
          <w:lang w:eastAsia="zh-CN"/>
        </w:rPr>
        <w:t xml:space="preserve"> all the above functionalities.  </w:t>
      </w:r>
    </w:p>
    <w:p w14:paraId="04B9525E" w14:textId="2E3B79EA" w:rsidR="00D40C33" w:rsidRPr="002A0B0A" w:rsidRDefault="00D40C33" w:rsidP="00D40C33">
      <w:pPr>
        <w:pStyle w:val="Observation"/>
        <w:numPr>
          <w:ilvl w:val="0"/>
          <w:numId w:val="0"/>
        </w:numPr>
        <w:ind w:left="1560" w:hanging="1560"/>
        <w:rPr>
          <w:rFonts w:ascii="Times New Roman" w:hAnsi="Times New Roman"/>
          <w:sz w:val="22"/>
          <w:szCs w:val="22"/>
        </w:rPr>
      </w:pPr>
      <w:r w:rsidRPr="002A0B0A">
        <w:rPr>
          <w:rFonts w:ascii="Times New Roman" w:hAnsi="Times New Roman"/>
          <w:sz w:val="22"/>
          <w:szCs w:val="22"/>
          <w:lang w:eastAsia="ja-JP"/>
        </w:rPr>
        <w:t>Proposal 2</w:t>
      </w:r>
      <w:r w:rsidRPr="002A0B0A">
        <w:rPr>
          <w:rFonts w:ascii="Times New Roman" w:hAnsi="Times New Roman"/>
          <w:sz w:val="22"/>
          <w:szCs w:val="22"/>
          <w:lang w:eastAsia="ja-JP"/>
        </w:rPr>
        <w:tab/>
        <w:t xml:space="preserve">RAN2 </w:t>
      </w:r>
      <w:r w:rsidR="00B71A59" w:rsidRPr="002A0B0A">
        <w:rPr>
          <w:rFonts w:ascii="Times New Roman" w:hAnsi="Times New Roman"/>
          <w:sz w:val="22"/>
          <w:szCs w:val="22"/>
          <w:lang w:eastAsia="ja-JP"/>
        </w:rPr>
        <w:t xml:space="preserve">should consider whether the existing unicast transmission characteristics are </w:t>
      </w:r>
      <w:r w:rsidR="00A91E31" w:rsidRPr="002A0B0A">
        <w:rPr>
          <w:rFonts w:ascii="Times New Roman" w:hAnsi="Times New Roman"/>
          <w:sz w:val="22"/>
          <w:szCs w:val="22"/>
          <w:lang w:eastAsia="ja-JP"/>
        </w:rPr>
        <w:t xml:space="preserve">needed </w:t>
      </w:r>
      <w:r w:rsidR="00B71A59" w:rsidRPr="002A0B0A">
        <w:rPr>
          <w:rFonts w:ascii="Times New Roman" w:hAnsi="Times New Roman"/>
          <w:sz w:val="22"/>
          <w:szCs w:val="22"/>
          <w:lang w:eastAsia="ja-JP"/>
        </w:rPr>
        <w:t xml:space="preserve">for </w:t>
      </w:r>
      <w:r w:rsidR="00821288" w:rsidRPr="002A0B0A">
        <w:rPr>
          <w:rFonts w:ascii="Times New Roman" w:hAnsi="Times New Roman"/>
          <w:sz w:val="22"/>
          <w:szCs w:val="22"/>
          <w:lang w:eastAsia="ja-JP"/>
        </w:rPr>
        <w:t xml:space="preserve">the E2E </w:t>
      </w:r>
      <w:r w:rsidR="00DF5F1D" w:rsidRPr="002A0B0A">
        <w:rPr>
          <w:rFonts w:ascii="Times New Roman" w:hAnsi="Times New Roman"/>
          <w:sz w:val="22"/>
          <w:szCs w:val="22"/>
          <w:lang w:eastAsia="ja-JP"/>
        </w:rPr>
        <w:t>PC5 connection</w:t>
      </w:r>
      <w:r w:rsidR="00B71A59" w:rsidRPr="002A0B0A">
        <w:rPr>
          <w:rFonts w:ascii="Times New Roman" w:hAnsi="Times New Roman"/>
          <w:sz w:val="22"/>
          <w:szCs w:val="22"/>
          <w:lang w:eastAsia="ja-JP"/>
        </w:rPr>
        <w:t xml:space="preserve">. </w:t>
      </w:r>
    </w:p>
    <w:p w14:paraId="71B7F138" w14:textId="77777777" w:rsidR="00D40C33" w:rsidRDefault="00D40C33" w:rsidP="002825D3">
      <w:pPr>
        <w:rPr>
          <w:lang w:eastAsia="zh-CN"/>
        </w:rPr>
      </w:pPr>
    </w:p>
    <w:p w14:paraId="01DAE21D" w14:textId="045BE0CA" w:rsidR="00950060" w:rsidRPr="00950060" w:rsidRDefault="00950060" w:rsidP="00B24C80">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2.2.</w:t>
      </w:r>
      <w:r w:rsidRPr="00950060">
        <w:rPr>
          <w:rFonts w:ascii="Times New Roman" w:hAnsi="Times New Roman" w:cs="Times New Roman"/>
          <w:sz w:val="32"/>
          <w:szCs w:val="32"/>
          <w:lang w:eastAsia="zh-CN"/>
        </w:rPr>
        <w:tab/>
      </w:r>
      <w:r>
        <w:rPr>
          <w:rFonts w:ascii="Times New Roman" w:hAnsi="Times New Roman" w:cs="Times New Roman"/>
          <w:sz w:val="32"/>
          <w:szCs w:val="32"/>
          <w:lang w:eastAsia="zh-CN"/>
        </w:rPr>
        <w:t>U2U relay HARQ feedback and RLF detection</w:t>
      </w:r>
    </w:p>
    <w:p w14:paraId="387A84D4" w14:textId="2891F118" w:rsidR="0002412A" w:rsidRDefault="001F7288" w:rsidP="00B24C80">
      <w:pPr>
        <w:rPr>
          <w:rFonts w:ascii="Times New Roman" w:hAnsi="Times New Roman" w:cs="Times New Roman"/>
          <w:sz w:val="22"/>
          <w:szCs w:val="22"/>
          <w:lang w:eastAsia="zh-CN"/>
        </w:rPr>
      </w:pPr>
      <w:r w:rsidRPr="002A0B0A">
        <w:rPr>
          <w:rFonts w:ascii="Times New Roman" w:hAnsi="Times New Roman" w:cs="Times New Roman"/>
          <w:sz w:val="22"/>
          <w:szCs w:val="22"/>
          <w:lang w:eastAsia="zh-CN"/>
        </w:rPr>
        <w:t xml:space="preserve">Assuming the E2E PC5 connection is supported for U2U relay, both HARQ feedback and RLF detection are expected to be supported over the indirect path (i.e., PC5 connection via relay UE). </w:t>
      </w:r>
      <w:r w:rsidR="00E0525C" w:rsidRPr="002A0B0A">
        <w:rPr>
          <w:rFonts w:ascii="Times New Roman" w:hAnsi="Times New Roman" w:cs="Times New Roman"/>
          <w:sz w:val="22"/>
          <w:szCs w:val="22"/>
          <w:lang w:eastAsia="zh-CN"/>
        </w:rPr>
        <w:t>Currently, assuming HARQ feedback is enabled, the source UE’s physical layer is expected to monitor PSFCH for the transmission and perform PSFCH reception.  However, since the source UE will not likely be able to receive the HARQ feedback directly from the destination UE on the 2</w:t>
      </w:r>
      <w:r w:rsidR="00E0525C" w:rsidRPr="002A0B0A">
        <w:rPr>
          <w:rFonts w:ascii="Times New Roman" w:hAnsi="Times New Roman" w:cs="Times New Roman"/>
          <w:sz w:val="22"/>
          <w:szCs w:val="22"/>
          <w:vertAlign w:val="superscript"/>
          <w:lang w:eastAsia="zh-CN"/>
        </w:rPr>
        <w:t>nd</w:t>
      </w:r>
      <w:r w:rsidR="00E0525C" w:rsidRPr="002A0B0A">
        <w:rPr>
          <w:rFonts w:ascii="Times New Roman" w:hAnsi="Times New Roman" w:cs="Times New Roman"/>
          <w:sz w:val="22"/>
          <w:szCs w:val="22"/>
          <w:lang w:eastAsia="zh-CN"/>
        </w:rPr>
        <w:t xml:space="preserve"> hop by monitoring PSFCH, it will likely need assistance </w:t>
      </w:r>
      <w:r w:rsidR="00E0525C" w:rsidRPr="002A0B0A">
        <w:rPr>
          <w:rFonts w:ascii="Times New Roman" w:hAnsi="Times New Roman" w:cs="Times New Roman"/>
          <w:sz w:val="22"/>
          <w:szCs w:val="22"/>
          <w:lang w:eastAsia="zh-CN"/>
        </w:rPr>
        <w:lastRenderedPageBreak/>
        <w:t>from the relay UE to provide the HARQ feedback on the 2</w:t>
      </w:r>
      <w:r w:rsidR="00E0525C" w:rsidRPr="002A0B0A">
        <w:rPr>
          <w:rFonts w:ascii="Times New Roman" w:hAnsi="Times New Roman" w:cs="Times New Roman"/>
          <w:sz w:val="22"/>
          <w:szCs w:val="22"/>
          <w:vertAlign w:val="superscript"/>
          <w:lang w:eastAsia="zh-CN"/>
        </w:rPr>
        <w:t>nd</w:t>
      </w:r>
      <w:r w:rsidR="00E0525C" w:rsidRPr="002A0B0A">
        <w:rPr>
          <w:rFonts w:ascii="Times New Roman" w:hAnsi="Times New Roman" w:cs="Times New Roman"/>
          <w:sz w:val="22"/>
          <w:szCs w:val="22"/>
          <w:lang w:eastAsia="zh-CN"/>
        </w:rPr>
        <w:t xml:space="preserve"> hop. </w:t>
      </w:r>
      <w:r w:rsidR="005C39E5">
        <w:rPr>
          <w:rFonts w:ascii="Times New Roman" w:hAnsi="Times New Roman" w:cs="Times New Roman"/>
          <w:sz w:val="22"/>
          <w:szCs w:val="22"/>
          <w:lang w:eastAsia="zh-CN"/>
        </w:rPr>
        <w:t>It should be discussed how the source UE obtains the overall HARQ feedback for the E2E PC5 link.</w:t>
      </w:r>
      <w:r w:rsidR="00E0525C" w:rsidRPr="002A0B0A">
        <w:rPr>
          <w:rFonts w:ascii="Times New Roman" w:hAnsi="Times New Roman" w:cs="Times New Roman"/>
          <w:sz w:val="22"/>
          <w:szCs w:val="22"/>
          <w:lang w:eastAsia="zh-CN"/>
        </w:rPr>
        <w:t xml:space="preserve"> </w:t>
      </w:r>
    </w:p>
    <w:p w14:paraId="131942F5" w14:textId="23608A08" w:rsidR="0082425D" w:rsidRDefault="0082425D" w:rsidP="00B24C80">
      <w:pPr>
        <w:rPr>
          <w:rFonts w:ascii="Times New Roman" w:hAnsi="Times New Roman" w:cs="Times New Roman"/>
          <w:sz w:val="22"/>
          <w:szCs w:val="22"/>
          <w:lang w:eastAsia="zh-CN"/>
        </w:rPr>
      </w:pPr>
    </w:p>
    <w:p w14:paraId="499C1352" w14:textId="1D939009" w:rsidR="0082425D" w:rsidRDefault="0082425D" w:rsidP="0082425D">
      <w:pPr>
        <w:ind w:left="840"/>
      </w:pPr>
    </w:p>
    <w:p w14:paraId="49CF6EE4" w14:textId="1E6E5DAB" w:rsidR="003D18BF" w:rsidRPr="002A0B0A" w:rsidRDefault="003D18BF" w:rsidP="0082425D">
      <w:pPr>
        <w:ind w:left="840"/>
        <w:rPr>
          <w:rFonts w:ascii="Times New Roman" w:hAnsi="Times New Roman" w:cs="Times New Roman"/>
          <w:sz w:val="22"/>
          <w:szCs w:val="22"/>
          <w:lang w:eastAsia="zh-CN"/>
        </w:rPr>
      </w:pPr>
      <w:r>
        <w:object w:dxaOrig="8116" w:dyaOrig="4321" w14:anchorId="4B0F20E9">
          <v:shape id="_x0000_i1027" type="#_x0000_t75" style="width:404.7pt;height:3in" o:ole="">
            <v:imagedata r:id="rId12" o:title=""/>
          </v:shape>
          <o:OLEObject Type="Embed" ProgID="Visio.Drawing.15" ShapeID="_x0000_i1027" DrawAspect="Content" ObjectID="_1721539640" r:id="rId13"/>
        </w:object>
      </w:r>
    </w:p>
    <w:p w14:paraId="66DE1EB4" w14:textId="214A1F70" w:rsidR="00E0525C" w:rsidRPr="002A0B0A" w:rsidRDefault="00E0525C" w:rsidP="00E0525C">
      <w:pPr>
        <w:pStyle w:val="Observation"/>
        <w:numPr>
          <w:ilvl w:val="0"/>
          <w:numId w:val="0"/>
        </w:numPr>
        <w:ind w:left="1560" w:hanging="1560"/>
        <w:rPr>
          <w:rFonts w:ascii="Times New Roman" w:hAnsi="Times New Roman"/>
          <w:sz w:val="22"/>
          <w:szCs w:val="22"/>
        </w:rPr>
      </w:pPr>
      <w:r w:rsidRPr="002A0B0A">
        <w:rPr>
          <w:rFonts w:ascii="Times New Roman" w:hAnsi="Times New Roman"/>
          <w:sz w:val="22"/>
          <w:szCs w:val="22"/>
          <w:lang w:eastAsia="ja-JP"/>
        </w:rPr>
        <w:t xml:space="preserve">Proposal </w:t>
      </w:r>
      <w:r w:rsidR="002A0B0A" w:rsidRPr="002A0B0A">
        <w:rPr>
          <w:rFonts w:ascii="Times New Roman" w:hAnsi="Times New Roman"/>
          <w:sz w:val="22"/>
          <w:szCs w:val="22"/>
          <w:lang w:eastAsia="ja-JP"/>
        </w:rPr>
        <w:t>3</w:t>
      </w:r>
      <w:r w:rsidRPr="002A0B0A">
        <w:rPr>
          <w:rFonts w:ascii="Times New Roman" w:hAnsi="Times New Roman"/>
          <w:sz w:val="22"/>
          <w:szCs w:val="22"/>
          <w:lang w:eastAsia="ja-JP"/>
        </w:rPr>
        <w:tab/>
        <w:t xml:space="preserve">RAN2 should consider how HARQ feedback should work for the E2E PC5 link, considering the source UE will not likely be able to receive HARQ feedback directly from the destination UE by monitoring PSFCH. </w:t>
      </w:r>
    </w:p>
    <w:p w14:paraId="13B2B5F6" w14:textId="5ED4227F" w:rsidR="00E0525C" w:rsidRPr="002A0B0A" w:rsidRDefault="00EC1BD4" w:rsidP="00B24C80">
      <w:pPr>
        <w:rPr>
          <w:rFonts w:ascii="Times New Roman" w:hAnsi="Times New Roman" w:cs="Times New Roman"/>
          <w:sz w:val="22"/>
          <w:szCs w:val="22"/>
          <w:lang w:eastAsia="zh-CN"/>
        </w:rPr>
      </w:pPr>
      <w:r w:rsidRPr="002A0B0A">
        <w:rPr>
          <w:rFonts w:ascii="Times New Roman" w:hAnsi="Times New Roman" w:cs="Times New Roman"/>
          <w:sz w:val="22"/>
          <w:szCs w:val="22"/>
          <w:lang w:eastAsia="zh-CN"/>
        </w:rPr>
        <w:t xml:space="preserve">With respect to </w:t>
      </w:r>
      <w:r w:rsidR="007D4410" w:rsidRPr="002A0B0A">
        <w:rPr>
          <w:rFonts w:ascii="Times New Roman" w:hAnsi="Times New Roman" w:cs="Times New Roman"/>
          <w:sz w:val="22"/>
          <w:szCs w:val="22"/>
          <w:lang w:eastAsia="zh-CN"/>
        </w:rPr>
        <w:t>SL-</w:t>
      </w:r>
      <w:r w:rsidRPr="002A0B0A">
        <w:rPr>
          <w:rFonts w:ascii="Times New Roman" w:hAnsi="Times New Roman" w:cs="Times New Roman"/>
          <w:sz w:val="22"/>
          <w:szCs w:val="22"/>
          <w:lang w:eastAsia="zh-CN"/>
        </w:rPr>
        <w:t>RLF detection,</w:t>
      </w:r>
      <w:r w:rsidR="007D4410" w:rsidRPr="002A0B0A">
        <w:rPr>
          <w:rFonts w:ascii="Times New Roman" w:hAnsi="Times New Roman" w:cs="Times New Roman"/>
          <w:sz w:val="22"/>
          <w:szCs w:val="22"/>
          <w:lang w:eastAsia="zh-CN"/>
        </w:rPr>
        <w:t xml:space="preserve"> it will also be necessary for the relay UE to assist the source UE (and destination UE) with regards to the possible SL-RLF that may occur in the 2nd hop that’s not directly observable by the source UE.  Therefore, RAN2 should also consider how the relay UE should provide the 2</w:t>
      </w:r>
      <w:r w:rsidR="007D4410" w:rsidRPr="002A0B0A">
        <w:rPr>
          <w:rFonts w:ascii="Times New Roman" w:hAnsi="Times New Roman" w:cs="Times New Roman"/>
          <w:sz w:val="22"/>
          <w:szCs w:val="22"/>
          <w:vertAlign w:val="superscript"/>
          <w:lang w:eastAsia="zh-CN"/>
        </w:rPr>
        <w:t>nd</w:t>
      </w:r>
      <w:r w:rsidR="007D4410" w:rsidRPr="002A0B0A">
        <w:rPr>
          <w:rFonts w:ascii="Times New Roman" w:hAnsi="Times New Roman" w:cs="Times New Roman"/>
          <w:sz w:val="22"/>
          <w:szCs w:val="22"/>
          <w:lang w:eastAsia="zh-CN"/>
        </w:rPr>
        <w:t xml:space="preserve"> hop SL-RLF to the source UE. </w:t>
      </w:r>
      <w:r w:rsidR="008114F2" w:rsidRPr="002A0B0A">
        <w:rPr>
          <w:rFonts w:ascii="Times New Roman" w:hAnsi="Times New Roman" w:cs="Times New Roman"/>
          <w:sz w:val="22"/>
          <w:szCs w:val="22"/>
          <w:lang w:eastAsia="zh-CN"/>
        </w:rPr>
        <w:t>In some ways, this isn’t too different from the U2N relay case</w:t>
      </w:r>
      <w:r w:rsidR="00C42BCA" w:rsidRPr="002A0B0A">
        <w:rPr>
          <w:rFonts w:ascii="Times New Roman" w:hAnsi="Times New Roman" w:cs="Times New Roman"/>
          <w:sz w:val="22"/>
          <w:szCs w:val="22"/>
          <w:lang w:eastAsia="zh-CN"/>
        </w:rPr>
        <w:t>, whereby the relay UE notifies the remote UE of Uu RLF.  So, a similar type of notification could also be applicable when the 2</w:t>
      </w:r>
      <w:r w:rsidR="00C42BCA" w:rsidRPr="002A0B0A">
        <w:rPr>
          <w:rFonts w:ascii="Times New Roman" w:hAnsi="Times New Roman" w:cs="Times New Roman"/>
          <w:sz w:val="22"/>
          <w:szCs w:val="22"/>
          <w:vertAlign w:val="superscript"/>
          <w:lang w:eastAsia="zh-CN"/>
        </w:rPr>
        <w:t>nd</w:t>
      </w:r>
      <w:r w:rsidR="00C42BCA" w:rsidRPr="002A0B0A">
        <w:rPr>
          <w:rFonts w:ascii="Times New Roman" w:hAnsi="Times New Roman" w:cs="Times New Roman"/>
          <w:sz w:val="22"/>
          <w:szCs w:val="22"/>
          <w:lang w:eastAsia="zh-CN"/>
        </w:rPr>
        <w:t xml:space="preserve"> hop experiences SL-RLF</w:t>
      </w:r>
      <w:r w:rsidR="00C232F1" w:rsidRPr="002A0B0A">
        <w:rPr>
          <w:rFonts w:ascii="Times New Roman" w:hAnsi="Times New Roman" w:cs="Times New Roman"/>
          <w:sz w:val="22"/>
          <w:szCs w:val="22"/>
          <w:lang w:eastAsia="zh-CN"/>
        </w:rPr>
        <w:t>, except that the SL-RLF notification should go both ways i.e., it is also sent to the destination UE when the 1</w:t>
      </w:r>
      <w:r w:rsidR="00C232F1" w:rsidRPr="002A0B0A">
        <w:rPr>
          <w:rFonts w:ascii="Times New Roman" w:hAnsi="Times New Roman" w:cs="Times New Roman"/>
          <w:sz w:val="22"/>
          <w:szCs w:val="22"/>
          <w:vertAlign w:val="superscript"/>
          <w:lang w:eastAsia="zh-CN"/>
        </w:rPr>
        <w:t>st</w:t>
      </w:r>
      <w:r w:rsidR="00C232F1" w:rsidRPr="002A0B0A">
        <w:rPr>
          <w:rFonts w:ascii="Times New Roman" w:hAnsi="Times New Roman" w:cs="Times New Roman"/>
          <w:sz w:val="22"/>
          <w:szCs w:val="22"/>
          <w:lang w:eastAsia="zh-CN"/>
        </w:rPr>
        <w:t xml:space="preserve"> hop SL-RLF occurs. </w:t>
      </w:r>
    </w:p>
    <w:p w14:paraId="16ADAB15" w14:textId="5479E695" w:rsidR="00C232F1" w:rsidRPr="002A0B0A" w:rsidRDefault="00C232F1" w:rsidP="00C232F1">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t xml:space="preserve">Proposal </w:t>
      </w:r>
      <w:r w:rsidR="002A0B0A" w:rsidRPr="002A0B0A">
        <w:rPr>
          <w:rFonts w:ascii="Times New Roman" w:hAnsi="Times New Roman"/>
          <w:sz w:val="22"/>
          <w:szCs w:val="22"/>
          <w:lang w:eastAsia="ja-JP"/>
        </w:rPr>
        <w:t>4</w:t>
      </w:r>
      <w:r w:rsidRPr="002A0B0A">
        <w:rPr>
          <w:rFonts w:ascii="Times New Roman" w:hAnsi="Times New Roman"/>
          <w:sz w:val="22"/>
          <w:szCs w:val="22"/>
          <w:lang w:eastAsia="ja-JP"/>
        </w:rPr>
        <w:tab/>
        <w:t xml:space="preserve">RAN2 should consider how the source UE/destination UE determines the SL-RLF that occurs on the hop no directly observation by the source UE/destination UE. </w:t>
      </w:r>
    </w:p>
    <w:p w14:paraId="2F9558D1" w14:textId="0F7D0A71" w:rsidR="00C232F1" w:rsidRPr="002A0B0A" w:rsidRDefault="00C232F1" w:rsidP="00B24C80">
      <w:pPr>
        <w:rPr>
          <w:rFonts w:ascii="Times New Roman" w:hAnsi="Times New Roman" w:cs="Times New Roman"/>
          <w:sz w:val="22"/>
          <w:szCs w:val="22"/>
          <w:lang w:eastAsia="zh-CN"/>
        </w:rPr>
      </w:pPr>
    </w:p>
    <w:p w14:paraId="4B065396" w14:textId="25E33B4D" w:rsidR="00C232F1" w:rsidRPr="002A0B0A" w:rsidRDefault="00DE1296" w:rsidP="00B24C80">
      <w:pPr>
        <w:rPr>
          <w:rFonts w:ascii="Times New Roman" w:hAnsi="Times New Roman" w:cs="Times New Roman"/>
          <w:sz w:val="22"/>
          <w:szCs w:val="22"/>
          <w:lang w:eastAsia="zh-CN"/>
        </w:rPr>
      </w:pPr>
      <w:r w:rsidRPr="002A0B0A">
        <w:rPr>
          <w:rFonts w:ascii="Times New Roman" w:hAnsi="Times New Roman" w:cs="Times New Roman"/>
          <w:sz w:val="22"/>
          <w:szCs w:val="22"/>
          <w:lang w:eastAsia="zh-CN"/>
        </w:rPr>
        <w:t>Another aspect that should be considered is the options for the source UE once it determine</w:t>
      </w:r>
      <w:r w:rsidR="00BD5607" w:rsidRPr="002A0B0A">
        <w:rPr>
          <w:rFonts w:ascii="Times New Roman" w:hAnsi="Times New Roman" w:cs="Times New Roman"/>
          <w:sz w:val="22"/>
          <w:szCs w:val="22"/>
          <w:lang w:eastAsia="zh-CN"/>
        </w:rPr>
        <w:t>s</w:t>
      </w:r>
      <w:r w:rsidRPr="002A0B0A">
        <w:rPr>
          <w:rFonts w:ascii="Times New Roman" w:hAnsi="Times New Roman" w:cs="Times New Roman"/>
          <w:sz w:val="22"/>
          <w:szCs w:val="22"/>
          <w:lang w:eastAsia="zh-CN"/>
        </w:rPr>
        <w:t xml:space="preserve"> when one or more of the hops experienced SL-RLF.  </w:t>
      </w:r>
      <w:r w:rsidR="00BD5607" w:rsidRPr="002A0B0A">
        <w:rPr>
          <w:rFonts w:ascii="Times New Roman" w:hAnsi="Times New Roman" w:cs="Times New Roman"/>
          <w:sz w:val="22"/>
          <w:szCs w:val="22"/>
          <w:lang w:eastAsia="zh-CN"/>
        </w:rPr>
        <w:t xml:space="preserve">Previously, for V2X communication it is assumed once the two UEs moves away from one another, there’s no point to try and re-establish connection. However, with U2U relay, even if the U2U connection experiences SL-RLF, it may be possible for </w:t>
      </w:r>
      <w:r w:rsidR="00AD6229" w:rsidRPr="002A0B0A">
        <w:rPr>
          <w:rFonts w:ascii="Times New Roman" w:hAnsi="Times New Roman" w:cs="Times New Roman"/>
          <w:sz w:val="22"/>
          <w:szCs w:val="22"/>
          <w:lang w:eastAsia="zh-CN"/>
        </w:rPr>
        <w:t xml:space="preserve">the source </w:t>
      </w:r>
      <w:r w:rsidR="00AE3544" w:rsidRPr="002A0B0A">
        <w:rPr>
          <w:rFonts w:ascii="Times New Roman" w:hAnsi="Times New Roman" w:cs="Times New Roman"/>
          <w:sz w:val="22"/>
          <w:szCs w:val="22"/>
          <w:lang w:eastAsia="zh-CN"/>
        </w:rPr>
        <w:t xml:space="preserve">UE </w:t>
      </w:r>
      <w:r w:rsidR="00AD6229" w:rsidRPr="002A0B0A">
        <w:rPr>
          <w:rFonts w:ascii="Times New Roman" w:hAnsi="Times New Roman" w:cs="Times New Roman"/>
          <w:sz w:val="22"/>
          <w:szCs w:val="22"/>
          <w:lang w:eastAsia="zh-CN"/>
        </w:rPr>
        <w:t>and destination UE</w:t>
      </w:r>
      <w:r w:rsidR="00AE3544" w:rsidRPr="002A0B0A">
        <w:rPr>
          <w:rFonts w:ascii="Times New Roman" w:hAnsi="Times New Roman" w:cs="Times New Roman"/>
          <w:sz w:val="22"/>
          <w:szCs w:val="22"/>
          <w:lang w:eastAsia="zh-CN"/>
        </w:rPr>
        <w:t xml:space="preserve"> to be reconnected via a different Uu relay UE.  It may even be possible that the two UEs may be PC5 connected directly without a relay UE.  </w:t>
      </w:r>
    </w:p>
    <w:p w14:paraId="5A21953F" w14:textId="301B008D" w:rsidR="003C7ED3" w:rsidRPr="002A0B0A" w:rsidRDefault="003C7ED3" w:rsidP="003C7ED3">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t xml:space="preserve">Proposal </w:t>
      </w:r>
      <w:r w:rsidR="002A0B0A" w:rsidRPr="002A0B0A">
        <w:rPr>
          <w:rFonts w:ascii="Times New Roman" w:hAnsi="Times New Roman"/>
          <w:sz w:val="22"/>
          <w:szCs w:val="22"/>
          <w:lang w:eastAsia="ja-JP"/>
        </w:rPr>
        <w:t>5</w:t>
      </w:r>
      <w:r w:rsidRPr="002A0B0A">
        <w:rPr>
          <w:rFonts w:ascii="Times New Roman" w:hAnsi="Times New Roman"/>
          <w:sz w:val="22"/>
          <w:szCs w:val="22"/>
          <w:lang w:eastAsia="ja-JP"/>
        </w:rPr>
        <w:tab/>
        <w:t xml:space="preserve">RAN2 should consider </w:t>
      </w:r>
      <w:r w:rsidR="00EF1B1D" w:rsidRPr="002A0B0A">
        <w:rPr>
          <w:rFonts w:ascii="Times New Roman" w:hAnsi="Times New Roman"/>
          <w:sz w:val="22"/>
          <w:szCs w:val="22"/>
          <w:lang w:eastAsia="ja-JP"/>
        </w:rPr>
        <w:t>whether re-establishment of the E2E PC5 link should be supported for U2U relay</w:t>
      </w:r>
      <w:r w:rsidRPr="002A0B0A">
        <w:rPr>
          <w:rFonts w:ascii="Times New Roman" w:hAnsi="Times New Roman"/>
          <w:sz w:val="22"/>
          <w:szCs w:val="22"/>
          <w:lang w:eastAsia="ja-JP"/>
        </w:rPr>
        <w:t xml:space="preserve">. </w:t>
      </w:r>
    </w:p>
    <w:p w14:paraId="18F3D2F4" w14:textId="77777777" w:rsidR="0022585B" w:rsidRPr="007D4410" w:rsidRDefault="0022585B" w:rsidP="007D4410">
      <w:pPr>
        <w:pStyle w:val="Observation"/>
        <w:numPr>
          <w:ilvl w:val="0"/>
          <w:numId w:val="0"/>
        </w:numPr>
        <w:ind w:left="1560" w:hanging="1560"/>
        <w:rPr>
          <w:rFonts w:ascii="Times New Roman" w:hAnsi="Times New Roman"/>
        </w:rPr>
      </w:pPr>
    </w:p>
    <w:p w14:paraId="77F6128D" w14:textId="77777777" w:rsidR="006A4BE1" w:rsidRDefault="006A4BE1" w:rsidP="00EE7BA3">
      <w:pPr>
        <w:pStyle w:val="Heading1"/>
      </w:pPr>
      <w:r>
        <w:rPr>
          <w:rFonts w:hint="eastAsia"/>
        </w:rPr>
        <w:lastRenderedPageBreak/>
        <w:t xml:space="preserve">Conclusion </w:t>
      </w:r>
    </w:p>
    <w:p w14:paraId="3632A13C" w14:textId="26156663" w:rsidR="00B272D9" w:rsidRPr="002A0B0A" w:rsidRDefault="00771E01" w:rsidP="00B272D9">
      <w:pPr>
        <w:rPr>
          <w:rFonts w:ascii="Times New Roman" w:hAnsi="Times New Roman" w:cs="Times New Roman"/>
          <w:sz w:val="22"/>
          <w:szCs w:val="22"/>
        </w:rPr>
      </w:pPr>
      <w:r w:rsidRPr="002A0B0A">
        <w:rPr>
          <w:rFonts w:ascii="Times New Roman" w:hAnsi="Times New Roman" w:cs="Times New Roman"/>
          <w:sz w:val="22"/>
          <w:szCs w:val="22"/>
        </w:rPr>
        <w:t>In</w:t>
      </w:r>
      <w:r w:rsidR="002B6488" w:rsidRPr="002A0B0A">
        <w:rPr>
          <w:rFonts w:ascii="Times New Roman" w:hAnsi="Times New Roman" w:cs="Times New Roman"/>
          <w:sz w:val="22"/>
          <w:szCs w:val="22"/>
        </w:rPr>
        <w:t xml:space="preserve"> this </w:t>
      </w:r>
      <w:r w:rsidR="00713D60" w:rsidRPr="002A0B0A">
        <w:rPr>
          <w:rFonts w:ascii="Times New Roman" w:hAnsi="Times New Roman" w:cs="Times New Roman"/>
          <w:sz w:val="22"/>
          <w:szCs w:val="22"/>
        </w:rPr>
        <w:t>contribution</w:t>
      </w:r>
      <w:r w:rsidR="002B6488" w:rsidRPr="002A0B0A">
        <w:rPr>
          <w:rFonts w:ascii="Times New Roman" w:hAnsi="Times New Roman" w:cs="Times New Roman"/>
          <w:sz w:val="22"/>
          <w:szCs w:val="22"/>
        </w:rPr>
        <w:t>,</w:t>
      </w:r>
      <w:r w:rsidR="00713D60" w:rsidRPr="002A0B0A">
        <w:rPr>
          <w:rFonts w:ascii="Times New Roman" w:hAnsi="Times New Roman" w:cs="Times New Roman"/>
          <w:sz w:val="22"/>
          <w:szCs w:val="22"/>
        </w:rPr>
        <w:t xml:space="preserve"> </w:t>
      </w:r>
      <w:r w:rsidR="00B46114" w:rsidRPr="002A0B0A">
        <w:rPr>
          <w:rFonts w:ascii="Times New Roman" w:hAnsi="Times New Roman" w:cs="Times New Roman"/>
          <w:sz w:val="22"/>
          <w:szCs w:val="22"/>
        </w:rPr>
        <w:t>the</w:t>
      </w:r>
      <w:r w:rsidR="0031262D" w:rsidRPr="002A0B0A">
        <w:rPr>
          <w:rFonts w:ascii="Times New Roman" w:hAnsi="Times New Roman" w:cs="Times New Roman"/>
          <w:sz w:val="22"/>
          <w:szCs w:val="22"/>
        </w:rPr>
        <w:t xml:space="preserve"> </w:t>
      </w:r>
      <w:r w:rsidR="0092060C" w:rsidRPr="002A0B0A">
        <w:rPr>
          <w:rFonts w:ascii="Times New Roman" w:hAnsi="Times New Roman" w:cs="Times New Roman"/>
          <w:sz w:val="22"/>
          <w:szCs w:val="22"/>
        </w:rPr>
        <w:t>initial consideration</w:t>
      </w:r>
      <w:r w:rsidR="0015244A" w:rsidRPr="002A0B0A">
        <w:rPr>
          <w:rFonts w:ascii="Times New Roman" w:hAnsi="Times New Roman" w:cs="Times New Roman"/>
          <w:sz w:val="22"/>
          <w:szCs w:val="22"/>
        </w:rPr>
        <w:t>s</w:t>
      </w:r>
      <w:r w:rsidR="0092060C" w:rsidRPr="002A0B0A">
        <w:rPr>
          <w:rFonts w:ascii="Times New Roman" w:hAnsi="Times New Roman" w:cs="Times New Roman"/>
          <w:sz w:val="22"/>
          <w:szCs w:val="22"/>
        </w:rPr>
        <w:t xml:space="preserve"> </w:t>
      </w:r>
      <w:r w:rsidR="00B51DA7" w:rsidRPr="002A0B0A">
        <w:rPr>
          <w:rFonts w:ascii="Times New Roman" w:hAnsi="Times New Roman" w:cs="Times New Roman"/>
          <w:sz w:val="22"/>
          <w:szCs w:val="22"/>
        </w:rPr>
        <w:t>for SL U</w:t>
      </w:r>
      <w:r w:rsidR="0015244A" w:rsidRPr="002A0B0A">
        <w:rPr>
          <w:rFonts w:ascii="Times New Roman" w:hAnsi="Times New Roman" w:cs="Times New Roman"/>
          <w:sz w:val="22"/>
          <w:szCs w:val="22"/>
        </w:rPr>
        <w:t xml:space="preserve">2U </w:t>
      </w:r>
      <w:r w:rsidR="002A0B0A" w:rsidRPr="002A0B0A">
        <w:rPr>
          <w:rFonts w:ascii="Times New Roman" w:hAnsi="Times New Roman" w:cs="Times New Roman"/>
          <w:sz w:val="22"/>
          <w:szCs w:val="22"/>
        </w:rPr>
        <w:t>CP issues</w:t>
      </w:r>
      <w:r w:rsidR="0015244A" w:rsidRPr="002A0B0A">
        <w:rPr>
          <w:rFonts w:ascii="Times New Roman" w:hAnsi="Times New Roman" w:cs="Times New Roman"/>
          <w:sz w:val="22"/>
          <w:szCs w:val="22"/>
        </w:rPr>
        <w:t xml:space="preserve"> are highlighted.</w:t>
      </w:r>
      <w:r w:rsidR="00FE6487" w:rsidRPr="002A0B0A">
        <w:rPr>
          <w:rFonts w:ascii="Times New Roman" w:hAnsi="Times New Roman" w:cs="Times New Roman"/>
          <w:sz w:val="22"/>
          <w:szCs w:val="22"/>
        </w:rPr>
        <w:t xml:space="preserve"> </w:t>
      </w:r>
      <w:r w:rsidR="00A12902" w:rsidRPr="002A0B0A">
        <w:rPr>
          <w:rFonts w:ascii="Times New Roman" w:hAnsi="Times New Roman" w:cs="Times New Roman"/>
          <w:sz w:val="22"/>
          <w:szCs w:val="22"/>
        </w:rPr>
        <w:t xml:space="preserve"> </w:t>
      </w:r>
      <w:r w:rsidR="006B0582" w:rsidRPr="002A0B0A">
        <w:rPr>
          <w:rFonts w:ascii="Times New Roman" w:hAnsi="Times New Roman" w:cs="Times New Roman"/>
          <w:sz w:val="22"/>
          <w:szCs w:val="22"/>
        </w:rPr>
        <w:t xml:space="preserve">RAN2 is kindly asked to </w:t>
      </w:r>
      <w:proofErr w:type="gramStart"/>
      <w:r w:rsidR="006B0582" w:rsidRPr="002A0B0A">
        <w:rPr>
          <w:rFonts w:ascii="Times New Roman" w:hAnsi="Times New Roman" w:cs="Times New Roman"/>
          <w:sz w:val="22"/>
          <w:szCs w:val="22"/>
        </w:rPr>
        <w:t>take into account</w:t>
      </w:r>
      <w:proofErr w:type="gramEnd"/>
      <w:r w:rsidR="006B0582" w:rsidRPr="002A0B0A">
        <w:rPr>
          <w:rFonts w:ascii="Times New Roman" w:hAnsi="Times New Roman" w:cs="Times New Roman"/>
          <w:sz w:val="22"/>
          <w:szCs w:val="22"/>
        </w:rPr>
        <w:t xml:space="preserve"> the</w:t>
      </w:r>
      <w:r w:rsidR="00815C4A" w:rsidRPr="002A0B0A">
        <w:rPr>
          <w:rFonts w:ascii="Times New Roman" w:hAnsi="Times New Roman" w:cs="Times New Roman"/>
          <w:sz w:val="22"/>
          <w:szCs w:val="22"/>
        </w:rPr>
        <w:t xml:space="preserve"> </w:t>
      </w:r>
      <w:r w:rsidR="006B0582" w:rsidRPr="002A0B0A">
        <w:rPr>
          <w:rFonts w:ascii="Times New Roman" w:hAnsi="Times New Roman" w:cs="Times New Roman"/>
          <w:sz w:val="22"/>
          <w:szCs w:val="22"/>
        </w:rPr>
        <w:t>proposals below</w:t>
      </w:r>
      <w:r w:rsidR="00F754B6" w:rsidRPr="002A0B0A">
        <w:rPr>
          <w:rFonts w:ascii="Times New Roman" w:hAnsi="Times New Roman" w:cs="Times New Roman"/>
          <w:sz w:val="22"/>
          <w:szCs w:val="22"/>
        </w:rPr>
        <w:t>:</w:t>
      </w:r>
      <w:r w:rsidR="006B0582" w:rsidRPr="002A0B0A">
        <w:rPr>
          <w:rFonts w:ascii="Times New Roman" w:hAnsi="Times New Roman" w:cs="Times New Roman"/>
          <w:sz w:val="22"/>
          <w:szCs w:val="22"/>
        </w:rPr>
        <w:t xml:space="preserve"> </w:t>
      </w:r>
    </w:p>
    <w:p w14:paraId="468C6496" w14:textId="77777777" w:rsidR="002A0B0A" w:rsidRPr="002A0B0A" w:rsidRDefault="002A0B0A" w:rsidP="002A0B0A">
      <w:pPr>
        <w:pStyle w:val="Observation"/>
        <w:numPr>
          <w:ilvl w:val="0"/>
          <w:numId w:val="0"/>
        </w:numPr>
        <w:ind w:left="1560" w:hanging="1560"/>
        <w:rPr>
          <w:rFonts w:ascii="Times New Roman" w:hAnsi="Times New Roman"/>
          <w:sz w:val="22"/>
          <w:szCs w:val="22"/>
        </w:rPr>
      </w:pPr>
      <w:r w:rsidRPr="002A0B0A">
        <w:rPr>
          <w:rFonts w:ascii="Times New Roman" w:hAnsi="Times New Roman"/>
          <w:sz w:val="22"/>
          <w:szCs w:val="22"/>
          <w:lang w:eastAsia="ja-JP"/>
        </w:rPr>
        <w:t>Proposal 1</w:t>
      </w:r>
      <w:r w:rsidRPr="002A0B0A">
        <w:rPr>
          <w:rFonts w:ascii="Times New Roman" w:hAnsi="Times New Roman"/>
          <w:sz w:val="22"/>
          <w:szCs w:val="22"/>
          <w:lang w:eastAsia="ja-JP"/>
        </w:rPr>
        <w:tab/>
        <w:t>RAN2 should consider the Rel-17 study for CP stack as the baseline for further discussions.</w:t>
      </w:r>
    </w:p>
    <w:p w14:paraId="58EBF3C7" w14:textId="347236C8" w:rsidR="002A0B0A" w:rsidRPr="002A0B0A" w:rsidRDefault="002A0B0A" w:rsidP="002A0B0A">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t>Proposal 2</w:t>
      </w:r>
      <w:r w:rsidRPr="002A0B0A">
        <w:rPr>
          <w:rFonts w:ascii="Times New Roman" w:hAnsi="Times New Roman"/>
          <w:sz w:val="22"/>
          <w:szCs w:val="22"/>
          <w:lang w:eastAsia="ja-JP"/>
        </w:rPr>
        <w:tab/>
        <w:t xml:space="preserve">RAN2 should consider whether the existing unicast transmission characteristics are needed for the E2E PC5 connection. </w:t>
      </w:r>
    </w:p>
    <w:p w14:paraId="1BA7295E" w14:textId="77777777" w:rsidR="002A0B0A" w:rsidRPr="002A0B0A" w:rsidRDefault="002A0B0A" w:rsidP="002A0B0A">
      <w:pPr>
        <w:pStyle w:val="Observation"/>
        <w:numPr>
          <w:ilvl w:val="0"/>
          <w:numId w:val="0"/>
        </w:numPr>
        <w:ind w:left="1560" w:hanging="1560"/>
        <w:rPr>
          <w:rFonts w:ascii="Times New Roman" w:hAnsi="Times New Roman"/>
          <w:sz w:val="22"/>
          <w:szCs w:val="22"/>
        </w:rPr>
      </w:pPr>
      <w:r w:rsidRPr="002A0B0A">
        <w:rPr>
          <w:rFonts w:ascii="Times New Roman" w:hAnsi="Times New Roman"/>
          <w:sz w:val="22"/>
          <w:szCs w:val="22"/>
          <w:lang w:eastAsia="ja-JP"/>
        </w:rPr>
        <w:t>Proposal 3</w:t>
      </w:r>
      <w:r w:rsidRPr="002A0B0A">
        <w:rPr>
          <w:rFonts w:ascii="Times New Roman" w:hAnsi="Times New Roman"/>
          <w:sz w:val="22"/>
          <w:szCs w:val="22"/>
          <w:lang w:eastAsia="ja-JP"/>
        </w:rPr>
        <w:tab/>
        <w:t xml:space="preserve">RAN2 should consider how HARQ feedback should work for the E2E PC5 link, considering the source UE will not likely be able to receive HARQ feedback directly from the destination UE by monitoring PSFCH. </w:t>
      </w:r>
    </w:p>
    <w:p w14:paraId="255F349C" w14:textId="77777777" w:rsidR="002A0B0A" w:rsidRPr="002A0B0A" w:rsidRDefault="002A0B0A" w:rsidP="002A0B0A">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t>Proposal 4</w:t>
      </w:r>
      <w:r w:rsidRPr="002A0B0A">
        <w:rPr>
          <w:rFonts w:ascii="Times New Roman" w:hAnsi="Times New Roman"/>
          <w:sz w:val="22"/>
          <w:szCs w:val="22"/>
          <w:lang w:eastAsia="ja-JP"/>
        </w:rPr>
        <w:tab/>
        <w:t xml:space="preserve">RAN2 should consider how the source UE/destination UE determines the SL-RLF that occurs on the hop no directly observation by the source UE/destination UE. </w:t>
      </w:r>
    </w:p>
    <w:p w14:paraId="219AAE35" w14:textId="77777777" w:rsidR="002A0B0A" w:rsidRPr="002A0B0A" w:rsidRDefault="002A0B0A" w:rsidP="002A0B0A">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t>Proposal 5</w:t>
      </w:r>
      <w:r w:rsidRPr="002A0B0A">
        <w:rPr>
          <w:rFonts w:ascii="Times New Roman" w:hAnsi="Times New Roman"/>
          <w:sz w:val="22"/>
          <w:szCs w:val="22"/>
          <w:lang w:eastAsia="ja-JP"/>
        </w:rPr>
        <w:tab/>
        <w:t xml:space="preserve">RAN2 should consider whether re-establishment of the E2E PC5 link should be supported for U2U relay. </w:t>
      </w:r>
    </w:p>
    <w:p w14:paraId="1CAC5E37" w14:textId="77777777" w:rsidR="002A0B0A" w:rsidRPr="0050198B" w:rsidRDefault="002A0B0A" w:rsidP="002A0B0A">
      <w:pPr>
        <w:pStyle w:val="Observation"/>
        <w:numPr>
          <w:ilvl w:val="0"/>
          <w:numId w:val="0"/>
        </w:numPr>
        <w:ind w:left="1560" w:hanging="1560"/>
        <w:rPr>
          <w:rFonts w:ascii="Times New Roman" w:hAnsi="Times New Roman"/>
        </w:rPr>
      </w:pPr>
    </w:p>
    <w:p w14:paraId="353FC2F6" w14:textId="77777777" w:rsidR="00C8185F" w:rsidRPr="008B7F4A" w:rsidRDefault="00C8185F" w:rsidP="00B272D9">
      <w:pPr>
        <w:pStyle w:val="Heading1"/>
      </w:pPr>
      <w:bookmarkStart w:id="1" w:name="_Ref432678446"/>
      <w:r>
        <w:rPr>
          <w:rFonts w:hint="eastAsia"/>
        </w:rPr>
        <w:t>References</w:t>
      </w:r>
      <w:bookmarkEnd w:id="1"/>
    </w:p>
    <w:p w14:paraId="6A273001" w14:textId="77777777" w:rsidR="00C20264" w:rsidRDefault="009C510B" w:rsidP="008D02ED">
      <w:pPr>
        <w:pStyle w:val="ListParagraph"/>
        <w:numPr>
          <w:ilvl w:val="0"/>
          <w:numId w:val="3"/>
        </w:numPr>
      </w:pPr>
      <w:bookmarkStart w:id="2" w:name="_Ref44934375"/>
      <w:bookmarkStart w:id="3" w:name="_Ref45547269"/>
      <w:r w:rsidRPr="009C510B">
        <w:t>RP-</w:t>
      </w:r>
      <w:r w:rsidR="00E06782">
        <w:t>221010</w:t>
      </w:r>
      <w:r w:rsidR="008D02ED">
        <w:t>, “</w:t>
      </w:r>
      <w:bookmarkEnd w:id="2"/>
      <w:r w:rsidR="00E06782" w:rsidRPr="00E06782">
        <w:t>Revised WID on NR sidelink relay enhancements</w:t>
      </w:r>
      <w:r>
        <w:t xml:space="preserve">”, </w:t>
      </w:r>
      <w:r w:rsidR="00E06782">
        <w:t>LGE</w:t>
      </w:r>
      <w:bookmarkEnd w:id="3"/>
    </w:p>
    <w:p w14:paraId="7C6991FE" w14:textId="77777777" w:rsidR="00704D82" w:rsidRDefault="005B4224" w:rsidP="00704D82">
      <w:pPr>
        <w:pStyle w:val="ListParagraph"/>
        <w:numPr>
          <w:ilvl w:val="0"/>
          <w:numId w:val="3"/>
        </w:numPr>
      </w:pPr>
      <w:bookmarkStart w:id="4" w:name="_Ref45023395"/>
      <w:r w:rsidRPr="005B4224">
        <w:t>TR 38.836 V17.0.0</w:t>
      </w:r>
    </w:p>
    <w:bookmarkEnd w:id="4"/>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4FAC0" w16cex:dateUtc="2022-07-22T01:30:00Z"/>
  <w16cex:commentExtensible w16cex:durableId="2684FBE8" w16cex:dateUtc="2022-07-22T01:35:00Z"/>
  <w16cex:commentExtensible w16cex:durableId="2684FB0E" w16cex:dateUtc="2022-07-22T01:31:00Z"/>
  <w16cex:commentExtensible w16cex:durableId="2684FB40" w16cex:dateUtc="2022-07-22T01:32:00Z"/>
  <w16cex:commentExtensible w16cex:durableId="2684FED2" w16cex:dateUtc="2022-07-22T01:47:00Z"/>
  <w16cex:commentExtensible w16cex:durableId="268A6A19" w16cex:dateUtc="2022-07-26T04:26:00Z"/>
  <w16cex:commentExtensible w16cex:durableId="268D267D" w16cex:dateUtc="2022-07-28T06:15:00Z"/>
  <w16cex:commentExtensible w16cex:durableId="2684FF58" w16cex:dateUtc="2022-07-22T01:50:00Z"/>
  <w16cex:commentExtensible w16cex:durableId="268A6AA8" w16cex:dateUtc="2022-07-26T04:29:00Z"/>
  <w16cex:commentExtensible w16cex:durableId="26850245" w16cex:dateUtc="2022-07-22T02:02:00Z"/>
  <w16cex:commentExtensible w16cex:durableId="268A6B5B" w16cex:dateUtc="2022-07-26T04:32:00Z"/>
  <w16cex:commentExtensible w16cex:durableId="268D2757" w16cex:dateUtc="2022-07-28T06:18:00Z"/>
  <w16cex:commentExtensible w16cex:durableId="26850726" w16cex:dateUtc="2022-07-22T02:23:00Z"/>
  <w16cex:commentExtensible w16cex:durableId="268A6EA4" w16cex:dateUtc="2022-07-26T04:46:00Z"/>
  <w16cex:commentExtensible w16cex:durableId="26850A16" w16cex:dateUtc="2022-07-22T02:35:00Z"/>
  <w16cex:commentExtensible w16cex:durableId="268A6F31" w16cex:dateUtc="2022-07-26T04:48:00Z"/>
  <w16cex:commentExtensible w16cex:durableId="26850ADE" w16cex:dateUtc="2022-07-22T02:39:00Z"/>
  <w16cex:commentExtensible w16cex:durableId="26850C9E" w16cex:dateUtc="2022-07-22T02:46:00Z"/>
  <w16cex:commentExtensible w16cex:durableId="268A7065" w16cex:dateUtc="2022-07-26T04:53:00Z"/>
  <w16cex:commentExtensible w16cex:durableId="268D29A5" w16cex:dateUtc="2022-07-28T06:28:00Z"/>
  <w16cex:commentExtensible w16cex:durableId="268DC667" w16cex:dateUtc="2022-07-28T17:37:00Z"/>
  <w16cex:commentExtensible w16cex:durableId="26902DB7" w16cex:dateUtc="2022-07-30T13:22:00Z"/>
  <w16cex:commentExtensible w16cex:durableId="2692D8E7" w16cex:dateUtc="2022-08-01T13:57:00Z"/>
  <w16cex:commentExtensible w16cex:durableId="26851743" w16cex:dateUtc="2022-07-22T03:32:00Z"/>
  <w16cex:commentExtensible w16cex:durableId="268A7203" w16cex:dateUtc="2022-07-26T05:00:00Z"/>
  <w16cex:commentExtensible w16cex:durableId="26851819" w16cex:dateUtc="2022-07-22T03:35:00Z"/>
  <w16cex:commentExtensible w16cex:durableId="268A7236" w16cex:dateUtc="2022-07-26T05:01:00Z"/>
  <w16cex:commentExtensible w16cex:durableId="2685192F" w16cex:dateUtc="2022-07-22T03:40:00Z"/>
  <w16cex:commentExtensible w16cex:durableId="268A72BD" w16cex:dateUtc="2022-07-26T05:03:00Z"/>
  <w16cex:commentExtensible w16cex:durableId="268D2A47" w16cex:dateUtc="2022-07-28T06:31:00Z"/>
  <w16cex:commentExtensible w16cex:durableId="26851A0C" w16cex:dateUtc="2022-07-22T03:43:00Z"/>
  <w16cex:commentExtensible w16cex:durableId="26851A6D" w16cex:dateUtc="2022-07-22T03:45:00Z"/>
  <w16cex:commentExtensible w16cex:durableId="268A73AA" w16cex:dateUtc="2022-07-26T05:07:00Z"/>
  <w16cex:commentExtensible w16cex:durableId="26851BAA" w16cex:dateUtc="2022-07-22T03:50:00Z"/>
  <w16cex:commentExtensible w16cex:durableId="268A7407" w16cex:dateUtc="2022-07-26T05: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C8EF8" w14:textId="77777777" w:rsidR="00D476F6" w:rsidRPr="00DA4F58" w:rsidRDefault="00D476F6" w:rsidP="002E0AB9">
      <w:pPr>
        <w:rPr>
          <w:kern w:val="2"/>
          <w:lang w:eastAsia="zh-CN"/>
        </w:rPr>
      </w:pPr>
      <w:r>
        <w:separator/>
      </w:r>
    </w:p>
  </w:endnote>
  <w:endnote w:type="continuationSeparator" w:id="0">
    <w:p w14:paraId="7DAAF74A" w14:textId="77777777" w:rsidR="00D476F6" w:rsidRPr="00DA4F58" w:rsidRDefault="00D476F6"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B0118" w14:textId="77777777" w:rsidR="00D476F6" w:rsidRPr="00DA4F58" w:rsidRDefault="00D476F6" w:rsidP="002E0AB9">
      <w:pPr>
        <w:rPr>
          <w:kern w:val="2"/>
          <w:lang w:eastAsia="zh-CN"/>
        </w:rPr>
      </w:pPr>
      <w:r>
        <w:separator/>
      </w:r>
    </w:p>
  </w:footnote>
  <w:footnote w:type="continuationSeparator" w:id="0">
    <w:p w14:paraId="65525BEF" w14:textId="77777777" w:rsidR="00D476F6" w:rsidRPr="00DA4F58" w:rsidRDefault="00D476F6"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3"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5"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11"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2"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10"/>
  </w:num>
  <w:num w:numId="2">
    <w:abstractNumId w:val="6"/>
  </w:num>
  <w:num w:numId="3">
    <w:abstractNumId w:val="12"/>
  </w:num>
  <w:num w:numId="4">
    <w:abstractNumId w:val="4"/>
  </w:num>
  <w:num w:numId="5">
    <w:abstractNumId w:val="9"/>
  </w:num>
  <w:num w:numId="6">
    <w:abstractNumId w:val="1"/>
  </w:num>
  <w:num w:numId="7">
    <w:abstractNumId w:val="11"/>
  </w:num>
  <w:num w:numId="8">
    <w:abstractNumId w:val="8"/>
  </w:num>
  <w:num w:numId="9">
    <w:abstractNumId w:val="5"/>
  </w:num>
  <w:num w:numId="10">
    <w:abstractNumId w:val="0"/>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8D"/>
    <w:rsid w:val="000025E0"/>
    <w:rsid w:val="00002A26"/>
    <w:rsid w:val="00002A30"/>
    <w:rsid w:val="00002BCD"/>
    <w:rsid w:val="00002C9E"/>
    <w:rsid w:val="00002E48"/>
    <w:rsid w:val="00002E60"/>
    <w:rsid w:val="00002EAC"/>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F"/>
    <w:rsid w:val="00022B0F"/>
    <w:rsid w:val="00022C4A"/>
    <w:rsid w:val="00022DB4"/>
    <w:rsid w:val="00023044"/>
    <w:rsid w:val="000230D6"/>
    <w:rsid w:val="000234CB"/>
    <w:rsid w:val="0002366E"/>
    <w:rsid w:val="00023A6B"/>
    <w:rsid w:val="00023BC6"/>
    <w:rsid w:val="00023CA1"/>
    <w:rsid w:val="0002412A"/>
    <w:rsid w:val="0002416B"/>
    <w:rsid w:val="000241B4"/>
    <w:rsid w:val="000243A6"/>
    <w:rsid w:val="000244B7"/>
    <w:rsid w:val="000244F9"/>
    <w:rsid w:val="000248F6"/>
    <w:rsid w:val="00024916"/>
    <w:rsid w:val="00024B87"/>
    <w:rsid w:val="00024C3D"/>
    <w:rsid w:val="00024F28"/>
    <w:rsid w:val="0002504C"/>
    <w:rsid w:val="000252C7"/>
    <w:rsid w:val="000253B9"/>
    <w:rsid w:val="00025569"/>
    <w:rsid w:val="000255B0"/>
    <w:rsid w:val="000257D6"/>
    <w:rsid w:val="00025CE8"/>
    <w:rsid w:val="00025F04"/>
    <w:rsid w:val="000262E9"/>
    <w:rsid w:val="00026591"/>
    <w:rsid w:val="00026E5C"/>
    <w:rsid w:val="00027354"/>
    <w:rsid w:val="0002792F"/>
    <w:rsid w:val="00027A83"/>
    <w:rsid w:val="00027B20"/>
    <w:rsid w:val="00027FC7"/>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9B3"/>
    <w:rsid w:val="00035F5F"/>
    <w:rsid w:val="000363C4"/>
    <w:rsid w:val="000366CE"/>
    <w:rsid w:val="000366E4"/>
    <w:rsid w:val="00036B16"/>
    <w:rsid w:val="00036D8A"/>
    <w:rsid w:val="000370E4"/>
    <w:rsid w:val="00037237"/>
    <w:rsid w:val="00037388"/>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D14"/>
    <w:rsid w:val="00043F06"/>
    <w:rsid w:val="0004408E"/>
    <w:rsid w:val="0004436A"/>
    <w:rsid w:val="00044F9D"/>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FE"/>
    <w:rsid w:val="00052B1B"/>
    <w:rsid w:val="000533BB"/>
    <w:rsid w:val="00053545"/>
    <w:rsid w:val="00053561"/>
    <w:rsid w:val="000535C7"/>
    <w:rsid w:val="00053E45"/>
    <w:rsid w:val="00054672"/>
    <w:rsid w:val="00054809"/>
    <w:rsid w:val="000548A9"/>
    <w:rsid w:val="00054AD6"/>
    <w:rsid w:val="00054D43"/>
    <w:rsid w:val="00054FD2"/>
    <w:rsid w:val="00055036"/>
    <w:rsid w:val="00055521"/>
    <w:rsid w:val="00055B89"/>
    <w:rsid w:val="00055D35"/>
    <w:rsid w:val="00055EA2"/>
    <w:rsid w:val="00055FFF"/>
    <w:rsid w:val="000560E4"/>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223A"/>
    <w:rsid w:val="00072253"/>
    <w:rsid w:val="000722B5"/>
    <w:rsid w:val="000723E8"/>
    <w:rsid w:val="00072666"/>
    <w:rsid w:val="000728ED"/>
    <w:rsid w:val="00072B41"/>
    <w:rsid w:val="00072BAA"/>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60E"/>
    <w:rsid w:val="000847DA"/>
    <w:rsid w:val="0008481C"/>
    <w:rsid w:val="00084C07"/>
    <w:rsid w:val="000850A3"/>
    <w:rsid w:val="00085495"/>
    <w:rsid w:val="000854F1"/>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360"/>
    <w:rsid w:val="000973E9"/>
    <w:rsid w:val="00097615"/>
    <w:rsid w:val="00097722"/>
    <w:rsid w:val="00097826"/>
    <w:rsid w:val="00097CBA"/>
    <w:rsid w:val="000A021E"/>
    <w:rsid w:val="000A0284"/>
    <w:rsid w:val="000A0A35"/>
    <w:rsid w:val="000A0B83"/>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A49"/>
    <w:rsid w:val="000A5108"/>
    <w:rsid w:val="000A55F7"/>
    <w:rsid w:val="000A5F28"/>
    <w:rsid w:val="000A6093"/>
    <w:rsid w:val="000A6278"/>
    <w:rsid w:val="000A63FC"/>
    <w:rsid w:val="000A6749"/>
    <w:rsid w:val="000A676F"/>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2DD"/>
    <w:rsid w:val="000B1564"/>
    <w:rsid w:val="000B1752"/>
    <w:rsid w:val="000B1874"/>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A13"/>
    <w:rsid w:val="000B6397"/>
    <w:rsid w:val="000B6402"/>
    <w:rsid w:val="000B64A3"/>
    <w:rsid w:val="000B6BD3"/>
    <w:rsid w:val="000B7113"/>
    <w:rsid w:val="000B7346"/>
    <w:rsid w:val="000B7680"/>
    <w:rsid w:val="000B76C1"/>
    <w:rsid w:val="000B7921"/>
    <w:rsid w:val="000B7A42"/>
    <w:rsid w:val="000B7F53"/>
    <w:rsid w:val="000C0FF3"/>
    <w:rsid w:val="000C1619"/>
    <w:rsid w:val="000C1663"/>
    <w:rsid w:val="000C1677"/>
    <w:rsid w:val="000C1790"/>
    <w:rsid w:val="000C180D"/>
    <w:rsid w:val="000C1BA6"/>
    <w:rsid w:val="000C1D52"/>
    <w:rsid w:val="000C27D6"/>
    <w:rsid w:val="000C281E"/>
    <w:rsid w:val="000C2822"/>
    <w:rsid w:val="000C2867"/>
    <w:rsid w:val="000C28C8"/>
    <w:rsid w:val="000C2C7D"/>
    <w:rsid w:val="000C2DD5"/>
    <w:rsid w:val="000C2EB3"/>
    <w:rsid w:val="000C350C"/>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A85"/>
    <w:rsid w:val="000C7ECA"/>
    <w:rsid w:val="000D03F8"/>
    <w:rsid w:val="000D07E0"/>
    <w:rsid w:val="000D09DE"/>
    <w:rsid w:val="000D123A"/>
    <w:rsid w:val="000D1801"/>
    <w:rsid w:val="000D2824"/>
    <w:rsid w:val="000D288C"/>
    <w:rsid w:val="000D2AEB"/>
    <w:rsid w:val="000D2D0B"/>
    <w:rsid w:val="000D2F9B"/>
    <w:rsid w:val="000D3225"/>
    <w:rsid w:val="000D357D"/>
    <w:rsid w:val="000D3843"/>
    <w:rsid w:val="000D3D18"/>
    <w:rsid w:val="000D3E0B"/>
    <w:rsid w:val="000D3F8A"/>
    <w:rsid w:val="000D3FE7"/>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944"/>
    <w:rsid w:val="000F2E26"/>
    <w:rsid w:val="000F3062"/>
    <w:rsid w:val="000F345C"/>
    <w:rsid w:val="000F3ACB"/>
    <w:rsid w:val="000F3C99"/>
    <w:rsid w:val="000F4053"/>
    <w:rsid w:val="000F4E50"/>
    <w:rsid w:val="000F5470"/>
    <w:rsid w:val="000F5F5B"/>
    <w:rsid w:val="000F61DC"/>
    <w:rsid w:val="000F6655"/>
    <w:rsid w:val="000F6AB2"/>
    <w:rsid w:val="000F6AB8"/>
    <w:rsid w:val="000F70AC"/>
    <w:rsid w:val="000F73D5"/>
    <w:rsid w:val="000F7488"/>
    <w:rsid w:val="00100442"/>
    <w:rsid w:val="00100B39"/>
    <w:rsid w:val="00100B89"/>
    <w:rsid w:val="00100E17"/>
    <w:rsid w:val="00100EC9"/>
    <w:rsid w:val="001012DB"/>
    <w:rsid w:val="001017E2"/>
    <w:rsid w:val="0010190C"/>
    <w:rsid w:val="00101A55"/>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835"/>
    <w:rsid w:val="00104C42"/>
    <w:rsid w:val="00104D1D"/>
    <w:rsid w:val="0010522B"/>
    <w:rsid w:val="0010534A"/>
    <w:rsid w:val="00105856"/>
    <w:rsid w:val="001059AB"/>
    <w:rsid w:val="00105BD5"/>
    <w:rsid w:val="00105E97"/>
    <w:rsid w:val="00106050"/>
    <w:rsid w:val="0010659F"/>
    <w:rsid w:val="0010688A"/>
    <w:rsid w:val="00106C3E"/>
    <w:rsid w:val="00106DB7"/>
    <w:rsid w:val="001070DF"/>
    <w:rsid w:val="00107110"/>
    <w:rsid w:val="001075A7"/>
    <w:rsid w:val="001076A4"/>
    <w:rsid w:val="00107B05"/>
    <w:rsid w:val="00107ED3"/>
    <w:rsid w:val="00110120"/>
    <w:rsid w:val="00110179"/>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4196"/>
    <w:rsid w:val="001145B3"/>
    <w:rsid w:val="00114704"/>
    <w:rsid w:val="00114862"/>
    <w:rsid w:val="00114A19"/>
    <w:rsid w:val="00114C76"/>
    <w:rsid w:val="00114DF7"/>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6D2"/>
    <w:rsid w:val="001177AD"/>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6C0"/>
    <w:rsid w:val="001306D5"/>
    <w:rsid w:val="001306DA"/>
    <w:rsid w:val="0013078E"/>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322"/>
    <w:rsid w:val="0013343D"/>
    <w:rsid w:val="001336CF"/>
    <w:rsid w:val="00133F2F"/>
    <w:rsid w:val="00133F8B"/>
    <w:rsid w:val="00134355"/>
    <w:rsid w:val="00134429"/>
    <w:rsid w:val="001344C3"/>
    <w:rsid w:val="00134E6E"/>
    <w:rsid w:val="00134F87"/>
    <w:rsid w:val="00135301"/>
    <w:rsid w:val="001356FF"/>
    <w:rsid w:val="00135A4E"/>
    <w:rsid w:val="00135AC1"/>
    <w:rsid w:val="00135C67"/>
    <w:rsid w:val="00135C8F"/>
    <w:rsid w:val="00135D17"/>
    <w:rsid w:val="00136032"/>
    <w:rsid w:val="0013613C"/>
    <w:rsid w:val="001364B9"/>
    <w:rsid w:val="001364BA"/>
    <w:rsid w:val="00136792"/>
    <w:rsid w:val="00136C72"/>
    <w:rsid w:val="00136DA8"/>
    <w:rsid w:val="00136F0E"/>
    <w:rsid w:val="0013715A"/>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C9C"/>
    <w:rsid w:val="00141E12"/>
    <w:rsid w:val="001421D4"/>
    <w:rsid w:val="001421F1"/>
    <w:rsid w:val="001427EB"/>
    <w:rsid w:val="00142F83"/>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66A"/>
    <w:rsid w:val="0015196C"/>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3B8"/>
    <w:rsid w:val="0016048F"/>
    <w:rsid w:val="001607C4"/>
    <w:rsid w:val="0016091B"/>
    <w:rsid w:val="00160A21"/>
    <w:rsid w:val="00161203"/>
    <w:rsid w:val="00161227"/>
    <w:rsid w:val="0016133E"/>
    <w:rsid w:val="001614CF"/>
    <w:rsid w:val="00161737"/>
    <w:rsid w:val="00161CE1"/>
    <w:rsid w:val="00161DED"/>
    <w:rsid w:val="00161E1E"/>
    <w:rsid w:val="001623D7"/>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66C"/>
    <w:rsid w:val="00167CE4"/>
    <w:rsid w:val="00167DBC"/>
    <w:rsid w:val="00167E29"/>
    <w:rsid w:val="001700B4"/>
    <w:rsid w:val="0017026E"/>
    <w:rsid w:val="0017078F"/>
    <w:rsid w:val="00170923"/>
    <w:rsid w:val="001710F0"/>
    <w:rsid w:val="00171117"/>
    <w:rsid w:val="001714E3"/>
    <w:rsid w:val="0017176E"/>
    <w:rsid w:val="00171771"/>
    <w:rsid w:val="0017190F"/>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D6A"/>
    <w:rsid w:val="00177D8A"/>
    <w:rsid w:val="00177E0D"/>
    <w:rsid w:val="0018003A"/>
    <w:rsid w:val="00180441"/>
    <w:rsid w:val="00180683"/>
    <w:rsid w:val="00180705"/>
    <w:rsid w:val="00180886"/>
    <w:rsid w:val="00180A4C"/>
    <w:rsid w:val="00181520"/>
    <w:rsid w:val="001816F7"/>
    <w:rsid w:val="0018175F"/>
    <w:rsid w:val="00181B95"/>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BEB"/>
    <w:rsid w:val="00183E78"/>
    <w:rsid w:val="001842B1"/>
    <w:rsid w:val="0018446D"/>
    <w:rsid w:val="00184880"/>
    <w:rsid w:val="00184888"/>
    <w:rsid w:val="00184B53"/>
    <w:rsid w:val="00184D40"/>
    <w:rsid w:val="00185138"/>
    <w:rsid w:val="0018576C"/>
    <w:rsid w:val="00185829"/>
    <w:rsid w:val="00185C5B"/>
    <w:rsid w:val="00185EA6"/>
    <w:rsid w:val="00186058"/>
    <w:rsid w:val="0018624C"/>
    <w:rsid w:val="0018643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EA4"/>
    <w:rsid w:val="0019323C"/>
    <w:rsid w:val="001936A8"/>
    <w:rsid w:val="001937B8"/>
    <w:rsid w:val="001939A4"/>
    <w:rsid w:val="00193B79"/>
    <w:rsid w:val="00193D3D"/>
    <w:rsid w:val="00194186"/>
    <w:rsid w:val="0019422A"/>
    <w:rsid w:val="00194520"/>
    <w:rsid w:val="00194B92"/>
    <w:rsid w:val="00194DD6"/>
    <w:rsid w:val="00194F42"/>
    <w:rsid w:val="00194FDA"/>
    <w:rsid w:val="00195100"/>
    <w:rsid w:val="001956EB"/>
    <w:rsid w:val="00195867"/>
    <w:rsid w:val="00195B3E"/>
    <w:rsid w:val="00195D15"/>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E0B"/>
    <w:rsid w:val="001A1E45"/>
    <w:rsid w:val="001A1E7B"/>
    <w:rsid w:val="001A1F5C"/>
    <w:rsid w:val="001A1F79"/>
    <w:rsid w:val="001A1F89"/>
    <w:rsid w:val="001A21E9"/>
    <w:rsid w:val="001A22F1"/>
    <w:rsid w:val="001A26E5"/>
    <w:rsid w:val="001A2ACC"/>
    <w:rsid w:val="001A2B86"/>
    <w:rsid w:val="001A2BE1"/>
    <w:rsid w:val="001A2C49"/>
    <w:rsid w:val="001A323D"/>
    <w:rsid w:val="001A3274"/>
    <w:rsid w:val="001A34D9"/>
    <w:rsid w:val="001A35DA"/>
    <w:rsid w:val="001A37B7"/>
    <w:rsid w:val="001A388D"/>
    <w:rsid w:val="001A3A26"/>
    <w:rsid w:val="001A3AA3"/>
    <w:rsid w:val="001A3AD1"/>
    <w:rsid w:val="001A43A4"/>
    <w:rsid w:val="001A43E5"/>
    <w:rsid w:val="001A4634"/>
    <w:rsid w:val="001A489F"/>
    <w:rsid w:val="001A4B32"/>
    <w:rsid w:val="001A4CED"/>
    <w:rsid w:val="001A4DC1"/>
    <w:rsid w:val="001A4E1E"/>
    <w:rsid w:val="001A4EBC"/>
    <w:rsid w:val="001A52BC"/>
    <w:rsid w:val="001A5328"/>
    <w:rsid w:val="001A559C"/>
    <w:rsid w:val="001A59A1"/>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7B0"/>
    <w:rsid w:val="001B4133"/>
    <w:rsid w:val="001B4233"/>
    <w:rsid w:val="001B43DA"/>
    <w:rsid w:val="001B492E"/>
    <w:rsid w:val="001B4D29"/>
    <w:rsid w:val="001B4FD6"/>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618F"/>
    <w:rsid w:val="001C621D"/>
    <w:rsid w:val="001C6294"/>
    <w:rsid w:val="001C6534"/>
    <w:rsid w:val="001C66CB"/>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6D"/>
    <w:rsid w:val="00203814"/>
    <w:rsid w:val="0020384F"/>
    <w:rsid w:val="00203BD3"/>
    <w:rsid w:val="00203CFB"/>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44E9"/>
    <w:rsid w:val="00214787"/>
    <w:rsid w:val="00214823"/>
    <w:rsid w:val="00215020"/>
    <w:rsid w:val="00215024"/>
    <w:rsid w:val="00215179"/>
    <w:rsid w:val="002155BE"/>
    <w:rsid w:val="00215BF5"/>
    <w:rsid w:val="00215C97"/>
    <w:rsid w:val="00215E8F"/>
    <w:rsid w:val="00215F69"/>
    <w:rsid w:val="002164B8"/>
    <w:rsid w:val="00216531"/>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D0C"/>
    <w:rsid w:val="00222ECC"/>
    <w:rsid w:val="0022354F"/>
    <w:rsid w:val="00223576"/>
    <w:rsid w:val="00223891"/>
    <w:rsid w:val="00223D16"/>
    <w:rsid w:val="0022460C"/>
    <w:rsid w:val="00224747"/>
    <w:rsid w:val="002249BA"/>
    <w:rsid w:val="00224C20"/>
    <w:rsid w:val="00224C91"/>
    <w:rsid w:val="002251B2"/>
    <w:rsid w:val="00225301"/>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29F"/>
    <w:rsid w:val="00232544"/>
    <w:rsid w:val="002326CD"/>
    <w:rsid w:val="002329D2"/>
    <w:rsid w:val="00232E5F"/>
    <w:rsid w:val="00233288"/>
    <w:rsid w:val="002334B1"/>
    <w:rsid w:val="00233E67"/>
    <w:rsid w:val="00233E9C"/>
    <w:rsid w:val="00234011"/>
    <w:rsid w:val="00234023"/>
    <w:rsid w:val="00234087"/>
    <w:rsid w:val="0023415B"/>
    <w:rsid w:val="002342C9"/>
    <w:rsid w:val="002346F2"/>
    <w:rsid w:val="00234DF0"/>
    <w:rsid w:val="00235123"/>
    <w:rsid w:val="0023548C"/>
    <w:rsid w:val="00235B39"/>
    <w:rsid w:val="002362C1"/>
    <w:rsid w:val="00236529"/>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D7"/>
    <w:rsid w:val="00242723"/>
    <w:rsid w:val="00242C14"/>
    <w:rsid w:val="00242DC0"/>
    <w:rsid w:val="00242F49"/>
    <w:rsid w:val="00242F9E"/>
    <w:rsid w:val="00243052"/>
    <w:rsid w:val="002434CF"/>
    <w:rsid w:val="002438F0"/>
    <w:rsid w:val="00243FFC"/>
    <w:rsid w:val="002442A5"/>
    <w:rsid w:val="002444B2"/>
    <w:rsid w:val="002447DD"/>
    <w:rsid w:val="00244966"/>
    <w:rsid w:val="00244A06"/>
    <w:rsid w:val="00244A44"/>
    <w:rsid w:val="00244DCD"/>
    <w:rsid w:val="00244F11"/>
    <w:rsid w:val="00244F26"/>
    <w:rsid w:val="0024509D"/>
    <w:rsid w:val="00245449"/>
    <w:rsid w:val="00245614"/>
    <w:rsid w:val="002458A3"/>
    <w:rsid w:val="00245B9A"/>
    <w:rsid w:val="00245C4E"/>
    <w:rsid w:val="00245D6B"/>
    <w:rsid w:val="002462C5"/>
    <w:rsid w:val="0024632E"/>
    <w:rsid w:val="00246516"/>
    <w:rsid w:val="0024654D"/>
    <w:rsid w:val="00246834"/>
    <w:rsid w:val="00246A94"/>
    <w:rsid w:val="00246AAC"/>
    <w:rsid w:val="00246C01"/>
    <w:rsid w:val="00246C2D"/>
    <w:rsid w:val="00246E85"/>
    <w:rsid w:val="00246ECA"/>
    <w:rsid w:val="00246F2D"/>
    <w:rsid w:val="00246FDB"/>
    <w:rsid w:val="002473D3"/>
    <w:rsid w:val="00247799"/>
    <w:rsid w:val="00247EA7"/>
    <w:rsid w:val="00247F07"/>
    <w:rsid w:val="00247FD1"/>
    <w:rsid w:val="00250193"/>
    <w:rsid w:val="002503A4"/>
    <w:rsid w:val="00250474"/>
    <w:rsid w:val="00250495"/>
    <w:rsid w:val="0025086A"/>
    <w:rsid w:val="00250E11"/>
    <w:rsid w:val="00250EEE"/>
    <w:rsid w:val="00251DB5"/>
    <w:rsid w:val="00251F9D"/>
    <w:rsid w:val="00252294"/>
    <w:rsid w:val="0025240A"/>
    <w:rsid w:val="00252733"/>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7F"/>
    <w:rsid w:val="00287801"/>
    <w:rsid w:val="0028783E"/>
    <w:rsid w:val="00287AAD"/>
    <w:rsid w:val="00287ED7"/>
    <w:rsid w:val="00290254"/>
    <w:rsid w:val="00290290"/>
    <w:rsid w:val="0029042A"/>
    <w:rsid w:val="002904F9"/>
    <w:rsid w:val="002910B8"/>
    <w:rsid w:val="002914B8"/>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5B1"/>
    <w:rsid w:val="002B2705"/>
    <w:rsid w:val="002B2896"/>
    <w:rsid w:val="002B2BE7"/>
    <w:rsid w:val="002B2DE7"/>
    <w:rsid w:val="002B2E1D"/>
    <w:rsid w:val="002B2F01"/>
    <w:rsid w:val="002B3162"/>
    <w:rsid w:val="002B3337"/>
    <w:rsid w:val="002B33EB"/>
    <w:rsid w:val="002B3CCC"/>
    <w:rsid w:val="002B505E"/>
    <w:rsid w:val="002B5D8D"/>
    <w:rsid w:val="002B6174"/>
    <w:rsid w:val="002B6245"/>
    <w:rsid w:val="002B62D7"/>
    <w:rsid w:val="002B63A4"/>
    <w:rsid w:val="002B6488"/>
    <w:rsid w:val="002B64AC"/>
    <w:rsid w:val="002B64FF"/>
    <w:rsid w:val="002B6509"/>
    <w:rsid w:val="002B6966"/>
    <w:rsid w:val="002B7064"/>
    <w:rsid w:val="002B726D"/>
    <w:rsid w:val="002B7494"/>
    <w:rsid w:val="002B75E7"/>
    <w:rsid w:val="002B7A39"/>
    <w:rsid w:val="002B7E2B"/>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E2C"/>
    <w:rsid w:val="002D2E5C"/>
    <w:rsid w:val="002D2F87"/>
    <w:rsid w:val="002D3AA6"/>
    <w:rsid w:val="002D3C17"/>
    <w:rsid w:val="002D4055"/>
    <w:rsid w:val="002D4093"/>
    <w:rsid w:val="002D409E"/>
    <w:rsid w:val="002D463D"/>
    <w:rsid w:val="002D4722"/>
    <w:rsid w:val="002D4864"/>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72A"/>
    <w:rsid w:val="002E3791"/>
    <w:rsid w:val="002E38C8"/>
    <w:rsid w:val="002E392E"/>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392"/>
    <w:rsid w:val="002F06F9"/>
    <w:rsid w:val="002F0988"/>
    <w:rsid w:val="002F0C66"/>
    <w:rsid w:val="002F0D2B"/>
    <w:rsid w:val="002F1005"/>
    <w:rsid w:val="002F11BC"/>
    <w:rsid w:val="002F1425"/>
    <w:rsid w:val="002F15F5"/>
    <w:rsid w:val="002F1722"/>
    <w:rsid w:val="002F1B9A"/>
    <w:rsid w:val="002F1BE8"/>
    <w:rsid w:val="002F1E4D"/>
    <w:rsid w:val="002F2420"/>
    <w:rsid w:val="002F2819"/>
    <w:rsid w:val="002F2943"/>
    <w:rsid w:val="002F2A4B"/>
    <w:rsid w:val="002F2FC9"/>
    <w:rsid w:val="002F315A"/>
    <w:rsid w:val="002F33A3"/>
    <w:rsid w:val="002F39D2"/>
    <w:rsid w:val="002F3F52"/>
    <w:rsid w:val="002F3F58"/>
    <w:rsid w:val="002F40F8"/>
    <w:rsid w:val="002F42F5"/>
    <w:rsid w:val="002F476B"/>
    <w:rsid w:val="002F4BD2"/>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C86"/>
    <w:rsid w:val="00301D29"/>
    <w:rsid w:val="003024EB"/>
    <w:rsid w:val="003025BC"/>
    <w:rsid w:val="003026CD"/>
    <w:rsid w:val="00302E82"/>
    <w:rsid w:val="00302EEF"/>
    <w:rsid w:val="00302F26"/>
    <w:rsid w:val="00303436"/>
    <w:rsid w:val="003034B3"/>
    <w:rsid w:val="003034F0"/>
    <w:rsid w:val="0030397B"/>
    <w:rsid w:val="00303C17"/>
    <w:rsid w:val="00303C53"/>
    <w:rsid w:val="00303CF1"/>
    <w:rsid w:val="00303F8C"/>
    <w:rsid w:val="003040D9"/>
    <w:rsid w:val="00304A2F"/>
    <w:rsid w:val="0030523C"/>
    <w:rsid w:val="00305496"/>
    <w:rsid w:val="00305814"/>
    <w:rsid w:val="00305859"/>
    <w:rsid w:val="0030592F"/>
    <w:rsid w:val="00305D0D"/>
    <w:rsid w:val="00305EEA"/>
    <w:rsid w:val="00305F82"/>
    <w:rsid w:val="003061E7"/>
    <w:rsid w:val="0030646C"/>
    <w:rsid w:val="003065B2"/>
    <w:rsid w:val="00306A01"/>
    <w:rsid w:val="00306A2C"/>
    <w:rsid w:val="00306A35"/>
    <w:rsid w:val="00306AE2"/>
    <w:rsid w:val="003074A3"/>
    <w:rsid w:val="0030757D"/>
    <w:rsid w:val="003075CD"/>
    <w:rsid w:val="00307E5E"/>
    <w:rsid w:val="003100BD"/>
    <w:rsid w:val="00310131"/>
    <w:rsid w:val="003104E0"/>
    <w:rsid w:val="0031055C"/>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C0B"/>
    <w:rsid w:val="00322C28"/>
    <w:rsid w:val="00322DF5"/>
    <w:rsid w:val="003231F1"/>
    <w:rsid w:val="00323546"/>
    <w:rsid w:val="00323B90"/>
    <w:rsid w:val="00323BFC"/>
    <w:rsid w:val="00323D8A"/>
    <w:rsid w:val="00324150"/>
    <w:rsid w:val="003241E3"/>
    <w:rsid w:val="00324289"/>
    <w:rsid w:val="003243F3"/>
    <w:rsid w:val="0032489A"/>
    <w:rsid w:val="00324B7B"/>
    <w:rsid w:val="00324C55"/>
    <w:rsid w:val="00324E4D"/>
    <w:rsid w:val="00325235"/>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F36"/>
    <w:rsid w:val="0033319A"/>
    <w:rsid w:val="00333206"/>
    <w:rsid w:val="0033323D"/>
    <w:rsid w:val="0033343F"/>
    <w:rsid w:val="00333442"/>
    <w:rsid w:val="003337DA"/>
    <w:rsid w:val="00333902"/>
    <w:rsid w:val="00333E79"/>
    <w:rsid w:val="00334114"/>
    <w:rsid w:val="00334404"/>
    <w:rsid w:val="0033470F"/>
    <w:rsid w:val="00334817"/>
    <w:rsid w:val="00334897"/>
    <w:rsid w:val="00334D98"/>
    <w:rsid w:val="00334DAA"/>
    <w:rsid w:val="00335000"/>
    <w:rsid w:val="0033508C"/>
    <w:rsid w:val="003356BC"/>
    <w:rsid w:val="00335849"/>
    <w:rsid w:val="00335B22"/>
    <w:rsid w:val="00335D88"/>
    <w:rsid w:val="00335D95"/>
    <w:rsid w:val="00336250"/>
    <w:rsid w:val="003362BA"/>
    <w:rsid w:val="00336518"/>
    <w:rsid w:val="003367E8"/>
    <w:rsid w:val="00336CA0"/>
    <w:rsid w:val="00336E08"/>
    <w:rsid w:val="00336F45"/>
    <w:rsid w:val="00336F60"/>
    <w:rsid w:val="00337005"/>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405F"/>
    <w:rsid w:val="003440F6"/>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73"/>
    <w:rsid w:val="00363819"/>
    <w:rsid w:val="003639AA"/>
    <w:rsid w:val="003643CE"/>
    <w:rsid w:val="00364672"/>
    <w:rsid w:val="003648A6"/>
    <w:rsid w:val="00364905"/>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3DD"/>
    <w:rsid w:val="003746D6"/>
    <w:rsid w:val="00374A26"/>
    <w:rsid w:val="00374A3C"/>
    <w:rsid w:val="00374B58"/>
    <w:rsid w:val="003755B8"/>
    <w:rsid w:val="003755F0"/>
    <w:rsid w:val="003755FF"/>
    <w:rsid w:val="00375B68"/>
    <w:rsid w:val="00375C05"/>
    <w:rsid w:val="00375D78"/>
    <w:rsid w:val="00375E6E"/>
    <w:rsid w:val="00376367"/>
    <w:rsid w:val="003764FA"/>
    <w:rsid w:val="003768F4"/>
    <w:rsid w:val="003769BD"/>
    <w:rsid w:val="00376A22"/>
    <w:rsid w:val="00376B6B"/>
    <w:rsid w:val="00376C20"/>
    <w:rsid w:val="0037751D"/>
    <w:rsid w:val="0037758B"/>
    <w:rsid w:val="003778B1"/>
    <w:rsid w:val="00377934"/>
    <w:rsid w:val="00377E6F"/>
    <w:rsid w:val="00380426"/>
    <w:rsid w:val="00380513"/>
    <w:rsid w:val="0038051D"/>
    <w:rsid w:val="0038083F"/>
    <w:rsid w:val="00380CE1"/>
    <w:rsid w:val="00381092"/>
    <w:rsid w:val="003811D0"/>
    <w:rsid w:val="00381388"/>
    <w:rsid w:val="00381522"/>
    <w:rsid w:val="0038160E"/>
    <w:rsid w:val="003817CB"/>
    <w:rsid w:val="003818EE"/>
    <w:rsid w:val="00381D31"/>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7FC"/>
    <w:rsid w:val="00386975"/>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6A9"/>
    <w:rsid w:val="003956B8"/>
    <w:rsid w:val="00395E0A"/>
    <w:rsid w:val="00395E92"/>
    <w:rsid w:val="00395F3C"/>
    <w:rsid w:val="00396045"/>
    <w:rsid w:val="003960BC"/>
    <w:rsid w:val="00396289"/>
    <w:rsid w:val="003963DD"/>
    <w:rsid w:val="0039684B"/>
    <w:rsid w:val="00396B3F"/>
    <w:rsid w:val="00396C2E"/>
    <w:rsid w:val="00397293"/>
    <w:rsid w:val="003972D1"/>
    <w:rsid w:val="003974DF"/>
    <w:rsid w:val="00397804"/>
    <w:rsid w:val="00397853"/>
    <w:rsid w:val="00397B6A"/>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40CB"/>
    <w:rsid w:val="003A43A7"/>
    <w:rsid w:val="003A4413"/>
    <w:rsid w:val="003A4680"/>
    <w:rsid w:val="003A4708"/>
    <w:rsid w:val="003A4ABF"/>
    <w:rsid w:val="003A4FB6"/>
    <w:rsid w:val="003A554C"/>
    <w:rsid w:val="003A5747"/>
    <w:rsid w:val="003A57ED"/>
    <w:rsid w:val="003A5A3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4025"/>
    <w:rsid w:val="003C4125"/>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AF"/>
    <w:rsid w:val="003D372E"/>
    <w:rsid w:val="003D3CBE"/>
    <w:rsid w:val="003D3EC6"/>
    <w:rsid w:val="003D4026"/>
    <w:rsid w:val="003D4046"/>
    <w:rsid w:val="003D4678"/>
    <w:rsid w:val="003D486C"/>
    <w:rsid w:val="003D48D3"/>
    <w:rsid w:val="003D4E36"/>
    <w:rsid w:val="003D4FD3"/>
    <w:rsid w:val="003D5CF8"/>
    <w:rsid w:val="003D6098"/>
    <w:rsid w:val="003D6357"/>
    <w:rsid w:val="003D6647"/>
    <w:rsid w:val="003D6EB6"/>
    <w:rsid w:val="003D6F58"/>
    <w:rsid w:val="003D714A"/>
    <w:rsid w:val="003D72AB"/>
    <w:rsid w:val="003D7330"/>
    <w:rsid w:val="003D73DF"/>
    <w:rsid w:val="003D74E6"/>
    <w:rsid w:val="003D7546"/>
    <w:rsid w:val="003D7853"/>
    <w:rsid w:val="003D79EB"/>
    <w:rsid w:val="003D7FA0"/>
    <w:rsid w:val="003E0092"/>
    <w:rsid w:val="003E0142"/>
    <w:rsid w:val="003E0149"/>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67AB"/>
    <w:rsid w:val="003E68C3"/>
    <w:rsid w:val="003E734E"/>
    <w:rsid w:val="003E745F"/>
    <w:rsid w:val="003E7546"/>
    <w:rsid w:val="003E7578"/>
    <w:rsid w:val="003E7744"/>
    <w:rsid w:val="003E78A9"/>
    <w:rsid w:val="003E7B06"/>
    <w:rsid w:val="003E7BC5"/>
    <w:rsid w:val="003E7C43"/>
    <w:rsid w:val="003E7FCA"/>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CDE"/>
    <w:rsid w:val="00403D83"/>
    <w:rsid w:val="004040EA"/>
    <w:rsid w:val="00404159"/>
    <w:rsid w:val="0040432F"/>
    <w:rsid w:val="00404924"/>
    <w:rsid w:val="00404BE8"/>
    <w:rsid w:val="00404EAD"/>
    <w:rsid w:val="00405167"/>
    <w:rsid w:val="00405882"/>
    <w:rsid w:val="004059F9"/>
    <w:rsid w:val="00405A19"/>
    <w:rsid w:val="00405B89"/>
    <w:rsid w:val="00405CDF"/>
    <w:rsid w:val="00405D37"/>
    <w:rsid w:val="00405E7C"/>
    <w:rsid w:val="00405FB2"/>
    <w:rsid w:val="004064F5"/>
    <w:rsid w:val="00406A03"/>
    <w:rsid w:val="00406A49"/>
    <w:rsid w:val="00406EA3"/>
    <w:rsid w:val="0040711F"/>
    <w:rsid w:val="004072D8"/>
    <w:rsid w:val="00407CDD"/>
    <w:rsid w:val="00407F34"/>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280"/>
    <w:rsid w:val="0041341D"/>
    <w:rsid w:val="00413666"/>
    <w:rsid w:val="00413741"/>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633A"/>
    <w:rsid w:val="00416609"/>
    <w:rsid w:val="00416618"/>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B8F"/>
    <w:rsid w:val="00426BCA"/>
    <w:rsid w:val="00426F07"/>
    <w:rsid w:val="00426F17"/>
    <w:rsid w:val="0042770D"/>
    <w:rsid w:val="0042771B"/>
    <w:rsid w:val="004277BC"/>
    <w:rsid w:val="00427910"/>
    <w:rsid w:val="0043009E"/>
    <w:rsid w:val="0043013B"/>
    <w:rsid w:val="004303D5"/>
    <w:rsid w:val="004304F2"/>
    <w:rsid w:val="0043084E"/>
    <w:rsid w:val="00430B6E"/>
    <w:rsid w:val="00430C7B"/>
    <w:rsid w:val="00430D1D"/>
    <w:rsid w:val="00430D8F"/>
    <w:rsid w:val="00431543"/>
    <w:rsid w:val="00431E9C"/>
    <w:rsid w:val="00432624"/>
    <w:rsid w:val="0043290A"/>
    <w:rsid w:val="00432B14"/>
    <w:rsid w:val="00432BA4"/>
    <w:rsid w:val="00432C1E"/>
    <w:rsid w:val="00432C5B"/>
    <w:rsid w:val="00432E49"/>
    <w:rsid w:val="00433259"/>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A2B"/>
    <w:rsid w:val="00446A77"/>
    <w:rsid w:val="00447525"/>
    <w:rsid w:val="0044753A"/>
    <w:rsid w:val="00447BA2"/>
    <w:rsid w:val="00447CCA"/>
    <w:rsid w:val="00447DA0"/>
    <w:rsid w:val="004500BB"/>
    <w:rsid w:val="00450A47"/>
    <w:rsid w:val="00450A5B"/>
    <w:rsid w:val="00450CB7"/>
    <w:rsid w:val="00450E3C"/>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61CC"/>
    <w:rsid w:val="00466626"/>
    <w:rsid w:val="0046696A"/>
    <w:rsid w:val="00466E65"/>
    <w:rsid w:val="004670A1"/>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19"/>
    <w:rsid w:val="00483AA8"/>
    <w:rsid w:val="00483EB2"/>
    <w:rsid w:val="00483F52"/>
    <w:rsid w:val="00483F54"/>
    <w:rsid w:val="0048425F"/>
    <w:rsid w:val="0048430B"/>
    <w:rsid w:val="0048464A"/>
    <w:rsid w:val="00484BBB"/>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F2F"/>
    <w:rsid w:val="004A44F2"/>
    <w:rsid w:val="004A4527"/>
    <w:rsid w:val="004A48EB"/>
    <w:rsid w:val="004A4E68"/>
    <w:rsid w:val="004A506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F53"/>
    <w:rsid w:val="004B0237"/>
    <w:rsid w:val="004B0525"/>
    <w:rsid w:val="004B09D1"/>
    <w:rsid w:val="004B0AC9"/>
    <w:rsid w:val="004B11B9"/>
    <w:rsid w:val="004B11D7"/>
    <w:rsid w:val="004B1231"/>
    <w:rsid w:val="004B18FA"/>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30D"/>
    <w:rsid w:val="004E05F0"/>
    <w:rsid w:val="004E0A84"/>
    <w:rsid w:val="004E123D"/>
    <w:rsid w:val="004E160D"/>
    <w:rsid w:val="004E1819"/>
    <w:rsid w:val="004E1975"/>
    <w:rsid w:val="004E1C76"/>
    <w:rsid w:val="004E2AF3"/>
    <w:rsid w:val="004E3289"/>
    <w:rsid w:val="004E43A5"/>
    <w:rsid w:val="004E486E"/>
    <w:rsid w:val="004E4ADB"/>
    <w:rsid w:val="004E4BDB"/>
    <w:rsid w:val="004E4DC4"/>
    <w:rsid w:val="004E50E8"/>
    <w:rsid w:val="004E51C2"/>
    <w:rsid w:val="004E5334"/>
    <w:rsid w:val="004E5472"/>
    <w:rsid w:val="004E57B5"/>
    <w:rsid w:val="004E5F3B"/>
    <w:rsid w:val="004E5F44"/>
    <w:rsid w:val="004E624E"/>
    <w:rsid w:val="004E66A1"/>
    <w:rsid w:val="004E6FB1"/>
    <w:rsid w:val="004E7127"/>
    <w:rsid w:val="004E74EF"/>
    <w:rsid w:val="004E7A2C"/>
    <w:rsid w:val="004F01A3"/>
    <w:rsid w:val="004F0406"/>
    <w:rsid w:val="004F07AF"/>
    <w:rsid w:val="004F09E3"/>
    <w:rsid w:val="004F0D38"/>
    <w:rsid w:val="004F0DBB"/>
    <w:rsid w:val="004F1117"/>
    <w:rsid w:val="004F14BA"/>
    <w:rsid w:val="004F1513"/>
    <w:rsid w:val="004F18C9"/>
    <w:rsid w:val="004F1C61"/>
    <w:rsid w:val="004F1D43"/>
    <w:rsid w:val="004F1DE0"/>
    <w:rsid w:val="004F206C"/>
    <w:rsid w:val="004F2744"/>
    <w:rsid w:val="004F2837"/>
    <w:rsid w:val="004F28A5"/>
    <w:rsid w:val="004F28CB"/>
    <w:rsid w:val="004F2970"/>
    <w:rsid w:val="004F29EB"/>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7067"/>
    <w:rsid w:val="005071D6"/>
    <w:rsid w:val="005073CD"/>
    <w:rsid w:val="005077A8"/>
    <w:rsid w:val="00507CF5"/>
    <w:rsid w:val="00507D50"/>
    <w:rsid w:val="00507EF1"/>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5D6"/>
    <w:rsid w:val="005238EF"/>
    <w:rsid w:val="00523AFE"/>
    <w:rsid w:val="00523C73"/>
    <w:rsid w:val="00523FB2"/>
    <w:rsid w:val="005240E4"/>
    <w:rsid w:val="00524262"/>
    <w:rsid w:val="005242D7"/>
    <w:rsid w:val="00524484"/>
    <w:rsid w:val="005246AD"/>
    <w:rsid w:val="005246F9"/>
    <w:rsid w:val="00524B75"/>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797"/>
    <w:rsid w:val="005308B6"/>
    <w:rsid w:val="00530AFC"/>
    <w:rsid w:val="00530B35"/>
    <w:rsid w:val="00530C1C"/>
    <w:rsid w:val="00530DA5"/>
    <w:rsid w:val="00530FA2"/>
    <w:rsid w:val="005315BA"/>
    <w:rsid w:val="00531696"/>
    <w:rsid w:val="00531879"/>
    <w:rsid w:val="00531993"/>
    <w:rsid w:val="00531AA7"/>
    <w:rsid w:val="00531E17"/>
    <w:rsid w:val="00531E30"/>
    <w:rsid w:val="0053209C"/>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768"/>
    <w:rsid w:val="00547AED"/>
    <w:rsid w:val="0055034C"/>
    <w:rsid w:val="00550F4D"/>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D1D"/>
    <w:rsid w:val="00554007"/>
    <w:rsid w:val="00554157"/>
    <w:rsid w:val="00554BD3"/>
    <w:rsid w:val="00554E92"/>
    <w:rsid w:val="00554FA8"/>
    <w:rsid w:val="00554FB2"/>
    <w:rsid w:val="00555294"/>
    <w:rsid w:val="00555AE5"/>
    <w:rsid w:val="00555CBF"/>
    <w:rsid w:val="00555F1A"/>
    <w:rsid w:val="00555F8B"/>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21B1"/>
    <w:rsid w:val="005621FF"/>
    <w:rsid w:val="00562346"/>
    <w:rsid w:val="00562BE9"/>
    <w:rsid w:val="00562DA0"/>
    <w:rsid w:val="00562F15"/>
    <w:rsid w:val="00562F43"/>
    <w:rsid w:val="00562FB1"/>
    <w:rsid w:val="00563308"/>
    <w:rsid w:val="00563377"/>
    <w:rsid w:val="0056459E"/>
    <w:rsid w:val="005647C2"/>
    <w:rsid w:val="005649E5"/>
    <w:rsid w:val="00564A6C"/>
    <w:rsid w:val="00564D54"/>
    <w:rsid w:val="00564E5C"/>
    <w:rsid w:val="00564EAA"/>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8"/>
    <w:rsid w:val="00567A2F"/>
    <w:rsid w:val="00567AEF"/>
    <w:rsid w:val="00567B82"/>
    <w:rsid w:val="00567DCD"/>
    <w:rsid w:val="00567DEA"/>
    <w:rsid w:val="00567E06"/>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4BE"/>
    <w:rsid w:val="0058054D"/>
    <w:rsid w:val="0058073A"/>
    <w:rsid w:val="0058079F"/>
    <w:rsid w:val="0058087F"/>
    <w:rsid w:val="00580943"/>
    <w:rsid w:val="00580B09"/>
    <w:rsid w:val="005811C9"/>
    <w:rsid w:val="00581291"/>
    <w:rsid w:val="005813F9"/>
    <w:rsid w:val="0058151B"/>
    <w:rsid w:val="005815E7"/>
    <w:rsid w:val="00581936"/>
    <w:rsid w:val="00582009"/>
    <w:rsid w:val="005821C8"/>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72E0"/>
    <w:rsid w:val="0058742B"/>
    <w:rsid w:val="00587ABF"/>
    <w:rsid w:val="00590356"/>
    <w:rsid w:val="00590609"/>
    <w:rsid w:val="00590806"/>
    <w:rsid w:val="005908BE"/>
    <w:rsid w:val="00590A1D"/>
    <w:rsid w:val="005913FA"/>
    <w:rsid w:val="0059185C"/>
    <w:rsid w:val="00591FCA"/>
    <w:rsid w:val="00592228"/>
    <w:rsid w:val="00592229"/>
    <w:rsid w:val="005922B6"/>
    <w:rsid w:val="00592328"/>
    <w:rsid w:val="00592904"/>
    <w:rsid w:val="0059293A"/>
    <w:rsid w:val="005929F9"/>
    <w:rsid w:val="00592DA1"/>
    <w:rsid w:val="00592E76"/>
    <w:rsid w:val="00592F26"/>
    <w:rsid w:val="00593832"/>
    <w:rsid w:val="00593958"/>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23B"/>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60F"/>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ACE"/>
    <w:rsid w:val="005C1D8E"/>
    <w:rsid w:val="005C2027"/>
    <w:rsid w:val="005C23C7"/>
    <w:rsid w:val="005C29AD"/>
    <w:rsid w:val="005C2AD4"/>
    <w:rsid w:val="005C2B42"/>
    <w:rsid w:val="005C365B"/>
    <w:rsid w:val="005C38DD"/>
    <w:rsid w:val="005C39E5"/>
    <w:rsid w:val="005C3A40"/>
    <w:rsid w:val="005C3C03"/>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D72"/>
    <w:rsid w:val="005D4FF0"/>
    <w:rsid w:val="005D529B"/>
    <w:rsid w:val="005D52DB"/>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1063"/>
    <w:rsid w:val="005F10ED"/>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C9"/>
    <w:rsid w:val="006162A7"/>
    <w:rsid w:val="006162FA"/>
    <w:rsid w:val="00616391"/>
    <w:rsid w:val="0061641A"/>
    <w:rsid w:val="00616522"/>
    <w:rsid w:val="00616601"/>
    <w:rsid w:val="00616FE1"/>
    <w:rsid w:val="0061722F"/>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313"/>
    <w:rsid w:val="00625475"/>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61DB"/>
    <w:rsid w:val="00636254"/>
    <w:rsid w:val="006362E7"/>
    <w:rsid w:val="0063630F"/>
    <w:rsid w:val="0063650B"/>
    <w:rsid w:val="0063655A"/>
    <w:rsid w:val="00636BA2"/>
    <w:rsid w:val="00637605"/>
    <w:rsid w:val="006377C6"/>
    <w:rsid w:val="00637A6E"/>
    <w:rsid w:val="00637D8A"/>
    <w:rsid w:val="00637F3D"/>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E76"/>
    <w:rsid w:val="00653663"/>
    <w:rsid w:val="00653B8B"/>
    <w:rsid w:val="00653D18"/>
    <w:rsid w:val="00653F08"/>
    <w:rsid w:val="006540C5"/>
    <w:rsid w:val="00654350"/>
    <w:rsid w:val="00654B62"/>
    <w:rsid w:val="00654E22"/>
    <w:rsid w:val="006550F8"/>
    <w:rsid w:val="00655148"/>
    <w:rsid w:val="00655328"/>
    <w:rsid w:val="00655340"/>
    <w:rsid w:val="0065596D"/>
    <w:rsid w:val="00656B0F"/>
    <w:rsid w:val="00657308"/>
    <w:rsid w:val="006578D4"/>
    <w:rsid w:val="00660E66"/>
    <w:rsid w:val="0066117D"/>
    <w:rsid w:val="006612B5"/>
    <w:rsid w:val="006613BB"/>
    <w:rsid w:val="006614E5"/>
    <w:rsid w:val="00661A5A"/>
    <w:rsid w:val="0066203A"/>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8DA"/>
    <w:rsid w:val="00665CA7"/>
    <w:rsid w:val="00666789"/>
    <w:rsid w:val="00666800"/>
    <w:rsid w:val="006668D9"/>
    <w:rsid w:val="006668E7"/>
    <w:rsid w:val="00666911"/>
    <w:rsid w:val="00666A09"/>
    <w:rsid w:val="00666B12"/>
    <w:rsid w:val="00666D35"/>
    <w:rsid w:val="00666DB7"/>
    <w:rsid w:val="00666E32"/>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D52"/>
    <w:rsid w:val="00677099"/>
    <w:rsid w:val="006772A4"/>
    <w:rsid w:val="006774AC"/>
    <w:rsid w:val="00677593"/>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35D3"/>
    <w:rsid w:val="00683B5B"/>
    <w:rsid w:val="00683C43"/>
    <w:rsid w:val="00684096"/>
    <w:rsid w:val="00684171"/>
    <w:rsid w:val="00684201"/>
    <w:rsid w:val="00684572"/>
    <w:rsid w:val="00684A71"/>
    <w:rsid w:val="00684A92"/>
    <w:rsid w:val="00684C72"/>
    <w:rsid w:val="00684D99"/>
    <w:rsid w:val="00684FFD"/>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A29"/>
    <w:rsid w:val="0069615C"/>
    <w:rsid w:val="0069627C"/>
    <w:rsid w:val="00696D5B"/>
    <w:rsid w:val="00697396"/>
    <w:rsid w:val="00697517"/>
    <w:rsid w:val="0069777C"/>
    <w:rsid w:val="006A021D"/>
    <w:rsid w:val="006A06A6"/>
    <w:rsid w:val="006A0903"/>
    <w:rsid w:val="006A0D26"/>
    <w:rsid w:val="006A0DDB"/>
    <w:rsid w:val="006A10B6"/>
    <w:rsid w:val="006A1409"/>
    <w:rsid w:val="006A1ADD"/>
    <w:rsid w:val="006A1BA2"/>
    <w:rsid w:val="006A1E64"/>
    <w:rsid w:val="006A1E9D"/>
    <w:rsid w:val="006A20BD"/>
    <w:rsid w:val="006A2170"/>
    <w:rsid w:val="006A2729"/>
    <w:rsid w:val="006A2758"/>
    <w:rsid w:val="006A2C12"/>
    <w:rsid w:val="006A2F81"/>
    <w:rsid w:val="006A3152"/>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7F"/>
    <w:rsid w:val="006B04D4"/>
    <w:rsid w:val="006B0582"/>
    <w:rsid w:val="006B05D4"/>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EFA"/>
    <w:rsid w:val="006B3F7E"/>
    <w:rsid w:val="006B3FDE"/>
    <w:rsid w:val="006B407D"/>
    <w:rsid w:val="006B430D"/>
    <w:rsid w:val="006B45EF"/>
    <w:rsid w:val="006B4931"/>
    <w:rsid w:val="006B4C06"/>
    <w:rsid w:val="006B4E66"/>
    <w:rsid w:val="006B50E7"/>
    <w:rsid w:val="006B53E0"/>
    <w:rsid w:val="006B5414"/>
    <w:rsid w:val="006B54FD"/>
    <w:rsid w:val="006B56EE"/>
    <w:rsid w:val="006B58B9"/>
    <w:rsid w:val="006B5C1D"/>
    <w:rsid w:val="006B6183"/>
    <w:rsid w:val="006B64DB"/>
    <w:rsid w:val="006B670E"/>
    <w:rsid w:val="006B7054"/>
    <w:rsid w:val="006B71C1"/>
    <w:rsid w:val="006B72D9"/>
    <w:rsid w:val="006B78ED"/>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C8A"/>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C25"/>
    <w:rsid w:val="006D20B0"/>
    <w:rsid w:val="006D244A"/>
    <w:rsid w:val="006D288A"/>
    <w:rsid w:val="006D2E67"/>
    <w:rsid w:val="006D2FCC"/>
    <w:rsid w:val="006D3071"/>
    <w:rsid w:val="006D309B"/>
    <w:rsid w:val="006D3251"/>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EE"/>
    <w:rsid w:val="006D7358"/>
    <w:rsid w:val="006D7425"/>
    <w:rsid w:val="006D78C3"/>
    <w:rsid w:val="006D7946"/>
    <w:rsid w:val="006D7AEB"/>
    <w:rsid w:val="006D7B6D"/>
    <w:rsid w:val="006D7D8F"/>
    <w:rsid w:val="006D7F97"/>
    <w:rsid w:val="006E07BD"/>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417F"/>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2419"/>
    <w:rsid w:val="006F298F"/>
    <w:rsid w:val="006F3573"/>
    <w:rsid w:val="006F4333"/>
    <w:rsid w:val="006F43C9"/>
    <w:rsid w:val="006F44C3"/>
    <w:rsid w:val="006F44D6"/>
    <w:rsid w:val="006F451D"/>
    <w:rsid w:val="006F4884"/>
    <w:rsid w:val="006F489B"/>
    <w:rsid w:val="006F4D9A"/>
    <w:rsid w:val="006F53F6"/>
    <w:rsid w:val="006F54A8"/>
    <w:rsid w:val="006F5DA4"/>
    <w:rsid w:val="006F6721"/>
    <w:rsid w:val="006F6A1C"/>
    <w:rsid w:val="006F6A51"/>
    <w:rsid w:val="006F6B1A"/>
    <w:rsid w:val="006F6EA1"/>
    <w:rsid w:val="006F6F46"/>
    <w:rsid w:val="006F7109"/>
    <w:rsid w:val="006F722A"/>
    <w:rsid w:val="006F72FE"/>
    <w:rsid w:val="006F75BA"/>
    <w:rsid w:val="006F77B4"/>
    <w:rsid w:val="006F7D0B"/>
    <w:rsid w:val="006F7FD4"/>
    <w:rsid w:val="0070000D"/>
    <w:rsid w:val="0070011A"/>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43DA"/>
    <w:rsid w:val="00704468"/>
    <w:rsid w:val="0070481F"/>
    <w:rsid w:val="0070498A"/>
    <w:rsid w:val="00704CFC"/>
    <w:rsid w:val="00704D82"/>
    <w:rsid w:val="00704DAA"/>
    <w:rsid w:val="00704EF2"/>
    <w:rsid w:val="00704F4A"/>
    <w:rsid w:val="0070506F"/>
    <w:rsid w:val="0070554E"/>
    <w:rsid w:val="007055C9"/>
    <w:rsid w:val="00705D71"/>
    <w:rsid w:val="00705FBD"/>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641C"/>
    <w:rsid w:val="0071646B"/>
    <w:rsid w:val="007168A4"/>
    <w:rsid w:val="007169BC"/>
    <w:rsid w:val="00716A92"/>
    <w:rsid w:val="00716B0B"/>
    <w:rsid w:val="00716B62"/>
    <w:rsid w:val="00716BBC"/>
    <w:rsid w:val="00716BC1"/>
    <w:rsid w:val="00717090"/>
    <w:rsid w:val="007170F5"/>
    <w:rsid w:val="007173BD"/>
    <w:rsid w:val="007176C8"/>
    <w:rsid w:val="007179FE"/>
    <w:rsid w:val="00717AB4"/>
    <w:rsid w:val="00717C1D"/>
    <w:rsid w:val="00717C6D"/>
    <w:rsid w:val="0072021E"/>
    <w:rsid w:val="007202CA"/>
    <w:rsid w:val="007202E2"/>
    <w:rsid w:val="0072049F"/>
    <w:rsid w:val="007205E3"/>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9E9"/>
    <w:rsid w:val="00725F36"/>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D8B"/>
    <w:rsid w:val="00731F6E"/>
    <w:rsid w:val="00732160"/>
    <w:rsid w:val="007321F5"/>
    <w:rsid w:val="007324AD"/>
    <w:rsid w:val="00732594"/>
    <w:rsid w:val="00732939"/>
    <w:rsid w:val="00732942"/>
    <w:rsid w:val="0073297B"/>
    <w:rsid w:val="00732A07"/>
    <w:rsid w:val="00732AE3"/>
    <w:rsid w:val="00732E39"/>
    <w:rsid w:val="007333BF"/>
    <w:rsid w:val="007333D3"/>
    <w:rsid w:val="0073358F"/>
    <w:rsid w:val="00733793"/>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87"/>
    <w:rsid w:val="007362C4"/>
    <w:rsid w:val="007362C8"/>
    <w:rsid w:val="0073659B"/>
    <w:rsid w:val="007366E6"/>
    <w:rsid w:val="0073679D"/>
    <w:rsid w:val="0073688E"/>
    <w:rsid w:val="00736CDD"/>
    <w:rsid w:val="00736D4B"/>
    <w:rsid w:val="00736D80"/>
    <w:rsid w:val="0073756E"/>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20E7"/>
    <w:rsid w:val="00742218"/>
    <w:rsid w:val="007424BF"/>
    <w:rsid w:val="00742A73"/>
    <w:rsid w:val="00742BE2"/>
    <w:rsid w:val="00742F12"/>
    <w:rsid w:val="00742FE1"/>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56"/>
    <w:rsid w:val="007500A4"/>
    <w:rsid w:val="00750284"/>
    <w:rsid w:val="0075047E"/>
    <w:rsid w:val="007507F3"/>
    <w:rsid w:val="00750AAC"/>
    <w:rsid w:val="00751091"/>
    <w:rsid w:val="00751596"/>
    <w:rsid w:val="0075162C"/>
    <w:rsid w:val="00751A4F"/>
    <w:rsid w:val="00751B00"/>
    <w:rsid w:val="00751C60"/>
    <w:rsid w:val="00751E6D"/>
    <w:rsid w:val="00752A25"/>
    <w:rsid w:val="00752D9F"/>
    <w:rsid w:val="00752F8B"/>
    <w:rsid w:val="00753DCA"/>
    <w:rsid w:val="00753FDD"/>
    <w:rsid w:val="0075409D"/>
    <w:rsid w:val="0075436E"/>
    <w:rsid w:val="0075443C"/>
    <w:rsid w:val="00754BF4"/>
    <w:rsid w:val="00755060"/>
    <w:rsid w:val="007553C6"/>
    <w:rsid w:val="00755663"/>
    <w:rsid w:val="007558C5"/>
    <w:rsid w:val="0075599A"/>
    <w:rsid w:val="007559AE"/>
    <w:rsid w:val="00755B71"/>
    <w:rsid w:val="00755EAD"/>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7B5"/>
    <w:rsid w:val="00776823"/>
    <w:rsid w:val="00776B18"/>
    <w:rsid w:val="00776E74"/>
    <w:rsid w:val="00776F4D"/>
    <w:rsid w:val="00776F8C"/>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45A6"/>
    <w:rsid w:val="007B485D"/>
    <w:rsid w:val="007B4895"/>
    <w:rsid w:val="007B496A"/>
    <w:rsid w:val="007B50FD"/>
    <w:rsid w:val="007B5284"/>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213E"/>
    <w:rsid w:val="007E23A7"/>
    <w:rsid w:val="007E2C5A"/>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4ED"/>
    <w:rsid w:val="007E469E"/>
    <w:rsid w:val="007E47F2"/>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D03"/>
    <w:rsid w:val="008012A6"/>
    <w:rsid w:val="0080130E"/>
    <w:rsid w:val="008014C6"/>
    <w:rsid w:val="00801593"/>
    <w:rsid w:val="00801E10"/>
    <w:rsid w:val="00801EB3"/>
    <w:rsid w:val="00802113"/>
    <w:rsid w:val="0080270B"/>
    <w:rsid w:val="0080275B"/>
    <w:rsid w:val="0080284E"/>
    <w:rsid w:val="00802B8B"/>
    <w:rsid w:val="00802D16"/>
    <w:rsid w:val="00802E62"/>
    <w:rsid w:val="00803001"/>
    <w:rsid w:val="0080324C"/>
    <w:rsid w:val="00803581"/>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5B7"/>
    <w:rsid w:val="008076BA"/>
    <w:rsid w:val="008079AE"/>
    <w:rsid w:val="00807BD3"/>
    <w:rsid w:val="0081048D"/>
    <w:rsid w:val="00810766"/>
    <w:rsid w:val="0081076E"/>
    <w:rsid w:val="00810B14"/>
    <w:rsid w:val="00810C37"/>
    <w:rsid w:val="00810D83"/>
    <w:rsid w:val="00810DB1"/>
    <w:rsid w:val="00811273"/>
    <w:rsid w:val="00811408"/>
    <w:rsid w:val="008114F2"/>
    <w:rsid w:val="0081160F"/>
    <w:rsid w:val="00811B85"/>
    <w:rsid w:val="00811C7D"/>
    <w:rsid w:val="00812558"/>
    <w:rsid w:val="008126E5"/>
    <w:rsid w:val="00812874"/>
    <w:rsid w:val="00812B29"/>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C54"/>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F4A"/>
    <w:rsid w:val="00844F97"/>
    <w:rsid w:val="00845168"/>
    <w:rsid w:val="008452B4"/>
    <w:rsid w:val="00845397"/>
    <w:rsid w:val="00845633"/>
    <w:rsid w:val="00845777"/>
    <w:rsid w:val="0084603E"/>
    <w:rsid w:val="008460A2"/>
    <w:rsid w:val="00846192"/>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65D"/>
    <w:rsid w:val="0089169E"/>
    <w:rsid w:val="0089176F"/>
    <w:rsid w:val="00891C49"/>
    <w:rsid w:val="00892DBD"/>
    <w:rsid w:val="00892E22"/>
    <w:rsid w:val="00892EB0"/>
    <w:rsid w:val="008932C5"/>
    <w:rsid w:val="008936C8"/>
    <w:rsid w:val="00893E07"/>
    <w:rsid w:val="0089420C"/>
    <w:rsid w:val="00894943"/>
    <w:rsid w:val="00894C71"/>
    <w:rsid w:val="00894CF9"/>
    <w:rsid w:val="00894E5D"/>
    <w:rsid w:val="00895230"/>
    <w:rsid w:val="0089539E"/>
    <w:rsid w:val="00895CBB"/>
    <w:rsid w:val="00895D31"/>
    <w:rsid w:val="0089668A"/>
    <w:rsid w:val="008966E4"/>
    <w:rsid w:val="008967D0"/>
    <w:rsid w:val="00896B95"/>
    <w:rsid w:val="00896D21"/>
    <w:rsid w:val="008971BB"/>
    <w:rsid w:val="008972BE"/>
    <w:rsid w:val="00897326"/>
    <w:rsid w:val="008977E8"/>
    <w:rsid w:val="00897B7C"/>
    <w:rsid w:val="008A001F"/>
    <w:rsid w:val="008A04EC"/>
    <w:rsid w:val="008A06BD"/>
    <w:rsid w:val="008A06EA"/>
    <w:rsid w:val="008A0B57"/>
    <w:rsid w:val="008A1001"/>
    <w:rsid w:val="008A115E"/>
    <w:rsid w:val="008A11E3"/>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1A2"/>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BF5"/>
    <w:rsid w:val="008C219D"/>
    <w:rsid w:val="008C2218"/>
    <w:rsid w:val="008C2641"/>
    <w:rsid w:val="008C2924"/>
    <w:rsid w:val="008C2B99"/>
    <w:rsid w:val="008C2DE0"/>
    <w:rsid w:val="008C30A4"/>
    <w:rsid w:val="008C3965"/>
    <w:rsid w:val="008C39F3"/>
    <w:rsid w:val="008C3F42"/>
    <w:rsid w:val="008C42ED"/>
    <w:rsid w:val="008C45CE"/>
    <w:rsid w:val="008C4906"/>
    <w:rsid w:val="008C4BAF"/>
    <w:rsid w:val="008C4ED5"/>
    <w:rsid w:val="008C520E"/>
    <w:rsid w:val="008C52F6"/>
    <w:rsid w:val="008C5AC2"/>
    <w:rsid w:val="008C5C5F"/>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78"/>
    <w:rsid w:val="008D0DD3"/>
    <w:rsid w:val="008D1224"/>
    <w:rsid w:val="008D1586"/>
    <w:rsid w:val="008D1B7B"/>
    <w:rsid w:val="008D1E6F"/>
    <w:rsid w:val="008D2017"/>
    <w:rsid w:val="008D21A5"/>
    <w:rsid w:val="008D2D4C"/>
    <w:rsid w:val="008D2E85"/>
    <w:rsid w:val="008D3743"/>
    <w:rsid w:val="008D3938"/>
    <w:rsid w:val="008D3A1B"/>
    <w:rsid w:val="008D3AA4"/>
    <w:rsid w:val="008D3B68"/>
    <w:rsid w:val="008D4113"/>
    <w:rsid w:val="008D4253"/>
    <w:rsid w:val="008D43EC"/>
    <w:rsid w:val="008D4469"/>
    <w:rsid w:val="008D44B4"/>
    <w:rsid w:val="008D44D2"/>
    <w:rsid w:val="008D48C6"/>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60AF"/>
    <w:rsid w:val="008E619F"/>
    <w:rsid w:val="008E6221"/>
    <w:rsid w:val="008E6283"/>
    <w:rsid w:val="008E6348"/>
    <w:rsid w:val="008E64E2"/>
    <w:rsid w:val="008E678B"/>
    <w:rsid w:val="008E67D4"/>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A0"/>
    <w:rsid w:val="008F3DAA"/>
    <w:rsid w:val="008F4192"/>
    <w:rsid w:val="008F4490"/>
    <w:rsid w:val="008F44FF"/>
    <w:rsid w:val="008F4B48"/>
    <w:rsid w:val="008F4D9C"/>
    <w:rsid w:val="008F4FC5"/>
    <w:rsid w:val="008F5D7A"/>
    <w:rsid w:val="008F5F53"/>
    <w:rsid w:val="008F618E"/>
    <w:rsid w:val="008F63AD"/>
    <w:rsid w:val="008F6B55"/>
    <w:rsid w:val="008F6C17"/>
    <w:rsid w:val="008F6DC0"/>
    <w:rsid w:val="008F6DC9"/>
    <w:rsid w:val="008F72A3"/>
    <w:rsid w:val="008F7694"/>
    <w:rsid w:val="008F794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524"/>
    <w:rsid w:val="00904760"/>
    <w:rsid w:val="009047D0"/>
    <w:rsid w:val="00904A60"/>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535F"/>
    <w:rsid w:val="00925473"/>
    <w:rsid w:val="00925583"/>
    <w:rsid w:val="009255DB"/>
    <w:rsid w:val="00925943"/>
    <w:rsid w:val="00925DB0"/>
    <w:rsid w:val="00926219"/>
    <w:rsid w:val="0092636E"/>
    <w:rsid w:val="00926388"/>
    <w:rsid w:val="009263BC"/>
    <w:rsid w:val="00926765"/>
    <w:rsid w:val="0092723B"/>
    <w:rsid w:val="009277E1"/>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867"/>
    <w:rsid w:val="009438E2"/>
    <w:rsid w:val="00943988"/>
    <w:rsid w:val="00943CA4"/>
    <w:rsid w:val="00943D64"/>
    <w:rsid w:val="0094401B"/>
    <w:rsid w:val="00944428"/>
    <w:rsid w:val="0094465A"/>
    <w:rsid w:val="0094473F"/>
    <w:rsid w:val="00944965"/>
    <w:rsid w:val="0094501A"/>
    <w:rsid w:val="00945056"/>
    <w:rsid w:val="00945257"/>
    <w:rsid w:val="009452E5"/>
    <w:rsid w:val="0094600C"/>
    <w:rsid w:val="009462F7"/>
    <w:rsid w:val="009463B6"/>
    <w:rsid w:val="009464F3"/>
    <w:rsid w:val="0094665C"/>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DF2"/>
    <w:rsid w:val="009510CE"/>
    <w:rsid w:val="009510D3"/>
    <w:rsid w:val="0095116B"/>
    <w:rsid w:val="00951565"/>
    <w:rsid w:val="00951D8C"/>
    <w:rsid w:val="00952229"/>
    <w:rsid w:val="009522BD"/>
    <w:rsid w:val="00952313"/>
    <w:rsid w:val="00952322"/>
    <w:rsid w:val="009523FF"/>
    <w:rsid w:val="009524B9"/>
    <w:rsid w:val="00952A4F"/>
    <w:rsid w:val="009534F6"/>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43C"/>
    <w:rsid w:val="009615C3"/>
    <w:rsid w:val="0096181B"/>
    <w:rsid w:val="00961C0C"/>
    <w:rsid w:val="00961F35"/>
    <w:rsid w:val="00961F8B"/>
    <w:rsid w:val="009620DE"/>
    <w:rsid w:val="00962567"/>
    <w:rsid w:val="009627EB"/>
    <w:rsid w:val="00962A93"/>
    <w:rsid w:val="00962D71"/>
    <w:rsid w:val="00962E9D"/>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7AD"/>
    <w:rsid w:val="009779CC"/>
    <w:rsid w:val="0098031D"/>
    <w:rsid w:val="00980397"/>
    <w:rsid w:val="0098049A"/>
    <w:rsid w:val="009807BD"/>
    <w:rsid w:val="009807D7"/>
    <w:rsid w:val="0098081C"/>
    <w:rsid w:val="00980C50"/>
    <w:rsid w:val="00981026"/>
    <w:rsid w:val="00981358"/>
    <w:rsid w:val="00981621"/>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991"/>
    <w:rsid w:val="00995D1F"/>
    <w:rsid w:val="00995D77"/>
    <w:rsid w:val="00995FB7"/>
    <w:rsid w:val="0099660C"/>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A9"/>
    <w:rsid w:val="009B4056"/>
    <w:rsid w:val="009B413D"/>
    <w:rsid w:val="009B42D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EE"/>
    <w:rsid w:val="009D5754"/>
    <w:rsid w:val="009D5DED"/>
    <w:rsid w:val="009D5F9F"/>
    <w:rsid w:val="009D6070"/>
    <w:rsid w:val="009D61F4"/>
    <w:rsid w:val="009D641E"/>
    <w:rsid w:val="009D64DC"/>
    <w:rsid w:val="009D6513"/>
    <w:rsid w:val="009D6B55"/>
    <w:rsid w:val="009D6FE1"/>
    <w:rsid w:val="009D716F"/>
    <w:rsid w:val="009D71D1"/>
    <w:rsid w:val="009D75CD"/>
    <w:rsid w:val="009D79E3"/>
    <w:rsid w:val="009D7ADE"/>
    <w:rsid w:val="009D7B15"/>
    <w:rsid w:val="009D7B72"/>
    <w:rsid w:val="009D7B78"/>
    <w:rsid w:val="009D7C7D"/>
    <w:rsid w:val="009D7CE3"/>
    <w:rsid w:val="009E0179"/>
    <w:rsid w:val="009E0494"/>
    <w:rsid w:val="009E08E0"/>
    <w:rsid w:val="009E0A7A"/>
    <w:rsid w:val="009E11BB"/>
    <w:rsid w:val="009E1497"/>
    <w:rsid w:val="009E1683"/>
    <w:rsid w:val="009E1703"/>
    <w:rsid w:val="009E1F04"/>
    <w:rsid w:val="009E2013"/>
    <w:rsid w:val="009E2083"/>
    <w:rsid w:val="009E210C"/>
    <w:rsid w:val="009E222E"/>
    <w:rsid w:val="009E26C4"/>
    <w:rsid w:val="009E2C5A"/>
    <w:rsid w:val="009E2DE4"/>
    <w:rsid w:val="009E2E32"/>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FFE"/>
    <w:rsid w:val="009E60A3"/>
    <w:rsid w:val="009E646E"/>
    <w:rsid w:val="009E64EC"/>
    <w:rsid w:val="009E65EA"/>
    <w:rsid w:val="009E66FA"/>
    <w:rsid w:val="009E6A61"/>
    <w:rsid w:val="009E6AEA"/>
    <w:rsid w:val="009E6C7A"/>
    <w:rsid w:val="009E6D48"/>
    <w:rsid w:val="009E6D4A"/>
    <w:rsid w:val="009E706C"/>
    <w:rsid w:val="009E71A4"/>
    <w:rsid w:val="009E766C"/>
    <w:rsid w:val="009E772F"/>
    <w:rsid w:val="009E79FF"/>
    <w:rsid w:val="009E7AAE"/>
    <w:rsid w:val="009E7C2C"/>
    <w:rsid w:val="009E7D2D"/>
    <w:rsid w:val="009E7FE6"/>
    <w:rsid w:val="009F0371"/>
    <w:rsid w:val="009F05AE"/>
    <w:rsid w:val="009F09B6"/>
    <w:rsid w:val="009F0A9D"/>
    <w:rsid w:val="009F0B60"/>
    <w:rsid w:val="009F18B0"/>
    <w:rsid w:val="009F192D"/>
    <w:rsid w:val="009F1AEC"/>
    <w:rsid w:val="009F1E67"/>
    <w:rsid w:val="009F1EE9"/>
    <w:rsid w:val="009F205D"/>
    <w:rsid w:val="009F2160"/>
    <w:rsid w:val="009F277B"/>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888"/>
    <w:rsid w:val="00A00D97"/>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C7D"/>
    <w:rsid w:val="00A04DD6"/>
    <w:rsid w:val="00A04F5B"/>
    <w:rsid w:val="00A0536D"/>
    <w:rsid w:val="00A053EE"/>
    <w:rsid w:val="00A05650"/>
    <w:rsid w:val="00A056D7"/>
    <w:rsid w:val="00A0573A"/>
    <w:rsid w:val="00A0591E"/>
    <w:rsid w:val="00A06198"/>
    <w:rsid w:val="00A06AB3"/>
    <w:rsid w:val="00A06D52"/>
    <w:rsid w:val="00A06D64"/>
    <w:rsid w:val="00A06DE1"/>
    <w:rsid w:val="00A06F32"/>
    <w:rsid w:val="00A07127"/>
    <w:rsid w:val="00A0742E"/>
    <w:rsid w:val="00A07BC1"/>
    <w:rsid w:val="00A101A5"/>
    <w:rsid w:val="00A10318"/>
    <w:rsid w:val="00A10500"/>
    <w:rsid w:val="00A10642"/>
    <w:rsid w:val="00A10912"/>
    <w:rsid w:val="00A10A33"/>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B7"/>
    <w:rsid w:val="00A268EA"/>
    <w:rsid w:val="00A26A4F"/>
    <w:rsid w:val="00A26B18"/>
    <w:rsid w:val="00A26B3D"/>
    <w:rsid w:val="00A26D15"/>
    <w:rsid w:val="00A275BE"/>
    <w:rsid w:val="00A275CD"/>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802"/>
    <w:rsid w:val="00A318DB"/>
    <w:rsid w:val="00A3194D"/>
    <w:rsid w:val="00A319BE"/>
    <w:rsid w:val="00A31A6E"/>
    <w:rsid w:val="00A321AE"/>
    <w:rsid w:val="00A32203"/>
    <w:rsid w:val="00A325D6"/>
    <w:rsid w:val="00A329C0"/>
    <w:rsid w:val="00A32FFE"/>
    <w:rsid w:val="00A33086"/>
    <w:rsid w:val="00A33359"/>
    <w:rsid w:val="00A333C5"/>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608"/>
    <w:rsid w:val="00A65C26"/>
    <w:rsid w:val="00A65D45"/>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22E3"/>
    <w:rsid w:val="00A7230C"/>
    <w:rsid w:val="00A723E6"/>
    <w:rsid w:val="00A72719"/>
    <w:rsid w:val="00A72B18"/>
    <w:rsid w:val="00A72BD2"/>
    <w:rsid w:val="00A72C7D"/>
    <w:rsid w:val="00A73368"/>
    <w:rsid w:val="00A73467"/>
    <w:rsid w:val="00A73661"/>
    <w:rsid w:val="00A737CC"/>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7BB"/>
    <w:rsid w:val="00A8489D"/>
    <w:rsid w:val="00A84D71"/>
    <w:rsid w:val="00A84FC5"/>
    <w:rsid w:val="00A84FEF"/>
    <w:rsid w:val="00A85148"/>
    <w:rsid w:val="00A85317"/>
    <w:rsid w:val="00A856AE"/>
    <w:rsid w:val="00A856EB"/>
    <w:rsid w:val="00A859CC"/>
    <w:rsid w:val="00A85D04"/>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CFE"/>
    <w:rsid w:val="00A93FA2"/>
    <w:rsid w:val="00A941C5"/>
    <w:rsid w:val="00A94318"/>
    <w:rsid w:val="00A9443E"/>
    <w:rsid w:val="00A94BB9"/>
    <w:rsid w:val="00A94C4B"/>
    <w:rsid w:val="00A95CAC"/>
    <w:rsid w:val="00A95DA2"/>
    <w:rsid w:val="00A95E02"/>
    <w:rsid w:val="00A95E23"/>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B35"/>
    <w:rsid w:val="00AA60FF"/>
    <w:rsid w:val="00AA6103"/>
    <w:rsid w:val="00AA62BB"/>
    <w:rsid w:val="00AA6771"/>
    <w:rsid w:val="00AA6A51"/>
    <w:rsid w:val="00AA6B9D"/>
    <w:rsid w:val="00AA6C94"/>
    <w:rsid w:val="00AA6CB6"/>
    <w:rsid w:val="00AA6F67"/>
    <w:rsid w:val="00AA7017"/>
    <w:rsid w:val="00AA7AED"/>
    <w:rsid w:val="00AA7BED"/>
    <w:rsid w:val="00AA7DC8"/>
    <w:rsid w:val="00AB020E"/>
    <w:rsid w:val="00AB02FB"/>
    <w:rsid w:val="00AB03A4"/>
    <w:rsid w:val="00AB0588"/>
    <w:rsid w:val="00AB064D"/>
    <w:rsid w:val="00AB0791"/>
    <w:rsid w:val="00AB07ED"/>
    <w:rsid w:val="00AB087C"/>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76F"/>
    <w:rsid w:val="00AB6901"/>
    <w:rsid w:val="00AB6B60"/>
    <w:rsid w:val="00AB6D86"/>
    <w:rsid w:val="00AB708A"/>
    <w:rsid w:val="00AB709D"/>
    <w:rsid w:val="00AB72E6"/>
    <w:rsid w:val="00AB7493"/>
    <w:rsid w:val="00AB75DC"/>
    <w:rsid w:val="00AB78D1"/>
    <w:rsid w:val="00AC056C"/>
    <w:rsid w:val="00AC06E2"/>
    <w:rsid w:val="00AC09E2"/>
    <w:rsid w:val="00AC0A44"/>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47B"/>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DE5"/>
    <w:rsid w:val="00AE2EBD"/>
    <w:rsid w:val="00AE326C"/>
    <w:rsid w:val="00AE3298"/>
    <w:rsid w:val="00AE3544"/>
    <w:rsid w:val="00AE3A45"/>
    <w:rsid w:val="00AE3B61"/>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FA6"/>
    <w:rsid w:val="00AF2034"/>
    <w:rsid w:val="00AF24C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88"/>
    <w:rsid w:val="00B02289"/>
    <w:rsid w:val="00B02610"/>
    <w:rsid w:val="00B02C16"/>
    <w:rsid w:val="00B02DA0"/>
    <w:rsid w:val="00B02F74"/>
    <w:rsid w:val="00B0314C"/>
    <w:rsid w:val="00B0343C"/>
    <w:rsid w:val="00B03BD1"/>
    <w:rsid w:val="00B03C35"/>
    <w:rsid w:val="00B04538"/>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D0D"/>
    <w:rsid w:val="00B26F47"/>
    <w:rsid w:val="00B272D9"/>
    <w:rsid w:val="00B27524"/>
    <w:rsid w:val="00B2754A"/>
    <w:rsid w:val="00B276D1"/>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BF8"/>
    <w:rsid w:val="00B32EA2"/>
    <w:rsid w:val="00B334C0"/>
    <w:rsid w:val="00B33513"/>
    <w:rsid w:val="00B33600"/>
    <w:rsid w:val="00B33628"/>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AEE"/>
    <w:rsid w:val="00B40AFB"/>
    <w:rsid w:val="00B40C8D"/>
    <w:rsid w:val="00B40F0B"/>
    <w:rsid w:val="00B4116C"/>
    <w:rsid w:val="00B41682"/>
    <w:rsid w:val="00B417D4"/>
    <w:rsid w:val="00B41875"/>
    <w:rsid w:val="00B41B9B"/>
    <w:rsid w:val="00B41DDA"/>
    <w:rsid w:val="00B4242A"/>
    <w:rsid w:val="00B426E8"/>
    <w:rsid w:val="00B42800"/>
    <w:rsid w:val="00B42A2B"/>
    <w:rsid w:val="00B4321B"/>
    <w:rsid w:val="00B43351"/>
    <w:rsid w:val="00B4364B"/>
    <w:rsid w:val="00B4399E"/>
    <w:rsid w:val="00B43CCF"/>
    <w:rsid w:val="00B44352"/>
    <w:rsid w:val="00B44383"/>
    <w:rsid w:val="00B445E0"/>
    <w:rsid w:val="00B44670"/>
    <w:rsid w:val="00B44DC7"/>
    <w:rsid w:val="00B44E39"/>
    <w:rsid w:val="00B44FA0"/>
    <w:rsid w:val="00B4529A"/>
    <w:rsid w:val="00B454C1"/>
    <w:rsid w:val="00B456E3"/>
    <w:rsid w:val="00B45D58"/>
    <w:rsid w:val="00B46114"/>
    <w:rsid w:val="00B46117"/>
    <w:rsid w:val="00B46286"/>
    <w:rsid w:val="00B466B1"/>
    <w:rsid w:val="00B4689E"/>
    <w:rsid w:val="00B46D18"/>
    <w:rsid w:val="00B46E44"/>
    <w:rsid w:val="00B46E98"/>
    <w:rsid w:val="00B46F5B"/>
    <w:rsid w:val="00B47569"/>
    <w:rsid w:val="00B4760B"/>
    <w:rsid w:val="00B477DF"/>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729"/>
    <w:rsid w:val="00B57915"/>
    <w:rsid w:val="00B57D7A"/>
    <w:rsid w:val="00B57E97"/>
    <w:rsid w:val="00B60049"/>
    <w:rsid w:val="00B6052D"/>
    <w:rsid w:val="00B60707"/>
    <w:rsid w:val="00B60933"/>
    <w:rsid w:val="00B60A53"/>
    <w:rsid w:val="00B60E8C"/>
    <w:rsid w:val="00B61B6B"/>
    <w:rsid w:val="00B61BB4"/>
    <w:rsid w:val="00B61CB3"/>
    <w:rsid w:val="00B61D28"/>
    <w:rsid w:val="00B61F49"/>
    <w:rsid w:val="00B62265"/>
    <w:rsid w:val="00B62677"/>
    <w:rsid w:val="00B62ACF"/>
    <w:rsid w:val="00B62BCE"/>
    <w:rsid w:val="00B62C8C"/>
    <w:rsid w:val="00B6305C"/>
    <w:rsid w:val="00B631D3"/>
    <w:rsid w:val="00B63532"/>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11C"/>
    <w:rsid w:val="00B67183"/>
    <w:rsid w:val="00B672AE"/>
    <w:rsid w:val="00B678D2"/>
    <w:rsid w:val="00B67CE7"/>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5B"/>
    <w:rsid w:val="00B81378"/>
    <w:rsid w:val="00B81859"/>
    <w:rsid w:val="00B818FA"/>
    <w:rsid w:val="00B81B19"/>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776"/>
    <w:rsid w:val="00B8592F"/>
    <w:rsid w:val="00B859F9"/>
    <w:rsid w:val="00B85D01"/>
    <w:rsid w:val="00B85D9C"/>
    <w:rsid w:val="00B85F31"/>
    <w:rsid w:val="00B866DE"/>
    <w:rsid w:val="00B8694A"/>
    <w:rsid w:val="00B86DB0"/>
    <w:rsid w:val="00B87312"/>
    <w:rsid w:val="00B876F6"/>
    <w:rsid w:val="00B87703"/>
    <w:rsid w:val="00B878BB"/>
    <w:rsid w:val="00B87CFE"/>
    <w:rsid w:val="00B87D4A"/>
    <w:rsid w:val="00B87F9A"/>
    <w:rsid w:val="00B900FB"/>
    <w:rsid w:val="00B90115"/>
    <w:rsid w:val="00B90472"/>
    <w:rsid w:val="00B908A0"/>
    <w:rsid w:val="00B91574"/>
    <w:rsid w:val="00B91BEF"/>
    <w:rsid w:val="00B91CC7"/>
    <w:rsid w:val="00B91D4C"/>
    <w:rsid w:val="00B91DB6"/>
    <w:rsid w:val="00B91E2F"/>
    <w:rsid w:val="00B927D8"/>
    <w:rsid w:val="00B92858"/>
    <w:rsid w:val="00B92A8A"/>
    <w:rsid w:val="00B92E3B"/>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705"/>
    <w:rsid w:val="00BA275E"/>
    <w:rsid w:val="00BA2B6A"/>
    <w:rsid w:val="00BA2E2D"/>
    <w:rsid w:val="00BA3067"/>
    <w:rsid w:val="00BA31FC"/>
    <w:rsid w:val="00BA3219"/>
    <w:rsid w:val="00BA3727"/>
    <w:rsid w:val="00BA3867"/>
    <w:rsid w:val="00BA3897"/>
    <w:rsid w:val="00BA3961"/>
    <w:rsid w:val="00BA3E8C"/>
    <w:rsid w:val="00BA4559"/>
    <w:rsid w:val="00BA46A1"/>
    <w:rsid w:val="00BA4962"/>
    <w:rsid w:val="00BA4B8B"/>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934"/>
    <w:rsid w:val="00BB49FB"/>
    <w:rsid w:val="00BB4AB9"/>
    <w:rsid w:val="00BB4E83"/>
    <w:rsid w:val="00BB4FD4"/>
    <w:rsid w:val="00BB4FF7"/>
    <w:rsid w:val="00BB5C95"/>
    <w:rsid w:val="00BB5D18"/>
    <w:rsid w:val="00BB5DA3"/>
    <w:rsid w:val="00BB6088"/>
    <w:rsid w:val="00BB624E"/>
    <w:rsid w:val="00BB62AA"/>
    <w:rsid w:val="00BB6E70"/>
    <w:rsid w:val="00BB7016"/>
    <w:rsid w:val="00BB749C"/>
    <w:rsid w:val="00BB7780"/>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308C"/>
    <w:rsid w:val="00BE3223"/>
    <w:rsid w:val="00BE334D"/>
    <w:rsid w:val="00BE347A"/>
    <w:rsid w:val="00BE3A83"/>
    <w:rsid w:val="00BE3AF5"/>
    <w:rsid w:val="00BE3D71"/>
    <w:rsid w:val="00BE3D95"/>
    <w:rsid w:val="00BE43D0"/>
    <w:rsid w:val="00BE474B"/>
    <w:rsid w:val="00BE47F9"/>
    <w:rsid w:val="00BE48B0"/>
    <w:rsid w:val="00BE4AB4"/>
    <w:rsid w:val="00BE4BE8"/>
    <w:rsid w:val="00BE4D68"/>
    <w:rsid w:val="00BE5255"/>
    <w:rsid w:val="00BE5347"/>
    <w:rsid w:val="00BE5497"/>
    <w:rsid w:val="00BE5B76"/>
    <w:rsid w:val="00BE5BA6"/>
    <w:rsid w:val="00BE5C1B"/>
    <w:rsid w:val="00BE6178"/>
    <w:rsid w:val="00BE61D5"/>
    <w:rsid w:val="00BE62E6"/>
    <w:rsid w:val="00BE6325"/>
    <w:rsid w:val="00BE675D"/>
    <w:rsid w:val="00BE6A9B"/>
    <w:rsid w:val="00BE6CED"/>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31F6"/>
    <w:rsid w:val="00BF35DC"/>
    <w:rsid w:val="00BF3693"/>
    <w:rsid w:val="00BF3CBB"/>
    <w:rsid w:val="00BF3E30"/>
    <w:rsid w:val="00BF40FC"/>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F5"/>
    <w:rsid w:val="00BF7747"/>
    <w:rsid w:val="00BF7DB2"/>
    <w:rsid w:val="00BF7DCB"/>
    <w:rsid w:val="00BF7E03"/>
    <w:rsid w:val="00BF7E4D"/>
    <w:rsid w:val="00BF7E8B"/>
    <w:rsid w:val="00C000EE"/>
    <w:rsid w:val="00C0037E"/>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C81"/>
    <w:rsid w:val="00C10D28"/>
    <w:rsid w:val="00C11685"/>
    <w:rsid w:val="00C11857"/>
    <w:rsid w:val="00C11ABE"/>
    <w:rsid w:val="00C11FCE"/>
    <w:rsid w:val="00C12461"/>
    <w:rsid w:val="00C12988"/>
    <w:rsid w:val="00C129AD"/>
    <w:rsid w:val="00C12AFA"/>
    <w:rsid w:val="00C12E3B"/>
    <w:rsid w:val="00C12F59"/>
    <w:rsid w:val="00C12FC8"/>
    <w:rsid w:val="00C130FE"/>
    <w:rsid w:val="00C13464"/>
    <w:rsid w:val="00C13704"/>
    <w:rsid w:val="00C13834"/>
    <w:rsid w:val="00C13843"/>
    <w:rsid w:val="00C13861"/>
    <w:rsid w:val="00C13862"/>
    <w:rsid w:val="00C13FCA"/>
    <w:rsid w:val="00C14665"/>
    <w:rsid w:val="00C1469F"/>
    <w:rsid w:val="00C14BC5"/>
    <w:rsid w:val="00C14C1A"/>
    <w:rsid w:val="00C14F91"/>
    <w:rsid w:val="00C152F2"/>
    <w:rsid w:val="00C153C6"/>
    <w:rsid w:val="00C155A0"/>
    <w:rsid w:val="00C157F0"/>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3024C"/>
    <w:rsid w:val="00C30C10"/>
    <w:rsid w:val="00C31469"/>
    <w:rsid w:val="00C314B2"/>
    <w:rsid w:val="00C31662"/>
    <w:rsid w:val="00C31918"/>
    <w:rsid w:val="00C31CF2"/>
    <w:rsid w:val="00C32174"/>
    <w:rsid w:val="00C32333"/>
    <w:rsid w:val="00C323B7"/>
    <w:rsid w:val="00C325AF"/>
    <w:rsid w:val="00C32BDC"/>
    <w:rsid w:val="00C32DEE"/>
    <w:rsid w:val="00C32F04"/>
    <w:rsid w:val="00C33016"/>
    <w:rsid w:val="00C3314A"/>
    <w:rsid w:val="00C331BF"/>
    <w:rsid w:val="00C331F0"/>
    <w:rsid w:val="00C3330D"/>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67B"/>
    <w:rsid w:val="00C40744"/>
    <w:rsid w:val="00C408E0"/>
    <w:rsid w:val="00C40BCF"/>
    <w:rsid w:val="00C411B7"/>
    <w:rsid w:val="00C4137D"/>
    <w:rsid w:val="00C41681"/>
    <w:rsid w:val="00C4168B"/>
    <w:rsid w:val="00C416A9"/>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514A"/>
    <w:rsid w:val="00C45345"/>
    <w:rsid w:val="00C45417"/>
    <w:rsid w:val="00C45490"/>
    <w:rsid w:val="00C455B0"/>
    <w:rsid w:val="00C455BC"/>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C97"/>
    <w:rsid w:val="00C5231C"/>
    <w:rsid w:val="00C523AE"/>
    <w:rsid w:val="00C52615"/>
    <w:rsid w:val="00C52791"/>
    <w:rsid w:val="00C52CE9"/>
    <w:rsid w:val="00C52EC1"/>
    <w:rsid w:val="00C53362"/>
    <w:rsid w:val="00C5358F"/>
    <w:rsid w:val="00C53B4F"/>
    <w:rsid w:val="00C5416E"/>
    <w:rsid w:val="00C54243"/>
    <w:rsid w:val="00C54274"/>
    <w:rsid w:val="00C5460B"/>
    <w:rsid w:val="00C5465D"/>
    <w:rsid w:val="00C55184"/>
    <w:rsid w:val="00C5518C"/>
    <w:rsid w:val="00C55343"/>
    <w:rsid w:val="00C55F9E"/>
    <w:rsid w:val="00C55FCC"/>
    <w:rsid w:val="00C55FE5"/>
    <w:rsid w:val="00C56004"/>
    <w:rsid w:val="00C56245"/>
    <w:rsid w:val="00C56445"/>
    <w:rsid w:val="00C5684A"/>
    <w:rsid w:val="00C56BBD"/>
    <w:rsid w:val="00C56D55"/>
    <w:rsid w:val="00C570C1"/>
    <w:rsid w:val="00C57C23"/>
    <w:rsid w:val="00C57D66"/>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F9"/>
    <w:rsid w:val="00C65B6B"/>
    <w:rsid w:val="00C65D6B"/>
    <w:rsid w:val="00C660EB"/>
    <w:rsid w:val="00C66150"/>
    <w:rsid w:val="00C66163"/>
    <w:rsid w:val="00C6630B"/>
    <w:rsid w:val="00C6683F"/>
    <w:rsid w:val="00C66D39"/>
    <w:rsid w:val="00C671F4"/>
    <w:rsid w:val="00C67347"/>
    <w:rsid w:val="00C6748E"/>
    <w:rsid w:val="00C674D9"/>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E1"/>
    <w:rsid w:val="00C71C42"/>
    <w:rsid w:val="00C71D26"/>
    <w:rsid w:val="00C71E64"/>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52"/>
    <w:rsid w:val="00C751A3"/>
    <w:rsid w:val="00C7522B"/>
    <w:rsid w:val="00C75EB5"/>
    <w:rsid w:val="00C76381"/>
    <w:rsid w:val="00C766F3"/>
    <w:rsid w:val="00C76908"/>
    <w:rsid w:val="00C76B8B"/>
    <w:rsid w:val="00C76CBE"/>
    <w:rsid w:val="00C76F04"/>
    <w:rsid w:val="00C7703D"/>
    <w:rsid w:val="00C7758E"/>
    <w:rsid w:val="00C778F1"/>
    <w:rsid w:val="00C77BE2"/>
    <w:rsid w:val="00C77C3C"/>
    <w:rsid w:val="00C77D07"/>
    <w:rsid w:val="00C801FD"/>
    <w:rsid w:val="00C80205"/>
    <w:rsid w:val="00C803AF"/>
    <w:rsid w:val="00C80EB2"/>
    <w:rsid w:val="00C80EFB"/>
    <w:rsid w:val="00C81557"/>
    <w:rsid w:val="00C8156F"/>
    <w:rsid w:val="00C81710"/>
    <w:rsid w:val="00C8185F"/>
    <w:rsid w:val="00C81940"/>
    <w:rsid w:val="00C81AD5"/>
    <w:rsid w:val="00C81B49"/>
    <w:rsid w:val="00C81ECC"/>
    <w:rsid w:val="00C823FD"/>
    <w:rsid w:val="00C82AB1"/>
    <w:rsid w:val="00C82C04"/>
    <w:rsid w:val="00C831BF"/>
    <w:rsid w:val="00C832F0"/>
    <w:rsid w:val="00C835A9"/>
    <w:rsid w:val="00C83D28"/>
    <w:rsid w:val="00C83E60"/>
    <w:rsid w:val="00C84576"/>
    <w:rsid w:val="00C846CD"/>
    <w:rsid w:val="00C84732"/>
    <w:rsid w:val="00C847FD"/>
    <w:rsid w:val="00C85144"/>
    <w:rsid w:val="00C851DC"/>
    <w:rsid w:val="00C85767"/>
    <w:rsid w:val="00C85860"/>
    <w:rsid w:val="00C85D85"/>
    <w:rsid w:val="00C85ED3"/>
    <w:rsid w:val="00C85F0C"/>
    <w:rsid w:val="00C86008"/>
    <w:rsid w:val="00C86030"/>
    <w:rsid w:val="00C86177"/>
    <w:rsid w:val="00C86276"/>
    <w:rsid w:val="00C8656C"/>
    <w:rsid w:val="00C86739"/>
    <w:rsid w:val="00C867B0"/>
    <w:rsid w:val="00C86971"/>
    <w:rsid w:val="00C86B57"/>
    <w:rsid w:val="00C86B6B"/>
    <w:rsid w:val="00C86E3D"/>
    <w:rsid w:val="00C86F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B36"/>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7F7"/>
    <w:rsid w:val="00CD282E"/>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EC4"/>
    <w:rsid w:val="00CE1019"/>
    <w:rsid w:val="00CE138D"/>
    <w:rsid w:val="00CE13C5"/>
    <w:rsid w:val="00CE1623"/>
    <w:rsid w:val="00CE1AD4"/>
    <w:rsid w:val="00CE1B61"/>
    <w:rsid w:val="00CE20CE"/>
    <w:rsid w:val="00CE20FF"/>
    <w:rsid w:val="00CE2110"/>
    <w:rsid w:val="00CE2295"/>
    <w:rsid w:val="00CE2334"/>
    <w:rsid w:val="00CE24F4"/>
    <w:rsid w:val="00CE261C"/>
    <w:rsid w:val="00CE29CE"/>
    <w:rsid w:val="00CE2F3E"/>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DEE"/>
    <w:rsid w:val="00CF44C8"/>
    <w:rsid w:val="00CF45C9"/>
    <w:rsid w:val="00CF4AE5"/>
    <w:rsid w:val="00CF4DDB"/>
    <w:rsid w:val="00CF5205"/>
    <w:rsid w:val="00CF5AB3"/>
    <w:rsid w:val="00CF6115"/>
    <w:rsid w:val="00CF6494"/>
    <w:rsid w:val="00CF651A"/>
    <w:rsid w:val="00CF6839"/>
    <w:rsid w:val="00CF68B4"/>
    <w:rsid w:val="00CF68E5"/>
    <w:rsid w:val="00CF69DC"/>
    <w:rsid w:val="00CF6BA1"/>
    <w:rsid w:val="00CF6FEB"/>
    <w:rsid w:val="00CF70CB"/>
    <w:rsid w:val="00CF72B7"/>
    <w:rsid w:val="00CF77CA"/>
    <w:rsid w:val="00CF77CC"/>
    <w:rsid w:val="00CF7A14"/>
    <w:rsid w:val="00CF7C1C"/>
    <w:rsid w:val="00CF7C2C"/>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E9A"/>
    <w:rsid w:val="00D14209"/>
    <w:rsid w:val="00D1456C"/>
    <w:rsid w:val="00D14CD2"/>
    <w:rsid w:val="00D14D3A"/>
    <w:rsid w:val="00D14F51"/>
    <w:rsid w:val="00D14FB3"/>
    <w:rsid w:val="00D15006"/>
    <w:rsid w:val="00D1529A"/>
    <w:rsid w:val="00D15903"/>
    <w:rsid w:val="00D15BB5"/>
    <w:rsid w:val="00D15E75"/>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FF8"/>
    <w:rsid w:val="00D450F9"/>
    <w:rsid w:val="00D4536E"/>
    <w:rsid w:val="00D454D6"/>
    <w:rsid w:val="00D45530"/>
    <w:rsid w:val="00D4588C"/>
    <w:rsid w:val="00D459EC"/>
    <w:rsid w:val="00D45B4C"/>
    <w:rsid w:val="00D45CE8"/>
    <w:rsid w:val="00D45F07"/>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A3C"/>
    <w:rsid w:val="00D51BEA"/>
    <w:rsid w:val="00D51FF4"/>
    <w:rsid w:val="00D52064"/>
    <w:rsid w:val="00D523EE"/>
    <w:rsid w:val="00D5278A"/>
    <w:rsid w:val="00D5287D"/>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1727"/>
    <w:rsid w:val="00D618D3"/>
    <w:rsid w:val="00D6198A"/>
    <w:rsid w:val="00D61AC7"/>
    <w:rsid w:val="00D61C5B"/>
    <w:rsid w:val="00D61C93"/>
    <w:rsid w:val="00D61DAC"/>
    <w:rsid w:val="00D62230"/>
    <w:rsid w:val="00D62683"/>
    <w:rsid w:val="00D62A4D"/>
    <w:rsid w:val="00D62DB9"/>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FF4"/>
    <w:rsid w:val="00D66056"/>
    <w:rsid w:val="00D6631B"/>
    <w:rsid w:val="00D6632F"/>
    <w:rsid w:val="00D665D7"/>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67E"/>
    <w:rsid w:val="00D72CC6"/>
    <w:rsid w:val="00D72F3B"/>
    <w:rsid w:val="00D73045"/>
    <w:rsid w:val="00D731A0"/>
    <w:rsid w:val="00D732A6"/>
    <w:rsid w:val="00D73561"/>
    <w:rsid w:val="00D73623"/>
    <w:rsid w:val="00D73E49"/>
    <w:rsid w:val="00D73FD0"/>
    <w:rsid w:val="00D740D1"/>
    <w:rsid w:val="00D745D4"/>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D91"/>
    <w:rsid w:val="00D86145"/>
    <w:rsid w:val="00D86179"/>
    <w:rsid w:val="00D8663C"/>
    <w:rsid w:val="00D86B06"/>
    <w:rsid w:val="00D86BE6"/>
    <w:rsid w:val="00D873DE"/>
    <w:rsid w:val="00D876E6"/>
    <w:rsid w:val="00D87935"/>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35AE"/>
    <w:rsid w:val="00D938E2"/>
    <w:rsid w:val="00D9392B"/>
    <w:rsid w:val="00D93DD6"/>
    <w:rsid w:val="00D93E47"/>
    <w:rsid w:val="00D945FF"/>
    <w:rsid w:val="00D948A0"/>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4162"/>
    <w:rsid w:val="00DB41A0"/>
    <w:rsid w:val="00DB436C"/>
    <w:rsid w:val="00DB47B4"/>
    <w:rsid w:val="00DB493F"/>
    <w:rsid w:val="00DB4961"/>
    <w:rsid w:val="00DB4B6D"/>
    <w:rsid w:val="00DB4ED4"/>
    <w:rsid w:val="00DB524D"/>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D09"/>
    <w:rsid w:val="00DC2D9C"/>
    <w:rsid w:val="00DC33AD"/>
    <w:rsid w:val="00DC3989"/>
    <w:rsid w:val="00DC4169"/>
    <w:rsid w:val="00DC45C2"/>
    <w:rsid w:val="00DC4796"/>
    <w:rsid w:val="00DC4CCF"/>
    <w:rsid w:val="00DC4EEF"/>
    <w:rsid w:val="00DC547D"/>
    <w:rsid w:val="00DC5591"/>
    <w:rsid w:val="00DC56A0"/>
    <w:rsid w:val="00DC5723"/>
    <w:rsid w:val="00DC57E6"/>
    <w:rsid w:val="00DC58FD"/>
    <w:rsid w:val="00DC5B6D"/>
    <w:rsid w:val="00DC5E99"/>
    <w:rsid w:val="00DC60B5"/>
    <w:rsid w:val="00DC62BC"/>
    <w:rsid w:val="00DC67C4"/>
    <w:rsid w:val="00DC6ED9"/>
    <w:rsid w:val="00DC730F"/>
    <w:rsid w:val="00DC73EB"/>
    <w:rsid w:val="00DC7C47"/>
    <w:rsid w:val="00DC7DBE"/>
    <w:rsid w:val="00DC7EC4"/>
    <w:rsid w:val="00DD01F2"/>
    <w:rsid w:val="00DD07AC"/>
    <w:rsid w:val="00DD0ABF"/>
    <w:rsid w:val="00DD0E46"/>
    <w:rsid w:val="00DD0EB7"/>
    <w:rsid w:val="00DD1491"/>
    <w:rsid w:val="00DD1A9E"/>
    <w:rsid w:val="00DD2098"/>
    <w:rsid w:val="00DD25AF"/>
    <w:rsid w:val="00DD25D3"/>
    <w:rsid w:val="00DD29AA"/>
    <w:rsid w:val="00DD2D45"/>
    <w:rsid w:val="00DD2DE7"/>
    <w:rsid w:val="00DD2F2C"/>
    <w:rsid w:val="00DD34E9"/>
    <w:rsid w:val="00DD390F"/>
    <w:rsid w:val="00DD3C0C"/>
    <w:rsid w:val="00DD3C1B"/>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D6A"/>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D79"/>
    <w:rsid w:val="00DF4FE1"/>
    <w:rsid w:val="00DF5577"/>
    <w:rsid w:val="00DF5581"/>
    <w:rsid w:val="00DF590F"/>
    <w:rsid w:val="00DF5C8A"/>
    <w:rsid w:val="00DF5F1D"/>
    <w:rsid w:val="00DF5F33"/>
    <w:rsid w:val="00DF702E"/>
    <w:rsid w:val="00DF734D"/>
    <w:rsid w:val="00DF7394"/>
    <w:rsid w:val="00DF7442"/>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CF"/>
    <w:rsid w:val="00E027E3"/>
    <w:rsid w:val="00E027E6"/>
    <w:rsid w:val="00E02DE7"/>
    <w:rsid w:val="00E02F93"/>
    <w:rsid w:val="00E03064"/>
    <w:rsid w:val="00E030AF"/>
    <w:rsid w:val="00E033A5"/>
    <w:rsid w:val="00E033D9"/>
    <w:rsid w:val="00E035DE"/>
    <w:rsid w:val="00E03D8F"/>
    <w:rsid w:val="00E03E6E"/>
    <w:rsid w:val="00E0441D"/>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267"/>
    <w:rsid w:val="00E20274"/>
    <w:rsid w:val="00E206F5"/>
    <w:rsid w:val="00E20794"/>
    <w:rsid w:val="00E207AC"/>
    <w:rsid w:val="00E2086B"/>
    <w:rsid w:val="00E2115B"/>
    <w:rsid w:val="00E2141F"/>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73C"/>
    <w:rsid w:val="00E41AF7"/>
    <w:rsid w:val="00E41BD3"/>
    <w:rsid w:val="00E41E92"/>
    <w:rsid w:val="00E4229E"/>
    <w:rsid w:val="00E42975"/>
    <w:rsid w:val="00E42A15"/>
    <w:rsid w:val="00E42CB8"/>
    <w:rsid w:val="00E43077"/>
    <w:rsid w:val="00E430D5"/>
    <w:rsid w:val="00E43185"/>
    <w:rsid w:val="00E4336F"/>
    <w:rsid w:val="00E435F7"/>
    <w:rsid w:val="00E43671"/>
    <w:rsid w:val="00E437E9"/>
    <w:rsid w:val="00E439C0"/>
    <w:rsid w:val="00E43C7D"/>
    <w:rsid w:val="00E43D5A"/>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48F"/>
    <w:rsid w:val="00E574ED"/>
    <w:rsid w:val="00E57582"/>
    <w:rsid w:val="00E60726"/>
    <w:rsid w:val="00E608BE"/>
    <w:rsid w:val="00E60E0C"/>
    <w:rsid w:val="00E614CD"/>
    <w:rsid w:val="00E6167F"/>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641"/>
    <w:rsid w:val="00E646FE"/>
    <w:rsid w:val="00E647F4"/>
    <w:rsid w:val="00E64E30"/>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1388"/>
    <w:rsid w:val="00E71995"/>
    <w:rsid w:val="00E71ADE"/>
    <w:rsid w:val="00E71AEB"/>
    <w:rsid w:val="00E71B1A"/>
    <w:rsid w:val="00E71C68"/>
    <w:rsid w:val="00E7223B"/>
    <w:rsid w:val="00E72367"/>
    <w:rsid w:val="00E7251F"/>
    <w:rsid w:val="00E7269C"/>
    <w:rsid w:val="00E726C9"/>
    <w:rsid w:val="00E72A1B"/>
    <w:rsid w:val="00E72EE8"/>
    <w:rsid w:val="00E73149"/>
    <w:rsid w:val="00E733F7"/>
    <w:rsid w:val="00E73678"/>
    <w:rsid w:val="00E73816"/>
    <w:rsid w:val="00E73899"/>
    <w:rsid w:val="00E7414D"/>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DFB"/>
    <w:rsid w:val="00E76E1D"/>
    <w:rsid w:val="00E770E4"/>
    <w:rsid w:val="00E7713E"/>
    <w:rsid w:val="00E7725B"/>
    <w:rsid w:val="00E77787"/>
    <w:rsid w:val="00E7795B"/>
    <w:rsid w:val="00E77989"/>
    <w:rsid w:val="00E804DD"/>
    <w:rsid w:val="00E80552"/>
    <w:rsid w:val="00E80554"/>
    <w:rsid w:val="00E80949"/>
    <w:rsid w:val="00E809F7"/>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658F"/>
    <w:rsid w:val="00E87139"/>
    <w:rsid w:val="00E87194"/>
    <w:rsid w:val="00E87360"/>
    <w:rsid w:val="00E87589"/>
    <w:rsid w:val="00E876CD"/>
    <w:rsid w:val="00E87988"/>
    <w:rsid w:val="00E87D71"/>
    <w:rsid w:val="00E90054"/>
    <w:rsid w:val="00E903C1"/>
    <w:rsid w:val="00E903C7"/>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9C"/>
    <w:rsid w:val="00EA2A00"/>
    <w:rsid w:val="00EA2AE1"/>
    <w:rsid w:val="00EA2D9C"/>
    <w:rsid w:val="00EA2FDE"/>
    <w:rsid w:val="00EA309B"/>
    <w:rsid w:val="00EA30BF"/>
    <w:rsid w:val="00EA33D2"/>
    <w:rsid w:val="00EA340B"/>
    <w:rsid w:val="00EA35A1"/>
    <w:rsid w:val="00EA4033"/>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739C"/>
    <w:rsid w:val="00EA77E5"/>
    <w:rsid w:val="00EA798B"/>
    <w:rsid w:val="00EA79B8"/>
    <w:rsid w:val="00EA7E23"/>
    <w:rsid w:val="00EB0131"/>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679"/>
    <w:rsid w:val="00EB376A"/>
    <w:rsid w:val="00EB399B"/>
    <w:rsid w:val="00EB3D61"/>
    <w:rsid w:val="00EB3E39"/>
    <w:rsid w:val="00EB3E7D"/>
    <w:rsid w:val="00EB406F"/>
    <w:rsid w:val="00EB4108"/>
    <w:rsid w:val="00EB4280"/>
    <w:rsid w:val="00EB4711"/>
    <w:rsid w:val="00EB4A32"/>
    <w:rsid w:val="00EB4A6C"/>
    <w:rsid w:val="00EB506F"/>
    <w:rsid w:val="00EB52DC"/>
    <w:rsid w:val="00EB55B4"/>
    <w:rsid w:val="00EB571D"/>
    <w:rsid w:val="00EB5D60"/>
    <w:rsid w:val="00EB6383"/>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307"/>
    <w:rsid w:val="00EC2582"/>
    <w:rsid w:val="00EC272D"/>
    <w:rsid w:val="00EC2DD3"/>
    <w:rsid w:val="00EC30A3"/>
    <w:rsid w:val="00EC32F5"/>
    <w:rsid w:val="00EC352E"/>
    <w:rsid w:val="00EC36F8"/>
    <w:rsid w:val="00EC3C38"/>
    <w:rsid w:val="00EC3D79"/>
    <w:rsid w:val="00EC3F5D"/>
    <w:rsid w:val="00EC3FA8"/>
    <w:rsid w:val="00EC407F"/>
    <w:rsid w:val="00EC4124"/>
    <w:rsid w:val="00EC48DA"/>
    <w:rsid w:val="00EC4D71"/>
    <w:rsid w:val="00EC50E2"/>
    <w:rsid w:val="00EC522F"/>
    <w:rsid w:val="00EC53E1"/>
    <w:rsid w:val="00EC5400"/>
    <w:rsid w:val="00EC5601"/>
    <w:rsid w:val="00EC594B"/>
    <w:rsid w:val="00EC5AA7"/>
    <w:rsid w:val="00EC5EB9"/>
    <w:rsid w:val="00EC607B"/>
    <w:rsid w:val="00EC63B2"/>
    <w:rsid w:val="00EC6570"/>
    <w:rsid w:val="00EC68AF"/>
    <w:rsid w:val="00EC6A52"/>
    <w:rsid w:val="00EC6BE4"/>
    <w:rsid w:val="00EC6F1F"/>
    <w:rsid w:val="00EC6F25"/>
    <w:rsid w:val="00EC71B6"/>
    <w:rsid w:val="00EC750E"/>
    <w:rsid w:val="00EC7578"/>
    <w:rsid w:val="00EC75A5"/>
    <w:rsid w:val="00EC7620"/>
    <w:rsid w:val="00EC77C4"/>
    <w:rsid w:val="00EC7835"/>
    <w:rsid w:val="00EC7BD7"/>
    <w:rsid w:val="00EC7E6F"/>
    <w:rsid w:val="00ED0293"/>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2C7"/>
    <w:rsid w:val="00EE1B0A"/>
    <w:rsid w:val="00EE1B6E"/>
    <w:rsid w:val="00EE1CCE"/>
    <w:rsid w:val="00EE1F7E"/>
    <w:rsid w:val="00EE2141"/>
    <w:rsid w:val="00EE23C7"/>
    <w:rsid w:val="00EE2518"/>
    <w:rsid w:val="00EE272E"/>
    <w:rsid w:val="00EE294D"/>
    <w:rsid w:val="00EE2E8B"/>
    <w:rsid w:val="00EE2F3A"/>
    <w:rsid w:val="00EE3244"/>
    <w:rsid w:val="00EE32EF"/>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CB"/>
    <w:rsid w:val="00EF44F1"/>
    <w:rsid w:val="00EF453A"/>
    <w:rsid w:val="00EF4880"/>
    <w:rsid w:val="00EF4D54"/>
    <w:rsid w:val="00EF4F40"/>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D22"/>
    <w:rsid w:val="00F04EE7"/>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36"/>
    <w:rsid w:val="00F0787F"/>
    <w:rsid w:val="00F07F31"/>
    <w:rsid w:val="00F1012E"/>
    <w:rsid w:val="00F1079B"/>
    <w:rsid w:val="00F109D1"/>
    <w:rsid w:val="00F10D24"/>
    <w:rsid w:val="00F10D6D"/>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956"/>
    <w:rsid w:val="00F14A35"/>
    <w:rsid w:val="00F14B91"/>
    <w:rsid w:val="00F14FC7"/>
    <w:rsid w:val="00F15121"/>
    <w:rsid w:val="00F1512B"/>
    <w:rsid w:val="00F152DB"/>
    <w:rsid w:val="00F1532B"/>
    <w:rsid w:val="00F1534F"/>
    <w:rsid w:val="00F155AC"/>
    <w:rsid w:val="00F15E56"/>
    <w:rsid w:val="00F164E5"/>
    <w:rsid w:val="00F165C3"/>
    <w:rsid w:val="00F168A9"/>
    <w:rsid w:val="00F16F95"/>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FF"/>
    <w:rsid w:val="00F2507F"/>
    <w:rsid w:val="00F25133"/>
    <w:rsid w:val="00F253CD"/>
    <w:rsid w:val="00F2542F"/>
    <w:rsid w:val="00F255DB"/>
    <w:rsid w:val="00F2566F"/>
    <w:rsid w:val="00F259AF"/>
    <w:rsid w:val="00F25A01"/>
    <w:rsid w:val="00F25A2D"/>
    <w:rsid w:val="00F25CEB"/>
    <w:rsid w:val="00F25D9E"/>
    <w:rsid w:val="00F260BD"/>
    <w:rsid w:val="00F261EC"/>
    <w:rsid w:val="00F2642A"/>
    <w:rsid w:val="00F2642C"/>
    <w:rsid w:val="00F2667C"/>
    <w:rsid w:val="00F26852"/>
    <w:rsid w:val="00F26EFD"/>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325"/>
    <w:rsid w:val="00F32539"/>
    <w:rsid w:val="00F3292B"/>
    <w:rsid w:val="00F32CAF"/>
    <w:rsid w:val="00F32DE0"/>
    <w:rsid w:val="00F3341E"/>
    <w:rsid w:val="00F335E3"/>
    <w:rsid w:val="00F33735"/>
    <w:rsid w:val="00F3399F"/>
    <w:rsid w:val="00F33F64"/>
    <w:rsid w:val="00F34037"/>
    <w:rsid w:val="00F34053"/>
    <w:rsid w:val="00F34C18"/>
    <w:rsid w:val="00F34DDD"/>
    <w:rsid w:val="00F35C85"/>
    <w:rsid w:val="00F35EAB"/>
    <w:rsid w:val="00F35EDD"/>
    <w:rsid w:val="00F35FD5"/>
    <w:rsid w:val="00F36121"/>
    <w:rsid w:val="00F36625"/>
    <w:rsid w:val="00F36F70"/>
    <w:rsid w:val="00F37ADF"/>
    <w:rsid w:val="00F37B35"/>
    <w:rsid w:val="00F37D41"/>
    <w:rsid w:val="00F37ECB"/>
    <w:rsid w:val="00F40358"/>
    <w:rsid w:val="00F404A6"/>
    <w:rsid w:val="00F407F5"/>
    <w:rsid w:val="00F40B3C"/>
    <w:rsid w:val="00F41172"/>
    <w:rsid w:val="00F411B8"/>
    <w:rsid w:val="00F41326"/>
    <w:rsid w:val="00F41363"/>
    <w:rsid w:val="00F41673"/>
    <w:rsid w:val="00F418BA"/>
    <w:rsid w:val="00F41A8B"/>
    <w:rsid w:val="00F42446"/>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1F09"/>
    <w:rsid w:val="00F52204"/>
    <w:rsid w:val="00F5251D"/>
    <w:rsid w:val="00F527D9"/>
    <w:rsid w:val="00F528F9"/>
    <w:rsid w:val="00F52ADB"/>
    <w:rsid w:val="00F52E16"/>
    <w:rsid w:val="00F52FB3"/>
    <w:rsid w:val="00F537B3"/>
    <w:rsid w:val="00F53879"/>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1D6"/>
    <w:rsid w:val="00F60401"/>
    <w:rsid w:val="00F60521"/>
    <w:rsid w:val="00F60B56"/>
    <w:rsid w:val="00F60C85"/>
    <w:rsid w:val="00F60C8C"/>
    <w:rsid w:val="00F60D0B"/>
    <w:rsid w:val="00F60EF2"/>
    <w:rsid w:val="00F60F7D"/>
    <w:rsid w:val="00F6119D"/>
    <w:rsid w:val="00F613F5"/>
    <w:rsid w:val="00F6146C"/>
    <w:rsid w:val="00F614AD"/>
    <w:rsid w:val="00F61CAB"/>
    <w:rsid w:val="00F61D35"/>
    <w:rsid w:val="00F622B4"/>
    <w:rsid w:val="00F62EDD"/>
    <w:rsid w:val="00F63055"/>
    <w:rsid w:val="00F6356B"/>
    <w:rsid w:val="00F63717"/>
    <w:rsid w:val="00F63BAE"/>
    <w:rsid w:val="00F63F0D"/>
    <w:rsid w:val="00F64231"/>
    <w:rsid w:val="00F6443A"/>
    <w:rsid w:val="00F644D5"/>
    <w:rsid w:val="00F646D0"/>
    <w:rsid w:val="00F64B3C"/>
    <w:rsid w:val="00F64DA3"/>
    <w:rsid w:val="00F64DBF"/>
    <w:rsid w:val="00F64DDB"/>
    <w:rsid w:val="00F65002"/>
    <w:rsid w:val="00F654A4"/>
    <w:rsid w:val="00F65649"/>
    <w:rsid w:val="00F65BF0"/>
    <w:rsid w:val="00F66186"/>
    <w:rsid w:val="00F66238"/>
    <w:rsid w:val="00F66C92"/>
    <w:rsid w:val="00F66F67"/>
    <w:rsid w:val="00F67250"/>
    <w:rsid w:val="00F67273"/>
    <w:rsid w:val="00F67294"/>
    <w:rsid w:val="00F67655"/>
    <w:rsid w:val="00F6769D"/>
    <w:rsid w:val="00F67829"/>
    <w:rsid w:val="00F67917"/>
    <w:rsid w:val="00F67FEB"/>
    <w:rsid w:val="00F70088"/>
    <w:rsid w:val="00F70447"/>
    <w:rsid w:val="00F706AF"/>
    <w:rsid w:val="00F70FB4"/>
    <w:rsid w:val="00F71064"/>
    <w:rsid w:val="00F7114D"/>
    <w:rsid w:val="00F71482"/>
    <w:rsid w:val="00F71523"/>
    <w:rsid w:val="00F71529"/>
    <w:rsid w:val="00F715E5"/>
    <w:rsid w:val="00F71D71"/>
    <w:rsid w:val="00F71EE2"/>
    <w:rsid w:val="00F721BA"/>
    <w:rsid w:val="00F726C7"/>
    <w:rsid w:val="00F72775"/>
    <w:rsid w:val="00F72E10"/>
    <w:rsid w:val="00F72EDF"/>
    <w:rsid w:val="00F731BD"/>
    <w:rsid w:val="00F7341B"/>
    <w:rsid w:val="00F735EC"/>
    <w:rsid w:val="00F74497"/>
    <w:rsid w:val="00F74A04"/>
    <w:rsid w:val="00F74B87"/>
    <w:rsid w:val="00F74E9F"/>
    <w:rsid w:val="00F751A2"/>
    <w:rsid w:val="00F75279"/>
    <w:rsid w:val="00F7537F"/>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D9"/>
    <w:rsid w:val="00F9333D"/>
    <w:rsid w:val="00F933CC"/>
    <w:rsid w:val="00F935F4"/>
    <w:rsid w:val="00F94064"/>
    <w:rsid w:val="00F94125"/>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3E3"/>
    <w:rsid w:val="00FA493D"/>
    <w:rsid w:val="00FA4A32"/>
    <w:rsid w:val="00FA4A44"/>
    <w:rsid w:val="00FA4B03"/>
    <w:rsid w:val="00FA521A"/>
    <w:rsid w:val="00FA59F2"/>
    <w:rsid w:val="00FA5AC6"/>
    <w:rsid w:val="00FA5BC3"/>
    <w:rsid w:val="00FA6201"/>
    <w:rsid w:val="00FA6407"/>
    <w:rsid w:val="00FA6B0D"/>
    <w:rsid w:val="00FA6E34"/>
    <w:rsid w:val="00FA6EDD"/>
    <w:rsid w:val="00FA70A5"/>
    <w:rsid w:val="00FA749C"/>
    <w:rsid w:val="00FA781F"/>
    <w:rsid w:val="00FA78F8"/>
    <w:rsid w:val="00FA79E3"/>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E64"/>
    <w:rsid w:val="00FB5338"/>
    <w:rsid w:val="00FB5587"/>
    <w:rsid w:val="00FB562C"/>
    <w:rsid w:val="00FB5E99"/>
    <w:rsid w:val="00FB5FAC"/>
    <w:rsid w:val="00FB6151"/>
    <w:rsid w:val="00FB616D"/>
    <w:rsid w:val="00FB62E4"/>
    <w:rsid w:val="00FB66FF"/>
    <w:rsid w:val="00FB70B7"/>
    <w:rsid w:val="00FB785F"/>
    <w:rsid w:val="00FC021B"/>
    <w:rsid w:val="00FC05C3"/>
    <w:rsid w:val="00FC0B2A"/>
    <w:rsid w:val="00FC12FB"/>
    <w:rsid w:val="00FC1990"/>
    <w:rsid w:val="00FC1BCF"/>
    <w:rsid w:val="00FC1F89"/>
    <w:rsid w:val="00FC23AD"/>
    <w:rsid w:val="00FC249C"/>
    <w:rsid w:val="00FC27ED"/>
    <w:rsid w:val="00FC286D"/>
    <w:rsid w:val="00FC2AA3"/>
    <w:rsid w:val="00FC2B93"/>
    <w:rsid w:val="00FC2D0B"/>
    <w:rsid w:val="00FC3196"/>
    <w:rsid w:val="00FC33DB"/>
    <w:rsid w:val="00FC3532"/>
    <w:rsid w:val="00FC359F"/>
    <w:rsid w:val="00FC38E5"/>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5D"/>
    <w:rsid w:val="00FC5E15"/>
    <w:rsid w:val="00FC5EA9"/>
    <w:rsid w:val="00FC6314"/>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9D1"/>
    <w:rsid w:val="00FD2C35"/>
    <w:rsid w:val="00FD2DBE"/>
    <w:rsid w:val="00FD307D"/>
    <w:rsid w:val="00FD381F"/>
    <w:rsid w:val="00FD39A8"/>
    <w:rsid w:val="00FD3B70"/>
    <w:rsid w:val="00FD3E10"/>
    <w:rsid w:val="00FD3F23"/>
    <w:rsid w:val="00FD3F9B"/>
    <w:rsid w:val="00FD4082"/>
    <w:rsid w:val="00FD423C"/>
    <w:rsid w:val="00FD4453"/>
    <w:rsid w:val="00FD480F"/>
    <w:rsid w:val="00FD4B2C"/>
    <w:rsid w:val="00FD4C97"/>
    <w:rsid w:val="00FD546F"/>
    <w:rsid w:val="00FD5A13"/>
    <w:rsid w:val="00FD5AA0"/>
    <w:rsid w:val="00FD5BAB"/>
    <w:rsid w:val="00FD693C"/>
    <w:rsid w:val="00FD6C53"/>
    <w:rsid w:val="00FD6E81"/>
    <w:rsid w:val="00FD6FAE"/>
    <w:rsid w:val="00FD747F"/>
    <w:rsid w:val="00FD7B35"/>
    <w:rsid w:val="00FD7BC6"/>
    <w:rsid w:val="00FD7E2B"/>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A2B"/>
    <w:rsid w:val="00FF1BC7"/>
    <w:rsid w:val="00FF1C70"/>
    <w:rsid w:val="00FF1D79"/>
    <w:rsid w:val="00FF1F1C"/>
    <w:rsid w:val="00FF1F26"/>
    <w:rsid w:val="00FF20C3"/>
    <w:rsid w:val="00FF271C"/>
    <w:rsid w:val="00FF2EC0"/>
    <w:rsid w:val="00FF30F7"/>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3B944B45-A558-4D40-886B-322D6A064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53CD"/>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rsid w:val="00D9525B"/>
    <w:rPr>
      <w:rFonts w:ascii="Arial" w:eastAsia="Times New Roman" w:hAnsi="Arial"/>
      <w:sz w:val="18"/>
      <w:lang w:val="x-none" w:eastAsia="x-none"/>
    </w:rPr>
  </w:style>
  <w:style w:type="paragraph" w:customStyle="1" w:styleId="TAH">
    <w:name w:val="TAH"/>
    <w:basedOn w:val="Normal"/>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86A7AF-54F1-465A-8023-A0A7CB691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1</TotalTime>
  <Pages>5</Pages>
  <Words>1132</Words>
  <Characters>6459</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(Henry)</cp:lastModifiedBy>
  <cp:revision>2</cp:revision>
  <cp:lastPrinted>2018-09-20T21:17:00Z</cp:lastPrinted>
  <dcterms:created xsi:type="dcterms:W3CDTF">2022-08-09T15:28:00Z</dcterms:created>
  <dcterms:modified xsi:type="dcterms:W3CDTF">2022-08-09T15:28:00Z</dcterms:modified>
</cp:coreProperties>
</file>