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C6D9" w14:textId="555CBAE3"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</w:t>
      </w:r>
      <w:r w:rsidR="00356F1C">
        <w:rPr>
          <w:rFonts w:ascii="Arial" w:hAnsi="Arial" w:cs="Arial"/>
        </w:rPr>
        <w:t>1</w:t>
      </w:r>
      <w:r w:rsidR="004A105F">
        <w:rPr>
          <w:rFonts w:ascii="Arial" w:hAnsi="Arial" w:cs="Arial"/>
        </w:rPr>
        <w:t>6</w:t>
      </w:r>
      <w:r w:rsidR="005A52DB">
        <w:rPr>
          <w:rFonts w:ascii="Arial" w:hAnsi="Arial" w:cs="Arial"/>
        </w:rPr>
        <w:t>bis</w:t>
      </w:r>
      <w:r w:rsidR="00C31DE7">
        <w:rPr>
          <w:rFonts w:ascii="Arial" w:hAnsi="Arial" w:cs="Arial"/>
        </w:rPr>
        <w:t>-e</w:t>
      </w:r>
      <w:r w:rsidRPr="00AC320A">
        <w:rPr>
          <w:rFonts w:ascii="Arial" w:hAnsi="Arial" w:cs="Arial"/>
        </w:rPr>
        <w:tab/>
      </w:r>
      <w:r w:rsidR="009F587D" w:rsidRPr="009F587D">
        <w:rPr>
          <w:rFonts w:ascii="Arial" w:hAnsi="Arial" w:cs="Arial"/>
        </w:rPr>
        <w:t>R2-</w:t>
      </w:r>
      <w:r w:rsidR="009F79FA" w:rsidRPr="009F587D">
        <w:rPr>
          <w:rFonts w:ascii="Arial" w:hAnsi="Arial" w:cs="Arial"/>
        </w:rPr>
        <w:t>2</w:t>
      </w:r>
      <w:r w:rsidR="009F79FA">
        <w:rPr>
          <w:rFonts w:ascii="Arial" w:hAnsi="Arial" w:cs="Arial"/>
        </w:rPr>
        <w:t>2</w:t>
      </w:r>
      <w:r w:rsidR="009F79FA">
        <w:rPr>
          <w:rFonts w:ascii="Arial" w:hAnsi="Arial" w:cs="Arial"/>
        </w:rPr>
        <w:t>01935</w:t>
      </w:r>
    </w:p>
    <w:p w14:paraId="32FB4554" w14:textId="47826215" w:rsidR="009A239F" w:rsidRDefault="009A239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5A52DB" w:rsidRPr="00903142">
        <w:rPr>
          <w:b/>
          <w:sz w:val="24"/>
          <w:szCs w:val="24"/>
          <w:lang w:val="en-US"/>
        </w:rPr>
        <w:t>January 17 – January 25</w:t>
      </w:r>
      <w:r w:rsidR="005A52DB">
        <w:rPr>
          <w:b/>
          <w:sz w:val="24"/>
          <w:szCs w:val="24"/>
          <w:lang w:val="en-US"/>
        </w:rPr>
        <w:t>, 2022</w:t>
      </w:r>
    </w:p>
    <w:p w14:paraId="6C9F80D4" w14:textId="77777777" w:rsidR="00485BEE" w:rsidRPr="009A239F" w:rsidRDefault="00216D1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 w:rsidRPr="00C31DE7">
        <w:rPr>
          <w:rFonts w:cs="Arial"/>
        </w:rPr>
        <w:t xml:space="preserve"> </w:t>
      </w:r>
    </w:p>
    <w:p w14:paraId="3E1E32A3" w14:textId="58C78091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4A105F">
        <w:rPr>
          <w:rFonts w:ascii="Arial" w:hAnsi="Arial" w:cs="Arial"/>
          <w:sz w:val="20"/>
          <w:szCs w:val="20"/>
        </w:rPr>
        <w:t xml:space="preserve">Reply </w:t>
      </w:r>
      <w:r w:rsidR="00E145DF" w:rsidRPr="00E145DF">
        <w:rPr>
          <w:rFonts w:ascii="Arial" w:hAnsi="Arial" w:cs="Arial"/>
          <w:sz w:val="20"/>
          <w:szCs w:val="20"/>
        </w:rPr>
        <w:t xml:space="preserve">LS to </w:t>
      </w:r>
      <w:r w:rsidR="00420E56">
        <w:rPr>
          <w:rFonts w:ascii="Arial" w:hAnsi="Arial" w:cs="Arial"/>
          <w:sz w:val="20"/>
          <w:szCs w:val="20"/>
        </w:rPr>
        <w:t>RAN</w:t>
      </w:r>
      <w:r w:rsidR="004A105F">
        <w:rPr>
          <w:rFonts w:ascii="Arial" w:hAnsi="Arial" w:cs="Arial"/>
          <w:sz w:val="20"/>
          <w:szCs w:val="20"/>
        </w:rPr>
        <w:t>4</w:t>
      </w:r>
      <w:r w:rsidR="00420E56">
        <w:rPr>
          <w:rFonts w:ascii="Arial" w:hAnsi="Arial" w:cs="Arial"/>
          <w:sz w:val="20"/>
          <w:szCs w:val="20"/>
        </w:rPr>
        <w:t xml:space="preserve"> on</w:t>
      </w:r>
      <w:r w:rsidR="004A105F">
        <w:rPr>
          <w:rFonts w:ascii="Arial" w:hAnsi="Arial" w:cs="Arial"/>
          <w:sz w:val="20"/>
          <w:szCs w:val="20"/>
        </w:rPr>
        <w:t xml:space="preserve"> </w:t>
      </w:r>
      <w:r w:rsidR="0017335C">
        <w:rPr>
          <w:rFonts w:ascii="Arial" w:hAnsi="Arial" w:cs="Arial"/>
          <w:bCs/>
          <w:sz w:val="20"/>
          <w:szCs w:val="20"/>
          <w:lang w:val="en-GB"/>
        </w:rPr>
        <w:t>NCSG</w:t>
      </w:r>
    </w:p>
    <w:p w14:paraId="2789672A" w14:textId="6E779D0C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A105F">
        <w:rPr>
          <w:rFonts w:ascii="Arial" w:hAnsi="Arial" w:cs="Arial"/>
          <w:sz w:val="20"/>
          <w:szCs w:val="20"/>
        </w:rPr>
        <w:t xml:space="preserve">LS on </w:t>
      </w:r>
      <w:r w:rsidR="0017335C">
        <w:rPr>
          <w:rFonts w:ascii="Arial" w:hAnsi="Arial" w:cs="Arial"/>
          <w:sz w:val="20"/>
          <w:szCs w:val="20"/>
        </w:rPr>
        <w:t>NCSG</w:t>
      </w:r>
      <w:r w:rsidR="004A105F">
        <w:rPr>
          <w:rFonts w:ascii="Arial" w:hAnsi="Arial" w:cs="Arial"/>
          <w:sz w:val="20"/>
          <w:szCs w:val="20"/>
        </w:rPr>
        <w:t xml:space="preserve"> (R4-</w:t>
      </w:r>
      <w:r w:rsidR="0017335C" w:rsidRPr="0017335C">
        <w:rPr>
          <w:rFonts w:ascii="Arial" w:hAnsi="Arial" w:cs="Arial"/>
          <w:sz w:val="20"/>
          <w:szCs w:val="20"/>
        </w:rPr>
        <w:t>2120306</w:t>
      </w:r>
      <w:r w:rsidR="004A105F">
        <w:rPr>
          <w:rFonts w:ascii="Arial" w:hAnsi="Arial" w:cs="Arial"/>
          <w:sz w:val="20"/>
          <w:szCs w:val="20"/>
        </w:rPr>
        <w:t>)</w:t>
      </w:r>
    </w:p>
    <w:p w14:paraId="5D4788D4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B478F" w:rsidRPr="009B478F">
        <w:rPr>
          <w:rFonts w:ascii="Arial" w:hAnsi="Arial" w:cs="Arial"/>
          <w:bCs/>
          <w:sz w:val="20"/>
          <w:szCs w:val="20"/>
        </w:rPr>
        <w:t>Rel-1</w:t>
      </w:r>
      <w:r w:rsidR="004A105F">
        <w:rPr>
          <w:rFonts w:ascii="Arial" w:hAnsi="Arial" w:cs="Arial"/>
          <w:bCs/>
          <w:sz w:val="20"/>
          <w:szCs w:val="20"/>
        </w:rPr>
        <w:t>7</w:t>
      </w:r>
    </w:p>
    <w:p w14:paraId="1C590D4D" w14:textId="72F16EBD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17335C" w:rsidRPr="0017335C">
        <w:rPr>
          <w:rFonts w:ascii="Arial" w:hAnsi="Arial" w:cs="Arial"/>
          <w:bCs/>
          <w:sz w:val="20"/>
          <w:szCs w:val="20"/>
        </w:rPr>
        <w:t>NR_MG_enh</w:t>
      </w:r>
      <w:proofErr w:type="spellEnd"/>
      <w:r w:rsidR="0017335C" w:rsidRPr="0017335C">
        <w:rPr>
          <w:rFonts w:ascii="Arial" w:hAnsi="Arial" w:cs="Arial"/>
          <w:bCs/>
          <w:sz w:val="20"/>
          <w:szCs w:val="20"/>
        </w:rPr>
        <w:t>-Core</w:t>
      </w:r>
    </w:p>
    <w:p w14:paraId="1F60061C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 w14:paraId="41D7306C" w14:textId="49B517DA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7335C">
        <w:rPr>
          <w:rFonts w:ascii="Arial" w:hAnsi="Arial" w:cs="Arial"/>
          <w:bCs/>
          <w:sz w:val="20"/>
          <w:szCs w:val="20"/>
        </w:rPr>
        <w:t>RAN2</w:t>
      </w:r>
    </w:p>
    <w:p w14:paraId="77696750" w14:textId="77777777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4A105F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21AD5E3A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 w:rsidRPr="00485BEE">
        <w:rPr>
          <w:rFonts w:ascii="Arial" w:hAnsi="Arial" w:cs="Arial"/>
          <w:bCs/>
          <w:sz w:val="20"/>
          <w:szCs w:val="20"/>
        </w:rPr>
        <w:t>-</w:t>
      </w:r>
    </w:p>
    <w:p w14:paraId="13049BC8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2D910CA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C65D3A6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20E56">
        <w:rPr>
          <w:rFonts w:ascii="Arial" w:hAnsi="Arial" w:cs="Arial"/>
          <w:sz w:val="20"/>
          <w:szCs w:val="20"/>
        </w:rPr>
        <w:t>Yuqin Chen</w:t>
      </w:r>
    </w:p>
    <w:p w14:paraId="79755EF8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proofErr w:type="spellStart"/>
      <w:r w:rsidR="00420E56">
        <w:rPr>
          <w:rFonts w:ascii="Arial" w:hAnsi="Arial" w:cs="Arial"/>
          <w:sz w:val="20"/>
          <w:szCs w:val="20"/>
        </w:rPr>
        <w:t>yuqin</w:t>
      </w:r>
      <w:r w:rsidR="008D5432" w:rsidRPr="00346802">
        <w:rPr>
          <w:rFonts w:ascii="Arial" w:hAnsi="Arial" w:cs="Arial"/>
          <w:sz w:val="20"/>
          <w:szCs w:val="20"/>
        </w:rPr>
        <w:t>_</w:t>
      </w:r>
      <w:r w:rsidR="00420E56">
        <w:rPr>
          <w:rFonts w:ascii="Arial" w:hAnsi="Arial" w:cs="Arial"/>
          <w:sz w:val="20"/>
          <w:szCs w:val="20"/>
        </w:rPr>
        <w:t>chen</w:t>
      </w:r>
      <w:r w:rsidRPr="00346802">
        <w:rPr>
          <w:rFonts w:ascii="Arial" w:hAnsi="Arial" w:cs="Arial"/>
          <w:sz w:val="20"/>
          <w:szCs w:val="20"/>
        </w:rPr>
        <w:t>@apple.com</w:t>
      </w:r>
      <w:proofErr w:type="spellEnd"/>
      <w:r w:rsidR="00216D1F" w:rsidRPr="00346802">
        <w:rPr>
          <w:rFonts w:ascii="Arial" w:hAnsi="Arial" w:cs="Arial"/>
          <w:b/>
          <w:sz w:val="20"/>
          <w:szCs w:val="20"/>
        </w:rPr>
        <w:t xml:space="preserve">            </w:t>
      </w:r>
    </w:p>
    <w:p w14:paraId="26C93DDE" w14:textId="77777777"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1157252C" w14:textId="77777777" w:rsidR="009F7971" w:rsidRPr="00485BEE" w:rsidRDefault="00485BEE" w:rsidP="00A22DB6">
      <w:pPr>
        <w:pStyle w:val="Heading1"/>
        <w:numPr>
          <w:ilvl w:val="0"/>
          <w:numId w:val="0"/>
        </w:numPr>
        <w:spacing w:before="100" w:beforeAutospacing="1" w:after="100" w:afterAutospacing="1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739D350" w14:textId="7203D4E8" w:rsidR="006F3AAE" w:rsidRDefault="004A105F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thanks RAN4 </w:t>
      </w:r>
      <w:r w:rsidR="002542B5">
        <w:rPr>
          <w:rFonts w:ascii="Arial" w:eastAsia="DengXian" w:hAnsi="Arial" w:cs="Arial"/>
          <w:sz w:val="20"/>
          <w:szCs w:val="20"/>
          <w:lang w:eastAsia="zh-CN"/>
        </w:rPr>
        <w:t>for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the LS R4-</w:t>
      </w:r>
      <w:r w:rsidR="00312AB5">
        <w:rPr>
          <w:rFonts w:ascii="Arial" w:eastAsia="DengXian" w:hAnsi="Arial" w:cs="Arial"/>
          <w:sz w:val="20"/>
          <w:szCs w:val="20"/>
          <w:lang w:eastAsia="zh-CN"/>
        </w:rPr>
        <w:t>2120306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. RAN2 has discussed the technical aspects </w:t>
      </w:r>
      <w:r w:rsidR="00282446">
        <w:rPr>
          <w:rFonts w:ascii="Arial" w:eastAsia="DengXian" w:hAnsi="Arial" w:cs="Arial"/>
          <w:sz w:val="20"/>
          <w:szCs w:val="20"/>
          <w:lang w:eastAsia="zh-CN"/>
        </w:rPr>
        <w:t xml:space="preserve">related 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>to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the LS and made following agreements</w:t>
      </w:r>
      <w:r w:rsidR="006F3AAE">
        <w:rPr>
          <w:rFonts w:ascii="Arial" w:eastAsia="DengXian" w:hAnsi="Arial" w:cs="Arial" w:hint="eastAsia"/>
          <w:sz w:val="20"/>
          <w:szCs w:val="20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105F" w:rsidRPr="00F35A90" w14:paraId="5611A2F9" w14:textId="77777777" w:rsidTr="00F35A90">
        <w:tc>
          <w:tcPr>
            <w:tcW w:w="9855" w:type="dxa"/>
            <w:shd w:val="clear" w:color="auto" w:fill="auto"/>
          </w:tcPr>
          <w:p w14:paraId="3AC3B08F" w14:textId="73D9B7EE" w:rsidR="00A30A46" w:rsidRDefault="00312AB5" w:rsidP="00A30A46">
            <w:pPr>
              <w:pStyle w:val="Agreement"/>
            </w:pPr>
            <w:r>
              <w:t xml:space="preserve">From RRC </w:t>
            </w:r>
            <w:proofErr w:type="spellStart"/>
            <w:r>
              <w:t>signaling</w:t>
            </w:r>
            <w:proofErr w:type="spellEnd"/>
            <w:r>
              <w:t xml:space="preserve"> design, RAN2 aim to support joint working among </w:t>
            </w:r>
            <w:r w:rsidRPr="00F90C7B">
              <w:t>Pre-MG, concurrent gaps</w:t>
            </w:r>
            <w:r>
              <w:t>, and NCSG</w:t>
            </w:r>
          </w:p>
          <w:p w14:paraId="02722691" w14:textId="3FD622DC" w:rsidR="00387018" w:rsidRPr="00387018" w:rsidRDefault="00387018" w:rsidP="00387018">
            <w:pPr>
              <w:pStyle w:val="Agreement"/>
            </w:pPr>
            <w:r>
              <w:t xml:space="preserve">For </w:t>
            </w:r>
            <w:r w:rsidRPr="00A30A46">
              <w:t xml:space="preserve">all the 3 objectives in MG </w:t>
            </w:r>
            <w:proofErr w:type="spellStart"/>
            <w:r w:rsidRPr="00A30A46">
              <w:t>enh</w:t>
            </w:r>
            <w:proofErr w:type="spellEnd"/>
            <w:r w:rsidRPr="00A30A46">
              <w:t xml:space="preserve">. WI, </w:t>
            </w:r>
            <w:r w:rsidRPr="00A30A46">
              <w:rPr>
                <w:highlight w:val="yellow"/>
              </w:rPr>
              <w:t>RAN2 prioritize the design in NR SA</w:t>
            </w:r>
            <w:r w:rsidRPr="00A30A46">
              <w:t>.</w:t>
            </w:r>
          </w:p>
          <w:p w14:paraId="4F43D455" w14:textId="77777777" w:rsidR="00312AB5" w:rsidRPr="00886105" w:rsidRDefault="00312AB5" w:rsidP="00312AB5">
            <w:pPr>
              <w:pStyle w:val="Agreement"/>
            </w:pPr>
            <w:r w:rsidRPr="00886105">
              <w:t xml:space="preserve">Re-use the Rel-16 </w:t>
            </w:r>
            <w:proofErr w:type="spellStart"/>
            <w:r w:rsidRPr="00886105">
              <w:t>NeedForGap</w:t>
            </w:r>
            <w:proofErr w:type="spellEnd"/>
            <w:r w:rsidRPr="00886105">
              <w:t xml:space="preserve"> reporting like procedure for NCSG reporting:</w:t>
            </w:r>
          </w:p>
          <w:p w14:paraId="7835A98D" w14:textId="77777777" w:rsidR="00312AB5" w:rsidRPr="00886105" w:rsidRDefault="00312AB5" w:rsidP="00312AB5">
            <w:pPr>
              <w:pStyle w:val="Agreement"/>
              <w:numPr>
                <w:ilvl w:val="0"/>
                <w:numId w:val="0"/>
              </w:numPr>
              <w:ind w:left="1619"/>
            </w:pPr>
            <w:r w:rsidRPr="00886105">
              <w:t xml:space="preserve">- UE indicates capability on NCSG </w:t>
            </w:r>
            <w:r w:rsidRPr="00886105">
              <w:rPr>
                <w:lang w:eastAsia="zh-CN"/>
              </w:rPr>
              <w:t>support</w:t>
            </w:r>
            <w:r w:rsidRPr="00886105">
              <w:t xml:space="preserve"> in UE capability reporting (FFS on UE capability reporting details).  </w:t>
            </w:r>
          </w:p>
          <w:p w14:paraId="3DB67CE9" w14:textId="77777777" w:rsidR="00312AB5" w:rsidRPr="00886105" w:rsidRDefault="00312AB5" w:rsidP="00312AB5">
            <w:pPr>
              <w:pStyle w:val="Agreement"/>
              <w:numPr>
                <w:ilvl w:val="0"/>
                <w:numId w:val="0"/>
              </w:numPr>
              <w:ind w:left="1619"/>
            </w:pPr>
            <w:r w:rsidRPr="00886105">
              <w:t xml:space="preserve">- NW configures the NCSG reporting in </w:t>
            </w:r>
            <w:proofErr w:type="spellStart"/>
            <w:r w:rsidRPr="00886105">
              <w:rPr>
                <w:i/>
                <w:iCs/>
              </w:rPr>
              <w:t>RRCReconfiguration</w:t>
            </w:r>
            <w:proofErr w:type="spellEnd"/>
            <w:r w:rsidRPr="00886105">
              <w:t xml:space="preserve"> and </w:t>
            </w:r>
            <w:proofErr w:type="spellStart"/>
            <w:r w:rsidRPr="00886105">
              <w:rPr>
                <w:i/>
                <w:iCs/>
              </w:rPr>
              <w:t>RRCResume</w:t>
            </w:r>
            <w:proofErr w:type="spellEnd"/>
            <w:r w:rsidRPr="00886105">
              <w:t xml:space="preserve"> message.</w:t>
            </w:r>
          </w:p>
          <w:p w14:paraId="1CE2C5B2" w14:textId="77777777" w:rsidR="00312AB5" w:rsidRDefault="00312AB5" w:rsidP="00312AB5">
            <w:pPr>
              <w:pStyle w:val="Agreement"/>
              <w:numPr>
                <w:ilvl w:val="0"/>
                <w:numId w:val="0"/>
              </w:numPr>
              <w:ind w:left="1619"/>
            </w:pPr>
            <w:r w:rsidRPr="00886105">
              <w:t xml:space="preserve">- UE reports the NCSG capabilities in </w:t>
            </w:r>
            <w:proofErr w:type="spellStart"/>
            <w:r w:rsidRPr="00886105">
              <w:rPr>
                <w:i/>
                <w:iCs/>
              </w:rPr>
              <w:t>RRCReconfigurationComplete</w:t>
            </w:r>
            <w:proofErr w:type="spellEnd"/>
            <w:r w:rsidRPr="00886105">
              <w:t xml:space="preserve"> and </w:t>
            </w:r>
            <w:proofErr w:type="spellStart"/>
            <w:r w:rsidRPr="00886105">
              <w:rPr>
                <w:i/>
                <w:iCs/>
              </w:rPr>
              <w:t>RRCResumeComplete</w:t>
            </w:r>
            <w:proofErr w:type="spellEnd"/>
            <w:r w:rsidRPr="00886105">
              <w:t xml:space="preserve"> messages.</w:t>
            </w:r>
          </w:p>
          <w:p w14:paraId="42C70957" w14:textId="77777777" w:rsidR="00312AB5" w:rsidRPr="00A76C26" w:rsidRDefault="00312AB5" w:rsidP="00312AB5">
            <w:pPr>
              <w:pStyle w:val="Agreement"/>
            </w:pPr>
            <w:r w:rsidRPr="00886105">
              <w:t xml:space="preserve">Agree that NCSG can be configured as per UE, </w:t>
            </w:r>
            <w:r>
              <w:t xml:space="preserve">(per FR1 and per FR2 patterns is FFS). </w:t>
            </w:r>
          </w:p>
          <w:p w14:paraId="68BE39FA" w14:textId="796788CD" w:rsidR="00312AB5" w:rsidRPr="00F31A12" w:rsidRDefault="00312AB5" w:rsidP="00312AB5">
            <w:pPr>
              <w:pStyle w:val="Agreement"/>
              <w:rPr>
                <w:rFonts w:ascii="Calibri" w:hAnsi="Calibri" w:cs="Calibri"/>
                <w:shd w:val="clear" w:color="auto" w:fill="FFFF00"/>
              </w:rPr>
            </w:pPr>
            <w:r>
              <w:t xml:space="preserve">FFS if </w:t>
            </w:r>
            <w:r w:rsidRPr="00886105">
              <w:t>NCSG patterns corresponding to legacy patterns #0 and #1 are mandatorily supported if UE supports NCSG. And to further discuss UE capability between reporting an indicator of NCSG feature support and re</w:t>
            </w:r>
            <w:r>
              <w:t>porting supported NCSG patterns</w:t>
            </w:r>
          </w:p>
          <w:p w14:paraId="618212A1" w14:textId="29A57308" w:rsidR="004A105F" w:rsidRPr="004A105F" w:rsidRDefault="00312AB5" w:rsidP="00312AB5">
            <w:pPr>
              <w:pStyle w:val="Agreement"/>
            </w:pPr>
            <w:r>
              <w:t xml:space="preserve">Detailed design </w:t>
            </w:r>
            <w:r w:rsidRPr="00886105">
              <w:t xml:space="preserve">Same as Rel-16 </w:t>
            </w:r>
            <w:proofErr w:type="spellStart"/>
            <w:r w:rsidRPr="00886105">
              <w:t>NeedForGap</w:t>
            </w:r>
            <w:proofErr w:type="spellEnd"/>
            <w:r w:rsidRPr="00886105">
              <w:t>, support NCSG reporting for both intra-frequency and inter-frequency.</w:t>
            </w:r>
            <w:r>
              <w:t xml:space="preserve"> FFS Inter RAT</w:t>
            </w:r>
            <w:r w:rsidR="004A105F" w:rsidRPr="00750525">
              <w:t xml:space="preserve"> </w:t>
            </w:r>
          </w:p>
        </w:tc>
      </w:tr>
    </w:tbl>
    <w:p w14:paraId="7E0821A8" w14:textId="77777777" w:rsidR="00312AB5" w:rsidRDefault="00312AB5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</w:p>
    <w:p w14:paraId="7DA6074A" w14:textId="5FACAA24" w:rsidR="004A105F" w:rsidRDefault="00BF6B62" w:rsidP="00312AB5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In addition, RAN2 would like to 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 xml:space="preserve">kindly </w:t>
      </w:r>
      <w:r w:rsidR="002542B5">
        <w:rPr>
          <w:rFonts w:ascii="Arial" w:eastAsia="DengXian" w:hAnsi="Arial" w:cs="Arial"/>
          <w:sz w:val="20"/>
          <w:szCs w:val="20"/>
          <w:lang w:eastAsia="zh-CN"/>
        </w:rPr>
        <w:t xml:space="preserve">ask </w:t>
      </w:r>
      <w:r>
        <w:rPr>
          <w:rFonts w:ascii="Arial" w:eastAsia="DengXian" w:hAnsi="Arial" w:cs="Arial"/>
          <w:sz w:val="20"/>
          <w:szCs w:val="20"/>
          <w:lang w:eastAsia="zh-CN"/>
        </w:rPr>
        <w:t>RAN4 following question</w:t>
      </w:r>
      <w:r w:rsidR="00A104FA"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54B38076" w14:textId="2DE5B064" w:rsidR="00312AB5" w:rsidRPr="00A37952" w:rsidRDefault="009C0709" w:rsidP="00312AB5">
      <w:p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Q: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312AB5" w:rsidRPr="00312AB5">
        <w:rPr>
          <w:rFonts w:ascii="Arial" w:eastAsia="DengXian" w:hAnsi="Arial" w:cs="Arial"/>
          <w:b/>
          <w:bCs/>
          <w:sz w:val="20"/>
          <w:szCs w:val="20"/>
          <w:lang w:eastAsia="zh-CN"/>
        </w:rPr>
        <w:t>W</w:t>
      </w:r>
      <w:r w:rsidR="00312AB5" w:rsidRPr="00A37952">
        <w:rPr>
          <w:b/>
          <w:bCs/>
          <w:sz w:val="22"/>
          <w:szCs w:val="22"/>
        </w:rPr>
        <w:t>hether to support simultaneous configurations on the following combinations?</w:t>
      </w:r>
    </w:p>
    <w:p w14:paraId="05540D81" w14:textId="77777777" w:rsidR="00312AB5" w:rsidRPr="00A37952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A37952">
        <w:rPr>
          <w:b/>
          <w:bCs/>
          <w:sz w:val="22"/>
          <w:szCs w:val="22"/>
        </w:rPr>
        <w:t>NCSG FR1 gap + NCSG FR2 gap</w:t>
      </w:r>
    </w:p>
    <w:p w14:paraId="0496D127" w14:textId="77777777" w:rsidR="00312AB5" w:rsidRPr="00A37952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A37952">
        <w:rPr>
          <w:b/>
          <w:bCs/>
          <w:sz w:val="22"/>
          <w:szCs w:val="22"/>
        </w:rPr>
        <w:t>Legacy FR1 gap + NCSG FR2 gap</w:t>
      </w:r>
    </w:p>
    <w:p w14:paraId="28E27CFE" w14:textId="77777777" w:rsidR="00312AB5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A37952">
        <w:rPr>
          <w:b/>
          <w:bCs/>
          <w:sz w:val="22"/>
          <w:szCs w:val="22"/>
        </w:rPr>
        <w:t>Legacy FR2 gap + NCSG FR1 gap</w:t>
      </w:r>
    </w:p>
    <w:p w14:paraId="13E1DC1E" w14:textId="77777777" w:rsidR="00312AB5" w:rsidRPr="00A37952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A37952">
        <w:rPr>
          <w:b/>
          <w:bCs/>
          <w:sz w:val="22"/>
          <w:szCs w:val="22"/>
        </w:rPr>
        <w:t xml:space="preserve">One legacy </w:t>
      </w:r>
      <w:proofErr w:type="spellStart"/>
      <w:r w:rsidRPr="00A37952">
        <w:rPr>
          <w:b/>
          <w:bCs/>
          <w:sz w:val="22"/>
          <w:szCs w:val="22"/>
        </w:rPr>
        <w:t>perUE</w:t>
      </w:r>
      <w:proofErr w:type="spellEnd"/>
      <w:r w:rsidRPr="00A37952">
        <w:rPr>
          <w:b/>
          <w:bCs/>
          <w:sz w:val="22"/>
          <w:szCs w:val="22"/>
        </w:rPr>
        <w:t xml:space="preserve"> gap + one NCSG </w:t>
      </w:r>
      <w:proofErr w:type="spellStart"/>
      <w:r w:rsidRPr="00A37952">
        <w:rPr>
          <w:b/>
          <w:bCs/>
          <w:sz w:val="22"/>
          <w:szCs w:val="22"/>
        </w:rPr>
        <w:t>perUE</w:t>
      </w:r>
      <w:proofErr w:type="spellEnd"/>
      <w:r w:rsidRPr="00A37952">
        <w:rPr>
          <w:b/>
          <w:bCs/>
          <w:sz w:val="22"/>
          <w:szCs w:val="22"/>
        </w:rPr>
        <w:t xml:space="preserve"> gap</w:t>
      </w:r>
    </w:p>
    <w:p w14:paraId="5AC61515" w14:textId="77777777" w:rsidR="00312AB5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A37952">
        <w:rPr>
          <w:b/>
          <w:bCs/>
          <w:sz w:val="22"/>
          <w:szCs w:val="22"/>
        </w:rPr>
        <w:lastRenderedPageBreak/>
        <w:t xml:space="preserve">One legacy </w:t>
      </w:r>
      <w:proofErr w:type="spellStart"/>
      <w:r w:rsidRPr="00A37952">
        <w:rPr>
          <w:b/>
          <w:bCs/>
          <w:sz w:val="22"/>
          <w:szCs w:val="22"/>
        </w:rPr>
        <w:t>perUE</w:t>
      </w:r>
      <w:proofErr w:type="spellEnd"/>
      <w:r w:rsidRPr="00A37952">
        <w:rPr>
          <w:b/>
          <w:bCs/>
          <w:sz w:val="22"/>
          <w:szCs w:val="22"/>
        </w:rPr>
        <w:t xml:space="preserve"> gap + NCSG FR1 gap</w:t>
      </w:r>
    </w:p>
    <w:p w14:paraId="7C23AA94" w14:textId="77777777" w:rsidR="00312AB5" w:rsidRPr="00134A6E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One legacy </w:t>
      </w:r>
      <w:proofErr w:type="spellStart"/>
      <w:r>
        <w:rPr>
          <w:b/>
          <w:bCs/>
          <w:sz w:val="22"/>
          <w:szCs w:val="22"/>
        </w:rPr>
        <w:t>perUE</w:t>
      </w:r>
      <w:proofErr w:type="spellEnd"/>
      <w:r>
        <w:rPr>
          <w:b/>
          <w:bCs/>
          <w:sz w:val="22"/>
          <w:szCs w:val="22"/>
        </w:rPr>
        <w:t xml:space="preserve"> gap + </w:t>
      </w:r>
      <w:r w:rsidRPr="00A37952">
        <w:rPr>
          <w:b/>
          <w:bCs/>
          <w:sz w:val="22"/>
          <w:szCs w:val="22"/>
        </w:rPr>
        <w:t>NCSG FR2 gap</w:t>
      </w:r>
    </w:p>
    <w:p w14:paraId="0474FF48" w14:textId="7F53FBCE" w:rsidR="00D92EEB" w:rsidRPr="00D92EEB" w:rsidRDefault="00D92EEB" w:rsidP="00312AB5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</w:p>
    <w:p w14:paraId="30436076" w14:textId="17720D74" w:rsidR="00D235E2" w:rsidRPr="00D92EEB" w:rsidRDefault="00D235E2" w:rsidP="00312AB5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val="en-CN" w:eastAsia="zh-CN"/>
        </w:rPr>
      </w:pPr>
    </w:p>
    <w:p w14:paraId="23D86629" w14:textId="77777777" w:rsidR="00485BEE" w:rsidRPr="00F40C5E" w:rsidRDefault="00485BEE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3FD3FDD3" w14:textId="0A3099FC" w:rsidR="009D4C78" w:rsidRPr="00DC1AC9" w:rsidRDefault="00263204" w:rsidP="009E65AE">
      <w:pPr>
        <w:spacing w:before="100" w:beforeAutospacing="1" w:after="100" w:afterAutospacing="1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9E65AE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</w:t>
      </w:r>
      <w:r w:rsidR="006F3AAE">
        <w:rPr>
          <w:rFonts w:ascii="Arial" w:eastAsia="SimSun" w:hAnsi="Arial" w:cs="Arial"/>
          <w:sz w:val="20"/>
          <w:szCs w:val="20"/>
          <w:lang w:eastAsia="zh-CN"/>
        </w:rPr>
        <w:t>provide answer to the question above</w:t>
      </w:r>
      <w:r w:rsidR="009B01F9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42BD53B4" w14:textId="77777777" w:rsidR="009E65AE" w:rsidRDefault="009E65A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</w:p>
    <w:p w14:paraId="7441083D" w14:textId="77777777" w:rsidR="00485BEE" w:rsidRPr="00485BEE" w:rsidRDefault="00485BE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7C0AEDD3" w14:textId="39355298" w:rsidR="0056330A" w:rsidRDefault="0056330A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56330A">
        <w:rPr>
          <w:rFonts w:ascii="Arial" w:eastAsia="DengXian" w:hAnsi="Arial" w:cs="Arial"/>
          <w:sz w:val="20"/>
          <w:szCs w:val="20"/>
          <w:lang w:eastAsia="zh-CN"/>
        </w:rPr>
        <w:t>TSG-RAN WG2 Meeting #117e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</w:r>
      <w:r w:rsidR="0071166A">
        <w:rPr>
          <w:rFonts w:ascii="Arial" w:eastAsia="DengXian" w:hAnsi="Arial" w:cs="Arial"/>
          <w:sz w:val="20"/>
          <w:szCs w:val="20"/>
          <w:lang w:eastAsia="zh-CN"/>
        </w:rPr>
        <w:t xml:space="preserve">      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>21 Feb - 03 Mar 2022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E-meeting</w:t>
      </w:r>
    </w:p>
    <w:p w14:paraId="3440134C" w14:textId="3511F5F7" w:rsidR="00312AB5" w:rsidRPr="0056330A" w:rsidRDefault="00312AB5" w:rsidP="00312AB5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56330A">
        <w:rPr>
          <w:rFonts w:ascii="Arial" w:eastAsia="DengXian" w:hAnsi="Arial" w:cs="Arial"/>
          <w:sz w:val="20"/>
          <w:szCs w:val="20"/>
          <w:lang w:eastAsia="zh-CN"/>
        </w:rPr>
        <w:t>TSG-RAN WG2 Meeting #11</w:t>
      </w:r>
      <w:r w:rsidR="00732992">
        <w:rPr>
          <w:rFonts w:ascii="Arial" w:eastAsia="DengXian" w:hAnsi="Arial" w:cs="Arial"/>
          <w:sz w:val="20"/>
          <w:szCs w:val="20"/>
          <w:lang w:eastAsia="zh-CN"/>
        </w:rPr>
        <w:t>8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>-e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1</w:t>
      </w:r>
      <w:r w:rsidR="00D5655A">
        <w:rPr>
          <w:rFonts w:ascii="Arial" w:eastAsia="DengXian" w:hAnsi="Arial" w:cs="Arial"/>
          <w:sz w:val="20"/>
          <w:szCs w:val="20"/>
          <w:lang w:eastAsia="zh-CN"/>
        </w:rPr>
        <w:t>6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 xml:space="preserve"> - 2</w:t>
      </w:r>
      <w:r w:rsidR="00D5655A">
        <w:rPr>
          <w:rFonts w:ascii="Arial" w:eastAsia="DengXian" w:hAnsi="Arial" w:cs="Arial"/>
          <w:sz w:val="20"/>
          <w:szCs w:val="20"/>
          <w:lang w:eastAsia="zh-CN"/>
        </w:rPr>
        <w:t>7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D5655A">
        <w:rPr>
          <w:rFonts w:ascii="Arial" w:eastAsia="DengXian" w:hAnsi="Arial" w:cs="Arial"/>
          <w:sz w:val="20"/>
          <w:szCs w:val="20"/>
          <w:lang w:eastAsia="zh-CN"/>
        </w:rPr>
        <w:t>May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 xml:space="preserve"> 2022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E-meeting</w:t>
      </w:r>
    </w:p>
    <w:p w14:paraId="4DAE56AD" w14:textId="77777777" w:rsidR="00312AB5" w:rsidRPr="0056330A" w:rsidRDefault="00312AB5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</w:p>
    <w:p w14:paraId="4A52AC9D" w14:textId="77777777" w:rsidR="00CD6844" w:rsidRDefault="00CD6844" w:rsidP="006F3AAE">
      <w:pPr>
        <w:tabs>
          <w:tab w:val="left" w:pos="4678"/>
          <w:tab w:val="left" w:pos="7655"/>
        </w:tabs>
        <w:spacing w:before="120" w:after="120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60B4F1B4" w14:textId="77777777" w:rsidR="00A754F3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18A96B19" w14:textId="77777777" w:rsidR="00BF6B62" w:rsidRPr="00485BEE" w:rsidRDefault="00BF6B62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BF6B62" w:rsidRPr="00485BEE" w:rsidSect="000271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25FAF" w14:textId="77777777" w:rsidR="00DE7EB5" w:rsidRDefault="00DE7EB5">
      <w:r>
        <w:separator/>
      </w:r>
    </w:p>
  </w:endnote>
  <w:endnote w:type="continuationSeparator" w:id="0">
    <w:p w14:paraId="7C95AB74" w14:textId="77777777" w:rsidR="00DE7EB5" w:rsidRDefault="00DE7EB5">
      <w:r>
        <w:continuationSeparator/>
      </w:r>
    </w:p>
  </w:endnote>
  <w:endnote w:type="continuationNotice" w:id="1">
    <w:p w14:paraId="5A02464A" w14:textId="77777777" w:rsidR="00DE7EB5" w:rsidRDefault="00DE7E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EE5D" w14:textId="77777777" w:rsidR="004F123F" w:rsidRDefault="004F1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D31F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123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123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34A1C" w14:textId="77777777" w:rsidR="004F123F" w:rsidRDefault="004F1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18410" w14:textId="77777777" w:rsidR="00DE7EB5" w:rsidRDefault="00DE7EB5">
      <w:r>
        <w:separator/>
      </w:r>
    </w:p>
  </w:footnote>
  <w:footnote w:type="continuationSeparator" w:id="0">
    <w:p w14:paraId="5B7C01FF" w14:textId="77777777" w:rsidR="00DE7EB5" w:rsidRDefault="00DE7EB5">
      <w:r>
        <w:continuationSeparator/>
      </w:r>
    </w:p>
  </w:footnote>
  <w:footnote w:type="continuationNotice" w:id="1">
    <w:p w14:paraId="359DBF85" w14:textId="77777777" w:rsidR="00DE7EB5" w:rsidRDefault="00DE7E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6F50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3782" w14:textId="77777777" w:rsidR="004F123F" w:rsidRDefault="004F1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D851F" w14:textId="77777777" w:rsidR="004F123F" w:rsidRDefault="004F12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85F2C5A"/>
    <w:multiLevelType w:val="multilevel"/>
    <w:tmpl w:val="485F2C5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02490C"/>
    <w:multiLevelType w:val="hybridMultilevel"/>
    <w:tmpl w:val="1AD6F50A"/>
    <w:lvl w:ilvl="0" w:tplc="8F60C57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7DA44510"/>
    <w:multiLevelType w:val="hybridMultilevel"/>
    <w:tmpl w:val="668EB682"/>
    <w:lvl w:ilvl="0" w:tplc="FC6C4478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6"/>
  </w:num>
  <w:num w:numId="4">
    <w:abstractNumId w:val="18"/>
  </w:num>
  <w:num w:numId="5">
    <w:abstractNumId w:val="13"/>
  </w:num>
  <w:num w:numId="6">
    <w:abstractNumId w:val="19"/>
  </w:num>
  <w:num w:numId="7">
    <w:abstractNumId w:val="30"/>
  </w:num>
  <w:num w:numId="8">
    <w:abstractNumId w:val="14"/>
  </w:num>
  <w:num w:numId="9">
    <w:abstractNumId w:val="27"/>
  </w:num>
  <w:num w:numId="10">
    <w:abstractNumId w:val="9"/>
  </w:num>
  <w:num w:numId="11">
    <w:abstractNumId w:val="34"/>
  </w:num>
  <w:num w:numId="12">
    <w:abstractNumId w:val="37"/>
  </w:num>
  <w:num w:numId="13">
    <w:abstractNumId w:val="31"/>
  </w:num>
  <w:num w:numId="14">
    <w:abstractNumId w:val="23"/>
  </w:num>
  <w:num w:numId="15">
    <w:abstractNumId w:val="38"/>
  </w:num>
  <w:num w:numId="16">
    <w:abstractNumId w:val="21"/>
  </w:num>
  <w:num w:numId="17">
    <w:abstractNumId w:val="2"/>
  </w:num>
  <w:num w:numId="18">
    <w:abstractNumId w:val="25"/>
  </w:num>
  <w:num w:numId="19">
    <w:abstractNumId w:val="12"/>
  </w:num>
  <w:num w:numId="20">
    <w:abstractNumId w:val="0"/>
  </w:num>
  <w:num w:numId="21">
    <w:abstractNumId w:val="3"/>
  </w:num>
  <w:num w:numId="22">
    <w:abstractNumId w:val="15"/>
  </w:num>
  <w:num w:numId="23">
    <w:abstractNumId w:val="5"/>
  </w:num>
  <w:num w:numId="24">
    <w:abstractNumId w:val="20"/>
  </w:num>
  <w:num w:numId="25">
    <w:abstractNumId w:val="6"/>
  </w:num>
  <w:num w:numId="26">
    <w:abstractNumId w:val="11"/>
  </w:num>
  <w:num w:numId="27">
    <w:abstractNumId w:val="36"/>
  </w:num>
  <w:num w:numId="28">
    <w:abstractNumId w:val="7"/>
  </w:num>
  <w:num w:numId="29">
    <w:abstractNumId w:val="10"/>
  </w:num>
  <w:num w:numId="30">
    <w:abstractNumId w:val="32"/>
  </w:num>
  <w:num w:numId="31">
    <w:abstractNumId w:val="8"/>
  </w:num>
  <w:num w:numId="32">
    <w:abstractNumId w:val="26"/>
  </w:num>
  <w:num w:numId="33">
    <w:abstractNumId w:val="4"/>
  </w:num>
  <w:num w:numId="34">
    <w:abstractNumId w:val="3"/>
  </w:num>
  <w:num w:numId="35">
    <w:abstractNumId w:val="33"/>
  </w:num>
  <w:num w:numId="36">
    <w:abstractNumId w:val="35"/>
  </w:num>
  <w:num w:numId="37">
    <w:abstractNumId w:val="39"/>
  </w:num>
  <w:num w:numId="38">
    <w:abstractNumId w:val="28"/>
  </w:num>
  <w:num w:numId="39">
    <w:abstractNumId w:val="29"/>
  </w:num>
  <w:num w:numId="40">
    <w:abstractNumId w:val="22"/>
  </w:num>
  <w:num w:numId="41">
    <w:abstractNumId w:val="1"/>
  </w:num>
  <w:num w:numId="4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9B4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3AAD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35C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1A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67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3EB4"/>
    <w:rsid w:val="002542B5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446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2AB5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18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087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188"/>
    <w:rsid w:val="00465F3A"/>
    <w:rsid w:val="0046694A"/>
    <w:rsid w:val="004669E2"/>
    <w:rsid w:val="00466EBC"/>
    <w:rsid w:val="0046717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05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D56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29C2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3F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5BA7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1F"/>
    <w:rsid w:val="00556C81"/>
    <w:rsid w:val="00556E14"/>
    <w:rsid w:val="00556F40"/>
    <w:rsid w:val="00560927"/>
    <w:rsid w:val="0056121F"/>
    <w:rsid w:val="00561491"/>
    <w:rsid w:val="00561658"/>
    <w:rsid w:val="005617CF"/>
    <w:rsid w:val="00561C13"/>
    <w:rsid w:val="00561D43"/>
    <w:rsid w:val="005623B3"/>
    <w:rsid w:val="005624E4"/>
    <w:rsid w:val="00562990"/>
    <w:rsid w:val="00562EB7"/>
    <w:rsid w:val="0056330A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2DB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477D1"/>
    <w:rsid w:val="00650AB9"/>
    <w:rsid w:val="00650EEB"/>
    <w:rsid w:val="00651227"/>
    <w:rsid w:val="00651439"/>
    <w:rsid w:val="00651FBB"/>
    <w:rsid w:val="00653162"/>
    <w:rsid w:val="00653B2B"/>
    <w:rsid w:val="00654C95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6A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29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992"/>
    <w:rsid w:val="00732D50"/>
    <w:rsid w:val="00733591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299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2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8D7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DDB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6878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7BA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0ED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68C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2D8F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31D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826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416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1F9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1EF"/>
    <w:rsid w:val="009C04BA"/>
    <w:rsid w:val="009C053F"/>
    <w:rsid w:val="009C0709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50A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067"/>
    <w:rsid w:val="009E14E0"/>
    <w:rsid w:val="009E16FF"/>
    <w:rsid w:val="009E1819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5A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3AFF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9F79FA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4FA"/>
    <w:rsid w:val="00A1051C"/>
    <w:rsid w:val="00A10643"/>
    <w:rsid w:val="00A1094B"/>
    <w:rsid w:val="00A10999"/>
    <w:rsid w:val="00A1213C"/>
    <w:rsid w:val="00A12C38"/>
    <w:rsid w:val="00A13E54"/>
    <w:rsid w:val="00A1400C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2DB6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0A46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0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8E7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4DA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01D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B6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38D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7E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58F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5E2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915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2DFA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55A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2EEB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9CA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E7EB5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5FF8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7271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648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0F7D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0633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011"/>
    <w:rsid w:val="00F3511E"/>
    <w:rsid w:val="00F35A90"/>
    <w:rsid w:val="00F35DFE"/>
    <w:rsid w:val="00F374AB"/>
    <w:rsid w:val="00F37A65"/>
    <w:rsid w:val="00F37BCB"/>
    <w:rsid w:val="00F40448"/>
    <w:rsid w:val="00F40C5E"/>
    <w:rsid w:val="00F40E5A"/>
    <w:rsid w:val="00F40F0C"/>
    <w:rsid w:val="00F41816"/>
    <w:rsid w:val="00F41C33"/>
    <w:rsid w:val="00F41CD4"/>
    <w:rsid w:val="00F41F3F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33C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8538B"/>
  <w15:chartTrackingRefBased/>
  <w15:docId w15:val="{4BC42084-FFB5-7F40-BD01-6A37F1D4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3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2093C"/>
    <w:rPr>
      <w:rFonts w:ascii="Times New Roman" w:hAnsi="Times New Roman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CD294-02B0-4419-BF69-4BD97E01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25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2049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Apple</cp:lastModifiedBy>
  <cp:revision>18</cp:revision>
  <cp:lastPrinted>2008-01-31T00:09:00Z</cp:lastPrinted>
  <dcterms:created xsi:type="dcterms:W3CDTF">2021-11-11T03:17:00Z</dcterms:created>
  <dcterms:modified xsi:type="dcterms:W3CDTF">2022-01-25T11:17:00Z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1636339723</vt:lpwstr>
  </property>
  <property fmtid="{D5CDD505-2E9C-101B-9397-08002B2CF9AE}" pid="7" name="_2015_ms_pID_725343">
    <vt:lpwstr>(2)zBbbDsC3s/Tmnn2TQrgXB94XJT0UqnPhdnPCW5Kz8PW8F+U7TNsQO0pdjja26NPtp5r63LW9_x000d_
5NO5eU4oQNo1y0POEiPOf+3ePsRrtzMFhYdKjIOQkDR5rHGPREHUDJ0w2Pwnf6TPbIeheiTj_x000d_
oOoOUcsRS4ST/OvUsSqrbET+Fzivlcz/0EzrFAyfUON8eLdn3QfvfHn2ieSRML3rDINU10CR_x000d_
8lzeF2paD68/7h81MG</vt:lpwstr>
  </property>
  <property fmtid="{D5CDD505-2E9C-101B-9397-08002B2CF9AE}" pid="8" name="_2015_ms_pID_7253431">
    <vt:lpwstr>AdYmWhDTpynHBnQ71P6SagbVzmBdVStYvXnGctjyVyDg3DPIMC7CWW_x000d_
/ml2oaF1eKW+ZLnOx3RBDKLeNk0A6JHWHauIWzj6gzEboKnt0m8C5n8gLLxcku1PtoQwk2eo_x000d_
RHc0gr70W6s4aZDCjNrBQzrGqSkFqAQj+dhll+kNWXnQnaIBxl+vztt3bbRWD9jkBsVua17F_x000d_
e1auIf4cs4H5tI1y</vt:lpwstr>
  </property>
</Properties>
</file>