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40F1B846"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2811B9">
        <w:rPr>
          <w:rFonts w:cs="Arial"/>
          <w:noProof w:val="0"/>
          <w:sz w:val="24"/>
        </w:rPr>
        <w:t>6</w:t>
      </w:r>
      <w:r w:rsidRPr="00443753">
        <w:rPr>
          <w:rFonts w:cs="Arial"/>
          <w:noProof w:val="0"/>
          <w:sz w:val="24"/>
        </w:rPr>
        <w:tab/>
      </w:r>
      <w:r w:rsidRPr="00443753">
        <w:rPr>
          <w:rFonts w:cs="Arial"/>
          <w:noProof w:val="0"/>
          <w:sz w:val="24"/>
        </w:rPr>
        <w:tab/>
      </w:r>
      <w:r>
        <w:rPr>
          <w:rFonts w:cs="Arial"/>
          <w:noProof w:val="0"/>
          <w:sz w:val="24"/>
        </w:rPr>
        <w:t xml:space="preserve"> </w:t>
      </w:r>
      <w:r w:rsidRPr="00D12D44">
        <w:rPr>
          <w:rFonts w:cs="Arial"/>
          <w:noProof w:val="0"/>
          <w:sz w:val="24"/>
        </w:rPr>
        <w:t>R1-</w:t>
      </w:r>
      <w:r w:rsidR="007C3446">
        <w:rPr>
          <w:rFonts w:cs="Arial"/>
          <w:noProof w:val="0"/>
          <w:sz w:val="24"/>
        </w:rPr>
        <w:t>1</w:t>
      </w:r>
      <w:r w:rsidR="002811B9">
        <w:rPr>
          <w:rFonts w:cs="Arial"/>
          <w:noProof w:val="0"/>
          <w:sz w:val="24"/>
        </w:rPr>
        <w:t>90</w:t>
      </w:r>
      <w:r w:rsidR="003A1F08">
        <w:rPr>
          <w:rFonts w:cs="Arial"/>
          <w:noProof w:val="0"/>
          <w:sz w:val="24"/>
        </w:rPr>
        <w:t>2453</w:t>
      </w:r>
    </w:p>
    <w:p w14:paraId="6ABAB37A" w14:textId="122EC776" w:rsidR="00334699" w:rsidRPr="00334699" w:rsidRDefault="002811B9"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Athens</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Greece</w:t>
      </w:r>
      <w:r w:rsidR="00334699" w:rsidRPr="00334699">
        <w:rPr>
          <w:rFonts w:ascii="Arial" w:eastAsia="MS Mincho" w:hAnsi="Arial" w:cs="Arial"/>
          <w:b/>
          <w:bCs/>
          <w:sz w:val="24"/>
          <w:lang w:eastAsia="ja-JP"/>
        </w:rPr>
        <w:t>, 2</w:t>
      </w:r>
      <w:r>
        <w:rPr>
          <w:rFonts w:ascii="Arial" w:eastAsia="MS Mincho" w:hAnsi="Arial" w:cs="Arial"/>
          <w:b/>
          <w:bCs/>
          <w:sz w:val="24"/>
          <w:lang w:eastAsia="ja-JP"/>
        </w:rPr>
        <w:t>5</w:t>
      </w:r>
      <w:r w:rsidR="00334699" w:rsidRPr="00334699">
        <w:rPr>
          <w:rFonts w:ascii="Arial" w:eastAsia="MS Mincho" w:hAnsi="Arial" w:cs="Arial"/>
          <w:b/>
          <w:bCs/>
          <w:sz w:val="24"/>
          <w:vertAlign w:val="superscript"/>
          <w:lang w:eastAsia="ja-JP"/>
        </w:rPr>
        <w:t>th</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February – 1</w:t>
      </w:r>
      <w:r>
        <w:rPr>
          <w:rFonts w:ascii="Arial" w:eastAsia="MS Mincho" w:hAnsi="Arial" w:cs="Arial"/>
          <w:b/>
          <w:bCs/>
          <w:sz w:val="24"/>
          <w:vertAlign w:val="superscript"/>
          <w:lang w:eastAsia="ja-JP"/>
        </w:rPr>
        <w:t>st</w:t>
      </w:r>
      <w:r>
        <w:rPr>
          <w:rFonts w:ascii="Arial" w:eastAsia="MS Mincho" w:hAnsi="Arial" w:cs="Arial"/>
          <w:b/>
          <w:bCs/>
          <w:sz w:val="24"/>
          <w:lang w:eastAsia="ja-JP"/>
        </w:rPr>
        <w:t xml:space="preserve"> March, 2019</w:t>
      </w:r>
      <w:r w:rsidR="00334699" w:rsidRPr="00334699">
        <w:rPr>
          <w:rFonts w:ascii="Arial" w:eastAsia="MS Mincho" w:hAnsi="Arial" w:cs="Arial"/>
          <w:b/>
          <w:bCs/>
          <w:sz w:val="24"/>
          <w:lang w:eastAsia="ja-JP"/>
        </w:rPr>
        <w:t xml:space="preserve">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4B024A94"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7D10C8">
        <w:rPr>
          <w:rFonts w:ascii="Arial" w:hAnsi="Arial" w:cs="Arial"/>
          <w:b/>
          <w:sz w:val="24"/>
        </w:rPr>
        <w:t>Quality report in Msg3 and connected mode for eMTC</w:t>
      </w:r>
      <w:r w:rsidR="00ED366B">
        <w:rPr>
          <w:rFonts w:ascii="Arial" w:hAnsi="Arial" w:cs="Arial"/>
          <w:b/>
          <w:sz w:val="24"/>
        </w:rPr>
        <w:t xml:space="preserve"> </w:t>
      </w:r>
    </w:p>
    <w:p w14:paraId="53159E7D" w14:textId="03F7BBBD"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7D10C8">
        <w:rPr>
          <w:rFonts w:ascii="Arial" w:hAnsi="Arial" w:cs="Arial"/>
          <w:b/>
          <w:sz w:val="24"/>
        </w:rPr>
        <w:t>6.2.1.5</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115305A" w14:textId="7DFA41A6" w:rsidR="00334699" w:rsidRDefault="00CE1453"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At</w:t>
      </w:r>
      <w:r w:rsidR="00D867B9">
        <w:rPr>
          <w:rFonts w:eastAsia="SimSun"/>
          <w:kern w:val="0"/>
          <w:sz w:val="20"/>
          <w:szCs w:val="20"/>
          <w:lang w:eastAsia="en-US"/>
        </w:rPr>
        <w:t xml:space="preserve"> RAN #82</w:t>
      </w:r>
      <w:r w:rsidR="00334699">
        <w:rPr>
          <w:rFonts w:eastAsia="SimSun"/>
          <w:kern w:val="0"/>
          <w:sz w:val="20"/>
          <w:szCs w:val="20"/>
          <w:lang w:eastAsia="en-US"/>
        </w:rPr>
        <w:t xml:space="preserve"> meeting, </w:t>
      </w:r>
      <w:r w:rsidR="00D867B9">
        <w:rPr>
          <w:rFonts w:eastAsia="SimSun"/>
          <w:kern w:val="0"/>
          <w:sz w:val="20"/>
          <w:szCs w:val="20"/>
          <w:lang w:eastAsia="en-US"/>
        </w:rPr>
        <w:t xml:space="preserve">the </w:t>
      </w:r>
      <w:r w:rsidR="007B0137">
        <w:rPr>
          <w:rFonts w:eastAsia="SimSun"/>
          <w:kern w:val="0"/>
          <w:sz w:val="20"/>
          <w:szCs w:val="20"/>
          <w:lang w:eastAsia="en-US"/>
        </w:rPr>
        <w:t>WID</w:t>
      </w:r>
      <w:r w:rsidR="00D867B9">
        <w:rPr>
          <w:rFonts w:eastAsia="SimSun"/>
          <w:kern w:val="0"/>
          <w:sz w:val="20"/>
          <w:szCs w:val="20"/>
          <w:lang w:eastAsia="en-US"/>
        </w:rPr>
        <w:t xml:space="preserve"> for </w:t>
      </w:r>
      <w:r w:rsidR="00334699">
        <w:rPr>
          <w:rFonts w:eastAsia="SimSun"/>
          <w:kern w:val="0"/>
          <w:sz w:val="20"/>
          <w:szCs w:val="20"/>
          <w:lang w:eastAsia="en-US"/>
        </w:rPr>
        <w:t xml:space="preserve">Rel-16 MTC enhancements was </w:t>
      </w:r>
      <w:r w:rsidR="00D867B9">
        <w:rPr>
          <w:rFonts w:eastAsia="SimSun"/>
          <w:kern w:val="0"/>
          <w:sz w:val="20"/>
          <w:szCs w:val="20"/>
          <w:lang w:eastAsia="en-US"/>
        </w:rPr>
        <w:t>updated</w:t>
      </w:r>
      <w:r w:rsidR="00334699">
        <w:rPr>
          <w:rFonts w:eastAsia="SimSun"/>
          <w:kern w:val="0"/>
          <w:sz w:val="20"/>
          <w:szCs w:val="20"/>
          <w:lang w:eastAsia="en-US"/>
        </w:rPr>
        <w:t xml:space="preserve"> </w:t>
      </w:r>
      <w:r w:rsidR="00334699">
        <w:rPr>
          <w:rFonts w:eastAsia="SimSun"/>
          <w:kern w:val="0"/>
          <w:sz w:val="20"/>
          <w:szCs w:val="20"/>
          <w:lang w:eastAsia="en-US"/>
        </w:rPr>
        <w:fldChar w:fldCharType="begin"/>
      </w:r>
      <w:r w:rsidR="00334699">
        <w:rPr>
          <w:rFonts w:eastAsia="SimSun"/>
          <w:kern w:val="0"/>
          <w:sz w:val="20"/>
          <w:szCs w:val="20"/>
          <w:lang w:eastAsia="en-US"/>
        </w:rPr>
        <w:instrText xml:space="preserve"> REF _Ref521499031 \n \h </w:instrText>
      </w:r>
      <w:r w:rsidR="00334699">
        <w:rPr>
          <w:rFonts w:eastAsia="SimSun"/>
          <w:kern w:val="0"/>
          <w:sz w:val="20"/>
          <w:szCs w:val="20"/>
          <w:lang w:eastAsia="en-US"/>
        </w:rPr>
      </w:r>
      <w:r w:rsidR="00334699">
        <w:rPr>
          <w:rFonts w:eastAsia="SimSun"/>
          <w:kern w:val="0"/>
          <w:sz w:val="20"/>
          <w:szCs w:val="20"/>
          <w:lang w:eastAsia="en-US"/>
        </w:rPr>
        <w:fldChar w:fldCharType="separate"/>
      </w:r>
      <w:r w:rsidR="00585B2F">
        <w:rPr>
          <w:rFonts w:eastAsia="SimSun"/>
          <w:kern w:val="0"/>
          <w:sz w:val="20"/>
          <w:szCs w:val="20"/>
          <w:lang w:eastAsia="en-US"/>
        </w:rPr>
        <w:t>[1]</w:t>
      </w:r>
      <w:r w:rsidR="00334699">
        <w:rPr>
          <w:rFonts w:eastAsia="SimSun"/>
          <w:kern w:val="0"/>
          <w:sz w:val="20"/>
          <w:szCs w:val="20"/>
          <w:lang w:eastAsia="en-US"/>
        </w:rPr>
        <w:fldChar w:fldCharType="end"/>
      </w:r>
      <w:r w:rsidR="00334699">
        <w:rPr>
          <w:rFonts w:eastAsia="SimSun"/>
          <w:kern w:val="0"/>
          <w:sz w:val="20"/>
          <w:szCs w:val="20"/>
          <w:lang w:eastAsia="en-US"/>
        </w:rPr>
        <w:t xml:space="preserve">. </w:t>
      </w:r>
      <w:r w:rsidR="00D867B9">
        <w:rPr>
          <w:rFonts w:eastAsia="SimSun"/>
          <w:kern w:val="0"/>
          <w:sz w:val="20"/>
          <w:szCs w:val="20"/>
          <w:lang w:eastAsia="en-US"/>
        </w:rPr>
        <w:t>The objective for improving DL transmission efficiency and/or UE power consumption was updated to include the following:</w:t>
      </w:r>
    </w:p>
    <w:p w14:paraId="26AAA0AD" w14:textId="77777777" w:rsidR="00D867B9" w:rsidRPr="00D867B9" w:rsidRDefault="00D867B9" w:rsidP="00D867B9">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bookmarkStart w:id="1" w:name="_Hlk515907705"/>
      <w:r w:rsidRPr="00D867B9">
        <w:rPr>
          <w:rFonts w:ascii="Times New Roman" w:hAnsi="Times New Roman"/>
          <w:i/>
          <w:sz w:val="20"/>
          <w:lang w:val="en-GB" w:eastAsia="x-none"/>
        </w:rPr>
        <w:t>Specify quality report in MSG3 at least for EDT [RAN1, RAN2]</w:t>
      </w:r>
    </w:p>
    <w:p w14:paraId="12EF7F77" w14:textId="658B02A1" w:rsidR="00D867B9" w:rsidRPr="00D867B9" w:rsidRDefault="00D867B9" w:rsidP="00D867B9">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r w:rsidRPr="00D867B9">
        <w:rPr>
          <w:rFonts w:ascii="Times New Roman" w:hAnsi="Times New Roman"/>
          <w:i/>
          <w:sz w:val="20"/>
          <w:lang w:val="en-GB" w:eastAsia="x-none"/>
        </w:rPr>
        <w:t>Specify aperiodic quality report in connected mode using same quality definition as in Msg3 [RAN1, RAN2, RAN4]</w:t>
      </w:r>
      <w:bookmarkEnd w:id="1"/>
    </w:p>
    <w:p w14:paraId="039FC206" w14:textId="7B5C55F0" w:rsidR="008B1761" w:rsidRDefault="003207DE" w:rsidP="00FD05CF">
      <w:pPr>
        <w:overflowPunct/>
        <w:autoSpaceDE/>
        <w:autoSpaceDN/>
        <w:adjustRightInd/>
        <w:spacing w:after="0"/>
        <w:jc w:val="both"/>
        <w:textAlignment w:val="auto"/>
      </w:pPr>
      <w:r>
        <w:t>I</w:t>
      </w:r>
      <w:r w:rsidR="00DC615A">
        <w:t>n RAN1 #94</w:t>
      </w:r>
      <w:r w:rsidR="008D3294">
        <w:t>bis</w:t>
      </w:r>
      <w:r>
        <w:t xml:space="preserve"> meeting, the following agreements were made regarding </w:t>
      </w:r>
      <w:r w:rsidR="00DC615A">
        <w:t>the quality report in Msg3</w:t>
      </w:r>
      <w:r>
        <w:t xml:space="preserve"> </w:t>
      </w:r>
      <w:r w:rsidR="008D5BDC">
        <w:fldChar w:fldCharType="begin"/>
      </w:r>
      <w:r w:rsidR="008D5BDC">
        <w:instrText xml:space="preserve"> REF _Ref770196 \n \h </w:instrText>
      </w:r>
      <w:r w:rsidR="008D5BDC">
        <w:fldChar w:fldCharType="separate"/>
      </w:r>
      <w:r w:rsidR="00585B2F">
        <w:t>[2]</w:t>
      </w:r>
      <w:r w:rsidR="008D5BDC">
        <w:fldChar w:fldCharType="end"/>
      </w:r>
      <w:r w:rsidR="008D5BDC">
        <w:t>:</w:t>
      </w:r>
    </w:p>
    <w:p w14:paraId="31E7C712" w14:textId="04F50991" w:rsidR="00DC615A" w:rsidRPr="00DC615A" w:rsidRDefault="00DC615A" w:rsidP="00DC615A">
      <w:pPr>
        <w:spacing w:after="0"/>
        <w:rPr>
          <w:i/>
        </w:rPr>
      </w:pPr>
      <w:r w:rsidRPr="00DC615A">
        <w:rPr>
          <w:i/>
        </w:rPr>
        <w:t>Agreement</w:t>
      </w:r>
      <w:r>
        <w:rPr>
          <w:i/>
        </w:rPr>
        <w:t>:</w:t>
      </w:r>
    </w:p>
    <w:p w14:paraId="23CCB882" w14:textId="77777777" w:rsidR="00DC615A" w:rsidRPr="00DC615A" w:rsidRDefault="00DC615A" w:rsidP="00DC615A">
      <w:pPr>
        <w:spacing w:after="0"/>
        <w:rPr>
          <w:i/>
        </w:rPr>
      </w:pPr>
      <w:r w:rsidRPr="00DC615A">
        <w:rPr>
          <w:rFonts w:hint="eastAsia"/>
          <w:i/>
        </w:rPr>
        <w:t>For CE mode A</w:t>
      </w:r>
      <w:r w:rsidRPr="00DC615A">
        <w:rPr>
          <w:i/>
        </w:rPr>
        <w:t xml:space="preserve"> (PRACH CE level 0, 1)</w:t>
      </w:r>
      <w:r w:rsidRPr="00DC615A">
        <w:rPr>
          <w:rFonts w:hint="eastAsia"/>
          <w:i/>
        </w:rPr>
        <w:t xml:space="preserve">, the downlink channel quality is down-selected </w:t>
      </w:r>
      <w:r w:rsidRPr="00DC615A">
        <w:rPr>
          <w:i/>
        </w:rPr>
        <w:t>among</w:t>
      </w:r>
      <w:r w:rsidRPr="00DC615A">
        <w:rPr>
          <w:rFonts w:hint="eastAsia"/>
          <w:i/>
        </w:rPr>
        <w:t xml:space="preserve"> the following</w:t>
      </w:r>
      <w:r w:rsidRPr="00DC615A">
        <w:rPr>
          <w:i/>
        </w:rPr>
        <w:t xml:space="preserve"> in RAN1#95</w:t>
      </w:r>
      <w:r w:rsidRPr="00DC615A">
        <w:rPr>
          <w:rFonts w:hint="eastAsia"/>
          <w:i/>
        </w:rPr>
        <w:t>:</w:t>
      </w:r>
    </w:p>
    <w:p w14:paraId="7FCF2B30" w14:textId="77777777" w:rsidR="00DC615A" w:rsidRPr="00DC615A" w:rsidRDefault="00DC615A" w:rsidP="00DC615A">
      <w:pPr>
        <w:pStyle w:val="ListParagraph"/>
        <w:numPr>
          <w:ilvl w:val="0"/>
          <w:numId w:val="17"/>
        </w:numPr>
        <w:overflowPunct w:val="0"/>
        <w:autoSpaceDE w:val="0"/>
        <w:autoSpaceDN w:val="0"/>
        <w:adjustRightInd w:val="0"/>
        <w:contextualSpacing/>
        <w:rPr>
          <w:rFonts w:ascii="Times New Roman" w:hAnsi="Times New Roman"/>
          <w:i/>
          <w:sz w:val="20"/>
          <w:szCs w:val="20"/>
        </w:rPr>
      </w:pPr>
      <w:r w:rsidRPr="00DC615A">
        <w:rPr>
          <w:rFonts w:ascii="Times New Roman" w:hAnsi="Times New Roman" w:hint="eastAsia"/>
          <w:i/>
          <w:sz w:val="20"/>
          <w:szCs w:val="20"/>
        </w:rPr>
        <w:t>CQI</w:t>
      </w:r>
    </w:p>
    <w:p w14:paraId="49B8DA15" w14:textId="77777777" w:rsidR="00DC615A" w:rsidRPr="00DC615A" w:rsidRDefault="00DC615A" w:rsidP="00DC615A">
      <w:pPr>
        <w:pStyle w:val="ListParagraph"/>
        <w:numPr>
          <w:ilvl w:val="0"/>
          <w:numId w:val="17"/>
        </w:numPr>
        <w:overflowPunct w:val="0"/>
        <w:autoSpaceDE w:val="0"/>
        <w:autoSpaceDN w:val="0"/>
        <w:adjustRightInd w:val="0"/>
        <w:contextualSpacing/>
        <w:rPr>
          <w:rFonts w:ascii="Times New Roman" w:hAnsi="Times New Roman"/>
          <w:i/>
          <w:sz w:val="20"/>
          <w:szCs w:val="20"/>
        </w:rPr>
      </w:pPr>
      <w:r w:rsidRPr="00DC615A">
        <w:rPr>
          <w:rFonts w:ascii="Times New Roman" w:hAnsi="Times New Roman" w:hint="eastAsia"/>
          <w:i/>
          <w:sz w:val="20"/>
          <w:szCs w:val="20"/>
        </w:rPr>
        <w:t>The repetition number and/or aggregation level that the UE needs to decode hypothetical MPDCCH with BLER of 1%</w:t>
      </w:r>
    </w:p>
    <w:p w14:paraId="53932507" w14:textId="77777777" w:rsidR="00DC615A" w:rsidRPr="00DC615A" w:rsidRDefault="00DC615A" w:rsidP="00DC615A">
      <w:pPr>
        <w:pStyle w:val="ListParagraph"/>
        <w:numPr>
          <w:ilvl w:val="0"/>
          <w:numId w:val="17"/>
        </w:numPr>
        <w:overflowPunct w:val="0"/>
        <w:autoSpaceDE w:val="0"/>
        <w:autoSpaceDN w:val="0"/>
        <w:adjustRightInd w:val="0"/>
        <w:contextualSpacing/>
        <w:rPr>
          <w:rFonts w:ascii="Times New Roman" w:hAnsi="Times New Roman"/>
          <w:i/>
          <w:sz w:val="20"/>
          <w:szCs w:val="20"/>
        </w:rPr>
      </w:pPr>
      <w:r w:rsidRPr="00DC615A">
        <w:rPr>
          <w:rFonts w:ascii="Times New Roman" w:hAnsi="Times New Roman" w:hint="eastAsia"/>
          <w:i/>
          <w:sz w:val="20"/>
          <w:szCs w:val="20"/>
        </w:rPr>
        <w:t>Support both CQI and repetition number and/or aggregation level that the UE needs to decode hypothetical MPDCCH with BLER of 1%</w:t>
      </w:r>
    </w:p>
    <w:p w14:paraId="4F006FBC" w14:textId="77777777" w:rsidR="00DC615A" w:rsidRPr="00DC615A" w:rsidRDefault="00DC615A" w:rsidP="00DC615A">
      <w:pPr>
        <w:spacing w:after="0"/>
        <w:rPr>
          <w:i/>
        </w:rPr>
      </w:pPr>
    </w:p>
    <w:p w14:paraId="5ECB523E" w14:textId="477CBFD0" w:rsidR="00DC615A" w:rsidRPr="00DC615A" w:rsidRDefault="00DC615A" w:rsidP="00DC615A">
      <w:pPr>
        <w:spacing w:after="0"/>
        <w:rPr>
          <w:i/>
        </w:rPr>
      </w:pPr>
      <w:r w:rsidRPr="00DC615A">
        <w:rPr>
          <w:i/>
        </w:rPr>
        <w:t>Agreement</w:t>
      </w:r>
      <w:r>
        <w:rPr>
          <w:i/>
        </w:rPr>
        <w:t>:</w:t>
      </w:r>
    </w:p>
    <w:p w14:paraId="391EF149" w14:textId="77777777" w:rsidR="00DC615A" w:rsidRPr="00DC615A" w:rsidRDefault="00DC615A" w:rsidP="00DC615A">
      <w:pPr>
        <w:spacing w:after="0"/>
        <w:rPr>
          <w:i/>
        </w:rPr>
      </w:pPr>
      <w:r w:rsidRPr="00DC615A">
        <w:rPr>
          <w:rFonts w:hint="eastAsia"/>
          <w:i/>
        </w:rPr>
        <w:t xml:space="preserve">For CE Mode B, the downlink channel quality reported in Msg3 is denoted as the repetition number that the UE </w:t>
      </w:r>
      <w:r w:rsidRPr="00DC615A">
        <w:rPr>
          <w:i/>
        </w:rPr>
        <w:t>recommends to achieve</w:t>
      </w:r>
      <w:r w:rsidRPr="00DC615A">
        <w:rPr>
          <w:rFonts w:hint="eastAsia"/>
          <w:i/>
        </w:rPr>
        <w:t xml:space="preserve"> </w:t>
      </w:r>
      <w:r w:rsidRPr="00DC615A">
        <w:rPr>
          <w:i/>
        </w:rPr>
        <w:t xml:space="preserve">a </w:t>
      </w:r>
      <w:r w:rsidRPr="00DC615A">
        <w:rPr>
          <w:rFonts w:hint="eastAsia"/>
          <w:i/>
        </w:rPr>
        <w:t xml:space="preserve">hypothetical MPDCCH </w:t>
      </w:r>
      <w:r w:rsidRPr="00DC615A">
        <w:rPr>
          <w:i/>
        </w:rPr>
        <w:t xml:space="preserve">decoding </w:t>
      </w:r>
      <w:r w:rsidRPr="00DC615A">
        <w:rPr>
          <w:rFonts w:hint="eastAsia"/>
          <w:i/>
        </w:rPr>
        <w:t>BLER of 1%</w:t>
      </w:r>
    </w:p>
    <w:p w14:paraId="731B5269" w14:textId="77777777" w:rsidR="00DC615A" w:rsidRPr="00DC615A" w:rsidRDefault="00DC615A" w:rsidP="00DC615A">
      <w:pPr>
        <w:spacing w:after="0"/>
        <w:rPr>
          <w:i/>
        </w:rPr>
      </w:pPr>
    </w:p>
    <w:p w14:paraId="7A357EA0" w14:textId="17D77AFD" w:rsidR="00DC615A" w:rsidRPr="00DC615A" w:rsidRDefault="00DC615A" w:rsidP="00DC615A">
      <w:pPr>
        <w:spacing w:after="0"/>
        <w:rPr>
          <w:i/>
        </w:rPr>
      </w:pPr>
      <w:r w:rsidRPr="00DC615A">
        <w:rPr>
          <w:i/>
        </w:rPr>
        <w:t>Agreement</w:t>
      </w:r>
      <w:r>
        <w:rPr>
          <w:i/>
        </w:rPr>
        <w:t>:</w:t>
      </w:r>
    </w:p>
    <w:p w14:paraId="7147C352" w14:textId="77777777" w:rsidR="00DC615A" w:rsidRPr="00DC615A" w:rsidRDefault="00DC615A" w:rsidP="00DC615A">
      <w:pPr>
        <w:spacing w:after="0"/>
        <w:rPr>
          <w:i/>
        </w:rPr>
      </w:pPr>
      <w:r w:rsidRPr="00DC615A">
        <w:rPr>
          <w:rFonts w:hint="eastAsia"/>
          <w:i/>
        </w:rPr>
        <w:t xml:space="preserve">CRS </w:t>
      </w:r>
      <w:r w:rsidRPr="00DC615A">
        <w:rPr>
          <w:i/>
        </w:rPr>
        <w:t>may be</w:t>
      </w:r>
      <w:r w:rsidRPr="00DC615A">
        <w:rPr>
          <w:rFonts w:hint="eastAsia"/>
          <w:i/>
        </w:rPr>
        <w:t xml:space="preserve"> used as </w:t>
      </w:r>
      <w:r w:rsidRPr="00DC615A">
        <w:rPr>
          <w:i/>
        </w:rPr>
        <w:t xml:space="preserve">the </w:t>
      </w:r>
      <w:r w:rsidRPr="00DC615A">
        <w:rPr>
          <w:rFonts w:hint="eastAsia"/>
          <w:i/>
        </w:rPr>
        <w:t>reference signal for</w:t>
      </w:r>
      <w:r w:rsidRPr="00DC615A">
        <w:rPr>
          <w:i/>
        </w:rPr>
        <w:t xml:space="preserve"> measurement of </w:t>
      </w:r>
      <w:r w:rsidRPr="00DC615A">
        <w:rPr>
          <w:rFonts w:hint="eastAsia"/>
          <w:i/>
        </w:rPr>
        <w:t>DL quality m</w:t>
      </w:r>
      <w:r w:rsidRPr="00DC615A">
        <w:rPr>
          <w:i/>
        </w:rPr>
        <w:t>etric</w:t>
      </w:r>
      <w:r w:rsidRPr="00DC615A">
        <w:rPr>
          <w:rFonts w:hint="eastAsia"/>
          <w:i/>
        </w:rPr>
        <w:t xml:space="preserve"> </w:t>
      </w:r>
      <w:r w:rsidRPr="00DC615A">
        <w:rPr>
          <w:i/>
        </w:rPr>
        <w:t xml:space="preserve">for </w:t>
      </w:r>
      <w:r w:rsidRPr="00DC615A">
        <w:rPr>
          <w:rFonts w:hint="eastAsia"/>
          <w:i/>
        </w:rPr>
        <w:t>measurement report in Msg3.</w:t>
      </w:r>
    </w:p>
    <w:p w14:paraId="691D2316" w14:textId="77777777" w:rsidR="00DC615A" w:rsidRPr="00DC615A" w:rsidRDefault="00DC615A" w:rsidP="00DC615A">
      <w:pPr>
        <w:spacing w:after="0"/>
        <w:rPr>
          <w:i/>
        </w:rPr>
      </w:pPr>
    </w:p>
    <w:p w14:paraId="1DD7FE67" w14:textId="4095E904" w:rsidR="00DC615A" w:rsidRPr="00DC615A" w:rsidRDefault="00DC615A" w:rsidP="00DC615A">
      <w:pPr>
        <w:spacing w:after="0"/>
        <w:rPr>
          <w:i/>
        </w:rPr>
      </w:pPr>
      <w:r w:rsidRPr="00DC615A">
        <w:rPr>
          <w:i/>
        </w:rPr>
        <w:t>Agreement</w:t>
      </w:r>
      <w:r>
        <w:rPr>
          <w:i/>
        </w:rPr>
        <w:t>:</w:t>
      </w:r>
    </w:p>
    <w:p w14:paraId="02476F1E" w14:textId="77777777" w:rsidR="00DC615A" w:rsidRPr="00DC615A" w:rsidRDefault="00DC615A" w:rsidP="00DC615A">
      <w:pPr>
        <w:spacing w:after="0"/>
        <w:rPr>
          <w:i/>
        </w:rPr>
      </w:pPr>
      <w:r w:rsidRPr="00DC615A">
        <w:rPr>
          <w:rFonts w:hint="eastAsia"/>
          <w:i/>
        </w:rPr>
        <w:t>Enabling of DL quality report is indicated in SIB.</w:t>
      </w:r>
    </w:p>
    <w:p w14:paraId="224E2F32" w14:textId="77777777" w:rsidR="00FD05CF" w:rsidRPr="00FD05CF" w:rsidRDefault="00FD05CF" w:rsidP="00FD05CF">
      <w:pPr>
        <w:spacing w:after="0"/>
        <w:rPr>
          <w:i/>
        </w:rPr>
      </w:pPr>
    </w:p>
    <w:p w14:paraId="3339BBF8" w14:textId="0289B3DD" w:rsidR="00026AC4" w:rsidRDefault="00DC615A" w:rsidP="001A486B">
      <w:pPr>
        <w:overflowPunct/>
        <w:autoSpaceDE/>
        <w:autoSpaceDN/>
        <w:adjustRightInd/>
        <w:spacing w:after="120"/>
        <w:jc w:val="both"/>
        <w:textAlignment w:val="auto"/>
      </w:pPr>
      <w:r>
        <w:t xml:space="preserve">In RAN1 #95 meeting, some additional agreements were further made </w:t>
      </w:r>
      <w:r w:rsidR="00D01E23">
        <w:fldChar w:fldCharType="begin"/>
      </w:r>
      <w:r w:rsidR="00D01E23">
        <w:instrText xml:space="preserve"> REF _Ref796857 \n \h </w:instrText>
      </w:r>
      <w:r w:rsidR="00D01E23">
        <w:fldChar w:fldCharType="separate"/>
      </w:r>
      <w:r w:rsidR="00585B2F">
        <w:t>[3]</w:t>
      </w:r>
      <w:r w:rsidR="00D01E23">
        <w:fldChar w:fldCharType="end"/>
      </w:r>
      <w:r>
        <w:t>:</w:t>
      </w:r>
    </w:p>
    <w:p w14:paraId="7A1D6851" w14:textId="679738BE" w:rsidR="00DC615A" w:rsidRPr="00DC615A" w:rsidRDefault="00DC615A" w:rsidP="00DC615A">
      <w:pPr>
        <w:spacing w:after="0"/>
        <w:rPr>
          <w:i/>
        </w:rPr>
      </w:pPr>
      <w:r w:rsidRPr="00DC615A">
        <w:rPr>
          <w:i/>
        </w:rPr>
        <w:t>Agreement</w:t>
      </w:r>
      <w:r>
        <w:rPr>
          <w:i/>
        </w:rPr>
        <w:t>:</w:t>
      </w:r>
    </w:p>
    <w:p w14:paraId="5537D4A0" w14:textId="77777777" w:rsidR="00DC615A" w:rsidRPr="00DC615A" w:rsidRDefault="00DC615A" w:rsidP="00DC615A">
      <w:pPr>
        <w:spacing w:after="0"/>
        <w:rPr>
          <w:i/>
        </w:rPr>
      </w:pPr>
      <w:bookmarkStart w:id="2" w:name="_Hlk529949203"/>
      <w:r w:rsidRPr="00DC615A">
        <w:rPr>
          <w:i/>
        </w:rPr>
        <w:t xml:space="preserve">For CE mode A (PRACH CE level 0, 1), the downlink channel quality is the repetition number and/or aggregation level that the UE needs to decode hypothetical MPDCCH with BLER of 1% </w:t>
      </w:r>
    </w:p>
    <w:bookmarkEnd w:id="2"/>
    <w:p w14:paraId="59E4D8DD" w14:textId="77777777" w:rsidR="00DC615A" w:rsidRPr="00DC615A" w:rsidRDefault="00DC615A" w:rsidP="00DC615A">
      <w:pPr>
        <w:spacing w:after="0"/>
        <w:rPr>
          <w:i/>
        </w:rPr>
      </w:pPr>
    </w:p>
    <w:p w14:paraId="3B606EDA" w14:textId="2F68C457" w:rsidR="00DC615A" w:rsidRPr="00DC615A" w:rsidRDefault="00DC615A" w:rsidP="00DC615A">
      <w:pPr>
        <w:spacing w:after="0"/>
        <w:rPr>
          <w:i/>
        </w:rPr>
      </w:pPr>
      <w:r w:rsidRPr="00DC615A">
        <w:rPr>
          <w:i/>
        </w:rPr>
        <w:t>Agreement</w:t>
      </w:r>
      <w:r>
        <w:rPr>
          <w:i/>
        </w:rPr>
        <w:t>:</w:t>
      </w:r>
    </w:p>
    <w:p w14:paraId="7D896F7E" w14:textId="77777777" w:rsidR="00DC615A" w:rsidRPr="00DC615A" w:rsidRDefault="00DC615A" w:rsidP="00DC615A">
      <w:pPr>
        <w:spacing w:after="0"/>
        <w:rPr>
          <w:i/>
        </w:rPr>
      </w:pPr>
      <w:r w:rsidRPr="00DC615A">
        <w:rPr>
          <w:i/>
        </w:rPr>
        <w:t>DL quality report is transmitted via higher layer signaling, e.g. MAC CE or RRC message</w:t>
      </w:r>
    </w:p>
    <w:p w14:paraId="221329D7" w14:textId="77777777" w:rsidR="00DC615A" w:rsidRDefault="00DC615A" w:rsidP="001A486B">
      <w:pPr>
        <w:overflowPunct/>
        <w:autoSpaceDE/>
        <w:autoSpaceDN/>
        <w:adjustRightInd/>
        <w:spacing w:after="120"/>
        <w:jc w:val="both"/>
        <w:textAlignment w:val="auto"/>
      </w:pPr>
    </w:p>
    <w:p w14:paraId="602F5269" w14:textId="638BBAC5" w:rsidR="003207DE" w:rsidRDefault="003207DE" w:rsidP="0023483B">
      <w:pPr>
        <w:overflowPunct/>
        <w:autoSpaceDE/>
        <w:autoSpaceDN/>
        <w:adjustRightInd/>
        <w:spacing w:after="120"/>
        <w:jc w:val="both"/>
        <w:textAlignment w:val="auto"/>
      </w:pPr>
      <w:r>
        <w:t>In this contribution,</w:t>
      </w:r>
      <w:r w:rsidR="001806D3">
        <w:t xml:space="preserve"> we </w:t>
      </w:r>
      <w:r w:rsidR="00DF554F">
        <w:t>present our views on the designs to support DL quality report in Msg3, as well as the quality report in connected mode using the</w:t>
      </w:r>
      <w:r w:rsidR="008162B1">
        <w:t xml:space="preserve"> same</w:t>
      </w:r>
      <w:r w:rsidR="00DF554F">
        <w:t xml:space="preserve"> quality definitio</w:t>
      </w:r>
      <w:r w:rsidR="008162B1">
        <w:t>n as in Msg3</w:t>
      </w:r>
      <w:r w:rsidR="003A4ABC">
        <w:t>.</w:t>
      </w:r>
    </w:p>
    <w:p w14:paraId="31F0DF56" w14:textId="77777777" w:rsidR="00551877" w:rsidRDefault="00551877" w:rsidP="001A486B">
      <w:pPr>
        <w:overflowPunct/>
        <w:autoSpaceDE/>
        <w:autoSpaceDN/>
        <w:adjustRightInd/>
        <w:spacing w:after="120"/>
        <w:jc w:val="both"/>
        <w:textAlignment w:val="auto"/>
        <w:rPr>
          <w:lang w:eastAsia="zh-CN"/>
        </w:rPr>
      </w:pPr>
    </w:p>
    <w:p w14:paraId="4C74DB57" w14:textId="67C99776" w:rsidR="002A0CF1" w:rsidRPr="0097060F" w:rsidRDefault="002A0CF1" w:rsidP="002A0CF1">
      <w:pPr>
        <w:pStyle w:val="Heading1"/>
      </w:pPr>
      <w:r>
        <w:t>DL quality report in Msg3 in Idle mode</w:t>
      </w:r>
    </w:p>
    <w:p w14:paraId="48E2D441" w14:textId="5A769BB5" w:rsidR="00613832" w:rsidRDefault="000D7EC1" w:rsidP="0023483B">
      <w:pPr>
        <w:overflowPunct/>
        <w:autoSpaceDE/>
        <w:autoSpaceDN/>
        <w:adjustRightInd/>
        <w:spacing w:after="120"/>
        <w:jc w:val="both"/>
        <w:textAlignment w:val="auto"/>
        <w:rPr>
          <w:lang w:eastAsia="zh-CN"/>
        </w:rPr>
      </w:pPr>
      <w:r>
        <w:rPr>
          <w:lang w:eastAsia="zh-CN"/>
        </w:rPr>
        <w:t>In this section, we discuss about the designs for support of DL quality report in Msg3 in Idle mode.</w:t>
      </w:r>
    </w:p>
    <w:p w14:paraId="7E7C0FDB" w14:textId="16F3CBB2" w:rsidR="00F63E7F" w:rsidRDefault="00F357A5" w:rsidP="002A0CF1">
      <w:pPr>
        <w:pStyle w:val="Heading2"/>
        <w:ind w:left="720" w:hanging="720"/>
      </w:pPr>
      <w:bookmarkStart w:id="3" w:name="_Ref1139254"/>
      <w:r>
        <w:lastRenderedPageBreak/>
        <w:t>UE capability</w:t>
      </w:r>
      <w:bookmarkEnd w:id="3"/>
    </w:p>
    <w:p w14:paraId="5664F7BA" w14:textId="77777777" w:rsidR="00117DFB" w:rsidRDefault="00F357A5" w:rsidP="0023483B">
      <w:pPr>
        <w:spacing w:after="120"/>
        <w:jc w:val="both"/>
        <w:rPr>
          <w:lang w:eastAsia="zh-CN"/>
        </w:rPr>
      </w:pPr>
      <w:r w:rsidRPr="00F357A5">
        <w:rPr>
          <w:lang w:eastAsia="zh-CN"/>
        </w:rPr>
        <w:t>The support of DL quality report</w:t>
      </w:r>
      <w:r>
        <w:rPr>
          <w:lang w:eastAsia="zh-CN"/>
        </w:rPr>
        <w:t xml:space="preserve"> in Msg3</w:t>
      </w:r>
      <w:r w:rsidRPr="00F357A5">
        <w:rPr>
          <w:lang w:eastAsia="zh-CN"/>
        </w:rPr>
        <w:t xml:space="preserve"> should be UE capability. However, for initial access, the UE has not reported its capability yet during the random access procedure. Therefore, whether or how to indicate the UE capability should be studied. One option is to configure dedicated PRACH resources for UE supporting DL quality report in Msg3. However, considering the need of PRACH partitioning for EDT and the existence of legacy eMTC UEs, this option may impac</w:t>
      </w:r>
      <w:r>
        <w:rPr>
          <w:lang w:eastAsia="zh-CN"/>
        </w:rPr>
        <w:t xml:space="preserve">t the system </w:t>
      </w:r>
      <w:r w:rsidR="009E52A4">
        <w:rPr>
          <w:lang w:eastAsia="zh-CN"/>
        </w:rPr>
        <w:t>capacity, and</w:t>
      </w:r>
      <w:r>
        <w:rPr>
          <w:lang w:eastAsia="zh-CN"/>
        </w:rPr>
        <w:t xml:space="preserve"> thus</w:t>
      </w:r>
      <w:r w:rsidRPr="00F357A5">
        <w:rPr>
          <w:lang w:eastAsia="zh-CN"/>
        </w:rPr>
        <w:t xml:space="preserve"> is not preferred.</w:t>
      </w:r>
      <w:r w:rsidR="00347499" w:rsidRPr="00347499">
        <w:rPr>
          <w:lang w:eastAsia="zh-CN"/>
        </w:rPr>
        <w:t xml:space="preserve"> </w:t>
      </w:r>
    </w:p>
    <w:p w14:paraId="6D032283" w14:textId="7A807934" w:rsidR="00BC7691" w:rsidRDefault="0050757E" w:rsidP="0023483B">
      <w:pPr>
        <w:spacing w:after="120"/>
        <w:jc w:val="both"/>
        <w:rPr>
          <w:lang w:eastAsia="zh-CN"/>
        </w:rPr>
      </w:pPr>
      <w:r>
        <w:rPr>
          <w:lang w:eastAsia="zh-CN"/>
        </w:rPr>
        <w:t xml:space="preserve">On the other hand, the UL grant and Msg3 can be designed to enable the scheduling of both Msg3 without DL quality report and Msg3 with DL quality report, as elaborated in Section </w:t>
      </w:r>
      <w:r>
        <w:rPr>
          <w:lang w:eastAsia="zh-CN"/>
        </w:rPr>
        <w:fldChar w:fldCharType="begin"/>
      </w:r>
      <w:r>
        <w:rPr>
          <w:lang w:eastAsia="zh-CN"/>
        </w:rPr>
        <w:instrText xml:space="preserve"> REF _Ref1127170 \n \h </w:instrText>
      </w:r>
      <w:r>
        <w:rPr>
          <w:lang w:eastAsia="zh-CN"/>
        </w:rPr>
      </w:r>
      <w:r>
        <w:rPr>
          <w:lang w:eastAsia="zh-CN"/>
        </w:rPr>
        <w:fldChar w:fldCharType="separate"/>
      </w:r>
      <w:r w:rsidR="00585B2F">
        <w:rPr>
          <w:lang w:eastAsia="zh-CN"/>
        </w:rPr>
        <w:t>2.2</w:t>
      </w:r>
      <w:r>
        <w:rPr>
          <w:lang w:eastAsia="zh-CN"/>
        </w:rPr>
        <w:fldChar w:fldCharType="end"/>
      </w:r>
      <w:r>
        <w:rPr>
          <w:lang w:eastAsia="zh-CN"/>
        </w:rPr>
        <w:t>. It can be up to UE to select which one to follow depending on its capability. With this method, there would be no need of UE capability indication for support of DL quality report in Msg3.</w:t>
      </w:r>
      <w:r w:rsidR="00D51C87">
        <w:rPr>
          <w:lang w:eastAsia="zh-CN"/>
        </w:rPr>
        <w:t xml:space="preserve"> eNB can perform blind decoding of Msg3 to determine whether the DL quality report is carried by the UE or not.</w:t>
      </w:r>
    </w:p>
    <w:p w14:paraId="192DEFD0" w14:textId="77777777" w:rsidR="00371DF7" w:rsidRDefault="00371DF7" w:rsidP="0023483B">
      <w:pPr>
        <w:pStyle w:val="TdocProposal"/>
        <w:spacing w:before="120" w:after="120"/>
        <w:rPr>
          <w:sz w:val="20"/>
        </w:rPr>
      </w:pPr>
    </w:p>
    <w:p w14:paraId="411FB9BE" w14:textId="77777777" w:rsidR="00F029BF" w:rsidRPr="00F029BF" w:rsidRDefault="00F029BF" w:rsidP="0023483B">
      <w:pPr>
        <w:pStyle w:val="TdocProposal"/>
        <w:spacing w:before="120" w:after="120"/>
        <w:rPr>
          <w:sz w:val="20"/>
        </w:rPr>
      </w:pPr>
      <w:r w:rsidRPr="00F029BF">
        <w:rPr>
          <w:sz w:val="20"/>
        </w:rPr>
        <w:t>Observation 1:</w:t>
      </w:r>
    </w:p>
    <w:p w14:paraId="79258D41" w14:textId="77777777" w:rsidR="00F029BF" w:rsidRPr="00F029BF" w:rsidRDefault="00F029BF" w:rsidP="00F029BF">
      <w:pPr>
        <w:pStyle w:val="TdocProposalText"/>
        <w:rPr>
          <w:sz w:val="20"/>
        </w:rPr>
      </w:pPr>
      <w:r w:rsidRPr="00F029BF">
        <w:rPr>
          <w:sz w:val="20"/>
        </w:rPr>
        <w:t>Indication of UE capability for support of DL quality report in Msg3 via PRACH partitioning would impact system capacity.</w:t>
      </w:r>
    </w:p>
    <w:p w14:paraId="36C414CC" w14:textId="77777777" w:rsidR="002A0CF1" w:rsidRDefault="002A0CF1" w:rsidP="002A0CF1">
      <w:pPr>
        <w:pStyle w:val="TdocProposal"/>
        <w:spacing w:after="120"/>
        <w:rPr>
          <w:sz w:val="20"/>
        </w:rPr>
      </w:pPr>
    </w:p>
    <w:p w14:paraId="5FC174B6" w14:textId="77777777" w:rsidR="002A0CF1" w:rsidRPr="002A0CF1" w:rsidRDefault="002A0CF1" w:rsidP="002A0CF1">
      <w:pPr>
        <w:pStyle w:val="TdocProposal"/>
        <w:spacing w:after="120"/>
        <w:rPr>
          <w:sz w:val="20"/>
        </w:rPr>
      </w:pPr>
      <w:r w:rsidRPr="002A0CF1">
        <w:rPr>
          <w:sz w:val="20"/>
        </w:rPr>
        <w:t>Proposal 1:</w:t>
      </w:r>
    </w:p>
    <w:p w14:paraId="1BA75B90" w14:textId="77777777" w:rsidR="002A0CF1" w:rsidRPr="002A0CF1" w:rsidRDefault="002A0CF1" w:rsidP="00E25FD8">
      <w:pPr>
        <w:pStyle w:val="TdocProposalText"/>
        <w:jc w:val="both"/>
        <w:rPr>
          <w:sz w:val="20"/>
        </w:rPr>
      </w:pPr>
      <w:r w:rsidRPr="002A0CF1">
        <w:rPr>
          <w:sz w:val="20"/>
        </w:rPr>
        <w:t>It is UE capability whether the DL quality report in Msg3 is supported.</w:t>
      </w:r>
    </w:p>
    <w:p w14:paraId="5CF9C511" w14:textId="77777777" w:rsidR="0050757E" w:rsidRPr="00C2086B" w:rsidRDefault="0050757E" w:rsidP="0050757E">
      <w:pPr>
        <w:pStyle w:val="TdocProposalText"/>
        <w:numPr>
          <w:ilvl w:val="1"/>
          <w:numId w:val="15"/>
        </w:numPr>
        <w:jc w:val="both"/>
        <w:rPr>
          <w:sz w:val="20"/>
        </w:rPr>
      </w:pPr>
      <w:r w:rsidRPr="00C2086B">
        <w:rPr>
          <w:sz w:val="20"/>
        </w:rPr>
        <w:t>The design of UL grant and Msg3 should enable UE to choose whether DL quality report is transmitted in Msg3 or not, which requires no report of UE capability.</w:t>
      </w:r>
    </w:p>
    <w:p w14:paraId="3D16F8D6" w14:textId="77777777" w:rsidR="00F357A5" w:rsidRDefault="00F357A5" w:rsidP="00F357A5">
      <w:pPr>
        <w:rPr>
          <w:lang w:eastAsia="zh-CN"/>
        </w:rPr>
      </w:pPr>
    </w:p>
    <w:p w14:paraId="018F7B47" w14:textId="77777777" w:rsidR="00347499" w:rsidRPr="002A0CF1" w:rsidRDefault="00347499" w:rsidP="00347499">
      <w:pPr>
        <w:pStyle w:val="Heading2"/>
        <w:ind w:left="720" w:hanging="720"/>
      </w:pPr>
      <w:bookmarkStart w:id="4" w:name="_Ref1127170"/>
      <w:r w:rsidRPr="002A0CF1">
        <w:t>DL quality message contents and format</w:t>
      </w:r>
      <w:bookmarkEnd w:id="4"/>
    </w:p>
    <w:p w14:paraId="7878F0E9" w14:textId="77777777" w:rsidR="00347499" w:rsidRDefault="00347499" w:rsidP="00347499">
      <w:pPr>
        <w:spacing w:after="120"/>
        <w:jc w:val="both"/>
        <w:rPr>
          <w:lang w:val="en-GB"/>
        </w:rPr>
      </w:pPr>
      <w:r>
        <w:rPr>
          <w:lang w:val="en-GB"/>
        </w:rPr>
        <w:t>For CE mode A, it was agreed that the DL quality report is the repetition number and/or aggregation level that UE needs to decode hypothetical MPDCCH with BLER of 1%. It is preferred to report both the repetition number and aggregation level to contain more channel status information. To minimize the size of the quality report, the repetition number and aggregation level can be jointed encoded. For example, aggregation level of 8, 16 or 24 can be reported when small number of repetitions are needed for hypothetical MPDCCH decoding (e.g., 1, 2 or 4 repetitions), while aggregation level of 24 can be reported when large number of repetitions are needed for hypothetical MPDCCH decoding (e.g. 8, 16, 32, 64, 128 or 256 repetitions).</w:t>
      </w:r>
    </w:p>
    <w:p w14:paraId="52BF1B99" w14:textId="4FABD7A2" w:rsidR="00347499" w:rsidRDefault="00347499" w:rsidP="00347499">
      <w:pPr>
        <w:spacing w:after="120"/>
        <w:jc w:val="both"/>
        <w:rPr>
          <w:lang w:val="en-GB"/>
        </w:rPr>
      </w:pPr>
      <w:r w:rsidRPr="004D6BE5">
        <w:rPr>
          <w:lang w:val="en-GB"/>
        </w:rPr>
        <w:t xml:space="preserve">Recall that in Rel-14 NB-IoT, reserved bits in RRC message are used to carry the DL quality report in Msg3. Different from NB-IoT with sufficient number of reserved bits available in RRC message, the number of reserved bits available in RRC message is limited for eMTC. To carry the DL quality report in Msg3, the RRC message size can be extended, or a dedicated MAC CE can be included in the MAC PDU of Msg3. </w:t>
      </w:r>
      <w:r>
        <w:rPr>
          <w:lang w:val="en-GB"/>
        </w:rPr>
        <w:t>Inputs</w:t>
      </w:r>
      <w:r w:rsidRPr="004D6BE5">
        <w:rPr>
          <w:lang w:val="en-GB"/>
        </w:rPr>
        <w:t xml:space="preserve"> from RAN2 may be needed regarding the detailed design of how to carry the DL quality report in Msg3. From RAN1 perspective, it is expected that a larger TBS is needed for Msg3 with DL quality report.</w:t>
      </w:r>
      <w:r>
        <w:rPr>
          <w:lang w:val="en-GB"/>
        </w:rPr>
        <w:t xml:space="preserve"> Note that how to carry the DL quality report may impact the measurement resources as discussed in the following subsection</w:t>
      </w:r>
      <w:r w:rsidR="006E58C9">
        <w:rPr>
          <w:lang w:val="en-GB"/>
        </w:rPr>
        <w:t>s</w:t>
      </w:r>
      <w:r>
        <w:rPr>
          <w:lang w:val="en-GB"/>
        </w:rPr>
        <w:t>.</w:t>
      </w:r>
    </w:p>
    <w:p w14:paraId="37E56D11" w14:textId="1574A968" w:rsidR="00585B2F" w:rsidRDefault="00585B2F" w:rsidP="00F46CDB">
      <w:pPr>
        <w:spacing w:after="120"/>
        <w:jc w:val="both"/>
        <w:rPr>
          <w:lang w:eastAsia="zh-CN"/>
        </w:rPr>
      </w:pPr>
      <w:r w:rsidRPr="00865CAE">
        <w:rPr>
          <w:lang w:eastAsia="zh-CN"/>
        </w:rPr>
        <w:t>As discussed in Section</w:t>
      </w:r>
      <w:r>
        <w:rPr>
          <w:lang w:eastAsia="zh-CN"/>
        </w:rPr>
        <w:t xml:space="preserve"> </w:t>
      </w:r>
      <w:r>
        <w:rPr>
          <w:lang w:eastAsia="zh-CN"/>
        </w:rPr>
        <w:fldChar w:fldCharType="begin"/>
      </w:r>
      <w:r>
        <w:rPr>
          <w:lang w:eastAsia="zh-CN"/>
        </w:rPr>
        <w:instrText xml:space="preserve"> REF _Ref1139254 \n \h </w:instrText>
      </w:r>
      <w:r>
        <w:rPr>
          <w:lang w:eastAsia="zh-CN"/>
        </w:rPr>
      </w:r>
      <w:r>
        <w:rPr>
          <w:lang w:eastAsia="zh-CN"/>
        </w:rPr>
        <w:fldChar w:fldCharType="separate"/>
      </w:r>
      <w:r>
        <w:rPr>
          <w:lang w:eastAsia="zh-CN"/>
        </w:rPr>
        <w:t>2.1</w:t>
      </w:r>
      <w:r>
        <w:rPr>
          <w:lang w:eastAsia="zh-CN"/>
        </w:rPr>
        <w:fldChar w:fldCharType="end"/>
      </w:r>
      <w:r w:rsidRPr="00865CAE">
        <w:rPr>
          <w:lang w:eastAsia="zh-CN"/>
        </w:rPr>
        <w:t>, it is not preferred to indi</w:t>
      </w:r>
      <w:r w:rsidR="00F46CDB">
        <w:rPr>
          <w:lang w:eastAsia="zh-CN"/>
        </w:rPr>
        <w:t xml:space="preserve">cate UE capability via further </w:t>
      </w:r>
      <w:r w:rsidRPr="00865CAE">
        <w:rPr>
          <w:lang w:eastAsia="zh-CN"/>
        </w:rPr>
        <w:t>PRACH partitioning. For the cases where eNB is not aware of UE capability for the support of DL quality report</w:t>
      </w:r>
      <w:r w:rsidR="00F46CDB">
        <w:rPr>
          <w:lang w:eastAsia="zh-CN"/>
        </w:rPr>
        <w:t xml:space="preserve">, </w:t>
      </w:r>
      <w:r w:rsidRPr="002D219A">
        <w:rPr>
          <w:lang w:eastAsia="zh-CN"/>
        </w:rPr>
        <w:t>eNB can always schedule a larger TBS</w:t>
      </w:r>
      <w:r w:rsidR="00F46CDB">
        <w:rPr>
          <w:lang w:eastAsia="zh-CN"/>
        </w:rPr>
        <w:t xml:space="preserve">, considering that a larger </w:t>
      </w:r>
      <w:r w:rsidR="000577FF">
        <w:rPr>
          <w:lang w:eastAsia="zh-CN"/>
        </w:rPr>
        <w:t>TB</w:t>
      </w:r>
      <w:r w:rsidR="00F46CDB">
        <w:rPr>
          <w:lang w:eastAsia="zh-CN"/>
        </w:rPr>
        <w:t xml:space="preserve"> is expected for Msg3 with DL quality report</w:t>
      </w:r>
      <w:r w:rsidR="00A94BBE">
        <w:rPr>
          <w:lang w:eastAsia="zh-CN"/>
        </w:rPr>
        <w:t xml:space="preserve"> as discussed above</w:t>
      </w:r>
      <w:r w:rsidRPr="002D219A">
        <w:rPr>
          <w:lang w:eastAsia="zh-CN"/>
        </w:rPr>
        <w:t xml:space="preserve">. For UEs not supporting the DL quality report, padding bits would be added to the Msg3. Depending on the number of bits needed for DL quality report, the efficiency of UL transmission may be impacted for UEs not supporting the DL quality report. To improve the performance of UL transmission for UEs not capable of DL quality report, similar to the EDT design, the UL grant can be used to indicate multiple TBS values, where a certain TBS value is for Msg3 without DL quality report and another TBS value is for Msg3 with DL quality report. It is up to UE to choose which TBS value to be used depending on its capability for support of DL quality report in Msg3. Specifically, the UL grant in RAR would indicate a TBS assuming no DL quality report, which would be used for UEs not capable of DL quality report in Msg3. A larger TBS value associated to the indicated TBS can be predefined, which would be used for UEs capable of DL quality report. With this option, the eNB would blindly detect whether the DL quality report is carried in the Msg3. </w:t>
      </w:r>
    </w:p>
    <w:p w14:paraId="089292D4" w14:textId="77777777" w:rsidR="00347499" w:rsidRDefault="00347499" w:rsidP="00347499">
      <w:pPr>
        <w:pStyle w:val="Caption"/>
        <w:spacing w:before="0"/>
        <w:jc w:val="both"/>
      </w:pPr>
    </w:p>
    <w:p w14:paraId="7A17851C" w14:textId="51524CB8" w:rsidR="00347499" w:rsidRDefault="00347499" w:rsidP="00347499">
      <w:pPr>
        <w:pStyle w:val="Caption"/>
        <w:spacing w:before="0"/>
        <w:jc w:val="both"/>
      </w:pPr>
      <w:r>
        <w:lastRenderedPageBreak/>
        <w:t xml:space="preserve">Proposal </w:t>
      </w:r>
      <w:r w:rsidR="006E58C9">
        <w:t>2</w:t>
      </w:r>
      <w:r>
        <w:t>:</w:t>
      </w:r>
    </w:p>
    <w:p w14:paraId="735A88EB" w14:textId="77777777" w:rsidR="00347499" w:rsidRPr="00A110B2" w:rsidRDefault="00347499" w:rsidP="00347499">
      <w:pPr>
        <w:numPr>
          <w:ilvl w:val="0"/>
          <w:numId w:val="8"/>
        </w:numPr>
        <w:spacing w:after="120"/>
        <w:ind w:left="288" w:hanging="288"/>
        <w:jc w:val="both"/>
        <w:rPr>
          <w:lang w:eastAsia="zh-CN"/>
        </w:rPr>
      </w:pPr>
      <w:r>
        <w:rPr>
          <w:i/>
          <w:lang w:val="en-GB" w:eastAsia="x-none"/>
        </w:rPr>
        <w:t xml:space="preserve">For CE mode A, the DL quality report includes both repetition number and aggregation level that UE needs to decode hypothetical MPDCCH with BLER of 1%. </w:t>
      </w:r>
    </w:p>
    <w:p w14:paraId="7343820D" w14:textId="77777777" w:rsidR="00347499" w:rsidRPr="00A110B2" w:rsidRDefault="00347499" w:rsidP="00347499">
      <w:pPr>
        <w:numPr>
          <w:ilvl w:val="1"/>
          <w:numId w:val="8"/>
        </w:numPr>
        <w:spacing w:after="120"/>
        <w:jc w:val="both"/>
        <w:rPr>
          <w:lang w:eastAsia="zh-CN"/>
        </w:rPr>
      </w:pPr>
      <w:r>
        <w:rPr>
          <w:i/>
          <w:lang w:val="en-GB" w:eastAsia="x-none"/>
        </w:rPr>
        <w:t>The repetition number and aggregation level is jointly encoded to minimize the report size.</w:t>
      </w:r>
    </w:p>
    <w:p w14:paraId="7FE10F1A" w14:textId="77777777" w:rsidR="00347499" w:rsidRDefault="00347499" w:rsidP="00347499">
      <w:pPr>
        <w:numPr>
          <w:ilvl w:val="0"/>
          <w:numId w:val="8"/>
        </w:numPr>
        <w:spacing w:after="120"/>
        <w:ind w:left="288" w:hanging="288"/>
        <w:jc w:val="both"/>
        <w:rPr>
          <w:i/>
          <w:lang w:val="en-GB" w:eastAsia="x-none"/>
        </w:rPr>
      </w:pPr>
      <w:r w:rsidRPr="0020099F">
        <w:rPr>
          <w:i/>
          <w:lang w:val="en-GB" w:eastAsia="x-none"/>
        </w:rPr>
        <w:t>Send an LS to RAN2 to ask how existing solutions, e.g., based on either RRC message or MAC CE can be used for DL quality report in Msg3.</w:t>
      </w:r>
    </w:p>
    <w:p w14:paraId="0E336409" w14:textId="45FFEA01" w:rsidR="00EC1737" w:rsidRDefault="00EC1737" w:rsidP="00EC1737">
      <w:pPr>
        <w:spacing w:after="120"/>
        <w:jc w:val="both"/>
        <w:rPr>
          <w:i/>
          <w:lang w:val="en-GB" w:eastAsia="x-none"/>
        </w:rPr>
      </w:pPr>
    </w:p>
    <w:p w14:paraId="6E94CF88" w14:textId="0975B10A" w:rsidR="00EC1737" w:rsidRDefault="00EC1737" w:rsidP="00EC1737">
      <w:pPr>
        <w:pStyle w:val="Caption"/>
        <w:spacing w:before="0"/>
        <w:jc w:val="both"/>
      </w:pPr>
      <w:r>
        <w:t>Proposal 3:</w:t>
      </w:r>
    </w:p>
    <w:p w14:paraId="5DEA7E6E" w14:textId="5C7B11C8" w:rsidR="00EC1737" w:rsidRDefault="00EC1737" w:rsidP="00EC1737">
      <w:pPr>
        <w:pStyle w:val="TdocProposalText"/>
        <w:jc w:val="both"/>
        <w:rPr>
          <w:sz w:val="20"/>
        </w:rPr>
      </w:pPr>
      <w:r>
        <w:rPr>
          <w:sz w:val="20"/>
        </w:rPr>
        <w:t xml:space="preserve">Consider to support </w:t>
      </w:r>
      <w:r w:rsidRPr="00D92679">
        <w:rPr>
          <w:sz w:val="20"/>
        </w:rPr>
        <w:t xml:space="preserve">scheduling of multiple TBS values similar as EDT design, </w:t>
      </w:r>
      <w:r>
        <w:rPr>
          <w:sz w:val="20"/>
        </w:rPr>
        <w:t xml:space="preserve">and let UE choose the TBS value depending on its capability, </w:t>
      </w:r>
      <w:r w:rsidRPr="00D92679">
        <w:rPr>
          <w:sz w:val="20"/>
        </w:rPr>
        <w:t xml:space="preserve">where </w:t>
      </w:r>
    </w:p>
    <w:p w14:paraId="08011CB4" w14:textId="77777777" w:rsidR="00EC1737" w:rsidRDefault="00EC1737" w:rsidP="00EC1737">
      <w:pPr>
        <w:pStyle w:val="TdocProposalText"/>
        <w:numPr>
          <w:ilvl w:val="1"/>
          <w:numId w:val="15"/>
        </w:numPr>
        <w:jc w:val="both"/>
        <w:rPr>
          <w:sz w:val="20"/>
        </w:rPr>
      </w:pPr>
      <w:r>
        <w:rPr>
          <w:sz w:val="20"/>
        </w:rPr>
        <w:t>The indicated TBS is fo</w:t>
      </w:r>
      <w:r w:rsidRPr="00D92679">
        <w:rPr>
          <w:sz w:val="20"/>
        </w:rPr>
        <w:t>r</w:t>
      </w:r>
      <w:r>
        <w:rPr>
          <w:sz w:val="20"/>
        </w:rPr>
        <w:t xml:space="preserve"> Msg3 without DL quality report,</w:t>
      </w:r>
    </w:p>
    <w:p w14:paraId="2DB6D798" w14:textId="77777777" w:rsidR="00EC1737" w:rsidRDefault="00EC1737" w:rsidP="00EC1737">
      <w:pPr>
        <w:pStyle w:val="TdocProposalText"/>
        <w:numPr>
          <w:ilvl w:val="1"/>
          <w:numId w:val="15"/>
        </w:numPr>
        <w:jc w:val="both"/>
        <w:rPr>
          <w:sz w:val="20"/>
        </w:rPr>
      </w:pPr>
      <w:r>
        <w:rPr>
          <w:sz w:val="20"/>
        </w:rPr>
        <w:t>And a larger TBS associated to the indicated value can be predefined, and be used for</w:t>
      </w:r>
      <w:r w:rsidRPr="00D92679">
        <w:rPr>
          <w:sz w:val="20"/>
        </w:rPr>
        <w:t xml:space="preserve"> Msg3 with DL quality report. </w:t>
      </w:r>
    </w:p>
    <w:p w14:paraId="05C0FFBC" w14:textId="77777777" w:rsidR="00EC1737" w:rsidRDefault="00EC1737" w:rsidP="00EC1737">
      <w:pPr>
        <w:spacing w:after="120"/>
        <w:jc w:val="both"/>
        <w:rPr>
          <w:i/>
          <w:lang w:val="en-GB" w:eastAsia="x-none"/>
        </w:rPr>
      </w:pPr>
    </w:p>
    <w:p w14:paraId="28A6A36E" w14:textId="689DD6A3" w:rsidR="00F357A5" w:rsidRDefault="00F357A5" w:rsidP="002A0CF1">
      <w:pPr>
        <w:pStyle w:val="Heading2"/>
        <w:ind w:left="720" w:hanging="720"/>
      </w:pPr>
      <w:bookmarkStart w:id="5" w:name="_Ref873340"/>
      <w:r>
        <w:t>Triggering method for the DL quality report</w:t>
      </w:r>
      <w:bookmarkEnd w:id="5"/>
    </w:p>
    <w:p w14:paraId="7EBFBD2A" w14:textId="65E202AB" w:rsidR="0050757E" w:rsidRDefault="002A0CF1" w:rsidP="0023483B">
      <w:pPr>
        <w:spacing w:after="120"/>
        <w:jc w:val="both"/>
        <w:rPr>
          <w:lang w:eastAsia="zh-CN"/>
        </w:rPr>
      </w:pPr>
      <w:r>
        <w:rPr>
          <w:lang w:eastAsia="zh-CN"/>
        </w:rPr>
        <w:t xml:space="preserve">In the previous meeting, </w:t>
      </w:r>
      <w:r w:rsidR="0050757E">
        <w:rPr>
          <w:lang w:eastAsia="zh-CN"/>
        </w:rPr>
        <w:t>there was a proposal to support</w:t>
      </w:r>
      <w:r>
        <w:rPr>
          <w:lang w:eastAsia="zh-CN"/>
        </w:rPr>
        <w:t xml:space="preserve"> triggering of DL quality report</w:t>
      </w:r>
      <w:r w:rsidR="00DE5473">
        <w:rPr>
          <w:lang w:eastAsia="zh-CN"/>
        </w:rPr>
        <w:t xml:space="preserve"> in Msg3 by</w:t>
      </w:r>
      <w:r>
        <w:rPr>
          <w:lang w:eastAsia="zh-CN"/>
        </w:rPr>
        <w:t xml:space="preserve"> </w:t>
      </w:r>
      <w:r w:rsidR="00103213">
        <w:rPr>
          <w:lang w:eastAsia="zh-CN"/>
        </w:rPr>
        <w:t>RAR</w:t>
      </w:r>
      <w:r w:rsidR="00FD3280">
        <w:rPr>
          <w:lang w:eastAsia="zh-CN"/>
        </w:rPr>
        <w:t xml:space="preserve"> </w:t>
      </w:r>
      <w:r w:rsidR="00FD3280">
        <w:rPr>
          <w:lang w:eastAsia="zh-CN"/>
        </w:rPr>
        <w:fldChar w:fldCharType="begin"/>
      </w:r>
      <w:r w:rsidR="00FD3280">
        <w:rPr>
          <w:lang w:eastAsia="zh-CN"/>
        </w:rPr>
        <w:instrText xml:space="preserve"> REF _Ref871922 \n \h </w:instrText>
      </w:r>
      <w:r w:rsidR="0023483B">
        <w:rPr>
          <w:lang w:eastAsia="zh-CN"/>
        </w:rPr>
        <w:instrText xml:space="preserve"> \* MERGEFORMAT </w:instrText>
      </w:r>
      <w:r w:rsidR="00FD3280">
        <w:rPr>
          <w:lang w:eastAsia="zh-CN"/>
        </w:rPr>
      </w:r>
      <w:r w:rsidR="00FD3280">
        <w:rPr>
          <w:lang w:eastAsia="zh-CN"/>
        </w:rPr>
        <w:fldChar w:fldCharType="separate"/>
      </w:r>
      <w:r w:rsidR="00585B2F">
        <w:rPr>
          <w:lang w:eastAsia="zh-CN"/>
        </w:rPr>
        <w:t>[4]</w:t>
      </w:r>
      <w:r w:rsidR="00FD3280">
        <w:rPr>
          <w:lang w:eastAsia="zh-CN"/>
        </w:rPr>
        <w:fldChar w:fldCharType="end"/>
      </w:r>
      <w:r>
        <w:rPr>
          <w:lang w:eastAsia="zh-CN"/>
        </w:rPr>
        <w:t xml:space="preserve">. </w:t>
      </w:r>
      <w:r w:rsidR="00353103">
        <w:rPr>
          <w:lang w:eastAsia="zh-CN"/>
        </w:rPr>
        <w:t>Specifically</w:t>
      </w:r>
      <w:r>
        <w:rPr>
          <w:lang w:eastAsia="zh-CN"/>
        </w:rPr>
        <w:t xml:space="preserve">, the CSI request field </w:t>
      </w:r>
      <w:r w:rsidR="00353103">
        <w:rPr>
          <w:lang w:eastAsia="zh-CN"/>
        </w:rPr>
        <w:t xml:space="preserve">in UL grant carried in RAR </w:t>
      </w:r>
      <w:r>
        <w:rPr>
          <w:lang w:eastAsia="zh-CN"/>
        </w:rPr>
        <w:t xml:space="preserve">can be reused for </w:t>
      </w:r>
      <w:r w:rsidR="00124163">
        <w:rPr>
          <w:lang w:eastAsia="zh-CN"/>
        </w:rPr>
        <w:t>this</w:t>
      </w:r>
      <w:r>
        <w:rPr>
          <w:lang w:eastAsia="zh-CN"/>
        </w:rPr>
        <w:t xml:space="preserve"> purpose. However</w:t>
      </w:r>
      <w:r w:rsidR="00065419">
        <w:rPr>
          <w:lang w:eastAsia="zh-CN"/>
        </w:rPr>
        <w:t>,</w:t>
      </w:r>
      <w:r>
        <w:rPr>
          <w:lang w:eastAsia="zh-CN"/>
        </w:rPr>
        <w:t xml:space="preserve"> this approach is limited to CE mode A only</w:t>
      </w:r>
      <w:r w:rsidR="004D09DD">
        <w:rPr>
          <w:lang w:eastAsia="zh-CN"/>
        </w:rPr>
        <w:t>,</w:t>
      </w:r>
      <w:r>
        <w:rPr>
          <w:lang w:eastAsia="zh-CN"/>
        </w:rPr>
        <w:t xml:space="preserve"> because the CSI request </w:t>
      </w:r>
      <w:r w:rsidR="004D09DD">
        <w:rPr>
          <w:lang w:eastAsia="zh-CN"/>
        </w:rPr>
        <w:t>field</w:t>
      </w:r>
      <w:r>
        <w:rPr>
          <w:lang w:eastAsia="zh-CN"/>
        </w:rPr>
        <w:t xml:space="preserve"> is not available </w:t>
      </w:r>
      <w:r w:rsidRPr="00F736F6">
        <w:rPr>
          <w:lang w:eastAsia="zh-CN"/>
        </w:rPr>
        <w:t xml:space="preserve">in the </w:t>
      </w:r>
      <w:r w:rsidR="004D09DD">
        <w:rPr>
          <w:lang w:eastAsia="zh-CN"/>
        </w:rPr>
        <w:t xml:space="preserve">UL </w:t>
      </w:r>
      <w:r w:rsidR="00FD56A1">
        <w:rPr>
          <w:lang w:eastAsia="zh-CN"/>
        </w:rPr>
        <w:t>g</w:t>
      </w:r>
      <w:r w:rsidRPr="00F736F6">
        <w:rPr>
          <w:lang w:eastAsia="zh-CN"/>
        </w:rPr>
        <w:t xml:space="preserve">rant </w:t>
      </w:r>
      <w:r w:rsidR="004D09DD">
        <w:rPr>
          <w:lang w:eastAsia="zh-CN"/>
        </w:rPr>
        <w:t xml:space="preserve">carried in RAR </w:t>
      </w:r>
      <w:r w:rsidR="00A24D04">
        <w:rPr>
          <w:lang w:eastAsia="zh-CN"/>
        </w:rPr>
        <w:t>for</w:t>
      </w:r>
      <w:r w:rsidRPr="00F736F6">
        <w:rPr>
          <w:lang w:eastAsia="zh-CN"/>
        </w:rPr>
        <w:t xml:space="preserve"> CE</w:t>
      </w:r>
      <w:r>
        <w:rPr>
          <w:lang w:eastAsia="zh-CN"/>
        </w:rPr>
        <w:t xml:space="preserve"> m</w:t>
      </w:r>
      <w:r w:rsidRPr="00F736F6">
        <w:rPr>
          <w:lang w:eastAsia="zh-CN"/>
        </w:rPr>
        <w:t>ode</w:t>
      </w:r>
      <w:r>
        <w:rPr>
          <w:lang w:eastAsia="zh-CN"/>
        </w:rPr>
        <w:t xml:space="preserve"> </w:t>
      </w:r>
      <w:r w:rsidRPr="00F736F6">
        <w:rPr>
          <w:lang w:eastAsia="zh-CN"/>
        </w:rPr>
        <w:t>B.</w:t>
      </w:r>
      <w:r>
        <w:rPr>
          <w:lang w:eastAsia="zh-CN"/>
        </w:rPr>
        <w:t xml:space="preserve"> </w:t>
      </w:r>
      <w:r w:rsidR="00124163">
        <w:rPr>
          <w:lang w:eastAsia="zh-CN"/>
        </w:rPr>
        <w:t xml:space="preserve">It is preferred to have a common design for CE mode A and CE mode B. With this approach, RAR needs to be updated for CE mode B to include the trigger. Considering the backward compatibility, where </w:t>
      </w:r>
      <w:r>
        <w:rPr>
          <w:lang w:eastAsia="zh-CN"/>
        </w:rPr>
        <w:t>the triggering is not applicable to the UEs which are not capable of the DL quality report in Msg3</w:t>
      </w:r>
      <w:r w:rsidR="00124163">
        <w:rPr>
          <w:lang w:eastAsia="zh-CN"/>
        </w:rPr>
        <w:t>, two RARs need to be transmitted</w:t>
      </w:r>
      <w:r w:rsidR="00E5221E">
        <w:rPr>
          <w:lang w:eastAsia="zh-CN"/>
        </w:rPr>
        <w:t xml:space="preserve"> for CE mode B</w:t>
      </w:r>
      <w:r w:rsidR="00124163">
        <w:rPr>
          <w:lang w:eastAsia="zh-CN"/>
        </w:rPr>
        <w:t>, one for UEs capable of DL quality report in Msg3 while the other for UEs without such capability</w:t>
      </w:r>
      <w:r>
        <w:rPr>
          <w:lang w:eastAsia="zh-CN"/>
        </w:rPr>
        <w:t>.</w:t>
      </w:r>
      <w:r w:rsidR="00124163">
        <w:rPr>
          <w:lang w:eastAsia="zh-CN"/>
        </w:rPr>
        <w:t xml:space="preserve"> This would increase DL over</w:t>
      </w:r>
      <w:r w:rsidR="00E5221E">
        <w:rPr>
          <w:lang w:eastAsia="zh-CN"/>
        </w:rPr>
        <w:t>head, which is not preferred</w:t>
      </w:r>
      <w:r w:rsidR="00124163">
        <w:rPr>
          <w:lang w:eastAsia="zh-CN"/>
        </w:rPr>
        <w:t xml:space="preserve">. </w:t>
      </w:r>
      <w:r w:rsidR="0050757E">
        <w:rPr>
          <w:lang w:eastAsia="zh-CN"/>
        </w:rPr>
        <w:t xml:space="preserve">In addition, if RRC message is used for the DL quality report, UE may need to prepare two types of RRC message, one with DL quality report and the other without DL quality report, as the construction of RRC message may </w:t>
      </w:r>
      <w:r w:rsidR="00277537">
        <w:rPr>
          <w:lang w:eastAsia="zh-CN"/>
        </w:rPr>
        <w:t xml:space="preserve">need to </w:t>
      </w:r>
      <w:r w:rsidR="0050757E">
        <w:rPr>
          <w:lang w:eastAsia="zh-CN"/>
        </w:rPr>
        <w:t>be done before the random access procedure</w:t>
      </w:r>
      <w:r w:rsidR="00277537">
        <w:rPr>
          <w:lang w:eastAsia="zh-CN"/>
        </w:rPr>
        <w:t xml:space="preserve"> and thus before the reception of the trigger in RAR</w:t>
      </w:r>
      <w:r w:rsidR="0050757E">
        <w:rPr>
          <w:lang w:eastAsia="zh-CN"/>
        </w:rPr>
        <w:t xml:space="preserve">. This would increase UE complexity and power consumption. Therefore, it is proposed that the RAR-based triggering for DL quality report is not supported. </w:t>
      </w:r>
      <w:r w:rsidR="00E000A4">
        <w:rPr>
          <w:lang w:eastAsia="zh-CN"/>
        </w:rPr>
        <w:t xml:space="preserve">As discussed in Section </w:t>
      </w:r>
      <w:r w:rsidR="00E000A4">
        <w:rPr>
          <w:lang w:eastAsia="zh-CN"/>
        </w:rPr>
        <w:fldChar w:fldCharType="begin"/>
      </w:r>
      <w:r w:rsidR="00E000A4">
        <w:rPr>
          <w:lang w:eastAsia="zh-CN"/>
        </w:rPr>
        <w:instrText xml:space="preserve"> REF _Ref1127170 \n \h </w:instrText>
      </w:r>
      <w:r w:rsidR="00E000A4">
        <w:rPr>
          <w:lang w:eastAsia="zh-CN"/>
        </w:rPr>
      </w:r>
      <w:r w:rsidR="00E000A4">
        <w:rPr>
          <w:lang w:eastAsia="zh-CN"/>
        </w:rPr>
        <w:fldChar w:fldCharType="separate"/>
      </w:r>
      <w:r w:rsidR="00E000A4">
        <w:rPr>
          <w:lang w:eastAsia="zh-CN"/>
        </w:rPr>
        <w:t>2.2</w:t>
      </w:r>
      <w:r w:rsidR="00E000A4">
        <w:rPr>
          <w:lang w:eastAsia="zh-CN"/>
        </w:rPr>
        <w:fldChar w:fldCharType="end"/>
      </w:r>
      <w:r w:rsidR="00E000A4">
        <w:rPr>
          <w:lang w:eastAsia="zh-CN"/>
        </w:rPr>
        <w:t xml:space="preserve">, </w:t>
      </w:r>
      <w:r w:rsidR="002C1DD5">
        <w:rPr>
          <w:lang w:eastAsia="zh-CN"/>
        </w:rPr>
        <w:t xml:space="preserve">actually </w:t>
      </w:r>
      <w:r w:rsidR="00E000A4">
        <w:rPr>
          <w:lang w:eastAsia="zh-CN"/>
        </w:rPr>
        <w:t>the</w:t>
      </w:r>
      <w:r w:rsidR="00FD56A1">
        <w:rPr>
          <w:lang w:eastAsia="zh-CN"/>
        </w:rPr>
        <w:t xml:space="preserve"> triggering is not needed</w:t>
      </w:r>
      <w:r w:rsidR="00E000A4">
        <w:rPr>
          <w:lang w:eastAsia="zh-CN"/>
        </w:rPr>
        <w:t xml:space="preserve">. </w:t>
      </w:r>
    </w:p>
    <w:p w14:paraId="4B7DE2E5" w14:textId="77777777" w:rsidR="0023483B" w:rsidRDefault="0023483B" w:rsidP="00AB47EE">
      <w:pPr>
        <w:pStyle w:val="Caption"/>
        <w:spacing w:before="0"/>
        <w:jc w:val="both"/>
      </w:pPr>
    </w:p>
    <w:p w14:paraId="27602C1C" w14:textId="7E12A545" w:rsidR="00AB47EE" w:rsidRDefault="00AB47EE" w:rsidP="00AB47EE">
      <w:pPr>
        <w:pStyle w:val="Caption"/>
        <w:spacing w:before="0"/>
        <w:jc w:val="both"/>
      </w:pPr>
      <w:r>
        <w:t>Proposal</w:t>
      </w:r>
      <w:r w:rsidR="00C274E2">
        <w:t xml:space="preserve"> </w:t>
      </w:r>
      <w:r w:rsidR="00EC1737">
        <w:t>4</w:t>
      </w:r>
      <w:r w:rsidR="003012B6">
        <w:t>:</w:t>
      </w:r>
    </w:p>
    <w:p w14:paraId="15D6B0ED" w14:textId="58409484" w:rsidR="00D92679" w:rsidRPr="00E604A0" w:rsidRDefault="00E604A0" w:rsidP="00E604A0">
      <w:pPr>
        <w:pStyle w:val="TdocProposalText"/>
        <w:rPr>
          <w:sz w:val="20"/>
        </w:rPr>
      </w:pPr>
      <w:r>
        <w:rPr>
          <w:sz w:val="20"/>
        </w:rPr>
        <w:t>RAR</w:t>
      </w:r>
      <w:r w:rsidR="00D92679" w:rsidRPr="00E604A0">
        <w:rPr>
          <w:sz w:val="20"/>
        </w:rPr>
        <w:t>-based triggering of DL quality reporting in Msg3 is not supported</w:t>
      </w:r>
      <w:r w:rsidR="00D125E0" w:rsidRPr="00E604A0">
        <w:rPr>
          <w:sz w:val="20"/>
        </w:rPr>
        <w:t>.</w:t>
      </w:r>
    </w:p>
    <w:p w14:paraId="6D1C2B8D" w14:textId="77777777" w:rsidR="008E599E" w:rsidRPr="00DD01AE" w:rsidRDefault="008E599E" w:rsidP="008E599E">
      <w:pPr>
        <w:spacing w:after="120"/>
        <w:jc w:val="both"/>
        <w:rPr>
          <w:lang w:val="en-GB"/>
        </w:rPr>
      </w:pPr>
    </w:p>
    <w:p w14:paraId="0E1750C4" w14:textId="6714388A" w:rsidR="008A1534" w:rsidRPr="0097060F" w:rsidRDefault="00CB7AAC" w:rsidP="002A0CF1">
      <w:pPr>
        <w:pStyle w:val="Heading2"/>
        <w:ind w:left="720" w:hanging="720"/>
      </w:pPr>
      <w:r>
        <w:t>NB to be measured</w:t>
      </w:r>
    </w:p>
    <w:p w14:paraId="21F522DB" w14:textId="01E13F7D" w:rsidR="004F743E" w:rsidRPr="001C13B2" w:rsidRDefault="0078011D" w:rsidP="006A0B9B">
      <w:pPr>
        <w:pStyle w:val="TdocText"/>
        <w:ind w:firstLine="0"/>
        <w:rPr>
          <w:sz w:val="20"/>
          <w:lang w:eastAsia="zh-CN"/>
        </w:rPr>
      </w:pPr>
      <w:r>
        <w:rPr>
          <w:sz w:val="20"/>
          <w:lang w:eastAsia="zh-CN"/>
        </w:rPr>
        <w:t xml:space="preserve">In this subsection, we first consider the case where the </w:t>
      </w:r>
      <w:r w:rsidRPr="001C13B2">
        <w:rPr>
          <w:sz w:val="20"/>
          <w:lang w:eastAsia="zh-CN"/>
        </w:rPr>
        <w:t>RRC message is</w:t>
      </w:r>
      <w:r>
        <w:rPr>
          <w:sz w:val="20"/>
          <w:lang w:eastAsia="zh-CN"/>
        </w:rPr>
        <w:t xml:space="preserve"> used for the DL quality report. </w:t>
      </w:r>
      <w:r w:rsidR="006A0B9B" w:rsidRPr="001C13B2">
        <w:rPr>
          <w:sz w:val="20"/>
          <w:lang w:eastAsia="zh-CN"/>
        </w:rPr>
        <w:t>Recall that the RRC message is constructed before RAR monitoring</w:t>
      </w:r>
      <w:r w:rsidR="000D160C" w:rsidRPr="001C13B2">
        <w:rPr>
          <w:sz w:val="20"/>
          <w:lang w:eastAsia="zh-CN"/>
        </w:rPr>
        <w:t xml:space="preserve"> in legacy operation</w:t>
      </w:r>
      <w:r w:rsidR="006A0B9B" w:rsidRPr="001C13B2">
        <w:rPr>
          <w:sz w:val="20"/>
          <w:lang w:eastAsia="zh-CN"/>
        </w:rPr>
        <w:t xml:space="preserve">. </w:t>
      </w:r>
      <w:r w:rsidR="000D160C" w:rsidRPr="001C13B2">
        <w:rPr>
          <w:sz w:val="20"/>
          <w:lang w:eastAsia="zh-CN"/>
        </w:rPr>
        <w:t xml:space="preserve">Without changes in </w:t>
      </w:r>
      <w:r w:rsidR="00E20EC3" w:rsidRPr="001C13B2">
        <w:rPr>
          <w:sz w:val="20"/>
          <w:lang w:eastAsia="zh-CN"/>
        </w:rPr>
        <w:t xml:space="preserve">the procedure of </w:t>
      </w:r>
      <w:r w:rsidR="000D160C" w:rsidRPr="001C13B2">
        <w:rPr>
          <w:sz w:val="20"/>
          <w:lang w:eastAsia="zh-CN"/>
        </w:rPr>
        <w:t>RRC message</w:t>
      </w:r>
      <w:r w:rsidR="00E20EC3" w:rsidRPr="001C13B2">
        <w:rPr>
          <w:sz w:val="20"/>
          <w:lang w:eastAsia="zh-CN"/>
        </w:rPr>
        <w:t xml:space="preserve"> construction</w:t>
      </w:r>
      <w:r w:rsidR="000D160C" w:rsidRPr="001C13B2">
        <w:rPr>
          <w:sz w:val="20"/>
          <w:lang w:eastAsia="zh-CN"/>
        </w:rPr>
        <w:t xml:space="preserve">, </w:t>
      </w:r>
      <w:r w:rsidR="006A0B9B" w:rsidRPr="001C13B2">
        <w:rPr>
          <w:sz w:val="20"/>
          <w:lang w:eastAsia="zh-CN"/>
        </w:rPr>
        <w:t>it is preferred to measure the paging NB for the DL quality report. Measuring other NBs requires UE</w:t>
      </w:r>
      <w:r w:rsidR="0061247F" w:rsidRPr="001C13B2">
        <w:rPr>
          <w:sz w:val="20"/>
          <w:lang w:eastAsia="zh-CN"/>
        </w:rPr>
        <w:t>s</w:t>
      </w:r>
      <w:r w:rsidR="006A0B9B" w:rsidRPr="001C13B2">
        <w:rPr>
          <w:sz w:val="20"/>
          <w:lang w:eastAsia="zh-CN"/>
        </w:rPr>
        <w:t xml:space="preserve"> to retune to these NBs for the measurement, and </w:t>
      </w:r>
      <w:r w:rsidR="0061247F" w:rsidRPr="001C13B2">
        <w:rPr>
          <w:sz w:val="20"/>
          <w:lang w:eastAsia="zh-CN"/>
        </w:rPr>
        <w:t xml:space="preserve">to </w:t>
      </w:r>
      <w:r w:rsidR="006A0B9B" w:rsidRPr="001C13B2">
        <w:rPr>
          <w:sz w:val="20"/>
          <w:lang w:eastAsia="zh-CN"/>
        </w:rPr>
        <w:t>construct the RRC message accordingly before the start of random access proc</w:t>
      </w:r>
      <w:r w:rsidR="00E20EC3" w:rsidRPr="001C13B2">
        <w:rPr>
          <w:sz w:val="20"/>
          <w:lang w:eastAsia="zh-CN"/>
        </w:rPr>
        <w:t>edure, which m</w:t>
      </w:r>
      <w:r w:rsidR="0061247F" w:rsidRPr="001C13B2">
        <w:rPr>
          <w:sz w:val="20"/>
          <w:lang w:eastAsia="zh-CN"/>
        </w:rPr>
        <w:t>ay increase UE power consumption and complexity.</w:t>
      </w:r>
    </w:p>
    <w:p w14:paraId="3F2821E0" w14:textId="4998ECD5" w:rsidR="00033C3E" w:rsidRPr="00F43CE6" w:rsidRDefault="0061247F" w:rsidP="003F1141">
      <w:pPr>
        <w:pStyle w:val="TdocText"/>
        <w:spacing w:before="0"/>
        <w:ind w:firstLine="0"/>
        <w:rPr>
          <w:sz w:val="20"/>
          <w:lang w:eastAsia="zh-CN"/>
        </w:rPr>
      </w:pPr>
      <w:r w:rsidRPr="001C13B2">
        <w:rPr>
          <w:sz w:val="20"/>
          <w:lang w:eastAsia="zh-CN"/>
        </w:rPr>
        <w:t xml:space="preserve">On the other hand, if MAC CE is used for the DL quality report, </w:t>
      </w:r>
      <w:r w:rsidR="00642A0E" w:rsidRPr="001C13B2">
        <w:rPr>
          <w:sz w:val="20"/>
          <w:lang w:eastAsia="zh-CN"/>
        </w:rPr>
        <w:t>UEs are able to perform the measurement on RAR NB when the MPDCCH for RAR</w:t>
      </w:r>
      <w:r w:rsidR="00714D49" w:rsidRPr="001C13B2">
        <w:rPr>
          <w:sz w:val="20"/>
          <w:lang w:eastAsia="zh-CN"/>
        </w:rPr>
        <w:t xml:space="preserve"> is being monitored</w:t>
      </w:r>
      <w:r w:rsidR="004F743E" w:rsidRPr="001C13B2">
        <w:rPr>
          <w:sz w:val="20"/>
          <w:lang w:eastAsia="zh-CN"/>
        </w:rPr>
        <w:t>.</w:t>
      </w:r>
      <w:r w:rsidR="00AD34B7" w:rsidRPr="001C13B2">
        <w:rPr>
          <w:sz w:val="20"/>
          <w:lang w:eastAsia="zh-CN"/>
        </w:rPr>
        <w:t xml:space="preserve"> There was a proposal to </w:t>
      </w:r>
      <w:r w:rsidR="00714D49" w:rsidRPr="001C13B2">
        <w:rPr>
          <w:sz w:val="20"/>
          <w:lang w:eastAsia="zh-CN"/>
        </w:rPr>
        <w:t>measure the Msg4 N</w:t>
      </w:r>
      <w:r w:rsidR="00C2768D" w:rsidRPr="001C13B2">
        <w:rPr>
          <w:sz w:val="20"/>
          <w:lang w:eastAsia="zh-CN"/>
        </w:rPr>
        <w:t>B</w:t>
      </w:r>
      <w:r w:rsidR="00C6041D" w:rsidRPr="001C13B2">
        <w:rPr>
          <w:sz w:val="20"/>
          <w:lang w:eastAsia="zh-CN"/>
        </w:rPr>
        <w:t xml:space="preserve"> f</w:t>
      </w:r>
      <w:r w:rsidR="00714D49" w:rsidRPr="001C13B2">
        <w:rPr>
          <w:sz w:val="20"/>
          <w:lang w:eastAsia="zh-CN"/>
        </w:rPr>
        <w:t xml:space="preserve">or the </w:t>
      </w:r>
      <w:r w:rsidR="00C6041D" w:rsidRPr="001C13B2">
        <w:rPr>
          <w:sz w:val="20"/>
          <w:lang w:eastAsia="zh-CN"/>
        </w:rPr>
        <w:t>quality rep</w:t>
      </w:r>
      <w:r w:rsidR="00714D49" w:rsidRPr="001C13B2">
        <w:rPr>
          <w:sz w:val="20"/>
          <w:lang w:eastAsia="zh-CN"/>
        </w:rPr>
        <w:t>ort</w:t>
      </w:r>
      <w:r w:rsidR="00381282">
        <w:rPr>
          <w:sz w:val="20"/>
          <w:lang w:eastAsia="zh-CN"/>
        </w:rPr>
        <w:t xml:space="preserve"> </w:t>
      </w:r>
      <w:r w:rsidR="00381282">
        <w:rPr>
          <w:sz w:val="20"/>
          <w:lang w:eastAsia="zh-CN"/>
        </w:rPr>
        <w:fldChar w:fldCharType="begin"/>
      </w:r>
      <w:r w:rsidR="00381282">
        <w:rPr>
          <w:sz w:val="20"/>
          <w:lang w:eastAsia="zh-CN"/>
        </w:rPr>
        <w:instrText xml:space="preserve"> REF _Ref871922 \n \h </w:instrText>
      </w:r>
      <w:r w:rsidR="00381282">
        <w:rPr>
          <w:sz w:val="20"/>
          <w:lang w:eastAsia="zh-CN"/>
        </w:rPr>
      </w:r>
      <w:r w:rsidR="00381282">
        <w:rPr>
          <w:sz w:val="20"/>
          <w:lang w:eastAsia="zh-CN"/>
        </w:rPr>
        <w:fldChar w:fldCharType="separate"/>
      </w:r>
      <w:r w:rsidR="00585B2F">
        <w:rPr>
          <w:sz w:val="20"/>
          <w:lang w:eastAsia="zh-CN"/>
        </w:rPr>
        <w:t>[4]</w:t>
      </w:r>
      <w:r w:rsidR="00381282">
        <w:rPr>
          <w:sz w:val="20"/>
          <w:lang w:eastAsia="zh-CN"/>
        </w:rPr>
        <w:fldChar w:fldCharType="end"/>
      </w:r>
      <w:r w:rsidR="00714D49" w:rsidRPr="001C13B2">
        <w:rPr>
          <w:sz w:val="20"/>
          <w:lang w:eastAsia="zh-CN"/>
        </w:rPr>
        <w:t xml:space="preserve">. </w:t>
      </w:r>
      <w:r w:rsidR="0096370F" w:rsidRPr="001C13B2">
        <w:rPr>
          <w:sz w:val="20"/>
          <w:lang w:eastAsia="zh-CN"/>
        </w:rPr>
        <w:t>Though</w:t>
      </w:r>
      <w:r w:rsidR="00AD34B7" w:rsidRPr="001C13B2">
        <w:rPr>
          <w:sz w:val="20"/>
          <w:lang w:eastAsia="zh-CN"/>
        </w:rPr>
        <w:t xml:space="preserve"> the RAR NB and Msg4 NB can be different, </w:t>
      </w:r>
      <w:r w:rsidR="0096370F" w:rsidRPr="001C13B2">
        <w:rPr>
          <w:sz w:val="20"/>
          <w:lang w:eastAsia="zh-CN"/>
        </w:rPr>
        <w:t>when frequency hopping is enabled, it is expected the channel measurements on RAR NB and Msg4 NB provide similar result</w:t>
      </w:r>
      <w:r w:rsidR="00EF2D49">
        <w:rPr>
          <w:sz w:val="20"/>
          <w:lang w:eastAsia="zh-CN"/>
        </w:rPr>
        <w:t>s</w:t>
      </w:r>
      <w:r w:rsidR="0096370F" w:rsidRPr="001C13B2">
        <w:rPr>
          <w:sz w:val="20"/>
          <w:lang w:eastAsia="zh-CN"/>
        </w:rPr>
        <w:t xml:space="preserve">. When frequency hopping is disabled, </w:t>
      </w:r>
      <w:r w:rsidR="00AD34B7" w:rsidRPr="001C13B2">
        <w:rPr>
          <w:sz w:val="20"/>
          <w:lang w:eastAsia="zh-CN"/>
        </w:rPr>
        <w:t xml:space="preserve">monitoring Msg4 NB instead of RAR NB may provide </w:t>
      </w:r>
      <w:r w:rsidR="00C2768D" w:rsidRPr="001C13B2">
        <w:rPr>
          <w:sz w:val="20"/>
          <w:lang w:eastAsia="zh-CN"/>
        </w:rPr>
        <w:t>additional DL channel informatio</w:t>
      </w:r>
      <w:r w:rsidR="00714D49" w:rsidRPr="001C13B2">
        <w:rPr>
          <w:sz w:val="20"/>
          <w:lang w:eastAsia="zh-CN"/>
        </w:rPr>
        <w:t xml:space="preserve">n, and thus </w:t>
      </w:r>
      <w:r w:rsidR="0096370F" w:rsidRPr="001C13B2">
        <w:rPr>
          <w:sz w:val="20"/>
          <w:lang w:eastAsia="zh-CN"/>
        </w:rPr>
        <w:t>benefits the Msg4 transmission and subsequent DL transmissions</w:t>
      </w:r>
      <w:r w:rsidR="00AD34B7" w:rsidRPr="001C13B2">
        <w:rPr>
          <w:sz w:val="20"/>
          <w:lang w:eastAsia="zh-CN"/>
        </w:rPr>
        <w:t>. However, the duration between the end of RAR reception and the start of Msg3 transmission may not be sufficient for</w:t>
      </w:r>
      <w:r w:rsidR="00714D49" w:rsidRPr="001C13B2">
        <w:rPr>
          <w:sz w:val="20"/>
          <w:lang w:eastAsia="zh-CN"/>
        </w:rPr>
        <w:t xml:space="preserve"> UEs to perform the</w:t>
      </w:r>
      <w:r w:rsidR="00AD34B7" w:rsidRPr="001C13B2">
        <w:rPr>
          <w:sz w:val="20"/>
          <w:lang w:eastAsia="zh-CN"/>
        </w:rPr>
        <w:t xml:space="preserve"> measureme</w:t>
      </w:r>
      <w:r w:rsidR="00714D49" w:rsidRPr="001C13B2">
        <w:rPr>
          <w:sz w:val="20"/>
          <w:lang w:eastAsia="zh-CN"/>
        </w:rPr>
        <w:t>nt over another NB and construct the quality repor</w:t>
      </w:r>
      <w:r w:rsidR="005929C8" w:rsidRPr="001C13B2">
        <w:rPr>
          <w:sz w:val="20"/>
          <w:lang w:eastAsia="zh-CN"/>
        </w:rPr>
        <w:t>t</w:t>
      </w:r>
      <w:r w:rsidR="00BA0610">
        <w:rPr>
          <w:sz w:val="20"/>
          <w:lang w:eastAsia="zh-CN"/>
        </w:rPr>
        <w:t xml:space="preserve"> to be included in Msg3</w:t>
      </w:r>
      <w:r w:rsidR="005929C8" w:rsidRPr="001C13B2">
        <w:rPr>
          <w:sz w:val="20"/>
          <w:lang w:eastAsia="zh-CN"/>
        </w:rPr>
        <w:t>.</w:t>
      </w:r>
      <w:r w:rsidR="00CB7AAC" w:rsidRPr="001C13B2">
        <w:rPr>
          <w:sz w:val="20"/>
          <w:lang w:eastAsia="zh-CN"/>
        </w:rPr>
        <w:t xml:space="preserve"> Though measurement on RAR NB may not be the optimal solution, it can provide </w:t>
      </w:r>
      <w:r w:rsidR="0094255D">
        <w:rPr>
          <w:sz w:val="20"/>
          <w:lang w:eastAsia="zh-CN"/>
        </w:rPr>
        <w:t xml:space="preserve">some </w:t>
      </w:r>
      <w:r w:rsidR="00CB7AAC" w:rsidRPr="001C13B2">
        <w:rPr>
          <w:sz w:val="20"/>
          <w:lang w:eastAsia="zh-CN"/>
        </w:rPr>
        <w:t xml:space="preserve">additional DL channel information, </w:t>
      </w:r>
      <w:r w:rsidR="00CB7AAC" w:rsidRPr="001C13B2">
        <w:rPr>
          <w:sz w:val="20"/>
          <w:lang w:eastAsia="zh-CN"/>
        </w:rPr>
        <w:lastRenderedPageBreak/>
        <w:t>which helps the DL scheduling</w:t>
      </w:r>
      <w:r w:rsidR="00F3021D">
        <w:rPr>
          <w:sz w:val="20"/>
          <w:lang w:eastAsia="zh-CN"/>
        </w:rPr>
        <w:t xml:space="preserve"> configurations</w:t>
      </w:r>
      <w:r w:rsidR="00CB7AAC" w:rsidRPr="001C13B2">
        <w:rPr>
          <w:sz w:val="20"/>
          <w:lang w:eastAsia="zh-CN"/>
        </w:rPr>
        <w:t>.</w:t>
      </w:r>
      <w:r w:rsidR="005929C8" w:rsidRPr="001C13B2">
        <w:rPr>
          <w:sz w:val="20"/>
          <w:lang w:eastAsia="zh-CN"/>
        </w:rPr>
        <w:t xml:space="preserve"> </w:t>
      </w:r>
      <w:r w:rsidR="003B0E2F">
        <w:rPr>
          <w:sz w:val="20"/>
          <w:lang w:eastAsia="zh-CN"/>
        </w:rPr>
        <w:t>Therefore,</w:t>
      </w:r>
      <w:r w:rsidR="005929C8" w:rsidRPr="001C13B2">
        <w:rPr>
          <w:sz w:val="20"/>
          <w:lang w:eastAsia="zh-CN"/>
        </w:rPr>
        <w:t xml:space="preserve"> it is proposed to measure the RAR NB for DL quality report if MAC CE is used for DL quality report. </w:t>
      </w:r>
    </w:p>
    <w:p w14:paraId="5BE5C8FF" w14:textId="77777777" w:rsidR="0023483B" w:rsidRDefault="0023483B" w:rsidP="00CB7AAC">
      <w:pPr>
        <w:pStyle w:val="TdocProposal"/>
        <w:spacing w:after="120"/>
        <w:rPr>
          <w:sz w:val="20"/>
        </w:rPr>
      </w:pPr>
    </w:p>
    <w:p w14:paraId="1203D29C" w14:textId="2F0D1A01" w:rsidR="00CB7AAC" w:rsidRPr="00F029BF" w:rsidRDefault="00CB7AAC" w:rsidP="00CB7AAC">
      <w:pPr>
        <w:pStyle w:val="TdocProposal"/>
        <w:spacing w:after="120"/>
        <w:rPr>
          <w:sz w:val="20"/>
        </w:rPr>
      </w:pPr>
      <w:r>
        <w:rPr>
          <w:sz w:val="20"/>
        </w:rPr>
        <w:t>Observation 2</w:t>
      </w:r>
      <w:r w:rsidRPr="00F029BF">
        <w:rPr>
          <w:sz w:val="20"/>
        </w:rPr>
        <w:t>:</w:t>
      </w:r>
    </w:p>
    <w:p w14:paraId="37B37839" w14:textId="35DDAA8E" w:rsidR="00CB7AAC" w:rsidRDefault="00CB7AAC" w:rsidP="00CB7AAC">
      <w:pPr>
        <w:pStyle w:val="TdocProposalText"/>
        <w:rPr>
          <w:sz w:val="20"/>
        </w:rPr>
      </w:pPr>
      <w:r>
        <w:rPr>
          <w:sz w:val="20"/>
        </w:rPr>
        <w:t>DL quality report carried by RRC message requires UE to perform the measurement and construct the quality report before the RAR monitoring.</w:t>
      </w:r>
    </w:p>
    <w:p w14:paraId="42672929" w14:textId="72BA204C" w:rsidR="00CB7AAC" w:rsidRDefault="00CB7AAC" w:rsidP="00CB7AAC">
      <w:pPr>
        <w:pStyle w:val="TdocProposalText"/>
        <w:numPr>
          <w:ilvl w:val="1"/>
          <w:numId w:val="15"/>
        </w:numPr>
        <w:rPr>
          <w:sz w:val="20"/>
        </w:rPr>
      </w:pPr>
      <w:r>
        <w:rPr>
          <w:sz w:val="20"/>
        </w:rPr>
        <w:t xml:space="preserve">Measurement on paging NB </w:t>
      </w:r>
      <w:r w:rsidR="00EA79F7">
        <w:rPr>
          <w:sz w:val="20"/>
        </w:rPr>
        <w:t>helps improve DL scheduling without large impact on</w:t>
      </w:r>
      <w:r>
        <w:rPr>
          <w:sz w:val="20"/>
        </w:rPr>
        <w:t xml:space="preserve"> UE complexity and power consumption. </w:t>
      </w:r>
    </w:p>
    <w:p w14:paraId="13E4C8E7" w14:textId="402B115F" w:rsidR="00CB7AAC" w:rsidRDefault="00CB7AAC" w:rsidP="00CB7AAC">
      <w:pPr>
        <w:pStyle w:val="TdocProposalText"/>
        <w:rPr>
          <w:sz w:val="20"/>
        </w:rPr>
      </w:pPr>
      <w:r>
        <w:rPr>
          <w:sz w:val="20"/>
        </w:rPr>
        <w:t>DL quality report carried by MAC CE allows UE to perform the measurement during the RAR monitoring and construct the quality report after reception of RAR.</w:t>
      </w:r>
    </w:p>
    <w:p w14:paraId="05406232" w14:textId="70080BC1" w:rsidR="00CB7AAC" w:rsidRPr="00F43CE6" w:rsidRDefault="00323CDC" w:rsidP="00033C3E">
      <w:pPr>
        <w:pStyle w:val="TdocProposalText"/>
        <w:numPr>
          <w:ilvl w:val="1"/>
          <w:numId w:val="15"/>
        </w:numPr>
        <w:rPr>
          <w:sz w:val="20"/>
        </w:rPr>
      </w:pPr>
      <w:r>
        <w:rPr>
          <w:sz w:val="20"/>
        </w:rPr>
        <w:t xml:space="preserve">Measurement on RAR NB </w:t>
      </w:r>
      <w:r w:rsidR="00D41813">
        <w:rPr>
          <w:sz w:val="20"/>
        </w:rPr>
        <w:t xml:space="preserve">helps improve DL scheduling without large impact on UE complexity and power consumption. </w:t>
      </w:r>
    </w:p>
    <w:p w14:paraId="363032AD" w14:textId="77777777" w:rsidR="00F23447" w:rsidRDefault="00F23447" w:rsidP="00033C3E">
      <w:pPr>
        <w:pStyle w:val="TdocProposal"/>
        <w:spacing w:after="120"/>
        <w:rPr>
          <w:sz w:val="20"/>
        </w:rPr>
      </w:pPr>
    </w:p>
    <w:p w14:paraId="01A851F7" w14:textId="6BECF1BF" w:rsidR="00033C3E" w:rsidRPr="00D41813" w:rsidRDefault="00CB7AAC" w:rsidP="00033C3E">
      <w:pPr>
        <w:pStyle w:val="TdocProposal"/>
        <w:spacing w:after="120"/>
        <w:rPr>
          <w:sz w:val="20"/>
        </w:rPr>
      </w:pPr>
      <w:r w:rsidRPr="00D41813">
        <w:rPr>
          <w:sz w:val="20"/>
        </w:rPr>
        <w:t>Propo</w:t>
      </w:r>
      <w:r w:rsidR="00C54541">
        <w:rPr>
          <w:sz w:val="20"/>
        </w:rPr>
        <w:t>sal 5</w:t>
      </w:r>
      <w:r w:rsidR="00033C3E" w:rsidRPr="00D41813">
        <w:rPr>
          <w:sz w:val="20"/>
        </w:rPr>
        <w:t>:</w:t>
      </w:r>
    </w:p>
    <w:p w14:paraId="7671A2CF" w14:textId="5500F550" w:rsidR="00C64CB3" w:rsidRPr="00F23447" w:rsidRDefault="00C64CB3" w:rsidP="00C64CB3">
      <w:pPr>
        <w:pStyle w:val="TdocProposalText"/>
        <w:jc w:val="both"/>
        <w:rPr>
          <w:sz w:val="20"/>
          <w:lang w:eastAsia="zh-CN"/>
        </w:rPr>
      </w:pPr>
      <w:r>
        <w:rPr>
          <w:sz w:val="20"/>
          <w:lang w:eastAsia="zh-CN"/>
        </w:rPr>
        <w:t xml:space="preserve">If RRC message is used to carry the DL quality report, </w:t>
      </w:r>
      <w:r w:rsidR="00297AA6">
        <w:rPr>
          <w:sz w:val="20"/>
          <w:lang w:eastAsia="zh-CN"/>
        </w:rPr>
        <w:t xml:space="preserve">consider </w:t>
      </w:r>
      <w:r>
        <w:rPr>
          <w:sz w:val="20"/>
          <w:lang w:eastAsia="zh-CN"/>
        </w:rPr>
        <w:t xml:space="preserve">paging NB to be measured for the DL quality report. </w:t>
      </w:r>
    </w:p>
    <w:p w14:paraId="007FC3D5" w14:textId="77777777" w:rsidR="00C64CB3" w:rsidRDefault="00C64CB3" w:rsidP="00C64CB3">
      <w:pPr>
        <w:pStyle w:val="TdocProposalText"/>
        <w:jc w:val="both"/>
        <w:rPr>
          <w:sz w:val="20"/>
          <w:lang w:eastAsia="zh-CN"/>
        </w:rPr>
      </w:pPr>
      <w:r>
        <w:rPr>
          <w:sz w:val="20"/>
        </w:rPr>
        <w:t>I</w:t>
      </w:r>
      <w:r w:rsidRPr="00D41813">
        <w:rPr>
          <w:sz w:val="20"/>
        </w:rPr>
        <w:t>f MAC CE is used to carry the</w:t>
      </w:r>
      <w:r>
        <w:rPr>
          <w:sz w:val="20"/>
        </w:rPr>
        <w:t xml:space="preserve"> DL</w:t>
      </w:r>
      <w:r w:rsidRPr="00D41813">
        <w:rPr>
          <w:sz w:val="20"/>
        </w:rPr>
        <w:t xml:space="preserve"> quality report</w:t>
      </w:r>
      <w:r>
        <w:rPr>
          <w:sz w:val="20"/>
        </w:rPr>
        <w:t>,</w:t>
      </w:r>
      <w:r w:rsidRPr="00D41813">
        <w:rPr>
          <w:sz w:val="20"/>
        </w:rPr>
        <w:t xml:space="preserve"> UE performs the channel quality measurement on the carrier it moni</w:t>
      </w:r>
      <w:r>
        <w:rPr>
          <w:sz w:val="20"/>
        </w:rPr>
        <w:t>tors to receive Msg2 (i.e. RAR).</w:t>
      </w:r>
    </w:p>
    <w:p w14:paraId="48D743D0" w14:textId="77777777" w:rsidR="00033C3E" w:rsidRPr="00F43CE6" w:rsidRDefault="00033C3E" w:rsidP="00F43CE6">
      <w:pPr>
        <w:pStyle w:val="TdocProposalText"/>
        <w:numPr>
          <w:ilvl w:val="0"/>
          <w:numId w:val="0"/>
        </w:numPr>
        <w:rPr>
          <w:i w:val="0"/>
          <w:sz w:val="20"/>
          <w:lang w:eastAsia="zh-CN"/>
        </w:rPr>
      </w:pPr>
    </w:p>
    <w:p w14:paraId="06963B7D" w14:textId="76DB39D8" w:rsidR="002A0CF1" w:rsidRPr="0097060F" w:rsidRDefault="002A0CF1" w:rsidP="002A0CF1">
      <w:pPr>
        <w:pStyle w:val="Heading1"/>
      </w:pPr>
      <w:r>
        <w:t>DL quality report in connected mode</w:t>
      </w:r>
    </w:p>
    <w:p w14:paraId="2683341E" w14:textId="2AB86BC2" w:rsidR="008C2977" w:rsidRDefault="003F1141" w:rsidP="003B396E">
      <w:pPr>
        <w:pStyle w:val="TdocText"/>
        <w:spacing w:before="0"/>
        <w:ind w:firstLine="0"/>
        <w:rPr>
          <w:sz w:val="20"/>
          <w:lang w:eastAsia="zh-CN"/>
        </w:rPr>
      </w:pPr>
      <w:r>
        <w:rPr>
          <w:sz w:val="20"/>
          <w:lang w:eastAsia="zh-CN"/>
        </w:rPr>
        <w:t xml:space="preserve">For the aperiodic report </w:t>
      </w:r>
      <w:r w:rsidR="003B396E">
        <w:rPr>
          <w:sz w:val="20"/>
          <w:lang w:eastAsia="zh-CN"/>
        </w:rPr>
        <w:t>in connected mode using the same quality definition as in Msg3, it should be UE capability to support this feature. The quality report in idle mode and the aperiodic report in connected mode can be configured separately. The quality report in Msg3 in idle mode can be configured by system information, while the aperiodic report in connected mode using the same quality definition as in Msg3 can be configured by UE specific RRC signal</w:t>
      </w:r>
      <w:r w:rsidR="00061C46">
        <w:rPr>
          <w:sz w:val="20"/>
          <w:lang w:eastAsia="zh-CN"/>
        </w:rPr>
        <w:t xml:space="preserve">ing depending on UE capability. </w:t>
      </w:r>
    </w:p>
    <w:p w14:paraId="66AD438D" w14:textId="77777777" w:rsidR="00061C46" w:rsidRDefault="00061C46" w:rsidP="00061C46">
      <w:pPr>
        <w:pStyle w:val="TdocText"/>
        <w:spacing w:before="0"/>
        <w:ind w:firstLine="0"/>
        <w:rPr>
          <w:sz w:val="20"/>
          <w:lang w:eastAsia="zh-CN"/>
        </w:rPr>
      </w:pPr>
      <w:r>
        <w:rPr>
          <w:sz w:val="20"/>
          <w:lang w:eastAsia="zh-CN"/>
        </w:rPr>
        <w:t xml:space="preserve">As the DL quality report in Msg3 in idle mode has been already supported, we can extend the design to support the DL quality report in Msg3 in connected mode. In addition, in connected mode, the aperiodic DL quality report can be carried in PUSCH as well. </w:t>
      </w:r>
    </w:p>
    <w:p w14:paraId="24278667" w14:textId="0AEA2AF4" w:rsidR="005A0B8A" w:rsidRDefault="000D7A68" w:rsidP="003B396E">
      <w:pPr>
        <w:pStyle w:val="TdocText"/>
        <w:spacing w:before="0"/>
        <w:ind w:firstLine="0"/>
        <w:rPr>
          <w:sz w:val="20"/>
          <w:lang w:eastAsia="zh-CN"/>
        </w:rPr>
      </w:pPr>
      <w:r>
        <w:rPr>
          <w:sz w:val="20"/>
          <w:lang w:eastAsia="zh-CN"/>
        </w:rPr>
        <w:t>Regarding the triggering method, for the DL quality report in Msg3 in connected mode, the reserved bit ‘R’ in RAR can be used</w:t>
      </w:r>
      <w:r w:rsidR="00E10793">
        <w:rPr>
          <w:sz w:val="20"/>
          <w:lang w:eastAsia="zh-CN"/>
        </w:rPr>
        <w:t xml:space="preserve"> as the trigger</w:t>
      </w:r>
      <w:r>
        <w:rPr>
          <w:sz w:val="20"/>
          <w:lang w:eastAsia="zh-CN"/>
        </w:rPr>
        <w:t xml:space="preserve">. For the </w:t>
      </w:r>
      <w:r w:rsidR="00DE3299">
        <w:rPr>
          <w:sz w:val="20"/>
          <w:lang w:eastAsia="zh-CN"/>
        </w:rPr>
        <w:t xml:space="preserve">aperiodic </w:t>
      </w:r>
      <w:r>
        <w:rPr>
          <w:sz w:val="20"/>
          <w:lang w:eastAsia="zh-CN"/>
        </w:rPr>
        <w:t>DL quality report in PUSCH, the CSI request field in UL grant</w:t>
      </w:r>
      <w:r w:rsidR="004A0359">
        <w:rPr>
          <w:sz w:val="20"/>
          <w:lang w:eastAsia="zh-CN"/>
        </w:rPr>
        <w:t xml:space="preserve"> </w:t>
      </w:r>
      <w:r w:rsidR="002356CD">
        <w:rPr>
          <w:sz w:val="20"/>
          <w:lang w:eastAsia="zh-CN"/>
        </w:rPr>
        <w:t>can be reused</w:t>
      </w:r>
      <w:r>
        <w:rPr>
          <w:sz w:val="20"/>
          <w:lang w:eastAsia="zh-CN"/>
        </w:rPr>
        <w:t xml:space="preserve">. </w:t>
      </w:r>
      <w:r w:rsidR="004A0359">
        <w:rPr>
          <w:sz w:val="20"/>
          <w:lang w:eastAsia="zh-CN"/>
        </w:rPr>
        <w:t>Note that this is applicable to CE mode A only. There is no support of CSI measurement and thus</w:t>
      </w:r>
      <w:r w:rsidR="005A0B8A">
        <w:rPr>
          <w:sz w:val="20"/>
          <w:lang w:eastAsia="zh-CN"/>
        </w:rPr>
        <w:t xml:space="preserve"> no</w:t>
      </w:r>
      <w:r w:rsidR="004A0359">
        <w:rPr>
          <w:sz w:val="20"/>
          <w:lang w:eastAsia="zh-CN"/>
        </w:rPr>
        <w:t xml:space="preserve"> CSI request field in UL grant for CE mode B. </w:t>
      </w:r>
      <w:r w:rsidR="005A0B8A">
        <w:rPr>
          <w:sz w:val="20"/>
          <w:lang w:eastAsia="zh-CN"/>
        </w:rPr>
        <w:t xml:space="preserve">If the </w:t>
      </w:r>
      <w:r w:rsidR="008458C0">
        <w:rPr>
          <w:sz w:val="20"/>
          <w:lang w:eastAsia="zh-CN"/>
        </w:rPr>
        <w:t xml:space="preserve">aperiodic </w:t>
      </w:r>
      <w:r w:rsidR="005A0B8A">
        <w:rPr>
          <w:sz w:val="20"/>
          <w:lang w:eastAsia="zh-CN"/>
        </w:rPr>
        <w:t xml:space="preserve">DL quality report is supported in </w:t>
      </w:r>
      <w:r w:rsidR="008458C0">
        <w:rPr>
          <w:sz w:val="20"/>
          <w:lang w:eastAsia="zh-CN"/>
        </w:rPr>
        <w:t xml:space="preserve">PUSCH in </w:t>
      </w:r>
      <w:r w:rsidR="005A0B8A">
        <w:rPr>
          <w:sz w:val="20"/>
          <w:lang w:eastAsia="zh-CN"/>
        </w:rPr>
        <w:t xml:space="preserve">CE mode B, the UL grant in CE mode B can be extended to include the 1-bit trigger. </w:t>
      </w:r>
      <w:r w:rsidR="00FD4BBF">
        <w:rPr>
          <w:sz w:val="20"/>
          <w:lang w:eastAsia="zh-CN"/>
        </w:rPr>
        <w:t xml:space="preserve">Note that different from </w:t>
      </w:r>
      <w:proofErr w:type="gramStart"/>
      <w:r w:rsidR="00FD4BBF">
        <w:rPr>
          <w:sz w:val="20"/>
          <w:lang w:eastAsia="zh-CN"/>
        </w:rPr>
        <w:t>Idle</w:t>
      </w:r>
      <w:proofErr w:type="gramEnd"/>
      <w:r w:rsidR="00FD4BBF">
        <w:rPr>
          <w:sz w:val="20"/>
          <w:lang w:eastAsia="zh-CN"/>
        </w:rPr>
        <w:t xml:space="preserve"> mode, eNB knows the UE capability in connected mode, and thus the extension in DCI for CE mode B would not result in increased DL overhead as only the new DCI would be transmitted. </w:t>
      </w:r>
    </w:p>
    <w:p w14:paraId="519EF555" w14:textId="1B5BD205" w:rsidR="002356CD" w:rsidRDefault="002356CD" w:rsidP="003B396E">
      <w:pPr>
        <w:pStyle w:val="TdocText"/>
        <w:spacing w:before="0"/>
        <w:ind w:firstLine="0"/>
        <w:rPr>
          <w:sz w:val="20"/>
          <w:lang w:eastAsia="zh-CN"/>
        </w:rPr>
      </w:pPr>
      <w:r>
        <w:rPr>
          <w:sz w:val="20"/>
          <w:lang w:eastAsia="zh-CN"/>
        </w:rPr>
        <w:t>When the aperiodic report is triggered, UE needs to decide which metric to be used for the DL quality report, the legacy CQI or the new DL quality report using the same definition as in Msg3. As one option, o</w:t>
      </w:r>
      <w:r w:rsidR="000D7A68">
        <w:rPr>
          <w:sz w:val="20"/>
          <w:lang w:eastAsia="zh-CN"/>
        </w:rPr>
        <w:t xml:space="preserve">nce this feature is enabled, UE will </w:t>
      </w:r>
      <w:r>
        <w:rPr>
          <w:sz w:val="20"/>
          <w:lang w:eastAsia="zh-CN"/>
        </w:rPr>
        <w:t xml:space="preserve">always </w:t>
      </w:r>
      <w:r w:rsidR="000D7A68">
        <w:rPr>
          <w:sz w:val="20"/>
          <w:lang w:eastAsia="zh-CN"/>
        </w:rPr>
        <w:t xml:space="preserve">report the DL quality report </w:t>
      </w:r>
      <w:r w:rsidR="00DE3299">
        <w:rPr>
          <w:sz w:val="20"/>
          <w:lang w:eastAsia="zh-CN"/>
        </w:rPr>
        <w:t xml:space="preserve">in PUSCH </w:t>
      </w:r>
      <w:r w:rsidR="000D7A68">
        <w:rPr>
          <w:sz w:val="20"/>
          <w:lang w:eastAsia="zh-CN"/>
        </w:rPr>
        <w:t xml:space="preserve">using the same quality definition as in Msg3 </w:t>
      </w:r>
      <w:r w:rsidR="00E07F4F">
        <w:rPr>
          <w:sz w:val="20"/>
          <w:lang w:eastAsia="zh-CN"/>
        </w:rPr>
        <w:t>instead of legacy CQI</w:t>
      </w:r>
      <w:r w:rsidR="000D7A68">
        <w:rPr>
          <w:sz w:val="20"/>
          <w:lang w:eastAsia="zh-CN"/>
        </w:rPr>
        <w:t xml:space="preserve">. Alternatively, the DCI can be extended to include an additional bit </w:t>
      </w:r>
      <w:r>
        <w:rPr>
          <w:sz w:val="20"/>
          <w:lang w:eastAsia="zh-CN"/>
        </w:rPr>
        <w:t>to indicate whether the legacy CQI or the new DL quality report using the same definition as in Msg3 should be reported.</w:t>
      </w:r>
    </w:p>
    <w:p w14:paraId="617A4805" w14:textId="77777777" w:rsidR="00670EDE" w:rsidRDefault="00670EDE" w:rsidP="003B396E">
      <w:pPr>
        <w:pStyle w:val="TdocText"/>
        <w:spacing w:before="0"/>
        <w:ind w:firstLine="0"/>
        <w:rPr>
          <w:sz w:val="20"/>
          <w:lang w:eastAsia="zh-CN"/>
        </w:rPr>
      </w:pPr>
    </w:p>
    <w:p w14:paraId="49F138FA" w14:textId="471FD0F5" w:rsidR="00670EDE" w:rsidRPr="00D41813" w:rsidRDefault="00670EDE" w:rsidP="00F83841">
      <w:pPr>
        <w:pStyle w:val="TdocProposal"/>
        <w:spacing w:after="120"/>
        <w:jc w:val="both"/>
        <w:rPr>
          <w:sz w:val="20"/>
        </w:rPr>
      </w:pPr>
      <w:r w:rsidRPr="00D41813">
        <w:rPr>
          <w:sz w:val="20"/>
        </w:rPr>
        <w:t xml:space="preserve">Proposal </w:t>
      </w:r>
      <w:r w:rsidR="00C54541">
        <w:rPr>
          <w:sz w:val="20"/>
        </w:rPr>
        <w:t>6</w:t>
      </w:r>
      <w:r w:rsidRPr="00D41813">
        <w:rPr>
          <w:sz w:val="20"/>
        </w:rPr>
        <w:t>:</w:t>
      </w:r>
    </w:p>
    <w:p w14:paraId="4623AB95" w14:textId="370CFFFB" w:rsidR="00670EDE" w:rsidRDefault="00670EDE" w:rsidP="00F83841">
      <w:pPr>
        <w:pStyle w:val="TdocProposalText"/>
        <w:jc w:val="both"/>
        <w:rPr>
          <w:sz w:val="20"/>
          <w:lang w:eastAsia="zh-CN"/>
        </w:rPr>
      </w:pPr>
      <w:r>
        <w:rPr>
          <w:sz w:val="20"/>
        </w:rPr>
        <w:t>It is UE capability to support DL quality report in connected mode using the same quality definition as in Msg3.</w:t>
      </w:r>
    </w:p>
    <w:p w14:paraId="2CB857CC" w14:textId="6D1324F8" w:rsidR="00670EDE" w:rsidRDefault="00670EDE" w:rsidP="00F83841">
      <w:pPr>
        <w:pStyle w:val="TdocProposalText"/>
        <w:jc w:val="both"/>
        <w:rPr>
          <w:sz w:val="20"/>
          <w:lang w:eastAsia="zh-CN"/>
        </w:rPr>
      </w:pPr>
      <w:r>
        <w:rPr>
          <w:sz w:val="20"/>
        </w:rPr>
        <w:t xml:space="preserve">The DL quality report in Msg3 in idle mode and the DL quality report in connected mode can be configured separately. </w:t>
      </w:r>
    </w:p>
    <w:p w14:paraId="3AD965B0" w14:textId="127E25B9" w:rsidR="00670EDE" w:rsidRDefault="00670EDE" w:rsidP="00F83841">
      <w:pPr>
        <w:pStyle w:val="TdocProposalText"/>
        <w:numPr>
          <w:ilvl w:val="1"/>
          <w:numId w:val="15"/>
        </w:numPr>
        <w:jc w:val="both"/>
        <w:rPr>
          <w:sz w:val="20"/>
          <w:lang w:eastAsia="zh-CN"/>
        </w:rPr>
      </w:pPr>
      <w:r>
        <w:rPr>
          <w:sz w:val="20"/>
        </w:rPr>
        <w:t xml:space="preserve">The DL quality report in connected mode is configured by UE-specific RRC signaling. </w:t>
      </w:r>
    </w:p>
    <w:p w14:paraId="189D1CA7" w14:textId="09A83987" w:rsidR="00460821" w:rsidRDefault="00460821" w:rsidP="00F83841">
      <w:pPr>
        <w:pStyle w:val="TdocProposalText"/>
        <w:jc w:val="both"/>
        <w:rPr>
          <w:sz w:val="20"/>
          <w:lang w:eastAsia="zh-CN"/>
        </w:rPr>
      </w:pPr>
      <w:r>
        <w:rPr>
          <w:sz w:val="20"/>
          <w:lang w:eastAsia="zh-CN"/>
        </w:rPr>
        <w:lastRenderedPageBreak/>
        <w:t xml:space="preserve">Support the DL quality report in Msg3 and PUSCH in connected mode. </w:t>
      </w:r>
    </w:p>
    <w:p w14:paraId="69206A11" w14:textId="78AE8AC9" w:rsidR="00670EDE" w:rsidRDefault="00670EDE" w:rsidP="00F83841">
      <w:pPr>
        <w:pStyle w:val="TdocProposalText"/>
        <w:jc w:val="both"/>
        <w:rPr>
          <w:sz w:val="20"/>
          <w:lang w:eastAsia="zh-CN"/>
        </w:rPr>
      </w:pPr>
      <w:r>
        <w:rPr>
          <w:sz w:val="20"/>
        </w:rPr>
        <w:t>For triggering method of the DL quality report in connected mode:</w:t>
      </w:r>
    </w:p>
    <w:p w14:paraId="5C1030DF" w14:textId="4B19A3C2" w:rsidR="00670EDE" w:rsidRDefault="00670EDE" w:rsidP="00F83841">
      <w:pPr>
        <w:pStyle w:val="TdocProposalText"/>
        <w:numPr>
          <w:ilvl w:val="1"/>
          <w:numId w:val="15"/>
        </w:numPr>
        <w:jc w:val="both"/>
        <w:rPr>
          <w:sz w:val="20"/>
          <w:lang w:eastAsia="zh-CN"/>
        </w:rPr>
      </w:pPr>
      <w:r>
        <w:rPr>
          <w:sz w:val="20"/>
        </w:rPr>
        <w:t>The reserved bit ‘R’ is used as the trigger for DL quality report in Msg3</w:t>
      </w:r>
      <w:r w:rsidR="000379B8">
        <w:rPr>
          <w:sz w:val="20"/>
        </w:rPr>
        <w:t>.</w:t>
      </w:r>
    </w:p>
    <w:p w14:paraId="3F7C3812" w14:textId="2BF5FB34" w:rsidR="003B396E" w:rsidRPr="00FB10B7" w:rsidRDefault="00670EDE" w:rsidP="00F83841">
      <w:pPr>
        <w:pStyle w:val="TdocProposalText"/>
        <w:numPr>
          <w:ilvl w:val="1"/>
          <w:numId w:val="15"/>
        </w:numPr>
        <w:tabs>
          <w:tab w:val="left" w:pos="-900"/>
          <w:tab w:val="left" w:pos="-300"/>
        </w:tabs>
        <w:spacing w:after="60"/>
        <w:jc w:val="both"/>
        <w:rPr>
          <w:rFonts w:eastAsia="Malgun Gothic"/>
          <w:b/>
          <w:lang w:eastAsia="ko-KR"/>
        </w:rPr>
      </w:pPr>
      <w:r>
        <w:rPr>
          <w:sz w:val="20"/>
        </w:rPr>
        <w:t>The CSI</w:t>
      </w:r>
      <w:r w:rsidR="005A0B8A">
        <w:rPr>
          <w:sz w:val="20"/>
        </w:rPr>
        <w:t xml:space="preserve"> request field in UL grant is </w:t>
      </w:r>
      <w:r>
        <w:rPr>
          <w:sz w:val="20"/>
        </w:rPr>
        <w:t>used as the trigger for DL quality report in PUSCH</w:t>
      </w:r>
      <w:r w:rsidR="00FB10B7">
        <w:rPr>
          <w:sz w:val="20"/>
        </w:rPr>
        <w:t>.</w:t>
      </w:r>
    </w:p>
    <w:p w14:paraId="3510A87D" w14:textId="77777777" w:rsidR="00FB10B7" w:rsidRPr="00FB10B7" w:rsidRDefault="00FB10B7" w:rsidP="00FB10B7">
      <w:pPr>
        <w:pStyle w:val="TdocProposalText"/>
        <w:numPr>
          <w:ilvl w:val="0"/>
          <w:numId w:val="0"/>
        </w:numPr>
        <w:tabs>
          <w:tab w:val="left" w:pos="-900"/>
          <w:tab w:val="left" w:pos="-300"/>
        </w:tabs>
        <w:spacing w:after="60"/>
        <w:ind w:left="1080"/>
        <w:rPr>
          <w:rFonts w:eastAsia="Malgun Gothic"/>
          <w:b/>
          <w:lang w:eastAsia="ko-KR"/>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0995DAD9" w:rsidR="00C940BD" w:rsidRDefault="00046DFE" w:rsidP="00AC7DE9">
      <w:pPr>
        <w:spacing w:after="120"/>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7A1FA6">
        <w:t>DL quality report in Msg3 and in connected mode</w:t>
      </w:r>
      <w:r w:rsidR="00BA50D2">
        <w:t xml:space="preserve"> for</w:t>
      </w:r>
      <w:r w:rsidR="00A41DF4">
        <w:t xml:space="preserve"> eMTC</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7A1FA6">
        <w:t xml:space="preserve">observations and </w:t>
      </w:r>
      <w:r w:rsidR="00406D9D">
        <w:t>proposals:</w:t>
      </w:r>
    </w:p>
    <w:p w14:paraId="2D4D332A" w14:textId="77777777" w:rsidR="00F83841" w:rsidRPr="00F029BF" w:rsidRDefault="00F83841" w:rsidP="00AC7DE9">
      <w:pPr>
        <w:pStyle w:val="TdocProposal"/>
        <w:spacing w:after="120"/>
        <w:rPr>
          <w:sz w:val="20"/>
        </w:rPr>
      </w:pPr>
      <w:r w:rsidRPr="00F029BF">
        <w:rPr>
          <w:sz w:val="20"/>
        </w:rPr>
        <w:t>Observation 1:</w:t>
      </w:r>
    </w:p>
    <w:p w14:paraId="05B0A3DC" w14:textId="77777777" w:rsidR="00F83841" w:rsidRPr="00F029BF" w:rsidRDefault="00F83841" w:rsidP="00AC7DE9">
      <w:pPr>
        <w:pStyle w:val="TdocProposalText"/>
        <w:rPr>
          <w:sz w:val="20"/>
        </w:rPr>
      </w:pPr>
      <w:r w:rsidRPr="00F029BF">
        <w:rPr>
          <w:sz w:val="20"/>
        </w:rPr>
        <w:t>Indication of UE capability for support of DL quality report in Msg3 via PRACH partitioning would impact system capacity.</w:t>
      </w:r>
    </w:p>
    <w:p w14:paraId="51834915" w14:textId="77777777" w:rsidR="007A1FA6" w:rsidRDefault="007A1FA6" w:rsidP="00AC7DE9">
      <w:pPr>
        <w:pStyle w:val="TdocProposal"/>
        <w:spacing w:after="120"/>
        <w:rPr>
          <w:sz w:val="20"/>
        </w:rPr>
      </w:pPr>
    </w:p>
    <w:p w14:paraId="37FA95B3" w14:textId="77777777" w:rsidR="00F83841" w:rsidRPr="00F029BF" w:rsidRDefault="00F83841" w:rsidP="00F83841">
      <w:pPr>
        <w:pStyle w:val="TdocProposal"/>
        <w:spacing w:after="120"/>
        <w:rPr>
          <w:sz w:val="20"/>
        </w:rPr>
      </w:pPr>
      <w:r>
        <w:rPr>
          <w:sz w:val="20"/>
        </w:rPr>
        <w:t>Observation 2</w:t>
      </w:r>
      <w:r w:rsidRPr="00F029BF">
        <w:rPr>
          <w:sz w:val="20"/>
        </w:rPr>
        <w:t>:</w:t>
      </w:r>
    </w:p>
    <w:p w14:paraId="7D213BA1" w14:textId="77777777" w:rsidR="00297AA6" w:rsidRDefault="00297AA6" w:rsidP="00297AA6">
      <w:pPr>
        <w:pStyle w:val="TdocProposalText"/>
        <w:rPr>
          <w:sz w:val="20"/>
        </w:rPr>
      </w:pPr>
      <w:r>
        <w:rPr>
          <w:sz w:val="20"/>
        </w:rPr>
        <w:t>DL quality report carried by RRC message requires UE to perform the measurement and construct the quality report before the RAR monitoring.</w:t>
      </w:r>
    </w:p>
    <w:p w14:paraId="7EF99B9A" w14:textId="77777777" w:rsidR="00297AA6" w:rsidRDefault="00297AA6" w:rsidP="00297AA6">
      <w:pPr>
        <w:pStyle w:val="TdocProposalText"/>
        <w:numPr>
          <w:ilvl w:val="1"/>
          <w:numId w:val="15"/>
        </w:numPr>
        <w:rPr>
          <w:sz w:val="20"/>
        </w:rPr>
      </w:pPr>
      <w:r>
        <w:rPr>
          <w:sz w:val="20"/>
        </w:rPr>
        <w:t xml:space="preserve">Measurement on paging NB helps improve DL scheduling without large impact on UE complexity and power consumption. </w:t>
      </w:r>
    </w:p>
    <w:p w14:paraId="48D3568F" w14:textId="77777777" w:rsidR="00297AA6" w:rsidRDefault="00297AA6" w:rsidP="00297AA6">
      <w:pPr>
        <w:pStyle w:val="TdocProposalText"/>
        <w:rPr>
          <w:sz w:val="20"/>
        </w:rPr>
      </w:pPr>
      <w:r>
        <w:rPr>
          <w:sz w:val="20"/>
        </w:rPr>
        <w:t>DL quality report carried by MAC CE allows UE to perform the measurement during the RAR monitoring and construct the quality report after reception of RAR.</w:t>
      </w:r>
    </w:p>
    <w:p w14:paraId="6EAC9047" w14:textId="77777777" w:rsidR="00297AA6" w:rsidRPr="00F43CE6" w:rsidRDefault="00297AA6" w:rsidP="00297AA6">
      <w:pPr>
        <w:pStyle w:val="TdocProposalText"/>
        <w:numPr>
          <w:ilvl w:val="1"/>
          <w:numId w:val="15"/>
        </w:numPr>
        <w:rPr>
          <w:sz w:val="20"/>
        </w:rPr>
      </w:pPr>
      <w:r>
        <w:rPr>
          <w:sz w:val="20"/>
        </w:rPr>
        <w:t xml:space="preserve">Measurement on RAR NB helps improve DL scheduling without large impact on UE complexity and power consumption. </w:t>
      </w:r>
    </w:p>
    <w:p w14:paraId="0A87A390" w14:textId="77777777" w:rsidR="007A1FA6" w:rsidRPr="007A1FA6" w:rsidRDefault="007A1FA6" w:rsidP="007A1FA6">
      <w:pPr>
        <w:pStyle w:val="TdocProposalText"/>
        <w:numPr>
          <w:ilvl w:val="0"/>
          <w:numId w:val="0"/>
        </w:numPr>
      </w:pPr>
    </w:p>
    <w:p w14:paraId="34978A8A" w14:textId="77777777" w:rsidR="007A1FA6" w:rsidRPr="002A0CF1" w:rsidRDefault="007A1FA6" w:rsidP="007A1FA6">
      <w:pPr>
        <w:pStyle w:val="TdocProposal"/>
        <w:spacing w:after="120"/>
        <w:rPr>
          <w:sz w:val="20"/>
        </w:rPr>
      </w:pPr>
      <w:r w:rsidRPr="002A0CF1">
        <w:rPr>
          <w:sz w:val="20"/>
        </w:rPr>
        <w:t>Proposal 1:</w:t>
      </w:r>
    </w:p>
    <w:p w14:paraId="5110D459" w14:textId="77777777" w:rsidR="00585B2F" w:rsidRPr="002A0CF1" w:rsidRDefault="00585B2F" w:rsidP="00585B2F">
      <w:pPr>
        <w:pStyle w:val="TdocProposalText"/>
        <w:jc w:val="both"/>
        <w:rPr>
          <w:sz w:val="20"/>
        </w:rPr>
      </w:pPr>
      <w:r w:rsidRPr="002A0CF1">
        <w:rPr>
          <w:sz w:val="20"/>
        </w:rPr>
        <w:t>It is UE capability whether the DL quality report in Msg3 is supported.</w:t>
      </w:r>
    </w:p>
    <w:p w14:paraId="0DAF4D5A" w14:textId="77777777" w:rsidR="00585B2F" w:rsidRPr="00C2086B" w:rsidRDefault="00585B2F" w:rsidP="00585B2F">
      <w:pPr>
        <w:pStyle w:val="TdocProposalText"/>
        <w:numPr>
          <w:ilvl w:val="1"/>
          <w:numId w:val="15"/>
        </w:numPr>
        <w:jc w:val="both"/>
        <w:rPr>
          <w:sz w:val="20"/>
        </w:rPr>
      </w:pPr>
      <w:r w:rsidRPr="00C2086B">
        <w:rPr>
          <w:sz w:val="20"/>
        </w:rPr>
        <w:t>The design of UL grant and Msg3 should enable UE to choose whether DL quality report is transmitted in Msg3 or not, which requires no report of UE capability.</w:t>
      </w:r>
    </w:p>
    <w:p w14:paraId="0B406A81" w14:textId="77777777" w:rsidR="007A1FA6" w:rsidRDefault="007A1FA6" w:rsidP="007A1FA6">
      <w:pPr>
        <w:pStyle w:val="Caption"/>
        <w:spacing w:before="0"/>
        <w:jc w:val="both"/>
      </w:pPr>
    </w:p>
    <w:p w14:paraId="30B9657F" w14:textId="77777777" w:rsidR="00C54541" w:rsidRDefault="00C54541" w:rsidP="00C54541">
      <w:pPr>
        <w:pStyle w:val="Caption"/>
        <w:spacing w:before="0"/>
        <w:jc w:val="both"/>
      </w:pPr>
      <w:r>
        <w:t>Proposal 2:</w:t>
      </w:r>
    </w:p>
    <w:p w14:paraId="53777DC6" w14:textId="77777777" w:rsidR="00C54541" w:rsidRPr="00A110B2" w:rsidRDefault="00C54541" w:rsidP="00C54541">
      <w:pPr>
        <w:numPr>
          <w:ilvl w:val="0"/>
          <w:numId w:val="8"/>
        </w:numPr>
        <w:spacing w:after="120"/>
        <w:ind w:left="288" w:hanging="288"/>
        <w:jc w:val="both"/>
        <w:rPr>
          <w:lang w:eastAsia="zh-CN"/>
        </w:rPr>
      </w:pPr>
      <w:r>
        <w:rPr>
          <w:i/>
          <w:lang w:val="en-GB" w:eastAsia="x-none"/>
        </w:rPr>
        <w:t xml:space="preserve">For CE mode A, the DL quality report includes both repetition number and aggregation level that UE needs to decode hypothetical MPDCCH with BLER of 1%. </w:t>
      </w:r>
    </w:p>
    <w:p w14:paraId="2A20EE19" w14:textId="77777777" w:rsidR="00C54541" w:rsidRPr="00A110B2" w:rsidRDefault="00C54541" w:rsidP="00C54541">
      <w:pPr>
        <w:numPr>
          <w:ilvl w:val="1"/>
          <w:numId w:val="8"/>
        </w:numPr>
        <w:spacing w:after="120"/>
        <w:jc w:val="both"/>
        <w:rPr>
          <w:lang w:eastAsia="zh-CN"/>
        </w:rPr>
      </w:pPr>
      <w:r>
        <w:rPr>
          <w:i/>
          <w:lang w:val="en-GB" w:eastAsia="x-none"/>
        </w:rPr>
        <w:t>The repetition number and aggregation level is jointly encoded to minimize the report size.</w:t>
      </w:r>
    </w:p>
    <w:p w14:paraId="4C5AEE67" w14:textId="77777777" w:rsidR="00C54541" w:rsidRDefault="00C54541" w:rsidP="00C54541">
      <w:pPr>
        <w:numPr>
          <w:ilvl w:val="0"/>
          <w:numId w:val="8"/>
        </w:numPr>
        <w:spacing w:after="120"/>
        <w:ind w:left="288" w:hanging="288"/>
        <w:jc w:val="both"/>
        <w:rPr>
          <w:i/>
          <w:lang w:val="en-GB" w:eastAsia="x-none"/>
        </w:rPr>
      </w:pPr>
      <w:r w:rsidRPr="0020099F">
        <w:rPr>
          <w:i/>
          <w:lang w:val="en-GB" w:eastAsia="x-none"/>
        </w:rPr>
        <w:t>Send an LS to RAN2 to ask how existing solutions, e.g., based on either RRC message or MAC CE can be used for DL quality report in M</w:t>
      </w:r>
      <w:bookmarkStart w:id="6" w:name="_GoBack"/>
      <w:bookmarkEnd w:id="6"/>
      <w:r w:rsidRPr="0020099F">
        <w:rPr>
          <w:i/>
          <w:lang w:val="en-GB" w:eastAsia="x-none"/>
        </w:rPr>
        <w:t>sg3.</w:t>
      </w:r>
    </w:p>
    <w:p w14:paraId="5778BD88" w14:textId="77777777" w:rsidR="00C54541" w:rsidRDefault="00C54541" w:rsidP="00C54541">
      <w:pPr>
        <w:spacing w:after="120"/>
        <w:jc w:val="both"/>
        <w:rPr>
          <w:i/>
          <w:lang w:val="en-GB" w:eastAsia="x-none"/>
        </w:rPr>
      </w:pPr>
    </w:p>
    <w:p w14:paraId="4E0BFB9F" w14:textId="77777777" w:rsidR="00C54541" w:rsidRDefault="00C54541" w:rsidP="00C54541">
      <w:pPr>
        <w:pStyle w:val="Caption"/>
        <w:spacing w:before="0"/>
        <w:jc w:val="both"/>
      </w:pPr>
      <w:r>
        <w:t>Proposal 3:</w:t>
      </w:r>
    </w:p>
    <w:p w14:paraId="3CC0EE36" w14:textId="77777777" w:rsidR="00C54541" w:rsidRDefault="00C54541" w:rsidP="00C54541">
      <w:pPr>
        <w:pStyle w:val="TdocProposalText"/>
        <w:jc w:val="both"/>
        <w:rPr>
          <w:sz w:val="20"/>
        </w:rPr>
      </w:pPr>
      <w:r>
        <w:rPr>
          <w:sz w:val="20"/>
        </w:rPr>
        <w:t xml:space="preserve">Consider to support </w:t>
      </w:r>
      <w:r w:rsidRPr="00D92679">
        <w:rPr>
          <w:sz w:val="20"/>
        </w:rPr>
        <w:t xml:space="preserve">scheduling of multiple TBS values similar as EDT design, </w:t>
      </w:r>
      <w:r>
        <w:rPr>
          <w:sz w:val="20"/>
        </w:rPr>
        <w:t xml:space="preserve">and let UE choose the TBS value depending on its capability, </w:t>
      </w:r>
      <w:r w:rsidRPr="00D92679">
        <w:rPr>
          <w:sz w:val="20"/>
        </w:rPr>
        <w:t xml:space="preserve">where </w:t>
      </w:r>
    </w:p>
    <w:p w14:paraId="507F533A" w14:textId="77777777" w:rsidR="00C54541" w:rsidRDefault="00C54541" w:rsidP="00C54541">
      <w:pPr>
        <w:pStyle w:val="TdocProposalText"/>
        <w:numPr>
          <w:ilvl w:val="1"/>
          <w:numId w:val="15"/>
        </w:numPr>
        <w:jc w:val="both"/>
        <w:rPr>
          <w:sz w:val="20"/>
        </w:rPr>
      </w:pPr>
      <w:r>
        <w:rPr>
          <w:sz w:val="20"/>
        </w:rPr>
        <w:t>The indicated TBS is fo</w:t>
      </w:r>
      <w:r w:rsidRPr="00D92679">
        <w:rPr>
          <w:sz w:val="20"/>
        </w:rPr>
        <w:t>r</w:t>
      </w:r>
      <w:r>
        <w:rPr>
          <w:sz w:val="20"/>
        </w:rPr>
        <w:t xml:space="preserve"> Msg3 without DL quality report,</w:t>
      </w:r>
    </w:p>
    <w:p w14:paraId="3FA8A818" w14:textId="77777777" w:rsidR="00C54541" w:rsidRDefault="00C54541" w:rsidP="00C54541">
      <w:pPr>
        <w:pStyle w:val="TdocProposalText"/>
        <w:numPr>
          <w:ilvl w:val="1"/>
          <w:numId w:val="15"/>
        </w:numPr>
        <w:jc w:val="both"/>
        <w:rPr>
          <w:sz w:val="20"/>
        </w:rPr>
      </w:pPr>
      <w:r>
        <w:rPr>
          <w:sz w:val="20"/>
        </w:rPr>
        <w:t>And a larger TBS associated to the indicated value can be predefined, and be used for</w:t>
      </w:r>
      <w:r w:rsidRPr="00D92679">
        <w:rPr>
          <w:sz w:val="20"/>
        </w:rPr>
        <w:t xml:space="preserve"> Msg3 with DL quality report. </w:t>
      </w:r>
    </w:p>
    <w:p w14:paraId="532345FA" w14:textId="77777777" w:rsidR="007A1FA6" w:rsidRPr="00C54541" w:rsidRDefault="007A1FA6" w:rsidP="007A1FA6">
      <w:pPr>
        <w:pStyle w:val="Caption"/>
        <w:spacing w:before="0"/>
        <w:jc w:val="both"/>
      </w:pPr>
    </w:p>
    <w:p w14:paraId="124863C5" w14:textId="77777777" w:rsidR="00C54541" w:rsidRDefault="00C54541" w:rsidP="00C54541">
      <w:pPr>
        <w:pStyle w:val="Caption"/>
        <w:spacing w:before="0"/>
        <w:jc w:val="both"/>
      </w:pPr>
      <w:r>
        <w:t>Proposal 4:</w:t>
      </w:r>
    </w:p>
    <w:p w14:paraId="7E282F97" w14:textId="408E69C3" w:rsidR="00C54541" w:rsidRPr="00E604A0" w:rsidRDefault="00C54541" w:rsidP="00C54541">
      <w:pPr>
        <w:pStyle w:val="TdocProposalText"/>
        <w:rPr>
          <w:sz w:val="20"/>
        </w:rPr>
      </w:pPr>
      <w:r>
        <w:rPr>
          <w:sz w:val="20"/>
        </w:rPr>
        <w:t>RAR</w:t>
      </w:r>
      <w:r w:rsidRPr="00E604A0">
        <w:rPr>
          <w:sz w:val="20"/>
        </w:rPr>
        <w:t>-based triggering of DL quality reporting in Msg3 is not supported.</w:t>
      </w:r>
    </w:p>
    <w:p w14:paraId="77996777" w14:textId="77777777" w:rsidR="007A1FA6" w:rsidRDefault="007A1FA6" w:rsidP="007A1FA6">
      <w:pPr>
        <w:pStyle w:val="TdocProposal"/>
        <w:spacing w:after="120"/>
        <w:rPr>
          <w:sz w:val="20"/>
        </w:rPr>
      </w:pPr>
    </w:p>
    <w:p w14:paraId="224D0495" w14:textId="3BC5E299" w:rsidR="00F83841" w:rsidRPr="00D41813" w:rsidRDefault="00C54541" w:rsidP="00F83841">
      <w:pPr>
        <w:pStyle w:val="TdocProposal"/>
        <w:spacing w:after="120"/>
        <w:rPr>
          <w:sz w:val="20"/>
        </w:rPr>
      </w:pPr>
      <w:r>
        <w:rPr>
          <w:sz w:val="20"/>
        </w:rPr>
        <w:t>Proposal 5</w:t>
      </w:r>
      <w:r w:rsidR="00F83841" w:rsidRPr="00D41813">
        <w:rPr>
          <w:sz w:val="20"/>
        </w:rPr>
        <w:t>:</w:t>
      </w:r>
    </w:p>
    <w:p w14:paraId="535144C0" w14:textId="77777777" w:rsidR="00297AA6" w:rsidRPr="00F23447" w:rsidRDefault="00297AA6" w:rsidP="00297AA6">
      <w:pPr>
        <w:pStyle w:val="TdocProposalText"/>
        <w:jc w:val="both"/>
        <w:rPr>
          <w:sz w:val="20"/>
          <w:lang w:eastAsia="zh-CN"/>
        </w:rPr>
      </w:pPr>
      <w:r>
        <w:rPr>
          <w:sz w:val="20"/>
          <w:lang w:eastAsia="zh-CN"/>
        </w:rPr>
        <w:t xml:space="preserve">If RRC message is used to carry the DL quality report, consider paging NB to be measured for the DL quality report. </w:t>
      </w:r>
    </w:p>
    <w:p w14:paraId="6FC749EC" w14:textId="77777777" w:rsidR="00297AA6" w:rsidRDefault="00297AA6" w:rsidP="00297AA6">
      <w:pPr>
        <w:pStyle w:val="TdocProposalText"/>
        <w:jc w:val="both"/>
        <w:rPr>
          <w:sz w:val="20"/>
          <w:lang w:eastAsia="zh-CN"/>
        </w:rPr>
      </w:pPr>
      <w:r>
        <w:rPr>
          <w:sz w:val="20"/>
        </w:rPr>
        <w:t>I</w:t>
      </w:r>
      <w:r w:rsidRPr="00D41813">
        <w:rPr>
          <w:sz w:val="20"/>
        </w:rPr>
        <w:t>f MAC CE is used to carry the</w:t>
      </w:r>
      <w:r>
        <w:rPr>
          <w:sz w:val="20"/>
        </w:rPr>
        <w:t xml:space="preserve"> DL</w:t>
      </w:r>
      <w:r w:rsidRPr="00D41813">
        <w:rPr>
          <w:sz w:val="20"/>
        </w:rPr>
        <w:t xml:space="preserve"> quality report</w:t>
      </w:r>
      <w:r>
        <w:rPr>
          <w:sz w:val="20"/>
        </w:rPr>
        <w:t>,</w:t>
      </w:r>
      <w:r w:rsidRPr="00D41813">
        <w:rPr>
          <w:sz w:val="20"/>
        </w:rPr>
        <w:t xml:space="preserve"> UE performs the channel quality measurement on the carrier it moni</w:t>
      </w:r>
      <w:r>
        <w:rPr>
          <w:sz w:val="20"/>
        </w:rPr>
        <w:t>tors to receive Msg2 (i.e. RAR).</w:t>
      </w:r>
    </w:p>
    <w:p w14:paraId="35FBCA9D" w14:textId="77777777" w:rsidR="00F83841" w:rsidRDefault="00F83841" w:rsidP="00F83841">
      <w:pPr>
        <w:pStyle w:val="TdocProposal"/>
        <w:spacing w:after="120"/>
        <w:jc w:val="both"/>
        <w:rPr>
          <w:sz w:val="20"/>
        </w:rPr>
      </w:pPr>
    </w:p>
    <w:p w14:paraId="33FDE558" w14:textId="203175D9" w:rsidR="00F83841" w:rsidRPr="00D41813" w:rsidRDefault="00F83841" w:rsidP="00F83841">
      <w:pPr>
        <w:pStyle w:val="TdocProposal"/>
        <w:spacing w:after="120"/>
        <w:jc w:val="both"/>
        <w:rPr>
          <w:sz w:val="20"/>
        </w:rPr>
      </w:pPr>
      <w:r w:rsidRPr="00D41813">
        <w:rPr>
          <w:sz w:val="20"/>
        </w:rPr>
        <w:t xml:space="preserve">Proposal </w:t>
      </w:r>
      <w:r w:rsidR="00C54541">
        <w:rPr>
          <w:sz w:val="20"/>
        </w:rPr>
        <w:t>6</w:t>
      </w:r>
      <w:r w:rsidRPr="00D41813">
        <w:rPr>
          <w:sz w:val="20"/>
        </w:rPr>
        <w:t>:</w:t>
      </w:r>
    </w:p>
    <w:p w14:paraId="2ABAD8BD" w14:textId="77777777" w:rsidR="005A0B8A" w:rsidRDefault="005A0B8A" w:rsidP="005A0B8A">
      <w:pPr>
        <w:pStyle w:val="TdocProposalText"/>
        <w:jc w:val="both"/>
        <w:rPr>
          <w:sz w:val="20"/>
          <w:lang w:eastAsia="zh-CN"/>
        </w:rPr>
      </w:pPr>
      <w:r>
        <w:rPr>
          <w:sz w:val="20"/>
        </w:rPr>
        <w:t>It is UE capability to support DL quality report in connected mode using the same quality definition as in Msg3.</w:t>
      </w:r>
    </w:p>
    <w:p w14:paraId="5D19A64C" w14:textId="77777777" w:rsidR="005A0B8A" w:rsidRDefault="005A0B8A" w:rsidP="005A0B8A">
      <w:pPr>
        <w:pStyle w:val="TdocProposalText"/>
        <w:jc w:val="both"/>
        <w:rPr>
          <w:sz w:val="20"/>
          <w:lang w:eastAsia="zh-CN"/>
        </w:rPr>
      </w:pPr>
      <w:r>
        <w:rPr>
          <w:sz w:val="20"/>
        </w:rPr>
        <w:t xml:space="preserve">The DL quality report in Msg3 in idle mode and the DL quality report in connected mode can be configured separately. </w:t>
      </w:r>
    </w:p>
    <w:p w14:paraId="3C0D9112" w14:textId="77777777" w:rsidR="005A0B8A" w:rsidRDefault="005A0B8A" w:rsidP="005A0B8A">
      <w:pPr>
        <w:pStyle w:val="TdocProposalText"/>
        <w:numPr>
          <w:ilvl w:val="1"/>
          <w:numId w:val="15"/>
        </w:numPr>
        <w:jc w:val="both"/>
        <w:rPr>
          <w:sz w:val="20"/>
          <w:lang w:eastAsia="zh-CN"/>
        </w:rPr>
      </w:pPr>
      <w:r>
        <w:rPr>
          <w:sz w:val="20"/>
        </w:rPr>
        <w:t xml:space="preserve">The DL quality report in connected mode is configured by UE-specific RRC signaling. </w:t>
      </w:r>
    </w:p>
    <w:p w14:paraId="6F8322BF" w14:textId="77777777" w:rsidR="005A0B8A" w:rsidRDefault="005A0B8A" w:rsidP="005A0B8A">
      <w:pPr>
        <w:pStyle w:val="TdocProposalText"/>
        <w:jc w:val="both"/>
        <w:rPr>
          <w:sz w:val="20"/>
          <w:lang w:eastAsia="zh-CN"/>
        </w:rPr>
      </w:pPr>
      <w:r>
        <w:rPr>
          <w:sz w:val="20"/>
          <w:lang w:eastAsia="zh-CN"/>
        </w:rPr>
        <w:t xml:space="preserve">Support the DL quality report in Msg3 and PUSCH in connected mode. </w:t>
      </w:r>
    </w:p>
    <w:p w14:paraId="14D8F6F8" w14:textId="77777777" w:rsidR="005A0B8A" w:rsidRDefault="005A0B8A" w:rsidP="005A0B8A">
      <w:pPr>
        <w:pStyle w:val="TdocProposalText"/>
        <w:jc w:val="both"/>
        <w:rPr>
          <w:sz w:val="20"/>
          <w:lang w:eastAsia="zh-CN"/>
        </w:rPr>
      </w:pPr>
      <w:r>
        <w:rPr>
          <w:sz w:val="20"/>
        </w:rPr>
        <w:t>For triggering method of the DL quality report in connected mode:</w:t>
      </w:r>
    </w:p>
    <w:p w14:paraId="62874C0D" w14:textId="197B516F" w:rsidR="005A0B8A" w:rsidRDefault="005A0B8A" w:rsidP="005A0B8A">
      <w:pPr>
        <w:pStyle w:val="TdocProposalText"/>
        <w:numPr>
          <w:ilvl w:val="1"/>
          <w:numId w:val="15"/>
        </w:numPr>
        <w:jc w:val="both"/>
        <w:rPr>
          <w:sz w:val="20"/>
          <w:lang w:eastAsia="zh-CN"/>
        </w:rPr>
      </w:pPr>
      <w:r>
        <w:rPr>
          <w:sz w:val="20"/>
        </w:rPr>
        <w:t>The reserved bit ‘R’ is used as the trigger for DL quality report in Msg3</w:t>
      </w:r>
      <w:r w:rsidR="000379B8">
        <w:rPr>
          <w:sz w:val="20"/>
        </w:rPr>
        <w:t>.</w:t>
      </w:r>
    </w:p>
    <w:p w14:paraId="1C0CFC9D" w14:textId="5D8390D5" w:rsidR="007A1FA6" w:rsidRPr="005A0B8A" w:rsidRDefault="005A0B8A" w:rsidP="007A1FA6">
      <w:pPr>
        <w:pStyle w:val="TdocProposalText"/>
        <w:numPr>
          <w:ilvl w:val="1"/>
          <w:numId w:val="15"/>
        </w:numPr>
        <w:tabs>
          <w:tab w:val="left" w:pos="-900"/>
          <w:tab w:val="left" w:pos="-300"/>
        </w:tabs>
        <w:spacing w:after="60"/>
        <w:jc w:val="both"/>
        <w:rPr>
          <w:rFonts w:eastAsia="Malgun Gothic"/>
          <w:b/>
          <w:lang w:eastAsia="ko-KR"/>
        </w:rPr>
      </w:pPr>
      <w:r>
        <w:rPr>
          <w:sz w:val="20"/>
        </w:rPr>
        <w:t>The CSI request field in UL grant is used as the trigger for DL quality report in PUSCH.</w:t>
      </w:r>
    </w:p>
    <w:p w14:paraId="1B5829AD" w14:textId="77777777" w:rsidR="005A0B8A" w:rsidRPr="005A0B8A" w:rsidRDefault="005A0B8A" w:rsidP="005A0B8A">
      <w:pPr>
        <w:pStyle w:val="TdocProposalText"/>
        <w:numPr>
          <w:ilvl w:val="0"/>
          <w:numId w:val="0"/>
        </w:numPr>
        <w:tabs>
          <w:tab w:val="left" w:pos="-900"/>
          <w:tab w:val="left" w:pos="-300"/>
        </w:tabs>
        <w:spacing w:after="60"/>
        <w:ind w:left="1440"/>
        <w:jc w:val="both"/>
        <w:rPr>
          <w:rFonts w:eastAsia="Malgun Gothic"/>
          <w:b/>
          <w:lang w:eastAsia="ko-KR"/>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0CE9D9F6"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7" w:name="_Ref345943579"/>
      <w:bookmarkStart w:id="8" w:name="_Ref344453411"/>
      <w:bookmarkStart w:id="9" w:name="_Ref352269339"/>
      <w:bookmarkStart w:id="10" w:name="_Ref355733866"/>
      <w:bookmarkStart w:id="11" w:name="_Ref477704696"/>
      <w:bookmarkStart w:id="12" w:name="_Ref481742262"/>
      <w:bookmarkStart w:id="13" w:name="_Ref488253050"/>
      <w:bookmarkStart w:id="14" w:name="_Ref490123803"/>
      <w:bookmarkStart w:id="15" w:name="_Ref493592247"/>
      <w:bookmarkStart w:id="16" w:name="_Ref493491626"/>
      <w:bookmarkStart w:id="17" w:name="_Ref497231414"/>
      <w:bookmarkStart w:id="18" w:name="_Ref498671468"/>
      <w:bookmarkStart w:id="19" w:name="_Ref510448861"/>
      <w:bookmarkStart w:id="20" w:name="_Ref521499031"/>
      <w:r w:rsidRPr="008B7435">
        <w:rPr>
          <w:lang w:eastAsia="zh-CN"/>
        </w:rPr>
        <w:t>R</w:t>
      </w:r>
      <w:r>
        <w:rPr>
          <w:lang w:eastAsia="zh-CN"/>
        </w:rPr>
        <w:t>P</w:t>
      </w:r>
      <w:r w:rsidRPr="008B7435">
        <w:rPr>
          <w:lang w:eastAsia="zh-CN"/>
        </w:rPr>
        <w:t>-</w:t>
      </w:r>
      <w:r>
        <w:rPr>
          <w:lang w:eastAsia="zh-CN"/>
        </w:rPr>
        <w:t>1</w:t>
      </w:r>
      <w:r w:rsidR="00D867B9">
        <w:rPr>
          <w:lang w:eastAsia="zh-CN"/>
        </w:rPr>
        <w:t>82891</w:t>
      </w:r>
      <w:r w:rsidRPr="008B7435">
        <w:rPr>
          <w:lang w:eastAsia="zh-CN"/>
        </w:rPr>
        <w:t xml:space="preserve">, </w:t>
      </w:r>
      <w:r>
        <w:rPr>
          <w:lang w:eastAsia="zh-CN"/>
        </w:rPr>
        <w:t>“</w:t>
      </w:r>
      <w:r w:rsidR="00D867B9">
        <w:rPr>
          <w:lang w:eastAsia="zh-CN"/>
        </w:rPr>
        <w:t>Revised</w:t>
      </w:r>
      <w:r>
        <w:rPr>
          <w:lang w:eastAsia="zh-CN"/>
        </w:rPr>
        <w:t xml:space="preserve"> WID</w:t>
      </w:r>
      <w:r w:rsidR="00D867B9">
        <w:rPr>
          <w:lang w:eastAsia="zh-CN"/>
        </w:rPr>
        <w:t>: Additional MTC enhancements for LTE</w:t>
      </w:r>
      <w:r>
        <w:rPr>
          <w:lang w:eastAsia="zh-CN"/>
        </w:rPr>
        <w:t xml:space="preserve">”, </w:t>
      </w:r>
      <w:r w:rsidR="00D867B9">
        <w:rPr>
          <w:lang w:eastAsia="zh-CN"/>
        </w:rPr>
        <w:t>Qualcomm</w:t>
      </w:r>
      <w:r w:rsidRPr="00330B39">
        <w:rPr>
          <w:lang w:eastAsia="zh-CN"/>
        </w:rPr>
        <w:t xml:space="preserve">, </w:t>
      </w:r>
      <w:r>
        <w:rPr>
          <w:lang w:eastAsia="zh-CN"/>
        </w:rPr>
        <w:t>3GPP TSG RAN meeting #8</w:t>
      </w:r>
      <w:r w:rsidR="00D867B9">
        <w:rPr>
          <w:lang w:eastAsia="zh-CN"/>
        </w:rPr>
        <w:t>2</w:t>
      </w:r>
      <w:r w:rsidRPr="00330B39">
        <w:rPr>
          <w:lang w:eastAsia="zh-CN"/>
        </w:rPr>
        <w:t xml:space="preserve">, </w:t>
      </w:r>
      <w:r w:rsidR="00D867B9">
        <w:rPr>
          <w:lang w:eastAsia="zh-CN"/>
        </w:rPr>
        <w:t>Sorrento</w:t>
      </w:r>
      <w:r w:rsidRPr="00FD4CFA">
        <w:rPr>
          <w:lang w:eastAsia="zh-CN"/>
        </w:rPr>
        <w:t xml:space="preserve">, </w:t>
      </w:r>
      <w:r w:rsidR="00D867B9">
        <w:rPr>
          <w:lang w:eastAsia="zh-CN"/>
        </w:rPr>
        <w:t>Italy</w:t>
      </w:r>
      <w:r w:rsidRPr="00CD61FD">
        <w:rPr>
          <w:lang w:eastAsia="zh-CN"/>
        </w:rPr>
        <w:t xml:space="preserve">, </w:t>
      </w:r>
      <w:r w:rsidR="00D867B9">
        <w:rPr>
          <w:lang w:eastAsia="zh-CN"/>
        </w:rPr>
        <w:t>10</w:t>
      </w:r>
      <w:r w:rsidR="00D952E4" w:rsidRPr="00D952E4">
        <w:rPr>
          <w:vertAlign w:val="superscript"/>
          <w:lang w:eastAsia="zh-CN"/>
        </w:rPr>
        <w:t>th</w:t>
      </w:r>
      <w:r w:rsidR="00D952E4">
        <w:rPr>
          <w:vertAlign w:val="superscript"/>
          <w:lang w:eastAsia="zh-CN"/>
        </w:rPr>
        <w:t xml:space="preserve"> </w:t>
      </w:r>
      <w:r w:rsidR="00D952E4">
        <w:rPr>
          <w:lang w:eastAsia="zh-CN"/>
        </w:rPr>
        <w:t xml:space="preserve">– </w:t>
      </w:r>
      <w:r w:rsidR="00D867B9">
        <w:rPr>
          <w:lang w:eastAsia="zh-CN"/>
        </w:rPr>
        <w:t>13</w:t>
      </w:r>
      <w:r w:rsidR="00D952E4" w:rsidRPr="00D952E4">
        <w:rPr>
          <w:vertAlign w:val="superscript"/>
          <w:lang w:eastAsia="zh-CN"/>
        </w:rPr>
        <w:t>th</w:t>
      </w:r>
      <w:r w:rsidR="00D952E4">
        <w:rPr>
          <w:lang w:eastAsia="zh-CN"/>
        </w:rPr>
        <w:t xml:space="preserve"> December</w:t>
      </w:r>
      <w:r w:rsidRPr="004D7FC6">
        <w:rPr>
          <w:lang w:eastAsia="zh-CN"/>
        </w:rPr>
        <w:t xml:space="preserve"> </w:t>
      </w:r>
      <w:r>
        <w:rPr>
          <w:lang w:eastAsia="zh-CN"/>
        </w:rPr>
        <w:t>2018</w:t>
      </w:r>
      <w:r w:rsidRPr="00330B39">
        <w:rPr>
          <w:lang w:eastAsia="zh-CN"/>
        </w:rPr>
        <w:t>.</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E648511" w14:textId="1220DF85" w:rsidR="008D3294" w:rsidRDefault="008D3294" w:rsidP="008D3294">
      <w:pPr>
        <w:widowControl w:val="0"/>
        <w:numPr>
          <w:ilvl w:val="0"/>
          <w:numId w:val="4"/>
        </w:numPr>
        <w:overflowPunct/>
        <w:autoSpaceDE/>
        <w:adjustRightInd/>
        <w:spacing w:after="120"/>
        <w:jc w:val="both"/>
        <w:textAlignment w:val="auto"/>
        <w:rPr>
          <w:lang w:eastAsia="zh-CN"/>
        </w:rPr>
      </w:pPr>
      <w:bookmarkStart w:id="21" w:name="_Ref770196"/>
      <w:r>
        <w:rPr>
          <w:lang w:eastAsia="zh-CN"/>
        </w:rPr>
        <w:t xml:space="preserve">RAN1 Chairman’s notes, 3GPP TSG RAN WG1 meeting #94bis, </w:t>
      </w:r>
      <w:r w:rsidR="00D952E4">
        <w:rPr>
          <w:lang w:eastAsia="zh-CN"/>
        </w:rPr>
        <w:t>Chengdu</w:t>
      </w:r>
      <w:r>
        <w:rPr>
          <w:lang w:eastAsia="zh-CN"/>
        </w:rPr>
        <w:t xml:space="preserve">, </w:t>
      </w:r>
      <w:r w:rsidR="00D952E4">
        <w:rPr>
          <w:lang w:eastAsia="zh-CN"/>
        </w:rPr>
        <w:t>China</w:t>
      </w:r>
      <w:r>
        <w:rPr>
          <w:lang w:eastAsia="zh-CN"/>
        </w:rPr>
        <w:t xml:space="preserve">, </w:t>
      </w:r>
      <w:r w:rsidR="00D952E4">
        <w:rPr>
          <w:lang w:eastAsia="zh-CN"/>
        </w:rPr>
        <w:t>8</w:t>
      </w:r>
      <w:r w:rsidRPr="00FF2640">
        <w:rPr>
          <w:vertAlign w:val="superscript"/>
          <w:lang w:eastAsia="zh-CN"/>
        </w:rPr>
        <w:t>th</w:t>
      </w:r>
      <w:r w:rsidR="00D952E4">
        <w:rPr>
          <w:lang w:eastAsia="zh-CN"/>
        </w:rPr>
        <w:t xml:space="preserve"> – 12</w:t>
      </w:r>
      <w:r w:rsidRPr="00FF2640">
        <w:rPr>
          <w:vertAlign w:val="superscript"/>
          <w:lang w:eastAsia="zh-CN"/>
        </w:rPr>
        <w:t>th</w:t>
      </w:r>
      <w:r>
        <w:rPr>
          <w:lang w:eastAsia="zh-CN"/>
        </w:rPr>
        <w:t xml:space="preserve"> </w:t>
      </w:r>
      <w:r w:rsidR="00D952E4">
        <w:rPr>
          <w:lang w:eastAsia="zh-CN"/>
        </w:rPr>
        <w:t>October</w:t>
      </w:r>
      <w:r>
        <w:rPr>
          <w:lang w:eastAsia="zh-CN"/>
        </w:rPr>
        <w:t xml:space="preserve"> 2018.</w:t>
      </w:r>
    </w:p>
    <w:p w14:paraId="21719939" w14:textId="7328FEA7" w:rsidR="000A6464" w:rsidRDefault="000A6464" w:rsidP="00FF2640">
      <w:pPr>
        <w:widowControl w:val="0"/>
        <w:numPr>
          <w:ilvl w:val="0"/>
          <w:numId w:val="4"/>
        </w:numPr>
        <w:overflowPunct/>
        <w:autoSpaceDE/>
        <w:adjustRightInd/>
        <w:spacing w:after="120"/>
        <w:jc w:val="both"/>
        <w:textAlignment w:val="auto"/>
        <w:rPr>
          <w:lang w:eastAsia="zh-CN"/>
        </w:rPr>
      </w:pPr>
      <w:bookmarkStart w:id="22" w:name="_Ref796857"/>
      <w:r>
        <w:rPr>
          <w:lang w:eastAsia="zh-CN"/>
        </w:rPr>
        <w:t xml:space="preserve">RAN1 Chairman’s notes, 3GPP TSG RAN WG1 meeting #95, Spokane, USA, </w:t>
      </w:r>
      <w:r w:rsidR="00FF2640">
        <w:rPr>
          <w:lang w:eastAsia="zh-CN"/>
        </w:rPr>
        <w:t>12</w:t>
      </w:r>
      <w:r w:rsidR="00FF2640" w:rsidRPr="00FF2640">
        <w:rPr>
          <w:vertAlign w:val="superscript"/>
          <w:lang w:eastAsia="zh-CN"/>
        </w:rPr>
        <w:t>th</w:t>
      </w:r>
      <w:r w:rsidR="00FF2640">
        <w:rPr>
          <w:lang w:eastAsia="zh-CN"/>
        </w:rPr>
        <w:t xml:space="preserve"> – 16</w:t>
      </w:r>
      <w:r w:rsidR="00FF2640" w:rsidRPr="00FF2640">
        <w:rPr>
          <w:vertAlign w:val="superscript"/>
          <w:lang w:eastAsia="zh-CN"/>
        </w:rPr>
        <w:t>th</w:t>
      </w:r>
      <w:r w:rsidR="00FF2640">
        <w:rPr>
          <w:lang w:eastAsia="zh-CN"/>
        </w:rPr>
        <w:t xml:space="preserve"> November 2018</w:t>
      </w:r>
      <w:r>
        <w:rPr>
          <w:lang w:eastAsia="zh-CN"/>
        </w:rPr>
        <w:t>.</w:t>
      </w:r>
      <w:bookmarkEnd w:id="21"/>
      <w:bookmarkEnd w:id="22"/>
    </w:p>
    <w:p w14:paraId="4CB13E69" w14:textId="5F0CE185" w:rsidR="00D513DA" w:rsidRDefault="00D513DA" w:rsidP="00FF2640">
      <w:pPr>
        <w:widowControl w:val="0"/>
        <w:numPr>
          <w:ilvl w:val="0"/>
          <w:numId w:val="4"/>
        </w:numPr>
        <w:overflowPunct/>
        <w:autoSpaceDE/>
        <w:adjustRightInd/>
        <w:spacing w:after="120"/>
        <w:jc w:val="both"/>
        <w:textAlignment w:val="auto"/>
        <w:rPr>
          <w:lang w:eastAsia="zh-CN"/>
        </w:rPr>
      </w:pPr>
      <w:bookmarkStart w:id="23" w:name="_Ref871922"/>
      <w:r>
        <w:rPr>
          <w:lang w:eastAsia="zh-CN"/>
        </w:rPr>
        <w:t>R1-1813741, “Feature summary of 6.2.1.5 Support of quality report in Msg3”, Samsung, Spokane, USA, 12</w:t>
      </w:r>
      <w:r w:rsidRPr="00FF2640">
        <w:rPr>
          <w:vertAlign w:val="superscript"/>
          <w:lang w:eastAsia="zh-CN"/>
        </w:rPr>
        <w:t>th</w:t>
      </w:r>
      <w:r>
        <w:rPr>
          <w:lang w:eastAsia="zh-CN"/>
        </w:rPr>
        <w:t xml:space="preserve"> – 16</w:t>
      </w:r>
      <w:r w:rsidRPr="00FF2640">
        <w:rPr>
          <w:vertAlign w:val="superscript"/>
          <w:lang w:eastAsia="zh-CN"/>
        </w:rPr>
        <w:t>th</w:t>
      </w:r>
      <w:r>
        <w:rPr>
          <w:lang w:eastAsia="zh-CN"/>
        </w:rPr>
        <w:t xml:space="preserve"> November 2018.</w:t>
      </w:r>
      <w:bookmarkEnd w:id="23"/>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12D89" w14:textId="77777777" w:rsidR="008B03A3" w:rsidRDefault="008B03A3">
      <w:r>
        <w:separator/>
      </w:r>
    </w:p>
  </w:endnote>
  <w:endnote w:type="continuationSeparator" w:id="0">
    <w:p w14:paraId="2F1D6701" w14:textId="77777777" w:rsidR="008B03A3" w:rsidRDefault="008B0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D34B7" w:rsidRDefault="00AD34B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D34B7" w:rsidRDefault="00AD34B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D34B7" w:rsidRDefault="00AD34B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C7DE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7DE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0534D" w14:textId="77777777" w:rsidR="008B03A3" w:rsidRDefault="008B03A3">
      <w:r>
        <w:separator/>
      </w:r>
    </w:p>
  </w:footnote>
  <w:footnote w:type="continuationSeparator" w:id="0">
    <w:p w14:paraId="23BC4AB1" w14:textId="77777777" w:rsidR="008B03A3" w:rsidRDefault="008B0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D34B7" w:rsidRDefault="00AD34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BA05687"/>
    <w:multiLevelType w:val="hybridMultilevel"/>
    <w:tmpl w:val="9E4EB9F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CB3054"/>
    <w:multiLevelType w:val="hybridMultilevel"/>
    <w:tmpl w:val="989AE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57301D6"/>
    <w:multiLevelType w:val="hybridMultilevel"/>
    <w:tmpl w:val="B694FECA"/>
    <w:lvl w:ilvl="0" w:tplc="54F4A174">
      <w:start w:val="1"/>
      <w:numFmt w:val="bullet"/>
      <w:lvlText w:val=""/>
      <w:lvlJc w:val="left"/>
      <w:pPr>
        <w:ind w:left="360" w:hanging="360"/>
      </w:pPr>
      <w:rPr>
        <w:rFonts w:ascii="Wingdings" w:hAnsi="Wingdings" w:hint="default"/>
        <w:color w:val="1F4E79" w:themeColor="accent1" w:themeShade="8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3F88B6C8">
      <w:start w:val="1"/>
      <w:numFmt w:val="bullet"/>
      <w:lvlText w:val="−"/>
      <w:lvlJc w:val="left"/>
      <w:pPr>
        <w:ind w:left="2520" w:hanging="360"/>
      </w:pPr>
      <w:rPr>
        <w:rFonts w:ascii="Calibri" w:hAnsi="Calibri"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6EA1298"/>
    <w:multiLevelType w:val="hybridMultilevel"/>
    <w:tmpl w:val="11649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B61319"/>
    <w:multiLevelType w:val="hybridMultilevel"/>
    <w:tmpl w:val="8E9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9"/>
  </w:num>
  <w:num w:numId="7">
    <w:abstractNumId w:val="23"/>
  </w:num>
  <w:num w:numId="8">
    <w:abstractNumId w:val="15"/>
  </w:num>
  <w:num w:numId="9">
    <w:abstractNumId w:val="3"/>
  </w:num>
  <w:num w:numId="10">
    <w:abstractNumId w:val="22"/>
  </w:num>
  <w:num w:numId="11">
    <w:abstractNumId w:val="4"/>
  </w:num>
  <w:num w:numId="12">
    <w:abstractNumId w:val="12"/>
  </w:num>
  <w:num w:numId="13">
    <w:abstractNumId w:val="14"/>
  </w:num>
  <w:num w:numId="14">
    <w:abstractNumId w:val="10"/>
  </w:num>
  <w:num w:numId="15">
    <w:abstractNumId w:val="1"/>
  </w:num>
  <w:num w:numId="16">
    <w:abstractNumId w:val="6"/>
  </w:num>
  <w:num w:numId="17">
    <w:abstractNumId w:val="19"/>
  </w:num>
  <w:num w:numId="18">
    <w:abstractNumId w:val="21"/>
  </w:num>
  <w:num w:numId="19">
    <w:abstractNumId w:val="24"/>
  </w:num>
  <w:num w:numId="20">
    <w:abstractNumId w:val="11"/>
  </w:num>
  <w:num w:numId="21">
    <w:abstractNumId w:val="18"/>
  </w:num>
  <w:num w:numId="22">
    <w:abstractNumId w:val="2"/>
  </w:num>
  <w:num w:numId="23">
    <w:abstractNumId w:val="16"/>
  </w:num>
  <w:num w:numId="24">
    <w:abstractNumId w:val="26"/>
  </w:num>
  <w:num w:numId="25">
    <w:abstractNumId w:val="25"/>
  </w:num>
  <w:num w:numId="26">
    <w:abstractNumId w:val="25"/>
  </w:num>
  <w:num w:numId="27">
    <w:abstractNumId w:val="25"/>
  </w:num>
  <w:num w:numId="28">
    <w:abstractNumId w:val="7"/>
  </w:num>
  <w:num w:numId="29">
    <w:abstractNumId w:val="27"/>
  </w:num>
  <w:num w:numId="30">
    <w:abstractNumId w:val="1"/>
  </w:num>
  <w:num w:numId="3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C3E"/>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9B8"/>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47D6C"/>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7FF"/>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C46"/>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19"/>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03D"/>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ACE"/>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677"/>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0C"/>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A68"/>
    <w:rsid w:val="000D7C7C"/>
    <w:rsid w:val="000D7EA0"/>
    <w:rsid w:val="000D7EC1"/>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213"/>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8E2"/>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17DFB"/>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163"/>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6EA2"/>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63E"/>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591"/>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9FC"/>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0A"/>
    <w:rsid w:val="00183E8B"/>
    <w:rsid w:val="00183F11"/>
    <w:rsid w:val="00184001"/>
    <w:rsid w:val="001840F5"/>
    <w:rsid w:val="001845E3"/>
    <w:rsid w:val="00184681"/>
    <w:rsid w:val="00184DAB"/>
    <w:rsid w:val="00184F51"/>
    <w:rsid w:val="00185257"/>
    <w:rsid w:val="00185A0F"/>
    <w:rsid w:val="00185E59"/>
    <w:rsid w:val="00185F10"/>
    <w:rsid w:val="00185FB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3B2"/>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99F"/>
    <w:rsid w:val="00200A92"/>
    <w:rsid w:val="00200A9F"/>
    <w:rsid w:val="00200BF9"/>
    <w:rsid w:val="00200E1A"/>
    <w:rsid w:val="00201736"/>
    <w:rsid w:val="00201936"/>
    <w:rsid w:val="00201C7E"/>
    <w:rsid w:val="00201D85"/>
    <w:rsid w:val="00202017"/>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28B"/>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3B"/>
    <w:rsid w:val="002348E2"/>
    <w:rsid w:val="002349C5"/>
    <w:rsid w:val="002354A3"/>
    <w:rsid w:val="00235581"/>
    <w:rsid w:val="00235698"/>
    <w:rsid w:val="002356CD"/>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64"/>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7C1"/>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537"/>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12D"/>
    <w:rsid w:val="002926F0"/>
    <w:rsid w:val="002929FC"/>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AA6"/>
    <w:rsid w:val="00297C09"/>
    <w:rsid w:val="00297F46"/>
    <w:rsid w:val="002A0345"/>
    <w:rsid w:val="002A0581"/>
    <w:rsid w:val="002A05EF"/>
    <w:rsid w:val="002A0724"/>
    <w:rsid w:val="002A0B5A"/>
    <w:rsid w:val="002A0C99"/>
    <w:rsid w:val="002A0CF1"/>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D5"/>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67A3"/>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7DE"/>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CDC"/>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499"/>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03"/>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28E"/>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1DF7"/>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282"/>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252"/>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1F08"/>
    <w:rsid w:val="003A2019"/>
    <w:rsid w:val="003A269C"/>
    <w:rsid w:val="003A2D39"/>
    <w:rsid w:val="003A2FE7"/>
    <w:rsid w:val="003A34AD"/>
    <w:rsid w:val="003A362C"/>
    <w:rsid w:val="003A3697"/>
    <w:rsid w:val="003A3D36"/>
    <w:rsid w:val="003A4047"/>
    <w:rsid w:val="003A42BB"/>
    <w:rsid w:val="003A4372"/>
    <w:rsid w:val="003A45FB"/>
    <w:rsid w:val="003A48FC"/>
    <w:rsid w:val="003A4AB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E2F"/>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96E"/>
    <w:rsid w:val="003B3A39"/>
    <w:rsid w:val="003B3D18"/>
    <w:rsid w:val="003B3D57"/>
    <w:rsid w:val="003B40D5"/>
    <w:rsid w:val="003B4482"/>
    <w:rsid w:val="003B462B"/>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4A0"/>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6AB"/>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978"/>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3F07"/>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77"/>
    <w:rsid w:val="003F0EA6"/>
    <w:rsid w:val="003F1141"/>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C8C"/>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821"/>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59"/>
    <w:rsid w:val="004A039C"/>
    <w:rsid w:val="004A07F2"/>
    <w:rsid w:val="004A0A2D"/>
    <w:rsid w:val="004A0AD0"/>
    <w:rsid w:val="004A0CF6"/>
    <w:rsid w:val="004A0E00"/>
    <w:rsid w:val="004A15F7"/>
    <w:rsid w:val="004A1600"/>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9DD"/>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BE5"/>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43E"/>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57E"/>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AC9"/>
    <w:rsid w:val="00546E79"/>
    <w:rsid w:val="00547123"/>
    <w:rsid w:val="005504D9"/>
    <w:rsid w:val="00550BDB"/>
    <w:rsid w:val="00550C80"/>
    <w:rsid w:val="00550D6F"/>
    <w:rsid w:val="00550E94"/>
    <w:rsid w:val="005511B1"/>
    <w:rsid w:val="00551877"/>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4FCC"/>
    <w:rsid w:val="00585197"/>
    <w:rsid w:val="00585932"/>
    <w:rsid w:val="00585B2F"/>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9C8"/>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B8A"/>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42C"/>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470"/>
    <w:rsid w:val="006108AE"/>
    <w:rsid w:val="0061135C"/>
    <w:rsid w:val="006113A9"/>
    <w:rsid w:val="0061169F"/>
    <w:rsid w:val="00611D11"/>
    <w:rsid w:val="00611F32"/>
    <w:rsid w:val="0061247F"/>
    <w:rsid w:val="00612C73"/>
    <w:rsid w:val="00612DBE"/>
    <w:rsid w:val="00613036"/>
    <w:rsid w:val="006134B0"/>
    <w:rsid w:val="006134CE"/>
    <w:rsid w:val="00613691"/>
    <w:rsid w:val="00613832"/>
    <w:rsid w:val="00613862"/>
    <w:rsid w:val="006138D8"/>
    <w:rsid w:val="00613A03"/>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A0E"/>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0EDE"/>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0F6"/>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B9B"/>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8C9"/>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49"/>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CA"/>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11D"/>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083"/>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1FA6"/>
    <w:rsid w:val="007A201F"/>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13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C8"/>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2B1"/>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C0"/>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2B"/>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8F2"/>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3A3"/>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977"/>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208"/>
    <w:rsid w:val="008D3294"/>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55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0F"/>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5D53"/>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422"/>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57F"/>
    <w:rsid w:val="009E46F7"/>
    <w:rsid w:val="009E4CB6"/>
    <w:rsid w:val="009E52A4"/>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4D04"/>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3CC"/>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44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4BBE"/>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C69"/>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DE9"/>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4B7"/>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8D3"/>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006"/>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6FA"/>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086"/>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10"/>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779"/>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691"/>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68D"/>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541"/>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41D"/>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CB3"/>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819"/>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AAC"/>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1E23"/>
    <w:rsid w:val="00D02062"/>
    <w:rsid w:val="00D02369"/>
    <w:rsid w:val="00D02C36"/>
    <w:rsid w:val="00D02C91"/>
    <w:rsid w:val="00D02E17"/>
    <w:rsid w:val="00D02F04"/>
    <w:rsid w:val="00D02F1A"/>
    <w:rsid w:val="00D03390"/>
    <w:rsid w:val="00D0369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3A2"/>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5E0"/>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13"/>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DA"/>
    <w:rsid w:val="00D513F0"/>
    <w:rsid w:val="00D51565"/>
    <w:rsid w:val="00D519E6"/>
    <w:rsid w:val="00D51AAF"/>
    <w:rsid w:val="00D51C87"/>
    <w:rsid w:val="00D51F84"/>
    <w:rsid w:val="00D52200"/>
    <w:rsid w:val="00D52665"/>
    <w:rsid w:val="00D52758"/>
    <w:rsid w:val="00D5294C"/>
    <w:rsid w:val="00D52CCC"/>
    <w:rsid w:val="00D52E94"/>
    <w:rsid w:val="00D53768"/>
    <w:rsid w:val="00D53C63"/>
    <w:rsid w:val="00D54159"/>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7B9"/>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679"/>
    <w:rsid w:val="00D927B4"/>
    <w:rsid w:val="00D92CBC"/>
    <w:rsid w:val="00D92FD3"/>
    <w:rsid w:val="00D931F2"/>
    <w:rsid w:val="00D948A0"/>
    <w:rsid w:val="00D94BB0"/>
    <w:rsid w:val="00D94FF3"/>
    <w:rsid w:val="00D952E4"/>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15A"/>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078"/>
    <w:rsid w:val="00DD2376"/>
    <w:rsid w:val="00DD242B"/>
    <w:rsid w:val="00DD25BD"/>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299"/>
    <w:rsid w:val="00DE33E1"/>
    <w:rsid w:val="00DE34C4"/>
    <w:rsid w:val="00DE36B5"/>
    <w:rsid w:val="00DE3C85"/>
    <w:rsid w:val="00DE3D19"/>
    <w:rsid w:val="00DE3E7C"/>
    <w:rsid w:val="00DE4003"/>
    <w:rsid w:val="00DE426C"/>
    <w:rsid w:val="00DE464E"/>
    <w:rsid w:val="00DE4664"/>
    <w:rsid w:val="00DE47CE"/>
    <w:rsid w:val="00DE480D"/>
    <w:rsid w:val="00DE4A9D"/>
    <w:rsid w:val="00DE4B0C"/>
    <w:rsid w:val="00DE4BBF"/>
    <w:rsid w:val="00DE4D74"/>
    <w:rsid w:val="00DE5145"/>
    <w:rsid w:val="00DE516B"/>
    <w:rsid w:val="00DE529F"/>
    <w:rsid w:val="00DE5473"/>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554F"/>
    <w:rsid w:val="00DF6014"/>
    <w:rsid w:val="00DF623A"/>
    <w:rsid w:val="00DF62CD"/>
    <w:rsid w:val="00DF65B5"/>
    <w:rsid w:val="00DF6824"/>
    <w:rsid w:val="00DF6B3C"/>
    <w:rsid w:val="00DF6B85"/>
    <w:rsid w:val="00DF700C"/>
    <w:rsid w:val="00DF7226"/>
    <w:rsid w:val="00DF7863"/>
    <w:rsid w:val="00DF7F93"/>
    <w:rsid w:val="00E000A4"/>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07F4F"/>
    <w:rsid w:val="00E1007C"/>
    <w:rsid w:val="00E102BD"/>
    <w:rsid w:val="00E1039D"/>
    <w:rsid w:val="00E103F8"/>
    <w:rsid w:val="00E104DE"/>
    <w:rsid w:val="00E1074E"/>
    <w:rsid w:val="00E10793"/>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EC3"/>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5FD8"/>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19C"/>
    <w:rsid w:val="00E5221E"/>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4A0"/>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61A"/>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284"/>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9F7"/>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2D82"/>
    <w:rsid w:val="00EB31DD"/>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737"/>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A2E"/>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2D49"/>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9B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6F57"/>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47"/>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2A4"/>
    <w:rsid w:val="00F2643A"/>
    <w:rsid w:val="00F26581"/>
    <w:rsid w:val="00F26886"/>
    <w:rsid w:val="00F2699C"/>
    <w:rsid w:val="00F26AF5"/>
    <w:rsid w:val="00F2719E"/>
    <w:rsid w:val="00F27300"/>
    <w:rsid w:val="00F2770D"/>
    <w:rsid w:val="00F278F7"/>
    <w:rsid w:val="00F279E9"/>
    <w:rsid w:val="00F27E0C"/>
    <w:rsid w:val="00F3002F"/>
    <w:rsid w:val="00F30031"/>
    <w:rsid w:val="00F3021D"/>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7A5"/>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3CE6"/>
    <w:rsid w:val="00F44833"/>
    <w:rsid w:val="00F44E4E"/>
    <w:rsid w:val="00F44E57"/>
    <w:rsid w:val="00F452D9"/>
    <w:rsid w:val="00F4549B"/>
    <w:rsid w:val="00F4554D"/>
    <w:rsid w:val="00F45580"/>
    <w:rsid w:val="00F460E9"/>
    <w:rsid w:val="00F465C1"/>
    <w:rsid w:val="00F4678D"/>
    <w:rsid w:val="00F467B0"/>
    <w:rsid w:val="00F4698A"/>
    <w:rsid w:val="00F46CDB"/>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487"/>
    <w:rsid w:val="00F836E7"/>
    <w:rsid w:val="00F837A7"/>
    <w:rsid w:val="00F837DD"/>
    <w:rsid w:val="00F83841"/>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0B7"/>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280"/>
    <w:rsid w:val="00FD3618"/>
    <w:rsid w:val="00FD386E"/>
    <w:rsid w:val="00FD3905"/>
    <w:rsid w:val="00FD45FE"/>
    <w:rsid w:val="00FD4620"/>
    <w:rsid w:val="00FD48FE"/>
    <w:rsid w:val="00FD4BBF"/>
    <w:rsid w:val="00FD4CC0"/>
    <w:rsid w:val="00FD4D83"/>
    <w:rsid w:val="00FD52F0"/>
    <w:rsid w:val="00FD56A1"/>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リスト段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목록 단락 Char,リスト段落 Char,列表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4.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70C040-5130-4294-AC05-AFBC13BD50E8}">
  <ds:schemaRefs>
    <ds:schemaRef ds:uri="http://schemas.openxmlformats.org/officeDocument/2006/bibliography"/>
  </ds:schemaRefs>
</ds:datastoreItem>
</file>

<file path=customXml/itemProps6.xml><?xml version="1.0" encoding="utf-8"?>
<ds:datastoreItem xmlns:ds="http://schemas.openxmlformats.org/officeDocument/2006/customXml" ds:itemID="{474190E5-1E83-44E1-9FFB-FD3FDAA78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2996</Words>
  <Characters>14220</Characters>
  <Application>Microsoft Office Word</Application>
  <DocSecurity>0</DocSecurity>
  <Lines>246</Lines>
  <Paragraphs>116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cp:lastModifiedBy>
  <cp:revision>4</cp:revision>
  <cp:lastPrinted>2011-11-10T14:49:00Z</cp:lastPrinted>
  <dcterms:created xsi:type="dcterms:W3CDTF">2019-02-16T06:01:00Z</dcterms:created>
  <dcterms:modified xsi:type="dcterms:W3CDTF">2019-02-16T06:08:00Z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9d5312a2-1f3c-468d-be62-d9d2d0f31dd0</vt:lpwstr>
  </property>
  <property fmtid="{D5CDD505-2E9C-101B-9397-08002B2CF9AE}" pid="6" name="CTP_TimeStamp">
    <vt:lpwstr>2019-02-16 06:08:11Z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