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F3E7B" w14:textId="35784B55" w:rsidR="00051CF1" w:rsidRPr="00051CF1" w:rsidRDefault="00051CF1" w:rsidP="00051CF1">
      <w:pPr>
        <w:tabs>
          <w:tab w:val="center" w:pos="4536"/>
          <w:tab w:val="right" w:pos="907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bookmarkStart w:id="1" w:name="_Hlk145670493"/>
      <w:r w:rsidRPr="00051CF1">
        <w:rPr>
          <w:rFonts w:ascii="Arial" w:eastAsia="Batang" w:hAnsi="Arial" w:cs="Arial"/>
          <w:b/>
          <w:bCs/>
          <w:sz w:val="28"/>
          <w:szCs w:val="24"/>
        </w:rPr>
        <w:t>3GPP TSG RAN WG1 #120</w:t>
      </w:r>
      <w:r w:rsidRPr="00051CF1">
        <w:rPr>
          <w:rFonts w:ascii="Arial" w:eastAsia="Batang" w:hAnsi="Arial" w:cs="Arial"/>
          <w:b/>
          <w:bCs/>
          <w:sz w:val="28"/>
          <w:szCs w:val="24"/>
        </w:rPr>
        <w:tab/>
      </w:r>
      <w:r w:rsidRPr="00051CF1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Pr="00051CF1">
        <w:rPr>
          <w:rFonts w:ascii="Arial" w:eastAsia="Batang" w:hAnsi="Arial" w:cs="Arial"/>
          <w:b/>
          <w:bCs/>
          <w:sz w:val="28"/>
          <w:szCs w:val="24"/>
          <w:lang w:eastAsia="ko-KR"/>
        </w:rPr>
        <w:t>0001</w:t>
      </w:r>
    </w:p>
    <w:p w14:paraId="445CD7E4" w14:textId="77777777" w:rsidR="00051CF1" w:rsidRPr="00051CF1" w:rsidRDefault="00051CF1" w:rsidP="00051CF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51CF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051CF1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051CF1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051CF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51CF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51CF1">
        <w:rPr>
          <w:rFonts w:ascii="Arial" w:eastAsia="Batang" w:hAnsi="Arial" w:cs="Arial"/>
          <w:b/>
          <w:bCs/>
          <w:sz w:val="28"/>
          <w:szCs w:val="24"/>
        </w:rPr>
        <w:t>– 21</w:t>
      </w:r>
      <w:r w:rsidRPr="00051CF1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Pr="00051CF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38D30C30" w14:textId="77777777" w:rsidR="00051CF1" w:rsidRPr="00051CF1" w:rsidRDefault="00051CF1" w:rsidP="00051CF1">
      <w:pPr>
        <w:spacing w:after="0"/>
        <w:rPr>
          <w:rFonts w:ascii="Times" w:eastAsia="Batang" w:hAnsi="Times"/>
        </w:rPr>
      </w:pPr>
    </w:p>
    <w:bookmarkEnd w:id="0"/>
    <w:p w14:paraId="1A525153" w14:textId="05F82861" w:rsidR="00DF1C10" w:rsidRPr="00DF1C10" w:rsidRDefault="00DF1C10" w:rsidP="00DF1C10">
      <w:pPr>
        <w:pStyle w:val="Header"/>
        <w:tabs>
          <w:tab w:val="right" w:pos="9781"/>
        </w:tabs>
        <w:rPr>
          <w:rFonts w:cs="Arial"/>
          <w:b/>
          <w:sz w:val="22"/>
        </w:rPr>
      </w:pPr>
      <w:r w:rsidRPr="00DF1C10">
        <w:rPr>
          <w:rFonts w:cs="Arial"/>
          <w:b/>
          <w:sz w:val="22"/>
        </w:rPr>
        <w:t>3GPP TSG-RAN WG2 Meeting #</w:t>
      </w:r>
      <w:r w:rsidR="00BB7BC7">
        <w:rPr>
          <w:rFonts w:cs="Arial"/>
          <w:b/>
          <w:sz w:val="22"/>
        </w:rPr>
        <w:t>128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1971A3" w:rsidRPr="00694EBF">
        <w:rPr>
          <w:rFonts w:cs="Arial"/>
          <w:b/>
          <w:sz w:val="22"/>
        </w:rPr>
        <w:t>R2-2410957</w:t>
      </w:r>
      <w:r w:rsidR="00576740" w:rsidRPr="00576740">
        <w:rPr>
          <w:lang w:eastAsia="zh-CN" w:bidi="ar"/>
        </w:rPr>
        <w:t xml:space="preserve"> </w:t>
      </w:r>
    </w:p>
    <w:p w14:paraId="63068E61" w14:textId="62156B56" w:rsidR="00DF1C10" w:rsidRPr="00DF1C10" w:rsidRDefault="00BB7BC7" w:rsidP="00DF1C10">
      <w:pPr>
        <w:pStyle w:val="Header"/>
        <w:rPr>
          <w:rFonts w:cs="Arial"/>
          <w:b/>
          <w:sz w:val="22"/>
        </w:rPr>
      </w:pPr>
      <w:r>
        <w:rPr>
          <w:rFonts w:cs="Arial"/>
          <w:b/>
          <w:sz w:val="22"/>
        </w:rPr>
        <w:t>Orlando, USA</w:t>
      </w:r>
      <w:r w:rsidR="00357452">
        <w:rPr>
          <w:rFonts w:cs="Arial" w:hint="eastAsia"/>
          <w:b/>
          <w:sz w:val="22"/>
          <w:lang w:eastAsia="zh-CN"/>
        </w:rPr>
        <w:t xml:space="preserve">, </w:t>
      </w:r>
      <w:r w:rsidR="00DE769D">
        <w:rPr>
          <w:rFonts w:cs="Arial"/>
          <w:b/>
          <w:sz w:val="22"/>
        </w:rPr>
        <w:t>18</w:t>
      </w:r>
      <w:r>
        <w:rPr>
          <w:rFonts w:cs="Arial"/>
          <w:b/>
          <w:sz w:val="22"/>
        </w:rPr>
        <w:t>th-22nd</w:t>
      </w:r>
      <w:r w:rsidR="00DF1C10" w:rsidRPr="00DF1C10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November</w:t>
      </w:r>
      <w:r w:rsidR="00DE769D">
        <w:rPr>
          <w:rFonts w:cs="Arial"/>
          <w:b/>
          <w:sz w:val="22"/>
        </w:rPr>
        <w:t xml:space="preserve"> </w:t>
      </w:r>
      <w:r w:rsidR="00DF1C10" w:rsidRPr="00DF1C10">
        <w:rPr>
          <w:rFonts w:cs="Arial"/>
          <w:b/>
          <w:sz w:val="22"/>
        </w:rPr>
        <w:t>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37E3E186" w14:textId="11C271AF" w:rsidR="00BB7BC7" w:rsidRDefault="00DF1C10" w:rsidP="00DF1C10">
      <w:pPr>
        <w:spacing w:after="60"/>
        <w:ind w:left="1985" w:hanging="1985"/>
        <w:rPr>
          <w:rFonts w:ascii="Arial" w:eastAsia="Malgun Gothic" w:hAnsi="Arial" w:cs="Arial"/>
          <w:szCs w:val="24"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</w:r>
      <w:r w:rsidR="00BB7BC7">
        <w:rPr>
          <w:rFonts w:ascii="Arial" w:hAnsi="Arial" w:cs="Arial"/>
          <w:bCs/>
        </w:rPr>
        <w:t xml:space="preserve">Reply LS to </w:t>
      </w:r>
      <w:r w:rsidR="00694EBF" w:rsidRPr="00694EBF">
        <w:rPr>
          <w:rFonts w:ascii="Arial" w:hAnsi="Arial" w:cs="Arial"/>
          <w:bCs/>
        </w:rPr>
        <w:t>R2-24079</w:t>
      </w:r>
      <w:r w:rsidR="00694EBF" w:rsidRPr="00694EBF">
        <w:rPr>
          <w:rFonts w:ascii="Arial" w:hAnsi="Arial" w:cs="Arial" w:hint="eastAsia"/>
          <w:bCs/>
        </w:rPr>
        <w:t>21</w:t>
      </w:r>
      <w:r w:rsidR="00BB7BC7" w:rsidRPr="00694EBF">
        <w:rPr>
          <w:rFonts w:ascii="Arial" w:hAnsi="Arial" w:cs="Arial"/>
          <w:bCs/>
        </w:rPr>
        <w:t>/</w:t>
      </w:r>
      <w:r w:rsidR="00694EBF" w:rsidRPr="00694EBF">
        <w:rPr>
          <w:rFonts w:ascii="Arial" w:hAnsi="Arial" w:cs="Arial"/>
          <w:bCs/>
        </w:rPr>
        <w:t xml:space="preserve"> R1-</w:t>
      </w:r>
      <w:r w:rsidR="00694EBF" w:rsidRPr="00694EBF">
        <w:rPr>
          <w:rFonts w:ascii="Arial" w:hAnsi="Arial" w:cs="Arial" w:hint="eastAsia"/>
          <w:bCs/>
        </w:rPr>
        <w:t>240</w:t>
      </w:r>
      <w:r w:rsidR="00694EBF" w:rsidRPr="00694EBF">
        <w:rPr>
          <w:rFonts w:ascii="Arial" w:hAnsi="Arial" w:cs="Arial"/>
          <w:bCs/>
        </w:rPr>
        <w:t>7559</w:t>
      </w:r>
    </w:p>
    <w:p w14:paraId="52A7EC12" w14:textId="676C1163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="00BB7BC7">
        <w:rPr>
          <w:rFonts w:ascii="Arial" w:hAnsi="Arial" w:cs="Arial"/>
          <w:bCs/>
        </w:rPr>
        <w:t>9</w:t>
      </w:r>
    </w:p>
    <w:p w14:paraId="0F183EDE" w14:textId="2F7B6C1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="00BB7BC7" w:rsidRPr="00DB2F94">
        <w:rPr>
          <w:rFonts w:eastAsia="Malgun Gothic" w:cs="Arial"/>
          <w:lang w:val="en-US"/>
        </w:rPr>
        <w:t>NR_LPWUS-Core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1F282AC2" w:rsidR="00DF1C10" w:rsidRPr="00CF2BDA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F2BDA">
        <w:rPr>
          <w:rFonts w:ascii="Arial" w:hAnsi="Arial" w:cs="Arial"/>
          <w:bCs/>
          <w:lang w:val="en-US" w:eastAsia="zh-CN"/>
        </w:rPr>
        <w:t>Source:</w:t>
      </w:r>
      <w:r w:rsidRPr="00CF2BDA">
        <w:rPr>
          <w:rFonts w:ascii="Arial" w:hAnsi="Arial" w:cs="Arial"/>
          <w:bCs/>
          <w:lang w:val="en-US" w:eastAsia="zh-CN"/>
        </w:rPr>
        <w:tab/>
      </w:r>
      <w:r w:rsidR="00BB7BC7" w:rsidRPr="00CF2BDA">
        <w:rPr>
          <w:rFonts w:ascii="Arial" w:hAnsi="Arial" w:cs="Arial"/>
          <w:bCs/>
          <w:lang w:val="en-US" w:eastAsia="zh-CN"/>
        </w:rPr>
        <w:t>RAN2</w:t>
      </w:r>
    </w:p>
    <w:p w14:paraId="2B49A3BF" w14:textId="43A417B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F2BDA">
        <w:rPr>
          <w:rFonts w:ascii="Arial" w:hAnsi="Arial" w:cs="Arial"/>
          <w:bCs/>
          <w:lang w:val="en-US" w:eastAsia="zh-CN"/>
        </w:rPr>
        <w:t>To:</w:t>
      </w:r>
      <w:r w:rsidRPr="00CF2BDA">
        <w:rPr>
          <w:rFonts w:ascii="Arial" w:hAnsi="Arial" w:cs="Arial"/>
          <w:bCs/>
          <w:lang w:val="en-US" w:eastAsia="zh-CN"/>
        </w:rPr>
        <w:tab/>
      </w:r>
      <w:r w:rsidR="00BB7BC7">
        <w:rPr>
          <w:rFonts w:ascii="Arial" w:hAnsi="Arial" w:cs="Arial"/>
          <w:bCs/>
          <w:lang w:val="en-US" w:eastAsia="zh-CN"/>
        </w:rPr>
        <w:t>RAN1</w:t>
      </w:r>
      <w:r w:rsidR="00815ABF">
        <w:rPr>
          <w:rFonts w:ascii="Arial" w:hAnsi="Arial" w:cs="Arial"/>
          <w:bCs/>
          <w:lang w:val="en-US" w:eastAsia="zh-CN"/>
        </w:rPr>
        <w:t>, RAN4</w:t>
      </w:r>
    </w:p>
    <w:p w14:paraId="431B9507" w14:textId="1E15D27E" w:rsidR="00DF1C10" w:rsidRPr="00CF2BDA" w:rsidRDefault="00DF1C10" w:rsidP="00DF1C10">
      <w:pPr>
        <w:pStyle w:val="Source"/>
        <w:rPr>
          <w:rFonts w:eastAsiaTheme="minorEastAsia"/>
          <w:b w:val="0"/>
          <w:bCs/>
          <w:lang w:val="en-US" w:eastAsia="zh-CN"/>
        </w:rPr>
      </w:pPr>
      <w:r w:rsidRPr="00CF2BDA">
        <w:rPr>
          <w:rFonts w:eastAsiaTheme="minorEastAsia"/>
          <w:b w:val="0"/>
          <w:bCs/>
          <w:lang w:val="en-US" w:eastAsia="zh-CN"/>
        </w:rPr>
        <w:t>Cc:</w:t>
      </w:r>
      <w:r w:rsidRPr="00CF2BDA">
        <w:rPr>
          <w:rFonts w:eastAsiaTheme="minorEastAsia"/>
          <w:b w:val="0"/>
          <w:bCs/>
          <w:lang w:val="en-US" w:eastAsia="zh-CN"/>
        </w:rPr>
        <w:tab/>
      </w:r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BB7BC7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de-DE"/>
        </w:rPr>
      </w:pPr>
      <w:proofErr w:type="spellStart"/>
      <w:r w:rsidRPr="00BB7BC7">
        <w:rPr>
          <w:b w:val="0"/>
          <w:bCs/>
          <w:color w:val="0000FF"/>
          <w:lang w:val="de-DE"/>
        </w:rPr>
        <w:t>E-mail</w:t>
      </w:r>
      <w:proofErr w:type="spellEnd"/>
      <w:r w:rsidRPr="00BB7BC7">
        <w:rPr>
          <w:b w:val="0"/>
          <w:bCs/>
          <w:color w:val="0000FF"/>
          <w:lang w:val="de-DE"/>
        </w:rPr>
        <w:t xml:space="preserve"> </w:t>
      </w:r>
      <w:proofErr w:type="spellStart"/>
      <w:r w:rsidRPr="00BB7BC7">
        <w:rPr>
          <w:b w:val="0"/>
          <w:bCs/>
          <w:color w:val="0000FF"/>
          <w:lang w:val="de-DE"/>
        </w:rPr>
        <w:t>Address</w:t>
      </w:r>
      <w:proofErr w:type="spellEnd"/>
      <w:r w:rsidRPr="00BB7BC7">
        <w:rPr>
          <w:b w:val="0"/>
          <w:bCs/>
          <w:color w:val="0000FF"/>
          <w:lang w:val="de-DE"/>
        </w:rPr>
        <w:t>:</w:t>
      </w:r>
      <w:r w:rsidRPr="00BB7BC7">
        <w:rPr>
          <w:b w:val="0"/>
          <w:bCs/>
          <w:color w:val="0000FF"/>
          <w:lang w:val="de-DE"/>
        </w:rPr>
        <w:tab/>
        <w:t>alexey.kulakov1@vodafone.com</w:t>
      </w:r>
    </w:p>
    <w:p w14:paraId="786BE5D7" w14:textId="77777777" w:rsidR="00DF1C10" w:rsidRPr="00BB7BC7" w:rsidRDefault="00DF1C10" w:rsidP="00DF1C10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54667938" w:rsidR="00DF1C10" w:rsidRPr="00DC2212" w:rsidRDefault="00DF1C10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>Overall Description:</w:t>
      </w:r>
    </w:p>
    <w:p w14:paraId="2E4136FD" w14:textId="2DA9C42D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WG2 thanks RAN WG1 for their LS on </w:t>
      </w:r>
      <w:r w:rsidR="00694EBF" w:rsidRPr="00694EBF">
        <w:rPr>
          <w:rFonts w:ascii="Arial" w:eastAsiaTheme="minorEastAsia" w:hAnsi="Arial" w:cs="Arial"/>
          <w:bCs/>
          <w:sz w:val="20"/>
          <w:lang w:val="en-US"/>
        </w:rPr>
        <w:t>R2-24079</w:t>
      </w:r>
      <w:r w:rsidR="00694EBF" w:rsidRPr="00694EBF">
        <w:rPr>
          <w:rFonts w:ascii="Arial" w:eastAsiaTheme="minorEastAsia" w:hAnsi="Arial" w:cs="Arial" w:hint="eastAsia"/>
          <w:bCs/>
          <w:sz w:val="20"/>
          <w:lang w:val="en-US" w:eastAsia="en-US"/>
        </w:rPr>
        <w:t>21</w:t>
      </w:r>
      <w:r w:rsidR="00694EBF" w:rsidRPr="00694EBF">
        <w:rPr>
          <w:rFonts w:ascii="Arial" w:eastAsiaTheme="minorEastAsia" w:hAnsi="Arial" w:cs="Arial"/>
          <w:bCs/>
          <w:szCs w:val="20"/>
          <w:lang w:val="en-US"/>
        </w:rPr>
        <w:t>/</w:t>
      </w:r>
      <w:r w:rsidR="00694EBF" w:rsidRPr="00694EBF">
        <w:rPr>
          <w:rFonts w:ascii="Arial" w:hAnsi="Arial" w:cs="Arial"/>
          <w:bCs/>
          <w:sz w:val="20"/>
          <w:lang w:val="en-US"/>
        </w:rPr>
        <w:t xml:space="preserve"> R1-</w:t>
      </w:r>
      <w:r w:rsidR="00694EBF" w:rsidRPr="00694EBF">
        <w:rPr>
          <w:rFonts w:ascii="Arial" w:hAnsi="Arial" w:cs="Arial" w:hint="eastAsia"/>
          <w:bCs/>
          <w:sz w:val="20"/>
          <w:lang w:val="en-US"/>
        </w:rPr>
        <w:t>240</w:t>
      </w:r>
      <w:r w:rsidR="00694EBF" w:rsidRPr="00694EBF">
        <w:rPr>
          <w:rFonts w:ascii="Arial" w:hAnsi="Arial" w:cs="Arial"/>
          <w:bCs/>
          <w:sz w:val="20"/>
          <w:lang w:val="en-US"/>
        </w:rPr>
        <w:t>7559</w:t>
      </w:r>
      <w:r w:rsidR="00694EB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and would like to provide the following answer:</w:t>
      </w:r>
    </w:p>
    <w:p w14:paraId="60E94F16" w14:textId="77777777" w:rsidR="00BB7BC7" w:rsidRPr="00DC2212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 xml:space="preserve">Question: </w:t>
      </w:r>
    </w:p>
    <w:p w14:paraId="16E76114" w14:textId="371CA4C1" w:rsidR="00BB7BC7" w:rsidRPr="00CF2BDA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CF2BD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“In RAN1, the common understanding is that UE may not support LP-WUS reception on all the bands supported by the UE.</w:t>
      </w:r>
    </w:p>
    <w:p w14:paraId="45840C97" w14:textId="77777777" w:rsidR="00BB7BC7" w:rsidRPr="00CF2BDA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CF2BD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RAN1 respectfully asks RAN2 and RAN4 to check if there is any issue and specification support needed for IDLE/INACTIVE UEs.”</w:t>
      </w:r>
    </w:p>
    <w:p w14:paraId="0319BCDB" w14:textId="33AD1D70" w:rsidR="007F32DF" w:rsidRDefault="007F32DF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Answer:</w:t>
      </w:r>
    </w:p>
    <w:p w14:paraId="5763DF3C" w14:textId="77777777" w:rsidR="001971A3" w:rsidRPr="0096027E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96027E">
        <w:rPr>
          <w:rFonts w:ascii="Arial" w:eastAsiaTheme="minorEastAsia" w:hAnsi="Arial" w:cs="Arial"/>
          <w:b/>
          <w:lang w:val="en-GB" w:eastAsia="en-US"/>
        </w:rPr>
        <w:t>State of discussions in RAN WG2:</w:t>
      </w:r>
    </w:p>
    <w:p w14:paraId="2D77F53D" w14:textId="77777777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During 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2 discussions, many companies raised concerns that if LP-Receivers support only subset of the bands supported by the main receiver and if LP-WUS, Paging and RACH are executed in the LP-WUS bands it might lead to overload of these bands if the NW set the LP-WUS frequency as a higher priority. This will impact user performance and decrease the utilisation of higher frequency bands. In order to ensure the LP-WUS capable UEs are camping on the band LR implemented, the NW would need to offload LP capable UEs to LR band.</w:t>
      </w:r>
    </w:p>
    <w:p w14:paraId="78E2F62C" w14:textId="77777777" w:rsidR="001971A3" w:rsidRPr="00DC2212" w:rsidRDefault="001971A3" w:rsidP="001971A3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On the other hand if the NW operator does not offload the UEs to the band LP receiver supports, only a subset of UEs would profit from LP-WUS feature. </w:t>
      </w:r>
    </w:p>
    <w:p w14:paraId="29B03ACB" w14:textId="16A2A6BA" w:rsidR="001971A3" w:rsidRPr="00DC2212" w:rsidRDefault="001971A3" w:rsidP="001971A3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Some companies do not see that overload problem would occur as the NW implementation can control the offload of the UEs to the lower bands in dedicated way.</w:t>
      </w:r>
    </w:p>
    <w:p w14:paraId="478010C4" w14:textId="2FB0B8D9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regards to the overload problem, RAN WG2 has not finished evaluations and would need to study the solutions more. </w:t>
      </w:r>
    </w:p>
    <w:p w14:paraId="17100AC5" w14:textId="77777777" w:rsidR="001971A3" w:rsidRPr="00DC2212" w:rsidRDefault="001971A3" w:rsidP="00DC2212">
      <w:pPr>
        <w:spacing w:after="120"/>
        <w:rPr>
          <w:rFonts w:ascii="Arial" w:hAnsi="Arial" w:cs="Arial"/>
          <w:b/>
          <w:sz w:val="22"/>
          <w:szCs w:val="22"/>
        </w:rPr>
      </w:pPr>
      <w:r w:rsidRPr="00DC2212">
        <w:rPr>
          <w:rFonts w:ascii="Arial" w:hAnsi="Arial" w:cs="Arial"/>
          <w:b/>
          <w:sz w:val="22"/>
          <w:szCs w:val="22"/>
        </w:rPr>
        <w:t>Actions:</w:t>
      </w:r>
    </w:p>
    <w:p w14:paraId="5D79D9B1" w14:textId="1763CF75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lastRenderedPageBreak/>
        <w:t>RAN WG2 kindly asks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 xml:space="preserve"> 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1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 xml:space="preserve"> and </w:t>
      </w:r>
      <w:r w:rsidRPr="00DC2212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WG4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to take the information above into account once deciding on the support of the use case mentioned above.</w:t>
      </w:r>
    </w:p>
    <w:p w14:paraId="4CEA6A29" w14:textId="0FE94729" w:rsidR="001971A3" w:rsidRPr="00DC2212" w:rsidRDefault="00DF1C10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>Date of Next RAN2 Meetings:</w:t>
      </w:r>
    </w:p>
    <w:p w14:paraId="5AB209BE" w14:textId="162A5F70" w:rsidR="008A521C" w:rsidRPr="0039351B" w:rsidRDefault="00DF1C10" w:rsidP="00DC2212">
      <w:pPr>
        <w:spacing w:after="120"/>
      </w:pPr>
      <w:r w:rsidRPr="00DF1C10">
        <w:t>TSG-RAN</w:t>
      </w:r>
      <w:r w:rsidR="00D33C43">
        <w:t xml:space="preserve"> WG</w:t>
      </w:r>
      <w:r w:rsidR="00A069A6">
        <w:t>2</w:t>
      </w:r>
      <w:r w:rsidRPr="00DF1C10">
        <w:t xml:space="preserve"> #12</w:t>
      </w:r>
      <w:r w:rsidR="00BB7BC7">
        <w:t>9</w:t>
      </w:r>
      <w:r w:rsidRPr="00DF1C10">
        <w:tab/>
      </w:r>
      <w:r w:rsidR="00BB7BC7">
        <w:t xml:space="preserve">February </w:t>
      </w:r>
      <w:r w:rsidR="00DE769D" w:rsidRPr="00DF1C10">
        <w:t xml:space="preserve"> </w:t>
      </w:r>
      <w:r w:rsidRPr="00DF1C10">
        <w:t>1</w:t>
      </w:r>
      <w:r w:rsidR="00BB7BC7">
        <w:t>7</w:t>
      </w:r>
      <w:r w:rsidR="002620E0">
        <w:t>th</w:t>
      </w:r>
      <w:r w:rsidRPr="00DF1C10">
        <w:t xml:space="preserve"> to </w:t>
      </w:r>
      <w:r w:rsidR="00D651E9">
        <w:t>2</w:t>
      </w:r>
      <w:r w:rsidR="00BB7BC7">
        <w:t>1</w:t>
      </w:r>
      <w:r w:rsidR="002620E0">
        <w:t>st</w:t>
      </w:r>
      <w:r w:rsidRPr="00DF1C10">
        <w:t>, 202</w:t>
      </w:r>
      <w:r w:rsidR="00BB7BC7">
        <w:t>5</w:t>
      </w:r>
      <w:r w:rsidRPr="00DF1C10">
        <w:tab/>
      </w:r>
      <w:r w:rsidR="00BB7BC7">
        <w:t>Athens</w:t>
      </w:r>
      <w:r w:rsidRPr="00DF1C10">
        <w:t xml:space="preserve">, </w:t>
      </w:r>
      <w:r w:rsidR="00BB7BC7">
        <w:t>Greece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6311E" w14:textId="77777777" w:rsidR="001B3779" w:rsidRDefault="001B3779" w:rsidP="006F5562">
      <w:pPr>
        <w:spacing w:after="0"/>
      </w:pPr>
      <w:r>
        <w:separator/>
      </w:r>
    </w:p>
  </w:endnote>
  <w:endnote w:type="continuationSeparator" w:id="0">
    <w:p w14:paraId="2C6F84DB" w14:textId="77777777" w:rsidR="001B3779" w:rsidRDefault="001B3779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968FF" w14:textId="23CE824E" w:rsidR="006B2025" w:rsidRDefault="00051CF1">
    <w:pPr>
      <w:pStyle w:val="Footer"/>
      <w:jc w:val="center"/>
    </w:pPr>
    <w:sdt>
      <w:sdtPr>
        <w:id w:val="-62568766"/>
        <w:docPartObj>
          <w:docPartGallery w:val="Page Numbers (Bottom of Page)"/>
          <w:docPartUnique/>
        </w:docPartObj>
      </w:sdtPr>
      <w:sdtEndPr/>
      <w:sdtContent>
        <w:r w:rsidR="006B2025">
          <w:fldChar w:fldCharType="begin"/>
        </w:r>
        <w:r w:rsidR="006B2025">
          <w:instrText>PAGE   \* MERGEFORMAT</w:instrText>
        </w:r>
        <w:r w:rsidR="006B2025">
          <w:fldChar w:fldCharType="separate"/>
        </w:r>
        <w:r w:rsidR="001036D9" w:rsidRPr="001036D9">
          <w:rPr>
            <w:noProof/>
            <w:lang w:val="de-DE"/>
          </w:rPr>
          <w:t>1</w:t>
        </w:r>
        <w:r w:rsidR="006B2025">
          <w:fldChar w:fldCharType="end"/>
        </w:r>
      </w:sdtContent>
    </w:sdt>
  </w:p>
  <w:p w14:paraId="05ADB7D0" w14:textId="77777777" w:rsidR="006F5562" w:rsidRDefault="006F55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05990" w14:textId="77777777" w:rsidR="001B3779" w:rsidRDefault="001B3779" w:rsidP="006F5562">
      <w:pPr>
        <w:spacing w:after="0"/>
      </w:pPr>
      <w:r>
        <w:separator/>
      </w:r>
    </w:p>
  </w:footnote>
  <w:footnote w:type="continuationSeparator" w:id="0">
    <w:p w14:paraId="02468639" w14:textId="77777777" w:rsidR="001B3779" w:rsidRDefault="001B3779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3AF46B6A"/>
    <w:multiLevelType w:val="hybridMultilevel"/>
    <w:tmpl w:val="F9E20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BED5226"/>
    <w:multiLevelType w:val="hybridMultilevel"/>
    <w:tmpl w:val="6DFE4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444096">
    <w:abstractNumId w:val="2"/>
  </w:num>
  <w:num w:numId="2" w16cid:durableId="315650612">
    <w:abstractNumId w:val="10"/>
  </w:num>
  <w:num w:numId="3" w16cid:durableId="1533155297">
    <w:abstractNumId w:val="3"/>
  </w:num>
  <w:num w:numId="4" w16cid:durableId="351495296">
    <w:abstractNumId w:val="8"/>
  </w:num>
  <w:num w:numId="5" w16cid:durableId="1059086807">
    <w:abstractNumId w:val="9"/>
  </w:num>
  <w:num w:numId="6" w16cid:durableId="1711488303">
    <w:abstractNumId w:val="1"/>
  </w:num>
  <w:num w:numId="7" w16cid:durableId="1267496888">
    <w:abstractNumId w:val="5"/>
  </w:num>
  <w:num w:numId="8" w16cid:durableId="219946178">
    <w:abstractNumId w:val="0"/>
  </w:num>
  <w:num w:numId="9" w16cid:durableId="116458967">
    <w:abstractNumId w:val="6"/>
  </w:num>
  <w:num w:numId="10" w16cid:durableId="1582521611">
    <w:abstractNumId w:val="4"/>
  </w:num>
  <w:num w:numId="11" w16cid:durableId="8540031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0C"/>
    <w:rsid w:val="00000E25"/>
    <w:rsid w:val="00010333"/>
    <w:rsid w:val="0001035B"/>
    <w:rsid w:val="00011C6E"/>
    <w:rsid w:val="00012A76"/>
    <w:rsid w:val="000147C5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1CF1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D4ADC"/>
    <w:rsid w:val="000E19BC"/>
    <w:rsid w:val="000E5D04"/>
    <w:rsid w:val="000E6C74"/>
    <w:rsid w:val="000F0D02"/>
    <w:rsid w:val="000F181C"/>
    <w:rsid w:val="001033B2"/>
    <w:rsid w:val="001036D9"/>
    <w:rsid w:val="00110986"/>
    <w:rsid w:val="001112FD"/>
    <w:rsid w:val="00124B41"/>
    <w:rsid w:val="00125473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0463"/>
    <w:rsid w:val="00174E2A"/>
    <w:rsid w:val="00176177"/>
    <w:rsid w:val="0017723B"/>
    <w:rsid w:val="00180CB3"/>
    <w:rsid w:val="00183782"/>
    <w:rsid w:val="0018797C"/>
    <w:rsid w:val="00190CF5"/>
    <w:rsid w:val="001951F7"/>
    <w:rsid w:val="001971A3"/>
    <w:rsid w:val="001A0675"/>
    <w:rsid w:val="001A7714"/>
    <w:rsid w:val="001B3779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3E3E"/>
    <w:rsid w:val="001F5EC4"/>
    <w:rsid w:val="002028E7"/>
    <w:rsid w:val="00202D7C"/>
    <w:rsid w:val="00204352"/>
    <w:rsid w:val="00206110"/>
    <w:rsid w:val="00222D33"/>
    <w:rsid w:val="002331B5"/>
    <w:rsid w:val="0023491B"/>
    <w:rsid w:val="00236867"/>
    <w:rsid w:val="00237671"/>
    <w:rsid w:val="00240A3E"/>
    <w:rsid w:val="00240FE5"/>
    <w:rsid w:val="00245615"/>
    <w:rsid w:val="00245818"/>
    <w:rsid w:val="00246CC7"/>
    <w:rsid w:val="00253F3E"/>
    <w:rsid w:val="002620E0"/>
    <w:rsid w:val="002669C2"/>
    <w:rsid w:val="00270767"/>
    <w:rsid w:val="002707C7"/>
    <w:rsid w:val="00270E45"/>
    <w:rsid w:val="002811DE"/>
    <w:rsid w:val="002816D4"/>
    <w:rsid w:val="00287D6F"/>
    <w:rsid w:val="0029362A"/>
    <w:rsid w:val="00295C94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E47B5"/>
    <w:rsid w:val="002F1069"/>
    <w:rsid w:val="002F5DE7"/>
    <w:rsid w:val="0030020B"/>
    <w:rsid w:val="0030345F"/>
    <w:rsid w:val="00303723"/>
    <w:rsid w:val="00305921"/>
    <w:rsid w:val="00306711"/>
    <w:rsid w:val="00310B83"/>
    <w:rsid w:val="00341A55"/>
    <w:rsid w:val="003421E8"/>
    <w:rsid w:val="00354177"/>
    <w:rsid w:val="003542AE"/>
    <w:rsid w:val="003559A1"/>
    <w:rsid w:val="00357452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97EDE"/>
    <w:rsid w:val="003A31BC"/>
    <w:rsid w:val="003B0132"/>
    <w:rsid w:val="003B1B51"/>
    <w:rsid w:val="003B225E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C87"/>
    <w:rsid w:val="00447EBD"/>
    <w:rsid w:val="004510E6"/>
    <w:rsid w:val="00456337"/>
    <w:rsid w:val="004657EB"/>
    <w:rsid w:val="0046626E"/>
    <w:rsid w:val="00471EFC"/>
    <w:rsid w:val="00472189"/>
    <w:rsid w:val="00472608"/>
    <w:rsid w:val="00482F55"/>
    <w:rsid w:val="00487223"/>
    <w:rsid w:val="00495DA8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50BB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35D0"/>
    <w:rsid w:val="00515F85"/>
    <w:rsid w:val="005244D3"/>
    <w:rsid w:val="00526A2D"/>
    <w:rsid w:val="0053263E"/>
    <w:rsid w:val="00535C51"/>
    <w:rsid w:val="005433FE"/>
    <w:rsid w:val="00545F1E"/>
    <w:rsid w:val="005479BC"/>
    <w:rsid w:val="005547A5"/>
    <w:rsid w:val="00555402"/>
    <w:rsid w:val="00555821"/>
    <w:rsid w:val="005603A5"/>
    <w:rsid w:val="00565891"/>
    <w:rsid w:val="00566F7E"/>
    <w:rsid w:val="00571CEA"/>
    <w:rsid w:val="005744BC"/>
    <w:rsid w:val="00576740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17CEB"/>
    <w:rsid w:val="00625069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7680A"/>
    <w:rsid w:val="00681BD8"/>
    <w:rsid w:val="0068479A"/>
    <w:rsid w:val="00686DD1"/>
    <w:rsid w:val="00687285"/>
    <w:rsid w:val="00694EBF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1E7C"/>
    <w:rsid w:val="006D2456"/>
    <w:rsid w:val="006D6113"/>
    <w:rsid w:val="006D71A0"/>
    <w:rsid w:val="006D7853"/>
    <w:rsid w:val="006D7F73"/>
    <w:rsid w:val="006E0466"/>
    <w:rsid w:val="006E245F"/>
    <w:rsid w:val="006E78C6"/>
    <w:rsid w:val="006F5449"/>
    <w:rsid w:val="006F5562"/>
    <w:rsid w:val="007006A9"/>
    <w:rsid w:val="0070201E"/>
    <w:rsid w:val="00702D80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2DF"/>
    <w:rsid w:val="007F38AD"/>
    <w:rsid w:val="007F4B8D"/>
    <w:rsid w:val="007F569F"/>
    <w:rsid w:val="007F5B64"/>
    <w:rsid w:val="007F5BDF"/>
    <w:rsid w:val="008061B0"/>
    <w:rsid w:val="00807377"/>
    <w:rsid w:val="00807803"/>
    <w:rsid w:val="00807EE3"/>
    <w:rsid w:val="008110F3"/>
    <w:rsid w:val="00815ABF"/>
    <w:rsid w:val="008203E4"/>
    <w:rsid w:val="00826426"/>
    <w:rsid w:val="00833539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7785F"/>
    <w:rsid w:val="0088744D"/>
    <w:rsid w:val="00892E1B"/>
    <w:rsid w:val="00892EC7"/>
    <w:rsid w:val="00893740"/>
    <w:rsid w:val="00894B97"/>
    <w:rsid w:val="0089508B"/>
    <w:rsid w:val="00896E10"/>
    <w:rsid w:val="008976A0"/>
    <w:rsid w:val="008A1466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0B25"/>
    <w:rsid w:val="008F22D3"/>
    <w:rsid w:val="008F308A"/>
    <w:rsid w:val="008F425D"/>
    <w:rsid w:val="008F4F11"/>
    <w:rsid w:val="008F5425"/>
    <w:rsid w:val="00901C25"/>
    <w:rsid w:val="009031BD"/>
    <w:rsid w:val="009041BF"/>
    <w:rsid w:val="009059DE"/>
    <w:rsid w:val="0090721E"/>
    <w:rsid w:val="00911013"/>
    <w:rsid w:val="00917831"/>
    <w:rsid w:val="00920F4F"/>
    <w:rsid w:val="00921BDD"/>
    <w:rsid w:val="00927D23"/>
    <w:rsid w:val="00932D01"/>
    <w:rsid w:val="0093552A"/>
    <w:rsid w:val="00935CD9"/>
    <w:rsid w:val="0093720C"/>
    <w:rsid w:val="009413D5"/>
    <w:rsid w:val="00945C23"/>
    <w:rsid w:val="009528B4"/>
    <w:rsid w:val="0095534A"/>
    <w:rsid w:val="00956235"/>
    <w:rsid w:val="00967BCC"/>
    <w:rsid w:val="00971530"/>
    <w:rsid w:val="00975AB5"/>
    <w:rsid w:val="00977798"/>
    <w:rsid w:val="00982355"/>
    <w:rsid w:val="009946A0"/>
    <w:rsid w:val="009949DF"/>
    <w:rsid w:val="00994BD6"/>
    <w:rsid w:val="009A2C45"/>
    <w:rsid w:val="009B529F"/>
    <w:rsid w:val="009C2D47"/>
    <w:rsid w:val="009C6BE9"/>
    <w:rsid w:val="009D26A8"/>
    <w:rsid w:val="009D51D1"/>
    <w:rsid w:val="009D609A"/>
    <w:rsid w:val="009E68E1"/>
    <w:rsid w:val="009F35EF"/>
    <w:rsid w:val="009F7472"/>
    <w:rsid w:val="00A0122F"/>
    <w:rsid w:val="00A04D58"/>
    <w:rsid w:val="00A051A2"/>
    <w:rsid w:val="00A069A6"/>
    <w:rsid w:val="00A12018"/>
    <w:rsid w:val="00A175BB"/>
    <w:rsid w:val="00A23C1B"/>
    <w:rsid w:val="00A26833"/>
    <w:rsid w:val="00A272FA"/>
    <w:rsid w:val="00A36AA8"/>
    <w:rsid w:val="00A40859"/>
    <w:rsid w:val="00A50EB5"/>
    <w:rsid w:val="00A51B0C"/>
    <w:rsid w:val="00A55D58"/>
    <w:rsid w:val="00A5604B"/>
    <w:rsid w:val="00A61D9B"/>
    <w:rsid w:val="00A63642"/>
    <w:rsid w:val="00A66B0B"/>
    <w:rsid w:val="00A67863"/>
    <w:rsid w:val="00A74574"/>
    <w:rsid w:val="00A74877"/>
    <w:rsid w:val="00A81EE7"/>
    <w:rsid w:val="00A836C9"/>
    <w:rsid w:val="00A9450C"/>
    <w:rsid w:val="00A962FA"/>
    <w:rsid w:val="00AA62EB"/>
    <w:rsid w:val="00AA637D"/>
    <w:rsid w:val="00AB0110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D7FA9"/>
    <w:rsid w:val="00AE1187"/>
    <w:rsid w:val="00AE2CD5"/>
    <w:rsid w:val="00AE2F88"/>
    <w:rsid w:val="00AE52B4"/>
    <w:rsid w:val="00AE586E"/>
    <w:rsid w:val="00AE59A5"/>
    <w:rsid w:val="00AE6381"/>
    <w:rsid w:val="00AE7525"/>
    <w:rsid w:val="00AF17A4"/>
    <w:rsid w:val="00AF52A8"/>
    <w:rsid w:val="00B013EE"/>
    <w:rsid w:val="00B0308F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31904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A6056"/>
    <w:rsid w:val="00BB10CC"/>
    <w:rsid w:val="00BB5239"/>
    <w:rsid w:val="00BB7BC7"/>
    <w:rsid w:val="00BC7438"/>
    <w:rsid w:val="00BD0A99"/>
    <w:rsid w:val="00BD3291"/>
    <w:rsid w:val="00BD7902"/>
    <w:rsid w:val="00BE1B76"/>
    <w:rsid w:val="00BE6D63"/>
    <w:rsid w:val="00BE6EF6"/>
    <w:rsid w:val="00BF077D"/>
    <w:rsid w:val="00BF45C0"/>
    <w:rsid w:val="00BF4C41"/>
    <w:rsid w:val="00C00E9A"/>
    <w:rsid w:val="00C069AB"/>
    <w:rsid w:val="00C10255"/>
    <w:rsid w:val="00C20BA6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39F"/>
    <w:rsid w:val="00C918DB"/>
    <w:rsid w:val="00C91F79"/>
    <w:rsid w:val="00C96681"/>
    <w:rsid w:val="00C973A3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D6E63"/>
    <w:rsid w:val="00CE0958"/>
    <w:rsid w:val="00CE116E"/>
    <w:rsid w:val="00CE1F55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CF2BDA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3C43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651E9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96B19"/>
    <w:rsid w:val="00D97197"/>
    <w:rsid w:val="00DA4A8F"/>
    <w:rsid w:val="00DA5931"/>
    <w:rsid w:val="00DA5EF5"/>
    <w:rsid w:val="00DB17BD"/>
    <w:rsid w:val="00DB79E8"/>
    <w:rsid w:val="00DC2212"/>
    <w:rsid w:val="00DC2ECA"/>
    <w:rsid w:val="00DD5254"/>
    <w:rsid w:val="00DD67B0"/>
    <w:rsid w:val="00DD76B4"/>
    <w:rsid w:val="00DE0363"/>
    <w:rsid w:val="00DE0A27"/>
    <w:rsid w:val="00DE2C8F"/>
    <w:rsid w:val="00DE769D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450E"/>
    <w:rsid w:val="00E76CA3"/>
    <w:rsid w:val="00E76FBC"/>
    <w:rsid w:val="00E77B83"/>
    <w:rsid w:val="00E8245F"/>
    <w:rsid w:val="00E900D6"/>
    <w:rsid w:val="00E9221C"/>
    <w:rsid w:val="00E93CC5"/>
    <w:rsid w:val="00EA1D0B"/>
    <w:rsid w:val="00EA25D1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0F1F"/>
    <w:rsid w:val="00ED4686"/>
    <w:rsid w:val="00EE14A1"/>
    <w:rsid w:val="00EE288C"/>
    <w:rsid w:val="00EE4E4D"/>
    <w:rsid w:val="00EE5663"/>
    <w:rsid w:val="00EF01D6"/>
    <w:rsid w:val="00EF1EF0"/>
    <w:rsid w:val="00EF651A"/>
    <w:rsid w:val="00EF6A35"/>
    <w:rsid w:val="00F05A44"/>
    <w:rsid w:val="00F06784"/>
    <w:rsid w:val="00F07436"/>
    <w:rsid w:val="00F12AC1"/>
    <w:rsid w:val="00F20771"/>
    <w:rsid w:val="00F20AB1"/>
    <w:rsid w:val="00F22A4C"/>
    <w:rsid w:val="00F256B8"/>
    <w:rsid w:val="00F2756B"/>
    <w:rsid w:val="00F30102"/>
    <w:rsid w:val="00F370FA"/>
    <w:rsid w:val="00F43436"/>
    <w:rsid w:val="00F46212"/>
    <w:rsid w:val="00F475BD"/>
    <w:rsid w:val="00F47E48"/>
    <w:rsid w:val="00F51658"/>
    <w:rsid w:val="00F51B50"/>
    <w:rsid w:val="00F56638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3D0C"/>
    <w:rPr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E018D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Normal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DefaultParagraphFon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semiHidden/>
    <w:rsid w:val="00D11047"/>
    <w:rPr>
      <w:sz w:val="16"/>
    </w:rPr>
  </w:style>
  <w:style w:type="paragraph" w:styleId="CommentText">
    <w:name w:val="annotation text"/>
    <w:basedOn w:val="Normal"/>
    <w:link w:val="CommentTextChar"/>
    <w:semiHidden/>
    <w:rsid w:val="00D1104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DefaultParagraphFont"/>
    <w:rsid w:val="001C264E"/>
  </w:style>
  <w:style w:type="paragraph" w:customStyle="1" w:styleId="Agreement">
    <w:name w:val="Agreement"/>
    <w:basedOn w:val="Normal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35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Normal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character" w:customStyle="1" w:styleId="maintextChar">
    <w:name w:val="main text Char"/>
    <w:link w:val="maintext"/>
    <w:qFormat/>
    <w:locked/>
    <w:rsid w:val="00BB7BC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BB7BC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de-DE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B25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B25"/>
    <w:rPr>
      <w:rFonts w:ascii="Microsoft YaHei UI" w:eastAsia="Microsoft YaHei UI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2.xml><?xml version="1.0" encoding="utf-8"?>
<ds:datastoreItem xmlns:ds="http://schemas.openxmlformats.org/officeDocument/2006/customXml" ds:itemID="{088B4DEB-EC56-4498-B4AF-17839FD386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CR3397</cp:lastModifiedBy>
  <cp:revision>8</cp:revision>
  <dcterms:created xsi:type="dcterms:W3CDTF">2024-11-21T22:32:00Z</dcterms:created>
  <dcterms:modified xsi:type="dcterms:W3CDTF">2025-01-13T10:03:00Z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2024-11-21T23:07:32Z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7ed0aaae-5ba2-4b4a-a632-d9898af77981</vt:lpwstr>
  </property>
  <property fmtid="{D5CDD505-2E9C-101B-9397-08002B2CF9AE}" pid="17" name="MSIP_Label_17da11e7-ad83-4459-98c6-12a88e2eac78_ContentBits">
    <vt:lpwstr>0</vt:lpwstr>
  </property>
</Properties>
</file>