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C6CCD" w14:textId="01851AF8" w:rsidR="005E1F4B" w:rsidRPr="005F255A" w:rsidRDefault="005E1F4B" w:rsidP="009026AE">
      <w:pPr>
        <w:pStyle w:val="3GPPHeader"/>
        <w:snapToGrid w:val="0"/>
        <w:rPr>
          <w:rFonts w:cs="Arial"/>
          <w:sz w:val="22"/>
          <w:szCs w:val="22"/>
          <w:lang w:val="en-US" w:eastAsia="zh-TW"/>
        </w:rPr>
      </w:pPr>
      <w:r w:rsidRPr="005F255A">
        <w:rPr>
          <w:rFonts w:cs="Arial"/>
          <w:sz w:val="22"/>
          <w:szCs w:val="22"/>
        </w:rPr>
        <w:t>3GPP TSG</w:t>
      </w:r>
      <w:r w:rsidR="00D07766" w:rsidRPr="005F255A">
        <w:rPr>
          <w:rFonts w:cs="Arial"/>
          <w:sz w:val="22"/>
          <w:szCs w:val="22"/>
        </w:rPr>
        <w:t xml:space="preserve"> </w:t>
      </w:r>
      <w:r w:rsidRPr="005F255A">
        <w:rPr>
          <w:rFonts w:cs="Arial"/>
          <w:sz w:val="22"/>
          <w:szCs w:val="22"/>
        </w:rPr>
        <w:t>RAN WG</w:t>
      </w:r>
      <w:r w:rsidR="00C218FC" w:rsidRPr="005F255A">
        <w:rPr>
          <w:rFonts w:cs="Arial"/>
          <w:sz w:val="22"/>
          <w:szCs w:val="22"/>
        </w:rPr>
        <w:t>1</w:t>
      </w:r>
      <w:r w:rsidR="001E592D" w:rsidRPr="005F255A">
        <w:rPr>
          <w:rFonts w:cs="Arial"/>
          <w:sz w:val="22"/>
          <w:szCs w:val="22"/>
        </w:rPr>
        <w:t xml:space="preserve"> </w:t>
      </w:r>
      <w:r w:rsidRPr="005F255A">
        <w:rPr>
          <w:rFonts w:cs="Arial"/>
          <w:sz w:val="22"/>
          <w:szCs w:val="22"/>
        </w:rPr>
        <w:t>#</w:t>
      </w:r>
      <w:r w:rsidR="006E6FFF" w:rsidRPr="005F255A">
        <w:rPr>
          <w:rFonts w:eastAsia="Noto Sans TC" w:cs="Arial"/>
          <w:sz w:val="22"/>
          <w:szCs w:val="22"/>
          <w:lang w:val="en-US"/>
        </w:rPr>
        <w:t>1</w:t>
      </w:r>
      <w:r w:rsidR="000652F3" w:rsidRPr="005F255A">
        <w:rPr>
          <w:rFonts w:eastAsia="Noto Sans TC" w:cs="Arial"/>
          <w:sz w:val="22"/>
          <w:szCs w:val="22"/>
          <w:lang w:val="en-US"/>
        </w:rPr>
        <w:t>1</w:t>
      </w:r>
      <w:r w:rsidR="00547469" w:rsidRPr="005F255A">
        <w:rPr>
          <w:rFonts w:eastAsia="Noto Sans TC" w:cs="Arial"/>
          <w:sz w:val="22"/>
          <w:szCs w:val="22"/>
          <w:lang w:val="en-US"/>
        </w:rPr>
        <w:t>8</w:t>
      </w:r>
      <w:r w:rsidR="00AB5ABF" w:rsidRPr="005F255A">
        <w:rPr>
          <w:rFonts w:eastAsia="Noto Sans TC" w:cs="Arial"/>
          <w:sz w:val="22"/>
          <w:szCs w:val="22"/>
          <w:lang w:val="en-US"/>
        </w:rPr>
        <w:t>bis</w:t>
      </w:r>
      <w:r w:rsidRPr="005F255A">
        <w:rPr>
          <w:rFonts w:cs="Arial"/>
          <w:sz w:val="22"/>
          <w:szCs w:val="22"/>
        </w:rPr>
        <w:t xml:space="preserve">                                </w:t>
      </w:r>
      <w:r w:rsidRPr="005F255A">
        <w:rPr>
          <w:rFonts w:cs="Arial"/>
          <w:sz w:val="22"/>
          <w:szCs w:val="22"/>
        </w:rPr>
        <w:tab/>
      </w:r>
      <w:r w:rsidR="00316E86" w:rsidRPr="005F255A">
        <w:rPr>
          <w:rFonts w:cs="Arial"/>
          <w:sz w:val="22"/>
          <w:szCs w:val="22"/>
        </w:rPr>
        <w:t>R1-240</w:t>
      </w:r>
      <w:r w:rsidR="005F255A" w:rsidRPr="005F255A">
        <w:rPr>
          <w:rFonts w:cs="Arial"/>
          <w:sz w:val="22"/>
          <w:szCs w:val="22"/>
        </w:rPr>
        <w:t>9009</w:t>
      </w:r>
    </w:p>
    <w:p w14:paraId="6786BDAD" w14:textId="66CA3BCD" w:rsidR="005E1F4B" w:rsidRPr="00A45103" w:rsidRDefault="005A3BA0" w:rsidP="009026AE">
      <w:pPr>
        <w:pStyle w:val="3GPPHeader"/>
        <w:snapToGrid w:val="0"/>
        <w:rPr>
          <w:sz w:val="22"/>
          <w:szCs w:val="22"/>
        </w:rPr>
      </w:pPr>
      <w:r>
        <w:rPr>
          <w:sz w:val="22"/>
          <w:szCs w:val="22"/>
        </w:rPr>
        <w:t>Hefei</w:t>
      </w:r>
      <w:r w:rsidR="00A54AFE">
        <w:rPr>
          <w:sz w:val="22"/>
          <w:szCs w:val="22"/>
        </w:rPr>
        <w:t xml:space="preserve">, </w:t>
      </w:r>
      <w:r>
        <w:rPr>
          <w:sz w:val="22"/>
          <w:szCs w:val="22"/>
        </w:rPr>
        <w:t>China</w:t>
      </w:r>
      <w:r w:rsidR="005003A7">
        <w:rPr>
          <w:sz w:val="22"/>
          <w:szCs w:val="22"/>
        </w:rPr>
        <w:t xml:space="preserve">, </w:t>
      </w:r>
      <w:r>
        <w:rPr>
          <w:sz w:val="22"/>
          <w:szCs w:val="22"/>
        </w:rPr>
        <w:t>October 14</w:t>
      </w:r>
      <w:r>
        <w:rPr>
          <w:sz w:val="22"/>
          <w:szCs w:val="22"/>
          <w:vertAlign w:val="superscript"/>
        </w:rPr>
        <w:t xml:space="preserve">th </w:t>
      </w:r>
      <w:r w:rsidR="00D07766" w:rsidRPr="00A45103">
        <w:rPr>
          <w:sz w:val="22"/>
          <w:szCs w:val="22"/>
        </w:rPr>
        <w:t>–</w:t>
      </w:r>
      <w:r w:rsidR="00D07766">
        <w:rPr>
          <w:sz w:val="22"/>
          <w:szCs w:val="22"/>
        </w:rPr>
        <w:t xml:space="preserve"> </w:t>
      </w:r>
      <w:r>
        <w:rPr>
          <w:sz w:val="22"/>
          <w:szCs w:val="22"/>
        </w:rPr>
        <w:t>18</w:t>
      </w:r>
      <w:r>
        <w:rPr>
          <w:sz w:val="22"/>
          <w:szCs w:val="22"/>
          <w:vertAlign w:val="superscript"/>
        </w:rPr>
        <w:t>th</w:t>
      </w:r>
      <w:r w:rsidR="00D07766">
        <w:rPr>
          <w:sz w:val="22"/>
          <w:szCs w:val="22"/>
        </w:rPr>
        <w:t>, 20</w:t>
      </w:r>
      <w:r w:rsidR="00846609">
        <w:rPr>
          <w:sz w:val="22"/>
          <w:szCs w:val="22"/>
        </w:rPr>
        <w:t>2</w:t>
      </w:r>
      <w:r w:rsidR="00547469">
        <w:rPr>
          <w:sz w:val="22"/>
          <w:szCs w:val="22"/>
        </w:rPr>
        <w:t>4</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7348ABF8"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w:t>
      </w:r>
      <w:r w:rsidR="00547469">
        <w:rPr>
          <w:sz w:val="22"/>
          <w:szCs w:val="22"/>
        </w:rPr>
        <w:t>5.1</w:t>
      </w:r>
    </w:p>
    <w:p w14:paraId="3025D7C8" w14:textId="5C4CFCE2" w:rsidR="00AB5CBD" w:rsidRPr="001C2D3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sidR="00547469">
        <w:rPr>
          <w:sz w:val="22"/>
          <w:szCs w:val="22"/>
        </w:rPr>
        <w:t>Sharp</w:t>
      </w:r>
    </w:p>
    <w:p w14:paraId="36D3ECAC" w14:textId="3F6B367E" w:rsidR="00AB5CBD" w:rsidRPr="009730BA"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bookmarkStart w:id="0" w:name="OLE_LINK297"/>
      <w:bookmarkStart w:id="1" w:name="OLE_LINK298"/>
      <w:r w:rsidR="002A02AD" w:rsidRPr="002A02AD">
        <w:rPr>
          <w:sz w:val="22"/>
          <w:szCs w:val="22"/>
        </w:rPr>
        <w:t>Discussion on details of on-demand SSB operation on SCell</w:t>
      </w:r>
      <w:bookmarkEnd w:id="0"/>
      <w:bookmarkEnd w:id="1"/>
    </w:p>
    <w:p w14:paraId="765DBB56" w14:textId="7B2B543A" w:rsidR="005E1F4B" w:rsidRPr="001B0B56" w:rsidRDefault="00AB5CBD" w:rsidP="00AB5CBD">
      <w:pPr>
        <w:pStyle w:val="3GPPHeader"/>
        <w:snapToGrid w:val="0"/>
        <w:rPr>
          <w:sz w:val="22"/>
          <w:szCs w:val="22"/>
          <w:lang w:val="en-US" w:eastAsia="zh-TW"/>
        </w:rPr>
      </w:pPr>
      <w:r w:rsidRPr="00A45103">
        <w:rPr>
          <w:sz w:val="22"/>
          <w:szCs w:val="22"/>
        </w:rPr>
        <w:t>Document for:</w:t>
      </w:r>
      <w:r w:rsidRPr="00A45103">
        <w:rPr>
          <w:sz w:val="22"/>
          <w:szCs w:val="22"/>
        </w:rPr>
        <w:tab/>
        <w:t>Discussion</w:t>
      </w:r>
    </w:p>
    <w:p w14:paraId="491C27BF" w14:textId="25C7C380" w:rsidR="00EC2855" w:rsidRDefault="000C5A1B" w:rsidP="00EC2855">
      <w:pPr>
        <w:pStyle w:val="1"/>
      </w:pPr>
      <w:r>
        <w:t>Introduction</w:t>
      </w:r>
    </w:p>
    <w:p w14:paraId="7BA3CE1A" w14:textId="109F0111" w:rsidR="00652A4E" w:rsidRPr="00652A4E" w:rsidRDefault="008A4EC2" w:rsidP="00652A4E">
      <w:r>
        <w:rPr>
          <w:rFonts w:hint="eastAsia"/>
        </w:rPr>
        <w:t>T</w:t>
      </w:r>
      <w:r>
        <w:t>he Rel-1</w:t>
      </w:r>
      <w:r w:rsidR="00535836">
        <w:t>9</w:t>
      </w:r>
      <w:r>
        <w:t xml:space="preserve"> WID on </w:t>
      </w:r>
      <w:r w:rsidR="00535836">
        <w:t>enhancements to NES</w:t>
      </w:r>
      <w:r w:rsidR="009C3F9A">
        <w:t xml:space="preserve"> for NR</w:t>
      </w:r>
      <w:r>
        <w:t xml:space="preserve"> </w:t>
      </w:r>
      <w:r w:rsidR="00B14742">
        <w:t xml:space="preserve">was </w:t>
      </w:r>
      <w:r>
        <w:t xml:space="preserve">approved in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25065BB4" w14:textId="77777777" w:rsidR="008C0159" w:rsidRPr="008C0159" w:rsidRDefault="008C0159" w:rsidP="008C0159">
            <w:pPr>
              <w:numPr>
                <w:ilvl w:val="0"/>
                <w:numId w:val="9"/>
              </w:numPr>
              <w:snapToGrid w:val="0"/>
              <w:spacing w:beforeLines="50" w:before="120" w:after="0"/>
              <w:rPr>
                <w:bCs/>
              </w:rPr>
            </w:pPr>
            <w:r w:rsidRPr="008C0159">
              <w:rPr>
                <w:bCs/>
              </w:rPr>
              <w:t xml:space="preserve">Specify procedures and </w:t>
            </w:r>
            <w:proofErr w:type="spellStart"/>
            <w:r w:rsidRPr="008C0159">
              <w:rPr>
                <w:bCs/>
              </w:rPr>
              <w:t>signaling</w:t>
            </w:r>
            <w:proofErr w:type="spellEnd"/>
            <w:r w:rsidRPr="008C0159">
              <w:rPr>
                <w:bCs/>
              </w:rPr>
              <w:t xml:space="preserve"> method(s) to support on-demand SSB SCell operation for UEs in connected mode configured with CA, for both intra-/inter-band CA. [RAN1/2/3/4]</w:t>
            </w:r>
          </w:p>
          <w:p w14:paraId="7FF8CD19" w14:textId="77777777" w:rsidR="008C0159" w:rsidRPr="008C0159" w:rsidRDefault="008C0159" w:rsidP="006D6BDD">
            <w:pPr>
              <w:numPr>
                <w:ilvl w:val="1"/>
                <w:numId w:val="33"/>
              </w:numPr>
              <w:snapToGrid w:val="0"/>
              <w:spacing w:beforeLines="50" w:before="120" w:after="0"/>
              <w:rPr>
                <w:bCs/>
                <w:lang w:val="en-US"/>
              </w:rPr>
            </w:pPr>
            <w:r w:rsidRPr="008C0159">
              <w:rPr>
                <w:bCs/>
                <w:lang w:val="en-US"/>
              </w:rPr>
              <w:t xml:space="preserve">Specify triggering method(s) (select from UE uplink wake-up-signal using an existing signal/channel, cell on/off indication via backhaul, </w:t>
            </w:r>
            <w:proofErr w:type="spellStart"/>
            <w:r w:rsidRPr="008C0159">
              <w:rPr>
                <w:bCs/>
                <w:lang w:val="en-US"/>
              </w:rPr>
              <w:t>Scell</w:t>
            </w:r>
            <w:proofErr w:type="spellEnd"/>
            <w:r w:rsidRPr="008C0159">
              <w:rPr>
                <w:bCs/>
                <w:lang w:val="en-US"/>
              </w:rPr>
              <w:t xml:space="preserve"> activation/deactivation signaling)</w:t>
            </w:r>
          </w:p>
          <w:p w14:paraId="06E12794" w14:textId="77777777" w:rsidR="008C0159" w:rsidRPr="008C0159" w:rsidRDefault="008C0159" w:rsidP="006D6BDD">
            <w:pPr>
              <w:numPr>
                <w:ilvl w:val="1"/>
                <w:numId w:val="33"/>
              </w:numPr>
              <w:snapToGrid w:val="0"/>
              <w:spacing w:beforeLines="50" w:before="120" w:after="0"/>
              <w:rPr>
                <w:bCs/>
                <w:lang w:val="en-US"/>
              </w:rPr>
            </w:pPr>
            <w:r w:rsidRPr="008C0159">
              <w:rPr>
                <w:bCs/>
                <w:lang w:val="en-US"/>
              </w:rPr>
              <w:t>Note1: On-demand SSB transmission can be used by UE for</w:t>
            </w:r>
            <w:r w:rsidRPr="008C0159">
              <w:rPr>
                <w:bCs/>
              </w:rPr>
              <w:t xml:space="preserve"> </w:t>
            </w:r>
            <w:r w:rsidRPr="00316E86">
              <w:t>at least SCell time/frequency synchronization</w:t>
            </w:r>
            <w:r w:rsidRPr="002035A9">
              <w:t xml:space="preserve">, L1/L3 measurements and </w:t>
            </w:r>
            <w:r w:rsidRPr="00316E86">
              <w:t>SCell activation</w:t>
            </w:r>
            <w:r w:rsidRPr="008C0159">
              <w:rPr>
                <w:bCs/>
              </w:rPr>
              <w:t>, and is supported for FR1 and FR2 in non-shared spectrum.</w:t>
            </w:r>
          </w:p>
          <w:p w14:paraId="4ADEB567" w14:textId="77777777" w:rsidR="0037382F" w:rsidRDefault="0037382F" w:rsidP="000C5A1B"/>
        </w:tc>
      </w:tr>
    </w:tbl>
    <w:p w14:paraId="552E1EE2" w14:textId="578A7011" w:rsidR="000C5A1B" w:rsidRDefault="000C5A1B" w:rsidP="000C5A1B"/>
    <w:p w14:paraId="74FA23F3" w14:textId="63C0A180" w:rsidR="004F7408" w:rsidRPr="00737CAB" w:rsidRDefault="004F7408" w:rsidP="000C5A1B">
      <w:pPr>
        <w:rPr>
          <w:lang w:val="en-US" w:eastAsia="zh-TW"/>
        </w:rPr>
      </w:pPr>
      <w:r>
        <w:rPr>
          <w:rFonts w:hint="eastAsia"/>
        </w:rPr>
        <w:t>I</w:t>
      </w:r>
      <w:r>
        <w:t xml:space="preserve">n this contribution, </w:t>
      </w:r>
      <w:r w:rsidR="00737AEC">
        <w:t xml:space="preserve">we will provide our views on </w:t>
      </w:r>
      <w:r w:rsidR="00743BEE">
        <w:t xml:space="preserve">detailed design of </w:t>
      </w:r>
      <w:r w:rsidR="00766FBF">
        <w:t xml:space="preserve">on-demand SSB </w:t>
      </w:r>
      <w:r w:rsidR="000825F2">
        <w:t xml:space="preserve">(OD-SSB) </w:t>
      </w:r>
      <w:r w:rsidR="00766FBF">
        <w:t>operation for SCell.</w:t>
      </w:r>
    </w:p>
    <w:p w14:paraId="69D71989" w14:textId="3D9329F4" w:rsidR="000C5A1B" w:rsidRDefault="000C5A1B" w:rsidP="000C5A1B">
      <w:pPr>
        <w:pStyle w:val="1"/>
      </w:pPr>
      <w:r>
        <w:rPr>
          <w:rFonts w:hint="eastAsia"/>
        </w:rPr>
        <w:t>D</w:t>
      </w:r>
      <w:r>
        <w:t>iscussions</w:t>
      </w:r>
    </w:p>
    <w:p w14:paraId="352E5DBF" w14:textId="102621B7" w:rsidR="006102BE" w:rsidRDefault="009C2811" w:rsidP="00457CA2">
      <w:pPr>
        <w:pStyle w:val="2"/>
        <w:rPr>
          <w:lang w:val="en-US" w:eastAsia="zh-TW"/>
        </w:rPr>
      </w:pPr>
      <w:r>
        <w:rPr>
          <w:lang w:val="en-US" w:eastAsia="zh-TW"/>
        </w:rPr>
        <w:t xml:space="preserve">Whether to support </w:t>
      </w:r>
      <w:r w:rsidR="00475EDF">
        <w:rPr>
          <w:lang w:val="en-US" w:eastAsia="zh-TW"/>
        </w:rPr>
        <w:t>Scenario 3B</w:t>
      </w:r>
    </w:p>
    <w:p w14:paraId="32E22006" w14:textId="682F807E" w:rsidR="005214FD" w:rsidRDefault="005214FD" w:rsidP="000825F2">
      <w:pPr>
        <w:rPr>
          <w:lang w:val="en-US" w:eastAsia="zh-TW"/>
        </w:rPr>
      </w:pPr>
      <w:r>
        <w:rPr>
          <w:lang w:val="en-US" w:eastAsia="zh-TW"/>
        </w:rPr>
        <w:t>In RAN1#116bi</w:t>
      </w:r>
      <w:r w:rsidR="00021BD9">
        <w:rPr>
          <w:lang w:val="en-US" w:eastAsia="zh-TW"/>
        </w:rPr>
        <w:t xml:space="preserve">s </w:t>
      </w:r>
      <w:r w:rsidR="00021BD9">
        <w:rPr>
          <w:lang w:val="en-US" w:eastAsia="zh-TW"/>
        </w:rPr>
        <w:fldChar w:fldCharType="begin"/>
      </w:r>
      <w:r w:rsidR="00021BD9">
        <w:rPr>
          <w:lang w:val="en-US" w:eastAsia="zh-TW"/>
        </w:rPr>
        <w:instrText xml:space="preserve"> REF _Ref173748381 \r \h </w:instrText>
      </w:r>
      <w:r w:rsidR="00021BD9">
        <w:rPr>
          <w:lang w:val="en-US" w:eastAsia="zh-TW"/>
        </w:rPr>
      </w:r>
      <w:r w:rsidR="00021BD9">
        <w:rPr>
          <w:lang w:val="en-US" w:eastAsia="zh-TW"/>
        </w:rPr>
        <w:fldChar w:fldCharType="separate"/>
      </w:r>
      <w:r w:rsidR="00021BD9">
        <w:rPr>
          <w:lang w:val="en-US" w:eastAsia="zh-TW"/>
        </w:rPr>
        <w:t>[2]</w:t>
      </w:r>
      <w:r w:rsidR="00021BD9">
        <w:rPr>
          <w:lang w:val="en-US" w:eastAsia="zh-TW"/>
        </w:rPr>
        <w:fldChar w:fldCharType="end"/>
      </w:r>
      <w:r>
        <w:rPr>
          <w:lang w:val="en-US" w:eastAsia="zh-TW"/>
        </w:rPr>
        <w:t xml:space="preserve">, the following agreement </w:t>
      </w:r>
      <w:r w:rsidR="00D60E75">
        <w:rPr>
          <w:lang w:val="en-US" w:eastAsia="zh-TW"/>
        </w:rPr>
        <w:t xml:space="preserve">was </w:t>
      </w:r>
      <w:r>
        <w:rPr>
          <w:lang w:val="en-US" w:eastAsia="zh-TW"/>
        </w:rPr>
        <w:t>reached</w:t>
      </w:r>
      <w:r w:rsidR="00804037">
        <w:rPr>
          <w:lang w:val="en-US" w:eastAsia="zh-TW"/>
        </w:rPr>
        <w:t>:</w:t>
      </w:r>
    </w:p>
    <w:tbl>
      <w:tblPr>
        <w:tblStyle w:val="a9"/>
        <w:tblpPr w:leftFromText="142" w:rightFromText="142" w:vertAnchor="text" w:horzAnchor="margin" w:tblpY="55"/>
        <w:tblW w:w="0" w:type="auto"/>
        <w:tblLook w:val="04A0" w:firstRow="1" w:lastRow="0" w:firstColumn="1" w:lastColumn="0" w:noHBand="0" w:noVBand="1"/>
      </w:tblPr>
      <w:tblGrid>
        <w:gridCol w:w="9350"/>
      </w:tblGrid>
      <w:tr w:rsidR="00674D97" w14:paraId="4352A24B" w14:textId="77777777" w:rsidTr="00674D97">
        <w:tc>
          <w:tcPr>
            <w:tcW w:w="9350" w:type="dxa"/>
          </w:tcPr>
          <w:p w14:paraId="1D4C11DE" w14:textId="77777777" w:rsidR="00674D97" w:rsidRDefault="00674D97" w:rsidP="00674D97">
            <w:pPr>
              <w:rPr>
                <w:rFonts w:cs="Arial"/>
                <w:lang w:eastAsia="zh-TW"/>
              </w:rPr>
            </w:pPr>
            <w:r w:rsidRPr="005214FD">
              <w:rPr>
                <w:rFonts w:cs="Arial"/>
                <w:highlight w:val="green"/>
                <w:lang w:eastAsia="zh-TW"/>
              </w:rPr>
              <w:t>Agreement</w:t>
            </w:r>
          </w:p>
          <w:p w14:paraId="44A13617" w14:textId="21E820EE" w:rsidR="00462361" w:rsidRDefault="00462361" w:rsidP="00462361">
            <w:pPr>
              <w:pStyle w:val="a7"/>
              <w:numPr>
                <w:ilvl w:val="0"/>
                <w:numId w:val="34"/>
              </w:numPr>
              <w:tabs>
                <w:tab w:val="left" w:pos="-420"/>
              </w:tabs>
              <w:snapToGrid/>
              <w:spacing w:afterLines="50" w:line="259" w:lineRule="auto"/>
              <w:ind w:left="300" w:hanging="357"/>
              <w:contextualSpacing/>
              <w:rPr>
                <w:sz w:val="21"/>
                <w:szCs w:val="21"/>
                <w:lang w:eastAsia="ko-KR"/>
              </w:rPr>
            </w:pPr>
            <w:r>
              <w:rPr>
                <w:sz w:val="21"/>
                <w:szCs w:val="21"/>
                <w:lang w:eastAsia="ko-KR"/>
              </w:rPr>
              <w:t>For the identified scenarios and cases (as per RAN1#116 agreement), on-demand SSB can be triggered by gNB at least for the following scenarios/cases:</w:t>
            </w:r>
          </w:p>
          <w:p w14:paraId="77A4F056"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rPr>
              <w:t>Scenario #2</w:t>
            </w:r>
            <w:r>
              <w:rPr>
                <w:sz w:val="21"/>
                <w:szCs w:val="21"/>
                <w:lang w:eastAsia="ko-KR"/>
              </w:rPr>
              <w:t xml:space="preserve"> and Case #1</w:t>
            </w:r>
          </w:p>
          <w:p w14:paraId="0DA5073C"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Scenario #2 and Case #2</w:t>
            </w:r>
          </w:p>
          <w:p w14:paraId="0F13432B"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rPr>
              <w:t>Scenario #</w:t>
            </w:r>
            <w:r>
              <w:rPr>
                <w:sz w:val="21"/>
                <w:szCs w:val="21"/>
                <w:lang w:eastAsia="ko-KR"/>
              </w:rPr>
              <w:t>2A and Case #1</w:t>
            </w:r>
          </w:p>
          <w:p w14:paraId="71048F33"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Scenario #2A and Case #2</w:t>
            </w:r>
          </w:p>
          <w:p w14:paraId="56F69BC6"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 xml:space="preserve">FFS: </w:t>
            </w:r>
            <w:r>
              <w:rPr>
                <w:rFonts w:eastAsia="Malgun Gothic"/>
                <w:sz w:val="21"/>
                <w:szCs w:val="21"/>
                <w:lang w:eastAsia="ko-KR"/>
              </w:rPr>
              <w:t>Scenario #3A and Case #1</w:t>
            </w:r>
          </w:p>
          <w:p w14:paraId="4DC2EBB2"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 xml:space="preserve">FFS: </w:t>
            </w:r>
            <w:r>
              <w:rPr>
                <w:sz w:val="21"/>
                <w:szCs w:val="21"/>
              </w:rPr>
              <w:t>Scenario #3</w:t>
            </w:r>
            <w:r>
              <w:rPr>
                <w:sz w:val="21"/>
                <w:szCs w:val="21"/>
                <w:lang w:eastAsia="ko-KR"/>
              </w:rPr>
              <w:t>A and Case #2</w:t>
            </w:r>
          </w:p>
          <w:p w14:paraId="49D8F3AA"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FFS: Scenario #3B and Case #1</w:t>
            </w:r>
          </w:p>
          <w:p w14:paraId="23089F18"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FFS: Scenario #3B and Case #2</w:t>
            </w:r>
          </w:p>
          <w:p w14:paraId="1CCC297F"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rFonts w:eastAsia="Malgun Gothic"/>
                <w:sz w:val="21"/>
                <w:szCs w:val="21"/>
                <w:lang w:eastAsia="ko-KR"/>
              </w:rPr>
              <w:t>For Case #1, once on-demand SSB is triggered, its transmission is in a periodic manner.</w:t>
            </w:r>
          </w:p>
          <w:p w14:paraId="5F60B571"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Note: This does not imply periodic on-demand SSB is transmitted indefinitely after triggered.</w:t>
            </w:r>
          </w:p>
          <w:p w14:paraId="1C1D94C2"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rFonts w:eastAsia="Malgun Gothic"/>
                <w:sz w:val="21"/>
                <w:szCs w:val="21"/>
                <w:lang w:eastAsia="ko-KR"/>
              </w:rPr>
              <w:t>Notes:</w:t>
            </w:r>
          </w:p>
          <w:p w14:paraId="35E08EC0"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Scenario #2A refers to</w:t>
            </w:r>
          </w:p>
          <w:p w14:paraId="02D11F0A" w14:textId="77777777" w:rsidR="00462361" w:rsidRDefault="00462361" w:rsidP="00462361">
            <w:pPr>
              <w:pStyle w:val="a7"/>
              <w:numPr>
                <w:ilvl w:val="2"/>
                <w:numId w:val="34"/>
              </w:numPr>
              <w:tabs>
                <w:tab w:val="left" w:pos="-420"/>
              </w:tabs>
              <w:snapToGrid/>
              <w:spacing w:afterLines="50" w:line="259" w:lineRule="auto"/>
              <w:ind w:left="1740"/>
              <w:contextualSpacing/>
              <w:rPr>
                <w:rFonts w:eastAsia="Malgun Gothic"/>
                <w:sz w:val="21"/>
                <w:szCs w:val="21"/>
              </w:rPr>
            </w:pPr>
            <w:r>
              <w:rPr>
                <w:rFonts w:eastAsia="Malgun Gothic"/>
                <w:sz w:val="21"/>
                <w:szCs w:val="21"/>
                <w:lang w:eastAsia="ko-KR"/>
              </w:rPr>
              <w:lastRenderedPageBreak/>
              <w:t xml:space="preserve">“When </w:t>
            </w:r>
            <w:r>
              <w:rPr>
                <w:sz w:val="21"/>
                <w:szCs w:val="21"/>
              </w:rPr>
              <w:t>UE receives SCell activation command (e.g., as defined in TS 38.321)</w:t>
            </w:r>
            <w:r>
              <w:rPr>
                <w:sz w:val="21"/>
                <w:szCs w:val="21"/>
                <w:lang w:eastAsia="ko-KR"/>
              </w:rPr>
              <w:t>”</w:t>
            </w:r>
          </w:p>
          <w:p w14:paraId="2BA07A75"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Scenario #3A refers to</w:t>
            </w:r>
          </w:p>
          <w:p w14:paraId="0A5621C2" w14:textId="78F0E0BE" w:rsidR="00674D97" w:rsidRPr="008A28D7" w:rsidRDefault="00462361" w:rsidP="008A28D7">
            <w:pPr>
              <w:pStyle w:val="a7"/>
              <w:numPr>
                <w:ilvl w:val="2"/>
                <w:numId w:val="34"/>
              </w:numPr>
              <w:tabs>
                <w:tab w:val="left" w:pos="-420"/>
              </w:tabs>
              <w:snapToGrid/>
              <w:spacing w:afterLines="50" w:line="259" w:lineRule="auto"/>
              <w:ind w:left="1740"/>
              <w:contextualSpacing/>
              <w:rPr>
                <w:rFonts w:eastAsia="Malgun Gothic"/>
                <w:sz w:val="21"/>
                <w:szCs w:val="21"/>
              </w:rPr>
            </w:pPr>
            <w:r>
              <w:rPr>
                <w:rFonts w:eastAsia="Malgun Gothic"/>
                <w:sz w:val="21"/>
                <w:szCs w:val="21"/>
                <w:lang w:eastAsia="ko-KR"/>
              </w:rPr>
              <w:t>“A</w:t>
            </w:r>
            <w:r>
              <w:rPr>
                <w:sz w:val="21"/>
                <w:szCs w:val="21"/>
              </w:rPr>
              <w:t>fter UE receives SCell activation command (e.g., as defined in TS 38.321)</w:t>
            </w:r>
            <w:r>
              <w:rPr>
                <w:sz w:val="21"/>
                <w:szCs w:val="21"/>
                <w:lang w:eastAsia="ko-KR"/>
              </w:rPr>
              <w:t xml:space="preserve"> until SCell activation is completed”</w:t>
            </w:r>
          </w:p>
          <w:p w14:paraId="2559B41E" w14:textId="4ED529BE" w:rsidR="00674D97" w:rsidRPr="00106849" w:rsidRDefault="00674D97" w:rsidP="008A28D7">
            <w:pPr>
              <w:numPr>
                <w:ilvl w:val="1"/>
                <w:numId w:val="34"/>
              </w:numPr>
              <w:rPr>
                <w:lang w:eastAsia="zh-TW"/>
              </w:rPr>
            </w:pPr>
            <w:r w:rsidRPr="00106849">
              <w:rPr>
                <w:lang w:eastAsia="zh-TW"/>
              </w:rPr>
              <w:t>Scenario #3B refers to</w:t>
            </w:r>
            <w:r>
              <w:rPr>
                <w:lang w:eastAsia="zh-TW"/>
              </w:rPr>
              <w:t>:</w:t>
            </w:r>
          </w:p>
          <w:p w14:paraId="7D5FB5EA" w14:textId="77777777" w:rsidR="00674D97" w:rsidRPr="00106849" w:rsidRDefault="00674D97" w:rsidP="008A28D7">
            <w:pPr>
              <w:numPr>
                <w:ilvl w:val="2"/>
                <w:numId w:val="34"/>
              </w:numPr>
              <w:rPr>
                <w:lang w:eastAsia="zh-TW"/>
              </w:rPr>
            </w:pPr>
            <w:r w:rsidRPr="00106849">
              <w:rPr>
                <w:lang w:eastAsia="zh-TW"/>
              </w:rPr>
              <w:t>“When SCell activation is completed and SCell is activated” or</w:t>
            </w:r>
          </w:p>
          <w:p w14:paraId="5BD2DC19" w14:textId="77777777" w:rsidR="00674D97" w:rsidRPr="00674D97" w:rsidRDefault="00674D97" w:rsidP="008A28D7">
            <w:pPr>
              <w:numPr>
                <w:ilvl w:val="2"/>
                <w:numId w:val="34"/>
              </w:numPr>
              <w:rPr>
                <w:lang w:eastAsia="zh-TW"/>
              </w:rPr>
            </w:pPr>
            <w:r w:rsidRPr="00106849">
              <w:rPr>
                <w:lang w:eastAsia="zh-TW"/>
              </w:rPr>
              <w:t>“After SCell activation is completed and SCell is activated”</w:t>
            </w:r>
          </w:p>
        </w:tc>
      </w:tr>
    </w:tbl>
    <w:p w14:paraId="3FE1A729" w14:textId="77777777" w:rsidR="00674D97" w:rsidRDefault="00674D97" w:rsidP="000825F2">
      <w:pPr>
        <w:rPr>
          <w:lang w:val="en-US" w:eastAsia="zh-TW"/>
        </w:rPr>
      </w:pPr>
    </w:p>
    <w:p w14:paraId="008EE956" w14:textId="776510D2" w:rsidR="00B20CFA" w:rsidRDefault="00A216A3" w:rsidP="00D60E75">
      <w:pPr>
        <w:rPr>
          <w:lang w:val="en-US" w:eastAsia="zh-TW"/>
        </w:rPr>
      </w:pPr>
      <w:r>
        <w:rPr>
          <w:lang w:val="en-US" w:eastAsia="zh-TW"/>
        </w:rPr>
        <w:t xml:space="preserve">Compared to other scenarios, </w:t>
      </w:r>
      <w:r w:rsidR="00AD61D1">
        <w:rPr>
          <w:lang w:val="en-US" w:eastAsia="zh-TW"/>
        </w:rPr>
        <w:t xml:space="preserve">an SCell can be operated in </w:t>
      </w:r>
      <w:r w:rsidR="00A313A4">
        <w:rPr>
          <w:lang w:val="en-US" w:eastAsia="zh-TW"/>
        </w:rPr>
        <w:t>S</w:t>
      </w:r>
      <w:r w:rsidR="00AD61D1">
        <w:rPr>
          <w:lang w:val="en-US" w:eastAsia="zh-TW"/>
        </w:rPr>
        <w:t xml:space="preserve">cenario 3B for a long time. </w:t>
      </w:r>
      <w:r w:rsidR="0044720F">
        <w:rPr>
          <w:lang w:val="en-US" w:eastAsia="zh-TW"/>
        </w:rPr>
        <w:t xml:space="preserve">If the NW plan to use OD-SSB for an SCell, it inherently means </w:t>
      </w:r>
      <w:r w:rsidR="00750288">
        <w:rPr>
          <w:lang w:val="en-US" w:eastAsia="zh-TW"/>
        </w:rPr>
        <w:t>that the NW wants to save energy</w:t>
      </w:r>
      <w:r w:rsidR="009E39E9">
        <w:rPr>
          <w:lang w:val="en-US" w:eastAsia="zh-TW"/>
        </w:rPr>
        <w:t xml:space="preserve"> consumption</w:t>
      </w:r>
      <w:r w:rsidR="00750288">
        <w:rPr>
          <w:lang w:val="en-US" w:eastAsia="zh-TW"/>
        </w:rPr>
        <w:t xml:space="preserve"> for the SCell.</w:t>
      </w:r>
      <w:r w:rsidR="009E39E9">
        <w:rPr>
          <w:lang w:val="en-US" w:eastAsia="zh-TW"/>
        </w:rPr>
        <w:t xml:space="preserve"> Then, it is more likely that the NW tends to not transmit too many CSI-RS</w:t>
      </w:r>
      <w:r w:rsidR="006D7296">
        <w:rPr>
          <w:lang w:val="en-US" w:eastAsia="zh-TW"/>
        </w:rPr>
        <w:t>s</w:t>
      </w:r>
      <w:r w:rsidR="009E39E9">
        <w:rPr>
          <w:lang w:val="en-US" w:eastAsia="zh-TW"/>
        </w:rPr>
        <w:t xml:space="preserve"> for</w:t>
      </w:r>
      <w:r w:rsidR="00D52B99">
        <w:rPr>
          <w:lang w:val="en-US" w:eastAsia="zh-TW"/>
        </w:rPr>
        <w:t xml:space="preserve"> SCell operation.</w:t>
      </w:r>
      <w:r w:rsidR="009E39E9">
        <w:rPr>
          <w:lang w:val="en-US" w:eastAsia="zh-TW"/>
        </w:rPr>
        <w:t xml:space="preserve"> </w:t>
      </w:r>
      <w:r w:rsidR="00D52B99">
        <w:rPr>
          <w:lang w:val="en-US" w:eastAsia="zh-TW"/>
        </w:rPr>
        <w:t>Therefore, OD-SSB can be used as much as possible</w:t>
      </w:r>
      <w:r w:rsidR="00FF6F82">
        <w:rPr>
          <w:lang w:val="en-US" w:eastAsia="zh-TW"/>
        </w:rPr>
        <w:t>, e.g., for RRM and L1-RSRP measurement,</w:t>
      </w:r>
      <w:r w:rsidR="00D52B99">
        <w:rPr>
          <w:lang w:val="en-US" w:eastAsia="zh-TW"/>
        </w:rPr>
        <w:t xml:space="preserve"> </w:t>
      </w:r>
      <w:r w:rsidR="009C2811">
        <w:rPr>
          <w:lang w:val="en-US" w:eastAsia="zh-TW"/>
        </w:rPr>
        <w:t xml:space="preserve">in </w:t>
      </w:r>
      <w:r w:rsidR="00A313A4">
        <w:rPr>
          <w:lang w:val="en-US" w:eastAsia="zh-TW"/>
        </w:rPr>
        <w:t>S</w:t>
      </w:r>
      <w:r w:rsidR="009C2811">
        <w:rPr>
          <w:lang w:val="en-US" w:eastAsia="zh-TW"/>
        </w:rPr>
        <w:t>cenario 3B</w:t>
      </w:r>
      <w:r w:rsidR="00A313A4">
        <w:rPr>
          <w:lang w:val="en-US" w:eastAsia="zh-TW"/>
        </w:rPr>
        <w:t>, but only for Case #1.</w:t>
      </w:r>
    </w:p>
    <w:p w14:paraId="540A1FDA" w14:textId="31899E9B" w:rsidR="00A313A4" w:rsidRDefault="00A313A4" w:rsidP="008A28D7">
      <w:pPr>
        <w:pStyle w:val="Proposal"/>
        <w:rPr>
          <w:lang w:val="en-US" w:eastAsia="zh-TW"/>
        </w:rPr>
      </w:pPr>
      <w:r>
        <w:rPr>
          <w:lang w:val="en-US" w:eastAsia="zh-TW"/>
        </w:rPr>
        <w:t xml:space="preserve">Support </w:t>
      </w:r>
      <w:r>
        <w:rPr>
          <w:rFonts w:hint="eastAsia"/>
          <w:lang w:val="en-US" w:eastAsia="zh-TW"/>
        </w:rPr>
        <w:t>S</w:t>
      </w:r>
      <w:r>
        <w:rPr>
          <w:lang w:val="en-US" w:eastAsia="zh-TW"/>
        </w:rPr>
        <w:t xml:space="preserve">cenario 3B and </w:t>
      </w:r>
      <w:r w:rsidR="009C408C">
        <w:rPr>
          <w:lang w:val="en-US" w:eastAsia="zh-TW"/>
        </w:rPr>
        <w:t xml:space="preserve">at least </w:t>
      </w:r>
      <w:r>
        <w:rPr>
          <w:lang w:val="en-US" w:eastAsia="zh-TW"/>
        </w:rPr>
        <w:t>Case #1</w:t>
      </w:r>
      <w:r w:rsidR="007637A7">
        <w:rPr>
          <w:lang w:val="en-US" w:eastAsia="zh-TW"/>
        </w:rPr>
        <w:t xml:space="preserve"> for on-demand SSB for SCell operation.</w:t>
      </w:r>
    </w:p>
    <w:p w14:paraId="585FB0E8" w14:textId="535AF777" w:rsidR="007637A7" w:rsidRDefault="007637A7" w:rsidP="008A28D7">
      <w:pPr>
        <w:pStyle w:val="2"/>
        <w:rPr>
          <w:lang w:val="en-US" w:eastAsia="zh-TW"/>
        </w:rPr>
      </w:pPr>
      <w:r>
        <w:rPr>
          <w:lang w:val="en-US" w:eastAsia="zh-TW"/>
        </w:rPr>
        <w:t>L1-RSRP measurement based on OD-SSB in Scenario 3B</w:t>
      </w:r>
    </w:p>
    <w:p w14:paraId="74AA7AB4" w14:textId="61440DD2" w:rsidR="00D60E75" w:rsidRDefault="00D60E75" w:rsidP="00D60E75">
      <w:pPr>
        <w:rPr>
          <w:lang w:val="en-US" w:eastAsia="zh-TW"/>
        </w:rPr>
      </w:pPr>
      <w:r>
        <w:rPr>
          <w:lang w:val="en-US" w:eastAsia="zh-TW"/>
        </w:rPr>
        <w:t xml:space="preserve">In RAN1#117 </w:t>
      </w:r>
      <w:r>
        <w:rPr>
          <w:lang w:val="en-US" w:eastAsia="zh-TW"/>
        </w:rPr>
        <w:fldChar w:fldCharType="begin"/>
      </w:r>
      <w:r>
        <w:rPr>
          <w:lang w:val="en-US" w:eastAsia="zh-TW"/>
        </w:rPr>
        <w:instrText xml:space="preserve"> REF _Ref173748449 \r \h </w:instrText>
      </w:r>
      <w:r>
        <w:rPr>
          <w:lang w:val="en-US" w:eastAsia="zh-TW"/>
        </w:rPr>
      </w:r>
      <w:r>
        <w:rPr>
          <w:lang w:val="en-US" w:eastAsia="zh-TW"/>
        </w:rPr>
        <w:fldChar w:fldCharType="separate"/>
      </w:r>
      <w:r>
        <w:rPr>
          <w:lang w:val="en-US" w:eastAsia="zh-TW"/>
        </w:rPr>
        <w:t>[3]</w:t>
      </w:r>
      <w:r>
        <w:rPr>
          <w:lang w:val="en-US" w:eastAsia="zh-TW"/>
        </w:rPr>
        <w:fldChar w:fldCharType="end"/>
      </w:r>
      <w:r>
        <w:rPr>
          <w:lang w:val="en-US" w:eastAsia="zh-TW"/>
        </w:rPr>
        <w:t>, the following agreement</w:t>
      </w:r>
      <w:r w:rsidR="005F0BBA">
        <w:rPr>
          <w:lang w:val="en-US" w:eastAsia="zh-TW"/>
        </w:rPr>
        <w:t>s</w:t>
      </w:r>
      <w:r>
        <w:rPr>
          <w:lang w:val="en-US" w:eastAsia="zh-TW"/>
        </w:rPr>
        <w:t xml:space="preserve"> </w:t>
      </w:r>
      <w:r w:rsidR="005F0BBA">
        <w:rPr>
          <w:lang w:val="en-US" w:eastAsia="zh-TW"/>
        </w:rPr>
        <w:t xml:space="preserve">were </w:t>
      </w:r>
      <w:r>
        <w:rPr>
          <w:lang w:val="en-US" w:eastAsia="zh-TW"/>
        </w:rPr>
        <w:t>reached:</w:t>
      </w:r>
    </w:p>
    <w:tbl>
      <w:tblPr>
        <w:tblStyle w:val="a9"/>
        <w:tblW w:w="0" w:type="auto"/>
        <w:tblLook w:val="04A0" w:firstRow="1" w:lastRow="0" w:firstColumn="1" w:lastColumn="0" w:noHBand="0" w:noVBand="1"/>
      </w:tblPr>
      <w:tblGrid>
        <w:gridCol w:w="9350"/>
      </w:tblGrid>
      <w:tr w:rsidR="005214FD" w14:paraId="3D37AB89" w14:textId="77777777" w:rsidTr="005214FD">
        <w:tc>
          <w:tcPr>
            <w:tcW w:w="9350" w:type="dxa"/>
          </w:tcPr>
          <w:p w14:paraId="6478DDD8" w14:textId="77777777" w:rsidR="007C2039" w:rsidRPr="007C2039" w:rsidRDefault="007C2039" w:rsidP="007C2039">
            <w:pPr>
              <w:rPr>
                <w:lang w:eastAsia="zh-TW"/>
              </w:rPr>
            </w:pPr>
            <w:r w:rsidRPr="007C2039">
              <w:rPr>
                <w:highlight w:val="green"/>
                <w:lang w:eastAsia="zh-TW"/>
              </w:rPr>
              <w:t>Agreement</w:t>
            </w:r>
          </w:p>
          <w:p w14:paraId="0BE39398" w14:textId="77777777" w:rsidR="007C2039" w:rsidRPr="007C2039" w:rsidRDefault="007C2039" w:rsidP="007C2039">
            <w:pPr>
              <w:numPr>
                <w:ilvl w:val="0"/>
                <w:numId w:val="34"/>
              </w:numPr>
              <w:rPr>
                <w:lang w:val="en-US" w:eastAsia="zh-TW"/>
              </w:rPr>
            </w:pPr>
            <w:r w:rsidRPr="007C2039">
              <w:rPr>
                <w:lang w:val="en-US" w:eastAsia="zh-TW"/>
              </w:rPr>
              <w:t>At least s</w:t>
            </w:r>
            <w:r w:rsidRPr="007C2039">
              <w:rPr>
                <w:rFonts w:hint="eastAsia"/>
                <w:lang w:val="en-US" w:eastAsia="zh-TW"/>
              </w:rPr>
              <w:t xml:space="preserve">upport L1 measurement based on on-demand SSB </w:t>
            </w:r>
          </w:p>
          <w:p w14:paraId="34A1E5D1" w14:textId="77777777" w:rsidR="007C2039" w:rsidRPr="007C2039" w:rsidRDefault="007C2039" w:rsidP="007C2039">
            <w:pPr>
              <w:numPr>
                <w:ilvl w:val="1"/>
                <w:numId w:val="34"/>
              </w:numPr>
              <w:rPr>
                <w:lang w:val="en-US" w:eastAsia="zh-TW"/>
              </w:rPr>
            </w:pPr>
            <w:r w:rsidRPr="007C2039">
              <w:rPr>
                <w:rFonts w:hint="eastAsia"/>
                <w:lang w:val="en-US" w:eastAsia="zh-TW"/>
              </w:rPr>
              <w:t xml:space="preserve">For L1 measurement based on on-demand SSB, periodic, semi-persistent, </w:t>
            </w:r>
            <w:r w:rsidRPr="007C2039">
              <w:rPr>
                <w:lang w:val="en-US" w:eastAsia="zh-TW"/>
              </w:rPr>
              <w:t>[</w:t>
            </w:r>
            <w:r w:rsidRPr="007C2039">
              <w:rPr>
                <w:rFonts w:hint="eastAsia"/>
                <w:lang w:val="en-US" w:eastAsia="zh-TW"/>
              </w:rPr>
              <w:t>and aperiodic</w:t>
            </w:r>
            <w:r w:rsidRPr="007C2039">
              <w:rPr>
                <w:lang w:val="en-US" w:eastAsia="zh-TW"/>
              </w:rPr>
              <w:t>]</w:t>
            </w:r>
            <w:r w:rsidRPr="007C2039">
              <w:rPr>
                <w:rFonts w:hint="eastAsia"/>
                <w:lang w:val="en-US" w:eastAsia="zh-TW"/>
              </w:rPr>
              <w:t xml:space="preserve"> L1 measurement reports based on existing CSI framework are supported.</w:t>
            </w:r>
          </w:p>
          <w:p w14:paraId="3040B39F" w14:textId="4D3D2DB0" w:rsidR="005214FD" w:rsidRPr="007C2039" w:rsidRDefault="007C2039" w:rsidP="007C2039">
            <w:pPr>
              <w:numPr>
                <w:ilvl w:val="2"/>
                <w:numId w:val="34"/>
              </w:numPr>
              <w:rPr>
                <w:lang w:val="en-US" w:eastAsia="zh-TW"/>
              </w:rPr>
            </w:pPr>
            <w:r w:rsidRPr="007C2039">
              <w:rPr>
                <w:rFonts w:hint="eastAsia"/>
                <w:lang w:val="en-US" w:eastAsia="zh-TW"/>
              </w:rPr>
              <w:t xml:space="preserve">FFS on potential enhancements of CSI report configuration and/or triggering/activation mechanisms for </w:t>
            </w:r>
            <w:r w:rsidRPr="007C2039">
              <w:rPr>
                <w:lang w:val="en-US" w:eastAsia="zh-TW"/>
              </w:rPr>
              <w:t>L1 measurement based on on-demand SSB.</w:t>
            </w:r>
          </w:p>
        </w:tc>
      </w:tr>
    </w:tbl>
    <w:p w14:paraId="17CEC526" w14:textId="7A5B4E2D" w:rsidR="004138A6" w:rsidRDefault="004138A6" w:rsidP="000825F2">
      <w:pPr>
        <w:rPr>
          <w:lang w:val="en-US" w:eastAsia="zh-TW"/>
        </w:rPr>
      </w:pPr>
    </w:p>
    <w:tbl>
      <w:tblPr>
        <w:tblStyle w:val="a9"/>
        <w:tblW w:w="0" w:type="auto"/>
        <w:tblLook w:val="04A0" w:firstRow="1" w:lastRow="0" w:firstColumn="1" w:lastColumn="0" w:noHBand="0" w:noVBand="1"/>
      </w:tblPr>
      <w:tblGrid>
        <w:gridCol w:w="9350"/>
      </w:tblGrid>
      <w:tr w:rsidR="005F0BBA" w14:paraId="323A4779" w14:textId="77777777" w:rsidTr="005F0BBA">
        <w:tc>
          <w:tcPr>
            <w:tcW w:w="9350" w:type="dxa"/>
          </w:tcPr>
          <w:p w14:paraId="786314F0" w14:textId="77777777" w:rsidR="00913694" w:rsidRPr="00913694" w:rsidRDefault="00913694" w:rsidP="00913694">
            <w:pPr>
              <w:rPr>
                <w:lang w:eastAsia="zh-TW"/>
              </w:rPr>
            </w:pPr>
            <w:r w:rsidRPr="008A28D7">
              <w:rPr>
                <w:highlight w:val="green"/>
                <w:lang w:eastAsia="zh-TW"/>
              </w:rPr>
              <w:t>Agreement (Signalling)</w:t>
            </w:r>
          </w:p>
          <w:p w14:paraId="0C272417" w14:textId="77777777" w:rsidR="00913694" w:rsidRPr="00913694" w:rsidRDefault="00913694" w:rsidP="00913694">
            <w:pPr>
              <w:rPr>
                <w:lang w:val="en-US" w:eastAsia="zh-TW"/>
              </w:rPr>
            </w:pPr>
            <w:r w:rsidRPr="00913694">
              <w:rPr>
                <w:lang w:val="en-US" w:eastAsia="zh-TW"/>
              </w:rPr>
              <w:t>For a cell supporting on-demand SSB SCell operation,</w:t>
            </w:r>
          </w:p>
          <w:p w14:paraId="54A04538" w14:textId="77777777" w:rsidR="00913694" w:rsidRPr="00913694" w:rsidRDefault="00913694" w:rsidP="00913694">
            <w:pPr>
              <w:numPr>
                <w:ilvl w:val="0"/>
                <w:numId w:val="41"/>
              </w:numPr>
              <w:rPr>
                <w:lang w:val="en-US" w:eastAsia="zh-TW"/>
              </w:rPr>
            </w:pPr>
            <w:r w:rsidRPr="00913694">
              <w:rPr>
                <w:lang w:val="en-US" w:eastAsia="zh-TW"/>
              </w:rPr>
              <w:t>Support RRC based signaling to indicate on-demand SSB transmission on the cell.</w:t>
            </w:r>
          </w:p>
          <w:p w14:paraId="238C5E65" w14:textId="77777777" w:rsidR="00913694" w:rsidRPr="00913694" w:rsidRDefault="00913694" w:rsidP="00913694">
            <w:pPr>
              <w:numPr>
                <w:ilvl w:val="0"/>
                <w:numId w:val="41"/>
              </w:numPr>
              <w:rPr>
                <w:lang w:val="en-US" w:eastAsia="zh-TW"/>
              </w:rPr>
            </w:pPr>
            <w:r w:rsidRPr="00913694">
              <w:rPr>
                <w:lang w:val="en-US" w:eastAsia="zh-TW"/>
              </w:rPr>
              <w:t>Support MAC CE based signaling to indicate on-demand SSB transmission on the cell.</w:t>
            </w:r>
          </w:p>
          <w:p w14:paraId="5B0E157E" w14:textId="77777777" w:rsidR="00913694" w:rsidRPr="00913694" w:rsidRDefault="00913694" w:rsidP="00913694">
            <w:pPr>
              <w:numPr>
                <w:ilvl w:val="0"/>
                <w:numId w:val="41"/>
              </w:numPr>
              <w:rPr>
                <w:lang w:val="en-US" w:eastAsia="zh-TW"/>
              </w:rPr>
            </w:pPr>
            <w:r w:rsidRPr="00913694">
              <w:rPr>
                <w:lang w:val="en-US" w:eastAsia="zh-TW"/>
              </w:rPr>
              <w:t>FFS: Whether to support DCI based signaling to indicate on-demand SSB transmission on the cell.</w:t>
            </w:r>
          </w:p>
          <w:p w14:paraId="465B6395" w14:textId="77777777" w:rsidR="00913694" w:rsidRPr="00913694" w:rsidRDefault="00913694" w:rsidP="00913694">
            <w:pPr>
              <w:numPr>
                <w:ilvl w:val="1"/>
                <w:numId w:val="42"/>
              </w:numPr>
              <w:rPr>
                <w:lang w:val="en-US" w:eastAsia="zh-TW"/>
              </w:rPr>
            </w:pPr>
            <w:r w:rsidRPr="00913694">
              <w:rPr>
                <w:lang w:val="en-US" w:eastAsia="zh-TW"/>
              </w:rPr>
              <w:t>This DCI signaling does not provide SCell activation/deactivation.</w:t>
            </w:r>
          </w:p>
          <w:p w14:paraId="3B0818AE" w14:textId="77777777" w:rsidR="00913694" w:rsidRPr="00913694" w:rsidRDefault="00913694" w:rsidP="00913694">
            <w:pPr>
              <w:numPr>
                <w:ilvl w:val="1"/>
                <w:numId w:val="42"/>
              </w:numPr>
              <w:rPr>
                <w:lang w:val="en-US" w:eastAsia="zh-TW"/>
              </w:rPr>
            </w:pPr>
            <w:r w:rsidRPr="00913694">
              <w:rPr>
                <w:lang w:val="en-US" w:eastAsia="zh-TW"/>
              </w:rPr>
              <w:t>If supported, details on DCI including UE-specific or group-common DCI, DCI contents, etc.</w:t>
            </w:r>
          </w:p>
          <w:p w14:paraId="40A7A4FA" w14:textId="77777777" w:rsidR="00913694" w:rsidRPr="00913694" w:rsidRDefault="00913694" w:rsidP="00913694">
            <w:pPr>
              <w:numPr>
                <w:ilvl w:val="0"/>
                <w:numId w:val="41"/>
              </w:numPr>
              <w:rPr>
                <w:lang w:val="en-US" w:eastAsia="zh-TW"/>
              </w:rPr>
            </w:pPr>
            <w:r w:rsidRPr="00913694">
              <w:rPr>
                <w:lang w:val="en-US" w:eastAsia="zh-TW"/>
              </w:rPr>
              <w:t xml:space="preserve">FFS: Scenarios where the above </w:t>
            </w:r>
            <w:proofErr w:type="spellStart"/>
            <w:r w:rsidRPr="00913694">
              <w:rPr>
                <w:lang w:val="en-US" w:eastAsia="zh-TW"/>
              </w:rPr>
              <w:t>signalings</w:t>
            </w:r>
            <w:proofErr w:type="spellEnd"/>
            <w:r w:rsidRPr="00913694">
              <w:rPr>
                <w:lang w:val="en-US" w:eastAsia="zh-TW"/>
              </w:rPr>
              <w:t xml:space="preserve"> are applicable</w:t>
            </w:r>
          </w:p>
          <w:p w14:paraId="122BB7E3" w14:textId="77777777" w:rsidR="005F0BBA" w:rsidRDefault="005F0BBA" w:rsidP="000825F2">
            <w:pPr>
              <w:rPr>
                <w:lang w:val="en-US" w:eastAsia="zh-TW"/>
              </w:rPr>
            </w:pPr>
          </w:p>
        </w:tc>
      </w:tr>
    </w:tbl>
    <w:p w14:paraId="4D463C84" w14:textId="534F3816" w:rsidR="00A9684E" w:rsidRDefault="008775B5" w:rsidP="000825F2">
      <w:pPr>
        <w:rPr>
          <w:lang w:eastAsia="zh-TW"/>
        </w:rPr>
      </w:pPr>
      <w:r w:rsidRPr="008775B5">
        <w:rPr>
          <w:lang w:eastAsia="zh-TW"/>
        </w:rPr>
        <w:t xml:space="preserve">Following </w:t>
      </w:r>
      <w:r>
        <w:rPr>
          <w:lang w:eastAsia="zh-TW"/>
        </w:rPr>
        <w:t>the</w:t>
      </w:r>
      <w:r w:rsidRPr="008775B5">
        <w:rPr>
          <w:lang w:eastAsia="zh-TW"/>
        </w:rPr>
        <w:t xml:space="preserve"> principle</w:t>
      </w:r>
      <w:r>
        <w:rPr>
          <w:lang w:eastAsia="zh-TW"/>
        </w:rPr>
        <w:t xml:space="preserve"> </w:t>
      </w:r>
      <w:r w:rsidR="006D7296">
        <w:rPr>
          <w:lang w:eastAsia="zh-TW"/>
        </w:rPr>
        <w:t>that</w:t>
      </w:r>
      <w:r>
        <w:rPr>
          <w:lang w:eastAsia="zh-TW"/>
        </w:rPr>
        <w:t xml:space="preserve"> </w:t>
      </w:r>
      <w:r w:rsidR="006D7296">
        <w:rPr>
          <w:lang w:eastAsia="zh-TW"/>
        </w:rPr>
        <w:t>the NW operating in NES would typically avoid transmitting too many CSI-RSs and OD-SSB can be used as much as possible for critical SCell operation</w:t>
      </w:r>
      <w:r>
        <w:rPr>
          <w:lang w:eastAsia="zh-TW"/>
        </w:rPr>
        <w:t>.</w:t>
      </w:r>
      <w:r w:rsidRPr="008775B5">
        <w:rPr>
          <w:lang w:eastAsia="zh-TW"/>
        </w:rPr>
        <w:t xml:space="preserve"> OD-SSB can be used for RRM measurement. </w:t>
      </w:r>
      <w:r w:rsidR="009E4268">
        <w:rPr>
          <w:lang w:eastAsia="zh-TW"/>
        </w:rPr>
        <w:t xml:space="preserve">Therefore, </w:t>
      </w:r>
      <w:r w:rsidR="00A9684E">
        <w:rPr>
          <w:lang w:eastAsia="zh-TW"/>
        </w:rPr>
        <w:t xml:space="preserve">we think that </w:t>
      </w:r>
      <w:r w:rsidR="009E4268">
        <w:rPr>
          <w:lang w:eastAsia="zh-TW"/>
        </w:rPr>
        <w:t>OD-</w:t>
      </w:r>
      <w:r w:rsidRPr="008775B5">
        <w:rPr>
          <w:lang w:eastAsia="zh-TW"/>
        </w:rPr>
        <w:t xml:space="preserve">SSB </w:t>
      </w:r>
      <w:r w:rsidR="00A9684E">
        <w:rPr>
          <w:lang w:eastAsia="zh-TW"/>
        </w:rPr>
        <w:t>can be use</w:t>
      </w:r>
      <w:r w:rsidR="00FF3ED4">
        <w:rPr>
          <w:lang w:eastAsia="zh-TW"/>
        </w:rPr>
        <w:t>d</w:t>
      </w:r>
      <w:r w:rsidR="00A9684E">
        <w:rPr>
          <w:lang w:eastAsia="zh-TW"/>
        </w:rPr>
        <w:t xml:space="preserve"> </w:t>
      </w:r>
      <w:r w:rsidRPr="008775B5">
        <w:rPr>
          <w:lang w:eastAsia="zh-TW"/>
        </w:rPr>
        <w:t>for RRM measurement</w:t>
      </w:r>
      <w:r w:rsidR="00A9684E">
        <w:rPr>
          <w:lang w:eastAsia="zh-TW"/>
        </w:rPr>
        <w:t>.</w:t>
      </w:r>
    </w:p>
    <w:p w14:paraId="144D7413" w14:textId="7B4330F6" w:rsidR="0094046C" w:rsidRPr="008A28D7" w:rsidRDefault="0094046C" w:rsidP="008A28D7">
      <w:pPr>
        <w:pStyle w:val="Proposal"/>
        <w:rPr>
          <w:lang w:val="en-US" w:eastAsia="zh-TW"/>
        </w:rPr>
      </w:pPr>
      <w:r>
        <w:rPr>
          <w:lang w:val="en-US" w:eastAsia="zh-TW"/>
        </w:rPr>
        <w:t xml:space="preserve">Support L3 measurement based on </w:t>
      </w:r>
      <w:r w:rsidR="0045505E">
        <w:rPr>
          <w:lang w:val="en-US" w:eastAsia="zh-TW"/>
        </w:rPr>
        <w:t>OD-</w:t>
      </w:r>
      <w:r>
        <w:rPr>
          <w:lang w:val="en-US" w:eastAsia="zh-TW"/>
        </w:rPr>
        <w:t>SSB for SCell operation</w:t>
      </w:r>
      <w:r w:rsidR="00C62089">
        <w:rPr>
          <w:lang w:val="en-US" w:eastAsia="zh-TW"/>
        </w:rPr>
        <w:t xml:space="preserve"> in Scenario 3B and Case #1</w:t>
      </w:r>
      <w:r>
        <w:rPr>
          <w:lang w:val="en-US" w:eastAsia="zh-TW"/>
        </w:rPr>
        <w:t>.</w:t>
      </w:r>
    </w:p>
    <w:p w14:paraId="1837781A" w14:textId="77777777" w:rsidR="00A9684E" w:rsidRPr="008A28D7" w:rsidRDefault="00A9684E" w:rsidP="000825F2">
      <w:pPr>
        <w:rPr>
          <w:lang w:val="en-US" w:eastAsia="zh-TW"/>
        </w:rPr>
      </w:pPr>
    </w:p>
    <w:p w14:paraId="3423D2C3" w14:textId="32BF8907" w:rsidR="00507386" w:rsidRDefault="00133D97" w:rsidP="00316E86">
      <w:pPr>
        <w:rPr>
          <w:lang w:val="en-US" w:eastAsia="zh-TW"/>
        </w:rPr>
      </w:pPr>
      <w:r>
        <w:rPr>
          <w:lang w:eastAsia="zh-TW"/>
        </w:rPr>
        <w:lastRenderedPageBreak/>
        <w:t>According to</w:t>
      </w:r>
      <w:r w:rsidR="00A9684E">
        <w:rPr>
          <w:lang w:eastAsia="zh-TW"/>
        </w:rPr>
        <w:t xml:space="preserve"> the current specifications, SSB used for RRM measurement</w:t>
      </w:r>
      <w:r w:rsidR="008775B5" w:rsidRPr="008775B5">
        <w:rPr>
          <w:lang w:eastAsia="zh-TW"/>
        </w:rPr>
        <w:t xml:space="preserve"> can be </w:t>
      </w:r>
      <w:r w:rsidR="0094046C">
        <w:rPr>
          <w:lang w:eastAsia="zh-TW"/>
        </w:rPr>
        <w:t xml:space="preserve">within or </w:t>
      </w:r>
      <w:r w:rsidR="008775B5" w:rsidRPr="008775B5">
        <w:rPr>
          <w:lang w:eastAsia="zh-TW"/>
        </w:rPr>
        <w:t xml:space="preserve">outside the active DL BWP. If the UE performs RRM measurement based on OD-SSB, it also inherently performs L1-RSRP measurement on OD-SSB. Therefore, </w:t>
      </w:r>
      <w:r>
        <w:rPr>
          <w:lang w:eastAsia="zh-TW"/>
        </w:rPr>
        <w:t xml:space="preserve">if the UE performs RRM measurement based on OD-SSB, </w:t>
      </w:r>
      <w:r w:rsidR="008775B5" w:rsidRPr="008775B5">
        <w:rPr>
          <w:lang w:eastAsia="zh-TW"/>
        </w:rPr>
        <w:t xml:space="preserve">it would be beneficial to </w:t>
      </w:r>
      <w:r w:rsidR="008051A1">
        <w:rPr>
          <w:lang w:eastAsia="zh-TW"/>
        </w:rPr>
        <w:t xml:space="preserve">also </w:t>
      </w:r>
      <w:r w:rsidR="008775B5" w:rsidRPr="008775B5">
        <w:rPr>
          <w:lang w:eastAsia="zh-TW"/>
        </w:rPr>
        <w:t xml:space="preserve">report the </w:t>
      </w:r>
      <w:r w:rsidR="009557E9">
        <w:rPr>
          <w:lang w:eastAsia="zh-TW"/>
        </w:rPr>
        <w:t xml:space="preserve">measured </w:t>
      </w:r>
      <w:r w:rsidR="008775B5" w:rsidRPr="008775B5">
        <w:rPr>
          <w:lang w:eastAsia="zh-TW"/>
        </w:rPr>
        <w:t>L1-RSRP.</w:t>
      </w:r>
      <w:r w:rsidR="0052311D">
        <w:rPr>
          <w:lang w:eastAsia="zh-TW"/>
        </w:rPr>
        <w:t xml:space="preserve"> </w:t>
      </w:r>
      <w:r w:rsidR="00E134D8">
        <w:rPr>
          <w:lang w:val="en-US" w:eastAsia="zh-TW"/>
        </w:rPr>
        <w:t xml:space="preserve">In the current specifications, </w:t>
      </w:r>
      <w:r w:rsidR="00E821F5">
        <w:rPr>
          <w:lang w:val="en-US" w:eastAsia="zh-TW"/>
        </w:rPr>
        <w:t xml:space="preserve">a </w:t>
      </w:r>
      <w:r w:rsidR="00E134D8">
        <w:rPr>
          <w:lang w:val="en-US" w:eastAsia="zh-TW"/>
        </w:rPr>
        <w:t xml:space="preserve">UE </w:t>
      </w:r>
      <w:r w:rsidR="00E821F5">
        <w:rPr>
          <w:lang w:val="en-US" w:eastAsia="zh-TW"/>
        </w:rPr>
        <w:t>is not required to receive SSBs outside the acti</w:t>
      </w:r>
      <w:r w:rsidR="00524015">
        <w:rPr>
          <w:lang w:val="en-US" w:eastAsia="zh-TW"/>
        </w:rPr>
        <w:t>v</w:t>
      </w:r>
      <w:r w:rsidR="00E821F5">
        <w:rPr>
          <w:lang w:val="en-US" w:eastAsia="zh-TW"/>
        </w:rPr>
        <w:t>e DL BWP</w:t>
      </w:r>
      <w:r w:rsidR="00422394">
        <w:rPr>
          <w:lang w:val="en-US" w:eastAsia="zh-TW"/>
        </w:rPr>
        <w:t xml:space="preserve"> for</w:t>
      </w:r>
      <w:r w:rsidR="00172A2F">
        <w:rPr>
          <w:lang w:val="en-US" w:eastAsia="zh-TW"/>
        </w:rPr>
        <w:t xml:space="preserve"> L1-RSRP measurement</w:t>
      </w:r>
      <w:r w:rsidR="00913694">
        <w:rPr>
          <w:lang w:val="en-US" w:eastAsia="zh-TW"/>
        </w:rPr>
        <w:t xml:space="preserve"> if the UE does not indicate</w:t>
      </w:r>
      <w:r w:rsidR="00B0009B">
        <w:rPr>
          <w:lang w:val="en-US" w:eastAsia="zh-TW"/>
        </w:rPr>
        <w:t xml:space="preserve"> support of </w:t>
      </w:r>
      <w:r w:rsidR="00B20CFA" w:rsidRPr="00B20CFA">
        <w:rPr>
          <w:i/>
          <w:iCs/>
          <w:lang w:eastAsia="zh-TW"/>
        </w:rPr>
        <w:t>bwpOperationMeasWithoutInterrupt-r18</w:t>
      </w:r>
      <w:r w:rsidR="00524015">
        <w:rPr>
          <w:lang w:val="en-US" w:eastAsia="zh-TW"/>
        </w:rPr>
        <w:t>.</w:t>
      </w:r>
      <w:r w:rsidR="00D92872">
        <w:rPr>
          <w:lang w:val="en-US" w:eastAsia="zh-TW"/>
        </w:rPr>
        <w:t xml:space="preserve"> Hence</w:t>
      </w:r>
      <w:r w:rsidR="00290D1E">
        <w:rPr>
          <w:lang w:val="en-US" w:eastAsia="zh-TW"/>
        </w:rPr>
        <w:t xml:space="preserve">, </w:t>
      </w:r>
      <w:r w:rsidR="00C3207A">
        <w:rPr>
          <w:lang w:val="en-US" w:eastAsia="zh-TW"/>
        </w:rPr>
        <w:t xml:space="preserve">if OD-SSB is triggered for L1-RSRP measurement </w:t>
      </w:r>
      <w:r w:rsidR="00290D1E">
        <w:rPr>
          <w:lang w:val="en-US" w:eastAsia="zh-TW"/>
        </w:rPr>
        <w:t>in Scenario 3B</w:t>
      </w:r>
      <w:r w:rsidR="007E2D17">
        <w:rPr>
          <w:lang w:val="en-US" w:eastAsia="zh-TW"/>
        </w:rPr>
        <w:t>,</w:t>
      </w:r>
      <w:r w:rsidR="00A22038">
        <w:rPr>
          <w:lang w:val="en-US" w:eastAsia="zh-TW"/>
        </w:rPr>
        <w:t xml:space="preserve"> </w:t>
      </w:r>
      <w:r w:rsidR="006733B7">
        <w:rPr>
          <w:lang w:val="en-US" w:eastAsia="zh-TW"/>
        </w:rPr>
        <w:t xml:space="preserve">a single </w:t>
      </w:r>
      <w:r w:rsidR="00A22038">
        <w:rPr>
          <w:lang w:val="en-US" w:eastAsia="zh-TW"/>
        </w:rPr>
        <w:t xml:space="preserve">OD-SSB is configured per serving cell, and the OD-SSB is outside the active DL BWP, </w:t>
      </w:r>
      <w:r w:rsidR="00317947">
        <w:rPr>
          <w:lang w:val="en-US" w:eastAsia="zh-TW"/>
        </w:rPr>
        <w:t xml:space="preserve">the UE cannot receive the </w:t>
      </w:r>
      <w:r w:rsidR="006733B7">
        <w:rPr>
          <w:lang w:val="en-US" w:eastAsia="zh-TW"/>
        </w:rPr>
        <w:t xml:space="preserve">valuable </w:t>
      </w:r>
      <w:r w:rsidR="00317947">
        <w:rPr>
          <w:lang w:val="en-US" w:eastAsia="zh-TW"/>
        </w:rPr>
        <w:t>OD-SSB according to the current specifications.</w:t>
      </w:r>
    </w:p>
    <w:p w14:paraId="1CB6F91F" w14:textId="17482BD1" w:rsidR="00507386" w:rsidRDefault="00292FC9" w:rsidP="00507386">
      <w:pPr>
        <w:pStyle w:val="Observation"/>
        <w:rPr>
          <w:lang w:val="en-US" w:eastAsia="zh-TW"/>
        </w:rPr>
      </w:pPr>
      <w:r>
        <w:rPr>
          <w:lang w:val="en-US" w:eastAsia="zh-TW"/>
        </w:rPr>
        <w:t>The UE cannot receive OD-SSB if the OD-SSB is outside the UE’s active DL BWP</w:t>
      </w:r>
      <w:r w:rsidR="002D3F86">
        <w:rPr>
          <w:lang w:val="en-US" w:eastAsia="zh-TW"/>
        </w:rPr>
        <w:t xml:space="preserve"> in scenario 3B, i.e., SCell activation has been completed</w:t>
      </w:r>
      <w:r w:rsidR="00855546">
        <w:rPr>
          <w:lang w:val="en-US" w:eastAsia="zh-TW"/>
        </w:rPr>
        <w:t>.</w:t>
      </w:r>
    </w:p>
    <w:p w14:paraId="4104833E" w14:textId="77777777" w:rsidR="004535E3" w:rsidRDefault="004535E3" w:rsidP="000825F2">
      <w:pPr>
        <w:rPr>
          <w:lang w:val="en-US" w:eastAsia="zh-TW"/>
        </w:rPr>
      </w:pPr>
    </w:p>
    <w:p w14:paraId="4D2F9524" w14:textId="3F5C87C1" w:rsidR="00E17E6F" w:rsidRDefault="004535E3" w:rsidP="000825F2">
      <w:pPr>
        <w:rPr>
          <w:lang w:val="en-US" w:eastAsia="zh-TW"/>
        </w:rPr>
      </w:pPr>
      <w:r>
        <w:rPr>
          <w:lang w:val="en-US" w:eastAsia="zh-TW"/>
        </w:rPr>
        <w:t xml:space="preserve">There may be </w:t>
      </w:r>
      <w:r w:rsidR="0047653D">
        <w:rPr>
          <w:lang w:val="en-US" w:eastAsia="zh-TW"/>
        </w:rPr>
        <w:t xml:space="preserve">four </w:t>
      </w:r>
      <w:r>
        <w:rPr>
          <w:lang w:val="en-US" w:eastAsia="zh-TW"/>
        </w:rPr>
        <w:t>kinds of solution</w:t>
      </w:r>
      <w:r w:rsidR="000A7FD9">
        <w:rPr>
          <w:rFonts w:eastAsiaTheme="minorEastAsia" w:hint="eastAsia"/>
          <w:lang w:val="en-US" w:eastAsia="zh-TW"/>
        </w:rPr>
        <w:t>s</w:t>
      </w:r>
      <w:r>
        <w:rPr>
          <w:lang w:val="en-US" w:eastAsia="zh-TW"/>
        </w:rPr>
        <w:t xml:space="preserve"> to the issue</w:t>
      </w:r>
      <w:r w:rsidR="00E17E6F">
        <w:rPr>
          <w:lang w:val="en-US" w:eastAsia="zh-TW"/>
        </w:rPr>
        <w:t>:</w:t>
      </w:r>
    </w:p>
    <w:p w14:paraId="591B6DDF" w14:textId="31292A3C" w:rsidR="006A32C7" w:rsidRPr="00834265" w:rsidRDefault="00E17E6F" w:rsidP="00E17E6F">
      <w:pPr>
        <w:pStyle w:val="a7"/>
        <w:numPr>
          <w:ilvl w:val="0"/>
          <w:numId w:val="35"/>
        </w:numPr>
        <w:rPr>
          <w:b/>
          <w:bCs/>
          <w:u w:val="single"/>
          <w:lang w:val="en-US" w:eastAsia="zh-TW"/>
        </w:rPr>
      </w:pPr>
      <w:r w:rsidRPr="00834265">
        <w:rPr>
          <w:b/>
          <w:bCs/>
          <w:lang w:val="en-US" w:eastAsia="zh-TW"/>
        </w:rPr>
        <w:t xml:space="preserve">Solution #1: </w:t>
      </w:r>
      <w:r w:rsidR="00BC73FB" w:rsidRPr="00834265">
        <w:rPr>
          <w:b/>
          <w:bCs/>
          <w:lang w:val="en-US" w:eastAsia="zh-TW"/>
        </w:rPr>
        <w:t xml:space="preserve">Ignoring </w:t>
      </w:r>
      <w:r w:rsidR="006A32C7" w:rsidRPr="00834265">
        <w:rPr>
          <w:b/>
          <w:bCs/>
          <w:lang w:val="en-US" w:eastAsia="zh-TW"/>
        </w:rPr>
        <w:t>the triggered OD-SSB</w:t>
      </w:r>
      <w:r w:rsidR="00CF2FF8">
        <w:rPr>
          <w:b/>
          <w:bCs/>
          <w:lang w:val="en-US" w:eastAsia="zh-TW"/>
        </w:rPr>
        <w:t xml:space="preserve"> if the</w:t>
      </w:r>
      <w:r w:rsidR="006257E1">
        <w:rPr>
          <w:b/>
          <w:bCs/>
          <w:lang w:val="en-US" w:eastAsia="zh-TW"/>
        </w:rPr>
        <w:t xml:space="preserve"> triggered OD-SSB is outside the </w:t>
      </w:r>
      <w:r w:rsidR="00CF2FF8">
        <w:rPr>
          <w:b/>
          <w:bCs/>
          <w:lang w:val="en-US" w:eastAsia="zh-TW"/>
        </w:rPr>
        <w:t>active DL BWP</w:t>
      </w:r>
    </w:p>
    <w:p w14:paraId="2EB45243" w14:textId="1ECD20BC" w:rsidR="00507386" w:rsidRPr="00DB3609" w:rsidRDefault="006779B9" w:rsidP="006A32C7">
      <w:pPr>
        <w:pStyle w:val="a7"/>
        <w:numPr>
          <w:ilvl w:val="1"/>
          <w:numId w:val="35"/>
        </w:numPr>
        <w:rPr>
          <w:b/>
          <w:bCs/>
          <w:u w:val="single"/>
          <w:lang w:val="en-US" w:eastAsia="zh-TW"/>
        </w:rPr>
      </w:pPr>
      <w:r w:rsidRPr="0AC4A077">
        <w:rPr>
          <w:lang w:val="en-US" w:eastAsia="zh-TW"/>
        </w:rPr>
        <w:t>In this kind of solution, t</w:t>
      </w:r>
      <w:r w:rsidR="001C00AC" w:rsidRPr="0AC4A077">
        <w:rPr>
          <w:lang w:val="en-US" w:eastAsia="zh-TW"/>
        </w:rPr>
        <w:t>he UE ignores the triggered OD-SSB</w:t>
      </w:r>
      <w:r w:rsidR="00223006" w:rsidRPr="0AC4A077">
        <w:rPr>
          <w:lang w:val="en-US" w:eastAsia="zh-TW"/>
        </w:rPr>
        <w:t>. However, according to the agreements made in RAN1#117, it is supported that OD-SSB can be triggered by RRC or MAC CE, which are UE-specific signaling.</w:t>
      </w:r>
      <w:r w:rsidR="00A23B29" w:rsidRPr="0AC4A077">
        <w:rPr>
          <w:lang w:val="en-US" w:eastAsia="zh-TW"/>
        </w:rPr>
        <w:t xml:space="preserve"> In our opinion, this kind of solution </w:t>
      </w:r>
      <w:r w:rsidR="00636FA3" w:rsidRPr="0AC4A077">
        <w:rPr>
          <w:lang w:val="en-US" w:eastAsia="zh-TW"/>
        </w:rPr>
        <w:t xml:space="preserve">is not preferred because </w:t>
      </w:r>
      <w:r w:rsidR="005144B1" w:rsidRPr="0AC4A077">
        <w:rPr>
          <w:lang w:val="en-US" w:eastAsia="zh-TW"/>
        </w:rPr>
        <w:t>of waste of UE-specific signaling without cross-UE issues (e.g., Rel-15 pre-emption, Rel-16 UL cancellation indication)</w:t>
      </w:r>
      <w:r w:rsidR="00533B73" w:rsidRPr="0AC4A077">
        <w:rPr>
          <w:lang w:val="en-US" w:eastAsia="zh-TW"/>
        </w:rPr>
        <w:t>.</w:t>
      </w:r>
      <w:r w:rsidR="00CD4143" w:rsidRPr="0AC4A077">
        <w:rPr>
          <w:lang w:val="en-US" w:eastAsia="zh-TW"/>
        </w:rPr>
        <w:t xml:space="preserve"> </w:t>
      </w:r>
    </w:p>
    <w:p w14:paraId="26D7DE0B" w14:textId="65DCC270" w:rsidR="00DB3609" w:rsidRPr="00F22F92" w:rsidRDefault="00DB3609" w:rsidP="00E17E6F">
      <w:pPr>
        <w:pStyle w:val="a7"/>
        <w:numPr>
          <w:ilvl w:val="0"/>
          <w:numId w:val="35"/>
        </w:numPr>
        <w:rPr>
          <w:b/>
          <w:bCs/>
          <w:u w:val="single"/>
          <w:lang w:val="en-US" w:eastAsia="zh-TW"/>
        </w:rPr>
      </w:pPr>
      <w:r>
        <w:rPr>
          <w:b/>
          <w:bCs/>
          <w:lang w:val="en-US" w:eastAsia="zh-TW"/>
        </w:rPr>
        <w:t xml:space="preserve">Solution </w:t>
      </w:r>
      <w:r w:rsidRPr="00F22F92">
        <w:rPr>
          <w:b/>
          <w:bCs/>
          <w:lang w:val="en-US" w:eastAsia="zh-TW"/>
        </w:rPr>
        <w:t>#2</w:t>
      </w:r>
      <w:r w:rsidR="008607A6" w:rsidRPr="00F22F92">
        <w:rPr>
          <w:b/>
          <w:bCs/>
          <w:lang w:val="en-US" w:eastAsia="zh-TW"/>
        </w:rPr>
        <w:t xml:space="preserve">: </w:t>
      </w:r>
      <w:r w:rsidR="00F22F92" w:rsidRPr="00F22F92">
        <w:rPr>
          <w:b/>
          <w:bCs/>
          <w:lang w:val="en-US" w:eastAsia="zh-TW"/>
        </w:rPr>
        <w:t>Using measurement gap to perform OD-SSB-based L1-RSRP measurement</w:t>
      </w:r>
    </w:p>
    <w:p w14:paraId="35A6485F" w14:textId="3FEB5022" w:rsidR="006A32C7" w:rsidRPr="006A32C7" w:rsidRDefault="008109DE" w:rsidP="006A32C7">
      <w:pPr>
        <w:pStyle w:val="a7"/>
        <w:numPr>
          <w:ilvl w:val="1"/>
          <w:numId w:val="35"/>
        </w:numPr>
        <w:rPr>
          <w:lang w:val="en-US" w:eastAsia="zh-TW"/>
        </w:rPr>
      </w:pPr>
      <w:r>
        <w:rPr>
          <w:lang w:val="en-US" w:eastAsia="zh-TW"/>
        </w:rPr>
        <w:t>In this kind of solution, a</w:t>
      </w:r>
      <w:r w:rsidR="00BC73FB">
        <w:rPr>
          <w:lang w:val="en-US" w:eastAsia="zh-TW"/>
        </w:rPr>
        <w:t xml:space="preserve"> set of measurement gaps </w:t>
      </w:r>
      <w:r w:rsidR="006E1C9D">
        <w:rPr>
          <w:lang w:val="en-US" w:eastAsia="zh-TW"/>
        </w:rPr>
        <w:t xml:space="preserve">can be specified </w:t>
      </w:r>
      <w:r w:rsidR="00166080">
        <w:rPr>
          <w:lang w:val="en-US" w:eastAsia="zh-TW"/>
        </w:rPr>
        <w:t xml:space="preserve">for </w:t>
      </w:r>
      <w:r w:rsidR="009B1B3B">
        <w:rPr>
          <w:lang w:val="en-US" w:eastAsia="zh-TW"/>
        </w:rPr>
        <w:t>OD-</w:t>
      </w:r>
      <w:r w:rsidR="00166080">
        <w:rPr>
          <w:lang w:val="en-US" w:eastAsia="zh-TW"/>
        </w:rPr>
        <w:t>SSB-based L1-RSRP measurement</w:t>
      </w:r>
      <w:r w:rsidR="00563D3F">
        <w:rPr>
          <w:lang w:val="en-US" w:eastAsia="zh-TW"/>
        </w:rPr>
        <w:t>.</w:t>
      </w:r>
      <w:r w:rsidR="006E1C9D">
        <w:rPr>
          <w:lang w:val="en-US" w:eastAsia="zh-TW"/>
        </w:rPr>
        <w:t xml:space="preserve"> When OD-SSB is triggered, </w:t>
      </w:r>
      <w:r w:rsidR="00EB32B0">
        <w:rPr>
          <w:lang w:val="en-US" w:eastAsia="zh-TW"/>
        </w:rPr>
        <w:t xml:space="preserve">if the active DL BWP does not </w:t>
      </w:r>
      <w:r w:rsidR="00A81E19">
        <w:rPr>
          <w:lang w:val="en-US" w:eastAsia="zh-TW"/>
        </w:rPr>
        <w:t xml:space="preserve">fully contain the OD-SSB, </w:t>
      </w:r>
      <w:r w:rsidR="006E1C9D">
        <w:rPr>
          <w:lang w:val="en-US" w:eastAsia="zh-TW"/>
        </w:rPr>
        <w:t>the UE uses the measurement gap</w:t>
      </w:r>
      <w:r w:rsidR="00EB32B0">
        <w:rPr>
          <w:lang w:val="en-US" w:eastAsia="zh-TW"/>
        </w:rPr>
        <w:t>s to</w:t>
      </w:r>
      <w:r w:rsidR="00163D92">
        <w:rPr>
          <w:rFonts w:eastAsiaTheme="minorEastAsia" w:hint="eastAsia"/>
          <w:lang w:val="en-US" w:eastAsia="zh-TW"/>
        </w:rPr>
        <w:t xml:space="preserve"> perform</w:t>
      </w:r>
      <w:r w:rsidR="00A81E19">
        <w:rPr>
          <w:lang w:val="en-US" w:eastAsia="zh-TW"/>
        </w:rPr>
        <w:t xml:space="preserve"> L1-RSRP measurement.</w:t>
      </w:r>
    </w:p>
    <w:p w14:paraId="2F17B4CA" w14:textId="5BBA4421" w:rsidR="00B3145F" w:rsidRPr="00834265" w:rsidRDefault="00B3145F" w:rsidP="00B3145F">
      <w:pPr>
        <w:pStyle w:val="a7"/>
        <w:numPr>
          <w:ilvl w:val="0"/>
          <w:numId w:val="35"/>
        </w:numPr>
        <w:rPr>
          <w:b/>
          <w:bCs/>
          <w:u w:val="single"/>
          <w:lang w:val="en-US" w:eastAsia="zh-TW"/>
        </w:rPr>
      </w:pPr>
      <w:r>
        <w:rPr>
          <w:b/>
          <w:bCs/>
          <w:lang w:val="en-US" w:eastAsia="zh-TW"/>
        </w:rPr>
        <w:t>Solution #</w:t>
      </w:r>
      <w:r w:rsidR="00834265">
        <w:rPr>
          <w:b/>
          <w:bCs/>
          <w:lang w:val="en-US" w:eastAsia="zh-TW"/>
        </w:rPr>
        <w:t>3</w:t>
      </w:r>
      <w:r w:rsidRPr="00834265">
        <w:rPr>
          <w:b/>
          <w:bCs/>
          <w:lang w:val="en-US" w:eastAsia="zh-TW"/>
        </w:rPr>
        <w:t>:</w:t>
      </w:r>
      <w:r w:rsidR="008607A6" w:rsidRPr="00834265">
        <w:rPr>
          <w:b/>
          <w:bCs/>
          <w:lang w:val="en-US" w:eastAsia="zh-TW"/>
        </w:rPr>
        <w:t xml:space="preserve"> </w:t>
      </w:r>
      <w:r w:rsidR="00F22F92" w:rsidRPr="00F22F92">
        <w:rPr>
          <w:b/>
          <w:bCs/>
          <w:lang w:val="en-US" w:eastAsia="zh-TW"/>
        </w:rPr>
        <w:t>Support</w:t>
      </w:r>
      <w:r w:rsidR="00F22F92">
        <w:rPr>
          <w:b/>
          <w:bCs/>
          <w:lang w:val="en-US" w:eastAsia="zh-TW"/>
        </w:rPr>
        <w:t>ing</w:t>
      </w:r>
      <w:r w:rsidR="00F22F92" w:rsidRPr="00F22F92">
        <w:rPr>
          <w:b/>
          <w:bCs/>
          <w:lang w:val="en-US" w:eastAsia="zh-TW"/>
        </w:rPr>
        <w:t xml:space="preserve"> BWP </w:t>
      </w:r>
      <w:r w:rsidR="007166CF">
        <w:rPr>
          <w:b/>
          <w:bCs/>
          <w:lang w:val="en-US" w:eastAsia="zh-TW"/>
        </w:rPr>
        <w:t>switch</w:t>
      </w:r>
      <w:r w:rsidR="007166CF" w:rsidRPr="00F22F92">
        <w:rPr>
          <w:b/>
          <w:bCs/>
          <w:lang w:val="en-US" w:eastAsia="zh-TW"/>
        </w:rPr>
        <w:t xml:space="preserve"> </w:t>
      </w:r>
      <w:r w:rsidR="00F22F92" w:rsidRPr="00F22F92">
        <w:rPr>
          <w:b/>
          <w:bCs/>
          <w:lang w:val="en-US" w:eastAsia="zh-TW"/>
        </w:rPr>
        <w:t>due to OD-SSB triggering</w:t>
      </w:r>
    </w:p>
    <w:p w14:paraId="10487E46" w14:textId="06DCD8EB" w:rsidR="006A32C7" w:rsidRPr="006A32C7" w:rsidRDefault="008109DE" w:rsidP="006A32C7">
      <w:pPr>
        <w:pStyle w:val="a7"/>
        <w:numPr>
          <w:ilvl w:val="1"/>
          <w:numId w:val="35"/>
        </w:numPr>
        <w:rPr>
          <w:lang w:val="en-US" w:eastAsia="zh-TW"/>
        </w:rPr>
      </w:pPr>
      <w:r>
        <w:rPr>
          <w:lang w:val="en-US" w:eastAsia="zh-TW"/>
        </w:rPr>
        <w:t>In this kind of solution, t</w:t>
      </w:r>
      <w:r w:rsidR="00E453FE">
        <w:rPr>
          <w:lang w:val="en-US" w:eastAsia="zh-TW"/>
        </w:rPr>
        <w:t>he UE changes the active DL BWP (and the active UL BWP if TDD is used)</w:t>
      </w:r>
      <w:r w:rsidR="00A84014">
        <w:rPr>
          <w:lang w:val="en-US" w:eastAsia="zh-TW"/>
        </w:rPr>
        <w:t xml:space="preserve"> after the UE receives the signaling that triggers OD-SSB</w:t>
      </w:r>
      <w:r w:rsidR="004F1CBC">
        <w:rPr>
          <w:lang w:val="en-US" w:eastAsia="zh-TW"/>
        </w:rPr>
        <w:t xml:space="preserve"> to the DL </w:t>
      </w:r>
      <w:proofErr w:type="gramStart"/>
      <w:r w:rsidR="004F1CBC">
        <w:rPr>
          <w:lang w:val="en-US" w:eastAsia="zh-TW"/>
        </w:rPr>
        <w:t>BWP</w:t>
      </w:r>
      <w:r w:rsidR="00163D92">
        <w:rPr>
          <w:rFonts w:eastAsiaTheme="minorEastAsia" w:hint="eastAsia"/>
          <w:lang w:val="en-US" w:eastAsia="zh-TW"/>
        </w:rPr>
        <w:t xml:space="preserve"> </w:t>
      </w:r>
      <w:r w:rsidR="00163D92">
        <w:rPr>
          <w:lang w:val="en-US" w:eastAsia="zh-TW"/>
        </w:rPr>
        <w:t xml:space="preserve"> (</w:t>
      </w:r>
      <w:proofErr w:type="gramEnd"/>
      <w:r w:rsidR="00163D92">
        <w:rPr>
          <w:lang w:val="en-US" w:eastAsia="zh-TW"/>
        </w:rPr>
        <w:t>and the active UL BWP)</w:t>
      </w:r>
      <w:r w:rsidR="004F1CBC">
        <w:rPr>
          <w:lang w:val="en-US" w:eastAsia="zh-TW"/>
        </w:rPr>
        <w:t xml:space="preserve"> that </w:t>
      </w:r>
      <w:r w:rsidR="008330DE">
        <w:rPr>
          <w:lang w:val="en-US" w:eastAsia="zh-TW"/>
        </w:rPr>
        <w:t xml:space="preserve">fully contains the OD-SSB (if only </w:t>
      </w:r>
      <w:r w:rsidR="001D63FD">
        <w:rPr>
          <w:lang w:val="en-US" w:eastAsia="zh-TW"/>
        </w:rPr>
        <w:t>a</w:t>
      </w:r>
      <w:r w:rsidR="008330DE">
        <w:rPr>
          <w:lang w:val="en-US" w:eastAsia="zh-TW"/>
        </w:rPr>
        <w:t xml:space="preserve"> single OD-SSB configuration can be provided).</w:t>
      </w:r>
    </w:p>
    <w:p w14:paraId="25062B6F" w14:textId="1F6551DB" w:rsidR="00B3145F" w:rsidRPr="00834265" w:rsidRDefault="00B3145F" w:rsidP="00B3145F">
      <w:pPr>
        <w:pStyle w:val="a7"/>
        <w:numPr>
          <w:ilvl w:val="0"/>
          <w:numId w:val="35"/>
        </w:numPr>
        <w:rPr>
          <w:b/>
          <w:bCs/>
          <w:u w:val="single"/>
          <w:lang w:val="en-US" w:eastAsia="zh-TW"/>
        </w:rPr>
      </w:pPr>
      <w:r>
        <w:rPr>
          <w:b/>
          <w:bCs/>
          <w:lang w:val="en-US" w:eastAsia="zh-TW"/>
        </w:rPr>
        <w:t>Solution #</w:t>
      </w:r>
      <w:r w:rsidR="00834265">
        <w:rPr>
          <w:b/>
          <w:bCs/>
          <w:lang w:val="en-US" w:eastAsia="zh-TW"/>
        </w:rPr>
        <w:t>4</w:t>
      </w:r>
      <w:r w:rsidRPr="00834265">
        <w:rPr>
          <w:b/>
          <w:bCs/>
          <w:lang w:val="en-US" w:eastAsia="zh-TW"/>
        </w:rPr>
        <w:t>:</w:t>
      </w:r>
      <w:r w:rsidR="008607A6" w:rsidRPr="00834265">
        <w:rPr>
          <w:b/>
          <w:bCs/>
          <w:lang w:val="en-US" w:eastAsia="zh-TW"/>
        </w:rPr>
        <w:t xml:space="preserve"> </w:t>
      </w:r>
      <w:r w:rsidR="00F22F92">
        <w:rPr>
          <w:b/>
          <w:bCs/>
          <w:lang w:val="en-US" w:eastAsia="zh-TW"/>
        </w:rPr>
        <w:t xml:space="preserve">Supporting </w:t>
      </w:r>
      <w:r w:rsidR="008607A6" w:rsidRPr="00834265">
        <w:rPr>
          <w:b/>
          <w:bCs/>
          <w:lang w:val="en-US" w:eastAsia="zh-TW"/>
        </w:rPr>
        <w:t>BWP-specific OD-SSB configuration</w:t>
      </w:r>
    </w:p>
    <w:p w14:paraId="327C41AA" w14:textId="5764C11D" w:rsidR="006A32C7" w:rsidRPr="006A32C7" w:rsidRDefault="27B99E65" w:rsidP="006A32C7">
      <w:pPr>
        <w:pStyle w:val="a7"/>
        <w:numPr>
          <w:ilvl w:val="1"/>
          <w:numId w:val="35"/>
        </w:numPr>
        <w:rPr>
          <w:lang w:val="en-US" w:eastAsia="zh-TW"/>
        </w:rPr>
      </w:pPr>
      <w:r w:rsidRPr="0AC4A077">
        <w:rPr>
          <w:lang w:val="en-US" w:eastAsia="zh-TW"/>
        </w:rPr>
        <w:t>In this kind of solution, an OD-SSB configuration can be configured in a per-</w:t>
      </w:r>
      <w:r w:rsidR="184A6BAE" w:rsidRPr="0AC4A077">
        <w:rPr>
          <w:lang w:val="en-US" w:eastAsia="zh-TW"/>
        </w:rPr>
        <w:t>BWP manner. Note that</w:t>
      </w:r>
      <w:r w:rsidR="05651D24" w:rsidRPr="0AC4A077">
        <w:rPr>
          <w:lang w:val="en-US" w:eastAsia="zh-TW"/>
        </w:rPr>
        <w:t xml:space="preserve"> BWP-specific NCD-SSB has been introduced for </w:t>
      </w:r>
      <w:proofErr w:type="spellStart"/>
      <w:r w:rsidR="05651D24" w:rsidRPr="0AC4A077">
        <w:rPr>
          <w:lang w:val="en-US" w:eastAsia="zh-TW"/>
        </w:rPr>
        <w:t>RedCap</w:t>
      </w:r>
      <w:proofErr w:type="spellEnd"/>
      <w:r w:rsidR="05651D24" w:rsidRPr="0AC4A077">
        <w:rPr>
          <w:lang w:val="en-US" w:eastAsia="zh-TW"/>
        </w:rPr>
        <w:t xml:space="preserve"> since Rel-17</w:t>
      </w:r>
      <w:r w:rsidR="70C3E4C2" w:rsidRPr="0AC4A077">
        <w:rPr>
          <w:lang w:val="en-US" w:eastAsia="zh-TW"/>
        </w:rPr>
        <w:t>.</w:t>
      </w:r>
      <w:r w:rsidR="024E9896" w:rsidRPr="0AC4A077">
        <w:rPr>
          <w:lang w:val="en-US" w:eastAsia="zh-TW"/>
        </w:rPr>
        <w:t xml:space="preserve"> The gNB can determine whether to support OD-SSB-based L1</w:t>
      </w:r>
      <w:r w:rsidR="2BB83FF3" w:rsidRPr="0AC4A077">
        <w:rPr>
          <w:lang w:val="en-US" w:eastAsia="zh-TW"/>
        </w:rPr>
        <w:t>-</w:t>
      </w:r>
      <w:r w:rsidR="024E9896" w:rsidRPr="0AC4A077">
        <w:rPr>
          <w:lang w:val="en-US" w:eastAsia="zh-TW"/>
        </w:rPr>
        <w:t xml:space="preserve">RSRP measurement on a </w:t>
      </w:r>
      <w:r w:rsidR="00201FB1">
        <w:rPr>
          <w:lang w:val="en-US" w:eastAsia="zh-TW"/>
        </w:rPr>
        <w:t xml:space="preserve">given </w:t>
      </w:r>
      <w:r w:rsidR="024E9896" w:rsidRPr="0AC4A077">
        <w:rPr>
          <w:lang w:val="en-US" w:eastAsia="zh-TW"/>
        </w:rPr>
        <w:t>DL BWP</w:t>
      </w:r>
      <w:r w:rsidR="00201FB1">
        <w:rPr>
          <w:lang w:val="en-US" w:eastAsia="zh-TW"/>
        </w:rPr>
        <w:t>.</w:t>
      </w:r>
    </w:p>
    <w:p w14:paraId="585A6340" w14:textId="77777777" w:rsidR="00206A75" w:rsidRDefault="00206A75" w:rsidP="000825F2">
      <w:pPr>
        <w:rPr>
          <w:lang w:val="en-US" w:eastAsia="zh-TW"/>
        </w:rPr>
      </w:pPr>
    </w:p>
    <w:p w14:paraId="6D8A1938" w14:textId="66264A71" w:rsidR="006F5D32" w:rsidRDefault="00BB19E8" w:rsidP="000825F2">
      <w:pPr>
        <w:rPr>
          <w:lang w:val="en-US" w:eastAsia="zh-TW"/>
        </w:rPr>
      </w:pPr>
      <w:r>
        <w:rPr>
          <w:lang w:val="en-US" w:eastAsia="zh-TW"/>
        </w:rPr>
        <w:t>Thus, we have the following proposal</w:t>
      </w:r>
      <w:r w:rsidR="000D0499">
        <w:rPr>
          <w:lang w:val="en-US" w:eastAsia="zh-TW"/>
        </w:rPr>
        <w:t>s</w:t>
      </w:r>
      <w:r>
        <w:rPr>
          <w:lang w:val="en-US" w:eastAsia="zh-TW"/>
        </w:rPr>
        <w:t>:</w:t>
      </w:r>
    </w:p>
    <w:p w14:paraId="06D89330" w14:textId="13D47C15" w:rsidR="0047653D" w:rsidRPr="001C2D3F" w:rsidRDefault="0047653D" w:rsidP="006F5D32">
      <w:pPr>
        <w:pStyle w:val="Proposal"/>
      </w:pPr>
      <w:r>
        <w:rPr>
          <w:lang w:val="en-US"/>
        </w:rPr>
        <w:t xml:space="preserve">RAN1 to study </w:t>
      </w:r>
      <w:r w:rsidR="00D521A5">
        <w:rPr>
          <w:lang w:val="en-US"/>
        </w:rPr>
        <w:t xml:space="preserve">whether and </w:t>
      </w:r>
      <w:r>
        <w:rPr>
          <w:lang w:val="en-US"/>
        </w:rPr>
        <w:t>how to support OD-SSB-based L1 measurement in scenario 3B</w:t>
      </w:r>
      <w:r w:rsidR="000D0499">
        <w:rPr>
          <w:lang w:val="en-US"/>
        </w:rPr>
        <w:t>,</w:t>
      </w:r>
      <w:r>
        <w:rPr>
          <w:lang w:val="en-US"/>
        </w:rPr>
        <w:t xml:space="preserve"> </w:t>
      </w:r>
      <w:r w:rsidR="00632C37">
        <w:rPr>
          <w:lang w:val="en-US"/>
        </w:rPr>
        <w:t>tak</w:t>
      </w:r>
      <w:r w:rsidR="000D0499">
        <w:rPr>
          <w:lang w:val="en-US"/>
        </w:rPr>
        <w:t>ing</w:t>
      </w:r>
      <w:r w:rsidR="00632C37">
        <w:rPr>
          <w:lang w:val="en-US"/>
        </w:rPr>
        <w:t xml:space="preserve"> BWP </w:t>
      </w:r>
      <w:r w:rsidR="000D0499">
        <w:rPr>
          <w:lang w:val="en-US"/>
        </w:rPr>
        <w:t xml:space="preserve">aspects </w:t>
      </w:r>
      <w:r w:rsidR="00632C37">
        <w:rPr>
          <w:lang w:val="en-US"/>
        </w:rPr>
        <w:t>into account.</w:t>
      </w:r>
    </w:p>
    <w:p w14:paraId="1FE5636D" w14:textId="4377BFCB" w:rsidR="00507441" w:rsidRPr="00FE6485" w:rsidRDefault="00507441" w:rsidP="006F5D32">
      <w:pPr>
        <w:pStyle w:val="Proposal"/>
      </w:pPr>
      <w:r>
        <w:rPr>
          <w:lang w:val="en-US"/>
        </w:rPr>
        <w:t xml:space="preserve">RAN1 to study the following options for OD-SSB-based L1 measurement in scenario 3B in the cases where the </w:t>
      </w:r>
      <w:r w:rsidR="00FE2BE5">
        <w:rPr>
          <w:lang w:val="en-US"/>
        </w:rPr>
        <w:t xml:space="preserve">triggered </w:t>
      </w:r>
      <w:r>
        <w:rPr>
          <w:lang w:val="en-US"/>
        </w:rPr>
        <w:t>OD-SSB is outside the active DL BWP</w:t>
      </w:r>
      <w:r w:rsidR="00FE2BE5">
        <w:rPr>
          <w:lang w:val="en-US"/>
        </w:rPr>
        <w:t>:</w:t>
      </w:r>
    </w:p>
    <w:p w14:paraId="1D0C969F" w14:textId="32D5A3AD" w:rsidR="00FE6485" w:rsidRPr="00FE6485" w:rsidRDefault="00FE6485" w:rsidP="00FE6485">
      <w:pPr>
        <w:pStyle w:val="Proposal"/>
        <w:numPr>
          <w:ilvl w:val="1"/>
          <w:numId w:val="6"/>
        </w:numPr>
        <w:rPr>
          <w:u w:val="single"/>
          <w:lang w:val="en-US" w:eastAsia="zh-TW"/>
        </w:rPr>
      </w:pPr>
      <w:r w:rsidRPr="00FE6485">
        <w:rPr>
          <w:lang w:val="en-US" w:eastAsia="zh-TW"/>
        </w:rPr>
        <w:t>Solution #1:</w:t>
      </w:r>
      <w:r w:rsidRPr="006257E1">
        <w:rPr>
          <w:lang w:val="en-US" w:eastAsia="zh-TW"/>
        </w:rPr>
        <w:t xml:space="preserve"> </w:t>
      </w:r>
      <w:r w:rsidR="006257E1" w:rsidRPr="006257E1">
        <w:rPr>
          <w:lang w:val="en-US" w:eastAsia="zh-TW"/>
        </w:rPr>
        <w:t>Ignoring the triggered OD-SSB</w:t>
      </w:r>
    </w:p>
    <w:p w14:paraId="6A6E9F84" w14:textId="6B9A3F3C" w:rsidR="00FE6485" w:rsidRPr="00FE6485" w:rsidRDefault="00FE6485" w:rsidP="00FE6485">
      <w:pPr>
        <w:pStyle w:val="Proposal"/>
        <w:numPr>
          <w:ilvl w:val="1"/>
          <w:numId w:val="6"/>
        </w:numPr>
        <w:rPr>
          <w:u w:val="single"/>
          <w:lang w:val="en-US" w:eastAsia="zh-TW"/>
        </w:rPr>
      </w:pPr>
      <w:r w:rsidRPr="00FE6485">
        <w:rPr>
          <w:lang w:val="en-US" w:eastAsia="zh-TW"/>
        </w:rPr>
        <w:t xml:space="preserve">Solution #2: </w:t>
      </w:r>
      <w:r w:rsidR="00693767">
        <w:rPr>
          <w:lang w:val="en-US" w:eastAsia="zh-TW"/>
        </w:rPr>
        <w:t>Us</w:t>
      </w:r>
      <w:r w:rsidR="00F22F92">
        <w:rPr>
          <w:lang w:val="en-US" w:eastAsia="zh-TW"/>
        </w:rPr>
        <w:t>ing</w:t>
      </w:r>
      <w:r w:rsidR="00693767">
        <w:rPr>
          <w:lang w:val="en-US" w:eastAsia="zh-TW"/>
        </w:rPr>
        <w:t xml:space="preserve"> m</w:t>
      </w:r>
      <w:r w:rsidRPr="00FE6485">
        <w:rPr>
          <w:lang w:val="en-US" w:eastAsia="zh-TW"/>
        </w:rPr>
        <w:t xml:space="preserve">easurement gap </w:t>
      </w:r>
      <w:r w:rsidR="00693767">
        <w:rPr>
          <w:lang w:val="en-US" w:eastAsia="zh-TW"/>
        </w:rPr>
        <w:t xml:space="preserve">to perform </w:t>
      </w:r>
      <w:r w:rsidRPr="00FE6485">
        <w:rPr>
          <w:lang w:val="en-US" w:eastAsia="zh-TW"/>
        </w:rPr>
        <w:t>OD-SSB-based L1-RSRP measurement</w:t>
      </w:r>
    </w:p>
    <w:p w14:paraId="2D123B6F" w14:textId="4E7ECB71" w:rsidR="00FE6485" w:rsidRPr="00FE6485" w:rsidRDefault="00FE6485" w:rsidP="00FE6485">
      <w:pPr>
        <w:pStyle w:val="Proposal"/>
        <w:numPr>
          <w:ilvl w:val="1"/>
          <w:numId w:val="6"/>
        </w:numPr>
        <w:rPr>
          <w:u w:val="single"/>
          <w:lang w:val="en-US" w:eastAsia="zh-TW"/>
        </w:rPr>
      </w:pPr>
      <w:r w:rsidRPr="00FE6485">
        <w:rPr>
          <w:lang w:val="en-US" w:eastAsia="zh-TW"/>
        </w:rPr>
        <w:t xml:space="preserve">Solution #3: </w:t>
      </w:r>
      <w:r w:rsidR="00F22F92">
        <w:rPr>
          <w:lang w:val="en-US" w:eastAsia="zh-TW"/>
        </w:rPr>
        <w:t xml:space="preserve">Supporting </w:t>
      </w:r>
      <w:r w:rsidRPr="00FE6485">
        <w:rPr>
          <w:lang w:val="en-US" w:eastAsia="zh-TW"/>
        </w:rPr>
        <w:t>BWP change due to OD-SSB triggering</w:t>
      </w:r>
    </w:p>
    <w:p w14:paraId="317E0E09" w14:textId="4186A0C7" w:rsidR="00FE6485" w:rsidRPr="00FE6485" w:rsidRDefault="00FE6485" w:rsidP="00FE6485">
      <w:pPr>
        <w:pStyle w:val="Proposal"/>
        <w:numPr>
          <w:ilvl w:val="1"/>
          <w:numId w:val="6"/>
        </w:numPr>
        <w:rPr>
          <w:u w:val="single"/>
          <w:lang w:val="en-US" w:eastAsia="zh-TW"/>
        </w:rPr>
      </w:pPr>
      <w:r w:rsidRPr="00FE6485">
        <w:rPr>
          <w:lang w:val="en-US" w:eastAsia="zh-TW"/>
        </w:rPr>
        <w:t xml:space="preserve">Solution #4: </w:t>
      </w:r>
      <w:r w:rsidR="00F22F92">
        <w:rPr>
          <w:lang w:val="en-US" w:eastAsia="zh-TW"/>
        </w:rPr>
        <w:t xml:space="preserve">Supporting </w:t>
      </w:r>
      <w:r w:rsidRPr="00FE6485">
        <w:rPr>
          <w:lang w:val="en-US" w:eastAsia="zh-TW"/>
        </w:rPr>
        <w:t>BWP-specific OD-SSB configuration</w:t>
      </w:r>
    </w:p>
    <w:p w14:paraId="685F703E" w14:textId="6D28E039" w:rsidR="00F36020" w:rsidRDefault="00F36020" w:rsidP="00644835">
      <w:pPr>
        <w:pStyle w:val="1"/>
        <w:snapToGrid w:val="0"/>
        <w:jc w:val="both"/>
      </w:pPr>
      <w:r>
        <w:rPr>
          <w:rFonts w:hint="eastAsia"/>
        </w:rPr>
        <w:t>C</w:t>
      </w:r>
      <w:r>
        <w:t>onclusion</w:t>
      </w:r>
      <w:r w:rsidR="00C50A37">
        <w:t>s</w:t>
      </w:r>
    </w:p>
    <w:p w14:paraId="14B499A9" w14:textId="1CFB7726" w:rsidR="008D39ED" w:rsidRDefault="00AB29E5" w:rsidP="00F36020">
      <w:r>
        <w:rPr>
          <w:rFonts w:hint="eastAsia"/>
        </w:rPr>
        <w:t>B</w:t>
      </w:r>
      <w:r>
        <w:t xml:space="preserve">ased on the discussion, we have the following </w:t>
      </w:r>
      <w:r w:rsidR="004535E3">
        <w:t>observation and proposal</w:t>
      </w:r>
      <w:r w:rsidR="000C51A3">
        <w:t>s</w:t>
      </w:r>
      <w:r>
        <w:t>:</w:t>
      </w:r>
    </w:p>
    <w:p w14:paraId="61332348" w14:textId="668296C6" w:rsidR="004535E3" w:rsidRPr="004535E3" w:rsidRDefault="004535E3" w:rsidP="00F36020">
      <w:pPr>
        <w:pStyle w:val="Observation"/>
        <w:numPr>
          <w:ilvl w:val="0"/>
          <w:numId w:val="38"/>
        </w:numPr>
        <w:rPr>
          <w:lang w:val="en-US" w:eastAsia="zh-TW"/>
        </w:rPr>
      </w:pPr>
      <w:r w:rsidRPr="004535E3">
        <w:rPr>
          <w:lang w:val="en-US" w:eastAsia="zh-TW"/>
        </w:rPr>
        <w:t>The UE cannot receive OD-SSB if the OD-SSB is outside the UE’s active DL BWP in scenario 3B, i.e., SCell activation has been completed.</w:t>
      </w:r>
    </w:p>
    <w:p w14:paraId="2734FB75" w14:textId="4D026E71" w:rsidR="00090160" w:rsidRPr="00090160" w:rsidRDefault="00090160" w:rsidP="00090160">
      <w:pPr>
        <w:pStyle w:val="Proposal"/>
        <w:numPr>
          <w:ilvl w:val="0"/>
          <w:numId w:val="44"/>
        </w:numPr>
        <w:rPr>
          <w:lang w:val="en-US" w:eastAsia="zh-TW"/>
        </w:rPr>
      </w:pPr>
      <w:r w:rsidRPr="00090160">
        <w:rPr>
          <w:lang w:val="en-US" w:eastAsia="zh-TW"/>
        </w:rPr>
        <w:t xml:space="preserve">Support Scenario 3B and </w:t>
      </w:r>
      <w:r w:rsidR="009C408C">
        <w:rPr>
          <w:lang w:val="en-US" w:eastAsia="zh-TW"/>
        </w:rPr>
        <w:t xml:space="preserve">at least </w:t>
      </w:r>
      <w:r w:rsidRPr="00090160">
        <w:rPr>
          <w:lang w:val="en-US" w:eastAsia="zh-TW"/>
        </w:rPr>
        <w:t>Case #1 for on-demand SSB for SCell operation.</w:t>
      </w:r>
    </w:p>
    <w:p w14:paraId="12363A28" w14:textId="77777777" w:rsidR="000D0499" w:rsidRPr="00880E1E" w:rsidRDefault="000D0499" w:rsidP="00090160">
      <w:pPr>
        <w:pStyle w:val="Proposal"/>
      </w:pPr>
      <w:r w:rsidRPr="000D0499">
        <w:rPr>
          <w:lang w:val="en-US"/>
        </w:rPr>
        <w:t>RAN1 to study how to support OD-SSB-based L1-RSRP measurement in scenario 3B, taking BWP aspects into account.</w:t>
      </w:r>
    </w:p>
    <w:p w14:paraId="6383F940" w14:textId="6405B09A" w:rsidR="00090160" w:rsidRPr="008A28D7" w:rsidRDefault="00090160" w:rsidP="00090160">
      <w:pPr>
        <w:pStyle w:val="Proposal"/>
        <w:numPr>
          <w:ilvl w:val="0"/>
          <w:numId w:val="39"/>
        </w:numPr>
        <w:rPr>
          <w:lang w:val="en-US" w:eastAsia="zh-TW"/>
        </w:rPr>
      </w:pPr>
      <w:r>
        <w:rPr>
          <w:lang w:val="en-US" w:eastAsia="zh-TW"/>
        </w:rPr>
        <w:t xml:space="preserve">Support L3 measurement based on </w:t>
      </w:r>
      <w:r w:rsidR="009B7FE1">
        <w:rPr>
          <w:lang w:val="en-US" w:eastAsia="zh-TW"/>
        </w:rPr>
        <w:t>OD-</w:t>
      </w:r>
      <w:r>
        <w:rPr>
          <w:lang w:val="en-US" w:eastAsia="zh-TW"/>
        </w:rPr>
        <w:t>SSB for SCell operation in Scenario 3B and Case #1.</w:t>
      </w:r>
    </w:p>
    <w:p w14:paraId="31EA7BB5" w14:textId="15AB1EDE" w:rsidR="00090160" w:rsidRPr="001C2D3F" w:rsidRDefault="00090160" w:rsidP="00090160">
      <w:pPr>
        <w:pStyle w:val="Proposal"/>
        <w:numPr>
          <w:ilvl w:val="0"/>
          <w:numId w:val="39"/>
        </w:numPr>
      </w:pPr>
      <w:r>
        <w:rPr>
          <w:lang w:val="en-US"/>
        </w:rPr>
        <w:t xml:space="preserve">RAN1 to study </w:t>
      </w:r>
      <w:r w:rsidR="002523C8">
        <w:rPr>
          <w:lang w:val="en-US"/>
        </w:rPr>
        <w:t xml:space="preserve">whether and </w:t>
      </w:r>
      <w:r>
        <w:rPr>
          <w:lang w:val="en-US"/>
        </w:rPr>
        <w:t>how to support OD-SSB-based L1-RSRP measurement in scenario 3B, taking BWP aspects into account.</w:t>
      </w:r>
    </w:p>
    <w:p w14:paraId="0B9892F1" w14:textId="4954E653" w:rsidR="00090160" w:rsidRPr="00FE6485" w:rsidRDefault="00090160" w:rsidP="00090160">
      <w:pPr>
        <w:pStyle w:val="Proposal"/>
        <w:numPr>
          <w:ilvl w:val="0"/>
          <w:numId w:val="39"/>
        </w:numPr>
      </w:pPr>
      <w:r>
        <w:rPr>
          <w:lang w:val="en-US"/>
        </w:rPr>
        <w:t>RAN1 to study the following options for OD-SSB-based L1 measurement in scenario 3B in the cases where the triggered OD-SSB is outside the active DL BWP:</w:t>
      </w:r>
    </w:p>
    <w:p w14:paraId="7749E643" w14:textId="77777777" w:rsidR="00090160" w:rsidRPr="00FE6485" w:rsidRDefault="00090160" w:rsidP="00090160">
      <w:pPr>
        <w:pStyle w:val="Proposal"/>
        <w:numPr>
          <w:ilvl w:val="1"/>
          <w:numId w:val="6"/>
        </w:numPr>
        <w:rPr>
          <w:u w:val="single"/>
          <w:lang w:val="en-US" w:eastAsia="zh-TW"/>
        </w:rPr>
      </w:pPr>
      <w:r w:rsidRPr="00FE6485">
        <w:rPr>
          <w:lang w:val="en-US" w:eastAsia="zh-TW"/>
        </w:rPr>
        <w:t>Solution #1:</w:t>
      </w:r>
      <w:r w:rsidRPr="006257E1">
        <w:rPr>
          <w:lang w:val="en-US" w:eastAsia="zh-TW"/>
        </w:rPr>
        <w:t xml:space="preserve"> Ignoring the triggered OD-SSB</w:t>
      </w:r>
    </w:p>
    <w:p w14:paraId="691399D0" w14:textId="5914EAF2" w:rsidR="00090160" w:rsidRPr="00FE6485" w:rsidRDefault="00090160" w:rsidP="00090160">
      <w:pPr>
        <w:pStyle w:val="Proposal"/>
        <w:numPr>
          <w:ilvl w:val="1"/>
          <w:numId w:val="6"/>
        </w:numPr>
        <w:rPr>
          <w:u w:val="single"/>
          <w:lang w:val="en-US" w:eastAsia="zh-TW"/>
        </w:rPr>
      </w:pPr>
      <w:r w:rsidRPr="00FE6485">
        <w:rPr>
          <w:lang w:val="en-US" w:eastAsia="zh-TW"/>
        </w:rPr>
        <w:t xml:space="preserve">Solution #2: </w:t>
      </w:r>
      <w:r>
        <w:rPr>
          <w:lang w:val="en-US" w:eastAsia="zh-TW"/>
        </w:rPr>
        <w:t>Using m</w:t>
      </w:r>
      <w:r w:rsidRPr="00FE6485">
        <w:rPr>
          <w:lang w:val="en-US" w:eastAsia="zh-TW"/>
        </w:rPr>
        <w:t xml:space="preserve">easurement gap </w:t>
      </w:r>
      <w:r>
        <w:rPr>
          <w:lang w:val="en-US" w:eastAsia="zh-TW"/>
        </w:rPr>
        <w:t xml:space="preserve">to perform </w:t>
      </w:r>
      <w:r w:rsidRPr="00FE6485">
        <w:rPr>
          <w:lang w:val="en-US" w:eastAsia="zh-TW"/>
        </w:rPr>
        <w:t>OD-SSB-based L1 measurement</w:t>
      </w:r>
    </w:p>
    <w:p w14:paraId="31B4E13B" w14:textId="12863C3B" w:rsidR="00FC1E0F" w:rsidRPr="00FC1E0F" w:rsidRDefault="00090160" w:rsidP="00FC1E0F">
      <w:pPr>
        <w:pStyle w:val="Proposal"/>
        <w:numPr>
          <w:ilvl w:val="1"/>
          <w:numId w:val="6"/>
        </w:numPr>
        <w:rPr>
          <w:u w:val="single"/>
          <w:lang w:val="en-US" w:eastAsia="zh-TW"/>
        </w:rPr>
      </w:pPr>
      <w:r w:rsidRPr="00FE6485">
        <w:rPr>
          <w:lang w:val="en-US" w:eastAsia="zh-TW"/>
        </w:rPr>
        <w:t xml:space="preserve">Solution #3: </w:t>
      </w:r>
      <w:r>
        <w:rPr>
          <w:lang w:val="en-US" w:eastAsia="zh-TW"/>
        </w:rPr>
        <w:t xml:space="preserve">Supporting </w:t>
      </w:r>
      <w:r w:rsidRPr="00FE6485">
        <w:rPr>
          <w:lang w:val="en-US" w:eastAsia="zh-TW"/>
        </w:rPr>
        <w:t xml:space="preserve">BWP </w:t>
      </w:r>
      <w:r w:rsidR="007166CF">
        <w:rPr>
          <w:lang w:val="en-US" w:eastAsia="zh-TW"/>
        </w:rPr>
        <w:t>switch</w:t>
      </w:r>
      <w:r w:rsidR="007166CF" w:rsidRPr="00FE6485">
        <w:rPr>
          <w:lang w:val="en-US" w:eastAsia="zh-TW"/>
        </w:rPr>
        <w:t xml:space="preserve"> </w:t>
      </w:r>
      <w:r w:rsidRPr="00FE6485">
        <w:rPr>
          <w:lang w:val="en-US" w:eastAsia="zh-TW"/>
        </w:rPr>
        <w:t>due to OD-SSB triggering</w:t>
      </w:r>
    </w:p>
    <w:p w14:paraId="12849F30" w14:textId="078919F1" w:rsidR="00FC1E0F" w:rsidRPr="00FC1E0F" w:rsidRDefault="00090160" w:rsidP="00FC1E0F">
      <w:pPr>
        <w:pStyle w:val="Proposal"/>
        <w:numPr>
          <w:ilvl w:val="1"/>
          <w:numId w:val="6"/>
        </w:numPr>
        <w:rPr>
          <w:u w:val="single"/>
          <w:lang w:val="en-US" w:eastAsia="zh-TW"/>
        </w:rPr>
      </w:pPr>
      <w:r w:rsidRPr="00FC1E0F">
        <w:rPr>
          <w:lang w:val="en-US" w:eastAsia="zh-TW"/>
        </w:rPr>
        <w:t>Solution #4: Supporting BWP-specific OD-SSB configuration</w:t>
      </w:r>
    </w:p>
    <w:p w14:paraId="53C87396" w14:textId="6356C306" w:rsidR="000B5758" w:rsidRDefault="00FA106B" w:rsidP="00090160">
      <w:pPr>
        <w:pStyle w:val="1"/>
        <w:snapToGrid w:val="0"/>
        <w:jc w:val="both"/>
      </w:pPr>
      <w:r>
        <w:t>Reference</w:t>
      </w:r>
      <w:r w:rsidR="008B7A7D">
        <w:t>s</w:t>
      </w:r>
    </w:p>
    <w:p w14:paraId="4FA45946" w14:textId="0E8942E0" w:rsidR="00DB0D5B" w:rsidRPr="0085776B" w:rsidRDefault="009231B3" w:rsidP="000A58B3">
      <w:pPr>
        <w:pStyle w:val="Reference"/>
      </w:pPr>
      <w:bookmarkStart w:id="2" w:name="_Ref9595909"/>
      <w:bookmarkStart w:id="3" w:name="_Ref16874156"/>
      <w:bookmarkStart w:id="4" w:name="_Ref101792152"/>
      <w:bookmarkStart w:id="5" w:name="_Ref111130624"/>
      <w:r w:rsidRPr="009231B3">
        <w:t>RP-24</w:t>
      </w:r>
      <w:r w:rsidR="00010F16">
        <w:t>2354</w:t>
      </w:r>
      <w:r>
        <w:t>,</w:t>
      </w:r>
      <w:r w:rsidRPr="009231B3">
        <w:t xml:space="preserve"> </w:t>
      </w:r>
      <w:r w:rsidR="00010F16" w:rsidRPr="00010F16">
        <w:t>Revised WID: Enhancements of network energy savings for NR</w:t>
      </w:r>
    </w:p>
    <w:p w14:paraId="6E358254" w14:textId="42D731D0" w:rsidR="009554C4" w:rsidRDefault="00C517B7" w:rsidP="001B1529">
      <w:pPr>
        <w:pStyle w:val="Reference"/>
      </w:pPr>
      <w:bookmarkStart w:id="6" w:name="_Ref173748381"/>
      <w:bookmarkEnd w:id="2"/>
      <w:bookmarkEnd w:id="3"/>
      <w:bookmarkEnd w:id="4"/>
      <w:bookmarkEnd w:id="5"/>
      <w:r w:rsidRPr="00C517B7">
        <w:t>Chair’s notes RAN1#11</w:t>
      </w:r>
      <w:r w:rsidR="002D502D">
        <w:t>6</w:t>
      </w:r>
      <w:r w:rsidR="00136020">
        <w:t>bis</w:t>
      </w:r>
      <w:r w:rsidR="00021BD9">
        <w:t xml:space="preserve">, </w:t>
      </w:r>
      <w:r w:rsidR="004607DE" w:rsidRPr="00316E86">
        <w:t>April 17th – April 26th</w:t>
      </w:r>
      <w:r w:rsidRPr="00C517B7">
        <w:t>, 202</w:t>
      </w:r>
      <w:r w:rsidR="002D502D">
        <w:t>4</w:t>
      </w:r>
      <w:bookmarkEnd w:id="6"/>
    </w:p>
    <w:p w14:paraId="50A526DC" w14:textId="2D73C31B" w:rsidR="00847F87" w:rsidRDefault="00021BD9" w:rsidP="001B1529">
      <w:pPr>
        <w:pStyle w:val="Reference"/>
      </w:pPr>
      <w:bookmarkStart w:id="7" w:name="_Ref173748449"/>
      <w:r w:rsidRPr="00C517B7">
        <w:t>Chair’s notes RAN1#11</w:t>
      </w:r>
      <w:r>
        <w:t>7</w:t>
      </w:r>
      <w:r w:rsidRPr="00C517B7">
        <w:t>,</w:t>
      </w:r>
      <w:r>
        <w:t xml:space="preserve"> </w:t>
      </w:r>
      <w:r w:rsidRPr="00316E86">
        <w:t>May 20th – May 24th</w:t>
      </w:r>
      <w:r w:rsidRPr="00C517B7">
        <w:t>, 202</w:t>
      </w:r>
      <w:r>
        <w:t>4</w:t>
      </w:r>
      <w:bookmarkEnd w:id="7"/>
    </w:p>
    <w:p w14:paraId="027D6E6B" w14:textId="5E7376D5" w:rsidR="007166CF" w:rsidRPr="00E511C3" w:rsidRDefault="007166CF" w:rsidP="001B1529">
      <w:pPr>
        <w:pStyle w:val="Reference"/>
      </w:pPr>
      <w:r w:rsidRPr="00316E86">
        <w:t xml:space="preserve">Chair’s notes RAN1#118, August 19th – August </w:t>
      </w:r>
      <w:proofErr w:type="gramStart"/>
      <w:r w:rsidRPr="00316E86">
        <w:t>23th</w:t>
      </w:r>
      <w:proofErr w:type="gramEnd"/>
      <w:r w:rsidRPr="00316E86">
        <w:t>, 2024.</w:t>
      </w:r>
    </w:p>
    <w:sectPr w:rsidR="007166CF" w:rsidRPr="00E511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96EDC" w14:textId="77777777" w:rsidR="0037173F" w:rsidRDefault="0037173F" w:rsidP="0063297B">
      <w:pPr>
        <w:spacing w:after="0"/>
      </w:pPr>
      <w:r>
        <w:separator/>
      </w:r>
    </w:p>
  </w:endnote>
  <w:endnote w:type="continuationSeparator" w:id="0">
    <w:p w14:paraId="2CC0387D" w14:textId="77777777" w:rsidR="0037173F" w:rsidRDefault="0037173F" w:rsidP="0063297B">
      <w:pPr>
        <w:spacing w:after="0"/>
      </w:pPr>
      <w:r>
        <w:continuationSeparator/>
      </w:r>
    </w:p>
  </w:endnote>
  <w:endnote w:type="continuationNotice" w:id="1">
    <w:p w14:paraId="76D545BE" w14:textId="77777777" w:rsidR="0037173F" w:rsidRDefault="00371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9B84A" w14:textId="77777777" w:rsidR="0037173F" w:rsidRDefault="0037173F" w:rsidP="0063297B">
      <w:pPr>
        <w:spacing w:after="0"/>
      </w:pPr>
      <w:r>
        <w:separator/>
      </w:r>
    </w:p>
  </w:footnote>
  <w:footnote w:type="continuationSeparator" w:id="0">
    <w:p w14:paraId="47B52D89" w14:textId="77777777" w:rsidR="0037173F" w:rsidRDefault="0037173F" w:rsidP="0063297B">
      <w:pPr>
        <w:spacing w:after="0"/>
      </w:pPr>
      <w:r>
        <w:continuationSeparator/>
      </w:r>
    </w:p>
  </w:footnote>
  <w:footnote w:type="continuationNotice" w:id="1">
    <w:p w14:paraId="0ED01114" w14:textId="77777777" w:rsidR="0037173F" w:rsidRDefault="003717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E62A7F"/>
    <w:multiLevelType w:val="hybridMultilevel"/>
    <w:tmpl w:val="09B251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56D257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E64EED"/>
    <w:multiLevelType w:val="hybridMultilevel"/>
    <w:tmpl w:val="5498C3DA"/>
    <w:lvl w:ilvl="0" w:tplc="FFFFFFFF">
      <w:start w:val="6"/>
      <w:numFmt w:val="decimal"/>
      <w:lvlText w:val="%1."/>
      <w:lvlJc w:val="left"/>
      <w:pPr>
        <w:ind w:left="420" w:hanging="420"/>
      </w:pPr>
      <w:rPr>
        <w:rFonts w:hint="eastAsia"/>
      </w:rPr>
    </w:lvl>
    <w:lvl w:ilvl="1" w:tplc="CD388782">
      <w:start w:val="1"/>
      <w:numFmt w:val="bullet"/>
      <w:lvlText w:val=""/>
      <w:lvlJc w:val="left"/>
      <w:pPr>
        <w:ind w:left="1280" w:hanging="440"/>
      </w:pPr>
      <w:rPr>
        <w:rFonts w:ascii="Symbol" w:hAnsi="Symbo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830BE9"/>
    <w:multiLevelType w:val="hybridMultilevel"/>
    <w:tmpl w:val="E814F1B6"/>
    <w:lvl w:ilvl="0" w:tplc="43462212">
      <w:start w:val="1"/>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8C8A1D84"/>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ＭＳ Ｐゴシック"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D34AE4"/>
    <w:multiLevelType w:val="hybridMultilevel"/>
    <w:tmpl w:val="92FC6108"/>
    <w:lvl w:ilvl="0" w:tplc="F846306C">
      <w:start w:val="1"/>
      <w:numFmt w:val="bullet"/>
      <w:lvlText w:val="•"/>
      <w:lvlJc w:val="left"/>
      <w:pPr>
        <w:tabs>
          <w:tab w:val="num" w:pos="720"/>
        </w:tabs>
        <w:ind w:left="720" w:hanging="360"/>
      </w:pPr>
      <w:rPr>
        <w:rFonts w:ascii="Arial" w:hAnsi="Arial" w:hint="default"/>
      </w:rPr>
    </w:lvl>
    <w:lvl w:ilvl="1" w:tplc="2AB0F030" w:tentative="1">
      <w:start w:val="1"/>
      <w:numFmt w:val="bullet"/>
      <w:lvlText w:val="•"/>
      <w:lvlJc w:val="left"/>
      <w:pPr>
        <w:tabs>
          <w:tab w:val="num" w:pos="1440"/>
        </w:tabs>
        <w:ind w:left="1440" w:hanging="360"/>
      </w:pPr>
      <w:rPr>
        <w:rFonts w:ascii="Arial" w:hAnsi="Arial" w:hint="default"/>
      </w:rPr>
    </w:lvl>
    <w:lvl w:ilvl="2" w:tplc="100AAA38" w:tentative="1">
      <w:start w:val="1"/>
      <w:numFmt w:val="bullet"/>
      <w:lvlText w:val="•"/>
      <w:lvlJc w:val="left"/>
      <w:pPr>
        <w:tabs>
          <w:tab w:val="num" w:pos="2160"/>
        </w:tabs>
        <w:ind w:left="2160" w:hanging="360"/>
      </w:pPr>
      <w:rPr>
        <w:rFonts w:ascii="Arial" w:hAnsi="Arial" w:hint="default"/>
      </w:rPr>
    </w:lvl>
    <w:lvl w:ilvl="3" w:tplc="9918B83A" w:tentative="1">
      <w:start w:val="1"/>
      <w:numFmt w:val="bullet"/>
      <w:lvlText w:val="•"/>
      <w:lvlJc w:val="left"/>
      <w:pPr>
        <w:tabs>
          <w:tab w:val="num" w:pos="2880"/>
        </w:tabs>
        <w:ind w:left="2880" w:hanging="360"/>
      </w:pPr>
      <w:rPr>
        <w:rFonts w:ascii="Arial" w:hAnsi="Arial" w:hint="default"/>
      </w:rPr>
    </w:lvl>
    <w:lvl w:ilvl="4" w:tplc="409E73DA" w:tentative="1">
      <w:start w:val="1"/>
      <w:numFmt w:val="bullet"/>
      <w:lvlText w:val="•"/>
      <w:lvlJc w:val="left"/>
      <w:pPr>
        <w:tabs>
          <w:tab w:val="num" w:pos="3600"/>
        </w:tabs>
        <w:ind w:left="3600" w:hanging="360"/>
      </w:pPr>
      <w:rPr>
        <w:rFonts w:ascii="Arial" w:hAnsi="Arial" w:hint="default"/>
      </w:rPr>
    </w:lvl>
    <w:lvl w:ilvl="5" w:tplc="14C2DDFA" w:tentative="1">
      <w:start w:val="1"/>
      <w:numFmt w:val="bullet"/>
      <w:lvlText w:val="•"/>
      <w:lvlJc w:val="left"/>
      <w:pPr>
        <w:tabs>
          <w:tab w:val="num" w:pos="4320"/>
        </w:tabs>
        <w:ind w:left="4320" w:hanging="360"/>
      </w:pPr>
      <w:rPr>
        <w:rFonts w:ascii="Arial" w:hAnsi="Arial" w:hint="default"/>
      </w:rPr>
    </w:lvl>
    <w:lvl w:ilvl="6" w:tplc="4F32B0DC" w:tentative="1">
      <w:start w:val="1"/>
      <w:numFmt w:val="bullet"/>
      <w:lvlText w:val="•"/>
      <w:lvlJc w:val="left"/>
      <w:pPr>
        <w:tabs>
          <w:tab w:val="num" w:pos="5040"/>
        </w:tabs>
        <w:ind w:left="5040" w:hanging="360"/>
      </w:pPr>
      <w:rPr>
        <w:rFonts w:ascii="Arial" w:hAnsi="Arial" w:hint="default"/>
      </w:rPr>
    </w:lvl>
    <w:lvl w:ilvl="7" w:tplc="750CBF3E" w:tentative="1">
      <w:start w:val="1"/>
      <w:numFmt w:val="bullet"/>
      <w:lvlText w:val="•"/>
      <w:lvlJc w:val="left"/>
      <w:pPr>
        <w:tabs>
          <w:tab w:val="num" w:pos="5760"/>
        </w:tabs>
        <w:ind w:left="5760" w:hanging="360"/>
      </w:pPr>
      <w:rPr>
        <w:rFonts w:ascii="Arial" w:hAnsi="Arial" w:hint="default"/>
      </w:rPr>
    </w:lvl>
    <w:lvl w:ilvl="8" w:tplc="32BCA0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0492DF1"/>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7F4664E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5"/>
  </w:num>
  <w:num w:numId="3" w16cid:durableId="354428568">
    <w:abstractNumId w:val="20"/>
  </w:num>
  <w:num w:numId="4" w16cid:durableId="572860951">
    <w:abstractNumId w:val="9"/>
  </w:num>
  <w:num w:numId="5" w16cid:durableId="1977637641">
    <w:abstractNumId w:val="21"/>
  </w:num>
  <w:num w:numId="6" w16cid:durableId="1778980653">
    <w:abstractNumId w:val="14"/>
    <w:lvlOverride w:ilvl="0">
      <w:startOverride w:val="1"/>
    </w:lvlOverride>
  </w:num>
  <w:num w:numId="7" w16cid:durableId="170340662">
    <w:abstractNumId w:val="12"/>
  </w:num>
  <w:num w:numId="8" w16cid:durableId="1228958966">
    <w:abstractNumId w:val="24"/>
  </w:num>
  <w:num w:numId="9" w16cid:durableId="79110030">
    <w:abstractNumId w:val="10"/>
  </w:num>
  <w:num w:numId="10" w16cid:durableId="1134953123">
    <w:abstractNumId w:val="27"/>
  </w:num>
  <w:num w:numId="11" w16cid:durableId="1670643846">
    <w:abstractNumId w:val="16"/>
  </w:num>
  <w:num w:numId="12" w16cid:durableId="1066948738">
    <w:abstractNumId w:val="3"/>
  </w:num>
  <w:num w:numId="13" w16cid:durableId="789938168">
    <w:abstractNumId w:val="26"/>
  </w:num>
  <w:num w:numId="14" w16cid:durableId="854155351">
    <w:abstractNumId w:val="11"/>
  </w:num>
  <w:num w:numId="15" w16cid:durableId="926038919">
    <w:abstractNumId w:val="29"/>
  </w:num>
  <w:num w:numId="16" w16cid:durableId="424545340">
    <w:abstractNumId w:val="1"/>
  </w:num>
  <w:num w:numId="17" w16cid:durableId="135494788">
    <w:abstractNumId w:val="6"/>
  </w:num>
  <w:num w:numId="18" w16cid:durableId="2068070689">
    <w:abstractNumId w:val="13"/>
  </w:num>
  <w:num w:numId="19" w16cid:durableId="1955941252">
    <w:abstractNumId w:val="23"/>
  </w:num>
  <w:num w:numId="20" w16cid:durableId="1822228505">
    <w:abstractNumId w:val="14"/>
  </w:num>
  <w:num w:numId="21" w16cid:durableId="1149518256">
    <w:abstractNumId w:val="14"/>
    <w:lvlOverride w:ilvl="0">
      <w:startOverride w:val="1"/>
    </w:lvlOverride>
  </w:num>
  <w:num w:numId="22" w16cid:durableId="1858496381">
    <w:abstractNumId w:val="21"/>
  </w:num>
  <w:num w:numId="23" w16cid:durableId="1877813227">
    <w:abstractNumId w:val="21"/>
    <w:lvlOverride w:ilvl="0">
      <w:startOverride w:val="1"/>
    </w:lvlOverride>
  </w:num>
  <w:num w:numId="24" w16cid:durableId="375980327">
    <w:abstractNumId w:val="15"/>
  </w:num>
  <w:num w:numId="25" w16cid:durableId="675577309">
    <w:abstractNumId w:val="21"/>
    <w:lvlOverride w:ilvl="0">
      <w:startOverride w:val="1"/>
    </w:lvlOverride>
  </w:num>
  <w:num w:numId="26" w16cid:durableId="1441022156">
    <w:abstractNumId w:val="14"/>
    <w:lvlOverride w:ilvl="0">
      <w:startOverride w:val="1"/>
    </w:lvlOverride>
  </w:num>
  <w:num w:numId="27" w16cid:durableId="664481357">
    <w:abstractNumId w:val="22"/>
  </w:num>
  <w:num w:numId="28" w16cid:durableId="1168397810">
    <w:abstractNumId w:val="19"/>
  </w:num>
  <w:num w:numId="29" w16cid:durableId="893126903">
    <w:abstractNumId w:val="4"/>
  </w:num>
  <w:num w:numId="30" w16cid:durableId="1901986881">
    <w:abstractNumId w:val="25"/>
  </w:num>
  <w:num w:numId="31" w16cid:durableId="544683663">
    <w:abstractNumId w:val="14"/>
    <w:lvlOverride w:ilvl="0">
      <w:startOverride w:val="1"/>
    </w:lvlOverride>
  </w:num>
  <w:num w:numId="32" w16cid:durableId="152263208">
    <w:abstractNumId w:val="28"/>
  </w:num>
  <w:num w:numId="33" w16cid:durableId="561913892">
    <w:abstractNumId w:val="8"/>
  </w:num>
  <w:num w:numId="34" w16cid:durableId="811212786">
    <w:abstractNumId w:val="18"/>
  </w:num>
  <w:num w:numId="35" w16cid:durableId="112136689">
    <w:abstractNumId w:val="30"/>
  </w:num>
  <w:num w:numId="36" w16cid:durableId="752509401">
    <w:abstractNumId w:val="7"/>
  </w:num>
  <w:num w:numId="37" w16cid:durableId="960495924">
    <w:abstractNumId w:val="14"/>
    <w:lvlOverride w:ilvl="0">
      <w:startOverride w:val="1"/>
    </w:lvlOverride>
  </w:num>
  <w:num w:numId="38" w16cid:durableId="1485391490">
    <w:abstractNumId w:val="21"/>
    <w:lvlOverride w:ilvl="0">
      <w:startOverride w:val="1"/>
    </w:lvlOverride>
  </w:num>
  <w:num w:numId="39" w16cid:durableId="325595340">
    <w:abstractNumId w:val="14"/>
  </w:num>
  <w:num w:numId="40" w16cid:durableId="579829159">
    <w:abstractNumId w:val="14"/>
    <w:lvlOverride w:ilvl="0">
      <w:startOverride w:val="1"/>
    </w:lvlOverride>
  </w:num>
  <w:num w:numId="41" w16cid:durableId="1167788714">
    <w:abstractNumId w:val="17"/>
  </w:num>
  <w:num w:numId="42" w16cid:durableId="681013721">
    <w:abstractNumId w:val="2"/>
  </w:num>
  <w:num w:numId="43" w16cid:durableId="938030716">
    <w:abstractNumId w:val="14"/>
  </w:num>
  <w:num w:numId="44" w16cid:durableId="1053623753">
    <w:abstractNumId w:val="14"/>
    <w:lvlOverride w:ilvl="0">
      <w:startOverride w:val="1"/>
    </w:lvlOverride>
  </w:num>
  <w:num w:numId="45" w16cid:durableId="113633412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323"/>
  <w:doNotDisplayPageBoundaries/>
  <w:displayBackgroundShape/>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60EE"/>
    <w:rsid w:val="00006443"/>
    <w:rsid w:val="00010F16"/>
    <w:rsid w:val="00011505"/>
    <w:rsid w:val="00011874"/>
    <w:rsid w:val="00013025"/>
    <w:rsid w:val="00014161"/>
    <w:rsid w:val="000157ED"/>
    <w:rsid w:val="000164F1"/>
    <w:rsid w:val="00017002"/>
    <w:rsid w:val="00021BD9"/>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36CD"/>
    <w:rsid w:val="00047B7B"/>
    <w:rsid w:val="000501B3"/>
    <w:rsid w:val="00050FAA"/>
    <w:rsid w:val="00051DAA"/>
    <w:rsid w:val="00053411"/>
    <w:rsid w:val="000537D6"/>
    <w:rsid w:val="0005543E"/>
    <w:rsid w:val="00055C53"/>
    <w:rsid w:val="00055F40"/>
    <w:rsid w:val="00056BCC"/>
    <w:rsid w:val="000579C2"/>
    <w:rsid w:val="0006019E"/>
    <w:rsid w:val="00060D85"/>
    <w:rsid w:val="00061478"/>
    <w:rsid w:val="000619BF"/>
    <w:rsid w:val="00062FEB"/>
    <w:rsid w:val="000641E0"/>
    <w:rsid w:val="000651FF"/>
    <w:rsid w:val="000652F3"/>
    <w:rsid w:val="000658BB"/>
    <w:rsid w:val="00065F28"/>
    <w:rsid w:val="0006645F"/>
    <w:rsid w:val="00067093"/>
    <w:rsid w:val="00067A68"/>
    <w:rsid w:val="00070B0A"/>
    <w:rsid w:val="000710A5"/>
    <w:rsid w:val="00074AE0"/>
    <w:rsid w:val="00074AEA"/>
    <w:rsid w:val="00075D20"/>
    <w:rsid w:val="000765E8"/>
    <w:rsid w:val="00076643"/>
    <w:rsid w:val="000773A0"/>
    <w:rsid w:val="00077493"/>
    <w:rsid w:val="000820FA"/>
    <w:rsid w:val="000825F2"/>
    <w:rsid w:val="00084070"/>
    <w:rsid w:val="00084845"/>
    <w:rsid w:val="00085BED"/>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C4"/>
    <w:rsid w:val="000A27C5"/>
    <w:rsid w:val="000A4CCC"/>
    <w:rsid w:val="000A5825"/>
    <w:rsid w:val="000A6C7A"/>
    <w:rsid w:val="000A72BB"/>
    <w:rsid w:val="000A7FD9"/>
    <w:rsid w:val="000B11D8"/>
    <w:rsid w:val="000B17EA"/>
    <w:rsid w:val="000B269A"/>
    <w:rsid w:val="000B2D70"/>
    <w:rsid w:val="000B31C4"/>
    <w:rsid w:val="000B474D"/>
    <w:rsid w:val="000B48D7"/>
    <w:rsid w:val="000B514E"/>
    <w:rsid w:val="000B5758"/>
    <w:rsid w:val="000B684A"/>
    <w:rsid w:val="000B7313"/>
    <w:rsid w:val="000B7A02"/>
    <w:rsid w:val="000B7A6C"/>
    <w:rsid w:val="000C07AA"/>
    <w:rsid w:val="000C2255"/>
    <w:rsid w:val="000C313E"/>
    <w:rsid w:val="000C3D66"/>
    <w:rsid w:val="000C4A32"/>
    <w:rsid w:val="000C51A3"/>
    <w:rsid w:val="000C5587"/>
    <w:rsid w:val="000C5A1B"/>
    <w:rsid w:val="000C5A39"/>
    <w:rsid w:val="000C6F2F"/>
    <w:rsid w:val="000C79EB"/>
    <w:rsid w:val="000D0499"/>
    <w:rsid w:val="000D194F"/>
    <w:rsid w:val="000D2BD6"/>
    <w:rsid w:val="000D2CBF"/>
    <w:rsid w:val="000D403C"/>
    <w:rsid w:val="000D436E"/>
    <w:rsid w:val="000D4C8F"/>
    <w:rsid w:val="000D5B8D"/>
    <w:rsid w:val="000D6176"/>
    <w:rsid w:val="000E09B3"/>
    <w:rsid w:val="000E10ED"/>
    <w:rsid w:val="000E27E3"/>
    <w:rsid w:val="000E3910"/>
    <w:rsid w:val="000E4193"/>
    <w:rsid w:val="000E6964"/>
    <w:rsid w:val="000F1489"/>
    <w:rsid w:val="000F1DC9"/>
    <w:rsid w:val="000F22BF"/>
    <w:rsid w:val="000F238F"/>
    <w:rsid w:val="000F27B9"/>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5CC5"/>
    <w:rsid w:val="00116509"/>
    <w:rsid w:val="0011777C"/>
    <w:rsid w:val="00120364"/>
    <w:rsid w:val="00121950"/>
    <w:rsid w:val="00121AA9"/>
    <w:rsid w:val="00121BE7"/>
    <w:rsid w:val="00122951"/>
    <w:rsid w:val="00124494"/>
    <w:rsid w:val="0012473C"/>
    <w:rsid w:val="00125430"/>
    <w:rsid w:val="001255FC"/>
    <w:rsid w:val="00130D59"/>
    <w:rsid w:val="00131260"/>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43BB"/>
    <w:rsid w:val="00144562"/>
    <w:rsid w:val="00144E73"/>
    <w:rsid w:val="0014580D"/>
    <w:rsid w:val="00145DDD"/>
    <w:rsid w:val="0014683C"/>
    <w:rsid w:val="0014756E"/>
    <w:rsid w:val="00147649"/>
    <w:rsid w:val="00150043"/>
    <w:rsid w:val="00151886"/>
    <w:rsid w:val="00151E0B"/>
    <w:rsid w:val="001532E1"/>
    <w:rsid w:val="00156C58"/>
    <w:rsid w:val="00160D39"/>
    <w:rsid w:val="001614EE"/>
    <w:rsid w:val="00163D92"/>
    <w:rsid w:val="001649BA"/>
    <w:rsid w:val="00164F50"/>
    <w:rsid w:val="00165D61"/>
    <w:rsid w:val="00166080"/>
    <w:rsid w:val="00166D30"/>
    <w:rsid w:val="001675A4"/>
    <w:rsid w:val="00167C09"/>
    <w:rsid w:val="001704B2"/>
    <w:rsid w:val="00171803"/>
    <w:rsid w:val="00171DA3"/>
    <w:rsid w:val="00172A2F"/>
    <w:rsid w:val="00174C28"/>
    <w:rsid w:val="00175DBA"/>
    <w:rsid w:val="00176CAC"/>
    <w:rsid w:val="0017744C"/>
    <w:rsid w:val="00180939"/>
    <w:rsid w:val="00181650"/>
    <w:rsid w:val="0018265D"/>
    <w:rsid w:val="001829DB"/>
    <w:rsid w:val="00182E3F"/>
    <w:rsid w:val="00183651"/>
    <w:rsid w:val="00184890"/>
    <w:rsid w:val="00184BB8"/>
    <w:rsid w:val="00185862"/>
    <w:rsid w:val="00186E07"/>
    <w:rsid w:val="00187F75"/>
    <w:rsid w:val="0019033F"/>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C7E"/>
    <w:rsid w:val="001A795E"/>
    <w:rsid w:val="001A7ABD"/>
    <w:rsid w:val="001B0609"/>
    <w:rsid w:val="001B0B56"/>
    <w:rsid w:val="001B1204"/>
    <w:rsid w:val="001B1529"/>
    <w:rsid w:val="001B174E"/>
    <w:rsid w:val="001B1DB8"/>
    <w:rsid w:val="001B269A"/>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3970"/>
    <w:rsid w:val="001D4A6B"/>
    <w:rsid w:val="001D63FD"/>
    <w:rsid w:val="001D6C31"/>
    <w:rsid w:val="001D6EF1"/>
    <w:rsid w:val="001D7D48"/>
    <w:rsid w:val="001E099D"/>
    <w:rsid w:val="001E1C65"/>
    <w:rsid w:val="001E2038"/>
    <w:rsid w:val="001E3380"/>
    <w:rsid w:val="001E3E19"/>
    <w:rsid w:val="001E52CF"/>
    <w:rsid w:val="001E56AF"/>
    <w:rsid w:val="001E592D"/>
    <w:rsid w:val="001E5E12"/>
    <w:rsid w:val="001E76E6"/>
    <w:rsid w:val="001F0009"/>
    <w:rsid w:val="001F2D2A"/>
    <w:rsid w:val="001F35F3"/>
    <w:rsid w:val="001F44CE"/>
    <w:rsid w:val="001F4CAD"/>
    <w:rsid w:val="001F670B"/>
    <w:rsid w:val="002005BE"/>
    <w:rsid w:val="00200849"/>
    <w:rsid w:val="002008DD"/>
    <w:rsid w:val="00201449"/>
    <w:rsid w:val="00201FB1"/>
    <w:rsid w:val="002035A9"/>
    <w:rsid w:val="002040A5"/>
    <w:rsid w:val="00204B51"/>
    <w:rsid w:val="00205138"/>
    <w:rsid w:val="0020692B"/>
    <w:rsid w:val="00206A75"/>
    <w:rsid w:val="00206F75"/>
    <w:rsid w:val="00207B9D"/>
    <w:rsid w:val="00210029"/>
    <w:rsid w:val="00211E96"/>
    <w:rsid w:val="00212115"/>
    <w:rsid w:val="00213E3D"/>
    <w:rsid w:val="00213ECA"/>
    <w:rsid w:val="00214578"/>
    <w:rsid w:val="00214C7A"/>
    <w:rsid w:val="0021555A"/>
    <w:rsid w:val="00217B35"/>
    <w:rsid w:val="00223006"/>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22FE"/>
    <w:rsid w:val="00242733"/>
    <w:rsid w:val="00242D94"/>
    <w:rsid w:val="00243EFD"/>
    <w:rsid w:val="00243F21"/>
    <w:rsid w:val="00244EF7"/>
    <w:rsid w:val="00245197"/>
    <w:rsid w:val="00245A8A"/>
    <w:rsid w:val="002508DB"/>
    <w:rsid w:val="00251AA6"/>
    <w:rsid w:val="002523C8"/>
    <w:rsid w:val="0025268F"/>
    <w:rsid w:val="00255B9A"/>
    <w:rsid w:val="00256196"/>
    <w:rsid w:val="00256E78"/>
    <w:rsid w:val="0026147C"/>
    <w:rsid w:val="0026199B"/>
    <w:rsid w:val="00262C4B"/>
    <w:rsid w:val="00265BC6"/>
    <w:rsid w:val="00266699"/>
    <w:rsid w:val="00266AA9"/>
    <w:rsid w:val="00272612"/>
    <w:rsid w:val="00272882"/>
    <w:rsid w:val="00272CD0"/>
    <w:rsid w:val="0027417E"/>
    <w:rsid w:val="002748AE"/>
    <w:rsid w:val="002753CB"/>
    <w:rsid w:val="00276291"/>
    <w:rsid w:val="00277ED8"/>
    <w:rsid w:val="00281A03"/>
    <w:rsid w:val="00281A16"/>
    <w:rsid w:val="00282883"/>
    <w:rsid w:val="00282A28"/>
    <w:rsid w:val="002830DF"/>
    <w:rsid w:val="0028348F"/>
    <w:rsid w:val="002837CA"/>
    <w:rsid w:val="00283B47"/>
    <w:rsid w:val="00283DA5"/>
    <w:rsid w:val="00285603"/>
    <w:rsid w:val="0028769E"/>
    <w:rsid w:val="00287B3E"/>
    <w:rsid w:val="00290D1E"/>
    <w:rsid w:val="00290D43"/>
    <w:rsid w:val="002912C1"/>
    <w:rsid w:val="00291731"/>
    <w:rsid w:val="00292756"/>
    <w:rsid w:val="00292790"/>
    <w:rsid w:val="00292A1A"/>
    <w:rsid w:val="00292FC9"/>
    <w:rsid w:val="0029349D"/>
    <w:rsid w:val="00296E04"/>
    <w:rsid w:val="0029791D"/>
    <w:rsid w:val="00297D88"/>
    <w:rsid w:val="002A02AD"/>
    <w:rsid w:val="002A0589"/>
    <w:rsid w:val="002A1292"/>
    <w:rsid w:val="002A1A42"/>
    <w:rsid w:val="002A1C4F"/>
    <w:rsid w:val="002A4196"/>
    <w:rsid w:val="002A423A"/>
    <w:rsid w:val="002A4692"/>
    <w:rsid w:val="002A480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781"/>
    <w:rsid w:val="002C20D2"/>
    <w:rsid w:val="002C2939"/>
    <w:rsid w:val="002C2B66"/>
    <w:rsid w:val="002C4EF6"/>
    <w:rsid w:val="002C50C7"/>
    <w:rsid w:val="002C7F97"/>
    <w:rsid w:val="002D0A11"/>
    <w:rsid w:val="002D1055"/>
    <w:rsid w:val="002D26A8"/>
    <w:rsid w:val="002D3A55"/>
    <w:rsid w:val="002D3F86"/>
    <w:rsid w:val="002D502D"/>
    <w:rsid w:val="002D544E"/>
    <w:rsid w:val="002D6C98"/>
    <w:rsid w:val="002D755B"/>
    <w:rsid w:val="002E2DCA"/>
    <w:rsid w:val="002E3254"/>
    <w:rsid w:val="002E3D41"/>
    <w:rsid w:val="002E4701"/>
    <w:rsid w:val="002E4F8B"/>
    <w:rsid w:val="002E7BFF"/>
    <w:rsid w:val="002F15A9"/>
    <w:rsid w:val="002F1BD5"/>
    <w:rsid w:val="002F4274"/>
    <w:rsid w:val="002F4CE6"/>
    <w:rsid w:val="002F5AA6"/>
    <w:rsid w:val="002F6352"/>
    <w:rsid w:val="002F6EE2"/>
    <w:rsid w:val="002F714C"/>
    <w:rsid w:val="00301923"/>
    <w:rsid w:val="00302ED9"/>
    <w:rsid w:val="00302FCE"/>
    <w:rsid w:val="00303BE4"/>
    <w:rsid w:val="00303F1A"/>
    <w:rsid w:val="00306AFF"/>
    <w:rsid w:val="00306D3F"/>
    <w:rsid w:val="00306FC1"/>
    <w:rsid w:val="003102DB"/>
    <w:rsid w:val="00311FC9"/>
    <w:rsid w:val="0031408C"/>
    <w:rsid w:val="00314E08"/>
    <w:rsid w:val="003160AD"/>
    <w:rsid w:val="00316E86"/>
    <w:rsid w:val="00317947"/>
    <w:rsid w:val="00317B0E"/>
    <w:rsid w:val="003211BF"/>
    <w:rsid w:val="003224C8"/>
    <w:rsid w:val="003244DF"/>
    <w:rsid w:val="00324781"/>
    <w:rsid w:val="0032505D"/>
    <w:rsid w:val="00332483"/>
    <w:rsid w:val="0033270D"/>
    <w:rsid w:val="00333680"/>
    <w:rsid w:val="00335ADB"/>
    <w:rsid w:val="00335F51"/>
    <w:rsid w:val="003368BC"/>
    <w:rsid w:val="0033692D"/>
    <w:rsid w:val="00337856"/>
    <w:rsid w:val="00337EC7"/>
    <w:rsid w:val="00340930"/>
    <w:rsid w:val="00340A5E"/>
    <w:rsid w:val="00340E36"/>
    <w:rsid w:val="003433A4"/>
    <w:rsid w:val="003458C3"/>
    <w:rsid w:val="00346216"/>
    <w:rsid w:val="00346ED1"/>
    <w:rsid w:val="003503FC"/>
    <w:rsid w:val="003505C3"/>
    <w:rsid w:val="003523C0"/>
    <w:rsid w:val="00355897"/>
    <w:rsid w:val="00356625"/>
    <w:rsid w:val="00356DDE"/>
    <w:rsid w:val="00356E22"/>
    <w:rsid w:val="00357483"/>
    <w:rsid w:val="00360560"/>
    <w:rsid w:val="00360F44"/>
    <w:rsid w:val="003614EB"/>
    <w:rsid w:val="003617FE"/>
    <w:rsid w:val="0036258E"/>
    <w:rsid w:val="00362A8A"/>
    <w:rsid w:val="00362BCF"/>
    <w:rsid w:val="00364DCE"/>
    <w:rsid w:val="00365890"/>
    <w:rsid w:val="00365AC6"/>
    <w:rsid w:val="00367F7C"/>
    <w:rsid w:val="00370766"/>
    <w:rsid w:val="00370BCE"/>
    <w:rsid w:val="00370FF3"/>
    <w:rsid w:val="0037173F"/>
    <w:rsid w:val="00371A58"/>
    <w:rsid w:val="00372092"/>
    <w:rsid w:val="00372381"/>
    <w:rsid w:val="0037382F"/>
    <w:rsid w:val="00373A3F"/>
    <w:rsid w:val="00373B40"/>
    <w:rsid w:val="00375A17"/>
    <w:rsid w:val="00376BF1"/>
    <w:rsid w:val="00377537"/>
    <w:rsid w:val="003808D2"/>
    <w:rsid w:val="003809B3"/>
    <w:rsid w:val="00381313"/>
    <w:rsid w:val="0038162C"/>
    <w:rsid w:val="00383161"/>
    <w:rsid w:val="0038338D"/>
    <w:rsid w:val="003836B4"/>
    <w:rsid w:val="00383AB4"/>
    <w:rsid w:val="00383E7F"/>
    <w:rsid w:val="00384E37"/>
    <w:rsid w:val="00384FCE"/>
    <w:rsid w:val="003850EA"/>
    <w:rsid w:val="003861FF"/>
    <w:rsid w:val="00386E10"/>
    <w:rsid w:val="00387A01"/>
    <w:rsid w:val="00391621"/>
    <w:rsid w:val="00391B61"/>
    <w:rsid w:val="003920CA"/>
    <w:rsid w:val="0039336A"/>
    <w:rsid w:val="00393C4A"/>
    <w:rsid w:val="00393DDE"/>
    <w:rsid w:val="00393E4D"/>
    <w:rsid w:val="00393E92"/>
    <w:rsid w:val="00396E02"/>
    <w:rsid w:val="003975BA"/>
    <w:rsid w:val="00397A72"/>
    <w:rsid w:val="003A0843"/>
    <w:rsid w:val="003A1802"/>
    <w:rsid w:val="003A244E"/>
    <w:rsid w:val="003A24E8"/>
    <w:rsid w:val="003A2A0B"/>
    <w:rsid w:val="003A41C7"/>
    <w:rsid w:val="003A4C4D"/>
    <w:rsid w:val="003A527A"/>
    <w:rsid w:val="003A5B1C"/>
    <w:rsid w:val="003A666D"/>
    <w:rsid w:val="003A6CFF"/>
    <w:rsid w:val="003A7683"/>
    <w:rsid w:val="003A76B6"/>
    <w:rsid w:val="003A7CDE"/>
    <w:rsid w:val="003B0143"/>
    <w:rsid w:val="003B0EDC"/>
    <w:rsid w:val="003B107F"/>
    <w:rsid w:val="003B1155"/>
    <w:rsid w:val="003B2211"/>
    <w:rsid w:val="003B3B38"/>
    <w:rsid w:val="003B45A9"/>
    <w:rsid w:val="003B6A08"/>
    <w:rsid w:val="003C0ABD"/>
    <w:rsid w:val="003C0D07"/>
    <w:rsid w:val="003C11ED"/>
    <w:rsid w:val="003C13D5"/>
    <w:rsid w:val="003C1C03"/>
    <w:rsid w:val="003C26EB"/>
    <w:rsid w:val="003C30A8"/>
    <w:rsid w:val="003C33A4"/>
    <w:rsid w:val="003C3AE1"/>
    <w:rsid w:val="003C5F56"/>
    <w:rsid w:val="003C6D1F"/>
    <w:rsid w:val="003D035E"/>
    <w:rsid w:val="003D09B6"/>
    <w:rsid w:val="003D1A0C"/>
    <w:rsid w:val="003D30D6"/>
    <w:rsid w:val="003D6209"/>
    <w:rsid w:val="003D71D7"/>
    <w:rsid w:val="003E009E"/>
    <w:rsid w:val="003E0835"/>
    <w:rsid w:val="003E2DD3"/>
    <w:rsid w:val="003E49D6"/>
    <w:rsid w:val="003E54CD"/>
    <w:rsid w:val="003E6CB3"/>
    <w:rsid w:val="003E6D05"/>
    <w:rsid w:val="003E7750"/>
    <w:rsid w:val="003E7C1D"/>
    <w:rsid w:val="003F081B"/>
    <w:rsid w:val="003F16EE"/>
    <w:rsid w:val="003F1700"/>
    <w:rsid w:val="003F2E97"/>
    <w:rsid w:val="003F361A"/>
    <w:rsid w:val="003F4247"/>
    <w:rsid w:val="003F5577"/>
    <w:rsid w:val="003F6178"/>
    <w:rsid w:val="003F61C5"/>
    <w:rsid w:val="0040094C"/>
    <w:rsid w:val="0040171C"/>
    <w:rsid w:val="00403827"/>
    <w:rsid w:val="00403A74"/>
    <w:rsid w:val="004053EB"/>
    <w:rsid w:val="00405441"/>
    <w:rsid w:val="00407925"/>
    <w:rsid w:val="00410971"/>
    <w:rsid w:val="004138A6"/>
    <w:rsid w:val="004138E5"/>
    <w:rsid w:val="00413D5C"/>
    <w:rsid w:val="0041548C"/>
    <w:rsid w:val="00416411"/>
    <w:rsid w:val="004171CF"/>
    <w:rsid w:val="0041753E"/>
    <w:rsid w:val="00420264"/>
    <w:rsid w:val="0042137E"/>
    <w:rsid w:val="00421585"/>
    <w:rsid w:val="00421D77"/>
    <w:rsid w:val="00421E0C"/>
    <w:rsid w:val="00422394"/>
    <w:rsid w:val="00424807"/>
    <w:rsid w:val="00424E18"/>
    <w:rsid w:val="00425C93"/>
    <w:rsid w:val="00425F92"/>
    <w:rsid w:val="00426260"/>
    <w:rsid w:val="0042691F"/>
    <w:rsid w:val="0042740D"/>
    <w:rsid w:val="00427437"/>
    <w:rsid w:val="00431CDC"/>
    <w:rsid w:val="00432CCD"/>
    <w:rsid w:val="00433631"/>
    <w:rsid w:val="00435F1B"/>
    <w:rsid w:val="00437745"/>
    <w:rsid w:val="00441C9E"/>
    <w:rsid w:val="00442892"/>
    <w:rsid w:val="0044322E"/>
    <w:rsid w:val="00443799"/>
    <w:rsid w:val="004439C8"/>
    <w:rsid w:val="00444A3E"/>
    <w:rsid w:val="00445A29"/>
    <w:rsid w:val="0044678D"/>
    <w:rsid w:val="0044720F"/>
    <w:rsid w:val="00447C4B"/>
    <w:rsid w:val="00447DD4"/>
    <w:rsid w:val="00450A34"/>
    <w:rsid w:val="00450DF1"/>
    <w:rsid w:val="00450EC9"/>
    <w:rsid w:val="00451CBE"/>
    <w:rsid w:val="004535E3"/>
    <w:rsid w:val="004547BF"/>
    <w:rsid w:val="00454AA1"/>
    <w:rsid w:val="00454E41"/>
    <w:rsid w:val="0045505E"/>
    <w:rsid w:val="00456894"/>
    <w:rsid w:val="00456B8B"/>
    <w:rsid w:val="00456E0D"/>
    <w:rsid w:val="00456E5E"/>
    <w:rsid w:val="00457B2A"/>
    <w:rsid w:val="00457CA2"/>
    <w:rsid w:val="0046028C"/>
    <w:rsid w:val="00460688"/>
    <w:rsid w:val="004606F7"/>
    <w:rsid w:val="004607DE"/>
    <w:rsid w:val="00460C5A"/>
    <w:rsid w:val="00460FAA"/>
    <w:rsid w:val="00461778"/>
    <w:rsid w:val="00462361"/>
    <w:rsid w:val="00463723"/>
    <w:rsid w:val="00464515"/>
    <w:rsid w:val="004660F0"/>
    <w:rsid w:val="00466293"/>
    <w:rsid w:val="00470841"/>
    <w:rsid w:val="004708EE"/>
    <w:rsid w:val="004711F4"/>
    <w:rsid w:val="00471CA4"/>
    <w:rsid w:val="00472661"/>
    <w:rsid w:val="004731E7"/>
    <w:rsid w:val="004743D1"/>
    <w:rsid w:val="00474D26"/>
    <w:rsid w:val="00475340"/>
    <w:rsid w:val="00475EDF"/>
    <w:rsid w:val="0047641F"/>
    <w:rsid w:val="0047653D"/>
    <w:rsid w:val="00476BF6"/>
    <w:rsid w:val="00480574"/>
    <w:rsid w:val="00482E98"/>
    <w:rsid w:val="00484603"/>
    <w:rsid w:val="0048463B"/>
    <w:rsid w:val="00484E86"/>
    <w:rsid w:val="0048600B"/>
    <w:rsid w:val="004870C8"/>
    <w:rsid w:val="004904A8"/>
    <w:rsid w:val="004905DF"/>
    <w:rsid w:val="00495257"/>
    <w:rsid w:val="004964CD"/>
    <w:rsid w:val="00497748"/>
    <w:rsid w:val="004A0649"/>
    <w:rsid w:val="004A067C"/>
    <w:rsid w:val="004A09BD"/>
    <w:rsid w:val="004A1189"/>
    <w:rsid w:val="004A30A5"/>
    <w:rsid w:val="004A3D95"/>
    <w:rsid w:val="004A40FE"/>
    <w:rsid w:val="004A4C4D"/>
    <w:rsid w:val="004B0173"/>
    <w:rsid w:val="004B2362"/>
    <w:rsid w:val="004B2DB2"/>
    <w:rsid w:val="004B462B"/>
    <w:rsid w:val="004B4C60"/>
    <w:rsid w:val="004B50CD"/>
    <w:rsid w:val="004B72F3"/>
    <w:rsid w:val="004B747E"/>
    <w:rsid w:val="004C09DC"/>
    <w:rsid w:val="004C15E4"/>
    <w:rsid w:val="004C20C7"/>
    <w:rsid w:val="004C2EBF"/>
    <w:rsid w:val="004C4E5B"/>
    <w:rsid w:val="004C688C"/>
    <w:rsid w:val="004C68F6"/>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E17"/>
    <w:rsid w:val="004E61D7"/>
    <w:rsid w:val="004F0EEA"/>
    <w:rsid w:val="004F139F"/>
    <w:rsid w:val="004F1CBC"/>
    <w:rsid w:val="004F4561"/>
    <w:rsid w:val="004F5591"/>
    <w:rsid w:val="004F5C1E"/>
    <w:rsid w:val="004F7408"/>
    <w:rsid w:val="005003A7"/>
    <w:rsid w:val="0050093F"/>
    <w:rsid w:val="00500A75"/>
    <w:rsid w:val="00503526"/>
    <w:rsid w:val="005055AF"/>
    <w:rsid w:val="00506214"/>
    <w:rsid w:val="0050735C"/>
    <w:rsid w:val="00507386"/>
    <w:rsid w:val="00507441"/>
    <w:rsid w:val="005103C4"/>
    <w:rsid w:val="00510408"/>
    <w:rsid w:val="00511FA3"/>
    <w:rsid w:val="00512877"/>
    <w:rsid w:val="00513D6B"/>
    <w:rsid w:val="005144B1"/>
    <w:rsid w:val="0051491F"/>
    <w:rsid w:val="00520A09"/>
    <w:rsid w:val="005214FD"/>
    <w:rsid w:val="005225DB"/>
    <w:rsid w:val="00522BF1"/>
    <w:rsid w:val="0052311D"/>
    <w:rsid w:val="00523158"/>
    <w:rsid w:val="00524015"/>
    <w:rsid w:val="00524734"/>
    <w:rsid w:val="005303F4"/>
    <w:rsid w:val="00530C28"/>
    <w:rsid w:val="00533B6B"/>
    <w:rsid w:val="00533B73"/>
    <w:rsid w:val="00533C06"/>
    <w:rsid w:val="00534496"/>
    <w:rsid w:val="00535836"/>
    <w:rsid w:val="00535AFB"/>
    <w:rsid w:val="00536576"/>
    <w:rsid w:val="00536DCD"/>
    <w:rsid w:val="00537A4F"/>
    <w:rsid w:val="005403D5"/>
    <w:rsid w:val="00540618"/>
    <w:rsid w:val="00540DA1"/>
    <w:rsid w:val="005410D0"/>
    <w:rsid w:val="00541614"/>
    <w:rsid w:val="00543001"/>
    <w:rsid w:val="0054547A"/>
    <w:rsid w:val="00545513"/>
    <w:rsid w:val="00547469"/>
    <w:rsid w:val="0055061B"/>
    <w:rsid w:val="005514A9"/>
    <w:rsid w:val="00552805"/>
    <w:rsid w:val="0055286A"/>
    <w:rsid w:val="00552915"/>
    <w:rsid w:val="00553D6C"/>
    <w:rsid w:val="0055400C"/>
    <w:rsid w:val="005545A5"/>
    <w:rsid w:val="00555220"/>
    <w:rsid w:val="005561CC"/>
    <w:rsid w:val="00556389"/>
    <w:rsid w:val="00556EA5"/>
    <w:rsid w:val="00557881"/>
    <w:rsid w:val="00557C1B"/>
    <w:rsid w:val="00557D4E"/>
    <w:rsid w:val="005605B5"/>
    <w:rsid w:val="00560EDF"/>
    <w:rsid w:val="00562D5F"/>
    <w:rsid w:val="00563B9D"/>
    <w:rsid w:val="00563D3F"/>
    <w:rsid w:val="005643DD"/>
    <w:rsid w:val="00564A21"/>
    <w:rsid w:val="00565180"/>
    <w:rsid w:val="00571861"/>
    <w:rsid w:val="005718A0"/>
    <w:rsid w:val="005742F2"/>
    <w:rsid w:val="0057520F"/>
    <w:rsid w:val="0057589B"/>
    <w:rsid w:val="00575D10"/>
    <w:rsid w:val="00575D2F"/>
    <w:rsid w:val="00576E07"/>
    <w:rsid w:val="005779ED"/>
    <w:rsid w:val="00582423"/>
    <w:rsid w:val="00583232"/>
    <w:rsid w:val="00585E39"/>
    <w:rsid w:val="0058743B"/>
    <w:rsid w:val="00587BF9"/>
    <w:rsid w:val="005908E0"/>
    <w:rsid w:val="00591B2E"/>
    <w:rsid w:val="00592513"/>
    <w:rsid w:val="00593B48"/>
    <w:rsid w:val="00595AF6"/>
    <w:rsid w:val="00595E68"/>
    <w:rsid w:val="00597063"/>
    <w:rsid w:val="0059772B"/>
    <w:rsid w:val="005A024C"/>
    <w:rsid w:val="005A220E"/>
    <w:rsid w:val="005A2F7F"/>
    <w:rsid w:val="005A3014"/>
    <w:rsid w:val="005A3609"/>
    <w:rsid w:val="005A3BA0"/>
    <w:rsid w:val="005A3BA9"/>
    <w:rsid w:val="005A470C"/>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FA6"/>
    <w:rsid w:val="005C606E"/>
    <w:rsid w:val="005C6B1C"/>
    <w:rsid w:val="005C6F4A"/>
    <w:rsid w:val="005C7C1C"/>
    <w:rsid w:val="005D0330"/>
    <w:rsid w:val="005D0A0F"/>
    <w:rsid w:val="005D2578"/>
    <w:rsid w:val="005D2853"/>
    <w:rsid w:val="005D31EF"/>
    <w:rsid w:val="005D38C3"/>
    <w:rsid w:val="005D3E2C"/>
    <w:rsid w:val="005D43C8"/>
    <w:rsid w:val="005D461D"/>
    <w:rsid w:val="005D4A37"/>
    <w:rsid w:val="005D58D0"/>
    <w:rsid w:val="005D6242"/>
    <w:rsid w:val="005D680F"/>
    <w:rsid w:val="005D701E"/>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255A"/>
    <w:rsid w:val="005F403F"/>
    <w:rsid w:val="005F5B9E"/>
    <w:rsid w:val="005F757D"/>
    <w:rsid w:val="00601E74"/>
    <w:rsid w:val="006021F8"/>
    <w:rsid w:val="006028B7"/>
    <w:rsid w:val="006032B2"/>
    <w:rsid w:val="00604A22"/>
    <w:rsid w:val="00604AB0"/>
    <w:rsid w:val="00605F1C"/>
    <w:rsid w:val="00607499"/>
    <w:rsid w:val="006101D4"/>
    <w:rsid w:val="006102BE"/>
    <w:rsid w:val="00610A53"/>
    <w:rsid w:val="00611B0B"/>
    <w:rsid w:val="00612129"/>
    <w:rsid w:val="006147C9"/>
    <w:rsid w:val="00614BEE"/>
    <w:rsid w:val="00614C28"/>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300A6"/>
    <w:rsid w:val="0063297B"/>
    <w:rsid w:val="00632C37"/>
    <w:rsid w:val="006332F3"/>
    <w:rsid w:val="0063414F"/>
    <w:rsid w:val="00634459"/>
    <w:rsid w:val="006351E5"/>
    <w:rsid w:val="00635625"/>
    <w:rsid w:val="00635E08"/>
    <w:rsid w:val="00636208"/>
    <w:rsid w:val="00636422"/>
    <w:rsid w:val="00636B20"/>
    <w:rsid w:val="00636D01"/>
    <w:rsid w:val="00636FA3"/>
    <w:rsid w:val="006402AA"/>
    <w:rsid w:val="00641053"/>
    <w:rsid w:val="00641398"/>
    <w:rsid w:val="00641823"/>
    <w:rsid w:val="00642466"/>
    <w:rsid w:val="0064291D"/>
    <w:rsid w:val="00642B9C"/>
    <w:rsid w:val="00642D10"/>
    <w:rsid w:val="00644835"/>
    <w:rsid w:val="00645202"/>
    <w:rsid w:val="00646890"/>
    <w:rsid w:val="0064779E"/>
    <w:rsid w:val="00650F0D"/>
    <w:rsid w:val="00651A77"/>
    <w:rsid w:val="00651F58"/>
    <w:rsid w:val="0065285D"/>
    <w:rsid w:val="00652A4E"/>
    <w:rsid w:val="00652E4E"/>
    <w:rsid w:val="00653C28"/>
    <w:rsid w:val="00656425"/>
    <w:rsid w:val="0065685C"/>
    <w:rsid w:val="00656B1C"/>
    <w:rsid w:val="00656FBD"/>
    <w:rsid w:val="006577CA"/>
    <w:rsid w:val="00660019"/>
    <w:rsid w:val="00661D87"/>
    <w:rsid w:val="00661E71"/>
    <w:rsid w:val="00662F9A"/>
    <w:rsid w:val="00662FC7"/>
    <w:rsid w:val="00663591"/>
    <w:rsid w:val="00665020"/>
    <w:rsid w:val="006656A0"/>
    <w:rsid w:val="00665B76"/>
    <w:rsid w:val="006714EF"/>
    <w:rsid w:val="006733B7"/>
    <w:rsid w:val="0067456C"/>
    <w:rsid w:val="00674D97"/>
    <w:rsid w:val="00675593"/>
    <w:rsid w:val="00676185"/>
    <w:rsid w:val="0067636C"/>
    <w:rsid w:val="00676540"/>
    <w:rsid w:val="006776A9"/>
    <w:rsid w:val="006779B9"/>
    <w:rsid w:val="00677DED"/>
    <w:rsid w:val="00680321"/>
    <w:rsid w:val="00681325"/>
    <w:rsid w:val="00681C40"/>
    <w:rsid w:val="006825A2"/>
    <w:rsid w:val="006830A5"/>
    <w:rsid w:val="006832B4"/>
    <w:rsid w:val="00683624"/>
    <w:rsid w:val="006851B8"/>
    <w:rsid w:val="006873C3"/>
    <w:rsid w:val="00691992"/>
    <w:rsid w:val="00692027"/>
    <w:rsid w:val="00692312"/>
    <w:rsid w:val="00692C26"/>
    <w:rsid w:val="00692E9D"/>
    <w:rsid w:val="00693767"/>
    <w:rsid w:val="00693A95"/>
    <w:rsid w:val="006948BE"/>
    <w:rsid w:val="00695725"/>
    <w:rsid w:val="0069724B"/>
    <w:rsid w:val="00697354"/>
    <w:rsid w:val="006A03ED"/>
    <w:rsid w:val="006A10E4"/>
    <w:rsid w:val="006A23AA"/>
    <w:rsid w:val="006A2BBE"/>
    <w:rsid w:val="006A32C7"/>
    <w:rsid w:val="006A4A78"/>
    <w:rsid w:val="006A5114"/>
    <w:rsid w:val="006A65F5"/>
    <w:rsid w:val="006A6B51"/>
    <w:rsid w:val="006A6ECE"/>
    <w:rsid w:val="006B13F0"/>
    <w:rsid w:val="006B14E1"/>
    <w:rsid w:val="006B1BD5"/>
    <w:rsid w:val="006B40C4"/>
    <w:rsid w:val="006B72D3"/>
    <w:rsid w:val="006B76D5"/>
    <w:rsid w:val="006C07AA"/>
    <w:rsid w:val="006C144A"/>
    <w:rsid w:val="006C1C96"/>
    <w:rsid w:val="006C378D"/>
    <w:rsid w:val="006C4E63"/>
    <w:rsid w:val="006C5485"/>
    <w:rsid w:val="006C627A"/>
    <w:rsid w:val="006C77E6"/>
    <w:rsid w:val="006D0473"/>
    <w:rsid w:val="006D0FDC"/>
    <w:rsid w:val="006D1547"/>
    <w:rsid w:val="006D3678"/>
    <w:rsid w:val="006D57CB"/>
    <w:rsid w:val="006D6189"/>
    <w:rsid w:val="006D6BDD"/>
    <w:rsid w:val="006D7296"/>
    <w:rsid w:val="006D7D96"/>
    <w:rsid w:val="006E04D6"/>
    <w:rsid w:val="006E10E7"/>
    <w:rsid w:val="006E1C9D"/>
    <w:rsid w:val="006E34C0"/>
    <w:rsid w:val="006E4961"/>
    <w:rsid w:val="006E52BC"/>
    <w:rsid w:val="006E5FE7"/>
    <w:rsid w:val="006E6FFF"/>
    <w:rsid w:val="006E729C"/>
    <w:rsid w:val="006E7EB6"/>
    <w:rsid w:val="006F00C0"/>
    <w:rsid w:val="006F0C0C"/>
    <w:rsid w:val="006F1DF8"/>
    <w:rsid w:val="006F2A6B"/>
    <w:rsid w:val="006F2A77"/>
    <w:rsid w:val="006F5D32"/>
    <w:rsid w:val="006F5D77"/>
    <w:rsid w:val="006F647C"/>
    <w:rsid w:val="006F7452"/>
    <w:rsid w:val="006F7B6A"/>
    <w:rsid w:val="00702011"/>
    <w:rsid w:val="00702E54"/>
    <w:rsid w:val="007032DB"/>
    <w:rsid w:val="007041E8"/>
    <w:rsid w:val="00704522"/>
    <w:rsid w:val="007049AF"/>
    <w:rsid w:val="00704A2F"/>
    <w:rsid w:val="00706424"/>
    <w:rsid w:val="00707A8C"/>
    <w:rsid w:val="007100D8"/>
    <w:rsid w:val="007112C0"/>
    <w:rsid w:val="00711563"/>
    <w:rsid w:val="00711DDA"/>
    <w:rsid w:val="00712CB4"/>
    <w:rsid w:val="00713D5D"/>
    <w:rsid w:val="00714DA9"/>
    <w:rsid w:val="00714DC1"/>
    <w:rsid w:val="007166CF"/>
    <w:rsid w:val="00716B02"/>
    <w:rsid w:val="00716D06"/>
    <w:rsid w:val="007203B4"/>
    <w:rsid w:val="00720ABF"/>
    <w:rsid w:val="00720F2A"/>
    <w:rsid w:val="00721143"/>
    <w:rsid w:val="007213CA"/>
    <w:rsid w:val="007220C1"/>
    <w:rsid w:val="0072308E"/>
    <w:rsid w:val="007231A5"/>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6A58"/>
    <w:rsid w:val="00737AEC"/>
    <w:rsid w:val="00737CAB"/>
    <w:rsid w:val="007407EB"/>
    <w:rsid w:val="007415E1"/>
    <w:rsid w:val="00741CE8"/>
    <w:rsid w:val="00741F9B"/>
    <w:rsid w:val="0074283F"/>
    <w:rsid w:val="00743BEE"/>
    <w:rsid w:val="0074511F"/>
    <w:rsid w:val="00745CBA"/>
    <w:rsid w:val="007461F0"/>
    <w:rsid w:val="00750288"/>
    <w:rsid w:val="0075129A"/>
    <w:rsid w:val="007521F4"/>
    <w:rsid w:val="00752DE6"/>
    <w:rsid w:val="00753C88"/>
    <w:rsid w:val="00755B4F"/>
    <w:rsid w:val="00755BE1"/>
    <w:rsid w:val="00755F4A"/>
    <w:rsid w:val="00757C4E"/>
    <w:rsid w:val="00760BCB"/>
    <w:rsid w:val="007637A7"/>
    <w:rsid w:val="00763F72"/>
    <w:rsid w:val="00764BB2"/>
    <w:rsid w:val="00765CF8"/>
    <w:rsid w:val="00765DD3"/>
    <w:rsid w:val="00766FBF"/>
    <w:rsid w:val="00767B1B"/>
    <w:rsid w:val="00771943"/>
    <w:rsid w:val="007752F2"/>
    <w:rsid w:val="00777AE4"/>
    <w:rsid w:val="00777F57"/>
    <w:rsid w:val="007807AE"/>
    <w:rsid w:val="00780C69"/>
    <w:rsid w:val="00781577"/>
    <w:rsid w:val="00781E07"/>
    <w:rsid w:val="00782615"/>
    <w:rsid w:val="0078419C"/>
    <w:rsid w:val="007848ED"/>
    <w:rsid w:val="00784A9B"/>
    <w:rsid w:val="007874F4"/>
    <w:rsid w:val="00790458"/>
    <w:rsid w:val="0079046C"/>
    <w:rsid w:val="00790E9B"/>
    <w:rsid w:val="0079355F"/>
    <w:rsid w:val="00793638"/>
    <w:rsid w:val="007951F9"/>
    <w:rsid w:val="007A0049"/>
    <w:rsid w:val="007A0FB5"/>
    <w:rsid w:val="007A1048"/>
    <w:rsid w:val="007A1364"/>
    <w:rsid w:val="007A1902"/>
    <w:rsid w:val="007A3170"/>
    <w:rsid w:val="007A345D"/>
    <w:rsid w:val="007A78CA"/>
    <w:rsid w:val="007B3535"/>
    <w:rsid w:val="007B4642"/>
    <w:rsid w:val="007B5309"/>
    <w:rsid w:val="007B59EC"/>
    <w:rsid w:val="007B5F1B"/>
    <w:rsid w:val="007B731A"/>
    <w:rsid w:val="007C04AC"/>
    <w:rsid w:val="007C06EF"/>
    <w:rsid w:val="007C0EB9"/>
    <w:rsid w:val="007C10BC"/>
    <w:rsid w:val="007C1228"/>
    <w:rsid w:val="007C1338"/>
    <w:rsid w:val="007C2039"/>
    <w:rsid w:val="007C212F"/>
    <w:rsid w:val="007C28B2"/>
    <w:rsid w:val="007C48C0"/>
    <w:rsid w:val="007C4BFD"/>
    <w:rsid w:val="007C5488"/>
    <w:rsid w:val="007C62AC"/>
    <w:rsid w:val="007C6599"/>
    <w:rsid w:val="007C7D76"/>
    <w:rsid w:val="007D05E6"/>
    <w:rsid w:val="007D0E91"/>
    <w:rsid w:val="007D1813"/>
    <w:rsid w:val="007D1F19"/>
    <w:rsid w:val="007D598C"/>
    <w:rsid w:val="007D5AB3"/>
    <w:rsid w:val="007D653E"/>
    <w:rsid w:val="007D67F8"/>
    <w:rsid w:val="007D723B"/>
    <w:rsid w:val="007E038D"/>
    <w:rsid w:val="007E1F66"/>
    <w:rsid w:val="007E2D17"/>
    <w:rsid w:val="007E3EC9"/>
    <w:rsid w:val="007E473F"/>
    <w:rsid w:val="007E4D74"/>
    <w:rsid w:val="007E56E8"/>
    <w:rsid w:val="007E68DB"/>
    <w:rsid w:val="007E6F39"/>
    <w:rsid w:val="007E7AC0"/>
    <w:rsid w:val="007F0CB9"/>
    <w:rsid w:val="007F1777"/>
    <w:rsid w:val="007F17EE"/>
    <w:rsid w:val="007F4385"/>
    <w:rsid w:val="007F461A"/>
    <w:rsid w:val="007F4CD9"/>
    <w:rsid w:val="007F6A2D"/>
    <w:rsid w:val="00801FF1"/>
    <w:rsid w:val="00802EB5"/>
    <w:rsid w:val="00803236"/>
    <w:rsid w:val="00804037"/>
    <w:rsid w:val="00804A43"/>
    <w:rsid w:val="008051A1"/>
    <w:rsid w:val="00805D49"/>
    <w:rsid w:val="008066F3"/>
    <w:rsid w:val="00806796"/>
    <w:rsid w:val="008109DE"/>
    <w:rsid w:val="008113D3"/>
    <w:rsid w:val="00811C90"/>
    <w:rsid w:val="00812BAB"/>
    <w:rsid w:val="008141C4"/>
    <w:rsid w:val="00816393"/>
    <w:rsid w:val="00816F22"/>
    <w:rsid w:val="00822B33"/>
    <w:rsid w:val="008231B2"/>
    <w:rsid w:val="00824FEC"/>
    <w:rsid w:val="0082650D"/>
    <w:rsid w:val="00831D02"/>
    <w:rsid w:val="008330DE"/>
    <w:rsid w:val="00834265"/>
    <w:rsid w:val="00834D92"/>
    <w:rsid w:val="00836E59"/>
    <w:rsid w:val="008400AF"/>
    <w:rsid w:val="00840136"/>
    <w:rsid w:val="0084115C"/>
    <w:rsid w:val="00843BB7"/>
    <w:rsid w:val="008441E2"/>
    <w:rsid w:val="00844B8A"/>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2E2"/>
    <w:rsid w:val="008572E3"/>
    <w:rsid w:val="0085776B"/>
    <w:rsid w:val="008607A6"/>
    <w:rsid w:val="00860F42"/>
    <w:rsid w:val="0086174F"/>
    <w:rsid w:val="00863D40"/>
    <w:rsid w:val="00863E13"/>
    <w:rsid w:val="00864B3A"/>
    <w:rsid w:val="00864E28"/>
    <w:rsid w:val="008673C9"/>
    <w:rsid w:val="0087048D"/>
    <w:rsid w:val="00870A95"/>
    <w:rsid w:val="00871C51"/>
    <w:rsid w:val="00874999"/>
    <w:rsid w:val="00875731"/>
    <w:rsid w:val="008775B5"/>
    <w:rsid w:val="0088034D"/>
    <w:rsid w:val="008810C6"/>
    <w:rsid w:val="008817AD"/>
    <w:rsid w:val="0088423C"/>
    <w:rsid w:val="008846AF"/>
    <w:rsid w:val="00884EDD"/>
    <w:rsid w:val="008860DF"/>
    <w:rsid w:val="00886DB9"/>
    <w:rsid w:val="00887A0C"/>
    <w:rsid w:val="00892241"/>
    <w:rsid w:val="00895955"/>
    <w:rsid w:val="008969C3"/>
    <w:rsid w:val="00897341"/>
    <w:rsid w:val="0089776B"/>
    <w:rsid w:val="008A2480"/>
    <w:rsid w:val="008A28D7"/>
    <w:rsid w:val="008A3163"/>
    <w:rsid w:val="008A3669"/>
    <w:rsid w:val="008A39EA"/>
    <w:rsid w:val="008A4EC2"/>
    <w:rsid w:val="008A78E0"/>
    <w:rsid w:val="008A7E75"/>
    <w:rsid w:val="008B0A71"/>
    <w:rsid w:val="008B2650"/>
    <w:rsid w:val="008B40E1"/>
    <w:rsid w:val="008B461D"/>
    <w:rsid w:val="008B5AA7"/>
    <w:rsid w:val="008B7A7D"/>
    <w:rsid w:val="008C0159"/>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6D7"/>
    <w:rsid w:val="008E0893"/>
    <w:rsid w:val="008E1622"/>
    <w:rsid w:val="008E1B7A"/>
    <w:rsid w:val="008E1D9C"/>
    <w:rsid w:val="008E24CC"/>
    <w:rsid w:val="008E2A0F"/>
    <w:rsid w:val="008E3A16"/>
    <w:rsid w:val="008E41DA"/>
    <w:rsid w:val="008E437B"/>
    <w:rsid w:val="008E461D"/>
    <w:rsid w:val="008E4F20"/>
    <w:rsid w:val="008E59EC"/>
    <w:rsid w:val="008E622F"/>
    <w:rsid w:val="008F0C94"/>
    <w:rsid w:val="008F24E5"/>
    <w:rsid w:val="008F382E"/>
    <w:rsid w:val="008F39AD"/>
    <w:rsid w:val="008F4541"/>
    <w:rsid w:val="008F50EE"/>
    <w:rsid w:val="008F5807"/>
    <w:rsid w:val="00900911"/>
    <w:rsid w:val="00901456"/>
    <w:rsid w:val="009017AF"/>
    <w:rsid w:val="00901D6B"/>
    <w:rsid w:val="009026AE"/>
    <w:rsid w:val="0090313E"/>
    <w:rsid w:val="00904A1A"/>
    <w:rsid w:val="00904EC8"/>
    <w:rsid w:val="00907E2F"/>
    <w:rsid w:val="00907FA2"/>
    <w:rsid w:val="00911183"/>
    <w:rsid w:val="009118CF"/>
    <w:rsid w:val="00913694"/>
    <w:rsid w:val="00914352"/>
    <w:rsid w:val="00914ACC"/>
    <w:rsid w:val="009151FA"/>
    <w:rsid w:val="009152ED"/>
    <w:rsid w:val="00915688"/>
    <w:rsid w:val="00917188"/>
    <w:rsid w:val="00921EB4"/>
    <w:rsid w:val="00922A1E"/>
    <w:rsid w:val="009231B3"/>
    <w:rsid w:val="009236E9"/>
    <w:rsid w:val="00924230"/>
    <w:rsid w:val="009246C0"/>
    <w:rsid w:val="00926019"/>
    <w:rsid w:val="0092616F"/>
    <w:rsid w:val="00927277"/>
    <w:rsid w:val="00930030"/>
    <w:rsid w:val="009326BD"/>
    <w:rsid w:val="00932935"/>
    <w:rsid w:val="0093459A"/>
    <w:rsid w:val="00935322"/>
    <w:rsid w:val="009358FB"/>
    <w:rsid w:val="00935C5D"/>
    <w:rsid w:val="009372F6"/>
    <w:rsid w:val="0094046C"/>
    <w:rsid w:val="009405ED"/>
    <w:rsid w:val="009418C1"/>
    <w:rsid w:val="00944547"/>
    <w:rsid w:val="009445D8"/>
    <w:rsid w:val="0094583B"/>
    <w:rsid w:val="00951C9E"/>
    <w:rsid w:val="0095242A"/>
    <w:rsid w:val="00952730"/>
    <w:rsid w:val="00954E8D"/>
    <w:rsid w:val="009554C4"/>
    <w:rsid w:val="0095573C"/>
    <w:rsid w:val="009557E9"/>
    <w:rsid w:val="00955EBD"/>
    <w:rsid w:val="0095653A"/>
    <w:rsid w:val="00956C4F"/>
    <w:rsid w:val="00960EDC"/>
    <w:rsid w:val="009614D3"/>
    <w:rsid w:val="00961C67"/>
    <w:rsid w:val="009627B7"/>
    <w:rsid w:val="009628D6"/>
    <w:rsid w:val="00965948"/>
    <w:rsid w:val="009660A4"/>
    <w:rsid w:val="0096617D"/>
    <w:rsid w:val="00966267"/>
    <w:rsid w:val="00966629"/>
    <w:rsid w:val="00966DE2"/>
    <w:rsid w:val="00970B09"/>
    <w:rsid w:val="00972719"/>
    <w:rsid w:val="009730BA"/>
    <w:rsid w:val="00976579"/>
    <w:rsid w:val="009814A0"/>
    <w:rsid w:val="00981EAC"/>
    <w:rsid w:val="00982F8C"/>
    <w:rsid w:val="00983E56"/>
    <w:rsid w:val="00986583"/>
    <w:rsid w:val="00986A2B"/>
    <w:rsid w:val="00986E2E"/>
    <w:rsid w:val="0098759C"/>
    <w:rsid w:val="009915F8"/>
    <w:rsid w:val="009920F7"/>
    <w:rsid w:val="009924C1"/>
    <w:rsid w:val="00992976"/>
    <w:rsid w:val="00992CAF"/>
    <w:rsid w:val="00993D9D"/>
    <w:rsid w:val="009A101E"/>
    <w:rsid w:val="009A129A"/>
    <w:rsid w:val="009A2110"/>
    <w:rsid w:val="009A3179"/>
    <w:rsid w:val="009A4636"/>
    <w:rsid w:val="009A4DE5"/>
    <w:rsid w:val="009A7AA0"/>
    <w:rsid w:val="009B1B3B"/>
    <w:rsid w:val="009B2A8D"/>
    <w:rsid w:val="009B7587"/>
    <w:rsid w:val="009B7FE1"/>
    <w:rsid w:val="009C2811"/>
    <w:rsid w:val="009C2961"/>
    <w:rsid w:val="009C2EF3"/>
    <w:rsid w:val="009C30EC"/>
    <w:rsid w:val="009C3F9A"/>
    <w:rsid w:val="009C408C"/>
    <w:rsid w:val="009C50E0"/>
    <w:rsid w:val="009C5238"/>
    <w:rsid w:val="009C5A6A"/>
    <w:rsid w:val="009C5F1A"/>
    <w:rsid w:val="009C66B4"/>
    <w:rsid w:val="009C68AE"/>
    <w:rsid w:val="009C7A95"/>
    <w:rsid w:val="009C7BA3"/>
    <w:rsid w:val="009D00B9"/>
    <w:rsid w:val="009D0781"/>
    <w:rsid w:val="009D112D"/>
    <w:rsid w:val="009D13CA"/>
    <w:rsid w:val="009D3402"/>
    <w:rsid w:val="009D34D6"/>
    <w:rsid w:val="009D3AB6"/>
    <w:rsid w:val="009D40F6"/>
    <w:rsid w:val="009D477C"/>
    <w:rsid w:val="009D4A69"/>
    <w:rsid w:val="009E0141"/>
    <w:rsid w:val="009E0CE5"/>
    <w:rsid w:val="009E1AC6"/>
    <w:rsid w:val="009E1EAA"/>
    <w:rsid w:val="009E1FCF"/>
    <w:rsid w:val="009E39E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A55"/>
    <w:rsid w:val="009F5133"/>
    <w:rsid w:val="009F558C"/>
    <w:rsid w:val="009F60A0"/>
    <w:rsid w:val="009F66FF"/>
    <w:rsid w:val="00A008F7"/>
    <w:rsid w:val="00A009F1"/>
    <w:rsid w:val="00A03F53"/>
    <w:rsid w:val="00A0431B"/>
    <w:rsid w:val="00A04811"/>
    <w:rsid w:val="00A04F94"/>
    <w:rsid w:val="00A06780"/>
    <w:rsid w:val="00A06F0C"/>
    <w:rsid w:val="00A10CC0"/>
    <w:rsid w:val="00A1463E"/>
    <w:rsid w:val="00A14CCB"/>
    <w:rsid w:val="00A1623E"/>
    <w:rsid w:val="00A164FC"/>
    <w:rsid w:val="00A17747"/>
    <w:rsid w:val="00A203BF"/>
    <w:rsid w:val="00A20D0C"/>
    <w:rsid w:val="00A2151F"/>
    <w:rsid w:val="00A216A3"/>
    <w:rsid w:val="00A21B26"/>
    <w:rsid w:val="00A22038"/>
    <w:rsid w:val="00A22C53"/>
    <w:rsid w:val="00A23275"/>
    <w:rsid w:val="00A23B29"/>
    <w:rsid w:val="00A24025"/>
    <w:rsid w:val="00A24CD6"/>
    <w:rsid w:val="00A24D74"/>
    <w:rsid w:val="00A25E20"/>
    <w:rsid w:val="00A27E6E"/>
    <w:rsid w:val="00A30FC2"/>
    <w:rsid w:val="00A31268"/>
    <w:rsid w:val="00A313A4"/>
    <w:rsid w:val="00A31BC2"/>
    <w:rsid w:val="00A33ACF"/>
    <w:rsid w:val="00A34A8B"/>
    <w:rsid w:val="00A356AD"/>
    <w:rsid w:val="00A37104"/>
    <w:rsid w:val="00A3789B"/>
    <w:rsid w:val="00A42551"/>
    <w:rsid w:val="00A42A84"/>
    <w:rsid w:val="00A43B24"/>
    <w:rsid w:val="00A45103"/>
    <w:rsid w:val="00A453EC"/>
    <w:rsid w:val="00A45C48"/>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5475"/>
    <w:rsid w:val="00A676CA"/>
    <w:rsid w:val="00A71375"/>
    <w:rsid w:val="00A7515D"/>
    <w:rsid w:val="00A75386"/>
    <w:rsid w:val="00A755B6"/>
    <w:rsid w:val="00A75A32"/>
    <w:rsid w:val="00A768A9"/>
    <w:rsid w:val="00A76ADD"/>
    <w:rsid w:val="00A771E6"/>
    <w:rsid w:val="00A773B9"/>
    <w:rsid w:val="00A81E19"/>
    <w:rsid w:val="00A84014"/>
    <w:rsid w:val="00A84468"/>
    <w:rsid w:val="00A8486B"/>
    <w:rsid w:val="00A85325"/>
    <w:rsid w:val="00A85A3D"/>
    <w:rsid w:val="00A85BA4"/>
    <w:rsid w:val="00A8618E"/>
    <w:rsid w:val="00A878FE"/>
    <w:rsid w:val="00A87E13"/>
    <w:rsid w:val="00A91950"/>
    <w:rsid w:val="00A92DF4"/>
    <w:rsid w:val="00A9498A"/>
    <w:rsid w:val="00A9684E"/>
    <w:rsid w:val="00A96B37"/>
    <w:rsid w:val="00A96C13"/>
    <w:rsid w:val="00AA060F"/>
    <w:rsid w:val="00AA07DF"/>
    <w:rsid w:val="00AA1DA2"/>
    <w:rsid w:val="00AA2214"/>
    <w:rsid w:val="00AA3868"/>
    <w:rsid w:val="00AA398C"/>
    <w:rsid w:val="00AA45AA"/>
    <w:rsid w:val="00AA48B3"/>
    <w:rsid w:val="00AA4CFC"/>
    <w:rsid w:val="00AA5399"/>
    <w:rsid w:val="00AA609F"/>
    <w:rsid w:val="00AA647F"/>
    <w:rsid w:val="00AA710B"/>
    <w:rsid w:val="00AA731F"/>
    <w:rsid w:val="00AA7BDA"/>
    <w:rsid w:val="00AB182C"/>
    <w:rsid w:val="00AB1862"/>
    <w:rsid w:val="00AB29A7"/>
    <w:rsid w:val="00AB29E5"/>
    <w:rsid w:val="00AB2B9C"/>
    <w:rsid w:val="00AB3852"/>
    <w:rsid w:val="00AB3F4E"/>
    <w:rsid w:val="00AB4425"/>
    <w:rsid w:val="00AB55E1"/>
    <w:rsid w:val="00AB5ABF"/>
    <w:rsid w:val="00AB5CBD"/>
    <w:rsid w:val="00AB6061"/>
    <w:rsid w:val="00AB64EA"/>
    <w:rsid w:val="00AB6864"/>
    <w:rsid w:val="00AB6C56"/>
    <w:rsid w:val="00AB707C"/>
    <w:rsid w:val="00AC4D91"/>
    <w:rsid w:val="00AC5647"/>
    <w:rsid w:val="00AC5B84"/>
    <w:rsid w:val="00AC6BDA"/>
    <w:rsid w:val="00AC6DF6"/>
    <w:rsid w:val="00AD0BFA"/>
    <w:rsid w:val="00AD1374"/>
    <w:rsid w:val="00AD23D4"/>
    <w:rsid w:val="00AD2816"/>
    <w:rsid w:val="00AD3910"/>
    <w:rsid w:val="00AD3F12"/>
    <w:rsid w:val="00AD4EFA"/>
    <w:rsid w:val="00AD534F"/>
    <w:rsid w:val="00AD61D1"/>
    <w:rsid w:val="00AD778F"/>
    <w:rsid w:val="00AD7AB4"/>
    <w:rsid w:val="00AE1E87"/>
    <w:rsid w:val="00AE20A3"/>
    <w:rsid w:val="00AE26AF"/>
    <w:rsid w:val="00AE6250"/>
    <w:rsid w:val="00AE6B31"/>
    <w:rsid w:val="00AE6FFC"/>
    <w:rsid w:val="00AE72BA"/>
    <w:rsid w:val="00AF125A"/>
    <w:rsid w:val="00AF29C6"/>
    <w:rsid w:val="00AF3589"/>
    <w:rsid w:val="00AF44C1"/>
    <w:rsid w:val="00AF4BC0"/>
    <w:rsid w:val="00AF4C60"/>
    <w:rsid w:val="00AF5CB8"/>
    <w:rsid w:val="00AF6F22"/>
    <w:rsid w:val="00AF736A"/>
    <w:rsid w:val="00B0009B"/>
    <w:rsid w:val="00B0014B"/>
    <w:rsid w:val="00B00928"/>
    <w:rsid w:val="00B01606"/>
    <w:rsid w:val="00B01DE6"/>
    <w:rsid w:val="00B01E90"/>
    <w:rsid w:val="00B02817"/>
    <w:rsid w:val="00B02F52"/>
    <w:rsid w:val="00B0360E"/>
    <w:rsid w:val="00B03B40"/>
    <w:rsid w:val="00B04728"/>
    <w:rsid w:val="00B06207"/>
    <w:rsid w:val="00B06526"/>
    <w:rsid w:val="00B06705"/>
    <w:rsid w:val="00B100D4"/>
    <w:rsid w:val="00B10D68"/>
    <w:rsid w:val="00B10DAE"/>
    <w:rsid w:val="00B11375"/>
    <w:rsid w:val="00B12B17"/>
    <w:rsid w:val="00B1435E"/>
    <w:rsid w:val="00B14408"/>
    <w:rsid w:val="00B14742"/>
    <w:rsid w:val="00B170E9"/>
    <w:rsid w:val="00B178D7"/>
    <w:rsid w:val="00B17DDD"/>
    <w:rsid w:val="00B20CFA"/>
    <w:rsid w:val="00B20FEC"/>
    <w:rsid w:val="00B2230B"/>
    <w:rsid w:val="00B227C6"/>
    <w:rsid w:val="00B22B90"/>
    <w:rsid w:val="00B238C0"/>
    <w:rsid w:val="00B2527D"/>
    <w:rsid w:val="00B26577"/>
    <w:rsid w:val="00B265F2"/>
    <w:rsid w:val="00B26DF7"/>
    <w:rsid w:val="00B26EC0"/>
    <w:rsid w:val="00B26F33"/>
    <w:rsid w:val="00B3145F"/>
    <w:rsid w:val="00B31BAD"/>
    <w:rsid w:val="00B31C28"/>
    <w:rsid w:val="00B3205D"/>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7132"/>
    <w:rsid w:val="00B475E8"/>
    <w:rsid w:val="00B47EAA"/>
    <w:rsid w:val="00B50F4F"/>
    <w:rsid w:val="00B51487"/>
    <w:rsid w:val="00B53E02"/>
    <w:rsid w:val="00B540D6"/>
    <w:rsid w:val="00B540F7"/>
    <w:rsid w:val="00B54A0B"/>
    <w:rsid w:val="00B56D23"/>
    <w:rsid w:val="00B577F7"/>
    <w:rsid w:val="00B60004"/>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5E0F"/>
    <w:rsid w:val="00B76517"/>
    <w:rsid w:val="00B77646"/>
    <w:rsid w:val="00B8067C"/>
    <w:rsid w:val="00B80882"/>
    <w:rsid w:val="00B8094F"/>
    <w:rsid w:val="00B8103C"/>
    <w:rsid w:val="00B82278"/>
    <w:rsid w:val="00B84643"/>
    <w:rsid w:val="00B855D4"/>
    <w:rsid w:val="00B85C4E"/>
    <w:rsid w:val="00B867DA"/>
    <w:rsid w:val="00B8724B"/>
    <w:rsid w:val="00B918E9"/>
    <w:rsid w:val="00B926CE"/>
    <w:rsid w:val="00B92E0B"/>
    <w:rsid w:val="00B9564D"/>
    <w:rsid w:val="00B9711E"/>
    <w:rsid w:val="00B973AB"/>
    <w:rsid w:val="00B97D1A"/>
    <w:rsid w:val="00BA07AE"/>
    <w:rsid w:val="00BA08A7"/>
    <w:rsid w:val="00BA149C"/>
    <w:rsid w:val="00BA181B"/>
    <w:rsid w:val="00BA1FA9"/>
    <w:rsid w:val="00BA47EB"/>
    <w:rsid w:val="00BA5F81"/>
    <w:rsid w:val="00BA60DE"/>
    <w:rsid w:val="00BA6154"/>
    <w:rsid w:val="00BA6344"/>
    <w:rsid w:val="00BA662A"/>
    <w:rsid w:val="00BA7011"/>
    <w:rsid w:val="00BA7380"/>
    <w:rsid w:val="00BB0155"/>
    <w:rsid w:val="00BB0D4C"/>
    <w:rsid w:val="00BB19E8"/>
    <w:rsid w:val="00BB1D95"/>
    <w:rsid w:val="00BB298A"/>
    <w:rsid w:val="00BB36D3"/>
    <w:rsid w:val="00BB3F1A"/>
    <w:rsid w:val="00BB62E1"/>
    <w:rsid w:val="00BB69A0"/>
    <w:rsid w:val="00BB71B2"/>
    <w:rsid w:val="00BC039A"/>
    <w:rsid w:val="00BC0ACC"/>
    <w:rsid w:val="00BC212C"/>
    <w:rsid w:val="00BC23CB"/>
    <w:rsid w:val="00BC3094"/>
    <w:rsid w:val="00BC5100"/>
    <w:rsid w:val="00BC5EAD"/>
    <w:rsid w:val="00BC718B"/>
    <w:rsid w:val="00BC73FB"/>
    <w:rsid w:val="00BC7889"/>
    <w:rsid w:val="00BD1BC6"/>
    <w:rsid w:val="00BD2064"/>
    <w:rsid w:val="00BD28A6"/>
    <w:rsid w:val="00BD421B"/>
    <w:rsid w:val="00BD628E"/>
    <w:rsid w:val="00BD654D"/>
    <w:rsid w:val="00BD6CB4"/>
    <w:rsid w:val="00BD7926"/>
    <w:rsid w:val="00BD7BE7"/>
    <w:rsid w:val="00BE0D72"/>
    <w:rsid w:val="00BE1665"/>
    <w:rsid w:val="00BE18AF"/>
    <w:rsid w:val="00BE2180"/>
    <w:rsid w:val="00BE3C4C"/>
    <w:rsid w:val="00BE3C73"/>
    <w:rsid w:val="00BE3F1A"/>
    <w:rsid w:val="00BE4D14"/>
    <w:rsid w:val="00BE4DB5"/>
    <w:rsid w:val="00BE5490"/>
    <w:rsid w:val="00BE653A"/>
    <w:rsid w:val="00BE78EB"/>
    <w:rsid w:val="00BF1025"/>
    <w:rsid w:val="00BF13E4"/>
    <w:rsid w:val="00BF176B"/>
    <w:rsid w:val="00BF1938"/>
    <w:rsid w:val="00BF2A10"/>
    <w:rsid w:val="00BF3A26"/>
    <w:rsid w:val="00BF5A5F"/>
    <w:rsid w:val="00C00140"/>
    <w:rsid w:val="00C015BC"/>
    <w:rsid w:val="00C037C9"/>
    <w:rsid w:val="00C04FDA"/>
    <w:rsid w:val="00C053CD"/>
    <w:rsid w:val="00C061B8"/>
    <w:rsid w:val="00C06A5A"/>
    <w:rsid w:val="00C06CA9"/>
    <w:rsid w:val="00C12179"/>
    <w:rsid w:val="00C1299E"/>
    <w:rsid w:val="00C12B3A"/>
    <w:rsid w:val="00C1344E"/>
    <w:rsid w:val="00C14482"/>
    <w:rsid w:val="00C144FF"/>
    <w:rsid w:val="00C14748"/>
    <w:rsid w:val="00C14A92"/>
    <w:rsid w:val="00C156F1"/>
    <w:rsid w:val="00C15889"/>
    <w:rsid w:val="00C16299"/>
    <w:rsid w:val="00C1663D"/>
    <w:rsid w:val="00C20004"/>
    <w:rsid w:val="00C218FC"/>
    <w:rsid w:val="00C262ED"/>
    <w:rsid w:val="00C2699D"/>
    <w:rsid w:val="00C27660"/>
    <w:rsid w:val="00C3207A"/>
    <w:rsid w:val="00C3266C"/>
    <w:rsid w:val="00C33242"/>
    <w:rsid w:val="00C34988"/>
    <w:rsid w:val="00C34B6C"/>
    <w:rsid w:val="00C36BF6"/>
    <w:rsid w:val="00C37D56"/>
    <w:rsid w:val="00C405B2"/>
    <w:rsid w:val="00C41981"/>
    <w:rsid w:val="00C43099"/>
    <w:rsid w:val="00C4314A"/>
    <w:rsid w:val="00C4501A"/>
    <w:rsid w:val="00C46BC0"/>
    <w:rsid w:val="00C4782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F54"/>
    <w:rsid w:val="00C640E6"/>
    <w:rsid w:val="00C6492E"/>
    <w:rsid w:val="00C64E70"/>
    <w:rsid w:val="00C67EE3"/>
    <w:rsid w:val="00C70B50"/>
    <w:rsid w:val="00C73CCD"/>
    <w:rsid w:val="00C73FCA"/>
    <w:rsid w:val="00C74AF2"/>
    <w:rsid w:val="00C74E1E"/>
    <w:rsid w:val="00C75F58"/>
    <w:rsid w:val="00C77EE0"/>
    <w:rsid w:val="00C77FEB"/>
    <w:rsid w:val="00C81CEE"/>
    <w:rsid w:val="00C82E23"/>
    <w:rsid w:val="00C84650"/>
    <w:rsid w:val="00C84655"/>
    <w:rsid w:val="00C85A93"/>
    <w:rsid w:val="00C85CD6"/>
    <w:rsid w:val="00C86D97"/>
    <w:rsid w:val="00C875EB"/>
    <w:rsid w:val="00C90298"/>
    <w:rsid w:val="00C9043D"/>
    <w:rsid w:val="00C909C6"/>
    <w:rsid w:val="00C91604"/>
    <w:rsid w:val="00C91A2D"/>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3C84"/>
    <w:rsid w:val="00CB4530"/>
    <w:rsid w:val="00CB7FD6"/>
    <w:rsid w:val="00CC0336"/>
    <w:rsid w:val="00CC267F"/>
    <w:rsid w:val="00CC278A"/>
    <w:rsid w:val="00CC2862"/>
    <w:rsid w:val="00CC2ABC"/>
    <w:rsid w:val="00CC5CBC"/>
    <w:rsid w:val="00CC6AC9"/>
    <w:rsid w:val="00CC7BA1"/>
    <w:rsid w:val="00CD2162"/>
    <w:rsid w:val="00CD31E6"/>
    <w:rsid w:val="00CD4143"/>
    <w:rsid w:val="00CD4CD3"/>
    <w:rsid w:val="00CD6505"/>
    <w:rsid w:val="00CD749A"/>
    <w:rsid w:val="00CE053E"/>
    <w:rsid w:val="00CE149C"/>
    <w:rsid w:val="00CE1C28"/>
    <w:rsid w:val="00CE4FA2"/>
    <w:rsid w:val="00CE72B0"/>
    <w:rsid w:val="00CE7A16"/>
    <w:rsid w:val="00CE7E15"/>
    <w:rsid w:val="00CF0C3A"/>
    <w:rsid w:val="00CF2030"/>
    <w:rsid w:val="00CF211D"/>
    <w:rsid w:val="00CF2D92"/>
    <w:rsid w:val="00CF2FF8"/>
    <w:rsid w:val="00CF3C79"/>
    <w:rsid w:val="00CF5B47"/>
    <w:rsid w:val="00CF79EA"/>
    <w:rsid w:val="00D0009A"/>
    <w:rsid w:val="00D00D7B"/>
    <w:rsid w:val="00D01249"/>
    <w:rsid w:val="00D02070"/>
    <w:rsid w:val="00D02527"/>
    <w:rsid w:val="00D02BEF"/>
    <w:rsid w:val="00D056A4"/>
    <w:rsid w:val="00D06C2B"/>
    <w:rsid w:val="00D07477"/>
    <w:rsid w:val="00D07766"/>
    <w:rsid w:val="00D07D31"/>
    <w:rsid w:val="00D106F6"/>
    <w:rsid w:val="00D108E1"/>
    <w:rsid w:val="00D10AAA"/>
    <w:rsid w:val="00D13AE2"/>
    <w:rsid w:val="00D14BCA"/>
    <w:rsid w:val="00D1558D"/>
    <w:rsid w:val="00D15BA4"/>
    <w:rsid w:val="00D17519"/>
    <w:rsid w:val="00D1777F"/>
    <w:rsid w:val="00D177A4"/>
    <w:rsid w:val="00D17FAE"/>
    <w:rsid w:val="00D2019F"/>
    <w:rsid w:val="00D201EE"/>
    <w:rsid w:val="00D20DF0"/>
    <w:rsid w:val="00D21163"/>
    <w:rsid w:val="00D21500"/>
    <w:rsid w:val="00D2253C"/>
    <w:rsid w:val="00D24EE0"/>
    <w:rsid w:val="00D25418"/>
    <w:rsid w:val="00D257A5"/>
    <w:rsid w:val="00D258F1"/>
    <w:rsid w:val="00D25E5F"/>
    <w:rsid w:val="00D26045"/>
    <w:rsid w:val="00D26AB9"/>
    <w:rsid w:val="00D26C40"/>
    <w:rsid w:val="00D26F4D"/>
    <w:rsid w:val="00D275B8"/>
    <w:rsid w:val="00D27738"/>
    <w:rsid w:val="00D27775"/>
    <w:rsid w:val="00D27DCE"/>
    <w:rsid w:val="00D30047"/>
    <w:rsid w:val="00D30205"/>
    <w:rsid w:val="00D314B0"/>
    <w:rsid w:val="00D349C4"/>
    <w:rsid w:val="00D40635"/>
    <w:rsid w:val="00D41594"/>
    <w:rsid w:val="00D415FF"/>
    <w:rsid w:val="00D46A80"/>
    <w:rsid w:val="00D5173C"/>
    <w:rsid w:val="00D51869"/>
    <w:rsid w:val="00D51B0D"/>
    <w:rsid w:val="00D51E0E"/>
    <w:rsid w:val="00D521A5"/>
    <w:rsid w:val="00D5268F"/>
    <w:rsid w:val="00D5287C"/>
    <w:rsid w:val="00D52B99"/>
    <w:rsid w:val="00D54EBB"/>
    <w:rsid w:val="00D55BC8"/>
    <w:rsid w:val="00D55D96"/>
    <w:rsid w:val="00D60894"/>
    <w:rsid w:val="00D60E75"/>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2872"/>
    <w:rsid w:val="00D9451A"/>
    <w:rsid w:val="00D9534A"/>
    <w:rsid w:val="00D955E7"/>
    <w:rsid w:val="00D9632F"/>
    <w:rsid w:val="00D9655B"/>
    <w:rsid w:val="00D9754D"/>
    <w:rsid w:val="00DA1C89"/>
    <w:rsid w:val="00DA26A3"/>
    <w:rsid w:val="00DA2FD2"/>
    <w:rsid w:val="00DA5B54"/>
    <w:rsid w:val="00DA5D03"/>
    <w:rsid w:val="00DA6A25"/>
    <w:rsid w:val="00DA77FC"/>
    <w:rsid w:val="00DA7B2F"/>
    <w:rsid w:val="00DB0A76"/>
    <w:rsid w:val="00DB0D5B"/>
    <w:rsid w:val="00DB1C9C"/>
    <w:rsid w:val="00DB27B1"/>
    <w:rsid w:val="00DB2EF9"/>
    <w:rsid w:val="00DB3609"/>
    <w:rsid w:val="00DB5F21"/>
    <w:rsid w:val="00DB7D46"/>
    <w:rsid w:val="00DB7F73"/>
    <w:rsid w:val="00DC2352"/>
    <w:rsid w:val="00DC236B"/>
    <w:rsid w:val="00DC2B5C"/>
    <w:rsid w:val="00DC336B"/>
    <w:rsid w:val="00DC3C54"/>
    <w:rsid w:val="00DC5706"/>
    <w:rsid w:val="00DC6752"/>
    <w:rsid w:val="00DC7068"/>
    <w:rsid w:val="00DD076F"/>
    <w:rsid w:val="00DD137C"/>
    <w:rsid w:val="00DD2418"/>
    <w:rsid w:val="00DD660E"/>
    <w:rsid w:val="00DD7048"/>
    <w:rsid w:val="00DE3465"/>
    <w:rsid w:val="00DE50EC"/>
    <w:rsid w:val="00DE5E6C"/>
    <w:rsid w:val="00DF0AE3"/>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F99"/>
    <w:rsid w:val="00E079FC"/>
    <w:rsid w:val="00E07CFA"/>
    <w:rsid w:val="00E101B8"/>
    <w:rsid w:val="00E11347"/>
    <w:rsid w:val="00E1317B"/>
    <w:rsid w:val="00E13407"/>
    <w:rsid w:val="00E134D8"/>
    <w:rsid w:val="00E135BB"/>
    <w:rsid w:val="00E13CBA"/>
    <w:rsid w:val="00E17E6F"/>
    <w:rsid w:val="00E2171A"/>
    <w:rsid w:val="00E21921"/>
    <w:rsid w:val="00E22211"/>
    <w:rsid w:val="00E224B0"/>
    <w:rsid w:val="00E228E1"/>
    <w:rsid w:val="00E230C0"/>
    <w:rsid w:val="00E232E4"/>
    <w:rsid w:val="00E23566"/>
    <w:rsid w:val="00E23BDC"/>
    <w:rsid w:val="00E24684"/>
    <w:rsid w:val="00E24CE5"/>
    <w:rsid w:val="00E252D9"/>
    <w:rsid w:val="00E25594"/>
    <w:rsid w:val="00E258DC"/>
    <w:rsid w:val="00E273FA"/>
    <w:rsid w:val="00E30E9C"/>
    <w:rsid w:val="00E36BC9"/>
    <w:rsid w:val="00E40273"/>
    <w:rsid w:val="00E4037A"/>
    <w:rsid w:val="00E4050E"/>
    <w:rsid w:val="00E40EF5"/>
    <w:rsid w:val="00E4138F"/>
    <w:rsid w:val="00E41417"/>
    <w:rsid w:val="00E41B87"/>
    <w:rsid w:val="00E41EB9"/>
    <w:rsid w:val="00E42568"/>
    <w:rsid w:val="00E43477"/>
    <w:rsid w:val="00E43BA4"/>
    <w:rsid w:val="00E44752"/>
    <w:rsid w:val="00E44DA3"/>
    <w:rsid w:val="00E453FE"/>
    <w:rsid w:val="00E46478"/>
    <w:rsid w:val="00E47EF5"/>
    <w:rsid w:val="00E510BC"/>
    <w:rsid w:val="00E511C3"/>
    <w:rsid w:val="00E534B5"/>
    <w:rsid w:val="00E53EFB"/>
    <w:rsid w:val="00E541BC"/>
    <w:rsid w:val="00E54DF3"/>
    <w:rsid w:val="00E553FF"/>
    <w:rsid w:val="00E5550D"/>
    <w:rsid w:val="00E55BE5"/>
    <w:rsid w:val="00E574C6"/>
    <w:rsid w:val="00E575BD"/>
    <w:rsid w:val="00E601CE"/>
    <w:rsid w:val="00E604EA"/>
    <w:rsid w:val="00E62FDD"/>
    <w:rsid w:val="00E65096"/>
    <w:rsid w:val="00E65459"/>
    <w:rsid w:val="00E65A42"/>
    <w:rsid w:val="00E65ED1"/>
    <w:rsid w:val="00E666C8"/>
    <w:rsid w:val="00E6785D"/>
    <w:rsid w:val="00E70361"/>
    <w:rsid w:val="00E707E7"/>
    <w:rsid w:val="00E70C2D"/>
    <w:rsid w:val="00E71A7C"/>
    <w:rsid w:val="00E72490"/>
    <w:rsid w:val="00E741CF"/>
    <w:rsid w:val="00E76AF6"/>
    <w:rsid w:val="00E800BF"/>
    <w:rsid w:val="00E80A90"/>
    <w:rsid w:val="00E81957"/>
    <w:rsid w:val="00E821F5"/>
    <w:rsid w:val="00E822F0"/>
    <w:rsid w:val="00E83A72"/>
    <w:rsid w:val="00E84CCD"/>
    <w:rsid w:val="00E855E6"/>
    <w:rsid w:val="00E86B31"/>
    <w:rsid w:val="00E8727F"/>
    <w:rsid w:val="00E90882"/>
    <w:rsid w:val="00E9264F"/>
    <w:rsid w:val="00E95666"/>
    <w:rsid w:val="00E95A46"/>
    <w:rsid w:val="00E966F4"/>
    <w:rsid w:val="00E967E7"/>
    <w:rsid w:val="00E96865"/>
    <w:rsid w:val="00E96B75"/>
    <w:rsid w:val="00E9719C"/>
    <w:rsid w:val="00E97CDF"/>
    <w:rsid w:val="00EA68ED"/>
    <w:rsid w:val="00EA6C8A"/>
    <w:rsid w:val="00EA6EB2"/>
    <w:rsid w:val="00EA7709"/>
    <w:rsid w:val="00EB0EFE"/>
    <w:rsid w:val="00EB1B13"/>
    <w:rsid w:val="00EB1FC2"/>
    <w:rsid w:val="00EB32B0"/>
    <w:rsid w:val="00EB6125"/>
    <w:rsid w:val="00EB62A6"/>
    <w:rsid w:val="00EB657C"/>
    <w:rsid w:val="00EB6874"/>
    <w:rsid w:val="00EB70FE"/>
    <w:rsid w:val="00EC055B"/>
    <w:rsid w:val="00EC08D0"/>
    <w:rsid w:val="00EC1B61"/>
    <w:rsid w:val="00EC2855"/>
    <w:rsid w:val="00EC2967"/>
    <w:rsid w:val="00EC3966"/>
    <w:rsid w:val="00EC3B08"/>
    <w:rsid w:val="00EC3E2B"/>
    <w:rsid w:val="00EC4CFE"/>
    <w:rsid w:val="00EC4D12"/>
    <w:rsid w:val="00EC4EFD"/>
    <w:rsid w:val="00EC6A7C"/>
    <w:rsid w:val="00EC6DC1"/>
    <w:rsid w:val="00EC6E35"/>
    <w:rsid w:val="00ED005B"/>
    <w:rsid w:val="00ED2221"/>
    <w:rsid w:val="00ED38F1"/>
    <w:rsid w:val="00ED5A45"/>
    <w:rsid w:val="00ED5E00"/>
    <w:rsid w:val="00ED6F2B"/>
    <w:rsid w:val="00ED71B9"/>
    <w:rsid w:val="00EE2A81"/>
    <w:rsid w:val="00EE3E30"/>
    <w:rsid w:val="00EE757D"/>
    <w:rsid w:val="00EF327F"/>
    <w:rsid w:val="00EF34F3"/>
    <w:rsid w:val="00EF3949"/>
    <w:rsid w:val="00EF3AC4"/>
    <w:rsid w:val="00EF4EC7"/>
    <w:rsid w:val="00EF530C"/>
    <w:rsid w:val="00EF71DB"/>
    <w:rsid w:val="00F00769"/>
    <w:rsid w:val="00F01110"/>
    <w:rsid w:val="00F0165F"/>
    <w:rsid w:val="00F01CA1"/>
    <w:rsid w:val="00F01FEC"/>
    <w:rsid w:val="00F0227D"/>
    <w:rsid w:val="00F02505"/>
    <w:rsid w:val="00F07A22"/>
    <w:rsid w:val="00F102FB"/>
    <w:rsid w:val="00F10661"/>
    <w:rsid w:val="00F112D9"/>
    <w:rsid w:val="00F1268A"/>
    <w:rsid w:val="00F1336B"/>
    <w:rsid w:val="00F14111"/>
    <w:rsid w:val="00F14792"/>
    <w:rsid w:val="00F16F51"/>
    <w:rsid w:val="00F176E3"/>
    <w:rsid w:val="00F202AE"/>
    <w:rsid w:val="00F226C6"/>
    <w:rsid w:val="00F22F92"/>
    <w:rsid w:val="00F25712"/>
    <w:rsid w:val="00F268E9"/>
    <w:rsid w:val="00F26931"/>
    <w:rsid w:val="00F32465"/>
    <w:rsid w:val="00F33C17"/>
    <w:rsid w:val="00F35B86"/>
    <w:rsid w:val="00F35CD3"/>
    <w:rsid w:val="00F36020"/>
    <w:rsid w:val="00F3651B"/>
    <w:rsid w:val="00F41C51"/>
    <w:rsid w:val="00F43C17"/>
    <w:rsid w:val="00F4488E"/>
    <w:rsid w:val="00F45971"/>
    <w:rsid w:val="00F4680C"/>
    <w:rsid w:val="00F469EC"/>
    <w:rsid w:val="00F477EA"/>
    <w:rsid w:val="00F47EE4"/>
    <w:rsid w:val="00F52A53"/>
    <w:rsid w:val="00F52C65"/>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99F"/>
    <w:rsid w:val="00F65CE4"/>
    <w:rsid w:val="00F66954"/>
    <w:rsid w:val="00F74E20"/>
    <w:rsid w:val="00F74FBB"/>
    <w:rsid w:val="00F75506"/>
    <w:rsid w:val="00F776EC"/>
    <w:rsid w:val="00F77714"/>
    <w:rsid w:val="00F779DA"/>
    <w:rsid w:val="00F77B6B"/>
    <w:rsid w:val="00F8029F"/>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569A"/>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750F"/>
    <w:rsid w:val="00FB75B9"/>
    <w:rsid w:val="00FB7EC7"/>
    <w:rsid w:val="00FC1AD8"/>
    <w:rsid w:val="00FC1E0F"/>
    <w:rsid w:val="00FC26AB"/>
    <w:rsid w:val="00FC279F"/>
    <w:rsid w:val="00FC2A5B"/>
    <w:rsid w:val="00FC5E97"/>
    <w:rsid w:val="00FC667A"/>
    <w:rsid w:val="00FC6DD6"/>
    <w:rsid w:val="00FC6FF9"/>
    <w:rsid w:val="00FD0A69"/>
    <w:rsid w:val="00FD24AD"/>
    <w:rsid w:val="00FD2F86"/>
    <w:rsid w:val="00FD3D1D"/>
    <w:rsid w:val="00FD40D4"/>
    <w:rsid w:val="00FD4A64"/>
    <w:rsid w:val="00FD5810"/>
    <w:rsid w:val="00FD608F"/>
    <w:rsid w:val="00FD6406"/>
    <w:rsid w:val="00FD6A07"/>
    <w:rsid w:val="00FD78E5"/>
    <w:rsid w:val="00FE00D2"/>
    <w:rsid w:val="00FE08F2"/>
    <w:rsid w:val="00FE09EE"/>
    <w:rsid w:val="00FE2713"/>
    <w:rsid w:val="00FE2728"/>
    <w:rsid w:val="00FE2BE5"/>
    <w:rsid w:val="00FE4576"/>
    <w:rsid w:val="00FE4FB8"/>
    <w:rsid w:val="00FE5034"/>
    <w:rsid w:val="00FE5273"/>
    <w:rsid w:val="00FE583F"/>
    <w:rsid w:val="00FE5E04"/>
    <w:rsid w:val="00FE63AA"/>
    <w:rsid w:val="00FE6485"/>
    <w:rsid w:val="00FE6540"/>
    <w:rsid w:val="00FE6BE0"/>
    <w:rsid w:val="00FE7233"/>
    <w:rsid w:val="00FE76DD"/>
    <w:rsid w:val="00FF1DAA"/>
    <w:rsid w:val="00FF3B86"/>
    <w:rsid w:val="00FF3ED4"/>
    <w:rsid w:val="00FF45F4"/>
    <w:rsid w:val="00FF52BD"/>
    <w:rsid w:val="00FF6B17"/>
    <w:rsid w:val="00FF6F82"/>
    <w:rsid w:val="00FF7D0E"/>
    <w:rsid w:val="024E9896"/>
    <w:rsid w:val="05651D24"/>
    <w:rsid w:val="0AC4A077"/>
    <w:rsid w:val="0AE762EF"/>
    <w:rsid w:val="184A6BAE"/>
    <w:rsid w:val="1B9BA023"/>
    <w:rsid w:val="27B99E65"/>
    <w:rsid w:val="2BB83FF3"/>
    <w:rsid w:val="33FE1C5B"/>
    <w:rsid w:val="3F04F489"/>
    <w:rsid w:val="41AAECB8"/>
    <w:rsid w:val="4261C868"/>
    <w:rsid w:val="43668628"/>
    <w:rsid w:val="48DAAFA6"/>
    <w:rsid w:val="4F885462"/>
    <w:rsid w:val="56BC383A"/>
    <w:rsid w:val="58F3B032"/>
    <w:rsid w:val="6B7928FC"/>
    <w:rsid w:val="70C3E4C2"/>
    <w:rsid w:val="74E8CF71"/>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6E805337-79FB-43B4-A3DA-606A95A34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0E75"/>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43"/>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1910EF"/>
    <w:rPr>
      <w:rFonts w:ascii="Arial" w:eastAsia="SimSun" w:hAnsi="Arial"/>
      <w:sz w:val="20"/>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3.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80</TotalTime>
  <Pages>4</Pages>
  <Words>1383</Words>
  <Characters>6960</Characters>
  <Application>Microsoft Office Word</Application>
  <DocSecurity>0</DocSecurity>
  <Lines>133</Lines>
  <Paragraphs>85</Paragraphs>
  <ScaleCrop>false</ScaleCrop>
  <Manager/>
  <Company>Sharp</Company>
  <LinksUpToDate>false</LinksUpToDate>
  <CharactersWithSpaces>8258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Yen-Hua Li</cp:lastModifiedBy>
  <cp:revision>72</cp:revision>
  <dcterms:created xsi:type="dcterms:W3CDTF">2024-08-08T08:55:00Z</dcterms:created>
  <dcterms:modified xsi:type="dcterms:W3CDTF">2024-10-09T01:38:00Z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