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9D7D8" w14:textId="7C0069CB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C6BF5">
        <w:rPr>
          <w:rFonts w:ascii="Arial" w:hAnsi="Arial" w:cs="Arial"/>
          <w:b/>
          <w:sz w:val="22"/>
          <w:szCs w:val="22"/>
        </w:rPr>
        <w:t>3GPP TSG RAN WG1#118-bis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DF5810" w:rsidRPr="00DF5810">
        <w:rPr>
          <w:rFonts w:ascii="Arial" w:eastAsiaTheme="minorEastAsia" w:hAnsi="Arial" w:cs="Arial"/>
          <w:b/>
          <w:sz w:val="22"/>
          <w:szCs w:val="22"/>
          <w:lang w:eastAsia="zh-CN"/>
        </w:rPr>
        <w:t>R1-2407889</w:t>
      </w:r>
    </w:p>
    <w:p w14:paraId="499A6B36" w14:textId="77777777" w:rsidR="00674553" w:rsidRPr="00DC6BF5" w:rsidRDefault="00674553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C6BF5">
        <w:rPr>
          <w:rFonts w:ascii="Arial" w:hAnsi="Arial" w:cs="Arial"/>
          <w:b/>
          <w:sz w:val="22"/>
          <w:szCs w:val="22"/>
        </w:rPr>
        <w:t>Hefei, China, 14th – 18th October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7EB802CB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Draft Reply LS on </w:t>
      </w:r>
      <w:r w:rsidR="002C6C36">
        <w:rPr>
          <w:rFonts w:ascii="Arial" w:hAnsi="Arial" w:cs="Arial" w:hint="eastAsia"/>
          <w:b/>
          <w:sz w:val="22"/>
          <w:szCs w:val="22"/>
        </w:rPr>
        <w:t>common TA in a regenerative payload scenario</w:t>
      </w:r>
    </w:p>
    <w:p w14:paraId="1A6E785D" w14:textId="2CF5655F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R1-240</w:t>
      </w:r>
      <w:r w:rsidR="00D57B5C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75</w:t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90</w:t>
      </w:r>
      <w:r w:rsidR="00D74D4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(R2-2407623)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6CF3F13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1"/>
          <w:szCs w:val="21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sz w:val="21"/>
          <w:szCs w:val="21"/>
          <w:lang w:val="en-US" w:eastAsia="zh-CN"/>
        </w:rPr>
        <w:t>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6865586E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YI ZHENG</w:t>
      </w:r>
    </w:p>
    <w:p w14:paraId="10FCFD76" w14:textId="531B6BCD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zhengyi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>@chinamobile.com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7C525042" w:rsidR="00BB0990" w:rsidRPr="0062531E" w:rsidRDefault="00D91A9B" w:rsidP="00D91A9B">
      <w:pPr>
        <w:autoSpaceDE/>
        <w:autoSpaceDN/>
        <w:snapToGrid w:val="0"/>
        <w:spacing w:after="0"/>
        <w:rPr>
          <w:rFonts w:eastAsia="等线"/>
          <w:lang w:val="en-US" w:eastAsia="zh-CN"/>
        </w:rPr>
      </w:pPr>
      <w:bookmarkStart w:id="10" w:name="OLE_LINK1"/>
      <w:r w:rsidRPr="0062531E">
        <w:rPr>
          <w:rFonts w:eastAsia="等线"/>
          <w:lang w:val="en-US" w:eastAsia="zh-CN"/>
        </w:rPr>
        <w:t xml:space="preserve">RAN1 thanks RAN2 for their questions on </w:t>
      </w:r>
      <w:r w:rsidR="00BB0990" w:rsidRPr="0062531E">
        <w:rPr>
          <w:rFonts w:eastAsia="等线"/>
          <w:lang w:val="en-US" w:eastAsia="zh-CN"/>
        </w:rPr>
        <w:t>common TA in a regenerative payload scenario</w:t>
      </w:r>
      <w:r w:rsidR="003971BE" w:rsidRPr="0062531E">
        <w:rPr>
          <w:rFonts w:eastAsia="等线"/>
          <w:lang w:val="en-US" w:eastAsia="zh-CN"/>
        </w:rPr>
        <w:t xml:space="preserve"> and would like to provide responses for the question. </w:t>
      </w:r>
    </w:p>
    <w:p w14:paraId="306829DE" w14:textId="77777777" w:rsidR="00BB0990" w:rsidRDefault="00BB0990" w:rsidP="00D91A9B">
      <w:pPr>
        <w:autoSpaceDE/>
        <w:autoSpaceDN/>
        <w:snapToGrid w:val="0"/>
        <w:spacing w:after="0"/>
        <w:rPr>
          <w:rFonts w:ascii="Arial" w:eastAsia="等线" w:hAnsi="Arial" w:cs="Arial"/>
          <w:lang w:val="en-US" w:eastAsia="zh-CN"/>
        </w:rPr>
      </w:pPr>
    </w:p>
    <w:p w14:paraId="3675C08A" w14:textId="77777777" w:rsidR="003F40B6" w:rsidRDefault="003F40B6" w:rsidP="003F40B6">
      <w:pPr>
        <w:snapToGrid w:val="0"/>
        <w:rPr>
          <w:rFonts w:eastAsia="等线"/>
          <w:lang w:eastAsia="zh-CN"/>
        </w:rPr>
      </w:pPr>
      <w:r w:rsidRPr="00893C00">
        <w:rPr>
          <w:rFonts w:eastAsia="等线"/>
          <w:b/>
          <w:bCs/>
          <w:lang w:eastAsia="ja-JP"/>
        </w:rPr>
        <w:t>Question:</w:t>
      </w:r>
      <w:r w:rsidRPr="00893C00">
        <w:rPr>
          <w:rFonts w:eastAsia="等线"/>
          <w:b/>
          <w:bCs/>
          <w:lang w:eastAsia="zh-CN"/>
        </w:rPr>
        <w:t xml:space="preserve"> </w:t>
      </w:r>
      <w:r w:rsidRPr="00893C00">
        <w:rPr>
          <w:rFonts w:eastAsia="等线"/>
          <w:lang w:eastAsia="zh-CN"/>
        </w:rPr>
        <w:t xml:space="preserve">Whether in a regenerative payload scenario it would be a problem to stick to 0 as the minimum possible value for TA-Common or whether we should e.g. introduce negative values for ta-Common. </w:t>
      </w:r>
    </w:p>
    <w:p w14:paraId="0FD3411D" w14:textId="08FA04F8" w:rsidR="003F40B6" w:rsidRPr="00A3018F" w:rsidRDefault="003C0D3E" w:rsidP="00B551E2">
      <w:pPr>
        <w:autoSpaceDE/>
        <w:autoSpaceDN/>
        <w:snapToGrid w:val="0"/>
        <w:spacing w:after="0"/>
        <w:rPr>
          <w:b/>
          <w:bCs/>
        </w:rPr>
      </w:pPr>
      <w:r w:rsidRPr="00A3018F">
        <w:rPr>
          <w:rFonts w:hint="eastAsia"/>
          <w:b/>
          <w:bCs/>
        </w:rPr>
        <w:t>Answer:</w:t>
      </w:r>
    </w:p>
    <w:p w14:paraId="4BB46399" w14:textId="77777777" w:rsidR="003C0D3E" w:rsidRPr="000F3150" w:rsidRDefault="003C0D3E" w:rsidP="003C0D3E">
      <w:pPr>
        <w:snapToGrid w:val="0"/>
        <w:rPr>
          <w:lang w:val="en-US"/>
        </w:rPr>
      </w:pPr>
      <w:r w:rsidRPr="000F3150">
        <w:t xml:space="preserve">An advanced reception of the </w:t>
      </w:r>
      <w:proofErr w:type="spellStart"/>
      <w:r w:rsidRPr="000F3150">
        <w:t>Msg</w:t>
      </w:r>
      <w:proofErr w:type="spellEnd"/>
      <w:r w:rsidRPr="000F3150">
        <w:t xml:space="preserve"> 1 and </w:t>
      </w:r>
      <w:proofErr w:type="spellStart"/>
      <w:r w:rsidRPr="000F3150">
        <w:t>Msg</w:t>
      </w:r>
      <w:proofErr w:type="spellEnd"/>
      <w:r w:rsidRPr="000F3150">
        <w:t xml:space="preserve"> 3 would happen if the minimum value of TA-common stick to zero and UE specific TA is overestimated. The advanced reception of </w:t>
      </w:r>
      <w:proofErr w:type="spellStart"/>
      <w:r w:rsidRPr="000F3150">
        <w:t>Msg</w:t>
      </w:r>
      <w:proofErr w:type="spellEnd"/>
      <w:r w:rsidRPr="000F3150">
        <w:t xml:space="preserve"> 1 and </w:t>
      </w:r>
      <w:proofErr w:type="spellStart"/>
      <w:r w:rsidRPr="000F3150">
        <w:t>Msg</w:t>
      </w:r>
      <w:proofErr w:type="spellEnd"/>
      <w:r w:rsidRPr="000F3150">
        <w:t xml:space="preserve"> 3 can reduce the performance of decoding. And it will also interfere the uplink reception in the slot before. </w:t>
      </w:r>
      <w:r w:rsidRPr="000F3150">
        <w:rPr>
          <w:rFonts w:hint="eastAsia"/>
        </w:rPr>
        <w:t>N</w:t>
      </w:r>
      <w:r w:rsidRPr="000F3150">
        <w:t>egative</w:t>
      </w:r>
      <w:r w:rsidRPr="000F3150">
        <w:rPr>
          <w:rFonts w:hint="eastAsia"/>
        </w:rPr>
        <w:t xml:space="preserve"> values of ta-Common can be introduced to solve the issue above. </w:t>
      </w:r>
    </w:p>
    <w:p w14:paraId="1B566D6F" w14:textId="77777777" w:rsidR="00D12195" w:rsidRDefault="00D12195">
      <w:pPr>
        <w:autoSpaceDE/>
        <w:autoSpaceDN/>
        <w:adjustRightInd/>
        <w:rPr>
          <w:rFonts w:ascii="Arial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13076021" w:rsidR="00D12195" w:rsidRPr="00EF67A3" w:rsidRDefault="00130E61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EF67A3">
        <w:t xml:space="preserve">RAN1 </w:t>
      </w:r>
      <w:r w:rsidRPr="00EF67A3">
        <w:rPr>
          <w:bCs/>
          <w:lang w:val="en-US"/>
        </w:rPr>
        <w:t>respectfully asks RAN2 to take the above information into account.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588D7B31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</w:t>
      </w:r>
      <w:r w:rsidR="00F94592">
        <w:rPr>
          <w:rFonts w:ascii="Arial" w:eastAsiaTheme="minorEastAsia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  <w:t>1</w:t>
      </w:r>
      <w:r w:rsidR="00565764"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565764">
        <w:rPr>
          <w:rFonts w:ascii="Arial" w:eastAsiaTheme="minorEastAsia" w:hAnsi="Arial" w:cs="Arial" w:hint="eastAsia"/>
          <w:bCs/>
          <w:lang w:eastAsia="zh-CN"/>
        </w:rPr>
        <w:t>22</w:t>
      </w:r>
      <w:r w:rsidR="00565764">
        <w:rPr>
          <w:rFonts w:ascii="Arial" w:eastAsiaTheme="minorEastAsia" w:hAnsi="Arial" w:cs="Arial" w:hint="eastAsia"/>
          <w:bCs/>
          <w:vertAlign w:val="superscript"/>
          <w:lang w:eastAsia="zh-CN"/>
        </w:rPr>
        <w:t>nd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565764">
        <w:rPr>
          <w:rFonts w:ascii="Arial" w:eastAsiaTheme="minorEastAsia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565764" w:rsidRPr="00565764">
        <w:rPr>
          <w:rFonts w:ascii="Arial" w:hAnsi="Arial" w:cs="Arial"/>
          <w:bCs/>
        </w:rPr>
        <w:t>Orlando , US</w:t>
      </w:r>
      <w:r>
        <w:rPr>
          <w:rFonts w:ascii="Arial" w:hAnsi="Arial" w:cs="Arial"/>
          <w:bCs/>
        </w:rPr>
        <w:t>.</w:t>
      </w:r>
    </w:p>
    <w:p w14:paraId="410EA235" w14:textId="54297B64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</w:rPr>
        <w:tab/>
        <w:t>1</w:t>
      </w:r>
      <w:r w:rsidR="001C70DC">
        <w:rPr>
          <w:rFonts w:ascii="Arial" w:eastAsiaTheme="minorEastAsia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C70DC">
        <w:rPr>
          <w:rFonts w:ascii="Arial" w:eastAsiaTheme="minorEastAsia" w:hAnsi="Arial" w:cs="Arial" w:hint="eastAsia"/>
          <w:bCs/>
          <w:lang w:eastAsia="zh-CN"/>
        </w:rPr>
        <w:t>1</w:t>
      </w:r>
      <w:r w:rsidR="001C70DC" w:rsidRPr="001C70DC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1C70DC">
        <w:rPr>
          <w:rFonts w:ascii="Arial" w:eastAsiaTheme="minorEastAsia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 w:rsidR="001C70DC">
        <w:rPr>
          <w:rFonts w:ascii="Arial" w:eastAsiaTheme="minorEastAsia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D0521E">
        <w:rPr>
          <w:rFonts w:ascii="Arial" w:eastAsiaTheme="minorEastAsia" w:hAnsi="Arial" w:cs="Arial" w:hint="eastAsia"/>
          <w:bCs/>
          <w:lang w:eastAsia="zh-CN"/>
        </w:rPr>
        <w:t>Athens, GR</w:t>
      </w:r>
      <w:r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364A9" w14:textId="77777777" w:rsidR="002C293B" w:rsidRDefault="002C293B">
      <w:pPr>
        <w:spacing w:after="0"/>
      </w:pPr>
      <w:r>
        <w:separator/>
      </w:r>
    </w:p>
  </w:endnote>
  <w:endnote w:type="continuationSeparator" w:id="0">
    <w:p w14:paraId="3BB61419" w14:textId="77777777" w:rsidR="002C293B" w:rsidRDefault="002C29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7DB10" w14:textId="77777777" w:rsidR="002C293B" w:rsidRDefault="002C293B">
      <w:pPr>
        <w:spacing w:after="0"/>
      </w:pPr>
      <w:r>
        <w:separator/>
      </w:r>
    </w:p>
  </w:footnote>
  <w:footnote w:type="continuationSeparator" w:id="0">
    <w:p w14:paraId="14105658" w14:textId="77777777" w:rsidR="002C293B" w:rsidRDefault="002C29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C511C"/>
    <w:rsid w:val="000D104E"/>
    <w:rsid w:val="000F3150"/>
    <w:rsid w:val="000F6242"/>
    <w:rsid w:val="0010387E"/>
    <w:rsid w:val="00117833"/>
    <w:rsid w:val="00130E61"/>
    <w:rsid w:val="001433F8"/>
    <w:rsid w:val="001761A0"/>
    <w:rsid w:val="001A031C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71BE"/>
    <w:rsid w:val="003B6729"/>
    <w:rsid w:val="003C0D3E"/>
    <w:rsid w:val="003C4DE8"/>
    <w:rsid w:val="003F027B"/>
    <w:rsid w:val="003F32D5"/>
    <w:rsid w:val="003F40B6"/>
    <w:rsid w:val="00425C2E"/>
    <w:rsid w:val="00427038"/>
    <w:rsid w:val="00433500"/>
    <w:rsid w:val="00433F71"/>
    <w:rsid w:val="00440D43"/>
    <w:rsid w:val="004845A1"/>
    <w:rsid w:val="004B2D73"/>
    <w:rsid w:val="004E3939"/>
    <w:rsid w:val="00512AB0"/>
    <w:rsid w:val="00530295"/>
    <w:rsid w:val="00537FB0"/>
    <w:rsid w:val="0054669C"/>
    <w:rsid w:val="0055520F"/>
    <w:rsid w:val="00565764"/>
    <w:rsid w:val="00574916"/>
    <w:rsid w:val="005C6821"/>
    <w:rsid w:val="005F5B76"/>
    <w:rsid w:val="0062531E"/>
    <w:rsid w:val="006378F6"/>
    <w:rsid w:val="0064280F"/>
    <w:rsid w:val="006614B2"/>
    <w:rsid w:val="00664A4E"/>
    <w:rsid w:val="00674553"/>
    <w:rsid w:val="00680FB9"/>
    <w:rsid w:val="006B6034"/>
    <w:rsid w:val="006D0A09"/>
    <w:rsid w:val="006F43CB"/>
    <w:rsid w:val="0072006B"/>
    <w:rsid w:val="00735E11"/>
    <w:rsid w:val="00784134"/>
    <w:rsid w:val="007935CD"/>
    <w:rsid w:val="007C22B5"/>
    <w:rsid w:val="007E71E5"/>
    <w:rsid w:val="007F4F92"/>
    <w:rsid w:val="007F7A02"/>
    <w:rsid w:val="0081470C"/>
    <w:rsid w:val="0082776D"/>
    <w:rsid w:val="0083717F"/>
    <w:rsid w:val="0089070F"/>
    <w:rsid w:val="008A2A55"/>
    <w:rsid w:val="008D3134"/>
    <w:rsid w:val="008D772F"/>
    <w:rsid w:val="008E060A"/>
    <w:rsid w:val="008E5B88"/>
    <w:rsid w:val="00911DB9"/>
    <w:rsid w:val="009363C8"/>
    <w:rsid w:val="00982B4C"/>
    <w:rsid w:val="00994DA3"/>
    <w:rsid w:val="00996250"/>
    <w:rsid w:val="0099764C"/>
    <w:rsid w:val="009B1129"/>
    <w:rsid w:val="00A20B5F"/>
    <w:rsid w:val="00A3018F"/>
    <w:rsid w:val="00A60F36"/>
    <w:rsid w:val="00A84E8A"/>
    <w:rsid w:val="00AA0CCC"/>
    <w:rsid w:val="00AE7A7B"/>
    <w:rsid w:val="00B04B46"/>
    <w:rsid w:val="00B06F1E"/>
    <w:rsid w:val="00B2055C"/>
    <w:rsid w:val="00B4373F"/>
    <w:rsid w:val="00B551E2"/>
    <w:rsid w:val="00B648EE"/>
    <w:rsid w:val="00B769D2"/>
    <w:rsid w:val="00B82B97"/>
    <w:rsid w:val="00B97703"/>
    <w:rsid w:val="00BB0990"/>
    <w:rsid w:val="00BF6EAB"/>
    <w:rsid w:val="00C05E35"/>
    <w:rsid w:val="00C137D3"/>
    <w:rsid w:val="00C14E2A"/>
    <w:rsid w:val="00C4598F"/>
    <w:rsid w:val="00CB6E16"/>
    <w:rsid w:val="00CD1FC0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34012"/>
    <w:rsid w:val="00E57C25"/>
    <w:rsid w:val="00E81CEC"/>
    <w:rsid w:val="00E90C1F"/>
    <w:rsid w:val="00E964CB"/>
    <w:rsid w:val="00EC0C9B"/>
    <w:rsid w:val="00EC3B0B"/>
    <w:rsid w:val="00EC5791"/>
    <w:rsid w:val="00ED7A89"/>
    <w:rsid w:val="00EE41EA"/>
    <w:rsid w:val="00EF67A3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25C2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5C2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5C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5C2E"/>
    <w:pPr>
      <w:outlineLvl w:val="5"/>
    </w:pPr>
  </w:style>
  <w:style w:type="paragraph" w:styleId="7">
    <w:name w:val="heading 7"/>
    <w:basedOn w:val="H6"/>
    <w:next w:val="a"/>
    <w:qFormat/>
    <w:rsid w:val="00425C2E"/>
    <w:pPr>
      <w:outlineLvl w:val="6"/>
    </w:pPr>
  </w:style>
  <w:style w:type="paragraph" w:styleId="8">
    <w:name w:val="heading 8"/>
    <w:basedOn w:val="1"/>
    <w:next w:val="a"/>
    <w:qFormat/>
    <w:rsid w:val="00425C2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5C2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5C2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425C2E"/>
    <w:pPr>
      <w:ind w:left="1135"/>
    </w:pPr>
  </w:style>
  <w:style w:type="paragraph" w:styleId="20">
    <w:name w:val="List 2"/>
    <w:basedOn w:val="a3"/>
    <w:semiHidden/>
    <w:rsid w:val="00425C2E"/>
    <w:pPr>
      <w:ind w:left="851"/>
    </w:pPr>
  </w:style>
  <w:style w:type="paragraph" w:styleId="a3">
    <w:name w:val="List"/>
    <w:basedOn w:val="a"/>
    <w:semiHidden/>
    <w:rsid w:val="00425C2E"/>
    <w:pPr>
      <w:ind w:left="568" w:hanging="284"/>
    </w:pPr>
  </w:style>
  <w:style w:type="paragraph" w:styleId="TOC7">
    <w:name w:val="toc 7"/>
    <w:basedOn w:val="TOC6"/>
    <w:next w:val="a"/>
    <w:semiHidden/>
    <w:rsid w:val="00425C2E"/>
    <w:pPr>
      <w:ind w:left="2268" w:hanging="2268"/>
    </w:pPr>
  </w:style>
  <w:style w:type="paragraph" w:styleId="TOC6">
    <w:name w:val="toc 6"/>
    <w:basedOn w:val="TOC5"/>
    <w:next w:val="a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1">
    <w:name w:val="List Number 2"/>
    <w:basedOn w:val="a4"/>
    <w:semiHidden/>
    <w:rsid w:val="00425C2E"/>
    <w:pPr>
      <w:ind w:left="851"/>
    </w:pPr>
  </w:style>
  <w:style w:type="paragraph" w:styleId="a4">
    <w:name w:val="List Number"/>
    <w:basedOn w:val="a3"/>
    <w:semiHidden/>
    <w:rsid w:val="00425C2E"/>
  </w:style>
  <w:style w:type="paragraph" w:styleId="40">
    <w:name w:val="List Bullet 4"/>
    <w:basedOn w:val="31"/>
    <w:semiHidden/>
    <w:rsid w:val="00425C2E"/>
    <w:pPr>
      <w:ind w:left="1418"/>
    </w:pPr>
  </w:style>
  <w:style w:type="paragraph" w:styleId="31">
    <w:name w:val="List Bullet 3"/>
    <w:basedOn w:val="22"/>
    <w:semiHidden/>
    <w:rsid w:val="00425C2E"/>
    <w:pPr>
      <w:ind w:left="1135"/>
    </w:pPr>
  </w:style>
  <w:style w:type="paragraph" w:styleId="22">
    <w:name w:val="List Bullet 2"/>
    <w:basedOn w:val="a5"/>
    <w:semiHidden/>
    <w:rsid w:val="00425C2E"/>
    <w:pPr>
      <w:ind w:left="851"/>
    </w:pPr>
  </w:style>
  <w:style w:type="paragraph" w:styleId="a5">
    <w:name w:val="List Bullet"/>
    <w:basedOn w:val="a3"/>
    <w:semiHidden/>
    <w:rsid w:val="00425C2E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425C2E"/>
    <w:pPr>
      <w:jc w:val="center"/>
    </w:pPr>
    <w:rPr>
      <w:i/>
    </w:rPr>
  </w:style>
  <w:style w:type="paragraph" w:styleId="ac">
    <w:name w:val="header"/>
    <w:link w:val="ad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e">
    <w:name w:val="footnote text"/>
    <w:basedOn w:val="a"/>
    <w:link w:val="af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425C2E"/>
    <w:pPr>
      <w:ind w:left="1702"/>
    </w:pPr>
  </w:style>
  <w:style w:type="paragraph" w:styleId="41">
    <w:name w:val="List 4"/>
    <w:basedOn w:val="30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10">
    <w:name w:val="index 1"/>
    <w:basedOn w:val="a"/>
    <w:semiHidden/>
    <w:rsid w:val="00425C2E"/>
    <w:pPr>
      <w:keepLines/>
      <w:spacing w:after="0"/>
    </w:pPr>
  </w:style>
  <w:style w:type="paragraph" w:styleId="23">
    <w:name w:val="index 2"/>
    <w:basedOn w:val="10"/>
    <w:semiHidden/>
    <w:rsid w:val="00425C2E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semiHidden/>
    <w:qFormat/>
    <w:rPr>
      <w:sz w:val="16"/>
    </w:rPr>
  </w:style>
  <w:style w:type="character" w:styleId="af5">
    <w:name w:val="footnote reference"/>
    <w:basedOn w:val="a0"/>
    <w:semiHidden/>
    <w:rsid w:val="00425C2E"/>
    <w:rPr>
      <w:b/>
      <w:position w:val="6"/>
      <w:sz w:val="16"/>
    </w:rPr>
  </w:style>
  <w:style w:type="paragraph" w:customStyle="1" w:styleId="B1">
    <w:name w:val="B1"/>
    <w:basedOn w:val="a3"/>
    <w:rsid w:val="00425C2E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425C2E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a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a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25C2E"/>
    <w:pPr>
      <w:keepLines/>
      <w:ind w:left="1135" w:hanging="851"/>
    </w:pPr>
  </w:style>
  <w:style w:type="paragraph" w:customStyle="1" w:styleId="EX">
    <w:name w:val="EX"/>
    <w:basedOn w:val="a"/>
    <w:rsid w:val="00425C2E"/>
    <w:pPr>
      <w:keepLines/>
      <w:ind w:left="1702" w:hanging="1418"/>
    </w:pPr>
  </w:style>
  <w:style w:type="paragraph" w:customStyle="1" w:styleId="FP">
    <w:name w:val="FP"/>
    <w:basedOn w:val="a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a"/>
    <w:next w:val="a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20"/>
    <w:rsid w:val="00425C2E"/>
  </w:style>
  <w:style w:type="paragraph" w:customStyle="1" w:styleId="B3">
    <w:name w:val="B3"/>
    <w:basedOn w:val="30"/>
    <w:rsid w:val="00425C2E"/>
  </w:style>
  <w:style w:type="paragraph" w:customStyle="1" w:styleId="B4">
    <w:name w:val="B4"/>
    <w:basedOn w:val="41"/>
    <w:rsid w:val="00425C2E"/>
  </w:style>
  <w:style w:type="paragraph" w:customStyle="1" w:styleId="B5">
    <w:name w:val="B5"/>
    <w:basedOn w:val="51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Theme="minorEastAsia" w:hAnsi="Arial"/>
      <w:lang w:val="en-GB" w:eastAsia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af7">
    <w:name w:val="Table Grid"/>
    <w:basedOn w:val="a1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,목록 단,목록 단락"/>
    <w:basedOn w:val="a"/>
    <w:link w:val="af9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宋体"/>
      <w:sz w:val="24"/>
      <w:szCs w:val="24"/>
      <w:lang w:val="en-US" w:eastAsia="zh-CN"/>
    </w:rPr>
  </w:style>
  <w:style w:type="character" w:customStyle="1" w:styleId="af9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8"/>
    <w:uiPriority w:val="34"/>
    <w:qFormat/>
    <w:locked/>
    <w:rsid w:val="00B551E2"/>
    <w:rPr>
      <w:rFonts w:eastAsia="Times New Roman" w:cs="宋体"/>
      <w:sz w:val="24"/>
      <w:szCs w:val="24"/>
      <w:lang w:val="en-US" w:eastAsia="zh-CN"/>
    </w:rPr>
  </w:style>
  <w:style w:type="paragraph" w:customStyle="1" w:styleId="DraftProposal">
    <w:name w:val="Draft Proposal"/>
    <w:basedOn w:val="a8"/>
    <w:next w:val="a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1302</Characters>
  <Application>Microsoft Office Word</Application>
  <DocSecurity>0</DocSecurity>
  <Lines>10</Lines>
  <Paragraphs>3</Paragraphs>
  <ScaleCrop>false</ScaleCrop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YI ZHENG</cp:lastModifiedBy>
  <cp:revision>2</cp:revision>
  <cp:lastPrinted>2002-04-23T07:10:00Z</cp:lastPrinted>
  <dcterms:created xsi:type="dcterms:W3CDTF">2024-09-29T09:02:00Z</dcterms:created>
  <dcterms:modified xsi:type="dcterms:W3CDTF">2024-09-29T09:02:00Z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