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5913" w14:textId="3083A95D" w:rsidR="00773F15" w:rsidRPr="00B1177A" w:rsidRDefault="00773F15" w:rsidP="00773F15">
      <w:pPr>
        <w:pStyle w:val="3GPPHeader"/>
        <w:spacing w:after="0"/>
        <w:rPr>
          <w:sz w:val="32"/>
          <w:szCs w:val="32"/>
          <w:lang w:val="de-DE" w:eastAsia="ko-KR"/>
        </w:rPr>
      </w:pPr>
      <w:r w:rsidRPr="00DD698D">
        <w:rPr>
          <w:lang w:val="de-DE"/>
        </w:rPr>
        <w:t>3GPP TSG-RAN WG</w:t>
      </w:r>
      <w:r>
        <w:rPr>
          <w:lang w:val="de-DE"/>
        </w:rPr>
        <w:t>1</w:t>
      </w:r>
      <w:r w:rsidRPr="00DD698D">
        <w:rPr>
          <w:lang w:val="de-DE"/>
        </w:rPr>
        <w:t xml:space="preserve"> #</w:t>
      </w:r>
      <w:r>
        <w:rPr>
          <w:lang w:val="de-DE"/>
        </w:rPr>
        <w:t>11</w:t>
      </w:r>
      <w:r w:rsidR="00277BE8">
        <w:rPr>
          <w:lang w:val="de-DE"/>
        </w:rPr>
        <w:t>6</w:t>
      </w:r>
      <w:r w:rsidR="009A2842">
        <w:rPr>
          <w:lang w:val="de-DE"/>
        </w:rPr>
        <w:t>-bis</w:t>
      </w:r>
      <w:r w:rsidRPr="00DD698D">
        <w:rPr>
          <w:lang w:val="de-DE"/>
        </w:rPr>
        <w:tab/>
      </w:r>
      <w:r w:rsidRPr="00D927C3">
        <w:rPr>
          <w:szCs w:val="24"/>
          <w:lang w:val="de-DE"/>
        </w:rPr>
        <w:t>R1-2</w:t>
      </w:r>
      <w:r w:rsidR="00277BE8" w:rsidRPr="00D927C3">
        <w:rPr>
          <w:szCs w:val="24"/>
          <w:lang w:val="de-DE"/>
        </w:rPr>
        <w:t>4</w:t>
      </w:r>
      <w:r w:rsidR="00FA22DB" w:rsidRPr="00D927C3">
        <w:rPr>
          <w:szCs w:val="24"/>
          <w:lang w:val="de-DE"/>
        </w:rPr>
        <w:t>04053</w:t>
      </w:r>
    </w:p>
    <w:p w14:paraId="5A63E400" w14:textId="60A80A41" w:rsidR="00773F15" w:rsidRPr="00E918EB" w:rsidRDefault="007E76CB" w:rsidP="00773F15">
      <w:pPr>
        <w:pStyle w:val="3GPPHeader"/>
        <w:rPr>
          <w:lang w:val="en-US"/>
        </w:rPr>
      </w:pPr>
      <w:r w:rsidRPr="007E76CB">
        <w:rPr>
          <w:lang w:val="en-US"/>
        </w:rPr>
        <w:t>Fukuoka City, Fukuoka, Japan, May 20th – 24th</w:t>
      </w:r>
      <w:r w:rsidR="00616BCD" w:rsidRPr="00616BCD">
        <w:rPr>
          <w:lang w:val="en-US"/>
        </w:rPr>
        <w:t>, 2024</w:t>
      </w:r>
    </w:p>
    <w:p w14:paraId="452EB362" w14:textId="501BE57A" w:rsidR="00773F15" w:rsidRPr="00CC2159" w:rsidRDefault="00773F15" w:rsidP="00773F15">
      <w:pPr>
        <w:pStyle w:val="CRCoverPage"/>
        <w:tabs>
          <w:tab w:val="left" w:pos="1980"/>
        </w:tabs>
        <w:jc w:val="both"/>
        <w:rPr>
          <w:rFonts w:ascii="Times New Roman" w:hAnsi="Times New Roman"/>
          <w:b/>
          <w:bCs/>
          <w:sz w:val="24"/>
          <w:lang w:val="en-US" w:eastAsia="ja-JP"/>
        </w:rPr>
      </w:pPr>
      <w:r w:rsidRPr="00A363A8">
        <w:rPr>
          <w:rFonts w:ascii="Times New Roman" w:hAnsi="Times New Roman"/>
          <w:b/>
          <w:bCs/>
          <w:sz w:val="24"/>
          <w:lang w:val="en-US"/>
        </w:rPr>
        <w:t>Agenda Item:</w:t>
      </w:r>
      <w:r w:rsidRPr="00A363A8">
        <w:rPr>
          <w:rFonts w:ascii="Times New Roman" w:hAnsi="Times New Roman"/>
          <w:b/>
          <w:bCs/>
          <w:sz w:val="24"/>
          <w:lang w:val="en-US"/>
        </w:rPr>
        <w:tab/>
      </w:r>
      <w:r w:rsidRPr="00CC2159">
        <w:rPr>
          <w:rFonts w:ascii="Times New Roman" w:hAnsi="Times New Roman"/>
          <w:b/>
          <w:bCs/>
          <w:sz w:val="24"/>
          <w:lang w:val="en-US"/>
        </w:rPr>
        <w:t>9.</w:t>
      </w:r>
      <w:r w:rsidR="00AE3D08" w:rsidRPr="00CC2159">
        <w:rPr>
          <w:rFonts w:ascii="Times New Roman" w:hAnsi="Times New Roman"/>
          <w:b/>
          <w:bCs/>
          <w:sz w:val="24"/>
          <w:lang w:val="en-US"/>
        </w:rPr>
        <w:t>1.3.</w:t>
      </w:r>
      <w:r w:rsidR="001B36DE" w:rsidRPr="00CC2159">
        <w:rPr>
          <w:rFonts w:ascii="Times New Roman" w:hAnsi="Times New Roman"/>
          <w:b/>
          <w:bCs/>
          <w:sz w:val="24"/>
          <w:lang w:val="en-US"/>
        </w:rPr>
        <w:t>1</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4396AADD"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bookmarkStart w:id="0" w:name="_Hlk110512927"/>
      <w:r w:rsidR="00AE3D08" w:rsidRPr="00CC2159">
        <w:rPr>
          <w:b/>
          <w:bCs/>
          <w:sz w:val="24"/>
          <w:lang w:val="en-US"/>
        </w:rPr>
        <w:t>Discussion on</w:t>
      </w:r>
      <w:r w:rsidRPr="00CC2159">
        <w:rPr>
          <w:b/>
          <w:bCs/>
          <w:sz w:val="24"/>
          <w:lang w:val="en-US"/>
        </w:rPr>
        <w:t xml:space="preserve"> </w:t>
      </w:r>
      <w:r w:rsidR="00315E7F" w:rsidRPr="00CC2159">
        <w:rPr>
          <w:b/>
          <w:bCs/>
          <w:sz w:val="24"/>
          <w:lang w:val="en-US"/>
        </w:rPr>
        <w:t>AI/ML</w:t>
      </w:r>
      <w:r w:rsidR="00326D33" w:rsidRPr="00CC2159">
        <w:rPr>
          <w:b/>
          <w:bCs/>
          <w:sz w:val="24"/>
          <w:lang w:val="en-US"/>
        </w:rPr>
        <w:t xml:space="preserve">-based </w:t>
      </w:r>
      <w:r w:rsidRPr="00CC2159">
        <w:rPr>
          <w:b/>
          <w:bCs/>
          <w:sz w:val="24"/>
          <w:lang w:val="en-US"/>
        </w:rPr>
        <w:t xml:space="preserve">CSI </w:t>
      </w:r>
      <w:bookmarkEnd w:id="0"/>
      <w:r w:rsidR="00AE3D08" w:rsidRPr="00CC2159">
        <w:rPr>
          <w:b/>
          <w:bCs/>
          <w:sz w:val="24"/>
          <w:lang w:val="en-US"/>
        </w:rPr>
        <w:t>prediction</w:t>
      </w:r>
    </w:p>
    <w:p w14:paraId="782AC7CD" w14:textId="77777777" w:rsidR="00773F15" w:rsidRPr="00C47D53" w:rsidRDefault="00773F15" w:rsidP="00773F15">
      <w:pPr>
        <w:ind w:left="1985" w:hanging="1985"/>
        <w:rPr>
          <w:b/>
          <w:bCs/>
          <w:sz w:val="24"/>
          <w:lang w:val="en-US" w:eastAsia="ko-KR"/>
        </w:rPr>
      </w:pPr>
      <w:r w:rsidRPr="00C47D53">
        <w:rPr>
          <w:b/>
          <w:bCs/>
          <w:sz w:val="24"/>
          <w:lang w:val="en-US"/>
        </w:rPr>
        <w:t>Document for:</w:t>
      </w:r>
      <w:r w:rsidRPr="00C47D53">
        <w:rPr>
          <w:b/>
          <w:bCs/>
          <w:sz w:val="24"/>
          <w:lang w:val="en-US"/>
        </w:rPr>
        <w:tab/>
        <w:t>Discussion</w:t>
      </w:r>
      <w:r>
        <w:rPr>
          <w:b/>
          <w:bCs/>
          <w:sz w:val="24"/>
          <w:lang w:val="en-US"/>
        </w:rPr>
        <w:t xml:space="preserve"> and Decision</w:t>
      </w:r>
    </w:p>
    <w:p w14:paraId="1C3FFD89" w14:textId="0A87BB09" w:rsidR="00773F15" w:rsidRPr="00102A06" w:rsidRDefault="00773F15" w:rsidP="00773F15">
      <w:pPr>
        <w:pStyle w:val="Heading1"/>
        <w:rPr>
          <w:sz w:val="32"/>
          <w:lang w:val="en-US"/>
        </w:rPr>
      </w:pPr>
      <w:r w:rsidRPr="00102A06">
        <w:rPr>
          <w:sz w:val="32"/>
          <w:lang w:val="en-US"/>
        </w:rPr>
        <w:t>Introduction</w:t>
      </w:r>
    </w:p>
    <w:p w14:paraId="34E2A76A" w14:textId="240B0E95" w:rsidR="0004320C" w:rsidRPr="0004320C" w:rsidRDefault="00C933C8" w:rsidP="0004320C">
      <w:pPr>
        <w:rPr>
          <w:szCs w:val="22"/>
          <w:lang w:val="en-US"/>
        </w:rPr>
      </w:pPr>
      <w:r>
        <w:rPr>
          <w:szCs w:val="22"/>
          <w:lang w:val="en-US"/>
        </w:rPr>
        <w:t xml:space="preserve">In </w:t>
      </w:r>
      <w:r w:rsidR="0004320C" w:rsidRPr="0004320C">
        <w:rPr>
          <w:szCs w:val="22"/>
          <w:lang w:val="en-US"/>
        </w:rPr>
        <w:t>RAN #102</w:t>
      </w:r>
      <w:r>
        <w:rPr>
          <w:szCs w:val="22"/>
          <w:lang w:val="en-US"/>
        </w:rPr>
        <w:t xml:space="preserve">, </w:t>
      </w:r>
      <w:r w:rsidR="00621EA8">
        <w:rPr>
          <w:szCs w:val="22"/>
          <w:lang w:val="en-US"/>
        </w:rPr>
        <w:t xml:space="preserve">normative work on </w:t>
      </w:r>
      <w:r w:rsidR="0004320C" w:rsidRPr="0004320C">
        <w:rPr>
          <w:szCs w:val="22"/>
          <w:lang w:val="en-US"/>
        </w:rPr>
        <w:t>AI/ML for NR Air Interface</w:t>
      </w:r>
      <w:r w:rsidR="00621EA8">
        <w:rPr>
          <w:szCs w:val="22"/>
          <w:lang w:val="en-US"/>
        </w:rPr>
        <w:t xml:space="preserve"> has been approved with some additional studies which has not been finalized during the study phase</w:t>
      </w:r>
      <w:r w:rsidR="0004320C">
        <w:rPr>
          <w:szCs w:val="22"/>
          <w:lang w:val="en-US"/>
        </w:rPr>
        <w:t xml:space="preserve"> </w:t>
      </w:r>
      <w:r w:rsidR="0004320C">
        <w:rPr>
          <w:szCs w:val="22"/>
          <w:lang w:val="en-US"/>
        </w:rPr>
        <w:fldChar w:fldCharType="begin"/>
      </w:r>
      <w:r w:rsidR="0004320C">
        <w:rPr>
          <w:szCs w:val="22"/>
          <w:lang w:val="en-US"/>
        </w:rPr>
        <w:instrText xml:space="preserve"> REF _Ref416167577 \r \h </w:instrText>
      </w:r>
      <w:r w:rsidR="0004320C">
        <w:rPr>
          <w:szCs w:val="22"/>
          <w:lang w:val="en-US"/>
        </w:rPr>
      </w:r>
      <w:r w:rsidR="0004320C">
        <w:rPr>
          <w:szCs w:val="22"/>
          <w:lang w:val="en-US"/>
        </w:rPr>
        <w:fldChar w:fldCharType="separate"/>
      </w:r>
      <w:r w:rsidR="00621506">
        <w:rPr>
          <w:szCs w:val="22"/>
          <w:lang w:val="en-US"/>
        </w:rPr>
        <w:t>[1]</w:t>
      </w:r>
      <w:r w:rsidR="0004320C">
        <w:rPr>
          <w:szCs w:val="22"/>
          <w:lang w:val="en-US"/>
        </w:rPr>
        <w:fldChar w:fldCharType="end"/>
      </w:r>
      <w:r w:rsidR="00621EA8">
        <w:rPr>
          <w:szCs w:val="22"/>
          <w:lang w:val="en-US"/>
        </w:rPr>
        <w:t xml:space="preserve">. The normative work is based on </w:t>
      </w:r>
      <w:r w:rsidR="0004320C" w:rsidRPr="0004320C">
        <w:rPr>
          <w:szCs w:val="22"/>
          <w:lang w:val="en-US"/>
        </w:rPr>
        <w:t xml:space="preserve">the previous Rel-18 studies in </w:t>
      </w:r>
      <w:proofErr w:type="spellStart"/>
      <w:r w:rsidR="0004320C" w:rsidRPr="0004320C">
        <w:rPr>
          <w:szCs w:val="22"/>
          <w:lang w:val="en-US"/>
        </w:rPr>
        <w:t>FS_NR_AIML_Air</w:t>
      </w:r>
      <w:proofErr w:type="spellEnd"/>
      <w:r w:rsidR="0004320C">
        <w:rPr>
          <w:szCs w:val="22"/>
          <w:lang w:val="en-US"/>
        </w:rPr>
        <w:t xml:space="preserve"> </w:t>
      </w:r>
      <w:r w:rsidR="0004320C">
        <w:rPr>
          <w:szCs w:val="22"/>
          <w:lang w:val="en-US"/>
        </w:rPr>
        <w:fldChar w:fldCharType="begin"/>
      </w:r>
      <w:r w:rsidR="0004320C">
        <w:rPr>
          <w:szCs w:val="22"/>
          <w:lang w:val="en-US"/>
        </w:rPr>
        <w:instrText xml:space="preserve"> REF _Ref158642138 \r \h </w:instrText>
      </w:r>
      <w:r w:rsidR="0004320C">
        <w:rPr>
          <w:szCs w:val="22"/>
          <w:lang w:val="en-US"/>
        </w:rPr>
      </w:r>
      <w:r w:rsidR="0004320C">
        <w:rPr>
          <w:szCs w:val="22"/>
          <w:lang w:val="en-US"/>
        </w:rPr>
        <w:fldChar w:fldCharType="separate"/>
      </w:r>
      <w:r w:rsidR="00621506">
        <w:rPr>
          <w:szCs w:val="22"/>
          <w:lang w:val="en-US"/>
        </w:rPr>
        <w:t>[2]</w:t>
      </w:r>
      <w:r w:rsidR="0004320C">
        <w:rPr>
          <w:szCs w:val="22"/>
          <w:lang w:val="en-US"/>
        </w:rPr>
        <w:fldChar w:fldCharType="end"/>
      </w:r>
      <w:r w:rsidR="0004320C" w:rsidRPr="0004320C">
        <w:rPr>
          <w:szCs w:val="22"/>
          <w:lang w:val="en-US"/>
        </w:rPr>
        <w:t>.</w:t>
      </w:r>
    </w:p>
    <w:p w14:paraId="6BF03123" w14:textId="16A2DEAB" w:rsidR="0004320C" w:rsidRDefault="0004320C" w:rsidP="0004320C">
      <w:pPr>
        <w:rPr>
          <w:szCs w:val="22"/>
          <w:lang w:val="en-US"/>
        </w:rPr>
      </w:pPr>
      <w:r w:rsidRPr="0004320C">
        <w:rPr>
          <w:szCs w:val="22"/>
          <w:lang w:val="en-US"/>
        </w:rPr>
        <w:t xml:space="preserve">For the CSI enhancement use case, the objective of the study is to address some of the outstanding issues identified during the Rel-18 Study Item, as summarized in </w:t>
      </w:r>
      <w:r w:rsidR="008D3B5B">
        <w:rPr>
          <w:szCs w:val="22"/>
          <w:lang w:val="en-US"/>
        </w:rPr>
        <w:t>TR</w:t>
      </w:r>
      <w:r w:rsidR="00800515">
        <w:rPr>
          <w:szCs w:val="22"/>
          <w:lang w:val="en-US"/>
        </w:rPr>
        <w:t xml:space="preserve"> 38.843</w:t>
      </w:r>
      <w:r w:rsidRPr="0004320C">
        <w:rPr>
          <w:szCs w:val="22"/>
          <w:lang w:val="en-US"/>
        </w:rPr>
        <w:t xml:space="preserve"> </w:t>
      </w:r>
      <w:r w:rsidR="008D3B5B">
        <w:rPr>
          <w:szCs w:val="22"/>
          <w:lang w:val="en-US"/>
        </w:rPr>
        <w:fldChar w:fldCharType="begin"/>
      </w:r>
      <w:r w:rsidR="008D3B5B">
        <w:rPr>
          <w:szCs w:val="22"/>
          <w:lang w:val="en-US"/>
        </w:rPr>
        <w:instrText xml:space="preserve"> REF _Ref158642161 \r \h </w:instrText>
      </w:r>
      <w:r w:rsidR="008D3B5B">
        <w:rPr>
          <w:szCs w:val="22"/>
          <w:lang w:val="en-US"/>
        </w:rPr>
      </w:r>
      <w:r w:rsidR="008D3B5B">
        <w:rPr>
          <w:szCs w:val="22"/>
          <w:lang w:val="en-US"/>
        </w:rPr>
        <w:fldChar w:fldCharType="separate"/>
      </w:r>
      <w:r w:rsidR="00621506">
        <w:rPr>
          <w:szCs w:val="22"/>
          <w:lang w:val="en-US"/>
        </w:rPr>
        <w:t>[3]</w:t>
      </w:r>
      <w:r w:rsidR="008D3B5B">
        <w:rPr>
          <w:szCs w:val="22"/>
          <w:lang w:val="en-US"/>
        </w:rPr>
        <w:fldChar w:fldCharType="end"/>
      </w:r>
      <w:r w:rsidRPr="0004320C">
        <w:rPr>
          <w:szCs w:val="22"/>
          <w:lang w:val="en-US"/>
        </w:rPr>
        <w:t>.</w:t>
      </w:r>
    </w:p>
    <w:p w14:paraId="010E6F3A" w14:textId="4D6A7CCA" w:rsidR="004936D0" w:rsidRDefault="004936D0" w:rsidP="004936D0">
      <w:r>
        <w:t>With reference to CSI prediction, the study objectives listed in the Rel-19 WID are shown below</w:t>
      </w:r>
      <w:r w:rsidR="00137E9B">
        <w:t xml:space="preserve"> </w:t>
      </w:r>
      <w:r w:rsidR="00137E9B">
        <w:rPr>
          <w:szCs w:val="22"/>
          <w:lang w:val="en-US"/>
        </w:rPr>
        <w:fldChar w:fldCharType="begin"/>
      </w:r>
      <w:r w:rsidR="00137E9B">
        <w:rPr>
          <w:szCs w:val="22"/>
          <w:lang w:val="en-US"/>
        </w:rPr>
        <w:instrText xml:space="preserve"> REF _Ref416167577 \r \h </w:instrText>
      </w:r>
      <w:r w:rsidR="00137E9B">
        <w:rPr>
          <w:szCs w:val="22"/>
          <w:lang w:val="en-US"/>
        </w:rPr>
      </w:r>
      <w:r w:rsidR="00137E9B">
        <w:rPr>
          <w:szCs w:val="22"/>
          <w:lang w:val="en-US"/>
        </w:rPr>
        <w:fldChar w:fldCharType="separate"/>
      </w:r>
      <w:r w:rsidR="00621506">
        <w:rPr>
          <w:szCs w:val="22"/>
          <w:lang w:val="en-US"/>
        </w:rPr>
        <w:t>[1]</w:t>
      </w:r>
      <w:r w:rsidR="00137E9B">
        <w:rPr>
          <w:szCs w:val="22"/>
          <w:lang w:val="en-US"/>
        </w:rPr>
        <w:fldChar w:fldCharType="end"/>
      </w:r>
      <w:r>
        <w:t>.</w:t>
      </w:r>
    </w:p>
    <w:tbl>
      <w:tblPr>
        <w:tblStyle w:val="TableGrid"/>
        <w:tblW w:w="0" w:type="auto"/>
        <w:tblLook w:val="04A0" w:firstRow="1" w:lastRow="0" w:firstColumn="1" w:lastColumn="0" w:noHBand="0" w:noVBand="1"/>
      </w:tblPr>
      <w:tblGrid>
        <w:gridCol w:w="9629"/>
      </w:tblGrid>
      <w:tr w:rsidR="00CF350D" w14:paraId="58AA65CE" w14:textId="77777777" w:rsidTr="000769D3">
        <w:tc>
          <w:tcPr>
            <w:tcW w:w="9629" w:type="dxa"/>
            <w:shd w:val="clear" w:color="auto" w:fill="auto"/>
          </w:tcPr>
          <w:p w14:paraId="350190A1" w14:textId="77777777" w:rsidR="00CA4FEB" w:rsidRPr="00CA4FEB" w:rsidRDefault="00CA4FEB" w:rsidP="00CA4FEB">
            <w:pPr>
              <w:spacing w:after="0"/>
              <w:jc w:val="left"/>
              <w:rPr>
                <w:rFonts w:eastAsia="Malgun Gothic"/>
                <w:bCs/>
                <w:i/>
                <w:iCs/>
                <w:szCs w:val="22"/>
                <w:lang w:eastAsia="en-GB"/>
              </w:rPr>
            </w:pPr>
            <w:bookmarkStart w:id="1" w:name="_Hlk153820190"/>
            <w:r w:rsidRPr="00CA4FEB">
              <w:rPr>
                <w:rFonts w:eastAsia="Malgun Gothic"/>
                <w:bCs/>
                <w:i/>
                <w:iCs/>
                <w:szCs w:val="22"/>
                <w:lang w:eastAsia="en-GB"/>
              </w:rPr>
              <w:t>Study objectives with corresponding checkpoints in RAN#105 (Sept ’24):</w:t>
            </w:r>
          </w:p>
          <w:p w14:paraId="18163EA4" w14:textId="77777777" w:rsidR="00CA4FEB" w:rsidRPr="00CA4FEB" w:rsidRDefault="00CA4FEB" w:rsidP="00CA4FEB">
            <w:pPr>
              <w:numPr>
                <w:ilvl w:val="0"/>
                <w:numId w:val="26"/>
              </w:numPr>
              <w:spacing w:after="0"/>
              <w:jc w:val="left"/>
              <w:rPr>
                <w:rFonts w:eastAsia="Malgun Gothic"/>
                <w:bCs/>
                <w:i/>
                <w:iCs/>
                <w:szCs w:val="22"/>
                <w:lang w:eastAsia="en-GB"/>
              </w:rPr>
            </w:pPr>
            <w:r w:rsidRPr="00CA4FEB">
              <w:rPr>
                <w:rFonts w:eastAsia="Malgun Gothic"/>
                <w:bCs/>
                <w:i/>
                <w:iCs/>
                <w:szCs w:val="22"/>
                <w:lang w:eastAsia="en-GB"/>
              </w:rPr>
              <w:t xml:space="preserve">CSI feedback enhancement [RAN1]: </w:t>
            </w:r>
          </w:p>
          <w:p w14:paraId="435BAF5E" w14:textId="72A4E7DB" w:rsidR="00CA4FEB" w:rsidRPr="00CA4FEB" w:rsidRDefault="000769D3" w:rsidP="00CA4FEB">
            <w:pPr>
              <w:spacing w:after="0"/>
              <w:ind w:left="1440"/>
              <w:jc w:val="left"/>
              <w:rPr>
                <w:rFonts w:eastAsia="Malgun Gothic"/>
                <w:bCs/>
                <w:i/>
                <w:iCs/>
                <w:szCs w:val="22"/>
                <w:lang w:eastAsia="en-GB"/>
              </w:rPr>
            </w:pPr>
            <w:r w:rsidRPr="002C35B0">
              <w:rPr>
                <w:rFonts w:eastAsia="Malgun Gothic"/>
                <w:bCs/>
                <w:i/>
                <w:iCs/>
                <w:szCs w:val="22"/>
                <w:lang w:eastAsia="en-GB"/>
              </w:rPr>
              <w:t>….</w:t>
            </w:r>
          </w:p>
          <w:p w14:paraId="62C91EAB" w14:textId="430EAE3B" w:rsidR="00CF350D" w:rsidRPr="002C35B0" w:rsidRDefault="00CA4FEB" w:rsidP="00773F15">
            <w:pPr>
              <w:numPr>
                <w:ilvl w:val="1"/>
                <w:numId w:val="26"/>
              </w:numPr>
              <w:spacing w:after="0"/>
              <w:jc w:val="left"/>
              <w:rPr>
                <w:rFonts w:eastAsia="Malgun Gothic"/>
                <w:bCs/>
                <w:i/>
                <w:iCs/>
                <w:szCs w:val="22"/>
                <w:lang w:eastAsia="en-GB"/>
              </w:rPr>
            </w:pPr>
            <w:r w:rsidRPr="00CA4FEB">
              <w:rPr>
                <w:rFonts w:eastAsia="Malgun Gothic"/>
                <w:bCs/>
                <w:i/>
                <w:iCs/>
                <w:szCs w:val="22"/>
                <w:lang w:eastAsia="en-GB"/>
              </w:rPr>
              <w:t xml:space="preserve">For CSI prediction (one-sided model), further study performance gain over Rel-18 non-AI/ML based approach and associated complexity, while addressing </w:t>
            </w:r>
            <w:bookmarkStart w:id="2" w:name="_Hlk152950038"/>
            <w:r w:rsidRPr="00CA4FEB">
              <w:rPr>
                <w:rFonts w:eastAsia="Malgun Gothic"/>
                <w:bCs/>
                <w:i/>
                <w:iCs/>
                <w:szCs w:val="22"/>
                <w:lang w:eastAsia="en-GB"/>
              </w:rPr>
              <w:t>other aspects requiring further study/conclusion as captured in the conclusions section of the TR 38.843</w:t>
            </w:r>
            <w:bookmarkEnd w:id="2"/>
            <w:r w:rsidRPr="00CA4FEB">
              <w:rPr>
                <w:rFonts w:eastAsia="Malgun Gothic"/>
                <w:bCs/>
                <w:i/>
                <w:iCs/>
                <w:szCs w:val="22"/>
                <w:lang w:eastAsia="en-GB"/>
              </w:rPr>
              <w:t xml:space="preserve"> (e.g., cell/site specific model could be considered to improve performance gain). </w:t>
            </w:r>
            <w:bookmarkEnd w:id="1"/>
          </w:p>
        </w:tc>
      </w:tr>
    </w:tbl>
    <w:p w14:paraId="4812F031" w14:textId="77777777" w:rsidR="0004320C" w:rsidRDefault="0004320C" w:rsidP="00773F15">
      <w:pPr>
        <w:rPr>
          <w:szCs w:val="22"/>
        </w:rPr>
      </w:pPr>
    </w:p>
    <w:p w14:paraId="045B1498" w14:textId="4AF401AB" w:rsidR="008C433C" w:rsidRPr="008C433C" w:rsidRDefault="008C433C" w:rsidP="008C433C">
      <w:pPr>
        <w:rPr>
          <w:szCs w:val="22"/>
        </w:rPr>
      </w:pPr>
      <w:r w:rsidRPr="008C433C">
        <w:rPr>
          <w:szCs w:val="22"/>
        </w:rPr>
        <w:t xml:space="preserve">Regarding the non-AI/ML based approach, RAN1 #116 </w:t>
      </w:r>
      <w:r w:rsidR="006073CB">
        <w:rPr>
          <w:szCs w:val="22"/>
        </w:rPr>
        <w:fldChar w:fldCharType="begin"/>
      </w:r>
      <w:r w:rsidR="006073CB">
        <w:rPr>
          <w:szCs w:val="22"/>
        </w:rPr>
        <w:instrText xml:space="preserve"> REF _Ref163144689 \r \h </w:instrText>
      </w:r>
      <w:r w:rsidR="006073CB">
        <w:rPr>
          <w:szCs w:val="22"/>
        </w:rPr>
      </w:r>
      <w:r w:rsidR="006073CB">
        <w:rPr>
          <w:szCs w:val="22"/>
        </w:rPr>
        <w:fldChar w:fldCharType="separate"/>
      </w:r>
      <w:r w:rsidR="00621506">
        <w:rPr>
          <w:szCs w:val="22"/>
        </w:rPr>
        <w:t>[4]</w:t>
      </w:r>
      <w:r w:rsidR="006073CB">
        <w:rPr>
          <w:szCs w:val="22"/>
        </w:rPr>
        <w:fldChar w:fldCharType="end"/>
      </w:r>
      <w:r w:rsidR="006073CB">
        <w:rPr>
          <w:szCs w:val="22"/>
        </w:rPr>
        <w:t xml:space="preserve"> </w:t>
      </w:r>
      <w:r w:rsidRPr="008C433C">
        <w:rPr>
          <w:szCs w:val="22"/>
        </w:rPr>
        <w:t>agreed that for evaluation purposes, the computational complexity of the non-AI/ML based approach needs to be reported, as follows.</w:t>
      </w:r>
    </w:p>
    <w:tbl>
      <w:tblPr>
        <w:tblStyle w:val="TableGrid"/>
        <w:tblW w:w="0" w:type="auto"/>
        <w:tblLook w:val="04A0" w:firstRow="1" w:lastRow="0" w:firstColumn="1" w:lastColumn="0" w:noHBand="0" w:noVBand="1"/>
      </w:tblPr>
      <w:tblGrid>
        <w:gridCol w:w="9629"/>
      </w:tblGrid>
      <w:tr w:rsidR="008C433C" w:rsidRPr="008C433C" w14:paraId="41AE8B62" w14:textId="77777777" w:rsidTr="002A4D70">
        <w:tc>
          <w:tcPr>
            <w:tcW w:w="9629" w:type="dxa"/>
          </w:tcPr>
          <w:p w14:paraId="3531C24B" w14:textId="77777777" w:rsidR="008C433C" w:rsidRPr="008C433C" w:rsidRDefault="008C433C" w:rsidP="002A4D70">
            <w:pPr>
              <w:rPr>
                <w:rFonts w:eastAsia="Malgun Gothic"/>
                <w:bCs/>
                <w:i/>
                <w:iCs/>
                <w:szCs w:val="22"/>
                <w:lang w:eastAsia="en-GB"/>
              </w:rPr>
            </w:pPr>
            <w:r w:rsidRPr="008C433C">
              <w:rPr>
                <w:rFonts w:eastAsia="Malgun Gothic"/>
                <w:bCs/>
                <w:i/>
                <w:iCs/>
                <w:szCs w:val="22"/>
                <w:lang w:eastAsia="en-GB"/>
              </w:rPr>
              <w:t>Agreement</w:t>
            </w:r>
          </w:p>
          <w:p w14:paraId="50F77E21" w14:textId="77777777" w:rsidR="008C433C" w:rsidRPr="008C433C" w:rsidRDefault="008C433C" w:rsidP="002A4D70">
            <w:pPr>
              <w:spacing w:after="160" w:line="254" w:lineRule="auto"/>
              <w:contextualSpacing/>
              <w:rPr>
                <w:rFonts w:eastAsia="Malgun Gothic"/>
                <w:color w:val="000000"/>
                <w:lang w:val="en-US"/>
              </w:rPr>
            </w:pPr>
            <w:r w:rsidRPr="008C433C">
              <w:rPr>
                <w:rFonts w:eastAsia="Malgun Gothic"/>
                <w:bCs/>
                <w:i/>
                <w:iCs/>
                <w:szCs w:val="22"/>
                <w:lang w:eastAsia="en-GB"/>
              </w:rPr>
              <w:t>For evaluation, to report computational complexity in unit of FLOPs including additional complexity if applicable, e.g., update of filter, and their assumption on non-AI based CSI prediction when performance results are provided.</w:t>
            </w:r>
          </w:p>
        </w:tc>
      </w:tr>
    </w:tbl>
    <w:p w14:paraId="60260ECF" w14:textId="77777777" w:rsidR="008C433C" w:rsidRPr="008C433C" w:rsidRDefault="008C433C" w:rsidP="008C433C">
      <w:pPr>
        <w:rPr>
          <w:szCs w:val="22"/>
        </w:rPr>
      </w:pPr>
    </w:p>
    <w:p w14:paraId="2F12FDBB" w14:textId="77777777" w:rsidR="008C433C" w:rsidRPr="008C433C" w:rsidRDefault="008C433C" w:rsidP="008C433C">
      <w:pPr>
        <w:rPr>
          <w:szCs w:val="22"/>
        </w:rPr>
      </w:pPr>
      <w:r w:rsidRPr="008C433C">
        <w:rPr>
          <w:szCs w:val="22"/>
        </w:rPr>
        <w:t xml:space="preserve">Moreover, RAN1 #116 further agreed to evaluate the impact of different CSI-RS configurations: </w:t>
      </w:r>
    </w:p>
    <w:tbl>
      <w:tblPr>
        <w:tblStyle w:val="TableGrid"/>
        <w:tblW w:w="0" w:type="auto"/>
        <w:tblLook w:val="04A0" w:firstRow="1" w:lastRow="0" w:firstColumn="1" w:lastColumn="0" w:noHBand="0" w:noVBand="1"/>
      </w:tblPr>
      <w:tblGrid>
        <w:gridCol w:w="9629"/>
      </w:tblGrid>
      <w:tr w:rsidR="008C433C" w:rsidRPr="008C433C" w14:paraId="37610803" w14:textId="77777777" w:rsidTr="002A4D70">
        <w:tc>
          <w:tcPr>
            <w:tcW w:w="9629" w:type="dxa"/>
          </w:tcPr>
          <w:p w14:paraId="069CC34F" w14:textId="77777777" w:rsidR="008C433C" w:rsidRPr="008C433C" w:rsidRDefault="008C433C" w:rsidP="002A4D70">
            <w:pPr>
              <w:rPr>
                <w:rFonts w:eastAsia="Malgun Gothic"/>
                <w:bCs/>
                <w:i/>
                <w:iCs/>
                <w:szCs w:val="22"/>
                <w:lang w:eastAsia="en-GB"/>
              </w:rPr>
            </w:pPr>
            <w:bookmarkStart w:id="3" w:name="_Hlk163139565"/>
            <w:r w:rsidRPr="008C433C">
              <w:rPr>
                <w:rFonts w:eastAsia="Malgun Gothic"/>
                <w:bCs/>
                <w:i/>
                <w:iCs/>
                <w:szCs w:val="22"/>
                <w:lang w:eastAsia="en-GB"/>
              </w:rPr>
              <w:t>Agreement</w:t>
            </w:r>
          </w:p>
          <w:p w14:paraId="46FD4F0B" w14:textId="77777777" w:rsidR="008C433C" w:rsidRPr="008C433C" w:rsidRDefault="008C433C" w:rsidP="002A4D70">
            <w:pPr>
              <w:rPr>
                <w:rFonts w:eastAsia="Malgun Gothic"/>
                <w:bCs/>
                <w:i/>
                <w:iCs/>
                <w:szCs w:val="22"/>
                <w:lang w:eastAsia="en-GB"/>
              </w:rPr>
            </w:pPr>
            <w:r w:rsidRPr="008C433C">
              <w:rPr>
                <w:rFonts w:eastAsia="Malgun Gothic"/>
                <w:bCs/>
                <w:i/>
                <w:iCs/>
                <w:szCs w:val="22"/>
                <w:lang w:eastAsia="en-GB"/>
              </w:rPr>
              <w:t xml:space="preserve">For the evaluation of the AI/ML based CSI prediction, consider following CSI-RS </w:t>
            </w:r>
            <w:proofErr w:type="gramStart"/>
            <w:r w:rsidRPr="008C433C">
              <w:rPr>
                <w:rFonts w:eastAsia="Malgun Gothic"/>
                <w:bCs/>
                <w:i/>
                <w:iCs/>
                <w:szCs w:val="22"/>
                <w:lang w:eastAsia="en-GB"/>
              </w:rPr>
              <w:t>configuration</w:t>
            </w:r>
            <w:proofErr w:type="gramEnd"/>
          </w:p>
          <w:p w14:paraId="7ECE2C50" w14:textId="77777777" w:rsidR="008C433C" w:rsidRPr="0005298F" w:rsidRDefault="008C433C" w:rsidP="0005298F">
            <w:pPr>
              <w:pStyle w:val="ListParagraph"/>
              <w:numPr>
                <w:ilvl w:val="0"/>
                <w:numId w:val="29"/>
              </w:numPr>
              <w:rPr>
                <w:rFonts w:ascii="Times New Roman" w:eastAsia="Malgun Gothic" w:hAnsi="Times New Roman"/>
                <w:bCs/>
                <w:i/>
                <w:iCs/>
                <w:lang w:eastAsia="en-GB"/>
              </w:rPr>
            </w:pPr>
            <w:r w:rsidRPr="0005298F">
              <w:rPr>
                <w:rFonts w:ascii="Times New Roman" w:eastAsia="Malgun Gothic" w:hAnsi="Times New Roman"/>
                <w:bCs/>
                <w:i/>
                <w:iCs/>
                <w:lang w:eastAsia="en-GB"/>
              </w:rPr>
              <w:t xml:space="preserve">Periodic: 5 </w:t>
            </w:r>
            <w:proofErr w:type="spellStart"/>
            <w:r w:rsidRPr="0005298F">
              <w:rPr>
                <w:rFonts w:ascii="Times New Roman" w:eastAsia="Malgun Gothic" w:hAnsi="Times New Roman"/>
                <w:bCs/>
                <w:i/>
                <w:iCs/>
                <w:lang w:eastAsia="en-GB"/>
              </w:rPr>
              <w:t>ms</w:t>
            </w:r>
            <w:proofErr w:type="spellEnd"/>
            <w:r w:rsidRPr="0005298F">
              <w:rPr>
                <w:rFonts w:ascii="Times New Roman" w:eastAsia="Malgun Gothic" w:hAnsi="Times New Roman"/>
                <w:bCs/>
                <w:i/>
                <w:iCs/>
                <w:lang w:eastAsia="en-GB"/>
              </w:rPr>
              <w:t xml:space="preserve"> periodicity (baseline), 20 </w:t>
            </w:r>
            <w:proofErr w:type="spellStart"/>
            <w:r w:rsidRPr="0005298F">
              <w:rPr>
                <w:rFonts w:ascii="Times New Roman" w:eastAsia="Malgun Gothic" w:hAnsi="Times New Roman"/>
                <w:bCs/>
                <w:i/>
                <w:iCs/>
                <w:lang w:eastAsia="en-GB"/>
              </w:rPr>
              <w:t>ms</w:t>
            </w:r>
            <w:proofErr w:type="spellEnd"/>
            <w:r w:rsidRPr="0005298F">
              <w:rPr>
                <w:rFonts w:ascii="Times New Roman" w:eastAsia="Malgun Gothic" w:hAnsi="Times New Roman"/>
                <w:bCs/>
                <w:i/>
                <w:iCs/>
                <w:lang w:eastAsia="en-GB"/>
              </w:rPr>
              <w:t xml:space="preserve"> periodicity (encouraged) </w:t>
            </w:r>
          </w:p>
          <w:p w14:paraId="4686F8AA" w14:textId="77777777" w:rsidR="008C433C" w:rsidRPr="0005298F" w:rsidRDefault="008C433C" w:rsidP="0005298F">
            <w:pPr>
              <w:pStyle w:val="ListParagraph"/>
              <w:numPr>
                <w:ilvl w:val="0"/>
                <w:numId w:val="29"/>
              </w:numPr>
              <w:rPr>
                <w:rFonts w:ascii="Times New Roman" w:eastAsia="Malgun Gothic" w:hAnsi="Times New Roman"/>
                <w:bCs/>
                <w:i/>
                <w:iCs/>
                <w:lang w:eastAsia="en-GB"/>
              </w:rPr>
            </w:pPr>
            <w:r w:rsidRPr="0005298F">
              <w:rPr>
                <w:rFonts w:ascii="Times New Roman" w:eastAsia="Malgun Gothic" w:hAnsi="Times New Roman"/>
                <w:bCs/>
                <w:i/>
                <w:iCs/>
                <w:lang w:eastAsia="en-GB"/>
              </w:rPr>
              <w:t xml:space="preserve">Aperiodic: Optional, CSI-RS burst with K resources and time interval m slots (based on R18 MIMO </w:t>
            </w:r>
            <w:proofErr w:type="spellStart"/>
            <w:r w:rsidRPr="0005298F">
              <w:rPr>
                <w:rFonts w:ascii="Times New Roman" w:eastAsia="Malgun Gothic" w:hAnsi="Times New Roman"/>
                <w:bCs/>
                <w:i/>
                <w:iCs/>
                <w:lang w:eastAsia="en-GB"/>
              </w:rPr>
              <w:t>eType</w:t>
            </w:r>
            <w:proofErr w:type="spellEnd"/>
            <w:r w:rsidRPr="0005298F">
              <w:rPr>
                <w:rFonts w:ascii="Times New Roman" w:eastAsia="Malgun Gothic" w:hAnsi="Times New Roman"/>
                <w:bCs/>
                <w:i/>
                <w:iCs/>
                <w:lang w:eastAsia="en-GB"/>
              </w:rPr>
              <w:t>-II)</w:t>
            </w:r>
          </w:p>
          <w:p w14:paraId="42FE787C" w14:textId="77777777" w:rsidR="008C433C" w:rsidRPr="008C433C" w:rsidRDefault="008C433C" w:rsidP="002A4D70">
            <w:pPr>
              <w:rPr>
                <w:lang w:eastAsia="x-none"/>
              </w:rPr>
            </w:pPr>
            <w:r w:rsidRPr="008C433C">
              <w:rPr>
                <w:rFonts w:eastAsia="Malgun Gothic"/>
                <w:bCs/>
                <w:i/>
                <w:iCs/>
                <w:szCs w:val="22"/>
                <w:lang w:eastAsia="en-GB"/>
              </w:rPr>
              <w:t>Note: Companies to report observation window (number/distance) and prediction window (number/distance between prediction instances/distance from the last observation instance to the 1st prediction instance) on their evaluation.</w:t>
            </w:r>
          </w:p>
        </w:tc>
      </w:tr>
      <w:bookmarkEnd w:id="3"/>
    </w:tbl>
    <w:p w14:paraId="207D2233" w14:textId="77777777" w:rsidR="008C433C" w:rsidRPr="008C433C" w:rsidRDefault="008C433C" w:rsidP="008C433C">
      <w:pPr>
        <w:rPr>
          <w:szCs w:val="22"/>
        </w:rPr>
      </w:pPr>
    </w:p>
    <w:p w14:paraId="2162544F" w14:textId="0D51450A" w:rsidR="00956B1C" w:rsidRDefault="00956B1C" w:rsidP="008C433C">
      <w:pPr>
        <w:rPr>
          <w:szCs w:val="22"/>
          <w:lang w:val="en-US"/>
        </w:rPr>
      </w:pPr>
      <w:r>
        <w:rPr>
          <w:szCs w:val="22"/>
          <w:lang w:val="en-US"/>
        </w:rPr>
        <w:t>Moreover, RAN1 #116 agreed to study generalization/scalability aspects for CSI prediction.</w:t>
      </w:r>
    </w:p>
    <w:tbl>
      <w:tblPr>
        <w:tblStyle w:val="TableGrid"/>
        <w:tblW w:w="0" w:type="auto"/>
        <w:tblLook w:val="04A0" w:firstRow="1" w:lastRow="0" w:firstColumn="1" w:lastColumn="0" w:noHBand="0" w:noVBand="1"/>
      </w:tblPr>
      <w:tblGrid>
        <w:gridCol w:w="9629"/>
      </w:tblGrid>
      <w:tr w:rsidR="00956B1C" w:rsidRPr="008C433C" w14:paraId="31BFDB36" w14:textId="77777777" w:rsidTr="00C65EE0">
        <w:tc>
          <w:tcPr>
            <w:tcW w:w="9629" w:type="dxa"/>
          </w:tcPr>
          <w:p w14:paraId="1CDC7BA2" w14:textId="77777777" w:rsidR="00956B1C" w:rsidRPr="008C433C" w:rsidRDefault="00956B1C" w:rsidP="00C65EE0">
            <w:pPr>
              <w:rPr>
                <w:rFonts w:eastAsia="Malgun Gothic"/>
                <w:bCs/>
                <w:i/>
                <w:iCs/>
                <w:szCs w:val="22"/>
                <w:lang w:eastAsia="en-GB"/>
              </w:rPr>
            </w:pPr>
            <w:r w:rsidRPr="008C433C">
              <w:rPr>
                <w:rFonts w:eastAsia="Malgun Gothic"/>
                <w:bCs/>
                <w:i/>
                <w:iCs/>
                <w:szCs w:val="22"/>
                <w:lang w:eastAsia="en-GB"/>
              </w:rPr>
              <w:t>Agreement</w:t>
            </w:r>
          </w:p>
          <w:p w14:paraId="6CE7CF9B" w14:textId="77777777" w:rsidR="00956B1C" w:rsidRPr="00956B1C" w:rsidRDefault="00956B1C" w:rsidP="00956B1C">
            <w:pPr>
              <w:numPr>
                <w:ilvl w:val="0"/>
                <w:numId w:val="32"/>
              </w:numPr>
              <w:rPr>
                <w:rFonts w:eastAsia="Malgun Gothic"/>
                <w:bCs/>
                <w:i/>
                <w:iCs/>
                <w:szCs w:val="22"/>
                <w:lang w:val="en-US" w:eastAsia="en-GB"/>
              </w:rPr>
            </w:pPr>
            <w:r w:rsidRPr="00956B1C">
              <w:rPr>
                <w:rFonts w:eastAsia="Malgun Gothic"/>
                <w:bCs/>
                <w:i/>
                <w:iCs/>
                <w:szCs w:val="22"/>
                <w:lang w:val="en-US" w:eastAsia="en-GB"/>
              </w:rPr>
              <w:lastRenderedPageBreak/>
              <w:t>For CSI prediction evaluations, to verify the generalization/scalability performance of an AI/ML model over various configurations, to evaluate one or more of the following aspects:</w:t>
            </w:r>
          </w:p>
          <w:p w14:paraId="141471EF" w14:textId="77777777" w:rsidR="00956B1C" w:rsidRPr="00956B1C" w:rsidRDefault="00956B1C" w:rsidP="00956B1C">
            <w:pPr>
              <w:numPr>
                <w:ilvl w:val="1"/>
                <w:numId w:val="32"/>
              </w:numPr>
              <w:rPr>
                <w:rFonts w:eastAsia="Malgun Gothic"/>
                <w:bCs/>
                <w:i/>
                <w:iCs/>
                <w:szCs w:val="22"/>
                <w:lang w:eastAsia="en-GB"/>
              </w:rPr>
            </w:pPr>
            <w:r w:rsidRPr="00956B1C">
              <w:rPr>
                <w:rFonts w:eastAsia="Malgun Gothic"/>
                <w:bCs/>
                <w:i/>
                <w:iCs/>
                <w:szCs w:val="22"/>
                <w:lang w:eastAsia="en-GB"/>
              </w:rPr>
              <w:t>Various UE speeds (e.g., 10km/h, 30km/h, 60km/h, 120km/h)</w:t>
            </w:r>
          </w:p>
          <w:p w14:paraId="6F63A4C7" w14:textId="77777777" w:rsidR="00956B1C" w:rsidRPr="00956B1C" w:rsidRDefault="00956B1C" w:rsidP="00956B1C">
            <w:pPr>
              <w:numPr>
                <w:ilvl w:val="1"/>
                <w:numId w:val="32"/>
              </w:numPr>
              <w:rPr>
                <w:rFonts w:eastAsia="Malgun Gothic"/>
                <w:bCs/>
                <w:i/>
                <w:iCs/>
                <w:szCs w:val="22"/>
                <w:lang w:eastAsia="en-GB"/>
              </w:rPr>
            </w:pPr>
            <w:r w:rsidRPr="00956B1C">
              <w:rPr>
                <w:rFonts w:eastAsia="Malgun Gothic"/>
                <w:bCs/>
                <w:i/>
                <w:iCs/>
                <w:szCs w:val="22"/>
                <w:lang w:eastAsia="en-GB"/>
              </w:rPr>
              <w:t>Various deployment scenarios</w:t>
            </w:r>
          </w:p>
          <w:p w14:paraId="5CB56705" w14:textId="77777777" w:rsidR="00956B1C" w:rsidRPr="00956B1C" w:rsidRDefault="00956B1C" w:rsidP="00956B1C">
            <w:pPr>
              <w:numPr>
                <w:ilvl w:val="1"/>
                <w:numId w:val="32"/>
              </w:numPr>
              <w:rPr>
                <w:rFonts w:eastAsia="Malgun Gothic"/>
                <w:bCs/>
                <w:i/>
                <w:iCs/>
                <w:szCs w:val="22"/>
                <w:lang w:eastAsia="en-GB"/>
              </w:rPr>
            </w:pPr>
            <w:r w:rsidRPr="00956B1C">
              <w:rPr>
                <w:rFonts w:eastAsia="Malgun Gothic"/>
                <w:bCs/>
                <w:i/>
                <w:iCs/>
                <w:szCs w:val="22"/>
                <w:lang w:eastAsia="en-GB"/>
              </w:rPr>
              <w:t>Various carrier frequencies (e.g., 2GHz, 3.5GHz)</w:t>
            </w:r>
          </w:p>
          <w:p w14:paraId="363E070E" w14:textId="77777777" w:rsidR="00956B1C" w:rsidRPr="00956B1C" w:rsidRDefault="00956B1C" w:rsidP="00956B1C">
            <w:pPr>
              <w:numPr>
                <w:ilvl w:val="1"/>
                <w:numId w:val="32"/>
              </w:numPr>
              <w:rPr>
                <w:rFonts w:eastAsia="Malgun Gothic"/>
                <w:bCs/>
                <w:i/>
                <w:iCs/>
                <w:szCs w:val="22"/>
                <w:lang w:val="en-US" w:eastAsia="en-GB"/>
              </w:rPr>
            </w:pPr>
            <w:r w:rsidRPr="00956B1C">
              <w:rPr>
                <w:rFonts w:eastAsia="Malgun Gothic"/>
                <w:bCs/>
                <w:i/>
                <w:iCs/>
                <w:szCs w:val="22"/>
                <w:lang w:eastAsia="en-GB"/>
              </w:rPr>
              <w:t xml:space="preserve">Various </w:t>
            </w:r>
            <w:r w:rsidRPr="00956B1C">
              <w:rPr>
                <w:rFonts w:eastAsia="Malgun Gothic"/>
                <w:bCs/>
                <w:i/>
                <w:iCs/>
                <w:szCs w:val="22"/>
                <w:lang w:val="en-US" w:eastAsia="en-GB"/>
              </w:rPr>
              <w:t>frequency granularity assumptions</w:t>
            </w:r>
          </w:p>
          <w:p w14:paraId="04A16E92" w14:textId="77777777" w:rsidR="00956B1C" w:rsidRPr="00956B1C" w:rsidRDefault="00956B1C" w:rsidP="00956B1C">
            <w:pPr>
              <w:numPr>
                <w:ilvl w:val="1"/>
                <w:numId w:val="32"/>
              </w:numPr>
              <w:rPr>
                <w:rFonts w:eastAsia="Malgun Gothic"/>
                <w:bCs/>
                <w:i/>
                <w:iCs/>
                <w:szCs w:val="22"/>
                <w:lang w:val="en-US" w:eastAsia="en-GB"/>
              </w:rPr>
            </w:pPr>
            <w:r w:rsidRPr="00956B1C">
              <w:rPr>
                <w:rFonts w:eastAsia="Malgun Gothic"/>
                <w:bCs/>
                <w:i/>
                <w:iCs/>
                <w:szCs w:val="22"/>
                <w:lang w:val="en-US" w:eastAsia="en-GB"/>
              </w:rPr>
              <w:t>Various antenna port numbers (e.g., 32 ports, 16 ports)</w:t>
            </w:r>
          </w:p>
          <w:p w14:paraId="401B7948" w14:textId="77777777" w:rsidR="00956B1C" w:rsidRPr="00956B1C" w:rsidRDefault="00956B1C" w:rsidP="00956B1C">
            <w:pPr>
              <w:numPr>
                <w:ilvl w:val="0"/>
                <w:numId w:val="32"/>
              </w:numPr>
              <w:rPr>
                <w:rFonts w:eastAsia="Malgun Gothic"/>
                <w:bCs/>
                <w:i/>
                <w:iCs/>
                <w:szCs w:val="22"/>
                <w:lang w:val="en-US" w:eastAsia="en-GB"/>
              </w:rPr>
            </w:pPr>
            <w:r w:rsidRPr="00956B1C">
              <w:rPr>
                <w:rFonts w:eastAsia="Malgun Gothic"/>
                <w:bCs/>
                <w:i/>
                <w:iCs/>
                <w:szCs w:val="22"/>
                <w:lang w:val="en-US" w:eastAsia="en-GB"/>
              </w:rPr>
              <w:t>To report the selected configurations for generalization verification</w:t>
            </w:r>
          </w:p>
          <w:p w14:paraId="7908995E" w14:textId="77777777" w:rsidR="00956B1C" w:rsidRPr="00956B1C" w:rsidRDefault="00956B1C" w:rsidP="00956B1C">
            <w:pPr>
              <w:numPr>
                <w:ilvl w:val="0"/>
                <w:numId w:val="32"/>
              </w:numPr>
              <w:rPr>
                <w:rFonts w:eastAsia="Malgun Gothic"/>
                <w:bCs/>
                <w:i/>
                <w:iCs/>
                <w:szCs w:val="22"/>
                <w:lang w:val="en-US" w:eastAsia="en-GB"/>
              </w:rPr>
            </w:pPr>
            <w:r w:rsidRPr="00956B1C">
              <w:rPr>
                <w:rFonts w:eastAsia="Malgun Gothic"/>
                <w:bCs/>
                <w:i/>
                <w:iCs/>
                <w:szCs w:val="22"/>
                <w:lang w:val="en-US" w:eastAsia="en-GB"/>
              </w:rPr>
              <w:t>To report the method to achieve generalization over various configurations and/or to achieve scalability of the AI/ML input/output, including pre-processing, post-processing, etc.</w:t>
            </w:r>
          </w:p>
          <w:p w14:paraId="59F09FA9" w14:textId="77777777" w:rsidR="00956B1C" w:rsidRPr="00956B1C" w:rsidRDefault="00956B1C" w:rsidP="00956B1C">
            <w:pPr>
              <w:numPr>
                <w:ilvl w:val="0"/>
                <w:numId w:val="32"/>
              </w:numPr>
              <w:rPr>
                <w:rFonts w:eastAsia="Malgun Gothic"/>
                <w:bCs/>
                <w:i/>
                <w:iCs/>
                <w:szCs w:val="22"/>
                <w:lang w:val="en-US" w:eastAsia="en-GB"/>
              </w:rPr>
            </w:pPr>
            <w:r w:rsidRPr="00956B1C">
              <w:rPr>
                <w:rFonts w:eastAsia="Malgun Gothic"/>
                <w:bCs/>
                <w:i/>
                <w:iCs/>
                <w:szCs w:val="22"/>
                <w:lang w:val="en-US" w:eastAsia="en-GB"/>
              </w:rPr>
              <w:t xml:space="preserve">To report generalization cases where multiple aspects (e.g., combination of above) are involved in one dataset, if adopted. </w:t>
            </w:r>
          </w:p>
          <w:p w14:paraId="62174506" w14:textId="04F91556" w:rsidR="00956B1C" w:rsidRPr="00F641E8" w:rsidRDefault="00956B1C" w:rsidP="00F641E8">
            <w:pPr>
              <w:numPr>
                <w:ilvl w:val="0"/>
                <w:numId w:val="32"/>
              </w:numPr>
              <w:rPr>
                <w:rFonts w:eastAsia="Malgun Gothic"/>
                <w:bCs/>
                <w:i/>
                <w:iCs/>
                <w:szCs w:val="22"/>
                <w:lang w:val="en-US" w:eastAsia="en-GB"/>
              </w:rPr>
            </w:pPr>
            <w:r w:rsidRPr="00956B1C">
              <w:rPr>
                <w:rFonts w:eastAsia="Malgun Gothic"/>
                <w:bCs/>
                <w:i/>
                <w:iCs/>
                <w:szCs w:val="22"/>
                <w:lang w:val="en-US" w:eastAsia="en-GB"/>
              </w:rPr>
              <w:t>To report the performance and requirement (e.g., updating filter parameters, convergence of filter) for non-AI/ML-based CSI prediction to handle the various scenarios/configurations.</w:t>
            </w:r>
          </w:p>
        </w:tc>
      </w:tr>
    </w:tbl>
    <w:p w14:paraId="534BD269" w14:textId="77777777" w:rsidR="00956B1C" w:rsidRDefault="00956B1C" w:rsidP="008C433C">
      <w:pPr>
        <w:rPr>
          <w:szCs w:val="22"/>
          <w:lang w:val="en-US"/>
        </w:rPr>
      </w:pPr>
    </w:p>
    <w:p w14:paraId="77FE0658" w14:textId="6E396D18" w:rsidR="00307440" w:rsidRDefault="00DE0DCD" w:rsidP="008C433C">
      <w:pPr>
        <w:rPr>
          <w:szCs w:val="22"/>
          <w:lang w:val="en-US"/>
        </w:rPr>
      </w:pPr>
      <w:r>
        <w:rPr>
          <w:szCs w:val="22"/>
          <w:lang w:val="en-US"/>
        </w:rPr>
        <w:t xml:space="preserve">RAN1 #116b </w:t>
      </w:r>
      <w:r w:rsidR="00427903">
        <w:rPr>
          <w:szCs w:val="22"/>
          <w:lang w:val="en-US"/>
        </w:rPr>
        <w:fldChar w:fldCharType="begin"/>
      </w:r>
      <w:r w:rsidR="00427903">
        <w:rPr>
          <w:szCs w:val="22"/>
          <w:lang w:val="en-US"/>
        </w:rPr>
        <w:instrText xml:space="preserve"> REF _Ref165891389 \r \h </w:instrText>
      </w:r>
      <w:r w:rsidR="00427903">
        <w:rPr>
          <w:szCs w:val="22"/>
          <w:lang w:val="en-US"/>
        </w:rPr>
      </w:r>
      <w:r w:rsidR="00427903">
        <w:rPr>
          <w:szCs w:val="22"/>
          <w:lang w:val="en-US"/>
        </w:rPr>
        <w:fldChar w:fldCharType="separate"/>
      </w:r>
      <w:r w:rsidR="00621506">
        <w:rPr>
          <w:szCs w:val="22"/>
          <w:lang w:val="en-US"/>
        </w:rPr>
        <w:t>[8]</w:t>
      </w:r>
      <w:r w:rsidR="00427903">
        <w:rPr>
          <w:szCs w:val="22"/>
          <w:lang w:val="en-US"/>
        </w:rPr>
        <w:fldChar w:fldCharType="end"/>
      </w:r>
      <w:r w:rsidR="00427903">
        <w:rPr>
          <w:szCs w:val="22"/>
          <w:lang w:val="en-US"/>
        </w:rPr>
        <w:t xml:space="preserve"> </w:t>
      </w:r>
      <w:r w:rsidR="00D07B15">
        <w:rPr>
          <w:szCs w:val="22"/>
          <w:lang w:val="en-US"/>
        </w:rPr>
        <w:t>agreed</w:t>
      </w:r>
      <w:r w:rsidR="00310854">
        <w:rPr>
          <w:szCs w:val="22"/>
          <w:lang w:val="en-US"/>
        </w:rPr>
        <w:t xml:space="preserve"> on the following baseline </w:t>
      </w:r>
      <w:r w:rsidR="00307440">
        <w:rPr>
          <w:szCs w:val="22"/>
          <w:lang w:val="en-US"/>
        </w:rPr>
        <w:t>of the CSI report, for evaluation purpose</w:t>
      </w:r>
      <w:r w:rsidR="00427903">
        <w:rPr>
          <w:szCs w:val="22"/>
          <w:lang w:val="en-US"/>
        </w:rPr>
        <w:t>s</w:t>
      </w:r>
      <w:r w:rsidR="00307440">
        <w:rPr>
          <w:szCs w:val="22"/>
          <w:lang w:val="en-US"/>
        </w:rPr>
        <w:t>.</w:t>
      </w:r>
    </w:p>
    <w:tbl>
      <w:tblPr>
        <w:tblStyle w:val="TableGrid"/>
        <w:tblW w:w="0" w:type="auto"/>
        <w:tblLook w:val="04A0" w:firstRow="1" w:lastRow="0" w:firstColumn="1" w:lastColumn="0" w:noHBand="0" w:noVBand="1"/>
      </w:tblPr>
      <w:tblGrid>
        <w:gridCol w:w="9629"/>
      </w:tblGrid>
      <w:tr w:rsidR="00307440" w:rsidRPr="00236A97" w14:paraId="23A0B9D3" w14:textId="77777777" w:rsidTr="00307440">
        <w:tc>
          <w:tcPr>
            <w:tcW w:w="9629" w:type="dxa"/>
          </w:tcPr>
          <w:p w14:paraId="0342C501" w14:textId="77777777" w:rsidR="00236A97" w:rsidRPr="005B56E4" w:rsidRDefault="00236A97" w:rsidP="00236A97">
            <w:pPr>
              <w:rPr>
                <w:rFonts w:eastAsia="DengXian"/>
                <w:i/>
                <w:iCs/>
                <w:lang w:val="en-US"/>
              </w:rPr>
            </w:pPr>
            <w:r w:rsidRPr="005B56E4">
              <w:rPr>
                <w:rFonts w:eastAsia="DengXian"/>
                <w:i/>
                <w:iCs/>
                <w:lang w:val="en-US"/>
              </w:rPr>
              <w:t>Agreement</w:t>
            </w:r>
          </w:p>
          <w:p w14:paraId="338C56C2" w14:textId="77777777" w:rsidR="00236A97" w:rsidRPr="005B56E4" w:rsidRDefault="00236A97" w:rsidP="00236A97">
            <w:pPr>
              <w:numPr>
                <w:ilvl w:val="0"/>
                <w:numId w:val="33"/>
              </w:numPr>
              <w:suppressAutoHyphens/>
              <w:overflowPunct/>
              <w:autoSpaceDE/>
              <w:autoSpaceDN/>
              <w:adjustRightInd/>
              <w:spacing w:after="0" w:line="254" w:lineRule="auto"/>
              <w:contextualSpacing/>
              <w:textAlignment w:val="auto"/>
              <w:rPr>
                <w:rFonts w:eastAsia="Malgun Gothic"/>
                <w:i/>
                <w:iCs/>
                <w:lang w:val="en-US" w:eastAsia="x-none"/>
              </w:rPr>
            </w:pPr>
            <w:r w:rsidRPr="005B56E4">
              <w:rPr>
                <w:i/>
                <w:iCs/>
                <w:lang w:eastAsia="x-none"/>
              </w:rPr>
              <w:t>For the AI/ML based CSI prediction, for CSI report, adopt following as a baseline</w:t>
            </w:r>
            <w:r w:rsidRPr="005B56E4">
              <w:rPr>
                <w:rFonts w:eastAsia="DengXian"/>
                <w:i/>
                <w:iCs/>
              </w:rPr>
              <w:t xml:space="preserve"> for evaluation </w:t>
            </w:r>
            <w:proofErr w:type="gramStart"/>
            <w:r w:rsidRPr="005B56E4">
              <w:rPr>
                <w:rFonts w:eastAsia="DengXian"/>
                <w:i/>
                <w:iCs/>
              </w:rPr>
              <w:t>purpose</w:t>
            </w:r>
            <w:proofErr w:type="gramEnd"/>
          </w:p>
          <w:p w14:paraId="29E92E71" w14:textId="77777777" w:rsidR="00236A97" w:rsidRPr="005B56E4" w:rsidRDefault="00236A97" w:rsidP="00236A97">
            <w:pPr>
              <w:numPr>
                <w:ilvl w:val="1"/>
                <w:numId w:val="33"/>
              </w:numPr>
              <w:suppressAutoHyphens/>
              <w:overflowPunct/>
              <w:autoSpaceDE/>
              <w:autoSpaceDN/>
              <w:adjustRightInd/>
              <w:spacing w:after="0" w:line="254" w:lineRule="auto"/>
              <w:contextualSpacing/>
              <w:textAlignment w:val="auto"/>
              <w:rPr>
                <w:rFonts w:eastAsia="Malgun Gothic"/>
                <w:i/>
                <w:iCs/>
                <w:lang w:val="en-US" w:eastAsia="x-none"/>
              </w:rPr>
            </w:pPr>
            <w:r w:rsidRPr="005B56E4">
              <w:rPr>
                <w:i/>
                <w:iCs/>
                <w:lang w:eastAsia="x-none"/>
              </w:rPr>
              <w:t>N4 value: 1, 4</w:t>
            </w:r>
          </w:p>
          <w:p w14:paraId="71A766FC" w14:textId="77777777" w:rsidR="00236A97" w:rsidRPr="005B56E4" w:rsidRDefault="00236A97" w:rsidP="00236A97">
            <w:pPr>
              <w:numPr>
                <w:ilvl w:val="2"/>
                <w:numId w:val="33"/>
              </w:numPr>
              <w:suppressAutoHyphens/>
              <w:overflowPunct/>
              <w:autoSpaceDE/>
              <w:autoSpaceDN/>
              <w:adjustRightInd/>
              <w:spacing w:after="0"/>
              <w:jc w:val="left"/>
              <w:textAlignment w:val="auto"/>
              <w:rPr>
                <w:rFonts w:eastAsia="Malgun Gothic"/>
                <w:i/>
                <w:iCs/>
                <w:lang w:val="en-US" w:eastAsia="x-none"/>
              </w:rPr>
            </w:pPr>
            <w:r w:rsidRPr="005B56E4">
              <w:rPr>
                <w:rFonts w:eastAsia="Malgun Gothic"/>
                <w:i/>
                <w:iCs/>
                <w:lang w:val="en-US" w:eastAsia="x-none"/>
              </w:rPr>
              <w:t xml:space="preserve">Others can be additionally submitted, e.g., 2, </w:t>
            </w:r>
            <w:proofErr w:type="gramStart"/>
            <w:r w:rsidRPr="005B56E4">
              <w:rPr>
                <w:rFonts w:eastAsia="Malgun Gothic"/>
                <w:i/>
                <w:iCs/>
                <w:lang w:val="en-US" w:eastAsia="x-none"/>
              </w:rPr>
              <w:t>8</w:t>
            </w:r>
            <w:proofErr w:type="gramEnd"/>
          </w:p>
          <w:p w14:paraId="3E26CBC1" w14:textId="77777777" w:rsidR="00236A97" w:rsidRPr="005B56E4" w:rsidRDefault="00236A97" w:rsidP="00236A97">
            <w:pPr>
              <w:numPr>
                <w:ilvl w:val="1"/>
                <w:numId w:val="33"/>
              </w:numPr>
              <w:suppressAutoHyphens/>
              <w:overflowPunct/>
              <w:autoSpaceDE/>
              <w:autoSpaceDN/>
              <w:adjustRightInd/>
              <w:spacing w:after="0"/>
              <w:jc w:val="left"/>
              <w:textAlignment w:val="auto"/>
              <w:rPr>
                <w:rFonts w:eastAsia="Malgun Gothic"/>
                <w:i/>
                <w:iCs/>
                <w:lang w:val="en-US" w:eastAsia="x-none"/>
              </w:rPr>
            </w:pPr>
            <w:r w:rsidRPr="00236A97">
              <w:rPr>
                <w:i/>
                <w:iCs/>
                <w:lang w:eastAsia="x-none"/>
              </w:rPr>
              <w:t>paramCombination-Doppler-r18:</w:t>
            </w:r>
            <w:r w:rsidRPr="005B56E4">
              <w:rPr>
                <w:i/>
                <w:iCs/>
                <w:lang w:eastAsia="x-none"/>
              </w:rPr>
              <w:t xml:space="preserve"> 6,7 or </w:t>
            </w:r>
            <w:proofErr w:type="spellStart"/>
            <w:r w:rsidRPr="00236A97">
              <w:rPr>
                <w:i/>
                <w:iCs/>
                <w:lang w:eastAsia="x-none"/>
              </w:rPr>
              <w:t>paramCombination</w:t>
            </w:r>
            <w:proofErr w:type="spellEnd"/>
            <w:r w:rsidRPr="00236A97">
              <w:rPr>
                <w:i/>
                <w:iCs/>
                <w:lang w:eastAsia="x-none"/>
              </w:rPr>
              <w:t xml:space="preserve"> -r16 =</w:t>
            </w:r>
            <w:r w:rsidRPr="005B56E4">
              <w:rPr>
                <w:i/>
                <w:iCs/>
                <w:lang w:eastAsia="x-none"/>
              </w:rPr>
              <w:t xml:space="preserve"> 5,6 (for Benchmark 1)</w:t>
            </w:r>
          </w:p>
          <w:p w14:paraId="71638ED7" w14:textId="77777777" w:rsidR="00236A97" w:rsidRPr="005B56E4" w:rsidRDefault="00236A97" w:rsidP="00236A97">
            <w:pPr>
              <w:numPr>
                <w:ilvl w:val="2"/>
                <w:numId w:val="33"/>
              </w:numPr>
              <w:suppressAutoHyphens/>
              <w:overflowPunct/>
              <w:autoSpaceDE/>
              <w:autoSpaceDN/>
              <w:adjustRightInd/>
              <w:spacing w:after="0"/>
              <w:jc w:val="left"/>
              <w:textAlignment w:val="auto"/>
              <w:rPr>
                <w:rFonts w:eastAsia="Malgun Gothic"/>
                <w:i/>
                <w:iCs/>
                <w:lang w:val="en-US" w:eastAsia="x-none"/>
              </w:rPr>
            </w:pPr>
            <w:r w:rsidRPr="005B56E4">
              <w:rPr>
                <w:rFonts w:eastAsia="Malgun Gothic"/>
                <w:i/>
                <w:iCs/>
                <w:lang w:val="en-US" w:eastAsia="x-none"/>
              </w:rPr>
              <w:t xml:space="preserve">Others can be additionally submitted. </w:t>
            </w:r>
          </w:p>
          <w:p w14:paraId="136BC53F" w14:textId="77777777" w:rsidR="00236A97" w:rsidRPr="005B56E4" w:rsidRDefault="00236A97" w:rsidP="00236A97">
            <w:pPr>
              <w:numPr>
                <w:ilvl w:val="2"/>
                <w:numId w:val="33"/>
              </w:numPr>
              <w:suppressAutoHyphens/>
              <w:overflowPunct/>
              <w:autoSpaceDE/>
              <w:autoSpaceDN/>
              <w:adjustRightInd/>
              <w:spacing w:after="0"/>
              <w:jc w:val="left"/>
              <w:textAlignment w:val="auto"/>
              <w:rPr>
                <w:rFonts w:eastAsia="Malgun Gothic"/>
                <w:i/>
                <w:iCs/>
                <w:lang w:val="en-US" w:eastAsia="x-none"/>
              </w:rPr>
            </w:pPr>
            <w:r w:rsidRPr="005B56E4">
              <w:rPr>
                <w:rFonts w:eastAsia="Malgun Gothic"/>
                <w:i/>
                <w:iCs/>
                <w:lang w:val="en-US" w:eastAsia="ko-KR"/>
              </w:rPr>
              <w:t>Note: The same selected parameter combination shall be applied for benchmarks.</w:t>
            </w:r>
          </w:p>
          <w:p w14:paraId="287AAE2C" w14:textId="77777777" w:rsidR="00236A97" w:rsidRPr="005B56E4" w:rsidRDefault="00236A97" w:rsidP="00236A97">
            <w:pPr>
              <w:numPr>
                <w:ilvl w:val="1"/>
                <w:numId w:val="33"/>
              </w:numPr>
              <w:suppressAutoHyphens/>
              <w:overflowPunct/>
              <w:autoSpaceDE/>
              <w:autoSpaceDN/>
              <w:adjustRightInd/>
              <w:spacing w:after="0"/>
              <w:jc w:val="left"/>
              <w:textAlignment w:val="auto"/>
              <w:rPr>
                <w:rFonts w:eastAsia="Malgun Gothic"/>
                <w:i/>
                <w:iCs/>
                <w:lang w:val="en-US" w:eastAsia="x-none"/>
              </w:rPr>
            </w:pPr>
            <w:r w:rsidRPr="005B56E4">
              <w:rPr>
                <w:rFonts w:eastAsia="Malgun Gothic"/>
                <w:i/>
                <w:iCs/>
                <w:lang w:val="en-US" w:eastAsia="ko-KR"/>
              </w:rPr>
              <w:t xml:space="preserve">CSI report periodicity: 5ms, </w:t>
            </w:r>
            <w:r w:rsidRPr="005B56E4">
              <w:rPr>
                <w:rFonts w:eastAsia="Malgun Gothic"/>
                <w:i/>
                <w:iCs/>
                <w:lang w:val="en-US" w:eastAsia="x-none"/>
              </w:rPr>
              <w:t>20ms (encouraged)</w:t>
            </w:r>
          </w:p>
          <w:p w14:paraId="1894E84E" w14:textId="318D7C73" w:rsidR="00307440" w:rsidRPr="005B56E4" w:rsidRDefault="00236A97" w:rsidP="005B56E4">
            <w:pPr>
              <w:numPr>
                <w:ilvl w:val="2"/>
                <w:numId w:val="33"/>
              </w:numPr>
              <w:suppressAutoHyphens/>
              <w:overflowPunct/>
              <w:autoSpaceDE/>
              <w:autoSpaceDN/>
              <w:adjustRightInd/>
              <w:spacing w:after="0"/>
              <w:jc w:val="left"/>
              <w:textAlignment w:val="auto"/>
              <w:rPr>
                <w:rFonts w:eastAsia="Malgun Gothic"/>
                <w:i/>
                <w:iCs/>
                <w:lang w:val="en-US" w:eastAsia="x-none"/>
              </w:rPr>
            </w:pPr>
            <w:r w:rsidRPr="005B56E4">
              <w:rPr>
                <w:rFonts w:eastAsia="Malgun Gothic"/>
                <w:i/>
                <w:iCs/>
                <w:lang w:val="en-US" w:eastAsia="x-none"/>
              </w:rPr>
              <w:t>Others can be additionally submitted, e.g., 10ms</w:t>
            </w:r>
          </w:p>
        </w:tc>
      </w:tr>
    </w:tbl>
    <w:p w14:paraId="09AEE62E" w14:textId="7F24B467" w:rsidR="00DE0DCD" w:rsidRDefault="00DE0DCD" w:rsidP="008C433C">
      <w:pPr>
        <w:rPr>
          <w:szCs w:val="22"/>
          <w:lang w:val="en-US"/>
        </w:rPr>
      </w:pPr>
    </w:p>
    <w:p w14:paraId="2BC1E3BD" w14:textId="2735007D" w:rsidR="00585233" w:rsidRDefault="00585233" w:rsidP="00585233">
      <w:pPr>
        <w:rPr>
          <w:szCs w:val="22"/>
          <w:lang w:val="en-US"/>
        </w:rPr>
      </w:pPr>
      <w:r>
        <w:rPr>
          <w:szCs w:val="22"/>
          <w:lang w:val="en-US"/>
        </w:rPr>
        <w:t xml:space="preserve">RAN1 #116b </w:t>
      </w:r>
      <w:r>
        <w:rPr>
          <w:szCs w:val="22"/>
          <w:lang w:val="en-US"/>
        </w:rPr>
        <w:fldChar w:fldCharType="begin"/>
      </w:r>
      <w:r>
        <w:rPr>
          <w:szCs w:val="22"/>
          <w:lang w:val="en-US"/>
        </w:rPr>
        <w:instrText xml:space="preserve"> REF _Ref165891389 \r \h </w:instrText>
      </w:r>
      <w:r>
        <w:rPr>
          <w:szCs w:val="22"/>
          <w:lang w:val="en-US"/>
        </w:rPr>
      </w:r>
      <w:r>
        <w:rPr>
          <w:szCs w:val="22"/>
          <w:lang w:val="en-US"/>
        </w:rPr>
        <w:fldChar w:fldCharType="separate"/>
      </w:r>
      <w:r w:rsidR="00621506">
        <w:rPr>
          <w:szCs w:val="22"/>
          <w:lang w:val="en-US"/>
        </w:rPr>
        <w:t>[8]</w:t>
      </w:r>
      <w:r>
        <w:rPr>
          <w:szCs w:val="22"/>
          <w:lang w:val="en-US"/>
        </w:rPr>
        <w:fldChar w:fldCharType="end"/>
      </w:r>
      <w:r>
        <w:rPr>
          <w:szCs w:val="22"/>
          <w:lang w:val="en-US"/>
        </w:rPr>
        <w:t xml:space="preserve"> agreed on the following baseline</w:t>
      </w:r>
      <w:r w:rsidR="0024754A">
        <w:rPr>
          <w:szCs w:val="22"/>
          <w:lang w:val="en-US"/>
        </w:rPr>
        <w:t>s</w:t>
      </w:r>
      <w:r>
        <w:rPr>
          <w:szCs w:val="22"/>
          <w:lang w:val="en-US"/>
        </w:rPr>
        <w:t xml:space="preserve"> for prediction and observation windows for periodic CSI-RS based CSI prediction.</w:t>
      </w:r>
    </w:p>
    <w:tbl>
      <w:tblPr>
        <w:tblStyle w:val="TableGrid"/>
        <w:tblW w:w="0" w:type="auto"/>
        <w:tblLook w:val="04A0" w:firstRow="1" w:lastRow="0" w:firstColumn="1" w:lastColumn="0" w:noHBand="0" w:noVBand="1"/>
      </w:tblPr>
      <w:tblGrid>
        <w:gridCol w:w="9629"/>
      </w:tblGrid>
      <w:tr w:rsidR="00585233" w:rsidRPr="008C433C" w14:paraId="0DBFA4F2" w14:textId="77777777" w:rsidTr="00454E76">
        <w:tc>
          <w:tcPr>
            <w:tcW w:w="9629" w:type="dxa"/>
          </w:tcPr>
          <w:p w14:paraId="484AA094" w14:textId="77777777" w:rsidR="00585233" w:rsidRPr="008C433C" w:rsidRDefault="00585233" w:rsidP="00454E76">
            <w:pPr>
              <w:rPr>
                <w:rFonts w:eastAsia="Malgun Gothic"/>
                <w:bCs/>
                <w:i/>
                <w:iCs/>
                <w:szCs w:val="22"/>
                <w:lang w:eastAsia="en-GB"/>
              </w:rPr>
            </w:pPr>
            <w:r w:rsidRPr="008C433C">
              <w:rPr>
                <w:rFonts w:eastAsia="Malgun Gothic"/>
                <w:bCs/>
                <w:i/>
                <w:iCs/>
                <w:szCs w:val="22"/>
                <w:lang w:eastAsia="en-GB"/>
              </w:rPr>
              <w:t>Agreement</w:t>
            </w:r>
          </w:p>
          <w:p w14:paraId="71FF1C36" w14:textId="77777777" w:rsidR="00585233" w:rsidRPr="00454E76" w:rsidRDefault="00585233" w:rsidP="00454E76">
            <w:pPr>
              <w:numPr>
                <w:ilvl w:val="0"/>
                <w:numId w:val="34"/>
              </w:numPr>
              <w:suppressAutoHyphens/>
              <w:overflowPunct/>
              <w:autoSpaceDE/>
              <w:autoSpaceDN/>
              <w:adjustRightInd/>
              <w:spacing w:after="0" w:line="252" w:lineRule="auto"/>
              <w:contextualSpacing/>
              <w:textAlignment w:val="auto"/>
              <w:rPr>
                <w:rFonts w:eastAsia="Malgun Gothic"/>
                <w:i/>
                <w:iCs/>
                <w:sz w:val="20"/>
                <w:lang w:val="en-US" w:eastAsia="x-none"/>
              </w:rPr>
            </w:pPr>
            <w:r w:rsidRPr="00454E76">
              <w:rPr>
                <w:i/>
                <w:iCs/>
                <w:lang w:eastAsia="x-none"/>
              </w:rPr>
              <w:t xml:space="preserve">For the AI/ML based CSI prediction, adopt following assumptions as a baseline </w:t>
            </w:r>
            <w:r w:rsidRPr="00454E76">
              <w:rPr>
                <w:rFonts w:eastAsia="DengXian"/>
                <w:i/>
                <w:iCs/>
              </w:rPr>
              <w:t xml:space="preserve">for evaluation </w:t>
            </w:r>
            <w:proofErr w:type="gramStart"/>
            <w:r w:rsidRPr="00454E76">
              <w:rPr>
                <w:rFonts w:eastAsia="DengXian"/>
                <w:i/>
                <w:iCs/>
              </w:rPr>
              <w:t>purpose</w:t>
            </w:r>
            <w:proofErr w:type="gramEnd"/>
          </w:p>
          <w:p w14:paraId="62EA4AA3" w14:textId="77777777" w:rsidR="00585233" w:rsidRPr="00454E76" w:rsidRDefault="00585233" w:rsidP="00454E76">
            <w:pPr>
              <w:numPr>
                <w:ilvl w:val="1"/>
                <w:numId w:val="34"/>
              </w:numPr>
              <w:suppressAutoHyphens/>
              <w:overflowPunct/>
              <w:autoSpaceDE/>
              <w:autoSpaceDN/>
              <w:adjustRightInd/>
              <w:spacing w:after="0" w:line="252" w:lineRule="auto"/>
              <w:contextualSpacing/>
              <w:textAlignment w:val="auto"/>
              <w:rPr>
                <w:rFonts w:eastAsia="Malgun Gothic"/>
                <w:i/>
                <w:iCs/>
                <w:lang w:val="pt-BR" w:eastAsia="x-none"/>
              </w:rPr>
            </w:pPr>
            <w:r w:rsidRPr="00454E76">
              <w:rPr>
                <w:rFonts w:eastAsia="Malgun Gothic"/>
                <w:i/>
                <w:iCs/>
                <w:lang w:val="pt-BR" w:eastAsia="x-none"/>
              </w:rPr>
              <w:t>UE speed: 30km/h, 60km/h</w:t>
            </w:r>
          </w:p>
          <w:p w14:paraId="513E3557" w14:textId="77777777" w:rsidR="00585233" w:rsidRPr="00454E76" w:rsidRDefault="00585233" w:rsidP="00454E76">
            <w:pPr>
              <w:numPr>
                <w:ilvl w:val="2"/>
                <w:numId w:val="34"/>
              </w:numPr>
              <w:suppressAutoHyphens/>
              <w:overflowPunct/>
              <w:autoSpaceDE/>
              <w:autoSpaceDN/>
              <w:adjustRightInd/>
              <w:spacing w:after="0" w:line="252" w:lineRule="auto"/>
              <w:contextualSpacing/>
              <w:textAlignment w:val="auto"/>
              <w:rPr>
                <w:rFonts w:eastAsia="Malgun Gothic"/>
                <w:i/>
                <w:iCs/>
                <w:lang w:val="en-US" w:eastAsia="x-none"/>
              </w:rPr>
            </w:pPr>
            <w:r w:rsidRPr="00454E76">
              <w:rPr>
                <w:rFonts w:eastAsia="Malgun Gothic"/>
                <w:i/>
                <w:iCs/>
                <w:lang w:val="en-US" w:eastAsia="ko-KR"/>
              </w:rPr>
              <w:t>Others can be additionally submitted, e.g., 10km/h, 120km/</w:t>
            </w:r>
            <w:proofErr w:type="gramStart"/>
            <w:r w:rsidRPr="00454E76">
              <w:rPr>
                <w:rFonts w:eastAsia="Malgun Gothic"/>
                <w:i/>
                <w:iCs/>
                <w:lang w:val="en-US" w:eastAsia="ko-KR"/>
              </w:rPr>
              <w:t>h</w:t>
            </w:r>
            <w:proofErr w:type="gramEnd"/>
          </w:p>
          <w:p w14:paraId="5A913A8C" w14:textId="77777777" w:rsidR="00585233" w:rsidRPr="00454E76" w:rsidRDefault="00585233" w:rsidP="00454E76">
            <w:pPr>
              <w:numPr>
                <w:ilvl w:val="1"/>
                <w:numId w:val="34"/>
              </w:numPr>
              <w:suppressAutoHyphens/>
              <w:overflowPunct/>
              <w:autoSpaceDE/>
              <w:autoSpaceDN/>
              <w:adjustRightInd/>
              <w:spacing w:after="0" w:line="252" w:lineRule="auto"/>
              <w:contextualSpacing/>
              <w:textAlignment w:val="auto"/>
              <w:rPr>
                <w:rFonts w:eastAsia="Malgun Gothic"/>
                <w:i/>
                <w:iCs/>
                <w:lang w:val="en-US" w:eastAsia="x-none"/>
              </w:rPr>
            </w:pPr>
            <w:r w:rsidRPr="00454E76">
              <w:rPr>
                <w:rFonts w:eastAsia="Malgun Gothic"/>
                <w:i/>
                <w:iCs/>
                <w:lang w:val="en-US" w:eastAsia="ko-KR"/>
              </w:rPr>
              <w:t>Observation window (</w:t>
            </w:r>
            <w:r w:rsidRPr="00454E76">
              <w:rPr>
                <w:bCs/>
                <w:i/>
                <w:iCs/>
                <w:lang w:eastAsia="x-none"/>
              </w:rPr>
              <w:t>number/distance)</w:t>
            </w:r>
            <w:r w:rsidRPr="00454E76">
              <w:rPr>
                <w:rFonts w:eastAsia="Malgun Gothic"/>
                <w:i/>
                <w:iCs/>
                <w:lang w:val="en-US" w:eastAsia="ko-KR"/>
              </w:rPr>
              <w:t>: 5/5ms,10/5ms</w:t>
            </w:r>
          </w:p>
          <w:p w14:paraId="107FF4F0" w14:textId="77777777" w:rsidR="00585233" w:rsidRPr="00454E76" w:rsidRDefault="00585233" w:rsidP="00454E76">
            <w:pPr>
              <w:numPr>
                <w:ilvl w:val="2"/>
                <w:numId w:val="34"/>
              </w:numPr>
              <w:suppressAutoHyphens/>
              <w:overflowPunct/>
              <w:autoSpaceDE/>
              <w:autoSpaceDN/>
              <w:adjustRightInd/>
              <w:spacing w:after="0" w:line="252" w:lineRule="auto"/>
              <w:contextualSpacing/>
              <w:textAlignment w:val="auto"/>
              <w:rPr>
                <w:rFonts w:eastAsia="Malgun Gothic"/>
                <w:i/>
                <w:iCs/>
                <w:lang w:val="en-US" w:eastAsia="x-none"/>
              </w:rPr>
            </w:pPr>
            <w:r w:rsidRPr="00454E76">
              <w:rPr>
                <w:rFonts w:eastAsia="Malgun Gothic"/>
                <w:i/>
                <w:iCs/>
                <w:lang w:val="en-US" w:eastAsia="ko-KR"/>
              </w:rPr>
              <w:t>Others can be additionally submitted, e.g., 4/5ms, 15/</w:t>
            </w:r>
            <w:proofErr w:type="gramStart"/>
            <w:r w:rsidRPr="00454E76">
              <w:rPr>
                <w:rFonts w:eastAsia="Malgun Gothic"/>
                <w:i/>
                <w:iCs/>
                <w:lang w:val="en-US" w:eastAsia="ko-KR"/>
              </w:rPr>
              <w:t>5ms</w:t>
            </w:r>
            <w:proofErr w:type="gramEnd"/>
            <w:r w:rsidRPr="00454E76">
              <w:rPr>
                <w:rFonts w:eastAsia="Malgun Gothic"/>
                <w:i/>
                <w:iCs/>
                <w:lang w:val="en-US" w:eastAsia="ko-KR"/>
              </w:rPr>
              <w:t xml:space="preserve"> </w:t>
            </w:r>
          </w:p>
          <w:p w14:paraId="17E45A21" w14:textId="77777777" w:rsidR="00585233" w:rsidRPr="00454E76" w:rsidRDefault="00585233" w:rsidP="00454E76">
            <w:pPr>
              <w:numPr>
                <w:ilvl w:val="1"/>
                <w:numId w:val="34"/>
              </w:numPr>
              <w:suppressAutoHyphens/>
              <w:overflowPunct/>
              <w:autoSpaceDE/>
              <w:autoSpaceDN/>
              <w:adjustRightInd/>
              <w:spacing w:after="0" w:line="252" w:lineRule="auto"/>
              <w:contextualSpacing/>
              <w:textAlignment w:val="auto"/>
              <w:rPr>
                <w:rFonts w:eastAsia="Malgun Gothic"/>
                <w:i/>
                <w:iCs/>
                <w:color w:val="000000"/>
                <w:lang w:val="en-US" w:eastAsia="x-none"/>
              </w:rPr>
            </w:pPr>
            <w:r w:rsidRPr="00454E76">
              <w:rPr>
                <w:rFonts w:eastAsia="Malgun Gothic"/>
                <w:i/>
                <w:iCs/>
                <w:lang w:val="en-US" w:eastAsia="ko-KR"/>
              </w:rPr>
              <w:t xml:space="preserve">Prediction window </w:t>
            </w:r>
            <w:r w:rsidRPr="00454E76">
              <w:rPr>
                <w:bCs/>
                <w:i/>
                <w:iCs/>
                <w:lang w:eastAsia="x-none"/>
              </w:rPr>
              <w:t>(number/distance between prediction instances/distance from the last observation instance to the 1st prediction instance)</w:t>
            </w:r>
            <w:r w:rsidRPr="00454E76">
              <w:rPr>
                <w:rFonts w:eastAsia="Malgun Gothic"/>
                <w:i/>
                <w:iCs/>
                <w:lang w:val="en-US" w:eastAsia="ko-KR"/>
              </w:rPr>
              <w:t>:  1/5ms/5ms</w:t>
            </w:r>
            <w:r w:rsidRPr="00454E76">
              <w:rPr>
                <w:rFonts w:eastAsia="Malgun Gothic"/>
                <w:i/>
                <w:iCs/>
                <w:color w:val="000000"/>
                <w:lang w:val="en-US" w:eastAsia="ko-KR"/>
              </w:rPr>
              <w:t>, 4/5ms/5ms</w:t>
            </w:r>
          </w:p>
          <w:p w14:paraId="2E626DA5" w14:textId="77777777" w:rsidR="00585233" w:rsidRPr="00454E76" w:rsidRDefault="00585233" w:rsidP="00454E76">
            <w:pPr>
              <w:numPr>
                <w:ilvl w:val="2"/>
                <w:numId w:val="34"/>
              </w:numPr>
              <w:suppressAutoHyphens/>
              <w:overflowPunct/>
              <w:autoSpaceDE/>
              <w:autoSpaceDN/>
              <w:adjustRightInd/>
              <w:spacing w:after="0" w:line="252" w:lineRule="auto"/>
              <w:contextualSpacing/>
              <w:textAlignment w:val="auto"/>
              <w:rPr>
                <w:rFonts w:eastAsia="Malgun Gothic"/>
                <w:i/>
                <w:iCs/>
                <w:color w:val="000000"/>
                <w:lang w:val="en-US" w:eastAsia="x-none"/>
              </w:rPr>
            </w:pPr>
            <w:r w:rsidRPr="00454E76">
              <w:rPr>
                <w:rFonts w:eastAsia="Malgun Gothic"/>
                <w:i/>
                <w:iCs/>
                <w:color w:val="000000"/>
                <w:lang w:val="en-US" w:eastAsia="ko-KR"/>
              </w:rPr>
              <w:t>Others can be additionally submitted, e.g., 2/5ms/5ms, 3/5ms/5ms, 1/5ms/</w:t>
            </w:r>
            <w:proofErr w:type="gramStart"/>
            <w:r w:rsidRPr="00454E76">
              <w:rPr>
                <w:rFonts w:eastAsia="Malgun Gothic"/>
                <w:i/>
                <w:iCs/>
                <w:color w:val="000000"/>
                <w:lang w:val="en-US" w:eastAsia="ko-KR"/>
              </w:rPr>
              <w:t>10ms</w:t>
            </w:r>
            <w:proofErr w:type="gramEnd"/>
          </w:p>
          <w:p w14:paraId="11151BA0" w14:textId="77777777" w:rsidR="00585233" w:rsidRDefault="00585233" w:rsidP="00454E76">
            <w:pPr>
              <w:numPr>
                <w:ilvl w:val="1"/>
                <w:numId w:val="34"/>
              </w:numPr>
              <w:suppressAutoHyphens/>
              <w:overflowPunct/>
              <w:autoSpaceDE/>
              <w:autoSpaceDN/>
              <w:adjustRightInd/>
              <w:spacing w:after="0" w:line="252" w:lineRule="auto"/>
              <w:contextualSpacing/>
              <w:textAlignment w:val="auto"/>
              <w:rPr>
                <w:rFonts w:eastAsia="Malgun Gothic"/>
                <w:i/>
                <w:iCs/>
                <w:color w:val="000000"/>
                <w:lang w:val="en-US" w:eastAsia="x-none"/>
              </w:rPr>
            </w:pPr>
            <w:r w:rsidRPr="00454E76">
              <w:rPr>
                <w:rFonts w:eastAsia="Malgun Gothic"/>
                <w:i/>
                <w:iCs/>
                <w:color w:val="000000"/>
                <w:lang w:val="en-US" w:eastAsia="ko-KR"/>
              </w:rPr>
              <w:t xml:space="preserve">For other assumptions, reuse Rel-18 </w:t>
            </w:r>
            <w:proofErr w:type="gramStart"/>
            <w:r w:rsidRPr="00454E76">
              <w:rPr>
                <w:rFonts w:eastAsia="Malgun Gothic"/>
                <w:i/>
                <w:iCs/>
                <w:color w:val="000000"/>
                <w:lang w:val="en-US" w:eastAsia="ko-KR"/>
              </w:rPr>
              <w:t>baseline</w:t>
            </w:r>
            <w:proofErr w:type="gramEnd"/>
            <w:r w:rsidRPr="00454E76">
              <w:rPr>
                <w:rFonts w:eastAsia="Malgun Gothic"/>
                <w:i/>
                <w:iCs/>
                <w:color w:val="000000"/>
                <w:lang w:val="en-US" w:eastAsia="ko-KR"/>
              </w:rPr>
              <w:t xml:space="preserve"> </w:t>
            </w:r>
          </w:p>
          <w:p w14:paraId="71D183F1" w14:textId="77777777" w:rsidR="00585233" w:rsidRPr="00454E76" w:rsidRDefault="00585233" w:rsidP="00454E76">
            <w:pPr>
              <w:suppressAutoHyphens/>
              <w:overflowPunct/>
              <w:autoSpaceDE/>
              <w:autoSpaceDN/>
              <w:adjustRightInd/>
              <w:spacing w:after="0" w:line="252" w:lineRule="auto"/>
              <w:ind w:left="1080"/>
              <w:contextualSpacing/>
              <w:textAlignment w:val="auto"/>
              <w:rPr>
                <w:rFonts w:eastAsia="Malgun Gothic"/>
                <w:i/>
                <w:iCs/>
                <w:color w:val="000000"/>
                <w:lang w:val="en-US" w:eastAsia="x-none"/>
              </w:rPr>
            </w:pPr>
          </w:p>
        </w:tc>
      </w:tr>
    </w:tbl>
    <w:p w14:paraId="66C1AE7A" w14:textId="77777777" w:rsidR="00585233" w:rsidRDefault="00585233" w:rsidP="00585233">
      <w:pPr>
        <w:rPr>
          <w:szCs w:val="22"/>
          <w:lang w:val="en-US"/>
        </w:rPr>
      </w:pPr>
    </w:p>
    <w:p w14:paraId="731D44C6" w14:textId="0F0E2CA4" w:rsidR="00585233" w:rsidRDefault="00585233" w:rsidP="00585233">
      <w:pPr>
        <w:rPr>
          <w:szCs w:val="22"/>
          <w:lang w:val="en-US"/>
        </w:rPr>
      </w:pPr>
      <w:r>
        <w:rPr>
          <w:szCs w:val="22"/>
          <w:lang w:val="en-US"/>
        </w:rPr>
        <w:t xml:space="preserve">RAN1 #116b </w:t>
      </w:r>
      <w:r>
        <w:rPr>
          <w:szCs w:val="22"/>
          <w:lang w:val="en-US"/>
        </w:rPr>
        <w:fldChar w:fldCharType="begin"/>
      </w:r>
      <w:r>
        <w:rPr>
          <w:szCs w:val="22"/>
          <w:lang w:val="en-US"/>
        </w:rPr>
        <w:instrText xml:space="preserve"> REF _Ref165891389 \r \h </w:instrText>
      </w:r>
      <w:r>
        <w:rPr>
          <w:szCs w:val="22"/>
          <w:lang w:val="en-US"/>
        </w:rPr>
      </w:r>
      <w:r>
        <w:rPr>
          <w:szCs w:val="22"/>
          <w:lang w:val="en-US"/>
        </w:rPr>
        <w:fldChar w:fldCharType="separate"/>
      </w:r>
      <w:r w:rsidR="00621506">
        <w:rPr>
          <w:szCs w:val="22"/>
          <w:lang w:val="en-US"/>
        </w:rPr>
        <w:t>[8]</w:t>
      </w:r>
      <w:r>
        <w:rPr>
          <w:szCs w:val="22"/>
          <w:lang w:val="en-US"/>
        </w:rPr>
        <w:fldChar w:fldCharType="end"/>
      </w:r>
      <w:r>
        <w:rPr>
          <w:szCs w:val="22"/>
          <w:lang w:val="en-US"/>
        </w:rPr>
        <w:t xml:space="preserve"> agreed on the following for LCM Type-1 and Type-3.</w:t>
      </w:r>
    </w:p>
    <w:tbl>
      <w:tblPr>
        <w:tblStyle w:val="TableGrid"/>
        <w:tblW w:w="0" w:type="auto"/>
        <w:tblLook w:val="04A0" w:firstRow="1" w:lastRow="0" w:firstColumn="1" w:lastColumn="0" w:noHBand="0" w:noVBand="1"/>
      </w:tblPr>
      <w:tblGrid>
        <w:gridCol w:w="9629"/>
      </w:tblGrid>
      <w:tr w:rsidR="00585233" w:rsidRPr="008C433C" w14:paraId="666F5BAF" w14:textId="77777777" w:rsidTr="00454E76">
        <w:tc>
          <w:tcPr>
            <w:tcW w:w="9629" w:type="dxa"/>
          </w:tcPr>
          <w:p w14:paraId="44E4503F" w14:textId="77777777" w:rsidR="00585233" w:rsidRPr="008C433C" w:rsidRDefault="00585233" w:rsidP="00454E76">
            <w:pPr>
              <w:rPr>
                <w:rFonts w:eastAsia="Malgun Gothic"/>
                <w:bCs/>
                <w:i/>
                <w:iCs/>
                <w:szCs w:val="22"/>
                <w:lang w:eastAsia="en-GB"/>
              </w:rPr>
            </w:pPr>
            <w:r w:rsidRPr="008C433C">
              <w:rPr>
                <w:rFonts w:eastAsia="Malgun Gothic"/>
                <w:bCs/>
                <w:i/>
                <w:iCs/>
                <w:szCs w:val="22"/>
                <w:lang w:eastAsia="en-GB"/>
              </w:rPr>
              <w:lastRenderedPageBreak/>
              <w:t>Agreement</w:t>
            </w:r>
          </w:p>
          <w:p w14:paraId="05E76585" w14:textId="77777777" w:rsidR="00585233" w:rsidRPr="00454E76" w:rsidRDefault="00585233" w:rsidP="00454E76">
            <w:pPr>
              <w:spacing w:line="252" w:lineRule="auto"/>
              <w:contextualSpacing/>
              <w:rPr>
                <w:i/>
                <w:iCs/>
                <w:sz w:val="20"/>
                <w:lang w:eastAsia="en-US"/>
              </w:rPr>
            </w:pPr>
            <w:r w:rsidRPr="00454E76">
              <w:rPr>
                <w:rFonts w:eastAsia="Malgun Gothic"/>
                <w:i/>
                <w:iCs/>
              </w:rPr>
              <w:t xml:space="preserve">For performance monitoring </w:t>
            </w:r>
            <w:r w:rsidRPr="00454E76">
              <w:rPr>
                <w:i/>
                <w:iCs/>
              </w:rPr>
              <w:t xml:space="preserve">for functionality-based LCM, further study on details of type 1,2 and 3, e.g., potential specification impact, pros/cons aspects. </w:t>
            </w:r>
          </w:p>
          <w:p w14:paraId="192E509F" w14:textId="77777777" w:rsidR="00585233" w:rsidRPr="00454E76" w:rsidRDefault="00585233" w:rsidP="00454E76">
            <w:pPr>
              <w:numPr>
                <w:ilvl w:val="0"/>
                <w:numId w:val="35"/>
              </w:numPr>
              <w:suppressAutoHyphens/>
              <w:overflowPunct/>
              <w:autoSpaceDE/>
              <w:autoSpaceDN/>
              <w:adjustRightInd/>
              <w:spacing w:after="0" w:line="252" w:lineRule="auto"/>
              <w:contextualSpacing/>
              <w:textAlignment w:val="auto"/>
              <w:rPr>
                <w:i/>
                <w:iCs/>
                <w:lang w:eastAsia="ko-KR"/>
              </w:rPr>
            </w:pPr>
            <w:r w:rsidRPr="00454E76">
              <w:rPr>
                <w:rFonts w:eastAsia="DengXian"/>
                <w:i/>
                <w:iCs/>
              </w:rPr>
              <w:t>To clarify the boundary between type 1 and type 3</w:t>
            </w:r>
          </w:p>
          <w:p w14:paraId="20D7AB2C" w14:textId="77777777" w:rsidR="00585233" w:rsidRPr="00454E76" w:rsidRDefault="00585233" w:rsidP="00454E76">
            <w:pPr>
              <w:numPr>
                <w:ilvl w:val="0"/>
                <w:numId w:val="35"/>
              </w:numPr>
              <w:suppressAutoHyphens/>
              <w:overflowPunct/>
              <w:autoSpaceDE/>
              <w:autoSpaceDN/>
              <w:adjustRightInd/>
              <w:spacing w:after="0" w:line="252" w:lineRule="auto"/>
              <w:contextualSpacing/>
              <w:textAlignment w:val="auto"/>
              <w:rPr>
                <w:i/>
                <w:iCs/>
                <w:lang w:eastAsia="ko-KR"/>
              </w:rPr>
            </w:pPr>
            <w:r w:rsidRPr="00454E76">
              <w:rPr>
                <w:rFonts w:eastAsia="DengXian"/>
                <w:i/>
                <w:iCs/>
              </w:rPr>
              <w:t>To clarify definition of monitoring output and performance metric</w:t>
            </w:r>
          </w:p>
          <w:p w14:paraId="0CCE6E6F" w14:textId="77777777" w:rsidR="00585233" w:rsidRPr="0079081A" w:rsidRDefault="00585233" w:rsidP="00454E76">
            <w:pPr>
              <w:rPr>
                <w:rFonts w:eastAsia="Malgun Gothic"/>
                <w:bCs/>
                <w:i/>
                <w:iCs/>
                <w:szCs w:val="22"/>
                <w:lang w:val="en-US" w:eastAsia="en-GB"/>
              </w:rPr>
            </w:pPr>
          </w:p>
        </w:tc>
      </w:tr>
    </w:tbl>
    <w:p w14:paraId="472AA20E" w14:textId="77777777" w:rsidR="00585233" w:rsidRDefault="00585233" w:rsidP="008C433C">
      <w:pPr>
        <w:rPr>
          <w:szCs w:val="22"/>
          <w:lang w:val="en-US"/>
        </w:rPr>
      </w:pPr>
    </w:p>
    <w:p w14:paraId="6555F8AB" w14:textId="5C1A85EA" w:rsidR="008C433C" w:rsidRPr="00F641E8" w:rsidRDefault="008C433C" w:rsidP="00773F15">
      <w:pPr>
        <w:rPr>
          <w:szCs w:val="22"/>
          <w:lang w:val="en-US"/>
        </w:rPr>
      </w:pPr>
      <w:r w:rsidRPr="008C433C">
        <w:rPr>
          <w:szCs w:val="22"/>
          <w:lang w:val="en-US"/>
        </w:rPr>
        <w:t xml:space="preserve">This contribution discusses aspects of CSI prediction accuracy, model complexity, and LCM aspects related to model monitoring. We provide a set of </w:t>
      </w:r>
      <w:r w:rsidRPr="008C433C">
        <w:rPr>
          <w:lang w:val="en-US"/>
        </w:rPr>
        <w:t>evaluation results for CSI prediction for various UE speeds, for different CSI-RS periodicit</w:t>
      </w:r>
      <w:r w:rsidR="007A2911">
        <w:rPr>
          <w:lang w:val="en-US"/>
        </w:rPr>
        <w:t>ies (5</w:t>
      </w:r>
      <w:r w:rsidR="00C62D78">
        <w:rPr>
          <w:lang w:val="en-US"/>
        </w:rPr>
        <w:t xml:space="preserve"> </w:t>
      </w:r>
      <w:proofErr w:type="spellStart"/>
      <w:r w:rsidR="00C62D78">
        <w:rPr>
          <w:lang w:val="en-US"/>
        </w:rPr>
        <w:t>ms</w:t>
      </w:r>
      <w:proofErr w:type="spellEnd"/>
      <w:r w:rsidR="00C62D78">
        <w:rPr>
          <w:lang w:val="en-US"/>
        </w:rPr>
        <w:t xml:space="preserve"> and 20 </w:t>
      </w:r>
      <w:proofErr w:type="spellStart"/>
      <w:r w:rsidR="00C62D78">
        <w:rPr>
          <w:lang w:val="en-US"/>
        </w:rPr>
        <w:t>ms</w:t>
      </w:r>
      <w:proofErr w:type="spellEnd"/>
      <w:r w:rsidR="00C62D78">
        <w:rPr>
          <w:lang w:val="en-US"/>
        </w:rPr>
        <w:t xml:space="preserve">), as well as </w:t>
      </w:r>
      <w:r w:rsidR="001436A4">
        <w:rPr>
          <w:lang w:val="en-US"/>
        </w:rPr>
        <w:t>for the baseline agreement for</w:t>
      </w:r>
      <w:r w:rsidR="008C0836">
        <w:rPr>
          <w:lang w:val="en-US"/>
        </w:rPr>
        <w:t xml:space="preserve"> the</w:t>
      </w:r>
      <w:r w:rsidR="001436A4">
        <w:rPr>
          <w:lang w:val="en-US"/>
        </w:rPr>
        <w:t xml:space="preserve"> values</w:t>
      </w:r>
      <w:r w:rsidR="008C0836">
        <w:rPr>
          <w:lang w:val="en-US"/>
        </w:rPr>
        <w:t xml:space="preserve"> of N4</w:t>
      </w:r>
      <w:r w:rsidRPr="008C433C">
        <w:rPr>
          <w:lang w:val="en-US"/>
        </w:rPr>
        <w:t>.</w:t>
      </w:r>
    </w:p>
    <w:p w14:paraId="38E544A5" w14:textId="557284C1" w:rsidR="00773F15" w:rsidRPr="0066795B" w:rsidRDefault="00D95765" w:rsidP="00773F15">
      <w:pPr>
        <w:pStyle w:val="Heading1"/>
        <w:pBdr>
          <w:top w:val="single" w:sz="12" w:space="5" w:color="auto"/>
        </w:pBdr>
        <w:spacing w:after="120"/>
        <w:rPr>
          <w:sz w:val="32"/>
          <w:lang w:val="en-US"/>
        </w:rPr>
      </w:pPr>
      <w:r w:rsidRPr="0066795B">
        <w:rPr>
          <w:sz w:val="32"/>
          <w:lang w:val="en-US"/>
        </w:rPr>
        <w:t xml:space="preserve">Considerations on AI/ML-based </w:t>
      </w:r>
      <w:r w:rsidR="00773F15" w:rsidRPr="0066795B">
        <w:rPr>
          <w:sz w:val="32"/>
          <w:lang w:val="en-US"/>
        </w:rPr>
        <w:t xml:space="preserve">CSI </w:t>
      </w:r>
      <w:r w:rsidR="00A4508E" w:rsidRPr="0066795B">
        <w:rPr>
          <w:sz w:val="32"/>
          <w:lang w:val="en-US"/>
        </w:rPr>
        <w:t xml:space="preserve">Prediction </w:t>
      </w:r>
    </w:p>
    <w:p w14:paraId="0EB7B8F4" w14:textId="564EF409" w:rsidR="002F7905" w:rsidRPr="008A686E" w:rsidRDefault="00C139DB" w:rsidP="000E27F1">
      <w:pPr>
        <w:pStyle w:val="Heading2"/>
        <w:rPr>
          <w:sz w:val="28"/>
          <w:szCs w:val="28"/>
          <w:lang w:val="en-US"/>
        </w:rPr>
      </w:pPr>
      <w:r w:rsidRPr="008A686E">
        <w:rPr>
          <w:sz w:val="28"/>
          <w:szCs w:val="28"/>
          <w:lang w:val="en-US"/>
        </w:rPr>
        <w:t>F</w:t>
      </w:r>
      <w:r w:rsidR="005A02CA" w:rsidRPr="008A686E">
        <w:rPr>
          <w:sz w:val="28"/>
          <w:szCs w:val="28"/>
          <w:lang w:val="en-US"/>
        </w:rPr>
        <w:t xml:space="preserve">actors impacting the </w:t>
      </w:r>
      <w:r w:rsidR="00BD2F50" w:rsidRPr="008A686E">
        <w:rPr>
          <w:sz w:val="28"/>
          <w:szCs w:val="28"/>
          <w:lang w:val="en-US"/>
        </w:rPr>
        <w:t xml:space="preserve">CSI prediction </w:t>
      </w:r>
      <w:proofErr w:type="gramStart"/>
      <w:r w:rsidR="00BD2F50" w:rsidRPr="008A686E">
        <w:rPr>
          <w:sz w:val="28"/>
          <w:szCs w:val="28"/>
          <w:lang w:val="en-US"/>
        </w:rPr>
        <w:t>performance</w:t>
      </w:r>
      <w:proofErr w:type="gramEnd"/>
    </w:p>
    <w:p w14:paraId="0D008E0D" w14:textId="18DE1010" w:rsidR="00151A72" w:rsidRDefault="00151A72" w:rsidP="00151A72">
      <w:pPr>
        <w:rPr>
          <w:lang w:val="en-US"/>
        </w:rPr>
      </w:pPr>
      <w:r>
        <w:rPr>
          <w:lang w:val="en-US"/>
        </w:rPr>
        <w:t xml:space="preserve">In Rel-18 SI, CSI prediction performance has been measured by the intermediate KPIs </w:t>
      </w:r>
      <w:r w:rsidR="00830A3D">
        <w:rPr>
          <w:lang w:val="en-US"/>
        </w:rPr>
        <w:t>(</w:t>
      </w:r>
      <w:r>
        <w:rPr>
          <w:lang w:val="en-US"/>
        </w:rPr>
        <w:t>SGCS and/or NMSE</w:t>
      </w:r>
      <w:r w:rsidR="00830A3D">
        <w:rPr>
          <w:lang w:val="en-US"/>
        </w:rPr>
        <w:t>)</w:t>
      </w:r>
      <w:r>
        <w:rPr>
          <w:lang w:val="en-US"/>
        </w:rPr>
        <w:t xml:space="preserve"> and the end-to-end KPIs </w:t>
      </w:r>
      <w:r w:rsidR="00830A3D">
        <w:rPr>
          <w:lang w:val="en-US"/>
        </w:rPr>
        <w:t>(</w:t>
      </w:r>
      <w:r>
        <w:rPr>
          <w:lang w:val="en-US"/>
        </w:rPr>
        <w:t>mean UPT and/or 5% UPT</w:t>
      </w:r>
      <w:r w:rsidR="00830A3D">
        <w:rPr>
          <w:lang w:val="en-US"/>
        </w:rPr>
        <w:t>)</w:t>
      </w:r>
      <w:r>
        <w:rPr>
          <w:lang w:val="en-US"/>
        </w:rPr>
        <w:t xml:space="preserve">. </w:t>
      </w:r>
      <w:r w:rsidRPr="00EF149D">
        <w:rPr>
          <w:lang w:val="en-US"/>
        </w:rPr>
        <w:t>CSI prediction accuracy can</w:t>
      </w:r>
      <w:r>
        <w:rPr>
          <w:lang w:val="en-US"/>
        </w:rPr>
        <w:t xml:space="preserve"> also</w:t>
      </w:r>
      <w:r w:rsidRPr="00EF149D">
        <w:rPr>
          <w:lang w:val="en-US"/>
        </w:rPr>
        <w:t xml:space="preserve"> be measured and reported by the UE</w:t>
      </w:r>
      <w:r>
        <w:rPr>
          <w:lang w:val="en-US"/>
        </w:rPr>
        <w:t>, as an intermediate KPI,</w:t>
      </w:r>
      <w:r w:rsidRPr="00EF149D">
        <w:rPr>
          <w:lang w:val="en-US"/>
        </w:rPr>
        <w:t xml:space="preserve"> </w:t>
      </w:r>
      <w:r>
        <w:rPr>
          <w:lang w:val="en-US"/>
        </w:rPr>
        <w:t>for efficient</w:t>
      </w:r>
      <w:r w:rsidRPr="00EF149D">
        <w:rPr>
          <w:lang w:val="en-US"/>
        </w:rPr>
        <w:t xml:space="preserve"> model monitoring and operation.</w:t>
      </w:r>
      <w:r>
        <w:rPr>
          <w:lang w:val="en-US"/>
        </w:rPr>
        <w:t xml:space="preserve"> </w:t>
      </w:r>
      <w:r w:rsidRPr="00D95F8A">
        <w:rPr>
          <w:lang w:val="en-US"/>
        </w:rPr>
        <w:t xml:space="preserve">Each predicted CSI report may be accompanied with a prediction accuracy computed based on historical predictions and measurements. </w:t>
      </w:r>
      <w:r w:rsidR="00712163">
        <w:rPr>
          <w:lang w:val="en-US"/>
        </w:rPr>
        <w:t>Such a report can be used to enable adaptive CSI-RS allocation. For example, f</w:t>
      </w:r>
      <w:r>
        <w:rPr>
          <w:lang w:val="en-US"/>
        </w:rPr>
        <w:t>ollowing the report, t</w:t>
      </w:r>
      <w:r w:rsidRPr="00D95F8A">
        <w:rPr>
          <w:lang w:val="en-US"/>
        </w:rPr>
        <w:t xml:space="preserve">he UE may receive </w:t>
      </w:r>
      <w:r>
        <w:rPr>
          <w:lang w:val="en-US"/>
        </w:rPr>
        <w:t xml:space="preserve">updated </w:t>
      </w:r>
      <w:r w:rsidRPr="00D95F8A">
        <w:rPr>
          <w:lang w:val="en-US"/>
        </w:rPr>
        <w:t xml:space="preserve">CSI-RS configuration based on the reported prediction accuracy. The UE </w:t>
      </w:r>
      <w:r w:rsidR="00712163">
        <w:rPr>
          <w:lang w:val="en-US"/>
        </w:rPr>
        <w:t>could</w:t>
      </w:r>
      <w:r w:rsidR="00712163" w:rsidRPr="00D95F8A">
        <w:rPr>
          <w:lang w:val="en-US"/>
        </w:rPr>
        <w:t xml:space="preserve"> </w:t>
      </w:r>
      <w:r w:rsidRPr="00D95F8A">
        <w:rPr>
          <w:lang w:val="en-US"/>
        </w:rPr>
        <w:t>also request changes in CSI-RS configuration depending on the historical prediction accuracy.</w:t>
      </w:r>
      <w:r>
        <w:rPr>
          <w:lang w:val="en-US"/>
        </w:rPr>
        <w:t xml:space="preserve"> Reporting the CSI prediction accuracy </w:t>
      </w:r>
      <w:r w:rsidR="00712163">
        <w:rPr>
          <w:lang w:val="en-US"/>
        </w:rPr>
        <w:t xml:space="preserve">can </w:t>
      </w:r>
      <w:r>
        <w:rPr>
          <w:lang w:val="en-US"/>
        </w:rPr>
        <w:t xml:space="preserve">improve the resource allocation and end-to-end KPIs. </w:t>
      </w:r>
    </w:p>
    <w:p w14:paraId="20907C6E" w14:textId="1289F11C" w:rsidR="00260692" w:rsidRPr="00F1145A" w:rsidRDefault="00C5519B" w:rsidP="00260692">
      <w:pPr>
        <w:rPr>
          <w:b/>
          <w:bCs/>
          <w:lang w:val="en-US"/>
        </w:rPr>
      </w:pPr>
      <w:r>
        <w:rPr>
          <w:b/>
          <w:bCs/>
          <w:u w:val="single"/>
          <w:lang w:val="en-US"/>
        </w:rPr>
        <w:t>Observation</w:t>
      </w:r>
      <w:r w:rsidRPr="00F1145A">
        <w:rPr>
          <w:b/>
          <w:bCs/>
          <w:u w:val="single"/>
          <w:lang w:val="en-US"/>
        </w:rPr>
        <w:t xml:space="preserve"> </w:t>
      </w:r>
      <w:r w:rsidR="00E302FC">
        <w:rPr>
          <w:b/>
          <w:bCs/>
          <w:u w:val="single"/>
          <w:lang w:val="en-US"/>
        </w:rPr>
        <w:t>1</w:t>
      </w:r>
      <w:r w:rsidR="00260692" w:rsidRPr="00F1145A">
        <w:rPr>
          <w:b/>
          <w:bCs/>
          <w:u w:val="single"/>
          <w:lang w:val="en-US"/>
        </w:rPr>
        <w:t>:</w:t>
      </w:r>
      <w:r w:rsidR="00260692" w:rsidRPr="00F1145A">
        <w:rPr>
          <w:b/>
          <w:bCs/>
          <w:lang w:val="en-US"/>
        </w:rPr>
        <w:t xml:space="preserve"> </w:t>
      </w:r>
      <w:r>
        <w:rPr>
          <w:b/>
          <w:bCs/>
          <w:lang w:val="en-US"/>
        </w:rPr>
        <w:t>The</w:t>
      </w:r>
      <w:r w:rsidR="00260692" w:rsidRPr="00F1145A">
        <w:rPr>
          <w:b/>
          <w:bCs/>
          <w:lang w:val="en-US"/>
        </w:rPr>
        <w:t xml:space="preserve"> </w:t>
      </w:r>
      <w:r w:rsidR="00E53AAE">
        <w:rPr>
          <w:b/>
          <w:bCs/>
          <w:lang w:val="en-US"/>
        </w:rPr>
        <w:t>benefits of</w:t>
      </w:r>
      <w:r w:rsidR="00E53AAE" w:rsidRPr="00F1145A">
        <w:rPr>
          <w:b/>
          <w:bCs/>
          <w:lang w:val="en-US"/>
        </w:rPr>
        <w:t xml:space="preserve"> </w:t>
      </w:r>
      <w:r w:rsidR="00260692" w:rsidRPr="00F1145A">
        <w:rPr>
          <w:b/>
          <w:bCs/>
          <w:lang w:val="en-US"/>
        </w:rPr>
        <w:t>report</w:t>
      </w:r>
      <w:r w:rsidR="00E53AAE">
        <w:rPr>
          <w:b/>
          <w:bCs/>
          <w:lang w:val="en-US"/>
        </w:rPr>
        <w:t>ing</w:t>
      </w:r>
      <w:r w:rsidR="00260692" w:rsidRPr="00F1145A">
        <w:rPr>
          <w:b/>
          <w:bCs/>
          <w:lang w:val="en-US"/>
        </w:rPr>
        <w:t xml:space="preserve"> the prediction accuracy for the UE-sided CSI prediction model</w:t>
      </w:r>
      <w:r>
        <w:rPr>
          <w:b/>
          <w:bCs/>
          <w:lang w:val="en-US"/>
        </w:rPr>
        <w:t xml:space="preserve"> need to be studied</w:t>
      </w:r>
      <w:r w:rsidR="00260692" w:rsidRPr="00F1145A">
        <w:rPr>
          <w:b/>
          <w:bCs/>
          <w:lang w:val="en-US"/>
        </w:rPr>
        <w:t>.</w:t>
      </w:r>
    </w:p>
    <w:p w14:paraId="52D52AE2" w14:textId="77777777" w:rsidR="0066795B" w:rsidRDefault="0066795B" w:rsidP="0066795B">
      <w:pPr>
        <w:rPr>
          <w:lang w:val="en-US"/>
        </w:rPr>
      </w:pPr>
      <w:r>
        <w:rPr>
          <w:lang w:val="en-US"/>
        </w:rPr>
        <w:t xml:space="preserve">In Rel-18 SI, the results have shown that the CSI prediction performance depends on channel conditions. Some evaluations in Rel-18 SI have focused on the impact of the two window lengths, observation and prediction windows, under different channel conditions. Most results have shown that an increase in the observation window results in an increase in SGCS for the predicted CSI. Mixed results were observed for the prediction window, where some companies have shown positive gain with increasing windows while some others have shown the opposite. The results have shown that channel conditions, such as Doppler and coherence time, </w:t>
      </w:r>
      <w:r w:rsidRPr="0011619F">
        <w:rPr>
          <w:lang w:val="en-US"/>
        </w:rPr>
        <w:t>may impact the performance of CSI prediction if the two windows do not align well with th</w:t>
      </w:r>
      <w:r>
        <w:rPr>
          <w:lang w:val="en-US"/>
        </w:rPr>
        <w:t xml:space="preserve">ese conditions. </w:t>
      </w:r>
    </w:p>
    <w:p w14:paraId="64ECBACA" w14:textId="7E0F959A" w:rsidR="00F728FD" w:rsidRDefault="00E53AAE" w:rsidP="0066795B">
      <w:pPr>
        <w:rPr>
          <w:lang w:val="en-US"/>
        </w:rPr>
      </w:pPr>
      <w:r>
        <w:rPr>
          <w:lang w:val="en-US"/>
        </w:rPr>
        <w:t xml:space="preserve">In </w:t>
      </w:r>
      <w:r w:rsidR="00F728FD">
        <w:rPr>
          <w:lang w:val="en-US"/>
        </w:rPr>
        <w:t>R</w:t>
      </w:r>
      <w:r w:rsidR="00F54347">
        <w:rPr>
          <w:lang w:val="en-US"/>
        </w:rPr>
        <w:t>AN</w:t>
      </w:r>
      <w:r w:rsidR="00F728FD">
        <w:rPr>
          <w:lang w:val="en-US"/>
        </w:rPr>
        <w:t>1 #116</w:t>
      </w:r>
      <w:r w:rsidR="000844AB">
        <w:rPr>
          <w:lang w:val="en-US"/>
        </w:rPr>
        <w:t>b</w:t>
      </w:r>
      <w:r>
        <w:rPr>
          <w:lang w:val="en-US"/>
        </w:rPr>
        <w:t>, it has been</w:t>
      </w:r>
      <w:r w:rsidR="00F728FD">
        <w:rPr>
          <w:lang w:val="en-US"/>
        </w:rPr>
        <w:t xml:space="preserve"> agreed to evaluate the CSI prediction performance assuming the R18 </w:t>
      </w:r>
      <w:proofErr w:type="spellStart"/>
      <w:r w:rsidR="00F728FD">
        <w:rPr>
          <w:lang w:val="en-US"/>
        </w:rPr>
        <w:t>eType</w:t>
      </w:r>
      <w:proofErr w:type="spellEnd"/>
      <w:r w:rsidR="00F728FD">
        <w:rPr>
          <w:lang w:val="en-US"/>
        </w:rPr>
        <w:t xml:space="preserve"> II doppler codebook for different prediction window length, N4, </w:t>
      </w:r>
      <w:r w:rsidR="000844AB">
        <w:rPr>
          <w:lang w:val="en-US"/>
        </w:rPr>
        <w:t>where N4=1,4 is baseline and N4=2,8 is optional. In addition, in RAN1 #116b, it has been agreed to evaluate different prediction and observation window sizes for the cases with periodic CSI-RS and aperiodic CSI-RS based CSI prediction</w:t>
      </w:r>
      <w:r w:rsidR="001F2FA8">
        <w:rPr>
          <w:lang w:val="en-US"/>
        </w:rPr>
        <w:t xml:space="preserve">. </w:t>
      </w:r>
      <w:r w:rsidR="00500F1C">
        <w:rPr>
          <w:lang w:val="en-US"/>
        </w:rPr>
        <w:t xml:space="preserve">In cases where Rel16 Type II codebook is to be used for reporting multiple CSI predictions, enhancements </w:t>
      </w:r>
      <w:r w:rsidR="00F54347">
        <w:rPr>
          <w:lang w:val="en-US"/>
        </w:rPr>
        <w:t xml:space="preserve">are </w:t>
      </w:r>
      <w:r w:rsidR="00500F1C">
        <w:rPr>
          <w:lang w:val="en-US"/>
        </w:rPr>
        <w:t>required to support variable window length</w:t>
      </w:r>
      <w:r w:rsidR="00EB76AF">
        <w:rPr>
          <w:lang w:val="en-US"/>
        </w:rPr>
        <w:t>s</w:t>
      </w:r>
      <w:r w:rsidR="00C25392">
        <w:rPr>
          <w:lang w:val="en-US"/>
        </w:rPr>
        <w:t xml:space="preserve"> for CSI prediction</w:t>
      </w:r>
      <w:r w:rsidR="00754CF5">
        <w:rPr>
          <w:lang w:val="en-US"/>
        </w:rPr>
        <w:t xml:space="preserve"> and reporting</w:t>
      </w:r>
      <w:r w:rsidR="00500F1C">
        <w:rPr>
          <w:lang w:val="en-US"/>
        </w:rPr>
        <w:t xml:space="preserve">. </w:t>
      </w:r>
    </w:p>
    <w:p w14:paraId="534CD65E" w14:textId="156FE7F3" w:rsidR="00151A72" w:rsidRDefault="00151A72" w:rsidP="00151A72">
      <w:pPr>
        <w:rPr>
          <w:lang w:val="en-US"/>
        </w:rPr>
      </w:pPr>
      <w:r w:rsidRPr="0066795B">
        <w:rPr>
          <w:lang w:val="en-US"/>
        </w:rPr>
        <w:t>Data collection</w:t>
      </w:r>
      <w:r w:rsidRPr="00A6314D">
        <w:rPr>
          <w:lang w:val="en-US"/>
        </w:rPr>
        <w:t xml:space="preserve"> for </w:t>
      </w:r>
      <w:r w:rsidR="007403DA">
        <w:rPr>
          <w:lang w:val="en-US"/>
        </w:rPr>
        <w:t xml:space="preserve">UE-sided </w:t>
      </w:r>
      <w:r w:rsidRPr="00A6314D">
        <w:rPr>
          <w:lang w:val="en-US"/>
        </w:rPr>
        <w:t xml:space="preserve">CSI prediction </w:t>
      </w:r>
      <w:r>
        <w:rPr>
          <w:lang w:val="en-US"/>
        </w:rPr>
        <w:t>is required</w:t>
      </w:r>
      <w:r w:rsidRPr="00A6314D">
        <w:rPr>
          <w:lang w:val="en-US"/>
        </w:rPr>
        <w:t xml:space="preserve"> for </w:t>
      </w:r>
      <w:r>
        <w:rPr>
          <w:lang w:val="en-US"/>
        </w:rPr>
        <w:t xml:space="preserve">both </w:t>
      </w:r>
      <w:r w:rsidRPr="00A6314D">
        <w:rPr>
          <w:lang w:val="en-US"/>
        </w:rPr>
        <w:t>training and monitoring purposes</w:t>
      </w:r>
      <w:r>
        <w:rPr>
          <w:lang w:val="en-US"/>
        </w:rPr>
        <w:t>. The collected data</w:t>
      </w:r>
      <w:r w:rsidR="000367CE">
        <w:rPr>
          <w:lang w:val="en-US"/>
        </w:rPr>
        <w:t xml:space="preserve"> </w:t>
      </w:r>
      <w:r w:rsidR="00712163">
        <w:rPr>
          <w:lang w:val="en-US"/>
        </w:rPr>
        <w:t>timeline</w:t>
      </w:r>
      <w:r>
        <w:rPr>
          <w:lang w:val="en-US"/>
        </w:rPr>
        <w:t xml:space="preserve"> for CSI prediction </w:t>
      </w:r>
      <w:r w:rsidR="00712163">
        <w:rPr>
          <w:lang w:val="en-US"/>
        </w:rPr>
        <w:t xml:space="preserve">can </w:t>
      </w:r>
      <w:r>
        <w:rPr>
          <w:lang w:val="en-US"/>
        </w:rPr>
        <w:t>consist of</w:t>
      </w:r>
      <w:r w:rsidRPr="00A6314D">
        <w:rPr>
          <w:lang w:val="en-US"/>
        </w:rPr>
        <w:t xml:space="preserve"> </w:t>
      </w:r>
      <w:proofErr w:type="gramStart"/>
      <w:r w:rsidRPr="00A6314D">
        <w:rPr>
          <w:lang w:val="en-US"/>
        </w:rPr>
        <w:t>two</w:t>
      </w:r>
      <w:r>
        <w:rPr>
          <w:lang w:val="en-US"/>
        </w:rPr>
        <w:t xml:space="preserve"> </w:t>
      </w:r>
      <w:r w:rsidRPr="00A6314D">
        <w:rPr>
          <w:lang w:val="en-US"/>
        </w:rPr>
        <w:t>time</w:t>
      </w:r>
      <w:proofErr w:type="gramEnd"/>
      <w:r w:rsidRPr="00A6314D">
        <w:rPr>
          <w:lang w:val="en-US"/>
        </w:rPr>
        <w:t xml:space="preserve"> windows, one for historical CSI input</w:t>
      </w:r>
      <w:r>
        <w:rPr>
          <w:lang w:val="en-US"/>
        </w:rPr>
        <w:t xml:space="preserve"> (i.e., observation window)</w:t>
      </w:r>
      <w:r w:rsidRPr="00A6314D">
        <w:rPr>
          <w:lang w:val="en-US"/>
        </w:rPr>
        <w:t xml:space="preserve">, </w:t>
      </w:r>
      <w:r>
        <w:rPr>
          <w:lang w:val="en-US"/>
        </w:rPr>
        <w:t xml:space="preserve">and </w:t>
      </w:r>
      <w:r w:rsidRPr="00A6314D">
        <w:rPr>
          <w:lang w:val="en-US"/>
        </w:rPr>
        <w:t>the other for the prediction</w:t>
      </w:r>
      <w:r>
        <w:rPr>
          <w:lang w:val="en-US"/>
        </w:rPr>
        <w:t xml:space="preserve"> (i.e., prediction window)</w:t>
      </w:r>
      <w:r w:rsidRPr="00A6314D">
        <w:rPr>
          <w:lang w:val="en-US"/>
        </w:rPr>
        <w:t xml:space="preserve">. </w:t>
      </w:r>
      <w:r w:rsidR="005874FE">
        <w:rPr>
          <w:lang w:val="en-US"/>
        </w:rPr>
        <w:t>The</w:t>
      </w:r>
      <w:r>
        <w:rPr>
          <w:lang w:val="en-US"/>
        </w:rPr>
        <w:t xml:space="preserve"> sizes </w:t>
      </w:r>
      <w:r w:rsidR="005874FE">
        <w:rPr>
          <w:lang w:val="en-US"/>
        </w:rPr>
        <w:t>of the</w:t>
      </w:r>
      <w:r>
        <w:rPr>
          <w:lang w:val="en-US"/>
        </w:rPr>
        <w:t xml:space="preserve"> observation and prediction windows are important factors in the design, training, and operation of CSI prediction models. For each combination of </w:t>
      </w:r>
      <w:r w:rsidR="00712163">
        <w:rPr>
          <w:lang w:val="en-US"/>
        </w:rPr>
        <w:t xml:space="preserve">window </w:t>
      </w:r>
      <w:r>
        <w:rPr>
          <w:lang w:val="en-US"/>
        </w:rPr>
        <w:t>length</w:t>
      </w:r>
      <w:r w:rsidR="00712163">
        <w:rPr>
          <w:lang w:val="en-US"/>
        </w:rPr>
        <w:t>s</w:t>
      </w:r>
      <w:r>
        <w:rPr>
          <w:lang w:val="en-US"/>
        </w:rPr>
        <w:t>, d</w:t>
      </w:r>
      <w:r w:rsidRPr="00A6314D">
        <w:rPr>
          <w:lang w:val="en-US"/>
        </w:rPr>
        <w:t xml:space="preserve">ifferent </w:t>
      </w:r>
      <w:r>
        <w:rPr>
          <w:lang w:val="en-US"/>
        </w:rPr>
        <w:t xml:space="preserve">prediction </w:t>
      </w:r>
      <w:r w:rsidRPr="00A6314D">
        <w:rPr>
          <w:lang w:val="en-US"/>
        </w:rPr>
        <w:t xml:space="preserve">models </w:t>
      </w:r>
      <w:r w:rsidR="009F6652">
        <w:rPr>
          <w:lang w:val="en-US"/>
        </w:rPr>
        <w:t xml:space="preserve">may </w:t>
      </w:r>
      <w:r w:rsidRPr="00A6314D">
        <w:rPr>
          <w:lang w:val="en-US"/>
        </w:rPr>
        <w:t>need to be trained</w:t>
      </w:r>
      <w:r>
        <w:rPr>
          <w:lang w:val="en-US"/>
        </w:rPr>
        <w:t xml:space="preserve"> and operated</w:t>
      </w:r>
      <w:r w:rsidRPr="00A6314D">
        <w:rPr>
          <w:lang w:val="en-US"/>
        </w:rPr>
        <w:t xml:space="preserve">. </w:t>
      </w:r>
      <w:r w:rsidR="003D63A6">
        <w:rPr>
          <w:lang w:val="en-US"/>
        </w:rPr>
        <w:t>For monitoring purposes</w:t>
      </w:r>
      <w:r w:rsidRPr="00A6314D">
        <w:rPr>
          <w:lang w:val="en-US"/>
        </w:rPr>
        <w:t xml:space="preserve">, </w:t>
      </w:r>
      <w:r>
        <w:rPr>
          <w:lang w:val="en-US"/>
        </w:rPr>
        <w:t xml:space="preserve">the </w:t>
      </w:r>
      <w:r w:rsidR="003D63A6">
        <w:rPr>
          <w:lang w:val="en-US"/>
        </w:rPr>
        <w:t xml:space="preserve">CSI prediction </w:t>
      </w:r>
      <w:r>
        <w:rPr>
          <w:lang w:val="en-US"/>
        </w:rPr>
        <w:t xml:space="preserve">data </w:t>
      </w:r>
      <w:r w:rsidR="00110667">
        <w:rPr>
          <w:lang w:val="en-US"/>
        </w:rPr>
        <w:t>collection depends</w:t>
      </w:r>
      <w:r>
        <w:rPr>
          <w:lang w:val="en-US"/>
        </w:rPr>
        <w:t xml:space="preserve"> on the length of two windows. </w:t>
      </w:r>
      <w:r w:rsidR="009A0DED" w:rsidRPr="009A0DED">
        <w:rPr>
          <w:lang w:val="en-US"/>
        </w:rPr>
        <w:t>The window durations impact the CSI-RS configuration (i.e., CSI-RS need to be transmitted at least during the first window</w:t>
      </w:r>
      <w:r w:rsidR="009F6652">
        <w:rPr>
          <w:lang w:val="en-US"/>
        </w:rPr>
        <w:t>, potentially with higher granularity, while the CSI-RS needs to be available in the observation window for the UE to measure the actual channel</w:t>
      </w:r>
      <w:r w:rsidR="009A0DED" w:rsidRPr="009A0DED">
        <w:rPr>
          <w:lang w:val="en-US"/>
        </w:rPr>
        <w:t>)</w:t>
      </w:r>
      <w:r w:rsidR="009F6652">
        <w:rPr>
          <w:lang w:val="en-US"/>
        </w:rPr>
        <w:t>. Likewise, the window durations impact the</w:t>
      </w:r>
      <w:r w:rsidR="009A0DED" w:rsidRPr="009A0DED">
        <w:rPr>
          <w:lang w:val="en-US"/>
        </w:rPr>
        <w:t xml:space="preserve"> CSI reporting configuration (i.e., the sizes of the windows impact the timing and size of CSI reports). </w:t>
      </w:r>
      <w:r w:rsidR="009A0DED">
        <w:rPr>
          <w:lang w:val="en-US"/>
        </w:rPr>
        <w:t>Thus, c</w:t>
      </w:r>
      <w:r w:rsidRPr="00A6314D">
        <w:rPr>
          <w:lang w:val="en-US"/>
        </w:rPr>
        <w:t>onfigurable CSI reporting may be needed depending on the window lengths</w:t>
      </w:r>
      <w:r>
        <w:rPr>
          <w:lang w:val="en-US"/>
        </w:rPr>
        <w:t xml:space="preserve"> to support data collection for training and monitoring</w:t>
      </w:r>
      <w:r w:rsidRPr="00A6314D">
        <w:rPr>
          <w:lang w:val="en-US"/>
        </w:rPr>
        <w:t>.</w:t>
      </w:r>
    </w:p>
    <w:p w14:paraId="0E50A172" w14:textId="17855B8F" w:rsidR="00BF7497" w:rsidRPr="00BF7497" w:rsidRDefault="00BF7497" w:rsidP="00151A72">
      <w:pPr>
        <w:rPr>
          <w:szCs w:val="22"/>
          <w:lang w:val="en-US"/>
        </w:rPr>
      </w:pPr>
      <w:r w:rsidRPr="0077547D">
        <w:rPr>
          <w:szCs w:val="22"/>
          <w:lang w:val="en-US"/>
        </w:rPr>
        <w:lastRenderedPageBreak/>
        <w:t xml:space="preserve">The window durations can be controlled by the gNB. However, their configurations depend on UE feedback. TDCP </w:t>
      </w:r>
      <w:r>
        <w:rPr>
          <w:szCs w:val="22"/>
          <w:lang w:val="en-US"/>
        </w:rPr>
        <w:t>was</w:t>
      </w:r>
      <w:r w:rsidRPr="0077547D">
        <w:rPr>
          <w:szCs w:val="22"/>
          <w:lang w:val="en-US"/>
        </w:rPr>
        <w:t xml:space="preserve"> specified in Rel-18 and can be used by the gNB to determine appropriate window size. Additional UE feedback, for example based on AI/ML prediction performance under specific channel conditions, should be studied.</w:t>
      </w:r>
    </w:p>
    <w:p w14:paraId="0BF6BA9F" w14:textId="5677F51B" w:rsidR="00260692" w:rsidRDefault="000A1E11" w:rsidP="00260692">
      <w:pPr>
        <w:rPr>
          <w:b/>
          <w:bCs/>
          <w:lang w:val="en-US"/>
        </w:rPr>
      </w:pPr>
      <w:r>
        <w:rPr>
          <w:b/>
          <w:bCs/>
          <w:u w:val="single"/>
          <w:lang w:val="en-US"/>
        </w:rPr>
        <w:t>Observation 2</w:t>
      </w:r>
      <w:r w:rsidR="00260692" w:rsidRPr="004E6E49">
        <w:rPr>
          <w:b/>
          <w:bCs/>
          <w:u w:val="single"/>
          <w:lang w:val="en-US"/>
        </w:rPr>
        <w:t>:</w:t>
      </w:r>
      <w:r w:rsidR="00260692" w:rsidRPr="004E6E49">
        <w:rPr>
          <w:b/>
          <w:bCs/>
          <w:lang w:val="en-US"/>
        </w:rPr>
        <w:t xml:space="preserve"> CSI</w:t>
      </w:r>
      <w:r w:rsidR="009F6652">
        <w:rPr>
          <w:b/>
          <w:bCs/>
          <w:lang w:val="en-US"/>
        </w:rPr>
        <w:t>-RS</w:t>
      </w:r>
      <w:r w:rsidR="00260692" w:rsidRPr="004E6E49">
        <w:rPr>
          <w:b/>
          <w:bCs/>
          <w:lang w:val="en-US"/>
        </w:rPr>
        <w:t xml:space="preserve"> </w:t>
      </w:r>
      <w:r w:rsidR="009F6652">
        <w:rPr>
          <w:b/>
          <w:bCs/>
          <w:lang w:val="en-US"/>
        </w:rPr>
        <w:t>configuration</w:t>
      </w:r>
      <w:r w:rsidR="009F6652" w:rsidRPr="004E6E49">
        <w:rPr>
          <w:b/>
          <w:bCs/>
          <w:lang w:val="en-US"/>
        </w:rPr>
        <w:t xml:space="preserve"> </w:t>
      </w:r>
      <w:r w:rsidR="00260692" w:rsidRPr="004E6E49">
        <w:rPr>
          <w:b/>
          <w:bCs/>
          <w:lang w:val="en-US"/>
        </w:rPr>
        <w:t xml:space="preserve">enhancements </w:t>
      </w:r>
      <w:r w:rsidR="003D63A6">
        <w:rPr>
          <w:b/>
          <w:bCs/>
          <w:lang w:val="en-US"/>
        </w:rPr>
        <w:t xml:space="preserve">based </w:t>
      </w:r>
      <w:r w:rsidR="00260692" w:rsidRPr="004E6E49">
        <w:rPr>
          <w:b/>
          <w:bCs/>
          <w:lang w:val="en-US"/>
        </w:rPr>
        <w:t xml:space="preserve">on variable </w:t>
      </w:r>
      <w:r w:rsidR="004A3350">
        <w:rPr>
          <w:b/>
          <w:bCs/>
          <w:lang w:val="en-US"/>
        </w:rPr>
        <w:t xml:space="preserve">observation and prediction </w:t>
      </w:r>
      <w:r w:rsidR="00260692" w:rsidRPr="004E6E49">
        <w:rPr>
          <w:b/>
          <w:bCs/>
          <w:lang w:val="en-US"/>
        </w:rPr>
        <w:t xml:space="preserve">window sizes </w:t>
      </w:r>
      <w:r>
        <w:rPr>
          <w:b/>
          <w:bCs/>
          <w:lang w:val="en-US"/>
        </w:rPr>
        <w:t xml:space="preserve">need to be studied </w:t>
      </w:r>
      <w:r w:rsidR="00260692" w:rsidRPr="004E6E49">
        <w:rPr>
          <w:b/>
          <w:bCs/>
          <w:lang w:val="en-US"/>
        </w:rPr>
        <w:t xml:space="preserve">for data collection </w:t>
      </w:r>
      <w:r w:rsidR="009F6652">
        <w:rPr>
          <w:b/>
          <w:bCs/>
          <w:lang w:val="en-US"/>
        </w:rPr>
        <w:t xml:space="preserve">for training </w:t>
      </w:r>
      <w:r w:rsidR="00260692" w:rsidRPr="004E6E49">
        <w:rPr>
          <w:b/>
          <w:bCs/>
          <w:lang w:val="en-US"/>
        </w:rPr>
        <w:t>and monitoring</w:t>
      </w:r>
      <w:r w:rsidR="00B40CD1">
        <w:rPr>
          <w:b/>
          <w:bCs/>
          <w:lang w:val="en-US"/>
        </w:rPr>
        <w:t xml:space="preserve"> </w:t>
      </w:r>
      <w:r w:rsidR="009F6652">
        <w:rPr>
          <w:b/>
          <w:bCs/>
          <w:lang w:val="en-US"/>
        </w:rPr>
        <w:t xml:space="preserve">of UE-side </w:t>
      </w:r>
      <w:r w:rsidR="00B40CD1">
        <w:rPr>
          <w:b/>
          <w:bCs/>
          <w:lang w:val="en-US"/>
        </w:rPr>
        <w:t>CSI prediction</w:t>
      </w:r>
      <w:r w:rsidR="009F6652">
        <w:rPr>
          <w:b/>
          <w:bCs/>
          <w:lang w:val="en-US"/>
        </w:rPr>
        <w:t xml:space="preserve"> models</w:t>
      </w:r>
      <w:r w:rsidR="00260692" w:rsidRPr="004E6E49">
        <w:rPr>
          <w:b/>
          <w:bCs/>
          <w:lang w:val="en-US"/>
        </w:rPr>
        <w:t>.</w:t>
      </w:r>
    </w:p>
    <w:p w14:paraId="78DB73E4" w14:textId="089728F3" w:rsidR="009F6652" w:rsidRDefault="000A1E11" w:rsidP="009F6652">
      <w:pPr>
        <w:rPr>
          <w:b/>
          <w:bCs/>
          <w:lang w:val="en-US"/>
        </w:rPr>
      </w:pPr>
      <w:r>
        <w:rPr>
          <w:b/>
          <w:bCs/>
          <w:u w:val="single"/>
          <w:lang w:val="en-US"/>
        </w:rPr>
        <w:t>Observation 3</w:t>
      </w:r>
      <w:r w:rsidR="009F6652" w:rsidRPr="004E6E49">
        <w:rPr>
          <w:b/>
          <w:bCs/>
          <w:u w:val="single"/>
          <w:lang w:val="en-US"/>
        </w:rPr>
        <w:t>:</w:t>
      </w:r>
      <w:r w:rsidR="009F6652" w:rsidRPr="004E6E49">
        <w:rPr>
          <w:b/>
          <w:bCs/>
          <w:lang w:val="en-US"/>
        </w:rPr>
        <w:t xml:space="preserve"> CSI reporting enhancements </w:t>
      </w:r>
      <w:r w:rsidR="009F6652">
        <w:rPr>
          <w:b/>
          <w:bCs/>
          <w:lang w:val="en-US"/>
        </w:rPr>
        <w:t xml:space="preserve">based </w:t>
      </w:r>
      <w:r w:rsidR="009F6652" w:rsidRPr="004E6E49">
        <w:rPr>
          <w:b/>
          <w:bCs/>
          <w:lang w:val="en-US"/>
        </w:rPr>
        <w:t xml:space="preserve">on variable </w:t>
      </w:r>
      <w:r w:rsidR="009F6652">
        <w:rPr>
          <w:b/>
          <w:bCs/>
          <w:lang w:val="en-US"/>
        </w:rPr>
        <w:t xml:space="preserve">observation and prediction </w:t>
      </w:r>
      <w:r w:rsidR="009F6652" w:rsidRPr="004E6E49">
        <w:rPr>
          <w:b/>
          <w:bCs/>
          <w:lang w:val="en-US"/>
        </w:rPr>
        <w:t xml:space="preserve">window sizes </w:t>
      </w:r>
      <w:r>
        <w:rPr>
          <w:b/>
          <w:bCs/>
          <w:lang w:val="en-US"/>
        </w:rPr>
        <w:t xml:space="preserve">need to be studied </w:t>
      </w:r>
      <w:r w:rsidR="009F6652" w:rsidRPr="004E6E49">
        <w:rPr>
          <w:b/>
          <w:bCs/>
          <w:lang w:val="en-US"/>
        </w:rPr>
        <w:t xml:space="preserve">for data collection </w:t>
      </w:r>
      <w:r w:rsidR="009F6652">
        <w:rPr>
          <w:b/>
          <w:bCs/>
          <w:lang w:val="en-US"/>
        </w:rPr>
        <w:t xml:space="preserve">for training </w:t>
      </w:r>
      <w:r w:rsidR="009F6652" w:rsidRPr="004E6E49">
        <w:rPr>
          <w:b/>
          <w:bCs/>
          <w:lang w:val="en-US"/>
        </w:rPr>
        <w:t>and monitoring</w:t>
      </w:r>
      <w:r w:rsidR="009F6652">
        <w:rPr>
          <w:b/>
          <w:bCs/>
          <w:lang w:val="en-US"/>
        </w:rPr>
        <w:t xml:space="preserve"> of UE-side CSI prediction models</w:t>
      </w:r>
      <w:r w:rsidR="009F6652" w:rsidRPr="004E6E49">
        <w:rPr>
          <w:b/>
          <w:bCs/>
          <w:lang w:val="en-US"/>
        </w:rPr>
        <w:t>.</w:t>
      </w:r>
    </w:p>
    <w:p w14:paraId="69CE4E4B" w14:textId="77777777" w:rsidR="007D3B23" w:rsidRDefault="007D3B23" w:rsidP="009F6652">
      <w:pPr>
        <w:rPr>
          <w:b/>
          <w:bCs/>
          <w:lang w:val="en-US"/>
        </w:rPr>
      </w:pPr>
      <w:r w:rsidRPr="009A4D87">
        <w:rPr>
          <w:b/>
          <w:bCs/>
          <w:u w:val="single"/>
          <w:lang w:val="en-US"/>
        </w:rPr>
        <w:t>Proposal 1</w:t>
      </w:r>
      <w:r>
        <w:rPr>
          <w:b/>
          <w:bCs/>
          <w:lang w:val="en-US"/>
        </w:rPr>
        <w:t xml:space="preserve">: Study further the following aspects for </w:t>
      </w:r>
      <w:r w:rsidRPr="007D3B23">
        <w:rPr>
          <w:b/>
          <w:bCs/>
          <w:lang w:val="en-US"/>
        </w:rPr>
        <w:t>CSI prediction performance</w:t>
      </w:r>
      <w:r>
        <w:rPr>
          <w:b/>
          <w:bCs/>
          <w:lang w:val="en-US"/>
        </w:rPr>
        <w:t xml:space="preserve"> improvement:</w:t>
      </w:r>
    </w:p>
    <w:p w14:paraId="1C41FF9C" w14:textId="676C2B62" w:rsidR="00F81249" w:rsidRDefault="00F81249" w:rsidP="00F81249">
      <w:pPr>
        <w:pStyle w:val="ListParagraph"/>
        <w:numPr>
          <w:ilvl w:val="0"/>
          <w:numId w:val="26"/>
        </w:numPr>
        <w:rPr>
          <w:rFonts w:ascii="Times New Roman" w:hAnsi="Times New Roman"/>
          <w:b/>
          <w:bCs/>
        </w:rPr>
      </w:pPr>
      <w:r w:rsidRPr="000230CC">
        <w:rPr>
          <w:rFonts w:ascii="Times New Roman" w:hAnsi="Times New Roman"/>
          <w:b/>
          <w:bCs/>
        </w:rPr>
        <w:t>benefits of reporting the prediction accuracy</w:t>
      </w:r>
    </w:p>
    <w:p w14:paraId="6EB629E3" w14:textId="73579421" w:rsidR="00C529C1" w:rsidRDefault="00C529C1" w:rsidP="00F81249">
      <w:pPr>
        <w:pStyle w:val="ListParagraph"/>
        <w:numPr>
          <w:ilvl w:val="0"/>
          <w:numId w:val="26"/>
        </w:numPr>
        <w:rPr>
          <w:rFonts w:ascii="Times New Roman" w:hAnsi="Times New Roman"/>
          <w:b/>
          <w:bCs/>
        </w:rPr>
      </w:pPr>
      <w:r w:rsidRPr="00C529C1">
        <w:rPr>
          <w:rFonts w:ascii="Times New Roman" w:hAnsi="Times New Roman"/>
          <w:b/>
          <w:bCs/>
        </w:rPr>
        <w:t xml:space="preserve">CSI-RS configuration enhancements based on variable observation and prediction window </w:t>
      </w:r>
      <w:proofErr w:type="gramStart"/>
      <w:r w:rsidRPr="00C529C1">
        <w:rPr>
          <w:rFonts w:ascii="Times New Roman" w:hAnsi="Times New Roman"/>
          <w:b/>
          <w:bCs/>
        </w:rPr>
        <w:t>sizes</w:t>
      </w:r>
      <w:proofErr w:type="gramEnd"/>
    </w:p>
    <w:p w14:paraId="7C44EE86" w14:textId="199FD3F5" w:rsidR="00C529C1" w:rsidRPr="000230CC" w:rsidRDefault="00C529C1" w:rsidP="000230CC">
      <w:pPr>
        <w:pStyle w:val="ListParagraph"/>
        <w:numPr>
          <w:ilvl w:val="0"/>
          <w:numId w:val="26"/>
        </w:numPr>
        <w:rPr>
          <w:b/>
          <w:bCs/>
        </w:rPr>
      </w:pPr>
      <w:r w:rsidRPr="00C529C1">
        <w:rPr>
          <w:rFonts w:ascii="Times New Roman" w:hAnsi="Times New Roman"/>
          <w:b/>
          <w:bCs/>
        </w:rPr>
        <w:t>CSI reporting enhancements based on variable observation and prediction window sizes</w:t>
      </w:r>
      <w:r>
        <w:rPr>
          <w:rFonts w:ascii="Times New Roman" w:hAnsi="Times New Roman"/>
          <w:b/>
          <w:bCs/>
        </w:rPr>
        <w:t>.</w:t>
      </w:r>
    </w:p>
    <w:p w14:paraId="60DB91EE" w14:textId="77777777" w:rsidR="007A352C" w:rsidRDefault="007A352C" w:rsidP="00945C6F">
      <w:pPr>
        <w:rPr>
          <w:lang w:val="en-US"/>
        </w:rPr>
      </w:pPr>
    </w:p>
    <w:p w14:paraId="07DC9701" w14:textId="06F00FD7" w:rsidR="005A02CA" w:rsidRPr="008A686E" w:rsidRDefault="00C139DB" w:rsidP="0014119E">
      <w:pPr>
        <w:pStyle w:val="Heading2"/>
        <w:rPr>
          <w:sz w:val="28"/>
          <w:szCs w:val="28"/>
          <w:lang w:val="en-US"/>
        </w:rPr>
      </w:pPr>
      <w:r w:rsidRPr="008A686E">
        <w:rPr>
          <w:sz w:val="28"/>
          <w:szCs w:val="28"/>
          <w:lang w:val="en-US"/>
        </w:rPr>
        <w:t>M</w:t>
      </w:r>
      <w:r w:rsidR="00F27189" w:rsidRPr="008A686E">
        <w:rPr>
          <w:sz w:val="28"/>
          <w:szCs w:val="28"/>
          <w:lang w:val="en-US"/>
        </w:rPr>
        <w:t>odel monitoring for UE</w:t>
      </w:r>
      <w:r w:rsidR="001B2951" w:rsidRPr="008A686E">
        <w:rPr>
          <w:sz w:val="28"/>
          <w:szCs w:val="28"/>
          <w:lang w:val="en-US"/>
        </w:rPr>
        <w:t xml:space="preserve">-side </w:t>
      </w:r>
      <w:r w:rsidR="0014119E" w:rsidRPr="008A686E">
        <w:rPr>
          <w:sz w:val="28"/>
          <w:szCs w:val="28"/>
          <w:lang w:val="en-US"/>
        </w:rPr>
        <w:t>AI/</w:t>
      </w:r>
      <w:r w:rsidR="001B2951" w:rsidRPr="008A686E">
        <w:rPr>
          <w:sz w:val="28"/>
          <w:szCs w:val="28"/>
          <w:lang w:val="en-US"/>
        </w:rPr>
        <w:t xml:space="preserve">ML </w:t>
      </w:r>
      <w:r w:rsidR="00F27189" w:rsidRPr="008A686E">
        <w:rPr>
          <w:sz w:val="28"/>
          <w:szCs w:val="28"/>
          <w:lang w:val="en-US"/>
        </w:rPr>
        <w:t xml:space="preserve">CSI </w:t>
      </w:r>
      <w:proofErr w:type="gramStart"/>
      <w:r w:rsidR="00F27189" w:rsidRPr="008A686E">
        <w:rPr>
          <w:sz w:val="28"/>
          <w:szCs w:val="28"/>
          <w:lang w:val="en-US"/>
        </w:rPr>
        <w:t>pre</w:t>
      </w:r>
      <w:r w:rsidR="00F80643" w:rsidRPr="008A686E">
        <w:rPr>
          <w:sz w:val="28"/>
          <w:szCs w:val="28"/>
          <w:lang w:val="en-US"/>
        </w:rPr>
        <w:t>diction</w:t>
      </w:r>
      <w:proofErr w:type="gramEnd"/>
    </w:p>
    <w:p w14:paraId="64DEAA8D" w14:textId="7DBC6213" w:rsidR="00484D71" w:rsidRPr="00D84B70" w:rsidRDefault="00484D71" w:rsidP="00484D71">
      <w:pPr>
        <w:rPr>
          <w:szCs w:val="22"/>
        </w:rPr>
      </w:pPr>
      <w:r w:rsidRPr="00D84B70">
        <w:rPr>
          <w:szCs w:val="22"/>
        </w:rPr>
        <w:t>The findings of the evaluation part of th</w:t>
      </w:r>
      <w:r w:rsidR="00E56BAB">
        <w:rPr>
          <w:szCs w:val="22"/>
        </w:rPr>
        <w:t>e Rel-18</w:t>
      </w:r>
      <w:r w:rsidRPr="00D84B70">
        <w:rPr>
          <w:szCs w:val="22"/>
        </w:rPr>
        <w:t xml:space="preserve"> SI have shown that the intermediate KPIs (such as SGCS and/or NMSE) may not be the best indicators of the overall end-to-end performance. For example, for CSI prediction, a lower SGCS value may not result in a significant throughput loss; moreover, a lower SGCS value may not necessarily indicate poor performance of the model</w:t>
      </w:r>
      <w:r w:rsidR="003D63A6">
        <w:rPr>
          <w:szCs w:val="22"/>
        </w:rPr>
        <w:t>.</w:t>
      </w:r>
      <w:r w:rsidRPr="00D84B70">
        <w:rPr>
          <w:szCs w:val="22"/>
        </w:rPr>
        <w:t xml:space="preserve"> </w:t>
      </w:r>
      <w:r w:rsidR="003D63A6">
        <w:rPr>
          <w:szCs w:val="22"/>
        </w:rPr>
        <w:t>F</w:t>
      </w:r>
      <w:r w:rsidRPr="00D84B70">
        <w:rPr>
          <w:szCs w:val="22"/>
        </w:rPr>
        <w:t>or example</w:t>
      </w:r>
      <w:r w:rsidR="00110667">
        <w:rPr>
          <w:szCs w:val="22"/>
        </w:rPr>
        <w:t>,</w:t>
      </w:r>
      <w:r w:rsidRPr="00D84B70">
        <w:rPr>
          <w:szCs w:val="22"/>
        </w:rPr>
        <w:t xml:space="preserve"> when the prediction window size is larger than the coherence time of the channel</w:t>
      </w:r>
      <w:r w:rsidR="003D63A6">
        <w:rPr>
          <w:szCs w:val="22"/>
        </w:rPr>
        <w:t>, poor performance is due to incorrect prediction configuration rather than generalized poor model performance</w:t>
      </w:r>
      <w:r w:rsidRPr="00D84B70">
        <w:rPr>
          <w:szCs w:val="22"/>
        </w:rPr>
        <w:t>. Inaccurate indicators of the model performance may result in increased overhead for model switching, activation/deactivation, or model parameter configuration. To avoid such overhead, it is important to study metrics for monitoring the UE-side CSI prediction model that are more indicative of the end-to-end performance.</w:t>
      </w:r>
    </w:p>
    <w:p w14:paraId="4D41CF58" w14:textId="438F8DD5" w:rsidR="00484D71" w:rsidRPr="00D84B70" w:rsidRDefault="00FF793C" w:rsidP="00484D71">
      <w:pPr>
        <w:rPr>
          <w:b/>
          <w:bCs/>
          <w:szCs w:val="22"/>
        </w:rPr>
      </w:pPr>
      <w:r>
        <w:rPr>
          <w:b/>
          <w:bCs/>
          <w:szCs w:val="22"/>
          <w:u w:val="single"/>
        </w:rPr>
        <w:t>Observation 4</w:t>
      </w:r>
      <w:r w:rsidR="00484D71" w:rsidRPr="00D84B70">
        <w:rPr>
          <w:b/>
          <w:bCs/>
          <w:szCs w:val="22"/>
          <w:u w:val="single"/>
        </w:rPr>
        <w:t>:</w:t>
      </w:r>
      <w:r w:rsidR="00484D71" w:rsidRPr="00D84B70">
        <w:rPr>
          <w:b/>
          <w:bCs/>
          <w:szCs w:val="22"/>
        </w:rPr>
        <w:t xml:space="preserve"> </w:t>
      </w:r>
      <w:r w:rsidR="00484D71" w:rsidRPr="00D84B70">
        <w:rPr>
          <w:b/>
          <w:bCs/>
          <w:szCs w:val="22"/>
        </w:rPr>
        <w:tab/>
      </w:r>
      <w:r>
        <w:rPr>
          <w:b/>
          <w:bCs/>
          <w:szCs w:val="22"/>
        </w:rPr>
        <w:t>M</w:t>
      </w:r>
      <w:r w:rsidR="00484D71" w:rsidRPr="00D84B70">
        <w:rPr>
          <w:b/>
          <w:bCs/>
          <w:szCs w:val="22"/>
        </w:rPr>
        <w:t>etrics for monitoring the UE-side CSI prediction model that are more indicative of end-to-end performance</w:t>
      </w:r>
      <w:r>
        <w:rPr>
          <w:b/>
          <w:bCs/>
          <w:szCs w:val="22"/>
        </w:rPr>
        <w:t xml:space="preserve"> need to be studied to reduce the model </w:t>
      </w:r>
      <w:r w:rsidRPr="00FF793C">
        <w:rPr>
          <w:b/>
          <w:bCs/>
          <w:szCs w:val="22"/>
        </w:rPr>
        <w:t>switching,</w:t>
      </w:r>
      <w:r>
        <w:rPr>
          <w:b/>
          <w:bCs/>
          <w:szCs w:val="22"/>
        </w:rPr>
        <w:t xml:space="preserve"> </w:t>
      </w:r>
      <w:r w:rsidRPr="00FF793C">
        <w:rPr>
          <w:b/>
          <w:bCs/>
          <w:szCs w:val="22"/>
        </w:rPr>
        <w:t>activation/deactivation</w:t>
      </w:r>
      <w:r>
        <w:rPr>
          <w:b/>
          <w:bCs/>
          <w:szCs w:val="22"/>
        </w:rPr>
        <w:t xml:space="preserve"> overhead</w:t>
      </w:r>
      <w:r w:rsidR="00484D71" w:rsidRPr="00D84B70">
        <w:rPr>
          <w:b/>
          <w:bCs/>
          <w:szCs w:val="22"/>
        </w:rPr>
        <w:t>.</w:t>
      </w:r>
    </w:p>
    <w:p w14:paraId="3823D689" w14:textId="77777777" w:rsidR="001476F1" w:rsidRDefault="001476F1" w:rsidP="001476F1">
      <w:r>
        <w:t xml:space="preserve">UE-side performance monitoring based on data distribution may help improve the model performance, where metrics related to the distribution of input data, determined by the UE, could be reported in addition to the intermediate KPI metric. For example, the UE may be configured to perform out-of-distribution detection for the input data, or to provide out-of-distribution metrics. While these metrics may not directly reflect the end-to-end system performance, when used in conjunction with intermediate KPIs and end-to-end metric, they can help improve the model monitoring performance.   </w:t>
      </w:r>
    </w:p>
    <w:p w14:paraId="51EA0A54" w14:textId="262CE5DA" w:rsidR="001476F1" w:rsidRDefault="00DB3E5C" w:rsidP="001476F1">
      <w:pPr>
        <w:rPr>
          <w:lang w:val="en-US"/>
        </w:rPr>
      </w:pPr>
      <w:r>
        <w:rPr>
          <w:b/>
          <w:bCs/>
          <w:szCs w:val="22"/>
          <w:u w:val="single"/>
          <w:lang w:val="en-US"/>
        </w:rPr>
        <w:t>Observation</w:t>
      </w:r>
      <w:r w:rsidR="00BC4520">
        <w:rPr>
          <w:b/>
          <w:bCs/>
          <w:szCs w:val="22"/>
          <w:u w:val="single"/>
          <w:lang w:val="en-US"/>
        </w:rPr>
        <w:t xml:space="preserve"> 5</w:t>
      </w:r>
      <w:r w:rsidR="001476F1" w:rsidRPr="003C1EAD">
        <w:rPr>
          <w:b/>
          <w:bCs/>
          <w:szCs w:val="22"/>
          <w:u w:val="single"/>
          <w:lang w:val="en-US"/>
        </w:rPr>
        <w:t>:</w:t>
      </w:r>
      <w:r w:rsidR="001476F1" w:rsidRPr="003C1EAD">
        <w:rPr>
          <w:b/>
          <w:bCs/>
          <w:szCs w:val="22"/>
          <w:lang w:val="en-US"/>
        </w:rPr>
        <w:tab/>
      </w:r>
      <w:r>
        <w:rPr>
          <w:b/>
          <w:bCs/>
          <w:szCs w:val="22"/>
          <w:lang w:val="en-US"/>
        </w:rPr>
        <w:t>T</w:t>
      </w:r>
      <w:r w:rsidR="001476F1">
        <w:rPr>
          <w:b/>
          <w:bCs/>
          <w:szCs w:val="22"/>
          <w:lang w:val="en-US"/>
        </w:rPr>
        <w:t>he benefits of using out-of-distribution metrics</w:t>
      </w:r>
      <w:r w:rsidR="001476F1" w:rsidRPr="003C1EAD">
        <w:rPr>
          <w:b/>
          <w:bCs/>
          <w:szCs w:val="22"/>
          <w:lang w:val="en-US"/>
        </w:rPr>
        <w:t xml:space="preserve"> </w:t>
      </w:r>
      <w:r w:rsidR="001476F1">
        <w:rPr>
          <w:b/>
          <w:bCs/>
          <w:szCs w:val="22"/>
          <w:lang w:val="en-US"/>
        </w:rPr>
        <w:t>f</w:t>
      </w:r>
      <w:r w:rsidR="001476F1" w:rsidRPr="003C1EAD">
        <w:rPr>
          <w:b/>
          <w:bCs/>
          <w:szCs w:val="22"/>
          <w:lang w:val="en-US"/>
        </w:rPr>
        <w:t>or</w:t>
      </w:r>
      <w:r w:rsidR="001476F1">
        <w:rPr>
          <w:b/>
          <w:bCs/>
          <w:szCs w:val="22"/>
          <w:lang w:val="en-US"/>
        </w:rPr>
        <w:t xml:space="preserve"> UE-side model monitoring</w:t>
      </w:r>
      <w:r>
        <w:rPr>
          <w:b/>
          <w:bCs/>
          <w:szCs w:val="22"/>
          <w:lang w:val="en-US"/>
        </w:rPr>
        <w:t xml:space="preserve"> need to be studied</w:t>
      </w:r>
      <w:r w:rsidR="001476F1">
        <w:rPr>
          <w:b/>
          <w:bCs/>
          <w:szCs w:val="22"/>
          <w:lang w:val="en-US"/>
        </w:rPr>
        <w:t xml:space="preserve">. </w:t>
      </w:r>
    </w:p>
    <w:p w14:paraId="6232E5D4" w14:textId="77777777" w:rsidR="00DB3E5C" w:rsidRDefault="00FF793C" w:rsidP="00FF793C">
      <w:pPr>
        <w:rPr>
          <w:b/>
          <w:bCs/>
          <w:szCs w:val="22"/>
          <w:lang w:val="en-US"/>
        </w:rPr>
      </w:pPr>
      <w:r w:rsidRPr="002E75E0">
        <w:rPr>
          <w:b/>
          <w:bCs/>
          <w:szCs w:val="22"/>
          <w:u w:val="single"/>
          <w:lang w:val="en-US"/>
        </w:rPr>
        <w:t xml:space="preserve">Proposal </w:t>
      </w:r>
      <w:r w:rsidR="00DB3E5C" w:rsidRPr="002E75E0">
        <w:rPr>
          <w:b/>
          <w:bCs/>
          <w:szCs w:val="22"/>
          <w:u w:val="single"/>
          <w:lang w:val="en-US"/>
        </w:rPr>
        <w:t>2</w:t>
      </w:r>
      <w:r w:rsidRPr="002E75E0">
        <w:rPr>
          <w:b/>
          <w:bCs/>
          <w:szCs w:val="22"/>
          <w:u w:val="single"/>
          <w:lang w:val="en-US"/>
        </w:rPr>
        <w:t>:</w:t>
      </w:r>
      <w:r w:rsidRPr="002E75E0">
        <w:rPr>
          <w:b/>
          <w:bCs/>
          <w:szCs w:val="22"/>
          <w:lang w:val="en-US"/>
        </w:rPr>
        <w:tab/>
        <w:t>Study further the following aspects for UE-side model monitoring</w:t>
      </w:r>
      <w:r w:rsidR="00DB3E5C" w:rsidRPr="002E75E0">
        <w:rPr>
          <w:b/>
          <w:bCs/>
          <w:szCs w:val="22"/>
          <w:lang w:val="en-US"/>
        </w:rPr>
        <w:t>:</w:t>
      </w:r>
    </w:p>
    <w:p w14:paraId="2A7F92A6" w14:textId="34331A6F" w:rsidR="00FF793C" w:rsidRPr="002E75E0" w:rsidRDefault="00DB3E5C" w:rsidP="00DB3E5C">
      <w:pPr>
        <w:pStyle w:val="ListParagraph"/>
        <w:numPr>
          <w:ilvl w:val="0"/>
          <w:numId w:val="26"/>
        </w:numPr>
        <w:rPr>
          <w:rFonts w:ascii="Times New Roman" w:hAnsi="Times New Roman"/>
          <w:b/>
          <w:bCs/>
        </w:rPr>
      </w:pPr>
      <w:r w:rsidRPr="002E75E0">
        <w:rPr>
          <w:rFonts w:ascii="Times New Roman" w:hAnsi="Times New Roman"/>
          <w:b/>
          <w:bCs/>
        </w:rPr>
        <w:t xml:space="preserve">metrics for monitoring the UE-side CSI prediction model more indicative of the end-to-end </w:t>
      </w:r>
      <w:proofErr w:type="gramStart"/>
      <w:r w:rsidRPr="002E75E0">
        <w:rPr>
          <w:rFonts w:ascii="Times New Roman" w:hAnsi="Times New Roman"/>
          <w:b/>
          <w:bCs/>
        </w:rPr>
        <w:t>performance</w:t>
      </w:r>
      <w:proofErr w:type="gramEnd"/>
    </w:p>
    <w:p w14:paraId="5F912098" w14:textId="5609F5A9" w:rsidR="00DB3E5C" w:rsidRPr="002E75E0" w:rsidRDefault="00DB3E5C" w:rsidP="002E75E0">
      <w:pPr>
        <w:pStyle w:val="ListParagraph"/>
        <w:numPr>
          <w:ilvl w:val="0"/>
          <w:numId w:val="26"/>
        </w:numPr>
        <w:rPr>
          <w:b/>
          <w:bCs/>
        </w:rPr>
      </w:pPr>
      <w:r w:rsidRPr="002E75E0">
        <w:rPr>
          <w:rFonts w:ascii="Times New Roman" w:hAnsi="Times New Roman"/>
          <w:b/>
          <w:bCs/>
        </w:rPr>
        <w:t>benefits of using out-of-distribution metrics for UE-side model monitoring</w:t>
      </w:r>
    </w:p>
    <w:p w14:paraId="67CB32DE" w14:textId="77777777" w:rsidR="00D37411" w:rsidRDefault="00D37411" w:rsidP="00945C6F">
      <w:pPr>
        <w:rPr>
          <w:szCs w:val="22"/>
          <w:lang w:val="en-US"/>
        </w:rPr>
      </w:pPr>
    </w:p>
    <w:p w14:paraId="7D32386C" w14:textId="5C9639EE" w:rsidR="000844AB" w:rsidRPr="00281593" w:rsidRDefault="000844AB" w:rsidP="000844AB">
      <w:r w:rsidRPr="00454E76">
        <w:rPr>
          <w:rFonts w:eastAsia="Malgun Gothic"/>
        </w:rPr>
        <w:t xml:space="preserve">In </w:t>
      </w:r>
      <w:r w:rsidRPr="00E435FC">
        <w:rPr>
          <w:lang w:val="en-US"/>
        </w:rPr>
        <w:t>RAN1 #116b,</w:t>
      </w:r>
      <w:r w:rsidRPr="00454E76">
        <w:rPr>
          <w:rFonts w:eastAsia="Malgun Gothic"/>
        </w:rPr>
        <w:t xml:space="preserve"> </w:t>
      </w:r>
      <w:r>
        <w:rPr>
          <w:rFonts w:eastAsia="Malgun Gothic"/>
        </w:rPr>
        <w:t>is has been agreed to clarify the definition of</w:t>
      </w:r>
      <w:r w:rsidR="00C0565C">
        <w:rPr>
          <w:rFonts w:eastAsia="Malgun Gothic" w:hint="eastAsia"/>
          <w:lang w:eastAsia="ko-KR"/>
        </w:rPr>
        <w:t xml:space="preserve"> </w:t>
      </w:r>
      <w:r w:rsidR="00C0565C">
        <w:rPr>
          <w:rFonts w:eastAsia="Malgun Gothic"/>
          <w:lang w:val="en-US" w:eastAsia="ko-KR"/>
        </w:rPr>
        <w:t>performance monitoring</w:t>
      </w:r>
      <w:r w:rsidR="00220CB2">
        <w:rPr>
          <w:rFonts w:eastAsia="Malgun Gothic"/>
          <w:lang w:val="en-US" w:eastAsia="ko-KR"/>
        </w:rPr>
        <w:t xml:space="preserve"> </w:t>
      </w:r>
      <w:r w:rsidR="001B7638">
        <w:rPr>
          <w:rFonts w:eastAsia="Malgun Gothic"/>
          <w:lang w:val="en-US" w:eastAsia="ko-KR"/>
        </w:rPr>
        <w:t>T</w:t>
      </w:r>
      <w:r w:rsidR="00220CB2">
        <w:rPr>
          <w:rFonts w:eastAsia="Malgun Gothic"/>
          <w:lang w:val="en-US" w:eastAsia="ko-KR"/>
        </w:rPr>
        <w:t xml:space="preserve">ype 1 and </w:t>
      </w:r>
      <w:r w:rsidR="001B7638">
        <w:rPr>
          <w:rFonts w:eastAsia="Malgun Gothic"/>
          <w:lang w:val="en-US" w:eastAsia="ko-KR"/>
        </w:rPr>
        <w:t>T</w:t>
      </w:r>
      <w:r w:rsidR="00220CB2">
        <w:rPr>
          <w:rFonts w:eastAsia="Malgun Gothic"/>
          <w:lang w:val="en-US" w:eastAsia="ko-KR"/>
        </w:rPr>
        <w:t>ype 3 in</w:t>
      </w:r>
      <w:r w:rsidRPr="00454E76">
        <w:t xml:space="preserve"> functionality-based LCM</w:t>
      </w:r>
      <w:r>
        <w:t xml:space="preserve">. In </w:t>
      </w:r>
      <w:r w:rsidR="001B7638">
        <w:t>T</w:t>
      </w:r>
      <w:r>
        <w:t>ype-3, for performance metrics, the UE may report the prediction accuracy, e.g., NMSE or SGCS between predicted CSI and measured CSI</w:t>
      </w:r>
      <w:r w:rsidR="00015D54">
        <w:t>;</w:t>
      </w:r>
      <w:r w:rsidR="00220CB2">
        <w:t xml:space="preserve"> </w:t>
      </w:r>
      <w:r w:rsidR="00015D54">
        <w:t>the</w:t>
      </w:r>
      <w:r w:rsidR="00220CB2">
        <w:t xml:space="preserve"> </w:t>
      </w:r>
      <w:proofErr w:type="spellStart"/>
      <w:r w:rsidR="00220CB2">
        <w:t>gNB</w:t>
      </w:r>
      <w:proofErr w:type="spellEnd"/>
      <w:r w:rsidR="00220CB2">
        <w:t xml:space="preserve"> may determine whether the prediction model performs above the required performance set by gNB, where the UE may not need to know about the threshold</w:t>
      </w:r>
      <w:r>
        <w:t>.</w:t>
      </w:r>
      <w:r w:rsidR="00220CB2">
        <w:t xml:space="preserve"> In that sense, </w:t>
      </w:r>
      <w:r w:rsidR="001B7638">
        <w:t>T</w:t>
      </w:r>
      <w:r w:rsidR="00220CB2">
        <w:t xml:space="preserve">ype 3 seems to be more appropriate for the cases where </w:t>
      </w:r>
      <w:r w:rsidR="00015D54">
        <w:t xml:space="preserve">the </w:t>
      </w:r>
      <w:proofErr w:type="spellStart"/>
      <w:r w:rsidR="00220CB2">
        <w:t>gNB</w:t>
      </w:r>
      <w:proofErr w:type="spellEnd"/>
      <w:r w:rsidR="00220CB2">
        <w:t xml:space="preserve"> monitors </w:t>
      </w:r>
      <w:r w:rsidR="00CD6F15">
        <w:t xml:space="preserve">the UE-side </w:t>
      </w:r>
      <w:r w:rsidR="00220CB2">
        <w:t xml:space="preserve">CSI prediction model and the UE </w:t>
      </w:r>
      <w:proofErr w:type="gramStart"/>
      <w:r w:rsidR="00220CB2">
        <w:t>provides assistance</w:t>
      </w:r>
      <w:proofErr w:type="gramEnd"/>
      <w:r w:rsidR="00220CB2">
        <w:t xml:space="preserve"> information. On the other hand, i</w:t>
      </w:r>
      <w:r>
        <w:t xml:space="preserve">n </w:t>
      </w:r>
      <w:r w:rsidR="001B7638">
        <w:t>T</w:t>
      </w:r>
      <w:r>
        <w:t>ype-1, for monitoring output, the UE may report</w:t>
      </w:r>
      <w:r w:rsidR="001B7638">
        <w:t xml:space="preserve"> the</w:t>
      </w:r>
      <w:r>
        <w:t xml:space="preserve"> </w:t>
      </w:r>
      <w:r w:rsidR="00220CB2">
        <w:t xml:space="preserve">binary outcome of the CSI prediction model performance at the UE </w:t>
      </w:r>
      <w:r w:rsidR="00220CB2">
        <w:lastRenderedPageBreak/>
        <w:t>against the performance threshold set by the gNB</w:t>
      </w:r>
      <w:r>
        <w:t>.</w:t>
      </w:r>
      <w:r w:rsidR="00220CB2">
        <w:t xml:space="preserve"> </w:t>
      </w:r>
      <w:r w:rsidR="001B7638">
        <w:t>T</w:t>
      </w:r>
      <w:r w:rsidR="00F637DE">
        <w:t xml:space="preserve">ype-1 can be considered as UE-side monitoring and potentially gNB can configure a subsequent UE </w:t>
      </w:r>
      <w:r w:rsidR="001B7638">
        <w:t>behaviour</w:t>
      </w:r>
      <w:r w:rsidR="00F637DE">
        <w:t xml:space="preserve"> (e.g., fallback to legacy) when an event occurred. </w:t>
      </w:r>
    </w:p>
    <w:p w14:paraId="0AAB87AA" w14:textId="6817FB10" w:rsidR="000844AB" w:rsidRPr="005B56E4" w:rsidRDefault="000844AB" w:rsidP="000844AB">
      <w:pPr>
        <w:rPr>
          <w:b/>
          <w:bCs/>
        </w:rPr>
      </w:pPr>
      <w:r w:rsidRPr="005B56E4">
        <w:rPr>
          <w:b/>
          <w:bCs/>
          <w:u w:val="single"/>
        </w:rPr>
        <w:t xml:space="preserve">Proposal </w:t>
      </w:r>
      <w:r w:rsidR="009333B4">
        <w:rPr>
          <w:b/>
          <w:bCs/>
          <w:u w:val="single"/>
        </w:rPr>
        <w:t>3</w:t>
      </w:r>
      <w:r w:rsidRPr="005B56E4">
        <w:rPr>
          <w:b/>
          <w:bCs/>
          <w:u w:val="single"/>
        </w:rPr>
        <w:t>:</w:t>
      </w:r>
      <w:r w:rsidRPr="005B56E4">
        <w:rPr>
          <w:b/>
          <w:bCs/>
        </w:rPr>
        <w:t xml:space="preserve"> </w:t>
      </w:r>
      <w:r w:rsidR="00F637DE">
        <w:rPr>
          <w:b/>
          <w:bCs/>
        </w:rPr>
        <w:t>Clarify</w:t>
      </w:r>
      <w:r w:rsidRPr="00313A8B">
        <w:rPr>
          <w:b/>
          <w:bCs/>
        </w:rPr>
        <w:t xml:space="preserve"> </w:t>
      </w:r>
      <w:r w:rsidR="00015D54">
        <w:rPr>
          <w:b/>
          <w:bCs/>
        </w:rPr>
        <w:t>T</w:t>
      </w:r>
      <w:r w:rsidRPr="00313A8B">
        <w:rPr>
          <w:b/>
          <w:bCs/>
        </w:rPr>
        <w:t xml:space="preserve">ype-1 and </w:t>
      </w:r>
      <w:r w:rsidR="00015D54">
        <w:rPr>
          <w:b/>
          <w:bCs/>
        </w:rPr>
        <w:t>T</w:t>
      </w:r>
      <w:r w:rsidRPr="00313A8B">
        <w:rPr>
          <w:b/>
          <w:bCs/>
        </w:rPr>
        <w:t>ype-3</w:t>
      </w:r>
      <w:r w:rsidR="00F637DE">
        <w:rPr>
          <w:b/>
          <w:bCs/>
        </w:rPr>
        <w:t xml:space="preserve"> performance monitoring</w:t>
      </w:r>
      <w:r w:rsidRPr="00313A8B">
        <w:rPr>
          <w:b/>
          <w:bCs/>
        </w:rPr>
        <w:t xml:space="preserve"> in functionality-based LCM for CSI prediction</w:t>
      </w:r>
      <w:r w:rsidR="00F637DE">
        <w:rPr>
          <w:b/>
          <w:bCs/>
        </w:rPr>
        <w:t xml:space="preserve"> as follow</w:t>
      </w:r>
      <w:r w:rsidR="005B56E4">
        <w:rPr>
          <w:b/>
          <w:bCs/>
        </w:rPr>
        <w:t>s</w:t>
      </w:r>
      <w:r w:rsidRPr="005B56E4">
        <w:rPr>
          <w:b/>
          <w:bCs/>
        </w:rPr>
        <w:t>.</w:t>
      </w:r>
    </w:p>
    <w:p w14:paraId="4A5E02EF" w14:textId="76A85AE1" w:rsidR="00F637DE" w:rsidRDefault="00F637DE" w:rsidP="000844AB">
      <w:pPr>
        <w:pStyle w:val="ListParagraph"/>
        <w:numPr>
          <w:ilvl w:val="0"/>
          <w:numId w:val="26"/>
        </w:numPr>
        <w:rPr>
          <w:rFonts w:ascii="Times New Roman" w:hAnsi="Times New Roman"/>
          <w:b/>
          <w:bCs/>
        </w:rPr>
      </w:pPr>
      <w:r>
        <w:rPr>
          <w:rFonts w:ascii="Times New Roman" w:hAnsi="Times New Roman"/>
          <w:b/>
          <w:bCs/>
        </w:rPr>
        <w:t>Type 1:</w:t>
      </w:r>
    </w:p>
    <w:p w14:paraId="75E869ED" w14:textId="2787B7C9" w:rsidR="00F637DE" w:rsidRDefault="00F637DE" w:rsidP="00F637DE">
      <w:pPr>
        <w:pStyle w:val="ListParagraph"/>
        <w:numPr>
          <w:ilvl w:val="1"/>
          <w:numId w:val="26"/>
        </w:numPr>
        <w:rPr>
          <w:rFonts w:ascii="Times New Roman" w:hAnsi="Times New Roman"/>
          <w:b/>
          <w:bCs/>
        </w:rPr>
      </w:pPr>
      <w:r>
        <w:rPr>
          <w:rFonts w:ascii="Times New Roman" w:hAnsi="Times New Roman"/>
          <w:b/>
          <w:bCs/>
        </w:rPr>
        <w:t xml:space="preserve">UE performs performance monitoring based on the thresholds configured by </w:t>
      </w:r>
      <w:proofErr w:type="gramStart"/>
      <w:r>
        <w:rPr>
          <w:rFonts w:ascii="Times New Roman" w:hAnsi="Times New Roman"/>
          <w:b/>
          <w:bCs/>
        </w:rPr>
        <w:t>gNB</w:t>
      </w:r>
      <w:proofErr w:type="gramEnd"/>
    </w:p>
    <w:p w14:paraId="5789DFBB" w14:textId="5A33BF05" w:rsidR="00F637DE" w:rsidRPr="005B56E4" w:rsidRDefault="00F637DE" w:rsidP="005B56E4">
      <w:pPr>
        <w:pStyle w:val="ListParagraph"/>
        <w:numPr>
          <w:ilvl w:val="1"/>
          <w:numId w:val="26"/>
        </w:numPr>
        <w:rPr>
          <w:rFonts w:ascii="Times New Roman" w:hAnsi="Times New Roman"/>
          <w:b/>
          <w:bCs/>
        </w:rPr>
      </w:pPr>
      <w:r>
        <w:rPr>
          <w:rFonts w:ascii="Times New Roman" w:hAnsi="Times New Roman"/>
          <w:b/>
          <w:bCs/>
        </w:rPr>
        <w:t>UE reports comparison of prediction accuracy against configured thresholds</w:t>
      </w:r>
    </w:p>
    <w:p w14:paraId="5AE1111E" w14:textId="0B4F51EF" w:rsidR="00F637DE" w:rsidRDefault="00F637DE" w:rsidP="000844AB">
      <w:pPr>
        <w:pStyle w:val="ListParagraph"/>
        <w:numPr>
          <w:ilvl w:val="0"/>
          <w:numId w:val="26"/>
        </w:numPr>
        <w:rPr>
          <w:rFonts w:ascii="Times New Roman" w:hAnsi="Times New Roman"/>
          <w:b/>
          <w:bCs/>
        </w:rPr>
      </w:pPr>
      <w:r>
        <w:rPr>
          <w:rFonts w:ascii="Times New Roman" w:hAnsi="Times New Roman"/>
          <w:b/>
          <w:bCs/>
        </w:rPr>
        <w:t>Type 3:</w:t>
      </w:r>
    </w:p>
    <w:p w14:paraId="25725E61" w14:textId="2D16518E" w:rsidR="00F637DE" w:rsidRDefault="00F637DE" w:rsidP="00F637DE">
      <w:pPr>
        <w:pStyle w:val="ListParagraph"/>
        <w:numPr>
          <w:ilvl w:val="1"/>
          <w:numId w:val="26"/>
        </w:numPr>
        <w:rPr>
          <w:rFonts w:ascii="Times New Roman" w:hAnsi="Times New Roman"/>
          <w:b/>
          <w:bCs/>
        </w:rPr>
      </w:pPr>
      <w:r>
        <w:rPr>
          <w:rFonts w:ascii="Times New Roman" w:hAnsi="Times New Roman"/>
          <w:b/>
          <w:bCs/>
        </w:rPr>
        <w:t xml:space="preserve">UE provides assistance information for gNB to perform the performance monitoring of the </w:t>
      </w:r>
      <w:r w:rsidR="00015D54">
        <w:rPr>
          <w:rFonts w:ascii="Times New Roman" w:hAnsi="Times New Roman"/>
          <w:b/>
          <w:bCs/>
        </w:rPr>
        <w:t xml:space="preserve">UE-side </w:t>
      </w:r>
      <w:r>
        <w:rPr>
          <w:rFonts w:ascii="Times New Roman" w:hAnsi="Times New Roman"/>
          <w:b/>
          <w:bCs/>
        </w:rPr>
        <w:t xml:space="preserve">CSI prediction </w:t>
      </w:r>
      <w:proofErr w:type="gramStart"/>
      <w:r>
        <w:rPr>
          <w:rFonts w:ascii="Times New Roman" w:hAnsi="Times New Roman"/>
          <w:b/>
          <w:bCs/>
        </w:rPr>
        <w:t>model</w:t>
      </w:r>
      <w:proofErr w:type="gramEnd"/>
      <w:r>
        <w:rPr>
          <w:rFonts w:ascii="Times New Roman" w:hAnsi="Times New Roman"/>
          <w:b/>
          <w:bCs/>
        </w:rPr>
        <w:t xml:space="preserve"> </w:t>
      </w:r>
    </w:p>
    <w:p w14:paraId="38945AA8" w14:textId="74993119" w:rsidR="00F637DE" w:rsidRDefault="00F637DE" w:rsidP="00F637DE">
      <w:pPr>
        <w:pStyle w:val="ListParagraph"/>
        <w:numPr>
          <w:ilvl w:val="1"/>
          <w:numId w:val="26"/>
        </w:numPr>
        <w:rPr>
          <w:rFonts w:ascii="Times New Roman" w:hAnsi="Times New Roman"/>
          <w:b/>
          <w:bCs/>
        </w:rPr>
      </w:pPr>
      <w:r>
        <w:rPr>
          <w:rFonts w:ascii="Times New Roman" w:hAnsi="Times New Roman"/>
          <w:b/>
          <w:bCs/>
        </w:rPr>
        <w:t xml:space="preserve">UE reports intermediate KPIs (e.g., SGCS, NMSE) between predicted CSI and measured </w:t>
      </w:r>
      <w:proofErr w:type="gramStart"/>
      <w:r>
        <w:rPr>
          <w:rFonts w:ascii="Times New Roman" w:hAnsi="Times New Roman"/>
          <w:b/>
          <w:bCs/>
        </w:rPr>
        <w:t>CSI</w:t>
      </w:r>
      <w:proofErr w:type="gramEnd"/>
    </w:p>
    <w:p w14:paraId="58446A5C" w14:textId="77777777" w:rsidR="00F637DE" w:rsidRPr="005B56E4" w:rsidRDefault="00F637DE" w:rsidP="005B56E4">
      <w:pPr>
        <w:rPr>
          <w:b/>
          <w:bCs/>
        </w:rPr>
      </w:pPr>
    </w:p>
    <w:p w14:paraId="39B3D1B3" w14:textId="441BD7CA" w:rsidR="00F80643" w:rsidRPr="008A686E" w:rsidRDefault="00C139DB" w:rsidP="00D37411">
      <w:pPr>
        <w:pStyle w:val="Heading2"/>
        <w:rPr>
          <w:sz w:val="28"/>
          <w:szCs w:val="28"/>
          <w:lang w:val="en-US"/>
        </w:rPr>
      </w:pPr>
      <w:r w:rsidRPr="008A686E">
        <w:rPr>
          <w:sz w:val="28"/>
          <w:szCs w:val="28"/>
          <w:lang w:val="en-US"/>
        </w:rPr>
        <w:t>F</w:t>
      </w:r>
      <w:r w:rsidR="007C0373" w:rsidRPr="008A686E">
        <w:rPr>
          <w:sz w:val="28"/>
          <w:szCs w:val="28"/>
          <w:lang w:val="en-US"/>
        </w:rPr>
        <w:t xml:space="preserve">actors impacting the complexity and </w:t>
      </w:r>
      <w:proofErr w:type="gramStart"/>
      <w:r w:rsidR="007C0373" w:rsidRPr="008A686E">
        <w:rPr>
          <w:sz w:val="28"/>
          <w:szCs w:val="28"/>
          <w:lang w:val="en-US"/>
        </w:rPr>
        <w:t>overhead</w:t>
      </w:r>
      <w:proofErr w:type="gramEnd"/>
    </w:p>
    <w:p w14:paraId="2F18ED11" w14:textId="1EC29CA6" w:rsidR="00DC30BF" w:rsidRDefault="00DC30BF" w:rsidP="0051646D">
      <w:pPr>
        <w:rPr>
          <w:lang w:val="en-US"/>
        </w:rPr>
      </w:pPr>
      <w:r>
        <w:rPr>
          <w:lang w:val="en-US"/>
        </w:rPr>
        <w:t xml:space="preserve">RAN1 #116 agreed to evaluate </w:t>
      </w:r>
      <w:r w:rsidR="0039419D">
        <w:rPr>
          <w:lang w:val="en-US"/>
        </w:rPr>
        <w:t>generalization</w:t>
      </w:r>
      <w:r>
        <w:rPr>
          <w:lang w:val="en-US"/>
        </w:rPr>
        <w:t xml:space="preserve"> under different conditions, such a</w:t>
      </w:r>
      <w:r w:rsidR="0039419D">
        <w:rPr>
          <w:lang w:val="en-US"/>
        </w:rPr>
        <w:t>s UE speeds, deployment scenarios, carrier frequencies, frequency granularity and antenna port numbers.</w:t>
      </w:r>
      <w:r>
        <w:rPr>
          <w:lang w:val="en-US"/>
        </w:rPr>
        <w:t xml:space="preserve"> </w:t>
      </w:r>
      <w:r w:rsidR="0039419D">
        <w:rPr>
          <w:lang w:val="en-US"/>
        </w:rPr>
        <w:t>I</w:t>
      </w:r>
      <w:r w:rsidR="00814352">
        <w:rPr>
          <w:lang w:val="en-US"/>
        </w:rPr>
        <w:t>f gen</w:t>
      </w:r>
      <w:r w:rsidR="0039419D">
        <w:rPr>
          <w:lang w:val="en-US"/>
        </w:rPr>
        <w:t>eralization</w:t>
      </w:r>
      <w:r w:rsidR="00814352">
        <w:rPr>
          <w:lang w:val="en-US"/>
        </w:rPr>
        <w:t xml:space="preserve"> cannot be achieved </w:t>
      </w:r>
      <w:r w:rsidR="0039419D">
        <w:rPr>
          <w:lang w:val="en-US"/>
        </w:rPr>
        <w:t>using straightforward techniques</w:t>
      </w:r>
      <w:r w:rsidR="003A245B">
        <w:rPr>
          <w:lang w:val="en-US"/>
        </w:rPr>
        <w:t>, e.g.,</w:t>
      </w:r>
      <w:r w:rsidR="0039419D">
        <w:rPr>
          <w:lang w:val="en-US"/>
        </w:rPr>
        <w:t xml:space="preserve"> mixed datasets </w:t>
      </w:r>
      <w:r w:rsidR="003A245B">
        <w:rPr>
          <w:lang w:val="en-US"/>
        </w:rPr>
        <w:t>during</w:t>
      </w:r>
      <w:r w:rsidR="0039419D">
        <w:rPr>
          <w:lang w:val="en-US"/>
        </w:rPr>
        <w:t xml:space="preserve"> training</w:t>
      </w:r>
      <w:r w:rsidR="00B416F5">
        <w:rPr>
          <w:lang w:val="en-US"/>
        </w:rPr>
        <w:t xml:space="preserve"> or model switching</w:t>
      </w:r>
      <w:r w:rsidR="00606A06">
        <w:rPr>
          <w:lang w:val="en-US"/>
        </w:rPr>
        <w:t xml:space="preserve"> during inference</w:t>
      </w:r>
      <w:r w:rsidR="0039419D">
        <w:rPr>
          <w:lang w:val="en-US"/>
        </w:rPr>
        <w:t>,</w:t>
      </w:r>
      <w:r w:rsidR="00814352">
        <w:rPr>
          <w:lang w:val="en-US"/>
        </w:rPr>
        <w:t xml:space="preserve"> </w:t>
      </w:r>
      <w:r w:rsidR="003A245B">
        <w:rPr>
          <w:lang w:val="en-US"/>
        </w:rPr>
        <w:t xml:space="preserve">enhanced techniques like pre/post-processing, adaptive quantization, etc. can be used. </w:t>
      </w:r>
    </w:p>
    <w:p w14:paraId="0409AC3F" w14:textId="0DD8CB4E" w:rsidR="00260692" w:rsidRDefault="0043267F" w:rsidP="00260692">
      <w:pPr>
        <w:rPr>
          <w:b/>
          <w:bCs/>
          <w:lang w:val="en-US"/>
        </w:rPr>
      </w:pPr>
      <w:r>
        <w:rPr>
          <w:b/>
          <w:bCs/>
          <w:u w:val="single"/>
          <w:lang w:val="en-US"/>
        </w:rPr>
        <w:t>Observation</w:t>
      </w:r>
      <w:r w:rsidRPr="008A0122">
        <w:rPr>
          <w:b/>
          <w:bCs/>
          <w:u w:val="single"/>
          <w:lang w:val="en-US"/>
        </w:rPr>
        <w:t xml:space="preserve"> </w:t>
      </w:r>
      <w:r w:rsidR="00BC4520">
        <w:rPr>
          <w:b/>
          <w:bCs/>
          <w:u w:val="single"/>
          <w:lang w:val="en-US"/>
        </w:rPr>
        <w:t>6</w:t>
      </w:r>
      <w:r w:rsidR="00260692" w:rsidRPr="008A0122">
        <w:rPr>
          <w:b/>
          <w:bCs/>
          <w:u w:val="single"/>
          <w:lang w:val="en-US"/>
        </w:rPr>
        <w:t>:</w:t>
      </w:r>
      <w:r w:rsidR="00260692" w:rsidRPr="008A0122">
        <w:rPr>
          <w:b/>
          <w:bCs/>
          <w:lang w:val="en-US"/>
        </w:rPr>
        <w:t xml:space="preserve"> </w:t>
      </w:r>
      <w:r>
        <w:rPr>
          <w:b/>
          <w:bCs/>
          <w:lang w:val="en-US"/>
        </w:rPr>
        <w:t>Poor</w:t>
      </w:r>
      <w:r w:rsidR="00260692" w:rsidRPr="008A0122">
        <w:rPr>
          <w:b/>
          <w:bCs/>
          <w:lang w:val="en-US"/>
        </w:rPr>
        <w:t xml:space="preserve"> model generalization </w:t>
      </w:r>
      <w:r>
        <w:rPr>
          <w:b/>
          <w:bCs/>
          <w:lang w:val="en-US"/>
        </w:rPr>
        <w:t>may result in increased model switching, activation/deactivation overhead</w:t>
      </w:r>
      <w:r w:rsidR="00260692" w:rsidRPr="008A0122">
        <w:rPr>
          <w:b/>
          <w:bCs/>
          <w:lang w:val="en-US"/>
        </w:rPr>
        <w:t>.</w:t>
      </w:r>
    </w:p>
    <w:p w14:paraId="2E59F17B" w14:textId="3BEF7BF6" w:rsidR="003C1945" w:rsidRPr="00F0009E" w:rsidRDefault="00DB482C" w:rsidP="003C1945">
      <w:pPr>
        <w:rPr>
          <w:szCs w:val="22"/>
          <w:lang w:val="en-US"/>
        </w:rPr>
      </w:pPr>
      <w:r w:rsidRPr="00DB482C">
        <w:rPr>
          <w:szCs w:val="22"/>
          <w:lang w:val="en-US"/>
        </w:rPr>
        <w:t xml:space="preserve">In </w:t>
      </w:r>
      <w:r w:rsidR="00F0009E">
        <w:rPr>
          <w:szCs w:val="22"/>
          <w:lang w:val="en-US"/>
        </w:rPr>
        <w:t xml:space="preserve">some </w:t>
      </w:r>
      <w:r w:rsidRPr="00DB482C">
        <w:rPr>
          <w:szCs w:val="22"/>
          <w:lang w:val="en-US"/>
        </w:rPr>
        <w:t>scenarios</w:t>
      </w:r>
      <w:r w:rsidR="00F0009E">
        <w:rPr>
          <w:szCs w:val="22"/>
          <w:lang w:val="en-US"/>
        </w:rPr>
        <w:t>, if</w:t>
      </w:r>
      <w:r w:rsidRPr="00DB482C">
        <w:rPr>
          <w:szCs w:val="22"/>
          <w:lang w:val="en-US"/>
        </w:rPr>
        <w:t xml:space="preserve"> </w:t>
      </w:r>
      <w:r w:rsidR="00F0009E">
        <w:rPr>
          <w:szCs w:val="22"/>
          <w:lang w:val="en-US"/>
        </w:rPr>
        <w:t>the performance of the active and possibly the inactive UE-side prediction models does not meet configured performance thresholds</w:t>
      </w:r>
      <w:r w:rsidRPr="00DB482C">
        <w:rPr>
          <w:szCs w:val="22"/>
          <w:lang w:val="en-US"/>
        </w:rPr>
        <w:t>,</w:t>
      </w:r>
      <w:r w:rsidR="00F0009E">
        <w:rPr>
          <w:szCs w:val="22"/>
          <w:lang w:val="en-US"/>
        </w:rPr>
        <w:t xml:space="preserve"> fallback to legacy CSI reporting may be needed.</w:t>
      </w:r>
      <w:r w:rsidRPr="00DB482C">
        <w:rPr>
          <w:szCs w:val="22"/>
          <w:lang w:val="en-US"/>
        </w:rPr>
        <w:t xml:space="preserve"> </w:t>
      </w:r>
      <w:r w:rsidR="003C1945" w:rsidRPr="00DB482C">
        <w:rPr>
          <w:szCs w:val="22"/>
        </w:rPr>
        <w:t xml:space="preserve">Considering the CSI prediction reporting scheme is already specified in Rel-18 MIMO, and the configuration between legacy CSI reporting mode and CSI prediction mode is supported, a fallback mechanism which may be commonly used for both AI/ML based CSI prediction scheme and non-AI/ML based CSI prediction scheme </w:t>
      </w:r>
      <w:r w:rsidR="00774573">
        <w:rPr>
          <w:szCs w:val="22"/>
        </w:rPr>
        <w:t>can</w:t>
      </w:r>
      <w:r w:rsidR="00774573" w:rsidRPr="00DB482C">
        <w:rPr>
          <w:szCs w:val="22"/>
        </w:rPr>
        <w:t xml:space="preserve"> </w:t>
      </w:r>
      <w:r w:rsidR="003C1945" w:rsidRPr="00DB482C">
        <w:rPr>
          <w:szCs w:val="22"/>
        </w:rPr>
        <w:t xml:space="preserve">be </w:t>
      </w:r>
      <w:r w:rsidR="0043267F">
        <w:rPr>
          <w:szCs w:val="22"/>
        </w:rPr>
        <w:t>beneficial</w:t>
      </w:r>
      <w:r w:rsidR="003C1945" w:rsidRPr="00DB482C">
        <w:rPr>
          <w:szCs w:val="22"/>
        </w:rPr>
        <w:t>. For example, a UE may report CSI prediction accuracy level (e.g., confidence level of CSI prediction) and gNB may determine fallback decision based on the UE feedback of the CSI prediction accuracy level.</w:t>
      </w:r>
    </w:p>
    <w:p w14:paraId="799CFB2E" w14:textId="133901B0" w:rsidR="00F83457" w:rsidRDefault="003C1945" w:rsidP="00945C6F">
      <w:pPr>
        <w:rPr>
          <w:b/>
          <w:bCs/>
          <w:szCs w:val="22"/>
        </w:rPr>
      </w:pPr>
      <w:r w:rsidRPr="00DB482C">
        <w:rPr>
          <w:b/>
          <w:bCs/>
          <w:szCs w:val="22"/>
          <w:u w:val="single"/>
        </w:rPr>
        <w:t xml:space="preserve">Proposal </w:t>
      </w:r>
      <w:r w:rsidR="009333B4">
        <w:rPr>
          <w:b/>
          <w:bCs/>
          <w:szCs w:val="22"/>
          <w:u w:val="single"/>
        </w:rPr>
        <w:t>4</w:t>
      </w:r>
      <w:r w:rsidRPr="00DB482C">
        <w:rPr>
          <w:b/>
          <w:bCs/>
          <w:szCs w:val="22"/>
          <w:u w:val="single"/>
        </w:rPr>
        <w:t>:</w:t>
      </w:r>
      <w:r w:rsidRPr="00DB482C">
        <w:rPr>
          <w:b/>
          <w:bCs/>
          <w:szCs w:val="22"/>
        </w:rPr>
        <w:t xml:space="preserve"> </w:t>
      </w:r>
      <w:r w:rsidRPr="00DB482C">
        <w:rPr>
          <w:b/>
          <w:bCs/>
          <w:szCs w:val="22"/>
        </w:rPr>
        <w:tab/>
        <w:t xml:space="preserve">Study </w:t>
      </w:r>
      <w:r w:rsidR="00F83457">
        <w:rPr>
          <w:b/>
          <w:bCs/>
          <w:szCs w:val="22"/>
        </w:rPr>
        <w:t xml:space="preserve">the following mechanisms for </w:t>
      </w:r>
      <w:r w:rsidR="00F83457">
        <w:rPr>
          <w:b/>
          <w:bCs/>
          <w:lang w:val="en-US"/>
        </w:rPr>
        <w:t xml:space="preserve">model </w:t>
      </w:r>
      <w:proofErr w:type="gramStart"/>
      <w:r w:rsidR="00F83457">
        <w:rPr>
          <w:b/>
          <w:bCs/>
          <w:lang w:val="en-US"/>
        </w:rPr>
        <w:t>switching,</w:t>
      </w:r>
      <w:proofErr w:type="gramEnd"/>
      <w:r w:rsidR="00F83457">
        <w:rPr>
          <w:b/>
          <w:bCs/>
          <w:lang w:val="en-US"/>
        </w:rPr>
        <w:t xml:space="preserve"> activation/deactivation </w:t>
      </w:r>
      <w:r w:rsidR="00F83457">
        <w:rPr>
          <w:b/>
          <w:bCs/>
          <w:szCs w:val="22"/>
        </w:rPr>
        <w:t>overhead reduction:</w:t>
      </w:r>
    </w:p>
    <w:p w14:paraId="29D5127A" w14:textId="77777777" w:rsidR="00F83457" w:rsidRPr="003A2F92" w:rsidRDefault="00F83457" w:rsidP="00F83457">
      <w:pPr>
        <w:pStyle w:val="ListParagraph"/>
        <w:numPr>
          <w:ilvl w:val="0"/>
          <w:numId w:val="26"/>
        </w:numPr>
        <w:rPr>
          <w:rFonts w:ascii="Times New Roman" w:hAnsi="Times New Roman"/>
        </w:rPr>
      </w:pPr>
      <w:r w:rsidRPr="003A2F92">
        <w:rPr>
          <w:rFonts w:ascii="Times New Roman" w:hAnsi="Times New Roman"/>
          <w:b/>
          <w:bCs/>
        </w:rPr>
        <w:t xml:space="preserve">Improved model generalization techniques </w:t>
      </w:r>
    </w:p>
    <w:p w14:paraId="480087F8" w14:textId="5FADCE6D" w:rsidR="00F80643" w:rsidRPr="00455FCB" w:rsidRDefault="003C1945" w:rsidP="003A2F92">
      <w:pPr>
        <w:pStyle w:val="ListParagraph"/>
        <w:numPr>
          <w:ilvl w:val="0"/>
          <w:numId w:val="26"/>
        </w:numPr>
      </w:pPr>
      <w:r w:rsidRPr="003A2F92">
        <w:rPr>
          <w:rFonts w:ascii="Times New Roman" w:hAnsi="Times New Roman"/>
          <w:b/>
          <w:bCs/>
        </w:rPr>
        <w:t>fallback mechanism which can be applicable for both AI/ML based CSI prediction and non-AI/ML based CSI prediction.</w:t>
      </w:r>
    </w:p>
    <w:p w14:paraId="21A5953C" w14:textId="77777777" w:rsidR="00455FCB" w:rsidRPr="00400820" w:rsidRDefault="00455FCB" w:rsidP="00455FCB"/>
    <w:p w14:paraId="26F9C4AE" w14:textId="407366B5" w:rsidR="00773F15" w:rsidRPr="00E302FC" w:rsidRDefault="00BA4D13" w:rsidP="00773F15">
      <w:pPr>
        <w:pStyle w:val="Heading1"/>
        <w:rPr>
          <w:lang w:val="en-US"/>
        </w:rPr>
      </w:pPr>
      <w:r w:rsidRPr="00E302FC">
        <w:rPr>
          <w:lang w:val="en-US"/>
        </w:rPr>
        <w:t>Performance evaluation</w:t>
      </w:r>
    </w:p>
    <w:p w14:paraId="36B13144" w14:textId="112553A4" w:rsidR="0023327C" w:rsidRPr="008A686E" w:rsidRDefault="00216EE7" w:rsidP="0023327C">
      <w:pPr>
        <w:pStyle w:val="Heading2"/>
        <w:rPr>
          <w:sz w:val="28"/>
          <w:szCs w:val="28"/>
          <w:lang w:val="en-US"/>
        </w:rPr>
      </w:pPr>
      <w:r w:rsidRPr="008A686E">
        <w:rPr>
          <w:sz w:val="28"/>
          <w:szCs w:val="28"/>
          <w:lang w:val="en-US"/>
        </w:rPr>
        <w:t xml:space="preserve">AI/ML Model considerations </w:t>
      </w:r>
    </w:p>
    <w:p w14:paraId="45038D7F" w14:textId="42F49A77" w:rsidR="00216EE7" w:rsidRPr="00F641E8" w:rsidRDefault="0069503D" w:rsidP="0069503D">
      <w:pPr>
        <w:pStyle w:val="Heading3"/>
        <w:rPr>
          <w:sz w:val="24"/>
          <w:szCs w:val="24"/>
          <w:lang w:val="en-US"/>
        </w:rPr>
      </w:pPr>
      <w:r w:rsidRPr="00F641E8">
        <w:rPr>
          <w:sz w:val="24"/>
          <w:szCs w:val="24"/>
          <w:lang w:val="en-US"/>
        </w:rPr>
        <w:t xml:space="preserve">Model </w:t>
      </w:r>
      <w:proofErr w:type="gramStart"/>
      <w:r w:rsidRPr="00F641E8">
        <w:rPr>
          <w:sz w:val="24"/>
          <w:szCs w:val="24"/>
          <w:lang w:val="en-US"/>
        </w:rPr>
        <w:t>architecture</w:t>
      </w:r>
      <w:proofErr w:type="gramEnd"/>
      <w:r w:rsidR="005265E3" w:rsidRPr="00F641E8">
        <w:rPr>
          <w:sz w:val="24"/>
          <w:szCs w:val="24"/>
          <w:lang w:val="en-US"/>
        </w:rPr>
        <w:t xml:space="preserve"> </w:t>
      </w:r>
    </w:p>
    <w:p w14:paraId="61E6CAE1" w14:textId="2653A041" w:rsidR="0010007C" w:rsidRPr="0010007C" w:rsidRDefault="0010007C" w:rsidP="00976238">
      <w:pPr>
        <w:rPr>
          <w:b/>
          <w:bCs/>
        </w:rPr>
      </w:pPr>
      <w:r w:rsidRPr="0010007C">
        <w:rPr>
          <w:b/>
          <w:bCs/>
        </w:rPr>
        <w:t xml:space="preserve">LSTM based </w:t>
      </w:r>
      <w:proofErr w:type="gramStart"/>
      <w:r w:rsidRPr="0010007C">
        <w:rPr>
          <w:b/>
          <w:bCs/>
        </w:rPr>
        <w:t>model</w:t>
      </w:r>
      <w:proofErr w:type="gramEnd"/>
    </w:p>
    <w:p w14:paraId="10EE86D9" w14:textId="13669820" w:rsidR="000A44FE" w:rsidRDefault="000A44FE" w:rsidP="00976238">
      <w:r>
        <w:t>The AI/ML model adopted for CSI prediction has a LSTM backbone with 3 LSTM layers and 1 fully connected layer</w:t>
      </w:r>
      <w:r w:rsidR="00161003">
        <w:t>, with a total of 707 k parameters</w:t>
      </w:r>
      <w:r>
        <w:t>. Additionally, there is a weighted bypass that connects the input to the output. The input to the model is a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Tx</m:t>
            </m:r>
          </m:sub>
        </m:sSub>
      </m:oMath>
      <w:r>
        <w:t>)MIMO channel associated with a single sub-band and thus the prediction for each sub-band is performed independently. SGCS is used as the loss function for the training.</w:t>
      </w:r>
    </w:p>
    <w:p w14:paraId="788B4F1A" w14:textId="40531312" w:rsidR="0010007C" w:rsidRPr="00E54CBB" w:rsidRDefault="0010007C" w:rsidP="00976238">
      <w:pPr>
        <w:rPr>
          <w:b/>
          <w:bCs/>
        </w:rPr>
      </w:pPr>
      <w:r w:rsidRPr="00E54CBB">
        <w:rPr>
          <w:b/>
          <w:bCs/>
        </w:rPr>
        <w:t xml:space="preserve">Transformers based </w:t>
      </w:r>
      <w:proofErr w:type="gramStart"/>
      <w:r w:rsidRPr="00E54CBB">
        <w:rPr>
          <w:b/>
          <w:bCs/>
        </w:rPr>
        <w:t>model</w:t>
      </w:r>
      <w:proofErr w:type="gramEnd"/>
    </w:p>
    <w:p w14:paraId="16BC7347" w14:textId="78401457" w:rsidR="000B1D7F" w:rsidRDefault="000B1D7F" w:rsidP="000B1D7F">
      <w:r>
        <w:t>The CNN-</w:t>
      </w:r>
      <w:proofErr w:type="spellStart"/>
      <w:r>
        <w:t>Xformer</w:t>
      </w:r>
      <w:proofErr w:type="spellEnd"/>
      <w:r>
        <w:t xml:space="preserve"> model exploits both spatial and temporal correlation of L </w:t>
      </w:r>
      <w:proofErr w:type="gramStart"/>
      <w:r>
        <w:t>input  (</w:t>
      </w:r>
      <w:proofErr w:type="gramEnd"/>
      <m:oMath>
        <m:sSub>
          <m:sSubPr>
            <m:ctrlPr>
              <w:rPr>
                <w:rFonts w:ascii="Cambria Math" w:hAnsi="Cambria Math"/>
                <w:i/>
                <w:iCs/>
                <w:sz w:val="24"/>
                <w:szCs w:val="24"/>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Tx</m:t>
            </m:r>
          </m:sub>
        </m:sSub>
      </m:oMath>
      <w:r>
        <w:t xml:space="preserve">) MIMO channels, where prediction for each RB is performed independently. </w:t>
      </w:r>
    </w:p>
    <w:p w14:paraId="569F3798" w14:textId="77777777" w:rsidR="000B1D7F" w:rsidRDefault="000B1D7F" w:rsidP="000B1D7F">
      <w:r>
        <w:lastRenderedPageBreak/>
        <w:t xml:space="preserve">The convolutional block, consisting of 8 Conv2D layers, residual connections and batch normalization, is leveraged to extract spatial features. Subsequently, a transformer encoder block is utilized to learn the temporal features of the channel, followed by a fully connected layer at the output of the model. The model has a total of 162 k parameters and is trained using a weighted combination of SGCS and NMSE as the loss function. </w:t>
      </w:r>
    </w:p>
    <w:p w14:paraId="612D9F39" w14:textId="77777777" w:rsidR="00E54CBB" w:rsidRDefault="00E54CBB" w:rsidP="00976238">
      <w:pPr>
        <w:rPr>
          <w:szCs w:val="22"/>
        </w:rPr>
      </w:pPr>
    </w:p>
    <w:p w14:paraId="55AE3D60" w14:textId="0E6DDA26" w:rsidR="0069503D" w:rsidRPr="001D18E9" w:rsidRDefault="0069503D" w:rsidP="0069503D">
      <w:pPr>
        <w:pStyle w:val="Heading3"/>
        <w:rPr>
          <w:sz w:val="24"/>
          <w:lang w:val="en-US"/>
        </w:rPr>
      </w:pPr>
      <w:r w:rsidRPr="001D18E9">
        <w:rPr>
          <w:sz w:val="24"/>
          <w:lang w:val="en-US"/>
        </w:rPr>
        <w:t>Dataset for model training</w:t>
      </w:r>
      <w:r w:rsidR="009044DE" w:rsidRPr="001D18E9">
        <w:rPr>
          <w:sz w:val="24"/>
          <w:lang w:val="en-US"/>
        </w:rPr>
        <w:t xml:space="preserve"> </w:t>
      </w:r>
    </w:p>
    <w:p w14:paraId="083CE593" w14:textId="43C4E56A" w:rsidR="008842AE" w:rsidRDefault="008842AE" w:rsidP="008842AE">
      <w:pPr>
        <w:rPr>
          <w:rFonts w:eastAsiaTheme="minorEastAsia"/>
        </w:rPr>
      </w:pPr>
      <w:r>
        <w:t>In the context of CSI prediction</w:t>
      </w:r>
      <w:r w:rsidRPr="001D18E9">
        <w:t xml:space="preserve">, let </w:t>
      </w:r>
      <m:oMath>
        <m:r>
          <w:rPr>
            <w:rFonts w:ascii="Cambria Math" w:hAnsi="Cambria Math"/>
          </w:rPr>
          <m:t>K</m:t>
        </m:r>
      </m:oMath>
      <w:r w:rsidRPr="001D18E9">
        <w:rPr>
          <w:rFonts w:eastAsiaTheme="minorEastAsia"/>
        </w:rPr>
        <w:t xml:space="preserve"> denote</w:t>
      </w:r>
      <w:r>
        <w:rPr>
          <w:rFonts w:eastAsiaTheme="minorEastAsia"/>
        </w:rPr>
        <w:t xml:space="preserve"> the number of historical CSI to be fed to the CSI predictor (either the AI/ML model or the baselines), and let </w:t>
      </w:r>
      <m:oMath>
        <m:r>
          <w:rPr>
            <w:rFonts w:ascii="Cambria Math" w:eastAsiaTheme="minorEastAsia" w:hAnsi="Cambria Math"/>
          </w:rPr>
          <m:t>N</m:t>
        </m:r>
      </m:oMath>
      <w:r>
        <w:rPr>
          <w:rFonts w:eastAsiaTheme="minorEastAsia"/>
        </w:rPr>
        <w:t xml:space="preserve"> denote the time slot index of the future CSI to be predicted. In the construction of the dataset,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samples</m:t>
            </m:r>
          </m:sub>
        </m:sSub>
      </m:oMath>
      <w:r>
        <w:rPr>
          <w:rFonts w:eastAsiaTheme="minorEastAsia"/>
        </w:rPr>
        <w:t xml:space="preserve"> channel samples are generated, where each two consecutive channel samples are 1 ms apart. The size of channel sample is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oMath>
      <w:r>
        <w:rPr>
          <w:rFonts w:eastAsiaTheme="minorEastAsia"/>
        </w:rPr>
        <w:t xml:space="preserve">, where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oMath>
      <w:r>
        <w:rPr>
          <w:rFonts w:eastAsiaTheme="minorEastAsia"/>
        </w:rPr>
        <w:t xml:space="preserve"> denote the number of receive antenna ports, the number of transmit antenna ports, the number of sub-bands, and the number of UEs, respectively. The time samples of each channel element in the 4D tensor are then grouped together to create </w:t>
      </w:r>
      <m:oMath>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e>
        </m:d>
      </m:oMath>
      <w:r>
        <w:rPr>
          <w:rFonts w:eastAsiaTheme="minorEastAsia"/>
        </w:rPr>
        <w:t xml:space="preserve"> sequences of size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samples</m:t>
            </m:r>
          </m:sub>
        </m:sSub>
      </m:oMath>
      <w:r>
        <w:rPr>
          <w:rFonts w:eastAsiaTheme="minorEastAsia"/>
        </w:rPr>
        <w:t xml:space="preserve"> each. Afterwards, for each channel coefficient,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seq</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samples</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K+N</m:t>
            </m:r>
          </m:e>
        </m:d>
        <m:r>
          <w:rPr>
            <w:rFonts w:ascii="Cambria Math" w:eastAsiaTheme="minorEastAsia" w:hAnsi="Cambria Math"/>
          </w:rPr>
          <m:t>+1</m:t>
        </m:r>
      </m:oMath>
      <w:r>
        <w:rPr>
          <w:rFonts w:eastAsiaTheme="minorEastAsia"/>
        </w:rPr>
        <w:t xml:space="preserve"> pair of sequences are constructed from its initial sequence of size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samples</m:t>
            </m:r>
          </m:sub>
        </m:sSub>
      </m:oMath>
      <w:r>
        <w:rPr>
          <w:rFonts w:eastAsiaTheme="minorEastAsia"/>
        </w:rPr>
        <w:t xml:space="preserve"> time samples. Specifically, for all </w:t>
      </w:r>
      <m:oMath>
        <m:r>
          <w:rPr>
            <w:rFonts w:ascii="Cambria Math" w:eastAsiaTheme="minorEastAsia" w:hAnsi="Cambria Math"/>
          </w:rPr>
          <m:t xml:space="preserve">i ∈ </m:t>
        </m:r>
        <m:d>
          <m:dPr>
            <m:begChr m:val="["/>
            <m:endChr m:val="]"/>
            <m:ctrlPr>
              <w:rPr>
                <w:rFonts w:ascii="Cambria Math" w:eastAsiaTheme="minorEastAsia" w:hAnsi="Cambria Math"/>
                <w:i/>
              </w:rPr>
            </m:ctrlPr>
          </m:dPr>
          <m:e>
            <m:r>
              <w:rPr>
                <w:rFonts w:ascii="Cambria Math" w:eastAsiaTheme="minorEastAsia" w:hAnsi="Cambria Math"/>
              </w:rPr>
              <m:t xml:space="preserve">1, </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seq</m:t>
                </m:r>
              </m:sub>
            </m:sSub>
          </m:e>
        </m:d>
      </m:oMath>
      <w:r>
        <w:rPr>
          <w:rFonts w:eastAsiaTheme="minorEastAsia"/>
        </w:rPr>
        <w:t>: the two sequences are defined as follows:</w:t>
      </w:r>
    </w:p>
    <w:p w14:paraId="233FEFDA" w14:textId="5849C46D" w:rsidR="008842AE" w:rsidRPr="00532199" w:rsidRDefault="008842AE" w:rsidP="001254B2">
      <w:pPr>
        <w:pStyle w:val="ListParagraph"/>
        <w:numPr>
          <w:ilvl w:val="0"/>
          <w:numId w:val="20"/>
        </w:numPr>
        <w:rPr>
          <w:rFonts w:ascii="Times New Roman" w:eastAsiaTheme="minorEastAsia" w:hAnsi="Times New Roman"/>
        </w:rPr>
      </w:pPr>
      <w:r w:rsidRPr="00532199">
        <w:rPr>
          <w:rFonts w:ascii="Times New Roman" w:eastAsiaTheme="minorEastAsia" w:hAnsi="Times New Roman"/>
        </w:rPr>
        <w:t xml:space="preserve">The first sequence contains the time samples of the channel element from </w:t>
      </w:r>
      <m:oMath>
        <m:d>
          <m:dPr>
            <m:ctrlPr>
              <w:rPr>
                <w:rFonts w:ascii="Cambria Math" w:eastAsiaTheme="minorEastAsia" w:hAnsi="Cambria Math"/>
                <w:i/>
              </w:rPr>
            </m:ctrlPr>
          </m:dPr>
          <m:e>
            <m:r>
              <w:rPr>
                <w:rFonts w:ascii="Cambria Math" w:eastAsiaTheme="minorEastAsia" w:hAnsi="Cambria Math"/>
              </w:rPr>
              <m:t>i-1</m:t>
            </m:r>
          </m:e>
        </m:d>
        <m:r>
          <w:rPr>
            <w:rFonts w:ascii="Cambria Math" w:eastAsiaTheme="minorEastAsia" w:hAnsi="Cambria Math"/>
          </w:rPr>
          <m:t>+1</m:t>
        </m:r>
      </m:oMath>
      <w:r w:rsidRPr="00532199">
        <w:rPr>
          <w:rFonts w:ascii="Times New Roman" w:eastAsiaTheme="minorEastAsia" w:hAnsi="Times New Roman"/>
        </w:rPr>
        <w:t xml:space="preserve"> to </w:t>
      </w:r>
      <m:oMath>
        <m:d>
          <m:dPr>
            <m:ctrlPr>
              <w:rPr>
                <w:rFonts w:ascii="Cambria Math" w:eastAsiaTheme="minorEastAsia" w:hAnsi="Cambria Math"/>
                <w:i/>
              </w:rPr>
            </m:ctrlPr>
          </m:dPr>
          <m:e>
            <m:r>
              <w:rPr>
                <w:rFonts w:ascii="Cambria Math" w:eastAsiaTheme="minorEastAsia" w:hAnsi="Cambria Math"/>
              </w:rPr>
              <m:t>i-1</m:t>
            </m:r>
          </m:e>
        </m:d>
        <m:r>
          <w:rPr>
            <w:rFonts w:ascii="Cambria Math" w:eastAsiaTheme="minorEastAsia" w:hAnsi="Cambria Math"/>
          </w:rPr>
          <m:t>+K</m:t>
        </m:r>
      </m:oMath>
      <w:r w:rsidRPr="00532199">
        <w:rPr>
          <w:rFonts w:ascii="Times New Roman" w:eastAsiaTheme="minorEastAsia" w:hAnsi="Times New Roman"/>
        </w:rPr>
        <w:t>, which is the sequence of features (or sequence of historical CSI) that will be fed to the CSI predictor,</w:t>
      </w:r>
    </w:p>
    <w:p w14:paraId="66E1418E" w14:textId="50ECB909" w:rsidR="008842AE" w:rsidRPr="00532199" w:rsidRDefault="008842AE" w:rsidP="001254B2">
      <w:pPr>
        <w:pStyle w:val="ListParagraph"/>
        <w:numPr>
          <w:ilvl w:val="0"/>
          <w:numId w:val="20"/>
        </w:numPr>
        <w:rPr>
          <w:rFonts w:ascii="Times New Roman" w:eastAsiaTheme="minorEastAsia" w:hAnsi="Times New Roman"/>
        </w:rPr>
      </w:pPr>
      <w:r w:rsidRPr="00532199">
        <w:rPr>
          <w:rFonts w:ascii="Times New Roman" w:eastAsiaTheme="minorEastAsia" w:hAnsi="Times New Roman"/>
        </w:rPr>
        <w:t xml:space="preserve">The second sequence contains the time samples of the same channel element from </w:t>
      </w:r>
      <m:oMath>
        <m:d>
          <m:dPr>
            <m:ctrlPr>
              <w:rPr>
                <w:rFonts w:ascii="Cambria Math" w:eastAsiaTheme="minorEastAsia" w:hAnsi="Cambria Math"/>
                <w:i/>
              </w:rPr>
            </m:ctrlPr>
          </m:dPr>
          <m:e>
            <m:r>
              <w:rPr>
                <w:rFonts w:ascii="Cambria Math" w:eastAsiaTheme="minorEastAsia" w:hAnsi="Cambria Math"/>
              </w:rPr>
              <m:t>i-1</m:t>
            </m:r>
          </m:e>
        </m:d>
        <m:r>
          <w:rPr>
            <w:rFonts w:ascii="Cambria Math" w:eastAsiaTheme="minorEastAsia" w:hAnsi="Cambria Math"/>
          </w:rPr>
          <m:t>+K+1</m:t>
        </m:r>
      </m:oMath>
      <w:r w:rsidRPr="00532199">
        <w:rPr>
          <w:rFonts w:ascii="Times New Roman" w:eastAsiaTheme="minorEastAsia" w:hAnsi="Times New Roman"/>
        </w:rPr>
        <w:t xml:space="preserve"> to </w:t>
      </w:r>
      <m:oMath>
        <m:d>
          <m:dPr>
            <m:ctrlPr>
              <w:rPr>
                <w:rFonts w:ascii="Cambria Math" w:eastAsiaTheme="minorEastAsia" w:hAnsi="Cambria Math"/>
                <w:i/>
              </w:rPr>
            </m:ctrlPr>
          </m:dPr>
          <m:e>
            <m:r>
              <w:rPr>
                <w:rFonts w:ascii="Cambria Math" w:eastAsiaTheme="minorEastAsia" w:hAnsi="Cambria Math"/>
              </w:rPr>
              <m:t>i-1</m:t>
            </m:r>
          </m:e>
        </m:d>
        <m:r>
          <w:rPr>
            <w:rFonts w:ascii="Cambria Math" w:eastAsiaTheme="minorEastAsia" w:hAnsi="Cambria Math"/>
          </w:rPr>
          <m:t>+N+1</m:t>
        </m:r>
      </m:oMath>
      <w:r w:rsidRPr="00532199">
        <w:rPr>
          <w:rFonts w:ascii="Times New Roman" w:eastAsiaTheme="minorEastAsia" w:hAnsi="Times New Roman"/>
        </w:rPr>
        <w:t>, which represents the sequence of labels (or sequence of future CSI) to be predicted by the CSI predictor.</w:t>
      </w:r>
    </w:p>
    <w:p w14:paraId="6A9CC9BD" w14:textId="21F80C47" w:rsidR="008842AE" w:rsidRDefault="008842AE" w:rsidP="008842AE">
      <w:pPr>
        <w:rPr>
          <w:rFonts w:eastAsiaTheme="minorEastAsia"/>
        </w:rPr>
      </w:pPr>
      <w:r>
        <w:rPr>
          <w:rFonts w:eastAsiaTheme="minorEastAsia"/>
        </w:rPr>
        <w:t xml:space="preserve">Finally, the dataset consists of the </w:t>
      </w:r>
      <m:oMath>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seq</m:t>
            </m:r>
          </m:sub>
        </m:sSub>
      </m:oMath>
      <w:r>
        <w:rPr>
          <w:rFonts w:eastAsiaTheme="minorEastAsia"/>
        </w:rPr>
        <w:t xml:space="preserve"> distinct sequences of features, where each sequence has </w:t>
      </w:r>
      <m:oMath>
        <m:r>
          <w:rPr>
            <w:rFonts w:ascii="Cambria Math" w:eastAsiaTheme="minorEastAsia" w:hAnsi="Cambria Math"/>
          </w:rPr>
          <m:t>K</m:t>
        </m:r>
      </m:oMath>
      <w:r>
        <w:rPr>
          <w:rFonts w:eastAsiaTheme="minorEastAsia"/>
        </w:rPr>
        <w:t xml:space="preserve"> features, and their associated </w:t>
      </w:r>
      <m:oMath>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seq</m:t>
            </m:r>
          </m:sub>
        </m:sSub>
      </m:oMath>
      <w:r>
        <w:rPr>
          <w:rFonts w:eastAsiaTheme="minorEastAsia"/>
        </w:rPr>
        <w:t xml:space="preserve"> sequences of labels, where each sequence has </w:t>
      </w:r>
      <m:oMath>
        <m:r>
          <w:rPr>
            <w:rFonts w:ascii="Cambria Math" w:eastAsiaTheme="minorEastAsia" w:hAnsi="Cambria Math"/>
          </w:rPr>
          <m:t>N</m:t>
        </m:r>
      </m:oMath>
      <w:r>
        <w:rPr>
          <w:rFonts w:eastAsiaTheme="minorEastAsia"/>
        </w:rPr>
        <w:t xml:space="preserve"> labels.</w:t>
      </w:r>
    </w:p>
    <w:p w14:paraId="29A8876D" w14:textId="77777777" w:rsidR="00976238" w:rsidRDefault="00976238" w:rsidP="00976238"/>
    <w:p w14:paraId="18821CEB" w14:textId="72370E50" w:rsidR="00E702E9" w:rsidRPr="008A686E" w:rsidRDefault="00E702E9" w:rsidP="00216EE7">
      <w:pPr>
        <w:pStyle w:val="Heading2"/>
        <w:rPr>
          <w:sz w:val="28"/>
          <w:szCs w:val="28"/>
          <w:lang w:val="en-US"/>
        </w:rPr>
      </w:pPr>
      <w:r w:rsidRPr="008A686E">
        <w:rPr>
          <w:sz w:val="28"/>
          <w:szCs w:val="28"/>
          <w:lang w:val="en-US"/>
        </w:rPr>
        <w:t>CSI prediction baseline</w:t>
      </w:r>
    </w:p>
    <w:p w14:paraId="33D8F171" w14:textId="0417BC67" w:rsidR="00216EE7" w:rsidRPr="008A686E" w:rsidRDefault="00E702E9" w:rsidP="00E702E9">
      <w:pPr>
        <w:pStyle w:val="Heading3"/>
        <w:rPr>
          <w:sz w:val="24"/>
          <w:szCs w:val="24"/>
          <w:lang w:val="en-US"/>
        </w:rPr>
      </w:pPr>
      <w:r w:rsidRPr="008A686E">
        <w:rPr>
          <w:sz w:val="24"/>
          <w:szCs w:val="24"/>
          <w:lang w:val="en-US"/>
        </w:rPr>
        <w:t>Kalman filter</w:t>
      </w:r>
      <w:r w:rsidR="00F75278" w:rsidRPr="008A686E">
        <w:rPr>
          <w:sz w:val="24"/>
          <w:szCs w:val="24"/>
          <w:lang w:val="en-US"/>
        </w:rPr>
        <w:t xml:space="preserve"> architecture for CSI prediction</w:t>
      </w:r>
      <w:r w:rsidRPr="008A686E">
        <w:rPr>
          <w:sz w:val="24"/>
          <w:szCs w:val="24"/>
          <w:lang w:val="en-US"/>
        </w:rPr>
        <w:t xml:space="preserve"> </w:t>
      </w:r>
    </w:p>
    <w:p w14:paraId="568FD40B" w14:textId="27A059DA" w:rsidR="006A74F8" w:rsidRDefault="006A74F8" w:rsidP="006A74F8">
      <w:r>
        <w:t>T</w:t>
      </w:r>
      <w:r w:rsidRPr="0056387F">
        <w:t>he Kalman filter is an algorithm for doing inference in discrete linear dynamic systems</w:t>
      </w:r>
      <w:r>
        <w:t xml:space="preserve"> in which </w:t>
      </w:r>
      <w:r w:rsidRPr="0056387F">
        <w:t>the state space of the latent variables is discrete and where all latent and observed variables have a Gaussian distribution</w:t>
      </w:r>
      <w:r>
        <w:t xml:space="preserve">. In the context of CSI prediction, the CSI evolution over time can be </w:t>
      </w:r>
      <w:r w:rsidR="003D56CD">
        <w:t>modelled</w:t>
      </w:r>
      <w:r>
        <w:t xml:space="preserve"> as </w:t>
      </w:r>
      <w:r w:rsidRPr="00AC1A6B">
        <w:t xml:space="preserve">a </w:t>
      </w:r>
      <w:r>
        <w:t xml:space="preserve">noisy </w:t>
      </w:r>
      <w:r w:rsidRPr="00AC1A6B">
        <w:t>dynamic system</w:t>
      </w:r>
      <w:r>
        <w:t>, and therefore, the Kalman filter can be</w:t>
      </w:r>
      <w:r w:rsidRPr="00AC1A6B">
        <w:t xml:space="preserve"> used to predict the future </w:t>
      </w:r>
      <w:r>
        <w:t>CSI</w:t>
      </w:r>
      <w:r w:rsidRPr="00AC1A6B">
        <w:t>.</w:t>
      </w:r>
      <w:r>
        <w:t xml:space="preserve"> Specifically,</w:t>
      </w:r>
      <w:r w:rsidRPr="00AC1A6B">
        <w:t xml:space="preserve"> </w:t>
      </w:r>
      <w:r>
        <w:t>t</w:t>
      </w:r>
      <w:r w:rsidRPr="00AC1A6B">
        <w:t xml:space="preserve">he Kalman Filter is a two-stage algorithm that assumes there is a smooth trend-line within the data that represents the true value of the </w:t>
      </w:r>
      <w:r>
        <w:t>CSI</w:t>
      </w:r>
      <w:r w:rsidRPr="00AC1A6B">
        <w:t xml:space="preserve"> before being disturbed by noise. In the first stage, a few </w:t>
      </w:r>
      <w:r>
        <w:t>historical</w:t>
      </w:r>
      <w:r w:rsidRPr="00AC1A6B">
        <w:t xml:space="preserve"> </w:t>
      </w:r>
      <w:r>
        <w:t xml:space="preserve">CSI </w:t>
      </w:r>
      <w:r w:rsidRPr="00AC1A6B">
        <w:t>values are fit to a model</w:t>
      </w:r>
      <w:r>
        <w:t xml:space="preserve">, which are then </w:t>
      </w:r>
      <w:r w:rsidRPr="00AC1A6B">
        <w:t xml:space="preserve">extrapolated to the next time value to generate a </w:t>
      </w:r>
      <w:r>
        <w:t xml:space="preserve">CSI </w:t>
      </w:r>
      <w:r w:rsidRPr="00AC1A6B">
        <w:t xml:space="preserve">prediction </w:t>
      </w:r>
      <w:r>
        <w:t>along with</w:t>
      </w:r>
      <w:r w:rsidRPr="00AC1A6B">
        <w:t xml:space="preserve"> its error variance. In the </w:t>
      </w:r>
      <w:r>
        <w:t>second</w:t>
      </w:r>
      <w:r w:rsidRPr="00AC1A6B">
        <w:t xml:space="preserve"> stage, the corresponding </w:t>
      </w:r>
      <w:r>
        <w:t>CSI measurement</w:t>
      </w:r>
      <w:r w:rsidRPr="00AC1A6B">
        <w:t xml:space="preserve"> is read, and a new </w:t>
      </w:r>
      <w:r>
        <w:t xml:space="preserve">CSI </w:t>
      </w:r>
      <w:r w:rsidRPr="00AC1A6B">
        <w:t xml:space="preserve">trend value is computed as a weighted average of the </w:t>
      </w:r>
      <w:r>
        <w:t>predicted CSI</w:t>
      </w:r>
      <w:r w:rsidRPr="00AC1A6B">
        <w:t xml:space="preserve"> and </w:t>
      </w:r>
      <w:r>
        <w:t>the measured CSI</w:t>
      </w:r>
      <w:r w:rsidRPr="00AC1A6B">
        <w:t xml:space="preserve">. The </w:t>
      </w:r>
      <w:r>
        <w:t>weights are</w:t>
      </w:r>
      <w:r w:rsidRPr="00AC1A6B">
        <w:t xml:space="preserve"> based on the relative amounts of noise in the data and predictions. The filter then repeats this cycle of prediction and correction as each new </w:t>
      </w:r>
      <w:r>
        <w:t>CSI</w:t>
      </w:r>
      <w:r w:rsidRPr="00AC1A6B">
        <w:t xml:space="preserve"> value is observed.</w:t>
      </w:r>
    </w:p>
    <w:p w14:paraId="66C68748" w14:textId="35C8C5B7" w:rsidR="006A74F8" w:rsidRDefault="006A74F8" w:rsidP="006A74F8">
      <w:pPr>
        <w:rPr>
          <w:rFonts w:eastAsiaTheme="minorEastAsia"/>
        </w:rPr>
      </w:pPr>
      <w:r>
        <w:rPr>
          <w:rFonts w:eastAsiaTheme="minorEastAsia"/>
        </w:rPr>
        <w:t xml:space="preserve">Moreover, let </w:t>
      </w:r>
      <m:oMath>
        <m:sSub>
          <m:sSubPr>
            <m:ctrlPr>
              <w:rPr>
                <w:rFonts w:ascii="Cambria Math" w:hAnsi="Cambria Math"/>
                <w:i/>
              </w:rPr>
            </m:ctrlPr>
          </m:sSubPr>
          <m:e>
            <m:r>
              <m:rPr>
                <m:sty m:val="bi"/>
              </m:rPr>
              <w:rPr>
                <w:rFonts w:ascii="Cambria Math" w:hAnsi="Cambria Math"/>
              </w:rPr>
              <m:t>h</m:t>
            </m:r>
          </m:e>
          <m:sub>
            <m:r>
              <w:rPr>
                <w:rFonts w:ascii="Cambria Math" w:hAnsi="Cambria Math"/>
              </w:rPr>
              <m:t>k</m:t>
            </m:r>
          </m:sub>
        </m:sSub>
      </m:oMath>
      <w:r>
        <w:rPr>
          <w:rFonts w:eastAsiaTheme="minorEastAsia"/>
        </w:rPr>
        <w:t xml:space="preserve"> denote the true (or corrected) CSI state at time </w:t>
      </w:r>
      <m:oMath>
        <m:r>
          <w:rPr>
            <w:rFonts w:ascii="Cambria Math" w:eastAsiaTheme="minorEastAsia" w:hAnsi="Cambria Math"/>
          </w:rPr>
          <m:t>k</m:t>
        </m:r>
      </m:oMath>
      <w:r>
        <w:rPr>
          <w:rFonts w:eastAsiaTheme="minorEastAsia"/>
        </w:rPr>
        <w:t xml:space="preserve">, which includes the historical CSI from </w:t>
      </w:r>
      <m:oMath>
        <m:r>
          <w:rPr>
            <w:rFonts w:ascii="Cambria Math" w:eastAsiaTheme="minorEastAsia" w:hAnsi="Cambria Math"/>
          </w:rPr>
          <m:t>k-K+1</m:t>
        </m:r>
      </m:oMath>
      <w:r>
        <w:rPr>
          <w:rFonts w:eastAsiaTheme="minorEastAsia"/>
        </w:rPr>
        <w:t xml:space="preserve"> to </w:t>
      </w:r>
      <m:oMath>
        <m:r>
          <w:rPr>
            <w:rFonts w:ascii="Cambria Math" w:eastAsiaTheme="minorEastAsia" w:hAnsi="Cambria Math"/>
          </w:rPr>
          <m:t>k</m:t>
        </m:r>
      </m:oMath>
      <w:r>
        <w:rPr>
          <w:rFonts w:eastAsiaTheme="minorEastAsia"/>
        </w:rPr>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e>
            </m:acc>
          </m:e>
          <m:sub>
            <m:r>
              <w:rPr>
                <w:rFonts w:ascii="Cambria Math" w:hAnsi="Cambria Math"/>
              </w:rPr>
              <m:t>k+N</m:t>
            </m:r>
          </m:sub>
        </m:sSub>
      </m:oMath>
      <w:r>
        <w:rPr>
          <w:rFonts w:eastAsiaTheme="minorEastAsia"/>
        </w:rPr>
        <w:t xml:space="preserve"> denote the estimated (or observed) CSI state at time </w:t>
      </w:r>
      <m:oMath>
        <m:r>
          <w:rPr>
            <w:rFonts w:ascii="Cambria Math" w:eastAsiaTheme="minorEastAsia" w:hAnsi="Cambria Math"/>
          </w:rPr>
          <m:t>k+N</m:t>
        </m:r>
      </m:oMath>
      <w:r>
        <w:rPr>
          <w:rFonts w:eastAsiaTheme="minorEastAsia"/>
        </w:rPr>
        <w:t xml:space="preserve">, and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k+N</m:t>
            </m:r>
          </m:sub>
        </m:sSub>
      </m:oMath>
      <w:r>
        <w:rPr>
          <w:rFonts w:eastAsiaTheme="minorEastAsia"/>
        </w:rPr>
        <w:t xml:space="preserve"> denote the predicted CSI state of time </w:t>
      </w:r>
      <m:oMath>
        <m:r>
          <w:rPr>
            <w:rFonts w:ascii="Cambria Math" w:eastAsiaTheme="minorEastAsia" w:hAnsi="Cambria Math"/>
          </w:rPr>
          <m:t>k+N</m:t>
        </m:r>
      </m:oMath>
      <w:r>
        <w:rPr>
          <w:rFonts w:eastAsiaTheme="minorEastAsia"/>
        </w:rPr>
        <w:t xml:space="preserve">. The goal of the Kalman Filter is to predict the CSI state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k+N</m:t>
            </m:r>
          </m:sub>
        </m:sSub>
      </m:oMath>
      <w:r>
        <w:rPr>
          <w:rFonts w:eastAsiaTheme="minorEastAsia"/>
        </w:rPr>
        <w:t xml:space="preserve"> of time </w:t>
      </w:r>
      <m:oMath>
        <m:r>
          <w:rPr>
            <w:rFonts w:ascii="Cambria Math" w:eastAsiaTheme="minorEastAsia" w:hAnsi="Cambria Math"/>
          </w:rPr>
          <m:t>k+N</m:t>
        </m:r>
      </m:oMath>
      <w:r>
        <w:rPr>
          <w:rFonts w:eastAsiaTheme="minorEastAsia"/>
        </w:rPr>
        <w:t xml:space="preserve"> at time </w:t>
      </w:r>
      <m:oMath>
        <m:r>
          <w:rPr>
            <w:rFonts w:ascii="Cambria Math" w:eastAsiaTheme="minorEastAsia" w:hAnsi="Cambria Math"/>
          </w:rPr>
          <m:t>k</m:t>
        </m:r>
      </m:oMath>
      <w:r>
        <w:rPr>
          <w:rFonts w:eastAsiaTheme="minorEastAsia"/>
        </w:rPr>
        <w:t xml:space="preserve">, using the true CSI state </w:t>
      </w:r>
      <m:oMath>
        <m:sSub>
          <m:sSubPr>
            <m:ctrlPr>
              <w:rPr>
                <w:rFonts w:ascii="Cambria Math" w:hAnsi="Cambria Math"/>
                <w:i/>
              </w:rPr>
            </m:ctrlPr>
          </m:sSubPr>
          <m:e>
            <m:r>
              <m:rPr>
                <m:sty m:val="bi"/>
              </m:rPr>
              <w:rPr>
                <w:rFonts w:ascii="Cambria Math" w:hAnsi="Cambria Math"/>
              </w:rPr>
              <m:t>h</m:t>
            </m:r>
          </m:e>
          <m:sub>
            <m:r>
              <w:rPr>
                <w:rFonts w:ascii="Cambria Math" w:hAnsi="Cambria Math"/>
              </w:rPr>
              <m:t>k</m:t>
            </m:r>
          </m:sub>
        </m:sSub>
      </m:oMath>
      <w:r>
        <w:rPr>
          <w:rFonts w:eastAsiaTheme="minorEastAsia"/>
        </w:rPr>
        <w:t xml:space="preserve"> at time </w:t>
      </w:r>
      <m:oMath>
        <m:r>
          <w:rPr>
            <w:rFonts w:ascii="Cambria Math" w:eastAsiaTheme="minorEastAsia" w:hAnsi="Cambria Math"/>
          </w:rPr>
          <m:t>k</m:t>
        </m:r>
      </m:oMath>
      <w:r>
        <w:rPr>
          <w:rFonts w:eastAsiaTheme="minorEastAsia"/>
        </w:rPr>
        <w:t xml:space="preserve">, and then correct this prediction using the estimated CSI state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e>
            </m:acc>
          </m:e>
          <m:sub>
            <m:r>
              <w:rPr>
                <w:rFonts w:ascii="Cambria Math" w:hAnsi="Cambria Math"/>
              </w:rPr>
              <m:t>k+N</m:t>
            </m:r>
          </m:sub>
        </m:sSub>
      </m:oMath>
      <w:r>
        <w:rPr>
          <w:rFonts w:eastAsiaTheme="minorEastAsia"/>
        </w:rPr>
        <w:t xml:space="preserve"> at time </w:t>
      </w:r>
      <m:oMath>
        <m:r>
          <w:rPr>
            <w:rFonts w:ascii="Cambria Math" w:eastAsiaTheme="minorEastAsia" w:hAnsi="Cambria Math"/>
          </w:rPr>
          <m:t>k+N</m:t>
        </m:r>
      </m:oMath>
      <w:r>
        <w:rPr>
          <w:rFonts w:eastAsiaTheme="minorEastAsia"/>
        </w:rPr>
        <w:t>.</w:t>
      </w:r>
    </w:p>
    <w:p w14:paraId="6940B476" w14:textId="77777777" w:rsidR="006A74F8" w:rsidRDefault="006A74F8" w:rsidP="006A74F8">
      <w:r>
        <w:rPr>
          <w:rFonts w:eastAsiaTheme="minorEastAsia"/>
        </w:rPr>
        <w:t xml:space="preserve">In this case, </w:t>
      </w:r>
      <w:r>
        <w:t>t</w:t>
      </w:r>
      <w:r w:rsidRPr="0056387F">
        <w:t xml:space="preserve">he Kalman </w:t>
      </w:r>
      <w:r>
        <w:t>F</w:t>
      </w:r>
      <w:r w:rsidRPr="0056387F">
        <w:t xml:space="preserve">ilter assumes that the </w:t>
      </w:r>
      <w:r>
        <w:t>CSI</w:t>
      </w:r>
      <w:r w:rsidRPr="0056387F">
        <w:t xml:space="preserve"> </w:t>
      </w:r>
      <w:r>
        <w:t xml:space="preserve">state </w:t>
      </w:r>
      <w:r w:rsidRPr="0056387F">
        <w:t xml:space="preserve">at time </w:t>
      </w:r>
      <m:oMath>
        <m:r>
          <w:rPr>
            <w:rFonts w:ascii="Cambria Math" w:hAnsi="Cambria Math"/>
          </w:rPr>
          <m:t>k+N</m:t>
        </m:r>
      </m:oMath>
      <w:r>
        <w:rPr>
          <w:rFonts w:eastAsiaTheme="minorEastAsia"/>
        </w:rPr>
        <w:t xml:space="preserve"> </w:t>
      </w:r>
      <w:r w:rsidRPr="0056387F">
        <w:t>evolves from the</w:t>
      </w:r>
      <w:r>
        <w:t xml:space="preserve"> CSI</w:t>
      </w:r>
      <w:r w:rsidRPr="0056387F">
        <w:t xml:space="preserve"> state at time</w:t>
      </w:r>
      <w:r>
        <w:rPr>
          <w:rFonts w:eastAsiaTheme="minorEastAsia"/>
        </w:rPr>
        <w:t xml:space="preserve"> </w:t>
      </w:r>
      <m:oMath>
        <m:r>
          <w:rPr>
            <w:rFonts w:ascii="Cambria Math" w:hAnsi="Cambria Math"/>
          </w:rPr>
          <m:t>k</m:t>
        </m:r>
      </m:oMath>
      <w:r w:rsidRPr="0056387F">
        <w:t xml:space="preserve"> according to</w:t>
      </w:r>
    </w:p>
    <w:p w14:paraId="725814DD" w14:textId="77777777" w:rsidR="006A74F8" w:rsidRPr="00667027" w:rsidRDefault="00621506" w:rsidP="006A74F8">
      <w:pPr>
        <w:rPr>
          <w:rFonts w:eastAsiaTheme="minorEastAsia"/>
        </w:rPr>
      </w:pPr>
      <m:oMathPara>
        <m:oMath>
          <m:sSub>
            <m:sSubPr>
              <m:ctrlPr>
                <w:rPr>
                  <w:rFonts w:ascii="Cambria Math" w:hAnsi="Cambria Math"/>
                  <w:i/>
                </w:rPr>
              </m:ctrlPr>
            </m:sSubPr>
            <m:e>
              <m:r>
                <m:rPr>
                  <m:sty m:val="bi"/>
                </m:rPr>
                <w:rPr>
                  <w:rFonts w:ascii="Cambria Math" w:hAnsi="Cambria Math"/>
                </w:rPr>
                <m:t>h</m:t>
              </m:r>
            </m:e>
            <m:sub>
              <m:r>
                <w:rPr>
                  <w:rFonts w:ascii="Cambria Math" w:hAnsi="Cambria Math"/>
                </w:rPr>
                <m:t>k+N</m:t>
              </m:r>
            </m:sub>
          </m:sSub>
          <m:r>
            <w:rPr>
              <w:rFonts w:ascii="Cambria Math" w:hAnsi="Cambria Math"/>
            </w:rPr>
            <m:t>=</m:t>
          </m:r>
          <w:bookmarkStart w:id="4" w:name="_Hlk127225338"/>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k</m:t>
              </m:r>
            </m:sub>
          </m:sSub>
          <w:bookmarkEnd w:id="4"/>
          <m:r>
            <w:rPr>
              <w:rFonts w:ascii="Cambria Math" w:hAnsi="Cambria Math"/>
            </w:rPr>
            <m:t xml:space="preserve">+ </m:t>
          </m:r>
          <m:sSub>
            <m:sSubPr>
              <m:ctrlPr>
                <w:rPr>
                  <w:rFonts w:ascii="Cambria Math" w:hAnsi="Cambria Math"/>
                  <w:i/>
                </w:rPr>
              </m:ctrlPr>
            </m:sSubPr>
            <m:e>
              <m:r>
                <m:rPr>
                  <m:sty m:val="bi"/>
                </m:rPr>
                <w:rPr>
                  <w:rFonts w:ascii="Cambria Math" w:hAnsi="Cambria Math"/>
                </w:rPr>
                <m:t>q</m:t>
              </m:r>
            </m:e>
            <m:sub>
              <m:r>
                <w:rPr>
                  <w:rFonts w:ascii="Cambria Math" w:hAnsi="Cambria Math"/>
                </w:rPr>
                <m:t>k+N</m:t>
              </m:r>
            </m:sub>
          </m:sSub>
          <m:r>
            <w:rPr>
              <w:rFonts w:ascii="Cambria Math" w:eastAsiaTheme="minorEastAsia" w:hAnsi="Cambria Math"/>
            </w:rPr>
            <m:t>,</m:t>
          </m:r>
        </m:oMath>
      </m:oMathPara>
    </w:p>
    <w:p w14:paraId="3825681C" w14:textId="77777777" w:rsidR="006A74F8" w:rsidRDefault="006A74F8" w:rsidP="006A74F8">
      <w:pPr>
        <w:rPr>
          <w:rFonts w:eastAsiaTheme="minorEastAsia"/>
        </w:rPr>
      </w:pPr>
      <w:r>
        <w:rPr>
          <w:rFonts w:eastAsiaTheme="minorEastAsia"/>
        </w:rPr>
        <w:t xml:space="preserve">Where, </w:t>
      </w:r>
      <m:oMath>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oMath>
      <w:r w:rsidRPr="0056387F">
        <w:rPr>
          <w:rFonts w:eastAsiaTheme="minorEastAsia"/>
        </w:rPr>
        <w:t xml:space="preserve"> is the state transition </w:t>
      </w:r>
      <w:r>
        <w:rPr>
          <w:rFonts w:eastAsiaTheme="minorEastAsia"/>
        </w:rPr>
        <w:t xml:space="preserve">matrix, and </w:t>
      </w:r>
      <m:oMath>
        <m:sSub>
          <m:sSubPr>
            <m:ctrlPr>
              <w:rPr>
                <w:rFonts w:ascii="Cambria Math" w:hAnsi="Cambria Math"/>
                <w:i/>
              </w:rPr>
            </m:ctrlPr>
          </m:sSubPr>
          <m:e>
            <m:r>
              <m:rPr>
                <m:sty m:val="bi"/>
              </m:rPr>
              <w:rPr>
                <w:rFonts w:ascii="Cambria Math" w:hAnsi="Cambria Math"/>
              </w:rPr>
              <m:t>q</m:t>
            </m:r>
          </m:e>
          <m:sub>
            <m:r>
              <w:rPr>
                <w:rFonts w:ascii="Cambria Math" w:hAnsi="Cambria Math"/>
              </w:rPr>
              <m:t>k+N</m:t>
            </m:r>
          </m:sub>
        </m:sSub>
      </m:oMath>
      <w:r w:rsidRPr="0056387F">
        <w:rPr>
          <w:rFonts w:eastAsiaTheme="minorEastAsia"/>
        </w:rPr>
        <w:t xml:space="preserve"> is the process noise with</w:t>
      </w:r>
      <w:r>
        <w:rPr>
          <w:rFonts w:eastAsiaTheme="minorEastAsia"/>
        </w:rPr>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k+N</m:t>
            </m:r>
          </m:sub>
        </m:sSub>
        <m:r>
          <m:rPr>
            <m:sty m:val="p"/>
          </m:rPr>
          <w:rPr>
            <w:rFonts w:ascii="Cambria Math" w:eastAsiaTheme="minorEastAsia" w:hAnsi="Cambria Math" w:cs="Cambria Math"/>
          </w:rPr>
          <m:t xml:space="preserve">∼ ℵ </m:t>
        </m:r>
        <m:d>
          <m:dPr>
            <m:ctrlPr>
              <w:rPr>
                <w:rFonts w:ascii="Cambria Math" w:eastAsiaTheme="minorEastAsia" w:hAnsi="Cambria Math" w:cs="Cambria Math"/>
              </w:rPr>
            </m:ctrlPr>
          </m:dPr>
          <m:e>
            <m:r>
              <w:rPr>
                <w:rFonts w:ascii="Cambria Math" w:eastAsiaTheme="minorEastAsia" w:hAnsi="Cambria Math" w:cs="Cambria Math"/>
              </w:rPr>
              <m:t xml:space="preserve">0, </m:t>
            </m:r>
            <m:sSub>
              <m:sSubPr>
                <m:ctrlPr>
                  <w:rPr>
                    <w:rFonts w:ascii="Cambria Math" w:eastAsiaTheme="minorEastAsia" w:hAnsi="Cambria Math" w:cs="Cambria Math"/>
                    <w:i/>
                  </w:rPr>
                </m:ctrlPr>
              </m:sSubPr>
              <m:e>
                <m:r>
                  <m:rPr>
                    <m:sty m:val="bi"/>
                  </m:rPr>
                  <w:rPr>
                    <w:rFonts w:ascii="Cambria Math" w:eastAsiaTheme="minorEastAsia" w:hAnsi="Cambria Math" w:cs="Cambria Math"/>
                  </w:rPr>
                  <m:t>Q</m:t>
                </m:r>
              </m:e>
              <m:sub>
                <m:r>
                  <w:rPr>
                    <w:rFonts w:ascii="Cambria Math" w:eastAsiaTheme="minorEastAsia" w:hAnsi="Cambria Math" w:cs="Cambria Math"/>
                  </w:rPr>
                  <m:t>k+N</m:t>
                </m:r>
              </m:sub>
            </m:sSub>
          </m:e>
        </m:d>
      </m:oMath>
      <w:r>
        <w:rPr>
          <w:rFonts w:eastAsiaTheme="minorEastAsia"/>
        </w:rPr>
        <w:t xml:space="preserve">, in which </w:t>
      </w:r>
      <m:oMath>
        <m:sSub>
          <m:sSubPr>
            <m:ctrlPr>
              <w:rPr>
                <w:rFonts w:ascii="Cambria Math" w:eastAsiaTheme="minorEastAsia" w:hAnsi="Cambria Math" w:cs="Cambria Math"/>
                <w:i/>
              </w:rPr>
            </m:ctrlPr>
          </m:sSubPr>
          <m:e>
            <m:r>
              <m:rPr>
                <m:sty m:val="bi"/>
              </m:rPr>
              <w:rPr>
                <w:rFonts w:ascii="Cambria Math" w:eastAsiaTheme="minorEastAsia" w:hAnsi="Cambria Math" w:cs="Cambria Math"/>
              </w:rPr>
              <m:t>Q</m:t>
            </m:r>
          </m:e>
          <m:sub>
            <m:r>
              <w:rPr>
                <w:rFonts w:ascii="Cambria Math" w:eastAsiaTheme="minorEastAsia" w:hAnsi="Cambria Math" w:cs="Cambria Math"/>
              </w:rPr>
              <m:t>k+N</m:t>
            </m:r>
          </m:sub>
        </m:sSub>
      </m:oMath>
      <w:r>
        <w:rPr>
          <w:rFonts w:eastAsiaTheme="minorEastAsia"/>
        </w:rPr>
        <w:t xml:space="preserve"> is the covariance matrix of the process noise </w:t>
      </w:r>
      <w:r w:rsidRPr="008C2B55">
        <w:rPr>
          <w:rFonts w:eastAsiaTheme="minorEastAsia"/>
        </w:rPr>
        <w:t>This equation is called the dynamic (</w:t>
      </w:r>
      <w:r>
        <w:rPr>
          <w:rFonts w:eastAsiaTheme="minorEastAsia"/>
        </w:rPr>
        <w:t xml:space="preserve">or </w:t>
      </w:r>
      <w:r w:rsidRPr="008C2B55">
        <w:rPr>
          <w:rFonts w:eastAsiaTheme="minorEastAsia"/>
        </w:rPr>
        <w:t xml:space="preserve">plant) equation or the </w:t>
      </w:r>
      <w:r>
        <w:rPr>
          <w:rFonts w:eastAsiaTheme="minorEastAsia"/>
        </w:rPr>
        <w:t>channel</w:t>
      </w:r>
      <w:r w:rsidRPr="008C2B55">
        <w:rPr>
          <w:rFonts w:eastAsiaTheme="minorEastAsia"/>
        </w:rPr>
        <w:t xml:space="preserve">. </w:t>
      </w:r>
      <w:r>
        <w:rPr>
          <w:rFonts w:eastAsiaTheme="minorEastAsia"/>
        </w:rPr>
        <w:t>Moreover, a</w:t>
      </w:r>
      <w:r w:rsidRPr="008C2B55">
        <w:rPr>
          <w:rFonts w:eastAsiaTheme="minorEastAsia"/>
        </w:rPr>
        <w:t xml:space="preserve">t time </w:t>
      </w:r>
      <m:oMath>
        <m:r>
          <w:rPr>
            <w:rFonts w:ascii="Cambria Math" w:eastAsiaTheme="minorEastAsia" w:hAnsi="Cambria Math"/>
          </w:rPr>
          <m:t>k+N</m:t>
        </m:r>
      </m:oMath>
      <w:r>
        <w:rPr>
          <w:rFonts w:eastAsiaTheme="minorEastAsia"/>
        </w:rPr>
        <w:t>,</w:t>
      </w:r>
      <w:r w:rsidRPr="008C2B55">
        <w:rPr>
          <w:rFonts w:eastAsiaTheme="minorEastAsia"/>
        </w:rPr>
        <w:t xml:space="preserve"> a</w:t>
      </w:r>
      <w:r>
        <w:rPr>
          <w:rFonts w:eastAsiaTheme="minorEastAsia"/>
        </w:rPr>
        <w:t>n estimation of the CSI</w:t>
      </w:r>
      <w:r w:rsidRPr="008C2B55">
        <w:rPr>
          <w:rFonts w:eastAsiaTheme="minorEastAsia"/>
        </w:rPr>
        <w:t xml:space="preserve"> is made</w:t>
      </w:r>
      <w:r>
        <w:rPr>
          <w:rFonts w:eastAsiaTheme="minorEastAsia"/>
        </w:rPr>
        <w:t xml:space="preserve">, and the estimated CSI state at time </w:t>
      </w:r>
      <m:oMath>
        <m:r>
          <w:rPr>
            <w:rFonts w:ascii="Cambria Math" w:eastAsiaTheme="minorEastAsia" w:hAnsi="Cambria Math"/>
          </w:rPr>
          <m:t>k+N</m:t>
        </m:r>
      </m:oMath>
      <w:r w:rsidRPr="008C2B55">
        <w:rPr>
          <w:rFonts w:eastAsiaTheme="minorEastAsia"/>
        </w:rPr>
        <w:t xml:space="preserve"> </w:t>
      </w:r>
      <w:proofErr w:type="gramStart"/>
      <w:r w:rsidRPr="008C2B55">
        <w:rPr>
          <w:rFonts w:eastAsiaTheme="minorEastAsia"/>
        </w:rPr>
        <w:t>follows</w:t>
      </w:r>
      <w:proofErr w:type="gramEnd"/>
    </w:p>
    <w:p w14:paraId="0E17BD89" w14:textId="77777777" w:rsidR="006A74F8" w:rsidRPr="0056387F" w:rsidRDefault="00621506" w:rsidP="006A74F8">
      <w:pPr>
        <w:rPr>
          <w:rFonts w:eastAsiaTheme="minorEastAsia"/>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e>
              </m:acc>
            </m:e>
            <m:sub>
              <m:r>
                <w:rPr>
                  <w:rFonts w:ascii="Cambria Math" w:hAnsi="Cambria Math"/>
                </w:rPr>
                <m:t>k+N</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k+N</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v</m:t>
              </m:r>
            </m:e>
            <m:sub>
              <m:r>
                <w:rPr>
                  <w:rFonts w:ascii="Cambria Math" w:hAnsi="Cambria Math"/>
                </w:rPr>
                <m:t>k+N</m:t>
              </m:r>
            </m:sub>
          </m:sSub>
          <m:r>
            <w:rPr>
              <w:rFonts w:ascii="Cambria Math" w:eastAsiaTheme="minorEastAsia" w:hAnsi="Cambria Math"/>
            </w:rPr>
            <m:t>,</m:t>
          </m:r>
        </m:oMath>
      </m:oMathPara>
    </w:p>
    <w:p w14:paraId="3FCEEF8F" w14:textId="77777777" w:rsidR="006A74F8" w:rsidRDefault="006A74F8" w:rsidP="006A74F8">
      <w:r>
        <w:rPr>
          <w:rFonts w:eastAsiaTheme="minorEastAsia"/>
        </w:rPr>
        <w:t xml:space="preserve">Where </w:t>
      </w:r>
      <m:oMath>
        <m:sSub>
          <m:sSubPr>
            <m:ctrlPr>
              <w:rPr>
                <w:rFonts w:ascii="Cambria Math" w:hAnsi="Cambria Math"/>
                <w:i/>
              </w:rPr>
            </m:ctrlPr>
          </m:sSubPr>
          <m:e>
            <m:r>
              <m:rPr>
                <m:sty m:val="bi"/>
              </m:rPr>
              <w:rPr>
                <w:rFonts w:ascii="Cambria Math" w:hAnsi="Cambria Math"/>
              </w:rPr>
              <m:t>v</m:t>
            </m:r>
          </m:e>
          <m:sub>
            <m:r>
              <w:rPr>
                <w:rFonts w:ascii="Cambria Math" w:hAnsi="Cambria Math"/>
              </w:rPr>
              <m:t>k+N</m:t>
            </m:r>
          </m:sub>
        </m:sSub>
      </m:oMath>
      <w:r>
        <w:t xml:space="preserve"> is the observation noise with </w:t>
      </w:r>
      <m:oMath>
        <m:sSub>
          <m:sSubPr>
            <m:ctrlPr>
              <w:rPr>
                <w:rFonts w:ascii="Cambria Math" w:hAnsi="Cambria Math"/>
                <w:i/>
              </w:rPr>
            </m:ctrlPr>
          </m:sSubPr>
          <m:e>
            <m:r>
              <m:rPr>
                <m:sty m:val="bi"/>
              </m:rPr>
              <w:rPr>
                <w:rFonts w:ascii="Cambria Math" w:hAnsi="Cambria Math"/>
              </w:rPr>
              <m:t>v</m:t>
            </m:r>
          </m:e>
          <m:sub>
            <m:r>
              <w:rPr>
                <w:rFonts w:ascii="Cambria Math" w:hAnsi="Cambria Math"/>
              </w:rPr>
              <m:t>k+N</m:t>
            </m:r>
          </m:sub>
        </m:sSub>
        <m:r>
          <m:rPr>
            <m:sty m:val="p"/>
          </m:rPr>
          <w:rPr>
            <w:rFonts w:ascii="Cambria Math" w:eastAsiaTheme="minorEastAsia" w:hAnsi="Cambria Math" w:cs="Cambria Math"/>
          </w:rPr>
          <m:t xml:space="preserve">∼ ℵ </m:t>
        </m:r>
        <m:d>
          <m:dPr>
            <m:ctrlPr>
              <w:rPr>
                <w:rFonts w:ascii="Cambria Math" w:eastAsiaTheme="minorEastAsia" w:hAnsi="Cambria Math" w:cs="Cambria Math"/>
              </w:rPr>
            </m:ctrlPr>
          </m:dPr>
          <m:e>
            <m:r>
              <w:rPr>
                <w:rFonts w:ascii="Cambria Math" w:eastAsiaTheme="minorEastAsia" w:hAnsi="Cambria Math" w:cs="Cambria Math"/>
              </w:rPr>
              <m:t xml:space="preserve">0, </m:t>
            </m:r>
            <m:sSub>
              <m:sSubPr>
                <m:ctrlPr>
                  <w:rPr>
                    <w:rFonts w:ascii="Cambria Math" w:eastAsiaTheme="minorEastAsia" w:hAnsi="Cambria Math" w:cs="Cambria Math"/>
                    <w:i/>
                  </w:rPr>
                </m:ctrlPr>
              </m:sSubPr>
              <m:e>
                <m:r>
                  <m:rPr>
                    <m:sty m:val="bi"/>
                  </m:rPr>
                  <w:rPr>
                    <w:rFonts w:ascii="Cambria Math" w:eastAsiaTheme="minorEastAsia" w:hAnsi="Cambria Math" w:cs="Cambria Math"/>
                  </w:rPr>
                  <m:t>V</m:t>
                </m:r>
              </m:e>
              <m:sub>
                <m:r>
                  <w:rPr>
                    <w:rFonts w:ascii="Cambria Math" w:eastAsiaTheme="minorEastAsia" w:hAnsi="Cambria Math" w:cs="Cambria Math"/>
                  </w:rPr>
                  <m:t>k+N</m:t>
                </m:r>
              </m:sub>
            </m:sSub>
          </m:e>
        </m:d>
      </m:oMath>
      <w:r>
        <w:rPr>
          <w:rFonts w:eastAsiaTheme="minorEastAsia"/>
        </w:rPr>
        <w:t xml:space="preserve">, in which </w:t>
      </w:r>
      <m:oMath>
        <m:sSub>
          <m:sSubPr>
            <m:ctrlPr>
              <w:rPr>
                <w:rFonts w:ascii="Cambria Math" w:eastAsiaTheme="minorEastAsia" w:hAnsi="Cambria Math" w:cs="Cambria Math"/>
                <w:i/>
              </w:rPr>
            </m:ctrlPr>
          </m:sSubPr>
          <m:e>
            <m:r>
              <m:rPr>
                <m:sty m:val="bi"/>
              </m:rPr>
              <w:rPr>
                <w:rFonts w:ascii="Cambria Math" w:eastAsiaTheme="minorEastAsia" w:hAnsi="Cambria Math" w:cs="Cambria Math"/>
              </w:rPr>
              <m:t>V</m:t>
            </m:r>
          </m:e>
          <m:sub>
            <m:r>
              <w:rPr>
                <w:rFonts w:ascii="Cambria Math" w:eastAsiaTheme="minorEastAsia" w:hAnsi="Cambria Math" w:cs="Cambria Math"/>
              </w:rPr>
              <m:t>k+N</m:t>
            </m:r>
          </m:sub>
        </m:sSub>
      </m:oMath>
      <w:r>
        <w:rPr>
          <w:rFonts w:eastAsiaTheme="minorEastAsia"/>
        </w:rPr>
        <w:t xml:space="preserve"> is the covariance matrix of the observation noise. </w:t>
      </w:r>
      <w:r>
        <w:t xml:space="preserve">The initial state </w:t>
      </w:r>
      <m:oMath>
        <m:sSub>
          <m:sSubPr>
            <m:ctrlPr>
              <w:rPr>
                <w:rFonts w:ascii="Cambria Math" w:hAnsi="Cambria Math"/>
                <w:i/>
              </w:rPr>
            </m:ctrlPr>
          </m:sSubPr>
          <m:e>
            <m:r>
              <m:rPr>
                <m:sty m:val="bi"/>
              </m:rPr>
              <w:rPr>
                <w:rFonts w:ascii="Cambria Math" w:hAnsi="Cambria Math"/>
              </w:rPr>
              <m:t>h</m:t>
            </m:r>
          </m:e>
          <m:sub>
            <m:r>
              <w:rPr>
                <w:rFonts w:ascii="Cambria Math" w:hAnsi="Cambria Math"/>
              </w:rPr>
              <m:t>0</m:t>
            </m:r>
          </m:sub>
        </m:sSub>
      </m:oMath>
      <w:r>
        <w:t xml:space="preserve"> is generally modelled as a Gaussian random variable, with known mean and covariance. The two noisy sequences and the initial state are mutually independent and the matrix </w:t>
      </w:r>
      <m:oMath>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oMath>
      <w:r>
        <w:t xml:space="preserve"> depends on the adopted channel model.</w:t>
      </w:r>
    </w:p>
    <w:p w14:paraId="00C92309" w14:textId="77777777" w:rsidR="006A74F8" w:rsidRDefault="006A74F8" w:rsidP="006A74F8">
      <w:r w:rsidRPr="00A82531">
        <w:t xml:space="preserve">The Kalman </w:t>
      </w:r>
      <w:r>
        <w:t>F</w:t>
      </w:r>
      <w:r w:rsidRPr="00A82531">
        <w:t xml:space="preserve">ilter uses the previous </w:t>
      </w:r>
      <w:r>
        <w:t>corrected</w:t>
      </w:r>
      <w:r w:rsidRPr="00A82531">
        <w:t xml:space="preserve"> state and the current </w:t>
      </w:r>
      <w:r>
        <w:t>observed CSI state</w:t>
      </w:r>
      <w:r w:rsidRPr="00A82531">
        <w:t xml:space="preserve"> to </w:t>
      </w:r>
      <w:r>
        <w:t>predict and correct</w:t>
      </w:r>
      <w:r w:rsidRPr="00A82531">
        <w:t xml:space="preserve"> the current </w:t>
      </w:r>
      <w:r>
        <w:t xml:space="preserve">CSI </w:t>
      </w:r>
      <w:r w:rsidRPr="00A82531">
        <w:t>state</w:t>
      </w:r>
      <w:r>
        <w:t xml:space="preserve">, </w:t>
      </w:r>
      <w:r w:rsidRPr="00A82531">
        <w:t xml:space="preserve">hence it is a recursive estimator. </w:t>
      </w:r>
      <w:r>
        <w:t>Two variables need to be predicted and corrected, which are</w:t>
      </w:r>
      <w:r w:rsidRPr="00A82531">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k+N</m:t>
            </m:r>
          </m:sub>
        </m:sSub>
      </m:oMath>
      <w:r w:rsidRPr="00A82531">
        <w:t>, and</w:t>
      </w:r>
      <w:r>
        <w:t xml:space="preserve"> </w:t>
      </w:r>
      <m:oMath>
        <m:sSub>
          <m:sSubPr>
            <m:ctrlPr>
              <w:rPr>
                <w:rFonts w:ascii="Cambria Math" w:hAnsi="Cambria Math"/>
                <w:i/>
              </w:rPr>
            </m:ctrlPr>
          </m:sSubPr>
          <m:e>
            <m:r>
              <m:rPr>
                <m:sty m:val="bi"/>
              </m:rPr>
              <w:rPr>
                <w:rFonts w:ascii="Cambria Math" w:hAnsi="Cambria Math"/>
              </w:rPr>
              <m:t>P</m:t>
            </m:r>
          </m:e>
          <m:sub>
            <m:r>
              <w:rPr>
                <w:rFonts w:ascii="Cambria Math" w:hAnsi="Cambria Math"/>
              </w:rPr>
              <m:t>k+N</m:t>
            </m:r>
          </m:sub>
        </m:sSub>
      </m:oMath>
      <w:r w:rsidRPr="00A82531">
        <w:t xml:space="preserve">, which is the error covariance matrix or in simple words the measure of the estimated accuracy of the </w:t>
      </w:r>
      <w:r>
        <w:t xml:space="preserve">CSI </w:t>
      </w:r>
      <w:r w:rsidRPr="00A82531">
        <w:t xml:space="preserve">state estimate. There are two stages in the Kalman </w:t>
      </w:r>
      <w:r>
        <w:t>F</w:t>
      </w:r>
      <w:r w:rsidRPr="00A82531">
        <w:t>ilter algorithm</w:t>
      </w:r>
      <w:r>
        <w:t>,</w:t>
      </w:r>
      <w:r w:rsidRPr="00A82531">
        <w:t xml:space="preserve"> namely</w:t>
      </w:r>
      <w:r>
        <w:t>, prediction and correction.</w:t>
      </w:r>
    </w:p>
    <w:p w14:paraId="3F51BAD4" w14:textId="77777777" w:rsidR="006A74F8" w:rsidRDefault="006A74F8" w:rsidP="006A74F8">
      <w:r w:rsidRPr="00CF7B1C">
        <w:rPr>
          <w:b/>
          <w:bCs/>
          <w:u w:val="single"/>
        </w:rPr>
        <w:t>Prediction:</w:t>
      </w:r>
      <w:r>
        <w:rPr>
          <w:b/>
          <w:bCs/>
          <w:u w:val="single"/>
        </w:rPr>
        <w:t xml:space="preserve"> </w:t>
      </w:r>
    </w:p>
    <w:p w14:paraId="3D793773" w14:textId="77777777" w:rsidR="006A74F8" w:rsidRDefault="006A74F8" w:rsidP="006A74F8">
      <w:r>
        <w:t xml:space="preserve">The predicted CSI state estimate is given by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k+N</m:t>
            </m:r>
          </m:sub>
        </m:sSub>
        <m:r>
          <w:rPr>
            <w:rFonts w:ascii="Cambria Math" w:hAnsi="Cambria Math"/>
          </w:rPr>
          <m:t xml:space="preserve">= </m:t>
        </m:r>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k</m:t>
            </m:r>
          </m:sub>
        </m:sSub>
      </m:oMath>
      <w:r>
        <w:t xml:space="preserve"> and the predicted covariance is given by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P</m:t>
                </m:r>
              </m:e>
            </m:acc>
          </m:e>
          <m:sub>
            <m:r>
              <w:rPr>
                <w:rFonts w:ascii="Cambria Math" w:hAnsi="Cambria Math"/>
              </w:rPr>
              <m:t>k+N</m:t>
            </m:r>
          </m:sub>
        </m:sSub>
        <m:r>
          <w:rPr>
            <w:rFonts w:ascii="Cambria Math" w:hAnsi="Cambria Math"/>
          </w:rPr>
          <m:t xml:space="preserve">= </m:t>
        </m:r>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sSub>
          <m:sSubPr>
            <m:ctrlPr>
              <w:rPr>
                <w:rFonts w:ascii="Cambria Math" w:hAnsi="Cambria Math"/>
                <w:b/>
                <w:i/>
              </w:rPr>
            </m:ctrlPr>
          </m:sSubPr>
          <m:e>
            <m:r>
              <m:rPr>
                <m:sty m:val="bi"/>
              </m:rPr>
              <w:rPr>
                <w:rFonts w:ascii="Cambria Math" w:hAnsi="Cambria Math"/>
              </w:rPr>
              <m:t>P</m:t>
            </m:r>
          </m:e>
          <m:sub>
            <m:r>
              <w:rPr>
                <w:rFonts w:ascii="Cambria Math" w:hAnsi="Cambria Math"/>
              </w:rPr>
              <m:t>k</m:t>
            </m:r>
          </m:sub>
        </m:sSub>
        <m:r>
          <m:rPr>
            <m:sty m:val="bi"/>
          </m:rPr>
          <w:rPr>
            <w:rFonts w:ascii="Cambria Math" w:hAnsi="Cambria Math"/>
          </w:rPr>
          <m:t xml:space="preserve"> </m:t>
        </m:r>
        <m:sSubSup>
          <m:sSubSupPr>
            <m:ctrlPr>
              <w:rPr>
                <w:rFonts w:ascii="Cambria Math" w:hAnsi="Cambria Math"/>
                <w:b/>
                <w:i/>
              </w:rPr>
            </m:ctrlPr>
          </m:sSubSupPr>
          <m:e>
            <m:r>
              <m:rPr>
                <m:sty m:val="bi"/>
              </m:rPr>
              <w:rPr>
                <w:rFonts w:ascii="Cambria Math" w:hAnsi="Cambria Math"/>
              </w:rPr>
              <m:t>A</m:t>
            </m:r>
          </m:e>
          <m:sub>
            <m:r>
              <w:rPr>
                <w:rFonts w:ascii="Cambria Math" w:hAnsi="Cambria Math"/>
              </w:rPr>
              <m:t>k+N</m:t>
            </m:r>
          </m:sub>
          <m:sup>
            <m:r>
              <w:rPr>
                <w:rFonts w:ascii="Cambria Math" w:hAnsi="Cambria Math"/>
              </w:rPr>
              <m:t>T</m:t>
            </m:r>
          </m:sup>
        </m:sSubSup>
      </m:oMath>
      <w:r>
        <w:t xml:space="preserve">. </w:t>
      </w:r>
    </w:p>
    <w:p w14:paraId="6E511350" w14:textId="77777777" w:rsidR="006A74F8" w:rsidRDefault="006A74F8" w:rsidP="006A74F8">
      <w:r>
        <w:rPr>
          <w:b/>
          <w:bCs/>
          <w:u w:val="single"/>
        </w:rPr>
        <w:t>Correction</w:t>
      </w:r>
      <w:r w:rsidRPr="00CF7B1C">
        <w:rPr>
          <w:b/>
          <w:bCs/>
          <w:u w:val="single"/>
        </w:rPr>
        <w:t>:</w:t>
      </w:r>
      <w:r>
        <w:rPr>
          <w:b/>
          <w:bCs/>
        </w:rPr>
        <w:t xml:space="preserve"> </w:t>
      </w:r>
    </w:p>
    <w:p w14:paraId="375ECA6A" w14:textId="77777777" w:rsidR="006A74F8" w:rsidRDefault="006A74F8" w:rsidP="006A74F8">
      <w:pPr>
        <w:rPr>
          <w:rFonts w:eastAsiaTheme="minorEastAsia"/>
        </w:rPr>
      </w:pPr>
      <w:r>
        <w:t xml:space="preserve">After performing the prediction, the measurement residual at time </w:t>
      </w:r>
      <m:oMath>
        <m:r>
          <w:rPr>
            <w:rFonts w:ascii="Cambria Math" w:hAnsi="Cambria Math"/>
          </w:rPr>
          <m:t>k+N</m:t>
        </m:r>
      </m:oMath>
      <w:r>
        <w:rPr>
          <w:rFonts w:eastAsiaTheme="minorEastAsia"/>
        </w:rPr>
        <w:t>,</w:t>
      </w:r>
      <w:r>
        <w:t xml:space="preserve"> is given by </w:t>
      </w:r>
      <m:oMath>
        <m:sSub>
          <m:sSubPr>
            <m:ctrlPr>
              <w:rPr>
                <w:rFonts w:ascii="Cambria Math" w:hAnsi="Cambria Math"/>
                <w:i/>
              </w:rPr>
            </m:ctrlPr>
          </m:sSubPr>
          <m:e>
            <m:r>
              <m:rPr>
                <m:sty m:val="bi"/>
              </m:rPr>
              <w:rPr>
                <w:rFonts w:ascii="Cambria Math" w:hAnsi="Cambria Math"/>
              </w:rPr>
              <m:t>e</m:t>
            </m:r>
          </m:e>
          <m:sub>
            <m:r>
              <w:rPr>
                <w:rFonts w:ascii="Cambria Math" w:hAnsi="Cambria Math"/>
              </w:rPr>
              <m:t>k+N</m:t>
            </m:r>
          </m:sub>
        </m:sSub>
        <m: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e>
            </m:acc>
          </m:e>
          <m:sub>
            <m:r>
              <w:rPr>
                <w:rFonts w:ascii="Cambria Math" w:hAnsi="Cambria Math"/>
              </w:rPr>
              <m:t>k+N</m:t>
            </m:r>
          </m:sub>
        </m:sSub>
        <m:r>
          <w:rPr>
            <w:rFonts w:ascii="Cambria Math"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k+N</m:t>
            </m:r>
          </m:sub>
        </m:sSub>
      </m:oMath>
      <w:r>
        <w:rPr>
          <w:rFonts w:eastAsiaTheme="minorEastAsia"/>
        </w:rPr>
        <w:t xml:space="preserve">, and its covariance is given by </w:t>
      </w:r>
      <m:oMath>
        <m:sSub>
          <m:sSubPr>
            <m:ctrlPr>
              <w:rPr>
                <w:rFonts w:ascii="Cambria Math" w:eastAsiaTheme="minorEastAsia" w:hAnsi="Cambria Math"/>
                <w:i/>
              </w:rPr>
            </m:ctrlPr>
          </m:sSubPr>
          <m:e>
            <m:r>
              <m:rPr>
                <m:sty m:val="bi"/>
              </m:rPr>
              <w:rPr>
                <w:rFonts w:ascii="Cambria Math" w:eastAsiaTheme="minorEastAsia" w:hAnsi="Cambria Math"/>
              </w:rPr>
              <m:t>E</m:t>
            </m:r>
          </m:e>
          <m:sub>
            <m:r>
              <w:rPr>
                <w:rFonts w:ascii="Cambria Math" w:eastAsiaTheme="minorEastAsia" w:hAnsi="Cambria Math"/>
              </w:rPr>
              <m:t>k+N</m:t>
            </m:r>
          </m:sub>
        </m:sSub>
        <m:r>
          <w:rPr>
            <w:rFonts w:ascii="Cambria Math" w:eastAsiaTheme="minorEastAsia"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P</m:t>
                </m:r>
              </m:e>
            </m:acc>
          </m:e>
          <m:sub>
            <m:r>
              <w:rPr>
                <w:rFonts w:ascii="Cambria Math" w:hAnsi="Cambria Math"/>
              </w:rPr>
              <m:t>k+N</m:t>
            </m:r>
          </m:sub>
        </m:sSub>
        <m:r>
          <w:rPr>
            <w:rFonts w:ascii="Cambria Math" w:hAnsi="Cambria Math"/>
          </w:rPr>
          <m:t xml:space="preserve">+ </m:t>
        </m:r>
        <m:sSub>
          <m:sSubPr>
            <m:ctrlPr>
              <w:rPr>
                <w:rFonts w:ascii="Cambria Math" w:eastAsiaTheme="minorEastAsia" w:hAnsi="Cambria Math" w:cs="Cambria Math"/>
                <w:i/>
              </w:rPr>
            </m:ctrlPr>
          </m:sSubPr>
          <m:e>
            <m:r>
              <m:rPr>
                <m:sty m:val="bi"/>
              </m:rPr>
              <w:rPr>
                <w:rFonts w:ascii="Cambria Math" w:eastAsiaTheme="minorEastAsia" w:hAnsi="Cambria Math" w:cs="Cambria Math"/>
              </w:rPr>
              <m:t>V</m:t>
            </m:r>
          </m:e>
          <m:sub>
            <m:r>
              <w:rPr>
                <w:rFonts w:ascii="Cambria Math" w:eastAsiaTheme="minorEastAsia" w:hAnsi="Cambria Math" w:cs="Cambria Math"/>
              </w:rPr>
              <m:t>k+N</m:t>
            </m:r>
          </m:sub>
        </m:sSub>
      </m:oMath>
      <w:r>
        <w:rPr>
          <w:rFonts w:eastAsiaTheme="minorEastAsia"/>
        </w:rPr>
        <w:t xml:space="preserve">. Hence, the filter gain is given by </w:t>
      </w:r>
      <m:oMath>
        <m:sSub>
          <m:sSubPr>
            <m:ctrlPr>
              <w:rPr>
                <w:rFonts w:ascii="Cambria Math" w:eastAsiaTheme="minorEastAsia" w:hAnsi="Cambria Math"/>
                <w:i/>
              </w:rPr>
            </m:ctrlPr>
          </m:sSubPr>
          <m:e>
            <m:r>
              <m:rPr>
                <m:sty m:val="bi"/>
              </m:rPr>
              <w:rPr>
                <w:rFonts w:ascii="Cambria Math" w:eastAsiaTheme="minorEastAsia" w:hAnsi="Cambria Math"/>
              </w:rPr>
              <m:t>G</m:t>
            </m:r>
          </m:e>
          <m:sub>
            <m:r>
              <w:rPr>
                <w:rFonts w:ascii="Cambria Math" w:eastAsiaTheme="minorEastAsia" w:hAnsi="Cambria Math"/>
              </w:rPr>
              <m:t>k+N</m:t>
            </m:r>
          </m:sub>
        </m:sSub>
        <m:r>
          <w:rPr>
            <w:rFonts w:ascii="Cambria Math" w:eastAsiaTheme="minorEastAsia"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P</m:t>
                </m:r>
              </m:e>
            </m:acc>
          </m:e>
          <m:sub>
            <m:r>
              <w:rPr>
                <w:rFonts w:ascii="Cambria Math" w:hAnsi="Cambria Math"/>
              </w:rPr>
              <m:t>k+N</m:t>
            </m:r>
          </m:sub>
        </m:sSub>
        <m:sSubSup>
          <m:sSubSupPr>
            <m:ctrlPr>
              <w:rPr>
                <w:rFonts w:ascii="Cambria Math" w:eastAsiaTheme="minorEastAsia" w:hAnsi="Cambria Math"/>
                <w:i/>
              </w:rPr>
            </m:ctrlPr>
          </m:sSubSupPr>
          <m:e>
            <m:r>
              <m:rPr>
                <m:sty m:val="bi"/>
              </m:rPr>
              <w:rPr>
                <w:rFonts w:ascii="Cambria Math" w:eastAsiaTheme="minorEastAsia" w:hAnsi="Cambria Math"/>
              </w:rPr>
              <m:t>E</m:t>
            </m:r>
          </m:e>
          <m:sub>
            <m:r>
              <w:rPr>
                <w:rFonts w:ascii="Cambria Math" w:eastAsiaTheme="minorEastAsia" w:hAnsi="Cambria Math"/>
              </w:rPr>
              <m:t>k+N</m:t>
            </m:r>
          </m:sub>
          <m:sup>
            <m:r>
              <w:rPr>
                <w:rFonts w:ascii="Cambria Math" w:eastAsiaTheme="minorEastAsia" w:hAnsi="Cambria Math"/>
              </w:rPr>
              <m:t>-1</m:t>
            </m:r>
          </m:sup>
        </m:sSubSup>
      </m:oMath>
      <w:r>
        <w:rPr>
          <w:rFonts w:eastAsiaTheme="minorEastAsia"/>
        </w:rPr>
        <w:t xml:space="preserve">. Based on this, the corrected CSI state is computed as </w:t>
      </w:r>
      <m:oMath>
        <m:sSub>
          <m:sSubPr>
            <m:ctrlPr>
              <w:rPr>
                <w:rFonts w:ascii="Cambria Math" w:eastAsiaTheme="minorEastAsia" w:hAnsi="Cambria Math"/>
                <w:i/>
              </w:rPr>
            </m:ctrlPr>
          </m:sSubPr>
          <m:e>
            <m:r>
              <m:rPr>
                <m:sty m:val="bi"/>
              </m:rPr>
              <w:rPr>
                <w:rFonts w:ascii="Cambria Math" w:eastAsiaTheme="minorEastAsia" w:hAnsi="Cambria Math"/>
              </w:rPr>
              <m:t>h</m:t>
            </m:r>
          </m:e>
          <m:sub>
            <m:r>
              <w:rPr>
                <w:rFonts w:ascii="Cambria Math" w:eastAsiaTheme="minorEastAsia" w:hAnsi="Cambria Math"/>
              </w:rPr>
              <m:t>k+N</m:t>
            </m:r>
          </m:sub>
        </m:sSub>
        <m:r>
          <w:rPr>
            <w:rFonts w:ascii="Cambria Math" w:eastAsiaTheme="minorEastAsia"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k+N</m:t>
            </m:r>
          </m:sub>
        </m:sSub>
        <m:r>
          <w:rPr>
            <w:rFonts w:ascii="Cambria Math" w:hAnsi="Cambria Math"/>
          </w:rPr>
          <m:t xml:space="preserve">+ </m:t>
        </m:r>
        <m:sSub>
          <m:sSubPr>
            <m:ctrlPr>
              <w:rPr>
                <w:rFonts w:ascii="Cambria Math" w:eastAsiaTheme="minorEastAsia" w:hAnsi="Cambria Math"/>
                <w:i/>
              </w:rPr>
            </m:ctrlPr>
          </m:sSubPr>
          <m:e>
            <m:r>
              <m:rPr>
                <m:sty m:val="bi"/>
              </m:rPr>
              <w:rPr>
                <w:rFonts w:ascii="Cambria Math" w:eastAsiaTheme="minorEastAsia" w:hAnsi="Cambria Math"/>
              </w:rPr>
              <m:t>G</m:t>
            </m:r>
          </m:e>
          <m:sub>
            <m:r>
              <w:rPr>
                <w:rFonts w:ascii="Cambria Math" w:eastAsiaTheme="minorEastAsia" w:hAnsi="Cambria Math"/>
              </w:rPr>
              <m:t>k+N</m:t>
            </m:r>
          </m:sub>
        </m:sSub>
        <m:sSub>
          <m:sSubPr>
            <m:ctrlPr>
              <w:rPr>
                <w:rFonts w:ascii="Cambria Math" w:hAnsi="Cambria Math"/>
                <w:i/>
              </w:rPr>
            </m:ctrlPr>
          </m:sSubPr>
          <m:e>
            <m:r>
              <m:rPr>
                <m:sty m:val="bi"/>
              </m:rPr>
              <w:rPr>
                <w:rFonts w:ascii="Cambria Math" w:hAnsi="Cambria Math"/>
              </w:rPr>
              <m:t>e</m:t>
            </m:r>
          </m:e>
          <m:sub>
            <m:r>
              <w:rPr>
                <w:rFonts w:ascii="Cambria Math" w:hAnsi="Cambria Math"/>
              </w:rPr>
              <m:t>k+N</m:t>
            </m:r>
          </m:sub>
        </m:sSub>
      </m:oMath>
      <w:r>
        <w:rPr>
          <w:rFonts w:eastAsiaTheme="minorEastAsia"/>
        </w:rPr>
        <w:t xml:space="preserve">, and the corrected covariance is computed as </w:t>
      </w:r>
      <m:oMath>
        <m:sSub>
          <m:sSubPr>
            <m:ctrlPr>
              <w:rPr>
                <w:rFonts w:ascii="Cambria Math" w:hAnsi="Cambria Math"/>
                <w:b/>
                <w:i/>
              </w:rPr>
            </m:ctrlPr>
          </m:sSubPr>
          <m:e>
            <m:r>
              <m:rPr>
                <m:sty m:val="bi"/>
              </m:rPr>
              <w:rPr>
                <w:rFonts w:ascii="Cambria Math" w:hAnsi="Cambria Math"/>
              </w:rPr>
              <m:t>P</m:t>
            </m:r>
          </m:e>
          <m:sub>
            <m:r>
              <w:rPr>
                <w:rFonts w:ascii="Cambria Math" w:hAnsi="Cambria Math"/>
              </w:rPr>
              <m:t>k+N</m:t>
            </m:r>
          </m:sub>
        </m:sSub>
        <m:r>
          <m:rPr>
            <m:sty m:val="bi"/>
          </m:rPr>
          <w:rPr>
            <w:rFonts w:ascii="Cambria Math"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P</m:t>
                </m:r>
              </m:e>
            </m:acc>
          </m:e>
          <m:sub>
            <m:r>
              <w:rPr>
                <w:rFonts w:ascii="Cambria Math" w:hAnsi="Cambria Math"/>
              </w:rPr>
              <m:t>k+N</m:t>
            </m:r>
          </m:sub>
        </m:sSub>
        <m:r>
          <m:rPr>
            <m:sty m:val="bi"/>
          </m:rPr>
          <w:rPr>
            <w:rFonts w:ascii="Cambria Math" w:hAnsi="Cambria Math"/>
          </w:rPr>
          <m:t xml:space="preserve">- </m:t>
        </m:r>
        <m:sSub>
          <m:sSubPr>
            <m:ctrlPr>
              <w:rPr>
                <w:rFonts w:ascii="Cambria Math" w:eastAsiaTheme="minorEastAsia" w:hAnsi="Cambria Math"/>
                <w:i/>
              </w:rPr>
            </m:ctrlPr>
          </m:sSubPr>
          <m:e>
            <m:r>
              <m:rPr>
                <m:sty m:val="bi"/>
              </m:rPr>
              <w:rPr>
                <w:rFonts w:ascii="Cambria Math" w:eastAsiaTheme="minorEastAsia" w:hAnsi="Cambria Math"/>
              </w:rPr>
              <m:t>G</m:t>
            </m:r>
          </m:e>
          <m:sub>
            <m:r>
              <w:rPr>
                <w:rFonts w:ascii="Cambria Math" w:eastAsiaTheme="minorEastAsia" w:hAnsi="Cambria Math"/>
              </w:rPr>
              <m:t>k+N</m:t>
            </m:r>
          </m:sub>
        </m:sSub>
        <m:r>
          <m:rPr>
            <m:sty m:val="bi"/>
          </m:rPr>
          <w:rPr>
            <w:rFonts w:ascii="Cambria Math" w:hAnsi="Cambria Math"/>
          </w:rPr>
          <m:t xml:space="preserve"> </m:t>
        </m:r>
        <m:sSub>
          <m:sSubPr>
            <m:ctrlPr>
              <w:rPr>
                <w:rFonts w:ascii="Cambria Math" w:eastAsiaTheme="minorEastAsia" w:hAnsi="Cambria Math"/>
                <w:i/>
              </w:rPr>
            </m:ctrlPr>
          </m:sSubPr>
          <m:e>
            <m:r>
              <m:rPr>
                <m:sty m:val="bi"/>
              </m:rPr>
              <w:rPr>
                <w:rFonts w:ascii="Cambria Math" w:eastAsiaTheme="minorEastAsia" w:hAnsi="Cambria Math"/>
              </w:rPr>
              <m:t>E</m:t>
            </m:r>
          </m:e>
          <m:sub>
            <m:r>
              <w:rPr>
                <w:rFonts w:ascii="Cambria Math" w:eastAsiaTheme="minorEastAsia" w:hAnsi="Cambria Math"/>
              </w:rPr>
              <m:t>k+N</m:t>
            </m:r>
          </m:sub>
        </m:sSub>
        <m:r>
          <w:rPr>
            <w:rFonts w:ascii="Cambria Math" w:eastAsiaTheme="minorEastAsia" w:hAnsi="Cambria Math"/>
          </w:rPr>
          <m:t xml:space="preserve"> </m:t>
        </m:r>
        <m:sSubSup>
          <m:sSubSupPr>
            <m:ctrlPr>
              <w:rPr>
                <w:rFonts w:ascii="Cambria Math" w:eastAsiaTheme="minorEastAsia" w:hAnsi="Cambria Math"/>
                <w:i/>
              </w:rPr>
            </m:ctrlPr>
          </m:sSubSupPr>
          <m:e>
            <m:r>
              <m:rPr>
                <m:sty m:val="bi"/>
              </m:rPr>
              <w:rPr>
                <w:rFonts w:ascii="Cambria Math" w:eastAsiaTheme="minorEastAsia" w:hAnsi="Cambria Math"/>
              </w:rPr>
              <m:t>G</m:t>
            </m:r>
          </m:e>
          <m:sub>
            <m:r>
              <w:rPr>
                <w:rFonts w:ascii="Cambria Math" w:eastAsiaTheme="minorEastAsia" w:hAnsi="Cambria Math"/>
              </w:rPr>
              <m:t>k+N</m:t>
            </m:r>
          </m:sub>
          <m:sup>
            <m:r>
              <w:rPr>
                <w:rFonts w:ascii="Cambria Math" w:eastAsiaTheme="minorEastAsia" w:hAnsi="Cambria Math"/>
              </w:rPr>
              <m:t>T</m:t>
            </m:r>
          </m:sup>
        </m:sSubSup>
      </m:oMath>
      <w:r>
        <w:rPr>
          <w:rFonts w:eastAsiaTheme="minorEastAsia"/>
        </w:rPr>
        <w:t xml:space="preserve">. </w:t>
      </w:r>
    </w:p>
    <w:p w14:paraId="4A882324" w14:textId="77777777" w:rsidR="006A74F8" w:rsidRDefault="006A74F8" w:rsidP="006A74F8">
      <w:pPr>
        <w:rPr>
          <w:rFonts w:eastAsiaTheme="minorEastAsia"/>
        </w:rPr>
      </w:pPr>
      <w:r>
        <w:rPr>
          <w:rFonts w:eastAsiaTheme="minorEastAsia"/>
        </w:rPr>
        <w:t xml:space="preserve">Finally, at each time slot </w:t>
      </w:r>
      <m:oMath>
        <m:r>
          <w:rPr>
            <w:rFonts w:ascii="Cambria Math" w:eastAsiaTheme="minorEastAsia" w:hAnsi="Cambria Math"/>
          </w:rPr>
          <m:t xml:space="preserve">k+N, </m:t>
        </m:r>
      </m:oMath>
      <w:r>
        <w:rPr>
          <w:rFonts w:eastAsiaTheme="minorEastAsia"/>
        </w:rPr>
        <w:t xml:space="preserve">the CSI state transition matrix </w:t>
      </w:r>
      <m:oMath>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oMath>
      <w:r>
        <w:rPr>
          <w:rFonts w:eastAsiaTheme="minorEastAsia"/>
        </w:rPr>
        <w:t xml:space="preserve"> and the CSI process covariance matrix </w:t>
      </w:r>
      <m:oMath>
        <m:sSub>
          <m:sSubPr>
            <m:ctrlPr>
              <w:rPr>
                <w:rFonts w:ascii="Cambria Math" w:eastAsiaTheme="minorEastAsia" w:hAnsi="Cambria Math" w:cs="Cambria Math"/>
                <w:i/>
              </w:rPr>
            </m:ctrlPr>
          </m:sSubPr>
          <m:e>
            <m:r>
              <m:rPr>
                <m:sty m:val="bi"/>
              </m:rPr>
              <w:rPr>
                <w:rFonts w:ascii="Cambria Math" w:eastAsiaTheme="minorEastAsia" w:hAnsi="Cambria Math" w:cs="Cambria Math"/>
              </w:rPr>
              <m:t>Q</m:t>
            </m:r>
          </m:e>
          <m:sub>
            <m:r>
              <w:rPr>
                <w:rFonts w:ascii="Cambria Math" w:eastAsiaTheme="minorEastAsia" w:hAnsi="Cambria Math" w:cs="Cambria Math"/>
              </w:rPr>
              <m:t>k+N</m:t>
            </m:r>
          </m:sub>
        </m:sSub>
      </m:oMath>
      <w:r>
        <w:rPr>
          <w:rFonts w:eastAsiaTheme="minorEastAsia"/>
        </w:rPr>
        <w:t xml:space="preserve"> are obtained and updated online along with the prediction and correction procedures. </w:t>
      </w:r>
    </w:p>
    <w:p w14:paraId="4309D138" w14:textId="77777777" w:rsidR="00EA014B" w:rsidRDefault="00EA014B" w:rsidP="00216EE7">
      <w:pPr>
        <w:rPr>
          <w:lang w:val="en-US"/>
        </w:rPr>
      </w:pPr>
    </w:p>
    <w:p w14:paraId="1C47BFC1" w14:textId="7D1C97F9" w:rsidR="00057A13" w:rsidRPr="00F641E8" w:rsidRDefault="00057A13" w:rsidP="00057A13">
      <w:pPr>
        <w:pStyle w:val="Heading2"/>
        <w:rPr>
          <w:sz w:val="28"/>
          <w:szCs w:val="28"/>
          <w:lang w:val="fr-FR"/>
        </w:rPr>
      </w:pPr>
      <w:proofErr w:type="spellStart"/>
      <w:r w:rsidRPr="00F641E8">
        <w:rPr>
          <w:sz w:val="28"/>
          <w:szCs w:val="28"/>
          <w:lang w:val="fr-FR"/>
        </w:rPr>
        <w:t>Complexity</w:t>
      </w:r>
      <w:proofErr w:type="spellEnd"/>
      <w:r w:rsidRPr="00F641E8">
        <w:rPr>
          <w:sz w:val="28"/>
          <w:szCs w:val="28"/>
          <w:lang w:val="fr-FR"/>
        </w:rPr>
        <w:t xml:space="preserve"> </w:t>
      </w:r>
      <w:proofErr w:type="spellStart"/>
      <w:r w:rsidRPr="00F641E8">
        <w:rPr>
          <w:sz w:val="28"/>
          <w:szCs w:val="28"/>
          <w:lang w:val="fr-FR"/>
        </w:rPr>
        <w:t>analysis</w:t>
      </w:r>
      <w:proofErr w:type="spellEnd"/>
      <w:r w:rsidR="008C40CE" w:rsidRPr="00F641E8">
        <w:rPr>
          <w:sz w:val="28"/>
          <w:szCs w:val="28"/>
          <w:lang w:val="fr-FR"/>
        </w:rPr>
        <w:t xml:space="preserve"> </w:t>
      </w:r>
    </w:p>
    <w:p w14:paraId="098C759D" w14:textId="0F2198D7" w:rsidR="00D65D2C" w:rsidRDefault="00D65D2C" w:rsidP="00D65D2C">
      <w:r>
        <w:t>The complexity of the Kalman Filter is dominated by the update operations in the prediction phase and the correction phase. In both phases, the number of FLOPs depends on the CSI state vector dimension, which is given by the size K of the observation window. Moreover, the CSI input matrix size is governed by the number of Tx and Rx antennas, as well as the number of RBs.</w:t>
      </w:r>
    </w:p>
    <w:p w14:paraId="6C88CD31" w14:textId="26FEE290" w:rsidR="00D65D2C" w:rsidRDefault="00D65D2C" w:rsidP="00D65D2C">
      <w:pPr>
        <w:rPr>
          <w:rFonts w:eastAsiaTheme="minorEastAsia"/>
        </w:rPr>
      </w:pPr>
      <w:r>
        <w:t xml:space="preserve">For the prediction step, the update of one entry of the predicted CSI state requires </w:t>
      </w:r>
      <m:oMath>
        <m:r>
          <w:rPr>
            <w:rFonts w:ascii="Cambria Math" w:hAnsi="Cambria Math"/>
          </w:rPr>
          <m:t>2</m:t>
        </m:r>
        <m:sSup>
          <m:sSupPr>
            <m:ctrlPr>
              <w:rPr>
                <w:rFonts w:ascii="Cambria Math" w:hAnsi="Cambria Math"/>
                <w:i/>
              </w:rPr>
            </m:ctrlPr>
          </m:sSupPr>
          <m:e>
            <m:r>
              <w:rPr>
                <w:rFonts w:ascii="Cambria Math" w:hAnsi="Cambria Math"/>
              </w:rPr>
              <m:t>K</m:t>
            </m:r>
          </m:e>
          <m:sup>
            <m:r>
              <w:rPr>
                <w:rFonts w:ascii="Cambria Math" w:hAnsi="Cambria Math"/>
              </w:rPr>
              <m:t>2</m:t>
            </m:r>
          </m:sup>
        </m:sSup>
      </m:oMath>
      <w:r>
        <w:rPr>
          <w:rFonts w:eastAsiaTheme="minorEastAsia"/>
        </w:rPr>
        <w:t xml:space="preserve"> FLOPs, while the update of the covariance matrix requires </w:t>
      </w:r>
      <m:oMath>
        <m:r>
          <w:rPr>
            <w:rFonts w:ascii="Cambria Math" w:eastAsiaTheme="minorEastAsia" w:hAnsi="Cambria Math"/>
          </w:rPr>
          <m:t>4</m:t>
        </m:r>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3</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2</m:t>
            </m:r>
          </m:sup>
        </m:sSup>
      </m:oMath>
      <w:r>
        <w:rPr>
          <w:rFonts w:eastAsiaTheme="minorEastAsia"/>
        </w:rPr>
        <w:t xml:space="preserve"> FLOPs. Overall, the Kalman filter prediction phase requires </w:t>
      </w:r>
      <m:oMath>
        <m:r>
          <w:rPr>
            <w:rFonts w:ascii="Cambria Math" w:eastAsiaTheme="minorEastAsia" w:hAnsi="Cambria Math"/>
          </w:rPr>
          <m:t>4</m:t>
        </m:r>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3</m:t>
            </m:r>
          </m:sup>
        </m:sSup>
        <m:r>
          <w:rPr>
            <w:rFonts w:ascii="Cambria Math" w:eastAsiaTheme="minorEastAsia" w:hAnsi="Cambria Math"/>
          </w:rPr>
          <m:t>+3</m:t>
        </m:r>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2</m:t>
            </m:r>
          </m:sup>
        </m:sSup>
      </m:oMath>
      <w:r>
        <w:rPr>
          <w:rFonts w:eastAsiaTheme="minorEastAsia"/>
        </w:rPr>
        <w:t xml:space="preserve"> FLOPs.</w:t>
      </w:r>
    </w:p>
    <w:p w14:paraId="5734C3BD" w14:textId="1C89D887" w:rsidR="00D65D2C" w:rsidRDefault="00D65D2C" w:rsidP="00D65D2C">
      <w:pPr>
        <w:rPr>
          <w:rFonts w:eastAsiaTheme="minorEastAsia"/>
        </w:rPr>
      </w:pPr>
      <w:r>
        <w:rPr>
          <w:rFonts w:eastAsiaTheme="minorEastAsia"/>
        </w:rPr>
        <w:t xml:space="preserve">For the correction phase, the Kalman filter gain matrix update requires </w:t>
      </w:r>
      <m:oMath>
        <m:r>
          <w:rPr>
            <w:rFonts w:ascii="Cambria Math" w:eastAsiaTheme="minorEastAsia" w:hAnsi="Cambria Math"/>
          </w:rPr>
          <m:t>2</m:t>
        </m:r>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2</m:t>
            </m:r>
          </m:sup>
        </m:sSup>
      </m:oMath>
      <w:r>
        <w:rPr>
          <w:rFonts w:eastAsiaTheme="minorEastAsia"/>
        </w:rPr>
        <w:t xml:space="preserve"> FLOPs, while the corrected CSI state requires </w:t>
      </w:r>
      <m:oMath>
        <m:r>
          <w:rPr>
            <w:rFonts w:ascii="Cambria Math" w:eastAsiaTheme="minorEastAsia" w:hAnsi="Cambria Math"/>
          </w:rPr>
          <m:t>2</m:t>
        </m:r>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2</m:t>
            </m:r>
          </m:sup>
        </m:sSup>
        <m:r>
          <w:rPr>
            <w:rFonts w:ascii="Cambria Math" w:eastAsiaTheme="minorEastAsia" w:hAnsi="Cambria Math"/>
          </w:rPr>
          <m:t>+2K</m:t>
        </m:r>
      </m:oMath>
      <w:r>
        <w:rPr>
          <w:rFonts w:eastAsiaTheme="minorEastAsia"/>
        </w:rPr>
        <w:t xml:space="preserve">. The corrected covariance matrix requires </w:t>
      </w:r>
      <m:oMath>
        <m:r>
          <w:rPr>
            <w:rFonts w:ascii="Cambria Math" w:eastAsiaTheme="minorEastAsia" w:hAnsi="Cambria Math"/>
          </w:rPr>
          <m:t>2</m:t>
        </m:r>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3</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2</m:t>
            </m:r>
          </m:sup>
        </m:sSup>
      </m:oMath>
      <w:r>
        <w:rPr>
          <w:rFonts w:eastAsiaTheme="minorEastAsia"/>
        </w:rPr>
        <w:t xml:space="preserve">. Overall, the Kalman filter correction step requires </w:t>
      </w:r>
      <m:oMath>
        <m:r>
          <w:rPr>
            <w:rFonts w:ascii="Cambria Math" w:eastAsiaTheme="minorEastAsia" w:hAnsi="Cambria Math"/>
          </w:rPr>
          <m:t>2</m:t>
        </m:r>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3</m:t>
            </m:r>
          </m:sup>
        </m:sSup>
        <m:r>
          <w:rPr>
            <w:rFonts w:ascii="Cambria Math" w:eastAsiaTheme="minorEastAsia" w:hAnsi="Cambria Math"/>
          </w:rPr>
          <m:t>+5</m:t>
        </m:r>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2</m:t>
            </m:r>
          </m:sup>
        </m:sSup>
        <m:r>
          <w:rPr>
            <w:rFonts w:ascii="Cambria Math" w:eastAsiaTheme="minorEastAsia" w:hAnsi="Cambria Math"/>
          </w:rPr>
          <m:t>+2K</m:t>
        </m:r>
      </m:oMath>
      <w:r>
        <w:rPr>
          <w:rFonts w:eastAsiaTheme="minorEastAsia"/>
        </w:rPr>
        <w:t>.</w:t>
      </w:r>
    </w:p>
    <w:p w14:paraId="1E461C14" w14:textId="77777777" w:rsidR="00D65D2C" w:rsidRDefault="00D65D2C" w:rsidP="00D65D2C">
      <w:pPr>
        <w:rPr>
          <w:rFonts w:eastAsiaTheme="minorEastAsia"/>
        </w:rPr>
      </w:pPr>
      <w:r>
        <w:rPr>
          <w:rFonts w:eastAsiaTheme="minorEastAsia"/>
        </w:rPr>
        <w:t xml:space="preserve">Additionally, after the prediction and correction phases, the prediction and correction error covariance matrices need to be updated for next subsequent CSI predictions. The updates of the error covariance matrices need in total </w:t>
      </w:r>
      <m:oMath>
        <m:r>
          <w:rPr>
            <w:rFonts w:ascii="Cambria Math" w:eastAsiaTheme="minorEastAsia" w:hAnsi="Cambria Math"/>
          </w:rPr>
          <m:t>8</m:t>
        </m:r>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3</m:t>
            </m:r>
          </m:sup>
        </m:sSup>
        <m:r>
          <w:rPr>
            <w:rFonts w:ascii="Cambria Math" w:eastAsiaTheme="minorEastAsia" w:hAnsi="Cambria Math"/>
          </w:rPr>
          <m:t>+7</m:t>
        </m:r>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2</m:t>
            </m:r>
          </m:sup>
        </m:sSup>
      </m:oMath>
      <w:r>
        <w:rPr>
          <w:rFonts w:eastAsiaTheme="minorEastAsia"/>
        </w:rPr>
        <w:t xml:space="preserve"> FLOPs. Note that this complexity can be further reduced by decreasing the update frequency of the prediction and observation error covariance matrices.</w:t>
      </w:r>
    </w:p>
    <w:p w14:paraId="02AFECC2" w14:textId="537FE721" w:rsidR="00D65D2C" w:rsidRDefault="00D65D2C" w:rsidP="00D65D2C">
      <w:pPr>
        <w:rPr>
          <w:rFonts w:eastAsiaTheme="minorEastAsia"/>
        </w:rPr>
      </w:pPr>
      <w:r>
        <w:rPr>
          <w:rFonts w:eastAsiaTheme="minorEastAsia"/>
        </w:rPr>
        <w:t xml:space="preserve">For a single Tx and Rx antenna, a single RB, </w:t>
      </w:r>
      <w:r w:rsidR="005D7E5B">
        <w:rPr>
          <w:rFonts w:eastAsiaTheme="minorEastAsia"/>
        </w:rPr>
        <w:t xml:space="preserve">and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4</m:t>
            </m:r>
          </m:sub>
        </m:sSub>
      </m:oMath>
      <w:r w:rsidR="005D7E5B">
        <w:rPr>
          <w:rFonts w:eastAsiaTheme="minorEastAsia"/>
        </w:rPr>
        <w:t xml:space="preserve"> predicted CSIs, </w:t>
      </w:r>
      <w:r>
        <w:rPr>
          <w:rFonts w:eastAsiaTheme="minorEastAsia"/>
        </w:rPr>
        <w:t xml:space="preserve">the overall complexity of Kalman Filter is given by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4</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14</m:t>
            </m:r>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3</m:t>
                </m:r>
              </m:sup>
            </m:sSup>
            <m:r>
              <w:rPr>
                <w:rFonts w:ascii="Cambria Math" w:eastAsiaTheme="minorEastAsia" w:hAnsi="Cambria Math"/>
              </w:rPr>
              <m:t>+15</m:t>
            </m:r>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2</m:t>
                </m:r>
              </m:sup>
            </m:sSup>
            <m:r>
              <w:rPr>
                <w:rFonts w:ascii="Cambria Math" w:eastAsiaTheme="minorEastAsia" w:hAnsi="Cambria Math"/>
              </w:rPr>
              <m:t>+2K</m:t>
            </m:r>
          </m:e>
        </m:d>
      </m:oMath>
      <w:r>
        <w:rPr>
          <w:rFonts w:eastAsiaTheme="minorEastAsia"/>
        </w:rPr>
        <w:t xml:space="preserve">, which is a cubic polynomial function with respect to the observation window size </w:t>
      </w:r>
      <m:oMath>
        <m:r>
          <w:rPr>
            <w:rFonts w:ascii="Cambria Math" w:eastAsiaTheme="minorEastAsia" w:hAnsi="Cambria Math"/>
          </w:rPr>
          <m:t>K</m:t>
        </m:r>
      </m:oMath>
      <w:r>
        <w:rPr>
          <w:rFonts w:eastAsiaTheme="minorEastAsia"/>
        </w:rPr>
        <w:t>.</w:t>
      </w:r>
    </w:p>
    <w:p w14:paraId="321A7883" w14:textId="77777777" w:rsidR="00D65D2C" w:rsidRDefault="00D65D2C" w:rsidP="00D65D2C">
      <w:pPr>
        <w:rPr>
          <w:rFonts w:eastAsiaTheme="minorEastAsia"/>
        </w:rPr>
      </w:pPr>
      <w:r>
        <w:rPr>
          <w:rFonts w:eastAsiaTheme="minorEastAsia"/>
        </w:rPr>
        <w:lastRenderedPageBreak/>
        <w:t xml:space="preserve">Therefore, for an entire CSI channel matrix, prediction based on Kalman Filter requires an overall number of </w:t>
      </w:r>
      <m:oMath>
        <m:d>
          <m:dPr>
            <m:ctrlPr>
              <w:rPr>
                <w:rFonts w:ascii="Cambria Math" w:eastAsiaTheme="minorEastAsia" w:hAnsi="Cambria Math"/>
                <w:b/>
                <w:bCs/>
                <w:i/>
              </w:rPr>
            </m:ctrlPr>
          </m:dPr>
          <m:e>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Tx</m:t>
                </m:r>
              </m:sub>
            </m:sSub>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Rx</m:t>
                </m:r>
              </m:sub>
            </m:sSub>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RBs</m:t>
                </m:r>
              </m:sub>
            </m:sSub>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4</m:t>
                </m:r>
              </m:sub>
            </m:sSub>
          </m:e>
        </m:d>
        <m:r>
          <m:rPr>
            <m:sty m:val="bi"/>
          </m:rPr>
          <w:rPr>
            <w:rFonts w:ascii="Cambria Math" w:eastAsiaTheme="minorEastAsia" w:hAnsi="Cambria Math"/>
          </w:rPr>
          <m:t>×</m:t>
        </m:r>
        <m:d>
          <m:dPr>
            <m:ctrlPr>
              <w:rPr>
                <w:rFonts w:ascii="Cambria Math" w:eastAsiaTheme="minorEastAsia" w:hAnsi="Cambria Math"/>
                <w:b/>
                <w:bCs/>
                <w:i/>
              </w:rPr>
            </m:ctrlPr>
          </m:dPr>
          <m:e>
            <m:r>
              <m:rPr>
                <m:sty m:val="bi"/>
              </m:rPr>
              <w:rPr>
                <w:rFonts w:ascii="Cambria Math" w:eastAsiaTheme="minorEastAsia" w:hAnsi="Cambria Math"/>
              </w:rPr>
              <m:t>14</m:t>
            </m:r>
            <m:sSup>
              <m:sSupPr>
                <m:ctrlPr>
                  <w:rPr>
                    <w:rFonts w:ascii="Cambria Math" w:eastAsiaTheme="minorEastAsia" w:hAnsi="Cambria Math"/>
                    <w:b/>
                    <w:bCs/>
                    <w:i/>
                  </w:rPr>
                </m:ctrlPr>
              </m:sSupPr>
              <m:e>
                <m:r>
                  <m:rPr>
                    <m:sty m:val="bi"/>
                  </m:rPr>
                  <w:rPr>
                    <w:rFonts w:ascii="Cambria Math" w:eastAsiaTheme="minorEastAsia" w:hAnsi="Cambria Math"/>
                  </w:rPr>
                  <m:t>K</m:t>
                </m:r>
              </m:e>
              <m:sup>
                <m:r>
                  <m:rPr>
                    <m:sty m:val="bi"/>
                  </m:rPr>
                  <w:rPr>
                    <w:rFonts w:ascii="Cambria Math" w:eastAsiaTheme="minorEastAsia" w:hAnsi="Cambria Math"/>
                  </w:rPr>
                  <m:t>3</m:t>
                </m:r>
              </m:sup>
            </m:sSup>
            <m:r>
              <m:rPr>
                <m:sty m:val="bi"/>
              </m:rPr>
              <w:rPr>
                <w:rFonts w:ascii="Cambria Math" w:eastAsiaTheme="minorEastAsia" w:hAnsi="Cambria Math"/>
              </w:rPr>
              <m:t>+15</m:t>
            </m:r>
            <m:sSup>
              <m:sSupPr>
                <m:ctrlPr>
                  <w:rPr>
                    <w:rFonts w:ascii="Cambria Math" w:eastAsiaTheme="minorEastAsia" w:hAnsi="Cambria Math"/>
                    <w:b/>
                    <w:bCs/>
                    <w:i/>
                  </w:rPr>
                </m:ctrlPr>
              </m:sSupPr>
              <m:e>
                <m:r>
                  <m:rPr>
                    <m:sty m:val="bi"/>
                  </m:rPr>
                  <w:rPr>
                    <w:rFonts w:ascii="Cambria Math" w:eastAsiaTheme="minorEastAsia" w:hAnsi="Cambria Math"/>
                  </w:rPr>
                  <m:t>K</m:t>
                </m:r>
              </m:e>
              <m:sup>
                <m:r>
                  <m:rPr>
                    <m:sty m:val="bi"/>
                  </m:rPr>
                  <w:rPr>
                    <w:rFonts w:ascii="Cambria Math" w:eastAsiaTheme="minorEastAsia" w:hAnsi="Cambria Math"/>
                  </w:rPr>
                  <m:t>2</m:t>
                </m:r>
              </m:sup>
            </m:sSup>
            <m:r>
              <m:rPr>
                <m:sty m:val="bi"/>
              </m:rPr>
              <w:rPr>
                <w:rFonts w:ascii="Cambria Math" w:eastAsiaTheme="minorEastAsia" w:hAnsi="Cambria Math"/>
              </w:rPr>
              <m:t>+2</m:t>
            </m:r>
            <m:r>
              <m:rPr>
                <m:sty m:val="bi"/>
              </m:rPr>
              <w:rPr>
                <w:rFonts w:ascii="Cambria Math" w:eastAsiaTheme="minorEastAsia" w:hAnsi="Cambria Math"/>
              </w:rPr>
              <m:t>K</m:t>
            </m:r>
          </m:e>
        </m:d>
      </m:oMath>
      <w:r>
        <w:rPr>
          <w:rFonts w:eastAsiaTheme="minorEastAsia"/>
        </w:rPr>
        <w:t xml:space="preserve"> FLOPs, which can be approximated by a cubic polynomial time complexity </w:t>
      </w:r>
      <m:oMath>
        <m:r>
          <w:rPr>
            <w:rFonts w:ascii="Cambria Math" w:eastAsiaTheme="minorEastAsia" w:hAnsi="Cambria Math"/>
          </w:rPr>
          <m:t>O(</m:t>
        </m:r>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3</m:t>
            </m:r>
          </m:sup>
        </m:sSup>
        <m:r>
          <w:rPr>
            <w:rFonts w:ascii="Cambria Math" w:eastAsiaTheme="minorEastAsia" w:hAnsi="Cambria Math"/>
          </w:rPr>
          <m:t>)</m:t>
        </m:r>
      </m:oMath>
      <w:r>
        <w:rPr>
          <w:rFonts w:eastAsiaTheme="minorEastAsia"/>
        </w:rPr>
        <w:t>.</w:t>
      </w:r>
    </w:p>
    <w:p w14:paraId="67180D1B" w14:textId="77777777" w:rsidR="00051E65" w:rsidRDefault="00051E65" w:rsidP="00D65D2C">
      <w:pPr>
        <w:rPr>
          <w:rFonts w:eastAsiaTheme="minorEastAsia"/>
        </w:rPr>
      </w:pPr>
    </w:p>
    <w:p w14:paraId="677CFED9" w14:textId="54026261" w:rsidR="008E5832" w:rsidRDefault="008E5832" w:rsidP="008E5832">
      <w:pPr>
        <w:rPr>
          <w:rFonts w:eastAsiaTheme="minorEastAsia"/>
        </w:rPr>
      </w:pPr>
      <w:r>
        <w:rPr>
          <w:rFonts w:eastAsiaTheme="minorEastAsia"/>
        </w:rPr>
        <w:t xml:space="preserve">The complexity of the </w:t>
      </w:r>
      <w:proofErr w:type="spellStart"/>
      <w:r>
        <w:rPr>
          <w:rFonts w:eastAsiaTheme="minorEastAsia"/>
        </w:rPr>
        <w:t>CNN_Xformer</w:t>
      </w:r>
      <w:proofErr w:type="spellEnd"/>
      <w:r>
        <w:rPr>
          <w:rFonts w:eastAsiaTheme="minorEastAsia"/>
        </w:rPr>
        <w:t xml:space="preserve"> model is dominated by the convolution operations. The number of FLOPs for each convolution layer are determined by the size of the kernel, the number of filters, the number of input channels to each layer and the activation map size of each layer.  For example, for a configuration with </w:t>
      </w:r>
      <m:oMath>
        <m:sSub>
          <m:sSubPr>
            <m:ctrlPr>
              <w:rPr>
                <w:rFonts w:ascii="Cambria Math" w:hAnsi="Cambria Math"/>
                <w:i/>
                <w:iCs/>
                <w:sz w:val="24"/>
                <w:szCs w:val="24"/>
              </w:rPr>
            </m:ctrlPr>
          </m:sSubPr>
          <m:e>
            <m:r>
              <w:rPr>
                <w:rFonts w:ascii="Cambria Math" w:hAnsi="Cambria Math"/>
              </w:rPr>
              <m:t>K ×N</m:t>
            </m:r>
          </m:e>
          <m:sub>
            <m:r>
              <w:rPr>
                <w:rFonts w:ascii="Cambria Math" w:hAnsi="Cambria Math"/>
              </w:rPr>
              <m:t>Rx</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Tx</m:t>
            </m:r>
          </m:sub>
        </m:sSub>
        <m:r>
          <w:rPr>
            <w:rFonts w:ascii="Cambria Math" w:eastAsiaTheme="minorEastAsia" w:hAnsi="Cambria Math"/>
            <w:sz w:val="24"/>
            <w:szCs w:val="24"/>
          </w:rPr>
          <m:t xml:space="preserve">=5×2×16 </m:t>
        </m:r>
      </m:oMath>
      <w:r>
        <w:rPr>
          <w:rFonts w:eastAsiaTheme="minorEastAsia"/>
          <w:iCs/>
          <w:sz w:val="24"/>
          <w:szCs w:val="24"/>
        </w:rPr>
        <w:t xml:space="preserve"> </w:t>
      </w:r>
      <w:r>
        <w:rPr>
          <w:rFonts w:eastAsiaTheme="minorEastAsia"/>
        </w:rPr>
        <w:t>the complexity of the convolution operations is 14.8M FLOPs.  To run a single inference operation for 1 RB with the same input configuration (</w:t>
      </w:r>
      <m:oMath>
        <m:r>
          <w:rPr>
            <w:rFonts w:ascii="Cambria Math" w:hAnsi="Cambria Math"/>
            <w:sz w:val="24"/>
            <w:szCs w:val="24"/>
          </w:rPr>
          <m:t>K</m:t>
        </m:r>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Tx</m:t>
            </m:r>
          </m:sub>
        </m:sSub>
        <m:r>
          <w:rPr>
            <w:rFonts w:ascii="Cambria Math" w:eastAsiaTheme="minorEastAsia" w:hAnsi="Cambria Math"/>
            <w:sz w:val="24"/>
            <w:szCs w:val="24"/>
          </w:rPr>
          <m:t>=5×2×16</m:t>
        </m:r>
      </m:oMath>
      <w:r>
        <w:rPr>
          <w:rFonts w:eastAsiaTheme="minorEastAsia"/>
          <w:iCs/>
          <w:sz w:val="24"/>
          <w:szCs w:val="24"/>
        </w:rPr>
        <w:t>)</w:t>
      </w:r>
      <w:r>
        <w:t xml:space="preserve">, where K is the observation window, the total number of FLOPS required for </w:t>
      </w:r>
      <w:proofErr w:type="spellStart"/>
      <w:r>
        <w:t>CNN_Xformer</w:t>
      </w:r>
      <w:proofErr w:type="spellEnd"/>
      <w:r>
        <w:t xml:space="preserve"> based CSI prediction is 15.2M.</w:t>
      </w:r>
      <w:r>
        <w:rPr>
          <w:rFonts w:eastAsiaTheme="minorEastAsia"/>
        </w:rPr>
        <w:t xml:space="preserve">  Thus, </w:t>
      </w:r>
      <w:proofErr w:type="gramStart"/>
      <w:r>
        <w:rPr>
          <w:rFonts w:eastAsiaTheme="minorEastAsia"/>
        </w:rPr>
        <w:t>it can be seen that the</w:t>
      </w:r>
      <w:proofErr w:type="gramEnd"/>
      <w:r>
        <w:rPr>
          <w:rFonts w:eastAsiaTheme="minorEastAsia"/>
        </w:rPr>
        <w:t xml:space="preserve"> convolution operations account for 97% of the FLOPs in the model. </w:t>
      </w:r>
    </w:p>
    <w:p w14:paraId="7056974B" w14:textId="77777777" w:rsidR="00051E65" w:rsidRDefault="00051E65" w:rsidP="00D65D2C">
      <w:pPr>
        <w:rPr>
          <w:rFonts w:eastAsiaTheme="minorEastAsia"/>
        </w:rPr>
      </w:pPr>
    </w:p>
    <w:p w14:paraId="3C8E0F9C" w14:textId="56D22EDF" w:rsidR="00D65D2C" w:rsidRDefault="00D65D2C" w:rsidP="00D65D2C">
      <w:pPr>
        <w:rPr>
          <w:rFonts w:eastAsiaTheme="minorEastAsia"/>
        </w:rPr>
      </w:pPr>
      <w:r>
        <w:rPr>
          <w:rFonts w:eastAsiaTheme="minorEastAsia"/>
        </w:rPr>
        <w:t xml:space="preserve">For 2 Rx antennas, 16 Tx antennas, 52 RBs, </w:t>
      </w:r>
      <w:r w:rsidR="0074713F">
        <w:rPr>
          <w:rFonts w:eastAsiaTheme="minorEastAsia"/>
        </w:rPr>
        <w:t xml:space="preserve">with </w:t>
      </w:r>
      <m:oMath>
        <m:r>
          <w:rPr>
            <w:rFonts w:ascii="Cambria Math" w:eastAsiaTheme="minorEastAsia" w:hAnsi="Cambria Math"/>
          </w:rPr>
          <m:t>K=5</m:t>
        </m:r>
      </m:oMath>
      <w:r w:rsidR="0074713F">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4</m:t>
            </m:r>
          </m:sub>
        </m:sSub>
        <m:r>
          <w:rPr>
            <w:rFonts w:ascii="Cambria Math" w:eastAsiaTheme="minorEastAsia" w:hAnsi="Cambria Math"/>
          </w:rPr>
          <m:t>=1</m:t>
        </m:r>
      </m:oMath>
      <w:r w:rsidR="0074713F">
        <w:rPr>
          <w:rFonts w:eastAsiaTheme="minorEastAsia"/>
        </w:rPr>
        <w:t xml:space="preserve">, </w:t>
      </w:r>
      <w:r>
        <w:rPr>
          <w:rFonts w:eastAsiaTheme="minorEastAsia"/>
        </w:rPr>
        <w:t xml:space="preserve">the overall number of FLOPs required for </w:t>
      </w:r>
      <w:r w:rsidR="008E5832">
        <w:rPr>
          <w:rFonts w:eastAsiaTheme="minorEastAsia"/>
        </w:rPr>
        <w:t>CSI prediction</w:t>
      </w:r>
      <w:r>
        <w:rPr>
          <w:rFonts w:eastAsiaTheme="minorEastAsia"/>
        </w:rPr>
        <w:t xml:space="preserve"> </w:t>
      </w:r>
      <w:r w:rsidR="0074713F">
        <w:rPr>
          <w:rFonts w:eastAsiaTheme="minorEastAsia"/>
        </w:rPr>
        <w:t>with the two models</w:t>
      </w:r>
      <w:r w:rsidR="008E5832">
        <w:rPr>
          <w:rFonts w:eastAsiaTheme="minorEastAsia"/>
        </w:rPr>
        <w:t xml:space="preserve"> is approximately:</w:t>
      </w:r>
    </w:p>
    <w:p w14:paraId="30F9B23C" w14:textId="603FE01B" w:rsidR="00D65D2C" w:rsidRPr="00F641E8" w:rsidRDefault="00D65D2C" w:rsidP="00D65D2C">
      <w:pPr>
        <w:pStyle w:val="ListParagraph"/>
        <w:numPr>
          <w:ilvl w:val="0"/>
          <w:numId w:val="30"/>
        </w:numPr>
        <w:spacing w:after="160" w:line="259" w:lineRule="auto"/>
        <w:contextualSpacing/>
        <w:rPr>
          <w:rFonts w:ascii="Times New Roman" w:eastAsiaTheme="minorEastAsia" w:hAnsi="Times New Roman"/>
        </w:rPr>
      </w:pPr>
      <w:r w:rsidRPr="00F641E8">
        <w:rPr>
          <w:rFonts w:ascii="Times New Roman" w:eastAsiaTheme="minorEastAsia" w:hAnsi="Times New Roman"/>
        </w:rPr>
        <w:t>3.5 million</w:t>
      </w:r>
      <w:r w:rsidR="008E5832" w:rsidRPr="00F641E8">
        <w:rPr>
          <w:rFonts w:ascii="Times New Roman" w:eastAsiaTheme="minorEastAsia" w:hAnsi="Times New Roman"/>
        </w:rPr>
        <w:t xml:space="preserve"> FLOPs for non AIML Kalman filter</w:t>
      </w:r>
    </w:p>
    <w:p w14:paraId="50FE58AC" w14:textId="6321C9A4" w:rsidR="008E5832" w:rsidRPr="00F641E8" w:rsidRDefault="008E5832" w:rsidP="00D65D2C">
      <w:pPr>
        <w:pStyle w:val="ListParagraph"/>
        <w:numPr>
          <w:ilvl w:val="0"/>
          <w:numId w:val="30"/>
        </w:numPr>
        <w:spacing w:after="160" w:line="259" w:lineRule="auto"/>
        <w:contextualSpacing/>
        <w:rPr>
          <w:rFonts w:ascii="Times New Roman" w:eastAsiaTheme="minorEastAsia" w:hAnsi="Times New Roman"/>
        </w:rPr>
      </w:pPr>
      <w:r w:rsidRPr="00F641E8">
        <w:rPr>
          <w:rFonts w:ascii="Times New Roman" w:eastAsiaTheme="minorEastAsia" w:hAnsi="Times New Roman"/>
        </w:rPr>
        <w:t xml:space="preserve">79 million FLOPs for the </w:t>
      </w:r>
      <w:r w:rsidR="0074713F" w:rsidRPr="00F641E8">
        <w:rPr>
          <w:rFonts w:ascii="Times New Roman" w:eastAsiaTheme="minorEastAsia" w:hAnsi="Times New Roman"/>
        </w:rPr>
        <w:t xml:space="preserve">AI/ML </w:t>
      </w:r>
      <w:proofErr w:type="spellStart"/>
      <w:r w:rsidRPr="00F641E8">
        <w:rPr>
          <w:rFonts w:ascii="Times New Roman" w:eastAsiaTheme="minorEastAsia" w:hAnsi="Times New Roman"/>
        </w:rPr>
        <w:t>CNN_Xformer</w:t>
      </w:r>
      <w:proofErr w:type="spellEnd"/>
      <w:r w:rsidRPr="00F641E8">
        <w:rPr>
          <w:rFonts w:ascii="Times New Roman" w:eastAsiaTheme="minorEastAsia" w:hAnsi="Times New Roman"/>
        </w:rPr>
        <w:t xml:space="preserve"> model. </w:t>
      </w:r>
    </w:p>
    <w:p w14:paraId="7FF18D3B" w14:textId="77777777" w:rsidR="00057A13" w:rsidRPr="00F641E8" w:rsidRDefault="00057A13" w:rsidP="00057A13">
      <w:pPr>
        <w:rPr>
          <w:lang w:val="en-US"/>
        </w:rPr>
      </w:pPr>
    </w:p>
    <w:p w14:paraId="44FA6D25" w14:textId="481D0BD3" w:rsidR="00057A13" w:rsidRDefault="00666462" w:rsidP="00216EE7">
      <w:pPr>
        <w:rPr>
          <w:lang w:val="en-US"/>
        </w:rPr>
      </w:pPr>
      <w:r w:rsidRPr="00F641E8">
        <w:rPr>
          <w:b/>
          <w:bCs/>
          <w:u w:val="single"/>
          <w:lang w:val="en-US"/>
        </w:rPr>
        <w:t xml:space="preserve">Observation </w:t>
      </w:r>
      <w:r w:rsidR="009A4D87">
        <w:rPr>
          <w:b/>
          <w:bCs/>
          <w:u w:val="single"/>
          <w:lang w:val="en-US"/>
        </w:rPr>
        <w:t>7</w:t>
      </w:r>
      <w:r w:rsidRPr="009E1914">
        <w:rPr>
          <w:lang w:val="en-US"/>
        </w:rPr>
        <w:t xml:space="preserve">: </w:t>
      </w:r>
      <w:r w:rsidR="00BE1558" w:rsidRPr="00F641E8">
        <w:rPr>
          <w:b/>
          <w:bCs/>
          <w:lang w:val="en-US"/>
        </w:rPr>
        <w:t xml:space="preserve">The </w:t>
      </w:r>
      <w:r w:rsidR="001D18E9" w:rsidRPr="00F641E8">
        <w:rPr>
          <w:b/>
          <w:bCs/>
          <w:lang w:val="en-US"/>
        </w:rPr>
        <w:t>transformer-based</w:t>
      </w:r>
      <w:r w:rsidR="00BE1558" w:rsidRPr="00F641E8">
        <w:rPr>
          <w:b/>
          <w:bCs/>
          <w:lang w:val="en-US"/>
        </w:rPr>
        <w:t xml:space="preserve"> AI/ML CSI prediction model has significantly higher complexity compared to the non-AI/ML CSI prediction using</w:t>
      </w:r>
      <w:r w:rsidR="000D4E14" w:rsidRPr="00F641E8">
        <w:rPr>
          <w:b/>
          <w:bCs/>
          <w:lang w:val="en-US"/>
        </w:rPr>
        <w:t xml:space="preserve"> Kalman </w:t>
      </w:r>
      <w:r w:rsidR="00BE1558" w:rsidRPr="00F641E8">
        <w:rPr>
          <w:b/>
          <w:bCs/>
          <w:lang w:val="en-US"/>
        </w:rPr>
        <w:t>filters.</w:t>
      </w:r>
    </w:p>
    <w:p w14:paraId="31134DE7" w14:textId="77777777" w:rsidR="00057A13" w:rsidRPr="00216EE7" w:rsidRDefault="00057A13" w:rsidP="00216EE7">
      <w:pPr>
        <w:rPr>
          <w:lang w:val="en-US"/>
        </w:rPr>
      </w:pPr>
    </w:p>
    <w:p w14:paraId="56FB0267" w14:textId="47EEBA56" w:rsidR="00773F15" w:rsidRPr="008A686E" w:rsidRDefault="00454771" w:rsidP="00773F15">
      <w:pPr>
        <w:pStyle w:val="Heading2"/>
        <w:rPr>
          <w:sz w:val="28"/>
          <w:szCs w:val="28"/>
          <w:lang w:val="fr-FR"/>
        </w:rPr>
      </w:pPr>
      <w:bookmarkStart w:id="5" w:name="_Ref111198283"/>
      <w:bookmarkStart w:id="6" w:name="_Ref134784925"/>
      <w:r w:rsidRPr="008A686E">
        <w:rPr>
          <w:sz w:val="28"/>
          <w:szCs w:val="28"/>
          <w:lang w:val="fr-FR"/>
        </w:rPr>
        <w:t xml:space="preserve">CSI </w:t>
      </w:r>
      <w:proofErr w:type="spellStart"/>
      <w:r w:rsidRPr="008A686E">
        <w:rPr>
          <w:sz w:val="28"/>
          <w:szCs w:val="28"/>
          <w:lang w:val="fr-FR"/>
        </w:rPr>
        <w:t>prediction</w:t>
      </w:r>
      <w:proofErr w:type="spellEnd"/>
      <w:r w:rsidRPr="008A686E">
        <w:rPr>
          <w:sz w:val="28"/>
          <w:szCs w:val="28"/>
          <w:lang w:val="fr-FR"/>
        </w:rPr>
        <w:t xml:space="preserve"> s</w:t>
      </w:r>
      <w:r w:rsidR="00773F15" w:rsidRPr="008A686E">
        <w:rPr>
          <w:sz w:val="28"/>
          <w:szCs w:val="28"/>
          <w:lang w:val="fr-FR"/>
        </w:rPr>
        <w:t xml:space="preserve">imulation </w:t>
      </w:r>
      <w:bookmarkEnd w:id="5"/>
      <w:r w:rsidRPr="008A686E">
        <w:rPr>
          <w:sz w:val="28"/>
          <w:szCs w:val="28"/>
          <w:lang w:val="fr-FR"/>
        </w:rPr>
        <w:t>c</w:t>
      </w:r>
      <w:r w:rsidR="00306584" w:rsidRPr="008A686E">
        <w:rPr>
          <w:sz w:val="28"/>
          <w:szCs w:val="28"/>
          <w:lang w:val="fr-FR"/>
        </w:rPr>
        <w:t>onfiguration</w:t>
      </w:r>
      <w:bookmarkEnd w:id="6"/>
    </w:p>
    <w:p w14:paraId="3F33D288" w14:textId="224C3A56" w:rsidR="00321EA6" w:rsidRPr="0064647E" w:rsidRDefault="00C42536" w:rsidP="00EC06C7">
      <w:pPr>
        <w:rPr>
          <w:highlight w:val="yellow"/>
        </w:rPr>
      </w:pPr>
      <w:r w:rsidRPr="00927197">
        <w:t xml:space="preserve">In generating the channel </w:t>
      </w:r>
      <w:r w:rsidRPr="000629CC">
        <w:t xml:space="preserve">samples, </w:t>
      </w:r>
      <w:r w:rsidR="00F72512" w:rsidRPr="000629CC">
        <w:t xml:space="preserve">we consider </w:t>
      </w:r>
      <w:r w:rsidR="00480311" w:rsidRPr="000629CC">
        <w:t>the case of s</w:t>
      </w:r>
      <w:r w:rsidR="00F72512" w:rsidRPr="000629CC">
        <w:t>patial consistency</w:t>
      </w:r>
      <w:r w:rsidR="009224E1" w:rsidRPr="000629CC">
        <w:t xml:space="preserve"> (SC)</w:t>
      </w:r>
      <w:r w:rsidR="00F72512" w:rsidRPr="000629CC">
        <w:t xml:space="preserve"> off (</w:t>
      </w:r>
      <w:r w:rsidR="001254B2" w:rsidRPr="000629CC">
        <w:t>D</w:t>
      </w:r>
      <w:r w:rsidRPr="000629CC">
        <w:t xml:space="preserve">oppler </w:t>
      </w:r>
      <w:r w:rsidR="00F72512" w:rsidRPr="000629CC">
        <w:t>only</w:t>
      </w:r>
      <w:r w:rsidR="004A3C70" w:rsidRPr="000629CC">
        <w:t>)</w:t>
      </w:r>
      <w:r w:rsidR="009B0B6F" w:rsidRPr="000629CC">
        <w:t xml:space="preserve">; </w:t>
      </w:r>
      <w:r w:rsidR="0064647E">
        <w:t>t</w:t>
      </w:r>
      <w:r w:rsidR="00EC06C7" w:rsidRPr="00F425DD">
        <w:t xml:space="preserve">he simulation </w:t>
      </w:r>
      <w:r w:rsidR="002527D5" w:rsidRPr="00F425DD">
        <w:t>configuration sp</w:t>
      </w:r>
      <w:r w:rsidR="00E0596A" w:rsidRPr="00F425DD">
        <w:t xml:space="preserve">ecific to CSI prediction is shown below. </w:t>
      </w:r>
    </w:p>
    <w:p w14:paraId="768A86DB" w14:textId="46044AEC" w:rsidR="00EC06C7" w:rsidRPr="002F1062"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 xml:space="preserve">Traffic type: </w:t>
      </w:r>
      <w:r w:rsidR="005D4ABD">
        <w:rPr>
          <w:rFonts w:ascii="Times New Roman" w:hAnsi="Times New Roman"/>
        </w:rPr>
        <w:t>FTP Model 1</w:t>
      </w:r>
      <w:r w:rsidRPr="002F1062">
        <w:rPr>
          <w:rFonts w:ascii="Times New Roman" w:hAnsi="Times New Roman"/>
        </w:rPr>
        <w:t xml:space="preserve"> </w:t>
      </w:r>
    </w:p>
    <w:p w14:paraId="1AD39E96" w14:textId="72AECF36" w:rsidR="00EC06C7" w:rsidRPr="002F1062"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Max rank value</w:t>
      </w:r>
      <w:r w:rsidR="00623EDA" w:rsidRPr="002F1062">
        <w:rPr>
          <w:rFonts w:ascii="Times New Roman" w:hAnsi="Times New Roman"/>
        </w:rPr>
        <w:t xml:space="preserve"> </w:t>
      </w:r>
      <w:r w:rsidRPr="002F1062">
        <w:rPr>
          <w:rFonts w:ascii="Times New Roman" w:hAnsi="Times New Roman"/>
        </w:rPr>
        <w:t>=</w:t>
      </w:r>
      <w:r w:rsidR="00623EDA" w:rsidRPr="002F1062">
        <w:rPr>
          <w:rFonts w:ascii="Times New Roman" w:hAnsi="Times New Roman"/>
        </w:rPr>
        <w:t xml:space="preserve"> </w:t>
      </w:r>
      <w:r w:rsidRPr="002F1062">
        <w:rPr>
          <w:rFonts w:ascii="Times New Roman" w:hAnsi="Times New Roman"/>
        </w:rPr>
        <w:t>2</w:t>
      </w:r>
    </w:p>
    <w:p w14:paraId="4377AF2B" w14:textId="77777777" w:rsidR="00EC06C7" w:rsidRPr="002F1062"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Intermediate KPI#1 = SGCS</w:t>
      </w:r>
    </w:p>
    <w:p w14:paraId="55BA990C" w14:textId="77777777" w:rsidR="00EC06C7" w:rsidRPr="002F1062"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 xml:space="preserve">Channel model: </w:t>
      </w:r>
      <w:proofErr w:type="spellStart"/>
      <w:proofErr w:type="gramStart"/>
      <w:r w:rsidRPr="002F1062">
        <w:rPr>
          <w:rFonts w:ascii="Times New Roman" w:hAnsi="Times New Roman"/>
        </w:rPr>
        <w:t>UMa</w:t>
      </w:r>
      <w:proofErr w:type="spellEnd"/>
      <w:proofErr w:type="gramEnd"/>
    </w:p>
    <w:p w14:paraId="728E471C" w14:textId="64365FFD" w:rsidR="00EC06C7" w:rsidRPr="002F1062"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 xml:space="preserve">UE distribution: </w:t>
      </w:r>
      <w:r w:rsidRPr="002F1062">
        <w:rPr>
          <w:rFonts w:ascii="Times New Roman" w:hAnsi="Times New Roman"/>
          <w:lang w:eastAsia="zh-CN"/>
        </w:rPr>
        <w:t>100% outdoor UE</w:t>
      </w:r>
      <w:r w:rsidRPr="002F1062">
        <w:rPr>
          <w:rFonts w:ascii="Times New Roman" w:hAnsi="Times New Roman"/>
        </w:rPr>
        <w:t xml:space="preserve"> </w:t>
      </w:r>
    </w:p>
    <w:p w14:paraId="574AF0A3" w14:textId="1E279198" w:rsidR="00EC06C7"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O2I car penetration loss (as per 38.901, section 7.4.3.2</w:t>
      </w:r>
      <w:r w:rsidR="00597223">
        <w:rPr>
          <w:rFonts w:ascii="Times New Roman" w:hAnsi="Times New Roman"/>
        </w:rPr>
        <w:t xml:space="preserve"> and the evaluation assumption in Table 6.2.1-1 </w:t>
      </w:r>
      <w:r w:rsidR="00EA5402">
        <w:rPr>
          <w:rFonts w:ascii="Times New Roman" w:hAnsi="Times New Roman"/>
        </w:rPr>
        <w:t xml:space="preserve">of TR 38.843 </w:t>
      </w:r>
      <w:r w:rsidR="00EA5402">
        <w:rPr>
          <w:rFonts w:ascii="Times New Roman" w:hAnsi="Times New Roman"/>
        </w:rPr>
        <w:fldChar w:fldCharType="begin"/>
      </w:r>
      <w:r w:rsidR="00EA5402">
        <w:rPr>
          <w:rFonts w:ascii="Times New Roman" w:hAnsi="Times New Roman"/>
        </w:rPr>
        <w:instrText xml:space="preserve"> REF _Ref158642161 \r \h </w:instrText>
      </w:r>
      <w:r w:rsidR="00EA5402">
        <w:rPr>
          <w:rFonts w:ascii="Times New Roman" w:hAnsi="Times New Roman"/>
        </w:rPr>
      </w:r>
      <w:r w:rsidR="00EA5402">
        <w:rPr>
          <w:rFonts w:ascii="Times New Roman" w:hAnsi="Times New Roman"/>
        </w:rPr>
        <w:fldChar w:fldCharType="separate"/>
      </w:r>
      <w:r w:rsidR="00621506">
        <w:rPr>
          <w:rFonts w:ascii="Times New Roman" w:hAnsi="Times New Roman"/>
        </w:rPr>
        <w:t>[3]</w:t>
      </w:r>
      <w:r w:rsidR="00EA5402">
        <w:rPr>
          <w:rFonts w:ascii="Times New Roman" w:hAnsi="Times New Roman"/>
        </w:rPr>
        <w:fldChar w:fldCharType="end"/>
      </w:r>
      <w:r w:rsidR="00EA5402">
        <w:rPr>
          <w:rFonts w:ascii="Times New Roman" w:hAnsi="Times New Roman"/>
        </w:rPr>
        <w:t>)</w:t>
      </w:r>
    </w:p>
    <w:p w14:paraId="4A0355A1" w14:textId="4AF411ED" w:rsidR="0025383E" w:rsidRPr="00446FE5" w:rsidRDefault="0025383E" w:rsidP="001254B2">
      <w:pPr>
        <w:pStyle w:val="ListParagraph"/>
        <w:numPr>
          <w:ilvl w:val="0"/>
          <w:numId w:val="14"/>
        </w:numPr>
        <w:spacing w:after="160" w:line="259" w:lineRule="auto"/>
        <w:contextualSpacing/>
        <w:rPr>
          <w:rFonts w:ascii="Times New Roman" w:hAnsi="Times New Roman"/>
        </w:rPr>
      </w:pPr>
      <w:r w:rsidRPr="00446FE5">
        <w:rPr>
          <w:rFonts w:ascii="Times New Roman" w:hAnsi="Times New Roman"/>
        </w:rPr>
        <w:t xml:space="preserve">Number of drops for training: </w:t>
      </w:r>
      <w:r w:rsidR="00976509" w:rsidRPr="00446FE5">
        <w:rPr>
          <w:rFonts w:ascii="Times New Roman" w:hAnsi="Times New Roman"/>
        </w:rPr>
        <w:t>5</w:t>
      </w:r>
      <w:r w:rsidR="007667C3" w:rsidRPr="00446FE5">
        <w:rPr>
          <w:rFonts w:ascii="Times New Roman" w:hAnsi="Times New Roman"/>
        </w:rPr>
        <w:t>0</w:t>
      </w:r>
    </w:p>
    <w:p w14:paraId="7CF8E6DD" w14:textId="1060864B" w:rsidR="0025383E" w:rsidRPr="00446FE5" w:rsidRDefault="0025383E" w:rsidP="001254B2">
      <w:pPr>
        <w:pStyle w:val="ListParagraph"/>
        <w:numPr>
          <w:ilvl w:val="0"/>
          <w:numId w:val="14"/>
        </w:numPr>
        <w:spacing w:after="160" w:line="259" w:lineRule="auto"/>
        <w:contextualSpacing/>
        <w:rPr>
          <w:rFonts w:ascii="Times New Roman" w:hAnsi="Times New Roman"/>
        </w:rPr>
      </w:pPr>
      <w:r w:rsidRPr="00446FE5">
        <w:rPr>
          <w:rFonts w:ascii="Times New Roman" w:hAnsi="Times New Roman"/>
        </w:rPr>
        <w:t xml:space="preserve">Number of drops for testing: </w:t>
      </w:r>
      <w:r w:rsidR="00367753" w:rsidRPr="00446FE5">
        <w:rPr>
          <w:rFonts w:ascii="Times New Roman" w:hAnsi="Times New Roman"/>
        </w:rPr>
        <w:t>10</w:t>
      </w:r>
    </w:p>
    <w:p w14:paraId="565ACB97" w14:textId="55020E70" w:rsidR="004A3C70" w:rsidRPr="00446FE5" w:rsidRDefault="004A3C70" w:rsidP="001254B2">
      <w:pPr>
        <w:pStyle w:val="ListParagraph"/>
        <w:numPr>
          <w:ilvl w:val="0"/>
          <w:numId w:val="14"/>
        </w:numPr>
        <w:spacing w:after="160" w:line="259" w:lineRule="auto"/>
        <w:contextualSpacing/>
        <w:rPr>
          <w:rFonts w:ascii="Times New Roman" w:hAnsi="Times New Roman"/>
        </w:rPr>
      </w:pPr>
      <w:r w:rsidRPr="00446FE5">
        <w:rPr>
          <w:rFonts w:ascii="Times New Roman" w:hAnsi="Times New Roman"/>
        </w:rPr>
        <w:t xml:space="preserve">Number of UEs per drop: </w:t>
      </w:r>
      <w:r w:rsidR="00A33E58" w:rsidRPr="00446FE5">
        <w:rPr>
          <w:rFonts w:ascii="Times New Roman" w:hAnsi="Times New Roman"/>
        </w:rPr>
        <w:t xml:space="preserve">210 </w:t>
      </w:r>
      <w:r w:rsidR="00367753" w:rsidRPr="00446FE5">
        <w:rPr>
          <w:rFonts w:ascii="Times New Roman" w:hAnsi="Times New Roman"/>
        </w:rPr>
        <w:t>for training, and 126 for testing</w:t>
      </w:r>
    </w:p>
    <w:p w14:paraId="73BDA345" w14:textId="4F68306F" w:rsidR="0025383E" w:rsidRPr="00446FE5" w:rsidRDefault="0025383E" w:rsidP="001254B2">
      <w:pPr>
        <w:pStyle w:val="ListParagraph"/>
        <w:numPr>
          <w:ilvl w:val="0"/>
          <w:numId w:val="14"/>
        </w:numPr>
        <w:spacing w:after="160" w:line="259" w:lineRule="auto"/>
        <w:contextualSpacing/>
        <w:rPr>
          <w:rFonts w:ascii="Times New Roman" w:hAnsi="Times New Roman"/>
        </w:rPr>
      </w:pPr>
      <w:r w:rsidRPr="00446FE5">
        <w:rPr>
          <w:rFonts w:ascii="Times New Roman" w:hAnsi="Times New Roman"/>
        </w:rPr>
        <w:t xml:space="preserve">Number of time samples </w:t>
      </w:r>
      <w:proofErr w:type="spellStart"/>
      <w:r w:rsidRPr="00446FE5">
        <w:rPr>
          <w:rFonts w:ascii="Times New Roman" w:hAnsi="Times New Roman"/>
        </w:rPr>
        <w:t>N_samples</w:t>
      </w:r>
      <w:proofErr w:type="spellEnd"/>
      <w:r w:rsidR="00C1507C" w:rsidRPr="00446FE5">
        <w:rPr>
          <w:rFonts w:ascii="Times New Roman" w:hAnsi="Times New Roman"/>
        </w:rPr>
        <w:t xml:space="preserve"> (5 </w:t>
      </w:r>
      <w:proofErr w:type="spellStart"/>
      <w:r w:rsidR="00C1507C" w:rsidRPr="00446FE5">
        <w:rPr>
          <w:rFonts w:ascii="Times New Roman" w:hAnsi="Times New Roman"/>
        </w:rPr>
        <w:t>ms</w:t>
      </w:r>
      <w:proofErr w:type="spellEnd"/>
      <w:r w:rsidR="00C1507C" w:rsidRPr="00446FE5">
        <w:rPr>
          <w:rFonts w:ascii="Times New Roman" w:hAnsi="Times New Roman"/>
        </w:rPr>
        <w:t xml:space="preserve"> period)</w:t>
      </w:r>
      <w:r w:rsidRPr="00446FE5">
        <w:rPr>
          <w:rFonts w:ascii="Times New Roman" w:hAnsi="Times New Roman"/>
        </w:rPr>
        <w:t xml:space="preserve">: </w:t>
      </w:r>
      <w:r w:rsidR="004A3C70" w:rsidRPr="00446FE5">
        <w:rPr>
          <w:rFonts w:ascii="Times New Roman" w:hAnsi="Times New Roman"/>
        </w:rPr>
        <w:t>60</w:t>
      </w:r>
      <w:r w:rsidR="00C21414" w:rsidRPr="00446FE5">
        <w:rPr>
          <w:rFonts w:ascii="Times New Roman" w:hAnsi="Times New Roman"/>
        </w:rPr>
        <w:t xml:space="preserve"> </w:t>
      </w:r>
      <w:r w:rsidR="00B333A0" w:rsidRPr="00446FE5">
        <w:rPr>
          <w:rFonts w:ascii="Times New Roman" w:hAnsi="Times New Roman"/>
        </w:rPr>
        <w:t xml:space="preserve">for training </w:t>
      </w:r>
      <w:r w:rsidR="00C21414" w:rsidRPr="00446FE5">
        <w:rPr>
          <w:rFonts w:ascii="Times New Roman" w:hAnsi="Times New Roman"/>
        </w:rPr>
        <w:t xml:space="preserve">and </w:t>
      </w:r>
      <w:r w:rsidR="008C0BEF" w:rsidRPr="00446FE5">
        <w:rPr>
          <w:rFonts w:ascii="Times New Roman" w:hAnsi="Times New Roman"/>
        </w:rPr>
        <w:t>2</w:t>
      </w:r>
      <w:r w:rsidR="00C21414" w:rsidRPr="00446FE5">
        <w:rPr>
          <w:rFonts w:ascii="Times New Roman" w:hAnsi="Times New Roman"/>
        </w:rPr>
        <w:t>00</w:t>
      </w:r>
      <w:r w:rsidR="008C0BEF" w:rsidRPr="00446FE5">
        <w:rPr>
          <w:rFonts w:ascii="Times New Roman" w:hAnsi="Times New Roman"/>
        </w:rPr>
        <w:t>/400/600 for high RU/med RU/low RU, respectively for SLS testing.</w:t>
      </w:r>
    </w:p>
    <w:p w14:paraId="74B52A8D" w14:textId="3F2F2319" w:rsidR="009E706D" w:rsidRPr="00927197" w:rsidRDefault="009E706D" w:rsidP="001254B2">
      <w:pPr>
        <w:pStyle w:val="ListParagraph"/>
        <w:numPr>
          <w:ilvl w:val="0"/>
          <w:numId w:val="14"/>
        </w:numPr>
        <w:spacing w:after="160" w:line="259" w:lineRule="auto"/>
        <w:contextualSpacing/>
        <w:rPr>
          <w:rFonts w:ascii="Times New Roman" w:hAnsi="Times New Roman"/>
        </w:rPr>
      </w:pPr>
      <w:r w:rsidRPr="00927197">
        <w:rPr>
          <w:rFonts w:ascii="Times New Roman" w:hAnsi="Times New Roman"/>
        </w:rPr>
        <w:t xml:space="preserve">Observation window: 5/5 </w:t>
      </w:r>
    </w:p>
    <w:p w14:paraId="793E0176" w14:textId="2D9E006F" w:rsidR="009E706D" w:rsidRPr="00927197" w:rsidRDefault="009E706D" w:rsidP="001254B2">
      <w:pPr>
        <w:pStyle w:val="ListParagraph"/>
        <w:numPr>
          <w:ilvl w:val="0"/>
          <w:numId w:val="14"/>
        </w:numPr>
        <w:spacing w:after="160" w:line="259" w:lineRule="auto"/>
        <w:contextualSpacing/>
        <w:rPr>
          <w:rFonts w:ascii="Times New Roman" w:hAnsi="Times New Roman"/>
        </w:rPr>
      </w:pPr>
      <w:r w:rsidRPr="00927197">
        <w:rPr>
          <w:rFonts w:ascii="Times New Roman" w:hAnsi="Times New Roman"/>
        </w:rPr>
        <w:t xml:space="preserve">Prediction window: 1/5/5 </w:t>
      </w:r>
    </w:p>
    <w:p w14:paraId="13D3110A" w14:textId="507DA438" w:rsidR="00B762E9" w:rsidRDefault="00B762E9" w:rsidP="00B762E9">
      <w:pPr>
        <w:rPr>
          <w:szCs w:val="22"/>
          <w:lang w:val="en-US"/>
        </w:rPr>
      </w:pPr>
      <w:r w:rsidRPr="008070A7">
        <w:rPr>
          <w:szCs w:val="22"/>
          <w:lang w:val="en-US"/>
        </w:rPr>
        <w:t xml:space="preserve">The common parameters for dataset generation and for performance evaluation are as </w:t>
      </w:r>
      <w:r w:rsidR="007E640A" w:rsidRPr="008070A7">
        <w:rPr>
          <w:szCs w:val="22"/>
          <w:lang w:val="en-US"/>
        </w:rPr>
        <w:t>shown in</w:t>
      </w:r>
      <w:r w:rsidR="008070A7" w:rsidRPr="008070A7">
        <w:rPr>
          <w:szCs w:val="22"/>
          <w:lang w:val="en-US"/>
        </w:rPr>
        <w:t xml:space="preserve"> </w:t>
      </w:r>
      <w:r w:rsidR="008070A7" w:rsidRPr="008070A7">
        <w:rPr>
          <w:szCs w:val="22"/>
          <w:lang w:val="en-US"/>
        </w:rPr>
        <w:fldChar w:fldCharType="begin"/>
      </w:r>
      <w:r w:rsidR="008070A7" w:rsidRPr="008070A7">
        <w:rPr>
          <w:szCs w:val="22"/>
          <w:lang w:val="en-US"/>
        </w:rPr>
        <w:instrText xml:space="preserve"> REF _Ref158642161 \r \h </w:instrText>
      </w:r>
      <w:r w:rsidR="008070A7">
        <w:rPr>
          <w:szCs w:val="22"/>
          <w:lang w:val="en-US"/>
        </w:rPr>
        <w:instrText xml:space="preserve"> \* MERGEFORMAT </w:instrText>
      </w:r>
      <w:r w:rsidR="008070A7" w:rsidRPr="008070A7">
        <w:rPr>
          <w:szCs w:val="22"/>
          <w:lang w:val="en-US"/>
        </w:rPr>
      </w:r>
      <w:r w:rsidR="008070A7" w:rsidRPr="008070A7">
        <w:rPr>
          <w:szCs w:val="22"/>
          <w:lang w:val="en-US"/>
        </w:rPr>
        <w:fldChar w:fldCharType="separate"/>
      </w:r>
      <w:r w:rsidR="00621506">
        <w:rPr>
          <w:szCs w:val="22"/>
          <w:lang w:val="en-US"/>
        </w:rPr>
        <w:t>[3]</w:t>
      </w:r>
      <w:r w:rsidR="008070A7" w:rsidRPr="008070A7">
        <w:rPr>
          <w:szCs w:val="22"/>
          <w:lang w:val="en-US"/>
        </w:rPr>
        <w:fldChar w:fldCharType="end"/>
      </w:r>
      <w:r w:rsidRPr="008070A7">
        <w:rPr>
          <w:szCs w:val="22"/>
          <w:lang w:val="en-US"/>
        </w:rPr>
        <w:t>; for convenience, the common parameters table is also included in the Appendix.</w:t>
      </w:r>
      <w:r>
        <w:rPr>
          <w:szCs w:val="22"/>
          <w:lang w:val="en-US"/>
        </w:rPr>
        <w:t xml:space="preserve">  </w:t>
      </w:r>
    </w:p>
    <w:p w14:paraId="45C2E987" w14:textId="77777777" w:rsidR="00CE10A1" w:rsidRPr="00B762E9" w:rsidRDefault="00CE10A1" w:rsidP="00773F15">
      <w:pPr>
        <w:rPr>
          <w:szCs w:val="22"/>
          <w:lang w:val="en-US"/>
        </w:rPr>
      </w:pPr>
    </w:p>
    <w:p w14:paraId="6EBB13B9" w14:textId="1FF11791" w:rsidR="00773F15" w:rsidRPr="008A686E" w:rsidRDefault="00454771" w:rsidP="00773F15">
      <w:pPr>
        <w:pStyle w:val="Heading2"/>
        <w:rPr>
          <w:sz w:val="28"/>
          <w:szCs w:val="28"/>
          <w:lang w:val="en-US"/>
        </w:rPr>
      </w:pPr>
      <w:r w:rsidRPr="008A686E">
        <w:rPr>
          <w:sz w:val="28"/>
          <w:szCs w:val="28"/>
          <w:lang w:val="en-US"/>
        </w:rPr>
        <w:t>CSI prediction s</w:t>
      </w:r>
      <w:r w:rsidR="00773F15" w:rsidRPr="008A686E">
        <w:rPr>
          <w:sz w:val="28"/>
          <w:szCs w:val="28"/>
          <w:lang w:val="en-US"/>
        </w:rPr>
        <w:t xml:space="preserve">imulation </w:t>
      </w:r>
      <w:r w:rsidRPr="008A686E">
        <w:rPr>
          <w:sz w:val="28"/>
          <w:szCs w:val="28"/>
          <w:lang w:val="en-US"/>
        </w:rPr>
        <w:t>r</w:t>
      </w:r>
      <w:r w:rsidR="00773F15" w:rsidRPr="008A686E">
        <w:rPr>
          <w:sz w:val="28"/>
          <w:szCs w:val="28"/>
          <w:lang w:val="en-US"/>
        </w:rPr>
        <w:t>esults</w:t>
      </w:r>
    </w:p>
    <w:p w14:paraId="2C588B47" w14:textId="2B0491F3" w:rsidR="00170221" w:rsidRDefault="001254B2" w:rsidP="00170221">
      <w:pPr>
        <w:spacing w:after="160" w:line="259" w:lineRule="auto"/>
        <w:contextualSpacing/>
        <w:rPr>
          <w:color w:val="000000"/>
          <w:szCs w:val="22"/>
          <w:lang w:val="en-US"/>
        </w:rPr>
      </w:pPr>
      <w:r>
        <w:t>T</w:t>
      </w:r>
      <w:r>
        <w:rPr>
          <w:color w:val="000000"/>
          <w:szCs w:val="22"/>
          <w:lang w:val="en-US"/>
        </w:rPr>
        <w:t xml:space="preserve">o evaluate the CSI prediction performance, </w:t>
      </w:r>
      <w:r w:rsidR="00170221">
        <w:rPr>
          <w:color w:val="000000"/>
          <w:szCs w:val="22"/>
          <w:lang w:val="en-US"/>
        </w:rPr>
        <w:t xml:space="preserve">we consider the Kalman Filter approach as the non-AI/ML prediction </w:t>
      </w:r>
      <w:proofErr w:type="gramStart"/>
      <w:r w:rsidR="00170221">
        <w:rPr>
          <w:color w:val="000000"/>
          <w:szCs w:val="22"/>
          <w:lang w:val="en-US"/>
        </w:rPr>
        <w:t>baseline</w:t>
      </w:r>
      <w:r w:rsidR="00B62F1A">
        <w:rPr>
          <w:color w:val="000000"/>
          <w:szCs w:val="22"/>
          <w:lang w:val="en-US"/>
        </w:rPr>
        <w:t>, and</w:t>
      </w:r>
      <w:proofErr w:type="gramEnd"/>
      <w:r w:rsidR="00B62F1A">
        <w:rPr>
          <w:color w:val="000000"/>
          <w:szCs w:val="22"/>
          <w:lang w:val="en-US"/>
        </w:rPr>
        <w:t xml:space="preserve"> present </w:t>
      </w:r>
      <w:r w:rsidR="00613EE2">
        <w:rPr>
          <w:color w:val="000000"/>
          <w:szCs w:val="22"/>
          <w:lang w:val="en-US"/>
        </w:rPr>
        <w:t xml:space="preserve">a set of </w:t>
      </w:r>
      <w:r w:rsidR="00B62F1A">
        <w:rPr>
          <w:color w:val="000000"/>
          <w:szCs w:val="22"/>
          <w:lang w:val="en-US"/>
        </w:rPr>
        <w:t xml:space="preserve">system level simulation results for </w:t>
      </w:r>
      <w:r w:rsidR="00402AB1" w:rsidRPr="008C433C">
        <w:rPr>
          <w:lang w:val="en-US"/>
        </w:rPr>
        <w:t xml:space="preserve">various UE speeds, for different </w:t>
      </w:r>
      <w:r w:rsidR="00402AB1" w:rsidRPr="008C433C">
        <w:rPr>
          <w:lang w:val="en-US"/>
        </w:rPr>
        <w:lastRenderedPageBreak/>
        <w:t>CSI-RS periodicit</w:t>
      </w:r>
      <w:r w:rsidR="00402AB1">
        <w:rPr>
          <w:lang w:val="en-US"/>
        </w:rPr>
        <w:t xml:space="preserve">ies (5 </w:t>
      </w:r>
      <w:proofErr w:type="spellStart"/>
      <w:r w:rsidR="00402AB1">
        <w:rPr>
          <w:lang w:val="en-US"/>
        </w:rPr>
        <w:t>ms</w:t>
      </w:r>
      <w:proofErr w:type="spellEnd"/>
      <w:r w:rsidR="00402AB1">
        <w:rPr>
          <w:lang w:val="en-US"/>
        </w:rPr>
        <w:t xml:space="preserve"> and 20 </w:t>
      </w:r>
      <w:proofErr w:type="spellStart"/>
      <w:r w:rsidR="00402AB1">
        <w:rPr>
          <w:lang w:val="en-US"/>
        </w:rPr>
        <w:t>ms</w:t>
      </w:r>
      <w:proofErr w:type="spellEnd"/>
      <w:r w:rsidR="00402AB1">
        <w:rPr>
          <w:lang w:val="en-US"/>
        </w:rPr>
        <w:t>), as well as for the baseline agreement for the values of N4</w:t>
      </w:r>
      <w:r w:rsidR="00B62F1A">
        <w:rPr>
          <w:color w:val="000000"/>
          <w:szCs w:val="22"/>
          <w:lang w:val="en-US"/>
        </w:rPr>
        <w:t>, for Doppler (without spatial consistency)</w:t>
      </w:r>
      <w:r w:rsidR="00170221">
        <w:rPr>
          <w:color w:val="000000"/>
          <w:szCs w:val="22"/>
          <w:lang w:val="en-US"/>
        </w:rPr>
        <w:t xml:space="preserve">. </w:t>
      </w:r>
    </w:p>
    <w:p w14:paraId="05CCE680" w14:textId="77777777" w:rsidR="00A729A1" w:rsidRPr="001A0088" w:rsidRDefault="00A729A1" w:rsidP="00170221">
      <w:pPr>
        <w:spacing w:after="160" w:line="259" w:lineRule="auto"/>
        <w:contextualSpacing/>
        <w:rPr>
          <w:color w:val="000000"/>
        </w:rPr>
      </w:pPr>
    </w:p>
    <w:p w14:paraId="369066CF" w14:textId="5625040B" w:rsidR="00F8033C" w:rsidRPr="00F641E8" w:rsidRDefault="007B5F69" w:rsidP="00F8033C">
      <w:pPr>
        <w:pStyle w:val="Heading3"/>
      </w:pPr>
      <w:r w:rsidRPr="00F641E8">
        <w:t xml:space="preserve">System </w:t>
      </w:r>
      <w:r w:rsidR="001161CA" w:rsidRPr="00F641E8">
        <w:t>throughput</w:t>
      </w:r>
      <w:r w:rsidRPr="00F641E8">
        <w:t xml:space="preserve"> results</w:t>
      </w:r>
      <w:r w:rsidR="001161CA" w:rsidRPr="00F641E8">
        <w:t xml:space="preserve"> without generaliza</w:t>
      </w:r>
      <w:r w:rsidR="00226031" w:rsidRPr="00F641E8">
        <w:t>t</w:t>
      </w:r>
      <w:r w:rsidR="001161CA" w:rsidRPr="00F641E8">
        <w:t>ion</w:t>
      </w:r>
      <w:r w:rsidR="00094FE4">
        <w:t>, N4=1</w:t>
      </w:r>
      <w:r w:rsidRPr="00F641E8">
        <w:t xml:space="preserve"> </w:t>
      </w:r>
    </w:p>
    <w:p w14:paraId="02E43CDB" w14:textId="72B03767" w:rsidR="00613EE2" w:rsidRDefault="00613EE2" w:rsidP="00DE6A4A">
      <w:r>
        <w:fldChar w:fldCharType="begin"/>
      </w:r>
      <w:r>
        <w:instrText xml:space="preserve"> REF _Ref158997256 \h </w:instrText>
      </w:r>
      <w:r>
        <w:fldChar w:fldCharType="separate"/>
      </w:r>
      <w:r w:rsidR="00621506">
        <w:t xml:space="preserve">Figure </w:t>
      </w:r>
      <w:r w:rsidR="00621506">
        <w:rPr>
          <w:noProof/>
        </w:rPr>
        <w:t>1</w:t>
      </w:r>
      <w:r>
        <w:fldChar w:fldCharType="end"/>
      </w:r>
      <w:r w:rsidR="006B33BD">
        <w:t xml:space="preserve"> shows the relative performance of the AI/ML model versus the non-AI/ML baseline (the Kalman filter), </w:t>
      </w:r>
      <w:r w:rsidR="0093674C">
        <w:t xml:space="preserve">for the 10 km/h scenario, </w:t>
      </w:r>
      <w:r w:rsidR="006B33BD">
        <w:t xml:space="preserve">in terms of mean and 5% throughput, for low, medium and high resource utilization. </w:t>
      </w:r>
      <w:proofErr w:type="gramStart"/>
      <w:r w:rsidR="006B33BD">
        <w:t>It can be seen that the</w:t>
      </w:r>
      <w:proofErr w:type="gramEnd"/>
      <w:r w:rsidR="006B33BD">
        <w:t xml:space="preserve"> AI/ML approach exhibits a small degradation of less than 1%, compared to the KF benchmark, for the 5%-</w:t>
      </w:r>
      <w:proofErr w:type="spellStart"/>
      <w:r w:rsidR="006B33BD">
        <w:t>ile</w:t>
      </w:r>
      <w:proofErr w:type="spellEnd"/>
      <w:r w:rsidR="006B33BD">
        <w:t xml:space="preserve"> UE throughput. In terms of the mean throughput, the AI/ML performs </w:t>
      </w:r>
      <w:proofErr w:type="gramStart"/>
      <w:r w:rsidR="006B33BD">
        <w:t>similar to</w:t>
      </w:r>
      <w:proofErr w:type="gramEnd"/>
      <w:r w:rsidR="006B33BD">
        <w:t xml:space="preserve"> the KF benchmark, with the relative gain/loss in the (-0.5% to 0.3%) range. </w:t>
      </w:r>
    </w:p>
    <w:p w14:paraId="7AEAA583" w14:textId="048AD6AF" w:rsidR="00D808FA" w:rsidRDefault="00D808FA" w:rsidP="00D808FA">
      <w:pPr>
        <w:jc w:val="center"/>
      </w:pPr>
      <w:r>
        <w:rPr>
          <w:noProof/>
        </w:rPr>
        <w:drawing>
          <wp:inline distT="0" distB="0" distL="0" distR="0" wp14:anchorId="5D5AABDF" wp14:editId="72B93D48">
            <wp:extent cx="4318293" cy="3090319"/>
            <wp:effectExtent l="0" t="0" r="6350" b="0"/>
            <wp:docPr id="261726430"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726430" name="Picture 1" descr="A screenshot of a graph&#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24755" cy="3094944"/>
                    </a:xfrm>
                    <a:prstGeom prst="rect">
                      <a:avLst/>
                    </a:prstGeom>
                  </pic:spPr>
                </pic:pic>
              </a:graphicData>
            </a:graphic>
          </wp:inline>
        </w:drawing>
      </w:r>
    </w:p>
    <w:p w14:paraId="1109C391" w14:textId="3CE9BF25" w:rsidR="00D808FA" w:rsidRDefault="00D808FA" w:rsidP="00D808FA">
      <w:pPr>
        <w:pStyle w:val="Caption"/>
      </w:pPr>
      <w:bookmarkStart w:id="7" w:name="_Ref158997256"/>
      <w:r>
        <w:t xml:space="preserve">Figure </w:t>
      </w:r>
      <w:r>
        <w:fldChar w:fldCharType="begin"/>
      </w:r>
      <w:r>
        <w:instrText xml:space="preserve"> SEQ Figure \* ARABIC </w:instrText>
      </w:r>
      <w:r>
        <w:fldChar w:fldCharType="separate"/>
      </w:r>
      <w:r w:rsidR="00621506">
        <w:rPr>
          <w:noProof/>
        </w:rPr>
        <w:t>1</w:t>
      </w:r>
      <w:r>
        <w:fldChar w:fldCharType="end"/>
      </w:r>
      <w:bookmarkEnd w:id="7"/>
      <w:r>
        <w:t xml:space="preserve"> </w:t>
      </w:r>
      <w:r w:rsidR="004F7983">
        <w:t xml:space="preserve">Relative throughput performance of AI/ML vs. Kalman, 10 km/h, </w:t>
      </w:r>
      <w:proofErr w:type="gramStart"/>
      <w:r w:rsidR="004F7983">
        <w:t>Doppler</w:t>
      </w:r>
      <w:proofErr w:type="gramEnd"/>
    </w:p>
    <w:p w14:paraId="6F43C986" w14:textId="1152469C" w:rsidR="00170221" w:rsidRPr="00963816" w:rsidRDefault="00963816" w:rsidP="00DE6A4A">
      <w:pPr>
        <w:rPr>
          <w:b/>
          <w:bCs/>
        </w:rPr>
      </w:pPr>
      <w:r w:rsidRPr="00963816">
        <w:rPr>
          <w:b/>
          <w:bCs/>
          <w:u w:val="single"/>
        </w:rPr>
        <w:t xml:space="preserve">Observation </w:t>
      </w:r>
      <w:r w:rsidR="009A4D87">
        <w:rPr>
          <w:b/>
          <w:bCs/>
          <w:u w:val="single"/>
        </w:rPr>
        <w:t>8</w:t>
      </w:r>
      <w:r w:rsidRPr="00963816">
        <w:rPr>
          <w:b/>
          <w:bCs/>
        </w:rPr>
        <w:t xml:space="preserve">: At speed 10 km/h without spatial consistency, </w:t>
      </w:r>
      <w:r w:rsidR="0008220B">
        <w:rPr>
          <w:b/>
          <w:bCs/>
        </w:rPr>
        <w:t xml:space="preserve">for N4=1, </w:t>
      </w:r>
      <w:r w:rsidRPr="00963816">
        <w:rPr>
          <w:b/>
          <w:bCs/>
        </w:rPr>
        <w:t>AIML-based CSI prediction achieves roughly the same performance as the non-AIML based CSI prediction (KF) in terms of mean UPT and exhibits less than 1% loss in terms of 5% UPT.</w:t>
      </w:r>
    </w:p>
    <w:p w14:paraId="52AB6853" w14:textId="77777777" w:rsidR="00963816" w:rsidRDefault="00963816" w:rsidP="00DE6A4A"/>
    <w:p w14:paraId="0E04AA74" w14:textId="1092A74D" w:rsidR="00B62F1A" w:rsidRDefault="00613EE2" w:rsidP="00DE6A4A">
      <w:r>
        <w:fldChar w:fldCharType="begin"/>
      </w:r>
      <w:r>
        <w:instrText xml:space="preserve"> REF _Ref158997264 \h </w:instrText>
      </w:r>
      <w:r>
        <w:fldChar w:fldCharType="separate"/>
      </w:r>
      <w:r w:rsidR="00621506">
        <w:t xml:space="preserve">Figure </w:t>
      </w:r>
      <w:r w:rsidR="00621506">
        <w:rPr>
          <w:noProof/>
        </w:rPr>
        <w:t>2</w:t>
      </w:r>
      <w:r>
        <w:fldChar w:fldCharType="end"/>
      </w:r>
      <w:r w:rsidR="0093674C">
        <w:t xml:space="preserve"> shows the relative performance of the AI/ML model versus the non-AI/ML baseline (the Kalman filter), for the 30 km/h scenario, in terms of mean and 5% throughput, for low, medium and high resource utilization. In terms of the mean throughout, the AI/ML model performs close to the KF benchmark; for the 5%-</w:t>
      </w:r>
      <w:proofErr w:type="spellStart"/>
      <w:r w:rsidR="0093674C">
        <w:t>ile</w:t>
      </w:r>
      <w:proofErr w:type="spellEnd"/>
      <w:r w:rsidR="0093674C">
        <w:t xml:space="preserve"> UE throughput, the AI/ML models show an improvement of 7</w:t>
      </w:r>
      <w:r w:rsidR="00DB69D5">
        <w:t>.4</w:t>
      </w:r>
      <w:r w:rsidR="0093674C">
        <w:t xml:space="preserve">% compared to the KF benchmark. As the resource utilization (RU) increases, the relative gain of the AI/ML compared to the KF decreases, and a loss of 2% is seen for the high RU case.  </w:t>
      </w:r>
    </w:p>
    <w:p w14:paraId="654D629E" w14:textId="77777777" w:rsidR="00D808FA" w:rsidRDefault="00D808FA" w:rsidP="00DE6A4A"/>
    <w:p w14:paraId="3140DC21" w14:textId="44860F90" w:rsidR="00D808FA" w:rsidRDefault="00D808FA" w:rsidP="00D808FA">
      <w:pPr>
        <w:jc w:val="center"/>
      </w:pPr>
      <w:r>
        <w:rPr>
          <w:noProof/>
        </w:rPr>
        <w:lastRenderedPageBreak/>
        <w:drawing>
          <wp:inline distT="0" distB="0" distL="0" distR="0" wp14:anchorId="660FD995" wp14:editId="13CB02EA">
            <wp:extent cx="4247390" cy="3166044"/>
            <wp:effectExtent l="0" t="0" r="1270" b="0"/>
            <wp:docPr id="1406150842" name="Picture 2" descr="A graph with numbers and a bar 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150842" name="Picture 2" descr="A graph with numbers and a bar chart&#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276913" cy="3188051"/>
                    </a:xfrm>
                    <a:prstGeom prst="rect">
                      <a:avLst/>
                    </a:prstGeom>
                  </pic:spPr>
                </pic:pic>
              </a:graphicData>
            </a:graphic>
          </wp:inline>
        </w:drawing>
      </w:r>
    </w:p>
    <w:p w14:paraId="4C1AB161" w14:textId="36D2A6A6" w:rsidR="00D808FA" w:rsidRDefault="00D808FA" w:rsidP="00D808FA">
      <w:pPr>
        <w:pStyle w:val="Caption"/>
      </w:pPr>
      <w:bookmarkStart w:id="8" w:name="_Ref158997264"/>
      <w:r>
        <w:t xml:space="preserve">Figure </w:t>
      </w:r>
      <w:r>
        <w:fldChar w:fldCharType="begin"/>
      </w:r>
      <w:r>
        <w:instrText xml:space="preserve"> SEQ Figure \* ARABIC </w:instrText>
      </w:r>
      <w:r>
        <w:fldChar w:fldCharType="separate"/>
      </w:r>
      <w:r w:rsidR="00621506">
        <w:rPr>
          <w:noProof/>
        </w:rPr>
        <w:t>2</w:t>
      </w:r>
      <w:r>
        <w:fldChar w:fldCharType="end"/>
      </w:r>
      <w:bookmarkEnd w:id="8"/>
      <w:r w:rsidR="004F7983">
        <w:t xml:space="preserve"> Relative throughput performance of AI/ML vs. Kalman, 30 km/h, </w:t>
      </w:r>
      <w:proofErr w:type="gramStart"/>
      <w:r w:rsidR="004F7983">
        <w:t>Doppler</w:t>
      </w:r>
      <w:proofErr w:type="gramEnd"/>
    </w:p>
    <w:p w14:paraId="6F41B730" w14:textId="50EA9B5C" w:rsidR="00DB69D5" w:rsidRPr="00132271" w:rsidRDefault="00DB69D5" w:rsidP="00DE6A4A">
      <w:pPr>
        <w:rPr>
          <w:b/>
          <w:bCs/>
        </w:rPr>
      </w:pPr>
      <w:r w:rsidRPr="00963816">
        <w:rPr>
          <w:b/>
          <w:bCs/>
          <w:u w:val="single"/>
        </w:rPr>
        <w:t xml:space="preserve">Observation </w:t>
      </w:r>
      <w:r w:rsidR="009A4D87">
        <w:rPr>
          <w:b/>
          <w:bCs/>
          <w:u w:val="single"/>
        </w:rPr>
        <w:t>9</w:t>
      </w:r>
      <w:r w:rsidRPr="00963816">
        <w:rPr>
          <w:b/>
          <w:bCs/>
        </w:rPr>
        <w:t xml:space="preserve">: At speed </w:t>
      </w:r>
      <w:r>
        <w:rPr>
          <w:b/>
          <w:bCs/>
        </w:rPr>
        <w:t>3</w:t>
      </w:r>
      <w:r w:rsidRPr="00963816">
        <w:rPr>
          <w:b/>
          <w:bCs/>
        </w:rPr>
        <w:t xml:space="preserve">0 km/h without spatial consistency, </w:t>
      </w:r>
      <w:r w:rsidR="0008220B">
        <w:rPr>
          <w:b/>
          <w:bCs/>
        </w:rPr>
        <w:t xml:space="preserve">for N4=1, </w:t>
      </w:r>
      <w:r w:rsidRPr="00963816">
        <w:rPr>
          <w:b/>
          <w:bCs/>
        </w:rPr>
        <w:t xml:space="preserve">AIML-based CSI prediction achieves roughly the same performance </w:t>
      </w:r>
      <w:r>
        <w:rPr>
          <w:b/>
          <w:bCs/>
        </w:rPr>
        <w:t xml:space="preserve">(in the range of -0.4% to 0.4%) </w:t>
      </w:r>
      <w:r w:rsidRPr="00963816">
        <w:rPr>
          <w:b/>
          <w:bCs/>
        </w:rPr>
        <w:t>as the non-AIML based CSI prediction (KF) in terms of mean UPT</w:t>
      </w:r>
      <w:r>
        <w:rPr>
          <w:b/>
          <w:bCs/>
        </w:rPr>
        <w:t xml:space="preserve">. In terms of </w:t>
      </w:r>
      <w:r w:rsidRPr="00963816">
        <w:rPr>
          <w:b/>
          <w:bCs/>
        </w:rPr>
        <w:t>5% UPT</w:t>
      </w:r>
      <w:r>
        <w:rPr>
          <w:b/>
          <w:bCs/>
        </w:rPr>
        <w:t xml:space="preserve">, the AI/ML model </w:t>
      </w:r>
      <w:r w:rsidRPr="00963816">
        <w:rPr>
          <w:b/>
          <w:bCs/>
        </w:rPr>
        <w:t xml:space="preserve">exhibits </w:t>
      </w:r>
      <w:r>
        <w:rPr>
          <w:b/>
          <w:bCs/>
        </w:rPr>
        <w:t>a 7.4% gain over KF for low RU, and 2</w:t>
      </w:r>
      <w:r w:rsidRPr="00963816">
        <w:rPr>
          <w:b/>
          <w:bCs/>
        </w:rPr>
        <w:t xml:space="preserve">% loss </w:t>
      </w:r>
      <w:r>
        <w:rPr>
          <w:b/>
          <w:bCs/>
        </w:rPr>
        <w:t>for high RU.</w:t>
      </w:r>
    </w:p>
    <w:p w14:paraId="443F2F2C" w14:textId="6A8C4509" w:rsidR="00236508" w:rsidRDefault="00E237AA" w:rsidP="00236508">
      <w:r>
        <w:fldChar w:fldCharType="begin"/>
      </w:r>
      <w:r>
        <w:instrText xml:space="preserve"> REF _Ref163226458 \h </w:instrText>
      </w:r>
      <w:r>
        <w:fldChar w:fldCharType="separate"/>
      </w:r>
      <w:r w:rsidR="00621506">
        <w:t xml:space="preserve">Figure </w:t>
      </w:r>
      <w:r w:rsidR="00621506">
        <w:rPr>
          <w:noProof/>
        </w:rPr>
        <w:t>3</w:t>
      </w:r>
      <w:r>
        <w:fldChar w:fldCharType="end"/>
      </w:r>
      <w:r>
        <w:t xml:space="preserve"> </w:t>
      </w:r>
      <w:r w:rsidR="00236508" w:rsidRPr="00236508">
        <w:t>shows the relative performance of the AI/ML model versus the non-AI/ML baseline (the Kalman filter), for the 60 km/h scenario, in terms of mean and 5% throughput, for low, medium and high resource utilization. In this configuration, the non-AI/ML (KF) approach outperforms the AI/ML model for both mean and 5%-</w:t>
      </w:r>
      <w:proofErr w:type="spellStart"/>
      <w:r w:rsidR="00236508" w:rsidRPr="00236508">
        <w:t>ile</w:t>
      </w:r>
      <w:proofErr w:type="spellEnd"/>
      <w:r w:rsidR="00236508" w:rsidRPr="00236508">
        <w:t xml:space="preserve"> UE throughput, for all the RU considered.</w:t>
      </w:r>
      <w:r w:rsidR="00236508">
        <w:t xml:space="preserve">  </w:t>
      </w:r>
    </w:p>
    <w:p w14:paraId="120DD0B2" w14:textId="77777777" w:rsidR="00E34179" w:rsidRDefault="00E34179" w:rsidP="00DE6A4A"/>
    <w:p w14:paraId="740DED0F" w14:textId="69E3F397" w:rsidR="00741D2A" w:rsidRDefault="00741D2A" w:rsidP="00657B84">
      <w:pPr>
        <w:jc w:val="center"/>
      </w:pPr>
      <w:r>
        <w:rPr>
          <w:noProof/>
        </w:rPr>
        <w:drawing>
          <wp:inline distT="0" distB="0" distL="0" distR="0" wp14:anchorId="6904D09A" wp14:editId="48FA66E3">
            <wp:extent cx="4162567" cy="2486570"/>
            <wp:effectExtent l="0" t="0" r="0" b="9525"/>
            <wp:docPr id="2143131284" name="Picture 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131284" name="Picture 1" descr="A graph of a graph&#10;&#10;Description automatically generated with medium confidence"/>
                    <pic:cNvPicPr/>
                  </pic:nvPicPr>
                  <pic:blipFill>
                    <a:blip r:embed="rId14">
                      <a:extLst>
                        <a:ext uri="{28A0092B-C50C-407E-A947-70E740481C1C}">
                          <a14:useLocalDpi xmlns:a14="http://schemas.microsoft.com/office/drawing/2010/main" val="0"/>
                        </a:ext>
                      </a:extLst>
                    </a:blip>
                    <a:stretch>
                      <a:fillRect/>
                    </a:stretch>
                  </pic:blipFill>
                  <pic:spPr>
                    <a:xfrm>
                      <a:off x="0" y="0"/>
                      <a:ext cx="4182944" cy="2498743"/>
                    </a:xfrm>
                    <a:prstGeom prst="rect">
                      <a:avLst/>
                    </a:prstGeom>
                  </pic:spPr>
                </pic:pic>
              </a:graphicData>
            </a:graphic>
          </wp:inline>
        </w:drawing>
      </w:r>
    </w:p>
    <w:p w14:paraId="4B495127" w14:textId="1D7AD95C" w:rsidR="0066535A" w:rsidRDefault="0066535A" w:rsidP="00F641E8">
      <w:pPr>
        <w:pStyle w:val="Caption"/>
        <w:rPr>
          <w:u w:val="single"/>
        </w:rPr>
      </w:pPr>
      <w:bookmarkStart w:id="9" w:name="_Ref163226458"/>
      <w:r>
        <w:t xml:space="preserve">Figure </w:t>
      </w:r>
      <w:r>
        <w:fldChar w:fldCharType="begin"/>
      </w:r>
      <w:r>
        <w:instrText xml:space="preserve"> SEQ Figure \* ARABIC </w:instrText>
      </w:r>
      <w:r>
        <w:fldChar w:fldCharType="separate"/>
      </w:r>
      <w:r w:rsidR="00621506">
        <w:rPr>
          <w:noProof/>
        </w:rPr>
        <w:t>3</w:t>
      </w:r>
      <w:r>
        <w:fldChar w:fldCharType="end"/>
      </w:r>
      <w:bookmarkEnd w:id="9"/>
      <w:r>
        <w:t xml:space="preserve"> </w:t>
      </w:r>
      <w:r w:rsidRPr="00726DA4">
        <w:t xml:space="preserve">Relative throughput performance of AI/ML vs. Kalman, 60 km/h, </w:t>
      </w:r>
      <w:proofErr w:type="gramStart"/>
      <w:r w:rsidRPr="00726DA4">
        <w:t>Doppler</w:t>
      </w:r>
      <w:proofErr w:type="gramEnd"/>
    </w:p>
    <w:p w14:paraId="2DA41656" w14:textId="1B638CE6" w:rsidR="00EA4565" w:rsidRPr="001A3A75" w:rsidRDefault="00EA4565" w:rsidP="00EA4565">
      <w:pPr>
        <w:rPr>
          <w:b/>
          <w:bCs/>
        </w:rPr>
      </w:pPr>
      <w:r w:rsidRPr="00EA4565">
        <w:rPr>
          <w:b/>
          <w:bCs/>
          <w:u w:val="single"/>
        </w:rPr>
        <w:t xml:space="preserve">Observation </w:t>
      </w:r>
      <w:r w:rsidR="009A4D87">
        <w:rPr>
          <w:b/>
          <w:bCs/>
          <w:u w:val="single"/>
        </w:rPr>
        <w:t>10</w:t>
      </w:r>
      <w:r w:rsidRPr="00EA4565">
        <w:rPr>
          <w:b/>
          <w:bCs/>
        </w:rPr>
        <w:t xml:space="preserve">: At speed 60 km/h without spatial consistency, </w:t>
      </w:r>
      <w:r w:rsidR="0008220B">
        <w:rPr>
          <w:b/>
          <w:bCs/>
        </w:rPr>
        <w:t xml:space="preserve">for N4=1, </w:t>
      </w:r>
      <w:r w:rsidRPr="00EA4565">
        <w:rPr>
          <w:b/>
          <w:bCs/>
        </w:rPr>
        <w:t xml:space="preserve">the non-AIML based CSI prediction (KF) outperforms the AIML-based CSI prediction by up to 6% for mean UPT and up to 10% for 5% UPT. The performance of the AI/ML model degrades relative to the non-AI/ML CSI prediction (KF) as the resource utilization increases. </w:t>
      </w:r>
    </w:p>
    <w:p w14:paraId="79D999AC" w14:textId="77777777" w:rsidR="004935F4" w:rsidRDefault="004935F4" w:rsidP="00DE6A4A"/>
    <w:p w14:paraId="15EF8CCC" w14:textId="6B330467" w:rsidR="00C25C97" w:rsidRPr="000973E7" w:rsidRDefault="00AB7624" w:rsidP="00C25C97">
      <w:pPr>
        <w:pStyle w:val="Heading3"/>
      </w:pPr>
      <w:r w:rsidRPr="00F641E8">
        <w:lastRenderedPageBreak/>
        <w:t>System throughput results without generalization</w:t>
      </w:r>
      <w:r>
        <w:t xml:space="preserve">, N4=4 </w:t>
      </w:r>
    </w:p>
    <w:p w14:paraId="3020283B" w14:textId="6D55F8CA" w:rsidR="00C25C97" w:rsidRDefault="00EA1F7F" w:rsidP="00DE6A4A">
      <w:r>
        <w:fldChar w:fldCharType="begin"/>
      </w:r>
      <w:r>
        <w:instrText xml:space="preserve"> REF _Ref166234159 \h </w:instrText>
      </w:r>
      <w:r>
        <w:fldChar w:fldCharType="separate"/>
      </w:r>
      <w:r w:rsidR="00621506">
        <w:t xml:space="preserve">Figure </w:t>
      </w:r>
      <w:r w:rsidR="00621506">
        <w:rPr>
          <w:noProof/>
        </w:rPr>
        <w:t>4</w:t>
      </w:r>
      <w:r>
        <w:fldChar w:fldCharType="end"/>
      </w:r>
      <w:r w:rsidR="00A0574B">
        <w:t xml:space="preserve"> </w:t>
      </w:r>
      <w:r w:rsidR="00B713BA">
        <w:t xml:space="preserve">shows the relative performance of the AI/ML model versus the non-AI/ML baseline (the Kalman filter), for the 10 km/h scenario, in terms of mean and 5% throughput, for low, medium and high resource utilization, </w:t>
      </w:r>
      <w:r w:rsidR="00A0574B">
        <w:t>for the case of N4=</w:t>
      </w:r>
      <w:r w:rsidR="00FA22DB">
        <w:t>4</w:t>
      </w:r>
      <w:r w:rsidR="00142E82">
        <w:t>.</w:t>
      </w:r>
      <w:r w:rsidR="00D3510C">
        <w:t xml:space="preserve"> </w:t>
      </w:r>
      <w:proofErr w:type="gramStart"/>
      <w:r w:rsidR="00D3510C">
        <w:t>It can be seen that the</w:t>
      </w:r>
      <w:proofErr w:type="gramEnd"/>
      <w:r w:rsidR="00D3510C">
        <w:t xml:space="preserve"> mean throughput of the AI/ML approach is about 1% to 5% better than the non-AI/ML (KF) approach, for low, medium and high resource utilization.  In terms of the cell edge performance, the AI/ML and KF have similar performance for low and medium RU, while the KF outperforms the AI/ML for high RU.  </w:t>
      </w:r>
    </w:p>
    <w:p w14:paraId="005C98B7" w14:textId="77777777" w:rsidR="00142E82" w:rsidRDefault="00142E82" w:rsidP="00DE6A4A"/>
    <w:p w14:paraId="4FC473D8" w14:textId="113D0CBD" w:rsidR="00F03093" w:rsidRDefault="00F03093" w:rsidP="00E37247">
      <w:pPr>
        <w:jc w:val="center"/>
      </w:pPr>
      <w:r>
        <w:rPr>
          <w:noProof/>
        </w:rPr>
        <w:drawing>
          <wp:inline distT="0" distB="0" distL="0" distR="0" wp14:anchorId="6E1E6B20" wp14:editId="383CD661">
            <wp:extent cx="4187683" cy="2505919"/>
            <wp:effectExtent l="0" t="0" r="3810" b="8890"/>
            <wp:docPr id="1818957824"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957824" name="Picture 1" descr="A screenshot of a graph&#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224634" cy="2528031"/>
                    </a:xfrm>
                    <a:prstGeom prst="rect">
                      <a:avLst/>
                    </a:prstGeom>
                  </pic:spPr>
                </pic:pic>
              </a:graphicData>
            </a:graphic>
          </wp:inline>
        </w:drawing>
      </w:r>
    </w:p>
    <w:p w14:paraId="60969744" w14:textId="7143F126" w:rsidR="00E37247" w:rsidRDefault="00E37247" w:rsidP="005B56E4">
      <w:pPr>
        <w:pStyle w:val="Caption"/>
      </w:pPr>
      <w:bookmarkStart w:id="10" w:name="_Ref166234159"/>
      <w:r>
        <w:t xml:space="preserve">Figure </w:t>
      </w:r>
      <w:r>
        <w:fldChar w:fldCharType="begin"/>
      </w:r>
      <w:r>
        <w:instrText xml:space="preserve"> SEQ Figure \* ARABIC </w:instrText>
      </w:r>
      <w:r>
        <w:fldChar w:fldCharType="separate"/>
      </w:r>
      <w:r w:rsidR="00621506">
        <w:rPr>
          <w:noProof/>
        </w:rPr>
        <w:t>4</w:t>
      </w:r>
      <w:r>
        <w:fldChar w:fldCharType="end"/>
      </w:r>
      <w:bookmarkEnd w:id="10"/>
      <w:r w:rsidR="00B713BA">
        <w:t xml:space="preserve"> Relative throughput performance of AI/ML vs. Kalman, 10 km/h, Doppler, N4=4</w:t>
      </w:r>
    </w:p>
    <w:p w14:paraId="773E6B5F" w14:textId="6277EB6B" w:rsidR="00D3510C" w:rsidRPr="00963816" w:rsidRDefault="00D3510C" w:rsidP="00D3510C">
      <w:pPr>
        <w:rPr>
          <w:b/>
          <w:bCs/>
        </w:rPr>
      </w:pPr>
      <w:r w:rsidRPr="00963816">
        <w:rPr>
          <w:b/>
          <w:bCs/>
          <w:u w:val="single"/>
        </w:rPr>
        <w:t xml:space="preserve">Observation </w:t>
      </w:r>
      <w:r w:rsidR="009333B4">
        <w:rPr>
          <w:b/>
          <w:bCs/>
          <w:u w:val="single"/>
        </w:rPr>
        <w:t>1</w:t>
      </w:r>
      <w:r>
        <w:rPr>
          <w:b/>
          <w:bCs/>
          <w:u w:val="single"/>
        </w:rPr>
        <w:t>1</w:t>
      </w:r>
      <w:r w:rsidRPr="00963816">
        <w:rPr>
          <w:b/>
          <w:bCs/>
        </w:rPr>
        <w:t xml:space="preserve">: At speed 10 km/h without spatial consistency, </w:t>
      </w:r>
      <w:r>
        <w:rPr>
          <w:b/>
          <w:bCs/>
        </w:rPr>
        <w:t xml:space="preserve">for N4=4, </w:t>
      </w:r>
      <w:r w:rsidRPr="00963816">
        <w:rPr>
          <w:b/>
          <w:bCs/>
        </w:rPr>
        <w:t xml:space="preserve">AIML-based CSI prediction </w:t>
      </w:r>
      <w:r>
        <w:rPr>
          <w:b/>
          <w:bCs/>
        </w:rPr>
        <w:t>outperforms</w:t>
      </w:r>
      <w:r w:rsidRPr="00963816">
        <w:rPr>
          <w:b/>
          <w:bCs/>
        </w:rPr>
        <w:t xml:space="preserve"> the non-AIML based CSI prediction (KF) in terms of mean UPT</w:t>
      </w:r>
      <w:r>
        <w:rPr>
          <w:b/>
          <w:bCs/>
        </w:rPr>
        <w:t xml:space="preserve">, with a relative gain of 1%-5%. </w:t>
      </w:r>
      <w:r w:rsidRPr="00963816">
        <w:rPr>
          <w:b/>
          <w:bCs/>
        </w:rPr>
        <w:t xml:space="preserve"> </w:t>
      </w:r>
      <w:r>
        <w:rPr>
          <w:b/>
          <w:bCs/>
        </w:rPr>
        <w:t xml:space="preserve">For cell edge users and high RU, </w:t>
      </w:r>
      <w:r w:rsidRPr="00D3510C">
        <w:rPr>
          <w:b/>
          <w:bCs/>
        </w:rPr>
        <w:t xml:space="preserve">the AI/ML </w:t>
      </w:r>
      <w:r>
        <w:rPr>
          <w:b/>
          <w:bCs/>
        </w:rPr>
        <w:t>exhibits about 10% degradation compared to KF.</w:t>
      </w:r>
    </w:p>
    <w:p w14:paraId="50F05AD3" w14:textId="77777777" w:rsidR="00F03093" w:rsidRDefault="00F03093" w:rsidP="00DE6A4A"/>
    <w:p w14:paraId="07099D4E" w14:textId="28FA8F47" w:rsidR="00F03093" w:rsidRDefault="00312792" w:rsidP="00DE6A4A">
      <w:r>
        <w:fldChar w:fldCharType="begin"/>
      </w:r>
      <w:r>
        <w:instrText xml:space="preserve"> REF _Ref166234212 \h </w:instrText>
      </w:r>
      <w:r>
        <w:fldChar w:fldCharType="separate"/>
      </w:r>
      <w:r w:rsidR="00621506">
        <w:t xml:space="preserve">Figure </w:t>
      </w:r>
      <w:r w:rsidR="00621506">
        <w:rPr>
          <w:noProof/>
        </w:rPr>
        <w:t>5</w:t>
      </w:r>
      <w:r>
        <w:fldChar w:fldCharType="end"/>
      </w:r>
      <w:r>
        <w:t xml:space="preserve"> shows the relative performance of the AI/ML model versus the non-AI/ML baseline (the Kalman filter), for the 10 km/h scenario, in terms of mean and 5% throughput, for low, medium and high resource utilization, for the case of N4=4. </w:t>
      </w:r>
      <w:proofErr w:type="gramStart"/>
      <w:r w:rsidR="005B3067">
        <w:t>It can be seen that the</w:t>
      </w:r>
      <w:proofErr w:type="gramEnd"/>
      <w:r w:rsidR="005B3067">
        <w:t xml:space="preserve"> AI/ML outperforms the non-AI/ML (KF) approach for both the mean and 5%-percentile throughput.  The relative throughput </w:t>
      </w:r>
      <w:proofErr w:type="gramStart"/>
      <w:r w:rsidR="005B3067">
        <w:t>gain</w:t>
      </w:r>
      <w:proofErr w:type="gramEnd"/>
      <w:r w:rsidR="005B3067">
        <w:t xml:space="preserve"> of the AI/ML compared to KF is in the range of 1% - 5% for the mean throughput, while the largest improvement (about 28%) is for cell edge users and large RU.</w:t>
      </w:r>
    </w:p>
    <w:p w14:paraId="2066851C" w14:textId="6738C238" w:rsidR="00F03093" w:rsidRDefault="00F03093" w:rsidP="00E37247">
      <w:pPr>
        <w:jc w:val="center"/>
      </w:pPr>
      <w:r>
        <w:rPr>
          <w:noProof/>
        </w:rPr>
        <w:drawing>
          <wp:inline distT="0" distB="0" distL="0" distR="0" wp14:anchorId="077FBF4F" wp14:editId="22BFEEE7">
            <wp:extent cx="4172674" cy="2502565"/>
            <wp:effectExtent l="0" t="0" r="0" b="0"/>
            <wp:docPr id="1309418697" name="Picture 2"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418697" name="Picture 2" descr="A screenshot of a graph&#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199039" cy="2518377"/>
                    </a:xfrm>
                    <a:prstGeom prst="rect">
                      <a:avLst/>
                    </a:prstGeom>
                  </pic:spPr>
                </pic:pic>
              </a:graphicData>
            </a:graphic>
          </wp:inline>
        </w:drawing>
      </w:r>
    </w:p>
    <w:p w14:paraId="6CAFF947" w14:textId="2953FD59" w:rsidR="00E37247" w:rsidRDefault="00E37247" w:rsidP="005B56E4">
      <w:pPr>
        <w:pStyle w:val="Caption"/>
      </w:pPr>
      <w:bookmarkStart w:id="11" w:name="_Ref166234212"/>
      <w:r>
        <w:lastRenderedPageBreak/>
        <w:t xml:space="preserve">Figure </w:t>
      </w:r>
      <w:r>
        <w:fldChar w:fldCharType="begin"/>
      </w:r>
      <w:r>
        <w:instrText xml:space="preserve"> SEQ Figure \* ARABIC </w:instrText>
      </w:r>
      <w:r>
        <w:fldChar w:fldCharType="separate"/>
      </w:r>
      <w:r w:rsidR="00621506">
        <w:rPr>
          <w:noProof/>
        </w:rPr>
        <w:t>5</w:t>
      </w:r>
      <w:r>
        <w:fldChar w:fldCharType="end"/>
      </w:r>
      <w:bookmarkEnd w:id="11"/>
      <w:r w:rsidR="00B713BA">
        <w:t xml:space="preserve"> Relative throughput performance of AI/ML vs. Kalman, 30 km/h, Doppler, N4=4</w:t>
      </w:r>
    </w:p>
    <w:p w14:paraId="0427EB1B" w14:textId="4037FDA8" w:rsidR="00962819" w:rsidRPr="00963816" w:rsidRDefault="00962819" w:rsidP="00962819">
      <w:pPr>
        <w:rPr>
          <w:b/>
          <w:bCs/>
        </w:rPr>
      </w:pPr>
      <w:r w:rsidRPr="00963816">
        <w:rPr>
          <w:b/>
          <w:bCs/>
          <w:u w:val="single"/>
        </w:rPr>
        <w:t xml:space="preserve">Observation </w:t>
      </w:r>
      <w:r w:rsidR="009333B4">
        <w:rPr>
          <w:b/>
          <w:bCs/>
          <w:u w:val="single"/>
        </w:rPr>
        <w:t>1</w:t>
      </w:r>
      <w:r>
        <w:rPr>
          <w:b/>
          <w:bCs/>
          <w:u w:val="single"/>
        </w:rPr>
        <w:t>2</w:t>
      </w:r>
      <w:r w:rsidRPr="00963816">
        <w:rPr>
          <w:b/>
          <w:bCs/>
        </w:rPr>
        <w:t xml:space="preserve">: At speed </w:t>
      </w:r>
      <w:r>
        <w:rPr>
          <w:b/>
          <w:bCs/>
        </w:rPr>
        <w:t>3</w:t>
      </w:r>
      <w:r w:rsidRPr="00963816">
        <w:rPr>
          <w:b/>
          <w:bCs/>
        </w:rPr>
        <w:t xml:space="preserve">0 km/h without spatial consistency, </w:t>
      </w:r>
      <w:r>
        <w:rPr>
          <w:b/>
          <w:bCs/>
        </w:rPr>
        <w:t xml:space="preserve">for N4=4, </w:t>
      </w:r>
      <w:r w:rsidRPr="00963816">
        <w:rPr>
          <w:b/>
          <w:bCs/>
        </w:rPr>
        <w:t xml:space="preserve">AIML-based CSI prediction </w:t>
      </w:r>
      <w:r>
        <w:rPr>
          <w:b/>
          <w:bCs/>
        </w:rPr>
        <w:t>outperforms</w:t>
      </w:r>
      <w:r w:rsidRPr="00963816">
        <w:rPr>
          <w:b/>
          <w:bCs/>
        </w:rPr>
        <w:t xml:space="preserve"> the non-AIML based CSI prediction (KF) </w:t>
      </w:r>
      <w:r w:rsidR="00C01334">
        <w:rPr>
          <w:b/>
          <w:bCs/>
        </w:rPr>
        <w:t>for both</w:t>
      </w:r>
      <w:r w:rsidRPr="00963816">
        <w:rPr>
          <w:b/>
          <w:bCs/>
        </w:rPr>
        <w:t xml:space="preserve"> mean </w:t>
      </w:r>
      <w:r w:rsidR="00C01334">
        <w:rPr>
          <w:b/>
          <w:bCs/>
        </w:rPr>
        <w:t>and 5</w:t>
      </w:r>
      <w:r w:rsidR="00C01334" w:rsidRPr="005B56E4">
        <w:rPr>
          <w:b/>
          <w:bCs/>
          <w:vertAlign w:val="superscript"/>
        </w:rPr>
        <w:t>th</w:t>
      </w:r>
      <w:r w:rsidR="00C01334">
        <w:rPr>
          <w:b/>
          <w:bCs/>
        </w:rPr>
        <w:t xml:space="preserve"> percentile </w:t>
      </w:r>
      <w:r w:rsidRPr="00963816">
        <w:rPr>
          <w:b/>
          <w:bCs/>
        </w:rPr>
        <w:t>UPT</w:t>
      </w:r>
      <w:r>
        <w:rPr>
          <w:b/>
          <w:bCs/>
        </w:rPr>
        <w:t>.</w:t>
      </w:r>
      <w:r w:rsidR="00B322F4">
        <w:rPr>
          <w:b/>
          <w:bCs/>
        </w:rPr>
        <w:t xml:space="preserve"> The relative throughput gain is in the range of 1%-5% for mean UPT, while the largest improvement of about 28% is for cell edge users and large RU.</w:t>
      </w:r>
    </w:p>
    <w:p w14:paraId="489FEFCF" w14:textId="77777777" w:rsidR="00962819" w:rsidRDefault="00962819" w:rsidP="00DE6A4A"/>
    <w:p w14:paraId="2D231690" w14:textId="02376510" w:rsidR="00F03093" w:rsidRDefault="00312792" w:rsidP="00DE6A4A">
      <w:r>
        <w:fldChar w:fldCharType="begin"/>
      </w:r>
      <w:r>
        <w:instrText xml:space="preserve"> REF _Ref166234252 \h </w:instrText>
      </w:r>
      <w:r>
        <w:fldChar w:fldCharType="separate"/>
      </w:r>
      <w:r w:rsidR="00621506">
        <w:t xml:space="preserve">Figure </w:t>
      </w:r>
      <w:r w:rsidR="00621506">
        <w:rPr>
          <w:noProof/>
        </w:rPr>
        <w:t>6</w:t>
      </w:r>
      <w:r>
        <w:fldChar w:fldCharType="end"/>
      </w:r>
      <w:r>
        <w:t xml:space="preserve"> shows the relative performance of the AI/ML model versus the non-AI/ML baseline (the Kalman filter), for the 60 km/h scenario, in terms of mean and 5% throughput, for medium and high resource utilization, for the case of N4=4.</w:t>
      </w:r>
      <w:r w:rsidR="007F1EED">
        <w:t xml:space="preserve">  </w:t>
      </w:r>
      <w:proofErr w:type="gramStart"/>
      <w:r w:rsidR="007F1EED">
        <w:t>It can be seen that the</w:t>
      </w:r>
      <w:proofErr w:type="gramEnd"/>
      <w:r w:rsidR="007F1EED">
        <w:t xml:space="preserve"> AI/ML shows a relative mean throughput loss of 1</w:t>
      </w:r>
      <w:r w:rsidR="00F02E3C">
        <w:t>3</w:t>
      </w:r>
      <w:r w:rsidR="007F1EED">
        <w:t>% for medium RU and 20% for high RU compared to the KF approach. For the 5%th percentile UPT, the AI/ML shows a relative gain of 10% and 27% over the KF</w:t>
      </w:r>
      <w:r w:rsidR="00F02E3C">
        <w:t>, for medium RU and high RU, respectively</w:t>
      </w:r>
      <w:r w:rsidR="007F1EED">
        <w:t>.</w:t>
      </w:r>
    </w:p>
    <w:p w14:paraId="66281C5B" w14:textId="77777777" w:rsidR="00312792" w:rsidRDefault="00312792" w:rsidP="00DE6A4A"/>
    <w:p w14:paraId="0C967802" w14:textId="63077130" w:rsidR="00F03093" w:rsidRDefault="007D640F" w:rsidP="00E37247">
      <w:pPr>
        <w:jc w:val="center"/>
      </w:pPr>
      <w:r>
        <w:rPr>
          <w:noProof/>
        </w:rPr>
        <w:drawing>
          <wp:inline distT="0" distB="0" distL="0" distR="0" wp14:anchorId="2F8E393F" wp14:editId="4146BB67">
            <wp:extent cx="4168126" cy="2444920"/>
            <wp:effectExtent l="0" t="0" r="4445" b="0"/>
            <wp:docPr id="82729483" name="Picture 4"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29483" name="Picture 4" descr="A screenshot of a graph&#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195418" cy="2460929"/>
                    </a:xfrm>
                    <a:prstGeom prst="rect">
                      <a:avLst/>
                    </a:prstGeom>
                  </pic:spPr>
                </pic:pic>
              </a:graphicData>
            </a:graphic>
          </wp:inline>
        </w:drawing>
      </w:r>
    </w:p>
    <w:p w14:paraId="6F06F319" w14:textId="19C3F463" w:rsidR="00E37247" w:rsidRDefault="00E37247" w:rsidP="005B56E4">
      <w:pPr>
        <w:pStyle w:val="Caption"/>
      </w:pPr>
      <w:bookmarkStart w:id="12" w:name="_Ref166234252"/>
      <w:r>
        <w:t xml:space="preserve">Figure </w:t>
      </w:r>
      <w:r>
        <w:fldChar w:fldCharType="begin"/>
      </w:r>
      <w:r>
        <w:instrText xml:space="preserve"> SEQ Figure \* ARABIC </w:instrText>
      </w:r>
      <w:r>
        <w:fldChar w:fldCharType="separate"/>
      </w:r>
      <w:r w:rsidR="00621506">
        <w:rPr>
          <w:noProof/>
        </w:rPr>
        <w:t>6</w:t>
      </w:r>
      <w:r>
        <w:fldChar w:fldCharType="end"/>
      </w:r>
      <w:bookmarkEnd w:id="12"/>
      <w:r w:rsidR="00B713BA">
        <w:t xml:space="preserve"> Relative throughput performance of AI/ML vs. Kalman, 60 km/h, Doppler, N4=4</w:t>
      </w:r>
    </w:p>
    <w:p w14:paraId="6ACB1235" w14:textId="77777777" w:rsidR="00F03093" w:rsidRDefault="00F03093" w:rsidP="00DE6A4A"/>
    <w:p w14:paraId="2B927B50" w14:textId="0221B354" w:rsidR="00142E82" w:rsidRDefault="00F02E3C" w:rsidP="00DE6A4A">
      <w:r w:rsidRPr="00963816">
        <w:rPr>
          <w:b/>
          <w:bCs/>
          <w:u w:val="single"/>
        </w:rPr>
        <w:t xml:space="preserve">Observation </w:t>
      </w:r>
      <w:r w:rsidR="009333B4">
        <w:rPr>
          <w:b/>
          <w:bCs/>
          <w:u w:val="single"/>
        </w:rPr>
        <w:t>1</w:t>
      </w:r>
      <w:r>
        <w:rPr>
          <w:b/>
          <w:bCs/>
          <w:u w:val="single"/>
        </w:rPr>
        <w:t>3</w:t>
      </w:r>
      <w:r w:rsidRPr="00963816">
        <w:rPr>
          <w:b/>
          <w:bCs/>
        </w:rPr>
        <w:t xml:space="preserve">: At speed </w:t>
      </w:r>
      <w:r>
        <w:rPr>
          <w:b/>
          <w:bCs/>
        </w:rPr>
        <w:t>6</w:t>
      </w:r>
      <w:r w:rsidRPr="00963816">
        <w:rPr>
          <w:b/>
          <w:bCs/>
        </w:rPr>
        <w:t xml:space="preserve">0 km/h without spatial consistency, </w:t>
      </w:r>
      <w:r>
        <w:rPr>
          <w:b/>
          <w:bCs/>
        </w:rPr>
        <w:t xml:space="preserve">for N4=4, </w:t>
      </w:r>
      <w:r w:rsidRPr="00F02E3C">
        <w:rPr>
          <w:b/>
          <w:bCs/>
        </w:rPr>
        <w:t xml:space="preserve">AI/ML shows a relative mean </w:t>
      </w:r>
      <w:r>
        <w:rPr>
          <w:b/>
          <w:bCs/>
        </w:rPr>
        <w:t>UPT</w:t>
      </w:r>
      <w:r w:rsidRPr="00F02E3C">
        <w:rPr>
          <w:b/>
          <w:bCs/>
        </w:rPr>
        <w:t xml:space="preserve"> loss</w:t>
      </w:r>
      <w:r>
        <w:rPr>
          <w:b/>
          <w:bCs/>
        </w:rPr>
        <w:t xml:space="preserve"> of 13% and 20% compared to KF, for medium RU and high RU, respectively. </w:t>
      </w:r>
      <w:r w:rsidRPr="00F02E3C">
        <w:rPr>
          <w:b/>
          <w:bCs/>
        </w:rPr>
        <w:t>For the 5%th percentile UPT, the AI/ML shows a relative gain of 10% and 27% over the KF, for medium RU and high RU, respectively.</w:t>
      </w:r>
      <w:r>
        <w:rPr>
          <w:b/>
          <w:bCs/>
        </w:rPr>
        <w:t xml:space="preserve"> </w:t>
      </w:r>
    </w:p>
    <w:p w14:paraId="41628478" w14:textId="77777777" w:rsidR="00142E82" w:rsidRDefault="00142E82" w:rsidP="00DE6A4A"/>
    <w:p w14:paraId="4AF98139" w14:textId="44EE3A1C" w:rsidR="001161CA" w:rsidRPr="000973E7" w:rsidRDefault="001161CA" w:rsidP="001161CA">
      <w:pPr>
        <w:pStyle w:val="Heading3"/>
      </w:pPr>
      <w:r w:rsidRPr="000973E7">
        <w:t>Impact of CSI-RS periodicity</w:t>
      </w:r>
    </w:p>
    <w:p w14:paraId="2AE27A94" w14:textId="17C96A74" w:rsidR="00F1793D" w:rsidRDefault="00F1793D" w:rsidP="001161CA">
      <w:r>
        <w:t xml:space="preserve">In addition to the 5 </w:t>
      </w:r>
      <w:proofErr w:type="spellStart"/>
      <w:r>
        <w:t>ms</w:t>
      </w:r>
      <w:proofErr w:type="spellEnd"/>
      <w:r>
        <w:t xml:space="preserve"> CSI-RS periodicity previously used in the Rel-18 evaluations, </w:t>
      </w:r>
      <w:r w:rsidR="00714225">
        <w:t xml:space="preserve">RAN1 #116 </w:t>
      </w:r>
      <w:r>
        <w:t xml:space="preserve">encouraged the additional </w:t>
      </w:r>
      <w:r w:rsidR="00714225">
        <w:t>evaluat</w:t>
      </w:r>
      <w:r>
        <w:t>ion</w:t>
      </w:r>
      <w:r w:rsidR="00714225">
        <w:t xml:space="preserve"> </w:t>
      </w:r>
      <w:r>
        <w:t xml:space="preserve">of AI/ML CSI prediction performance for 20 </w:t>
      </w:r>
      <w:proofErr w:type="spellStart"/>
      <w:r>
        <w:t>ms</w:t>
      </w:r>
      <w:proofErr w:type="spellEnd"/>
      <w:r>
        <w:t xml:space="preserve"> CSI-RS periodicity </w:t>
      </w:r>
      <w:r>
        <w:fldChar w:fldCharType="begin"/>
      </w:r>
      <w:r>
        <w:instrText xml:space="preserve"> REF _Ref163144689 \r \h </w:instrText>
      </w:r>
      <w:r>
        <w:fldChar w:fldCharType="separate"/>
      </w:r>
      <w:r w:rsidR="00621506">
        <w:t>[4]</w:t>
      </w:r>
      <w:r>
        <w:fldChar w:fldCharType="end"/>
      </w:r>
      <w:r>
        <w:t xml:space="preserve">.  The evaluation results presented in this section use an </w:t>
      </w:r>
      <w:r w:rsidRPr="000973E7">
        <w:t xml:space="preserve">observation window of 4/20 </w:t>
      </w:r>
      <w:proofErr w:type="spellStart"/>
      <w:r w:rsidRPr="000973E7">
        <w:t>ms</w:t>
      </w:r>
      <w:proofErr w:type="spellEnd"/>
      <w:r w:rsidRPr="000973E7">
        <w:t xml:space="preserve">, and the prediction window a configuration of 1/20 </w:t>
      </w:r>
      <w:proofErr w:type="spellStart"/>
      <w:r w:rsidRPr="000973E7">
        <w:t>ms</w:t>
      </w:r>
      <w:proofErr w:type="spellEnd"/>
      <w:r w:rsidRPr="000973E7">
        <w:t xml:space="preserve">/20 </w:t>
      </w:r>
      <w:proofErr w:type="spellStart"/>
      <w:r w:rsidRPr="000973E7">
        <w:t>ms</w:t>
      </w:r>
      <w:proofErr w:type="spellEnd"/>
      <w:r w:rsidRPr="000973E7">
        <w:t xml:space="preserve"> is used.</w:t>
      </w:r>
    </w:p>
    <w:p w14:paraId="3F205C89" w14:textId="346A5933" w:rsidR="001161CA" w:rsidRDefault="00F1793D" w:rsidP="001161CA">
      <w:r>
        <w:t>The relative performance of the AI/ML model compared to the non-AI/ML Kalman filter</w:t>
      </w:r>
      <w:r w:rsidR="009A1184">
        <w:t xml:space="preserve"> for</w:t>
      </w:r>
      <w:r w:rsidR="006E656D">
        <w:t xml:space="preserve"> 20 </w:t>
      </w:r>
      <w:proofErr w:type="spellStart"/>
      <w:r w:rsidR="006E656D">
        <w:t>ms</w:t>
      </w:r>
      <w:proofErr w:type="spellEnd"/>
      <w:r w:rsidR="006E656D">
        <w:t xml:space="preserve"> CSI-RS periodicity and</w:t>
      </w:r>
      <w:r w:rsidR="009A1184">
        <w:t xml:space="preserve"> UE speed of 3 km/h is shown in </w:t>
      </w:r>
      <w:r w:rsidR="009A1184">
        <w:fldChar w:fldCharType="begin"/>
      </w:r>
      <w:r w:rsidR="009A1184">
        <w:instrText xml:space="preserve"> REF _Ref163145323 \h </w:instrText>
      </w:r>
      <w:r w:rsidR="009A1184">
        <w:fldChar w:fldCharType="separate"/>
      </w:r>
      <w:r w:rsidR="00621506" w:rsidRPr="00D0261C">
        <w:t xml:space="preserve">Figure </w:t>
      </w:r>
      <w:r w:rsidR="00621506">
        <w:rPr>
          <w:noProof/>
        </w:rPr>
        <w:t>7</w:t>
      </w:r>
      <w:r w:rsidR="009A1184">
        <w:fldChar w:fldCharType="end"/>
      </w:r>
      <w:r w:rsidR="00995C1B">
        <w:t>, for FTP traffic with low, medium and high resource utilization</w:t>
      </w:r>
      <w:r w:rsidR="009A1184">
        <w:t>.</w:t>
      </w:r>
      <w:r w:rsidR="00995C1B">
        <w:t xml:space="preserve">  For this scenario, the mean throughput performance of AI/ML-based prediction exhibits a relative degradation of up to 2.7% compared to the non-AI/ML KF approach</w:t>
      </w:r>
      <w:r w:rsidR="00F3429E">
        <w:t>. The AI/ML model shows gain compared to the non-AI/ML KF approach only for the 5</w:t>
      </w:r>
      <w:r w:rsidR="00F3429E" w:rsidRPr="006B0881">
        <w:rPr>
          <w:vertAlign w:val="superscript"/>
        </w:rPr>
        <w:t>th</w:t>
      </w:r>
      <w:r w:rsidR="00F3429E">
        <w:t xml:space="preserve"> percentile user throughput with high resource utilization.  </w:t>
      </w:r>
      <w:r w:rsidR="00995C1B">
        <w:t xml:space="preserve"> </w:t>
      </w:r>
    </w:p>
    <w:p w14:paraId="2A479E89" w14:textId="77777777" w:rsidR="00AA4AEF" w:rsidRDefault="00AA4AEF" w:rsidP="001161CA"/>
    <w:p w14:paraId="35B5F08D" w14:textId="2559A840" w:rsidR="00AA4AEF" w:rsidRDefault="00F744BB" w:rsidP="00F641E8">
      <w:pPr>
        <w:jc w:val="center"/>
      </w:pPr>
      <w:r>
        <w:rPr>
          <w:noProof/>
        </w:rPr>
        <w:lastRenderedPageBreak/>
        <w:drawing>
          <wp:inline distT="0" distB="0" distL="0" distR="0" wp14:anchorId="7B985785" wp14:editId="311C9694">
            <wp:extent cx="3905451" cy="2476627"/>
            <wp:effectExtent l="0" t="0" r="0" b="0"/>
            <wp:docPr id="975099101" name="Picture 2" descr="A graph of a graph with blue and orang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099101" name="Picture 2" descr="A graph of a graph with blue and orange squares&#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3905451" cy="2476627"/>
                    </a:xfrm>
                    <a:prstGeom prst="rect">
                      <a:avLst/>
                    </a:prstGeom>
                  </pic:spPr>
                </pic:pic>
              </a:graphicData>
            </a:graphic>
          </wp:inline>
        </w:drawing>
      </w:r>
    </w:p>
    <w:p w14:paraId="1E2E3385" w14:textId="529898DB" w:rsidR="00F744BB" w:rsidRDefault="00F744BB" w:rsidP="00F641E8">
      <w:pPr>
        <w:pStyle w:val="Caption"/>
      </w:pPr>
      <w:bookmarkStart w:id="13" w:name="_Ref163145323"/>
      <w:r w:rsidRPr="00D0261C">
        <w:t xml:space="preserve">Figure </w:t>
      </w:r>
      <w:r w:rsidRPr="00D0261C">
        <w:fldChar w:fldCharType="begin"/>
      </w:r>
      <w:r w:rsidRPr="00D0261C">
        <w:instrText xml:space="preserve"> SEQ Figure \* ARABIC </w:instrText>
      </w:r>
      <w:r w:rsidRPr="00D0261C">
        <w:fldChar w:fldCharType="separate"/>
      </w:r>
      <w:r w:rsidR="00621506">
        <w:rPr>
          <w:noProof/>
        </w:rPr>
        <w:t>7</w:t>
      </w:r>
      <w:r w:rsidRPr="00D0261C">
        <w:fldChar w:fldCharType="end"/>
      </w:r>
      <w:bookmarkEnd w:id="13"/>
      <w:r w:rsidRPr="00D0261C">
        <w:t xml:space="preserve"> </w:t>
      </w:r>
      <w:r w:rsidR="00F3429E" w:rsidRPr="00D0261C">
        <w:t xml:space="preserve">Relative throughput performance of AI/ML vs. Kalman, 3 km/h, 20 </w:t>
      </w:r>
      <w:proofErr w:type="spellStart"/>
      <w:r w:rsidR="00F3429E" w:rsidRPr="00D0261C">
        <w:t>ms</w:t>
      </w:r>
      <w:proofErr w:type="spellEnd"/>
      <w:r w:rsidR="00F3429E" w:rsidRPr="00D0261C">
        <w:t xml:space="preserve"> CSI-RS</w:t>
      </w:r>
    </w:p>
    <w:p w14:paraId="51D64D0E" w14:textId="7F2D38CD" w:rsidR="009A1184" w:rsidRDefault="009A1184" w:rsidP="001161CA">
      <w:r>
        <w:t>The relative performance of the AI/ML model compared to the non-AI/ML Kalman filter for</w:t>
      </w:r>
      <w:r w:rsidR="006E656D">
        <w:t xml:space="preserve"> CSI-RS periodicity 20 </w:t>
      </w:r>
      <w:proofErr w:type="spellStart"/>
      <w:r w:rsidR="006E656D">
        <w:t>ms</w:t>
      </w:r>
      <w:proofErr w:type="spellEnd"/>
      <w:r w:rsidR="006E656D">
        <w:t xml:space="preserve"> and</w:t>
      </w:r>
      <w:r>
        <w:t xml:space="preserve"> UE speed of 10 km/h is shown in </w:t>
      </w:r>
      <w:r>
        <w:fldChar w:fldCharType="begin"/>
      </w:r>
      <w:r>
        <w:instrText xml:space="preserve"> REF _Ref163145359 \h </w:instrText>
      </w:r>
      <w:r>
        <w:fldChar w:fldCharType="separate"/>
      </w:r>
      <w:r w:rsidR="00621506" w:rsidRPr="00D0261C">
        <w:t xml:space="preserve">Figure </w:t>
      </w:r>
      <w:r w:rsidR="00621506">
        <w:rPr>
          <w:noProof/>
        </w:rPr>
        <w:t>8</w:t>
      </w:r>
      <w:r>
        <w:fldChar w:fldCharType="end"/>
      </w:r>
      <w:r>
        <w:t>.</w:t>
      </w:r>
      <w:r w:rsidR="006E656D">
        <w:t xml:space="preserve">  For this configuration, the non-AI/ML KF approach outperforms the AI/ML prediction model for both the mean and the 5</w:t>
      </w:r>
      <w:r w:rsidR="006E656D" w:rsidRPr="00F641E8">
        <w:rPr>
          <w:vertAlign w:val="superscript"/>
        </w:rPr>
        <w:t>th</w:t>
      </w:r>
      <w:r w:rsidR="006E656D">
        <w:t xml:space="preserve"> percentile UPT, at all RU considered. The relative throughput loss of the AI/ML model compared to non-AI/ML KF is up to 6% for the mean throughput and up to 10% for 5</w:t>
      </w:r>
      <w:r w:rsidR="006E656D" w:rsidRPr="00F641E8">
        <w:rPr>
          <w:vertAlign w:val="superscript"/>
        </w:rPr>
        <w:t>th</w:t>
      </w:r>
      <w:r w:rsidR="006E656D">
        <w:t xml:space="preserve"> percentile user throughput.</w:t>
      </w:r>
    </w:p>
    <w:p w14:paraId="32BEBF14" w14:textId="77777777" w:rsidR="009A1184" w:rsidRDefault="009A1184" w:rsidP="001161CA"/>
    <w:p w14:paraId="02C393C5" w14:textId="4548CAC9" w:rsidR="007E69B3" w:rsidRDefault="007E69B3" w:rsidP="00F641E8">
      <w:pPr>
        <w:jc w:val="center"/>
      </w:pPr>
      <w:r>
        <w:rPr>
          <w:noProof/>
        </w:rPr>
        <w:drawing>
          <wp:inline distT="0" distB="0" distL="0" distR="0" wp14:anchorId="149864E7" wp14:editId="3A3DA0D1">
            <wp:extent cx="3835597" cy="2489328"/>
            <wp:effectExtent l="0" t="0" r="0" b="6350"/>
            <wp:docPr id="358618129" name="Picture 3" descr="A graph of a graph with blue and orange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618129" name="Picture 3" descr="A graph of a graph with blue and orange bars&#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3835597" cy="2489328"/>
                    </a:xfrm>
                    <a:prstGeom prst="rect">
                      <a:avLst/>
                    </a:prstGeom>
                  </pic:spPr>
                </pic:pic>
              </a:graphicData>
            </a:graphic>
          </wp:inline>
        </w:drawing>
      </w:r>
    </w:p>
    <w:p w14:paraId="2B5F2DA3" w14:textId="3FD3C118" w:rsidR="00F744BB" w:rsidRDefault="007E69B3" w:rsidP="00F641E8">
      <w:pPr>
        <w:pStyle w:val="Caption"/>
      </w:pPr>
      <w:bookmarkStart w:id="14" w:name="_Ref163145359"/>
      <w:r w:rsidRPr="00D0261C">
        <w:t xml:space="preserve">Figure </w:t>
      </w:r>
      <w:r w:rsidRPr="00D0261C">
        <w:fldChar w:fldCharType="begin"/>
      </w:r>
      <w:r w:rsidRPr="00D0261C">
        <w:instrText xml:space="preserve"> SEQ Figure \* ARABIC </w:instrText>
      </w:r>
      <w:r w:rsidRPr="00D0261C">
        <w:fldChar w:fldCharType="separate"/>
      </w:r>
      <w:r w:rsidR="00621506">
        <w:rPr>
          <w:noProof/>
        </w:rPr>
        <w:t>8</w:t>
      </w:r>
      <w:r w:rsidRPr="00D0261C">
        <w:fldChar w:fldCharType="end"/>
      </w:r>
      <w:bookmarkEnd w:id="14"/>
      <w:r w:rsidR="00F3429E" w:rsidRPr="00D0261C">
        <w:t xml:space="preserve"> Relative throughput performance of AI/ML vs. Kalman, 10 km/h, 20 </w:t>
      </w:r>
      <w:proofErr w:type="spellStart"/>
      <w:r w:rsidR="00F3429E" w:rsidRPr="00D0261C">
        <w:t>ms</w:t>
      </w:r>
      <w:proofErr w:type="spellEnd"/>
      <w:r w:rsidR="00F3429E" w:rsidRPr="00D0261C">
        <w:t xml:space="preserve"> CSI-RS</w:t>
      </w:r>
    </w:p>
    <w:p w14:paraId="5B21E00D" w14:textId="2ABE386F" w:rsidR="004A1268" w:rsidRDefault="004A1268" w:rsidP="004A1268">
      <w:r>
        <w:t xml:space="preserve">The relative performance of the AI/ML model compared to the non-AI/ML Kalman filter for </w:t>
      </w:r>
      <w:r w:rsidR="006E77C3">
        <w:t xml:space="preserve">20 </w:t>
      </w:r>
      <w:proofErr w:type="spellStart"/>
      <w:r w:rsidR="006E77C3">
        <w:t>ms</w:t>
      </w:r>
      <w:proofErr w:type="spellEnd"/>
      <w:r w:rsidR="006E77C3">
        <w:t xml:space="preserve"> CSI-RS and</w:t>
      </w:r>
      <w:r>
        <w:t xml:space="preserve"> UE speed of 30 km/h is shown in </w:t>
      </w:r>
      <w:r>
        <w:fldChar w:fldCharType="begin"/>
      </w:r>
      <w:r>
        <w:instrText xml:space="preserve"> REF _Ref163145402 \h </w:instrText>
      </w:r>
      <w:r>
        <w:fldChar w:fldCharType="separate"/>
      </w:r>
      <w:r w:rsidR="00621506">
        <w:t xml:space="preserve">Figure </w:t>
      </w:r>
      <w:r w:rsidR="00621506">
        <w:rPr>
          <w:noProof/>
        </w:rPr>
        <w:t>9</w:t>
      </w:r>
      <w:r>
        <w:fldChar w:fldCharType="end"/>
      </w:r>
      <w:r>
        <w:t>.</w:t>
      </w:r>
      <w:r w:rsidR="006E77C3">
        <w:t xml:space="preserve"> The results show a relative loss in median throughput of up to 6.4% for the AI/ML model compared to the non-AI/ML KF solution. However, in terms of the 5</w:t>
      </w:r>
      <w:r w:rsidR="006E77C3" w:rsidRPr="00F641E8">
        <w:rPr>
          <w:vertAlign w:val="superscript"/>
        </w:rPr>
        <w:t>th</w:t>
      </w:r>
      <w:r w:rsidR="006E77C3">
        <w:t xml:space="preserve"> percentile UPT, the AI/ML model shows a relative throughput gain of up to 18.8% (for medium RU) compared the non-AI/ML KF solution.</w:t>
      </w:r>
    </w:p>
    <w:p w14:paraId="1D6FD7CE" w14:textId="77777777" w:rsidR="004A1268" w:rsidRDefault="004A1268" w:rsidP="001161CA"/>
    <w:p w14:paraId="743267B0" w14:textId="3B90D9F6" w:rsidR="007E69B3" w:rsidRDefault="007E69B3" w:rsidP="00F641E8">
      <w:pPr>
        <w:jc w:val="center"/>
      </w:pPr>
      <w:r>
        <w:rPr>
          <w:noProof/>
        </w:rPr>
        <w:lastRenderedPageBreak/>
        <w:drawing>
          <wp:inline distT="0" distB="0" distL="0" distR="0" wp14:anchorId="3F06956C" wp14:editId="45BBB9E9">
            <wp:extent cx="3854648" cy="2451226"/>
            <wp:effectExtent l="0" t="0" r="0" b="6350"/>
            <wp:docPr id="304817429" name="Picture 4" descr="A graph with blue and orang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817429" name="Picture 4" descr="A graph with blue and orange squares&#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3854648" cy="2451226"/>
                    </a:xfrm>
                    <a:prstGeom prst="rect">
                      <a:avLst/>
                    </a:prstGeom>
                  </pic:spPr>
                </pic:pic>
              </a:graphicData>
            </a:graphic>
          </wp:inline>
        </w:drawing>
      </w:r>
    </w:p>
    <w:p w14:paraId="33FEFCFA" w14:textId="2D6D42A7" w:rsidR="007E69B3" w:rsidRDefault="007E69B3" w:rsidP="00F641E8">
      <w:pPr>
        <w:pStyle w:val="Caption"/>
      </w:pPr>
      <w:bookmarkStart w:id="15" w:name="_Ref163145402"/>
      <w:r>
        <w:t xml:space="preserve">Figure </w:t>
      </w:r>
      <w:r>
        <w:fldChar w:fldCharType="begin"/>
      </w:r>
      <w:r>
        <w:instrText xml:space="preserve"> SEQ Figure \* ARABIC </w:instrText>
      </w:r>
      <w:r>
        <w:fldChar w:fldCharType="separate"/>
      </w:r>
      <w:r w:rsidR="00621506">
        <w:rPr>
          <w:noProof/>
        </w:rPr>
        <w:t>9</w:t>
      </w:r>
      <w:r>
        <w:fldChar w:fldCharType="end"/>
      </w:r>
      <w:bookmarkEnd w:id="15"/>
      <w:r>
        <w:t xml:space="preserve"> </w:t>
      </w:r>
      <w:r w:rsidR="00F3429E" w:rsidRPr="00726DA4">
        <w:t>Relative throughput performance of AI/ML vs. Kalman</w:t>
      </w:r>
      <w:r w:rsidR="00F3429E">
        <w:t xml:space="preserve">, 30 km/h, 20 </w:t>
      </w:r>
      <w:proofErr w:type="spellStart"/>
      <w:r w:rsidR="00F3429E">
        <w:t>ms</w:t>
      </w:r>
      <w:proofErr w:type="spellEnd"/>
      <w:r w:rsidR="00F3429E">
        <w:t xml:space="preserve"> CSI-RS</w:t>
      </w:r>
    </w:p>
    <w:p w14:paraId="17FB92A9" w14:textId="77777777" w:rsidR="007E69B3" w:rsidRDefault="007E69B3" w:rsidP="001161CA"/>
    <w:p w14:paraId="2EED80CB" w14:textId="132CEFB9" w:rsidR="00F744BB" w:rsidRPr="00F641E8" w:rsidRDefault="00C35DA6" w:rsidP="001161CA">
      <w:pPr>
        <w:rPr>
          <w:b/>
          <w:bCs/>
        </w:rPr>
      </w:pPr>
      <w:r w:rsidRPr="00F641E8">
        <w:rPr>
          <w:b/>
          <w:bCs/>
          <w:u w:val="single"/>
        </w:rPr>
        <w:t xml:space="preserve">Observation </w:t>
      </w:r>
      <w:r w:rsidR="009A4D87">
        <w:rPr>
          <w:b/>
          <w:bCs/>
          <w:u w:val="single"/>
        </w:rPr>
        <w:t>1</w:t>
      </w:r>
      <w:r w:rsidR="006C5CC8">
        <w:rPr>
          <w:b/>
          <w:bCs/>
          <w:u w:val="single"/>
        </w:rPr>
        <w:t>4</w:t>
      </w:r>
      <w:r w:rsidRPr="00F641E8">
        <w:rPr>
          <w:b/>
          <w:bCs/>
          <w:u w:val="single"/>
        </w:rPr>
        <w:t>:</w:t>
      </w:r>
      <w:r w:rsidRPr="00F641E8">
        <w:rPr>
          <w:b/>
          <w:bCs/>
        </w:rPr>
        <w:t xml:space="preserve"> For 20ms CSI-RS periodicity, the</w:t>
      </w:r>
      <w:r w:rsidR="00C849B7" w:rsidRPr="00F641E8">
        <w:rPr>
          <w:b/>
          <w:bCs/>
        </w:rPr>
        <w:t xml:space="preserve"> non-AI/ML KF based approach consistently outperforms the AI/ML based prediction in terms of mean throughput, for the UE speeds considered (3, 10 and 30 km/h, and all considered resource utilizations). The AI/ML model outperforms the non-AI/ML KF approach only for the 5</w:t>
      </w:r>
      <w:r w:rsidR="00C849B7" w:rsidRPr="00F641E8">
        <w:rPr>
          <w:b/>
          <w:bCs/>
          <w:vertAlign w:val="superscript"/>
        </w:rPr>
        <w:t>th</w:t>
      </w:r>
      <w:r w:rsidR="00C849B7" w:rsidRPr="00F641E8">
        <w:rPr>
          <w:b/>
          <w:bCs/>
        </w:rPr>
        <w:t xml:space="preserve"> percentile throughput and UE speed of 30 km/h.  </w:t>
      </w:r>
      <w:r w:rsidRPr="00F641E8">
        <w:rPr>
          <w:b/>
          <w:bCs/>
        </w:rPr>
        <w:t xml:space="preserve"> </w:t>
      </w:r>
    </w:p>
    <w:p w14:paraId="630B13BF" w14:textId="77777777" w:rsidR="00F83323" w:rsidRPr="001161CA" w:rsidRDefault="00F83323" w:rsidP="001161CA"/>
    <w:p w14:paraId="2D19EBAB" w14:textId="33F8B3B3" w:rsidR="00773F15" w:rsidRPr="00696758" w:rsidRDefault="00773F15" w:rsidP="00773F15">
      <w:pPr>
        <w:pStyle w:val="Heading1"/>
        <w:pBdr>
          <w:top w:val="single" w:sz="12" w:space="5" w:color="auto"/>
        </w:pBdr>
        <w:spacing w:after="120"/>
        <w:rPr>
          <w:sz w:val="32"/>
          <w:lang w:val="en-US"/>
        </w:rPr>
      </w:pPr>
      <w:r w:rsidRPr="00696758">
        <w:rPr>
          <w:sz w:val="32"/>
          <w:lang w:val="en-US"/>
        </w:rPr>
        <w:t>Conclusion</w:t>
      </w:r>
      <w:r w:rsidR="00365EDD" w:rsidRPr="00696758">
        <w:rPr>
          <w:sz w:val="32"/>
          <w:lang w:val="en-US"/>
        </w:rPr>
        <w:t xml:space="preserve"> </w:t>
      </w:r>
    </w:p>
    <w:p w14:paraId="089A7B03" w14:textId="0ED7B5F7" w:rsidR="00CE2A55" w:rsidRPr="00CE2A55" w:rsidRDefault="00773F15" w:rsidP="00773F15">
      <w:pPr>
        <w:rPr>
          <w:bCs/>
        </w:rPr>
      </w:pPr>
      <w:r w:rsidRPr="00C01917">
        <w:rPr>
          <w:szCs w:val="22"/>
          <w:lang w:val="en-US"/>
        </w:rPr>
        <w:t>In this contribution</w:t>
      </w:r>
      <w:r>
        <w:rPr>
          <w:szCs w:val="22"/>
          <w:lang w:val="en-US"/>
        </w:rPr>
        <w:t>,</w:t>
      </w:r>
      <w:r w:rsidRPr="00C01917">
        <w:rPr>
          <w:szCs w:val="22"/>
          <w:lang w:val="en-US"/>
        </w:rPr>
        <w:t xml:space="preserve"> we </w:t>
      </w:r>
      <w:r w:rsidR="00CE2A55">
        <w:rPr>
          <w:szCs w:val="22"/>
          <w:lang w:val="en-US"/>
        </w:rPr>
        <w:t>discussed aspects of CSI prediction accuracy, model complexity, and LCM aspects related to model monitoring</w:t>
      </w:r>
      <w:r w:rsidR="0000497A">
        <w:rPr>
          <w:szCs w:val="22"/>
          <w:lang w:val="en-US"/>
        </w:rPr>
        <w:t xml:space="preserve">, and </w:t>
      </w:r>
      <w:r w:rsidR="00CE2A55">
        <w:rPr>
          <w:szCs w:val="22"/>
          <w:lang w:val="en-US"/>
        </w:rPr>
        <w:t>provide</w:t>
      </w:r>
      <w:r w:rsidR="0000497A">
        <w:rPr>
          <w:szCs w:val="22"/>
          <w:lang w:val="en-US"/>
        </w:rPr>
        <w:t>d</w:t>
      </w:r>
      <w:r w:rsidR="00CE2A55">
        <w:rPr>
          <w:szCs w:val="22"/>
          <w:lang w:val="en-US"/>
        </w:rPr>
        <w:t xml:space="preserve"> a</w:t>
      </w:r>
      <w:r w:rsidR="00C90305">
        <w:rPr>
          <w:szCs w:val="22"/>
          <w:lang w:val="en-US"/>
        </w:rPr>
        <w:t xml:space="preserve"> revised </w:t>
      </w:r>
      <w:r w:rsidR="00CE2A55">
        <w:rPr>
          <w:szCs w:val="22"/>
          <w:lang w:val="en-US"/>
        </w:rPr>
        <w:t xml:space="preserve">set of </w:t>
      </w:r>
      <w:r w:rsidR="00CE2A55" w:rsidRPr="00D9485E">
        <w:rPr>
          <w:lang w:val="en-US"/>
        </w:rPr>
        <w:t>evaluation results for CSI prediction</w:t>
      </w:r>
      <w:r w:rsidR="00CE2A55">
        <w:rPr>
          <w:lang w:val="en-US"/>
        </w:rPr>
        <w:t>.</w:t>
      </w:r>
    </w:p>
    <w:p w14:paraId="3D35F4E3" w14:textId="4163125C" w:rsidR="008E7D24" w:rsidRPr="00116F8A" w:rsidRDefault="00773F15" w:rsidP="00103373">
      <w:pPr>
        <w:rPr>
          <w:szCs w:val="22"/>
          <w:lang w:val="en-US"/>
        </w:rPr>
      </w:pPr>
      <w:r w:rsidRPr="00C01917">
        <w:rPr>
          <w:szCs w:val="22"/>
          <w:lang w:val="en-US"/>
        </w:rPr>
        <w:t>We provide the following observations and proposals</w:t>
      </w:r>
      <w:r w:rsidR="00484839">
        <w:rPr>
          <w:szCs w:val="22"/>
          <w:lang w:val="en-US"/>
        </w:rPr>
        <w:t>.</w:t>
      </w:r>
    </w:p>
    <w:p w14:paraId="68B2CA57" w14:textId="77777777" w:rsidR="00BC4520" w:rsidRPr="00F1145A" w:rsidRDefault="00BC4520" w:rsidP="00BC4520">
      <w:pPr>
        <w:rPr>
          <w:b/>
          <w:bCs/>
          <w:lang w:val="en-US"/>
        </w:rPr>
      </w:pPr>
      <w:r>
        <w:rPr>
          <w:b/>
          <w:bCs/>
          <w:u w:val="single"/>
          <w:lang w:val="en-US"/>
        </w:rPr>
        <w:t>Observation</w:t>
      </w:r>
      <w:r w:rsidRPr="00F1145A">
        <w:rPr>
          <w:b/>
          <w:bCs/>
          <w:u w:val="single"/>
          <w:lang w:val="en-US"/>
        </w:rPr>
        <w:t xml:space="preserve"> </w:t>
      </w:r>
      <w:r>
        <w:rPr>
          <w:b/>
          <w:bCs/>
          <w:u w:val="single"/>
          <w:lang w:val="en-US"/>
        </w:rPr>
        <w:t>1</w:t>
      </w:r>
      <w:r w:rsidRPr="00F1145A">
        <w:rPr>
          <w:b/>
          <w:bCs/>
          <w:u w:val="single"/>
          <w:lang w:val="en-US"/>
        </w:rPr>
        <w:t>:</w:t>
      </w:r>
      <w:r w:rsidRPr="00F1145A">
        <w:rPr>
          <w:b/>
          <w:bCs/>
          <w:lang w:val="en-US"/>
        </w:rPr>
        <w:t xml:space="preserve"> </w:t>
      </w:r>
      <w:r>
        <w:rPr>
          <w:b/>
          <w:bCs/>
          <w:lang w:val="en-US"/>
        </w:rPr>
        <w:t>The</w:t>
      </w:r>
      <w:r w:rsidRPr="00F1145A">
        <w:rPr>
          <w:b/>
          <w:bCs/>
          <w:lang w:val="en-US"/>
        </w:rPr>
        <w:t xml:space="preserve"> </w:t>
      </w:r>
      <w:r>
        <w:rPr>
          <w:b/>
          <w:bCs/>
          <w:lang w:val="en-US"/>
        </w:rPr>
        <w:t>benefits of</w:t>
      </w:r>
      <w:r w:rsidRPr="00F1145A">
        <w:rPr>
          <w:b/>
          <w:bCs/>
          <w:lang w:val="en-US"/>
        </w:rPr>
        <w:t xml:space="preserve"> report</w:t>
      </w:r>
      <w:r>
        <w:rPr>
          <w:b/>
          <w:bCs/>
          <w:lang w:val="en-US"/>
        </w:rPr>
        <w:t>ing</w:t>
      </w:r>
      <w:r w:rsidRPr="00F1145A">
        <w:rPr>
          <w:b/>
          <w:bCs/>
          <w:lang w:val="en-US"/>
        </w:rPr>
        <w:t xml:space="preserve"> the prediction accuracy for the UE-sided CSI prediction model</w:t>
      </w:r>
      <w:r>
        <w:rPr>
          <w:b/>
          <w:bCs/>
          <w:lang w:val="en-US"/>
        </w:rPr>
        <w:t xml:space="preserve"> need to be studied</w:t>
      </w:r>
      <w:r w:rsidRPr="00F1145A">
        <w:rPr>
          <w:b/>
          <w:bCs/>
          <w:lang w:val="en-US"/>
        </w:rPr>
        <w:t>.</w:t>
      </w:r>
    </w:p>
    <w:p w14:paraId="6B5BC28F" w14:textId="77777777" w:rsidR="00BC4520" w:rsidRDefault="00BC4520" w:rsidP="00BC4520">
      <w:pPr>
        <w:rPr>
          <w:b/>
          <w:bCs/>
          <w:lang w:val="en-US"/>
        </w:rPr>
      </w:pPr>
      <w:r>
        <w:rPr>
          <w:b/>
          <w:bCs/>
          <w:u w:val="single"/>
          <w:lang w:val="en-US"/>
        </w:rPr>
        <w:t>Observation 2</w:t>
      </w:r>
      <w:r w:rsidRPr="004E6E49">
        <w:rPr>
          <w:b/>
          <w:bCs/>
          <w:u w:val="single"/>
          <w:lang w:val="en-US"/>
        </w:rPr>
        <w:t>:</w:t>
      </w:r>
      <w:r w:rsidRPr="004E6E49">
        <w:rPr>
          <w:b/>
          <w:bCs/>
          <w:lang w:val="en-US"/>
        </w:rPr>
        <w:t xml:space="preserve"> CSI</w:t>
      </w:r>
      <w:r>
        <w:rPr>
          <w:b/>
          <w:bCs/>
          <w:lang w:val="en-US"/>
        </w:rPr>
        <w:t>-RS</w:t>
      </w:r>
      <w:r w:rsidRPr="004E6E49">
        <w:rPr>
          <w:b/>
          <w:bCs/>
          <w:lang w:val="en-US"/>
        </w:rPr>
        <w:t xml:space="preserve"> </w:t>
      </w:r>
      <w:r>
        <w:rPr>
          <w:b/>
          <w:bCs/>
          <w:lang w:val="en-US"/>
        </w:rPr>
        <w:t>configuration</w:t>
      </w:r>
      <w:r w:rsidRPr="004E6E49">
        <w:rPr>
          <w:b/>
          <w:bCs/>
          <w:lang w:val="en-US"/>
        </w:rPr>
        <w:t xml:space="preserve"> enhancements </w:t>
      </w:r>
      <w:r>
        <w:rPr>
          <w:b/>
          <w:bCs/>
          <w:lang w:val="en-US"/>
        </w:rPr>
        <w:t xml:space="preserve">based </w:t>
      </w:r>
      <w:r w:rsidRPr="004E6E49">
        <w:rPr>
          <w:b/>
          <w:bCs/>
          <w:lang w:val="en-US"/>
        </w:rPr>
        <w:t xml:space="preserve">on variable </w:t>
      </w:r>
      <w:r>
        <w:rPr>
          <w:b/>
          <w:bCs/>
          <w:lang w:val="en-US"/>
        </w:rPr>
        <w:t xml:space="preserve">observation and prediction </w:t>
      </w:r>
      <w:r w:rsidRPr="004E6E49">
        <w:rPr>
          <w:b/>
          <w:bCs/>
          <w:lang w:val="en-US"/>
        </w:rPr>
        <w:t xml:space="preserve">window sizes </w:t>
      </w:r>
      <w:r>
        <w:rPr>
          <w:b/>
          <w:bCs/>
          <w:lang w:val="en-US"/>
        </w:rPr>
        <w:t xml:space="preserve">need to be studied </w:t>
      </w:r>
      <w:r w:rsidRPr="004E6E49">
        <w:rPr>
          <w:b/>
          <w:bCs/>
          <w:lang w:val="en-US"/>
        </w:rPr>
        <w:t xml:space="preserve">for data collection </w:t>
      </w:r>
      <w:r>
        <w:rPr>
          <w:b/>
          <w:bCs/>
          <w:lang w:val="en-US"/>
        </w:rPr>
        <w:t xml:space="preserve">for training </w:t>
      </w:r>
      <w:r w:rsidRPr="004E6E49">
        <w:rPr>
          <w:b/>
          <w:bCs/>
          <w:lang w:val="en-US"/>
        </w:rPr>
        <w:t>and monitoring</w:t>
      </w:r>
      <w:r>
        <w:rPr>
          <w:b/>
          <w:bCs/>
          <w:lang w:val="en-US"/>
        </w:rPr>
        <w:t xml:space="preserve"> of UE-side CSI prediction models</w:t>
      </w:r>
      <w:r w:rsidRPr="004E6E49">
        <w:rPr>
          <w:b/>
          <w:bCs/>
          <w:lang w:val="en-US"/>
        </w:rPr>
        <w:t>.</w:t>
      </w:r>
    </w:p>
    <w:p w14:paraId="3A43E00F" w14:textId="77777777" w:rsidR="00BC4520" w:rsidRDefault="00BC4520" w:rsidP="00BC4520">
      <w:pPr>
        <w:rPr>
          <w:b/>
          <w:bCs/>
          <w:lang w:val="en-US"/>
        </w:rPr>
      </w:pPr>
      <w:r>
        <w:rPr>
          <w:b/>
          <w:bCs/>
          <w:u w:val="single"/>
          <w:lang w:val="en-US"/>
        </w:rPr>
        <w:t>Observation 3</w:t>
      </w:r>
      <w:r w:rsidRPr="004E6E49">
        <w:rPr>
          <w:b/>
          <w:bCs/>
          <w:u w:val="single"/>
          <w:lang w:val="en-US"/>
        </w:rPr>
        <w:t>:</w:t>
      </w:r>
      <w:r w:rsidRPr="004E6E49">
        <w:rPr>
          <w:b/>
          <w:bCs/>
          <w:lang w:val="en-US"/>
        </w:rPr>
        <w:t xml:space="preserve"> CSI reporting enhancements </w:t>
      </w:r>
      <w:r>
        <w:rPr>
          <w:b/>
          <w:bCs/>
          <w:lang w:val="en-US"/>
        </w:rPr>
        <w:t xml:space="preserve">based </w:t>
      </w:r>
      <w:r w:rsidRPr="004E6E49">
        <w:rPr>
          <w:b/>
          <w:bCs/>
          <w:lang w:val="en-US"/>
        </w:rPr>
        <w:t xml:space="preserve">on variable </w:t>
      </w:r>
      <w:r>
        <w:rPr>
          <w:b/>
          <w:bCs/>
          <w:lang w:val="en-US"/>
        </w:rPr>
        <w:t xml:space="preserve">observation and prediction </w:t>
      </w:r>
      <w:r w:rsidRPr="004E6E49">
        <w:rPr>
          <w:b/>
          <w:bCs/>
          <w:lang w:val="en-US"/>
        </w:rPr>
        <w:t xml:space="preserve">window sizes </w:t>
      </w:r>
      <w:r>
        <w:rPr>
          <w:b/>
          <w:bCs/>
          <w:lang w:val="en-US"/>
        </w:rPr>
        <w:t xml:space="preserve">need to be studied </w:t>
      </w:r>
      <w:r w:rsidRPr="004E6E49">
        <w:rPr>
          <w:b/>
          <w:bCs/>
          <w:lang w:val="en-US"/>
        </w:rPr>
        <w:t xml:space="preserve">for data collection </w:t>
      </w:r>
      <w:r>
        <w:rPr>
          <w:b/>
          <w:bCs/>
          <w:lang w:val="en-US"/>
        </w:rPr>
        <w:t xml:space="preserve">for training </w:t>
      </w:r>
      <w:r w:rsidRPr="004E6E49">
        <w:rPr>
          <w:b/>
          <w:bCs/>
          <w:lang w:val="en-US"/>
        </w:rPr>
        <w:t>and monitoring</w:t>
      </w:r>
      <w:r>
        <w:rPr>
          <w:b/>
          <w:bCs/>
          <w:lang w:val="en-US"/>
        </w:rPr>
        <w:t xml:space="preserve"> of UE-side CSI prediction models</w:t>
      </w:r>
      <w:r w:rsidRPr="004E6E49">
        <w:rPr>
          <w:b/>
          <w:bCs/>
          <w:lang w:val="en-US"/>
        </w:rPr>
        <w:t>.</w:t>
      </w:r>
    </w:p>
    <w:p w14:paraId="459F6C53" w14:textId="34CFF853" w:rsidR="00BC4520" w:rsidRPr="00D84B70" w:rsidRDefault="00BC4520" w:rsidP="009F6952">
      <w:pPr>
        <w:jc w:val="left"/>
        <w:rPr>
          <w:b/>
          <w:bCs/>
          <w:szCs w:val="22"/>
        </w:rPr>
      </w:pPr>
      <w:r>
        <w:rPr>
          <w:b/>
          <w:bCs/>
          <w:szCs w:val="22"/>
          <w:u w:val="single"/>
        </w:rPr>
        <w:t>Observation 4</w:t>
      </w:r>
      <w:r w:rsidRPr="00D84B70">
        <w:rPr>
          <w:b/>
          <w:bCs/>
          <w:szCs w:val="22"/>
          <w:u w:val="single"/>
        </w:rPr>
        <w:t>:</w:t>
      </w:r>
      <w:r w:rsidRPr="00D84B70">
        <w:rPr>
          <w:b/>
          <w:bCs/>
          <w:szCs w:val="22"/>
        </w:rPr>
        <w:t xml:space="preserve"> </w:t>
      </w:r>
      <w:r>
        <w:rPr>
          <w:b/>
          <w:bCs/>
          <w:szCs w:val="22"/>
        </w:rPr>
        <w:t>M</w:t>
      </w:r>
      <w:r w:rsidRPr="00D84B70">
        <w:rPr>
          <w:b/>
          <w:bCs/>
          <w:szCs w:val="22"/>
        </w:rPr>
        <w:t>etrics for monitoring the UE-side CSI prediction model that are more indicative of end-to-end performance</w:t>
      </w:r>
      <w:r>
        <w:rPr>
          <w:b/>
          <w:bCs/>
          <w:szCs w:val="22"/>
        </w:rPr>
        <w:t xml:space="preserve"> need to be studied to reduce the model </w:t>
      </w:r>
      <w:r w:rsidRPr="00FF793C">
        <w:rPr>
          <w:b/>
          <w:bCs/>
          <w:szCs w:val="22"/>
        </w:rPr>
        <w:t>switching,</w:t>
      </w:r>
      <w:r>
        <w:rPr>
          <w:b/>
          <w:bCs/>
          <w:szCs w:val="22"/>
        </w:rPr>
        <w:t xml:space="preserve"> </w:t>
      </w:r>
      <w:r w:rsidRPr="00FF793C">
        <w:rPr>
          <w:b/>
          <w:bCs/>
          <w:szCs w:val="22"/>
        </w:rPr>
        <w:t>activation/deactivation</w:t>
      </w:r>
      <w:r>
        <w:rPr>
          <w:b/>
          <w:bCs/>
          <w:szCs w:val="22"/>
        </w:rPr>
        <w:t xml:space="preserve"> overhead</w:t>
      </w:r>
      <w:r w:rsidRPr="00D84B70">
        <w:rPr>
          <w:b/>
          <w:bCs/>
          <w:szCs w:val="22"/>
        </w:rPr>
        <w:t>.</w:t>
      </w:r>
    </w:p>
    <w:p w14:paraId="01ABB416" w14:textId="7D18A071" w:rsidR="00BC4520" w:rsidRDefault="00BC4520" w:rsidP="009F6952">
      <w:pPr>
        <w:jc w:val="left"/>
        <w:rPr>
          <w:lang w:val="en-US"/>
        </w:rPr>
      </w:pPr>
      <w:r>
        <w:rPr>
          <w:b/>
          <w:bCs/>
          <w:szCs w:val="22"/>
          <w:u w:val="single"/>
          <w:lang w:val="en-US"/>
        </w:rPr>
        <w:t>Observation</w:t>
      </w:r>
      <w:r w:rsidRPr="003C1EAD">
        <w:rPr>
          <w:b/>
          <w:bCs/>
          <w:szCs w:val="22"/>
          <w:u w:val="single"/>
          <w:lang w:val="en-US"/>
        </w:rPr>
        <w:t xml:space="preserve"> </w:t>
      </w:r>
      <w:r>
        <w:rPr>
          <w:b/>
          <w:bCs/>
          <w:szCs w:val="22"/>
          <w:u w:val="single"/>
          <w:lang w:val="en-US"/>
        </w:rPr>
        <w:t>5</w:t>
      </w:r>
      <w:r w:rsidRPr="003C1EAD">
        <w:rPr>
          <w:b/>
          <w:bCs/>
          <w:szCs w:val="22"/>
          <w:u w:val="single"/>
          <w:lang w:val="en-US"/>
        </w:rPr>
        <w:t>:</w:t>
      </w:r>
      <w:r w:rsidR="009F6952">
        <w:rPr>
          <w:b/>
          <w:bCs/>
          <w:szCs w:val="22"/>
          <w:lang w:val="en-US"/>
        </w:rPr>
        <w:t xml:space="preserve"> </w:t>
      </w:r>
      <w:r>
        <w:rPr>
          <w:b/>
          <w:bCs/>
          <w:szCs w:val="22"/>
          <w:lang w:val="en-US"/>
        </w:rPr>
        <w:t>The benefits of using out-of-distribution metrics</w:t>
      </w:r>
      <w:r w:rsidRPr="003C1EAD">
        <w:rPr>
          <w:b/>
          <w:bCs/>
          <w:szCs w:val="22"/>
          <w:lang w:val="en-US"/>
        </w:rPr>
        <w:t xml:space="preserve"> </w:t>
      </w:r>
      <w:r>
        <w:rPr>
          <w:b/>
          <w:bCs/>
          <w:szCs w:val="22"/>
          <w:lang w:val="en-US"/>
        </w:rPr>
        <w:t>f</w:t>
      </w:r>
      <w:r w:rsidRPr="003C1EAD">
        <w:rPr>
          <w:b/>
          <w:bCs/>
          <w:szCs w:val="22"/>
          <w:lang w:val="en-US"/>
        </w:rPr>
        <w:t>or</w:t>
      </w:r>
      <w:r>
        <w:rPr>
          <w:b/>
          <w:bCs/>
          <w:szCs w:val="22"/>
          <w:lang w:val="en-US"/>
        </w:rPr>
        <w:t xml:space="preserve"> UE-side model monitoring need to be studied. </w:t>
      </w:r>
    </w:p>
    <w:p w14:paraId="6705C516" w14:textId="64E6E9B6" w:rsidR="00BC4520" w:rsidRDefault="00BC4520" w:rsidP="009F6952">
      <w:pPr>
        <w:jc w:val="left"/>
        <w:rPr>
          <w:b/>
          <w:bCs/>
          <w:lang w:val="en-US"/>
        </w:rPr>
      </w:pPr>
      <w:r>
        <w:rPr>
          <w:b/>
          <w:bCs/>
          <w:u w:val="single"/>
          <w:lang w:val="en-US"/>
        </w:rPr>
        <w:t>Observation</w:t>
      </w:r>
      <w:r w:rsidRPr="008A0122">
        <w:rPr>
          <w:b/>
          <w:bCs/>
          <w:u w:val="single"/>
          <w:lang w:val="en-US"/>
        </w:rPr>
        <w:t xml:space="preserve"> </w:t>
      </w:r>
      <w:r>
        <w:rPr>
          <w:b/>
          <w:bCs/>
          <w:u w:val="single"/>
          <w:lang w:val="en-US"/>
        </w:rPr>
        <w:t>6</w:t>
      </w:r>
      <w:r w:rsidRPr="008A0122">
        <w:rPr>
          <w:b/>
          <w:bCs/>
          <w:u w:val="single"/>
          <w:lang w:val="en-US"/>
        </w:rPr>
        <w:t>:</w:t>
      </w:r>
      <w:r w:rsidRPr="008A0122">
        <w:rPr>
          <w:b/>
          <w:bCs/>
          <w:lang w:val="en-US"/>
        </w:rPr>
        <w:t xml:space="preserve"> </w:t>
      </w:r>
      <w:r>
        <w:rPr>
          <w:b/>
          <w:bCs/>
          <w:lang w:val="en-US"/>
        </w:rPr>
        <w:t>Poor</w:t>
      </w:r>
      <w:r w:rsidRPr="008A0122">
        <w:rPr>
          <w:b/>
          <w:bCs/>
          <w:lang w:val="en-US"/>
        </w:rPr>
        <w:t xml:space="preserve"> model generalization </w:t>
      </w:r>
      <w:r>
        <w:rPr>
          <w:b/>
          <w:bCs/>
          <w:lang w:val="en-US"/>
        </w:rPr>
        <w:t>may result in increased model switching, activation/deactivation overhead</w:t>
      </w:r>
      <w:r w:rsidRPr="008A0122">
        <w:rPr>
          <w:b/>
          <w:bCs/>
          <w:lang w:val="en-US"/>
        </w:rPr>
        <w:t>.</w:t>
      </w:r>
    </w:p>
    <w:p w14:paraId="3760C3A9" w14:textId="7A59BF07" w:rsidR="005C42F9" w:rsidRPr="00F641E8" w:rsidRDefault="003C7D14" w:rsidP="00103373">
      <w:pPr>
        <w:rPr>
          <w:lang w:val="en-US"/>
        </w:rPr>
      </w:pPr>
      <w:r w:rsidRPr="006B0881">
        <w:rPr>
          <w:b/>
          <w:bCs/>
          <w:u w:val="single"/>
          <w:lang w:val="en-US"/>
        </w:rPr>
        <w:t xml:space="preserve">Observation </w:t>
      </w:r>
      <w:r w:rsidR="009A4D87">
        <w:rPr>
          <w:b/>
          <w:bCs/>
          <w:u w:val="single"/>
          <w:lang w:val="en-US"/>
        </w:rPr>
        <w:t>7</w:t>
      </w:r>
      <w:r w:rsidRPr="009E1914">
        <w:rPr>
          <w:lang w:val="en-US"/>
        </w:rPr>
        <w:t xml:space="preserve">: </w:t>
      </w:r>
      <w:r w:rsidRPr="006B0881">
        <w:rPr>
          <w:b/>
          <w:bCs/>
          <w:lang w:val="en-US"/>
        </w:rPr>
        <w:t>The transformer-based AI/ML CSI prediction model has significantly higher complexity compared to the non-AI/ML CSI prediction using Kalman filters.</w:t>
      </w:r>
    </w:p>
    <w:p w14:paraId="235DA868" w14:textId="77777777" w:rsidR="003E0865" w:rsidRPr="00963816" w:rsidRDefault="003E0865" w:rsidP="003E0865">
      <w:pPr>
        <w:rPr>
          <w:b/>
          <w:bCs/>
        </w:rPr>
      </w:pPr>
      <w:r w:rsidRPr="00963816">
        <w:rPr>
          <w:b/>
          <w:bCs/>
          <w:u w:val="single"/>
        </w:rPr>
        <w:t xml:space="preserve">Observation </w:t>
      </w:r>
      <w:r>
        <w:rPr>
          <w:b/>
          <w:bCs/>
          <w:u w:val="single"/>
        </w:rPr>
        <w:t>8</w:t>
      </w:r>
      <w:r w:rsidRPr="00963816">
        <w:rPr>
          <w:b/>
          <w:bCs/>
        </w:rPr>
        <w:t xml:space="preserve">: At speed 10 km/h without spatial consistency, </w:t>
      </w:r>
      <w:r>
        <w:rPr>
          <w:b/>
          <w:bCs/>
        </w:rPr>
        <w:t xml:space="preserve">for N4=1, </w:t>
      </w:r>
      <w:r w:rsidRPr="00963816">
        <w:rPr>
          <w:b/>
          <w:bCs/>
        </w:rPr>
        <w:t>AIML-based CSI prediction achieves roughly the same performance as the non-AIML based CSI prediction (KF) in terms of mean UPT and exhibits less than 1% loss in terms of 5% UPT.</w:t>
      </w:r>
    </w:p>
    <w:p w14:paraId="457645BD" w14:textId="77777777" w:rsidR="003E0865" w:rsidRPr="00963816" w:rsidRDefault="003E0865" w:rsidP="00103373">
      <w:pPr>
        <w:rPr>
          <w:b/>
          <w:bCs/>
        </w:rPr>
      </w:pPr>
    </w:p>
    <w:p w14:paraId="3B73CBAE" w14:textId="5E3211CA" w:rsidR="003E0865" w:rsidRDefault="003E0865" w:rsidP="00103373">
      <w:pPr>
        <w:rPr>
          <w:b/>
          <w:bCs/>
        </w:rPr>
      </w:pPr>
    </w:p>
    <w:p w14:paraId="7BD8C87C" w14:textId="77777777" w:rsidR="003E0865" w:rsidRPr="00132271" w:rsidRDefault="003E0865" w:rsidP="003E0865">
      <w:pPr>
        <w:rPr>
          <w:b/>
          <w:bCs/>
        </w:rPr>
      </w:pPr>
      <w:r w:rsidRPr="00963816">
        <w:rPr>
          <w:b/>
          <w:bCs/>
          <w:u w:val="single"/>
        </w:rPr>
        <w:t xml:space="preserve">Observation </w:t>
      </w:r>
      <w:r>
        <w:rPr>
          <w:b/>
          <w:bCs/>
          <w:u w:val="single"/>
        </w:rPr>
        <w:t>9</w:t>
      </w:r>
      <w:r w:rsidRPr="00963816">
        <w:rPr>
          <w:b/>
          <w:bCs/>
        </w:rPr>
        <w:t xml:space="preserve">: At speed </w:t>
      </w:r>
      <w:r>
        <w:rPr>
          <w:b/>
          <w:bCs/>
        </w:rPr>
        <w:t>3</w:t>
      </w:r>
      <w:r w:rsidRPr="00963816">
        <w:rPr>
          <w:b/>
          <w:bCs/>
        </w:rPr>
        <w:t xml:space="preserve">0 km/h without spatial consistency, </w:t>
      </w:r>
      <w:r>
        <w:rPr>
          <w:b/>
          <w:bCs/>
        </w:rPr>
        <w:t xml:space="preserve">for N4=1, </w:t>
      </w:r>
      <w:r w:rsidRPr="00963816">
        <w:rPr>
          <w:b/>
          <w:bCs/>
        </w:rPr>
        <w:t xml:space="preserve">AIML-based CSI prediction achieves roughly the same performance </w:t>
      </w:r>
      <w:r>
        <w:rPr>
          <w:b/>
          <w:bCs/>
        </w:rPr>
        <w:t xml:space="preserve">(in the range of -0.4% to 0.4%) </w:t>
      </w:r>
      <w:r w:rsidRPr="00963816">
        <w:rPr>
          <w:b/>
          <w:bCs/>
        </w:rPr>
        <w:t>as the non-AIML based CSI prediction (KF) in terms of mean UPT</w:t>
      </w:r>
      <w:r>
        <w:rPr>
          <w:b/>
          <w:bCs/>
        </w:rPr>
        <w:t xml:space="preserve">. In terms of </w:t>
      </w:r>
      <w:r w:rsidRPr="00963816">
        <w:rPr>
          <w:b/>
          <w:bCs/>
        </w:rPr>
        <w:t>5% UPT</w:t>
      </w:r>
      <w:r>
        <w:rPr>
          <w:b/>
          <w:bCs/>
        </w:rPr>
        <w:t xml:space="preserve">, the AI/ML model </w:t>
      </w:r>
      <w:r w:rsidRPr="00963816">
        <w:rPr>
          <w:b/>
          <w:bCs/>
        </w:rPr>
        <w:t xml:space="preserve">exhibits </w:t>
      </w:r>
      <w:r>
        <w:rPr>
          <w:b/>
          <w:bCs/>
        </w:rPr>
        <w:t>a 7.4% gain over KF for low RU, and 2</w:t>
      </w:r>
      <w:r w:rsidRPr="00963816">
        <w:rPr>
          <w:b/>
          <w:bCs/>
        </w:rPr>
        <w:t xml:space="preserve">% loss </w:t>
      </w:r>
      <w:r>
        <w:rPr>
          <w:b/>
          <w:bCs/>
        </w:rPr>
        <w:t>for high RU.</w:t>
      </w:r>
    </w:p>
    <w:p w14:paraId="1C814657" w14:textId="77777777" w:rsidR="003E0865" w:rsidRPr="001A3A75" w:rsidRDefault="003E0865" w:rsidP="003E0865">
      <w:pPr>
        <w:rPr>
          <w:b/>
          <w:bCs/>
        </w:rPr>
      </w:pPr>
      <w:r w:rsidRPr="00EA4565">
        <w:rPr>
          <w:b/>
          <w:bCs/>
          <w:u w:val="single"/>
        </w:rPr>
        <w:t xml:space="preserve">Observation </w:t>
      </w:r>
      <w:r>
        <w:rPr>
          <w:b/>
          <w:bCs/>
          <w:u w:val="single"/>
        </w:rPr>
        <w:t>10</w:t>
      </w:r>
      <w:r w:rsidRPr="00EA4565">
        <w:rPr>
          <w:b/>
          <w:bCs/>
        </w:rPr>
        <w:t xml:space="preserve">: At speed 60 km/h without spatial consistency, </w:t>
      </w:r>
      <w:r>
        <w:rPr>
          <w:b/>
          <w:bCs/>
        </w:rPr>
        <w:t xml:space="preserve">for N4=1, </w:t>
      </w:r>
      <w:r w:rsidRPr="00EA4565">
        <w:rPr>
          <w:b/>
          <w:bCs/>
        </w:rPr>
        <w:t xml:space="preserve">the non-AIML based CSI prediction (KF) outperforms the AIML-based CSI prediction by up to 6% for mean UPT and up to 10% for 5% UPT. The performance of the AI/ML model degrades relative to the non-AI/ML CSI prediction (KF) as the resource utilization increases. </w:t>
      </w:r>
    </w:p>
    <w:p w14:paraId="5645FBC9" w14:textId="3D16CCEF" w:rsidR="003E0865" w:rsidRDefault="003E0865" w:rsidP="0017557D">
      <w:pPr>
        <w:rPr>
          <w:b/>
          <w:bCs/>
        </w:rPr>
      </w:pPr>
      <w:r w:rsidRPr="00963816">
        <w:rPr>
          <w:b/>
          <w:bCs/>
          <w:u w:val="single"/>
        </w:rPr>
        <w:t xml:space="preserve">Observation </w:t>
      </w:r>
      <w:r>
        <w:rPr>
          <w:b/>
          <w:bCs/>
          <w:u w:val="single"/>
        </w:rPr>
        <w:t>11</w:t>
      </w:r>
      <w:r w:rsidRPr="00963816">
        <w:rPr>
          <w:b/>
          <w:bCs/>
        </w:rPr>
        <w:t xml:space="preserve">: At speed 10 km/h without spatial consistency, </w:t>
      </w:r>
      <w:r>
        <w:rPr>
          <w:b/>
          <w:bCs/>
        </w:rPr>
        <w:t xml:space="preserve">for N4=4, </w:t>
      </w:r>
      <w:r w:rsidRPr="00963816">
        <w:rPr>
          <w:b/>
          <w:bCs/>
        </w:rPr>
        <w:t xml:space="preserve">AIML-based CSI prediction </w:t>
      </w:r>
      <w:r>
        <w:rPr>
          <w:b/>
          <w:bCs/>
        </w:rPr>
        <w:t>outperforms</w:t>
      </w:r>
      <w:r w:rsidRPr="00963816">
        <w:rPr>
          <w:b/>
          <w:bCs/>
        </w:rPr>
        <w:t xml:space="preserve"> the non-AIML based CSI prediction (KF) in terms of mean UPT</w:t>
      </w:r>
      <w:r>
        <w:rPr>
          <w:b/>
          <w:bCs/>
        </w:rPr>
        <w:t xml:space="preserve">, with a relative gain of 1%-5%. </w:t>
      </w:r>
      <w:r w:rsidRPr="00963816">
        <w:rPr>
          <w:b/>
          <w:bCs/>
        </w:rPr>
        <w:t xml:space="preserve"> </w:t>
      </w:r>
      <w:r>
        <w:rPr>
          <w:b/>
          <w:bCs/>
        </w:rPr>
        <w:t xml:space="preserve">For cell edge users and high RU, </w:t>
      </w:r>
      <w:r w:rsidRPr="00D3510C">
        <w:rPr>
          <w:b/>
          <w:bCs/>
        </w:rPr>
        <w:t xml:space="preserve">the AI/ML </w:t>
      </w:r>
      <w:r>
        <w:rPr>
          <w:b/>
          <w:bCs/>
        </w:rPr>
        <w:t>exhibits about 10% degradation compared to KF.</w:t>
      </w:r>
    </w:p>
    <w:p w14:paraId="62D8F4A3" w14:textId="77777777" w:rsidR="003E0865" w:rsidRPr="00963816" w:rsidRDefault="003E0865" w:rsidP="003E0865">
      <w:pPr>
        <w:rPr>
          <w:b/>
          <w:bCs/>
        </w:rPr>
      </w:pPr>
      <w:r w:rsidRPr="00963816">
        <w:rPr>
          <w:b/>
          <w:bCs/>
          <w:u w:val="single"/>
        </w:rPr>
        <w:t xml:space="preserve">Observation </w:t>
      </w:r>
      <w:r>
        <w:rPr>
          <w:b/>
          <w:bCs/>
          <w:u w:val="single"/>
        </w:rPr>
        <w:t>12</w:t>
      </w:r>
      <w:r w:rsidRPr="00963816">
        <w:rPr>
          <w:b/>
          <w:bCs/>
        </w:rPr>
        <w:t xml:space="preserve">: At speed </w:t>
      </w:r>
      <w:r>
        <w:rPr>
          <w:b/>
          <w:bCs/>
        </w:rPr>
        <w:t>3</w:t>
      </w:r>
      <w:r w:rsidRPr="00963816">
        <w:rPr>
          <w:b/>
          <w:bCs/>
        </w:rPr>
        <w:t xml:space="preserve">0 km/h without spatial consistency, </w:t>
      </w:r>
      <w:r>
        <w:rPr>
          <w:b/>
          <w:bCs/>
        </w:rPr>
        <w:t xml:space="preserve">for N4=4, </w:t>
      </w:r>
      <w:r w:rsidRPr="00963816">
        <w:rPr>
          <w:b/>
          <w:bCs/>
        </w:rPr>
        <w:t xml:space="preserve">AIML-based CSI prediction </w:t>
      </w:r>
      <w:r>
        <w:rPr>
          <w:b/>
          <w:bCs/>
        </w:rPr>
        <w:t>outperforms</w:t>
      </w:r>
      <w:r w:rsidRPr="00963816">
        <w:rPr>
          <w:b/>
          <w:bCs/>
        </w:rPr>
        <w:t xml:space="preserve"> the non-AIML based CSI prediction (KF) </w:t>
      </w:r>
      <w:r>
        <w:rPr>
          <w:b/>
          <w:bCs/>
        </w:rPr>
        <w:t>for both</w:t>
      </w:r>
      <w:r w:rsidRPr="00963816">
        <w:rPr>
          <w:b/>
          <w:bCs/>
        </w:rPr>
        <w:t xml:space="preserve"> mean </w:t>
      </w:r>
      <w:r>
        <w:rPr>
          <w:b/>
          <w:bCs/>
        </w:rPr>
        <w:t>and 5</w:t>
      </w:r>
      <w:r w:rsidRPr="006F115C">
        <w:rPr>
          <w:b/>
          <w:bCs/>
          <w:vertAlign w:val="superscript"/>
        </w:rPr>
        <w:t>th</w:t>
      </w:r>
      <w:r>
        <w:rPr>
          <w:b/>
          <w:bCs/>
        </w:rPr>
        <w:t xml:space="preserve"> percentile </w:t>
      </w:r>
      <w:r w:rsidRPr="00963816">
        <w:rPr>
          <w:b/>
          <w:bCs/>
        </w:rPr>
        <w:t>UPT</w:t>
      </w:r>
      <w:r>
        <w:rPr>
          <w:b/>
          <w:bCs/>
        </w:rPr>
        <w:t>. The relative throughput gain is in the range of 1%-5% for mean UPT, while the largest improvement of about 28% is for cell edge users and large RU.</w:t>
      </w:r>
    </w:p>
    <w:p w14:paraId="136BB096" w14:textId="77777777" w:rsidR="003E0865" w:rsidRDefault="003E0865" w:rsidP="003E0865">
      <w:r w:rsidRPr="00963816">
        <w:rPr>
          <w:b/>
          <w:bCs/>
          <w:u w:val="single"/>
        </w:rPr>
        <w:t xml:space="preserve">Observation </w:t>
      </w:r>
      <w:r>
        <w:rPr>
          <w:b/>
          <w:bCs/>
          <w:u w:val="single"/>
        </w:rPr>
        <w:t>13</w:t>
      </w:r>
      <w:r w:rsidRPr="00963816">
        <w:rPr>
          <w:b/>
          <w:bCs/>
        </w:rPr>
        <w:t xml:space="preserve">: At speed </w:t>
      </w:r>
      <w:r>
        <w:rPr>
          <w:b/>
          <w:bCs/>
        </w:rPr>
        <w:t>6</w:t>
      </w:r>
      <w:r w:rsidRPr="00963816">
        <w:rPr>
          <w:b/>
          <w:bCs/>
        </w:rPr>
        <w:t xml:space="preserve">0 km/h without spatial consistency, </w:t>
      </w:r>
      <w:r>
        <w:rPr>
          <w:b/>
          <w:bCs/>
        </w:rPr>
        <w:t xml:space="preserve">for N4=4, </w:t>
      </w:r>
      <w:r w:rsidRPr="00F02E3C">
        <w:rPr>
          <w:b/>
          <w:bCs/>
        </w:rPr>
        <w:t xml:space="preserve">AI/ML shows a relative mean </w:t>
      </w:r>
      <w:r>
        <w:rPr>
          <w:b/>
          <w:bCs/>
        </w:rPr>
        <w:t>UPT</w:t>
      </w:r>
      <w:r w:rsidRPr="00F02E3C">
        <w:rPr>
          <w:b/>
          <w:bCs/>
        </w:rPr>
        <w:t xml:space="preserve"> loss</w:t>
      </w:r>
      <w:r>
        <w:rPr>
          <w:b/>
          <w:bCs/>
        </w:rPr>
        <w:t xml:space="preserve"> of 13% and 20% compared to KF, for medium RU and high RU, respectively. </w:t>
      </w:r>
      <w:r w:rsidRPr="00F02E3C">
        <w:rPr>
          <w:b/>
          <w:bCs/>
        </w:rPr>
        <w:t>For the 5%th percentile UPT, the AI/ML shows a relative gain of 10% and 27% over the KF, for medium RU and high RU, respectively.</w:t>
      </w:r>
      <w:r>
        <w:rPr>
          <w:b/>
          <w:bCs/>
        </w:rPr>
        <w:t xml:space="preserve"> </w:t>
      </w:r>
    </w:p>
    <w:p w14:paraId="313E62B7" w14:textId="5C386FF8" w:rsidR="00AF6F09" w:rsidRPr="006B0881" w:rsidRDefault="00AF6F09" w:rsidP="00AF6F09">
      <w:pPr>
        <w:rPr>
          <w:b/>
          <w:bCs/>
        </w:rPr>
      </w:pPr>
      <w:r w:rsidRPr="006F328A">
        <w:rPr>
          <w:b/>
          <w:bCs/>
          <w:u w:val="single"/>
        </w:rPr>
        <w:t xml:space="preserve">Observation </w:t>
      </w:r>
      <w:r w:rsidR="009A4D87">
        <w:rPr>
          <w:b/>
          <w:bCs/>
          <w:u w:val="single"/>
        </w:rPr>
        <w:t>1</w:t>
      </w:r>
      <w:r w:rsidR="006C5CC8">
        <w:rPr>
          <w:b/>
          <w:bCs/>
          <w:u w:val="single"/>
        </w:rPr>
        <w:t>4</w:t>
      </w:r>
      <w:r w:rsidRPr="006F328A">
        <w:rPr>
          <w:b/>
          <w:bCs/>
          <w:u w:val="single"/>
        </w:rPr>
        <w:t>:</w:t>
      </w:r>
      <w:r w:rsidRPr="006F328A">
        <w:rPr>
          <w:b/>
          <w:bCs/>
        </w:rPr>
        <w:t xml:space="preserve"> For 20 </w:t>
      </w:r>
      <w:proofErr w:type="spellStart"/>
      <w:r w:rsidRPr="006F328A">
        <w:rPr>
          <w:b/>
          <w:bCs/>
        </w:rPr>
        <w:t>ms</w:t>
      </w:r>
      <w:proofErr w:type="spellEnd"/>
      <w:r w:rsidRPr="006F328A">
        <w:rPr>
          <w:b/>
          <w:bCs/>
        </w:rPr>
        <w:t xml:space="preserve"> CSI-RS periodicity, the non-AI/ML KF based approach consistently outperforms the AI/ML based prediction in terms of mean throughput, for the UE speeds considered (3, 10 and 30 km/h, and all considered resource utilizations). The AI/ML model outperforms the non-AI/ML KF approach only for the 5</w:t>
      </w:r>
      <w:r w:rsidRPr="006F328A">
        <w:rPr>
          <w:b/>
          <w:bCs/>
          <w:vertAlign w:val="superscript"/>
        </w:rPr>
        <w:t>th</w:t>
      </w:r>
      <w:r w:rsidRPr="006F328A">
        <w:rPr>
          <w:b/>
          <w:bCs/>
        </w:rPr>
        <w:t xml:space="preserve"> percentile throughput and UE speed of 30 km/h.</w:t>
      </w:r>
      <w:r w:rsidRPr="006B0881">
        <w:rPr>
          <w:b/>
          <w:bCs/>
        </w:rPr>
        <w:t xml:space="preserve">   </w:t>
      </w:r>
    </w:p>
    <w:p w14:paraId="5BA5CACB" w14:textId="77777777" w:rsidR="00AF6F09" w:rsidRDefault="00AF6F09" w:rsidP="00484839">
      <w:pPr>
        <w:rPr>
          <w:b/>
          <w:bCs/>
          <w:u w:val="single"/>
        </w:rPr>
      </w:pPr>
    </w:p>
    <w:p w14:paraId="32699256" w14:textId="77777777" w:rsidR="005E7C04" w:rsidRDefault="005E7C04" w:rsidP="005E7C04">
      <w:pPr>
        <w:rPr>
          <w:b/>
          <w:bCs/>
          <w:lang w:val="en-US"/>
        </w:rPr>
      </w:pPr>
      <w:r w:rsidRPr="009A4D87">
        <w:rPr>
          <w:b/>
          <w:bCs/>
          <w:u w:val="single"/>
          <w:lang w:val="en-US"/>
        </w:rPr>
        <w:t>Proposal 1</w:t>
      </w:r>
      <w:r>
        <w:rPr>
          <w:b/>
          <w:bCs/>
          <w:lang w:val="en-US"/>
        </w:rPr>
        <w:t xml:space="preserve">: Study further the following aspects for </w:t>
      </w:r>
      <w:r w:rsidRPr="007D3B23">
        <w:rPr>
          <w:b/>
          <w:bCs/>
          <w:lang w:val="en-US"/>
        </w:rPr>
        <w:t>CSI prediction performance</w:t>
      </w:r>
      <w:r>
        <w:rPr>
          <w:b/>
          <w:bCs/>
          <w:lang w:val="en-US"/>
        </w:rPr>
        <w:t xml:space="preserve"> improvement:</w:t>
      </w:r>
    </w:p>
    <w:p w14:paraId="171FC762" w14:textId="77777777" w:rsidR="005E7C04" w:rsidRDefault="005E7C04" w:rsidP="005E7C04">
      <w:pPr>
        <w:pStyle w:val="ListParagraph"/>
        <w:numPr>
          <w:ilvl w:val="0"/>
          <w:numId w:val="26"/>
        </w:numPr>
        <w:rPr>
          <w:rFonts w:ascii="Times New Roman" w:hAnsi="Times New Roman"/>
          <w:b/>
          <w:bCs/>
        </w:rPr>
      </w:pPr>
      <w:r w:rsidRPr="006B0881">
        <w:rPr>
          <w:rFonts w:ascii="Times New Roman" w:hAnsi="Times New Roman"/>
          <w:b/>
          <w:bCs/>
        </w:rPr>
        <w:t>benefits of reporting the prediction accuracy</w:t>
      </w:r>
    </w:p>
    <w:p w14:paraId="3930C1C9" w14:textId="77777777" w:rsidR="005E7C04" w:rsidRDefault="005E7C04" w:rsidP="005E7C04">
      <w:pPr>
        <w:pStyle w:val="ListParagraph"/>
        <w:numPr>
          <w:ilvl w:val="0"/>
          <w:numId w:val="26"/>
        </w:numPr>
        <w:rPr>
          <w:rFonts w:ascii="Times New Roman" w:hAnsi="Times New Roman"/>
          <w:b/>
          <w:bCs/>
        </w:rPr>
      </w:pPr>
      <w:r w:rsidRPr="00C529C1">
        <w:rPr>
          <w:rFonts w:ascii="Times New Roman" w:hAnsi="Times New Roman"/>
          <w:b/>
          <w:bCs/>
        </w:rPr>
        <w:t xml:space="preserve">CSI-RS configuration enhancements based on variable observation and prediction window </w:t>
      </w:r>
      <w:proofErr w:type="gramStart"/>
      <w:r w:rsidRPr="00C529C1">
        <w:rPr>
          <w:rFonts w:ascii="Times New Roman" w:hAnsi="Times New Roman"/>
          <w:b/>
          <w:bCs/>
        </w:rPr>
        <w:t>sizes</w:t>
      </w:r>
      <w:proofErr w:type="gramEnd"/>
    </w:p>
    <w:p w14:paraId="1E8704ED" w14:textId="77777777" w:rsidR="005E7C04" w:rsidRPr="006B0881" w:rsidRDefault="005E7C04" w:rsidP="005E7C04">
      <w:pPr>
        <w:pStyle w:val="ListParagraph"/>
        <w:numPr>
          <w:ilvl w:val="0"/>
          <w:numId w:val="26"/>
        </w:numPr>
        <w:rPr>
          <w:rFonts w:ascii="Times New Roman" w:hAnsi="Times New Roman"/>
          <w:b/>
          <w:bCs/>
        </w:rPr>
      </w:pPr>
      <w:r w:rsidRPr="00C529C1">
        <w:rPr>
          <w:rFonts w:ascii="Times New Roman" w:hAnsi="Times New Roman"/>
          <w:b/>
          <w:bCs/>
        </w:rPr>
        <w:t>CSI reporting enhancements based on variable observation and prediction window sizes</w:t>
      </w:r>
      <w:r>
        <w:rPr>
          <w:rFonts w:ascii="Times New Roman" w:hAnsi="Times New Roman"/>
          <w:b/>
          <w:bCs/>
        </w:rPr>
        <w:t>.</w:t>
      </w:r>
    </w:p>
    <w:p w14:paraId="3CD4C7D2" w14:textId="77777777" w:rsidR="005E7C04" w:rsidRDefault="005E7C04" w:rsidP="000669A1">
      <w:pPr>
        <w:spacing w:before="120"/>
        <w:rPr>
          <w:b/>
          <w:bCs/>
          <w:szCs w:val="22"/>
          <w:lang w:val="en-US"/>
        </w:rPr>
      </w:pPr>
      <w:r w:rsidRPr="003A2F92">
        <w:rPr>
          <w:b/>
          <w:bCs/>
          <w:szCs w:val="22"/>
          <w:u w:val="single"/>
          <w:lang w:val="en-US"/>
        </w:rPr>
        <w:t>Proposal 2:</w:t>
      </w:r>
      <w:r w:rsidRPr="003A2F92">
        <w:rPr>
          <w:b/>
          <w:bCs/>
          <w:szCs w:val="22"/>
          <w:lang w:val="en-US"/>
        </w:rPr>
        <w:tab/>
        <w:t>Study further the following aspects for UE-side model monitoring:</w:t>
      </w:r>
    </w:p>
    <w:p w14:paraId="4A02A751" w14:textId="77777777" w:rsidR="005E7C04" w:rsidRPr="006B0881" w:rsidRDefault="005E7C04" w:rsidP="005E7C04">
      <w:pPr>
        <w:pStyle w:val="ListParagraph"/>
        <w:numPr>
          <w:ilvl w:val="0"/>
          <w:numId w:val="26"/>
        </w:numPr>
        <w:rPr>
          <w:rFonts w:ascii="Times New Roman" w:hAnsi="Times New Roman"/>
          <w:b/>
          <w:bCs/>
        </w:rPr>
      </w:pPr>
      <w:r w:rsidRPr="006B0881">
        <w:rPr>
          <w:rFonts w:ascii="Times New Roman" w:hAnsi="Times New Roman"/>
          <w:b/>
          <w:bCs/>
        </w:rPr>
        <w:t xml:space="preserve">metrics for monitoring the UE-side CSI prediction model more indicative of the end-to-end </w:t>
      </w:r>
      <w:proofErr w:type="gramStart"/>
      <w:r w:rsidRPr="006B0881">
        <w:rPr>
          <w:rFonts w:ascii="Times New Roman" w:hAnsi="Times New Roman"/>
          <w:b/>
          <w:bCs/>
        </w:rPr>
        <w:t>performance</w:t>
      </w:r>
      <w:proofErr w:type="gramEnd"/>
    </w:p>
    <w:p w14:paraId="62D9BB12" w14:textId="77777777" w:rsidR="005E7C04" w:rsidRPr="006B0881" w:rsidRDefault="005E7C04" w:rsidP="005E7C04">
      <w:pPr>
        <w:pStyle w:val="ListParagraph"/>
        <w:numPr>
          <w:ilvl w:val="0"/>
          <w:numId w:val="26"/>
        </w:numPr>
        <w:rPr>
          <w:rFonts w:ascii="Times New Roman" w:hAnsi="Times New Roman"/>
          <w:b/>
          <w:bCs/>
        </w:rPr>
      </w:pPr>
      <w:r w:rsidRPr="006B0881">
        <w:rPr>
          <w:rFonts w:ascii="Times New Roman" w:hAnsi="Times New Roman"/>
          <w:b/>
          <w:bCs/>
        </w:rPr>
        <w:t>benefits of using out-of-distribution metrics for UE-side model monitoring</w:t>
      </w:r>
    </w:p>
    <w:p w14:paraId="1DA02431" w14:textId="77777777" w:rsidR="000669A1" w:rsidRPr="005B56E4" w:rsidRDefault="000669A1" w:rsidP="000669A1">
      <w:pPr>
        <w:spacing w:before="120"/>
        <w:rPr>
          <w:b/>
          <w:bCs/>
        </w:rPr>
      </w:pPr>
      <w:r w:rsidRPr="005B56E4">
        <w:rPr>
          <w:b/>
          <w:bCs/>
          <w:u w:val="single"/>
        </w:rPr>
        <w:t xml:space="preserve">Proposal </w:t>
      </w:r>
      <w:r>
        <w:rPr>
          <w:b/>
          <w:bCs/>
          <w:u w:val="single"/>
        </w:rPr>
        <w:t>3</w:t>
      </w:r>
      <w:r w:rsidRPr="005B56E4">
        <w:rPr>
          <w:b/>
          <w:bCs/>
          <w:u w:val="single"/>
        </w:rPr>
        <w:t>:</w:t>
      </w:r>
      <w:r w:rsidRPr="005B56E4">
        <w:rPr>
          <w:b/>
          <w:bCs/>
        </w:rPr>
        <w:t xml:space="preserve"> </w:t>
      </w:r>
      <w:r>
        <w:rPr>
          <w:b/>
          <w:bCs/>
        </w:rPr>
        <w:t>Clarify</w:t>
      </w:r>
      <w:r w:rsidRPr="00313A8B">
        <w:rPr>
          <w:b/>
          <w:bCs/>
        </w:rPr>
        <w:t xml:space="preserve"> </w:t>
      </w:r>
      <w:r>
        <w:rPr>
          <w:b/>
          <w:bCs/>
        </w:rPr>
        <w:t>T</w:t>
      </w:r>
      <w:r w:rsidRPr="00313A8B">
        <w:rPr>
          <w:b/>
          <w:bCs/>
        </w:rPr>
        <w:t xml:space="preserve">ype-1 and </w:t>
      </w:r>
      <w:r>
        <w:rPr>
          <w:b/>
          <w:bCs/>
        </w:rPr>
        <w:t>T</w:t>
      </w:r>
      <w:r w:rsidRPr="00313A8B">
        <w:rPr>
          <w:b/>
          <w:bCs/>
        </w:rPr>
        <w:t>ype-3</w:t>
      </w:r>
      <w:r>
        <w:rPr>
          <w:b/>
          <w:bCs/>
        </w:rPr>
        <w:t xml:space="preserve"> performance monitoring</w:t>
      </w:r>
      <w:r w:rsidRPr="00313A8B">
        <w:rPr>
          <w:b/>
          <w:bCs/>
        </w:rPr>
        <w:t xml:space="preserve"> in functionality-based LCM for CSI prediction</w:t>
      </w:r>
      <w:r>
        <w:rPr>
          <w:b/>
          <w:bCs/>
        </w:rPr>
        <w:t xml:space="preserve"> as follows</w:t>
      </w:r>
      <w:r w:rsidRPr="005B56E4">
        <w:rPr>
          <w:b/>
          <w:bCs/>
        </w:rPr>
        <w:t>.</w:t>
      </w:r>
    </w:p>
    <w:p w14:paraId="23991AEF" w14:textId="77777777" w:rsidR="000669A1" w:rsidRDefault="000669A1" w:rsidP="000669A1">
      <w:pPr>
        <w:pStyle w:val="ListParagraph"/>
        <w:numPr>
          <w:ilvl w:val="0"/>
          <w:numId w:val="26"/>
        </w:numPr>
        <w:rPr>
          <w:rFonts w:ascii="Times New Roman" w:hAnsi="Times New Roman"/>
          <w:b/>
          <w:bCs/>
        </w:rPr>
      </w:pPr>
      <w:r>
        <w:rPr>
          <w:rFonts w:ascii="Times New Roman" w:hAnsi="Times New Roman"/>
          <w:b/>
          <w:bCs/>
        </w:rPr>
        <w:t>Type 1:</w:t>
      </w:r>
    </w:p>
    <w:p w14:paraId="43AAFFF7" w14:textId="77777777" w:rsidR="000669A1" w:rsidRDefault="000669A1" w:rsidP="000669A1">
      <w:pPr>
        <w:pStyle w:val="ListParagraph"/>
        <w:numPr>
          <w:ilvl w:val="1"/>
          <w:numId w:val="26"/>
        </w:numPr>
        <w:rPr>
          <w:rFonts w:ascii="Times New Roman" w:hAnsi="Times New Roman"/>
          <w:b/>
          <w:bCs/>
        </w:rPr>
      </w:pPr>
      <w:r>
        <w:rPr>
          <w:rFonts w:ascii="Times New Roman" w:hAnsi="Times New Roman"/>
          <w:b/>
          <w:bCs/>
        </w:rPr>
        <w:t xml:space="preserve">UE performs performance monitoring based on the thresholds configured by </w:t>
      </w:r>
      <w:proofErr w:type="spellStart"/>
      <w:proofErr w:type="gramStart"/>
      <w:r>
        <w:rPr>
          <w:rFonts w:ascii="Times New Roman" w:hAnsi="Times New Roman"/>
          <w:b/>
          <w:bCs/>
        </w:rPr>
        <w:t>gNB</w:t>
      </w:r>
      <w:proofErr w:type="spellEnd"/>
      <w:proofErr w:type="gramEnd"/>
    </w:p>
    <w:p w14:paraId="122A88F7" w14:textId="77777777" w:rsidR="000669A1" w:rsidRPr="005B56E4" w:rsidRDefault="000669A1" w:rsidP="000669A1">
      <w:pPr>
        <w:pStyle w:val="ListParagraph"/>
        <w:numPr>
          <w:ilvl w:val="1"/>
          <w:numId w:val="26"/>
        </w:numPr>
        <w:rPr>
          <w:rFonts w:ascii="Times New Roman" w:hAnsi="Times New Roman"/>
          <w:b/>
          <w:bCs/>
        </w:rPr>
      </w:pPr>
      <w:r>
        <w:rPr>
          <w:rFonts w:ascii="Times New Roman" w:hAnsi="Times New Roman"/>
          <w:b/>
          <w:bCs/>
        </w:rPr>
        <w:t>UE reports comparison of prediction accuracy against configured thresholds</w:t>
      </w:r>
    </w:p>
    <w:p w14:paraId="04D5243B" w14:textId="77777777" w:rsidR="000669A1" w:rsidRDefault="000669A1" w:rsidP="000669A1">
      <w:pPr>
        <w:pStyle w:val="ListParagraph"/>
        <w:numPr>
          <w:ilvl w:val="0"/>
          <w:numId w:val="26"/>
        </w:numPr>
        <w:rPr>
          <w:rFonts w:ascii="Times New Roman" w:hAnsi="Times New Roman"/>
          <w:b/>
          <w:bCs/>
        </w:rPr>
      </w:pPr>
      <w:r>
        <w:rPr>
          <w:rFonts w:ascii="Times New Roman" w:hAnsi="Times New Roman"/>
          <w:b/>
          <w:bCs/>
        </w:rPr>
        <w:t>Type 3:</w:t>
      </w:r>
    </w:p>
    <w:p w14:paraId="7FDB9D42" w14:textId="77777777" w:rsidR="000669A1" w:rsidRDefault="000669A1" w:rsidP="000669A1">
      <w:pPr>
        <w:pStyle w:val="ListParagraph"/>
        <w:numPr>
          <w:ilvl w:val="1"/>
          <w:numId w:val="26"/>
        </w:numPr>
        <w:rPr>
          <w:rFonts w:ascii="Times New Roman" w:hAnsi="Times New Roman"/>
          <w:b/>
          <w:bCs/>
        </w:rPr>
      </w:pPr>
      <w:r>
        <w:rPr>
          <w:rFonts w:ascii="Times New Roman" w:hAnsi="Times New Roman"/>
          <w:b/>
          <w:bCs/>
        </w:rPr>
        <w:t xml:space="preserve">UE provides assistance information for </w:t>
      </w:r>
      <w:proofErr w:type="spellStart"/>
      <w:r>
        <w:rPr>
          <w:rFonts w:ascii="Times New Roman" w:hAnsi="Times New Roman"/>
          <w:b/>
          <w:bCs/>
        </w:rPr>
        <w:t>gNB</w:t>
      </w:r>
      <w:proofErr w:type="spellEnd"/>
      <w:r>
        <w:rPr>
          <w:rFonts w:ascii="Times New Roman" w:hAnsi="Times New Roman"/>
          <w:b/>
          <w:bCs/>
        </w:rPr>
        <w:t xml:space="preserve"> to perform the performance monitoring of the UE-side CSI prediction </w:t>
      </w:r>
      <w:proofErr w:type="gramStart"/>
      <w:r>
        <w:rPr>
          <w:rFonts w:ascii="Times New Roman" w:hAnsi="Times New Roman"/>
          <w:b/>
          <w:bCs/>
        </w:rPr>
        <w:t>model</w:t>
      </w:r>
      <w:proofErr w:type="gramEnd"/>
      <w:r>
        <w:rPr>
          <w:rFonts w:ascii="Times New Roman" w:hAnsi="Times New Roman"/>
          <w:b/>
          <w:bCs/>
        </w:rPr>
        <w:t xml:space="preserve"> </w:t>
      </w:r>
    </w:p>
    <w:p w14:paraId="272CE52A" w14:textId="77777777" w:rsidR="000669A1" w:rsidRDefault="000669A1" w:rsidP="000669A1">
      <w:pPr>
        <w:pStyle w:val="ListParagraph"/>
        <w:numPr>
          <w:ilvl w:val="1"/>
          <w:numId w:val="26"/>
        </w:numPr>
        <w:rPr>
          <w:rFonts w:ascii="Times New Roman" w:hAnsi="Times New Roman"/>
          <w:b/>
          <w:bCs/>
        </w:rPr>
      </w:pPr>
      <w:r>
        <w:rPr>
          <w:rFonts w:ascii="Times New Roman" w:hAnsi="Times New Roman"/>
          <w:b/>
          <w:bCs/>
        </w:rPr>
        <w:t xml:space="preserve">UE reports intermediate KPIs (e.g., SGCS, NMSE) between predicted CSI and measured </w:t>
      </w:r>
      <w:proofErr w:type="gramStart"/>
      <w:r>
        <w:rPr>
          <w:rFonts w:ascii="Times New Roman" w:hAnsi="Times New Roman"/>
          <w:b/>
          <w:bCs/>
        </w:rPr>
        <w:t>CSI</w:t>
      </w:r>
      <w:proofErr w:type="gramEnd"/>
    </w:p>
    <w:p w14:paraId="55EA89EA" w14:textId="1D3D3F31" w:rsidR="005E7C04" w:rsidRDefault="005E7C04" w:rsidP="000669A1">
      <w:pPr>
        <w:spacing w:before="120"/>
        <w:jc w:val="left"/>
        <w:rPr>
          <w:b/>
          <w:bCs/>
          <w:szCs w:val="22"/>
        </w:rPr>
      </w:pPr>
      <w:r w:rsidRPr="00DB482C">
        <w:rPr>
          <w:b/>
          <w:bCs/>
          <w:szCs w:val="22"/>
          <w:u w:val="single"/>
        </w:rPr>
        <w:t xml:space="preserve">Proposal </w:t>
      </w:r>
      <w:r w:rsidR="003707A4">
        <w:rPr>
          <w:b/>
          <w:bCs/>
          <w:szCs w:val="22"/>
          <w:u w:val="single"/>
        </w:rPr>
        <w:t>4</w:t>
      </w:r>
      <w:r w:rsidRPr="00DB482C">
        <w:rPr>
          <w:b/>
          <w:bCs/>
          <w:szCs w:val="22"/>
          <w:u w:val="single"/>
        </w:rPr>
        <w:t>:</w:t>
      </w:r>
      <w:r w:rsidRPr="00DB482C">
        <w:rPr>
          <w:b/>
          <w:bCs/>
          <w:szCs w:val="22"/>
        </w:rPr>
        <w:t xml:space="preserve"> Study </w:t>
      </w:r>
      <w:r>
        <w:rPr>
          <w:b/>
          <w:bCs/>
          <w:szCs w:val="22"/>
        </w:rPr>
        <w:t xml:space="preserve">the following mechanisms for </w:t>
      </w:r>
      <w:r>
        <w:rPr>
          <w:b/>
          <w:bCs/>
          <w:lang w:val="en-US"/>
        </w:rPr>
        <w:t xml:space="preserve">model </w:t>
      </w:r>
      <w:proofErr w:type="gramStart"/>
      <w:r>
        <w:rPr>
          <w:b/>
          <w:bCs/>
          <w:lang w:val="en-US"/>
        </w:rPr>
        <w:t>switching,</w:t>
      </w:r>
      <w:proofErr w:type="gramEnd"/>
      <w:r>
        <w:rPr>
          <w:b/>
          <w:bCs/>
          <w:lang w:val="en-US"/>
        </w:rPr>
        <w:t xml:space="preserve"> activation/deactivation </w:t>
      </w:r>
      <w:r>
        <w:rPr>
          <w:b/>
          <w:bCs/>
          <w:szCs w:val="22"/>
        </w:rPr>
        <w:t>overhead reduction:</w:t>
      </w:r>
    </w:p>
    <w:p w14:paraId="21B9B0D3" w14:textId="77777777" w:rsidR="005E7C04" w:rsidRPr="006B0881" w:rsidRDefault="005E7C04" w:rsidP="005E7C04">
      <w:pPr>
        <w:pStyle w:val="ListParagraph"/>
        <w:numPr>
          <w:ilvl w:val="0"/>
          <w:numId w:val="26"/>
        </w:numPr>
        <w:rPr>
          <w:rFonts w:ascii="Times New Roman" w:hAnsi="Times New Roman"/>
        </w:rPr>
      </w:pPr>
      <w:r w:rsidRPr="006B0881">
        <w:rPr>
          <w:rFonts w:ascii="Times New Roman" w:hAnsi="Times New Roman"/>
          <w:b/>
          <w:bCs/>
        </w:rPr>
        <w:t xml:space="preserve">Improved model generalization techniques </w:t>
      </w:r>
    </w:p>
    <w:p w14:paraId="6BC147D2" w14:textId="77777777" w:rsidR="005E7C04" w:rsidRPr="006B0881" w:rsidRDefault="005E7C04" w:rsidP="005E7C04">
      <w:pPr>
        <w:pStyle w:val="ListParagraph"/>
        <w:numPr>
          <w:ilvl w:val="0"/>
          <w:numId w:val="26"/>
        </w:numPr>
        <w:rPr>
          <w:rFonts w:ascii="Times New Roman" w:hAnsi="Times New Roman"/>
        </w:rPr>
      </w:pPr>
      <w:r w:rsidRPr="006B0881">
        <w:rPr>
          <w:rFonts w:ascii="Times New Roman" w:hAnsi="Times New Roman"/>
          <w:b/>
          <w:bCs/>
        </w:rPr>
        <w:lastRenderedPageBreak/>
        <w:t>fallback mechanism which can be applicable for both AI/ML based CSI prediction and non-AI/ML based CSI prediction.</w:t>
      </w:r>
    </w:p>
    <w:p w14:paraId="3088EDD2" w14:textId="77777777" w:rsidR="005E7C04" w:rsidRPr="0017557D" w:rsidRDefault="005E7C04" w:rsidP="00484839">
      <w:pPr>
        <w:rPr>
          <w:b/>
          <w:bCs/>
          <w:u w:val="single"/>
        </w:rPr>
      </w:pPr>
    </w:p>
    <w:p w14:paraId="71A8147F" w14:textId="77777777" w:rsidR="00773F15" w:rsidRPr="001D0064" w:rsidRDefault="00773F15" w:rsidP="00773F15">
      <w:pPr>
        <w:pStyle w:val="Heading1"/>
        <w:rPr>
          <w:sz w:val="32"/>
          <w:lang w:val="en-US"/>
        </w:rPr>
      </w:pPr>
      <w:bookmarkStart w:id="16" w:name="_Hlk110514697"/>
      <w:r w:rsidRPr="001D0064">
        <w:rPr>
          <w:sz w:val="32"/>
          <w:lang w:val="en-US"/>
        </w:rPr>
        <w:t>References</w:t>
      </w:r>
    </w:p>
    <w:p w14:paraId="58274DB0" w14:textId="208AD8EE" w:rsidR="00773F15" w:rsidRDefault="00773F15" w:rsidP="00773F15">
      <w:pPr>
        <w:pStyle w:val="Reference"/>
        <w:rPr>
          <w:sz w:val="20"/>
          <w:lang w:val="en-US"/>
        </w:rPr>
      </w:pPr>
      <w:bookmarkStart w:id="17" w:name="_Ref370891592"/>
      <w:bookmarkStart w:id="18" w:name="_Ref399440155"/>
      <w:bookmarkStart w:id="19" w:name="_Ref401222022"/>
      <w:bookmarkStart w:id="20" w:name="_Ref403048963"/>
      <w:bookmarkStart w:id="21" w:name="_Ref416167577"/>
      <w:r w:rsidRPr="00643480">
        <w:rPr>
          <w:sz w:val="20"/>
          <w:lang w:val="en-US"/>
        </w:rPr>
        <w:t>RP-</w:t>
      </w:r>
      <w:r>
        <w:rPr>
          <w:sz w:val="20"/>
          <w:lang w:val="en-US"/>
        </w:rPr>
        <w:t>2</w:t>
      </w:r>
      <w:r w:rsidR="00615D99">
        <w:rPr>
          <w:sz w:val="20"/>
          <w:lang w:val="en-US"/>
        </w:rPr>
        <w:t>34039</w:t>
      </w:r>
      <w:r w:rsidRPr="00643480">
        <w:rPr>
          <w:sz w:val="20"/>
          <w:lang w:val="en-US"/>
        </w:rPr>
        <w:t>, “</w:t>
      </w:r>
      <w:bookmarkEnd w:id="17"/>
      <w:bookmarkEnd w:id="18"/>
      <w:bookmarkEnd w:id="19"/>
      <w:bookmarkEnd w:id="20"/>
      <w:r w:rsidR="00615D99">
        <w:rPr>
          <w:sz w:val="20"/>
          <w:lang w:val="en-US"/>
        </w:rPr>
        <w:t>New WID</w:t>
      </w:r>
      <w:r w:rsidRPr="00F159AB">
        <w:rPr>
          <w:sz w:val="20"/>
          <w:lang w:val="en-US"/>
        </w:rPr>
        <w:t xml:space="preserve"> on Artificial Intelligence (AI)/Machine Learning (ML) for NR Air Interface</w:t>
      </w:r>
      <w:r>
        <w:rPr>
          <w:sz w:val="20"/>
          <w:lang w:val="en-US"/>
        </w:rPr>
        <w:t>”</w:t>
      </w:r>
      <w:r w:rsidRPr="00643480">
        <w:rPr>
          <w:sz w:val="20"/>
          <w:lang w:val="en-US"/>
        </w:rPr>
        <w:t xml:space="preserve">, </w:t>
      </w:r>
      <w:r>
        <w:rPr>
          <w:sz w:val="20"/>
          <w:lang w:val="en-US"/>
        </w:rPr>
        <w:t>Work</w:t>
      </w:r>
      <w:r w:rsidRPr="00643480">
        <w:rPr>
          <w:sz w:val="20"/>
          <w:lang w:val="en-US"/>
        </w:rPr>
        <w:t xml:space="preserve"> Item Description.</w:t>
      </w:r>
      <w:bookmarkEnd w:id="21"/>
    </w:p>
    <w:p w14:paraId="5BDE5B96" w14:textId="4AF385E3" w:rsidR="005E1C11" w:rsidRPr="0062336A" w:rsidRDefault="000B5332" w:rsidP="0062336A">
      <w:pPr>
        <w:pStyle w:val="Reference"/>
        <w:rPr>
          <w:sz w:val="20"/>
          <w:lang w:val="en-US"/>
        </w:rPr>
      </w:pPr>
      <w:bookmarkStart w:id="22" w:name="_Ref158642138"/>
      <w:r w:rsidRPr="00643480">
        <w:rPr>
          <w:sz w:val="20"/>
          <w:lang w:val="en-US"/>
        </w:rPr>
        <w:t>RP-</w:t>
      </w:r>
      <w:r>
        <w:rPr>
          <w:sz w:val="20"/>
          <w:lang w:val="en-US"/>
        </w:rPr>
        <w:t>221348</w:t>
      </w:r>
      <w:r w:rsidRPr="00643480">
        <w:rPr>
          <w:sz w:val="20"/>
          <w:lang w:val="en-US"/>
        </w:rPr>
        <w:t>, “</w:t>
      </w:r>
      <w:r>
        <w:rPr>
          <w:sz w:val="20"/>
          <w:lang w:val="en-US"/>
        </w:rPr>
        <w:t>Revised</w:t>
      </w:r>
      <w:r w:rsidRPr="00F159AB">
        <w:rPr>
          <w:sz w:val="20"/>
          <w:lang w:val="en-US"/>
        </w:rPr>
        <w:t xml:space="preserve"> SI</w:t>
      </w:r>
      <w:r>
        <w:rPr>
          <w:sz w:val="20"/>
          <w:lang w:val="en-US"/>
        </w:rPr>
        <w:t>D</w:t>
      </w:r>
      <w:r w:rsidRPr="00F159AB">
        <w:rPr>
          <w:sz w:val="20"/>
          <w:lang w:val="en-US"/>
        </w:rPr>
        <w:t>: Study on Artificial Intelligence (AI)/Machine Learning (ML) for NR Air Interface</w:t>
      </w:r>
      <w:r>
        <w:rPr>
          <w:sz w:val="20"/>
          <w:lang w:val="en-US"/>
        </w:rPr>
        <w:t>”</w:t>
      </w:r>
      <w:r w:rsidRPr="00643480">
        <w:rPr>
          <w:sz w:val="20"/>
          <w:lang w:val="en-US"/>
        </w:rPr>
        <w:t xml:space="preserve">, </w:t>
      </w:r>
      <w:r>
        <w:rPr>
          <w:sz w:val="20"/>
          <w:lang w:val="en-US"/>
        </w:rPr>
        <w:t>Work</w:t>
      </w:r>
      <w:r w:rsidRPr="00643480">
        <w:rPr>
          <w:sz w:val="20"/>
          <w:lang w:val="en-US"/>
        </w:rPr>
        <w:t xml:space="preserve"> Item Description.</w:t>
      </w:r>
      <w:bookmarkEnd w:id="22"/>
    </w:p>
    <w:p w14:paraId="60A4051B" w14:textId="6D521F6D" w:rsidR="0023397A" w:rsidRDefault="0023397A" w:rsidP="0023397A">
      <w:pPr>
        <w:pStyle w:val="Reference"/>
        <w:rPr>
          <w:sz w:val="20"/>
          <w:lang w:val="en-US"/>
        </w:rPr>
      </w:pPr>
      <w:bookmarkStart w:id="23" w:name="_Ref158642161"/>
      <w:bookmarkStart w:id="24" w:name="_Ref142662401"/>
      <w:r>
        <w:rPr>
          <w:sz w:val="20"/>
          <w:lang w:val="en-US"/>
        </w:rPr>
        <w:t xml:space="preserve">3GPP TR38.843 V18.0.0 (2023-12) </w:t>
      </w:r>
      <w:r w:rsidRPr="0023397A">
        <w:rPr>
          <w:sz w:val="20"/>
          <w:lang w:val="en-US"/>
        </w:rPr>
        <w:t xml:space="preserve">Study on Artificial Intelligence (AI)/Machine Learning (ML) for NR air interface </w:t>
      </w:r>
      <w:r>
        <w:rPr>
          <w:sz w:val="20"/>
          <w:lang w:val="en-US"/>
        </w:rPr>
        <w:t>(Release 18)</w:t>
      </w:r>
      <w:bookmarkEnd w:id="23"/>
    </w:p>
    <w:p w14:paraId="54E7E66C" w14:textId="183EDBC5" w:rsidR="00344A6A" w:rsidRPr="00F641E8" w:rsidRDefault="00C176E2" w:rsidP="0023397A">
      <w:pPr>
        <w:pStyle w:val="Reference"/>
        <w:rPr>
          <w:sz w:val="20"/>
          <w:lang w:val="en-US"/>
        </w:rPr>
      </w:pPr>
      <w:bookmarkStart w:id="25" w:name="_Ref163144689"/>
      <w:r w:rsidRPr="00F641E8">
        <w:rPr>
          <w:sz w:val="20"/>
          <w:lang w:val="en-US"/>
        </w:rPr>
        <w:t>RAN1 #116 Chairman’s note</w:t>
      </w:r>
      <w:bookmarkEnd w:id="25"/>
    </w:p>
    <w:p w14:paraId="0B7FE724" w14:textId="77777777" w:rsidR="00586E0F" w:rsidRDefault="00586E0F" w:rsidP="00586E0F">
      <w:pPr>
        <w:pStyle w:val="Reference"/>
        <w:rPr>
          <w:sz w:val="20"/>
          <w:lang w:val="en-US"/>
        </w:rPr>
      </w:pPr>
      <w:bookmarkStart w:id="26" w:name="_Ref111189274"/>
      <w:bookmarkEnd w:id="16"/>
      <w:bookmarkEnd w:id="24"/>
      <w:r w:rsidRPr="009F7FD4">
        <w:rPr>
          <w:sz w:val="20"/>
          <w:lang w:val="en-US"/>
        </w:rPr>
        <w:t xml:space="preserve">C. Wen, W. Shih and S. Jin, "Deep Learning for Massive MIMO CSI Feedback," in IEEE Wireless Communications Letters, vol. 7, no. 5, pp. 748-751, Oct. 2018, </w:t>
      </w:r>
      <w:proofErr w:type="spellStart"/>
      <w:r w:rsidRPr="009F7FD4">
        <w:rPr>
          <w:sz w:val="20"/>
          <w:lang w:val="en-US"/>
        </w:rPr>
        <w:t>doi</w:t>
      </w:r>
      <w:proofErr w:type="spellEnd"/>
      <w:r w:rsidRPr="009F7FD4">
        <w:rPr>
          <w:sz w:val="20"/>
          <w:lang w:val="en-US"/>
        </w:rPr>
        <w:t>: 10.1109/LWC.2018.2818160.</w:t>
      </w:r>
    </w:p>
    <w:p w14:paraId="44D31709" w14:textId="77777777" w:rsidR="00586E0F" w:rsidRDefault="00586E0F" w:rsidP="00586E0F">
      <w:pPr>
        <w:pStyle w:val="Reference"/>
        <w:rPr>
          <w:sz w:val="20"/>
          <w:lang w:val="en-US"/>
        </w:rPr>
      </w:pPr>
      <w:bookmarkStart w:id="27" w:name="_Ref127302058"/>
      <w:r w:rsidRPr="002F4866">
        <w:rPr>
          <w:sz w:val="20"/>
          <w:lang w:val="en-US"/>
        </w:rPr>
        <w:t>W. Liu, W. Tian, H. Xiao, S. Jin, X. Liu and J. Shen, "</w:t>
      </w:r>
      <w:proofErr w:type="spellStart"/>
      <w:r w:rsidRPr="002F4866">
        <w:rPr>
          <w:sz w:val="20"/>
          <w:lang w:val="en-US"/>
        </w:rPr>
        <w:t>EVCsiNet</w:t>
      </w:r>
      <w:proofErr w:type="spellEnd"/>
      <w:r w:rsidRPr="002F4866">
        <w:rPr>
          <w:sz w:val="20"/>
          <w:lang w:val="en-US"/>
        </w:rPr>
        <w:t>: Eigenvector-Based CSI Feedback Under 3GPP Link-Level Channels," in </w:t>
      </w:r>
      <w:r w:rsidRPr="002F4866">
        <w:rPr>
          <w:i/>
          <w:iCs/>
          <w:lang w:val="en-US"/>
        </w:rPr>
        <w:t>IEEE Wireless Communications Letters</w:t>
      </w:r>
      <w:r w:rsidRPr="002F4866">
        <w:rPr>
          <w:sz w:val="20"/>
          <w:lang w:val="en-US"/>
        </w:rPr>
        <w:t xml:space="preserve">, vol. 10, no. 12, pp. 2688-2692, Dec. 2021, </w:t>
      </w:r>
      <w:proofErr w:type="spellStart"/>
      <w:r w:rsidRPr="002F4866">
        <w:rPr>
          <w:sz w:val="20"/>
          <w:lang w:val="en-US"/>
        </w:rPr>
        <w:t>doi</w:t>
      </w:r>
      <w:proofErr w:type="spellEnd"/>
      <w:r w:rsidRPr="002F4866">
        <w:rPr>
          <w:sz w:val="20"/>
          <w:lang w:val="en-US"/>
        </w:rPr>
        <w:t>: 10.1109/LWC.2021.3112747.</w:t>
      </w:r>
      <w:bookmarkEnd w:id="27"/>
    </w:p>
    <w:p w14:paraId="71278EA1" w14:textId="77777777" w:rsidR="00586E0F" w:rsidRPr="00313A8B" w:rsidRDefault="00586E0F" w:rsidP="00586E0F">
      <w:pPr>
        <w:pStyle w:val="Reference"/>
        <w:rPr>
          <w:sz w:val="20"/>
          <w:lang w:val="en-US"/>
        </w:rPr>
      </w:pPr>
      <w:r>
        <w:rPr>
          <w:sz w:val="20"/>
        </w:rPr>
        <w:t xml:space="preserve">A. </w:t>
      </w:r>
      <w:r w:rsidRPr="00536A35">
        <w:rPr>
          <w:sz w:val="20"/>
        </w:rPr>
        <w:t>Vaswani, N</w:t>
      </w:r>
      <w:r>
        <w:rPr>
          <w:sz w:val="20"/>
        </w:rPr>
        <w:t>.</w:t>
      </w:r>
      <w:r w:rsidRPr="00536A35">
        <w:rPr>
          <w:sz w:val="20"/>
        </w:rPr>
        <w:t xml:space="preserve"> </w:t>
      </w:r>
      <w:proofErr w:type="spellStart"/>
      <w:r w:rsidRPr="00536A35">
        <w:rPr>
          <w:sz w:val="20"/>
        </w:rPr>
        <w:t>Shazeer</w:t>
      </w:r>
      <w:proofErr w:type="spellEnd"/>
      <w:r w:rsidRPr="00536A35">
        <w:rPr>
          <w:sz w:val="20"/>
        </w:rPr>
        <w:t>, N</w:t>
      </w:r>
      <w:r>
        <w:rPr>
          <w:sz w:val="20"/>
        </w:rPr>
        <w:t>.</w:t>
      </w:r>
      <w:r w:rsidRPr="00536A35">
        <w:rPr>
          <w:sz w:val="20"/>
        </w:rPr>
        <w:t xml:space="preserve"> Parmar, J</w:t>
      </w:r>
      <w:r>
        <w:rPr>
          <w:sz w:val="20"/>
        </w:rPr>
        <w:t>.</w:t>
      </w:r>
      <w:r w:rsidRPr="00536A35">
        <w:rPr>
          <w:sz w:val="20"/>
        </w:rPr>
        <w:t xml:space="preserve"> </w:t>
      </w:r>
      <w:proofErr w:type="spellStart"/>
      <w:r w:rsidRPr="00536A35">
        <w:rPr>
          <w:sz w:val="20"/>
        </w:rPr>
        <w:t>Uszkoreit</w:t>
      </w:r>
      <w:proofErr w:type="spellEnd"/>
      <w:r w:rsidRPr="00536A35">
        <w:rPr>
          <w:sz w:val="20"/>
        </w:rPr>
        <w:t>, L</w:t>
      </w:r>
      <w:r>
        <w:rPr>
          <w:sz w:val="20"/>
        </w:rPr>
        <w:t>.</w:t>
      </w:r>
      <w:r w:rsidRPr="00536A35">
        <w:rPr>
          <w:sz w:val="20"/>
        </w:rPr>
        <w:t xml:space="preserve"> Jones, A</w:t>
      </w:r>
      <w:r>
        <w:rPr>
          <w:sz w:val="20"/>
        </w:rPr>
        <w:t>.</w:t>
      </w:r>
      <w:r w:rsidRPr="00536A35">
        <w:rPr>
          <w:sz w:val="20"/>
        </w:rPr>
        <w:t xml:space="preserve"> N. Gomez, Ł</w:t>
      </w:r>
      <w:r>
        <w:rPr>
          <w:sz w:val="20"/>
        </w:rPr>
        <w:t>.</w:t>
      </w:r>
      <w:r w:rsidRPr="00536A35">
        <w:rPr>
          <w:sz w:val="20"/>
        </w:rPr>
        <w:t xml:space="preserve"> Kaiser, and I</w:t>
      </w:r>
      <w:r>
        <w:rPr>
          <w:sz w:val="20"/>
        </w:rPr>
        <w:t>.</w:t>
      </w:r>
      <w:r w:rsidRPr="00536A35">
        <w:rPr>
          <w:sz w:val="20"/>
        </w:rPr>
        <w:t xml:space="preserve"> </w:t>
      </w:r>
      <w:proofErr w:type="spellStart"/>
      <w:r w:rsidRPr="00536A35">
        <w:rPr>
          <w:sz w:val="20"/>
        </w:rPr>
        <w:t>Polosukhin</w:t>
      </w:r>
      <w:proofErr w:type="spellEnd"/>
      <w:r w:rsidRPr="00536A35">
        <w:rPr>
          <w:sz w:val="20"/>
        </w:rPr>
        <w:t>. "Attention is all you need." </w:t>
      </w:r>
      <w:r w:rsidRPr="00536A35">
        <w:rPr>
          <w:i/>
          <w:iCs/>
          <w:sz w:val="20"/>
        </w:rPr>
        <w:t>Advances in neural information processing systems</w:t>
      </w:r>
      <w:r w:rsidRPr="00536A35">
        <w:rPr>
          <w:sz w:val="20"/>
        </w:rPr>
        <w:t> 30 (2017).</w:t>
      </w:r>
    </w:p>
    <w:p w14:paraId="2AD2B032" w14:textId="6D1BF6E8" w:rsidR="00731710" w:rsidRPr="00600A37" w:rsidRDefault="00731710" w:rsidP="00600A37">
      <w:pPr>
        <w:pStyle w:val="Reference"/>
        <w:rPr>
          <w:sz w:val="20"/>
          <w:lang w:val="en-US"/>
        </w:rPr>
      </w:pPr>
      <w:bookmarkStart w:id="28" w:name="_Ref165891389"/>
      <w:r w:rsidRPr="00F641E8">
        <w:rPr>
          <w:sz w:val="20"/>
          <w:lang w:val="en-US"/>
        </w:rPr>
        <w:t>RAN1 #116</w:t>
      </w:r>
      <w:r w:rsidR="00600A37">
        <w:rPr>
          <w:sz w:val="20"/>
          <w:lang w:val="en-US"/>
        </w:rPr>
        <w:t>b</w:t>
      </w:r>
      <w:r w:rsidRPr="00F641E8">
        <w:rPr>
          <w:sz w:val="20"/>
          <w:lang w:val="en-US"/>
        </w:rPr>
        <w:t xml:space="preserve"> Chairman’s note</w:t>
      </w:r>
      <w:bookmarkEnd w:id="28"/>
    </w:p>
    <w:bookmarkEnd w:id="26"/>
    <w:p w14:paraId="1C927139" w14:textId="390E5E5D" w:rsidR="00373F05" w:rsidRDefault="00373F05" w:rsidP="00373F05">
      <w:pPr>
        <w:pStyle w:val="Reference"/>
        <w:numPr>
          <w:ilvl w:val="0"/>
          <w:numId w:val="0"/>
        </w:numPr>
        <w:ind w:left="567" w:hanging="567"/>
        <w:rPr>
          <w:sz w:val="20"/>
          <w:lang w:val="en-US"/>
        </w:rPr>
      </w:pPr>
    </w:p>
    <w:p w14:paraId="7B79D779" w14:textId="77E40218" w:rsidR="00373F05" w:rsidRPr="001D0064" w:rsidRDefault="00373F05" w:rsidP="00373F05">
      <w:pPr>
        <w:pStyle w:val="Heading1"/>
        <w:rPr>
          <w:sz w:val="32"/>
          <w:lang w:val="en-US"/>
        </w:rPr>
      </w:pPr>
      <w:r>
        <w:rPr>
          <w:sz w:val="32"/>
          <w:lang w:val="en-US"/>
        </w:rPr>
        <w:t xml:space="preserve">Appendix </w:t>
      </w:r>
    </w:p>
    <w:p w14:paraId="783A927A" w14:textId="0A0AED24" w:rsidR="007F526E" w:rsidRDefault="007F526E" w:rsidP="007F526E">
      <w:pPr>
        <w:rPr>
          <w:szCs w:val="22"/>
        </w:rPr>
      </w:pPr>
      <w:r w:rsidRPr="00FF7C0B">
        <w:rPr>
          <w:szCs w:val="22"/>
        </w:rPr>
        <w:t xml:space="preserve">The </w:t>
      </w:r>
      <w:r>
        <w:rPr>
          <w:szCs w:val="22"/>
        </w:rPr>
        <w:t xml:space="preserve">common </w:t>
      </w:r>
      <w:r w:rsidRPr="00FF7C0B">
        <w:rPr>
          <w:szCs w:val="22"/>
        </w:rPr>
        <w:t xml:space="preserve">parameters used for the considered suite of simulations are </w:t>
      </w:r>
      <w:r>
        <w:rPr>
          <w:szCs w:val="22"/>
        </w:rPr>
        <w:t xml:space="preserve">based on the assumptions </w:t>
      </w:r>
      <w:r w:rsidR="00F60082">
        <w:rPr>
          <w:szCs w:val="22"/>
        </w:rPr>
        <w:t>listed</w:t>
      </w:r>
      <w:r>
        <w:rPr>
          <w:szCs w:val="22"/>
        </w:rPr>
        <w:t xml:space="preserve"> in </w:t>
      </w:r>
      <w:r w:rsidR="00F60082">
        <w:rPr>
          <w:szCs w:val="22"/>
        </w:rPr>
        <w:fldChar w:fldCharType="begin"/>
      </w:r>
      <w:r w:rsidR="00F60082">
        <w:rPr>
          <w:szCs w:val="22"/>
        </w:rPr>
        <w:instrText xml:space="preserve"> REF _Ref158642161 \r \h </w:instrText>
      </w:r>
      <w:r w:rsidR="00F60082">
        <w:rPr>
          <w:szCs w:val="22"/>
        </w:rPr>
      </w:r>
      <w:r w:rsidR="00F60082">
        <w:rPr>
          <w:szCs w:val="22"/>
        </w:rPr>
        <w:fldChar w:fldCharType="separate"/>
      </w:r>
      <w:r w:rsidR="00621506">
        <w:rPr>
          <w:szCs w:val="22"/>
        </w:rPr>
        <w:t>[3]</w:t>
      </w:r>
      <w:r w:rsidR="00F60082">
        <w:rPr>
          <w:szCs w:val="22"/>
        </w:rPr>
        <w:fldChar w:fldCharType="end"/>
      </w:r>
      <w:r w:rsidR="00F60082">
        <w:rPr>
          <w:szCs w:val="22"/>
        </w:rPr>
        <w:t xml:space="preserve"> </w:t>
      </w:r>
      <w:r>
        <w:rPr>
          <w:szCs w:val="22"/>
        </w:rPr>
        <w:t>and is shown below for convenience</w:t>
      </w:r>
      <w:r w:rsidRPr="00FF7C0B">
        <w:rPr>
          <w:szCs w:val="22"/>
        </w:rPr>
        <w:t>.</w:t>
      </w:r>
      <w:r w:rsidR="003C1BD7">
        <w:rPr>
          <w:szCs w:val="22"/>
        </w:rPr>
        <w:t xml:space="preserve"> </w:t>
      </w:r>
    </w:p>
    <w:p w14:paraId="10E8017D" w14:textId="77777777" w:rsidR="003C1BD7" w:rsidRDefault="003C1BD7" w:rsidP="007F526E">
      <w:pPr>
        <w:rPr>
          <w:szCs w:val="22"/>
        </w:rPr>
      </w:pPr>
    </w:p>
    <w:p w14:paraId="78D8390D" w14:textId="4AF31665" w:rsidR="007F526E" w:rsidRDefault="007F526E" w:rsidP="007F526E">
      <w:pPr>
        <w:pStyle w:val="Caption"/>
        <w:keepNext/>
      </w:pPr>
      <w:r>
        <w:t xml:space="preserve">Table </w:t>
      </w:r>
      <w:r>
        <w:fldChar w:fldCharType="begin"/>
      </w:r>
      <w:r>
        <w:instrText xml:space="preserve"> SEQ Table \* ARABIC </w:instrText>
      </w:r>
      <w:r>
        <w:fldChar w:fldCharType="separate"/>
      </w:r>
      <w:r w:rsidR="00621506">
        <w:rPr>
          <w:noProof/>
        </w:rPr>
        <w:t>1</w:t>
      </w:r>
      <w:r>
        <w:fldChar w:fldCharType="end"/>
      </w:r>
      <w:r>
        <w:t xml:space="preserve"> Common parameters used in all Scenarios/Configurations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7F526E" w:rsidRPr="002232A5" w14:paraId="11151A03" w14:textId="77777777" w:rsidTr="00BD1EEA">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0A83AE2B" w14:textId="77777777" w:rsidR="007F526E" w:rsidRPr="002232A5" w:rsidRDefault="007F526E" w:rsidP="00BD1EEA">
            <w:pPr>
              <w:rPr>
                <w:rFonts w:ascii="Arial" w:hAnsi="Arial" w:cs="Arial"/>
                <w:color w:val="000000"/>
                <w:sz w:val="16"/>
                <w:szCs w:val="16"/>
                <w:lang w:val="en-US"/>
              </w:rPr>
            </w:pPr>
            <w:r w:rsidRPr="002232A5">
              <w:rPr>
                <w:rFonts w:ascii="Arial" w:hAnsi="Arial" w:cs="Arial"/>
                <w:b/>
                <w:bCs/>
                <w:color w:val="000000"/>
                <w:sz w:val="16"/>
                <w:szCs w:val="16"/>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78BD4BE2" w14:textId="77777777" w:rsidR="007F526E" w:rsidRPr="002232A5" w:rsidRDefault="007F526E" w:rsidP="00BD1EEA">
            <w:pPr>
              <w:rPr>
                <w:rFonts w:ascii="Arial" w:hAnsi="Arial" w:cs="Arial"/>
                <w:color w:val="000000"/>
                <w:sz w:val="16"/>
                <w:szCs w:val="16"/>
                <w:lang w:val="en-US"/>
              </w:rPr>
            </w:pPr>
            <w:r w:rsidRPr="002232A5">
              <w:rPr>
                <w:rFonts w:ascii="Arial" w:hAnsi="Arial" w:cs="Arial"/>
                <w:b/>
                <w:bCs/>
                <w:color w:val="000000"/>
                <w:sz w:val="16"/>
                <w:szCs w:val="16"/>
              </w:rPr>
              <w:t>Value</w:t>
            </w:r>
          </w:p>
        </w:tc>
      </w:tr>
      <w:tr w:rsidR="007F526E" w:rsidRPr="002232A5" w14:paraId="56EE5F3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19390C5"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525D1C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FDD, OFDM</w:t>
            </w:r>
          </w:p>
        </w:tc>
      </w:tr>
      <w:tr w:rsidR="007F526E" w:rsidRPr="002232A5" w14:paraId="07A6216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1C8A917"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A0B897B"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OFDMA</w:t>
            </w:r>
          </w:p>
        </w:tc>
      </w:tr>
      <w:tr w:rsidR="007F526E" w:rsidRPr="002232A5" w14:paraId="0E6D34F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B5B5D15"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B0EB61C" w14:textId="72D3FA23" w:rsidR="007F526E" w:rsidRPr="00F35D4F" w:rsidRDefault="007F526E" w:rsidP="00BD1EEA">
            <w:pPr>
              <w:rPr>
                <w:rFonts w:ascii="Arial" w:hAnsi="Arial" w:cs="Arial"/>
                <w:color w:val="000000"/>
                <w:sz w:val="16"/>
                <w:szCs w:val="16"/>
                <w:lang w:val="en-US"/>
              </w:rPr>
            </w:pPr>
            <w:r>
              <w:rPr>
                <w:rFonts w:ascii="Arial" w:hAnsi="Arial" w:cs="Arial"/>
                <w:color w:val="000000"/>
                <w:sz w:val="16"/>
                <w:szCs w:val="16"/>
              </w:rPr>
              <w:t>U</w:t>
            </w:r>
            <w:r w:rsidR="000A5AD5">
              <w:rPr>
                <w:rFonts w:ascii="Arial" w:hAnsi="Arial" w:cs="Arial"/>
                <w:color w:val="000000"/>
                <w:sz w:val="16"/>
                <w:szCs w:val="16"/>
              </w:rPr>
              <w:t>m</w:t>
            </w:r>
            <w:r>
              <w:rPr>
                <w:rFonts w:ascii="Arial" w:hAnsi="Arial" w:cs="Arial"/>
                <w:color w:val="000000"/>
                <w:sz w:val="16"/>
                <w:szCs w:val="16"/>
              </w:rPr>
              <w:t>a</w:t>
            </w:r>
            <w:r w:rsidR="000A5AD5">
              <w:rPr>
                <w:rFonts w:ascii="Arial" w:hAnsi="Arial" w:cs="Arial"/>
                <w:color w:val="000000"/>
                <w:sz w:val="16"/>
                <w:szCs w:val="16"/>
              </w:rPr>
              <w:t>, Umi</w:t>
            </w:r>
          </w:p>
        </w:tc>
      </w:tr>
      <w:tr w:rsidR="007F526E" w:rsidRPr="002232A5" w14:paraId="0D20234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E9533E2"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CF42445" w14:textId="77777777" w:rsidR="007F526E" w:rsidRPr="00F35D4F" w:rsidRDefault="007F526E" w:rsidP="00BD1EEA">
            <w:pPr>
              <w:rPr>
                <w:rFonts w:ascii="Arial" w:hAnsi="Arial" w:cs="Arial"/>
                <w:color w:val="000000"/>
                <w:sz w:val="16"/>
                <w:szCs w:val="16"/>
                <w:lang w:val="en-US"/>
              </w:rPr>
            </w:pPr>
            <w:r w:rsidRPr="00F35D4F">
              <w:rPr>
                <w:rFonts w:ascii="Arial" w:hAnsi="Arial" w:cs="Arial"/>
                <w:color w:val="000000"/>
                <w:sz w:val="16"/>
                <w:szCs w:val="16"/>
                <w:lang w:val="en-US"/>
              </w:rPr>
              <w:t>FR1 only,</w:t>
            </w:r>
            <w:r w:rsidRPr="00F35D4F">
              <w:rPr>
                <w:rFonts w:ascii="Arial" w:hAnsi="Arial" w:cs="Arial"/>
                <w:color w:val="000000"/>
                <w:sz w:val="16"/>
                <w:szCs w:val="16"/>
              </w:rPr>
              <w:t xml:space="preserve"> 2GHz </w:t>
            </w:r>
          </w:p>
        </w:tc>
      </w:tr>
      <w:tr w:rsidR="007F526E" w:rsidRPr="002232A5" w14:paraId="30032917"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4F5A406"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EA2361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200m</w:t>
            </w:r>
          </w:p>
        </w:tc>
      </w:tr>
      <w:tr w:rsidR="007F526E" w:rsidRPr="002232A5" w14:paraId="675FA77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44C2B81"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92DA6A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According to TR 38.901</w:t>
            </w:r>
          </w:p>
        </w:tc>
      </w:tr>
      <w:tr w:rsidR="007F526E" w:rsidRPr="002232A5" w14:paraId="5DECC54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BA7723D"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1D68658" w14:textId="77777777" w:rsidR="007F526E" w:rsidRPr="00EE3584" w:rsidRDefault="007F526E" w:rsidP="00BD1EEA">
            <w:pPr>
              <w:spacing w:line="252" w:lineRule="atLeast"/>
              <w:ind w:left="360" w:hanging="360"/>
              <w:rPr>
                <w:rFonts w:ascii="Arial" w:hAnsi="Arial" w:cs="Arial"/>
                <w:color w:val="000000"/>
                <w:sz w:val="16"/>
                <w:szCs w:val="16"/>
                <w:lang w:val="fr-FR"/>
              </w:rPr>
            </w:pPr>
            <w:r w:rsidRPr="002232A5">
              <w:rPr>
                <w:rFonts w:ascii="Arial" w:hAnsi="Arial" w:cs="Arial"/>
                <w:color w:val="000000"/>
                <w:sz w:val="16"/>
                <w:szCs w:val="16"/>
                <w:lang w:val="fr-FR"/>
              </w:rPr>
              <w:t>16 ports</w:t>
            </w:r>
            <w:r>
              <w:rPr>
                <w:rFonts w:ascii="Arial" w:hAnsi="Arial" w:cs="Arial"/>
                <w:color w:val="000000"/>
                <w:sz w:val="16"/>
                <w:szCs w:val="16"/>
                <w:lang w:val="fr-FR"/>
              </w:rPr>
              <w:t xml:space="preserve"> ; configuration </w:t>
            </w:r>
            <w:proofErr w:type="spellStart"/>
            <w:r>
              <w:rPr>
                <w:rFonts w:ascii="Arial" w:hAnsi="Arial" w:cs="Arial"/>
                <w:color w:val="000000"/>
                <w:sz w:val="16"/>
                <w:szCs w:val="16"/>
                <w:lang w:val="fr-FR"/>
              </w:rPr>
              <w:t>specific</w:t>
            </w:r>
            <w:proofErr w:type="spellEnd"/>
          </w:p>
        </w:tc>
      </w:tr>
      <w:tr w:rsidR="007F526E" w:rsidRPr="002232A5" w14:paraId="20ABEF25"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F59BA97"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05825B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2RX: (1,1,2,1,1,1,1), (</w:t>
            </w:r>
            <w:proofErr w:type="spellStart"/>
            <w:proofErr w:type="gramStart"/>
            <w:r w:rsidRPr="002232A5">
              <w:rPr>
                <w:rFonts w:ascii="Arial" w:hAnsi="Arial" w:cs="Arial"/>
                <w:color w:val="000000"/>
                <w:sz w:val="16"/>
                <w:szCs w:val="16"/>
              </w:rPr>
              <w:t>dH,dV</w:t>
            </w:r>
            <w:proofErr w:type="spellEnd"/>
            <w:proofErr w:type="gramEnd"/>
            <w:r w:rsidRPr="002232A5">
              <w:rPr>
                <w:rFonts w:ascii="Arial" w:hAnsi="Arial" w:cs="Arial"/>
                <w:color w:val="000000"/>
                <w:sz w:val="16"/>
                <w:szCs w:val="16"/>
              </w:rPr>
              <w:t>) = (0.5, 0.5)λ for (rank 1,2)</w:t>
            </w:r>
          </w:p>
        </w:tc>
      </w:tr>
      <w:tr w:rsidR="007F526E" w:rsidRPr="002232A5" w14:paraId="2A6B476A"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F02161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E172EC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 xml:space="preserve">41 dBm </w:t>
            </w:r>
          </w:p>
        </w:tc>
      </w:tr>
      <w:tr w:rsidR="007F526E" w:rsidRPr="002232A5" w14:paraId="2D2062C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09F784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0D66D0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25m</w:t>
            </w:r>
          </w:p>
        </w:tc>
      </w:tr>
      <w:tr w:rsidR="007F526E" w:rsidRPr="002232A5" w14:paraId="0AF16669"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E7B4F7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lastRenderedPageBreak/>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BA3EE1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Follow TR36.873</w:t>
            </w:r>
          </w:p>
        </w:tc>
      </w:tr>
      <w:tr w:rsidR="007F526E" w:rsidRPr="002232A5" w14:paraId="683421F8"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9F28868"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867FBD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9dB</w:t>
            </w:r>
          </w:p>
        </w:tc>
      </w:tr>
      <w:tr w:rsidR="007F526E" w:rsidRPr="002232A5" w14:paraId="01B2A7BC"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30804E8"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5B0FBA4" w14:textId="77777777" w:rsidR="007F526E" w:rsidRPr="002232A5" w:rsidRDefault="007F526E" w:rsidP="00BD1EEA">
            <w:pPr>
              <w:rPr>
                <w:rFonts w:ascii="Arial" w:hAnsi="Arial" w:cs="Arial"/>
                <w:color w:val="000000"/>
                <w:sz w:val="16"/>
                <w:szCs w:val="16"/>
                <w:lang w:val="en-US"/>
              </w:rPr>
            </w:pPr>
            <w:r w:rsidRPr="00851F57">
              <w:rPr>
                <w:rFonts w:ascii="Arial" w:hAnsi="Arial" w:cs="Arial"/>
                <w:color w:val="000000"/>
                <w:sz w:val="16"/>
                <w:szCs w:val="16"/>
              </w:rPr>
              <w:t>Up to 256QAM</w:t>
            </w:r>
          </w:p>
        </w:tc>
      </w:tr>
      <w:tr w:rsidR="007F526E" w:rsidRPr="002232A5" w14:paraId="1746901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DD9930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EE9D16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LDPC</w:t>
            </w:r>
          </w:p>
          <w:p w14:paraId="4B12474F" w14:textId="77777777" w:rsidR="007F526E" w:rsidRPr="002232A5" w:rsidRDefault="007F526E" w:rsidP="00BD1EEA">
            <w:pPr>
              <w:rPr>
                <w:rFonts w:ascii="Arial" w:hAnsi="Arial" w:cs="Arial"/>
                <w:color w:val="000000"/>
                <w:sz w:val="16"/>
                <w:szCs w:val="16"/>
                <w:lang w:val="en-US"/>
              </w:rPr>
            </w:pPr>
            <w:r w:rsidRPr="009447C5">
              <w:rPr>
                <w:rFonts w:ascii="Arial" w:hAnsi="Arial" w:cs="Arial"/>
                <w:color w:val="000000"/>
                <w:sz w:val="16"/>
                <w:szCs w:val="16"/>
              </w:rPr>
              <w:t>Max code-block size=8448bit</w:t>
            </w:r>
          </w:p>
        </w:tc>
      </w:tr>
      <w:tr w:rsidR="007F526E" w:rsidRPr="00EA007D" w14:paraId="3AFA3378" w14:textId="77777777" w:rsidTr="00BD1EEA">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911CB5F"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Numerology</w:t>
            </w:r>
          </w:p>
        </w:tc>
        <w:tc>
          <w:tcPr>
            <w:tcW w:w="1749" w:type="dxa"/>
            <w:tcBorders>
              <w:top w:val="nil"/>
              <w:left w:val="nil"/>
              <w:bottom w:val="single" w:sz="8" w:space="0" w:color="auto"/>
              <w:right w:val="single" w:sz="8" w:space="0" w:color="auto"/>
            </w:tcBorders>
            <w:shd w:val="clear" w:color="auto" w:fill="FFFFFF"/>
            <w:hideMark/>
          </w:tcPr>
          <w:p w14:paraId="0AB3C445" w14:textId="77777777" w:rsidR="007F526E" w:rsidRPr="00EA007D" w:rsidRDefault="007F526E" w:rsidP="00BD1EEA">
            <w:pPr>
              <w:ind w:left="130"/>
              <w:rPr>
                <w:rFonts w:ascii="Arial" w:hAnsi="Arial" w:cs="Arial"/>
                <w:color w:val="000000"/>
                <w:sz w:val="16"/>
                <w:szCs w:val="16"/>
                <w:lang w:val="en-US"/>
              </w:rPr>
            </w:pPr>
            <w:r w:rsidRPr="00EA007D">
              <w:rPr>
                <w:rFonts w:ascii="Arial" w:hAnsi="Arial" w:cs="Arial"/>
                <w:color w:val="000000"/>
                <w:sz w:val="16"/>
                <w:szCs w:val="16"/>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D7D4CDB"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14 OFDM symbol slot</w:t>
            </w:r>
          </w:p>
        </w:tc>
      </w:tr>
      <w:tr w:rsidR="007F526E" w:rsidRPr="00EA007D" w14:paraId="4602DAD2" w14:textId="77777777" w:rsidTr="00BD1EEA">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B954821" w14:textId="77777777" w:rsidR="007F526E" w:rsidRPr="00EA007D" w:rsidRDefault="007F526E" w:rsidP="00BD1EEA">
            <w:pPr>
              <w:rPr>
                <w:rFonts w:ascii="Arial" w:hAnsi="Arial" w:cs="Arial"/>
                <w:color w:val="000000"/>
                <w:sz w:val="16"/>
                <w:szCs w:val="16"/>
                <w:lang w:val="en-US"/>
              </w:rPr>
            </w:pPr>
          </w:p>
        </w:tc>
        <w:tc>
          <w:tcPr>
            <w:tcW w:w="1749" w:type="dxa"/>
            <w:tcBorders>
              <w:top w:val="nil"/>
              <w:left w:val="nil"/>
              <w:bottom w:val="single" w:sz="8" w:space="0" w:color="auto"/>
              <w:right w:val="single" w:sz="8" w:space="0" w:color="auto"/>
            </w:tcBorders>
            <w:shd w:val="clear" w:color="auto" w:fill="FFFFFF"/>
            <w:hideMark/>
          </w:tcPr>
          <w:p w14:paraId="18FCE30C" w14:textId="77777777" w:rsidR="007F526E" w:rsidRPr="00EA007D" w:rsidRDefault="007F526E" w:rsidP="00BD1EEA">
            <w:pPr>
              <w:ind w:left="130"/>
              <w:rPr>
                <w:rFonts w:ascii="Arial" w:hAnsi="Arial" w:cs="Arial"/>
                <w:color w:val="000000"/>
                <w:sz w:val="16"/>
                <w:szCs w:val="16"/>
                <w:lang w:val="en-US"/>
              </w:rPr>
            </w:pPr>
            <w:r w:rsidRPr="00EA007D">
              <w:rPr>
                <w:rFonts w:ascii="Arial" w:hAnsi="Arial" w:cs="Arial"/>
                <w:color w:val="000000"/>
                <w:sz w:val="16"/>
                <w:szCs w:val="16"/>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89EFAA8" w14:textId="7F839468" w:rsidR="007F526E" w:rsidRPr="00EA007D" w:rsidRDefault="004C3ED9" w:rsidP="00BD1EEA">
            <w:pPr>
              <w:rPr>
                <w:rFonts w:ascii="Arial" w:hAnsi="Arial" w:cs="Arial"/>
                <w:color w:val="000000"/>
                <w:sz w:val="16"/>
                <w:szCs w:val="16"/>
                <w:lang w:val="en-US"/>
              </w:rPr>
            </w:pPr>
            <w:r w:rsidRPr="004C3ED9">
              <w:rPr>
                <w:rFonts w:ascii="Arial" w:hAnsi="Arial" w:cs="Arial"/>
                <w:color w:val="000000"/>
                <w:sz w:val="16"/>
                <w:szCs w:val="16"/>
              </w:rPr>
              <w:t>15</w:t>
            </w:r>
            <w:r w:rsidR="007F526E" w:rsidRPr="004C3ED9">
              <w:rPr>
                <w:rFonts w:ascii="Arial" w:hAnsi="Arial" w:cs="Arial"/>
                <w:color w:val="000000"/>
                <w:sz w:val="16"/>
                <w:szCs w:val="16"/>
              </w:rPr>
              <w:t xml:space="preserve"> kHz</w:t>
            </w:r>
          </w:p>
        </w:tc>
      </w:tr>
      <w:tr w:rsidR="007F526E" w:rsidRPr="00EA007D" w14:paraId="7736D54D"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6917151"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4B5381F"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10MHz</w:t>
            </w:r>
          </w:p>
        </w:tc>
      </w:tr>
      <w:tr w:rsidR="007F526E" w:rsidRPr="00EA007D" w14:paraId="3597F9FC"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DA1D539"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47DB511"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Slot Format 0 (all downlink) for all slots</w:t>
            </w:r>
          </w:p>
        </w:tc>
      </w:tr>
      <w:tr w:rsidR="007F526E" w:rsidRPr="00EA007D" w14:paraId="5AC4D4D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25E03DA"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BC68ABB"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MU-MIMO with rank adaptation</w:t>
            </w:r>
          </w:p>
        </w:tc>
      </w:tr>
      <w:tr w:rsidR="007F526E" w:rsidRPr="00EA007D" w14:paraId="08BEFAD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C252832"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Number of users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883F0F0"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6 UE per BS</w:t>
            </w:r>
          </w:p>
        </w:tc>
      </w:tr>
      <w:tr w:rsidR="007F526E" w:rsidRPr="002232A5" w14:paraId="55BCB7E8"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1A8A5F3"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Max number of MU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DF33172"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12</w:t>
            </w:r>
          </w:p>
        </w:tc>
      </w:tr>
      <w:tr w:rsidR="007F526E" w:rsidRPr="002232A5" w14:paraId="6558D0A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43E822C9"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B8B5B4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Feedback assumption at least for baseline scheme</w:t>
            </w:r>
          </w:p>
          <w:p w14:paraId="6C38851B" w14:textId="77777777" w:rsidR="007F526E" w:rsidRPr="002232A5" w:rsidRDefault="007F526E" w:rsidP="001254B2">
            <w:pPr>
              <w:numPr>
                <w:ilvl w:val="0"/>
                <w:numId w:val="12"/>
              </w:numPr>
              <w:overflowPunct/>
              <w:autoSpaceDE/>
              <w:autoSpaceDN/>
              <w:adjustRightInd/>
              <w:spacing w:after="0" w:line="221" w:lineRule="atLeast"/>
              <w:rPr>
                <w:rFonts w:ascii="Arial" w:eastAsia="Microsoft YaHei UI" w:hAnsi="Arial" w:cs="Arial"/>
                <w:color w:val="000000"/>
                <w:sz w:val="16"/>
                <w:szCs w:val="16"/>
                <w:lang w:val="en-US"/>
              </w:rPr>
            </w:pPr>
            <w:r w:rsidRPr="002232A5">
              <w:rPr>
                <w:rFonts w:ascii="Arial" w:eastAsia="Microsoft YaHei UI" w:hAnsi="Arial" w:cs="Arial"/>
                <w:color w:val="000000"/>
                <w:sz w:val="16"/>
                <w:szCs w:val="16"/>
              </w:rPr>
              <w:t>CSI feedback periodicity (full CSI feedback</w:t>
            </w:r>
            <w:proofErr w:type="gramStart"/>
            <w:r w:rsidRPr="002232A5">
              <w:rPr>
                <w:rFonts w:ascii="Arial" w:eastAsia="Microsoft YaHei UI" w:hAnsi="Arial" w:cs="Arial"/>
                <w:color w:val="000000"/>
                <w:sz w:val="16"/>
                <w:szCs w:val="16"/>
              </w:rPr>
              <w:t>) :</w:t>
            </w:r>
            <w:proofErr w:type="gramEnd"/>
            <w:r w:rsidRPr="002232A5">
              <w:rPr>
                <w:rFonts w:ascii="Arial" w:eastAsia="Microsoft YaHei UI" w:hAnsi="Arial" w:cs="Arial"/>
                <w:color w:val="000000"/>
                <w:sz w:val="16"/>
                <w:szCs w:val="16"/>
              </w:rPr>
              <w:t xml:space="preserve">  5 </w:t>
            </w:r>
            <w:proofErr w:type="spellStart"/>
            <w:r w:rsidRPr="002232A5">
              <w:rPr>
                <w:rFonts w:ascii="Arial" w:eastAsia="Microsoft YaHei UI" w:hAnsi="Arial" w:cs="Arial"/>
                <w:color w:val="000000"/>
                <w:sz w:val="16"/>
                <w:szCs w:val="16"/>
              </w:rPr>
              <w:t>ms</w:t>
            </w:r>
            <w:proofErr w:type="spellEnd"/>
            <w:r w:rsidRPr="002232A5">
              <w:rPr>
                <w:rFonts w:ascii="Arial" w:eastAsia="Microsoft YaHei UI" w:hAnsi="Arial" w:cs="Arial"/>
                <w:color w:val="000000"/>
                <w:sz w:val="16"/>
                <w:szCs w:val="16"/>
              </w:rPr>
              <w:t>,</w:t>
            </w:r>
          </w:p>
          <w:p w14:paraId="4F575B5D" w14:textId="77777777" w:rsidR="007F526E" w:rsidRPr="002232A5" w:rsidRDefault="007F526E" w:rsidP="001254B2">
            <w:pPr>
              <w:numPr>
                <w:ilvl w:val="0"/>
                <w:numId w:val="12"/>
              </w:numPr>
              <w:overflowPunct/>
              <w:autoSpaceDE/>
              <w:autoSpaceDN/>
              <w:adjustRightInd/>
              <w:spacing w:after="0" w:line="221" w:lineRule="atLeast"/>
              <w:rPr>
                <w:rFonts w:ascii="Arial" w:eastAsia="Microsoft YaHei UI" w:hAnsi="Arial" w:cs="Arial"/>
                <w:color w:val="000000"/>
                <w:sz w:val="16"/>
                <w:szCs w:val="16"/>
                <w:lang w:val="en-US"/>
              </w:rPr>
            </w:pPr>
            <w:r w:rsidRPr="002232A5">
              <w:rPr>
                <w:rFonts w:ascii="Arial" w:eastAsia="Microsoft YaHei UI" w:hAnsi="Arial" w:cs="Arial"/>
                <w:color w:val="000000"/>
                <w:sz w:val="16"/>
                <w:szCs w:val="16"/>
              </w:rPr>
              <w:t>Scheduling delay (from CSI feedback to time to apply in scheduling</w:t>
            </w:r>
            <w:proofErr w:type="gramStart"/>
            <w:r w:rsidRPr="002232A5">
              <w:rPr>
                <w:rFonts w:ascii="Arial" w:eastAsia="Microsoft YaHei UI" w:hAnsi="Arial" w:cs="Arial"/>
                <w:color w:val="000000"/>
                <w:sz w:val="16"/>
                <w:szCs w:val="16"/>
              </w:rPr>
              <w:t>) :</w:t>
            </w:r>
            <w:proofErr w:type="gramEnd"/>
            <w:r w:rsidRPr="002232A5">
              <w:rPr>
                <w:rFonts w:ascii="Arial" w:eastAsia="Microsoft YaHei UI" w:hAnsi="Arial" w:cs="Arial"/>
                <w:color w:val="000000"/>
                <w:sz w:val="16"/>
                <w:szCs w:val="16"/>
              </w:rPr>
              <w:t xml:space="preserve">  4 </w:t>
            </w:r>
            <w:proofErr w:type="spellStart"/>
            <w:r w:rsidRPr="002232A5">
              <w:rPr>
                <w:rFonts w:ascii="Arial" w:eastAsia="Microsoft YaHei UI" w:hAnsi="Arial" w:cs="Arial"/>
                <w:color w:val="000000"/>
                <w:sz w:val="16"/>
                <w:szCs w:val="16"/>
              </w:rPr>
              <w:t>ms</w:t>
            </w:r>
            <w:proofErr w:type="spellEnd"/>
          </w:p>
        </w:tc>
      </w:tr>
      <w:tr w:rsidR="007F526E" w:rsidRPr="002232A5" w14:paraId="686D413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1B4A9182" w14:textId="77777777" w:rsidR="007F526E" w:rsidRPr="00E956D1" w:rsidRDefault="007F526E" w:rsidP="00BD1EEA">
            <w:pPr>
              <w:ind w:left="163"/>
              <w:rPr>
                <w:rFonts w:ascii="Arial" w:hAnsi="Arial" w:cs="Arial"/>
                <w:color w:val="000000"/>
                <w:sz w:val="16"/>
                <w:szCs w:val="16"/>
                <w:highlight w:val="yellow"/>
                <w:lang w:val="en-US"/>
              </w:rPr>
            </w:pPr>
            <w:r w:rsidRPr="00F35D4F">
              <w:rPr>
                <w:rFonts w:ascii="Arial" w:hAnsi="Arial" w:cs="Arial"/>
                <w:color w:val="000000"/>
                <w:sz w:val="16"/>
                <w:szCs w:val="16"/>
                <w:lang w:val="en-US"/>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6BCEA17" w14:textId="77777777" w:rsidR="007F526E" w:rsidRPr="004E7464" w:rsidRDefault="007F526E" w:rsidP="00BD1EEA">
            <w:pPr>
              <w:rPr>
                <w:rFonts w:ascii="Arial" w:hAnsi="Arial" w:cs="Arial"/>
                <w:color w:val="FF0000"/>
                <w:sz w:val="16"/>
                <w:szCs w:val="16"/>
                <w:lang w:val="en-US"/>
              </w:rPr>
            </w:pPr>
            <w:r w:rsidRPr="004E7464">
              <w:rPr>
                <w:rFonts w:ascii="Arial" w:hAnsi="Arial" w:cs="Arial"/>
                <w:color w:val="000000"/>
                <w:sz w:val="16"/>
                <w:szCs w:val="16"/>
                <w:lang w:val="en-US"/>
              </w:rPr>
              <w:t xml:space="preserve">Full buffer, </w:t>
            </w:r>
            <w:proofErr w:type="gramStart"/>
            <w:r w:rsidRPr="004E7464">
              <w:rPr>
                <w:rFonts w:ascii="Arial" w:hAnsi="Arial" w:cs="Arial"/>
                <w:color w:val="000000"/>
                <w:sz w:val="16"/>
                <w:szCs w:val="16"/>
                <w:lang w:val="en-US"/>
              </w:rPr>
              <w:t>Non</w:t>
            </w:r>
            <w:proofErr w:type="gramEnd"/>
            <w:r w:rsidRPr="004E7464">
              <w:rPr>
                <w:rFonts w:ascii="Arial" w:hAnsi="Arial" w:cs="Arial"/>
                <w:color w:val="000000"/>
                <w:sz w:val="16"/>
                <w:szCs w:val="16"/>
                <w:lang w:val="en-US"/>
              </w:rPr>
              <w:t xml:space="preserve"> full buffer (FTP Model 1), packet size 0.5 M</w:t>
            </w:r>
            <w:r>
              <w:rPr>
                <w:rFonts w:ascii="Arial" w:hAnsi="Arial" w:cs="Arial"/>
                <w:color w:val="000000"/>
                <w:sz w:val="16"/>
                <w:szCs w:val="16"/>
                <w:lang w:val="en-US"/>
              </w:rPr>
              <w:t>bytes</w:t>
            </w:r>
          </w:p>
        </w:tc>
      </w:tr>
      <w:tr w:rsidR="007F526E" w:rsidRPr="002232A5" w14:paraId="560A9F7F"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426C5C36" w14:textId="77777777" w:rsidR="007F526E" w:rsidRPr="00EA007D" w:rsidRDefault="007F526E" w:rsidP="00BD1EEA">
            <w:pPr>
              <w:ind w:left="163"/>
              <w:rPr>
                <w:rFonts w:ascii="Arial" w:hAnsi="Arial" w:cs="Arial"/>
                <w:color w:val="000000"/>
                <w:sz w:val="16"/>
                <w:szCs w:val="16"/>
                <w:lang w:val="en-US"/>
              </w:rPr>
            </w:pPr>
            <w:r w:rsidRPr="00EA007D">
              <w:rPr>
                <w:rFonts w:ascii="Arial" w:hAnsi="Arial" w:cs="Arial"/>
                <w:color w:val="000000"/>
                <w:sz w:val="16"/>
                <w:szCs w:val="16"/>
                <w:lang w:val="en-US"/>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21A4D0C" w14:textId="28A082C2" w:rsidR="007F526E" w:rsidRPr="002232A5" w:rsidRDefault="00FD0697" w:rsidP="001E7F8E">
            <w:pPr>
              <w:rPr>
                <w:rFonts w:ascii="Arial" w:hAnsi="Arial" w:cs="Arial"/>
                <w:color w:val="000000"/>
                <w:sz w:val="16"/>
                <w:szCs w:val="16"/>
                <w:lang w:val="en-US"/>
              </w:rPr>
            </w:pPr>
            <w:r w:rsidRPr="00FD0697">
              <w:rPr>
                <w:rFonts w:ascii="Arial" w:hAnsi="Arial" w:cs="Arial"/>
                <w:color w:val="000000"/>
                <w:sz w:val="16"/>
                <w:szCs w:val="16"/>
                <w:lang w:val="en-US"/>
              </w:rPr>
              <w:t>CSI prediction: 100% outdoor</w:t>
            </w:r>
            <w:r w:rsidR="001E7F8E">
              <w:rPr>
                <w:rFonts w:ascii="Arial" w:hAnsi="Arial" w:cs="Arial"/>
                <w:color w:val="000000"/>
                <w:sz w:val="16"/>
                <w:szCs w:val="16"/>
                <w:lang w:val="en-US"/>
              </w:rPr>
              <w:t xml:space="preserve">, including </w:t>
            </w:r>
            <w:r w:rsidR="001E7F8E" w:rsidRPr="001E7F8E">
              <w:rPr>
                <w:rFonts w:ascii="Arial" w:hAnsi="Arial" w:cs="Arial"/>
                <w:color w:val="000000"/>
                <w:sz w:val="16"/>
                <w:szCs w:val="16"/>
                <w:lang w:val="en-US"/>
              </w:rPr>
              <w:t xml:space="preserve">O2I car penetration loss (as per </w:t>
            </w:r>
            <w:r w:rsidR="001E7F8E">
              <w:rPr>
                <w:rFonts w:ascii="Arial" w:hAnsi="Arial" w:cs="Arial"/>
                <w:color w:val="000000"/>
                <w:sz w:val="16"/>
                <w:szCs w:val="16"/>
                <w:lang w:val="en-US"/>
              </w:rPr>
              <w:t xml:space="preserve">TR </w:t>
            </w:r>
            <w:r w:rsidR="001E7F8E" w:rsidRPr="001E7F8E">
              <w:rPr>
                <w:rFonts w:ascii="Arial" w:hAnsi="Arial" w:cs="Arial"/>
                <w:color w:val="000000"/>
                <w:sz w:val="16"/>
                <w:szCs w:val="16"/>
                <w:lang w:val="en-US"/>
              </w:rPr>
              <w:t>38.901</w:t>
            </w:r>
            <w:r w:rsidR="001E7F8E">
              <w:rPr>
                <w:rFonts w:ascii="Arial" w:hAnsi="Arial" w:cs="Arial"/>
                <w:color w:val="000000"/>
                <w:sz w:val="16"/>
                <w:szCs w:val="16"/>
                <w:lang w:val="en-US"/>
              </w:rPr>
              <w:t>)</w:t>
            </w:r>
          </w:p>
        </w:tc>
      </w:tr>
      <w:tr w:rsidR="007F526E" w:rsidRPr="002232A5" w14:paraId="78FC707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095B8AE"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ADADA7B"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MMSE-IRC as the baseline receiver</w:t>
            </w:r>
          </w:p>
        </w:tc>
      </w:tr>
      <w:tr w:rsidR="007F526E" w:rsidRPr="002232A5" w14:paraId="7D54550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77409AF"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9A440BD" w14:textId="77777777" w:rsidR="007F526E" w:rsidRPr="002232A5" w:rsidRDefault="007F526E" w:rsidP="00BD1EEA">
            <w:pPr>
              <w:rPr>
                <w:rFonts w:ascii="Arial" w:hAnsi="Arial" w:cs="Arial"/>
                <w:color w:val="000000"/>
                <w:sz w:val="16"/>
                <w:szCs w:val="16"/>
                <w:lang w:val="en-US"/>
              </w:rPr>
            </w:pPr>
            <w:r>
              <w:rPr>
                <w:rFonts w:ascii="Arial" w:hAnsi="Arial" w:cs="Arial"/>
                <w:color w:val="000000"/>
                <w:sz w:val="16"/>
                <w:szCs w:val="16"/>
                <w:lang w:val="en-US"/>
              </w:rPr>
              <w:t>4ms delay, ideal</w:t>
            </w:r>
          </w:p>
        </w:tc>
      </w:tr>
      <w:tr w:rsidR="007F526E" w:rsidRPr="002232A5" w14:paraId="22CC2A8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274F84A7"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0A0C5A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ideal channel estimation</w:t>
            </w:r>
          </w:p>
        </w:tc>
      </w:tr>
      <w:tr w:rsidR="007F526E" w:rsidRPr="002232A5" w14:paraId="69FB87C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D877A99"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176E9F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Throughput and CSI feedback overhead as baseline metrics.</w:t>
            </w:r>
          </w:p>
        </w:tc>
      </w:tr>
      <w:tr w:rsidR="007F526E" w:rsidRPr="002232A5" w14:paraId="7D95FB5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19469E1" w14:textId="77777777" w:rsidR="007F526E" w:rsidRPr="00EA007D" w:rsidRDefault="007F526E" w:rsidP="00BD1EEA">
            <w:pPr>
              <w:ind w:left="163"/>
              <w:rPr>
                <w:rFonts w:ascii="Arial" w:hAnsi="Arial" w:cs="Arial"/>
                <w:color w:val="000000"/>
                <w:sz w:val="16"/>
                <w:szCs w:val="16"/>
                <w:lang w:val="en-US"/>
              </w:rPr>
            </w:pPr>
            <w:r w:rsidRPr="00EA007D">
              <w:rPr>
                <w:rFonts w:ascii="Arial" w:hAnsi="Arial" w:cs="Arial"/>
                <w:color w:val="000000"/>
                <w:sz w:val="16"/>
                <w:szCs w:val="16"/>
                <w:lang w:val="en-US"/>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5AECA5B" w14:textId="77777777" w:rsidR="007F526E" w:rsidRPr="002232A5" w:rsidRDefault="007F526E" w:rsidP="00BD1EEA">
            <w:pPr>
              <w:rPr>
                <w:rFonts w:ascii="Arial" w:hAnsi="Arial" w:cs="Arial"/>
                <w:color w:val="000000"/>
                <w:sz w:val="16"/>
                <w:szCs w:val="16"/>
                <w:lang w:val="en-US"/>
              </w:rPr>
            </w:pPr>
            <w:r w:rsidRPr="00EA007D">
              <w:rPr>
                <w:rFonts w:ascii="Arial" w:hAnsi="Arial" w:cs="Arial"/>
                <w:color w:val="000000"/>
                <w:sz w:val="16"/>
                <w:szCs w:val="16"/>
              </w:rPr>
              <w:t>Rel-16 Type II CSI</w:t>
            </w:r>
          </w:p>
        </w:tc>
      </w:tr>
    </w:tbl>
    <w:p w14:paraId="4378A0A4" w14:textId="77777777" w:rsidR="007F526E" w:rsidRPr="007F526E" w:rsidRDefault="007F526E" w:rsidP="00373F05">
      <w:pPr>
        <w:pStyle w:val="Reference"/>
        <w:numPr>
          <w:ilvl w:val="0"/>
          <w:numId w:val="0"/>
        </w:numPr>
        <w:ind w:left="567" w:hanging="567"/>
        <w:rPr>
          <w:sz w:val="20"/>
        </w:rPr>
      </w:pPr>
    </w:p>
    <w:p w14:paraId="5B07E7C3" w14:textId="77777777" w:rsidR="00373F05" w:rsidRDefault="00373F05" w:rsidP="00373F05">
      <w:pPr>
        <w:pStyle w:val="Reference"/>
        <w:numPr>
          <w:ilvl w:val="0"/>
          <w:numId w:val="0"/>
        </w:numPr>
        <w:ind w:left="567" w:hanging="567"/>
        <w:rPr>
          <w:sz w:val="20"/>
          <w:lang w:val="en-US"/>
        </w:rPr>
      </w:pPr>
    </w:p>
    <w:sectPr w:rsidR="00373F05" w:rsidSect="00D55085">
      <w:headerReference w:type="even" r:id="rId21"/>
      <w:headerReference w:type="default" r:id="rId22"/>
      <w:footerReference w:type="even" r:id="rId23"/>
      <w:footerReference w:type="default" r:id="rId24"/>
      <w:footerReference w:type="first" r:id="rId2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3922A" w14:textId="77777777" w:rsidR="0057748C" w:rsidRDefault="0057748C">
      <w:r>
        <w:separator/>
      </w:r>
    </w:p>
  </w:endnote>
  <w:endnote w:type="continuationSeparator" w:id="0">
    <w:p w14:paraId="7ED5B582" w14:textId="77777777" w:rsidR="0057748C" w:rsidRDefault="0057748C">
      <w:r>
        <w:continuationSeparator/>
      </w:r>
    </w:p>
  </w:endnote>
  <w:endnote w:type="continuationNotice" w:id="1">
    <w:p w14:paraId="2F9539EA" w14:textId="77777777" w:rsidR="0057748C" w:rsidRDefault="005774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33ACE" w14:textId="77777777" w:rsidR="0057748C" w:rsidRDefault="0057748C">
      <w:r>
        <w:separator/>
      </w:r>
    </w:p>
  </w:footnote>
  <w:footnote w:type="continuationSeparator" w:id="0">
    <w:p w14:paraId="711FBE1E" w14:textId="77777777" w:rsidR="0057748C" w:rsidRDefault="0057748C">
      <w:r>
        <w:continuationSeparator/>
      </w:r>
    </w:p>
  </w:footnote>
  <w:footnote w:type="continuationNotice" w:id="1">
    <w:p w14:paraId="0919AEFE" w14:textId="77777777" w:rsidR="0057748C" w:rsidRDefault="005774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F0D2E"/>
    <w:multiLevelType w:val="hybridMultilevel"/>
    <w:tmpl w:val="62B888A4"/>
    <w:lvl w:ilvl="0" w:tplc="83DE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B554F8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996C29"/>
    <w:multiLevelType w:val="hybridMultilevel"/>
    <w:tmpl w:val="46FC9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C34D1"/>
    <w:multiLevelType w:val="hybridMultilevel"/>
    <w:tmpl w:val="EA00B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C13A2A"/>
    <w:multiLevelType w:val="hybridMultilevel"/>
    <w:tmpl w:val="25D0F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F97EC3"/>
    <w:multiLevelType w:val="hybridMultilevel"/>
    <w:tmpl w:val="7C6A5260"/>
    <w:lvl w:ilvl="0" w:tplc="FBC688EE">
      <w:start w:val="1"/>
      <w:numFmt w:val="decimal"/>
      <w:lvlText w:val="%1-"/>
      <w:lvlJc w:val="left"/>
      <w:pPr>
        <w:ind w:left="590" w:hanging="360"/>
      </w:pPr>
      <w:rPr>
        <w:rFonts w:hint="default"/>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6" w15:restartNumberingAfterBreak="0">
    <w:nsid w:val="0C8A48A9"/>
    <w:multiLevelType w:val="hybridMultilevel"/>
    <w:tmpl w:val="A3BCC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EC169E"/>
    <w:multiLevelType w:val="hybridMultilevel"/>
    <w:tmpl w:val="D57C7056"/>
    <w:lvl w:ilvl="0" w:tplc="6F60429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3471AF"/>
    <w:multiLevelType w:val="hybridMultilevel"/>
    <w:tmpl w:val="41F25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646866"/>
    <w:multiLevelType w:val="hybridMultilevel"/>
    <w:tmpl w:val="D76E5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9116431"/>
    <w:multiLevelType w:val="hybridMultilevel"/>
    <w:tmpl w:val="D4A66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A74AE5"/>
    <w:multiLevelType w:val="hybridMultilevel"/>
    <w:tmpl w:val="E098A192"/>
    <w:lvl w:ilvl="0" w:tplc="2E6A00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8E02FF"/>
    <w:multiLevelType w:val="hybridMultilevel"/>
    <w:tmpl w:val="63264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E21A5F"/>
    <w:multiLevelType w:val="hybridMultilevel"/>
    <w:tmpl w:val="49746C30"/>
    <w:lvl w:ilvl="0" w:tplc="7736E0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15581"/>
    <w:multiLevelType w:val="hybridMultilevel"/>
    <w:tmpl w:val="1BAE5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2D1535"/>
    <w:multiLevelType w:val="hybridMultilevel"/>
    <w:tmpl w:val="A516E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74240F"/>
    <w:multiLevelType w:val="hybridMultilevel"/>
    <w:tmpl w:val="0CCAD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0572B7"/>
    <w:multiLevelType w:val="hybridMultilevel"/>
    <w:tmpl w:val="C4EAC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593C3A"/>
    <w:multiLevelType w:val="hybridMultilevel"/>
    <w:tmpl w:val="61CAF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56587621">
    <w:abstractNumId w:val="1"/>
  </w:num>
  <w:num w:numId="2" w16cid:durableId="1490947658">
    <w:abstractNumId w:val="21"/>
  </w:num>
  <w:num w:numId="3" w16cid:durableId="1519151789">
    <w:abstractNumId w:val="15"/>
  </w:num>
  <w:num w:numId="4" w16cid:durableId="1934044786">
    <w:abstractNumId w:val="16"/>
  </w:num>
  <w:num w:numId="5" w16cid:durableId="1435324944">
    <w:abstractNumId w:val="12"/>
  </w:num>
  <w:num w:numId="6" w16cid:durableId="1922372000">
    <w:abstractNumId w:val="17"/>
  </w:num>
  <w:num w:numId="7" w16cid:durableId="1083601651">
    <w:abstractNumId w:val="25"/>
  </w:num>
  <w:num w:numId="8" w16cid:durableId="49505293">
    <w:abstractNumId w:val="13"/>
  </w:num>
  <w:num w:numId="9" w16cid:durableId="947472016">
    <w:abstractNumId w:val="32"/>
  </w:num>
  <w:num w:numId="10" w16cid:durableId="407505057">
    <w:abstractNumId w:val="27"/>
  </w:num>
  <w:num w:numId="11" w16cid:durableId="468060315">
    <w:abstractNumId w:val="8"/>
  </w:num>
  <w:num w:numId="12" w16cid:durableId="509488479">
    <w:abstractNumId w:val="19"/>
  </w:num>
  <w:num w:numId="13" w16cid:durableId="1212615925">
    <w:abstractNumId w:val="6"/>
  </w:num>
  <w:num w:numId="14" w16cid:durableId="846946745">
    <w:abstractNumId w:val="20"/>
  </w:num>
  <w:num w:numId="15" w16cid:durableId="551890891">
    <w:abstractNumId w:val="14"/>
  </w:num>
  <w:num w:numId="16" w16cid:durableId="1164052319">
    <w:abstractNumId w:val="24"/>
  </w:num>
  <w:num w:numId="17" w16cid:durableId="1287421463">
    <w:abstractNumId w:val="5"/>
  </w:num>
  <w:num w:numId="18" w16cid:durableId="36274038">
    <w:abstractNumId w:val="10"/>
  </w:num>
  <w:num w:numId="19" w16cid:durableId="2054114975">
    <w:abstractNumId w:val="7"/>
  </w:num>
  <w:num w:numId="20" w16cid:durableId="2126535396">
    <w:abstractNumId w:val="3"/>
  </w:num>
  <w:num w:numId="21" w16cid:durableId="1865092179">
    <w:abstractNumId w:val="29"/>
  </w:num>
  <w:num w:numId="22" w16cid:durableId="1073430857">
    <w:abstractNumId w:val="31"/>
  </w:num>
  <w:num w:numId="23" w16cid:durableId="2072189467">
    <w:abstractNumId w:val="0"/>
  </w:num>
  <w:num w:numId="24" w16cid:durableId="1605839235">
    <w:abstractNumId w:val="30"/>
  </w:num>
  <w:num w:numId="25" w16cid:durableId="1417284892">
    <w:abstractNumId w:val="4"/>
  </w:num>
  <w:num w:numId="26" w16cid:durableId="541404648">
    <w:abstractNumId w:val="23"/>
  </w:num>
  <w:num w:numId="27" w16cid:durableId="2092652891">
    <w:abstractNumId w:val="11"/>
  </w:num>
  <w:num w:numId="28" w16cid:durableId="1850758140">
    <w:abstractNumId w:val="9"/>
  </w:num>
  <w:num w:numId="29" w16cid:durableId="953942164">
    <w:abstractNumId w:val="28"/>
  </w:num>
  <w:num w:numId="30" w16cid:durableId="1820994685">
    <w:abstractNumId w:val="33"/>
  </w:num>
  <w:num w:numId="31" w16cid:durableId="1855798585">
    <w:abstractNumId w:val="2"/>
  </w:num>
  <w:num w:numId="32" w16cid:durableId="1877817820">
    <w:abstractNumId w:val="26"/>
  </w:num>
  <w:num w:numId="33" w16cid:durableId="1182934138">
    <w:abstractNumId w:val="22"/>
  </w:num>
  <w:num w:numId="34" w16cid:durableId="1982613312">
    <w:abstractNumId w:val="22"/>
  </w:num>
  <w:num w:numId="35" w16cid:durableId="1569267043">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BC4"/>
    <w:rsid w:val="00002BC4"/>
    <w:rsid w:val="000030ED"/>
    <w:rsid w:val="0000360F"/>
    <w:rsid w:val="00003E50"/>
    <w:rsid w:val="00003E87"/>
    <w:rsid w:val="00003EC3"/>
    <w:rsid w:val="0000497A"/>
    <w:rsid w:val="00004F21"/>
    <w:rsid w:val="00005C5A"/>
    <w:rsid w:val="00006446"/>
    <w:rsid w:val="00006896"/>
    <w:rsid w:val="00006CCF"/>
    <w:rsid w:val="00006CE4"/>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5042"/>
    <w:rsid w:val="000153E9"/>
    <w:rsid w:val="000154A5"/>
    <w:rsid w:val="00015D15"/>
    <w:rsid w:val="00015D54"/>
    <w:rsid w:val="000160BB"/>
    <w:rsid w:val="00016E0A"/>
    <w:rsid w:val="00017244"/>
    <w:rsid w:val="00020168"/>
    <w:rsid w:val="00020E64"/>
    <w:rsid w:val="00020E6C"/>
    <w:rsid w:val="00021143"/>
    <w:rsid w:val="00021594"/>
    <w:rsid w:val="00022522"/>
    <w:rsid w:val="000226CC"/>
    <w:rsid w:val="00022C6C"/>
    <w:rsid w:val="000230CC"/>
    <w:rsid w:val="00023233"/>
    <w:rsid w:val="00023DAF"/>
    <w:rsid w:val="00024DBA"/>
    <w:rsid w:val="00024EFE"/>
    <w:rsid w:val="0002564D"/>
    <w:rsid w:val="000256CA"/>
    <w:rsid w:val="00025D5F"/>
    <w:rsid w:val="00025ECA"/>
    <w:rsid w:val="000264D7"/>
    <w:rsid w:val="000268F1"/>
    <w:rsid w:val="00026E30"/>
    <w:rsid w:val="00026ED8"/>
    <w:rsid w:val="00027DEF"/>
    <w:rsid w:val="00030516"/>
    <w:rsid w:val="0003054B"/>
    <w:rsid w:val="00030FD1"/>
    <w:rsid w:val="000312D5"/>
    <w:rsid w:val="00032292"/>
    <w:rsid w:val="000325B8"/>
    <w:rsid w:val="0003316E"/>
    <w:rsid w:val="00033351"/>
    <w:rsid w:val="0003410A"/>
    <w:rsid w:val="00034561"/>
    <w:rsid w:val="00034A05"/>
    <w:rsid w:val="00034C15"/>
    <w:rsid w:val="00034F38"/>
    <w:rsid w:val="000357DA"/>
    <w:rsid w:val="00035EA8"/>
    <w:rsid w:val="0003648B"/>
    <w:rsid w:val="0003664E"/>
    <w:rsid w:val="000367CE"/>
    <w:rsid w:val="00036AF4"/>
    <w:rsid w:val="00036BA1"/>
    <w:rsid w:val="00036CFE"/>
    <w:rsid w:val="00036E19"/>
    <w:rsid w:val="000372E9"/>
    <w:rsid w:val="000407F2"/>
    <w:rsid w:val="00040B78"/>
    <w:rsid w:val="000418FE"/>
    <w:rsid w:val="000422E2"/>
    <w:rsid w:val="00042F22"/>
    <w:rsid w:val="0004320C"/>
    <w:rsid w:val="000437FA"/>
    <w:rsid w:val="00044278"/>
    <w:rsid w:val="000444EF"/>
    <w:rsid w:val="00044A9C"/>
    <w:rsid w:val="000455AE"/>
    <w:rsid w:val="00045735"/>
    <w:rsid w:val="00045AD3"/>
    <w:rsid w:val="00045E09"/>
    <w:rsid w:val="000461CD"/>
    <w:rsid w:val="00046F89"/>
    <w:rsid w:val="0004770B"/>
    <w:rsid w:val="0005002D"/>
    <w:rsid w:val="000500C3"/>
    <w:rsid w:val="00050717"/>
    <w:rsid w:val="00050D78"/>
    <w:rsid w:val="000511FA"/>
    <w:rsid w:val="00051E65"/>
    <w:rsid w:val="0005298F"/>
    <w:rsid w:val="00052A07"/>
    <w:rsid w:val="00052B83"/>
    <w:rsid w:val="000534E3"/>
    <w:rsid w:val="00053C47"/>
    <w:rsid w:val="00053D60"/>
    <w:rsid w:val="00054303"/>
    <w:rsid w:val="00054EE4"/>
    <w:rsid w:val="00055378"/>
    <w:rsid w:val="0005606A"/>
    <w:rsid w:val="00056718"/>
    <w:rsid w:val="00056904"/>
    <w:rsid w:val="00056A67"/>
    <w:rsid w:val="00056F48"/>
    <w:rsid w:val="00056FD0"/>
    <w:rsid w:val="00057117"/>
    <w:rsid w:val="000571B8"/>
    <w:rsid w:val="0005757D"/>
    <w:rsid w:val="00057636"/>
    <w:rsid w:val="00057A13"/>
    <w:rsid w:val="000604D2"/>
    <w:rsid w:val="00060886"/>
    <w:rsid w:val="000616E7"/>
    <w:rsid w:val="00061829"/>
    <w:rsid w:val="0006251E"/>
    <w:rsid w:val="000625C8"/>
    <w:rsid w:val="0006266C"/>
    <w:rsid w:val="000629CC"/>
    <w:rsid w:val="000637A9"/>
    <w:rsid w:val="00063C46"/>
    <w:rsid w:val="00063EF3"/>
    <w:rsid w:val="000645B8"/>
    <w:rsid w:val="0006460E"/>
    <w:rsid w:val="00064878"/>
    <w:rsid w:val="0006487E"/>
    <w:rsid w:val="00064939"/>
    <w:rsid w:val="00065D09"/>
    <w:rsid w:val="00065E1A"/>
    <w:rsid w:val="0006626C"/>
    <w:rsid w:val="00066916"/>
    <w:rsid w:val="000669A1"/>
    <w:rsid w:val="00070049"/>
    <w:rsid w:val="00070652"/>
    <w:rsid w:val="00071164"/>
    <w:rsid w:val="00071225"/>
    <w:rsid w:val="000715A7"/>
    <w:rsid w:val="000718A4"/>
    <w:rsid w:val="00071DBE"/>
    <w:rsid w:val="000725A0"/>
    <w:rsid w:val="0007415D"/>
    <w:rsid w:val="00074AF8"/>
    <w:rsid w:val="00074C16"/>
    <w:rsid w:val="00074F35"/>
    <w:rsid w:val="00075052"/>
    <w:rsid w:val="00075BF1"/>
    <w:rsid w:val="0007636A"/>
    <w:rsid w:val="000769D3"/>
    <w:rsid w:val="000769F3"/>
    <w:rsid w:val="00077856"/>
    <w:rsid w:val="00077A1C"/>
    <w:rsid w:val="00077E5F"/>
    <w:rsid w:val="0008005D"/>
    <w:rsid w:val="00080281"/>
    <w:rsid w:val="0008036A"/>
    <w:rsid w:val="0008160A"/>
    <w:rsid w:val="00081AE6"/>
    <w:rsid w:val="00082135"/>
    <w:rsid w:val="0008220B"/>
    <w:rsid w:val="00082431"/>
    <w:rsid w:val="00082E01"/>
    <w:rsid w:val="0008396A"/>
    <w:rsid w:val="000839BC"/>
    <w:rsid w:val="000844AB"/>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1152"/>
    <w:rsid w:val="00091557"/>
    <w:rsid w:val="000923AF"/>
    <w:rsid w:val="000924C1"/>
    <w:rsid w:val="000924F0"/>
    <w:rsid w:val="00092B27"/>
    <w:rsid w:val="00093009"/>
    <w:rsid w:val="00093474"/>
    <w:rsid w:val="0009356A"/>
    <w:rsid w:val="00094180"/>
    <w:rsid w:val="000945DA"/>
    <w:rsid w:val="00094796"/>
    <w:rsid w:val="000948DE"/>
    <w:rsid w:val="00094F75"/>
    <w:rsid w:val="00094FE4"/>
    <w:rsid w:val="00095061"/>
    <w:rsid w:val="0009510F"/>
    <w:rsid w:val="0009576A"/>
    <w:rsid w:val="00096A7E"/>
    <w:rsid w:val="000973E7"/>
    <w:rsid w:val="00097774"/>
    <w:rsid w:val="000978E3"/>
    <w:rsid w:val="000A0028"/>
    <w:rsid w:val="000A0276"/>
    <w:rsid w:val="000A19E0"/>
    <w:rsid w:val="000A1B7B"/>
    <w:rsid w:val="000A1D99"/>
    <w:rsid w:val="000A1E11"/>
    <w:rsid w:val="000A2213"/>
    <w:rsid w:val="000A22F2"/>
    <w:rsid w:val="000A2538"/>
    <w:rsid w:val="000A25E0"/>
    <w:rsid w:val="000A2AA4"/>
    <w:rsid w:val="000A3023"/>
    <w:rsid w:val="000A3063"/>
    <w:rsid w:val="000A34E0"/>
    <w:rsid w:val="000A392D"/>
    <w:rsid w:val="000A41FE"/>
    <w:rsid w:val="000A44FE"/>
    <w:rsid w:val="000A49D3"/>
    <w:rsid w:val="000A56F2"/>
    <w:rsid w:val="000A5AD5"/>
    <w:rsid w:val="000A6163"/>
    <w:rsid w:val="000A7DC3"/>
    <w:rsid w:val="000B0223"/>
    <w:rsid w:val="000B02A2"/>
    <w:rsid w:val="000B03F8"/>
    <w:rsid w:val="000B0A01"/>
    <w:rsid w:val="000B1D7F"/>
    <w:rsid w:val="000B2719"/>
    <w:rsid w:val="000B3347"/>
    <w:rsid w:val="000B3516"/>
    <w:rsid w:val="000B3A8F"/>
    <w:rsid w:val="000B3F3B"/>
    <w:rsid w:val="000B4700"/>
    <w:rsid w:val="000B47C7"/>
    <w:rsid w:val="000B4AB9"/>
    <w:rsid w:val="000B4B7E"/>
    <w:rsid w:val="000B5332"/>
    <w:rsid w:val="000B58C3"/>
    <w:rsid w:val="000B61E9"/>
    <w:rsid w:val="000B64DA"/>
    <w:rsid w:val="000B6A41"/>
    <w:rsid w:val="000B6BB9"/>
    <w:rsid w:val="000B730C"/>
    <w:rsid w:val="000B7771"/>
    <w:rsid w:val="000C165A"/>
    <w:rsid w:val="000C1689"/>
    <w:rsid w:val="000C1E19"/>
    <w:rsid w:val="000C235C"/>
    <w:rsid w:val="000C2365"/>
    <w:rsid w:val="000C2C1D"/>
    <w:rsid w:val="000C2E19"/>
    <w:rsid w:val="000C4CEC"/>
    <w:rsid w:val="000C501B"/>
    <w:rsid w:val="000C50FA"/>
    <w:rsid w:val="000C64E6"/>
    <w:rsid w:val="000C65B5"/>
    <w:rsid w:val="000C6B99"/>
    <w:rsid w:val="000D0140"/>
    <w:rsid w:val="000D06F0"/>
    <w:rsid w:val="000D0D07"/>
    <w:rsid w:val="000D161E"/>
    <w:rsid w:val="000D162D"/>
    <w:rsid w:val="000D1690"/>
    <w:rsid w:val="000D2F62"/>
    <w:rsid w:val="000D2F63"/>
    <w:rsid w:val="000D42D5"/>
    <w:rsid w:val="000D4797"/>
    <w:rsid w:val="000D480A"/>
    <w:rsid w:val="000D4E14"/>
    <w:rsid w:val="000D56AC"/>
    <w:rsid w:val="000D5C17"/>
    <w:rsid w:val="000D7032"/>
    <w:rsid w:val="000E0527"/>
    <w:rsid w:val="000E0AD8"/>
    <w:rsid w:val="000E18C4"/>
    <w:rsid w:val="000E18EA"/>
    <w:rsid w:val="000E1E92"/>
    <w:rsid w:val="000E23FF"/>
    <w:rsid w:val="000E27F1"/>
    <w:rsid w:val="000E371D"/>
    <w:rsid w:val="000E3A53"/>
    <w:rsid w:val="000E43AB"/>
    <w:rsid w:val="000E4C58"/>
    <w:rsid w:val="000E5324"/>
    <w:rsid w:val="000E591F"/>
    <w:rsid w:val="000E5BBB"/>
    <w:rsid w:val="000E5EBB"/>
    <w:rsid w:val="000E66EF"/>
    <w:rsid w:val="000E677C"/>
    <w:rsid w:val="000E6C65"/>
    <w:rsid w:val="000E6F04"/>
    <w:rsid w:val="000E7644"/>
    <w:rsid w:val="000E78CD"/>
    <w:rsid w:val="000E78E3"/>
    <w:rsid w:val="000F06D6"/>
    <w:rsid w:val="000F0709"/>
    <w:rsid w:val="000F097F"/>
    <w:rsid w:val="000F0EB1"/>
    <w:rsid w:val="000F1106"/>
    <w:rsid w:val="000F147A"/>
    <w:rsid w:val="000F1854"/>
    <w:rsid w:val="000F1AE1"/>
    <w:rsid w:val="000F2365"/>
    <w:rsid w:val="000F3BE9"/>
    <w:rsid w:val="000F3F6C"/>
    <w:rsid w:val="000F4202"/>
    <w:rsid w:val="000F4788"/>
    <w:rsid w:val="000F5397"/>
    <w:rsid w:val="000F557E"/>
    <w:rsid w:val="000F61D7"/>
    <w:rsid w:val="000F68BA"/>
    <w:rsid w:val="000F69FD"/>
    <w:rsid w:val="000F6DF3"/>
    <w:rsid w:val="000F6F49"/>
    <w:rsid w:val="0010007C"/>
    <w:rsid w:val="001005FF"/>
    <w:rsid w:val="00100770"/>
    <w:rsid w:val="00100E31"/>
    <w:rsid w:val="0010105B"/>
    <w:rsid w:val="00101321"/>
    <w:rsid w:val="001018D4"/>
    <w:rsid w:val="00101B5E"/>
    <w:rsid w:val="00101BCC"/>
    <w:rsid w:val="00102655"/>
    <w:rsid w:val="001026FC"/>
    <w:rsid w:val="00102A06"/>
    <w:rsid w:val="00102F88"/>
    <w:rsid w:val="00103174"/>
    <w:rsid w:val="00103373"/>
    <w:rsid w:val="00103773"/>
    <w:rsid w:val="00103ADA"/>
    <w:rsid w:val="001048B7"/>
    <w:rsid w:val="00104A7C"/>
    <w:rsid w:val="00104C7B"/>
    <w:rsid w:val="00105D2D"/>
    <w:rsid w:val="00106117"/>
    <w:rsid w:val="001062FB"/>
    <w:rsid w:val="001063E6"/>
    <w:rsid w:val="00106B59"/>
    <w:rsid w:val="00110667"/>
    <w:rsid w:val="0011083F"/>
    <w:rsid w:val="0011214B"/>
    <w:rsid w:val="00112CB2"/>
    <w:rsid w:val="00112DEF"/>
    <w:rsid w:val="00113CF4"/>
    <w:rsid w:val="00115027"/>
    <w:rsid w:val="001153EA"/>
    <w:rsid w:val="00115643"/>
    <w:rsid w:val="00115693"/>
    <w:rsid w:val="001161CA"/>
    <w:rsid w:val="001162D3"/>
    <w:rsid w:val="00116765"/>
    <w:rsid w:val="00116896"/>
    <w:rsid w:val="00116910"/>
    <w:rsid w:val="00116B64"/>
    <w:rsid w:val="00116F8A"/>
    <w:rsid w:val="0011712A"/>
    <w:rsid w:val="00117CEA"/>
    <w:rsid w:val="001218CE"/>
    <w:rsid w:val="001219F5"/>
    <w:rsid w:val="00121A20"/>
    <w:rsid w:val="00121CF7"/>
    <w:rsid w:val="00121D09"/>
    <w:rsid w:val="0012285D"/>
    <w:rsid w:val="00123D2C"/>
    <w:rsid w:val="001248FC"/>
    <w:rsid w:val="00124C48"/>
    <w:rsid w:val="00125186"/>
    <w:rsid w:val="00125448"/>
    <w:rsid w:val="001254B2"/>
    <w:rsid w:val="001259FB"/>
    <w:rsid w:val="00125D8C"/>
    <w:rsid w:val="00125FDB"/>
    <w:rsid w:val="00126B4A"/>
    <w:rsid w:val="001303A7"/>
    <w:rsid w:val="0013115D"/>
    <w:rsid w:val="0013191E"/>
    <w:rsid w:val="0013192D"/>
    <w:rsid w:val="00131BF9"/>
    <w:rsid w:val="00132271"/>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E76"/>
    <w:rsid w:val="00144045"/>
    <w:rsid w:val="0014525F"/>
    <w:rsid w:val="0014545F"/>
    <w:rsid w:val="00145B01"/>
    <w:rsid w:val="00145E74"/>
    <w:rsid w:val="0014679F"/>
    <w:rsid w:val="00146904"/>
    <w:rsid w:val="00146989"/>
    <w:rsid w:val="00146FE4"/>
    <w:rsid w:val="001476F1"/>
    <w:rsid w:val="0014787F"/>
    <w:rsid w:val="00147BDE"/>
    <w:rsid w:val="001506B3"/>
    <w:rsid w:val="001510DF"/>
    <w:rsid w:val="0015190F"/>
    <w:rsid w:val="00151A72"/>
    <w:rsid w:val="00151E23"/>
    <w:rsid w:val="001526E0"/>
    <w:rsid w:val="00153B76"/>
    <w:rsid w:val="00154220"/>
    <w:rsid w:val="001544CD"/>
    <w:rsid w:val="00154A0B"/>
    <w:rsid w:val="001551B5"/>
    <w:rsid w:val="001552A5"/>
    <w:rsid w:val="001566B0"/>
    <w:rsid w:val="00156A84"/>
    <w:rsid w:val="00157737"/>
    <w:rsid w:val="00157F10"/>
    <w:rsid w:val="0016045F"/>
    <w:rsid w:val="00160461"/>
    <w:rsid w:val="00160C47"/>
    <w:rsid w:val="00161003"/>
    <w:rsid w:val="00162135"/>
    <w:rsid w:val="001623DA"/>
    <w:rsid w:val="0016246F"/>
    <w:rsid w:val="0016292D"/>
    <w:rsid w:val="001629FC"/>
    <w:rsid w:val="00162BD1"/>
    <w:rsid w:val="00162DE6"/>
    <w:rsid w:val="00163554"/>
    <w:rsid w:val="00163FBD"/>
    <w:rsid w:val="001647FC"/>
    <w:rsid w:val="001659C1"/>
    <w:rsid w:val="00165BC1"/>
    <w:rsid w:val="0016660C"/>
    <w:rsid w:val="001669BD"/>
    <w:rsid w:val="0016726A"/>
    <w:rsid w:val="00167C25"/>
    <w:rsid w:val="00170221"/>
    <w:rsid w:val="0017032D"/>
    <w:rsid w:val="00170993"/>
    <w:rsid w:val="001711A9"/>
    <w:rsid w:val="0017130D"/>
    <w:rsid w:val="00171478"/>
    <w:rsid w:val="00171FAE"/>
    <w:rsid w:val="001735B9"/>
    <w:rsid w:val="00173A8E"/>
    <w:rsid w:val="00174320"/>
    <w:rsid w:val="0017437B"/>
    <w:rsid w:val="001745C0"/>
    <w:rsid w:val="001746BD"/>
    <w:rsid w:val="001747A2"/>
    <w:rsid w:val="00174FE7"/>
    <w:rsid w:val="001752CA"/>
    <w:rsid w:val="0017557D"/>
    <w:rsid w:val="00175A10"/>
    <w:rsid w:val="00175A7C"/>
    <w:rsid w:val="001762DB"/>
    <w:rsid w:val="00176E09"/>
    <w:rsid w:val="00176E1A"/>
    <w:rsid w:val="001772E2"/>
    <w:rsid w:val="00180304"/>
    <w:rsid w:val="00180A8B"/>
    <w:rsid w:val="0018143F"/>
    <w:rsid w:val="00181B28"/>
    <w:rsid w:val="001830DE"/>
    <w:rsid w:val="001833D1"/>
    <w:rsid w:val="00183A3D"/>
    <w:rsid w:val="001846F2"/>
    <w:rsid w:val="00184866"/>
    <w:rsid w:val="00185B4F"/>
    <w:rsid w:val="00187149"/>
    <w:rsid w:val="00187EDB"/>
    <w:rsid w:val="00187FF9"/>
    <w:rsid w:val="00190338"/>
    <w:rsid w:val="00190AC1"/>
    <w:rsid w:val="001911F2"/>
    <w:rsid w:val="001921DE"/>
    <w:rsid w:val="00192409"/>
    <w:rsid w:val="00192D14"/>
    <w:rsid w:val="00192F62"/>
    <w:rsid w:val="0019341A"/>
    <w:rsid w:val="001937A5"/>
    <w:rsid w:val="00193E2A"/>
    <w:rsid w:val="0019468F"/>
    <w:rsid w:val="001954BC"/>
    <w:rsid w:val="001965C4"/>
    <w:rsid w:val="00196CB0"/>
    <w:rsid w:val="00197419"/>
    <w:rsid w:val="001975F2"/>
    <w:rsid w:val="00197DF9"/>
    <w:rsid w:val="001A0AB8"/>
    <w:rsid w:val="001A1986"/>
    <w:rsid w:val="001A1987"/>
    <w:rsid w:val="001A1A08"/>
    <w:rsid w:val="001A24E3"/>
    <w:rsid w:val="001A2564"/>
    <w:rsid w:val="001A2854"/>
    <w:rsid w:val="001A2AE6"/>
    <w:rsid w:val="001A2CAF"/>
    <w:rsid w:val="001A2EEA"/>
    <w:rsid w:val="001A2F54"/>
    <w:rsid w:val="001A3076"/>
    <w:rsid w:val="001A38BB"/>
    <w:rsid w:val="001A3A75"/>
    <w:rsid w:val="001A4646"/>
    <w:rsid w:val="001A4737"/>
    <w:rsid w:val="001A4812"/>
    <w:rsid w:val="001A4EF4"/>
    <w:rsid w:val="001A5803"/>
    <w:rsid w:val="001A6073"/>
    <w:rsid w:val="001A6173"/>
    <w:rsid w:val="001A6ABE"/>
    <w:rsid w:val="001A75A6"/>
    <w:rsid w:val="001B0D97"/>
    <w:rsid w:val="001B187E"/>
    <w:rsid w:val="001B1B04"/>
    <w:rsid w:val="001B21A6"/>
    <w:rsid w:val="001B2951"/>
    <w:rsid w:val="001B3010"/>
    <w:rsid w:val="001B34D1"/>
    <w:rsid w:val="001B36D6"/>
    <w:rsid w:val="001B36DE"/>
    <w:rsid w:val="001B5A5D"/>
    <w:rsid w:val="001B653E"/>
    <w:rsid w:val="001B66DF"/>
    <w:rsid w:val="001B69DB"/>
    <w:rsid w:val="001B7034"/>
    <w:rsid w:val="001B7289"/>
    <w:rsid w:val="001B74F6"/>
    <w:rsid w:val="001B7638"/>
    <w:rsid w:val="001B7B9A"/>
    <w:rsid w:val="001C02A9"/>
    <w:rsid w:val="001C04B4"/>
    <w:rsid w:val="001C0AAE"/>
    <w:rsid w:val="001C0B35"/>
    <w:rsid w:val="001C0EE5"/>
    <w:rsid w:val="001C1CE5"/>
    <w:rsid w:val="001C1E98"/>
    <w:rsid w:val="001C212F"/>
    <w:rsid w:val="001C27E1"/>
    <w:rsid w:val="001C37BE"/>
    <w:rsid w:val="001C3D2A"/>
    <w:rsid w:val="001C6312"/>
    <w:rsid w:val="001C664F"/>
    <w:rsid w:val="001C721E"/>
    <w:rsid w:val="001C723E"/>
    <w:rsid w:val="001C750A"/>
    <w:rsid w:val="001C76F9"/>
    <w:rsid w:val="001D0064"/>
    <w:rsid w:val="001D01C9"/>
    <w:rsid w:val="001D11ED"/>
    <w:rsid w:val="001D16A3"/>
    <w:rsid w:val="001D18E9"/>
    <w:rsid w:val="001D1B44"/>
    <w:rsid w:val="001D22FD"/>
    <w:rsid w:val="001D2B1F"/>
    <w:rsid w:val="001D2C6B"/>
    <w:rsid w:val="001D2DB5"/>
    <w:rsid w:val="001D37DE"/>
    <w:rsid w:val="001D3974"/>
    <w:rsid w:val="001D4745"/>
    <w:rsid w:val="001D4BCA"/>
    <w:rsid w:val="001D51BA"/>
    <w:rsid w:val="001D52F5"/>
    <w:rsid w:val="001D5A0D"/>
    <w:rsid w:val="001D6342"/>
    <w:rsid w:val="001D6D53"/>
    <w:rsid w:val="001D77BC"/>
    <w:rsid w:val="001D783F"/>
    <w:rsid w:val="001D79A1"/>
    <w:rsid w:val="001D7A02"/>
    <w:rsid w:val="001D7B7D"/>
    <w:rsid w:val="001D7EA1"/>
    <w:rsid w:val="001E018C"/>
    <w:rsid w:val="001E0427"/>
    <w:rsid w:val="001E13BB"/>
    <w:rsid w:val="001E1401"/>
    <w:rsid w:val="001E1DC9"/>
    <w:rsid w:val="001E217E"/>
    <w:rsid w:val="001E23E4"/>
    <w:rsid w:val="001E3587"/>
    <w:rsid w:val="001E36A1"/>
    <w:rsid w:val="001E3F06"/>
    <w:rsid w:val="001E4559"/>
    <w:rsid w:val="001E58E2"/>
    <w:rsid w:val="001E7A26"/>
    <w:rsid w:val="001E7AED"/>
    <w:rsid w:val="001E7F8E"/>
    <w:rsid w:val="001F0CCF"/>
    <w:rsid w:val="001F2511"/>
    <w:rsid w:val="001F2733"/>
    <w:rsid w:val="001F2FA8"/>
    <w:rsid w:val="001F36C3"/>
    <w:rsid w:val="001F3916"/>
    <w:rsid w:val="001F3E2B"/>
    <w:rsid w:val="001F4676"/>
    <w:rsid w:val="001F4877"/>
    <w:rsid w:val="001F5141"/>
    <w:rsid w:val="001F54C5"/>
    <w:rsid w:val="001F5B50"/>
    <w:rsid w:val="001F5E7A"/>
    <w:rsid w:val="001F61DB"/>
    <w:rsid w:val="001F644E"/>
    <w:rsid w:val="001F662C"/>
    <w:rsid w:val="001F7074"/>
    <w:rsid w:val="001F7A85"/>
    <w:rsid w:val="00200490"/>
    <w:rsid w:val="002014DA"/>
    <w:rsid w:val="00201F3A"/>
    <w:rsid w:val="0020285C"/>
    <w:rsid w:val="0020327F"/>
    <w:rsid w:val="00203853"/>
    <w:rsid w:val="00203F96"/>
    <w:rsid w:val="002041BF"/>
    <w:rsid w:val="00204369"/>
    <w:rsid w:val="00204E32"/>
    <w:rsid w:val="00204F61"/>
    <w:rsid w:val="002050C4"/>
    <w:rsid w:val="0020640E"/>
    <w:rsid w:val="00206476"/>
    <w:rsid w:val="002069B2"/>
    <w:rsid w:val="00206C29"/>
    <w:rsid w:val="00207D08"/>
    <w:rsid w:val="00207FA3"/>
    <w:rsid w:val="0021026D"/>
    <w:rsid w:val="00210A0A"/>
    <w:rsid w:val="00210B8C"/>
    <w:rsid w:val="00210FBB"/>
    <w:rsid w:val="002111FD"/>
    <w:rsid w:val="0021157C"/>
    <w:rsid w:val="00211C09"/>
    <w:rsid w:val="00212596"/>
    <w:rsid w:val="00212D1B"/>
    <w:rsid w:val="00212D2F"/>
    <w:rsid w:val="0021336E"/>
    <w:rsid w:val="00213A27"/>
    <w:rsid w:val="00213A9C"/>
    <w:rsid w:val="0021415D"/>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404"/>
    <w:rsid w:val="002224DB"/>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9E4"/>
    <w:rsid w:val="00231BFB"/>
    <w:rsid w:val="002320DA"/>
    <w:rsid w:val="0023321F"/>
    <w:rsid w:val="0023327C"/>
    <w:rsid w:val="0023397A"/>
    <w:rsid w:val="00233A44"/>
    <w:rsid w:val="00233E89"/>
    <w:rsid w:val="002346E3"/>
    <w:rsid w:val="002348DA"/>
    <w:rsid w:val="002349E8"/>
    <w:rsid w:val="00235632"/>
    <w:rsid w:val="00235704"/>
    <w:rsid w:val="00235872"/>
    <w:rsid w:val="00235D3F"/>
    <w:rsid w:val="00236508"/>
    <w:rsid w:val="00236A97"/>
    <w:rsid w:val="00236ED3"/>
    <w:rsid w:val="00237363"/>
    <w:rsid w:val="00240116"/>
    <w:rsid w:val="002413CC"/>
    <w:rsid w:val="00241559"/>
    <w:rsid w:val="00242320"/>
    <w:rsid w:val="00242362"/>
    <w:rsid w:val="0024267E"/>
    <w:rsid w:val="00243179"/>
    <w:rsid w:val="0024350A"/>
    <w:rsid w:val="002435B3"/>
    <w:rsid w:val="00244040"/>
    <w:rsid w:val="002458EB"/>
    <w:rsid w:val="002459CF"/>
    <w:rsid w:val="0024606D"/>
    <w:rsid w:val="002462D0"/>
    <w:rsid w:val="0024657D"/>
    <w:rsid w:val="00246594"/>
    <w:rsid w:val="0024754A"/>
    <w:rsid w:val="0024798D"/>
    <w:rsid w:val="002503BD"/>
    <w:rsid w:val="00251316"/>
    <w:rsid w:val="00251576"/>
    <w:rsid w:val="00251615"/>
    <w:rsid w:val="00251976"/>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1011"/>
    <w:rsid w:val="00261782"/>
    <w:rsid w:val="002617E7"/>
    <w:rsid w:val="00261A3A"/>
    <w:rsid w:val="002622B0"/>
    <w:rsid w:val="00262A43"/>
    <w:rsid w:val="00262B26"/>
    <w:rsid w:val="002637AE"/>
    <w:rsid w:val="00264189"/>
    <w:rsid w:val="00264228"/>
    <w:rsid w:val="00264334"/>
    <w:rsid w:val="0026473E"/>
    <w:rsid w:val="00265521"/>
    <w:rsid w:val="00265B34"/>
    <w:rsid w:val="00265C81"/>
    <w:rsid w:val="00265FCA"/>
    <w:rsid w:val="00266214"/>
    <w:rsid w:val="00267A3C"/>
    <w:rsid w:val="00267C83"/>
    <w:rsid w:val="00267DDB"/>
    <w:rsid w:val="0027144F"/>
    <w:rsid w:val="0027173D"/>
    <w:rsid w:val="00271F3A"/>
    <w:rsid w:val="00273278"/>
    <w:rsid w:val="002737F4"/>
    <w:rsid w:val="002742AD"/>
    <w:rsid w:val="00274516"/>
    <w:rsid w:val="00274BB8"/>
    <w:rsid w:val="00274C41"/>
    <w:rsid w:val="00274DFF"/>
    <w:rsid w:val="0027573C"/>
    <w:rsid w:val="00276081"/>
    <w:rsid w:val="00276B67"/>
    <w:rsid w:val="00277097"/>
    <w:rsid w:val="00277BE8"/>
    <w:rsid w:val="002805F5"/>
    <w:rsid w:val="00280751"/>
    <w:rsid w:val="00280E8F"/>
    <w:rsid w:val="00281605"/>
    <w:rsid w:val="002819A4"/>
    <w:rsid w:val="00281C9B"/>
    <w:rsid w:val="00281EBA"/>
    <w:rsid w:val="002821B7"/>
    <w:rsid w:val="0028280A"/>
    <w:rsid w:val="00282F53"/>
    <w:rsid w:val="0028305E"/>
    <w:rsid w:val="00283A0A"/>
    <w:rsid w:val="0028409E"/>
    <w:rsid w:val="00284A01"/>
    <w:rsid w:val="00284AA5"/>
    <w:rsid w:val="00284D26"/>
    <w:rsid w:val="00285836"/>
    <w:rsid w:val="00286ACD"/>
    <w:rsid w:val="00286B9C"/>
    <w:rsid w:val="00286BFC"/>
    <w:rsid w:val="002871CF"/>
    <w:rsid w:val="00287838"/>
    <w:rsid w:val="0029004C"/>
    <w:rsid w:val="002907B5"/>
    <w:rsid w:val="002912C6"/>
    <w:rsid w:val="0029135D"/>
    <w:rsid w:val="00291A72"/>
    <w:rsid w:val="00292270"/>
    <w:rsid w:val="002922D5"/>
    <w:rsid w:val="00292A2A"/>
    <w:rsid w:val="00292EB7"/>
    <w:rsid w:val="00293E95"/>
    <w:rsid w:val="00295BE1"/>
    <w:rsid w:val="00296227"/>
    <w:rsid w:val="00296314"/>
    <w:rsid w:val="00296F44"/>
    <w:rsid w:val="0029777D"/>
    <w:rsid w:val="002978FD"/>
    <w:rsid w:val="00297AC0"/>
    <w:rsid w:val="002A055E"/>
    <w:rsid w:val="002A1733"/>
    <w:rsid w:val="002A1D4E"/>
    <w:rsid w:val="002A216E"/>
    <w:rsid w:val="002A2869"/>
    <w:rsid w:val="002A3257"/>
    <w:rsid w:val="002A37EE"/>
    <w:rsid w:val="002A3FC3"/>
    <w:rsid w:val="002A44A5"/>
    <w:rsid w:val="002A4CC1"/>
    <w:rsid w:val="002A521D"/>
    <w:rsid w:val="002A5335"/>
    <w:rsid w:val="002A5A5B"/>
    <w:rsid w:val="002A5F35"/>
    <w:rsid w:val="002A666D"/>
    <w:rsid w:val="002A6CFF"/>
    <w:rsid w:val="002A6FF8"/>
    <w:rsid w:val="002B114B"/>
    <w:rsid w:val="002B1174"/>
    <w:rsid w:val="002B24D6"/>
    <w:rsid w:val="002B2C00"/>
    <w:rsid w:val="002B3FE9"/>
    <w:rsid w:val="002B4A5B"/>
    <w:rsid w:val="002B6D00"/>
    <w:rsid w:val="002C151A"/>
    <w:rsid w:val="002C2995"/>
    <w:rsid w:val="002C337D"/>
    <w:rsid w:val="002C35B0"/>
    <w:rsid w:val="002C3625"/>
    <w:rsid w:val="002C38A5"/>
    <w:rsid w:val="002C3FD2"/>
    <w:rsid w:val="002C400F"/>
    <w:rsid w:val="002C417D"/>
    <w:rsid w:val="002C41E6"/>
    <w:rsid w:val="002C4435"/>
    <w:rsid w:val="002C4558"/>
    <w:rsid w:val="002C4861"/>
    <w:rsid w:val="002C5C92"/>
    <w:rsid w:val="002C6364"/>
    <w:rsid w:val="002C6E77"/>
    <w:rsid w:val="002C7166"/>
    <w:rsid w:val="002C71A1"/>
    <w:rsid w:val="002D007E"/>
    <w:rsid w:val="002D0200"/>
    <w:rsid w:val="002D071A"/>
    <w:rsid w:val="002D102E"/>
    <w:rsid w:val="002D1BA9"/>
    <w:rsid w:val="002D2725"/>
    <w:rsid w:val="002D2E85"/>
    <w:rsid w:val="002D34B2"/>
    <w:rsid w:val="002D3D29"/>
    <w:rsid w:val="002D3EA2"/>
    <w:rsid w:val="002D4ABC"/>
    <w:rsid w:val="002D5255"/>
    <w:rsid w:val="002D5BFA"/>
    <w:rsid w:val="002D5E29"/>
    <w:rsid w:val="002D6218"/>
    <w:rsid w:val="002D6B9B"/>
    <w:rsid w:val="002D7637"/>
    <w:rsid w:val="002E00CD"/>
    <w:rsid w:val="002E0B37"/>
    <w:rsid w:val="002E1318"/>
    <w:rsid w:val="002E17F2"/>
    <w:rsid w:val="002E184A"/>
    <w:rsid w:val="002E1F5F"/>
    <w:rsid w:val="002E2A11"/>
    <w:rsid w:val="002E368E"/>
    <w:rsid w:val="002E38B4"/>
    <w:rsid w:val="002E39C3"/>
    <w:rsid w:val="002E4943"/>
    <w:rsid w:val="002E5B15"/>
    <w:rsid w:val="002E689B"/>
    <w:rsid w:val="002E7003"/>
    <w:rsid w:val="002E74D2"/>
    <w:rsid w:val="002E75E0"/>
    <w:rsid w:val="002E7CAE"/>
    <w:rsid w:val="002F0383"/>
    <w:rsid w:val="002F07A4"/>
    <w:rsid w:val="002F0FA4"/>
    <w:rsid w:val="002F1062"/>
    <w:rsid w:val="002F2219"/>
    <w:rsid w:val="002F2523"/>
    <w:rsid w:val="002F2771"/>
    <w:rsid w:val="002F2F73"/>
    <w:rsid w:val="002F37A9"/>
    <w:rsid w:val="002F45B5"/>
    <w:rsid w:val="002F4D7D"/>
    <w:rsid w:val="002F4E7F"/>
    <w:rsid w:val="002F5222"/>
    <w:rsid w:val="002F537B"/>
    <w:rsid w:val="002F5609"/>
    <w:rsid w:val="002F5AFC"/>
    <w:rsid w:val="002F65AB"/>
    <w:rsid w:val="002F6755"/>
    <w:rsid w:val="002F6E3C"/>
    <w:rsid w:val="002F6E9C"/>
    <w:rsid w:val="002F6EF2"/>
    <w:rsid w:val="002F718F"/>
    <w:rsid w:val="002F771F"/>
    <w:rsid w:val="002F78DB"/>
    <w:rsid w:val="002F7905"/>
    <w:rsid w:val="002F7935"/>
    <w:rsid w:val="002F7C87"/>
    <w:rsid w:val="003001B2"/>
    <w:rsid w:val="003003EF"/>
    <w:rsid w:val="003003F3"/>
    <w:rsid w:val="00300A39"/>
    <w:rsid w:val="00301CE6"/>
    <w:rsid w:val="00302569"/>
    <w:rsid w:val="0030256B"/>
    <w:rsid w:val="003028E2"/>
    <w:rsid w:val="00302D11"/>
    <w:rsid w:val="003038EC"/>
    <w:rsid w:val="003043DF"/>
    <w:rsid w:val="0030501F"/>
    <w:rsid w:val="0030529D"/>
    <w:rsid w:val="00305444"/>
    <w:rsid w:val="00305E84"/>
    <w:rsid w:val="00306584"/>
    <w:rsid w:val="00306D7E"/>
    <w:rsid w:val="00307440"/>
    <w:rsid w:val="00307A45"/>
    <w:rsid w:val="00307BA1"/>
    <w:rsid w:val="003100B3"/>
    <w:rsid w:val="00310854"/>
    <w:rsid w:val="00310A3C"/>
    <w:rsid w:val="003113AC"/>
    <w:rsid w:val="00311702"/>
    <w:rsid w:val="00311E82"/>
    <w:rsid w:val="003124BA"/>
    <w:rsid w:val="00312792"/>
    <w:rsid w:val="00312A8E"/>
    <w:rsid w:val="00313A8B"/>
    <w:rsid w:val="00313FD6"/>
    <w:rsid w:val="0031400F"/>
    <w:rsid w:val="003143BD"/>
    <w:rsid w:val="00315E7F"/>
    <w:rsid w:val="00317329"/>
    <w:rsid w:val="00317BB7"/>
    <w:rsid w:val="00317C54"/>
    <w:rsid w:val="00320177"/>
    <w:rsid w:val="003203ED"/>
    <w:rsid w:val="00320E9E"/>
    <w:rsid w:val="00321454"/>
    <w:rsid w:val="00321EA6"/>
    <w:rsid w:val="003221AA"/>
    <w:rsid w:val="003225B5"/>
    <w:rsid w:val="00322820"/>
    <w:rsid w:val="00322901"/>
    <w:rsid w:val="00322C9F"/>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30208"/>
    <w:rsid w:val="00330D80"/>
    <w:rsid w:val="00330EB7"/>
    <w:rsid w:val="00331751"/>
    <w:rsid w:val="00331A90"/>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4D96"/>
    <w:rsid w:val="00354E94"/>
    <w:rsid w:val="00354F66"/>
    <w:rsid w:val="00355206"/>
    <w:rsid w:val="00355657"/>
    <w:rsid w:val="003557C7"/>
    <w:rsid w:val="00355B66"/>
    <w:rsid w:val="00356081"/>
    <w:rsid w:val="0035700B"/>
    <w:rsid w:val="00357074"/>
    <w:rsid w:val="00357380"/>
    <w:rsid w:val="003577D4"/>
    <w:rsid w:val="003602D9"/>
    <w:rsid w:val="00362AF6"/>
    <w:rsid w:val="00362F2B"/>
    <w:rsid w:val="00363773"/>
    <w:rsid w:val="00363958"/>
    <w:rsid w:val="00363A93"/>
    <w:rsid w:val="003648ED"/>
    <w:rsid w:val="003649A8"/>
    <w:rsid w:val="0036558A"/>
    <w:rsid w:val="00365BF7"/>
    <w:rsid w:val="00365ED8"/>
    <w:rsid w:val="00365EDD"/>
    <w:rsid w:val="00366A27"/>
    <w:rsid w:val="00366A3C"/>
    <w:rsid w:val="00366BD9"/>
    <w:rsid w:val="00366FB5"/>
    <w:rsid w:val="0036722D"/>
    <w:rsid w:val="003673AE"/>
    <w:rsid w:val="00367753"/>
    <w:rsid w:val="00367B02"/>
    <w:rsid w:val="00367E98"/>
    <w:rsid w:val="0037024D"/>
    <w:rsid w:val="00370422"/>
    <w:rsid w:val="003707A4"/>
    <w:rsid w:val="00370C16"/>
    <w:rsid w:val="00370E47"/>
    <w:rsid w:val="003710D9"/>
    <w:rsid w:val="00371F75"/>
    <w:rsid w:val="00372AAF"/>
    <w:rsid w:val="00373CDA"/>
    <w:rsid w:val="00373F05"/>
    <w:rsid w:val="003742AC"/>
    <w:rsid w:val="003744D4"/>
    <w:rsid w:val="00374A88"/>
    <w:rsid w:val="00374B50"/>
    <w:rsid w:val="00374BFF"/>
    <w:rsid w:val="00375719"/>
    <w:rsid w:val="0037634D"/>
    <w:rsid w:val="003768AA"/>
    <w:rsid w:val="00377688"/>
    <w:rsid w:val="00377CE1"/>
    <w:rsid w:val="00380D7D"/>
    <w:rsid w:val="0038191C"/>
    <w:rsid w:val="00381BEA"/>
    <w:rsid w:val="00382274"/>
    <w:rsid w:val="003831A7"/>
    <w:rsid w:val="00383467"/>
    <w:rsid w:val="00383CD7"/>
    <w:rsid w:val="00384177"/>
    <w:rsid w:val="00384284"/>
    <w:rsid w:val="003847A2"/>
    <w:rsid w:val="00384D8A"/>
    <w:rsid w:val="00385030"/>
    <w:rsid w:val="003856B5"/>
    <w:rsid w:val="00385770"/>
    <w:rsid w:val="00385932"/>
    <w:rsid w:val="003859C1"/>
    <w:rsid w:val="00385BF0"/>
    <w:rsid w:val="00385DCE"/>
    <w:rsid w:val="003862B5"/>
    <w:rsid w:val="00391638"/>
    <w:rsid w:val="003918D0"/>
    <w:rsid w:val="003920B4"/>
    <w:rsid w:val="003927B8"/>
    <w:rsid w:val="0039280B"/>
    <w:rsid w:val="00392DCA"/>
    <w:rsid w:val="003933F2"/>
    <w:rsid w:val="00393702"/>
    <w:rsid w:val="003939FF"/>
    <w:rsid w:val="00393FE3"/>
    <w:rsid w:val="0039419D"/>
    <w:rsid w:val="00394C1E"/>
    <w:rsid w:val="00394D8D"/>
    <w:rsid w:val="003957FE"/>
    <w:rsid w:val="00395948"/>
    <w:rsid w:val="00395CEF"/>
    <w:rsid w:val="00395F42"/>
    <w:rsid w:val="003967A6"/>
    <w:rsid w:val="003967CC"/>
    <w:rsid w:val="00396C06"/>
    <w:rsid w:val="0039713B"/>
    <w:rsid w:val="00397568"/>
    <w:rsid w:val="003978A8"/>
    <w:rsid w:val="003A0075"/>
    <w:rsid w:val="003A0632"/>
    <w:rsid w:val="003A0DAE"/>
    <w:rsid w:val="003A16AD"/>
    <w:rsid w:val="003A2130"/>
    <w:rsid w:val="003A2207"/>
    <w:rsid w:val="003A2223"/>
    <w:rsid w:val="003A245B"/>
    <w:rsid w:val="003A25A6"/>
    <w:rsid w:val="003A2A0F"/>
    <w:rsid w:val="003A2F92"/>
    <w:rsid w:val="003A3994"/>
    <w:rsid w:val="003A3FBF"/>
    <w:rsid w:val="003A45A1"/>
    <w:rsid w:val="003A47E5"/>
    <w:rsid w:val="003A47EE"/>
    <w:rsid w:val="003A4C90"/>
    <w:rsid w:val="003A4EBD"/>
    <w:rsid w:val="003A5B0A"/>
    <w:rsid w:val="003A5EA3"/>
    <w:rsid w:val="003A6679"/>
    <w:rsid w:val="003A6BAC"/>
    <w:rsid w:val="003A6BE0"/>
    <w:rsid w:val="003A7D5E"/>
    <w:rsid w:val="003A7EF3"/>
    <w:rsid w:val="003B0669"/>
    <w:rsid w:val="003B0ACF"/>
    <w:rsid w:val="003B0DC8"/>
    <w:rsid w:val="003B159C"/>
    <w:rsid w:val="003B1656"/>
    <w:rsid w:val="003B172F"/>
    <w:rsid w:val="003B182A"/>
    <w:rsid w:val="003B1D55"/>
    <w:rsid w:val="003B1DDF"/>
    <w:rsid w:val="003B29D5"/>
    <w:rsid w:val="003B2AE7"/>
    <w:rsid w:val="003B2B22"/>
    <w:rsid w:val="003B369F"/>
    <w:rsid w:val="003B36A3"/>
    <w:rsid w:val="003B4EB4"/>
    <w:rsid w:val="003B53CC"/>
    <w:rsid w:val="003B5A3F"/>
    <w:rsid w:val="003B669C"/>
    <w:rsid w:val="003B6E30"/>
    <w:rsid w:val="003B72C3"/>
    <w:rsid w:val="003B795B"/>
    <w:rsid w:val="003B7AC3"/>
    <w:rsid w:val="003B7FE5"/>
    <w:rsid w:val="003C0D50"/>
    <w:rsid w:val="003C11C8"/>
    <w:rsid w:val="003C12B9"/>
    <w:rsid w:val="003C15AF"/>
    <w:rsid w:val="003C1945"/>
    <w:rsid w:val="003C1BD7"/>
    <w:rsid w:val="003C22BF"/>
    <w:rsid w:val="003C2702"/>
    <w:rsid w:val="003C2907"/>
    <w:rsid w:val="003C3448"/>
    <w:rsid w:val="003C3BE2"/>
    <w:rsid w:val="003C49BC"/>
    <w:rsid w:val="003C5324"/>
    <w:rsid w:val="003C5553"/>
    <w:rsid w:val="003C5C59"/>
    <w:rsid w:val="003C5DB9"/>
    <w:rsid w:val="003C62E9"/>
    <w:rsid w:val="003C62ED"/>
    <w:rsid w:val="003C6C78"/>
    <w:rsid w:val="003C6D42"/>
    <w:rsid w:val="003C6E0C"/>
    <w:rsid w:val="003C7652"/>
    <w:rsid w:val="003C7806"/>
    <w:rsid w:val="003C7D14"/>
    <w:rsid w:val="003D109F"/>
    <w:rsid w:val="003D2478"/>
    <w:rsid w:val="003D40C4"/>
    <w:rsid w:val="003D4835"/>
    <w:rsid w:val="003D5614"/>
    <w:rsid w:val="003D56CD"/>
    <w:rsid w:val="003D5B1F"/>
    <w:rsid w:val="003D5BE9"/>
    <w:rsid w:val="003D5E7A"/>
    <w:rsid w:val="003D6122"/>
    <w:rsid w:val="003D6127"/>
    <w:rsid w:val="003D63A6"/>
    <w:rsid w:val="003D6509"/>
    <w:rsid w:val="003D6649"/>
    <w:rsid w:val="003D6EFE"/>
    <w:rsid w:val="003D7146"/>
    <w:rsid w:val="003D7999"/>
    <w:rsid w:val="003D7FB1"/>
    <w:rsid w:val="003E049C"/>
    <w:rsid w:val="003E0865"/>
    <w:rsid w:val="003E104F"/>
    <w:rsid w:val="003E14A6"/>
    <w:rsid w:val="003E15FA"/>
    <w:rsid w:val="003E15FB"/>
    <w:rsid w:val="003E16CC"/>
    <w:rsid w:val="003E16DF"/>
    <w:rsid w:val="003E179A"/>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42D"/>
    <w:rsid w:val="003E64AD"/>
    <w:rsid w:val="003E6626"/>
    <w:rsid w:val="003E74E3"/>
    <w:rsid w:val="003F05C7"/>
    <w:rsid w:val="003F1E02"/>
    <w:rsid w:val="003F1FDF"/>
    <w:rsid w:val="003F2CD4"/>
    <w:rsid w:val="003F370E"/>
    <w:rsid w:val="003F4A38"/>
    <w:rsid w:val="003F4A65"/>
    <w:rsid w:val="003F5632"/>
    <w:rsid w:val="003F56D3"/>
    <w:rsid w:val="003F651A"/>
    <w:rsid w:val="003F6BBE"/>
    <w:rsid w:val="003F7FC3"/>
    <w:rsid w:val="004000E8"/>
    <w:rsid w:val="0040025A"/>
    <w:rsid w:val="00400768"/>
    <w:rsid w:val="00400820"/>
    <w:rsid w:val="004008B0"/>
    <w:rsid w:val="00400B54"/>
    <w:rsid w:val="00401532"/>
    <w:rsid w:val="00401DF7"/>
    <w:rsid w:val="00402353"/>
    <w:rsid w:val="0040236A"/>
    <w:rsid w:val="004023A8"/>
    <w:rsid w:val="0040255D"/>
    <w:rsid w:val="004028A6"/>
    <w:rsid w:val="00402AB1"/>
    <w:rsid w:val="00402E2B"/>
    <w:rsid w:val="00402F2E"/>
    <w:rsid w:val="00403944"/>
    <w:rsid w:val="00403C08"/>
    <w:rsid w:val="00404059"/>
    <w:rsid w:val="004040C0"/>
    <w:rsid w:val="00404281"/>
    <w:rsid w:val="004048FF"/>
    <w:rsid w:val="00404F24"/>
    <w:rsid w:val="0040512B"/>
    <w:rsid w:val="00405CA5"/>
    <w:rsid w:val="00406147"/>
    <w:rsid w:val="0040659C"/>
    <w:rsid w:val="00406620"/>
    <w:rsid w:val="00406A49"/>
    <w:rsid w:val="00406D09"/>
    <w:rsid w:val="004075AB"/>
    <w:rsid w:val="00407C29"/>
    <w:rsid w:val="00407CD3"/>
    <w:rsid w:val="00407F2F"/>
    <w:rsid w:val="00410134"/>
    <w:rsid w:val="00410B72"/>
    <w:rsid w:val="00410C9B"/>
    <w:rsid w:val="00410F18"/>
    <w:rsid w:val="00410FD1"/>
    <w:rsid w:val="0041190F"/>
    <w:rsid w:val="00411B1A"/>
    <w:rsid w:val="0041258E"/>
    <w:rsid w:val="0041263E"/>
    <w:rsid w:val="00412D3D"/>
    <w:rsid w:val="00413AAC"/>
    <w:rsid w:val="00413F1A"/>
    <w:rsid w:val="00414AB1"/>
    <w:rsid w:val="00414C64"/>
    <w:rsid w:val="00414FEA"/>
    <w:rsid w:val="00415BCC"/>
    <w:rsid w:val="00415E8A"/>
    <w:rsid w:val="00416275"/>
    <w:rsid w:val="00416663"/>
    <w:rsid w:val="00416D25"/>
    <w:rsid w:val="00417EEF"/>
    <w:rsid w:val="00420230"/>
    <w:rsid w:val="00421105"/>
    <w:rsid w:val="00421425"/>
    <w:rsid w:val="00421616"/>
    <w:rsid w:val="0042167F"/>
    <w:rsid w:val="00422628"/>
    <w:rsid w:val="00422D12"/>
    <w:rsid w:val="004234DB"/>
    <w:rsid w:val="00423A90"/>
    <w:rsid w:val="004242F4"/>
    <w:rsid w:val="004255E4"/>
    <w:rsid w:val="00425799"/>
    <w:rsid w:val="00425A2C"/>
    <w:rsid w:val="0042614B"/>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C79"/>
    <w:rsid w:val="00432F94"/>
    <w:rsid w:val="004339E1"/>
    <w:rsid w:val="00433CB2"/>
    <w:rsid w:val="0043473D"/>
    <w:rsid w:val="00434ED0"/>
    <w:rsid w:val="00437447"/>
    <w:rsid w:val="00440C67"/>
    <w:rsid w:val="00441362"/>
    <w:rsid w:val="00441A92"/>
    <w:rsid w:val="00442A5F"/>
    <w:rsid w:val="00443C63"/>
    <w:rsid w:val="004446F2"/>
    <w:rsid w:val="00444F56"/>
    <w:rsid w:val="004459C8"/>
    <w:rsid w:val="00446488"/>
    <w:rsid w:val="00446A99"/>
    <w:rsid w:val="00446FE5"/>
    <w:rsid w:val="0044705A"/>
    <w:rsid w:val="004478DB"/>
    <w:rsid w:val="00450214"/>
    <w:rsid w:val="00450E98"/>
    <w:rsid w:val="004517AA"/>
    <w:rsid w:val="0045227E"/>
    <w:rsid w:val="00452CAC"/>
    <w:rsid w:val="004545AE"/>
    <w:rsid w:val="00454771"/>
    <w:rsid w:val="00454921"/>
    <w:rsid w:val="00455091"/>
    <w:rsid w:val="00455B4A"/>
    <w:rsid w:val="00455BF6"/>
    <w:rsid w:val="00455E3E"/>
    <w:rsid w:val="00455FCB"/>
    <w:rsid w:val="0045630F"/>
    <w:rsid w:val="00456425"/>
    <w:rsid w:val="00456970"/>
    <w:rsid w:val="00456B04"/>
    <w:rsid w:val="00457415"/>
    <w:rsid w:val="00457565"/>
    <w:rsid w:val="00457B71"/>
    <w:rsid w:val="004606E0"/>
    <w:rsid w:val="00460CE2"/>
    <w:rsid w:val="00460D15"/>
    <w:rsid w:val="004616E7"/>
    <w:rsid w:val="00461892"/>
    <w:rsid w:val="00462510"/>
    <w:rsid w:val="0046493F"/>
    <w:rsid w:val="00464F5D"/>
    <w:rsid w:val="004658DE"/>
    <w:rsid w:val="0046594F"/>
    <w:rsid w:val="004661B2"/>
    <w:rsid w:val="004669E2"/>
    <w:rsid w:val="00466F5E"/>
    <w:rsid w:val="00467409"/>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51F6"/>
    <w:rsid w:val="0047556B"/>
    <w:rsid w:val="004759C4"/>
    <w:rsid w:val="00475A37"/>
    <w:rsid w:val="00475C3A"/>
    <w:rsid w:val="00476675"/>
    <w:rsid w:val="0047706C"/>
    <w:rsid w:val="00477768"/>
    <w:rsid w:val="00480311"/>
    <w:rsid w:val="004804AB"/>
    <w:rsid w:val="0048080A"/>
    <w:rsid w:val="004809E0"/>
    <w:rsid w:val="00480E5D"/>
    <w:rsid w:val="00480E90"/>
    <w:rsid w:val="00481203"/>
    <w:rsid w:val="0048156B"/>
    <w:rsid w:val="004815FD"/>
    <w:rsid w:val="00481705"/>
    <w:rsid w:val="00481B71"/>
    <w:rsid w:val="00481CD7"/>
    <w:rsid w:val="00481DE7"/>
    <w:rsid w:val="00481FB4"/>
    <w:rsid w:val="00482695"/>
    <w:rsid w:val="00483633"/>
    <w:rsid w:val="00483EFF"/>
    <w:rsid w:val="00483F54"/>
    <w:rsid w:val="004842C3"/>
    <w:rsid w:val="004845C1"/>
    <w:rsid w:val="00484690"/>
    <w:rsid w:val="00484787"/>
    <w:rsid w:val="00484839"/>
    <w:rsid w:val="00484D71"/>
    <w:rsid w:val="0048606C"/>
    <w:rsid w:val="0048634B"/>
    <w:rsid w:val="00486739"/>
    <w:rsid w:val="0048705F"/>
    <w:rsid w:val="00487362"/>
    <w:rsid w:val="00487875"/>
    <w:rsid w:val="00487FEB"/>
    <w:rsid w:val="00490C6F"/>
    <w:rsid w:val="004917AF"/>
    <w:rsid w:val="00491B36"/>
    <w:rsid w:val="00491D75"/>
    <w:rsid w:val="00492503"/>
    <w:rsid w:val="00492BC5"/>
    <w:rsid w:val="00492E72"/>
    <w:rsid w:val="004935F4"/>
    <w:rsid w:val="004936D0"/>
    <w:rsid w:val="00493C61"/>
    <w:rsid w:val="0049408E"/>
    <w:rsid w:val="00494971"/>
    <w:rsid w:val="00494A06"/>
    <w:rsid w:val="00495707"/>
    <w:rsid w:val="004964F1"/>
    <w:rsid w:val="00496772"/>
    <w:rsid w:val="00496E03"/>
    <w:rsid w:val="0049716B"/>
    <w:rsid w:val="0049770B"/>
    <w:rsid w:val="00497C80"/>
    <w:rsid w:val="004A059A"/>
    <w:rsid w:val="004A1268"/>
    <w:rsid w:val="004A1610"/>
    <w:rsid w:val="004A16BC"/>
    <w:rsid w:val="004A1822"/>
    <w:rsid w:val="004A1ABB"/>
    <w:rsid w:val="004A1E58"/>
    <w:rsid w:val="004A264A"/>
    <w:rsid w:val="004A27DF"/>
    <w:rsid w:val="004A2B94"/>
    <w:rsid w:val="004A2D47"/>
    <w:rsid w:val="004A3350"/>
    <w:rsid w:val="004A3C70"/>
    <w:rsid w:val="004A4A51"/>
    <w:rsid w:val="004A4B6A"/>
    <w:rsid w:val="004A5150"/>
    <w:rsid w:val="004A5256"/>
    <w:rsid w:val="004A5E18"/>
    <w:rsid w:val="004A614C"/>
    <w:rsid w:val="004A61A9"/>
    <w:rsid w:val="004A692D"/>
    <w:rsid w:val="004A69B0"/>
    <w:rsid w:val="004A748F"/>
    <w:rsid w:val="004A7D0F"/>
    <w:rsid w:val="004B0802"/>
    <w:rsid w:val="004B0840"/>
    <w:rsid w:val="004B09DB"/>
    <w:rsid w:val="004B1049"/>
    <w:rsid w:val="004B1C54"/>
    <w:rsid w:val="004B1CA9"/>
    <w:rsid w:val="004B1CFE"/>
    <w:rsid w:val="004B1DB8"/>
    <w:rsid w:val="004B2F6C"/>
    <w:rsid w:val="004B3037"/>
    <w:rsid w:val="004B4459"/>
    <w:rsid w:val="004B44CE"/>
    <w:rsid w:val="004B4EF0"/>
    <w:rsid w:val="004B5267"/>
    <w:rsid w:val="004B547C"/>
    <w:rsid w:val="004B6963"/>
    <w:rsid w:val="004B6A7F"/>
    <w:rsid w:val="004B74E1"/>
    <w:rsid w:val="004B7C0C"/>
    <w:rsid w:val="004C0C9D"/>
    <w:rsid w:val="004C0D08"/>
    <w:rsid w:val="004C0FC0"/>
    <w:rsid w:val="004C1137"/>
    <w:rsid w:val="004C114F"/>
    <w:rsid w:val="004C1260"/>
    <w:rsid w:val="004C1468"/>
    <w:rsid w:val="004C1849"/>
    <w:rsid w:val="004C1C20"/>
    <w:rsid w:val="004C1E01"/>
    <w:rsid w:val="004C23BA"/>
    <w:rsid w:val="004C2B95"/>
    <w:rsid w:val="004C2D6F"/>
    <w:rsid w:val="004C3216"/>
    <w:rsid w:val="004C3898"/>
    <w:rsid w:val="004C3B35"/>
    <w:rsid w:val="004C3C55"/>
    <w:rsid w:val="004C3ED9"/>
    <w:rsid w:val="004C4662"/>
    <w:rsid w:val="004C5EE9"/>
    <w:rsid w:val="004C6A7A"/>
    <w:rsid w:val="004C6D2F"/>
    <w:rsid w:val="004C6DC0"/>
    <w:rsid w:val="004C6ED8"/>
    <w:rsid w:val="004D06BB"/>
    <w:rsid w:val="004D07C9"/>
    <w:rsid w:val="004D2254"/>
    <w:rsid w:val="004D36B1"/>
    <w:rsid w:val="004D4B05"/>
    <w:rsid w:val="004D4EC1"/>
    <w:rsid w:val="004D5221"/>
    <w:rsid w:val="004D589F"/>
    <w:rsid w:val="004D6C54"/>
    <w:rsid w:val="004D6E88"/>
    <w:rsid w:val="004D7DE1"/>
    <w:rsid w:val="004D7EBD"/>
    <w:rsid w:val="004E0113"/>
    <w:rsid w:val="004E0BC3"/>
    <w:rsid w:val="004E1246"/>
    <w:rsid w:val="004E1B0F"/>
    <w:rsid w:val="004E1E53"/>
    <w:rsid w:val="004E2043"/>
    <w:rsid w:val="004E23FC"/>
    <w:rsid w:val="004E2680"/>
    <w:rsid w:val="004E269A"/>
    <w:rsid w:val="004E2811"/>
    <w:rsid w:val="004E28F9"/>
    <w:rsid w:val="004E2C0C"/>
    <w:rsid w:val="004E2CD4"/>
    <w:rsid w:val="004E2E7B"/>
    <w:rsid w:val="004E37A5"/>
    <w:rsid w:val="004E462E"/>
    <w:rsid w:val="004E4A91"/>
    <w:rsid w:val="004E4EA0"/>
    <w:rsid w:val="004E51E3"/>
    <w:rsid w:val="004E53C7"/>
    <w:rsid w:val="004E56DC"/>
    <w:rsid w:val="004E5EDA"/>
    <w:rsid w:val="004E61C3"/>
    <w:rsid w:val="004E6C03"/>
    <w:rsid w:val="004E6CE4"/>
    <w:rsid w:val="004E7464"/>
    <w:rsid w:val="004E76F4"/>
    <w:rsid w:val="004E77AD"/>
    <w:rsid w:val="004E7873"/>
    <w:rsid w:val="004F0445"/>
    <w:rsid w:val="004F0B6C"/>
    <w:rsid w:val="004F19EB"/>
    <w:rsid w:val="004F2078"/>
    <w:rsid w:val="004F27D0"/>
    <w:rsid w:val="004F4945"/>
    <w:rsid w:val="004F4DA3"/>
    <w:rsid w:val="004F5669"/>
    <w:rsid w:val="004F631B"/>
    <w:rsid w:val="004F6322"/>
    <w:rsid w:val="004F63D4"/>
    <w:rsid w:val="004F659D"/>
    <w:rsid w:val="004F6870"/>
    <w:rsid w:val="004F71F1"/>
    <w:rsid w:val="004F7983"/>
    <w:rsid w:val="00500B52"/>
    <w:rsid w:val="00500F1C"/>
    <w:rsid w:val="0050268E"/>
    <w:rsid w:val="0050318E"/>
    <w:rsid w:val="00504512"/>
    <w:rsid w:val="00504D78"/>
    <w:rsid w:val="00505C53"/>
    <w:rsid w:val="00506557"/>
    <w:rsid w:val="0050677A"/>
    <w:rsid w:val="00506849"/>
    <w:rsid w:val="00506D5C"/>
    <w:rsid w:val="00507194"/>
    <w:rsid w:val="005108D8"/>
    <w:rsid w:val="005116F9"/>
    <w:rsid w:val="00511F27"/>
    <w:rsid w:val="0051249C"/>
    <w:rsid w:val="00512811"/>
    <w:rsid w:val="0051391F"/>
    <w:rsid w:val="00514531"/>
    <w:rsid w:val="005146A4"/>
    <w:rsid w:val="00514E10"/>
    <w:rsid w:val="005153A7"/>
    <w:rsid w:val="0051646D"/>
    <w:rsid w:val="00517934"/>
    <w:rsid w:val="00517FD4"/>
    <w:rsid w:val="005219CF"/>
    <w:rsid w:val="00522170"/>
    <w:rsid w:val="00522857"/>
    <w:rsid w:val="00522B63"/>
    <w:rsid w:val="005234AA"/>
    <w:rsid w:val="00523DB6"/>
    <w:rsid w:val="00524196"/>
    <w:rsid w:val="00525A40"/>
    <w:rsid w:val="005265E3"/>
    <w:rsid w:val="00527012"/>
    <w:rsid w:val="00527616"/>
    <w:rsid w:val="00530543"/>
    <w:rsid w:val="005306C8"/>
    <w:rsid w:val="00530D7E"/>
    <w:rsid w:val="00532199"/>
    <w:rsid w:val="00533C5F"/>
    <w:rsid w:val="00534697"/>
    <w:rsid w:val="00534AE0"/>
    <w:rsid w:val="00534B59"/>
    <w:rsid w:val="00534D24"/>
    <w:rsid w:val="00535499"/>
    <w:rsid w:val="00535666"/>
    <w:rsid w:val="00536759"/>
    <w:rsid w:val="00536B97"/>
    <w:rsid w:val="00536CB9"/>
    <w:rsid w:val="00536DF7"/>
    <w:rsid w:val="00537C62"/>
    <w:rsid w:val="005408C3"/>
    <w:rsid w:val="00541033"/>
    <w:rsid w:val="0054116A"/>
    <w:rsid w:val="0054206F"/>
    <w:rsid w:val="00542D12"/>
    <w:rsid w:val="0054311C"/>
    <w:rsid w:val="005436D7"/>
    <w:rsid w:val="00543E1E"/>
    <w:rsid w:val="00545011"/>
    <w:rsid w:val="00545F5D"/>
    <w:rsid w:val="0054634A"/>
    <w:rsid w:val="005464F6"/>
    <w:rsid w:val="005465A6"/>
    <w:rsid w:val="00546970"/>
    <w:rsid w:val="00546D33"/>
    <w:rsid w:val="00547601"/>
    <w:rsid w:val="00547FF5"/>
    <w:rsid w:val="00550380"/>
    <w:rsid w:val="005506DB"/>
    <w:rsid w:val="00550A18"/>
    <w:rsid w:val="00551810"/>
    <w:rsid w:val="00551E3C"/>
    <w:rsid w:val="005527D4"/>
    <w:rsid w:val="00552A0D"/>
    <w:rsid w:val="00552CA7"/>
    <w:rsid w:val="0055337A"/>
    <w:rsid w:val="00553521"/>
    <w:rsid w:val="0055446D"/>
    <w:rsid w:val="00554D8B"/>
    <w:rsid w:val="00554E19"/>
    <w:rsid w:val="00554F43"/>
    <w:rsid w:val="0055523C"/>
    <w:rsid w:val="00555418"/>
    <w:rsid w:val="0055688F"/>
    <w:rsid w:val="005571BC"/>
    <w:rsid w:val="005574AF"/>
    <w:rsid w:val="00557502"/>
    <w:rsid w:val="00557FA0"/>
    <w:rsid w:val="0056066C"/>
    <w:rsid w:val="005606BD"/>
    <w:rsid w:val="00560C31"/>
    <w:rsid w:val="0056121F"/>
    <w:rsid w:val="0056375C"/>
    <w:rsid w:val="00563876"/>
    <w:rsid w:val="00563ABE"/>
    <w:rsid w:val="00563BB8"/>
    <w:rsid w:val="00564FBF"/>
    <w:rsid w:val="00565DED"/>
    <w:rsid w:val="00566BFE"/>
    <w:rsid w:val="005704BB"/>
    <w:rsid w:val="00570632"/>
    <w:rsid w:val="00570D73"/>
    <w:rsid w:val="005716E3"/>
    <w:rsid w:val="00571BE1"/>
    <w:rsid w:val="00571D3C"/>
    <w:rsid w:val="00572505"/>
    <w:rsid w:val="00572A03"/>
    <w:rsid w:val="00572A2E"/>
    <w:rsid w:val="00573357"/>
    <w:rsid w:val="005735CE"/>
    <w:rsid w:val="0057363B"/>
    <w:rsid w:val="00573793"/>
    <w:rsid w:val="0057438F"/>
    <w:rsid w:val="005743DE"/>
    <w:rsid w:val="0057500A"/>
    <w:rsid w:val="005752DA"/>
    <w:rsid w:val="005764C7"/>
    <w:rsid w:val="0057748C"/>
    <w:rsid w:val="0057762F"/>
    <w:rsid w:val="00580241"/>
    <w:rsid w:val="0058061A"/>
    <w:rsid w:val="00580B95"/>
    <w:rsid w:val="0058154C"/>
    <w:rsid w:val="0058172D"/>
    <w:rsid w:val="005817C6"/>
    <w:rsid w:val="00581CEB"/>
    <w:rsid w:val="00582561"/>
    <w:rsid w:val="00582809"/>
    <w:rsid w:val="00583254"/>
    <w:rsid w:val="0058331C"/>
    <w:rsid w:val="00585233"/>
    <w:rsid w:val="00585C4E"/>
    <w:rsid w:val="00585C6A"/>
    <w:rsid w:val="00586023"/>
    <w:rsid w:val="0058638E"/>
    <w:rsid w:val="00586451"/>
    <w:rsid w:val="00586E0F"/>
    <w:rsid w:val="005874FE"/>
    <w:rsid w:val="0058798C"/>
    <w:rsid w:val="005900FA"/>
    <w:rsid w:val="00590822"/>
    <w:rsid w:val="00591979"/>
    <w:rsid w:val="0059237B"/>
    <w:rsid w:val="00593560"/>
    <w:rsid w:val="005935A4"/>
    <w:rsid w:val="0059386A"/>
    <w:rsid w:val="005948C2"/>
    <w:rsid w:val="00594AC4"/>
    <w:rsid w:val="0059587C"/>
    <w:rsid w:val="0059588C"/>
    <w:rsid w:val="00595BBB"/>
    <w:rsid w:val="00595D45"/>
    <w:rsid w:val="00595D84"/>
    <w:rsid w:val="00595DCA"/>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3288"/>
    <w:rsid w:val="005A3D06"/>
    <w:rsid w:val="005A47CD"/>
    <w:rsid w:val="005A4A47"/>
    <w:rsid w:val="005A5838"/>
    <w:rsid w:val="005A5C8A"/>
    <w:rsid w:val="005A662D"/>
    <w:rsid w:val="005A6991"/>
    <w:rsid w:val="005A752F"/>
    <w:rsid w:val="005B00D2"/>
    <w:rsid w:val="005B0105"/>
    <w:rsid w:val="005B0BA9"/>
    <w:rsid w:val="005B0E9B"/>
    <w:rsid w:val="005B0EED"/>
    <w:rsid w:val="005B3067"/>
    <w:rsid w:val="005B35D7"/>
    <w:rsid w:val="005B392A"/>
    <w:rsid w:val="005B3AA3"/>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F0C"/>
    <w:rsid w:val="005C1F5D"/>
    <w:rsid w:val="005C2064"/>
    <w:rsid w:val="005C22CC"/>
    <w:rsid w:val="005C2555"/>
    <w:rsid w:val="005C42F9"/>
    <w:rsid w:val="005C433B"/>
    <w:rsid w:val="005C49FA"/>
    <w:rsid w:val="005C61AC"/>
    <w:rsid w:val="005C65B6"/>
    <w:rsid w:val="005C6E03"/>
    <w:rsid w:val="005C731C"/>
    <w:rsid w:val="005C74FB"/>
    <w:rsid w:val="005C76FB"/>
    <w:rsid w:val="005C7CD1"/>
    <w:rsid w:val="005D030D"/>
    <w:rsid w:val="005D0A1D"/>
    <w:rsid w:val="005D0A66"/>
    <w:rsid w:val="005D0DCC"/>
    <w:rsid w:val="005D15EF"/>
    <w:rsid w:val="005D1602"/>
    <w:rsid w:val="005D2D6C"/>
    <w:rsid w:val="005D32AE"/>
    <w:rsid w:val="005D47E9"/>
    <w:rsid w:val="005D4AB0"/>
    <w:rsid w:val="005D4ABD"/>
    <w:rsid w:val="005D547D"/>
    <w:rsid w:val="005D6904"/>
    <w:rsid w:val="005D7A1B"/>
    <w:rsid w:val="005D7B61"/>
    <w:rsid w:val="005D7C82"/>
    <w:rsid w:val="005D7E5B"/>
    <w:rsid w:val="005D7ED3"/>
    <w:rsid w:val="005E0460"/>
    <w:rsid w:val="005E0BD2"/>
    <w:rsid w:val="005E0C50"/>
    <w:rsid w:val="005E18FE"/>
    <w:rsid w:val="005E1C11"/>
    <w:rsid w:val="005E2B45"/>
    <w:rsid w:val="005E385F"/>
    <w:rsid w:val="005E386B"/>
    <w:rsid w:val="005E3BBA"/>
    <w:rsid w:val="005E442C"/>
    <w:rsid w:val="005E4663"/>
    <w:rsid w:val="005E486C"/>
    <w:rsid w:val="005E49B7"/>
    <w:rsid w:val="005E4FCF"/>
    <w:rsid w:val="005E53B7"/>
    <w:rsid w:val="005E5895"/>
    <w:rsid w:val="005E5B81"/>
    <w:rsid w:val="005E6492"/>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64D"/>
    <w:rsid w:val="00600A37"/>
    <w:rsid w:val="00600F70"/>
    <w:rsid w:val="00601024"/>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EE2"/>
    <w:rsid w:val="006146ED"/>
    <w:rsid w:val="00614994"/>
    <w:rsid w:val="006151D2"/>
    <w:rsid w:val="006156BF"/>
    <w:rsid w:val="00615D99"/>
    <w:rsid w:val="00616509"/>
    <w:rsid w:val="00616BCD"/>
    <w:rsid w:val="00620B97"/>
    <w:rsid w:val="0062132B"/>
    <w:rsid w:val="00621506"/>
    <w:rsid w:val="00621751"/>
    <w:rsid w:val="00621EA8"/>
    <w:rsid w:val="00622153"/>
    <w:rsid w:val="00622CAB"/>
    <w:rsid w:val="006230D3"/>
    <w:rsid w:val="006232E1"/>
    <w:rsid w:val="0062336A"/>
    <w:rsid w:val="006234A6"/>
    <w:rsid w:val="00623B7D"/>
    <w:rsid w:val="00623EDA"/>
    <w:rsid w:val="0062536A"/>
    <w:rsid w:val="00625B1B"/>
    <w:rsid w:val="00626130"/>
    <w:rsid w:val="0062798D"/>
    <w:rsid w:val="00630001"/>
    <w:rsid w:val="00630F6D"/>
    <w:rsid w:val="006310A3"/>
    <w:rsid w:val="006311B3"/>
    <w:rsid w:val="00631957"/>
    <w:rsid w:val="00631AA5"/>
    <w:rsid w:val="00631B7B"/>
    <w:rsid w:val="0063201C"/>
    <w:rsid w:val="00632043"/>
    <w:rsid w:val="0063284C"/>
    <w:rsid w:val="00632BD0"/>
    <w:rsid w:val="00633697"/>
    <w:rsid w:val="00633862"/>
    <w:rsid w:val="00634CFF"/>
    <w:rsid w:val="00634EEA"/>
    <w:rsid w:val="00636398"/>
    <w:rsid w:val="006367D3"/>
    <w:rsid w:val="006368D3"/>
    <w:rsid w:val="006369E9"/>
    <w:rsid w:val="0063771C"/>
    <w:rsid w:val="006377EC"/>
    <w:rsid w:val="006402BA"/>
    <w:rsid w:val="0064040F"/>
    <w:rsid w:val="006408D2"/>
    <w:rsid w:val="00640E32"/>
    <w:rsid w:val="00640F0A"/>
    <w:rsid w:val="0064151F"/>
    <w:rsid w:val="00641533"/>
    <w:rsid w:val="006415B3"/>
    <w:rsid w:val="00641A63"/>
    <w:rsid w:val="0064208D"/>
    <w:rsid w:val="00642735"/>
    <w:rsid w:val="006427F0"/>
    <w:rsid w:val="0064295E"/>
    <w:rsid w:val="006431E0"/>
    <w:rsid w:val="0064333C"/>
    <w:rsid w:val="0064339F"/>
    <w:rsid w:val="00643475"/>
    <w:rsid w:val="00643480"/>
    <w:rsid w:val="00643523"/>
    <w:rsid w:val="0064396A"/>
    <w:rsid w:val="00643AD5"/>
    <w:rsid w:val="00644BE8"/>
    <w:rsid w:val="00645482"/>
    <w:rsid w:val="00645C2B"/>
    <w:rsid w:val="00645D49"/>
    <w:rsid w:val="0064624E"/>
    <w:rsid w:val="0064647E"/>
    <w:rsid w:val="00646703"/>
    <w:rsid w:val="006467EF"/>
    <w:rsid w:val="00646BA8"/>
    <w:rsid w:val="00647435"/>
    <w:rsid w:val="00650AB9"/>
    <w:rsid w:val="00650EA2"/>
    <w:rsid w:val="00651074"/>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3A6"/>
    <w:rsid w:val="00661E2A"/>
    <w:rsid w:val="006634B9"/>
    <w:rsid w:val="006634E6"/>
    <w:rsid w:val="006639FE"/>
    <w:rsid w:val="00663AE9"/>
    <w:rsid w:val="00663AEB"/>
    <w:rsid w:val="00663EAA"/>
    <w:rsid w:val="00664215"/>
    <w:rsid w:val="00664272"/>
    <w:rsid w:val="006643AB"/>
    <w:rsid w:val="0066535A"/>
    <w:rsid w:val="006655EE"/>
    <w:rsid w:val="00665ED4"/>
    <w:rsid w:val="00666462"/>
    <w:rsid w:val="0066664B"/>
    <w:rsid w:val="0066795B"/>
    <w:rsid w:val="00667EE7"/>
    <w:rsid w:val="00670922"/>
    <w:rsid w:val="00670BE1"/>
    <w:rsid w:val="006713A5"/>
    <w:rsid w:val="00671DC9"/>
    <w:rsid w:val="0067218F"/>
    <w:rsid w:val="00673784"/>
    <w:rsid w:val="006737B4"/>
    <w:rsid w:val="00673B0F"/>
    <w:rsid w:val="006741F2"/>
    <w:rsid w:val="0067421C"/>
    <w:rsid w:val="00674CC3"/>
    <w:rsid w:val="00675C72"/>
    <w:rsid w:val="00676294"/>
    <w:rsid w:val="006764CD"/>
    <w:rsid w:val="006771F9"/>
    <w:rsid w:val="006776D7"/>
    <w:rsid w:val="006779B3"/>
    <w:rsid w:val="00677C02"/>
    <w:rsid w:val="00680FB1"/>
    <w:rsid w:val="00681003"/>
    <w:rsid w:val="0068103A"/>
    <w:rsid w:val="006812CA"/>
    <w:rsid w:val="006817C9"/>
    <w:rsid w:val="0068200E"/>
    <w:rsid w:val="006820F0"/>
    <w:rsid w:val="006830A2"/>
    <w:rsid w:val="00683849"/>
    <w:rsid w:val="00684C61"/>
    <w:rsid w:val="00684F7C"/>
    <w:rsid w:val="0068608B"/>
    <w:rsid w:val="006867A6"/>
    <w:rsid w:val="00686917"/>
    <w:rsid w:val="00687368"/>
    <w:rsid w:val="00687A78"/>
    <w:rsid w:val="006906DB"/>
    <w:rsid w:val="006908D7"/>
    <w:rsid w:val="00690CAD"/>
    <w:rsid w:val="00690F5A"/>
    <w:rsid w:val="00691A2E"/>
    <w:rsid w:val="006921F6"/>
    <w:rsid w:val="006929B2"/>
    <w:rsid w:val="00692E40"/>
    <w:rsid w:val="006931AC"/>
    <w:rsid w:val="006935DB"/>
    <w:rsid w:val="006936C7"/>
    <w:rsid w:val="00694119"/>
    <w:rsid w:val="006941C9"/>
    <w:rsid w:val="0069503D"/>
    <w:rsid w:val="006958B5"/>
    <w:rsid w:val="00695A30"/>
    <w:rsid w:val="00695FC2"/>
    <w:rsid w:val="006962FB"/>
    <w:rsid w:val="00696758"/>
    <w:rsid w:val="00696949"/>
    <w:rsid w:val="00697052"/>
    <w:rsid w:val="00697530"/>
    <w:rsid w:val="00697F2A"/>
    <w:rsid w:val="006A0153"/>
    <w:rsid w:val="006A0B14"/>
    <w:rsid w:val="006A0E56"/>
    <w:rsid w:val="006A0ECE"/>
    <w:rsid w:val="006A325E"/>
    <w:rsid w:val="006A4138"/>
    <w:rsid w:val="006A4285"/>
    <w:rsid w:val="006A46FB"/>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EC6"/>
    <w:rsid w:val="006B1816"/>
    <w:rsid w:val="006B2099"/>
    <w:rsid w:val="006B2283"/>
    <w:rsid w:val="006B2A51"/>
    <w:rsid w:val="006B33BD"/>
    <w:rsid w:val="006B38F8"/>
    <w:rsid w:val="006B3DBE"/>
    <w:rsid w:val="006B4329"/>
    <w:rsid w:val="006B49CD"/>
    <w:rsid w:val="006B4FC2"/>
    <w:rsid w:val="006B50CF"/>
    <w:rsid w:val="006B56C6"/>
    <w:rsid w:val="006B5D74"/>
    <w:rsid w:val="006B6138"/>
    <w:rsid w:val="006B6422"/>
    <w:rsid w:val="006B70C9"/>
    <w:rsid w:val="006B7277"/>
    <w:rsid w:val="006B7AD1"/>
    <w:rsid w:val="006B7F40"/>
    <w:rsid w:val="006C03B8"/>
    <w:rsid w:val="006C0BF3"/>
    <w:rsid w:val="006C1E87"/>
    <w:rsid w:val="006C385B"/>
    <w:rsid w:val="006C4E5C"/>
    <w:rsid w:val="006C545C"/>
    <w:rsid w:val="006C58DF"/>
    <w:rsid w:val="006C5B25"/>
    <w:rsid w:val="006C5CC8"/>
    <w:rsid w:val="006C5EC9"/>
    <w:rsid w:val="006C6059"/>
    <w:rsid w:val="006C7522"/>
    <w:rsid w:val="006D0139"/>
    <w:rsid w:val="006D0272"/>
    <w:rsid w:val="006D0AFE"/>
    <w:rsid w:val="006D305F"/>
    <w:rsid w:val="006D351A"/>
    <w:rsid w:val="006D3543"/>
    <w:rsid w:val="006D38D0"/>
    <w:rsid w:val="006D3E89"/>
    <w:rsid w:val="006D4C5B"/>
    <w:rsid w:val="006D5234"/>
    <w:rsid w:val="006D554A"/>
    <w:rsid w:val="006D5CE4"/>
    <w:rsid w:val="006D6F08"/>
    <w:rsid w:val="006D72A7"/>
    <w:rsid w:val="006D74BE"/>
    <w:rsid w:val="006D79AB"/>
    <w:rsid w:val="006D7DA7"/>
    <w:rsid w:val="006E062C"/>
    <w:rsid w:val="006E1032"/>
    <w:rsid w:val="006E11A0"/>
    <w:rsid w:val="006E1F85"/>
    <w:rsid w:val="006E2572"/>
    <w:rsid w:val="006E28B7"/>
    <w:rsid w:val="006E2B61"/>
    <w:rsid w:val="006E3310"/>
    <w:rsid w:val="006E3367"/>
    <w:rsid w:val="006E3381"/>
    <w:rsid w:val="006E350F"/>
    <w:rsid w:val="006E3894"/>
    <w:rsid w:val="006E3C5F"/>
    <w:rsid w:val="006E44D5"/>
    <w:rsid w:val="006E4677"/>
    <w:rsid w:val="006E46A8"/>
    <w:rsid w:val="006E486F"/>
    <w:rsid w:val="006E4DAC"/>
    <w:rsid w:val="006E4E39"/>
    <w:rsid w:val="006E4F15"/>
    <w:rsid w:val="006E545B"/>
    <w:rsid w:val="006E565E"/>
    <w:rsid w:val="006E5750"/>
    <w:rsid w:val="006E5A6E"/>
    <w:rsid w:val="006E5FC4"/>
    <w:rsid w:val="006E656D"/>
    <w:rsid w:val="006E6EC6"/>
    <w:rsid w:val="006E77C3"/>
    <w:rsid w:val="006E7D3B"/>
    <w:rsid w:val="006E7F80"/>
    <w:rsid w:val="006F028F"/>
    <w:rsid w:val="006F0947"/>
    <w:rsid w:val="006F0E4C"/>
    <w:rsid w:val="006F1B70"/>
    <w:rsid w:val="006F2504"/>
    <w:rsid w:val="006F328A"/>
    <w:rsid w:val="006F341D"/>
    <w:rsid w:val="006F3B3A"/>
    <w:rsid w:val="006F487D"/>
    <w:rsid w:val="006F58D4"/>
    <w:rsid w:val="006F5C9A"/>
    <w:rsid w:val="006F796C"/>
    <w:rsid w:val="006F7B5A"/>
    <w:rsid w:val="006F7BC8"/>
    <w:rsid w:val="00700142"/>
    <w:rsid w:val="00700922"/>
    <w:rsid w:val="00700998"/>
    <w:rsid w:val="00701510"/>
    <w:rsid w:val="0070176A"/>
    <w:rsid w:val="00701CC8"/>
    <w:rsid w:val="00702402"/>
    <w:rsid w:val="007028CD"/>
    <w:rsid w:val="00702ADF"/>
    <w:rsid w:val="00702CB6"/>
    <w:rsid w:val="00702ED2"/>
    <w:rsid w:val="00703123"/>
    <w:rsid w:val="0070346E"/>
    <w:rsid w:val="00703660"/>
    <w:rsid w:val="00703DB6"/>
    <w:rsid w:val="00704647"/>
    <w:rsid w:val="00704736"/>
    <w:rsid w:val="00704EDB"/>
    <w:rsid w:val="00705399"/>
    <w:rsid w:val="00705BC2"/>
    <w:rsid w:val="00705F8A"/>
    <w:rsid w:val="00706101"/>
    <w:rsid w:val="0070666D"/>
    <w:rsid w:val="00706B8A"/>
    <w:rsid w:val="00706DF5"/>
    <w:rsid w:val="0070766F"/>
    <w:rsid w:val="00707ADF"/>
    <w:rsid w:val="00707D10"/>
    <w:rsid w:val="00707D61"/>
    <w:rsid w:val="007100E9"/>
    <w:rsid w:val="00710542"/>
    <w:rsid w:val="0071089A"/>
    <w:rsid w:val="0071126B"/>
    <w:rsid w:val="007118CA"/>
    <w:rsid w:val="00711D31"/>
    <w:rsid w:val="00712163"/>
    <w:rsid w:val="00712287"/>
    <w:rsid w:val="00712772"/>
    <w:rsid w:val="00714225"/>
    <w:rsid w:val="007146F1"/>
    <w:rsid w:val="007148D3"/>
    <w:rsid w:val="0071551B"/>
    <w:rsid w:val="00715638"/>
    <w:rsid w:val="00715A32"/>
    <w:rsid w:val="00715B9A"/>
    <w:rsid w:val="00715E8B"/>
    <w:rsid w:val="007161DA"/>
    <w:rsid w:val="007163B5"/>
    <w:rsid w:val="0071650B"/>
    <w:rsid w:val="007172C4"/>
    <w:rsid w:val="00717413"/>
    <w:rsid w:val="007179E0"/>
    <w:rsid w:val="007204AD"/>
    <w:rsid w:val="0072231F"/>
    <w:rsid w:val="00722506"/>
    <w:rsid w:val="00722A9B"/>
    <w:rsid w:val="00722F1D"/>
    <w:rsid w:val="00723001"/>
    <w:rsid w:val="007245A0"/>
    <w:rsid w:val="00724649"/>
    <w:rsid w:val="00724CE7"/>
    <w:rsid w:val="00725161"/>
    <w:rsid w:val="00725B07"/>
    <w:rsid w:val="0072636B"/>
    <w:rsid w:val="00726DA4"/>
    <w:rsid w:val="00726EA6"/>
    <w:rsid w:val="00727208"/>
    <w:rsid w:val="00727299"/>
    <w:rsid w:val="00727680"/>
    <w:rsid w:val="00727D2C"/>
    <w:rsid w:val="0073054C"/>
    <w:rsid w:val="00730E31"/>
    <w:rsid w:val="00731066"/>
    <w:rsid w:val="007313D3"/>
    <w:rsid w:val="00731710"/>
    <w:rsid w:val="00732E13"/>
    <w:rsid w:val="00733F1A"/>
    <w:rsid w:val="00734052"/>
    <w:rsid w:val="007348B1"/>
    <w:rsid w:val="00734A0B"/>
    <w:rsid w:val="00734E42"/>
    <w:rsid w:val="00734FCD"/>
    <w:rsid w:val="007358C2"/>
    <w:rsid w:val="00736143"/>
    <w:rsid w:val="007362A6"/>
    <w:rsid w:val="00736A67"/>
    <w:rsid w:val="00736AA2"/>
    <w:rsid w:val="00736D7D"/>
    <w:rsid w:val="007374F9"/>
    <w:rsid w:val="007400E3"/>
    <w:rsid w:val="007403DA"/>
    <w:rsid w:val="0074063A"/>
    <w:rsid w:val="00740E58"/>
    <w:rsid w:val="00741368"/>
    <w:rsid w:val="00741D2A"/>
    <w:rsid w:val="007429F0"/>
    <w:rsid w:val="00743380"/>
    <w:rsid w:val="00743F39"/>
    <w:rsid w:val="0074416D"/>
    <w:rsid w:val="00744527"/>
    <w:rsid w:val="007445A0"/>
    <w:rsid w:val="0074524B"/>
    <w:rsid w:val="00746821"/>
    <w:rsid w:val="00746B98"/>
    <w:rsid w:val="00746EAC"/>
    <w:rsid w:val="0074713F"/>
    <w:rsid w:val="007474A3"/>
    <w:rsid w:val="00747D8B"/>
    <w:rsid w:val="00751228"/>
    <w:rsid w:val="00751DD9"/>
    <w:rsid w:val="00752003"/>
    <w:rsid w:val="007543CB"/>
    <w:rsid w:val="007547EB"/>
    <w:rsid w:val="00754CF5"/>
    <w:rsid w:val="00755EC7"/>
    <w:rsid w:val="00756AA8"/>
    <w:rsid w:val="007571E1"/>
    <w:rsid w:val="007575D7"/>
    <w:rsid w:val="0075763F"/>
    <w:rsid w:val="007579BB"/>
    <w:rsid w:val="007602E4"/>
    <w:rsid w:val="007604B2"/>
    <w:rsid w:val="007619D7"/>
    <w:rsid w:val="007623FB"/>
    <w:rsid w:val="00762F9E"/>
    <w:rsid w:val="007642C1"/>
    <w:rsid w:val="00764C58"/>
    <w:rsid w:val="00765261"/>
    <w:rsid w:val="00765281"/>
    <w:rsid w:val="00765C15"/>
    <w:rsid w:val="00765D60"/>
    <w:rsid w:val="007667C3"/>
    <w:rsid w:val="00766BAD"/>
    <w:rsid w:val="007678DE"/>
    <w:rsid w:val="00770099"/>
    <w:rsid w:val="00770542"/>
    <w:rsid w:val="00771346"/>
    <w:rsid w:val="00771706"/>
    <w:rsid w:val="00771AA0"/>
    <w:rsid w:val="0077213F"/>
    <w:rsid w:val="00772FEF"/>
    <w:rsid w:val="007731FC"/>
    <w:rsid w:val="00773B4D"/>
    <w:rsid w:val="00773F15"/>
    <w:rsid w:val="00773FB6"/>
    <w:rsid w:val="00774573"/>
    <w:rsid w:val="007750D5"/>
    <w:rsid w:val="0077547D"/>
    <w:rsid w:val="007755F2"/>
    <w:rsid w:val="007758EB"/>
    <w:rsid w:val="00776971"/>
    <w:rsid w:val="00776B09"/>
    <w:rsid w:val="00776FE2"/>
    <w:rsid w:val="007801CE"/>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F0B"/>
    <w:rsid w:val="0078406F"/>
    <w:rsid w:val="0078417D"/>
    <w:rsid w:val="00784B0E"/>
    <w:rsid w:val="00785490"/>
    <w:rsid w:val="00785863"/>
    <w:rsid w:val="00785889"/>
    <w:rsid w:val="00785B1F"/>
    <w:rsid w:val="00785D29"/>
    <w:rsid w:val="00787850"/>
    <w:rsid w:val="00787D7A"/>
    <w:rsid w:val="00787EF3"/>
    <w:rsid w:val="00790E93"/>
    <w:rsid w:val="0079182E"/>
    <w:rsid w:val="00791A2B"/>
    <w:rsid w:val="007925EA"/>
    <w:rsid w:val="007929C8"/>
    <w:rsid w:val="0079391E"/>
    <w:rsid w:val="00793CD8"/>
    <w:rsid w:val="0079408F"/>
    <w:rsid w:val="0079453B"/>
    <w:rsid w:val="00794596"/>
    <w:rsid w:val="007949CD"/>
    <w:rsid w:val="00794CAE"/>
    <w:rsid w:val="00795C92"/>
    <w:rsid w:val="00795CC7"/>
    <w:rsid w:val="007969AD"/>
    <w:rsid w:val="00796ADF"/>
    <w:rsid w:val="00796D97"/>
    <w:rsid w:val="00797AFF"/>
    <w:rsid w:val="007A0E6E"/>
    <w:rsid w:val="007A1CB3"/>
    <w:rsid w:val="007A23F2"/>
    <w:rsid w:val="007A2553"/>
    <w:rsid w:val="007A26B1"/>
    <w:rsid w:val="007A27AD"/>
    <w:rsid w:val="007A2911"/>
    <w:rsid w:val="007A306F"/>
    <w:rsid w:val="007A352C"/>
    <w:rsid w:val="007A43A6"/>
    <w:rsid w:val="007A4540"/>
    <w:rsid w:val="007A4AF2"/>
    <w:rsid w:val="007A4D49"/>
    <w:rsid w:val="007A4E67"/>
    <w:rsid w:val="007A58A6"/>
    <w:rsid w:val="007A5EED"/>
    <w:rsid w:val="007A61D2"/>
    <w:rsid w:val="007A6495"/>
    <w:rsid w:val="007A75C0"/>
    <w:rsid w:val="007A7602"/>
    <w:rsid w:val="007B05BC"/>
    <w:rsid w:val="007B1C3D"/>
    <w:rsid w:val="007B27DC"/>
    <w:rsid w:val="007B29DB"/>
    <w:rsid w:val="007B3D2D"/>
    <w:rsid w:val="007B424D"/>
    <w:rsid w:val="007B45B2"/>
    <w:rsid w:val="007B485F"/>
    <w:rsid w:val="007B50AE"/>
    <w:rsid w:val="007B51DF"/>
    <w:rsid w:val="007B5608"/>
    <w:rsid w:val="007B56EE"/>
    <w:rsid w:val="007B5CB5"/>
    <w:rsid w:val="007B5F69"/>
    <w:rsid w:val="007B6A5E"/>
    <w:rsid w:val="007B6B74"/>
    <w:rsid w:val="007B7344"/>
    <w:rsid w:val="007B7875"/>
    <w:rsid w:val="007B7F12"/>
    <w:rsid w:val="007C0373"/>
    <w:rsid w:val="007C0476"/>
    <w:rsid w:val="007C05DD"/>
    <w:rsid w:val="007C1314"/>
    <w:rsid w:val="007C13CB"/>
    <w:rsid w:val="007C15E1"/>
    <w:rsid w:val="007C19C1"/>
    <w:rsid w:val="007C1AC7"/>
    <w:rsid w:val="007C22DA"/>
    <w:rsid w:val="007C259F"/>
    <w:rsid w:val="007C2E0B"/>
    <w:rsid w:val="007C3CCC"/>
    <w:rsid w:val="007C3D18"/>
    <w:rsid w:val="007C42D2"/>
    <w:rsid w:val="007C4B39"/>
    <w:rsid w:val="007C60BF"/>
    <w:rsid w:val="007C61AB"/>
    <w:rsid w:val="007C6A07"/>
    <w:rsid w:val="007C6A9E"/>
    <w:rsid w:val="007C6AB9"/>
    <w:rsid w:val="007C75A1"/>
    <w:rsid w:val="007C7645"/>
    <w:rsid w:val="007C77A5"/>
    <w:rsid w:val="007C795B"/>
    <w:rsid w:val="007D0217"/>
    <w:rsid w:val="007D04E5"/>
    <w:rsid w:val="007D08CC"/>
    <w:rsid w:val="007D1E22"/>
    <w:rsid w:val="007D261C"/>
    <w:rsid w:val="007D28AC"/>
    <w:rsid w:val="007D3B23"/>
    <w:rsid w:val="007D42D2"/>
    <w:rsid w:val="007D5247"/>
    <w:rsid w:val="007D5616"/>
    <w:rsid w:val="007D564B"/>
    <w:rsid w:val="007D5809"/>
    <w:rsid w:val="007D5901"/>
    <w:rsid w:val="007D5B91"/>
    <w:rsid w:val="007D640F"/>
    <w:rsid w:val="007D65F7"/>
    <w:rsid w:val="007D6C7C"/>
    <w:rsid w:val="007D701F"/>
    <w:rsid w:val="007D7526"/>
    <w:rsid w:val="007D7AAA"/>
    <w:rsid w:val="007E2143"/>
    <w:rsid w:val="007E2FA0"/>
    <w:rsid w:val="007E3EF5"/>
    <w:rsid w:val="007E3F16"/>
    <w:rsid w:val="007E4610"/>
    <w:rsid w:val="007E4715"/>
    <w:rsid w:val="007E4D98"/>
    <w:rsid w:val="007E4E18"/>
    <w:rsid w:val="007E505B"/>
    <w:rsid w:val="007E533C"/>
    <w:rsid w:val="007E5598"/>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3621"/>
    <w:rsid w:val="007F3C6F"/>
    <w:rsid w:val="007F4453"/>
    <w:rsid w:val="007F4904"/>
    <w:rsid w:val="007F526E"/>
    <w:rsid w:val="007F5988"/>
    <w:rsid w:val="007F6A6E"/>
    <w:rsid w:val="007F7FE9"/>
    <w:rsid w:val="00800515"/>
    <w:rsid w:val="0080079E"/>
    <w:rsid w:val="00800A4C"/>
    <w:rsid w:val="00801562"/>
    <w:rsid w:val="0080187F"/>
    <w:rsid w:val="0080253D"/>
    <w:rsid w:val="00802DEB"/>
    <w:rsid w:val="00803546"/>
    <w:rsid w:val="008036C5"/>
    <w:rsid w:val="00803FAE"/>
    <w:rsid w:val="008052C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F40"/>
    <w:rsid w:val="00820715"/>
    <w:rsid w:val="0082091F"/>
    <w:rsid w:val="008213E6"/>
    <w:rsid w:val="008216C3"/>
    <w:rsid w:val="00821960"/>
    <w:rsid w:val="008222EF"/>
    <w:rsid w:val="0082278C"/>
    <w:rsid w:val="008229FC"/>
    <w:rsid w:val="008235DB"/>
    <w:rsid w:val="008240DA"/>
    <w:rsid w:val="00824AB4"/>
    <w:rsid w:val="00825C42"/>
    <w:rsid w:val="00825D25"/>
    <w:rsid w:val="00825EEF"/>
    <w:rsid w:val="00826245"/>
    <w:rsid w:val="00826E4B"/>
    <w:rsid w:val="00826FF8"/>
    <w:rsid w:val="00827CAB"/>
    <w:rsid w:val="00827D6F"/>
    <w:rsid w:val="00827FE3"/>
    <w:rsid w:val="00830677"/>
    <w:rsid w:val="00830A3D"/>
    <w:rsid w:val="00830E87"/>
    <w:rsid w:val="0083207E"/>
    <w:rsid w:val="008326C1"/>
    <w:rsid w:val="008328DA"/>
    <w:rsid w:val="00832D29"/>
    <w:rsid w:val="0083391C"/>
    <w:rsid w:val="00834C82"/>
    <w:rsid w:val="00834F8B"/>
    <w:rsid w:val="0083565C"/>
    <w:rsid w:val="00836492"/>
    <w:rsid w:val="00836E63"/>
    <w:rsid w:val="008376AC"/>
    <w:rsid w:val="0083778B"/>
    <w:rsid w:val="00840C94"/>
    <w:rsid w:val="00840F75"/>
    <w:rsid w:val="00841446"/>
    <w:rsid w:val="00843FEE"/>
    <w:rsid w:val="008441BC"/>
    <w:rsid w:val="008444E8"/>
    <w:rsid w:val="00844C8B"/>
    <w:rsid w:val="00844E80"/>
    <w:rsid w:val="0084543A"/>
    <w:rsid w:val="00845483"/>
    <w:rsid w:val="008459BB"/>
    <w:rsid w:val="00845BE3"/>
    <w:rsid w:val="00845C32"/>
    <w:rsid w:val="0084655B"/>
    <w:rsid w:val="00846DF4"/>
    <w:rsid w:val="00846FE7"/>
    <w:rsid w:val="008479BA"/>
    <w:rsid w:val="00847A32"/>
    <w:rsid w:val="00847C4B"/>
    <w:rsid w:val="00847D83"/>
    <w:rsid w:val="0085109B"/>
    <w:rsid w:val="00851238"/>
    <w:rsid w:val="00851F57"/>
    <w:rsid w:val="008529CC"/>
    <w:rsid w:val="00852B4F"/>
    <w:rsid w:val="00855901"/>
    <w:rsid w:val="00855F88"/>
    <w:rsid w:val="0085648F"/>
    <w:rsid w:val="00856911"/>
    <w:rsid w:val="00857C50"/>
    <w:rsid w:val="008601DF"/>
    <w:rsid w:val="0086099B"/>
    <w:rsid w:val="00860EF7"/>
    <w:rsid w:val="00861EE2"/>
    <w:rsid w:val="008622FC"/>
    <w:rsid w:val="0086242F"/>
    <w:rsid w:val="00862B9A"/>
    <w:rsid w:val="008632A8"/>
    <w:rsid w:val="00863537"/>
    <w:rsid w:val="0086369F"/>
    <w:rsid w:val="00863C5D"/>
    <w:rsid w:val="0086425C"/>
    <w:rsid w:val="00864588"/>
    <w:rsid w:val="00864DC3"/>
    <w:rsid w:val="0086607D"/>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9E4"/>
    <w:rsid w:val="00874099"/>
    <w:rsid w:val="00874152"/>
    <w:rsid w:val="00874312"/>
    <w:rsid w:val="0087437C"/>
    <w:rsid w:val="008743D3"/>
    <w:rsid w:val="00874B3C"/>
    <w:rsid w:val="00875CD7"/>
    <w:rsid w:val="008768D1"/>
    <w:rsid w:val="00876B4D"/>
    <w:rsid w:val="00877F18"/>
    <w:rsid w:val="00880CA2"/>
    <w:rsid w:val="00881CDD"/>
    <w:rsid w:val="00882349"/>
    <w:rsid w:val="00882CE2"/>
    <w:rsid w:val="00883005"/>
    <w:rsid w:val="008842AE"/>
    <w:rsid w:val="008846AC"/>
    <w:rsid w:val="008848F9"/>
    <w:rsid w:val="00885A75"/>
    <w:rsid w:val="00885A89"/>
    <w:rsid w:val="008860ED"/>
    <w:rsid w:val="008865C0"/>
    <w:rsid w:val="00886771"/>
    <w:rsid w:val="00886D00"/>
    <w:rsid w:val="00886D44"/>
    <w:rsid w:val="00886EDA"/>
    <w:rsid w:val="008876FB"/>
    <w:rsid w:val="008907CA"/>
    <w:rsid w:val="008911A5"/>
    <w:rsid w:val="008911E8"/>
    <w:rsid w:val="00891245"/>
    <w:rsid w:val="00891B09"/>
    <w:rsid w:val="00892121"/>
    <w:rsid w:val="008923EC"/>
    <w:rsid w:val="00892CFF"/>
    <w:rsid w:val="0089347C"/>
    <w:rsid w:val="00893E13"/>
    <w:rsid w:val="008948E3"/>
    <w:rsid w:val="00894A88"/>
    <w:rsid w:val="00895310"/>
    <w:rsid w:val="00895386"/>
    <w:rsid w:val="00896640"/>
    <w:rsid w:val="00896985"/>
    <w:rsid w:val="0089757A"/>
    <w:rsid w:val="00897971"/>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56C"/>
    <w:rsid w:val="008A4CB8"/>
    <w:rsid w:val="008A4E29"/>
    <w:rsid w:val="008A51A8"/>
    <w:rsid w:val="008A54C7"/>
    <w:rsid w:val="008A5A93"/>
    <w:rsid w:val="008A620C"/>
    <w:rsid w:val="008A646C"/>
    <w:rsid w:val="008A686E"/>
    <w:rsid w:val="008A76D3"/>
    <w:rsid w:val="008A77D8"/>
    <w:rsid w:val="008B0483"/>
    <w:rsid w:val="008B09DE"/>
    <w:rsid w:val="008B10B8"/>
    <w:rsid w:val="008B120C"/>
    <w:rsid w:val="008B256A"/>
    <w:rsid w:val="008B2932"/>
    <w:rsid w:val="008B2A90"/>
    <w:rsid w:val="008B2B89"/>
    <w:rsid w:val="008B2F85"/>
    <w:rsid w:val="008B33C1"/>
    <w:rsid w:val="008B35A1"/>
    <w:rsid w:val="008B3C08"/>
    <w:rsid w:val="008B3C92"/>
    <w:rsid w:val="008B45A3"/>
    <w:rsid w:val="008B5156"/>
    <w:rsid w:val="008B51A0"/>
    <w:rsid w:val="008B592A"/>
    <w:rsid w:val="008B5A14"/>
    <w:rsid w:val="008B5D1A"/>
    <w:rsid w:val="008B6276"/>
    <w:rsid w:val="008B7758"/>
    <w:rsid w:val="008B7B5C"/>
    <w:rsid w:val="008B7DC0"/>
    <w:rsid w:val="008C035B"/>
    <w:rsid w:val="008C0836"/>
    <w:rsid w:val="008C09E7"/>
    <w:rsid w:val="008C0BEF"/>
    <w:rsid w:val="008C0C99"/>
    <w:rsid w:val="008C10C9"/>
    <w:rsid w:val="008C1C27"/>
    <w:rsid w:val="008C1F0E"/>
    <w:rsid w:val="008C1FC4"/>
    <w:rsid w:val="008C2017"/>
    <w:rsid w:val="008C2314"/>
    <w:rsid w:val="008C3A3B"/>
    <w:rsid w:val="008C40CE"/>
    <w:rsid w:val="008C433C"/>
    <w:rsid w:val="008C48F8"/>
    <w:rsid w:val="008C4958"/>
    <w:rsid w:val="008C4A1C"/>
    <w:rsid w:val="008C4AB9"/>
    <w:rsid w:val="008C4BAA"/>
    <w:rsid w:val="008C636D"/>
    <w:rsid w:val="008C6AE8"/>
    <w:rsid w:val="008C7290"/>
    <w:rsid w:val="008C7573"/>
    <w:rsid w:val="008C7F2C"/>
    <w:rsid w:val="008D114A"/>
    <w:rsid w:val="008D1742"/>
    <w:rsid w:val="008D224C"/>
    <w:rsid w:val="008D2364"/>
    <w:rsid w:val="008D2E1D"/>
    <w:rsid w:val="008D31E2"/>
    <w:rsid w:val="008D3299"/>
    <w:rsid w:val="008D34F1"/>
    <w:rsid w:val="008D3843"/>
    <w:rsid w:val="008D39C2"/>
    <w:rsid w:val="008D39D8"/>
    <w:rsid w:val="008D3A7E"/>
    <w:rsid w:val="008D3B5B"/>
    <w:rsid w:val="008D4FAD"/>
    <w:rsid w:val="008D517C"/>
    <w:rsid w:val="008D5671"/>
    <w:rsid w:val="008D580D"/>
    <w:rsid w:val="008D5D1C"/>
    <w:rsid w:val="008D6D1A"/>
    <w:rsid w:val="008E0927"/>
    <w:rsid w:val="008E0DC8"/>
    <w:rsid w:val="008E10C0"/>
    <w:rsid w:val="008E1909"/>
    <w:rsid w:val="008E2610"/>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D79"/>
    <w:rsid w:val="008E6E68"/>
    <w:rsid w:val="008E715E"/>
    <w:rsid w:val="008E72C5"/>
    <w:rsid w:val="008E75BD"/>
    <w:rsid w:val="008E7697"/>
    <w:rsid w:val="008E76E1"/>
    <w:rsid w:val="008E781E"/>
    <w:rsid w:val="008E7D24"/>
    <w:rsid w:val="008F0A25"/>
    <w:rsid w:val="008F19BC"/>
    <w:rsid w:val="008F1EAB"/>
    <w:rsid w:val="008F21B4"/>
    <w:rsid w:val="008F21CC"/>
    <w:rsid w:val="008F33DC"/>
    <w:rsid w:val="008F358E"/>
    <w:rsid w:val="008F4050"/>
    <w:rsid w:val="008F477F"/>
    <w:rsid w:val="008F4C85"/>
    <w:rsid w:val="008F4ED1"/>
    <w:rsid w:val="008F53D9"/>
    <w:rsid w:val="008F5420"/>
    <w:rsid w:val="008F579B"/>
    <w:rsid w:val="008F5CE5"/>
    <w:rsid w:val="008F6075"/>
    <w:rsid w:val="008F65EA"/>
    <w:rsid w:val="008F7390"/>
    <w:rsid w:val="008F7566"/>
    <w:rsid w:val="00900712"/>
    <w:rsid w:val="009010E6"/>
    <w:rsid w:val="0090151D"/>
    <w:rsid w:val="009015A5"/>
    <w:rsid w:val="00902A4F"/>
    <w:rsid w:val="00902BDA"/>
    <w:rsid w:val="00902E62"/>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10390"/>
    <w:rsid w:val="00910B7D"/>
    <w:rsid w:val="00911257"/>
    <w:rsid w:val="00911DFB"/>
    <w:rsid w:val="009125E0"/>
    <w:rsid w:val="0091292D"/>
    <w:rsid w:val="009132C6"/>
    <w:rsid w:val="0091386C"/>
    <w:rsid w:val="009139D9"/>
    <w:rsid w:val="00913A43"/>
    <w:rsid w:val="00913D7D"/>
    <w:rsid w:val="00914233"/>
    <w:rsid w:val="009148D2"/>
    <w:rsid w:val="00914AD8"/>
    <w:rsid w:val="00914CC7"/>
    <w:rsid w:val="00916079"/>
    <w:rsid w:val="009164BD"/>
    <w:rsid w:val="0091691E"/>
    <w:rsid w:val="00917124"/>
    <w:rsid w:val="00917191"/>
    <w:rsid w:val="009173CE"/>
    <w:rsid w:val="00917956"/>
    <w:rsid w:val="009179A0"/>
    <w:rsid w:val="00917CE9"/>
    <w:rsid w:val="00920BF2"/>
    <w:rsid w:val="009218E0"/>
    <w:rsid w:val="00921C8D"/>
    <w:rsid w:val="00922010"/>
    <w:rsid w:val="009224E1"/>
    <w:rsid w:val="0092265D"/>
    <w:rsid w:val="009226F0"/>
    <w:rsid w:val="0092270D"/>
    <w:rsid w:val="0092272E"/>
    <w:rsid w:val="00923073"/>
    <w:rsid w:val="00923BD4"/>
    <w:rsid w:val="0092533B"/>
    <w:rsid w:val="0092560F"/>
    <w:rsid w:val="00925CBD"/>
    <w:rsid w:val="0092685E"/>
    <w:rsid w:val="00927197"/>
    <w:rsid w:val="00927AAE"/>
    <w:rsid w:val="00930330"/>
    <w:rsid w:val="009307E1"/>
    <w:rsid w:val="009308A2"/>
    <w:rsid w:val="009317F8"/>
    <w:rsid w:val="0093184E"/>
    <w:rsid w:val="00931BD9"/>
    <w:rsid w:val="00932130"/>
    <w:rsid w:val="00932156"/>
    <w:rsid w:val="009321C6"/>
    <w:rsid w:val="00932952"/>
    <w:rsid w:val="00933367"/>
    <w:rsid w:val="009333B4"/>
    <w:rsid w:val="009336CE"/>
    <w:rsid w:val="00933D3C"/>
    <w:rsid w:val="00933E80"/>
    <w:rsid w:val="00933EEB"/>
    <w:rsid w:val="00934396"/>
    <w:rsid w:val="009346AE"/>
    <w:rsid w:val="00934864"/>
    <w:rsid w:val="0093674C"/>
    <w:rsid w:val="009369BC"/>
    <w:rsid w:val="0094019A"/>
    <w:rsid w:val="00940C00"/>
    <w:rsid w:val="00941636"/>
    <w:rsid w:val="00942625"/>
    <w:rsid w:val="00942743"/>
    <w:rsid w:val="00942AEF"/>
    <w:rsid w:val="00942D57"/>
    <w:rsid w:val="009433F1"/>
    <w:rsid w:val="009436AF"/>
    <w:rsid w:val="00943742"/>
    <w:rsid w:val="00943A35"/>
    <w:rsid w:val="00943A5C"/>
    <w:rsid w:val="009447C5"/>
    <w:rsid w:val="00944D7E"/>
    <w:rsid w:val="0094503B"/>
    <w:rsid w:val="009453A8"/>
    <w:rsid w:val="00945467"/>
    <w:rsid w:val="00945630"/>
    <w:rsid w:val="0094586B"/>
    <w:rsid w:val="00945920"/>
    <w:rsid w:val="00945C05"/>
    <w:rsid w:val="00945C6F"/>
    <w:rsid w:val="00946815"/>
    <w:rsid w:val="00946945"/>
    <w:rsid w:val="00946AD8"/>
    <w:rsid w:val="00946BC8"/>
    <w:rsid w:val="00946E38"/>
    <w:rsid w:val="00947713"/>
    <w:rsid w:val="00947CC8"/>
    <w:rsid w:val="00947D62"/>
    <w:rsid w:val="009504BD"/>
    <w:rsid w:val="00950DE7"/>
    <w:rsid w:val="00950E9F"/>
    <w:rsid w:val="00951435"/>
    <w:rsid w:val="00951DA6"/>
    <w:rsid w:val="0095278F"/>
    <w:rsid w:val="00952A09"/>
    <w:rsid w:val="00953098"/>
    <w:rsid w:val="00953637"/>
    <w:rsid w:val="00953920"/>
    <w:rsid w:val="00953A55"/>
    <w:rsid w:val="00953D47"/>
    <w:rsid w:val="0095453F"/>
    <w:rsid w:val="0095461F"/>
    <w:rsid w:val="00954663"/>
    <w:rsid w:val="00954DF4"/>
    <w:rsid w:val="0095530F"/>
    <w:rsid w:val="009559ED"/>
    <w:rsid w:val="00955ABB"/>
    <w:rsid w:val="00955B4F"/>
    <w:rsid w:val="00956584"/>
    <w:rsid w:val="0095681E"/>
    <w:rsid w:val="00956901"/>
    <w:rsid w:val="00956B1C"/>
    <w:rsid w:val="00956CB8"/>
    <w:rsid w:val="009572D4"/>
    <w:rsid w:val="00957922"/>
    <w:rsid w:val="009615FF"/>
    <w:rsid w:val="0096180C"/>
    <w:rsid w:val="00961921"/>
    <w:rsid w:val="0096240B"/>
    <w:rsid w:val="00962819"/>
    <w:rsid w:val="0096355B"/>
    <w:rsid w:val="00963816"/>
    <w:rsid w:val="0096430A"/>
    <w:rsid w:val="00964464"/>
    <w:rsid w:val="0096475B"/>
    <w:rsid w:val="00964AC7"/>
    <w:rsid w:val="009653DF"/>
    <w:rsid w:val="0096554B"/>
    <w:rsid w:val="0096584A"/>
    <w:rsid w:val="00965A4F"/>
    <w:rsid w:val="00965BD7"/>
    <w:rsid w:val="00965C87"/>
    <w:rsid w:val="00965DB7"/>
    <w:rsid w:val="00967013"/>
    <w:rsid w:val="00967D69"/>
    <w:rsid w:val="00970C5B"/>
    <w:rsid w:val="00971407"/>
    <w:rsid w:val="0097188B"/>
    <w:rsid w:val="00971CEB"/>
    <w:rsid w:val="00971F08"/>
    <w:rsid w:val="00972109"/>
    <w:rsid w:val="00972168"/>
    <w:rsid w:val="00972CF1"/>
    <w:rsid w:val="00972E1B"/>
    <w:rsid w:val="00974C50"/>
    <w:rsid w:val="00975C75"/>
    <w:rsid w:val="00975FCB"/>
    <w:rsid w:val="00976238"/>
    <w:rsid w:val="00976509"/>
    <w:rsid w:val="00976825"/>
    <w:rsid w:val="00976949"/>
    <w:rsid w:val="00976B34"/>
    <w:rsid w:val="0098012B"/>
    <w:rsid w:val="00980477"/>
    <w:rsid w:val="00980626"/>
    <w:rsid w:val="009806A3"/>
    <w:rsid w:val="009817BF"/>
    <w:rsid w:val="00981D27"/>
    <w:rsid w:val="00981DBD"/>
    <w:rsid w:val="009820F4"/>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58E"/>
    <w:rsid w:val="00990630"/>
    <w:rsid w:val="00990779"/>
    <w:rsid w:val="0099093F"/>
    <w:rsid w:val="00991761"/>
    <w:rsid w:val="00992129"/>
    <w:rsid w:val="0099235B"/>
    <w:rsid w:val="0099291F"/>
    <w:rsid w:val="00992CDF"/>
    <w:rsid w:val="00992DC4"/>
    <w:rsid w:val="00993321"/>
    <w:rsid w:val="00993D8D"/>
    <w:rsid w:val="00994309"/>
    <w:rsid w:val="00994B02"/>
    <w:rsid w:val="00994DCA"/>
    <w:rsid w:val="00995C1B"/>
    <w:rsid w:val="0099603E"/>
    <w:rsid w:val="0099610D"/>
    <w:rsid w:val="009965BD"/>
    <w:rsid w:val="00996BDC"/>
    <w:rsid w:val="009970DD"/>
    <w:rsid w:val="009975F4"/>
    <w:rsid w:val="009A0330"/>
    <w:rsid w:val="009A0DED"/>
    <w:rsid w:val="009A0FAB"/>
    <w:rsid w:val="009A0FBA"/>
    <w:rsid w:val="009A1184"/>
    <w:rsid w:val="009A1601"/>
    <w:rsid w:val="009A1F67"/>
    <w:rsid w:val="009A24C8"/>
    <w:rsid w:val="009A2842"/>
    <w:rsid w:val="009A2BB1"/>
    <w:rsid w:val="009A3257"/>
    <w:rsid w:val="009A462D"/>
    <w:rsid w:val="009A4D87"/>
    <w:rsid w:val="009A5CBA"/>
    <w:rsid w:val="009A6274"/>
    <w:rsid w:val="009A627F"/>
    <w:rsid w:val="009A645B"/>
    <w:rsid w:val="009A7006"/>
    <w:rsid w:val="009A755E"/>
    <w:rsid w:val="009A7846"/>
    <w:rsid w:val="009B0983"/>
    <w:rsid w:val="009B0B6F"/>
    <w:rsid w:val="009B0D91"/>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662"/>
    <w:rsid w:val="009B6F63"/>
    <w:rsid w:val="009B6F97"/>
    <w:rsid w:val="009B7ADC"/>
    <w:rsid w:val="009B7E87"/>
    <w:rsid w:val="009C0587"/>
    <w:rsid w:val="009C2279"/>
    <w:rsid w:val="009C2398"/>
    <w:rsid w:val="009C273D"/>
    <w:rsid w:val="009C30B2"/>
    <w:rsid w:val="009C390E"/>
    <w:rsid w:val="009C401E"/>
    <w:rsid w:val="009C403E"/>
    <w:rsid w:val="009C419B"/>
    <w:rsid w:val="009C4624"/>
    <w:rsid w:val="009C4923"/>
    <w:rsid w:val="009C5410"/>
    <w:rsid w:val="009C5717"/>
    <w:rsid w:val="009C5A31"/>
    <w:rsid w:val="009C742A"/>
    <w:rsid w:val="009C7995"/>
    <w:rsid w:val="009D00DF"/>
    <w:rsid w:val="009D0B3C"/>
    <w:rsid w:val="009D1829"/>
    <w:rsid w:val="009D2044"/>
    <w:rsid w:val="009D2ACB"/>
    <w:rsid w:val="009D34E4"/>
    <w:rsid w:val="009D378A"/>
    <w:rsid w:val="009D37D2"/>
    <w:rsid w:val="009D3B04"/>
    <w:rsid w:val="009D492B"/>
    <w:rsid w:val="009D4F5A"/>
    <w:rsid w:val="009D4FF0"/>
    <w:rsid w:val="009D5262"/>
    <w:rsid w:val="009D5BB6"/>
    <w:rsid w:val="009D67C7"/>
    <w:rsid w:val="009D6AEC"/>
    <w:rsid w:val="009D703C"/>
    <w:rsid w:val="009D718F"/>
    <w:rsid w:val="009D7788"/>
    <w:rsid w:val="009D7E7C"/>
    <w:rsid w:val="009E0213"/>
    <w:rsid w:val="009E068F"/>
    <w:rsid w:val="009E07DE"/>
    <w:rsid w:val="009E1154"/>
    <w:rsid w:val="009E1914"/>
    <w:rsid w:val="009E21EE"/>
    <w:rsid w:val="009E2E4B"/>
    <w:rsid w:val="009E35DB"/>
    <w:rsid w:val="009E4004"/>
    <w:rsid w:val="009E4235"/>
    <w:rsid w:val="009E47A3"/>
    <w:rsid w:val="009E487B"/>
    <w:rsid w:val="009E553A"/>
    <w:rsid w:val="009E58A2"/>
    <w:rsid w:val="009E5D88"/>
    <w:rsid w:val="009E602D"/>
    <w:rsid w:val="009E61CA"/>
    <w:rsid w:val="009E691D"/>
    <w:rsid w:val="009E706D"/>
    <w:rsid w:val="009E7CEA"/>
    <w:rsid w:val="009F08F3"/>
    <w:rsid w:val="009F09EF"/>
    <w:rsid w:val="009F0A74"/>
    <w:rsid w:val="009F2AE7"/>
    <w:rsid w:val="009F2B2C"/>
    <w:rsid w:val="009F344F"/>
    <w:rsid w:val="009F34B2"/>
    <w:rsid w:val="009F3E23"/>
    <w:rsid w:val="009F4293"/>
    <w:rsid w:val="009F44F0"/>
    <w:rsid w:val="009F45D6"/>
    <w:rsid w:val="009F47FC"/>
    <w:rsid w:val="009F5143"/>
    <w:rsid w:val="009F52C0"/>
    <w:rsid w:val="009F6652"/>
    <w:rsid w:val="009F6952"/>
    <w:rsid w:val="009F7A55"/>
    <w:rsid w:val="009F7BDB"/>
    <w:rsid w:val="009F7DAD"/>
    <w:rsid w:val="009F7FD4"/>
    <w:rsid w:val="00A00254"/>
    <w:rsid w:val="00A0026D"/>
    <w:rsid w:val="00A0039D"/>
    <w:rsid w:val="00A021CA"/>
    <w:rsid w:val="00A02D6D"/>
    <w:rsid w:val="00A037F5"/>
    <w:rsid w:val="00A0407F"/>
    <w:rsid w:val="00A04367"/>
    <w:rsid w:val="00A047D6"/>
    <w:rsid w:val="00A04810"/>
    <w:rsid w:val="00A048A8"/>
    <w:rsid w:val="00A04DCB"/>
    <w:rsid w:val="00A0574B"/>
    <w:rsid w:val="00A05B47"/>
    <w:rsid w:val="00A063B7"/>
    <w:rsid w:val="00A06439"/>
    <w:rsid w:val="00A0696F"/>
    <w:rsid w:val="00A069B5"/>
    <w:rsid w:val="00A06DB0"/>
    <w:rsid w:val="00A07723"/>
    <w:rsid w:val="00A110BC"/>
    <w:rsid w:val="00A12492"/>
    <w:rsid w:val="00A13DD6"/>
    <w:rsid w:val="00A13E54"/>
    <w:rsid w:val="00A1420D"/>
    <w:rsid w:val="00A149C7"/>
    <w:rsid w:val="00A1517F"/>
    <w:rsid w:val="00A15B83"/>
    <w:rsid w:val="00A16917"/>
    <w:rsid w:val="00A16A3C"/>
    <w:rsid w:val="00A16BD1"/>
    <w:rsid w:val="00A16EE6"/>
    <w:rsid w:val="00A177F6"/>
    <w:rsid w:val="00A17D84"/>
    <w:rsid w:val="00A17F63"/>
    <w:rsid w:val="00A200EF"/>
    <w:rsid w:val="00A20113"/>
    <w:rsid w:val="00A20E4F"/>
    <w:rsid w:val="00A2149F"/>
    <w:rsid w:val="00A214F4"/>
    <w:rsid w:val="00A2193B"/>
    <w:rsid w:val="00A21B62"/>
    <w:rsid w:val="00A22089"/>
    <w:rsid w:val="00A228AD"/>
    <w:rsid w:val="00A228B4"/>
    <w:rsid w:val="00A22CAE"/>
    <w:rsid w:val="00A22EE1"/>
    <w:rsid w:val="00A2351A"/>
    <w:rsid w:val="00A24CFB"/>
    <w:rsid w:val="00A24EAC"/>
    <w:rsid w:val="00A253A7"/>
    <w:rsid w:val="00A257EE"/>
    <w:rsid w:val="00A25DB6"/>
    <w:rsid w:val="00A264A9"/>
    <w:rsid w:val="00A2663B"/>
    <w:rsid w:val="00A269B0"/>
    <w:rsid w:val="00A26EA6"/>
    <w:rsid w:val="00A27785"/>
    <w:rsid w:val="00A30187"/>
    <w:rsid w:val="00A30708"/>
    <w:rsid w:val="00A30880"/>
    <w:rsid w:val="00A313E4"/>
    <w:rsid w:val="00A319C8"/>
    <w:rsid w:val="00A31A65"/>
    <w:rsid w:val="00A33113"/>
    <w:rsid w:val="00A33D04"/>
    <w:rsid w:val="00A33E58"/>
    <w:rsid w:val="00A34314"/>
    <w:rsid w:val="00A3448A"/>
    <w:rsid w:val="00A35160"/>
    <w:rsid w:val="00A35469"/>
    <w:rsid w:val="00A35474"/>
    <w:rsid w:val="00A36297"/>
    <w:rsid w:val="00A363A8"/>
    <w:rsid w:val="00A3663D"/>
    <w:rsid w:val="00A36920"/>
    <w:rsid w:val="00A36BDC"/>
    <w:rsid w:val="00A36D99"/>
    <w:rsid w:val="00A36EAD"/>
    <w:rsid w:val="00A36FCE"/>
    <w:rsid w:val="00A37E7B"/>
    <w:rsid w:val="00A404B6"/>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A09"/>
    <w:rsid w:val="00A50F41"/>
    <w:rsid w:val="00A5140E"/>
    <w:rsid w:val="00A51815"/>
    <w:rsid w:val="00A51870"/>
    <w:rsid w:val="00A51F20"/>
    <w:rsid w:val="00A522DB"/>
    <w:rsid w:val="00A52449"/>
    <w:rsid w:val="00A52456"/>
    <w:rsid w:val="00A52B3E"/>
    <w:rsid w:val="00A52CC5"/>
    <w:rsid w:val="00A52E1D"/>
    <w:rsid w:val="00A5341A"/>
    <w:rsid w:val="00A54350"/>
    <w:rsid w:val="00A560E9"/>
    <w:rsid w:val="00A561C3"/>
    <w:rsid w:val="00A56674"/>
    <w:rsid w:val="00A57324"/>
    <w:rsid w:val="00A601E5"/>
    <w:rsid w:val="00A60BF0"/>
    <w:rsid w:val="00A60DBF"/>
    <w:rsid w:val="00A6126F"/>
    <w:rsid w:val="00A61499"/>
    <w:rsid w:val="00A615C9"/>
    <w:rsid w:val="00A620D8"/>
    <w:rsid w:val="00A62C1F"/>
    <w:rsid w:val="00A63483"/>
    <w:rsid w:val="00A6437D"/>
    <w:rsid w:val="00A64DD4"/>
    <w:rsid w:val="00A65264"/>
    <w:rsid w:val="00A65940"/>
    <w:rsid w:val="00A660AC"/>
    <w:rsid w:val="00A6676B"/>
    <w:rsid w:val="00A66847"/>
    <w:rsid w:val="00A67060"/>
    <w:rsid w:val="00A670EF"/>
    <w:rsid w:val="00A67D49"/>
    <w:rsid w:val="00A67E6C"/>
    <w:rsid w:val="00A705F9"/>
    <w:rsid w:val="00A70BCE"/>
    <w:rsid w:val="00A7172B"/>
    <w:rsid w:val="00A71B99"/>
    <w:rsid w:val="00A71E0A"/>
    <w:rsid w:val="00A7246D"/>
    <w:rsid w:val="00A729A1"/>
    <w:rsid w:val="00A7377B"/>
    <w:rsid w:val="00A73989"/>
    <w:rsid w:val="00A739D0"/>
    <w:rsid w:val="00A73B0B"/>
    <w:rsid w:val="00A73D7E"/>
    <w:rsid w:val="00A746CE"/>
    <w:rsid w:val="00A74F7D"/>
    <w:rsid w:val="00A7519E"/>
    <w:rsid w:val="00A754EE"/>
    <w:rsid w:val="00A761D4"/>
    <w:rsid w:val="00A7672A"/>
    <w:rsid w:val="00A768CE"/>
    <w:rsid w:val="00A773F0"/>
    <w:rsid w:val="00A776B4"/>
    <w:rsid w:val="00A77A3B"/>
    <w:rsid w:val="00A77DCA"/>
    <w:rsid w:val="00A77EC4"/>
    <w:rsid w:val="00A805E9"/>
    <w:rsid w:val="00A80819"/>
    <w:rsid w:val="00A8081F"/>
    <w:rsid w:val="00A811A1"/>
    <w:rsid w:val="00A81391"/>
    <w:rsid w:val="00A813FA"/>
    <w:rsid w:val="00A81A4C"/>
    <w:rsid w:val="00A827F2"/>
    <w:rsid w:val="00A8297A"/>
    <w:rsid w:val="00A82E01"/>
    <w:rsid w:val="00A8445F"/>
    <w:rsid w:val="00A848C0"/>
    <w:rsid w:val="00A852ED"/>
    <w:rsid w:val="00A8531C"/>
    <w:rsid w:val="00A85A38"/>
    <w:rsid w:val="00A85D63"/>
    <w:rsid w:val="00A86331"/>
    <w:rsid w:val="00A8722D"/>
    <w:rsid w:val="00A8746D"/>
    <w:rsid w:val="00A87635"/>
    <w:rsid w:val="00A90491"/>
    <w:rsid w:val="00A9090B"/>
    <w:rsid w:val="00A90C97"/>
    <w:rsid w:val="00A9145B"/>
    <w:rsid w:val="00A91CDF"/>
    <w:rsid w:val="00A91F23"/>
    <w:rsid w:val="00A920C7"/>
    <w:rsid w:val="00A92879"/>
    <w:rsid w:val="00A92D24"/>
    <w:rsid w:val="00A94026"/>
    <w:rsid w:val="00A9544C"/>
    <w:rsid w:val="00A95546"/>
    <w:rsid w:val="00A956A5"/>
    <w:rsid w:val="00A9594B"/>
    <w:rsid w:val="00A95B89"/>
    <w:rsid w:val="00A96357"/>
    <w:rsid w:val="00A9736F"/>
    <w:rsid w:val="00A97570"/>
    <w:rsid w:val="00A979EE"/>
    <w:rsid w:val="00AA016F"/>
    <w:rsid w:val="00AA05E2"/>
    <w:rsid w:val="00AA14FC"/>
    <w:rsid w:val="00AA1C83"/>
    <w:rsid w:val="00AA1D8A"/>
    <w:rsid w:val="00AA1ED6"/>
    <w:rsid w:val="00AA2192"/>
    <w:rsid w:val="00AA23DA"/>
    <w:rsid w:val="00AA27FD"/>
    <w:rsid w:val="00AA2D9C"/>
    <w:rsid w:val="00AA3335"/>
    <w:rsid w:val="00AA33F0"/>
    <w:rsid w:val="00AA3748"/>
    <w:rsid w:val="00AA4286"/>
    <w:rsid w:val="00AA446F"/>
    <w:rsid w:val="00AA4AEF"/>
    <w:rsid w:val="00AA50A1"/>
    <w:rsid w:val="00AA51D6"/>
    <w:rsid w:val="00AA5C7D"/>
    <w:rsid w:val="00AA5D17"/>
    <w:rsid w:val="00AA70BE"/>
    <w:rsid w:val="00AA7C22"/>
    <w:rsid w:val="00AB0BC8"/>
    <w:rsid w:val="00AB0D03"/>
    <w:rsid w:val="00AB11CA"/>
    <w:rsid w:val="00AB1351"/>
    <w:rsid w:val="00AB1387"/>
    <w:rsid w:val="00AB14D9"/>
    <w:rsid w:val="00AB171D"/>
    <w:rsid w:val="00AB19C7"/>
    <w:rsid w:val="00AB1B76"/>
    <w:rsid w:val="00AB2034"/>
    <w:rsid w:val="00AB22EC"/>
    <w:rsid w:val="00AB3B29"/>
    <w:rsid w:val="00AB46B6"/>
    <w:rsid w:val="00AB4AB8"/>
    <w:rsid w:val="00AB4BAA"/>
    <w:rsid w:val="00AB4C84"/>
    <w:rsid w:val="00AB655E"/>
    <w:rsid w:val="00AB693B"/>
    <w:rsid w:val="00AB6A6C"/>
    <w:rsid w:val="00AB6EAE"/>
    <w:rsid w:val="00AB7624"/>
    <w:rsid w:val="00AB7DA2"/>
    <w:rsid w:val="00AC007F"/>
    <w:rsid w:val="00AC0511"/>
    <w:rsid w:val="00AC1545"/>
    <w:rsid w:val="00AC158C"/>
    <w:rsid w:val="00AC1D55"/>
    <w:rsid w:val="00AC2ECD"/>
    <w:rsid w:val="00AC2F23"/>
    <w:rsid w:val="00AC3119"/>
    <w:rsid w:val="00AC31C0"/>
    <w:rsid w:val="00AC358F"/>
    <w:rsid w:val="00AC36A4"/>
    <w:rsid w:val="00AC3834"/>
    <w:rsid w:val="00AC38AE"/>
    <w:rsid w:val="00AC49FB"/>
    <w:rsid w:val="00AC534E"/>
    <w:rsid w:val="00AC5A10"/>
    <w:rsid w:val="00AC786A"/>
    <w:rsid w:val="00AD0460"/>
    <w:rsid w:val="00AD0AA3"/>
    <w:rsid w:val="00AD0B4E"/>
    <w:rsid w:val="00AD1023"/>
    <w:rsid w:val="00AD1477"/>
    <w:rsid w:val="00AD198E"/>
    <w:rsid w:val="00AD1BCB"/>
    <w:rsid w:val="00AD2100"/>
    <w:rsid w:val="00AD3535"/>
    <w:rsid w:val="00AD3B78"/>
    <w:rsid w:val="00AD3DC4"/>
    <w:rsid w:val="00AD3F94"/>
    <w:rsid w:val="00AD4389"/>
    <w:rsid w:val="00AD4A5A"/>
    <w:rsid w:val="00AD5F33"/>
    <w:rsid w:val="00AD6059"/>
    <w:rsid w:val="00AD61D0"/>
    <w:rsid w:val="00AD748F"/>
    <w:rsid w:val="00AD774E"/>
    <w:rsid w:val="00AD778E"/>
    <w:rsid w:val="00AD7ABF"/>
    <w:rsid w:val="00AD7D2A"/>
    <w:rsid w:val="00AD7F4A"/>
    <w:rsid w:val="00AE0A60"/>
    <w:rsid w:val="00AE150B"/>
    <w:rsid w:val="00AE1722"/>
    <w:rsid w:val="00AE1A83"/>
    <w:rsid w:val="00AE27AC"/>
    <w:rsid w:val="00AE34E7"/>
    <w:rsid w:val="00AE39D2"/>
    <w:rsid w:val="00AE3AE5"/>
    <w:rsid w:val="00AE3B42"/>
    <w:rsid w:val="00AE3D08"/>
    <w:rsid w:val="00AE3FA0"/>
    <w:rsid w:val="00AE40E0"/>
    <w:rsid w:val="00AE4DBA"/>
    <w:rsid w:val="00AE4F07"/>
    <w:rsid w:val="00AE5783"/>
    <w:rsid w:val="00AE73AA"/>
    <w:rsid w:val="00AF0C7E"/>
    <w:rsid w:val="00AF18EC"/>
    <w:rsid w:val="00AF1C5D"/>
    <w:rsid w:val="00AF2151"/>
    <w:rsid w:val="00AF256C"/>
    <w:rsid w:val="00AF42D7"/>
    <w:rsid w:val="00AF474B"/>
    <w:rsid w:val="00AF4AFF"/>
    <w:rsid w:val="00AF4D67"/>
    <w:rsid w:val="00AF5254"/>
    <w:rsid w:val="00AF52BE"/>
    <w:rsid w:val="00AF643F"/>
    <w:rsid w:val="00AF6DA0"/>
    <w:rsid w:val="00AF6F09"/>
    <w:rsid w:val="00B006FE"/>
    <w:rsid w:val="00B007CB"/>
    <w:rsid w:val="00B019B4"/>
    <w:rsid w:val="00B019D8"/>
    <w:rsid w:val="00B028B5"/>
    <w:rsid w:val="00B02AA9"/>
    <w:rsid w:val="00B02FA3"/>
    <w:rsid w:val="00B03281"/>
    <w:rsid w:val="00B032E0"/>
    <w:rsid w:val="00B03B76"/>
    <w:rsid w:val="00B0431E"/>
    <w:rsid w:val="00B05084"/>
    <w:rsid w:val="00B051EA"/>
    <w:rsid w:val="00B05599"/>
    <w:rsid w:val="00B055C2"/>
    <w:rsid w:val="00B057B4"/>
    <w:rsid w:val="00B1177A"/>
    <w:rsid w:val="00B12914"/>
    <w:rsid w:val="00B146E4"/>
    <w:rsid w:val="00B14974"/>
    <w:rsid w:val="00B1572E"/>
    <w:rsid w:val="00B157F9"/>
    <w:rsid w:val="00B159ED"/>
    <w:rsid w:val="00B169C0"/>
    <w:rsid w:val="00B17494"/>
    <w:rsid w:val="00B17846"/>
    <w:rsid w:val="00B17B49"/>
    <w:rsid w:val="00B17D61"/>
    <w:rsid w:val="00B17D69"/>
    <w:rsid w:val="00B20256"/>
    <w:rsid w:val="00B20D09"/>
    <w:rsid w:val="00B20DD9"/>
    <w:rsid w:val="00B21D5E"/>
    <w:rsid w:val="00B223A0"/>
    <w:rsid w:val="00B22634"/>
    <w:rsid w:val="00B228EE"/>
    <w:rsid w:val="00B231A3"/>
    <w:rsid w:val="00B23375"/>
    <w:rsid w:val="00B23755"/>
    <w:rsid w:val="00B23D38"/>
    <w:rsid w:val="00B2409E"/>
    <w:rsid w:val="00B2483D"/>
    <w:rsid w:val="00B24F4B"/>
    <w:rsid w:val="00B24FE4"/>
    <w:rsid w:val="00B263DB"/>
    <w:rsid w:val="00B26C1E"/>
    <w:rsid w:val="00B2763F"/>
    <w:rsid w:val="00B27AAC"/>
    <w:rsid w:val="00B27EF6"/>
    <w:rsid w:val="00B30309"/>
    <w:rsid w:val="00B30462"/>
    <w:rsid w:val="00B30887"/>
    <w:rsid w:val="00B30929"/>
    <w:rsid w:val="00B30E82"/>
    <w:rsid w:val="00B318DF"/>
    <w:rsid w:val="00B31A46"/>
    <w:rsid w:val="00B31A5E"/>
    <w:rsid w:val="00B31C48"/>
    <w:rsid w:val="00B322F4"/>
    <w:rsid w:val="00B327C5"/>
    <w:rsid w:val="00B333A0"/>
    <w:rsid w:val="00B337BC"/>
    <w:rsid w:val="00B35369"/>
    <w:rsid w:val="00B35997"/>
    <w:rsid w:val="00B35D33"/>
    <w:rsid w:val="00B36F25"/>
    <w:rsid w:val="00B36F3A"/>
    <w:rsid w:val="00B372AA"/>
    <w:rsid w:val="00B3779B"/>
    <w:rsid w:val="00B40445"/>
    <w:rsid w:val="00B40CD1"/>
    <w:rsid w:val="00B40F84"/>
    <w:rsid w:val="00B412C8"/>
    <w:rsid w:val="00B416F5"/>
    <w:rsid w:val="00B41888"/>
    <w:rsid w:val="00B41906"/>
    <w:rsid w:val="00B41EE9"/>
    <w:rsid w:val="00B43EF4"/>
    <w:rsid w:val="00B43FDB"/>
    <w:rsid w:val="00B4440D"/>
    <w:rsid w:val="00B44A2C"/>
    <w:rsid w:val="00B44A42"/>
    <w:rsid w:val="00B45A52"/>
    <w:rsid w:val="00B45CFE"/>
    <w:rsid w:val="00B46175"/>
    <w:rsid w:val="00B4644D"/>
    <w:rsid w:val="00B467C4"/>
    <w:rsid w:val="00B47C29"/>
    <w:rsid w:val="00B47D21"/>
    <w:rsid w:val="00B51008"/>
    <w:rsid w:val="00B51031"/>
    <w:rsid w:val="00B5286A"/>
    <w:rsid w:val="00B5295B"/>
    <w:rsid w:val="00B529EA"/>
    <w:rsid w:val="00B53485"/>
    <w:rsid w:val="00B537CE"/>
    <w:rsid w:val="00B54858"/>
    <w:rsid w:val="00B559EE"/>
    <w:rsid w:val="00B575E0"/>
    <w:rsid w:val="00B57940"/>
    <w:rsid w:val="00B57A4E"/>
    <w:rsid w:val="00B57B83"/>
    <w:rsid w:val="00B57D49"/>
    <w:rsid w:val="00B57FD0"/>
    <w:rsid w:val="00B57FF9"/>
    <w:rsid w:val="00B60694"/>
    <w:rsid w:val="00B60BB3"/>
    <w:rsid w:val="00B62ACF"/>
    <w:rsid w:val="00B62F1A"/>
    <w:rsid w:val="00B63B96"/>
    <w:rsid w:val="00B63CEF"/>
    <w:rsid w:val="00B64A5E"/>
    <w:rsid w:val="00B64E2C"/>
    <w:rsid w:val="00B66456"/>
    <w:rsid w:val="00B664C7"/>
    <w:rsid w:val="00B67869"/>
    <w:rsid w:val="00B70850"/>
    <w:rsid w:val="00B708A5"/>
    <w:rsid w:val="00B713BA"/>
    <w:rsid w:val="00B71B02"/>
    <w:rsid w:val="00B7285B"/>
    <w:rsid w:val="00B72868"/>
    <w:rsid w:val="00B728F3"/>
    <w:rsid w:val="00B72D91"/>
    <w:rsid w:val="00B7330C"/>
    <w:rsid w:val="00B73436"/>
    <w:rsid w:val="00B73583"/>
    <w:rsid w:val="00B739F6"/>
    <w:rsid w:val="00B73AD2"/>
    <w:rsid w:val="00B7468F"/>
    <w:rsid w:val="00B752D9"/>
    <w:rsid w:val="00B75DBE"/>
    <w:rsid w:val="00B75DC3"/>
    <w:rsid w:val="00B762E9"/>
    <w:rsid w:val="00B767B9"/>
    <w:rsid w:val="00B76931"/>
    <w:rsid w:val="00B76ACF"/>
    <w:rsid w:val="00B77313"/>
    <w:rsid w:val="00B777F2"/>
    <w:rsid w:val="00B77A3C"/>
    <w:rsid w:val="00B77FFB"/>
    <w:rsid w:val="00B80F62"/>
    <w:rsid w:val="00B81904"/>
    <w:rsid w:val="00B81A7B"/>
    <w:rsid w:val="00B81FF6"/>
    <w:rsid w:val="00B8209E"/>
    <w:rsid w:val="00B82F97"/>
    <w:rsid w:val="00B8477A"/>
    <w:rsid w:val="00B847D0"/>
    <w:rsid w:val="00B84AB0"/>
    <w:rsid w:val="00B85203"/>
    <w:rsid w:val="00B852E5"/>
    <w:rsid w:val="00B85DE5"/>
    <w:rsid w:val="00B85F9D"/>
    <w:rsid w:val="00B86323"/>
    <w:rsid w:val="00B866B2"/>
    <w:rsid w:val="00B9021E"/>
    <w:rsid w:val="00B90F73"/>
    <w:rsid w:val="00B914D7"/>
    <w:rsid w:val="00B9173D"/>
    <w:rsid w:val="00B917F9"/>
    <w:rsid w:val="00B91E5B"/>
    <w:rsid w:val="00B93A56"/>
    <w:rsid w:val="00B93B59"/>
    <w:rsid w:val="00B93E70"/>
    <w:rsid w:val="00B9406A"/>
    <w:rsid w:val="00B94676"/>
    <w:rsid w:val="00B94CF9"/>
    <w:rsid w:val="00B95278"/>
    <w:rsid w:val="00B960FA"/>
    <w:rsid w:val="00B97BB4"/>
    <w:rsid w:val="00B97C21"/>
    <w:rsid w:val="00B97D91"/>
    <w:rsid w:val="00B97EC2"/>
    <w:rsid w:val="00BA013E"/>
    <w:rsid w:val="00BA0318"/>
    <w:rsid w:val="00BA08A3"/>
    <w:rsid w:val="00BA1EFD"/>
    <w:rsid w:val="00BA2280"/>
    <w:rsid w:val="00BA2A08"/>
    <w:rsid w:val="00BA34E1"/>
    <w:rsid w:val="00BA3B0C"/>
    <w:rsid w:val="00BA3C2A"/>
    <w:rsid w:val="00BA4D13"/>
    <w:rsid w:val="00BA4E8B"/>
    <w:rsid w:val="00BA5131"/>
    <w:rsid w:val="00BA56D2"/>
    <w:rsid w:val="00BA58F5"/>
    <w:rsid w:val="00BA7028"/>
    <w:rsid w:val="00BA70BB"/>
    <w:rsid w:val="00BA731A"/>
    <w:rsid w:val="00BA76E0"/>
    <w:rsid w:val="00BB004D"/>
    <w:rsid w:val="00BB021A"/>
    <w:rsid w:val="00BB0A24"/>
    <w:rsid w:val="00BB21B4"/>
    <w:rsid w:val="00BB2707"/>
    <w:rsid w:val="00BB2863"/>
    <w:rsid w:val="00BB2A25"/>
    <w:rsid w:val="00BB30F3"/>
    <w:rsid w:val="00BB312F"/>
    <w:rsid w:val="00BB3F79"/>
    <w:rsid w:val="00BB6A13"/>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74D1"/>
    <w:rsid w:val="00BC7902"/>
    <w:rsid w:val="00BC7B34"/>
    <w:rsid w:val="00BD0073"/>
    <w:rsid w:val="00BD2703"/>
    <w:rsid w:val="00BD2F50"/>
    <w:rsid w:val="00BD4842"/>
    <w:rsid w:val="00BD48AC"/>
    <w:rsid w:val="00BD4AE4"/>
    <w:rsid w:val="00BD55BA"/>
    <w:rsid w:val="00BD5762"/>
    <w:rsid w:val="00BD5F1A"/>
    <w:rsid w:val="00BD6DFE"/>
    <w:rsid w:val="00BD71CE"/>
    <w:rsid w:val="00BD7820"/>
    <w:rsid w:val="00BE1234"/>
    <w:rsid w:val="00BE1298"/>
    <w:rsid w:val="00BE1338"/>
    <w:rsid w:val="00BE1558"/>
    <w:rsid w:val="00BE1C1C"/>
    <w:rsid w:val="00BE1C72"/>
    <w:rsid w:val="00BE1CD1"/>
    <w:rsid w:val="00BE23DA"/>
    <w:rsid w:val="00BE29A9"/>
    <w:rsid w:val="00BE2FA6"/>
    <w:rsid w:val="00BE333F"/>
    <w:rsid w:val="00BE4265"/>
    <w:rsid w:val="00BE5CFC"/>
    <w:rsid w:val="00BE6C3D"/>
    <w:rsid w:val="00BE7027"/>
    <w:rsid w:val="00BE7406"/>
    <w:rsid w:val="00BE7603"/>
    <w:rsid w:val="00BE78D7"/>
    <w:rsid w:val="00BE78E8"/>
    <w:rsid w:val="00BF1EDF"/>
    <w:rsid w:val="00BF2F8C"/>
    <w:rsid w:val="00BF3279"/>
    <w:rsid w:val="00BF512B"/>
    <w:rsid w:val="00BF51F4"/>
    <w:rsid w:val="00BF56FA"/>
    <w:rsid w:val="00BF5D7B"/>
    <w:rsid w:val="00BF5FEF"/>
    <w:rsid w:val="00BF6454"/>
    <w:rsid w:val="00BF6EEA"/>
    <w:rsid w:val="00BF715C"/>
    <w:rsid w:val="00BF7497"/>
    <w:rsid w:val="00BF74C7"/>
    <w:rsid w:val="00BF7734"/>
    <w:rsid w:val="00C01334"/>
    <w:rsid w:val="00C013B7"/>
    <w:rsid w:val="00C014D9"/>
    <w:rsid w:val="00C015F1"/>
    <w:rsid w:val="00C01917"/>
    <w:rsid w:val="00C01F33"/>
    <w:rsid w:val="00C0209C"/>
    <w:rsid w:val="00C023FA"/>
    <w:rsid w:val="00C0250F"/>
    <w:rsid w:val="00C0290B"/>
    <w:rsid w:val="00C02CC6"/>
    <w:rsid w:val="00C0342D"/>
    <w:rsid w:val="00C040F7"/>
    <w:rsid w:val="00C044AB"/>
    <w:rsid w:val="00C04C9F"/>
    <w:rsid w:val="00C04DC5"/>
    <w:rsid w:val="00C0565C"/>
    <w:rsid w:val="00C05706"/>
    <w:rsid w:val="00C05B84"/>
    <w:rsid w:val="00C06071"/>
    <w:rsid w:val="00C0657A"/>
    <w:rsid w:val="00C07377"/>
    <w:rsid w:val="00C0762D"/>
    <w:rsid w:val="00C10478"/>
    <w:rsid w:val="00C11633"/>
    <w:rsid w:val="00C11775"/>
    <w:rsid w:val="00C12107"/>
    <w:rsid w:val="00C129E9"/>
    <w:rsid w:val="00C12F43"/>
    <w:rsid w:val="00C13012"/>
    <w:rsid w:val="00C1394E"/>
    <w:rsid w:val="00C13962"/>
    <w:rsid w:val="00C139DB"/>
    <w:rsid w:val="00C14D4B"/>
    <w:rsid w:val="00C14F73"/>
    <w:rsid w:val="00C1507C"/>
    <w:rsid w:val="00C154BB"/>
    <w:rsid w:val="00C1572C"/>
    <w:rsid w:val="00C159D2"/>
    <w:rsid w:val="00C15D7A"/>
    <w:rsid w:val="00C16757"/>
    <w:rsid w:val="00C17316"/>
    <w:rsid w:val="00C176E2"/>
    <w:rsid w:val="00C17C30"/>
    <w:rsid w:val="00C20286"/>
    <w:rsid w:val="00C21414"/>
    <w:rsid w:val="00C226CD"/>
    <w:rsid w:val="00C22C25"/>
    <w:rsid w:val="00C2389D"/>
    <w:rsid w:val="00C23EAD"/>
    <w:rsid w:val="00C24AA4"/>
    <w:rsid w:val="00C25392"/>
    <w:rsid w:val="00C25632"/>
    <w:rsid w:val="00C25C97"/>
    <w:rsid w:val="00C26007"/>
    <w:rsid w:val="00C26986"/>
    <w:rsid w:val="00C2734B"/>
    <w:rsid w:val="00C279B5"/>
    <w:rsid w:val="00C27C45"/>
    <w:rsid w:val="00C27C94"/>
    <w:rsid w:val="00C302CE"/>
    <w:rsid w:val="00C3137E"/>
    <w:rsid w:val="00C31BA5"/>
    <w:rsid w:val="00C32FA7"/>
    <w:rsid w:val="00C330FD"/>
    <w:rsid w:val="00C34465"/>
    <w:rsid w:val="00C347A0"/>
    <w:rsid w:val="00C348D9"/>
    <w:rsid w:val="00C34D28"/>
    <w:rsid w:val="00C34D4F"/>
    <w:rsid w:val="00C34E2A"/>
    <w:rsid w:val="00C35114"/>
    <w:rsid w:val="00C35901"/>
    <w:rsid w:val="00C3599A"/>
    <w:rsid w:val="00C35D71"/>
    <w:rsid w:val="00C35DA6"/>
    <w:rsid w:val="00C36038"/>
    <w:rsid w:val="00C360E1"/>
    <w:rsid w:val="00C36E84"/>
    <w:rsid w:val="00C3719D"/>
    <w:rsid w:val="00C4082F"/>
    <w:rsid w:val="00C41535"/>
    <w:rsid w:val="00C41A93"/>
    <w:rsid w:val="00C41E99"/>
    <w:rsid w:val="00C42536"/>
    <w:rsid w:val="00C42B43"/>
    <w:rsid w:val="00C42D01"/>
    <w:rsid w:val="00C43A6C"/>
    <w:rsid w:val="00C44972"/>
    <w:rsid w:val="00C45739"/>
    <w:rsid w:val="00C45C25"/>
    <w:rsid w:val="00C45F08"/>
    <w:rsid w:val="00C4639E"/>
    <w:rsid w:val="00C46B7B"/>
    <w:rsid w:val="00C47344"/>
    <w:rsid w:val="00C47E53"/>
    <w:rsid w:val="00C5010D"/>
    <w:rsid w:val="00C508EF"/>
    <w:rsid w:val="00C50D54"/>
    <w:rsid w:val="00C51B69"/>
    <w:rsid w:val="00C5269D"/>
    <w:rsid w:val="00C529C1"/>
    <w:rsid w:val="00C52B72"/>
    <w:rsid w:val="00C537C2"/>
    <w:rsid w:val="00C53AD2"/>
    <w:rsid w:val="00C54995"/>
    <w:rsid w:val="00C54D41"/>
    <w:rsid w:val="00C5519B"/>
    <w:rsid w:val="00C55464"/>
    <w:rsid w:val="00C5584E"/>
    <w:rsid w:val="00C55E1C"/>
    <w:rsid w:val="00C577DD"/>
    <w:rsid w:val="00C60783"/>
    <w:rsid w:val="00C6159F"/>
    <w:rsid w:val="00C61623"/>
    <w:rsid w:val="00C61F29"/>
    <w:rsid w:val="00C6223E"/>
    <w:rsid w:val="00C62930"/>
    <w:rsid w:val="00C62D78"/>
    <w:rsid w:val="00C634E4"/>
    <w:rsid w:val="00C63DC7"/>
    <w:rsid w:val="00C63DC8"/>
    <w:rsid w:val="00C644E1"/>
    <w:rsid w:val="00C64672"/>
    <w:rsid w:val="00C64A10"/>
    <w:rsid w:val="00C654C6"/>
    <w:rsid w:val="00C65560"/>
    <w:rsid w:val="00C65EBC"/>
    <w:rsid w:val="00C65F0C"/>
    <w:rsid w:val="00C66472"/>
    <w:rsid w:val="00C668F7"/>
    <w:rsid w:val="00C6692D"/>
    <w:rsid w:val="00C66E29"/>
    <w:rsid w:val="00C671CA"/>
    <w:rsid w:val="00C672C2"/>
    <w:rsid w:val="00C70697"/>
    <w:rsid w:val="00C70D2F"/>
    <w:rsid w:val="00C71520"/>
    <w:rsid w:val="00C7162F"/>
    <w:rsid w:val="00C728F3"/>
    <w:rsid w:val="00C72EF4"/>
    <w:rsid w:val="00C73BF4"/>
    <w:rsid w:val="00C7412A"/>
    <w:rsid w:val="00C75517"/>
    <w:rsid w:val="00C755E3"/>
    <w:rsid w:val="00C75D2F"/>
    <w:rsid w:val="00C76D05"/>
    <w:rsid w:val="00C76D90"/>
    <w:rsid w:val="00C76E3C"/>
    <w:rsid w:val="00C773B7"/>
    <w:rsid w:val="00C77DB8"/>
    <w:rsid w:val="00C8085D"/>
    <w:rsid w:val="00C80F87"/>
    <w:rsid w:val="00C80F99"/>
    <w:rsid w:val="00C812CF"/>
    <w:rsid w:val="00C81568"/>
    <w:rsid w:val="00C81E9D"/>
    <w:rsid w:val="00C82387"/>
    <w:rsid w:val="00C82773"/>
    <w:rsid w:val="00C82915"/>
    <w:rsid w:val="00C830E3"/>
    <w:rsid w:val="00C83A13"/>
    <w:rsid w:val="00C842EF"/>
    <w:rsid w:val="00C849B7"/>
    <w:rsid w:val="00C84C4B"/>
    <w:rsid w:val="00C8527C"/>
    <w:rsid w:val="00C857B3"/>
    <w:rsid w:val="00C86CFF"/>
    <w:rsid w:val="00C87FCB"/>
    <w:rsid w:val="00C9027A"/>
    <w:rsid w:val="00C90305"/>
    <w:rsid w:val="00C9068E"/>
    <w:rsid w:val="00C90B1C"/>
    <w:rsid w:val="00C90F9B"/>
    <w:rsid w:val="00C91176"/>
    <w:rsid w:val="00C929F7"/>
    <w:rsid w:val="00C92F7F"/>
    <w:rsid w:val="00C933C8"/>
    <w:rsid w:val="00C93490"/>
    <w:rsid w:val="00C93BC6"/>
    <w:rsid w:val="00C93C4B"/>
    <w:rsid w:val="00C9447C"/>
    <w:rsid w:val="00C944AB"/>
    <w:rsid w:val="00C9469F"/>
    <w:rsid w:val="00C94C37"/>
    <w:rsid w:val="00C95663"/>
    <w:rsid w:val="00C95B40"/>
    <w:rsid w:val="00C966F9"/>
    <w:rsid w:val="00C97567"/>
    <w:rsid w:val="00C97A5F"/>
    <w:rsid w:val="00C97EA2"/>
    <w:rsid w:val="00CA0A65"/>
    <w:rsid w:val="00CA17EF"/>
    <w:rsid w:val="00CA1ED8"/>
    <w:rsid w:val="00CA38D6"/>
    <w:rsid w:val="00CA39A2"/>
    <w:rsid w:val="00CA3DFD"/>
    <w:rsid w:val="00CA3F60"/>
    <w:rsid w:val="00CA4071"/>
    <w:rsid w:val="00CA43CA"/>
    <w:rsid w:val="00CA4E1A"/>
    <w:rsid w:val="00CA4FEB"/>
    <w:rsid w:val="00CA59E2"/>
    <w:rsid w:val="00CA5D20"/>
    <w:rsid w:val="00CA6241"/>
    <w:rsid w:val="00CA6781"/>
    <w:rsid w:val="00CA6FD3"/>
    <w:rsid w:val="00CB0C8B"/>
    <w:rsid w:val="00CB1B5D"/>
    <w:rsid w:val="00CB1F63"/>
    <w:rsid w:val="00CB2067"/>
    <w:rsid w:val="00CB3DD7"/>
    <w:rsid w:val="00CB570E"/>
    <w:rsid w:val="00CB5948"/>
    <w:rsid w:val="00CB6997"/>
    <w:rsid w:val="00CB7878"/>
    <w:rsid w:val="00CB7B89"/>
    <w:rsid w:val="00CB7C89"/>
    <w:rsid w:val="00CC02EC"/>
    <w:rsid w:val="00CC040E"/>
    <w:rsid w:val="00CC111F"/>
    <w:rsid w:val="00CC1346"/>
    <w:rsid w:val="00CC2159"/>
    <w:rsid w:val="00CC2F88"/>
    <w:rsid w:val="00CC3806"/>
    <w:rsid w:val="00CC3D2A"/>
    <w:rsid w:val="00CC3EA0"/>
    <w:rsid w:val="00CC469C"/>
    <w:rsid w:val="00CC4E43"/>
    <w:rsid w:val="00CC51F4"/>
    <w:rsid w:val="00CC5D4D"/>
    <w:rsid w:val="00CC5DB3"/>
    <w:rsid w:val="00CC65A3"/>
    <w:rsid w:val="00CC66FA"/>
    <w:rsid w:val="00CC67A1"/>
    <w:rsid w:val="00CC71A0"/>
    <w:rsid w:val="00CC7971"/>
    <w:rsid w:val="00CC7B45"/>
    <w:rsid w:val="00CD0B1E"/>
    <w:rsid w:val="00CD1188"/>
    <w:rsid w:val="00CD1824"/>
    <w:rsid w:val="00CD2ED1"/>
    <w:rsid w:val="00CD3251"/>
    <w:rsid w:val="00CD337B"/>
    <w:rsid w:val="00CD44E2"/>
    <w:rsid w:val="00CD4CD9"/>
    <w:rsid w:val="00CD5556"/>
    <w:rsid w:val="00CD573F"/>
    <w:rsid w:val="00CD652C"/>
    <w:rsid w:val="00CD6788"/>
    <w:rsid w:val="00CD6B8F"/>
    <w:rsid w:val="00CD6CA5"/>
    <w:rsid w:val="00CD6F15"/>
    <w:rsid w:val="00CD6FCC"/>
    <w:rsid w:val="00CD76C2"/>
    <w:rsid w:val="00CE10A1"/>
    <w:rsid w:val="00CE1237"/>
    <w:rsid w:val="00CE1A49"/>
    <w:rsid w:val="00CE277C"/>
    <w:rsid w:val="00CE292F"/>
    <w:rsid w:val="00CE2A55"/>
    <w:rsid w:val="00CE2B74"/>
    <w:rsid w:val="00CE2C47"/>
    <w:rsid w:val="00CE40A6"/>
    <w:rsid w:val="00CE4369"/>
    <w:rsid w:val="00CE4459"/>
    <w:rsid w:val="00CE4A12"/>
    <w:rsid w:val="00CE59DC"/>
    <w:rsid w:val="00CE5B18"/>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25B"/>
    <w:rsid w:val="00CF6712"/>
    <w:rsid w:val="00CF687E"/>
    <w:rsid w:val="00CF68BB"/>
    <w:rsid w:val="00CF68E5"/>
    <w:rsid w:val="00CF6A74"/>
    <w:rsid w:val="00CF6B1F"/>
    <w:rsid w:val="00CF743E"/>
    <w:rsid w:val="00D018A7"/>
    <w:rsid w:val="00D01F5D"/>
    <w:rsid w:val="00D022AA"/>
    <w:rsid w:val="00D0261C"/>
    <w:rsid w:val="00D02803"/>
    <w:rsid w:val="00D0349B"/>
    <w:rsid w:val="00D049CA"/>
    <w:rsid w:val="00D04C64"/>
    <w:rsid w:val="00D04EAA"/>
    <w:rsid w:val="00D057EF"/>
    <w:rsid w:val="00D061DE"/>
    <w:rsid w:val="00D06D04"/>
    <w:rsid w:val="00D0717E"/>
    <w:rsid w:val="00D07B04"/>
    <w:rsid w:val="00D07B15"/>
    <w:rsid w:val="00D07C8C"/>
    <w:rsid w:val="00D10249"/>
    <w:rsid w:val="00D10363"/>
    <w:rsid w:val="00D1088C"/>
    <w:rsid w:val="00D1113A"/>
    <w:rsid w:val="00D115C3"/>
    <w:rsid w:val="00D11897"/>
    <w:rsid w:val="00D118E3"/>
    <w:rsid w:val="00D120C4"/>
    <w:rsid w:val="00D121BA"/>
    <w:rsid w:val="00D1269E"/>
    <w:rsid w:val="00D128A7"/>
    <w:rsid w:val="00D13135"/>
    <w:rsid w:val="00D136C1"/>
    <w:rsid w:val="00D13A9F"/>
    <w:rsid w:val="00D13E4E"/>
    <w:rsid w:val="00D1413F"/>
    <w:rsid w:val="00D14672"/>
    <w:rsid w:val="00D14DCC"/>
    <w:rsid w:val="00D14E15"/>
    <w:rsid w:val="00D14F42"/>
    <w:rsid w:val="00D15D68"/>
    <w:rsid w:val="00D16563"/>
    <w:rsid w:val="00D212E2"/>
    <w:rsid w:val="00D21443"/>
    <w:rsid w:val="00D21818"/>
    <w:rsid w:val="00D22AD9"/>
    <w:rsid w:val="00D22D54"/>
    <w:rsid w:val="00D235FD"/>
    <w:rsid w:val="00D239A7"/>
    <w:rsid w:val="00D23F47"/>
    <w:rsid w:val="00D248DC"/>
    <w:rsid w:val="00D24B5D"/>
    <w:rsid w:val="00D25297"/>
    <w:rsid w:val="00D252DF"/>
    <w:rsid w:val="00D25511"/>
    <w:rsid w:val="00D266F9"/>
    <w:rsid w:val="00D27938"/>
    <w:rsid w:val="00D27DA6"/>
    <w:rsid w:val="00D30B49"/>
    <w:rsid w:val="00D312EE"/>
    <w:rsid w:val="00D32390"/>
    <w:rsid w:val="00D33286"/>
    <w:rsid w:val="00D341A0"/>
    <w:rsid w:val="00D3467D"/>
    <w:rsid w:val="00D3510C"/>
    <w:rsid w:val="00D35158"/>
    <w:rsid w:val="00D352F6"/>
    <w:rsid w:val="00D359E0"/>
    <w:rsid w:val="00D362C7"/>
    <w:rsid w:val="00D36E26"/>
    <w:rsid w:val="00D36E71"/>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D5B"/>
    <w:rsid w:val="00D45F96"/>
    <w:rsid w:val="00D46F88"/>
    <w:rsid w:val="00D47486"/>
    <w:rsid w:val="00D4765A"/>
    <w:rsid w:val="00D47DFC"/>
    <w:rsid w:val="00D5019F"/>
    <w:rsid w:val="00D528B8"/>
    <w:rsid w:val="00D53014"/>
    <w:rsid w:val="00D532C3"/>
    <w:rsid w:val="00D53494"/>
    <w:rsid w:val="00D53636"/>
    <w:rsid w:val="00D54231"/>
    <w:rsid w:val="00D5425F"/>
    <w:rsid w:val="00D54352"/>
    <w:rsid w:val="00D546FF"/>
    <w:rsid w:val="00D54E3E"/>
    <w:rsid w:val="00D55085"/>
    <w:rsid w:val="00D551ED"/>
    <w:rsid w:val="00D5533A"/>
    <w:rsid w:val="00D55AD5"/>
    <w:rsid w:val="00D55DC1"/>
    <w:rsid w:val="00D5683F"/>
    <w:rsid w:val="00D576CA"/>
    <w:rsid w:val="00D5779C"/>
    <w:rsid w:val="00D57FA3"/>
    <w:rsid w:val="00D61084"/>
    <w:rsid w:val="00D61AF5"/>
    <w:rsid w:val="00D61DC8"/>
    <w:rsid w:val="00D62095"/>
    <w:rsid w:val="00D632AE"/>
    <w:rsid w:val="00D63D1A"/>
    <w:rsid w:val="00D64575"/>
    <w:rsid w:val="00D649BC"/>
    <w:rsid w:val="00D64B69"/>
    <w:rsid w:val="00D652B5"/>
    <w:rsid w:val="00D656F8"/>
    <w:rsid w:val="00D65966"/>
    <w:rsid w:val="00D659A8"/>
    <w:rsid w:val="00D65B2F"/>
    <w:rsid w:val="00D65D2C"/>
    <w:rsid w:val="00D708B0"/>
    <w:rsid w:val="00D72120"/>
    <w:rsid w:val="00D721C5"/>
    <w:rsid w:val="00D722DE"/>
    <w:rsid w:val="00D726B2"/>
    <w:rsid w:val="00D7281E"/>
    <w:rsid w:val="00D733FA"/>
    <w:rsid w:val="00D73412"/>
    <w:rsid w:val="00D73564"/>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23C6"/>
    <w:rsid w:val="00D83480"/>
    <w:rsid w:val="00D83497"/>
    <w:rsid w:val="00D834B3"/>
    <w:rsid w:val="00D83F5E"/>
    <w:rsid w:val="00D84162"/>
    <w:rsid w:val="00D84B70"/>
    <w:rsid w:val="00D84E2F"/>
    <w:rsid w:val="00D855E0"/>
    <w:rsid w:val="00D85783"/>
    <w:rsid w:val="00D85C02"/>
    <w:rsid w:val="00D85D70"/>
    <w:rsid w:val="00D86824"/>
    <w:rsid w:val="00D86D29"/>
    <w:rsid w:val="00D871CE"/>
    <w:rsid w:val="00D87270"/>
    <w:rsid w:val="00D876BF"/>
    <w:rsid w:val="00D90156"/>
    <w:rsid w:val="00D91078"/>
    <w:rsid w:val="00D9166F"/>
    <w:rsid w:val="00D9196D"/>
    <w:rsid w:val="00D927C3"/>
    <w:rsid w:val="00D92982"/>
    <w:rsid w:val="00D9485E"/>
    <w:rsid w:val="00D94BF9"/>
    <w:rsid w:val="00D9537D"/>
    <w:rsid w:val="00D95765"/>
    <w:rsid w:val="00D95A1E"/>
    <w:rsid w:val="00D9613D"/>
    <w:rsid w:val="00D965D3"/>
    <w:rsid w:val="00D977E9"/>
    <w:rsid w:val="00D978BE"/>
    <w:rsid w:val="00D97B8A"/>
    <w:rsid w:val="00DA054D"/>
    <w:rsid w:val="00DA146F"/>
    <w:rsid w:val="00DA1E71"/>
    <w:rsid w:val="00DA2A4E"/>
    <w:rsid w:val="00DA2D31"/>
    <w:rsid w:val="00DA2DB7"/>
    <w:rsid w:val="00DA305E"/>
    <w:rsid w:val="00DA37FF"/>
    <w:rsid w:val="00DA3A19"/>
    <w:rsid w:val="00DA4AB0"/>
    <w:rsid w:val="00DA4E27"/>
    <w:rsid w:val="00DA5417"/>
    <w:rsid w:val="00DA56E8"/>
    <w:rsid w:val="00DA5A86"/>
    <w:rsid w:val="00DA5B30"/>
    <w:rsid w:val="00DA6066"/>
    <w:rsid w:val="00DA6990"/>
    <w:rsid w:val="00DA6EC4"/>
    <w:rsid w:val="00DA70FE"/>
    <w:rsid w:val="00DA716E"/>
    <w:rsid w:val="00DA72AB"/>
    <w:rsid w:val="00DA7318"/>
    <w:rsid w:val="00DA7C6D"/>
    <w:rsid w:val="00DB0905"/>
    <w:rsid w:val="00DB19A3"/>
    <w:rsid w:val="00DB27F9"/>
    <w:rsid w:val="00DB35FF"/>
    <w:rsid w:val="00DB377D"/>
    <w:rsid w:val="00DB3E5C"/>
    <w:rsid w:val="00DB482C"/>
    <w:rsid w:val="00DB50C5"/>
    <w:rsid w:val="00DB52A9"/>
    <w:rsid w:val="00DB5750"/>
    <w:rsid w:val="00DB59AD"/>
    <w:rsid w:val="00DB6054"/>
    <w:rsid w:val="00DB69D5"/>
    <w:rsid w:val="00DB6E10"/>
    <w:rsid w:val="00DC0BB6"/>
    <w:rsid w:val="00DC0C58"/>
    <w:rsid w:val="00DC21D7"/>
    <w:rsid w:val="00DC258D"/>
    <w:rsid w:val="00DC26DB"/>
    <w:rsid w:val="00DC2D36"/>
    <w:rsid w:val="00DC30BF"/>
    <w:rsid w:val="00DC3377"/>
    <w:rsid w:val="00DC3D86"/>
    <w:rsid w:val="00DC4FA7"/>
    <w:rsid w:val="00DC53EF"/>
    <w:rsid w:val="00DC5FB3"/>
    <w:rsid w:val="00DC631A"/>
    <w:rsid w:val="00DC6DC7"/>
    <w:rsid w:val="00DC7BF2"/>
    <w:rsid w:val="00DD017F"/>
    <w:rsid w:val="00DD0408"/>
    <w:rsid w:val="00DD0419"/>
    <w:rsid w:val="00DD126B"/>
    <w:rsid w:val="00DD1AE7"/>
    <w:rsid w:val="00DD3166"/>
    <w:rsid w:val="00DD3A6E"/>
    <w:rsid w:val="00DD4320"/>
    <w:rsid w:val="00DD44D8"/>
    <w:rsid w:val="00DD4800"/>
    <w:rsid w:val="00DD578A"/>
    <w:rsid w:val="00DD6064"/>
    <w:rsid w:val="00DD698D"/>
    <w:rsid w:val="00DD6FA2"/>
    <w:rsid w:val="00DD7666"/>
    <w:rsid w:val="00DD7E75"/>
    <w:rsid w:val="00DE0881"/>
    <w:rsid w:val="00DE0DCD"/>
    <w:rsid w:val="00DE11C9"/>
    <w:rsid w:val="00DE1783"/>
    <w:rsid w:val="00DE1E69"/>
    <w:rsid w:val="00DE23DC"/>
    <w:rsid w:val="00DE314F"/>
    <w:rsid w:val="00DE3510"/>
    <w:rsid w:val="00DE3DCE"/>
    <w:rsid w:val="00DE40BE"/>
    <w:rsid w:val="00DE48BD"/>
    <w:rsid w:val="00DE4E7F"/>
    <w:rsid w:val="00DE5608"/>
    <w:rsid w:val="00DE58D0"/>
    <w:rsid w:val="00DE5EA9"/>
    <w:rsid w:val="00DE602F"/>
    <w:rsid w:val="00DE654F"/>
    <w:rsid w:val="00DE6709"/>
    <w:rsid w:val="00DE6A4A"/>
    <w:rsid w:val="00DE6BFB"/>
    <w:rsid w:val="00DF0054"/>
    <w:rsid w:val="00DF0280"/>
    <w:rsid w:val="00DF1016"/>
    <w:rsid w:val="00DF10A0"/>
    <w:rsid w:val="00DF15E0"/>
    <w:rsid w:val="00DF1A70"/>
    <w:rsid w:val="00DF2DFD"/>
    <w:rsid w:val="00DF32AC"/>
    <w:rsid w:val="00DF37A0"/>
    <w:rsid w:val="00DF435B"/>
    <w:rsid w:val="00DF444C"/>
    <w:rsid w:val="00DF454A"/>
    <w:rsid w:val="00DF5CEF"/>
    <w:rsid w:val="00DF61EC"/>
    <w:rsid w:val="00DF6E61"/>
    <w:rsid w:val="00DF730C"/>
    <w:rsid w:val="00DF7708"/>
    <w:rsid w:val="00DF7DB1"/>
    <w:rsid w:val="00DF7F50"/>
    <w:rsid w:val="00DF7F58"/>
    <w:rsid w:val="00E013F8"/>
    <w:rsid w:val="00E01DAF"/>
    <w:rsid w:val="00E0203C"/>
    <w:rsid w:val="00E022FC"/>
    <w:rsid w:val="00E023F9"/>
    <w:rsid w:val="00E0282D"/>
    <w:rsid w:val="00E02F2A"/>
    <w:rsid w:val="00E039C2"/>
    <w:rsid w:val="00E04BB2"/>
    <w:rsid w:val="00E04DF1"/>
    <w:rsid w:val="00E05500"/>
    <w:rsid w:val="00E0596A"/>
    <w:rsid w:val="00E060FC"/>
    <w:rsid w:val="00E06769"/>
    <w:rsid w:val="00E07799"/>
    <w:rsid w:val="00E103B2"/>
    <w:rsid w:val="00E10E81"/>
    <w:rsid w:val="00E110E7"/>
    <w:rsid w:val="00E118A3"/>
    <w:rsid w:val="00E11B20"/>
    <w:rsid w:val="00E12763"/>
    <w:rsid w:val="00E128BD"/>
    <w:rsid w:val="00E12923"/>
    <w:rsid w:val="00E140BD"/>
    <w:rsid w:val="00E14A4F"/>
    <w:rsid w:val="00E14C00"/>
    <w:rsid w:val="00E14C1C"/>
    <w:rsid w:val="00E14EA1"/>
    <w:rsid w:val="00E158A7"/>
    <w:rsid w:val="00E158E4"/>
    <w:rsid w:val="00E16CB1"/>
    <w:rsid w:val="00E16DAE"/>
    <w:rsid w:val="00E16E41"/>
    <w:rsid w:val="00E16F8E"/>
    <w:rsid w:val="00E1718E"/>
    <w:rsid w:val="00E17FA2"/>
    <w:rsid w:val="00E20025"/>
    <w:rsid w:val="00E20469"/>
    <w:rsid w:val="00E2063D"/>
    <w:rsid w:val="00E208B3"/>
    <w:rsid w:val="00E20B7B"/>
    <w:rsid w:val="00E211AC"/>
    <w:rsid w:val="00E21520"/>
    <w:rsid w:val="00E21DD4"/>
    <w:rsid w:val="00E22034"/>
    <w:rsid w:val="00E23156"/>
    <w:rsid w:val="00E237AA"/>
    <w:rsid w:val="00E23A38"/>
    <w:rsid w:val="00E23CD9"/>
    <w:rsid w:val="00E240D8"/>
    <w:rsid w:val="00E24C78"/>
    <w:rsid w:val="00E25823"/>
    <w:rsid w:val="00E25B88"/>
    <w:rsid w:val="00E25DE2"/>
    <w:rsid w:val="00E263C5"/>
    <w:rsid w:val="00E26FE3"/>
    <w:rsid w:val="00E271B1"/>
    <w:rsid w:val="00E2732E"/>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723A"/>
    <w:rsid w:val="00E37247"/>
    <w:rsid w:val="00E377E3"/>
    <w:rsid w:val="00E37860"/>
    <w:rsid w:val="00E37BDC"/>
    <w:rsid w:val="00E40056"/>
    <w:rsid w:val="00E40640"/>
    <w:rsid w:val="00E410E5"/>
    <w:rsid w:val="00E417CB"/>
    <w:rsid w:val="00E421D0"/>
    <w:rsid w:val="00E427F9"/>
    <w:rsid w:val="00E43595"/>
    <w:rsid w:val="00E446F1"/>
    <w:rsid w:val="00E44802"/>
    <w:rsid w:val="00E44941"/>
    <w:rsid w:val="00E4501E"/>
    <w:rsid w:val="00E4545A"/>
    <w:rsid w:val="00E460C6"/>
    <w:rsid w:val="00E462A4"/>
    <w:rsid w:val="00E4657F"/>
    <w:rsid w:val="00E46886"/>
    <w:rsid w:val="00E46B27"/>
    <w:rsid w:val="00E47AEF"/>
    <w:rsid w:val="00E50048"/>
    <w:rsid w:val="00E50998"/>
    <w:rsid w:val="00E517C3"/>
    <w:rsid w:val="00E5219A"/>
    <w:rsid w:val="00E5272F"/>
    <w:rsid w:val="00E52EB2"/>
    <w:rsid w:val="00E531AB"/>
    <w:rsid w:val="00E53AAE"/>
    <w:rsid w:val="00E53B75"/>
    <w:rsid w:val="00E53FA0"/>
    <w:rsid w:val="00E5410D"/>
    <w:rsid w:val="00E543D1"/>
    <w:rsid w:val="00E54AB5"/>
    <w:rsid w:val="00E54CBB"/>
    <w:rsid w:val="00E54E3B"/>
    <w:rsid w:val="00E55295"/>
    <w:rsid w:val="00E55C28"/>
    <w:rsid w:val="00E5616D"/>
    <w:rsid w:val="00E56BAB"/>
    <w:rsid w:val="00E570AD"/>
    <w:rsid w:val="00E57565"/>
    <w:rsid w:val="00E57940"/>
    <w:rsid w:val="00E579A7"/>
    <w:rsid w:val="00E619D0"/>
    <w:rsid w:val="00E6220A"/>
    <w:rsid w:val="00E622FB"/>
    <w:rsid w:val="00E62374"/>
    <w:rsid w:val="00E623D7"/>
    <w:rsid w:val="00E629CA"/>
    <w:rsid w:val="00E63838"/>
    <w:rsid w:val="00E63EC8"/>
    <w:rsid w:val="00E64434"/>
    <w:rsid w:val="00E6448F"/>
    <w:rsid w:val="00E6464A"/>
    <w:rsid w:val="00E6485E"/>
    <w:rsid w:val="00E64D5B"/>
    <w:rsid w:val="00E64D8B"/>
    <w:rsid w:val="00E65502"/>
    <w:rsid w:val="00E66815"/>
    <w:rsid w:val="00E66A77"/>
    <w:rsid w:val="00E66A97"/>
    <w:rsid w:val="00E67742"/>
    <w:rsid w:val="00E67C51"/>
    <w:rsid w:val="00E70023"/>
    <w:rsid w:val="00E702E9"/>
    <w:rsid w:val="00E71193"/>
    <w:rsid w:val="00E7140D"/>
    <w:rsid w:val="00E71515"/>
    <w:rsid w:val="00E71A10"/>
    <w:rsid w:val="00E71B86"/>
    <w:rsid w:val="00E72540"/>
    <w:rsid w:val="00E72EFC"/>
    <w:rsid w:val="00E7405A"/>
    <w:rsid w:val="00E749C9"/>
    <w:rsid w:val="00E758EC"/>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822"/>
    <w:rsid w:val="00E87A9B"/>
    <w:rsid w:val="00E87D7F"/>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F8A"/>
    <w:rsid w:val="00E95368"/>
    <w:rsid w:val="00E953DE"/>
    <w:rsid w:val="00E956D1"/>
    <w:rsid w:val="00E96A1D"/>
    <w:rsid w:val="00E9708E"/>
    <w:rsid w:val="00E97B36"/>
    <w:rsid w:val="00EA007D"/>
    <w:rsid w:val="00EA014B"/>
    <w:rsid w:val="00EA07E9"/>
    <w:rsid w:val="00EA0829"/>
    <w:rsid w:val="00EA1050"/>
    <w:rsid w:val="00EA1C83"/>
    <w:rsid w:val="00EA1F15"/>
    <w:rsid w:val="00EA1F7F"/>
    <w:rsid w:val="00EA1FDC"/>
    <w:rsid w:val="00EA22EE"/>
    <w:rsid w:val="00EA2847"/>
    <w:rsid w:val="00EA2949"/>
    <w:rsid w:val="00EA2B3C"/>
    <w:rsid w:val="00EA2C8A"/>
    <w:rsid w:val="00EA438B"/>
    <w:rsid w:val="00EA4565"/>
    <w:rsid w:val="00EA4F44"/>
    <w:rsid w:val="00EA5283"/>
    <w:rsid w:val="00EA5402"/>
    <w:rsid w:val="00EA5461"/>
    <w:rsid w:val="00EA580E"/>
    <w:rsid w:val="00EA5815"/>
    <w:rsid w:val="00EA64B0"/>
    <w:rsid w:val="00EA67ED"/>
    <w:rsid w:val="00EA6914"/>
    <w:rsid w:val="00EA745A"/>
    <w:rsid w:val="00EA7887"/>
    <w:rsid w:val="00EA7A41"/>
    <w:rsid w:val="00EB01D8"/>
    <w:rsid w:val="00EB0523"/>
    <w:rsid w:val="00EB077B"/>
    <w:rsid w:val="00EB1C52"/>
    <w:rsid w:val="00EB1E5D"/>
    <w:rsid w:val="00EB21CF"/>
    <w:rsid w:val="00EB235D"/>
    <w:rsid w:val="00EB325F"/>
    <w:rsid w:val="00EB3D70"/>
    <w:rsid w:val="00EB41B5"/>
    <w:rsid w:val="00EB4C35"/>
    <w:rsid w:val="00EB4EA2"/>
    <w:rsid w:val="00EB5B44"/>
    <w:rsid w:val="00EB76AF"/>
    <w:rsid w:val="00EB7774"/>
    <w:rsid w:val="00EB7B69"/>
    <w:rsid w:val="00EB7C37"/>
    <w:rsid w:val="00EC01C2"/>
    <w:rsid w:val="00EC06C7"/>
    <w:rsid w:val="00EC168A"/>
    <w:rsid w:val="00EC1950"/>
    <w:rsid w:val="00EC1DF7"/>
    <w:rsid w:val="00EC2152"/>
    <w:rsid w:val="00EC2603"/>
    <w:rsid w:val="00EC27C6"/>
    <w:rsid w:val="00EC2DE6"/>
    <w:rsid w:val="00EC39C8"/>
    <w:rsid w:val="00EC3D1F"/>
    <w:rsid w:val="00EC4207"/>
    <w:rsid w:val="00EC42F0"/>
    <w:rsid w:val="00EC5653"/>
    <w:rsid w:val="00EC5A8C"/>
    <w:rsid w:val="00EC5B9C"/>
    <w:rsid w:val="00EC5D24"/>
    <w:rsid w:val="00EC60AE"/>
    <w:rsid w:val="00EC64FC"/>
    <w:rsid w:val="00EC71CE"/>
    <w:rsid w:val="00EC7742"/>
    <w:rsid w:val="00EC7858"/>
    <w:rsid w:val="00EC7A01"/>
    <w:rsid w:val="00EC7D19"/>
    <w:rsid w:val="00ED1006"/>
    <w:rsid w:val="00ED1AB8"/>
    <w:rsid w:val="00ED2A60"/>
    <w:rsid w:val="00ED454D"/>
    <w:rsid w:val="00ED4603"/>
    <w:rsid w:val="00ED4AFA"/>
    <w:rsid w:val="00ED4E9B"/>
    <w:rsid w:val="00ED635F"/>
    <w:rsid w:val="00ED6BD6"/>
    <w:rsid w:val="00ED6BE0"/>
    <w:rsid w:val="00ED6E55"/>
    <w:rsid w:val="00ED72E0"/>
    <w:rsid w:val="00ED76BD"/>
    <w:rsid w:val="00ED78C9"/>
    <w:rsid w:val="00EE0905"/>
    <w:rsid w:val="00EE1590"/>
    <w:rsid w:val="00EE1713"/>
    <w:rsid w:val="00EE1F98"/>
    <w:rsid w:val="00EE28F5"/>
    <w:rsid w:val="00EE30E0"/>
    <w:rsid w:val="00EE3584"/>
    <w:rsid w:val="00EE3A3C"/>
    <w:rsid w:val="00EE5452"/>
    <w:rsid w:val="00EE55DE"/>
    <w:rsid w:val="00EF00FF"/>
    <w:rsid w:val="00EF04C5"/>
    <w:rsid w:val="00EF09BB"/>
    <w:rsid w:val="00EF18FE"/>
    <w:rsid w:val="00EF1910"/>
    <w:rsid w:val="00EF1BB8"/>
    <w:rsid w:val="00EF3AD5"/>
    <w:rsid w:val="00EF4581"/>
    <w:rsid w:val="00EF5787"/>
    <w:rsid w:val="00EF60D0"/>
    <w:rsid w:val="00EF70AA"/>
    <w:rsid w:val="00F0009E"/>
    <w:rsid w:val="00F00459"/>
    <w:rsid w:val="00F00A11"/>
    <w:rsid w:val="00F01A5F"/>
    <w:rsid w:val="00F02D4A"/>
    <w:rsid w:val="00F02E3C"/>
    <w:rsid w:val="00F03093"/>
    <w:rsid w:val="00F03974"/>
    <w:rsid w:val="00F0404A"/>
    <w:rsid w:val="00F04A03"/>
    <w:rsid w:val="00F04AA6"/>
    <w:rsid w:val="00F04AF7"/>
    <w:rsid w:val="00F0528D"/>
    <w:rsid w:val="00F05A55"/>
    <w:rsid w:val="00F0617C"/>
    <w:rsid w:val="00F061DF"/>
    <w:rsid w:val="00F06C67"/>
    <w:rsid w:val="00F06CB0"/>
    <w:rsid w:val="00F06DFD"/>
    <w:rsid w:val="00F071D1"/>
    <w:rsid w:val="00F07533"/>
    <w:rsid w:val="00F10336"/>
    <w:rsid w:val="00F10629"/>
    <w:rsid w:val="00F1083B"/>
    <w:rsid w:val="00F10CC8"/>
    <w:rsid w:val="00F110AC"/>
    <w:rsid w:val="00F11372"/>
    <w:rsid w:val="00F11C86"/>
    <w:rsid w:val="00F12093"/>
    <w:rsid w:val="00F1380F"/>
    <w:rsid w:val="00F1423C"/>
    <w:rsid w:val="00F147E1"/>
    <w:rsid w:val="00F14800"/>
    <w:rsid w:val="00F148BA"/>
    <w:rsid w:val="00F14ED1"/>
    <w:rsid w:val="00F15123"/>
    <w:rsid w:val="00F159AB"/>
    <w:rsid w:val="00F15FA5"/>
    <w:rsid w:val="00F1664B"/>
    <w:rsid w:val="00F16751"/>
    <w:rsid w:val="00F168FA"/>
    <w:rsid w:val="00F16A6F"/>
    <w:rsid w:val="00F16F27"/>
    <w:rsid w:val="00F1733E"/>
    <w:rsid w:val="00F1793D"/>
    <w:rsid w:val="00F20966"/>
    <w:rsid w:val="00F209B7"/>
    <w:rsid w:val="00F2172E"/>
    <w:rsid w:val="00F21C5E"/>
    <w:rsid w:val="00F22090"/>
    <w:rsid w:val="00F23192"/>
    <w:rsid w:val="00F239C3"/>
    <w:rsid w:val="00F23D23"/>
    <w:rsid w:val="00F23D82"/>
    <w:rsid w:val="00F243D8"/>
    <w:rsid w:val="00F243E4"/>
    <w:rsid w:val="00F24ED0"/>
    <w:rsid w:val="00F252BC"/>
    <w:rsid w:val="00F26E7C"/>
    <w:rsid w:val="00F27189"/>
    <w:rsid w:val="00F276AD"/>
    <w:rsid w:val="00F27994"/>
    <w:rsid w:val="00F27EE7"/>
    <w:rsid w:val="00F27FAF"/>
    <w:rsid w:val="00F30828"/>
    <w:rsid w:val="00F30A77"/>
    <w:rsid w:val="00F313D6"/>
    <w:rsid w:val="00F31613"/>
    <w:rsid w:val="00F320FC"/>
    <w:rsid w:val="00F32194"/>
    <w:rsid w:val="00F326C3"/>
    <w:rsid w:val="00F3387A"/>
    <w:rsid w:val="00F3429E"/>
    <w:rsid w:val="00F3434E"/>
    <w:rsid w:val="00F34480"/>
    <w:rsid w:val="00F34B63"/>
    <w:rsid w:val="00F34D35"/>
    <w:rsid w:val="00F34E1E"/>
    <w:rsid w:val="00F35D41"/>
    <w:rsid w:val="00F35D7F"/>
    <w:rsid w:val="00F36A3D"/>
    <w:rsid w:val="00F3728F"/>
    <w:rsid w:val="00F374EB"/>
    <w:rsid w:val="00F376AF"/>
    <w:rsid w:val="00F3773E"/>
    <w:rsid w:val="00F40304"/>
    <w:rsid w:val="00F41303"/>
    <w:rsid w:val="00F413CC"/>
    <w:rsid w:val="00F425DD"/>
    <w:rsid w:val="00F42828"/>
    <w:rsid w:val="00F42C53"/>
    <w:rsid w:val="00F434A7"/>
    <w:rsid w:val="00F434C6"/>
    <w:rsid w:val="00F4354E"/>
    <w:rsid w:val="00F43F65"/>
    <w:rsid w:val="00F44F59"/>
    <w:rsid w:val="00F45173"/>
    <w:rsid w:val="00F452DF"/>
    <w:rsid w:val="00F46CDF"/>
    <w:rsid w:val="00F4766C"/>
    <w:rsid w:val="00F47F10"/>
    <w:rsid w:val="00F507D1"/>
    <w:rsid w:val="00F50827"/>
    <w:rsid w:val="00F50984"/>
    <w:rsid w:val="00F5103C"/>
    <w:rsid w:val="00F514A1"/>
    <w:rsid w:val="00F517C5"/>
    <w:rsid w:val="00F519CE"/>
    <w:rsid w:val="00F51ADA"/>
    <w:rsid w:val="00F527D0"/>
    <w:rsid w:val="00F528D3"/>
    <w:rsid w:val="00F52C30"/>
    <w:rsid w:val="00F5325A"/>
    <w:rsid w:val="00F54253"/>
    <w:rsid w:val="00F54347"/>
    <w:rsid w:val="00F5450F"/>
    <w:rsid w:val="00F54D17"/>
    <w:rsid w:val="00F55D3A"/>
    <w:rsid w:val="00F56C25"/>
    <w:rsid w:val="00F56F38"/>
    <w:rsid w:val="00F570BF"/>
    <w:rsid w:val="00F57485"/>
    <w:rsid w:val="00F57522"/>
    <w:rsid w:val="00F57752"/>
    <w:rsid w:val="00F57903"/>
    <w:rsid w:val="00F57D81"/>
    <w:rsid w:val="00F60082"/>
    <w:rsid w:val="00F607C5"/>
    <w:rsid w:val="00F60DEA"/>
    <w:rsid w:val="00F61D60"/>
    <w:rsid w:val="00F62039"/>
    <w:rsid w:val="00F6302A"/>
    <w:rsid w:val="00F634CA"/>
    <w:rsid w:val="00F637DE"/>
    <w:rsid w:val="00F63838"/>
    <w:rsid w:val="00F639EC"/>
    <w:rsid w:val="00F63D75"/>
    <w:rsid w:val="00F63FDB"/>
    <w:rsid w:val="00F641E8"/>
    <w:rsid w:val="00F643D1"/>
    <w:rsid w:val="00F64A01"/>
    <w:rsid w:val="00F64ACE"/>
    <w:rsid w:val="00F64C2B"/>
    <w:rsid w:val="00F64DC0"/>
    <w:rsid w:val="00F651BE"/>
    <w:rsid w:val="00F6610A"/>
    <w:rsid w:val="00F667D8"/>
    <w:rsid w:val="00F67E37"/>
    <w:rsid w:val="00F67F53"/>
    <w:rsid w:val="00F70104"/>
    <w:rsid w:val="00F703B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62F2"/>
    <w:rsid w:val="00F769B1"/>
    <w:rsid w:val="00F76EFA"/>
    <w:rsid w:val="00F773F2"/>
    <w:rsid w:val="00F77421"/>
    <w:rsid w:val="00F775D7"/>
    <w:rsid w:val="00F77E69"/>
    <w:rsid w:val="00F77EE9"/>
    <w:rsid w:val="00F8009E"/>
    <w:rsid w:val="00F800BF"/>
    <w:rsid w:val="00F8033C"/>
    <w:rsid w:val="00F804BE"/>
    <w:rsid w:val="00F80643"/>
    <w:rsid w:val="00F80B04"/>
    <w:rsid w:val="00F81249"/>
    <w:rsid w:val="00F814E7"/>
    <w:rsid w:val="00F81581"/>
    <w:rsid w:val="00F817CE"/>
    <w:rsid w:val="00F82FBC"/>
    <w:rsid w:val="00F83323"/>
    <w:rsid w:val="00F83390"/>
    <w:rsid w:val="00F83457"/>
    <w:rsid w:val="00F8345A"/>
    <w:rsid w:val="00F83A85"/>
    <w:rsid w:val="00F843D3"/>
    <w:rsid w:val="00F8456C"/>
    <w:rsid w:val="00F84B7C"/>
    <w:rsid w:val="00F859D8"/>
    <w:rsid w:val="00F85C90"/>
    <w:rsid w:val="00F85F8F"/>
    <w:rsid w:val="00F86391"/>
    <w:rsid w:val="00F86516"/>
    <w:rsid w:val="00F867D3"/>
    <w:rsid w:val="00F868F5"/>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CD4"/>
    <w:rsid w:val="00F94DC5"/>
    <w:rsid w:val="00F94E14"/>
    <w:rsid w:val="00F95020"/>
    <w:rsid w:val="00F962F2"/>
    <w:rsid w:val="00F96819"/>
    <w:rsid w:val="00F96985"/>
    <w:rsid w:val="00F96CD3"/>
    <w:rsid w:val="00F973B2"/>
    <w:rsid w:val="00F97838"/>
    <w:rsid w:val="00FA070D"/>
    <w:rsid w:val="00FA19B5"/>
    <w:rsid w:val="00FA1E99"/>
    <w:rsid w:val="00FA1FEC"/>
    <w:rsid w:val="00FA20F7"/>
    <w:rsid w:val="00FA2146"/>
    <w:rsid w:val="00FA21E0"/>
    <w:rsid w:val="00FA2205"/>
    <w:rsid w:val="00FA22DB"/>
    <w:rsid w:val="00FA22F2"/>
    <w:rsid w:val="00FA22F8"/>
    <w:rsid w:val="00FA2BB3"/>
    <w:rsid w:val="00FA2F29"/>
    <w:rsid w:val="00FA35AF"/>
    <w:rsid w:val="00FA4109"/>
    <w:rsid w:val="00FA423B"/>
    <w:rsid w:val="00FA4908"/>
    <w:rsid w:val="00FA4D44"/>
    <w:rsid w:val="00FA55BB"/>
    <w:rsid w:val="00FA668E"/>
    <w:rsid w:val="00FA6E5B"/>
    <w:rsid w:val="00FA7109"/>
    <w:rsid w:val="00FA7363"/>
    <w:rsid w:val="00FA7755"/>
    <w:rsid w:val="00FB12E4"/>
    <w:rsid w:val="00FB1640"/>
    <w:rsid w:val="00FB1B76"/>
    <w:rsid w:val="00FB2718"/>
    <w:rsid w:val="00FB2E58"/>
    <w:rsid w:val="00FB2E63"/>
    <w:rsid w:val="00FB3344"/>
    <w:rsid w:val="00FB33B6"/>
    <w:rsid w:val="00FB3624"/>
    <w:rsid w:val="00FB3714"/>
    <w:rsid w:val="00FB3775"/>
    <w:rsid w:val="00FB4B7C"/>
    <w:rsid w:val="00FB4C80"/>
    <w:rsid w:val="00FB51D3"/>
    <w:rsid w:val="00FB5944"/>
    <w:rsid w:val="00FB6087"/>
    <w:rsid w:val="00FB6BA8"/>
    <w:rsid w:val="00FB7389"/>
    <w:rsid w:val="00FC186B"/>
    <w:rsid w:val="00FC1DCB"/>
    <w:rsid w:val="00FC2019"/>
    <w:rsid w:val="00FC4002"/>
    <w:rsid w:val="00FC40E3"/>
    <w:rsid w:val="00FC466D"/>
    <w:rsid w:val="00FC510C"/>
    <w:rsid w:val="00FC5A27"/>
    <w:rsid w:val="00FC5A90"/>
    <w:rsid w:val="00FC5BED"/>
    <w:rsid w:val="00FC5DE8"/>
    <w:rsid w:val="00FC5E13"/>
    <w:rsid w:val="00FC6924"/>
    <w:rsid w:val="00FC6BD2"/>
    <w:rsid w:val="00FC6C82"/>
    <w:rsid w:val="00FC6D90"/>
    <w:rsid w:val="00FC7429"/>
    <w:rsid w:val="00FC7A1F"/>
    <w:rsid w:val="00FC7B3D"/>
    <w:rsid w:val="00FC7CBF"/>
    <w:rsid w:val="00FD0697"/>
    <w:rsid w:val="00FD07F6"/>
    <w:rsid w:val="00FD1EC8"/>
    <w:rsid w:val="00FD3B87"/>
    <w:rsid w:val="00FD47ED"/>
    <w:rsid w:val="00FD4FF7"/>
    <w:rsid w:val="00FD5226"/>
    <w:rsid w:val="00FD6E50"/>
    <w:rsid w:val="00FD710F"/>
    <w:rsid w:val="00FD74DB"/>
    <w:rsid w:val="00FD75E6"/>
    <w:rsid w:val="00FD7604"/>
    <w:rsid w:val="00FD7660"/>
    <w:rsid w:val="00FD7894"/>
    <w:rsid w:val="00FD7BE1"/>
    <w:rsid w:val="00FE0390"/>
    <w:rsid w:val="00FE0655"/>
    <w:rsid w:val="00FE08DC"/>
    <w:rsid w:val="00FE1091"/>
    <w:rsid w:val="00FE2365"/>
    <w:rsid w:val="00FE30A5"/>
    <w:rsid w:val="00FE32C1"/>
    <w:rsid w:val="00FE37D0"/>
    <w:rsid w:val="00FE4C7B"/>
    <w:rsid w:val="00FE4D7E"/>
    <w:rsid w:val="00FE5659"/>
    <w:rsid w:val="00FE57B9"/>
    <w:rsid w:val="00FE638C"/>
    <w:rsid w:val="00FE6703"/>
    <w:rsid w:val="00FE67E0"/>
    <w:rsid w:val="00FE68BF"/>
    <w:rsid w:val="00FE6B82"/>
    <w:rsid w:val="00FE7336"/>
    <w:rsid w:val="00FE787C"/>
    <w:rsid w:val="00FF07B8"/>
    <w:rsid w:val="00FF0AFB"/>
    <w:rsid w:val="00FF104D"/>
    <w:rsid w:val="00FF10FD"/>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673"/>
    <w:rsid w:val="00FF580F"/>
    <w:rsid w:val="00FF587A"/>
    <w:rsid w:val="00FF5C91"/>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0DF"/>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tmp"/><Relationship Id="rId18" Type="http://schemas.openxmlformats.org/officeDocument/2006/relationships/image" Target="media/image7.tmp"/><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tmp"/><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tmp"/><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tmp"/><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BC9E3-7FB1-4025-B900-93F3F499B211}">
  <ds:schemaRefs>
    <ds:schemaRef ds:uri="http://schemas.openxmlformats.org/package/2006/metadata/core-properties"/>
    <ds:schemaRef ds:uri="http://schemas.microsoft.com/office/2006/documentManagement/types"/>
    <ds:schemaRef ds:uri="http://purl.org/dc/elements/1.1/"/>
    <ds:schemaRef ds:uri="http://purl.org/dc/terms/"/>
    <ds:schemaRef ds:uri="23a22248-acb0-4303-bd1b-c36b2527d0a2"/>
    <ds:schemaRef ds:uri="http://schemas.microsoft.com/office/2006/metadata/properties"/>
    <ds:schemaRef ds:uri="e32f50e1-6846-4d7d-ad60-ccd6877e6c5e"/>
    <ds:schemaRef ds:uri="http://schemas.microsoft.com/office/infopath/2007/PartnerControls"/>
    <ds:schemaRef ds:uri="http://www.w3.org/XML/1998/namespace"/>
    <ds:schemaRef ds:uri="http://schemas.microsoft.com/sharepoint/v4"/>
    <ds:schemaRef ds:uri="5a888943-97ca-4c93-b605-714bb5e9e285"/>
    <ds:schemaRef ds:uri="http://purl.org/dc/dcmitype/"/>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5A114BF7-2C2A-4100-A05E-9DE0C05CF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339</TotalTime>
  <Pages>17</Pages>
  <Words>6474</Words>
  <Characters>36411</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Miki Beluri</cp:lastModifiedBy>
  <cp:revision>113</cp:revision>
  <cp:lastPrinted>2015-11-06T16:56:00Z</cp:lastPrinted>
  <dcterms:created xsi:type="dcterms:W3CDTF">2024-04-05T21:59:00Z</dcterms:created>
  <dcterms:modified xsi:type="dcterms:W3CDTF">2024-05-10T18:54:00Z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2024-05-06T16:49:56Z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fe8ea36c-a5de-4d00-8934-68f2db50f9b7</vt:lpwstr>
  </property>
  <property fmtid="{D5CDD505-2E9C-101B-9397-08002B2CF9AE}" pid="27" name="MSIP_Label_bcf26ed8-713a-4e6c-8a04-66607341a11c_ContentBits">
    <vt:lpwstr>0</vt:lpwstr>
  </property>
</Properties>
</file>