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CDF98" w14:textId="5B71537B" w:rsidR="00971C38" w:rsidRPr="0052548E" w:rsidRDefault="00971C38" w:rsidP="00971C3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67</w:t>
      </w:r>
    </w:p>
    <w:p w14:paraId="405A9BAB" w14:textId="77777777" w:rsidR="00971C38" w:rsidRPr="009513AC" w:rsidRDefault="00971C38" w:rsidP="00971C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D5AEE7D" w14:textId="77777777" w:rsidR="00971C38" w:rsidRDefault="00971C38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</w:p>
    <w:p w14:paraId="08182A20" w14:textId="63181142" w:rsidR="00256AF5" w:rsidRDefault="00256AF5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3GPP TSG-RAN WG4 Meeting #101-e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R4-212030</w:t>
      </w:r>
      <w:r w:rsidR="001A792D">
        <w:rPr>
          <w:rFonts w:asciiTheme="minorHAnsi" w:eastAsia="PMingLiU" w:hAnsiTheme="minorHAnsi" w:cstheme="minorHAnsi"/>
          <w:sz w:val="24"/>
          <w:szCs w:val="24"/>
          <w:lang w:eastAsia="ja-JP"/>
        </w:rPr>
        <w:t>6</w:t>
      </w:r>
    </w:p>
    <w:p w14:paraId="038FF64A" w14:textId="173F1934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 – 12 November, 2021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1166E0CB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>LS on 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3061" w:rsidRPr="00383061">
        <w:rPr>
          <w:rFonts w:ascii="Arial" w:hAnsi="Arial" w:cs="Arial"/>
          <w:sz w:val="22"/>
          <w:szCs w:val="22"/>
        </w:rPr>
        <w:t>NR_MG_enh-Core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256AF5">
        <w:rPr>
          <w:rFonts w:eastAsiaTheme="minorEastAsia" w:cs="Arial"/>
          <w:sz w:val="20"/>
          <w:lang w:eastAsia="zh-CN"/>
        </w:rPr>
        <w:t>Qiming Li</w:t>
      </w:r>
    </w:p>
    <w:p w14:paraId="6069D119" w14:textId="3689FCF1" w:rsidR="00523785" w:rsidRPr="00971C38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fr-FR"/>
        </w:rPr>
      </w:pPr>
      <w:r w:rsidRPr="00971C38">
        <w:rPr>
          <w:rFonts w:eastAsia="Times New Roman" w:cs="Arial"/>
          <w:b/>
          <w:sz w:val="20"/>
          <w:lang w:val="fr-FR"/>
        </w:rPr>
        <w:t>E-mail Address:</w:t>
      </w:r>
      <w:r w:rsidR="00256AF5" w:rsidRPr="00971C38">
        <w:rPr>
          <w:rFonts w:eastAsia="Times New Roman" w:cs="Arial"/>
          <w:b/>
          <w:sz w:val="20"/>
          <w:lang w:val="fr-FR"/>
        </w:rPr>
        <w:tab/>
      </w:r>
      <w:r w:rsidR="00256AF5" w:rsidRPr="00971C38">
        <w:rPr>
          <w:rFonts w:eastAsia="Times New Roman" w:cs="Arial"/>
          <w:bCs/>
          <w:sz w:val="20"/>
          <w:lang w:val="fr-FR"/>
        </w:rPr>
        <w:t>li_qiming@apple.com</w:t>
      </w:r>
    </w:p>
    <w:p w14:paraId="568791D5" w14:textId="77777777" w:rsidR="00DE3B79" w:rsidRPr="00971C38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val="fr-FR" w:eastAsia="zh-CN"/>
        </w:rPr>
      </w:pPr>
    </w:p>
    <w:p w14:paraId="29F28BD8" w14:textId="77777777" w:rsidR="00DE3B79" w:rsidRPr="00971C38" w:rsidRDefault="00DE3B79" w:rsidP="00DE3B7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04D1A2A7" w:rsidR="00DE3B79" w:rsidRDefault="00DA59CC" w:rsidP="00DE3B7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is </w:t>
      </w:r>
      <w:r w:rsidR="00425E4B">
        <w:rPr>
          <w:rFonts w:hint="eastAsia"/>
          <w:lang w:val="en-US" w:eastAsia="zh-CN"/>
        </w:rPr>
        <w:t>working on</w:t>
      </w:r>
      <w:r>
        <w:rPr>
          <w:rFonts w:hint="eastAsia"/>
          <w:lang w:val="en-US" w:eastAsia="zh-CN"/>
        </w:rPr>
        <w:t xml:space="preserve"> </w:t>
      </w:r>
      <w:r w:rsidR="00AB705B">
        <w:rPr>
          <w:lang w:val="en-US" w:eastAsia="zh-CN"/>
        </w:rPr>
        <w:t>NCSG</w:t>
      </w:r>
      <w:r w:rsidR="00DA6559">
        <w:rPr>
          <w:rFonts w:hint="eastAsia"/>
          <w:lang w:val="en-US" w:eastAsia="zh-CN"/>
        </w:rPr>
        <w:t xml:space="preserve"> (Network Controlled Small Gap)</w:t>
      </w:r>
      <w:r w:rsidR="00AB705B">
        <w:rPr>
          <w:lang w:val="en-US" w:eastAsia="zh-CN"/>
        </w:rPr>
        <w:t xml:space="preserve"> design in</w:t>
      </w:r>
      <w:r w:rsidR="00572D9E" w:rsidRPr="00572D9E">
        <w:rPr>
          <w:lang w:val="en-US" w:eastAsia="zh-CN"/>
        </w:rPr>
        <w:t xml:space="preserve"> MR-DC measurement gap enhancement</w:t>
      </w:r>
      <w:r w:rsidR="00997228">
        <w:rPr>
          <w:rFonts w:hint="eastAsia"/>
          <w:lang w:val="en-US" w:eastAsia="zh-CN"/>
        </w:rPr>
        <w:t>s</w:t>
      </w:r>
      <w:r w:rsidR="00231503">
        <w:rPr>
          <w:rFonts w:hint="eastAsia"/>
          <w:lang w:val="en-US" w:eastAsia="zh-CN"/>
        </w:rPr>
        <w:t xml:space="preserve"> and has </w:t>
      </w:r>
      <w:r w:rsidR="006D3B45">
        <w:rPr>
          <w:rFonts w:hint="eastAsia"/>
          <w:lang w:val="en-US" w:eastAsia="zh-CN"/>
        </w:rPr>
        <w:t xml:space="preserve">reached </w:t>
      </w:r>
      <w:r w:rsidR="00231503">
        <w:rPr>
          <w:rFonts w:hint="eastAsia"/>
          <w:lang w:val="en-US" w:eastAsia="zh-CN"/>
        </w:rPr>
        <w:t>the following agreements</w:t>
      </w:r>
      <w:r w:rsidR="00A60834">
        <w:rPr>
          <w:rFonts w:hint="eastAsia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14014339" w14:textId="77777777" w:rsidR="001449BC" w:rsidRDefault="001449BC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7765B53C" w14:textId="7BB4F078" w:rsidR="001449BC" w:rsidRPr="001449BC" w:rsidRDefault="001449BC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>NCSG can be used for:</w:t>
            </w:r>
          </w:p>
          <w:p w14:paraId="15993BF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intra-frequency measurement with gap</w:t>
            </w:r>
          </w:p>
          <w:p w14:paraId="329F39DE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SSB based inter-frequency measurement with gap</w:t>
            </w:r>
          </w:p>
          <w:p w14:paraId="217BD523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eastAsia="zh-CN"/>
              </w:rPr>
              <w:t>Inter-RAT E-UTRAN measurement</w:t>
            </w:r>
          </w:p>
          <w:p w14:paraId="55D4F882" w14:textId="77777777" w:rsidR="001449BC" w:rsidRPr="001449BC" w:rsidRDefault="001449BC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>Measurement on de-activated SCell</w:t>
            </w:r>
          </w:p>
          <w:p w14:paraId="12B2951D" w14:textId="230C4421" w:rsidR="00957F89" w:rsidRPr="001449BC" w:rsidRDefault="00957F89" w:rsidP="0029092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will NOT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0C828E54" w14:textId="77777777" w:rsidR="00957F89" w:rsidRPr="00957F89" w:rsidRDefault="00957F89" w:rsidP="00290928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2G/3G measurements</w:t>
            </w:r>
          </w:p>
          <w:p w14:paraId="20D9B974" w14:textId="77777777" w:rsidR="00AB3D31" w:rsidRPr="00F02319" w:rsidRDefault="00957F89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 w:rsidRPr="00957F89">
              <w:rPr>
                <w:bCs/>
                <w:iCs/>
                <w:lang w:eastAsia="zh-CN"/>
              </w:rPr>
              <w:t>PRS measurements</w:t>
            </w:r>
          </w:p>
          <w:p w14:paraId="2F79E3F0" w14:textId="7CAF205D" w:rsidR="007B3BC6" w:rsidRPr="001449BC" w:rsidRDefault="007B3BC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It is still FFS whether </w:t>
            </w: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>
              <w:rPr>
                <w:bCs/>
                <w:iCs/>
                <w:lang w:val="en-US" w:eastAsia="zh-CN"/>
              </w:rPr>
              <w:t>can</w:t>
            </w:r>
            <w:r w:rsidRPr="001449BC">
              <w:rPr>
                <w:bCs/>
                <w:iCs/>
                <w:lang w:val="en-US" w:eastAsia="zh-CN"/>
              </w:rPr>
              <w:t xml:space="preserve"> be used for:</w:t>
            </w:r>
          </w:p>
          <w:p w14:paraId="32CD82C5" w14:textId="0602AEC7" w:rsidR="007B3BC6" w:rsidRDefault="007B3BC6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RRM measurement for dormant SCell.</w:t>
            </w:r>
          </w:p>
          <w:p w14:paraId="6ED3DC76" w14:textId="0D0F515B" w:rsidR="00BC74D2" w:rsidRPr="00957F89" w:rsidRDefault="00BC74D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ind w:left="1440"/>
              <w:rPr>
                <w:bCs/>
                <w:iCs/>
                <w:lang w:val="en-US" w:eastAsia="zh-CN"/>
              </w:rPr>
            </w:pPr>
            <w:r>
              <w:rPr>
                <w:rFonts w:hint="eastAsia"/>
                <w:bCs/>
                <w:iCs/>
                <w:lang w:val="en-US" w:eastAsia="zh-CN"/>
              </w:rPr>
              <w:t>CSI-RS based inter-frequency measurement</w:t>
            </w:r>
          </w:p>
          <w:p w14:paraId="0BDB4C10" w14:textId="77777777" w:rsidR="00290928" w:rsidRPr="00E95F30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14A93986" w14:textId="1FB38883" w:rsidR="00290928" w:rsidRDefault="00290928" w:rsidP="00DA75DB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1449BC">
              <w:rPr>
                <w:bCs/>
                <w:iCs/>
                <w:lang w:val="en-US" w:eastAsia="zh-CN"/>
              </w:rPr>
              <w:t xml:space="preserve">NCSG </w:t>
            </w:r>
            <w:r w:rsidR="00DA75DB">
              <w:rPr>
                <w:bCs/>
                <w:iCs/>
                <w:lang w:val="en-US" w:eastAsia="zh-CN"/>
              </w:rPr>
              <w:t>is feasible in</w:t>
            </w:r>
            <w:r>
              <w:rPr>
                <w:bCs/>
                <w:iCs/>
                <w:lang w:val="en-US" w:eastAsia="zh-CN"/>
              </w:rPr>
              <w:t xml:space="preserve"> NR SA.</w:t>
            </w:r>
            <w:r w:rsidR="00DA75DB">
              <w:rPr>
                <w:bCs/>
                <w:iCs/>
                <w:lang w:val="en-US" w:eastAsia="zh-CN"/>
              </w:rPr>
              <w:t xml:space="preserve"> </w:t>
            </w:r>
            <w:r w:rsidRPr="00DA75DB">
              <w:rPr>
                <w:bCs/>
                <w:iCs/>
                <w:lang w:val="en-US" w:eastAsia="zh-CN"/>
              </w:rPr>
              <w:t xml:space="preserve">Feasibility </w:t>
            </w:r>
            <w:r w:rsidR="00776BF1">
              <w:rPr>
                <w:bCs/>
                <w:iCs/>
                <w:lang w:val="en-US" w:eastAsia="zh-CN"/>
              </w:rPr>
              <w:t xml:space="preserve">from requirement perspective </w:t>
            </w:r>
            <w:r w:rsidRPr="00DA75DB">
              <w:rPr>
                <w:bCs/>
                <w:iCs/>
                <w:lang w:val="en-US" w:eastAsia="zh-CN"/>
              </w:rPr>
              <w:t>in EN-DC, NE-DC and NR-DC is still being discussed in RAN4.</w:t>
            </w:r>
          </w:p>
          <w:p w14:paraId="096A51A8" w14:textId="77777777" w:rsidR="007F2B44" w:rsidRDefault="00DA75DB" w:rsidP="00DC257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FR1.  </w:t>
            </w:r>
          </w:p>
          <w:p w14:paraId="166EB1AB" w14:textId="476F78DD" w:rsidR="00290928" w:rsidRPr="00E95F30" w:rsidRDefault="00DA75DB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color w:val="0070C0"/>
                <w:lang w:val="en-US" w:eastAsia="zh-CN"/>
              </w:rPr>
            </w:pPr>
            <w:r w:rsidRPr="00DA75DB">
              <w:rPr>
                <w:bCs/>
                <w:iCs/>
                <w:lang w:val="en-US" w:eastAsia="zh-CN"/>
              </w:rPr>
              <w:t xml:space="preserve">Feasibility in </w:t>
            </w:r>
            <w:r>
              <w:rPr>
                <w:bCs/>
                <w:iCs/>
                <w:lang w:val="en-US" w:eastAsia="zh-CN"/>
              </w:rPr>
              <w:t>FR2</w:t>
            </w:r>
            <w:r w:rsidRPr="00DA75DB">
              <w:rPr>
                <w:bCs/>
                <w:iCs/>
                <w:lang w:val="en-US" w:eastAsia="zh-CN"/>
              </w:rPr>
              <w:t xml:space="preserve"> is still being discussed in RAN4</w:t>
            </w:r>
            <w:r w:rsidR="007F2B44">
              <w:rPr>
                <w:bCs/>
                <w:iCs/>
                <w:lang w:val="en-US" w:eastAsia="zh-CN"/>
              </w:rPr>
              <w:t xml:space="preserve">. </w:t>
            </w:r>
          </w:p>
          <w:p w14:paraId="462F8310" w14:textId="77777777" w:rsidR="00240445" w:rsidRDefault="00240445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27C3E830" w14:textId="13CF594B" w:rsidR="00CC424F" w:rsidRDefault="00CC424F" w:rsidP="00CC424F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Capability indication</w:t>
            </w:r>
            <w:r>
              <w:rPr>
                <w:lang w:eastAsia="zh-CN"/>
              </w:rPr>
              <w:t>:</w:t>
            </w:r>
          </w:p>
          <w:p w14:paraId="21AF3814" w14:textId="77777777" w:rsidR="00CC424F" w:rsidRDefault="00CC424F" w:rsidP="00CC424F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E9F29C" w14:textId="53FBEF9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to indicate UE capability to support of NCSG feature before NW inquiring</w:t>
            </w:r>
          </w:p>
          <w:p w14:paraId="200D4209" w14:textId="04C86B97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 xml:space="preserve">Introduce a general UE capability for support of NCSG </w:t>
            </w:r>
          </w:p>
          <w:p w14:paraId="3939C786" w14:textId="49A71ECA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H</w:t>
            </w:r>
            <w:r w:rsidRPr="00CC424F">
              <w:rPr>
                <w:bCs/>
                <w:iCs/>
                <w:u w:val="single"/>
                <w:lang w:eastAsia="zh-CN"/>
              </w:rPr>
              <w:t>ow indicate the support of NCSG</w:t>
            </w:r>
          </w:p>
          <w:p w14:paraId="78A823F0" w14:textId="5F4F7F7E" w:rsidR="00CC424F" w:rsidRP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 xml:space="preserve">UE can report three different capabilities: ‘no-gap-no-ncsg’, ’ncsg’ and ‘gap’ </w:t>
            </w:r>
          </w:p>
          <w:p w14:paraId="3864C6F0" w14:textId="2B551675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24F">
              <w:rPr>
                <w:bCs/>
                <w:iCs/>
                <w:u w:val="single"/>
                <w:lang w:eastAsia="zh-CN"/>
              </w:rPr>
              <w:t xml:space="preserve">NCSG support reporting granularity </w:t>
            </w:r>
          </w:p>
          <w:p w14:paraId="0D30C88C" w14:textId="11A59D50" w:rsidR="00CC424F" w:rsidRPr="00CC424F" w:rsidRDefault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Per band</w:t>
            </w:r>
            <w:r w:rsidR="00776BF1">
              <w:rPr>
                <w:bCs/>
                <w:iCs/>
                <w:lang w:eastAsia="zh-CN"/>
              </w:rPr>
              <w:t xml:space="preserve"> to be measured</w:t>
            </w:r>
            <w:r w:rsidRPr="00CC424F">
              <w:rPr>
                <w:bCs/>
                <w:iCs/>
                <w:lang w:eastAsia="zh-CN"/>
              </w:rPr>
              <w:t xml:space="preserve"> in a band combination</w:t>
            </w:r>
            <w:r w:rsidR="00F946E1">
              <w:rPr>
                <w:bCs/>
                <w:iCs/>
                <w:lang w:eastAsia="zh-CN"/>
              </w:rPr>
              <w:t xml:space="preserve"> (same granularity as NeedForGap)</w:t>
            </w:r>
          </w:p>
          <w:p w14:paraId="238A50CB" w14:textId="62CC3B31" w:rsidR="00CC424F" w:rsidRPr="00CC424F" w:rsidRDefault="00CC424F" w:rsidP="00CC42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W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hether to use </w:t>
            </w:r>
            <w:r w:rsidR="00960458" w:rsidRPr="000A6DAA">
              <w:rPr>
                <w:rFonts w:asciiTheme="minorHAnsi" w:hAnsiTheme="minorHAnsi" w:cstheme="minorHAnsi"/>
                <w:bCs/>
                <w:iCs/>
                <w:u w:val="single"/>
                <w:lang w:val="en-US" w:eastAsia="zh-CN"/>
              </w:rPr>
              <w:t>RRCReconfigurationComplete</w:t>
            </w:r>
            <w:r w:rsidR="00960458">
              <w:rPr>
                <w:bCs/>
                <w:iCs/>
                <w:u w:val="single"/>
                <w:lang w:eastAsia="zh-CN"/>
              </w:rPr>
              <w:t xml:space="preserve"> based</w:t>
            </w:r>
            <w:r w:rsidRPr="00CC424F">
              <w:rPr>
                <w:bCs/>
                <w:iCs/>
                <w:u w:val="single"/>
                <w:lang w:eastAsia="zh-CN"/>
              </w:rPr>
              <w:t xml:space="preserve"> framework</w:t>
            </w:r>
          </w:p>
          <w:p w14:paraId="5826EC46" w14:textId="4F576F86" w:rsidR="00CC424F" w:rsidRDefault="00CC424F" w:rsidP="00CC424F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24F">
              <w:rPr>
                <w:bCs/>
                <w:iCs/>
                <w:lang w:eastAsia="zh-CN"/>
              </w:rPr>
              <w:t>Up to RAN2</w:t>
            </w:r>
          </w:p>
          <w:p w14:paraId="74DE4BED" w14:textId="77777777" w:rsidR="00CC4EF2" w:rsidRPr="00CC4EF2" w:rsidRDefault="00CC4EF2" w:rsidP="00CC4EF2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u w:val="single"/>
                <w:lang w:eastAsia="zh-CN"/>
              </w:rPr>
            </w:pPr>
            <w:r w:rsidRPr="00CC4EF2">
              <w:rPr>
                <w:bCs/>
                <w:iCs/>
                <w:u w:val="single"/>
                <w:lang w:eastAsia="zh-CN"/>
              </w:rPr>
              <w:t>Whether additional UE capability is needed for per-UE and per-FR differentiation for NCSG on top of that defined for legacy gap</w:t>
            </w:r>
          </w:p>
          <w:p w14:paraId="0F13A94E" w14:textId="15430CEF" w:rsidR="00CC4EF2" w:rsidRPr="00CC4EF2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eastAsia="zh-CN"/>
              </w:rPr>
              <w:t xml:space="preserve">Option 1: No </w:t>
            </w:r>
          </w:p>
          <w:p w14:paraId="4F290CD6" w14:textId="5F889182" w:rsidR="00CC4EF2" w:rsidRPr="00CC424F" w:rsidRDefault="00CC4EF2" w:rsidP="00CC4EF2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eastAsia="zh-CN"/>
              </w:rPr>
            </w:pPr>
            <w:r w:rsidRPr="00CC4EF2">
              <w:rPr>
                <w:bCs/>
                <w:iCs/>
                <w:lang w:val="en-US" w:eastAsia="zh-CN"/>
              </w:rPr>
              <w:t xml:space="preserve">Option 2: </w:t>
            </w:r>
            <w:r w:rsidRPr="00CC4EF2">
              <w:rPr>
                <w:bCs/>
                <w:iCs/>
                <w:lang w:eastAsia="zh-CN"/>
              </w:rPr>
              <w:t xml:space="preserve">Define a per BC indication for per FR NCSG. 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12CEC479" w14:textId="0311A737" w:rsidR="002B0883" w:rsidRPr="0096065B" w:rsidRDefault="002B0883" w:rsidP="002B0883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15417AC" w14:textId="5B06CEB3" w:rsidR="002B0883" w:rsidRPr="005875F6" w:rsidRDefault="005875F6" w:rsidP="005875F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H</w:t>
            </w:r>
            <w:r w:rsidRPr="005875F6">
              <w:rPr>
                <w:iCs/>
                <w:lang w:eastAsia="zh-CN"/>
              </w:rPr>
              <w:t>ow to define NCSG patterns</w:t>
            </w:r>
          </w:p>
          <w:p w14:paraId="321CEBED" w14:textId="77777777" w:rsidR="002B0883" w:rsidRDefault="002B0883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053C7B1" w14:textId="77777777" w:rsidR="0016420B" w:rsidRPr="0016420B" w:rsidRDefault="00A91DC7" w:rsidP="005875F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define a dedicated table for NCSG pattern with similar structure as TS38.133 </w:t>
            </w:r>
            <w:r w:rsidRPr="009C5807">
              <w:t>Table 9.1.2-1</w:t>
            </w:r>
            <w:r>
              <w:t xml:space="preserve">. The table of NCSG pattern will </w:t>
            </w:r>
            <w:r w:rsidR="0016420B">
              <w:t>inc</w:t>
            </w:r>
            <w:r w:rsidR="0016420B">
              <w:rPr>
                <w:lang w:val="en-US" w:eastAsia="zh-CN"/>
              </w:rPr>
              <w:t>lude the following parameters:</w:t>
            </w:r>
          </w:p>
          <w:p w14:paraId="5214DF92" w14:textId="39204390" w:rsidR="002B0883" w:rsidRP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lang w:val="en-US" w:eastAsia="zh-CN"/>
              </w:rPr>
              <w:t>NCSG pattern ID</w:t>
            </w:r>
          </w:p>
          <w:p w14:paraId="25CCB39F" w14:textId="689873DE" w:rsidR="0016420B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ML (Measurement Length in millisecond)</w:t>
            </w:r>
          </w:p>
          <w:p w14:paraId="4441E0B7" w14:textId="4D51F4BA" w:rsidR="0016420B" w:rsidRPr="001449BC" w:rsidRDefault="0016420B" w:rsidP="0016420B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VIRP (Visible Interruption Repetition Periodicity in millisecond)</w:t>
            </w:r>
          </w:p>
          <w:p w14:paraId="3FAF6DCF" w14:textId="481476C4" w:rsidR="00D37396" w:rsidRDefault="00D37396" w:rsidP="002B0883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D98E904" w14:textId="70D01C9F" w:rsidR="00D37396" w:rsidRDefault="00D37396" w:rsidP="00D37396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RAN4 will </w:t>
            </w:r>
            <w:r w:rsidR="00EC714C">
              <w:rPr>
                <w:bCs/>
                <w:iCs/>
                <w:lang w:val="en-US" w:eastAsia="zh-CN"/>
              </w:rPr>
              <w:t>develop NCSG patterns corresponding to legacy gap patterns #0~#23.</w:t>
            </w:r>
          </w:p>
          <w:p w14:paraId="769CC7F1" w14:textId="0110BCDB" w:rsidR="002B0883" w:rsidRPr="00F02319" w:rsidRDefault="00A4745A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A4745A">
              <w:rPr>
                <w:bCs/>
                <w:iCs/>
                <w:lang w:eastAsia="zh-CN"/>
              </w:rPr>
              <w:t>NCSG patterns corresponding to legacy patterns #0 and #1 are mandatorily supported if UE supports NCSG. FFS on other NCSG patterns.</w:t>
            </w:r>
          </w:p>
        </w:tc>
      </w:tr>
    </w:tbl>
    <w:p w14:paraId="2E138A9F" w14:textId="0DAD777E" w:rsidR="00980F80" w:rsidRDefault="00980F80" w:rsidP="00DC2579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RAN4 would like to </w:t>
      </w:r>
      <w:r w:rsidR="009B52E1">
        <w:rPr>
          <w:rFonts w:hint="eastAsia"/>
          <w:szCs w:val="22"/>
          <w:lang w:eastAsia="zh-CN"/>
        </w:rPr>
        <w:t>have</w:t>
      </w:r>
      <w:r w:rsidR="009B52E1">
        <w:rPr>
          <w:szCs w:val="22"/>
          <w:lang w:val="en-US" w:eastAsia="zh-CN"/>
        </w:rPr>
        <w:t xml:space="preserve"> RAN2 </w:t>
      </w:r>
      <w:r w:rsidR="001B0215">
        <w:rPr>
          <w:szCs w:val="22"/>
        </w:rPr>
        <w:t xml:space="preserve">feedback on whether it is feasible to support NCSG in EN-DC, NE-DC and NR-DC in R17 from RAN2 perspective. </w:t>
      </w:r>
    </w:p>
    <w:p w14:paraId="2DA0CDF9" w14:textId="59C3229B" w:rsidR="00007634" w:rsidRDefault="00007634" w:rsidP="009A28C4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5FD5CA00" w14:textId="77777777" w:rsidR="00EA5317" w:rsidRPr="00F17B21" w:rsidRDefault="00EA5317" w:rsidP="00215829">
      <w:pPr>
        <w:spacing w:beforeLines="100" w:before="240"/>
        <w:rPr>
          <w:lang w:eastAsia="zh-CN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39786A65" w:rsidR="00DE3B79" w:rsidRDefault="00DE3B79" w:rsidP="00DE3B7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>RAN4 would like to have RAN2 feedback on whether it is feasible to support NCSG in EN-DC, NE-DC and NR-DC in R17 from RAN2 perspective.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4E8BBD9" w14:textId="7F04CA19" w:rsidR="00DE3B79" w:rsidRPr="00C13107" w:rsidRDefault="00DE3B79" w:rsidP="00DE3B79">
      <w:pPr>
        <w:rPr>
          <w:lang w:eastAsia="zh-CN"/>
        </w:rPr>
      </w:pPr>
      <w:bookmarkStart w:id="13" w:name="OLE_LINK53"/>
      <w:bookmarkStart w:id="14" w:name="OLE_LINK54"/>
      <w:r w:rsidRPr="00F6342B">
        <w:t>TSG RAN WG4 Meeting #</w:t>
      </w:r>
      <w:r w:rsidR="001155DA">
        <w:t>10</w:t>
      </w:r>
      <w:r w:rsidR="001155DA">
        <w:rPr>
          <w:rFonts w:hint="eastAsia"/>
          <w:lang w:eastAsia="zh-CN"/>
        </w:rPr>
        <w:t>1</w:t>
      </w:r>
      <w:r w:rsidR="00DF18ED">
        <w:rPr>
          <w:lang w:eastAsia="zh-CN"/>
        </w:rPr>
        <w:t>-bis</w:t>
      </w:r>
      <w:r w:rsidRPr="00F6342B">
        <w:t>-e</w:t>
      </w:r>
      <w:r w:rsidRPr="00F6342B">
        <w:tab/>
      </w:r>
      <w:r w:rsidRPr="00F6342B">
        <w:tab/>
      </w:r>
      <w:r w:rsidR="00864EEC">
        <w:rPr>
          <w:rFonts w:hint="eastAsia"/>
          <w:lang w:eastAsia="zh-CN"/>
        </w:rPr>
        <w:t>Jan</w:t>
      </w:r>
      <w:r w:rsidR="00864EEC">
        <w:rPr>
          <w:lang w:val="en-US" w:eastAsia="zh-CN"/>
        </w:rPr>
        <w:t xml:space="preserve"> </w:t>
      </w:r>
      <w:r w:rsidR="001155DA">
        <w:t>1</w:t>
      </w:r>
      <w:r w:rsidR="00864EEC">
        <w:t>7</w:t>
      </w:r>
      <w:r w:rsidRPr="00F6342B">
        <w:t xml:space="preserve"> – </w:t>
      </w:r>
      <w:r w:rsidR="00864EEC">
        <w:rPr>
          <w:lang w:eastAsia="zh-CN"/>
        </w:rPr>
        <w:t>25</w:t>
      </w:r>
      <w:r w:rsidRPr="00F6342B">
        <w:t>, 202</w:t>
      </w:r>
      <w:r w:rsidR="00864EEC">
        <w:t>2</w:t>
      </w:r>
      <w:r w:rsidRPr="00F6342B">
        <w:tab/>
      </w:r>
      <w:r w:rsidRPr="00F6342B">
        <w:tab/>
        <w:t>Electronic Meeting</w:t>
      </w:r>
      <w:bookmarkEnd w:id="13"/>
      <w:bookmarkEnd w:id="14"/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1CEC" w14:textId="77777777" w:rsidR="002214FA" w:rsidRDefault="002214FA">
      <w:r>
        <w:separator/>
      </w:r>
    </w:p>
  </w:endnote>
  <w:endnote w:type="continuationSeparator" w:id="0">
    <w:p w14:paraId="6E6A74EA" w14:textId="77777777" w:rsidR="002214FA" w:rsidRDefault="0022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1F08" w14:textId="77777777" w:rsidR="002214FA" w:rsidRDefault="002214FA">
      <w:r>
        <w:separator/>
      </w:r>
    </w:p>
  </w:footnote>
  <w:footnote w:type="continuationSeparator" w:id="0">
    <w:p w14:paraId="010030AA" w14:textId="77777777" w:rsidR="002214FA" w:rsidRDefault="00221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2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7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35"/>
  </w:num>
  <w:num w:numId="9">
    <w:abstractNumId w:val="23"/>
  </w:num>
  <w:num w:numId="10">
    <w:abstractNumId w:val="32"/>
  </w:num>
  <w:num w:numId="11">
    <w:abstractNumId w:val="11"/>
  </w:num>
  <w:num w:numId="12">
    <w:abstractNumId w:val="26"/>
  </w:num>
  <w:num w:numId="13">
    <w:abstractNumId w:val="20"/>
  </w:num>
  <w:num w:numId="14">
    <w:abstractNumId w:val="6"/>
  </w:num>
  <w:num w:numId="15">
    <w:abstractNumId w:val="29"/>
  </w:num>
  <w:num w:numId="16">
    <w:abstractNumId w:val="18"/>
  </w:num>
  <w:num w:numId="17">
    <w:abstractNumId w:val="5"/>
  </w:num>
  <w:num w:numId="18">
    <w:abstractNumId w:val="0"/>
  </w:num>
  <w:num w:numId="19">
    <w:abstractNumId w:val="28"/>
  </w:num>
  <w:num w:numId="20">
    <w:abstractNumId w:val="38"/>
  </w:num>
  <w:num w:numId="21">
    <w:abstractNumId w:val="31"/>
  </w:num>
  <w:num w:numId="22">
    <w:abstractNumId w:val="10"/>
  </w:num>
  <w:num w:numId="23">
    <w:abstractNumId w:val="30"/>
  </w:num>
  <w:num w:numId="24">
    <w:abstractNumId w:val="12"/>
  </w:num>
  <w:num w:numId="25">
    <w:abstractNumId w:val="36"/>
  </w:num>
  <w:num w:numId="26">
    <w:abstractNumId w:val="14"/>
  </w:num>
  <w:num w:numId="27">
    <w:abstractNumId w:val="37"/>
  </w:num>
  <w:num w:numId="28">
    <w:abstractNumId w:val="1"/>
  </w:num>
  <w:num w:numId="29">
    <w:abstractNumId w:val="34"/>
  </w:num>
  <w:num w:numId="30">
    <w:abstractNumId w:val="15"/>
  </w:num>
  <w:num w:numId="31">
    <w:abstractNumId w:val="16"/>
  </w:num>
  <w:num w:numId="32">
    <w:abstractNumId w:val="2"/>
  </w:num>
  <w:num w:numId="33">
    <w:abstractNumId w:val="25"/>
  </w:num>
  <w:num w:numId="34">
    <w:abstractNumId w:val="13"/>
  </w:num>
  <w:num w:numId="35">
    <w:abstractNumId w:val="33"/>
  </w:num>
  <w:num w:numId="36">
    <w:abstractNumId w:val="27"/>
  </w:num>
  <w:num w:numId="37">
    <w:abstractNumId w:val="19"/>
  </w:num>
  <w:num w:numId="38">
    <w:abstractNumId w:val="22"/>
  </w:num>
  <w:num w:numId="3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14F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D38"/>
    <w:rsid w:val="006023C0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60849"/>
    <w:rsid w:val="00660CF0"/>
    <w:rsid w:val="00660F50"/>
    <w:rsid w:val="00661076"/>
    <w:rsid w:val="00661EBD"/>
    <w:rsid w:val="00661FDA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2C76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6C0"/>
    <w:rsid w:val="007E0877"/>
    <w:rsid w:val="007E269E"/>
    <w:rsid w:val="007E586E"/>
    <w:rsid w:val="007E59A3"/>
    <w:rsid w:val="007E612D"/>
    <w:rsid w:val="007E67AF"/>
    <w:rsid w:val="007E6BA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C3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</cp:lastModifiedBy>
  <cp:revision>3</cp:revision>
  <cp:lastPrinted>2009-01-30T04:53:00Z</cp:lastPrinted>
  <dcterms:created xsi:type="dcterms:W3CDTF">2021-11-15T16:02:00Z</dcterms:created>
  <dcterms:modified xsi:type="dcterms:W3CDTF">2022-02-01T08:31:00Z</dcterms:modified>
</cp:coreProperties>
</file>