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FF510" w14:textId="5684CBD2" w:rsidR="0024099E" w:rsidRDefault="0024099E" w:rsidP="006F6B35">
      <w:pPr>
        <w:tabs>
          <w:tab w:val="left" w:pos="2694"/>
        </w:tabs>
        <w:spacing w:before="60" w:after="0"/>
        <w:ind w:left="7100" w:hanging="7100"/>
        <w:rPr>
          <w:rFonts w:ascii="Arial" w:hAnsi="Arial" w:cs="Arial"/>
          <w:b/>
          <w:sz w:val="24"/>
          <w:lang w:val="en-US"/>
        </w:rPr>
      </w:pPr>
      <w:bookmarkStart w:id="0" w:name="_Toc3363827"/>
      <w:r>
        <w:rPr>
          <w:rFonts w:ascii="Arial" w:hAnsi="Arial" w:cs="Arial"/>
          <w:b/>
          <w:sz w:val="24"/>
          <w:lang w:val="en-US"/>
        </w:rPr>
        <w:t>3GPP TSG RAN WG1 Meeting #10</w:t>
      </w:r>
      <w:r w:rsidR="00B6058F">
        <w:rPr>
          <w:rFonts w:ascii="Arial" w:hAnsi="Arial" w:cs="Arial" w:hint="eastAsia"/>
          <w:b/>
          <w:sz w:val="24"/>
          <w:lang w:val="en-US" w:eastAsia="zh-CN"/>
        </w:rPr>
        <w:t>3</w:t>
      </w:r>
      <w:r>
        <w:rPr>
          <w:rFonts w:ascii="Arial" w:hAnsi="Arial" w:cs="Arial"/>
          <w:b/>
          <w:sz w:val="24"/>
          <w:lang w:val="en-US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6F6B35" w:rsidRPr="006F6B35">
        <w:rPr>
          <w:rFonts w:ascii="Arial" w:hAnsi="Arial" w:cs="Arial"/>
          <w:b/>
          <w:sz w:val="24"/>
          <w:lang w:val="en-US"/>
        </w:rPr>
        <w:t>R1-</w:t>
      </w:r>
      <w:r w:rsidR="00887E77">
        <w:rPr>
          <w:rFonts w:ascii="Arial" w:hAnsi="Arial" w:cs="Arial"/>
          <w:b/>
          <w:sz w:val="24"/>
          <w:lang w:val="en-US" w:eastAsia="zh-CN"/>
        </w:rPr>
        <w:t>2007721</w:t>
      </w:r>
      <w:r w:rsidR="006F6B35" w:rsidRPr="006F6B35">
        <w:rPr>
          <w:rFonts w:ascii="Arial" w:hAnsi="Arial" w:cs="Arial"/>
          <w:b/>
          <w:sz w:val="24"/>
          <w:lang w:val="en-US"/>
        </w:rPr>
        <w:t xml:space="preserve"> </w:t>
      </w:r>
    </w:p>
    <w:p w14:paraId="62191378" w14:textId="24D0E23C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 w:rsidRPr="00887E77">
        <w:rPr>
          <w:rFonts w:ascii="Arial" w:hAnsi="Arial" w:cs="Arial"/>
          <w:b/>
          <w:sz w:val="24"/>
          <w:lang w:val="en-US"/>
        </w:rPr>
        <w:t xml:space="preserve">e-Meeting, </w:t>
      </w:r>
      <w:r w:rsidR="00887E77" w:rsidRPr="00887E77">
        <w:rPr>
          <w:rFonts w:ascii="Arial" w:hAnsi="Arial" w:cs="Arial"/>
          <w:b/>
          <w:sz w:val="24"/>
          <w:lang w:val="en-US"/>
        </w:rPr>
        <w:t>October 26th – November 13th, 2020</w:t>
      </w:r>
    </w:p>
    <w:p w14:paraId="770CC652" w14:textId="77777777" w:rsidR="0024099E" w:rsidRDefault="0024099E" w:rsidP="0024099E">
      <w:pPr>
        <w:spacing w:after="0"/>
        <w:ind w:left="1988" w:hanging="1988"/>
        <w:rPr>
          <w:rFonts w:ascii="Arial" w:hAnsi="Arial" w:cs="Arial"/>
          <w:b/>
          <w:lang w:val="en-US"/>
        </w:rPr>
      </w:pPr>
    </w:p>
    <w:p w14:paraId="40213A64" w14:textId="208DBFA2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Source:</w:t>
      </w:r>
      <w:r>
        <w:rPr>
          <w:rFonts w:ascii="Arial" w:hAnsi="Arial" w:cs="Arial"/>
          <w:b/>
          <w:sz w:val="24"/>
          <w:lang w:val="en-US"/>
        </w:rPr>
        <w:tab/>
      </w:r>
      <w:r w:rsidR="00B6058F">
        <w:rPr>
          <w:rFonts w:ascii="Arial" w:hAnsi="Arial" w:cs="Arial"/>
          <w:b/>
          <w:sz w:val="24"/>
          <w:lang w:val="en-US"/>
        </w:rPr>
        <w:t>BUPT</w:t>
      </w:r>
    </w:p>
    <w:p w14:paraId="55C9D8E1" w14:textId="67CE11F6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Title:</w:t>
      </w:r>
      <w:r>
        <w:rPr>
          <w:rFonts w:ascii="Arial" w:hAnsi="Arial" w:cs="Arial"/>
          <w:b/>
          <w:sz w:val="24"/>
          <w:lang w:val="en-US"/>
        </w:rPr>
        <w:tab/>
      </w:r>
      <w:r w:rsidR="00887E77" w:rsidRPr="00887E77">
        <w:rPr>
          <w:rFonts w:ascii="Arial" w:hAnsi="Arial" w:cs="Arial"/>
          <w:b/>
          <w:sz w:val="24"/>
          <w:lang w:val="en-US"/>
        </w:rPr>
        <w:t>Potential positioning enhancements</w:t>
      </w:r>
    </w:p>
    <w:p w14:paraId="3B9225AD" w14:textId="33CFDB25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r w:rsidRPr="00887E77">
        <w:rPr>
          <w:rFonts w:ascii="Arial" w:hAnsi="Arial" w:cs="Arial"/>
          <w:b/>
          <w:sz w:val="24"/>
          <w:lang w:val="en-US"/>
        </w:rPr>
        <w:t>8.5.</w:t>
      </w:r>
      <w:r w:rsidR="00887E77" w:rsidRPr="00887E77">
        <w:rPr>
          <w:rFonts w:ascii="Arial" w:hAnsi="Arial" w:cs="Arial"/>
          <w:b/>
          <w:sz w:val="24"/>
          <w:lang w:val="en-US"/>
        </w:rPr>
        <w:t>3</w:t>
      </w:r>
    </w:p>
    <w:p w14:paraId="70BC33F0" w14:textId="78FD6EB5" w:rsidR="0024099E" w:rsidRDefault="0024099E" w:rsidP="0024099E">
      <w:pPr>
        <w:spacing w:before="60" w:after="0"/>
        <w:ind w:left="1990" w:hanging="1990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b/>
          <w:sz w:val="24"/>
          <w:lang w:val="en-US"/>
        </w:rPr>
        <w:tab/>
        <w:t>Discussion</w:t>
      </w:r>
    </w:p>
    <w:p w14:paraId="475B8C7A" w14:textId="1E28EFC7" w:rsidR="0024099E" w:rsidRDefault="0024099E" w:rsidP="0024099E"/>
    <w:p w14:paraId="1D03C97A" w14:textId="77777777" w:rsidR="0024099E" w:rsidRPr="0024099E" w:rsidRDefault="0024099E" w:rsidP="0024099E"/>
    <w:p w14:paraId="3554FCD3" w14:textId="15175060" w:rsidR="0024099E" w:rsidRDefault="0024099E" w:rsidP="0024099E">
      <w:pPr>
        <w:pStyle w:val="1"/>
      </w:pPr>
      <w:r>
        <w:t>1</w:t>
      </w:r>
      <w:r>
        <w:tab/>
      </w:r>
      <w:r w:rsidR="00DF6B8D">
        <w:t>Discussion</w:t>
      </w:r>
    </w:p>
    <w:p w14:paraId="71120117" w14:textId="639F9458" w:rsidR="00B6058F" w:rsidRPr="001071EE" w:rsidRDefault="00B6058F" w:rsidP="00B6058F">
      <w:pPr>
        <w:pStyle w:val="3GPPText"/>
      </w:pPr>
      <w:r w:rsidRPr="001071EE">
        <w:t>The NR positioning study item will address positioning solutions. The outcome of the study will be documented in the technical report 38.85</w:t>
      </w:r>
      <w:r w:rsidR="0047697B" w:rsidRPr="001071EE">
        <w:t>7</w:t>
      </w:r>
      <w:r w:rsidRPr="001071EE">
        <w:t>.</w:t>
      </w:r>
    </w:p>
    <w:p w14:paraId="7A0D9172" w14:textId="2F74EA16" w:rsidR="006E7ECB" w:rsidRPr="001071EE" w:rsidRDefault="00B6058F" w:rsidP="00B6058F">
      <w:pPr>
        <w:pStyle w:val="3GPPText"/>
      </w:pPr>
      <w:r w:rsidRPr="001071EE">
        <w:t xml:space="preserve">In this contribution, we update the </w:t>
      </w:r>
      <w:r w:rsidR="004C0D03" w:rsidRPr="001071EE">
        <w:t>NR positioning evaluation results.</w:t>
      </w:r>
      <w:r w:rsidRPr="001071EE">
        <w:t xml:space="preserve"> Furthermore, we propose to include the results </w:t>
      </w:r>
      <w:r w:rsidR="004C0D03" w:rsidRPr="001071EE">
        <w:t>in TR 38.857.</w:t>
      </w:r>
    </w:p>
    <w:p w14:paraId="7244D1D1" w14:textId="2338C77A" w:rsidR="00DF6B8D" w:rsidRPr="001071EE" w:rsidRDefault="00D25A46" w:rsidP="00B6058F">
      <w:pPr>
        <w:pStyle w:val="3GPPText"/>
        <w:rPr>
          <w:b/>
          <w:lang w:eastAsia="zh-CN"/>
        </w:rPr>
      </w:pPr>
      <w:r w:rsidRPr="001071EE">
        <w:rPr>
          <w:rFonts w:hint="eastAsia"/>
          <w:b/>
          <w:lang w:eastAsia="zh-CN"/>
        </w:rPr>
        <w:t>P</w:t>
      </w:r>
      <w:r w:rsidRPr="001071EE">
        <w:rPr>
          <w:b/>
          <w:lang w:eastAsia="zh-CN"/>
        </w:rPr>
        <w:t>roposal 1 Add the text proposal in Appendix A to the TR 38.857.</w:t>
      </w:r>
    </w:p>
    <w:p w14:paraId="2EC14B2B" w14:textId="77777777" w:rsidR="006E7ECB" w:rsidRPr="0024099E" w:rsidRDefault="006E7ECB" w:rsidP="006E7ECB"/>
    <w:p w14:paraId="486D7DDF" w14:textId="63E7D043" w:rsidR="006E7ECB" w:rsidRDefault="006E7ECB" w:rsidP="006E7ECB">
      <w:pPr>
        <w:pStyle w:val="1"/>
      </w:pPr>
      <w:r>
        <w:t>2</w:t>
      </w:r>
      <w:r>
        <w:tab/>
      </w:r>
      <w:r w:rsidR="00470009">
        <w:t>Conclusion</w:t>
      </w:r>
      <w:r w:rsidR="00A9366B">
        <w:t xml:space="preserve"> </w:t>
      </w:r>
    </w:p>
    <w:p w14:paraId="5DAF7250" w14:textId="418B0A0D" w:rsidR="006E7ECB" w:rsidRDefault="00470009" w:rsidP="006E7ECB">
      <w:pPr>
        <w:pStyle w:val="3GPPText"/>
      </w:pPr>
      <w:r>
        <w:t>We have the following proposal:</w:t>
      </w:r>
    </w:p>
    <w:p w14:paraId="0E0D748F" w14:textId="4D035EDC" w:rsidR="00470009" w:rsidRPr="005A60BC" w:rsidRDefault="008723D7" w:rsidP="006E7ECB">
      <w:pPr>
        <w:pStyle w:val="3GPPText"/>
        <w:rPr>
          <w:b/>
          <w:lang w:eastAsia="zh-CN"/>
        </w:rPr>
      </w:pPr>
      <w:r w:rsidRPr="009429D5">
        <w:rPr>
          <w:rFonts w:hint="eastAsia"/>
          <w:b/>
          <w:lang w:eastAsia="zh-CN"/>
        </w:rPr>
        <w:t>P</w:t>
      </w:r>
      <w:r w:rsidRPr="009429D5">
        <w:rPr>
          <w:b/>
          <w:lang w:eastAsia="zh-CN"/>
        </w:rPr>
        <w:t>roposal 1 Add the text proposal in Appendix A to the TR 38.857.</w:t>
      </w:r>
    </w:p>
    <w:p w14:paraId="6C3A6C59" w14:textId="433E4B08" w:rsidR="0024099E" w:rsidRDefault="008723D7" w:rsidP="000B1ABC">
      <w:pPr>
        <w:pStyle w:val="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ppendix</w:t>
      </w:r>
    </w:p>
    <w:p w14:paraId="47D1381D" w14:textId="53AC387E" w:rsidR="00BA0108" w:rsidRDefault="00BA0108" w:rsidP="000B1ABC">
      <w:pPr>
        <w:pStyle w:val="2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. Text proposal to the TR 38.857</w:t>
      </w:r>
    </w:p>
    <w:p w14:paraId="65D67F78" w14:textId="77777777" w:rsidR="00CA0B64" w:rsidRDefault="00CA0B64" w:rsidP="000B1ABC">
      <w:pPr>
        <w:pStyle w:val="1"/>
        <w:pBdr>
          <w:top w:val="none" w:sz="0" w:space="0" w:color="auto"/>
        </w:pBdr>
      </w:pPr>
      <w:bookmarkStart w:id="1" w:name="tableOfContents"/>
      <w:bookmarkEnd w:id="0"/>
      <w:bookmarkEnd w:id="1"/>
      <w:r>
        <w:t>8</w:t>
      </w:r>
      <w:r>
        <w:tab/>
        <w:t xml:space="preserve">Performance evaluations for R17 </w:t>
      </w:r>
      <w:r>
        <w:rPr>
          <w:rFonts w:eastAsia="宋体"/>
          <w:lang w:val="en-US" w:eastAsia="ja-JP"/>
        </w:rPr>
        <w:t>performance targets</w:t>
      </w:r>
    </w:p>
    <w:p w14:paraId="27F76819" w14:textId="77777777" w:rsidR="00CA0B64" w:rsidRDefault="00CA0B64" w:rsidP="00CA0B64">
      <w:pPr>
        <w:pStyle w:val="2"/>
        <w:rPr>
          <w:rFonts w:eastAsia="宋体"/>
          <w:lang w:val="en-US" w:eastAsia="ja-JP"/>
        </w:rPr>
      </w:pPr>
      <w:bookmarkStart w:id="2" w:name="_Toc43381262"/>
      <w:r>
        <w:rPr>
          <w:rFonts w:eastAsia="宋体"/>
          <w:lang w:val="en-US" w:eastAsia="ja-JP"/>
        </w:rPr>
        <w:t>8.2</w:t>
      </w:r>
      <w:r>
        <w:rPr>
          <w:rFonts w:eastAsia="宋体"/>
          <w:lang w:val="en-US" w:eastAsia="ja-JP"/>
        </w:rPr>
        <w:tab/>
        <w:t>Performance of studied NR positioning enhancements</w:t>
      </w:r>
      <w:bookmarkEnd w:id="2"/>
    </w:p>
    <w:p w14:paraId="039A1FE8" w14:textId="77777777" w:rsidR="00CA0B64" w:rsidRDefault="00CA0B64" w:rsidP="00CA0B64">
      <w:pPr>
        <w:pStyle w:val="3"/>
        <w:rPr>
          <w:rFonts w:eastAsia="MS Mincho"/>
          <w:lang w:val="en-US"/>
        </w:rPr>
      </w:pPr>
      <w:bookmarkStart w:id="3" w:name="_Toc43381263"/>
      <w:r>
        <w:t>8.2.1</w:t>
      </w:r>
      <w:r>
        <w:tab/>
      </w:r>
      <w:r>
        <w:rPr>
          <w:rFonts w:eastAsia="MS Mincho"/>
          <w:lang w:val="en-US"/>
        </w:rPr>
        <w:t xml:space="preserve">Positioning accuracy analysis for NR positioning enhancements </w:t>
      </w:r>
    </w:p>
    <w:p w14:paraId="4AC6C52C" w14:textId="11E1DD04" w:rsidR="00CA0B64" w:rsidRDefault="00CA0B64" w:rsidP="00CA0B64">
      <w:pPr>
        <w:pStyle w:val="4"/>
        <w:rPr>
          <w:lang w:val="en-US"/>
        </w:rPr>
      </w:pPr>
      <w:r>
        <w:rPr>
          <w:rFonts w:eastAsia="MS Mincho"/>
          <w:lang w:val="en-US"/>
        </w:rPr>
        <w:t>8.2.1.1</w:t>
      </w:r>
      <w:r>
        <w:rPr>
          <w:rFonts w:eastAsia="MS Mincho"/>
          <w:lang w:val="en-US"/>
        </w:rPr>
        <w:tab/>
      </w:r>
      <w:r>
        <w:rPr>
          <w:lang w:val="en-US"/>
        </w:rPr>
        <w:t>Results from source [</w:t>
      </w:r>
      <w:r w:rsidR="000B1ABC">
        <w:rPr>
          <w:lang w:val="en-US"/>
        </w:rPr>
        <w:t>1</w:t>
      </w:r>
      <w:r>
        <w:rPr>
          <w:lang w:val="en-US"/>
        </w:rPr>
        <w:t>]</w:t>
      </w:r>
    </w:p>
    <w:p w14:paraId="4687042C" w14:textId="77777777" w:rsidR="00CA0B64" w:rsidRDefault="00CA0B64" w:rsidP="00CA0B64">
      <w:pPr>
        <w:pStyle w:val="5"/>
        <w:rPr>
          <w:lang w:val="en-US"/>
        </w:rPr>
      </w:pPr>
      <w:r>
        <w:rPr>
          <w:lang w:val="en-US"/>
        </w:rPr>
        <w:t>8.2.1.1.1</w:t>
      </w:r>
      <w:r>
        <w:rPr>
          <w:lang w:val="en-US"/>
        </w:rPr>
        <w:tab/>
        <w:t>Description of evaluation scenarios</w:t>
      </w:r>
    </w:p>
    <w:p w14:paraId="7238BB7B" w14:textId="77777777" w:rsidR="00CA0B64" w:rsidRPr="00790A20" w:rsidRDefault="00CA0B64" w:rsidP="00CA0B64">
      <w:pPr>
        <w:pStyle w:val="TH"/>
        <w:rPr>
          <w:lang w:val="en-US"/>
        </w:rPr>
      </w:pPr>
      <w:r w:rsidRPr="00790A20">
        <w:rPr>
          <w:lang w:val="en-US"/>
        </w:rPr>
        <w:lastRenderedPageBreak/>
        <w:t xml:space="preserve">Table </w:t>
      </w:r>
      <w:r>
        <w:rPr>
          <w:lang w:val="en-US"/>
        </w:rPr>
        <w:t>8</w:t>
      </w:r>
      <w:r w:rsidRPr="00790A20">
        <w:rPr>
          <w:lang w:val="en-US"/>
        </w:rPr>
        <w:t>.</w:t>
      </w:r>
      <w:r>
        <w:rPr>
          <w:lang w:val="en-US"/>
        </w:rPr>
        <w:t>2</w:t>
      </w:r>
      <w:r w:rsidRPr="00790A20">
        <w:rPr>
          <w:lang w:val="en-US"/>
        </w:rPr>
        <w:t>.1.</w:t>
      </w:r>
      <w:r>
        <w:rPr>
          <w:lang w:val="en-US"/>
        </w:rPr>
        <w:t>1.1</w:t>
      </w:r>
      <w:r w:rsidRPr="00790A20">
        <w:rPr>
          <w:lang w:val="en-US"/>
        </w:rPr>
        <w:t xml:space="preserve">-1: </w:t>
      </w:r>
      <w:r>
        <w:rPr>
          <w:lang w:val="en-US"/>
        </w:rPr>
        <w:t>NR positioning enhancements - evaluation scenarios and parameters</w:t>
      </w:r>
    </w:p>
    <w:tbl>
      <w:tblPr>
        <w:tblW w:w="60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85"/>
        <w:gridCol w:w="2268"/>
      </w:tblGrid>
      <w:tr w:rsidR="00CE182B" w:rsidRPr="00790A20" w14:paraId="23787EDE" w14:textId="77777777" w:rsidTr="00CE182B">
        <w:trPr>
          <w:trHeight w:val="462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057D5E44" w14:textId="77777777" w:rsidR="00CE182B" w:rsidRPr="00790A20" w:rsidRDefault="00CE182B" w:rsidP="00F905CE">
            <w:pPr>
              <w:pStyle w:val="TAH"/>
              <w:rPr>
                <w:sz w:val="16"/>
                <w:szCs w:val="16"/>
                <w:lang w:val="en-US"/>
              </w:rPr>
            </w:pPr>
            <w:r w:rsidRPr="00790A20">
              <w:rPr>
                <w:sz w:val="16"/>
                <w:szCs w:val="16"/>
                <w:lang w:val="en-US"/>
              </w:rPr>
              <w:t>Parameter</w:t>
            </w:r>
          </w:p>
        </w:tc>
        <w:tc>
          <w:tcPr>
            <w:tcW w:w="2268" w:type="dxa"/>
          </w:tcPr>
          <w:p w14:paraId="3595FE7E" w14:textId="34D2EB18" w:rsidR="00CE182B" w:rsidRDefault="00CE182B" w:rsidP="00F905CE">
            <w:pPr>
              <w:pStyle w:val="TAH"/>
              <w:jc w:val="lef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[Case </w:t>
            </w:r>
            <w:r w:rsidR="00366E3F">
              <w:rPr>
                <w:rFonts w:hint="eastAsia"/>
                <w:sz w:val="16"/>
                <w:szCs w:val="16"/>
                <w:lang w:val="en-US" w:eastAsia="zh-CN"/>
              </w:rPr>
              <w:t>1</w:t>
            </w:r>
            <w:r>
              <w:rPr>
                <w:sz w:val="16"/>
                <w:szCs w:val="16"/>
                <w:lang w:val="en-US"/>
              </w:rPr>
              <w:t>], [</w:t>
            </w:r>
            <w:proofErr w:type="spellStart"/>
            <w:r w:rsidR="00366E3F">
              <w:rPr>
                <w:sz w:val="16"/>
                <w:szCs w:val="16"/>
                <w:lang w:val="en-US"/>
              </w:rPr>
              <w:t>InF</w:t>
            </w:r>
            <w:proofErr w:type="spellEnd"/>
            <w:r w:rsidR="00366E3F">
              <w:rPr>
                <w:sz w:val="16"/>
                <w:szCs w:val="16"/>
                <w:lang w:val="en-US"/>
              </w:rPr>
              <w:t>-DH</w:t>
            </w:r>
            <w:r>
              <w:rPr>
                <w:sz w:val="16"/>
                <w:szCs w:val="16"/>
                <w:lang w:val="en-US"/>
              </w:rPr>
              <w:t>], [F</w:t>
            </w:r>
            <w:r w:rsidR="00366E3F">
              <w:rPr>
                <w:sz w:val="16"/>
                <w:szCs w:val="16"/>
                <w:lang w:val="en-US"/>
              </w:rPr>
              <w:t>R2</w:t>
            </w:r>
            <w:r>
              <w:rPr>
                <w:sz w:val="16"/>
                <w:szCs w:val="16"/>
                <w:lang w:val="en-US"/>
              </w:rPr>
              <w:t>], [</w:t>
            </w:r>
            <w:r w:rsidR="00366E3F">
              <w:rPr>
                <w:sz w:val="16"/>
                <w:szCs w:val="16"/>
                <w:lang w:val="en-US"/>
              </w:rPr>
              <w:t>DL-TDOA</w:t>
            </w:r>
            <w:r>
              <w:rPr>
                <w:sz w:val="16"/>
                <w:szCs w:val="16"/>
                <w:lang w:val="en-US"/>
              </w:rPr>
              <w:t>]</w:t>
            </w:r>
          </w:p>
        </w:tc>
      </w:tr>
      <w:tr w:rsidR="00CE182B" w:rsidRPr="00790A20" w14:paraId="7D5FF2E4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60A7E2B0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Channel model (baseline, otherwise state any modifications)</w:t>
            </w:r>
          </w:p>
        </w:tc>
        <w:tc>
          <w:tcPr>
            <w:tcW w:w="2268" w:type="dxa"/>
          </w:tcPr>
          <w:p w14:paraId="23B06430" w14:textId="34FB1D64" w:rsidR="00CE182B" w:rsidRPr="00790A20" w:rsidRDefault="00F82207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B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aseline</w:t>
            </w:r>
          </w:p>
        </w:tc>
      </w:tr>
      <w:tr w:rsidR="00CE182B" w:rsidRPr="00790A20" w14:paraId="3DDF92B5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64F602F9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Carrier frequency </w:t>
            </w:r>
          </w:p>
        </w:tc>
        <w:tc>
          <w:tcPr>
            <w:tcW w:w="2268" w:type="dxa"/>
          </w:tcPr>
          <w:p w14:paraId="4CDCE4E5" w14:textId="034B423C" w:rsidR="00CE182B" w:rsidRPr="00790A20" w:rsidRDefault="00F82207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28GHz</w:t>
            </w:r>
          </w:p>
        </w:tc>
      </w:tr>
      <w:tr w:rsidR="00CE182B" w:rsidRPr="00790A20" w14:paraId="7AEC8679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450BFFB2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Subcarrier spacing</w:t>
            </w:r>
          </w:p>
        </w:tc>
        <w:tc>
          <w:tcPr>
            <w:tcW w:w="2268" w:type="dxa"/>
          </w:tcPr>
          <w:p w14:paraId="785D369D" w14:textId="08B94104" w:rsidR="00CE182B" w:rsidRPr="00790A20" w:rsidRDefault="00F82207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120kHz</w:t>
            </w:r>
          </w:p>
        </w:tc>
      </w:tr>
      <w:tr w:rsidR="00CE182B" w:rsidRPr="00790A20" w14:paraId="6E61DD87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5EEFBB7A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Reference Signal Transmission Bandwidth</w:t>
            </w:r>
          </w:p>
        </w:tc>
        <w:tc>
          <w:tcPr>
            <w:tcW w:w="2268" w:type="dxa"/>
          </w:tcPr>
          <w:p w14:paraId="2DF82A56" w14:textId="08D50B37" w:rsidR="00CE182B" w:rsidRPr="00790A20" w:rsidRDefault="00A617E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400MHz</w:t>
            </w:r>
          </w:p>
        </w:tc>
      </w:tr>
      <w:tr w:rsidR="00CE182B" w:rsidRPr="00790A20" w14:paraId="1103137C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3B7C7C27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Reference Signal Physical Structure and Resource Allocation (RE pattern) (reference to figure in contribution)</w:t>
            </w:r>
          </w:p>
        </w:tc>
        <w:tc>
          <w:tcPr>
            <w:tcW w:w="2268" w:type="dxa"/>
          </w:tcPr>
          <w:p w14:paraId="31B3C49A" w14:textId="6381BA61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</w:rPr>
              <w:t xml:space="preserve"> PRS comb-12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pattern</w:t>
            </w:r>
          </w:p>
        </w:tc>
      </w:tr>
      <w:tr w:rsidR="00CE182B" w:rsidRPr="00790A20" w14:paraId="0B1DFF62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3E0F44CD" w14:textId="77777777" w:rsidR="00CE182B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Reference signal </w:t>
            </w:r>
          </w:p>
          <w:p w14:paraId="6ACF549F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(type of sequence, number of ports, …) </w:t>
            </w:r>
          </w:p>
        </w:tc>
        <w:tc>
          <w:tcPr>
            <w:tcW w:w="2268" w:type="dxa"/>
          </w:tcPr>
          <w:p w14:paraId="2EEE4409" w14:textId="5C0554C0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 xml:space="preserve">TS38.211 </w:t>
            </w:r>
            <w:r>
              <w:rPr>
                <w:rFonts w:cs="Arial" w:hint="eastAsia"/>
                <w:sz w:val="16"/>
                <w:szCs w:val="16"/>
                <w:lang w:eastAsia="zh-CN"/>
              </w:rPr>
              <w:t>R16</w:t>
            </w:r>
            <w:r>
              <w:rPr>
                <w:rFonts w:cs="Arial"/>
                <w:sz w:val="16"/>
                <w:szCs w:val="16"/>
                <w:lang w:eastAsia="zh-CN"/>
              </w:rPr>
              <w:t xml:space="preserve"> PRS</w:t>
            </w:r>
          </w:p>
        </w:tc>
      </w:tr>
      <w:tr w:rsidR="00CE182B" w:rsidRPr="00790A20" w14:paraId="04906578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18DB0867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Number of sites</w:t>
            </w:r>
          </w:p>
        </w:tc>
        <w:tc>
          <w:tcPr>
            <w:tcW w:w="2268" w:type="dxa"/>
          </w:tcPr>
          <w:p w14:paraId="25DE1AEE" w14:textId="03C9D59D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18</w:t>
            </w:r>
          </w:p>
        </w:tc>
      </w:tr>
      <w:tr w:rsidR="00CE182B" w:rsidRPr="00790A20" w14:paraId="7A25EF2D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32915F9F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Number of symbols used per occasion</w:t>
            </w:r>
          </w:p>
        </w:tc>
        <w:tc>
          <w:tcPr>
            <w:tcW w:w="2268" w:type="dxa"/>
          </w:tcPr>
          <w:p w14:paraId="0E0E24FD" w14:textId="4F765D35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12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symbols</w:t>
            </w:r>
          </w:p>
        </w:tc>
      </w:tr>
      <w:tr w:rsidR="00CE182B" w:rsidRPr="00790A20" w14:paraId="0944229E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1C558C3C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number of occasions used per positioning estimate</w:t>
            </w:r>
          </w:p>
        </w:tc>
        <w:tc>
          <w:tcPr>
            <w:tcW w:w="2268" w:type="dxa"/>
          </w:tcPr>
          <w:p w14:paraId="18F18914" w14:textId="0AE2AD0C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</w:p>
        </w:tc>
      </w:tr>
      <w:tr w:rsidR="00CE182B" w:rsidRPr="00790A20" w14:paraId="302B68C5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15F0B22F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Power-boosting level</w:t>
            </w:r>
          </w:p>
        </w:tc>
        <w:tc>
          <w:tcPr>
            <w:tcW w:w="2268" w:type="dxa"/>
          </w:tcPr>
          <w:p w14:paraId="4DF0840C" w14:textId="35156353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</w:p>
        </w:tc>
      </w:tr>
      <w:tr w:rsidR="00CE182B" w:rsidRPr="00790A20" w14:paraId="23A5ECE8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0C5F253C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Uplink power control (applied/not applied)</w:t>
            </w:r>
          </w:p>
        </w:tc>
        <w:tc>
          <w:tcPr>
            <w:tcW w:w="2268" w:type="dxa"/>
          </w:tcPr>
          <w:p w14:paraId="39243634" w14:textId="43BD1B17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N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ot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applied</w:t>
            </w:r>
          </w:p>
        </w:tc>
      </w:tr>
      <w:tr w:rsidR="00CE182B" w:rsidRPr="00790A20" w14:paraId="0F8C28AC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2F7E3C00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interference modelling (ideal muting, or other)</w:t>
            </w:r>
          </w:p>
        </w:tc>
        <w:tc>
          <w:tcPr>
            <w:tcW w:w="2268" w:type="dxa"/>
          </w:tcPr>
          <w:p w14:paraId="18D09CED" w14:textId="5681715D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I</w:t>
            </w: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deal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muting</w:t>
            </w:r>
          </w:p>
        </w:tc>
      </w:tr>
      <w:tr w:rsidR="00CE182B" w:rsidRPr="00790A20" w14:paraId="72C0A6B2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0F011751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Description of Measurement Algorithm (e.g. super resolution, interference cancellation, ….)</w:t>
            </w:r>
          </w:p>
        </w:tc>
        <w:tc>
          <w:tcPr>
            <w:tcW w:w="2268" w:type="dxa"/>
          </w:tcPr>
          <w:p w14:paraId="37E8472F" w14:textId="64C39106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Phase tracking</w:t>
            </w:r>
          </w:p>
        </w:tc>
      </w:tr>
      <w:tr w:rsidR="00CE182B" w:rsidRPr="00790A20" w14:paraId="5DD74D7C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63C7EA15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Description of positioning technique / applied positioning algorithm (e.g. Least square, Taylor series,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etc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>)</w:t>
            </w:r>
          </w:p>
        </w:tc>
        <w:tc>
          <w:tcPr>
            <w:tcW w:w="2268" w:type="dxa"/>
          </w:tcPr>
          <w:p w14:paraId="076C055E" w14:textId="14078A6A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C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han</w:t>
            </w:r>
          </w:p>
        </w:tc>
      </w:tr>
      <w:tr w:rsidR="00CE182B" w:rsidRPr="00790A20" w14:paraId="37CB9E62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27C488DB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Network synchronization assumptions</w:t>
            </w:r>
          </w:p>
        </w:tc>
        <w:tc>
          <w:tcPr>
            <w:tcW w:w="2268" w:type="dxa"/>
          </w:tcPr>
          <w:p w14:paraId="39C3083C" w14:textId="40C3537A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P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erfect Synchronization</w:t>
            </w:r>
          </w:p>
        </w:tc>
      </w:tr>
      <w:tr w:rsidR="00CE182B" w:rsidRPr="00790A20" w14:paraId="4B1D1F11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1987D512" w14:textId="77777777" w:rsidR="00CE182B" w:rsidRPr="00B07F16" w:rsidRDefault="00CE182B" w:rsidP="00F905CE">
            <w:pPr>
              <w:pStyle w:val="TAC"/>
              <w:rPr>
                <w:rStyle w:val="TALCar"/>
                <w:color w:val="C00000"/>
                <w:sz w:val="16"/>
                <w:szCs w:val="16"/>
                <w:lang w:val="en-US"/>
              </w:rPr>
            </w:pPr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t>UE/</w:t>
            </w:r>
            <w:proofErr w:type="spellStart"/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t>gNB</w:t>
            </w:r>
            <w:proofErr w:type="spellEnd"/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t xml:space="preserve"> Tx/Rx </w:t>
            </w:r>
            <w:r w:rsidRPr="00B07F16">
              <w:rPr>
                <w:rStyle w:val="TALCar"/>
                <w:color w:val="C00000"/>
                <w:sz w:val="16"/>
                <w:szCs w:val="16"/>
                <w:lang w:val="en-US"/>
              </w:rPr>
              <w:br/>
              <w:t>Calibration Error</w:t>
            </w:r>
          </w:p>
        </w:tc>
        <w:tc>
          <w:tcPr>
            <w:tcW w:w="2268" w:type="dxa"/>
          </w:tcPr>
          <w:p w14:paraId="0B05C140" w14:textId="20663827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</w:p>
        </w:tc>
      </w:tr>
      <w:tr w:rsidR="00CE182B" w:rsidRPr="00790A20" w14:paraId="150B2F83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373D9D8D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Beam-related assumption (beam sweeping / alignment assumptions at the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tx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 and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rx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 sides)</w:t>
            </w:r>
          </w:p>
        </w:tc>
        <w:tc>
          <w:tcPr>
            <w:tcW w:w="2268" w:type="dxa"/>
          </w:tcPr>
          <w:p w14:paraId="51D203E9" w14:textId="244DB2F6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I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deal alignment</w:t>
            </w:r>
          </w:p>
        </w:tc>
      </w:tr>
      <w:tr w:rsidR="00CE182B" w:rsidRPr="00790A20" w14:paraId="01B0F517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692A6C86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Precoding assumptions (codebook,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nrof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 xml:space="preserve"> antenna elements used, </w:t>
            </w:r>
            <w:proofErr w:type="spellStart"/>
            <w:r w:rsidRPr="00790A20">
              <w:rPr>
                <w:rStyle w:val="TALCar"/>
                <w:sz w:val="16"/>
                <w:szCs w:val="16"/>
                <w:lang w:val="en-US"/>
              </w:rPr>
              <w:t>etc</w:t>
            </w:r>
            <w:proofErr w:type="spellEnd"/>
            <w:r w:rsidRPr="00790A20">
              <w:rPr>
                <w:rStyle w:val="TALCar"/>
                <w:sz w:val="16"/>
                <w:szCs w:val="16"/>
                <w:lang w:val="en-US"/>
              </w:rPr>
              <w:t>)</w:t>
            </w:r>
          </w:p>
        </w:tc>
        <w:tc>
          <w:tcPr>
            <w:tcW w:w="2268" w:type="dxa"/>
          </w:tcPr>
          <w:p w14:paraId="1B922E28" w14:textId="7A11072E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proofErr w:type="spellStart"/>
            <w:r>
              <w:rPr>
                <w:rStyle w:val="TALCar"/>
                <w:sz w:val="16"/>
                <w:szCs w:val="16"/>
                <w:lang w:val="en-US" w:eastAsia="zh-CN"/>
              </w:rPr>
              <w:t>Nrof</w:t>
            </w:r>
            <w:proofErr w:type="spellEnd"/>
            <w:r>
              <w:rPr>
                <w:rStyle w:val="TALCar"/>
                <w:sz w:val="16"/>
                <w:szCs w:val="16"/>
                <w:lang w:val="en-US" w:eastAsia="zh-CN"/>
              </w:rPr>
              <w:t xml:space="preserve"> antenna elements used</w:t>
            </w:r>
          </w:p>
        </w:tc>
      </w:tr>
      <w:tr w:rsidR="00CE182B" w:rsidRPr="00790A20" w14:paraId="60DDD320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7CB72D92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color w:val="C00000"/>
                <w:sz w:val="16"/>
                <w:szCs w:val="16"/>
                <w:lang w:val="en-US"/>
              </w:rPr>
              <w:t xml:space="preserve">Evaluated Enhancement </w:t>
            </w:r>
            <w:r>
              <w:rPr>
                <w:rStyle w:val="TALCar"/>
                <w:color w:val="C00000"/>
                <w:sz w:val="16"/>
                <w:szCs w:val="16"/>
                <w:lang w:val="en-US"/>
              </w:rPr>
              <w:br/>
              <w:t>for Rel.17</w:t>
            </w:r>
          </w:p>
        </w:tc>
        <w:tc>
          <w:tcPr>
            <w:tcW w:w="2268" w:type="dxa"/>
          </w:tcPr>
          <w:p w14:paraId="1A5C3F6B" w14:textId="208BDD52" w:rsidR="00CE182B" w:rsidRPr="00790A20" w:rsidRDefault="00F93E93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sz w:val="16"/>
                <w:szCs w:val="16"/>
                <w:lang w:val="en-US" w:eastAsia="zh-CN"/>
              </w:rPr>
              <w:t>Inter frequency layer aggregation</w:t>
            </w:r>
          </w:p>
        </w:tc>
      </w:tr>
      <w:tr w:rsidR="00CE182B" w:rsidRPr="00790A20" w14:paraId="74A3B1C8" w14:textId="77777777" w:rsidTr="00CE182B">
        <w:trPr>
          <w:trHeight w:val="20"/>
          <w:jc w:val="center"/>
        </w:trPr>
        <w:tc>
          <w:tcPr>
            <w:tcW w:w="3785" w:type="dxa"/>
            <w:shd w:val="clear" w:color="auto" w:fill="auto"/>
            <w:vAlign w:val="center"/>
          </w:tcPr>
          <w:p w14:paraId="38F9583B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790A20">
              <w:rPr>
                <w:rStyle w:val="TALCar"/>
                <w:sz w:val="16"/>
                <w:szCs w:val="16"/>
                <w:lang w:val="en-US"/>
              </w:rPr>
              <w:t>Additional notes, if any</w:t>
            </w:r>
          </w:p>
        </w:tc>
        <w:tc>
          <w:tcPr>
            <w:tcW w:w="2268" w:type="dxa"/>
          </w:tcPr>
          <w:p w14:paraId="50BA8E99" w14:textId="77777777" w:rsidR="00CE182B" w:rsidRPr="00790A20" w:rsidRDefault="00CE182B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</w:tr>
    </w:tbl>
    <w:p w14:paraId="46E82B7C" w14:textId="77777777" w:rsidR="00CA0B64" w:rsidRDefault="00CA0B64" w:rsidP="00CA0B64">
      <w:pPr>
        <w:rPr>
          <w:lang w:val="en-US" w:eastAsia="zh-CN"/>
        </w:rPr>
      </w:pPr>
    </w:p>
    <w:p w14:paraId="53D90831" w14:textId="77777777" w:rsidR="00CA0B64" w:rsidRDefault="00CA0B64" w:rsidP="00CA0B64">
      <w:pPr>
        <w:pStyle w:val="5"/>
        <w:rPr>
          <w:lang w:val="en-US"/>
        </w:rPr>
      </w:pPr>
      <w:r>
        <w:rPr>
          <w:lang w:val="en-US"/>
        </w:rPr>
        <w:t>8.2.1.1.2</w:t>
      </w:r>
      <w:r>
        <w:rPr>
          <w:lang w:val="en-US"/>
        </w:rPr>
        <w:tab/>
        <w:t>Positioning accuracy evaluation results for NR positioning enhancements</w:t>
      </w:r>
    </w:p>
    <w:p w14:paraId="481C18F7" w14:textId="4BB0FEF4" w:rsidR="00CA0B64" w:rsidRPr="00790A20" w:rsidRDefault="00CA0B64" w:rsidP="00CA0B64">
      <w:pPr>
        <w:pStyle w:val="TH"/>
        <w:rPr>
          <w:lang w:val="en-US"/>
        </w:rPr>
      </w:pPr>
      <w:r w:rsidRPr="00790A20">
        <w:rPr>
          <w:lang w:val="en-US"/>
        </w:rPr>
        <w:t>Table</w:t>
      </w:r>
      <w:r>
        <w:rPr>
          <w:lang w:val="en-US"/>
        </w:rPr>
        <w:t xml:space="preserve"> 8</w:t>
      </w:r>
      <w:r w:rsidRPr="00790A20">
        <w:rPr>
          <w:lang w:val="en-US"/>
        </w:rPr>
        <w:t>.</w:t>
      </w:r>
      <w:r>
        <w:rPr>
          <w:lang w:val="en-US"/>
        </w:rPr>
        <w:t>2</w:t>
      </w:r>
      <w:r w:rsidRPr="00790A20">
        <w:rPr>
          <w:lang w:val="en-US"/>
        </w:rPr>
        <w:t>.1</w:t>
      </w:r>
      <w:r>
        <w:rPr>
          <w:lang w:val="en-US"/>
        </w:rPr>
        <w:t>.1.2</w:t>
      </w:r>
      <w:r w:rsidRPr="00790A20">
        <w:rPr>
          <w:lang w:val="en-US"/>
        </w:rPr>
        <w:t>-</w:t>
      </w:r>
      <w:r>
        <w:rPr>
          <w:lang w:val="en-US"/>
        </w:rPr>
        <w:t>1</w:t>
      </w:r>
      <w:r w:rsidRPr="00790A20">
        <w:rPr>
          <w:lang w:val="en-US"/>
        </w:rPr>
        <w:t>:</w:t>
      </w:r>
      <w:r>
        <w:rPr>
          <w:lang w:val="en-US"/>
        </w:rPr>
        <w:t xml:space="preserve"> NR positioning enhancements - horizontal location error r</w:t>
      </w:r>
      <w:r w:rsidRPr="00790A20">
        <w:rPr>
          <w:lang w:val="en-US"/>
        </w:rPr>
        <w:t>esults from [</w:t>
      </w:r>
      <w:r w:rsidR="00D823E6">
        <w:rPr>
          <w:lang w:val="en-US"/>
        </w:rPr>
        <w:t>1</w:t>
      </w:r>
      <w:r w:rsidRPr="00790A20">
        <w:rPr>
          <w:lang w:val="en-US"/>
        </w:rPr>
        <w:t>]</w:t>
      </w:r>
    </w:p>
    <w:tbl>
      <w:tblPr>
        <w:tblW w:w="9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8"/>
        <w:gridCol w:w="1332"/>
        <w:gridCol w:w="1332"/>
        <w:gridCol w:w="1333"/>
        <w:gridCol w:w="1332"/>
        <w:gridCol w:w="1333"/>
      </w:tblGrid>
      <w:tr w:rsidR="00CA0B64" w14:paraId="629DAF6B" w14:textId="77777777" w:rsidTr="00F905CE">
        <w:trPr>
          <w:jc w:val="center"/>
        </w:trPr>
        <w:tc>
          <w:tcPr>
            <w:tcW w:w="2748" w:type="dxa"/>
          </w:tcPr>
          <w:p w14:paraId="78F69B69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</w:tcPr>
          <w:p w14:paraId="27B509A0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</w:p>
        </w:tc>
        <w:tc>
          <w:tcPr>
            <w:tcW w:w="1332" w:type="dxa"/>
            <w:vAlign w:val="center"/>
          </w:tcPr>
          <w:p w14:paraId="673F09FA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50%</w:t>
            </w:r>
          </w:p>
        </w:tc>
        <w:tc>
          <w:tcPr>
            <w:tcW w:w="1333" w:type="dxa"/>
            <w:vAlign w:val="center"/>
          </w:tcPr>
          <w:p w14:paraId="786EA744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67%</w:t>
            </w:r>
          </w:p>
        </w:tc>
        <w:tc>
          <w:tcPr>
            <w:tcW w:w="1332" w:type="dxa"/>
            <w:vAlign w:val="center"/>
          </w:tcPr>
          <w:p w14:paraId="4813C7AD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80%</w:t>
            </w:r>
          </w:p>
        </w:tc>
        <w:tc>
          <w:tcPr>
            <w:tcW w:w="1333" w:type="dxa"/>
            <w:vAlign w:val="center"/>
          </w:tcPr>
          <w:p w14:paraId="39E007F2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90%</w:t>
            </w:r>
          </w:p>
        </w:tc>
      </w:tr>
      <w:tr w:rsidR="00CA0B64" w14:paraId="79E89243" w14:textId="77777777" w:rsidTr="00F905CE">
        <w:trPr>
          <w:jc w:val="center"/>
        </w:trPr>
        <w:tc>
          <w:tcPr>
            <w:tcW w:w="2748" w:type="dxa"/>
          </w:tcPr>
          <w:p w14:paraId="565F9A46" w14:textId="1A53FE1D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 xml:space="preserve">[Case </w:t>
            </w:r>
            <w:r w:rsidR="00366E3F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1</w:t>
            </w:r>
            <w:r w:rsidRPr="00E53ED3">
              <w:rPr>
                <w:rStyle w:val="TALCar"/>
                <w:sz w:val="16"/>
                <w:szCs w:val="16"/>
                <w:lang w:val="en-US"/>
              </w:rPr>
              <w:t>], [</w:t>
            </w:r>
            <w:proofErr w:type="spellStart"/>
            <w:r w:rsidR="00366E3F"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InF</w:t>
            </w:r>
            <w:proofErr w:type="spellEnd"/>
            <w:r w:rsidR="00366E3F">
              <w:rPr>
                <w:rStyle w:val="TALCar"/>
                <w:sz w:val="16"/>
                <w:szCs w:val="16"/>
                <w:lang w:val="en-US"/>
              </w:rPr>
              <w:t>-DH</w:t>
            </w:r>
            <w:r w:rsidRPr="00E53ED3">
              <w:rPr>
                <w:rStyle w:val="TALCar"/>
                <w:sz w:val="16"/>
                <w:szCs w:val="16"/>
                <w:lang w:val="en-US"/>
              </w:rPr>
              <w:t>], [</w:t>
            </w:r>
            <w:r w:rsidR="00366E3F">
              <w:rPr>
                <w:rStyle w:val="TALCar"/>
                <w:sz w:val="16"/>
                <w:szCs w:val="16"/>
                <w:lang w:val="en-US"/>
              </w:rPr>
              <w:t>FR2</w:t>
            </w:r>
            <w:r w:rsidRPr="00E53ED3">
              <w:rPr>
                <w:rStyle w:val="TALCar"/>
                <w:sz w:val="16"/>
                <w:szCs w:val="16"/>
                <w:lang w:val="en-US"/>
              </w:rPr>
              <w:t>], [</w:t>
            </w:r>
            <w:r w:rsidR="00366E3F">
              <w:rPr>
                <w:rStyle w:val="TALCar"/>
                <w:sz w:val="16"/>
                <w:szCs w:val="16"/>
                <w:lang w:val="en-US"/>
              </w:rPr>
              <w:t>DL-TDOA</w:t>
            </w:r>
            <w:r w:rsidRPr="00E53ED3">
              <w:rPr>
                <w:rStyle w:val="TALCar"/>
                <w:sz w:val="16"/>
                <w:szCs w:val="16"/>
                <w:lang w:val="en-US"/>
              </w:rPr>
              <w:t>]</w:t>
            </w:r>
          </w:p>
        </w:tc>
        <w:tc>
          <w:tcPr>
            <w:tcW w:w="1332" w:type="dxa"/>
          </w:tcPr>
          <w:p w14:paraId="2CAE59AE" w14:textId="77777777" w:rsidR="00CA0B64" w:rsidRPr="00E53ED3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E53ED3">
              <w:rPr>
                <w:rStyle w:val="TALCar"/>
                <w:sz w:val="16"/>
                <w:szCs w:val="16"/>
                <w:lang w:val="en-US"/>
              </w:rPr>
              <w:t>Convex UEs</w:t>
            </w:r>
          </w:p>
        </w:tc>
        <w:tc>
          <w:tcPr>
            <w:tcW w:w="1332" w:type="dxa"/>
          </w:tcPr>
          <w:p w14:paraId="37B3316B" w14:textId="7777B4CC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.015227m</w:t>
            </w:r>
          </w:p>
        </w:tc>
        <w:tc>
          <w:tcPr>
            <w:tcW w:w="1333" w:type="dxa"/>
          </w:tcPr>
          <w:p w14:paraId="707B9B1A" w14:textId="465FFFE7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.02318m</w:t>
            </w:r>
          </w:p>
        </w:tc>
        <w:tc>
          <w:tcPr>
            <w:tcW w:w="1332" w:type="dxa"/>
          </w:tcPr>
          <w:p w14:paraId="50FA2E5A" w14:textId="26620CE7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.049186m</w:t>
            </w:r>
          </w:p>
        </w:tc>
        <w:tc>
          <w:tcPr>
            <w:tcW w:w="1333" w:type="dxa"/>
          </w:tcPr>
          <w:p w14:paraId="28D120EB" w14:textId="6B61B5DA" w:rsidR="00CA0B64" w:rsidRPr="00E53ED3" w:rsidRDefault="00D823E6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</w:t>
            </w:r>
            <w:r w:rsidR="0006547C">
              <w:rPr>
                <w:rStyle w:val="TALCar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79912m</w:t>
            </w:r>
          </w:p>
        </w:tc>
      </w:tr>
    </w:tbl>
    <w:p w14:paraId="17B5BB31" w14:textId="77777777" w:rsidR="00CA0B64" w:rsidRDefault="00CA0B64" w:rsidP="00CA0B64">
      <w:pPr>
        <w:pStyle w:val="3GPPText"/>
      </w:pPr>
    </w:p>
    <w:p w14:paraId="1C2817B6" w14:textId="410A18F2" w:rsidR="00CA0B64" w:rsidRPr="000B1ABC" w:rsidRDefault="00AF208F" w:rsidP="000B1ABC">
      <w:pPr>
        <w:pStyle w:val="3GPPText"/>
        <w:jc w:val="center"/>
        <w:rPr>
          <w:lang w:val="en-GB"/>
        </w:rPr>
      </w:pPr>
      <w:r w:rsidRPr="00AF208F">
        <w:lastRenderedPageBreak/>
        <w:drawing>
          <wp:inline distT="0" distB="0" distL="0" distR="0" wp14:anchorId="7277961F" wp14:editId="1D6CE169">
            <wp:extent cx="4933950" cy="369825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152" cy="3700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4" w:name="_GoBack"/>
      <w:bookmarkEnd w:id="4"/>
    </w:p>
    <w:p w14:paraId="4922624E" w14:textId="77777777" w:rsidR="00CA0B64" w:rsidRPr="00310177" w:rsidRDefault="00CA0B64" w:rsidP="00CA0B64">
      <w:pPr>
        <w:pStyle w:val="5"/>
      </w:pPr>
      <w:r w:rsidRPr="00310177">
        <w:t>8.2.1.1.3</w:t>
      </w:r>
      <w:r w:rsidRPr="00310177">
        <w:tab/>
        <w:t>Observations on NR positioning enhancements</w:t>
      </w:r>
    </w:p>
    <w:p w14:paraId="47222539" w14:textId="587F7B1E" w:rsidR="00CA0B64" w:rsidRPr="00790A20" w:rsidRDefault="00CA0B64" w:rsidP="00CA0B64">
      <w:pPr>
        <w:pStyle w:val="TH"/>
        <w:rPr>
          <w:lang w:val="en-US"/>
        </w:rPr>
      </w:pPr>
      <w:r w:rsidRPr="00790A20">
        <w:rPr>
          <w:lang w:val="en-US"/>
        </w:rPr>
        <w:t xml:space="preserve">Table </w:t>
      </w:r>
      <w:r>
        <w:rPr>
          <w:lang w:val="en-US"/>
        </w:rPr>
        <w:t>8</w:t>
      </w:r>
      <w:r w:rsidRPr="00790A20">
        <w:rPr>
          <w:lang w:val="en-US"/>
        </w:rPr>
        <w:t>.</w:t>
      </w:r>
      <w:r>
        <w:rPr>
          <w:lang w:val="en-US"/>
        </w:rPr>
        <w:t>2</w:t>
      </w:r>
      <w:r w:rsidRPr="00790A20">
        <w:rPr>
          <w:lang w:val="en-US"/>
        </w:rPr>
        <w:t>.1.1</w:t>
      </w:r>
      <w:r>
        <w:rPr>
          <w:lang w:val="en-US"/>
        </w:rPr>
        <w:t>.3-1</w:t>
      </w:r>
      <w:r w:rsidRPr="00790A20">
        <w:rPr>
          <w:lang w:val="en-US"/>
        </w:rPr>
        <w:t xml:space="preserve">: </w:t>
      </w:r>
      <w:r>
        <w:rPr>
          <w:lang w:val="en-US"/>
        </w:rPr>
        <w:t>NR positioning enhancements – horizontal accuracy performance summary</w:t>
      </w:r>
      <w:r w:rsidRPr="00790A20">
        <w:rPr>
          <w:lang w:val="en-US"/>
        </w:rPr>
        <w:t xml:space="preserve"> [</w:t>
      </w:r>
      <w:r w:rsidR="001635D3">
        <w:rPr>
          <w:lang w:val="en-US"/>
        </w:rPr>
        <w:t>1</w:t>
      </w:r>
      <w:r w:rsidRPr="00790A20">
        <w:rPr>
          <w:lang w:val="en-US"/>
        </w:rPr>
        <w:t>]</w:t>
      </w:r>
    </w:p>
    <w:tbl>
      <w:tblPr>
        <w:tblW w:w="91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044"/>
        <w:gridCol w:w="2057"/>
        <w:gridCol w:w="2057"/>
        <w:gridCol w:w="2058"/>
      </w:tblGrid>
      <w:tr w:rsidR="00CA0B64" w14:paraId="20FBB935" w14:textId="77777777" w:rsidTr="00F905CE">
        <w:trPr>
          <w:trHeight w:val="254"/>
        </w:trPr>
        <w:tc>
          <w:tcPr>
            <w:tcW w:w="1962" w:type="dxa"/>
            <w:vAlign w:val="center"/>
          </w:tcPr>
          <w:p w14:paraId="03FAE237" w14:textId="77777777" w:rsidR="00CA0B64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C25EBB">
              <w:rPr>
                <w:rStyle w:val="TALCar"/>
                <w:sz w:val="16"/>
                <w:szCs w:val="16"/>
                <w:lang w:val="en-US"/>
              </w:rPr>
              <w:t>Simulation case</w:t>
            </w:r>
          </w:p>
          <w:p w14:paraId="4AC4F7AD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>(Horizontal Error)</w:t>
            </w:r>
          </w:p>
        </w:tc>
        <w:tc>
          <w:tcPr>
            <w:tcW w:w="1044" w:type="dxa"/>
          </w:tcPr>
          <w:p w14:paraId="015E7B52" w14:textId="7E1C3B7B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sz w:val="16"/>
                <w:szCs w:val="16"/>
                <w:lang w:val="en-US"/>
              </w:rPr>
              <w:t xml:space="preserve">Gain vs Rel.16 solution, </w:t>
            </w:r>
            <w:proofErr w:type="gramStart"/>
            <w:r>
              <w:rPr>
                <w:rStyle w:val="TALCar"/>
                <w:sz w:val="16"/>
                <w:szCs w:val="16"/>
                <w:lang w:val="en-US"/>
              </w:rPr>
              <w:t>@[</w:t>
            </w:r>
            <w:proofErr w:type="gramEnd"/>
            <w:r>
              <w:rPr>
                <w:rStyle w:val="TALCar"/>
                <w:sz w:val="16"/>
                <w:szCs w:val="16"/>
                <w:lang w:val="en-US"/>
              </w:rPr>
              <w:t>90]</w:t>
            </w:r>
            <w:r w:rsidR="0092612B">
              <w:rPr>
                <w:rStyle w:val="TALCar"/>
                <w:sz w:val="16"/>
                <w:szCs w:val="16"/>
                <w:lang w:val="en-US"/>
              </w:rPr>
              <w:t>%</w:t>
            </w:r>
            <w:r>
              <w:rPr>
                <w:rStyle w:val="TALCar"/>
                <w:sz w:val="16"/>
                <w:szCs w:val="16"/>
                <w:lang w:val="en-US"/>
              </w:rPr>
              <w:t>, [m]</w:t>
            </w:r>
          </w:p>
        </w:tc>
        <w:tc>
          <w:tcPr>
            <w:tcW w:w="2057" w:type="dxa"/>
          </w:tcPr>
          <w:p w14:paraId="20ADB99B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Commercial </w:t>
            </w:r>
            <w:r>
              <w:rPr>
                <w:rStyle w:val="TALCar"/>
                <w:sz w:val="16"/>
                <w:szCs w:val="16"/>
                <w:lang w:val="en-US"/>
              </w:rPr>
              <w:t>horizontal accuracy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requirements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[1]m </w:t>
            </w:r>
            <w:proofErr w:type="gramStart"/>
            <w:r>
              <w:rPr>
                <w:rStyle w:val="TALCar"/>
                <w:sz w:val="16"/>
                <w:szCs w:val="16"/>
                <w:lang w:val="en-US"/>
              </w:rPr>
              <w:t>@[</w:t>
            </w:r>
            <w:proofErr w:type="gramEnd"/>
            <w:r>
              <w:rPr>
                <w:rStyle w:val="TALCar"/>
                <w:sz w:val="16"/>
                <w:szCs w:val="16"/>
                <w:lang w:val="en-US"/>
              </w:rPr>
              <w:t>90]%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are met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-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Yes/No</w:t>
            </w:r>
            <w:r>
              <w:rPr>
                <w:rStyle w:val="TALCar"/>
                <w:sz w:val="16"/>
                <w:szCs w:val="16"/>
                <w:lang w:val="en-US"/>
              </w:rPr>
              <w:t>.</w:t>
            </w:r>
            <w:r>
              <w:rPr>
                <w:rStyle w:val="TALCar"/>
                <w:sz w:val="16"/>
                <w:szCs w:val="16"/>
                <w:lang w:val="en-US"/>
              </w:rPr>
              <w:br/>
              <w:t xml:space="preserve"> If no, provide performance gaps</w:t>
            </w:r>
          </w:p>
        </w:tc>
        <w:tc>
          <w:tcPr>
            <w:tcW w:w="2057" w:type="dxa"/>
          </w:tcPr>
          <w:p w14:paraId="43B6275B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C25EBB">
              <w:rPr>
                <w:rStyle w:val="TALCar"/>
                <w:sz w:val="16"/>
                <w:szCs w:val="16"/>
                <w:lang w:val="en-US"/>
              </w:rPr>
              <w:t>IIoT</w:t>
            </w:r>
            <w:proofErr w:type="spellEnd"/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horizontal accuracy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requirements of </w:t>
            </w:r>
            <w:r>
              <w:rPr>
                <w:rStyle w:val="TALCar"/>
                <w:sz w:val="16"/>
                <w:szCs w:val="16"/>
                <w:lang w:val="en-US"/>
              </w:rPr>
              <w:t>[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0.2</w:t>
            </w:r>
            <w:r>
              <w:rPr>
                <w:rStyle w:val="TALCar"/>
                <w:sz w:val="16"/>
                <w:szCs w:val="16"/>
                <w:lang w:val="en-US"/>
              </w:rPr>
              <w:t>]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m </w:t>
            </w:r>
            <w:proofErr w:type="gramStart"/>
            <w:r>
              <w:rPr>
                <w:rStyle w:val="TALCar"/>
                <w:sz w:val="16"/>
                <w:szCs w:val="16"/>
                <w:lang w:val="en-US"/>
              </w:rPr>
              <w:t>@[</w:t>
            </w:r>
            <w:proofErr w:type="gramEnd"/>
            <w:r>
              <w:rPr>
                <w:rStyle w:val="TALCar"/>
                <w:sz w:val="16"/>
                <w:szCs w:val="16"/>
                <w:lang w:val="en-US"/>
              </w:rPr>
              <w:t>90]%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are met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-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Yes/No</w:t>
            </w:r>
            <w:r>
              <w:rPr>
                <w:rStyle w:val="TALCar"/>
                <w:sz w:val="16"/>
                <w:szCs w:val="16"/>
                <w:lang w:val="en-US"/>
              </w:rPr>
              <w:t>.</w:t>
            </w:r>
            <w:r>
              <w:rPr>
                <w:rStyle w:val="TALCar"/>
                <w:sz w:val="16"/>
                <w:szCs w:val="16"/>
                <w:lang w:val="en-US"/>
              </w:rPr>
              <w:br/>
              <w:t>If no, provide performance gaps</w:t>
            </w:r>
          </w:p>
        </w:tc>
        <w:tc>
          <w:tcPr>
            <w:tcW w:w="2058" w:type="dxa"/>
          </w:tcPr>
          <w:p w14:paraId="3E10AE4E" w14:textId="77777777" w:rsidR="00CA0B64" w:rsidRPr="00C25EBB" w:rsidRDefault="00CA0B6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proofErr w:type="spellStart"/>
            <w:r w:rsidRPr="00C25EBB">
              <w:rPr>
                <w:rStyle w:val="TALCar"/>
                <w:sz w:val="16"/>
                <w:szCs w:val="16"/>
                <w:lang w:val="en-US"/>
              </w:rPr>
              <w:t>IIoT</w:t>
            </w:r>
            <w:proofErr w:type="spellEnd"/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 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horizontal accuracy 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requirements of </w:t>
            </w:r>
            <w:r>
              <w:rPr>
                <w:rStyle w:val="TALCar"/>
                <w:sz w:val="16"/>
                <w:szCs w:val="16"/>
                <w:lang w:val="en-US"/>
              </w:rPr>
              <w:t>[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0.5</w:t>
            </w:r>
            <w:r>
              <w:rPr>
                <w:rStyle w:val="TALCar"/>
                <w:sz w:val="16"/>
                <w:szCs w:val="16"/>
                <w:lang w:val="en-US"/>
              </w:rPr>
              <w:t>]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 xml:space="preserve">m </w:t>
            </w:r>
            <w:proofErr w:type="gramStart"/>
            <w:r>
              <w:rPr>
                <w:rStyle w:val="TALCar"/>
                <w:sz w:val="16"/>
                <w:szCs w:val="16"/>
                <w:lang w:val="en-US"/>
              </w:rPr>
              <w:t>@[</w:t>
            </w:r>
            <w:proofErr w:type="gramEnd"/>
            <w:r>
              <w:rPr>
                <w:rStyle w:val="TALCar"/>
                <w:sz w:val="16"/>
                <w:szCs w:val="16"/>
                <w:lang w:val="en-US"/>
              </w:rPr>
              <w:t>90]%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are met</w:t>
            </w:r>
            <w:r>
              <w:rPr>
                <w:rStyle w:val="TALCar"/>
                <w:sz w:val="16"/>
                <w:szCs w:val="16"/>
                <w:lang w:val="en-US"/>
              </w:rPr>
              <w:t xml:space="preserve"> -</w:t>
            </w:r>
            <w:r w:rsidRPr="00C25EBB">
              <w:rPr>
                <w:rStyle w:val="TALCar"/>
                <w:sz w:val="16"/>
                <w:szCs w:val="16"/>
                <w:lang w:val="en-US"/>
              </w:rPr>
              <w:t>Yes/No</w:t>
            </w:r>
            <w:r>
              <w:rPr>
                <w:rStyle w:val="TALCar"/>
                <w:sz w:val="16"/>
                <w:szCs w:val="16"/>
                <w:lang w:val="en-US"/>
              </w:rPr>
              <w:t>.</w:t>
            </w:r>
            <w:r>
              <w:rPr>
                <w:rStyle w:val="TALCar"/>
                <w:sz w:val="16"/>
                <w:szCs w:val="16"/>
                <w:lang w:val="en-US"/>
              </w:rPr>
              <w:br/>
              <w:t xml:space="preserve"> If no, provide performance gaps</w:t>
            </w:r>
          </w:p>
        </w:tc>
      </w:tr>
      <w:tr w:rsidR="00CA0B64" w:rsidRPr="00B254CE" w14:paraId="6D6A4E04" w14:textId="77777777" w:rsidTr="00F905CE">
        <w:trPr>
          <w:trHeight w:val="288"/>
        </w:trPr>
        <w:tc>
          <w:tcPr>
            <w:tcW w:w="1962" w:type="dxa"/>
            <w:vAlign w:val="center"/>
          </w:tcPr>
          <w:p w14:paraId="73FCFC0B" w14:textId="6EA04A59" w:rsidR="00CA0B64" w:rsidRPr="00C25EBB" w:rsidRDefault="00611F44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 w:rsidRPr="00611F44">
              <w:rPr>
                <w:rStyle w:val="TALCar"/>
                <w:sz w:val="16"/>
                <w:szCs w:val="16"/>
                <w:lang w:val="en-US"/>
              </w:rPr>
              <w:t>[Case 1], [</w:t>
            </w:r>
            <w:proofErr w:type="spellStart"/>
            <w:r w:rsidRPr="00611F44">
              <w:rPr>
                <w:rStyle w:val="TALCar"/>
                <w:sz w:val="16"/>
                <w:szCs w:val="16"/>
                <w:lang w:val="en-US"/>
              </w:rPr>
              <w:t>InF</w:t>
            </w:r>
            <w:proofErr w:type="spellEnd"/>
            <w:r w:rsidRPr="00611F44">
              <w:rPr>
                <w:rStyle w:val="TALCar"/>
                <w:sz w:val="16"/>
                <w:szCs w:val="16"/>
                <w:lang w:val="en-US"/>
              </w:rPr>
              <w:t>-DH], [FR2], [DL-TDOA]</w:t>
            </w:r>
          </w:p>
        </w:tc>
        <w:tc>
          <w:tcPr>
            <w:tcW w:w="1044" w:type="dxa"/>
          </w:tcPr>
          <w:p w14:paraId="4B5E3160" w14:textId="0757F847" w:rsidR="00CA0B64" w:rsidRPr="00C25EBB" w:rsidRDefault="00AE6224" w:rsidP="00F905CE">
            <w:pPr>
              <w:pStyle w:val="TAC"/>
              <w:rPr>
                <w:rStyle w:val="TALCar"/>
                <w:sz w:val="16"/>
                <w:szCs w:val="16"/>
                <w:lang w:val="en-US" w:eastAsia="zh-CN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0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.098758m</w:t>
            </w:r>
          </w:p>
        </w:tc>
        <w:tc>
          <w:tcPr>
            <w:tcW w:w="2057" w:type="dxa"/>
          </w:tcPr>
          <w:p w14:paraId="7799019E" w14:textId="7E645D71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2057" w:type="dxa"/>
          </w:tcPr>
          <w:p w14:paraId="43E0111F" w14:textId="1E8A6B80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  <w:tc>
          <w:tcPr>
            <w:tcW w:w="2058" w:type="dxa"/>
          </w:tcPr>
          <w:p w14:paraId="05FD9C85" w14:textId="3F4AD85B" w:rsidR="00CA0B64" w:rsidRPr="00C25EBB" w:rsidRDefault="0006547C" w:rsidP="00F905CE">
            <w:pPr>
              <w:pStyle w:val="TAC"/>
              <w:rPr>
                <w:rStyle w:val="TALCar"/>
                <w:sz w:val="16"/>
                <w:szCs w:val="16"/>
                <w:lang w:val="en-US"/>
              </w:rPr>
            </w:pPr>
            <w:r>
              <w:rPr>
                <w:rStyle w:val="TALCar"/>
                <w:rFonts w:hint="eastAsia"/>
                <w:sz w:val="16"/>
                <w:szCs w:val="16"/>
                <w:lang w:val="en-US" w:eastAsia="zh-CN"/>
              </w:rPr>
              <w:t>Y</w:t>
            </w:r>
            <w:r>
              <w:rPr>
                <w:rStyle w:val="TALCar"/>
                <w:sz w:val="16"/>
                <w:szCs w:val="16"/>
                <w:lang w:val="en-US" w:eastAsia="zh-CN"/>
              </w:rPr>
              <w:t>es</w:t>
            </w:r>
          </w:p>
        </w:tc>
      </w:tr>
      <w:bookmarkEnd w:id="3"/>
    </w:tbl>
    <w:p w14:paraId="7F5ED534" w14:textId="177609FF" w:rsidR="00634100" w:rsidRDefault="00634100" w:rsidP="00634100"/>
    <w:sectPr w:rsidR="00634100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DA608" w14:textId="77777777" w:rsidR="008748B3" w:rsidRDefault="008748B3">
      <w:r>
        <w:separator/>
      </w:r>
    </w:p>
  </w:endnote>
  <w:endnote w:type="continuationSeparator" w:id="0">
    <w:p w14:paraId="012188BD" w14:textId="77777777" w:rsidR="008748B3" w:rsidRDefault="0087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1CBB20" w14:textId="77777777" w:rsidR="008748B3" w:rsidRDefault="008748B3">
      <w:r>
        <w:separator/>
      </w:r>
    </w:p>
  </w:footnote>
  <w:footnote w:type="continuationSeparator" w:id="0">
    <w:p w14:paraId="7CA6A1CA" w14:textId="77777777" w:rsidR="008748B3" w:rsidRDefault="0087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00C49" w14:textId="0C8C3F50" w:rsidR="00F905CE" w:rsidRDefault="00F905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46E580F2" w14:textId="77777777" w:rsidR="00F905CE" w:rsidRDefault="00F905C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E172DC"/>
    <w:multiLevelType w:val="hybridMultilevel"/>
    <w:tmpl w:val="C0A2BA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961CA"/>
    <w:multiLevelType w:val="hybridMultilevel"/>
    <w:tmpl w:val="AECC6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93D34"/>
    <w:multiLevelType w:val="hybridMultilevel"/>
    <w:tmpl w:val="53F0767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3B4C1893"/>
    <w:multiLevelType w:val="hybridMultilevel"/>
    <w:tmpl w:val="1F14AF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186DA2"/>
    <w:multiLevelType w:val="hybridMultilevel"/>
    <w:tmpl w:val="65E0D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0818EA"/>
    <w:multiLevelType w:val="hybridMultilevel"/>
    <w:tmpl w:val="F8B01FDC"/>
    <w:lvl w:ilvl="0" w:tplc="F09E9D3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F67203"/>
    <w:multiLevelType w:val="multilevel"/>
    <w:tmpl w:val="77F672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6"/>
  </w:num>
  <w:num w:numId="6">
    <w:abstractNumId w:val="3"/>
  </w:num>
  <w:num w:numId="7">
    <w:abstractNumId w:val="2"/>
  </w:num>
  <w:num w:numId="8">
    <w:abstractNumId w:val="9"/>
  </w:num>
  <w:num w:numId="9">
    <w:abstractNumId w:val="4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77BF"/>
    <w:rsid w:val="00033397"/>
    <w:rsid w:val="00040095"/>
    <w:rsid w:val="00041557"/>
    <w:rsid w:val="00051834"/>
    <w:rsid w:val="00054A22"/>
    <w:rsid w:val="0005796C"/>
    <w:rsid w:val="00062023"/>
    <w:rsid w:val="0006547C"/>
    <w:rsid w:val="000655A6"/>
    <w:rsid w:val="00080512"/>
    <w:rsid w:val="00085588"/>
    <w:rsid w:val="0008616E"/>
    <w:rsid w:val="000B1ABC"/>
    <w:rsid w:val="000B5C49"/>
    <w:rsid w:val="000C47C3"/>
    <w:rsid w:val="000D58AB"/>
    <w:rsid w:val="000D7CED"/>
    <w:rsid w:val="000F06FA"/>
    <w:rsid w:val="000F45E8"/>
    <w:rsid w:val="00103ABC"/>
    <w:rsid w:val="00104A63"/>
    <w:rsid w:val="001071EE"/>
    <w:rsid w:val="001126B2"/>
    <w:rsid w:val="00123BC1"/>
    <w:rsid w:val="00132961"/>
    <w:rsid w:val="00133525"/>
    <w:rsid w:val="00155186"/>
    <w:rsid w:val="001635D3"/>
    <w:rsid w:val="00171FE3"/>
    <w:rsid w:val="00180267"/>
    <w:rsid w:val="00184C20"/>
    <w:rsid w:val="001A4C42"/>
    <w:rsid w:val="001A7420"/>
    <w:rsid w:val="001B6637"/>
    <w:rsid w:val="001C21C3"/>
    <w:rsid w:val="001C78F2"/>
    <w:rsid w:val="001D02C2"/>
    <w:rsid w:val="001D5265"/>
    <w:rsid w:val="001D7E88"/>
    <w:rsid w:val="001F0C1D"/>
    <w:rsid w:val="001F1132"/>
    <w:rsid w:val="001F157C"/>
    <w:rsid w:val="001F168B"/>
    <w:rsid w:val="001F2967"/>
    <w:rsid w:val="001F4124"/>
    <w:rsid w:val="00205570"/>
    <w:rsid w:val="00215783"/>
    <w:rsid w:val="0021725C"/>
    <w:rsid w:val="00220548"/>
    <w:rsid w:val="00226C97"/>
    <w:rsid w:val="002347A2"/>
    <w:rsid w:val="002354C2"/>
    <w:rsid w:val="0024099E"/>
    <w:rsid w:val="00265C62"/>
    <w:rsid w:val="002675F0"/>
    <w:rsid w:val="00285FCA"/>
    <w:rsid w:val="00292DF1"/>
    <w:rsid w:val="002B241E"/>
    <w:rsid w:val="002B2567"/>
    <w:rsid w:val="002B293A"/>
    <w:rsid w:val="002B6339"/>
    <w:rsid w:val="002C16DB"/>
    <w:rsid w:val="002E00EE"/>
    <w:rsid w:val="002E52C3"/>
    <w:rsid w:val="002E76A5"/>
    <w:rsid w:val="00306AFE"/>
    <w:rsid w:val="00313B8A"/>
    <w:rsid w:val="00317247"/>
    <w:rsid w:val="003172DC"/>
    <w:rsid w:val="003303DC"/>
    <w:rsid w:val="00352219"/>
    <w:rsid w:val="0035462D"/>
    <w:rsid w:val="00366E3F"/>
    <w:rsid w:val="0037103D"/>
    <w:rsid w:val="003765B8"/>
    <w:rsid w:val="00383EB6"/>
    <w:rsid w:val="00390ED7"/>
    <w:rsid w:val="003C3971"/>
    <w:rsid w:val="003D1928"/>
    <w:rsid w:val="003D5D50"/>
    <w:rsid w:val="003D6FEB"/>
    <w:rsid w:val="003E7CAF"/>
    <w:rsid w:val="00406846"/>
    <w:rsid w:val="00410F34"/>
    <w:rsid w:val="00423334"/>
    <w:rsid w:val="004341FF"/>
    <w:rsid w:val="004345EC"/>
    <w:rsid w:val="004636D2"/>
    <w:rsid w:val="004637E0"/>
    <w:rsid w:val="00465515"/>
    <w:rsid w:val="00470009"/>
    <w:rsid w:val="0047697B"/>
    <w:rsid w:val="00480C10"/>
    <w:rsid w:val="004A7116"/>
    <w:rsid w:val="004B50D7"/>
    <w:rsid w:val="004C0D03"/>
    <w:rsid w:val="004C1FC6"/>
    <w:rsid w:val="004D2B6B"/>
    <w:rsid w:val="004D3578"/>
    <w:rsid w:val="004D77D2"/>
    <w:rsid w:val="004D7E06"/>
    <w:rsid w:val="004E213A"/>
    <w:rsid w:val="004E7451"/>
    <w:rsid w:val="004F0988"/>
    <w:rsid w:val="004F3340"/>
    <w:rsid w:val="00505B53"/>
    <w:rsid w:val="00506345"/>
    <w:rsid w:val="00517993"/>
    <w:rsid w:val="0053388B"/>
    <w:rsid w:val="00535773"/>
    <w:rsid w:val="00542FC0"/>
    <w:rsid w:val="00543E6C"/>
    <w:rsid w:val="00565087"/>
    <w:rsid w:val="00597B11"/>
    <w:rsid w:val="005A60BC"/>
    <w:rsid w:val="005D2E01"/>
    <w:rsid w:val="005D71A8"/>
    <w:rsid w:val="005D7526"/>
    <w:rsid w:val="005E4BB2"/>
    <w:rsid w:val="005F4CE6"/>
    <w:rsid w:val="005F7CDF"/>
    <w:rsid w:val="00602AEA"/>
    <w:rsid w:val="006047EE"/>
    <w:rsid w:val="00611F44"/>
    <w:rsid w:val="0061328D"/>
    <w:rsid w:val="00614FDF"/>
    <w:rsid w:val="00634100"/>
    <w:rsid w:val="0063543D"/>
    <w:rsid w:val="00647114"/>
    <w:rsid w:val="006569DC"/>
    <w:rsid w:val="006A2ED5"/>
    <w:rsid w:val="006A323F"/>
    <w:rsid w:val="006B30D0"/>
    <w:rsid w:val="006C3D95"/>
    <w:rsid w:val="006D205B"/>
    <w:rsid w:val="006E5C86"/>
    <w:rsid w:val="006E7C3D"/>
    <w:rsid w:val="006E7ECB"/>
    <w:rsid w:val="006F6B35"/>
    <w:rsid w:val="00701116"/>
    <w:rsid w:val="00713C44"/>
    <w:rsid w:val="007276BB"/>
    <w:rsid w:val="00734A5B"/>
    <w:rsid w:val="0074026F"/>
    <w:rsid w:val="007429F6"/>
    <w:rsid w:val="00744E76"/>
    <w:rsid w:val="00750AB7"/>
    <w:rsid w:val="00760452"/>
    <w:rsid w:val="00774DA4"/>
    <w:rsid w:val="00781F0F"/>
    <w:rsid w:val="00783408"/>
    <w:rsid w:val="00783E15"/>
    <w:rsid w:val="007A5233"/>
    <w:rsid w:val="007B600E"/>
    <w:rsid w:val="007F0F4A"/>
    <w:rsid w:val="007F7BA7"/>
    <w:rsid w:val="008028A4"/>
    <w:rsid w:val="008074FF"/>
    <w:rsid w:val="00824D82"/>
    <w:rsid w:val="00830747"/>
    <w:rsid w:val="008520B1"/>
    <w:rsid w:val="00853F69"/>
    <w:rsid w:val="008723D7"/>
    <w:rsid w:val="008748B3"/>
    <w:rsid w:val="008768CA"/>
    <w:rsid w:val="00883924"/>
    <w:rsid w:val="00887E77"/>
    <w:rsid w:val="008C384C"/>
    <w:rsid w:val="008D43A4"/>
    <w:rsid w:val="008D7DB1"/>
    <w:rsid w:val="0090271F"/>
    <w:rsid w:val="00902E23"/>
    <w:rsid w:val="009114D7"/>
    <w:rsid w:val="0091348E"/>
    <w:rsid w:val="00917CCB"/>
    <w:rsid w:val="0092612B"/>
    <w:rsid w:val="009429D5"/>
    <w:rsid w:val="00942EC2"/>
    <w:rsid w:val="00947C21"/>
    <w:rsid w:val="00957338"/>
    <w:rsid w:val="009673D3"/>
    <w:rsid w:val="00990BC2"/>
    <w:rsid w:val="0099303E"/>
    <w:rsid w:val="0099444D"/>
    <w:rsid w:val="009B23BA"/>
    <w:rsid w:val="009C2DCD"/>
    <w:rsid w:val="009E2DC2"/>
    <w:rsid w:val="009F37B7"/>
    <w:rsid w:val="00A10F02"/>
    <w:rsid w:val="00A164B4"/>
    <w:rsid w:val="00A26956"/>
    <w:rsid w:val="00A27486"/>
    <w:rsid w:val="00A27B35"/>
    <w:rsid w:val="00A46811"/>
    <w:rsid w:val="00A53724"/>
    <w:rsid w:val="00A56066"/>
    <w:rsid w:val="00A617EB"/>
    <w:rsid w:val="00A678E1"/>
    <w:rsid w:val="00A70D14"/>
    <w:rsid w:val="00A73129"/>
    <w:rsid w:val="00A75E0F"/>
    <w:rsid w:val="00A82346"/>
    <w:rsid w:val="00A92BA1"/>
    <w:rsid w:val="00A9366B"/>
    <w:rsid w:val="00AA2C71"/>
    <w:rsid w:val="00AA52BC"/>
    <w:rsid w:val="00AB5727"/>
    <w:rsid w:val="00AC6BC6"/>
    <w:rsid w:val="00AE2955"/>
    <w:rsid w:val="00AE32C5"/>
    <w:rsid w:val="00AE6224"/>
    <w:rsid w:val="00AE65E2"/>
    <w:rsid w:val="00AF208F"/>
    <w:rsid w:val="00B07F16"/>
    <w:rsid w:val="00B15449"/>
    <w:rsid w:val="00B17C7A"/>
    <w:rsid w:val="00B240D5"/>
    <w:rsid w:val="00B6058F"/>
    <w:rsid w:val="00B93086"/>
    <w:rsid w:val="00BA0108"/>
    <w:rsid w:val="00BA19ED"/>
    <w:rsid w:val="00BA4B8D"/>
    <w:rsid w:val="00BB6375"/>
    <w:rsid w:val="00BC0F7D"/>
    <w:rsid w:val="00BD29C9"/>
    <w:rsid w:val="00BD7D31"/>
    <w:rsid w:val="00BE3255"/>
    <w:rsid w:val="00BF128E"/>
    <w:rsid w:val="00BF2C3A"/>
    <w:rsid w:val="00BF361B"/>
    <w:rsid w:val="00C074DD"/>
    <w:rsid w:val="00C11231"/>
    <w:rsid w:val="00C1496A"/>
    <w:rsid w:val="00C200BE"/>
    <w:rsid w:val="00C22133"/>
    <w:rsid w:val="00C25EBB"/>
    <w:rsid w:val="00C32E8B"/>
    <w:rsid w:val="00C33079"/>
    <w:rsid w:val="00C45231"/>
    <w:rsid w:val="00C57D15"/>
    <w:rsid w:val="00C6666F"/>
    <w:rsid w:val="00C72833"/>
    <w:rsid w:val="00C73D3B"/>
    <w:rsid w:val="00C80DBC"/>
    <w:rsid w:val="00C80F1D"/>
    <w:rsid w:val="00C815BF"/>
    <w:rsid w:val="00C858D0"/>
    <w:rsid w:val="00C93F40"/>
    <w:rsid w:val="00CA0B64"/>
    <w:rsid w:val="00CA3D0C"/>
    <w:rsid w:val="00CC2A9F"/>
    <w:rsid w:val="00CD331F"/>
    <w:rsid w:val="00CE182B"/>
    <w:rsid w:val="00CF40B0"/>
    <w:rsid w:val="00D00C33"/>
    <w:rsid w:val="00D11397"/>
    <w:rsid w:val="00D25A46"/>
    <w:rsid w:val="00D36C60"/>
    <w:rsid w:val="00D448D9"/>
    <w:rsid w:val="00D4759E"/>
    <w:rsid w:val="00D5183F"/>
    <w:rsid w:val="00D51ABF"/>
    <w:rsid w:val="00D52BB5"/>
    <w:rsid w:val="00D568AA"/>
    <w:rsid w:val="00D57972"/>
    <w:rsid w:val="00D675A9"/>
    <w:rsid w:val="00D71453"/>
    <w:rsid w:val="00D738D6"/>
    <w:rsid w:val="00D755EB"/>
    <w:rsid w:val="00D75A36"/>
    <w:rsid w:val="00D76048"/>
    <w:rsid w:val="00D823E6"/>
    <w:rsid w:val="00D8429F"/>
    <w:rsid w:val="00D87E00"/>
    <w:rsid w:val="00D9134D"/>
    <w:rsid w:val="00DA100E"/>
    <w:rsid w:val="00DA7A03"/>
    <w:rsid w:val="00DB1818"/>
    <w:rsid w:val="00DC309B"/>
    <w:rsid w:val="00DC4DA2"/>
    <w:rsid w:val="00DD2BDE"/>
    <w:rsid w:val="00DD4C17"/>
    <w:rsid w:val="00DD5C44"/>
    <w:rsid w:val="00DD74A5"/>
    <w:rsid w:val="00DE7322"/>
    <w:rsid w:val="00DF1D2A"/>
    <w:rsid w:val="00DF2B1F"/>
    <w:rsid w:val="00DF62CD"/>
    <w:rsid w:val="00DF6B8D"/>
    <w:rsid w:val="00E1445E"/>
    <w:rsid w:val="00E16509"/>
    <w:rsid w:val="00E178D4"/>
    <w:rsid w:val="00E40508"/>
    <w:rsid w:val="00E44582"/>
    <w:rsid w:val="00E53ED3"/>
    <w:rsid w:val="00E67883"/>
    <w:rsid w:val="00E7119A"/>
    <w:rsid w:val="00E73962"/>
    <w:rsid w:val="00E77645"/>
    <w:rsid w:val="00E77DCC"/>
    <w:rsid w:val="00E8371A"/>
    <w:rsid w:val="00E9329D"/>
    <w:rsid w:val="00EA0C72"/>
    <w:rsid w:val="00EA15B0"/>
    <w:rsid w:val="00EA5EA7"/>
    <w:rsid w:val="00EC4A25"/>
    <w:rsid w:val="00F025A2"/>
    <w:rsid w:val="00F04712"/>
    <w:rsid w:val="00F13360"/>
    <w:rsid w:val="00F22EC7"/>
    <w:rsid w:val="00F301A4"/>
    <w:rsid w:val="00F325C8"/>
    <w:rsid w:val="00F653B8"/>
    <w:rsid w:val="00F7554D"/>
    <w:rsid w:val="00F82207"/>
    <w:rsid w:val="00F84438"/>
    <w:rsid w:val="00F9008D"/>
    <w:rsid w:val="00F905CE"/>
    <w:rsid w:val="00F93E93"/>
    <w:rsid w:val="00F94452"/>
    <w:rsid w:val="00FA1266"/>
    <w:rsid w:val="00FA13D5"/>
    <w:rsid w:val="00FC1192"/>
    <w:rsid w:val="00FC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30C8C9"/>
  <w15:docId w15:val="{3BF6351D-F9C3-41F5-8412-6EBCE9A93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65C62"/>
    <w:pPr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4637E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TACChar">
    <w:name w:val="TAC Char"/>
    <w:link w:val="TAC"/>
    <w:qFormat/>
    <w:rsid w:val="004637E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637E0"/>
    <w:rPr>
      <w:rFonts w:ascii="Arial" w:hAnsi="Arial"/>
      <w:b/>
      <w:lang w:eastAsia="en-US"/>
    </w:rPr>
  </w:style>
  <w:style w:type="character" w:customStyle="1" w:styleId="TALCar">
    <w:name w:val="TAL Car"/>
    <w:qFormat/>
    <w:rsid w:val="004637E0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4637E0"/>
    <w:rPr>
      <w:rFonts w:ascii="Arial" w:hAnsi="Arial"/>
      <w:b/>
      <w:sz w:val="18"/>
      <w:lang w:eastAsia="en-US"/>
    </w:rPr>
  </w:style>
  <w:style w:type="paragraph" w:customStyle="1" w:styleId="3GPPText">
    <w:name w:val="3GPP Text"/>
    <w:basedOn w:val="a"/>
    <w:link w:val="3GPPTextChar"/>
    <w:qFormat/>
    <w:rsid w:val="004637E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qFormat/>
    <w:rsid w:val="004637E0"/>
    <w:rPr>
      <w:rFonts w:eastAsia="宋体"/>
      <w:sz w:val="22"/>
      <w:lang w:val="en-US" w:eastAsia="en-US"/>
    </w:rPr>
  </w:style>
  <w:style w:type="character" w:customStyle="1" w:styleId="20">
    <w:name w:val="标题 2 字符"/>
    <w:link w:val="2"/>
    <w:rsid w:val="0099444D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99444D"/>
    <w:rPr>
      <w:rFonts w:ascii="Arial" w:hAnsi="Arial"/>
      <w:sz w:val="28"/>
      <w:lang w:val="en-GB" w:eastAsia="en-US"/>
    </w:rPr>
  </w:style>
  <w:style w:type="character" w:customStyle="1" w:styleId="B1Char1">
    <w:name w:val="B1 Char1"/>
    <w:link w:val="B1"/>
    <w:qFormat/>
    <w:rsid w:val="009673D3"/>
    <w:rPr>
      <w:lang w:val="en-GB" w:eastAsia="en-US"/>
    </w:rPr>
  </w:style>
  <w:style w:type="character" w:customStyle="1" w:styleId="TALChar">
    <w:name w:val="TAL Char"/>
    <w:link w:val="TAL"/>
    <w:rsid w:val="00103ABC"/>
    <w:rPr>
      <w:rFonts w:ascii="Arial" w:hAnsi="Arial"/>
      <w:sz w:val="18"/>
      <w:lang w:val="en-GB" w:eastAsia="en-US"/>
    </w:rPr>
  </w:style>
  <w:style w:type="paragraph" w:styleId="aa">
    <w:name w:val="List Paragraph"/>
    <w:basedOn w:val="a"/>
    <w:link w:val="ab"/>
    <w:uiPriority w:val="34"/>
    <w:qFormat/>
    <w:rsid w:val="00220548"/>
    <w:pPr>
      <w:spacing w:before="120"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ab">
    <w:name w:val="列表段落 字符"/>
    <w:link w:val="aa"/>
    <w:uiPriority w:val="34"/>
    <w:qFormat/>
    <w:locked/>
    <w:rsid w:val="00220548"/>
    <w:rPr>
      <w:rFonts w:ascii="Calibri" w:eastAsia="Calibri" w:hAnsi="Calibri"/>
      <w:sz w:val="22"/>
      <w:szCs w:val="22"/>
      <w:lang w:val="en-US" w:eastAsia="en-US"/>
    </w:rPr>
  </w:style>
  <w:style w:type="character" w:styleId="ac">
    <w:name w:val="annotation reference"/>
    <w:basedOn w:val="a0"/>
    <w:rsid w:val="00E8371A"/>
    <w:rPr>
      <w:sz w:val="16"/>
      <w:szCs w:val="16"/>
    </w:rPr>
  </w:style>
  <w:style w:type="paragraph" w:styleId="ad">
    <w:name w:val="annotation text"/>
    <w:basedOn w:val="a"/>
    <w:link w:val="ae"/>
    <w:rsid w:val="00E8371A"/>
  </w:style>
  <w:style w:type="character" w:customStyle="1" w:styleId="ae">
    <w:name w:val="批注文字 字符"/>
    <w:basedOn w:val="a0"/>
    <w:link w:val="ad"/>
    <w:rsid w:val="00E8371A"/>
    <w:rPr>
      <w:lang w:val="en-GB" w:eastAsia="en-US"/>
    </w:rPr>
  </w:style>
  <w:style w:type="paragraph" w:styleId="af">
    <w:name w:val="annotation subject"/>
    <w:basedOn w:val="ad"/>
    <w:next w:val="ad"/>
    <w:link w:val="af0"/>
    <w:rsid w:val="00E8371A"/>
    <w:rPr>
      <w:b/>
      <w:bCs/>
    </w:rPr>
  </w:style>
  <w:style w:type="character" w:customStyle="1" w:styleId="af0">
    <w:name w:val="批注主题 字符"/>
    <w:basedOn w:val="ae"/>
    <w:link w:val="af"/>
    <w:rsid w:val="00E8371A"/>
    <w:rPr>
      <w:b/>
      <w:bCs/>
      <w:lang w:val="en-GB" w:eastAsia="en-US"/>
    </w:rPr>
  </w:style>
  <w:style w:type="paragraph" w:styleId="af1">
    <w:name w:val="Revision"/>
    <w:hidden/>
    <w:uiPriority w:val="99"/>
    <w:semiHidden/>
    <w:rsid w:val="00E6788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1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0A24742A633646A8F3200A8413A9D2" ma:contentTypeVersion="14" ma:contentTypeDescription="Create a new document." ma:contentTypeScope="" ma:versionID="f78e292ced1416f00f09d5e012002c1f">
  <xsd:schema xmlns:xsd="http://www.w3.org/2001/XMLSchema" xmlns:xs="http://www.w3.org/2001/XMLSchema" xmlns:p="http://schemas.microsoft.com/office/2006/metadata/properties" xmlns:ns3="71c5aaf6-e6ce-465b-b873-5148d2a4c105" xmlns:ns4="67aec425-9ae5-45dd-bcef-c682d2acb057" xmlns:ns5="42f62f5a-74e4-4a1c-95e7-84e2a3d62d68" targetNamespace="http://schemas.microsoft.com/office/2006/metadata/properties" ma:root="true" ma:fieldsID="9d7be62ee5682d111786ecd579da4598" ns3:_="" ns4:_="" ns5:_="">
    <xsd:import namespace="71c5aaf6-e6ce-465b-b873-5148d2a4c105"/>
    <xsd:import namespace="67aec425-9ae5-45dd-bcef-c682d2acb057"/>
    <xsd:import namespace="42f62f5a-74e4-4a1c-95e7-84e2a3d62d6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aec425-9ae5-45dd-bcef-c682d2acb0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f62f5a-74e4-4a1c-95e7-84e2a3d62d68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63F99-D7B9-4980-83C7-68498BC9B8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7aec425-9ae5-45dd-bcef-c682d2acb057"/>
    <ds:schemaRef ds:uri="42f62f5a-74e4-4a1c-95e7-84e2a3d62d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3F0908-8AA6-4651-A243-D0A54E82DED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D8CBB04-009D-4BB8-A13A-05C58225D5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1B11E1A-313C-4705-AAAE-AA0F4F1BBCD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E26610-BF6E-4D54-9077-87C804BE35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29CDD55-E29E-490E-A314-2CACC4772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370</TotalTime>
  <Pages>3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3234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]&gt;, CTPClassification=CTP_NT</cp:keywords>
  <cp:lastModifiedBy>Noutron</cp:lastModifiedBy>
  <cp:revision>96</cp:revision>
  <cp:lastPrinted>2019-02-25T14:05:00Z</cp:lastPrinted>
  <dcterms:created xsi:type="dcterms:W3CDTF">2020-08-28T14:14:00Z</dcterms:created>
  <dcterms:modified xsi:type="dcterms:W3CDTF">2020-10-14T13:00:00Z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dfea3850-b28a-450e-b59c-2cdd3592c666</vt:lpwstr>
  </property>
  <property fmtid="{D5CDD505-2E9C-101B-9397-08002B2CF9AE}" pid="3" name="CTP_TimeStamp">
    <vt:lpwstr>2020-08-24 19:17:12Z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1598314069</vt:lpwstr>
  </property>
  <property fmtid="{D5CDD505-2E9C-101B-9397-08002B2CF9AE}" pid="12" name="ContentTypeId">
    <vt:lpwstr>0x010100EF0A24742A633646A8F3200A8413A9D2</vt:lpwstr>
  </property>
</Properties>
</file>