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752ED" w14:textId="0FD5BD78" w:rsidR="00C141B8" w:rsidRDefault="00C141B8" w:rsidP="00C141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55792C">
        <w:rPr>
          <w:b/>
          <w:noProof/>
          <w:sz w:val="24"/>
        </w:rPr>
        <w:t>100</w:t>
      </w:r>
      <w:r w:rsidR="007B430C">
        <w:rPr>
          <w:b/>
          <w:noProof/>
          <w:sz w:val="24"/>
        </w:rPr>
        <w:t>bis</w:t>
      </w:r>
      <w:r w:rsidR="0055792C">
        <w:rPr>
          <w:b/>
          <w:noProof/>
          <w:sz w:val="24"/>
        </w:rPr>
        <w:t>-</w:t>
      </w:r>
      <w:r w:rsidR="0023431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R1-</w:t>
      </w:r>
      <w:r w:rsidR="0055792C">
        <w:rPr>
          <w:b/>
          <w:i/>
          <w:noProof/>
          <w:sz w:val="28"/>
        </w:rPr>
        <w:t>20</w:t>
      </w:r>
      <w:r w:rsidR="00983906">
        <w:rPr>
          <w:b/>
          <w:i/>
          <w:noProof/>
          <w:sz w:val="28"/>
        </w:rPr>
        <w:t>03169</w:t>
      </w:r>
    </w:p>
    <w:p w14:paraId="268513C8" w14:textId="50C5D26B" w:rsidR="00C141B8" w:rsidRDefault="00650000" w:rsidP="00C141B8">
      <w:pPr>
        <w:pStyle w:val="CRCoverPage"/>
        <w:outlineLvl w:val="0"/>
        <w:rPr>
          <w:b/>
          <w:noProof/>
          <w:sz w:val="24"/>
        </w:rPr>
      </w:pPr>
      <w:r w:rsidRPr="007959D5">
        <w:rPr>
          <w:b/>
          <w:noProof/>
          <w:sz w:val="24"/>
        </w:rPr>
        <w:t>e-Meeting,</w:t>
      </w:r>
      <w:r>
        <w:rPr>
          <w:b/>
          <w:noProof/>
          <w:sz w:val="24"/>
        </w:rPr>
        <w:t xml:space="preserve"> </w:t>
      </w:r>
      <w:r w:rsidR="007B430C">
        <w:rPr>
          <w:b/>
          <w:noProof/>
          <w:sz w:val="24"/>
          <w:lang w:eastAsia="zh-CN"/>
        </w:rPr>
        <w:t>April 20</w:t>
      </w:r>
      <w:r w:rsidR="007B430C" w:rsidRPr="007B430C">
        <w:rPr>
          <w:b/>
          <w:noProof/>
          <w:sz w:val="24"/>
          <w:vertAlign w:val="superscript"/>
          <w:lang w:eastAsia="zh-CN"/>
        </w:rPr>
        <w:t>th</w:t>
      </w:r>
      <w:r w:rsidR="007B430C">
        <w:rPr>
          <w:b/>
          <w:noProof/>
          <w:sz w:val="24"/>
          <w:lang w:eastAsia="zh-CN"/>
        </w:rPr>
        <w:t xml:space="preserve"> – 30</w:t>
      </w:r>
      <w:r w:rsidR="007B430C" w:rsidRPr="007B430C">
        <w:rPr>
          <w:b/>
          <w:noProof/>
          <w:sz w:val="24"/>
          <w:vertAlign w:val="superscript"/>
          <w:lang w:eastAsia="zh-CN"/>
        </w:rPr>
        <w:t>th</w:t>
      </w:r>
      <w:r w:rsidR="007B430C">
        <w:rPr>
          <w:b/>
          <w:noProof/>
          <w:sz w:val="24"/>
          <w:lang w:eastAsia="zh-CN"/>
        </w:rPr>
        <w:t xml:space="preserve"> </w:t>
      </w:r>
      <w:r w:rsidR="0055792C" w:rsidRPr="0055792C">
        <w:rPr>
          <w:b/>
          <w:noProof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41B8" w14:paraId="7EEFD3B8" w14:textId="77777777" w:rsidTr="00675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4B6A6" w14:textId="77777777" w:rsidR="00C141B8" w:rsidRDefault="00C141B8" w:rsidP="006750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141B8" w14:paraId="25192B74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A3CBE" w14:textId="15D268B5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41B8" w14:paraId="386F6F07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4C03B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AF97817" w14:textId="77777777" w:rsidTr="00675022">
        <w:tc>
          <w:tcPr>
            <w:tcW w:w="142" w:type="dxa"/>
            <w:tcBorders>
              <w:left w:val="single" w:sz="4" w:space="0" w:color="auto"/>
            </w:tcBorders>
          </w:tcPr>
          <w:p w14:paraId="26031FFC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EEC21D" w14:textId="77777777" w:rsidR="00C141B8" w:rsidRPr="00410371" w:rsidRDefault="00C141B8" w:rsidP="006750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299BBE2" w14:textId="77777777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9B5C7" w14:textId="0D383777" w:rsidR="00C141B8" w:rsidRPr="00410371" w:rsidRDefault="00983906" w:rsidP="00675022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983906">
              <w:rPr>
                <w:b/>
                <w:noProof/>
                <w:sz w:val="28"/>
              </w:rPr>
              <w:t>0040</w:t>
            </w:r>
            <w:bookmarkEnd w:id="0"/>
          </w:p>
        </w:tc>
        <w:tc>
          <w:tcPr>
            <w:tcW w:w="709" w:type="dxa"/>
          </w:tcPr>
          <w:p w14:paraId="3B4F639E" w14:textId="77777777" w:rsidR="00C141B8" w:rsidRDefault="00C141B8" w:rsidP="00675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AD7372" w14:textId="77777777" w:rsidR="00C141B8" w:rsidRPr="00410371" w:rsidRDefault="00C141B8" w:rsidP="006750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F1F6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C32CE74" w14:textId="77777777" w:rsidR="00C141B8" w:rsidRDefault="00C141B8" w:rsidP="00675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2723A9" w14:textId="08110F3F" w:rsidR="00C141B8" w:rsidRPr="00410371" w:rsidRDefault="00C141B8" w:rsidP="005579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 w:rsidR="0055792C"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 w:rsidR="004A0E7E">
              <w:rPr>
                <w:b/>
                <w:noProof/>
                <w:sz w:val="28"/>
              </w:rPr>
              <w:t>1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8FFD69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7F2F3ECA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E71E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63CEF87C" w14:textId="77777777" w:rsidTr="006750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8C3DE" w14:textId="77777777" w:rsidR="00C141B8" w:rsidRPr="00F25D98" w:rsidRDefault="00C141B8" w:rsidP="006750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41B8" w14:paraId="52D420A5" w14:textId="77777777" w:rsidTr="00675022">
        <w:tc>
          <w:tcPr>
            <w:tcW w:w="9641" w:type="dxa"/>
            <w:gridSpan w:val="9"/>
          </w:tcPr>
          <w:p w14:paraId="161F88E9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53727" w14:textId="77777777" w:rsidR="00C141B8" w:rsidRDefault="00C141B8" w:rsidP="00C141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41B8" w14:paraId="7A230524" w14:textId="77777777" w:rsidTr="00675022">
        <w:tc>
          <w:tcPr>
            <w:tcW w:w="2835" w:type="dxa"/>
          </w:tcPr>
          <w:p w14:paraId="1051AB83" w14:textId="77777777" w:rsidR="00C141B8" w:rsidRDefault="00C141B8" w:rsidP="00675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2D79FD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AD97A1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9EE895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D87F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655DBA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C98A59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CD7A1B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24EBA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893289" w14:textId="77777777" w:rsidR="00C141B8" w:rsidRDefault="00C141B8" w:rsidP="00C141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41B8" w14:paraId="789D84BD" w14:textId="77777777" w:rsidTr="00675022">
        <w:tc>
          <w:tcPr>
            <w:tcW w:w="9640" w:type="dxa"/>
            <w:gridSpan w:val="11"/>
          </w:tcPr>
          <w:p w14:paraId="2664805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6BDABB93" w14:textId="77777777" w:rsidTr="006750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FA4AC2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2D74F" w14:textId="4DE1DADB" w:rsidR="00C141B8" w:rsidRDefault="0055792C" w:rsidP="00557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on</w:t>
            </w:r>
            <w:r w:rsidR="00C141B8" w:rsidRPr="00A267BE">
              <w:rPr>
                <w:rFonts w:hint="eastAsia"/>
                <w:noProof/>
                <w:lang w:eastAsia="zh-CN"/>
              </w:rPr>
              <w:t xml:space="preserve"> </w:t>
            </w:r>
            <w:r w:rsidR="00C141B8">
              <w:rPr>
                <w:noProof/>
                <w:lang w:eastAsia="zh-CN"/>
              </w:rPr>
              <w:t>5G V2X sidelink features</w:t>
            </w:r>
            <w:r w:rsidR="007B430C">
              <w:rPr>
                <w:noProof/>
                <w:lang w:eastAsia="zh-CN"/>
              </w:rPr>
              <w:t xml:space="preserve"> </w:t>
            </w:r>
            <w:r w:rsidR="007B430C">
              <w:t>after RAN1#100bis-e</w:t>
            </w:r>
          </w:p>
        </w:tc>
      </w:tr>
      <w:tr w:rsidR="00C141B8" w14:paraId="5CB929FA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15AFA5A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32396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4E9FFF31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68C38A8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6660E6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C141B8" w14:paraId="566A32C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B0DD802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4C36F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C141B8" w14:paraId="0A1053D4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32B7BCC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92A15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39181C92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2F6CAA95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8E34D" w14:textId="77777777" w:rsidR="00C141B8" w:rsidRDefault="00A33270" w:rsidP="00675022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5049E" w14:textId="77777777" w:rsidR="00C141B8" w:rsidRDefault="00C141B8" w:rsidP="006750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DF2725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D991F" w14:textId="590FBA84" w:rsidR="00C141B8" w:rsidRDefault="00C141B8" w:rsidP="0055792C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55792C">
              <w:t>20</w:t>
            </w:r>
            <w:r>
              <w:t>-</w:t>
            </w:r>
            <w:r w:rsidR="00BA2729">
              <w:t>05</w:t>
            </w:r>
            <w:r>
              <w:t>-</w:t>
            </w:r>
            <w:r w:rsidR="00BA2729">
              <w:t>03</w:t>
            </w:r>
          </w:p>
        </w:tc>
      </w:tr>
      <w:tr w:rsidR="00C141B8" w14:paraId="53C59C1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D0CCC80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E44E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77572D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57FE5C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C6054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065BB8AF" w14:textId="77777777" w:rsidTr="006750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02A8E0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1576E4" w14:textId="7314044A" w:rsidR="00C141B8" w:rsidRDefault="0055792C" w:rsidP="0067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7EB051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EE2B4" w14:textId="77777777" w:rsidR="00C141B8" w:rsidRDefault="00C141B8" w:rsidP="00675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BCD9C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141B8" w14:paraId="61AF61D3" w14:textId="77777777" w:rsidTr="006750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C8D158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13C02F" w14:textId="77777777" w:rsidR="00C141B8" w:rsidRDefault="00C141B8" w:rsidP="00675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C0B327" w14:textId="77777777" w:rsidR="00C141B8" w:rsidRDefault="00C141B8" w:rsidP="00675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59E1B" w14:textId="77777777" w:rsidR="00C141B8" w:rsidRPr="007C2097" w:rsidRDefault="00C141B8" w:rsidP="00675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1B8" w14:paraId="12088BC1" w14:textId="77777777" w:rsidTr="00675022">
        <w:tc>
          <w:tcPr>
            <w:tcW w:w="1843" w:type="dxa"/>
          </w:tcPr>
          <w:p w14:paraId="2048CAC6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97CFB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10ABC28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630A5" w14:textId="77777777" w:rsidR="00C141B8" w:rsidRDefault="00C141B8" w:rsidP="00C1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5195C" w14:textId="5013BF92" w:rsidR="00C141B8" w:rsidRPr="00A267BE" w:rsidRDefault="00F40D72" w:rsidP="00BB66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</w:t>
            </w:r>
            <w:r w:rsidR="0055792C">
              <w:rPr>
                <w:noProof/>
                <w:lang w:eastAsia="zh-CN"/>
              </w:rPr>
              <w:t>tion</w:t>
            </w:r>
            <w:r w:rsidR="007B430C">
              <w:rPr>
                <w:noProof/>
                <w:lang w:eastAsia="zh-CN"/>
              </w:rPr>
              <w:t xml:space="preserve">s based on </w:t>
            </w:r>
            <w:r w:rsidR="005D186D">
              <w:rPr>
                <w:noProof/>
                <w:lang w:eastAsia="zh-CN"/>
              </w:rPr>
              <w:t>tex</w:t>
            </w:r>
            <w:r w:rsidR="00BB666B">
              <w:rPr>
                <w:noProof/>
                <w:lang w:eastAsia="zh-CN"/>
              </w:rPr>
              <w:t>t-proposals</w:t>
            </w:r>
            <w:r w:rsidR="007B430C">
              <w:rPr>
                <w:noProof/>
                <w:lang w:eastAsia="zh-CN"/>
              </w:rPr>
              <w:t>/agreements made</w:t>
            </w:r>
            <w:r w:rsidR="0055792C">
              <w:rPr>
                <w:noProof/>
                <w:lang w:eastAsia="zh-CN"/>
              </w:rPr>
              <w:t xml:space="preserve"> at RAN1#100</w:t>
            </w:r>
            <w:r w:rsidR="007B430C">
              <w:rPr>
                <w:noProof/>
                <w:lang w:eastAsia="zh-CN"/>
              </w:rPr>
              <w:t>bis</w:t>
            </w:r>
            <w:r w:rsidR="0055792C">
              <w:rPr>
                <w:noProof/>
                <w:lang w:eastAsia="zh-CN"/>
              </w:rPr>
              <w:t>-e</w:t>
            </w:r>
            <w:r w:rsidR="00BB666B">
              <w:rPr>
                <w:noProof/>
                <w:lang w:eastAsia="zh-CN"/>
              </w:rPr>
              <w:t xml:space="preserve"> </w:t>
            </w:r>
            <w:r w:rsidR="00BB666B">
              <w:rPr>
                <w:noProof/>
              </w:rPr>
              <w:t>including alignment across specifications.</w:t>
            </w:r>
          </w:p>
        </w:tc>
      </w:tr>
      <w:tr w:rsidR="00C141B8" w14:paraId="7A107773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2D4A" w14:textId="77777777" w:rsidR="00C141B8" w:rsidRDefault="00C141B8" w:rsidP="00C1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332CC" w14:textId="77777777" w:rsidR="00C141B8" w:rsidRPr="00A267BE" w:rsidRDefault="00C141B8" w:rsidP="00C1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6A9E5EB0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37195" w14:textId="77777777" w:rsidR="00C141B8" w:rsidRDefault="00C141B8" w:rsidP="00C1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0392E5" w14:textId="2B9B71C3" w:rsidR="00431CCE" w:rsidRDefault="00431CCE" w:rsidP="008D64F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based on </w:t>
            </w:r>
            <w:r w:rsidR="00BB666B" w:rsidRPr="00BB666B">
              <w:rPr>
                <w:noProof/>
                <w:lang w:eastAsia="zh-CN"/>
              </w:rPr>
              <w:t xml:space="preserve">100b-e-NR-5G_V2X_NRSL-PHYstructure-04 </w:t>
            </w:r>
            <w:r w:rsidR="006A1A0F">
              <w:rPr>
                <w:noProof/>
                <w:lang w:eastAsia="zh-CN"/>
              </w:rPr>
              <w:t xml:space="preserve">(as endorsed text </w:t>
            </w:r>
            <w:r w:rsidR="002B3D19">
              <w:rPr>
                <w:noProof/>
                <w:lang w:eastAsia="zh-CN"/>
              </w:rPr>
              <w:t xml:space="preserve">proposal </w:t>
            </w:r>
            <w:r w:rsidR="006A1A0F">
              <w:rPr>
                <w:noProof/>
                <w:lang w:eastAsia="zh-CN"/>
              </w:rPr>
              <w:t>in R1-20</w:t>
            </w:r>
            <w:r w:rsidR="002F1927">
              <w:rPr>
                <w:noProof/>
                <w:lang w:eastAsia="zh-CN"/>
              </w:rPr>
              <w:t>03034</w:t>
            </w:r>
            <w:r w:rsidR="006A1A0F">
              <w:rPr>
                <w:noProof/>
                <w:lang w:eastAsia="zh-CN"/>
              </w:rPr>
              <w:t>)</w:t>
            </w:r>
            <w:r w:rsidR="00703ADA">
              <w:rPr>
                <w:noProof/>
                <w:lang w:eastAsia="zh-CN"/>
              </w:rPr>
              <w:t xml:space="preserve"> </w:t>
            </w:r>
          </w:p>
          <w:p w14:paraId="5E270094" w14:textId="7D6D21EC" w:rsidR="00431CCE" w:rsidRDefault="00431CCE" w:rsidP="008D64F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based on </w:t>
            </w:r>
            <w:r w:rsidR="00BB666B" w:rsidRPr="00BB666B">
              <w:rPr>
                <w:noProof/>
                <w:lang w:eastAsia="zh-CN"/>
              </w:rPr>
              <w:t>100b-e-NR-5G_V2X_NRSL-PHY-Procedure-03</w:t>
            </w:r>
            <w:r>
              <w:rPr>
                <w:noProof/>
                <w:lang w:eastAsia="zh-CN"/>
              </w:rPr>
              <w:t>;</w:t>
            </w:r>
          </w:p>
          <w:p w14:paraId="2FEDDE00" w14:textId="0567FF9D" w:rsidR="00B811EB" w:rsidRDefault="00B811EB" w:rsidP="008D64F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based on </w:t>
            </w:r>
            <w:r w:rsidR="00BB666B" w:rsidRPr="00BB666B">
              <w:rPr>
                <w:noProof/>
                <w:lang w:eastAsia="zh-CN"/>
              </w:rPr>
              <w:t>100b-e-NR-5G_V2X_NRSL-Mode-1-04</w:t>
            </w:r>
            <w:r w:rsidR="00703ADA">
              <w:rPr>
                <w:noProof/>
                <w:lang w:eastAsia="zh-CN"/>
              </w:rPr>
              <w:t xml:space="preserve"> (as </w:t>
            </w:r>
            <w:r w:rsidR="00511E2F">
              <w:rPr>
                <w:noProof/>
                <w:lang w:eastAsia="zh-CN"/>
              </w:rPr>
              <w:t>endor</w:t>
            </w:r>
            <w:r w:rsidR="00703ADA">
              <w:rPr>
                <w:noProof/>
                <w:lang w:eastAsia="zh-CN"/>
              </w:rPr>
              <w:t xml:space="preserve">sed text </w:t>
            </w:r>
            <w:r w:rsidR="002B3D19">
              <w:rPr>
                <w:noProof/>
                <w:lang w:eastAsia="zh-CN"/>
              </w:rPr>
              <w:t>proposal</w:t>
            </w:r>
            <w:r w:rsidR="00703ADA">
              <w:rPr>
                <w:noProof/>
                <w:lang w:eastAsia="zh-CN"/>
              </w:rPr>
              <w:t xml:space="preserve"> in R1</w:t>
            </w:r>
            <w:r w:rsidR="00703ADA" w:rsidRPr="00703ADA">
              <w:rPr>
                <w:noProof/>
                <w:lang w:eastAsia="zh-CN"/>
              </w:rPr>
              <w:t>-200</w:t>
            </w:r>
            <w:r w:rsidR="00BB666B">
              <w:rPr>
                <w:noProof/>
                <w:lang w:eastAsia="zh-CN"/>
              </w:rPr>
              <w:t>3110</w:t>
            </w:r>
            <w:r w:rsidR="00703ADA">
              <w:rPr>
                <w:noProof/>
                <w:lang w:eastAsia="zh-CN"/>
              </w:rPr>
              <w:t>)</w:t>
            </w:r>
          </w:p>
          <w:p w14:paraId="39F4D62F" w14:textId="1F11D94A" w:rsidR="003C4CAF" w:rsidRDefault="003C4CAF" w:rsidP="008D64F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CI format naming modification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A SCI consists of two stages: 1</w:t>
            </w:r>
            <w:r w:rsidRPr="003C4CAF">
              <w:rPr>
                <w:noProof/>
                <w:vertAlign w:val="superscript"/>
                <w:lang w:eastAsia="zh-CN"/>
              </w:rPr>
              <w:t>st</w:t>
            </w:r>
            <w:r>
              <w:rPr>
                <w:noProof/>
                <w:lang w:eastAsia="zh-CN"/>
              </w:rPr>
              <w:t>-stage SCI and 2</w:t>
            </w:r>
            <w:r w:rsidRPr="003C4CAF">
              <w:rPr>
                <w:noProof/>
                <w:vertAlign w:val="superscript"/>
                <w:lang w:eastAsia="zh-CN"/>
              </w:rPr>
              <w:t>nd</w:t>
            </w:r>
            <w:r>
              <w:rPr>
                <w:noProof/>
                <w:lang w:eastAsia="zh-CN"/>
              </w:rPr>
              <w:t xml:space="preserve">-stage SCI, to be </w:t>
            </w:r>
            <w:r w:rsidR="00BF1650">
              <w:rPr>
                <w:noProof/>
                <w:lang w:eastAsia="zh-CN"/>
              </w:rPr>
              <w:t>represented</w:t>
            </w:r>
            <w:r>
              <w:rPr>
                <w:noProof/>
                <w:lang w:eastAsia="zh-CN"/>
              </w:rPr>
              <w:t xml:space="preserve"> as SCI 1-X and SCI 2-X, with X being A, B, C… </w:t>
            </w:r>
            <w:r w:rsidR="00BF1650">
              <w:rPr>
                <w:noProof/>
                <w:lang w:eastAsia="zh-CN"/>
              </w:rPr>
              <w:t>meaning</w:t>
            </w:r>
            <w:r>
              <w:rPr>
                <w:noProof/>
                <w:lang w:eastAsia="zh-CN"/>
              </w:rPr>
              <w:t xml:space="preserve"> different types. </w:t>
            </w:r>
            <w:r w:rsidR="00BF1650">
              <w:rPr>
                <w:noProof/>
                <w:lang w:eastAsia="zh-CN"/>
              </w:rPr>
              <w:t>SCI 1-A</w:t>
            </w:r>
            <w:r>
              <w:rPr>
                <w:noProof/>
                <w:lang w:eastAsia="zh-CN"/>
              </w:rPr>
              <w:t xml:space="preserve"> means 1</w:t>
            </w:r>
            <w:r w:rsidRPr="003C4CAF">
              <w:rPr>
                <w:noProof/>
                <w:vertAlign w:val="superscript"/>
                <w:lang w:eastAsia="zh-CN"/>
              </w:rPr>
              <w:t>st</w:t>
            </w:r>
            <w:r>
              <w:rPr>
                <w:noProof/>
                <w:lang w:eastAsia="zh-CN"/>
              </w:rPr>
              <w:t>-stage SCI A</w:t>
            </w:r>
            <w:r w:rsidRPr="003C4CAF">
              <w:rPr>
                <w:noProof/>
                <w:vertAlign w:val="superscript"/>
                <w:lang w:eastAsia="zh-CN"/>
              </w:rPr>
              <w:t>th</w:t>
            </w:r>
            <w:r>
              <w:rPr>
                <w:noProof/>
                <w:lang w:eastAsia="zh-CN"/>
              </w:rPr>
              <w:t xml:space="preserve"> type; SCI 2</w:t>
            </w:r>
            <w:r w:rsidR="00BF1650">
              <w:rPr>
                <w:noProof/>
                <w:lang w:eastAsia="zh-CN"/>
              </w:rPr>
              <w:t>-A</w:t>
            </w:r>
            <w:r>
              <w:rPr>
                <w:noProof/>
                <w:lang w:eastAsia="zh-CN"/>
              </w:rPr>
              <w:t xml:space="preserve"> means 2</w:t>
            </w:r>
            <w:r w:rsidRPr="003C4CAF">
              <w:rPr>
                <w:noProof/>
                <w:vertAlign w:val="superscript"/>
                <w:lang w:eastAsia="zh-CN"/>
              </w:rPr>
              <w:t>nd</w:t>
            </w:r>
            <w:r>
              <w:rPr>
                <w:noProof/>
                <w:lang w:eastAsia="zh-CN"/>
              </w:rPr>
              <w:t>-stage SCI A</w:t>
            </w:r>
            <w:r w:rsidRPr="003C4CAF">
              <w:rPr>
                <w:noProof/>
                <w:vertAlign w:val="superscript"/>
                <w:lang w:eastAsia="zh-CN"/>
              </w:rPr>
              <w:t>th</w:t>
            </w:r>
            <w:r>
              <w:rPr>
                <w:noProof/>
                <w:lang w:eastAsia="zh-CN"/>
              </w:rPr>
              <w:t xml:space="preserve"> type; SCI 2-B</w:t>
            </w:r>
            <w:r w:rsidR="00BF165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means 2</w:t>
            </w:r>
            <w:r w:rsidRPr="003C4CAF">
              <w:rPr>
                <w:noProof/>
                <w:vertAlign w:val="superscript"/>
                <w:lang w:eastAsia="zh-CN"/>
              </w:rPr>
              <w:t>nd</w:t>
            </w:r>
            <w:r>
              <w:rPr>
                <w:noProof/>
                <w:lang w:eastAsia="zh-CN"/>
              </w:rPr>
              <w:t>-stage SCI B</w:t>
            </w:r>
            <w:r w:rsidRPr="003C4CAF">
              <w:rPr>
                <w:noProof/>
                <w:vertAlign w:val="superscript"/>
                <w:lang w:eastAsia="zh-CN"/>
              </w:rPr>
              <w:t>th</w:t>
            </w:r>
            <w:r>
              <w:rPr>
                <w:noProof/>
                <w:lang w:eastAsia="zh-CN"/>
              </w:rPr>
              <w:t xml:space="preserve"> type</w:t>
            </w:r>
            <w:r w:rsidR="002B3D19">
              <w:rPr>
                <w:noProof/>
                <w:lang w:eastAsia="zh-CN"/>
              </w:rPr>
              <w:t>, and so on</w:t>
            </w:r>
            <w:r>
              <w:rPr>
                <w:noProof/>
                <w:lang w:eastAsia="zh-CN"/>
              </w:rPr>
              <w:t>.</w:t>
            </w:r>
          </w:p>
          <w:p w14:paraId="66D22BB2" w14:textId="0AC9B338" w:rsidR="003C4CAF" w:rsidRPr="003C4CAF" w:rsidRDefault="00BF1650" w:rsidP="008D64F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Section 8.2, reflecting a previous editor’s note on use of</w:t>
            </w:r>
            <w:r w:rsidR="003E2E43">
              <w:rPr>
                <w:noProof/>
                <w:lang w:eastAsia="zh-CN"/>
              </w:rPr>
              <w:t xml:space="preserve"> LBRM</w:t>
            </w:r>
            <w:r>
              <w:rPr>
                <w:noProof/>
                <w:lang w:eastAsia="zh-CN"/>
              </w:rPr>
              <w:t xml:space="preserve"> is pending for agreement.</w:t>
            </w:r>
          </w:p>
          <w:p w14:paraId="194E201C" w14:textId="0D0AD789" w:rsidR="00431CCE" w:rsidRDefault="003C4CAF" w:rsidP="008D64F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a</w:t>
            </w:r>
            <w:r w:rsidR="00B811EB">
              <w:rPr>
                <w:noProof/>
                <w:lang w:eastAsia="zh-CN"/>
              </w:rPr>
              <w:t>lignment</w:t>
            </w:r>
            <w:r w:rsidR="00431CCE">
              <w:rPr>
                <w:noProof/>
                <w:lang w:eastAsia="zh-CN"/>
              </w:rPr>
              <w:t xml:space="preserve"> changes:</w:t>
            </w:r>
          </w:p>
          <w:p w14:paraId="2F40D682" w14:textId="29C15891" w:rsidR="00703ADA" w:rsidRDefault="00431CCE" w:rsidP="008D64F8">
            <w:pPr>
              <w:pStyle w:val="CRCoverPage"/>
              <w:numPr>
                <w:ilvl w:val="1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Cro</w:t>
            </w:r>
            <w:r w:rsidR="00BF1650">
              <w:rPr>
                <w:noProof/>
                <w:lang w:eastAsia="zh-CN"/>
              </w:rPr>
              <w:t>ss-reference for D</w:t>
            </w:r>
            <w:r w:rsidR="00815B38">
              <w:rPr>
                <w:noProof/>
                <w:lang w:eastAsia="zh-CN"/>
              </w:rPr>
              <w:t>CI format 0-1</w:t>
            </w:r>
            <w:r w:rsidR="00367F70">
              <w:rPr>
                <w:noProof/>
                <w:lang w:eastAsia="zh-CN"/>
              </w:rPr>
              <w:t>:</w:t>
            </w:r>
          </w:p>
          <w:p w14:paraId="3612F6AF" w14:textId="04C3AD6F" w:rsidR="00703ADA" w:rsidRDefault="003C4CAF" w:rsidP="008D64F8">
            <w:pPr>
              <w:pStyle w:val="CRCoverPage"/>
              <w:numPr>
                <w:ilvl w:val="2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ko-KR"/>
              </w:rPr>
              <w:t>Time</w:t>
            </w:r>
            <w:r w:rsidR="00BF1650">
              <w:rPr>
                <w:lang w:eastAsia="ko-KR"/>
              </w:rPr>
              <w:t xml:space="preserve"> and </w:t>
            </w:r>
            <w:r w:rsidR="00357ABB">
              <w:rPr>
                <w:lang w:eastAsia="ko-KR"/>
              </w:rPr>
              <w:t xml:space="preserve">Frequency </w:t>
            </w:r>
            <w:r w:rsidR="00BF1650">
              <w:rPr>
                <w:lang w:eastAsia="ko-KR"/>
              </w:rPr>
              <w:t>domain</w:t>
            </w:r>
            <w:r>
              <w:rPr>
                <w:lang w:eastAsia="ko-KR"/>
              </w:rPr>
              <w:t xml:space="preserve"> resource allocation</w:t>
            </w:r>
            <w:r w:rsidR="00BF1650">
              <w:rPr>
                <w:lang w:eastAsia="ko-KR"/>
              </w:rPr>
              <w:t xml:space="preserve"> for SL</w:t>
            </w:r>
            <w:r>
              <w:rPr>
                <w:lang w:eastAsia="ko-KR"/>
              </w:rPr>
              <w:t xml:space="preserve"> </w:t>
            </w:r>
            <w:r w:rsidR="00BF1650">
              <w:rPr>
                <w:lang w:eastAsia="ko-KR"/>
              </w:rPr>
              <w:t>are</w:t>
            </w:r>
            <w:r>
              <w:rPr>
                <w:lang w:eastAsia="ko-KR"/>
              </w:rPr>
              <w:t xml:space="preserve"> </w:t>
            </w:r>
            <w:r w:rsidR="00357ABB">
              <w:rPr>
                <w:lang w:eastAsia="ko-KR"/>
              </w:rPr>
              <w:t xml:space="preserve">defined </w:t>
            </w:r>
            <w:r>
              <w:rPr>
                <w:lang w:eastAsia="ko-KR"/>
              </w:rPr>
              <w:t>in 8.1.2.1 and 8.1.2.2 of TS</w:t>
            </w:r>
            <w:r w:rsidR="00404A35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38.214 respectively.</w:t>
            </w:r>
          </w:p>
          <w:p w14:paraId="288B4E2A" w14:textId="2495DB15" w:rsidR="00404A35" w:rsidRDefault="00404A35" w:rsidP="008D64F8">
            <w:pPr>
              <w:pStyle w:val="CRCoverPage"/>
              <w:numPr>
                <w:ilvl w:val="2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ko-KR"/>
              </w:rPr>
              <w:t>Time and frequency resources of SL HARQ report are defined in 16.5 of TS 38.213.</w:t>
            </w:r>
          </w:p>
          <w:p w14:paraId="40BD0ED9" w14:textId="7E9FCEC4" w:rsidR="003C4CAF" w:rsidRDefault="003C4CAF" w:rsidP="008D64F8">
            <w:pPr>
              <w:pStyle w:val="CRCoverPage"/>
              <w:numPr>
                <w:ilvl w:val="1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Cro</w:t>
            </w:r>
            <w:r w:rsidR="00BF1650">
              <w:rPr>
                <w:noProof/>
                <w:lang w:eastAsia="zh-CN"/>
              </w:rPr>
              <w:t>ss-reference for SCI format 1-A</w:t>
            </w:r>
            <w:r>
              <w:rPr>
                <w:noProof/>
                <w:lang w:eastAsia="zh-CN"/>
              </w:rPr>
              <w:t>:</w:t>
            </w:r>
          </w:p>
          <w:p w14:paraId="20AF81E9" w14:textId="61E13AA3" w:rsidR="003C4CAF" w:rsidRDefault="00357ABB" w:rsidP="008D64F8">
            <w:pPr>
              <w:pStyle w:val="CRCoverPage"/>
              <w:numPr>
                <w:ilvl w:val="2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ko-KR"/>
              </w:rPr>
              <w:t xml:space="preserve">Priority </w:t>
            </w:r>
            <w:r w:rsidR="003C4CAF">
              <w:rPr>
                <w:lang w:eastAsia="ko-KR"/>
              </w:rPr>
              <w:t>is defined</w:t>
            </w:r>
            <w:r>
              <w:rPr>
                <w:lang w:eastAsia="ko-KR"/>
              </w:rPr>
              <w:t xml:space="preserve"> from</w:t>
            </w:r>
            <w:r w:rsidR="003C4CAF">
              <w:rPr>
                <w:lang w:eastAsia="ko-KR"/>
              </w:rPr>
              <w:t xml:space="preserve"> TS</w:t>
            </w:r>
            <w:r w:rsidR="00404A35">
              <w:rPr>
                <w:lang w:eastAsia="ko-KR"/>
              </w:rPr>
              <w:t xml:space="preserve"> </w:t>
            </w:r>
            <w:r w:rsidR="003C4CAF">
              <w:rPr>
                <w:lang w:eastAsia="ko-KR"/>
              </w:rPr>
              <w:t>23.287</w:t>
            </w:r>
            <w:r w:rsidR="00BF1650">
              <w:rPr>
                <w:lang w:eastAsia="ko-KR"/>
              </w:rPr>
              <w:t>.</w:t>
            </w:r>
          </w:p>
          <w:p w14:paraId="38E9563E" w14:textId="6433CDA4" w:rsidR="00F40D72" w:rsidRPr="003C4CAF" w:rsidRDefault="003C4CAF" w:rsidP="00357ABB">
            <w:pPr>
              <w:pStyle w:val="CRCoverPage"/>
              <w:numPr>
                <w:ilvl w:val="2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ko-KR"/>
              </w:rPr>
              <w:t>Time</w:t>
            </w:r>
            <w:r w:rsidR="00BF1650">
              <w:rPr>
                <w:lang w:eastAsia="ko-KR"/>
              </w:rPr>
              <w:t xml:space="preserve"> and </w:t>
            </w:r>
            <w:r w:rsidR="00357ABB">
              <w:rPr>
                <w:lang w:eastAsia="ko-KR"/>
              </w:rPr>
              <w:t xml:space="preserve">frequency </w:t>
            </w:r>
            <w:r>
              <w:rPr>
                <w:lang w:eastAsia="ko-KR"/>
              </w:rPr>
              <w:t xml:space="preserve">domain resource allocation </w:t>
            </w:r>
            <w:r w:rsidR="00BF1650">
              <w:rPr>
                <w:lang w:eastAsia="ko-KR"/>
              </w:rPr>
              <w:t>for SL are</w:t>
            </w:r>
            <w:r>
              <w:rPr>
                <w:lang w:eastAsia="ko-KR"/>
              </w:rPr>
              <w:t xml:space="preserve"> </w:t>
            </w:r>
            <w:r w:rsidR="00357ABB">
              <w:rPr>
                <w:lang w:eastAsia="ko-KR"/>
              </w:rPr>
              <w:t xml:space="preserve">defined </w:t>
            </w:r>
            <w:r>
              <w:rPr>
                <w:lang w:eastAsia="ko-KR"/>
              </w:rPr>
              <w:t>in 8.1.2.1 and 8.1.2.2 of TS</w:t>
            </w:r>
            <w:r w:rsidR="00404A35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38.214 respectively.</w:t>
            </w:r>
          </w:p>
        </w:tc>
      </w:tr>
      <w:tr w:rsidR="00C141B8" w14:paraId="7529757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381CB" w14:textId="435295AE" w:rsidR="00C141B8" w:rsidRDefault="00C141B8" w:rsidP="00C1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72C41" w14:textId="77777777" w:rsidR="00C141B8" w:rsidRPr="00A267BE" w:rsidRDefault="00C141B8" w:rsidP="00C1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6C942B80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8CCE8B" w14:textId="77777777" w:rsidR="00C141B8" w:rsidRDefault="00C141B8" w:rsidP="00C1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C82D5" w14:textId="598DFACD" w:rsidR="00C141B8" w:rsidRPr="00B811EB" w:rsidRDefault="007B430C" w:rsidP="00B811EB">
            <w:pPr>
              <w:pStyle w:val="ac"/>
            </w:pPr>
            <w:r w:rsidRPr="007B430C">
              <w:rPr>
                <w:rFonts w:ascii="Arial" w:hAnsi="Arial"/>
                <w:noProof/>
                <w:lang w:eastAsia="zh-CN"/>
              </w:rPr>
              <w:t>Inco</w:t>
            </w:r>
            <w:r>
              <w:rPr>
                <w:rFonts w:ascii="Arial" w:hAnsi="Arial"/>
                <w:noProof/>
                <w:lang w:eastAsia="zh-CN"/>
              </w:rPr>
              <w:t xml:space="preserve">mplete specification of </w:t>
            </w:r>
            <w:r w:rsidRPr="007B430C">
              <w:rPr>
                <w:rFonts w:ascii="Arial" w:hAnsi="Arial"/>
                <w:noProof/>
                <w:lang w:eastAsia="zh-CN"/>
              </w:rPr>
              <w:t>5G V2X sidelink</w:t>
            </w:r>
            <w:r w:rsidR="00B811EB" w:rsidRPr="00B811EB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C141B8" w14:paraId="0959D32F" w14:textId="77777777" w:rsidTr="00675022">
        <w:tc>
          <w:tcPr>
            <w:tcW w:w="2694" w:type="dxa"/>
            <w:gridSpan w:val="2"/>
          </w:tcPr>
          <w:p w14:paraId="0B55ACBD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07D0A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69E40F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770F0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4903C" w14:textId="60079622" w:rsidR="00C141B8" w:rsidRDefault="0021229D" w:rsidP="00DC2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C85CB5">
              <w:rPr>
                <w:noProof/>
                <w:lang w:eastAsia="zh-CN"/>
              </w:rPr>
              <w:t>7.3.1.4</w:t>
            </w:r>
            <w:r w:rsidR="00B811EB">
              <w:rPr>
                <w:noProof/>
                <w:lang w:eastAsia="zh-CN"/>
              </w:rPr>
              <w:t xml:space="preserve">.1, </w:t>
            </w:r>
            <w:r>
              <w:rPr>
                <w:noProof/>
                <w:lang w:eastAsia="zh-CN"/>
              </w:rPr>
              <w:t xml:space="preserve">8.2, 8.2.1, </w:t>
            </w:r>
            <w:r w:rsidR="00DC2470">
              <w:rPr>
                <w:noProof/>
                <w:lang w:eastAsia="zh-CN"/>
              </w:rPr>
              <w:t>8.3.1.1</w:t>
            </w:r>
            <w:r w:rsidR="003F2E4B">
              <w:rPr>
                <w:noProof/>
                <w:lang w:eastAsia="zh-CN"/>
              </w:rPr>
              <w:t xml:space="preserve">, </w:t>
            </w:r>
            <w:r w:rsidR="00DC2470">
              <w:rPr>
                <w:noProof/>
                <w:lang w:eastAsia="zh-CN"/>
              </w:rPr>
              <w:t>8.4.1.1</w:t>
            </w:r>
            <w:r w:rsidR="00C141B8">
              <w:rPr>
                <w:noProof/>
                <w:lang w:eastAsia="zh-CN"/>
              </w:rPr>
              <w:t xml:space="preserve">, </w:t>
            </w:r>
            <w:r w:rsidR="00DC2470">
              <w:rPr>
                <w:noProof/>
                <w:lang w:eastAsia="zh-CN"/>
              </w:rPr>
              <w:t>8.4.</w:t>
            </w:r>
            <w:r>
              <w:rPr>
                <w:noProof/>
                <w:lang w:eastAsia="zh-CN"/>
              </w:rPr>
              <w:t>1.</w:t>
            </w:r>
            <w:r w:rsidR="00DC2470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(new clause)</w:t>
            </w:r>
            <w:r w:rsidR="00DC2470">
              <w:rPr>
                <w:noProof/>
                <w:lang w:eastAsia="zh-CN"/>
              </w:rPr>
              <w:t>, 8.4.4</w:t>
            </w:r>
          </w:p>
        </w:tc>
      </w:tr>
      <w:tr w:rsidR="00C141B8" w14:paraId="2E9CA836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FE41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CB1C4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31898A8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DEAC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46887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AB82B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81B25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F625E5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3C9681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5566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05A13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C6EA3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ED0DB2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3657E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zh-CN"/>
              </w:rPr>
              <w:t xml:space="preserve">TS 38.211, TS 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.213</w:t>
            </w:r>
            <w:r>
              <w:rPr>
                <w:noProof/>
              </w:rPr>
              <w:t>, TS 38.214</w:t>
            </w:r>
          </w:p>
        </w:tc>
      </w:tr>
      <w:tr w:rsidR="00C141B8" w14:paraId="63722A4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1C7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CEBB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B3680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6ABBC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1FF8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53B4B0DD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E01E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BC64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3211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9FE4B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D7C42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F5F212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1F3AA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D9162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080B9A3A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80373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93FA6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1B8" w:rsidRPr="008863B9" w14:paraId="520AFD6A" w14:textId="77777777" w:rsidTr="00C141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84B28" w14:textId="77777777" w:rsidR="00C141B8" w:rsidRPr="008863B9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D81E30" w14:textId="77777777" w:rsidR="00C141B8" w:rsidRPr="008863B9" w:rsidRDefault="00C141B8" w:rsidP="006750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1B8" w14:paraId="44B32AD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8AD8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56AE9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F2471" w14:textId="77777777" w:rsidR="00C141B8" w:rsidRDefault="00C141B8" w:rsidP="00C141B8">
      <w:pPr>
        <w:pStyle w:val="CRCoverPage"/>
        <w:spacing w:after="0"/>
        <w:rPr>
          <w:noProof/>
          <w:sz w:val="8"/>
          <w:szCs w:val="8"/>
        </w:rPr>
      </w:pPr>
    </w:p>
    <w:p w14:paraId="30A5CE94" w14:textId="77777777" w:rsidR="00C141B8" w:rsidRDefault="00C141B8" w:rsidP="00C141B8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64D975A5" w14:textId="77777777" w:rsidR="006A08BC" w:rsidRPr="002625EB" w:rsidRDefault="006A08BC" w:rsidP="006A08BC">
      <w:pPr>
        <w:pStyle w:val="1"/>
      </w:pPr>
      <w:bookmarkStart w:id="1" w:name="_Toc26467148"/>
      <w:bookmarkStart w:id="2" w:name="_Toc29326502"/>
      <w:bookmarkStart w:id="3" w:name="_Toc29327652"/>
      <w:bookmarkStart w:id="4" w:name="_Toc36045842"/>
      <w:bookmarkStart w:id="5" w:name="_Toc36046102"/>
      <w:bookmarkStart w:id="6" w:name="_Toc36046248"/>
      <w:bookmarkStart w:id="7" w:name="_Toc29327739"/>
      <w:bookmarkStart w:id="8" w:name="_Toc29326589"/>
      <w:bookmarkStart w:id="9" w:name="_Toc26467228"/>
      <w:bookmarkStart w:id="10" w:name="_Toc19798757"/>
      <w:bookmarkStart w:id="11" w:name="_Toc29326627"/>
      <w:bookmarkStart w:id="12" w:name="_Toc29327777"/>
      <w:bookmarkStart w:id="13" w:name="_Toc19798677"/>
      <w:bookmarkStart w:id="14" w:name="_Toc446967021"/>
      <w:r w:rsidRPr="002625EB">
        <w:lastRenderedPageBreak/>
        <w:t>2</w:t>
      </w:r>
      <w:r w:rsidRPr="002625EB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05832259" w14:textId="77777777" w:rsidR="006A08BC" w:rsidRDefault="006A08BC" w:rsidP="006A08BC">
      <w:r w:rsidRPr="002625EB">
        <w:t>The following documents contain provisions which, through reference in this text, constitute provisions of the present document.</w:t>
      </w:r>
    </w:p>
    <w:p w14:paraId="46AC6A4A" w14:textId="77777777" w:rsidR="006A08BC" w:rsidRPr="00B811EB" w:rsidRDefault="006A08BC" w:rsidP="006A08BC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B811EB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4DF147AC" w14:textId="5F767B1D" w:rsidR="006A08BC" w:rsidRDefault="006A08BC" w:rsidP="006A08BC">
      <w:pPr>
        <w:pStyle w:val="EX"/>
        <w:rPr>
          <w:rFonts w:eastAsia="等线"/>
        </w:rPr>
      </w:pPr>
      <w:r w:rsidRPr="00A31BC4">
        <w:rPr>
          <w:rFonts w:hint="eastAsia"/>
          <w:lang w:eastAsia="zh-CN"/>
        </w:rPr>
        <w:t>[</w:t>
      </w:r>
      <w:r>
        <w:rPr>
          <w:lang w:eastAsia="zh-CN"/>
        </w:rPr>
        <w:t>10</w:t>
      </w:r>
      <w:r w:rsidRPr="00A31BC4">
        <w:rPr>
          <w:rFonts w:hint="eastAsia"/>
          <w:lang w:eastAsia="zh-CN"/>
        </w:rPr>
        <w:t>]</w:t>
      </w:r>
      <w:r w:rsidRPr="00A31BC4">
        <w:rPr>
          <w:rFonts w:hint="eastAsia"/>
          <w:lang w:eastAsia="zh-CN"/>
        </w:rPr>
        <w:tab/>
        <w:t>3GPP TS 38.</w:t>
      </w:r>
      <w:r>
        <w:rPr>
          <w:rFonts w:eastAsia="等线" w:hint="eastAsia"/>
          <w:lang w:eastAsia="zh-CN"/>
        </w:rPr>
        <w:t>4</w:t>
      </w:r>
      <w:r>
        <w:rPr>
          <w:rFonts w:eastAsia="等线"/>
          <w:lang w:eastAsia="zh-CN"/>
        </w:rPr>
        <w:t>7</w:t>
      </w:r>
      <w:r>
        <w:rPr>
          <w:rFonts w:eastAsia="等线" w:hint="eastAsia"/>
          <w:lang w:eastAsia="zh-CN"/>
        </w:rPr>
        <w:t>3</w:t>
      </w:r>
      <w:r w:rsidRPr="00A31BC4">
        <w:rPr>
          <w:rFonts w:eastAsia="等线" w:hint="eastAsia"/>
          <w:lang w:eastAsia="zh-CN"/>
        </w:rPr>
        <w:t xml:space="preserve">: </w:t>
      </w:r>
      <w:r w:rsidRPr="00A31BC4">
        <w:rPr>
          <w:rFonts w:eastAsia="等线"/>
        </w:rPr>
        <w:t>"</w:t>
      </w:r>
      <w:r w:rsidRPr="000B190D">
        <w:rPr>
          <w:rFonts w:eastAsia="等线"/>
          <w:lang w:eastAsia="zh-CN"/>
        </w:rPr>
        <w:t>NG-RAN; F1 Application Protocol (F1AP)</w:t>
      </w:r>
      <w:r w:rsidRPr="00A31BC4">
        <w:rPr>
          <w:rFonts w:eastAsia="等线"/>
        </w:rPr>
        <w:t>"</w:t>
      </w:r>
    </w:p>
    <w:p w14:paraId="3C5778BC" w14:textId="77777777" w:rsidR="006A08BC" w:rsidRDefault="006A08BC" w:rsidP="006A08BC">
      <w:pPr>
        <w:pStyle w:val="EX"/>
      </w:pPr>
      <w:r>
        <w:rPr>
          <w:rFonts w:hint="eastAsia"/>
          <w:lang w:eastAsia="zh-CN"/>
        </w:rPr>
        <w:t>[1</w:t>
      </w:r>
      <w:r>
        <w:rPr>
          <w:lang w:eastAsia="zh-CN"/>
        </w:rPr>
        <w:t>1</w:t>
      </w:r>
      <w:r w:rsidRPr="006E57E5">
        <w:rPr>
          <w:rFonts w:hint="eastAsia"/>
          <w:lang w:eastAsia="zh-CN"/>
        </w:rPr>
        <w:t>]</w:t>
      </w:r>
      <w:r w:rsidRPr="006E57E5">
        <w:rPr>
          <w:rFonts w:hint="eastAsia"/>
          <w:lang w:eastAsia="zh-CN"/>
        </w:rPr>
        <w:tab/>
      </w:r>
      <w:r w:rsidRPr="00415E5C">
        <w:t xml:space="preserve">3GPP TS 36.212: </w:t>
      </w:r>
      <w:r>
        <w:t>"</w:t>
      </w:r>
      <w:r w:rsidRPr="00415E5C">
        <w:t>Evolved Universal Terrestrial Radio Access (E-UTRA); Multiplexing and channel coding</w:t>
      </w:r>
      <w:r>
        <w:t>"</w:t>
      </w:r>
    </w:p>
    <w:p w14:paraId="4A8326B3" w14:textId="6D97630A" w:rsidR="006A08BC" w:rsidRDefault="006A08BC" w:rsidP="006A08BC">
      <w:pPr>
        <w:keepLines/>
        <w:ind w:left="1702" w:hanging="1418"/>
        <w:rPr>
          <w:rFonts w:eastAsia="MS Mincho"/>
        </w:rPr>
      </w:pPr>
      <w:ins w:id="15" w:author="Huawei" w:date="2020-05-02T08:21:00Z">
        <w:r>
          <w:rPr>
            <w:rFonts w:hint="eastAsia"/>
            <w:lang w:eastAsia="zh-CN"/>
          </w:rPr>
          <w:t>[1</w:t>
        </w:r>
      </w:ins>
      <w:ins w:id="16" w:author="Huawei" w:date="2020-05-02T08:22:00Z">
        <w:r>
          <w:rPr>
            <w:lang w:eastAsia="zh-CN"/>
          </w:rPr>
          <w:t>2</w:t>
        </w:r>
      </w:ins>
      <w:ins w:id="17" w:author="Huawei" w:date="2020-05-02T08:21:00Z">
        <w:r w:rsidRPr="006E57E5">
          <w:rPr>
            <w:rFonts w:hint="eastAsia"/>
            <w:lang w:eastAsia="zh-CN"/>
          </w:rPr>
          <w:t>]</w:t>
        </w:r>
        <w:r w:rsidRPr="006E57E5">
          <w:rPr>
            <w:rFonts w:hint="eastAsia"/>
            <w:lang w:eastAsia="zh-CN"/>
          </w:rPr>
          <w:tab/>
        </w:r>
      </w:ins>
      <w:ins w:id="18" w:author="Huawei" w:date="2020-05-02T08:22:00Z">
        <w:r w:rsidRPr="0077351B">
          <w:rPr>
            <w:rFonts w:eastAsia="MS Mincho"/>
          </w:rPr>
          <w:t>3GPP TS 23.287: "Architecture enhancements for 5G System (5GS) to support</w:t>
        </w:r>
        <w:r w:rsidRPr="0077351B">
          <w:rPr>
            <w:rFonts w:hint="eastAsia"/>
            <w:lang w:eastAsia="zh-CN"/>
          </w:rPr>
          <w:t xml:space="preserve"> </w:t>
        </w:r>
        <w:r w:rsidRPr="0077351B">
          <w:rPr>
            <w:rFonts w:eastAsia="MS Mincho"/>
          </w:rPr>
          <w:t>Vehicle-to-Everything (V2X) services"</w:t>
        </w:r>
      </w:ins>
    </w:p>
    <w:p w14:paraId="7DA4BBFE" w14:textId="77777777" w:rsidR="009912A9" w:rsidRPr="00B811EB" w:rsidRDefault="009912A9" w:rsidP="009912A9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B811EB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06780FDD" w14:textId="77777777" w:rsidR="009912A9" w:rsidRPr="009912A9" w:rsidRDefault="009912A9" w:rsidP="009912A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9" w:name="_Toc19798681"/>
      <w:bookmarkStart w:id="20" w:name="_Toc26467152"/>
      <w:bookmarkStart w:id="21" w:name="_Toc29326506"/>
      <w:bookmarkStart w:id="22" w:name="_Toc29327656"/>
      <w:bookmarkStart w:id="23" w:name="_Toc36045846"/>
      <w:bookmarkStart w:id="24" w:name="_Toc36046106"/>
      <w:bookmarkStart w:id="25" w:name="_Toc36046252"/>
      <w:r w:rsidRPr="009912A9">
        <w:rPr>
          <w:rFonts w:ascii="Arial" w:hAnsi="Arial"/>
          <w:sz w:val="32"/>
        </w:rPr>
        <w:t>3.3</w:t>
      </w:r>
      <w:r w:rsidRPr="009912A9">
        <w:rPr>
          <w:rFonts w:ascii="Arial" w:hAnsi="Arial"/>
          <w:sz w:val="32"/>
        </w:rPr>
        <w:tab/>
        <w:t>Abbreviations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47054476" w14:textId="77777777" w:rsidR="009912A9" w:rsidRPr="009912A9" w:rsidRDefault="009912A9" w:rsidP="009912A9">
      <w:pPr>
        <w:keepNext/>
      </w:pPr>
      <w:r w:rsidRPr="009912A9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30203F08" w14:textId="77777777" w:rsidR="009912A9" w:rsidRPr="009912A9" w:rsidRDefault="009912A9" w:rsidP="009912A9">
      <w:pPr>
        <w:keepLines/>
        <w:spacing w:after="0"/>
        <w:ind w:left="1702" w:hanging="1418"/>
        <w:rPr>
          <w:lang w:eastAsia="zh-CN"/>
        </w:rPr>
      </w:pPr>
      <w:r w:rsidRPr="009912A9">
        <w:rPr>
          <w:rFonts w:hint="eastAsia"/>
          <w:lang w:eastAsia="zh-CN"/>
        </w:rPr>
        <w:t>BCH</w:t>
      </w:r>
      <w:r w:rsidRPr="009912A9">
        <w:rPr>
          <w:rFonts w:hint="eastAsia"/>
          <w:lang w:eastAsia="zh-CN"/>
        </w:rPr>
        <w:tab/>
        <w:t>Broadcast channel</w:t>
      </w:r>
    </w:p>
    <w:p w14:paraId="601ED96A" w14:textId="77777777" w:rsidR="009912A9" w:rsidRPr="009912A9" w:rsidRDefault="009912A9" w:rsidP="009912A9">
      <w:pPr>
        <w:keepLines/>
        <w:spacing w:after="0"/>
        <w:ind w:left="1702" w:hanging="1418"/>
        <w:rPr>
          <w:lang w:eastAsia="zh-CN"/>
        </w:rPr>
      </w:pPr>
      <w:r w:rsidRPr="009912A9">
        <w:t>CBG</w:t>
      </w:r>
      <w:r w:rsidRPr="009912A9">
        <w:tab/>
        <w:t>Code block group</w:t>
      </w:r>
    </w:p>
    <w:p w14:paraId="1A87AA9A" w14:textId="77777777" w:rsidR="009912A9" w:rsidRPr="009912A9" w:rsidRDefault="009912A9" w:rsidP="009912A9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9912A9">
        <w:rPr>
          <w:rFonts w:hint="eastAsia"/>
          <w:lang w:eastAsia="zh-CN"/>
        </w:rPr>
        <w:t>CBGTI</w:t>
      </w:r>
      <w:r w:rsidRPr="009912A9">
        <w:rPr>
          <w:rFonts w:hint="eastAsia"/>
          <w:lang w:eastAsia="zh-CN"/>
        </w:rPr>
        <w:tab/>
        <w:t>Code block group transmission information</w:t>
      </w:r>
      <w:r w:rsidRPr="009912A9">
        <w:rPr>
          <w:rFonts w:eastAsia="Times New Roman"/>
          <w:lang w:eastAsia="zh-CN"/>
        </w:rPr>
        <w:t xml:space="preserve"> </w:t>
      </w:r>
    </w:p>
    <w:p w14:paraId="61A8896B" w14:textId="77777777" w:rsidR="009912A9" w:rsidRPr="009912A9" w:rsidRDefault="009912A9" w:rsidP="009912A9">
      <w:pPr>
        <w:keepLines/>
        <w:spacing w:after="0"/>
        <w:ind w:left="1702" w:hanging="1418"/>
        <w:rPr>
          <w:lang w:eastAsia="zh-CN"/>
        </w:rPr>
      </w:pPr>
      <w:r w:rsidRPr="009912A9">
        <w:rPr>
          <w:lang w:eastAsia="zh-CN"/>
        </w:rPr>
        <w:t>CG</w:t>
      </w:r>
      <w:r w:rsidRPr="009912A9">
        <w:rPr>
          <w:lang w:eastAsia="zh-CN"/>
        </w:rPr>
        <w:tab/>
        <w:t xml:space="preserve">Configured </w:t>
      </w:r>
      <w:r w:rsidRPr="009912A9">
        <w:rPr>
          <w:rFonts w:hint="eastAsia"/>
          <w:lang w:eastAsia="zh-CN"/>
        </w:rPr>
        <w:t>g</w:t>
      </w:r>
      <w:r w:rsidRPr="009912A9">
        <w:rPr>
          <w:lang w:eastAsia="zh-CN"/>
        </w:rPr>
        <w:t>rant</w:t>
      </w:r>
    </w:p>
    <w:p w14:paraId="19ACC5E9" w14:textId="77777777" w:rsidR="009912A9" w:rsidRPr="009912A9" w:rsidRDefault="009912A9" w:rsidP="009912A9">
      <w:pPr>
        <w:keepLines/>
        <w:spacing w:after="0"/>
        <w:ind w:left="1702" w:hanging="1418"/>
        <w:rPr>
          <w:lang w:eastAsia="zh-CN"/>
        </w:rPr>
      </w:pPr>
      <w:r w:rsidRPr="009912A9">
        <w:rPr>
          <w:lang w:eastAsia="zh-CN"/>
        </w:rPr>
        <w:t>CG-DFI</w:t>
      </w:r>
      <w:r w:rsidRPr="009912A9">
        <w:rPr>
          <w:lang w:eastAsia="zh-CN"/>
        </w:rPr>
        <w:tab/>
        <w:t>CG</w:t>
      </w:r>
      <w:r w:rsidRPr="009912A9">
        <w:rPr>
          <w:rFonts w:hint="eastAsia"/>
          <w:lang w:eastAsia="zh-CN"/>
        </w:rPr>
        <w:t xml:space="preserve"> d</w:t>
      </w:r>
      <w:r w:rsidRPr="009912A9">
        <w:rPr>
          <w:lang w:eastAsia="zh-CN"/>
        </w:rPr>
        <w:t xml:space="preserve">ownlink </w:t>
      </w:r>
      <w:r w:rsidRPr="009912A9">
        <w:rPr>
          <w:rFonts w:hint="eastAsia"/>
          <w:lang w:eastAsia="zh-CN"/>
        </w:rPr>
        <w:t>f</w:t>
      </w:r>
      <w:r w:rsidRPr="009912A9">
        <w:rPr>
          <w:lang w:eastAsia="zh-CN"/>
        </w:rPr>
        <w:t xml:space="preserve">eedback </w:t>
      </w:r>
      <w:r w:rsidRPr="009912A9">
        <w:rPr>
          <w:rFonts w:hint="eastAsia"/>
          <w:lang w:eastAsia="zh-CN"/>
        </w:rPr>
        <w:t>i</w:t>
      </w:r>
      <w:r w:rsidRPr="009912A9">
        <w:rPr>
          <w:lang w:eastAsia="zh-CN"/>
        </w:rPr>
        <w:t>nformation</w:t>
      </w:r>
    </w:p>
    <w:p w14:paraId="14312EAC" w14:textId="77777777" w:rsidR="009912A9" w:rsidRPr="009912A9" w:rsidRDefault="009912A9" w:rsidP="009912A9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9912A9">
        <w:rPr>
          <w:lang w:eastAsia="zh-CN"/>
        </w:rPr>
        <w:t>CG-UCI</w:t>
      </w:r>
      <w:r w:rsidRPr="009912A9">
        <w:rPr>
          <w:lang w:eastAsia="zh-CN"/>
        </w:rPr>
        <w:tab/>
        <w:t>CG</w:t>
      </w:r>
      <w:r w:rsidRPr="009912A9">
        <w:rPr>
          <w:rFonts w:hint="eastAsia"/>
          <w:lang w:eastAsia="zh-CN"/>
        </w:rPr>
        <w:t xml:space="preserve"> u</w:t>
      </w:r>
      <w:r w:rsidRPr="009912A9">
        <w:rPr>
          <w:lang w:eastAsia="zh-CN"/>
        </w:rPr>
        <w:t xml:space="preserve">plink </w:t>
      </w:r>
      <w:r w:rsidRPr="009912A9">
        <w:rPr>
          <w:rFonts w:hint="eastAsia"/>
          <w:lang w:eastAsia="zh-CN"/>
        </w:rPr>
        <w:t>c</w:t>
      </w:r>
      <w:r w:rsidRPr="009912A9">
        <w:rPr>
          <w:lang w:eastAsia="zh-CN"/>
        </w:rPr>
        <w:t xml:space="preserve">ontrol </w:t>
      </w:r>
      <w:r w:rsidRPr="009912A9">
        <w:rPr>
          <w:rFonts w:hint="eastAsia"/>
          <w:lang w:eastAsia="zh-CN"/>
        </w:rPr>
        <w:t>i</w:t>
      </w:r>
      <w:r w:rsidRPr="009912A9">
        <w:rPr>
          <w:lang w:eastAsia="zh-CN"/>
        </w:rPr>
        <w:t>nformation</w:t>
      </w:r>
    </w:p>
    <w:p w14:paraId="3DD84AB6" w14:textId="77777777" w:rsidR="009912A9" w:rsidRPr="009912A9" w:rsidRDefault="009912A9" w:rsidP="009912A9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9912A9">
        <w:rPr>
          <w:rFonts w:eastAsia="Times New Roman" w:hint="eastAsia"/>
          <w:lang w:eastAsia="zh-CN"/>
        </w:rPr>
        <w:t>CORESET</w:t>
      </w:r>
      <w:r w:rsidRPr="009912A9">
        <w:rPr>
          <w:rFonts w:eastAsia="Times New Roman" w:hint="eastAsia"/>
          <w:lang w:eastAsia="zh-CN"/>
        </w:rPr>
        <w:tab/>
        <w:t>Control resource set</w:t>
      </w:r>
      <w:r w:rsidRPr="009912A9">
        <w:rPr>
          <w:rFonts w:eastAsia="Times New Roman"/>
          <w:lang w:eastAsia="zh-CN"/>
        </w:rPr>
        <w:t xml:space="preserve"> </w:t>
      </w:r>
    </w:p>
    <w:p w14:paraId="2DB6F3DF" w14:textId="77777777" w:rsidR="009912A9" w:rsidRPr="009912A9" w:rsidRDefault="009912A9" w:rsidP="009912A9">
      <w:pPr>
        <w:keepLines/>
        <w:spacing w:after="0"/>
        <w:ind w:left="1702" w:hanging="1418"/>
        <w:rPr>
          <w:lang w:eastAsia="zh-CN"/>
        </w:rPr>
      </w:pPr>
      <w:r w:rsidRPr="009912A9">
        <w:rPr>
          <w:rFonts w:eastAsia="Times New Roman"/>
          <w:lang w:eastAsia="zh-CN"/>
        </w:rPr>
        <w:t>COT</w:t>
      </w:r>
      <w:r w:rsidRPr="009912A9">
        <w:rPr>
          <w:rFonts w:eastAsia="Times New Roman"/>
          <w:lang w:eastAsia="zh-CN"/>
        </w:rPr>
        <w:tab/>
        <w:t>Channel occupancy time</w:t>
      </w:r>
    </w:p>
    <w:p w14:paraId="5EB67DFD" w14:textId="77777777" w:rsidR="009912A9" w:rsidRPr="009912A9" w:rsidRDefault="009912A9" w:rsidP="009912A9">
      <w:pPr>
        <w:keepLines/>
        <w:spacing w:after="0"/>
        <w:ind w:left="1702" w:hanging="1418"/>
        <w:rPr>
          <w:lang w:eastAsia="zh-CN"/>
        </w:rPr>
      </w:pPr>
      <w:r w:rsidRPr="009912A9">
        <w:rPr>
          <w:rFonts w:hint="eastAsia"/>
          <w:lang w:eastAsia="zh-CN"/>
        </w:rPr>
        <w:t>CQI</w:t>
      </w:r>
      <w:r w:rsidRPr="009912A9">
        <w:rPr>
          <w:rFonts w:hint="eastAsia"/>
          <w:lang w:eastAsia="zh-CN"/>
        </w:rPr>
        <w:tab/>
        <w:t>Channel quality indicator</w:t>
      </w:r>
    </w:p>
    <w:p w14:paraId="1A0C33CC" w14:textId="77777777" w:rsidR="009912A9" w:rsidRPr="009912A9" w:rsidRDefault="009912A9" w:rsidP="009912A9">
      <w:pPr>
        <w:keepLines/>
        <w:spacing w:after="0"/>
        <w:ind w:left="1702" w:hanging="1418"/>
        <w:rPr>
          <w:lang w:eastAsia="zh-CN"/>
        </w:rPr>
      </w:pPr>
      <w:r w:rsidRPr="009912A9">
        <w:rPr>
          <w:rFonts w:hint="eastAsia"/>
        </w:rPr>
        <w:t>CRC</w:t>
      </w:r>
      <w:r w:rsidRPr="009912A9">
        <w:tab/>
      </w:r>
      <w:r w:rsidRPr="009912A9">
        <w:rPr>
          <w:rFonts w:hint="eastAsia"/>
        </w:rPr>
        <w:t xml:space="preserve">Cyclic </w:t>
      </w:r>
      <w:r w:rsidRPr="009912A9">
        <w:t>r</w:t>
      </w:r>
      <w:r w:rsidRPr="009912A9">
        <w:rPr>
          <w:rFonts w:hint="eastAsia"/>
        </w:rPr>
        <w:t xml:space="preserve">edundancy </w:t>
      </w:r>
      <w:r w:rsidRPr="009912A9">
        <w:t>c</w:t>
      </w:r>
      <w:r w:rsidRPr="009912A9">
        <w:rPr>
          <w:rFonts w:hint="eastAsia"/>
        </w:rPr>
        <w:t>heck</w:t>
      </w:r>
      <w:r w:rsidRPr="009912A9">
        <w:t xml:space="preserve"> </w:t>
      </w:r>
    </w:p>
    <w:p w14:paraId="612BC743" w14:textId="77777777" w:rsidR="009912A9" w:rsidRPr="009912A9" w:rsidRDefault="009912A9" w:rsidP="009912A9">
      <w:pPr>
        <w:keepLines/>
        <w:spacing w:after="0"/>
        <w:ind w:left="1702" w:hanging="1418"/>
        <w:rPr>
          <w:lang w:eastAsia="zh-CN"/>
        </w:rPr>
      </w:pPr>
      <w:r w:rsidRPr="009912A9">
        <w:rPr>
          <w:rFonts w:hint="eastAsia"/>
          <w:lang w:eastAsia="zh-CN"/>
        </w:rPr>
        <w:t>CRI</w:t>
      </w:r>
      <w:r w:rsidRPr="009912A9">
        <w:rPr>
          <w:rFonts w:hint="eastAsia"/>
          <w:lang w:eastAsia="zh-CN"/>
        </w:rPr>
        <w:tab/>
        <w:t>CSI-RS resource indicator</w:t>
      </w:r>
    </w:p>
    <w:p w14:paraId="67885158" w14:textId="77777777" w:rsidR="009912A9" w:rsidRPr="009912A9" w:rsidRDefault="009912A9" w:rsidP="009912A9">
      <w:pPr>
        <w:keepLines/>
        <w:spacing w:after="0"/>
        <w:ind w:left="1702" w:hanging="1418"/>
        <w:rPr>
          <w:lang w:eastAsia="zh-CN"/>
        </w:rPr>
      </w:pPr>
      <w:r w:rsidRPr="009912A9">
        <w:t>CSI</w:t>
      </w:r>
      <w:r w:rsidRPr="009912A9">
        <w:tab/>
        <w:t>Channel state information</w:t>
      </w:r>
    </w:p>
    <w:p w14:paraId="73A58E68" w14:textId="77777777" w:rsidR="009912A9" w:rsidRPr="009912A9" w:rsidRDefault="009912A9" w:rsidP="009912A9">
      <w:pPr>
        <w:keepLines/>
        <w:spacing w:after="0"/>
        <w:ind w:left="1702" w:hanging="1418"/>
        <w:rPr>
          <w:lang w:eastAsia="zh-CN"/>
        </w:rPr>
      </w:pPr>
      <w:r w:rsidRPr="009912A9">
        <w:rPr>
          <w:rFonts w:hint="eastAsia"/>
          <w:lang w:eastAsia="zh-CN"/>
        </w:rPr>
        <w:t>CSI-RS</w:t>
      </w:r>
      <w:r w:rsidRPr="009912A9">
        <w:rPr>
          <w:rFonts w:hint="eastAsia"/>
          <w:lang w:eastAsia="zh-CN"/>
        </w:rPr>
        <w:tab/>
        <w:t>CSI reference signal</w:t>
      </w:r>
    </w:p>
    <w:p w14:paraId="31552C22" w14:textId="77777777" w:rsidR="009912A9" w:rsidRPr="009912A9" w:rsidRDefault="009912A9" w:rsidP="009912A9">
      <w:pPr>
        <w:keepLines/>
        <w:spacing w:after="0"/>
        <w:ind w:left="1702" w:hanging="1418"/>
      </w:pPr>
      <w:r w:rsidRPr="009912A9">
        <w:t>DAI</w:t>
      </w:r>
      <w:r w:rsidRPr="009912A9">
        <w:tab/>
        <w:t xml:space="preserve">Downlink </w:t>
      </w:r>
      <w:r w:rsidRPr="009912A9">
        <w:rPr>
          <w:rFonts w:hint="eastAsia"/>
          <w:lang w:eastAsia="zh-CN"/>
        </w:rPr>
        <w:t>a</w:t>
      </w:r>
      <w:r w:rsidRPr="009912A9">
        <w:t xml:space="preserve">ssignment </w:t>
      </w:r>
      <w:r w:rsidRPr="009912A9">
        <w:rPr>
          <w:rFonts w:hint="eastAsia"/>
          <w:lang w:eastAsia="zh-CN"/>
        </w:rPr>
        <w:t>i</w:t>
      </w:r>
      <w:r w:rsidRPr="009912A9">
        <w:t>ndex</w:t>
      </w:r>
    </w:p>
    <w:p w14:paraId="2B8AF409" w14:textId="77777777" w:rsidR="009912A9" w:rsidRPr="009912A9" w:rsidRDefault="009912A9" w:rsidP="009912A9">
      <w:pPr>
        <w:keepLines/>
        <w:spacing w:after="0"/>
        <w:ind w:left="1702" w:hanging="1418"/>
      </w:pPr>
      <w:r w:rsidRPr="009912A9">
        <w:t>DCI</w:t>
      </w:r>
      <w:r w:rsidRPr="009912A9">
        <w:tab/>
        <w:t>Downlink control information</w:t>
      </w:r>
    </w:p>
    <w:p w14:paraId="0CC0D563" w14:textId="77777777" w:rsidR="009912A9" w:rsidRPr="009912A9" w:rsidRDefault="009912A9" w:rsidP="009912A9">
      <w:pPr>
        <w:keepLines/>
        <w:spacing w:after="0"/>
        <w:ind w:left="1702" w:hanging="1418"/>
      </w:pPr>
      <w:r w:rsidRPr="009912A9">
        <w:t>DL</w:t>
      </w:r>
      <w:r w:rsidRPr="009912A9">
        <w:tab/>
        <w:t>Downlink</w:t>
      </w:r>
    </w:p>
    <w:p w14:paraId="5CC701D1" w14:textId="77777777" w:rsidR="009912A9" w:rsidRPr="009912A9" w:rsidRDefault="009912A9" w:rsidP="009912A9">
      <w:pPr>
        <w:keepLines/>
        <w:spacing w:after="0"/>
        <w:ind w:left="1702" w:hanging="1418"/>
        <w:rPr>
          <w:lang w:eastAsia="zh-CN"/>
        </w:rPr>
      </w:pPr>
      <w:r w:rsidRPr="009912A9">
        <w:t>DL-SCH</w:t>
      </w:r>
      <w:r w:rsidRPr="009912A9">
        <w:tab/>
        <w:t xml:space="preserve">Downlink </w:t>
      </w:r>
      <w:r w:rsidRPr="009912A9">
        <w:rPr>
          <w:rFonts w:hint="eastAsia"/>
          <w:lang w:eastAsia="zh-CN"/>
        </w:rPr>
        <w:t>s</w:t>
      </w:r>
      <w:r w:rsidRPr="009912A9">
        <w:t xml:space="preserve">hared </w:t>
      </w:r>
      <w:r w:rsidRPr="009912A9">
        <w:rPr>
          <w:rFonts w:hint="eastAsia"/>
          <w:lang w:eastAsia="zh-CN"/>
        </w:rPr>
        <w:t>c</w:t>
      </w:r>
      <w:r w:rsidRPr="009912A9">
        <w:t>hannel</w:t>
      </w:r>
    </w:p>
    <w:p w14:paraId="599D9A5F" w14:textId="77777777" w:rsidR="009912A9" w:rsidRPr="009912A9" w:rsidRDefault="009912A9" w:rsidP="009912A9">
      <w:pPr>
        <w:keepLines/>
        <w:spacing w:after="0"/>
        <w:ind w:left="1702" w:hanging="1418"/>
        <w:rPr>
          <w:lang w:eastAsia="zh-CN"/>
        </w:rPr>
      </w:pPr>
      <w:r w:rsidRPr="009912A9">
        <w:rPr>
          <w:rFonts w:hint="eastAsia"/>
          <w:lang w:eastAsia="zh-CN"/>
        </w:rPr>
        <w:t>DMRS</w:t>
      </w:r>
      <w:r w:rsidRPr="009912A9">
        <w:rPr>
          <w:rFonts w:hint="eastAsia"/>
          <w:lang w:eastAsia="zh-CN"/>
        </w:rPr>
        <w:tab/>
        <w:t>Dedicated demodulation reference signal</w:t>
      </w:r>
    </w:p>
    <w:p w14:paraId="0E381A7D" w14:textId="77777777" w:rsidR="009912A9" w:rsidRPr="009912A9" w:rsidRDefault="009912A9" w:rsidP="009912A9">
      <w:pPr>
        <w:keepLines/>
        <w:spacing w:after="0"/>
        <w:ind w:left="1702" w:hanging="1418"/>
        <w:rPr>
          <w:lang w:eastAsia="zh-CN"/>
        </w:rPr>
      </w:pPr>
      <w:r w:rsidRPr="009912A9">
        <w:t>HARQ</w:t>
      </w:r>
      <w:r w:rsidRPr="009912A9">
        <w:tab/>
        <w:t xml:space="preserve">Hybrid automatic repeat request </w:t>
      </w:r>
    </w:p>
    <w:p w14:paraId="195CD713" w14:textId="77777777" w:rsidR="009912A9" w:rsidRPr="009912A9" w:rsidRDefault="009912A9" w:rsidP="009912A9">
      <w:pPr>
        <w:keepLines/>
        <w:spacing w:after="0"/>
        <w:ind w:left="1702" w:hanging="1418"/>
        <w:rPr>
          <w:lang w:eastAsia="zh-CN"/>
        </w:rPr>
      </w:pPr>
      <w:r w:rsidRPr="009912A9">
        <w:t>HARQ-ACK</w:t>
      </w:r>
      <w:r w:rsidRPr="009912A9">
        <w:tab/>
        <w:t xml:space="preserve">Hybrid automatic repeat request acknowledgement </w:t>
      </w:r>
    </w:p>
    <w:p w14:paraId="19B3A715" w14:textId="77777777" w:rsidR="009912A9" w:rsidRPr="009912A9" w:rsidRDefault="009912A9" w:rsidP="009912A9">
      <w:pPr>
        <w:keepLines/>
        <w:spacing w:after="0"/>
        <w:ind w:left="1702" w:hanging="1418"/>
        <w:rPr>
          <w:lang w:eastAsia="zh-CN"/>
        </w:rPr>
      </w:pPr>
      <w:r w:rsidRPr="009912A9">
        <w:rPr>
          <w:rFonts w:hint="eastAsia"/>
          <w:lang w:eastAsia="zh-CN"/>
        </w:rPr>
        <w:t>LDPC</w:t>
      </w:r>
      <w:r w:rsidRPr="009912A9">
        <w:rPr>
          <w:rFonts w:hint="eastAsia"/>
          <w:lang w:eastAsia="zh-CN"/>
        </w:rPr>
        <w:tab/>
        <w:t>Low density parity check</w:t>
      </w:r>
    </w:p>
    <w:p w14:paraId="1C1D866E" w14:textId="77777777" w:rsidR="009912A9" w:rsidRPr="009912A9" w:rsidRDefault="009912A9" w:rsidP="009912A9">
      <w:pPr>
        <w:keepLines/>
        <w:spacing w:after="0"/>
        <w:ind w:left="1702" w:hanging="1418"/>
        <w:rPr>
          <w:lang w:eastAsia="zh-CN"/>
        </w:rPr>
      </w:pPr>
      <w:r w:rsidRPr="009912A9">
        <w:t>LI</w:t>
      </w:r>
      <w:r w:rsidRPr="009912A9">
        <w:tab/>
        <w:t xml:space="preserve">Layer </w:t>
      </w:r>
      <w:r w:rsidRPr="009912A9">
        <w:rPr>
          <w:rFonts w:hint="eastAsia"/>
          <w:lang w:eastAsia="zh-CN"/>
        </w:rPr>
        <w:t>i</w:t>
      </w:r>
      <w:r w:rsidRPr="009912A9">
        <w:t>ndicator</w:t>
      </w:r>
    </w:p>
    <w:p w14:paraId="33BAED79" w14:textId="77777777" w:rsidR="009912A9" w:rsidRPr="009912A9" w:rsidRDefault="009912A9" w:rsidP="009912A9">
      <w:pPr>
        <w:keepLines/>
        <w:spacing w:after="0"/>
        <w:ind w:left="1702" w:hanging="1418"/>
        <w:rPr>
          <w:lang w:eastAsia="zh-CN"/>
        </w:rPr>
      </w:pPr>
      <w:r w:rsidRPr="009912A9">
        <w:t>MCS</w:t>
      </w:r>
      <w:r w:rsidRPr="009912A9">
        <w:tab/>
        <w:t>Modulation and coding scheme</w:t>
      </w:r>
    </w:p>
    <w:p w14:paraId="253507B0" w14:textId="77777777" w:rsidR="009912A9" w:rsidRPr="009912A9" w:rsidRDefault="009912A9" w:rsidP="009912A9">
      <w:pPr>
        <w:keepLines/>
        <w:spacing w:after="0"/>
        <w:ind w:left="1702" w:hanging="1418"/>
        <w:rPr>
          <w:lang w:eastAsia="zh-CN"/>
        </w:rPr>
      </w:pPr>
      <w:r w:rsidRPr="009912A9">
        <w:rPr>
          <w:rFonts w:hint="eastAsia"/>
          <w:lang w:eastAsia="zh-CN"/>
        </w:rPr>
        <w:t>OFDM</w:t>
      </w:r>
      <w:r w:rsidRPr="009912A9">
        <w:rPr>
          <w:rFonts w:hint="eastAsia"/>
          <w:lang w:eastAsia="zh-CN"/>
        </w:rPr>
        <w:tab/>
        <w:t>Orthogonal frequency division multiplex</w:t>
      </w:r>
    </w:p>
    <w:p w14:paraId="7E749E69" w14:textId="77777777" w:rsidR="009912A9" w:rsidRPr="009912A9" w:rsidRDefault="009912A9" w:rsidP="009912A9">
      <w:pPr>
        <w:keepLines/>
        <w:spacing w:after="0"/>
        <w:ind w:left="1702" w:hanging="1418"/>
      </w:pPr>
      <w:r w:rsidRPr="009912A9">
        <w:t>PBCH</w:t>
      </w:r>
      <w:r w:rsidRPr="009912A9">
        <w:tab/>
        <w:t>Physical broadcast channel</w:t>
      </w:r>
    </w:p>
    <w:p w14:paraId="5AEE1A2E" w14:textId="77777777" w:rsidR="009912A9" w:rsidRPr="009912A9" w:rsidRDefault="009912A9" w:rsidP="009912A9">
      <w:pPr>
        <w:keepLines/>
        <w:spacing w:after="0"/>
        <w:ind w:left="1702" w:hanging="1418"/>
        <w:rPr>
          <w:lang w:eastAsia="zh-CN"/>
        </w:rPr>
      </w:pPr>
      <w:r w:rsidRPr="009912A9">
        <w:rPr>
          <w:rFonts w:hint="eastAsia"/>
          <w:lang w:eastAsia="zh-CN"/>
        </w:rPr>
        <w:t>PCH</w:t>
      </w:r>
      <w:r w:rsidRPr="009912A9">
        <w:rPr>
          <w:rFonts w:hint="eastAsia"/>
          <w:lang w:eastAsia="zh-CN"/>
        </w:rPr>
        <w:tab/>
        <w:t>Paging channel</w:t>
      </w:r>
    </w:p>
    <w:p w14:paraId="7B6F303F" w14:textId="77777777" w:rsidR="009912A9" w:rsidRPr="009912A9" w:rsidRDefault="009912A9" w:rsidP="009912A9">
      <w:pPr>
        <w:keepLines/>
        <w:spacing w:after="0"/>
        <w:ind w:left="1702" w:hanging="1418"/>
      </w:pPr>
      <w:r w:rsidRPr="009912A9">
        <w:t>PDCCH</w:t>
      </w:r>
      <w:r w:rsidRPr="009912A9">
        <w:tab/>
        <w:t>Physical downlink control channel</w:t>
      </w:r>
    </w:p>
    <w:p w14:paraId="739AE369" w14:textId="77777777" w:rsidR="009912A9" w:rsidRPr="009912A9" w:rsidRDefault="009912A9" w:rsidP="009912A9">
      <w:pPr>
        <w:keepLines/>
        <w:spacing w:after="0"/>
        <w:ind w:left="1702" w:hanging="1418"/>
        <w:rPr>
          <w:lang w:eastAsia="zh-CN"/>
        </w:rPr>
      </w:pPr>
      <w:r w:rsidRPr="009912A9">
        <w:t>PDSCH</w:t>
      </w:r>
      <w:r w:rsidRPr="009912A9">
        <w:tab/>
        <w:t>Physical downlink shared channel</w:t>
      </w:r>
    </w:p>
    <w:p w14:paraId="18131D2C" w14:textId="77777777" w:rsidR="009912A9" w:rsidRPr="009912A9" w:rsidRDefault="009912A9" w:rsidP="009912A9">
      <w:pPr>
        <w:keepLines/>
        <w:spacing w:after="0"/>
        <w:ind w:left="1702" w:hanging="1418"/>
        <w:rPr>
          <w:lang w:eastAsia="zh-CN"/>
        </w:rPr>
      </w:pPr>
      <w:r w:rsidRPr="009912A9">
        <w:t>PMI</w:t>
      </w:r>
      <w:r w:rsidRPr="009912A9">
        <w:tab/>
        <w:t xml:space="preserve">Precoding </w:t>
      </w:r>
      <w:r w:rsidRPr="009912A9">
        <w:rPr>
          <w:rFonts w:hint="eastAsia"/>
          <w:lang w:eastAsia="zh-CN"/>
        </w:rPr>
        <w:t>m</w:t>
      </w:r>
      <w:r w:rsidRPr="009912A9">
        <w:t xml:space="preserve">atrix </w:t>
      </w:r>
      <w:r w:rsidRPr="009912A9">
        <w:rPr>
          <w:rFonts w:hint="eastAsia"/>
          <w:lang w:eastAsia="zh-CN"/>
        </w:rPr>
        <w:t>i</w:t>
      </w:r>
      <w:r w:rsidRPr="009912A9">
        <w:t>ndicator</w:t>
      </w:r>
    </w:p>
    <w:p w14:paraId="3052D55C" w14:textId="77777777" w:rsidR="009912A9" w:rsidRPr="009912A9" w:rsidRDefault="009912A9" w:rsidP="009912A9">
      <w:pPr>
        <w:keepLines/>
        <w:spacing w:after="0"/>
        <w:ind w:left="1702" w:hanging="1418"/>
        <w:rPr>
          <w:lang w:eastAsia="zh-CN"/>
        </w:rPr>
      </w:pPr>
      <w:r w:rsidRPr="009912A9">
        <w:rPr>
          <w:rFonts w:hint="eastAsia"/>
          <w:lang w:eastAsia="zh-CN"/>
        </w:rPr>
        <w:t>PRB</w:t>
      </w:r>
      <w:r w:rsidRPr="009912A9">
        <w:rPr>
          <w:rFonts w:hint="eastAsia"/>
          <w:lang w:eastAsia="zh-CN"/>
        </w:rPr>
        <w:tab/>
        <w:t>Physical resource block</w:t>
      </w:r>
    </w:p>
    <w:p w14:paraId="74D002FC" w14:textId="77777777" w:rsidR="009912A9" w:rsidRPr="009912A9" w:rsidRDefault="009912A9" w:rsidP="009912A9">
      <w:pPr>
        <w:keepLines/>
        <w:spacing w:after="0"/>
        <w:ind w:left="1702" w:hanging="1418"/>
      </w:pPr>
      <w:r w:rsidRPr="009912A9">
        <w:t>PRACH</w:t>
      </w:r>
      <w:r w:rsidRPr="009912A9">
        <w:tab/>
        <w:t>Physical random access channel</w:t>
      </w:r>
    </w:p>
    <w:p w14:paraId="6B0F7235" w14:textId="77777777" w:rsidR="009912A9" w:rsidRPr="009912A9" w:rsidRDefault="009912A9" w:rsidP="009912A9">
      <w:pPr>
        <w:keepLines/>
        <w:spacing w:after="0"/>
        <w:ind w:left="1702" w:hanging="1418"/>
      </w:pPr>
      <w:r w:rsidRPr="009912A9">
        <w:t>PSBCH</w:t>
      </w:r>
      <w:r w:rsidRPr="009912A9">
        <w:tab/>
        <w:t>Physical sidelink broadcast channel</w:t>
      </w:r>
    </w:p>
    <w:p w14:paraId="4A9D546A" w14:textId="77777777" w:rsidR="009912A9" w:rsidRPr="009912A9" w:rsidRDefault="009912A9" w:rsidP="009912A9">
      <w:pPr>
        <w:keepLines/>
        <w:spacing w:after="0"/>
        <w:ind w:left="1702" w:hanging="1418"/>
      </w:pPr>
      <w:r w:rsidRPr="009912A9">
        <w:t>PSCCH</w:t>
      </w:r>
      <w:r w:rsidRPr="009912A9">
        <w:tab/>
        <w:t xml:space="preserve">Physical </w:t>
      </w:r>
      <w:r w:rsidRPr="009912A9">
        <w:rPr>
          <w:rFonts w:hint="eastAsia"/>
          <w:lang w:eastAsia="zh-CN"/>
        </w:rPr>
        <w:t>sidelink</w:t>
      </w:r>
      <w:r w:rsidRPr="009912A9">
        <w:t xml:space="preserve"> control channel</w:t>
      </w:r>
    </w:p>
    <w:p w14:paraId="10BC3569" w14:textId="77777777" w:rsidR="009912A9" w:rsidRPr="009912A9" w:rsidRDefault="009912A9" w:rsidP="009912A9">
      <w:pPr>
        <w:keepLines/>
        <w:spacing w:after="0"/>
        <w:ind w:left="1702" w:hanging="1418"/>
      </w:pPr>
      <w:r w:rsidRPr="009912A9">
        <w:t>PSFCH</w:t>
      </w:r>
      <w:r w:rsidRPr="009912A9">
        <w:tab/>
        <w:t xml:space="preserve">Physical </w:t>
      </w:r>
      <w:r w:rsidRPr="009912A9">
        <w:rPr>
          <w:rFonts w:hint="eastAsia"/>
          <w:lang w:eastAsia="zh-CN"/>
        </w:rPr>
        <w:t>sidelink</w:t>
      </w:r>
      <w:r w:rsidRPr="009912A9">
        <w:t xml:space="preserve"> </w:t>
      </w:r>
      <w:r w:rsidRPr="009912A9">
        <w:rPr>
          <w:rFonts w:hint="eastAsia"/>
          <w:lang w:eastAsia="zh-CN"/>
        </w:rPr>
        <w:t>feedback</w:t>
      </w:r>
      <w:r w:rsidRPr="009912A9">
        <w:t xml:space="preserve"> channel</w:t>
      </w:r>
    </w:p>
    <w:p w14:paraId="1F59BAE3" w14:textId="77777777" w:rsidR="009912A9" w:rsidRPr="009912A9" w:rsidRDefault="009912A9" w:rsidP="009912A9">
      <w:pPr>
        <w:keepLines/>
        <w:spacing w:after="0"/>
        <w:ind w:left="1702" w:hanging="1418"/>
      </w:pPr>
      <w:r w:rsidRPr="009912A9">
        <w:t>PSSCH</w:t>
      </w:r>
      <w:r w:rsidRPr="009912A9">
        <w:tab/>
        <w:t xml:space="preserve">Physical </w:t>
      </w:r>
      <w:r w:rsidRPr="009912A9">
        <w:rPr>
          <w:rFonts w:hint="eastAsia"/>
          <w:lang w:eastAsia="zh-CN"/>
        </w:rPr>
        <w:t>sidelink</w:t>
      </w:r>
      <w:r w:rsidRPr="009912A9">
        <w:t xml:space="preserve"> shared channel</w:t>
      </w:r>
    </w:p>
    <w:p w14:paraId="506363B7" w14:textId="77777777" w:rsidR="009912A9" w:rsidRPr="009912A9" w:rsidRDefault="009912A9" w:rsidP="009912A9">
      <w:pPr>
        <w:keepLines/>
        <w:spacing w:after="0"/>
        <w:ind w:left="1702" w:hanging="1418"/>
        <w:rPr>
          <w:lang w:eastAsia="zh-CN"/>
        </w:rPr>
      </w:pPr>
      <w:r w:rsidRPr="009912A9">
        <w:t>PTRS</w:t>
      </w:r>
      <w:r w:rsidRPr="009912A9">
        <w:tab/>
        <w:t>Phase-tracking reference signal</w:t>
      </w:r>
    </w:p>
    <w:p w14:paraId="0FF547BD" w14:textId="77777777" w:rsidR="009912A9" w:rsidRPr="009912A9" w:rsidRDefault="009912A9" w:rsidP="009912A9">
      <w:pPr>
        <w:keepLines/>
        <w:spacing w:after="0"/>
        <w:ind w:left="1702" w:hanging="1418"/>
      </w:pPr>
      <w:r w:rsidRPr="009912A9">
        <w:t>PUCCH</w:t>
      </w:r>
      <w:r w:rsidRPr="009912A9">
        <w:tab/>
        <w:t>Physical uplink control channel</w:t>
      </w:r>
    </w:p>
    <w:p w14:paraId="4FCDD27C" w14:textId="77777777" w:rsidR="009912A9" w:rsidRPr="009912A9" w:rsidRDefault="009912A9" w:rsidP="009912A9">
      <w:pPr>
        <w:keepLines/>
        <w:spacing w:after="0"/>
        <w:ind w:left="1702" w:hanging="1418"/>
        <w:rPr>
          <w:lang w:eastAsia="zh-CN"/>
        </w:rPr>
      </w:pPr>
      <w:r w:rsidRPr="009912A9">
        <w:lastRenderedPageBreak/>
        <w:t>PUSCH</w:t>
      </w:r>
      <w:r w:rsidRPr="009912A9">
        <w:tab/>
        <w:t>Physical uplink shared channel</w:t>
      </w:r>
    </w:p>
    <w:p w14:paraId="2610BB10" w14:textId="77777777" w:rsidR="009912A9" w:rsidRPr="009912A9" w:rsidRDefault="009912A9" w:rsidP="009912A9">
      <w:pPr>
        <w:keepLines/>
        <w:spacing w:after="0"/>
        <w:ind w:left="1702" w:hanging="1418"/>
        <w:rPr>
          <w:lang w:eastAsia="zh-CN"/>
        </w:rPr>
      </w:pPr>
      <w:r w:rsidRPr="009912A9">
        <w:rPr>
          <w:rFonts w:hint="eastAsia"/>
          <w:lang w:eastAsia="zh-CN"/>
        </w:rPr>
        <w:t>RACH</w:t>
      </w:r>
      <w:r w:rsidRPr="009912A9">
        <w:rPr>
          <w:rFonts w:hint="eastAsia"/>
          <w:lang w:eastAsia="zh-CN"/>
        </w:rPr>
        <w:tab/>
        <w:t>Random access channel</w:t>
      </w:r>
    </w:p>
    <w:p w14:paraId="6AE50A62" w14:textId="77777777" w:rsidR="009912A9" w:rsidRPr="009912A9" w:rsidRDefault="009912A9" w:rsidP="009912A9">
      <w:pPr>
        <w:keepLines/>
        <w:spacing w:after="0"/>
        <w:ind w:left="1702" w:hanging="1418"/>
        <w:rPr>
          <w:lang w:eastAsia="zh-CN"/>
        </w:rPr>
      </w:pPr>
      <w:r w:rsidRPr="009912A9">
        <w:t>RI</w:t>
      </w:r>
      <w:r w:rsidRPr="009912A9">
        <w:tab/>
        <w:t xml:space="preserve">Rank </w:t>
      </w:r>
      <w:r w:rsidRPr="009912A9">
        <w:rPr>
          <w:rFonts w:hint="eastAsia"/>
          <w:lang w:eastAsia="zh-CN"/>
        </w:rPr>
        <w:t>i</w:t>
      </w:r>
      <w:r w:rsidRPr="009912A9">
        <w:t>ndicator</w:t>
      </w:r>
    </w:p>
    <w:p w14:paraId="6FCC4CEE" w14:textId="77777777" w:rsidR="009912A9" w:rsidRDefault="009912A9" w:rsidP="009912A9">
      <w:pPr>
        <w:keepLines/>
        <w:spacing w:after="0"/>
        <w:ind w:left="1702" w:hanging="1418"/>
        <w:rPr>
          <w:ins w:id="26" w:author="Huawei" w:date="2020-05-04T09:52:00Z"/>
        </w:rPr>
      </w:pPr>
      <w:r w:rsidRPr="009912A9">
        <w:t>RSRP</w:t>
      </w:r>
      <w:r w:rsidRPr="009912A9">
        <w:tab/>
        <w:t>Reference signal received power</w:t>
      </w:r>
    </w:p>
    <w:p w14:paraId="2BB6ED92" w14:textId="3C008C2D" w:rsidR="009912A9" w:rsidRPr="009912A9" w:rsidRDefault="009912A9" w:rsidP="009912A9">
      <w:pPr>
        <w:keepLines/>
        <w:spacing w:after="0"/>
        <w:ind w:left="1702" w:hanging="1418"/>
      </w:pPr>
      <w:ins w:id="27" w:author="Huawei" w:date="2020-05-04T09:52:00Z">
        <w:r>
          <w:t>SAI</w:t>
        </w:r>
      </w:ins>
      <w:ins w:id="28" w:author="Huawei" w:date="2020-05-04T09:53:00Z">
        <w:r>
          <w:tab/>
          <w:t>Sidelink assignment index</w:t>
        </w:r>
      </w:ins>
    </w:p>
    <w:p w14:paraId="0BB04611" w14:textId="77777777" w:rsidR="009912A9" w:rsidRPr="009912A9" w:rsidRDefault="009912A9" w:rsidP="009912A9">
      <w:pPr>
        <w:keepLines/>
        <w:spacing w:after="0"/>
        <w:ind w:left="1702" w:hanging="1418"/>
      </w:pPr>
      <w:r w:rsidRPr="009912A9">
        <w:t>SCI</w:t>
      </w:r>
      <w:r w:rsidRPr="009912A9">
        <w:tab/>
        <w:t>Sidelink control information</w:t>
      </w:r>
    </w:p>
    <w:p w14:paraId="047CBA8B" w14:textId="77777777" w:rsidR="009912A9" w:rsidRPr="009912A9" w:rsidRDefault="009912A9" w:rsidP="009912A9">
      <w:pPr>
        <w:keepLines/>
        <w:spacing w:after="0"/>
        <w:ind w:left="1702" w:hanging="1418"/>
      </w:pPr>
      <w:r w:rsidRPr="009912A9">
        <w:t>SFCI</w:t>
      </w:r>
      <w:r w:rsidRPr="009912A9">
        <w:tab/>
        <w:t>Sidelink feedback control information</w:t>
      </w:r>
    </w:p>
    <w:p w14:paraId="400D1B19" w14:textId="77777777" w:rsidR="009912A9" w:rsidRPr="009912A9" w:rsidRDefault="009912A9" w:rsidP="009912A9">
      <w:pPr>
        <w:keepLines/>
        <w:spacing w:after="0"/>
        <w:ind w:left="1702" w:hanging="1418"/>
      </w:pPr>
      <w:r w:rsidRPr="009912A9">
        <w:t>SFN</w:t>
      </w:r>
      <w:r w:rsidRPr="009912A9">
        <w:tab/>
        <w:t>System frame number</w:t>
      </w:r>
    </w:p>
    <w:p w14:paraId="51D55530" w14:textId="77777777" w:rsidR="009912A9" w:rsidRPr="009912A9" w:rsidRDefault="009912A9" w:rsidP="009912A9">
      <w:pPr>
        <w:keepLines/>
        <w:spacing w:after="0"/>
        <w:ind w:left="1702" w:hanging="1418"/>
      </w:pPr>
      <w:r w:rsidRPr="009912A9">
        <w:t>S</w:t>
      </w:r>
      <w:r w:rsidRPr="009912A9">
        <w:rPr>
          <w:rFonts w:hint="eastAsia"/>
        </w:rPr>
        <w:t>L</w:t>
      </w:r>
      <w:r w:rsidRPr="009912A9">
        <w:tab/>
        <w:t>Side</w:t>
      </w:r>
      <w:r w:rsidRPr="009912A9">
        <w:rPr>
          <w:rFonts w:hint="eastAsia"/>
        </w:rPr>
        <w:t>link</w:t>
      </w:r>
    </w:p>
    <w:p w14:paraId="0031FABE" w14:textId="77777777" w:rsidR="009912A9" w:rsidRPr="009912A9" w:rsidRDefault="009912A9" w:rsidP="009912A9">
      <w:pPr>
        <w:keepLines/>
        <w:spacing w:after="0"/>
        <w:ind w:left="1702" w:hanging="1418"/>
        <w:rPr>
          <w:lang w:eastAsia="zh-CN"/>
        </w:rPr>
      </w:pPr>
      <w:r w:rsidRPr="009912A9">
        <w:rPr>
          <w:rFonts w:hint="eastAsia"/>
          <w:lang w:eastAsia="zh-CN"/>
        </w:rPr>
        <w:t>S</w:t>
      </w:r>
      <w:r w:rsidRPr="009912A9">
        <w:rPr>
          <w:lang w:eastAsia="zh-CN"/>
        </w:rPr>
        <w:t>L</w:t>
      </w:r>
      <w:r w:rsidRPr="009912A9">
        <w:rPr>
          <w:rFonts w:hint="eastAsia"/>
          <w:lang w:eastAsia="zh-CN"/>
        </w:rPr>
        <w:t>-</w:t>
      </w:r>
      <w:r w:rsidRPr="009912A9">
        <w:rPr>
          <w:lang w:eastAsia="zh-CN"/>
        </w:rPr>
        <w:t>BCH</w:t>
      </w:r>
      <w:r w:rsidRPr="009912A9">
        <w:rPr>
          <w:lang w:eastAsia="zh-CN"/>
        </w:rPr>
        <w:tab/>
        <w:t xml:space="preserve">Sidelink </w:t>
      </w:r>
      <w:r w:rsidRPr="009912A9">
        <w:rPr>
          <w:rFonts w:hint="eastAsia"/>
          <w:lang w:eastAsia="zh-CN"/>
        </w:rPr>
        <w:t>broadcast channel</w:t>
      </w:r>
    </w:p>
    <w:p w14:paraId="186CF882" w14:textId="77777777" w:rsidR="009912A9" w:rsidRPr="009912A9" w:rsidRDefault="009912A9" w:rsidP="009912A9">
      <w:pPr>
        <w:keepLines/>
        <w:spacing w:after="0"/>
        <w:ind w:left="1702" w:hanging="1418"/>
      </w:pPr>
      <w:r w:rsidRPr="009912A9">
        <w:t>SL-SCH</w:t>
      </w:r>
      <w:r w:rsidRPr="009912A9">
        <w:tab/>
        <w:t xml:space="preserve">Sidelink </w:t>
      </w:r>
      <w:r w:rsidRPr="009912A9">
        <w:rPr>
          <w:rFonts w:hint="eastAsia"/>
          <w:lang w:eastAsia="zh-CN"/>
        </w:rPr>
        <w:t>s</w:t>
      </w:r>
      <w:r w:rsidRPr="009912A9">
        <w:t xml:space="preserve">hared </w:t>
      </w:r>
      <w:r w:rsidRPr="009912A9">
        <w:rPr>
          <w:rFonts w:hint="eastAsia"/>
          <w:lang w:eastAsia="zh-CN"/>
        </w:rPr>
        <w:t>c</w:t>
      </w:r>
      <w:r w:rsidRPr="009912A9">
        <w:t>hannel</w:t>
      </w:r>
    </w:p>
    <w:p w14:paraId="27865085" w14:textId="77777777" w:rsidR="009912A9" w:rsidRPr="009912A9" w:rsidRDefault="009912A9" w:rsidP="009912A9">
      <w:pPr>
        <w:keepLines/>
        <w:spacing w:after="0"/>
        <w:ind w:left="1702" w:hanging="1418"/>
        <w:rPr>
          <w:rFonts w:eastAsia="MS Mincho"/>
        </w:rPr>
      </w:pPr>
      <w:r w:rsidRPr="009912A9">
        <w:rPr>
          <w:rFonts w:eastAsia="MS Mincho"/>
        </w:rPr>
        <w:t>SR</w:t>
      </w:r>
      <w:r w:rsidRPr="009912A9">
        <w:rPr>
          <w:rFonts w:eastAsia="MS Mincho"/>
        </w:rPr>
        <w:tab/>
        <w:t>Scheduling request</w:t>
      </w:r>
    </w:p>
    <w:p w14:paraId="66CBD67C" w14:textId="77777777" w:rsidR="009912A9" w:rsidRPr="009912A9" w:rsidRDefault="009912A9" w:rsidP="009912A9">
      <w:pPr>
        <w:keepLines/>
        <w:spacing w:after="0"/>
        <w:ind w:left="1702" w:hanging="1418"/>
        <w:rPr>
          <w:lang w:eastAsia="zh-CN"/>
        </w:rPr>
      </w:pPr>
      <w:r w:rsidRPr="009912A9">
        <w:t>SRS</w:t>
      </w:r>
      <w:r w:rsidRPr="009912A9">
        <w:tab/>
        <w:t>Sounding reference signal</w:t>
      </w:r>
    </w:p>
    <w:p w14:paraId="34F0531A" w14:textId="77777777" w:rsidR="009912A9" w:rsidRPr="009912A9" w:rsidRDefault="009912A9" w:rsidP="009912A9">
      <w:pPr>
        <w:keepLines/>
        <w:spacing w:after="0"/>
        <w:ind w:left="1702" w:hanging="1418"/>
        <w:rPr>
          <w:lang w:eastAsia="zh-CN"/>
        </w:rPr>
      </w:pPr>
      <w:r w:rsidRPr="009912A9">
        <w:t>SS</w:t>
      </w:r>
      <w:r w:rsidRPr="009912A9">
        <w:tab/>
        <w:t>Synchronisation signal</w:t>
      </w:r>
    </w:p>
    <w:p w14:paraId="02B0D02F" w14:textId="77777777" w:rsidR="009912A9" w:rsidRPr="009912A9" w:rsidRDefault="009912A9" w:rsidP="009912A9">
      <w:pPr>
        <w:keepLines/>
        <w:spacing w:after="0"/>
        <w:ind w:left="1702" w:hanging="1418"/>
        <w:rPr>
          <w:lang w:eastAsia="zh-CN"/>
        </w:rPr>
      </w:pPr>
      <w:r w:rsidRPr="009912A9">
        <w:rPr>
          <w:rFonts w:hint="eastAsia"/>
          <w:lang w:eastAsia="zh-CN"/>
        </w:rPr>
        <w:t>SUL</w:t>
      </w:r>
      <w:r w:rsidRPr="009912A9">
        <w:rPr>
          <w:rFonts w:hint="eastAsia"/>
          <w:lang w:eastAsia="zh-CN"/>
        </w:rPr>
        <w:tab/>
        <w:t>Supplementary uplink</w:t>
      </w:r>
    </w:p>
    <w:p w14:paraId="542F5657" w14:textId="77777777" w:rsidR="009912A9" w:rsidRPr="009912A9" w:rsidRDefault="009912A9" w:rsidP="009912A9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9912A9">
        <w:rPr>
          <w:rFonts w:hint="eastAsia"/>
          <w:lang w:eastAsia="zh-CN"/>
        </w:rPr>
        <w:t>TPC</w:t>
      </w:r>
      <w:r w:rsidRPr="009912A9">
        <w:rPr>
          <w:rFonts w:hint="eastAsia"/>
          <w:lang w:eastAsia="zh-CN"/>
        </w:rPr>
        <w:tab/>
        <w:t>Transmit power control</w:t>
      </w:r>
      <w:r w:rsidRPr="009912A9">
        <w:rPr>
          <w:rFonts w:eastAsia="Times New Roman"/>
          <w:lang w:eastAsia="zh-CN"/>
        </w:rPr>
        <w:t xml:space="preserve"> </w:t>
      </w:r>
    </w:p>
    <w:p w14:paraId="37103B73" w14:textId="77777777" w:rsidR="009912A9" w:rsidRPr="009912A9" w:rsidRDefault="009912A9" w:rsidP="009912A9">
      <w:pPr>
        <w:keepLines/>
        <w:spacing w:after="0"/>
        <w:ind w:left="1702" w:hanging="1418"/>
        <w:rPr>
          <w:lang w:eastAsia="zh-CN"/>
        </w:rPr>
      </w:pPr>
      <w:r w:rsidRPr="009912A9">
        <w:rPr>
          <w:rFonts w:eastAsia="Times New Roman" w:hint="eastAsia"/>
          <w:lang w:eastAsia="zh-CN"/>
        </w:rPr>
        <w:t>TrCH</w:t>
      </w:r>
      <w:r w:rsidRPr="009912A9">
        <w:rPr>
          <w:rFonts w:eastAsia="Times New Roman" w:hint="eastAsia"/>
          <w:lang w:eastAsia="zh-CN"/>
        </w:rPr>
        <w:tab/>
        <w:t>Transport channel</w:t>
      </w:r>
    </w:p>
    <w:p w14:paraId="04C56E37" w14:textId="77777777" w:rsidR="009912A9" w:rsidRPr="009912A9" w:rsidRDefault="009912A9" w:rsidP="009912A9">
      <w:pPr>
        <w:keepLines/>
        <w:spacing w:after="0"/>
        <w:ind w:left="1702" w:hanging="1418"/>
      </w:pPr>
      <w:r w:rsidRPr="009912A9">
        <w:t>UCI</w:t>
      </w:r>
      <w:r w:rsidRPr="009912A9">
        <w:tab/>
        <w:t>Uplink control information</w:t>
      </w:r>
    </w:p>
    <w:p w14:paraId="2521F9BE" w14:textId="77777777" w:rsidR="009912A9" w:rsidRPr="009912A9" w:rsidRDefault="009912A9" w:rsidP="009912A9">
      <w:pPr>
        <w:keepLines/>
        <w:spacing w:after="0"/>
        <w:ind w:left="1702" w:hanging="1418"/>
      </w:pPr>
      <w:r w:rsidRPr="009912A9">
        <w:t>UE</w:t>
      </w:r>
      <w:r w:rsidRPr="009912A9">
        <w:tab/>
        <w:t>User equipment</w:t>
      </w:r>
      <w:r w:rsidRPr="009912A9">
        <w:rPr>
          <w:rFonts w:hint="eastAsia"/>
        </w:rPr>
        <w:t xml:space="preserve"> </w:t>
      </w:r>
    </w:p>
    <w:p w14:paraId="2376A59F" w14:textId="77777777" w:rsidR="009912A9" w:rsidRPr="009912A9" w:rsidRDefault="009912A9" w:rsidP="009912A9">
      <w:pPr>
        <w:keepLines/>
        <w:spacing w:after="0"/>
        <w:ind w:left="1702" w:hanging="1418"/>
      </w:pPr>
      <w:r w:rsidRPr="009912A9">
        <w:rPr>
          <w:rFonts w:hint="eastAsia"/>
        </w:rPr>
        <w:t>UL</w:t>
      </w:r>
      <w:r w:rsidRPr="009912A9">
        <w:tab/>
      </w:r>
      <w:r w:rsidRPr="009912A9">
        <w:rPr>
          <w:rFonts w:hint="eastAsia"/>
        </w:rPr>
        <w:t>Uplink</w:t>
      </w:r>
    </w:p>
    <w:p w14:paraId="19BC9610" w14:textId="77777777" w:rsidR="009912A9" w:rsidRPr="009912A9" w:rsidRDefault="009912A9" w:rsidP="009912A9">
      <w:pPr>
        <w:keepLines/>
        <w:spacing w:after="0"/>
        <w:ind w:left="1702" w:hanging="1418"/>
        <w:rPr>
          <w:lang w:eastAsia="zh-CN"/>
        </w:rPr>
      </w:pPr>
      <w:r w:rsidRPr="009912A9">
        <w:t>UL-SCH</w:t>
      </w:r>
      <w:r w:rsidRPr="009912A9">
        <w:tab/>
        <w:t xml:space="preserve">Uplink </w:t>
      </w:r>
      <w:r w:rsidRPr="009912A9">
        <w:rPr>
          <w:rFonts w:hint="eastAsia"/>
          <w:lang w:eastAsia="zh-CN"/>
        </w:rPr>
        <w:t>s</w:t>
      </w:r>
      <w:r w:rsidRPr="009912A9">
        <w:t xml:space="preserve">hared </w:t>
      </w:r>
      <w:r w:rsidRPr="009912A9">
        <w:rPr>
          <w:rFonts w:hint="eastAsia"/>
          <w:lang w:eastAsia="zh-CN"/>
        </w:rPr>
        <w:t>c</w:t>
      </w:r>
      <w:r w:rsidRPr="009912A9">
        <w:t>hannel</w:t>
      </w:r>
    </w:p>
    <w:p w14:paraId="72D59A5C" w14:textId="77777777" w:rsidR="009912A9" w:rsidRPr="009912A9" w:rsidRDefault="009912A9" w:rsidP="009912A9">
      <w:pPr>
        <w:keepLines/>
        <w:spacing w:after="0"/>
        <w:ind w:left="1702" w:hanging="1418"/>
        <w:rPr>
          <w:lang w:eastAsia="zh-CN"/>
        </w:rPr>
      </w:pPr>
      <w:r w:rsidRPr="009912A9">
        <w:rPr>
          <w:rFonts w:hint="eastAsia"/>
          <w:lang w:eastAsia="zh-CN"/>
        </w:rPr>
        <w:t>VRB</w:t>
      </w:r>
      <w:r w:rsidRPr="009912A9">
        <w:rPr>
          <w:rFonts w:hint="eastAsia"/>
          <w:lang w:eastAsia="zh-CN"/>
        </w:rPr>
        <w:tab/>
        <w:t>Virtual resource block</w:t>
      </w:r>
    </w:p>
    <w:p w14:paraId="078F9E42" w14:textId="77777777" w:rsidR="009912A9" w:rsidRPr="009912A9" w:rsidRDefault="009912A9" w:rsidP="009912A9">
      <w:pPr>
        <w:keepLines/>
        <w:spacing w:after="0"/>
        <w:ind w:left="1702" w:hanging="1418"/>
        <w:rPr>
          <w:lang w:eastAsia="zh-CN"/>
        </w:rPr>
      </w:pPr>
      <w:r w:rsidRPr="009912A9">
        <w:rPr>
          <w:rFonts w:hint="eastAsia"/>
          <w:lang w:eastAsia="zh-CN"/>
        </w:rPr>
        <w:t>ZP CSI-RS</w:t>
      </w:r>
      <w:r w:rsidRPr="009912A9">
        <w:rPr>
          <w:rFonts w:hint="eastAsia"/>
          <w:lang w:eastAsia="zh-CN"/>
        </w:rPr>
        <w:tab/>
        <w:t>Zero power CSI-RS</w:t>
      </w:r>
    </w:p>
    <w:p w14:paraId="113D7456" w14:textId="77777777" w:rsidR="009912A9" w:rsidRPr="0077351B" w:rsidRDefault="009912A9" w:rsidP="009912A9">
      <w:pPr>
        <w:keepLines/>
        <w:rPr>
          <w:ins w:id="29" w:author="Huawei" w:date="2020-05-02T08:22:00Z"/>
          <w:rFonts w:eastAsia="MS Mincho"/>
        </w:rPr>
      </w:pPr>
    </w:p>
    <w:p w14:paraId="4D0201CE" w14:textId="77777777" w:rsidR="00B811EB" w:rsidRDefault="00B811EB" w:rsidP="00B811E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2"/>
          <w:szCs w:val="32"/>
          <w:lang w:eastAsia="zh-CN"/>
        </w:rPr>
      </w:pPr>
      <w:r w:rsidRPr="00F6161D">
        <w:rPr>
          <w:rFonts w:ascii="Arial" w:hAnsi="Arial"/>
          <w:sz w:val="36"/>
          <w:lang w:eastAsia="zh-CN"/>
        </w:rPr>
        <w:t>7</w:t>
      </w:r>
      <w:r w:rsidRPr="00F6161D">
        <w:rPr>
          <w:rFonts w:ascii="Arial" w:hAnsi="Arial"/>
          <w:sz w:val="36"/>
          <w:lang w:eastAsia="zh-CN"/>
        </w:rPr>
        <w:tab/>
      </w:r>
      <w:r w:rsidRPr="00F6161D">
        <w:rPr>
          <w:rFonts w:ascii="Arial" w:hAnsi="Arial"/>
          <w:sz w:val="32"/>
          <w:szCs w:val="32"/>
          <w:lang w:eastAsia="zh-CN"/>
        </w:rPr>
        <w:t>Downlink transport channels and control information</w:t>
      </w:r>
      <w:bookmarkEnd w:id="7"/>
      <w:bookmarkEnd w:id="8"/>
      <w:bookmarkEnd w:id="9"/>
      <w:bookmarkEnd w:id="10"/>
    </w:p>
    <w:p w14:paraId="7478EAB2" w14:textId="2641B6FA" w:rsidR="00B811EB" w:rsidRPr="00B811EB" w:rsidRDefault="00B811EB" w:rsidP="00B811EB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B811EB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7111E336" w14:textId="77777777" w:rsidR="00B811EB" w:rsidRPr="002625EB" w:rsidRDefault="00B811EB" w:rsidP="00B811EB">
      <w:pPr>
        <w:pStyle w:val="3"/>
        <w:rPr>
          <w:lang w:eastAsia="zh-CN"/>
        </w:rPr>
      </w:pPr>
      <w:bookmarkStart w:id="30" w:name="_Toc19798772"/>
      <w:bookmarkStart w:id="31" w:name="_Toc26467243"/>
      <w:bookmarkStart w:id="32" w:name="_Toc29326604"/>
      <w:bookmarkStart w:id="33" w:name="_Toc29327754"/>
      <w:r w:rsidRPr="002625EB">
        <w:rPr>
          <w:rFonts w:hint="eastAsia"/>
          <w:lang w:eastAsia="zh-CN"/>
        </w:rPr>
        <w:t>7.3.1</w:t>
      </w:r>
      <w:r w:rsidRPr="002625EB">
        <w:rPr>
          <w:rFonts w:hint="eastAsia"/>
          <w:lang w:eastAsia="zh-CN"/>
        </w:rPr>
        <w:tab/>
        <w:t>DCI formats</w:t>
      </w:r>
      <w:bookmarkEnd w:id="30"/>
      <w:bookmarkEnd w:id="31"/>
      <w:bookmarkEnd w:id="32"/>
      <w:bookmarkEnd w:id="33"/>
    </w:p>
    <w:p w14:paraId="610C185F" w14:textId="77777777" w:rsidR="00B811EB" w:rsidRPr="00B811EB" w:rsidRDefault="00B811EB" w:rsidP="00B811EB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B811EB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280FDADE" w14:textId="77777777" w:rsidR="00B811EB" w:rsidRPr="004B446A" w:rsidRDefault="00B811EB" w:rsidP="00B811EB">
      <w:pPr>
        <w:keepNext/>
        <w:keepLines/>
        <w:spacing w:before="120"/>
        <w:ind w:left="1701" w:hanging="1701"/>
        <w:outlineLvl w:val="4"/>
        <w:rPr>
          <w:rFonts w:ascii="Arial" w:hAnsi="Arial"/>
          <w:lang w:eastAsia="zh-CN"/>
        </w:rPr>
      </w:pPr>
      <w:bookmarkStart w:id="34" w:name="_Toc29326622"/>
      <w:bookmarkStart w:id="35" w:name="_Toc29327772"/>
      <w:r w:rsidRPr="004B446A">
        <w:rPr>
          <w:rFonts w:ascii="Arial" w:hAnsi="Arial" w:hint="eastAsia"/>
          <w:lang w:eastAsia="zh-CN"/>
        </w:rPr>
        <w:t>7.3.1.</w:t>
      </w:r>
      <w:r w:rsidRPr="004B446A">
        <w:rPr>
          <w:rFonts w:ascii="Arial" w:hAnsi="Arial"/>
          <w:lang w:eastAsia="zh-CN"/>
        </w:rPr>
        <w:t>4</w:t>
      </w:r>
      <w:r w:rsidRPr="004B446A">
        <w:rPr>
          <w:rFonts w:ascii="Arial" w:hAnsi="Arial" w:hint="eastAsia"/>
          <w:lang w:eastAsia="zh-CN"/>
        </w:rPr>
        <w:t>.1</w:t>
      </w:r>
      <w:r w:rsidRPr="004B446A">
        <w:rPr>
          <w:rFonts w:ascii="Arial" w:hAnsi="Arial" w:hint="eastAsia"/>
          <w:lang w:eastAsia="zh-CN"/>
        </w:rPr>
        <w:tab/>
        <w:t xml:space="preserve">Format </w:t>
      </w:r>
      <w:r w:rsidRPr="004B446A">
        <w:rPr>
          <w:rFonts w:ascii="Arial" w:hAnsi="Arial"/>
          <w:lang w:eastAsia="zh-CN"/>
        </w:rPr>
        <w:t>3</w:t>
      </w:r>
      <w:r w:rsidRPr="004B446A">
        <w:rPr>
          <w:rFonts w:ascii="Arial" w:hAnsi="Arial" w:hint="eastAsia"/>
          <w:lang w:eastAsia="zh-CN"/>
        </w:rPr>
        <w:t>_</w:t>
      </w:r>
      <w:r w:rsidRPr="004B446A">
        <w:rPr>
          <w:rFonts w:ascii="Arial" w:hAnsi="Arial"/>
          <w:lang w:eastAsia="zh-CN"/>
        </w:rPr>
        <w:t>0</w:t>
      </w:r>
      <w:bookmarkEnd w:id="34"/>
      <w:bookmarkEnd w:id="35"/>
    </w:p>
    <w:p w14:paraId="034C2EC6" w14:textId="77777777" w:rsidR="00B811EB" w:rsidRPr="004B446A" w:rsidRDefault="00B811EB" w:rsidP="00B811EB">
      <w:pPr>
        <w:rPr>
          <w:lang w:eastAsia="zh-CN"/>
        </w:rPr>
      </w:pPr>
      <w:r w:rsidRPr="004B446A">
        <w:t>DCI format 3</w:t>
      </w:r>
      <w:r w:rsidRPr="004B446A">
        <w:rPr>
          <w:rFonts w:hint="eastAsia"/>
          <w:lang w:eastAsia="zh-CN"/>
        </w:rPr>
        <w:t>_0</w:t>
      </w:r>
      <w:r w:rsidRPr="004B446A">
        <w:t xml:space="preserve"> is used for scheduling of NR PSCCH and NR PSSCH in one cell. </w:t>
      </w:r>
    </w:p>
    <w:p w14:paraId="1CAB1748" w14:textId="77777777" w:rsidR="00B811EB" w:rsidRPr="004B446A" w:rsidRDefault="00B811EB" w:rsidP="00B811EB">
      <w:r w:rsidRPr="004B446A">
        <w:t>The following information is transmitted by means of the DCI format 3</w:t>
      </w:r>
      <w:r w:rsidRPr="004B446A">
        <w:rPr>
          <w:rFonts w:hint="eastAsia"/>
          <w:lang w:eastAsia="zh-CN"/>
        </w:rPr>
        <w:t xml:space="preserve">_0 with CRC scrambled by </w:t>
      </w:r>
      <w:r w:rsidRPr="004B446A">
        <w:rPr>
          <w:lang w:eastAsia="zh-CN"/>
        </w:rPr>
        <w:t>SL</w:t>
      </w:r>
      <w:r w:rsidRPr="004B446A">
        <w:rPr>
          <w:rFonts w:hint="eastAsia"/>
          <w:lang w:eastAsia="zh-CN"/>
        </w:rPr>
        <w:t>-RNTI</w:t>
      </w:r>
      <w:r w:rsidRPr="004B446A">
        <w:rPr>
          <w:lang w:eastAsia="zh-CN"/>
        </w:rPr>
        <w:t xml:space="preserve"> or </w:t>
      </w:r>
      <w:r w:rsidRPr="004B446A">
        <w:t>SL-CS-RNTI:</w:t>
      </w:r>
    </w:p>
    <w:p w14:paraId="1226CCC5" w14:textId="7EDC1A44" w:rsidR="006A08BC" w:rsidRDefault="006A08BC" w:rsidP="006A08B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Time gap – [x] bits</w:t>
      </w:r>
      <w:r>
        <w:rPr>
          <w:rFonts w:hint="eastAsia"/>
          <w:lang w:eastAsia="zh-CN"/>
        </w:rPr>
        <w:t xml:space="preserve"> </w:t>
      </w:r>
      <w:r>
        <w:rPr>
          <w:lang w:eastAsia="ko-KR"/>
        </w:rPr>
        <w:t>determined by higher layer parameter</w:t>
      </w:r>
      <w:r>
        <w:rPr>
          <w:rFonts w:hint="eastAsia"/>
          <w:lang w:eastAsia="zh-CN"/>
        </w:rPr>
        <w:t xml:space="preserve"> </w:t>
      </w:r>
      <w:r w:rsidRPr="00367F70">
        <w:rPr>
          <w:i/>
          <w:lang w:eastAsia="ko-KR"/>
        </w:rPr>
        <w:t>sl-DCI-ToSL-Trans</w:t>
      </w:r>
      <w:r>
        <w:rPr>
          <w:rFonts w:hint="eastAsia"/>
          <w:i/>
          <w:lang w:eastAsia="zh-CN"/>
        </w:rPr>
        <w:t xml:space="preserve">, </w:t>
      </w:r>
      <w:r>
        <w:rPr>
          <w:lang w:eastAsia="ko-KR"/>
        </w:rPr>
        <w:t xml:space="preserve">as defined in clause </w:t>
      </w:r>
      <w:ins w:id="36" w:author="Huawei" w:date="2020-05-02T08:31:00Z">
        <w:r>
          <w:rPr>
            <w:lang w:eastAsia="ko-KR"/>
          </w:rPr>
          <w:t>8.1.2.1</w:t>
        </w:r>
      </w:ins>
      <w:del w:id="37" w:author="Huawei" w:date="2020-05-02T08:31:00Z">
        <w:r w:rsidDel="006A08BC">
          <w:rPr>
            <w:lang w:eastAsia="ko-KR"/>
          </w:rPr>
          <w:delText>x.x.x</w:delText>
        </w:r>
      </w:del>
      <w:r>
        <w:rPr>
          <w:lang w:eastAsia="ko-KR"/>
        </w:rPr>
        <w:t xml:space="preserve"> of [6, TS 38.214]</w:t>
      </w:r>
    </w:p>
    <w:p w14:paraId="758A6EF7" w14:textId="77777777" w:rsidR="006A08BC" w:rsidRDefault="006A08BC" w:rsidP="006A08B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HARQ process ID – [x] bits</w:t>
      </w:r>
      <w:r>
        <w:rPr>
          <w:rFonts w:hint="eastAsia"/>
          <w:i/>
          <w:lang w:eastAsia="zh-CN"/>
        </w:rPr>
        <w:t xml:space="preserve"> </w:t>
      </w:r>
      <w:r>
        <w:rPr>
          <w:lang w:eastAsia="ko-KR"/>
        </w:rPr>
        <w:t>as defined in clause 16.4 of [5, TS 38.213]</w:t>
      </w:r>
    </w:p>
    <w:p w14:paraId="5ACFEBEB" w14:textId="77777777" w:rsidR="006A08BC" w:rsidRPr="0006103A" w:rsidRDefault="006A08BC" w:rsidP="006A08BC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New data indicator – 1 bit</w:t>
      </w:r>
      <w:r>
        <w:rPr>
          <w:rFonts w:hint="eastAsia"/>
          <w:i/>
          <w:lang w:eastAsia="zh-CN"/>
        </w:rPr>
        <w:t xml:space="preserve"> </w:t>
      </w:r>
      <w:r>
        <w:rPr>
          <w:lang w:eastAsia="ko-KR"/>
        </w:rPr>
        <w:t>as defined in clause 16.4 of [5, TS 38.213]</w:t>
      </w:r>
    </w:p>
    <w:p w14:paraId="759A8FAD" w14:textId="5B377800" w:rsidR="006A08BC" w:rsidRDefault="006A08BC" w:rsidP="006A08BC">
      <w:pPr>
        <w:pStyle w:val="B1"/>
        <w:rPr>
          <w:lang w:eastAsia="zh-CN"/>
        </w:rPr>
      </w:pPr>
      <w:r>
        <w:rPr>
          <w:rFonts w:asciiTheme="minorEastAsia" w:eastAsiaTheme="minorEastAsia" w:hAnsiTheme="minorEastAsia"/>
          <w:lang w:eastAsia="zh-CN"/>
        </w:rPr>
        <w:t>-</w:t>
      </w:r>
      <w:r>
        <w:rPr>
          <w:rFonts w:asciiTheme="minorEastAsia" w:eastAsiaTheme="minorEastAsia" w:hAnsiTheme="minorEastAsia"/>
          <w:lang w:eastAsia="zh-CN"/>
        </w:rPr>
        <w:tab/>
      </w:r>
      <w:r>
        <w:rPr>
          <w:rFonts w:asciiTheme="minorEastAsia" w:eastAsiaTheme="minorEastAsia" w:hAnsiTheme="minorEastAsia" w:hint="eastAsia"/>
          <w:lang w:eastAsia="zh-CN"/>
        </w:rPr>
        <w:t>L</w:t>
      </w:r>
      <w:r>
        <w:rPr>
          <w:rFonts w:eastAsia="Batang"/>
          <w:lang w:eastAsia="ja-JP"/>
        </w:rPr>
        <w:t>owest index of the subchannel allocation to the initial transmission</w:t>
      </w:r>
      <w:r>
        <w:rPr>
          <w:lang w:eastAsia="ko-KR"/>
        </w:rPr>
        <w:t xml:space="preserve"> –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m:t>log</m:t>
                </m:r>
              </m:e>
              <m:sub>
                <m:r>
                  <m:rPr>
                    <m:nor/>
                  </m:rPr>
                  <m:t>2</m:t>
                </m:r>
              </m:sub>
            </m:sSub>
            <m:r>
              <m:rPr>
                <m:nor/>
              </m:rPr>
              <m:t>(</m:t>
            </m:r>
            <m:sSubSup>
              <m:sSubSupPr>
                <m:ctrlPr>
                  <w:rPr>
                    <w:rFonts w:ascii="Cambria Math" w:hAnsi="Cambria Math"/>
                    <w:sz w:val="24"/>
                  </w:rPr>
                </m:ctrlPr>
              </m:sSubSupPr>
              <m:e>
                <m:r>
                  <m:rPr>
                    <m:nor/>
                  </m:rPr>
                  <w:rPr>
                    <w:i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 xml:space="preserve"> </m:t>
                </m:r>
                <m:r>
                  <m:rPr>
                    <m:nor/>
                  </m:rPr>
                  <m:t>subChannel</m:t>
                </m: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 xml:space="preserve"> </m:t>
                </m:r>
                <m:r>
                  <m:rPr>
                    <m:nor/>
                  </m:rPr>
                  <m:t>SL</m:t>
                </m:r>
              </m:sup>
            </m:sSubSup>
            <m:r>
              <m:rPr>
                <m:nor/>
              </m:rPr>
              <m:t>)</m:t>
            </m:r>
          </m:e>
        </m:d>
      </m:oMath>
      <w:r>
        <w:rPr>
          <w:lang w:eastAsia="ko-KR"/>
        </w:rPr>
        <w:t xml:space="preserve"> bits</w:t>
      </w:r>
      <w:r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as defined in clause </w:t>
      </w:r>
      <w:ins w:id="38" w:author="Huawei" w:date="2020-05-02T08:32:00Z">
        <w:r>
          <w:rPr>
            <w:lang w:eastAsia="ko-KR"/>
          </w:rPr>
          <w:t>8.1.2.2</w:t>
        </w:r>
      </w:ins>
      <w:del w:id="39" w:author="Huawei" w:date="2020-05-02T08:32:00Z">
        <w:r w:rsidDel="006A08BC">
          <w:rPr>
            <w:lang w:eastAsia="ko-KR"/>
          </w:rPr>
          <w:delText>x.x.x</w:delText>
        </w:r>
      </w:del>
      <w:r>
        <w:rPr>
          <w:lang w:eastAsia="ko-KR"/>
        </w:rPr>
        <w:t xml:space="preserve"> of [6, TS 38.214]</w:t>
      </w:r>
    </w:p>
    <w:p w14:paraId="4586E2F9" w14:textId="06DBC71D" w:rsidR="006A08BC" w:rsidRDefault="006A08BC" w:rsidP="006A08BC">
      <w:pPr>
        <w:pStyle w:val="B1"/>
      </w:pPr>
      <w:r>
        <w:t>-</w:t>
      </w:r>
      <w:r>
        <w:tab/>
        <w:t xml:space="preserve">SCI format </w:t>
      </w:r>
      <w:ins w:id="40" w:author="Huawei" w:date="2020-05-02T08:46:00Z">
        <w:r w:rsidR="00286E60">
          <w:rPr>
            <w:lang w:val="en-US"/>
          </w:rPr>
          <w:t>1-A</w:t>
        </w:r>
      </w:ins>
      <w:del w:id="41" w:author="Huawei" w:date="2020-05-02T08:46:00Z">
        <w:r w:rsidDel="00286E60">
          <w:rPr>
            <w:lang w:val="en-US"/>
          </w:rPr>
          <w:delText>0-1</w:delText>
        </w:r>
      </w:del>
      <w:r>
        <w:t xml:space="preserve"> fields according to clause </w:t>
      </w:r>
      <w:r>
        <w:rPr>
          <w:lang w:val="en-US"/>
        </w:rPr>
        <w:t>8.3.1.1</w:t>
      </w:r>
      <w:r>
        <w:t>:</w:t>
      </w:r>
    </w:p>
    <w:p w14:paraId="62BE3F80" w14:textId="77777777" w:rsidR="006A08BC" w:rsidRPr="002E5BC1" w:rsidRDefault="006A08BC" w:rsidP="006A08BC">
      <w:pPr>
        <w:pStyle w:val="B2"/>
      </w:pPr>
      <w:r>
        <w:rPr>
          <w:lang w:eastAsia="ko-KR"/>
        </w:rPr>
        <w:t>-</w:t>
      </w:r>
      <w:r>
        <w:rPr>
          <w:lang w:eastAsia="ko-KR"/>
        </w:rPr>
        <w:tab/>
        <w:t>Frequency resource assignment</w:t>
      </w:r>
      <w:r>
        <w:rPr>
          <w:noProof/>
        </w:rPr>
        <w:t>.</w:t>
      </w:r>
    </w:p>
    <w:p w14:paraId="3796F18F" w14:textId="77777777" w:rsidR="006A08BC" w:rsidRPr="0006103A" w:rsidRDefault="006A08BC" w:rsidP="006A08BC">
      <w:pPr>
        <w:pStyle w:val="B2"/>
      </w:pPr>
      <w:r>
        <w:t>-</w:t>
      </w:r>
      <w:r>
        <w:tab/>
        <w:t xml:space="preserve">Time </w:t>
      </w:r>
      <w:r>
        <w:rPr>
          <w:lang w:eastAsia="ko-KR"/>
        </w:rPr>
        <w:t>resource assignment</w:t>
      </w:r>
      <w:r>
        <w:t>.</w:t>
      </w:r>
    </w:p>
    <w:p w14:paraId="34BDCF8B" w14:textId="02CFFEBE" w:rsidR="006A08BC" w:rsidRDefault="006A08BC" w:rsidP="006A08BC">
      <w:pPr>
        <w:pStyle w:val="B1"/>
        <w:rPr>
          <w:lang w:eastAsia="ko-KR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/>
        </w:rPr>
        <w:t>P</w:t>
      </w:r>
      <w:r w:rsidRPr="00CA21CE">
        <w:rPr>
          <w:rFonts w:hint="eastAsia"/>
          <w:lang w:val="en-US"/>
        </w:rPr>
        <w:t>S</w:t>
      </w:r>
      <w:r>
        <w:rPr>
          <w:lang w:val="en-US"/>
        </w:rPr>
        <w:t>F</w:t>
      </w:r>
      <w:r>
        <w:rPr>
          <w:rFonts w:hint="eastAsia"/>
          <w:lang w:val="en-US"/>
        </w:rPr>
        <w:t>CH-to-HARQ</w:t>
      </w:r>
      <w:r>
        <w:rPr>
          <w:lang w:val="en-US"/>
        </w:rPr>
        <w:t xml:space="preserve"> </w:t>
      </w:r>
      <w:r w:rsidRPr="00CA21CE">
        <w:rPr>
          <w:rFonts w:hint="eastAsia"/>
          <w:lang w:val="en-US"/>
        </w:rPr>
        <w:t>feedback timing indicator</w:t>
      </w:r>
      <w:r>
        <w:rPr>
          <w:lang w:eastAsia="ko-KR"/>
        </w:rPr>
        <w:t xml:space="preserve"> – 3 bits</w:t>
      </w:r>
      <w:r>
        <w:rPr>
          <w:rFonts w:hint="eastAsia"/>
          <w:i/>
          <w:lang w:eastAsia="zh-CN"/>
        </w:rPr>
        <w:t xml:space="preserve"> </w:t>
      </w:r>
      <w:r>
        <w:rPr>
          <w:lang w:eastAsia="ko-KR"/>
        </w:rPr>
        <w:t xml:space="preserve">as defined in clause </w:t>
      </w:r>
      <w:ins w:id="42" w:author="Huawei" w:date="2020-05-02T08:35:00Z">
        <w:r w:rsidR="00286E60">
          <w:rPr>
            <w:lang w:eastAsia="ko-KR"/>
          </w:rPr>
          <w:t>16.5</w:t>
        </w:r>
      </w:ins>
      <w:del w:id="43" w:author="Huawei" w:date="2020-05-02T08:35:00Z">
        <w:r w:rsidDel="00286E60">
          <w:rPr>
            <w:lang w:eastAsia="ko-KR"/>
          </w:rPr>
          <w:delText>x.x.x</w:delText>
        </w:r>
      </w:del>
      <w:r>
        <w:rPr>
          <w:lang w:eastAsia="ko-KR"/>
        </w:rPr>
        <w:t xml:space="preserve"> of [</w:t>
      </w:r>
      <w:ins w:id="44" w:author="Huawei" w:date="2020-05-02T08:35:00Z">
        <w:r w:rsidR="00286E60">
          <w:rPr>
            <w:lang w:eastAsia="ko-KR"/>
          </w:rPr>
          <w:t>5</w:t>
        </w:r>
      </w:ins>
      <w:del w:id="45" w:author="Huawei" w:date="2020-05-02T08:35:00Z">
        <w:r w:rsidDel="00286E60">
          <w:rPr>
            <w:lang w:eastAsia="ko-KR"/>
          </w:rPr>
          <w:delText>6</w:delText>
        </w:r>
      </w:del>
      <w:r>
        <w:rPr>
          <w:lang w:eastAsia="ko-KR"/>
        </w:rPr>
        <w:t>, TS 38.21</w:t>
      </w:r>
      <w:ins w:id="46" w:author="Huawei" w:date="2020-05-02T08:35:00Z">
        <w:r w:rsidR="00286E60">
          <w:rPr>
            <w:lang w:eastAsia="ko-KR"/>
          </w:rPr>
          <w:t>3</w:t>
        </w:r>
      </w:ins>
      <w:del w:id="47" w:author="Huawei" w:date="2020-05-02T08:35:00Z">
        <w:r w:rsidDel="00286E60">
          <w:rPr>
            <w:lang w:eastAsia="ko-KR"/>
          </w:rPr>
          <w:delText>4</w:delText>
        </w:r>
      </w:del>
      <w:r>
        <w:rPr>
          <w:lang w:eastAsia="ko-KR"/>
        </w:rPr>
        <w:t>].</w:t>
      </w:r>
    </w:p>
    <w:p w14:paraId="70CFE41B" w14:textId="701A596B" w:rsidR="006A08BC" w:rsidRPr="00DF5F88" w:rsidRDefault="006A08BC" w:rsidP="006A08B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/>
        </w:rPr>
        <w:t>P</w:t>
      </w:r>
      <w:r>
        <w:rPr>
          <w:lang w:val="en-US"/>
        </w:rPr>
        <w:t>UCCH resource</w:t>
      </w:r>
      <w:r w:rsidRPr="00CA21CE">
        <w:rPr>
          <w:rFonts w:hint="eastAsia"/>
          <w:lang w:val="en-US"/>
        </w:rPr>
        <w:t xml:space="preserve"> indicator</w:t>
      </w:r>
      <w:r>
        <w:rPr>
          <w:lang w:eastAsia="ko-KR"/>
        </w:rPr>
        <w:t xml:space="preserve"> – 3 bits</w:t>
      </w:r>
      <w:r>
        <w:rPr>
          <w:rFonts w:hint="eastAsia"/>
          <w:i/>
          <w:lang w:eastAsia="zh-CN"/>
        </w:rPr>
        <w:t xml:space="preserve"> </w:t>
      </w:r>
      <w:r>
        <w:rPr>
          <w:lang w:eastAsia="ko-KR"/>
        </w:rPr>
        <w:t xml:space="preserve">as defined in clause </w:t>
      </w:r>
      <w:ins w:id="48" w:author="Huawei" w:date="2020-05-02T08:35:00Z">
        <w:r w:rsidR="00286E60">
          <w:rPr>
            <w:lang w:eastAsia="ko-KR"/>
          </w:rPr>
          <w:t>16.5</w:t>
        </w:r>
      </w:ins>
      <w:del w:id="49" w:author="Huawei" w:date="2020-05-02T08:35:00Z">
        <w:r w:rsidDel="00286E60">
          <w:rPr>
            <w:lang w:eastAsia="ko-KR"/>
          </w:rPr>
          <w:delText>x.x.x</w:delText>
        </w:r>
      </w:del>
      <w:r>
        <w:rPr>
          <w:lang w:eastAsia="ko-KR"/>
        </w:rPr>
        <w:t xml:space="preserve"> of [</w:t>
      </w:r>
      <w:ins w:id="50" w:author="Huawei" w:date="2020-05-02T08:35:00Z">
        <w:r w:rsidR="00286E60">
          <w:rPr>
            <w:lang w:eastAsia="ko-KR"/>
          </w:rPr>
          <w:t>5</w:t>
        </w:r>
      </w:ins>
      <w:del w:id="51" w:author="Huawei" w:date="2020-05-02T08:35:00Z">
        <w:r w:rsidDel="00286E60">
          <w:rPr>
            <w:lang w:eastAsia="ko-KR"/>
          </w:rPr>
          <w:delText>6</w:delText>
        </w:r>
      </w:del>
      <w:r>
        <w:rPr>
          <w:lang w:eastAsia="ko-KR"/>
        </w:rPr>
        <w:t>, TS 38.21</w:t>
      </w:r>
      <w:ins w:id="52" w:author="Huawei" w:date="2020-05-02T08:35:00Z">
        <w:r w:rsidR="00286E60">
          <w:rPr>
            <w:lang w:eastAsia="ko-KR"/>
          </w:rPr>
          <w:t>3</w:t>
        </w:r>
      </w:ins>
      <w:del w:id="53" w:author="Huawei" w:date="2020-05-02T08:35:00Z">
        <w:r w:rsidDel="00286E60">
          <w:rPr>
            <w:lang w:eastAsia="ko-KR"/>
          </w:rPr>
          <w:delText>4</w:delText>
        </w:r>
      </w:del>
      <w:r>
        <w:rPr>
          <w:lang w:eastAsia="ko-KR"/>
        </w:rPr>
        <w:t>].</w:t>
      </w:r>
    </w:p>
    <w:p w14:paraId="1D4C2696" w14:textId="77777777" w:rsidR="00B811EB" w:rsidRDefault="00B811EB" w:rsidP="00B811EB">
      <w:pPr>
        <w:ind w:left="568" w:hanging="284"/>
        <w:rPr>
          <w:lang w:eastAsia="ko-KR"/>
        </w:rPr>
      </w:pPr>
      <w:r w:rsidRPr="004B446A">
        <w:lastRenderedPageBreak/>
        <w:t>-</w:t>
      </w:r>
      <w:r w:rsidRPr="004B446A">
        <w:tab/>
        <w:t xml:space="preserve">Configuration </w:t>
      </w:r>
      <w:r w:rsidRPr="004B446A">
        <w:rPr>
          <w:rFonts w:eastAsia="Batang"/>
          <w:bCs/>
          <w:lang w:eastAsia="ja-JP"/>
        </w:rPr>
        <w:t xml:space="preserve">index </w:t>
      </w:r>
      <w:r w:rsidRPr="004B446A">
        <w:rPr>
          <w:lang w:eastAsia="ko-KR"/>
        </w:rPr>
        <w:t>– 0 bit if the UE is not configured to monitor DCI format 3_0 with CRC scrambled by SL-CS-RNTI; otherwise [x] bits</w:t>
      </w:r>
      <w:r w:rsidRPr="004B446A">
        <w:rPr>
          <w:rFonts w:hint="eastAsia"/>
          <w:i/>
          <w:lang w:eastAsia="zh-CN"/>
        </w:rPr>
        <w:t xml:space="preserve"> </w:t>
      </w:r>
      <w:r w:rsidRPr="004B446A">
        <w:rPr>
          <w:lang w:eastAsia="ko-KR"/>
        </w:rPr>
        <w:t xml:space="preserve">as defined in clause x.x.x of [6, TS 38.214]. If the UE is configured to monitor DCI format 3_0 with CRC scrambled by SL-CS-RNTI, this field is reserved for DCI format 3_0 with CRC scrambled by SL-RNTI. </w:t>
      </w:r>
    </w:p>
    <w:p w14:paraId="7CFBDAEE" w14:textId="77777777" w:rsidR="006A08BC" w:rsidRPr="006A08BC" w:rsidRDefault="006A08BC" w:rsidP="006A08BC">
      <w:pPr>
        <w:pStyle w:val="B1"/>
        <w:rPr>
          <w:ins w:id="54" w:author="Huawei" w:date="2020-05-02T08:27:00Z"/>
          <w:lang w:val="en-US" w:eastAsia="zh-CN"/>
        </w:rPr>
      </w:pPr>
      <w:ins w:id="55" w:author="Huawei" w:date="2020-05-02T08:27:00Z">
        <w:r w:rsidRPr="006A08BC">
          <w:rPr>
            <w:rFonts w:hint="eastAsia"/>
            <w:lang w:eastAsia="zh-CN"/>
          </w:rPr>
          <w:t>-</w:t>
        </w:r>
        <w:r w:rsidRPr="006A08BC">
          <w:rPr>
            <w:rFonts w:hint="eastAsia"/>
            <w:lang w:eastAsia="zh-CN"/>
          </w:rPr>
          <w:tab/>
        </w:r>
        <w:r w:rsidRPr="006A08BC">
          <w:rPr>
            <w:lang w:val="en-US" w:eastAsia="zh-CN"/>
          </w:rPr>
          <w:t>Counter sidelink</w:t>
        </w:r>
        <w:r w:rsidRPr="006A08BC">
          <w:rPr>
            <w:rFonts w:hint="eastAsia"/>
            <w:lang w:eastAsia="zh-CN"/>
          </w:rPr>
          <w:t xml:space="preserve"> assignment index </w:t>
        </w:r>
        <w:r w:rsidRPr="006A08BC">
          <w:rPr>
            <w:lang w:eastAsia="zh-CN"/>
          </w:rPr>
          <w:t>–</w:t>
        </w:r>
        <w:r w:rsidRPr="006A08BC">
          <w:rPr>
            <w:rFonts w:hint="eastAsia"/>
            <w:lang w:eastAsia="zh-CN"/>
          </w:rPr>
          <w:t xml:space="preserve"> </w:t>
        </w:r>
        <w:r w:rsidRPr="006A08BC">
          <w:rPr>
            <w:lang w:val="en-US" w:eastAsia="zh-CN"/>
          </w:rPr>
          <w:t xml:space="preserve">[1 or </w:t>
        </w:r>
        <w:r w:rsidRPr="006A08BC">
          <w:rPr>
            <w:rFonts w:hint="eastAsia"/>
            <w:lang w:eastAsia="zh-CN"/>
          </w:rPr>
          <w:t>2</w:t>
        </w:r>
        <w:r w:rsidRPr="006A08BC">
          <w:rPr>
            <w:lang w:val="en-US" w:eastAsia="zh-CN"/>
          </w:rPr>
          <w:t>]</w:t>
        </w:r>
        <w:r w:rsidRPr="006A08BC">
          <w:rPr>
            <w:rFonts w:hint="eastAsia"/>
            <w:lang w:eastAsia="zh-CN"/>
          </w:rPr>
          <w:t xml:space="preserve"> bits</w:t>
        </w:r>
      </w:ins>
    </w:p>
    <w:p w14:paraId="650ACFB3" w14:textId="0538DDFE" w:rsidR="006A08BC" w:rsidRPr="006A08BC" w:rsidRDefault="006A08BC" w:rsidP="006A08BC">
      <w:pPr>
        <w:pStyle w:val="B2"/>
        <w:rPr>
          <w:ins w:id="56" w:author="Huawei" w:date="2020-05-02T08:27:00Z"/>
          <w:i/>
          <w:iCs/>
          <w:lang w:val="en-US" w:eastAsia="zh-CN"/>
        </w:rPr>
      </w:pPr>
      <w:ins w:id="57" w:author="Huawei" w:date="2020-05-02T08:27:00Z">
        <w:r w:rsidRPr="006A08BC">
          <w:rPr>
            <w:lang w:eastAsia="ko-KR"/>
          </w:rPr>
          <w:t>-</w:t>
        </w:r>
        <w:r w:rsidRPr="006A08BC">
          <w:rPr>
            <w:lang w:eastAsia="ko-KR"/>
          </w:rPr>
          <w:tab/>
        </w:r>
        <w:r w:rsidRPr="006A08BC">
          <w:rPr>
            <w:rFonts w:hint="eastAsia"/>
            <w:lang w:eastAsia="zh-CN"/>
          </w:rPr>
          <w:t>2 bits</w:t>
        </w:r>
        <w:r w:rsidRPr="006A08BC">
          <w:rPr>
            <w:lang w:val="en-US" w:eastAsia="zh-CN"/>
          </w:rPr>
          <w:t xml:space="preserve"> </w:t>
        </w:r>
        <w:r w:rsidRPr="006A08BC">
          <w:rPr>
            <w:lang w:eastAsia="zh-CN"/>
          </w:rPr>
          <w:t xml:space="preserve">as defined in </w:t>
        </w:r>
      </w:ins>
      <w:ins w:id="58" w:author="Huawei" w:date="2020-05-02T08:29:00Z">
        <w:r>
          <w:rPr>
            <w:lang w:eastAsia="zh-CN"/>
          </w:rPr>
          <w:t>c</w:t>
        </w:r>
      </w:ins>
      <w:ins w:id="59" w:author="Huawei" w:date="2020-05-02T08:27:00Z">
        <w:r w:rsidRPr="006A08BC">
          <w:rPr>
            <w:lang w:eastAsia="zh-CN"/>
          </w:rPr>
          <w:t xml:space="preserve">lause </w:t>
        </w:r>
        <w:r w:rsidRPr="006A08BC">
          <w:rPr>
            <w:lang w:val="en-US" w:eastAsia="zh-CN"/>
          </w:rPr>
          <w:t>15.x</w:t>
        </w:r>
        <w:r w:rsidRPr="006A08BC">
          <w:rPr>
            <w:lang w:eastAsia="zh-CN"/>
          </w:rPr>
          <w:t xml:space="preserve"> of [5, TS 38.213]</w:t>
        </w:r>
        <w:r w:rsidRPr="006A08BC">
          <w:rPr>
            <w:lang w:val="en-US" w:eastAsia="zh-CN"/>
          </w:rPr>
          <w:t xml:space="preserve"> if the UE is configured with </w:t>
        </w:r>
        <w:r w:rsidRPr="006A08BC">
          <w:rPr>
            <w:i/>
            <w:iCs/>
            <w:lang w:val="en-US" w:eastAsia="zh-CN"/>
          </w:rPr>
          <w:t>pdsch-HARQ-ACK-Codebook = dynamic</w:t>
        </w:r>
      </w:ins>
    </w:p>
    <w:p w14:paraId="6ACEF957" w14:textId="7CC29A46" w:rsidR="006A08BC" w:rsidRPr="00513778" w:rsidRDefault="006A08BC" w:rsidP="006A08BC">
      <w:pPr>
        <w:pStyle w:val="B2"/>
        <w:rPr>
          <w:ins w:id="60" w:author="Huawei" w:date="2020-05-02T08:27:00Z"/>
          <w:i/>
          <w:iCs/>
          <w:lang w:val="en-US" w:eastAsia="zh-CN"/>
        </w:rPr>
      </w:pPr>
      <w:ins w:id="61" w:author="Huawei" w:date="2020-05-02T08:27:00Z">
        <w:r w:rsidRPr="006A08BC">
          <w:rPr>
            <w:lang w:eastAsia="ko-KR"/>
          </w:rPr>
          <w:t>-</w:t>
        </w:r>
        <w:r w:rsidRPr="006A08BC">
          <w:rPr>
            <w:lang w:eastAsia="ko-KR"/>
          </w:rPr>
          <w:tab/>
        </w:r>
        <w:r w:rsidRPr="006A08BC">
          <w:rPr>
            <w:lang w:val="en-US" w:eastAsia="ko-KR"/>
          </w:rPr>
          <w:t xml:space="preserve">[1 or </w:t>
        </w:r>
        <w:r w:rsidRPr="006A08BC">
          <w:rPr>
            <w:rFonts w:hint="eastAsia"/>
            <w:lang w:eastAsia="zh-CN"/>
          </w:rPr>
          <w:t>2</w:t>
        </w:r>
        <w:r w:rsidRPr="006A08BC">
          <w:rPr>
            <w:lang w:val="en-US" w:eastAsia="zh-CN"/>
          </w:rPr>
          <w:t>]</w:t>
        </w:r>
        <w:r w:rsidRPr="006A08BC">
          <w:rPr>
            <w:rFonts w:hint="eastAsia"/>
            <w:lang w:eastAsia="zh-CN"/>
          </w:rPr>
          <w:t xml:space="preserve"> bits</w:t>
        </w:r>
        <w:r w:rsidRPr="006A08BC">
          <w:rPr>
            <w:lang w:val="en-US" w:eastAsia="zh-CN"/>
          </w:rPr>
          <w:t xml:space="preserve"> </w:t>
        </w:r>
        <w:r w:rsidRPr="006A08BC">
          <w:rPr>
            <w:lang w:eastAsia="zh-CN"/>
          </w:rPr>
          <w:t xml:space="preserve">as defined in </w:t>
        </w:r>
      </w:ins>
      <w:ins w:id="62" w:author="Huawei" w:date="2020-05-02T08:29:00Z">
        <w:r>
          <w:rPr>
            <w:lang w:eastAsia="zh-CN"/>
          </w:rPr>
          <w:t>c</w:t>
        </w:r>
      </w:ins>
      <w:ins w:id="63" w:author="Huawei" w:date="2020-05-02T08:27:00Z">
        <w:r w:rsidRPr="006A08BC">
          <w:rPr>
            <w:lang w:eastAsia="zh-CN"/>
          </w:rPr>
          <w:t xml:space="preserve">lause </w:t>
        </w:r>
        <w:r w:rsidRPr="006A08BC">
          <w:rPr>
            <w:lang w:val="en-US" w:eastAsia="zh-CN"/>
          </w:rPr>
          <w:t>15.x</w:t>
        </w:r>
        <w:r w:rsidRPr="006A08BC">
          <w:rPr>
            <w:lang w:eastAsia="zh-CN"/>
          </w:rPr>
          <w:t xml:space="preserve"> of [5, TS 38.213]</w:t>
        </w:r>
        <w:r w:rsidRPr="006A08BC">
          <w:rPr>
            <w:lang w:val="en-US" w:eastAsia="zh-CN"/>
          </w:rPr>
          <w:t xml:space="preserve"> if the UE is configured with </w:t>
        </w:r>
        <w:r w:rsidRPr="006A08BC">
          <w:rPr>
            <w:i/>
            <w:iCs/>
            <w:lang w:val="en-US" w:eastAsia="zh-CN"/>
          </w:rPr>
          <w:t>pdsch-HARQ-ACK-Codebook = semi-static</w:t>
        </w:r>
      </w:ins>
    </w:p>
    <w:p w14:paraId="734A6716" w14:textId="77777777" w:rsidR="00C85CB5" w:rsidRPr="00B811EB" w:rsidRDefault="00C85CB5" w:rsidP="00C85CB5">
      <w:pPr>
        <w:ind w:leftChars="42" w:left="84"/>
      </w:pPr>
      <w:r w:rsidRPr="004B446A">
        <w:rPr>
          <w:rFonts w:hint="eastAsia"/>
          <w:lang w:eastAsia="zh-CN"/>
        </w:rPr>
        <w:t>If the UE is configured to monitor DCI format 3_</w:t>
      </w:r>
      <w:r>
        <w:rPr>
          <w:lang w:eastAsia="zh-CN"/>
        </w:rPr>
        <w:t>1</w:t>
      </w:r>
      <w:r w:rsidRPr="004B446A">
        <w:rPr>
          <w:rFonts w:hint="eastAsia"/>
          <w:lang w:eastAsia="zh-CN"/>
        </w:rPr>
        <w:t xml:space="preserve"> and the number of information bits in DCI format 3_</w:t>
      </w:r>
      <w:r>
        <w:rPr>
          <w:lang w:eastAsia="zh-CN"/>
        </w:rPr>
        <w:t>0</w:t>
      </w:r>
      <w:r w:rsidRPr="004B446A">
        <w:rPr>
          <w:rFonts w:hint="eastAsia"/>
          <w:lang w:eastAsia="zh-CN"/>
        </w:rPr>
        <w:t xml:space="preserve"> is less than the </w:t>
      </w:r>
      <w:r w:rsidRPr="004B446A">
        <w:rPr>
          <w:lang w:eastAsia="zh-CN"/>
        </w:rPr>
        <w:t>payload</w:t>
      </w:r>
      <w:r w:rsidRPr="004B446A">
        <w:rPr>
          <w:rFonts w:hint="eastAsia"/>
          <w:lang w:eastAsia="zh-CN"/>
        </w:rPr>
        <w:t xml:space="preserve"> of DCI format 3_</w:t>
      </w:r>
      <w:r>
        <w:rPr>
          <w:lang w:eastAsia="zh-CN"/>
        </w:rPr>
        <w:t>1</w:t>
      </w:r>
      <w:r w:rsidRPr="004B446A">
        <w:rPr>
          <w:rFonts w:hint="eastAsia"/>
          <w:lang w:eastAsia="zh-CN"/>
        </w:rPr>
        <w:t>, zeros shall be appended to DCI format 3_</w:t>
      </w:r>
      <w:r>
        <w:rPr>
          <w:lang w:eastAsia="zh-CN"/>
        </w:rPr>
        <w:t>0</w:t>
      </w:r>
      <w:r w:rsidRPr="004B446A">
        <w:rPr>
          <w:rFonts w:hint="eastAsia"/>
          <w:lang w:eastAsia="zh-CN"/>
        </w:rPr>
        <w:t xml:space="preserve"> until the payload size equals that of DCI format 3_</w:t>
      </w:r>
      <w:r>
        <w:rPr>
          <w:lang w:eastAsia="zh-CN"/>
        </w:rPr>
        <w:t>1</w:t>
      </w:r>
      <w:r w:rsidRPr="004B446A">
        <w:t>.</w:t>
      </w:r>
    </w:p>
    <w:p w14:paraId="22F16746" w14:textId="77777777" w:rsidR="00B811EB" w:rsidRDefault="00B811EB" w:rsidP="00B811EB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7654AC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54311D62" w14:textId="77777777" w:rsidR="003419E4" w:rsidRPr="00763D22" w:rsidRDefault="003419E4" w:rsidP="003419E4">
      <w:pPr>
        <w:pStyle w:val="1"/>
        <w:rPr>
          <w:lang w:eastAsia="zh-CN"/>
        </w:rPr>
      </w:pPr>
      <w:r>
        <w:rPr>
          <w:rFonts w:hint="eastAsia"/>
          <w:lang w:eastAsia="zh-CN"/>
        </w:rPr>
        <w:t>8</w:t>
      </w:r>
      <w:r w:rsidRPr="002625EB">
        <w:rPr>
          <w:rFonts w:hint="eastAsia"/>
          <w:lang w:eastAsia="zh-CN"/>
        </w:rPr>
        <w:tab/>
      </w:r>
      <w:r>
        <w:rPr>
          <w:lang w:eastAsia="zh-CN"/>
        </w:rPr>
        <w:t>Side</w:t>
      </w:r>
      <w:r w:rsidRPr="002625EB">
        <w:rPr>
          <w:rFonts w:hint="eastAsia"/>
          <w:lang w:eastAsia="zh-CN"/>
        </w:rPr>
        <w:t>link transport channels and control information</w:t>
      </w:r>
      <w:bookmarkEnd w:id="11"/>
      <w:bookmarkEnd w:id="12"/>
    </w:p>
    <w:bookmarkEnd w:id="13"/>
    <w:p w14:paraId="4D4C6F3E" w14:textId="77777777" w:rsidR="00616EA0" w:rsidRDefault="00616EA0" w:rsidP="007654AC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7654AC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115C6DC0" w14:textId="77777777" w:rsidR="002246F3" w:rsidRPr="002625EB" w:rsidRDefault="002246F3" w:rsidP="002246F3">
      <w:pPr>
        <w:pStyle w:val="2"/>
        <w:rPr>
          <w:lang w:eastAsia="zh-CN"/>
        </w:rPr>
      </w:pPr>
      <w:bookmarkStart w:id="64" w:name="_Toc29326630"/>
      <w:bookmarkStart w:id="65" w:name="_Toc29327780"/>
      <w:bookmarkStart w:id="66" w:name="_Toc36045970"/>
      <w:bookmarkStart w:id="67" w:name="_Toc36046230"/>
      <w:bookmarkStart w:id="68" w:name="_Toc36046376"/>
      <w:bookmarkStart w:id="69" w:name="_Toc29326631"/>
      <w:bookmarkStart w:id="70" w:name="_Toc29327781"/>
      <w:bookmarkStart w:id="71" w:name="_Toc36045971"/>
      <w:bookmarkStart w:id="72" w:name="_Toc36046231"/>
      <w:bookmarkStart w:id="73" w:name="_Toc36046377"/>
      <w:r>
        <w:rPr>
          <w:lang w:eastAsia="zh-CN"/>
        </w:rPr>
        <w:t>8</w:t>
      </w:r>
      <w:r w:rsidRPr="002625EB">
        <w:rPr>
          <w:rFonts w:hint="eastAsia"/>
          <w:lang w:eastAsia="zh-CN"/>
        </w:rPr>
        <w:t>.</w:t>
      </w:r>
      <w:r>
        <w:rPr>
          <w:lang w:eastAsia="zh-CN"/>
        </w:rPr>
        <w:t>2</w:t>
      </w:r>
      <w:r w:rsidRPr="002625EB">
        <w:rPr>
          <w:rFonts w:hint="eastAsia"/>
          <w:lang w:eastAsia="zh-CN"/>
        </w:rPr>
        <w:tab/>
      </w:r>
      <w:r>
        <w:rPr>
          <w:lang w:eastAsia="zh-CN"/>
        </w:rPr>
        <w:t>Sidelink shared</w:t>
      </w:r>
      <w:r w:rsidRPr="002625EB">
        <w:rPr>
          <w:rFonts w:hint="eastAsia"/>
          <w:lang w:eastAsia="zh-CN"/>
        </w:rPr>
        <w:t xml:space="preserve"> channel</w:t>
      </w:r>
      <w:bookmarkEnd w:id="64"/>
      <w:bookmarkEnd w:id="65"/>
      <w:bookmarkEnd w:id="66"/>
      <w:bookmarkEnd w:id="67"/>
      <w:bookmarkEnd w:id="68"/>
    </w:p>
    <w:p w14:paraId="6B33F7B5" w14:textId="77777777" w:rsidR="002246F3" w:rsidRDefault="002246F3" w:rsidP="002246F3">
      <w:pPr>
        <w:rPr>
          <w:lang w:eastAsia="zh-CN"/>
        </w:rPr>
      </w:pPr>
      <w:r>
        <w:rPr>
          <w:lang w:eastAsia="zh-CN"/>
        </w:rPr>
        <w:t>The processing for SL-SCH transport channel follows the UL-SCH according to clause 6.2, with the following changes:</w:t>
      </w:r>
    </w:p>
    <w:p w14:paraId="43B2CE98" w14:textId="25224E84" w:rsidR="002246F3" w:rsidRDefault="002246F3" w:rsidP="002246F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Rate matching</w:t>
      </w:r>
      <w:r>
        <w:rPr>
          <w:lang w:eastAsia="zh-CN"/>
        </w:rPr>
        <w:t xml:space="preserve"> of SL-SCH follows the </w:t>
      </w:r>
      <w:r>
        <w:rPr>
          <w:rFonts w:hint="eastAsia"/>
          <w:lang w:eastAsia="zh-CN"/>
        </w:rPr>
        <w:t xml:space="preserve">rate matching </w:t>
      </w:r>
      <w:r>
        <w:rPr>
          <w:lang w:eastAsia="zh-CN"/>
        </w:rPr>
        <w:t xml:space="preserve">according to clause </w:t>
      </w:r>
      <w:commentRangeStart w:id="74"/>
      <w:ins w:id="75" w:author="Huawei" w:date="2020-05-02T09:08:00Z">
        <w:r>
          <w:rPr>
            <w:lang w:eastAsia="zh-CN"/>
          </w:rPr>
          <w:t>6</w:t>
        </w:r>
      </w:ins>
      <w:del w:id="76" w:author="Huawei" w:date="2020-05-02T09:08:00Z">
        <w:r w:rsidDel="002246F3">
          <w:rPr>
            <w:lang w:eastAsia="zh-CN"/>
          </w:rPr>
          <w:delText>7</w:delText>
        </w:r>
      </w:del>
      <w:r>
        <w:rPr>
          <w:lang w:eastAsia="zh-CN"/>
        </w:rPr>
        <w:t>.2.</w:t>
      </w:r>
      <w:r>
        <w:rPr>
          <w:rFonts w:hint="eastAsia"/>
          <w:lang w:eastAsia="zh-CN"/>
        </w:rPr>
        <w:t>5</w:t>
      </w:r>
      <w:r w:rsidR="00E54444">
        <w:rPr>
          <w:lang w:eastAsia="zh-CN"/>
        </w:rPr>
        <w:t xml:space="preserve"> </w:t>
      </w:r>
      <w:ins w:id="77" w:author="Huawei" w:date="2020-05-04T10:08:00Z">
        <w:r w:rsidR="00C42D9D">
          <w:rPr>
            <w:lang w:eastAsia="zh-CN"/>
          </w:rPr>
          <w:t xml:space="preserve">by setting </w:t>
        </w:r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I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LBRM</m:t>
              </m:r>
            </m:sub>
          </m:sSub>
          <m:r>
            <w:rPr>
              <w:rFonts w:ascii="Cambria Math" w:hAnsi="Cambria Math"/>
              <w:lang w:eastAsia="zh-CN"/>
            </w:rPr>
            <m:t>=0</m:t>
          </m:r>
        </m:oMath>
      </w:ins>
      <w:commentRangeEnd w:id="74"/>
      <w:ins w:id="78" w:author="Huawei" w:date="2020-05-02T09:10:00Z">
        <w:r w:rsidR="003C4CAF">
          <w:rPr>
            <w:rStyle w:val="ab"/>
          </w:rPr>
          <w:commentReference w:id="74"/>
        </w:r>
      </w:ins>
    </w:p>
    <w:p w14:paraId="3DAC702A" w14:textId="77777777" w:rsidR="002246F3" w:rsidRPr="005920FF" w:rsidRDefault="002246F3" w:rsidP="002246F3">
      <w:pPr>
        <w:pStyle w:val="B1"/>
        <w:ind w:left="0" w:firstLine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Clause 6.2.7 is replaced by clause 8.2.1</w:t>
      </w:r>
    </w:p>
    <w:p w14:paraId="42F7573A" w14:textId="77777777" w:rsidR="00513778" w:rsidRPr="002625EB" w:rsidRDefault="00513778" w:rsidP="00513778">
      <w:pPr>
        <w:pStyle w:val="3"/>
        <w:rPr>
          <w:lang w:eastAsia="zh-CN"/>
        </w:rPr>
      </w:pPr>
      <w:r>
        <w:rPr>
          <w:lang w:eastAsia="zh-CN"/>
        </w:rPr>
        <w:t>8</w:t>
      </w:r>
      <w:r w:rsidRPr="002625EB">
        <w:rPr>
          <w:rFonts w:hint="eastAsia"/>
          <w:lang w:eastAsia="zh-CN"/>
        </w:rPr>
        <w:t>.2.</w:t>
      </w:r>
      <w:r>
        <w:rPr>
          <w:lang w:eastAsia="zh-CN"/>
        </w:rPr>
        <w:t>1</w:t>
      </w:r>
      <w:r w:rsidRPr="002625EB">
        <w:rPr>
          <w:rFonts w:hint="eastAsia"/>
          <w:lang w:eastAsia="zh-CN"/>
        </w:rPr>
        <w:tab/>
        <w:t>Data and control multiplexing</w:t>
      </w:r>
      <w:bookmarkEnd w:id="69"/>
      <w:bookmarkEnd w:id="70"/>
      <w:bookmarkEnd w:id="71"/>
      <w:bookmarkEnd w:id="72"/>
      <w:bookmarkEnd w:id="73"/>
    </w:p>
    <w:p w14:paraId="25DA15BA" w14:textId="77777777" w:rsidR="00513778" w:rsidRPr="004D3D90" w:rsidRDefault="00513778" w:rsidP="00513778">
      <w:pPr>
        <w:rPr>
          <w:lang w:eastAsia="zh-CN"/>
        </w:rPr>
      </w:pPr>
      <w:r>
        <w:rPr>
          <w:rFonts w:hint="eastAsia"/>
          <w:lang w:eastAsia="zh-CN"/>
        </w:rPr>
        <w:t xml:space="preserve">Denote the coded bits for </w:t>
      </w:r>
      <w:r>
        <w:rPr>
          <w:lang w:eastAsia="zh-CN"/>
        </w:rPr>
        <w:t>S</w:t>
      </w:r>
      <w:r w:rsidRPr="002625EB">
        <w:rPr>
          <w:rFonts w:hint="eastAsia"/>
          <w:lang w:eastAsia="zh-CN"/>
        </w:rPr>
        <w:t>L-SCH as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g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  <m:sup>
            <m:r>
              <w:rPr>
                <w:rFonts w:ascii="Cambria Math" w:hAnsi="Cambria Math"/>
                <w:lang w:eastAsia="zh-CN"/>
              </w:rPr>
              <m:t>SL-SCH</m:t>
            </m:r>
          </m:sup>
        </m:sSubSup>
        <m:r>
          <w:rPr>
            <w:rFonts w:ascii="Cambria Math" w:hAnsi="Cambria Math"/>
            <w:lang w:eastAsia="zh-CN"/>
          </w:rPr>
          <m:t xml:space="preserve">, 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  <m:sup>
            <m:r>
              <w:rPr>
                <w:rFonts w:ascii="Cambria Math" w:hAnsi="Cambria Math"/>
                <w:lang w:eastAsia="zh-CN"/>
              </w:rPr>
              <m:t>SL-SCH</m:t>
            </m:r>
          </m:sup>
        </m:sSubSup>
        <m:r>
          <w:rPr>
            <w:rFonts w:ascii="Cambria Math" w:hAnsi="Cambria Math"/>
            <w:lang w:eastAsia="zh-CN"/>
          </w:rPr>
          <m:t xml:space="preserve">, 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  <m:sup>
            <m:r>
              <w:rPr>
                <w:rFonts w:ascii="Cambria Math" w:hAnsi="Cambria Math"/>
                <w:lang w:eastAsia="zh-CN"/>
              </w:rPr>
              <m:t>SL-SCH</m:t>
            </m:r>
          </m:sup>
        </m:sSubSup>
        <m:r>
          <w:rPr>
            <w:rFonts w:ascii="Cambria Math" w:hAnsi="Cambria Math"/>
            <w:lang w:eastAsia="zh-CN"/>
          </w:rPr>
          <m:t xml:space="preserve">, 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lang w:eastAsia="zh-CN"/>
              </w:rPr>
              <m:t>3</m:t>
            </m:r>
          </m:sub>
          <m:sup>
            <m:r>
              <w:rPr>
                <w:rFonts w:ascii="Cambria Math" w:hAnsi="Cambria Math"/>
                <w:lang w:eastAsia="zh-CN"/>
              </w:rPr>
              <m:t>SL-SCH</m:t>
            </m:r>
          </m:sup>
        </m:sSubSup>
        <m:r>
          <w:rPr>
            <w:rFonts w:ascii="Cambria Math" w:hAnsi="Cambria Math"/>
            <w:lang w:eastAsia="zh-CN"/>
          </w:rPr>
          <m:t xml:space="preserve">,⋯, 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g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G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SL-SCH</m:t>
                </m:r>
              </m:sup>
            </m:sSup>
            <m:r>
              <w:rPr>
                <w:rFonts w:ascii="Cambria Math" w:hAnsi="Cambria Math"/>
                <w:lang w:eastAsia="zh-CN"/>
              </w:rPr>
              <m:t>-1</m:t>
            </m:r>
          </m:sub>
          <m:sup>
            <m:r>
              <w:rPr>
                <w:rFonts w:ascii="Cambria Math" w:hAnsi="Cambria Math"/>
                <w:lang w:eastAsia="zh-CN"/>
              </w:rPr>
              <m:t>SL-SCH</m:t>
            </m:r>
          </m:sup>
        </m:sSubSup>
      </m:oMath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3A804940" w14:textId="546AAC8C" w:rsidR="00513778" w:rsidRPr="004D3D90" w:rsidRDefault="00513778" w:rsidP="00513778">
      <w:pPr>
        <w:rPr>
          <w:lang w:eastAsia="zh-CN"/>
        </w:rPr>
      </w:pPr>
      <w:r w:rsidRPr="002625EB">
        <w:rPr>
          <w:rFonts w:hint="eastAsia"/>
          <w:lang w:eastAsia="zh-CN"/>
        </w:rPr>
        <w:t>Denote the coded bits for</w:t>
      </w:r>
      <w:r>
        <w:rPr>
          <w:lang w:eastAsia="zh-CN"/>
        </w:rPr>
        <w:t xml:space="preserve"> </w:t>
      </w:r>
      <w:ins w:id="79" w:author="Huawei" w:date="2020-05-02T09:04:00Z">
        <w:r w:rsidRPr="003B2609">
          <w:rPr>
            <w:rFonts w:hint="eastAsia"/>
            <w:lang w:eastAsia="ko-KR"/>
          </w:rPr>
          <w:t xml:space="preserve">the </w:t>
        </w:r>
        <w:r>
          <w:rPr>
            <w:color w:val="000000" w:themeColor="text1"/>
            <w:lang w:eastAsia="ko-KR"/>
          </w:rPr>
          <w:t>2</w:t>
        </w:r>
        <w:r w:rsidRPr="00513778">
          <w:rPr>
            <w:color w:val="000000" w:themeColor="text1"/>
            <w:vertAlign w:val="superscript"/>
            <w:lang w:eastAsia="ko-KR"/>
          </w:rPr>
          <w:t>nd</w:t>
        </w:r>
        <w:r>
          <w:rPr>
            <w:color w:val="000000" w:themeColor="text1"/>
            <w:lang w:eastAsia="ko-KR"/>
          </w:rPr>
          <w:t>-stage SCI</w:t>
        </w:r>
      </w:ins>
      <w:del w:id="80" w:author="Huawei" w:date="2020-05-02T09:04:00Z">
        <w:r w:rsidDel="00513778">
          <w:rPr>
            <w:color w:val="000000" w:themeColor="text1"/>
            <w:lang w:eastAsia="ko-KR"/>
          </w:rPr>
          <w:delText>SCI format 0-2</w:delText>
        </w:r>
      </w:del>
      <w:r w:rsidRPr="002625EB">
        <w:rPr>
          <w:rFonts w:hint="eastAsia"/>
          <w:lang w:eastAsia="zh-CN"/>
        </w:rPr>
        <w:t xml:space="preserve">, </w:t>
      </w:r>
      <w:r w:rsidRPr="002625EB">
        <w:rPr>
          <w:lang w:eastAsia="zh-CN"/>
        </w:rPr>
        <w:t>as</w:t>
      </w:r>
      <w:r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  <m:sup>
            <m:r>
              <w:rPr>
                <w:rFonts w:ascii="Cambria Math" w:hAnsi="Cambria Math"/>
                <w:lang w:eastAsia="zh-CN"/>
              </w:rPr>
              <m:t>SCI2</m:t>
            </m:r>
          </m:sup>
        </m:sSubSup>
        <m:r>
          <w:rPr>
            <w:rFonts w:ascii="Cambria Math" w:hAnsi="Cambria Math"/>
            <w:lang w:eastAsia="zh-CN"/>
          </w:rPr>
          <m:t xml:space="preserve">, 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  <m:sup>
            <m:r>
              <w:rPr>
                <w:rFonts w:ascii="Cambria Math" w:hAnsi="Cambria Math"/>
                <w:lang w:eastAsia="zh-CN"/>
              </w:rPr>
              <m:t>SCI2</m:t>
            </m:r>
          </m:sup>
        </m:sSubSup>
        <m:r>
          <w:rPr>
            <w:rFonts w:ascii="Cambria Math" w:hAnsi="Cambria Math"/>
            <w:lang w:eastAsia="zh-CN"/>
          </w:rPr>
          <m:t xml:space="preserve">, 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  <m:sup>
            <m:r>
              <w:rPr>
                <w:rFonts w:ascii="Cambria Math" w:hAnsi="Cambria Math"/>
                <w:lang w:eastAsia="zh-CN"/>
              </w:rPr>
              <m:t>SCI2</m:t>
            </m:r>
          </m:sup>
        </m:sSubSup>
        <m:r>
          <w:rPr>
            <w:rFonts w:ascii="Cambria Math" w:hAnsi="Cambria Math"/>
            <w:lang w:eastAsia="zh-CN"/>
          </w:rPr>
          <m:t xml:space="preserve">, 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lang w:eastAsia="zh-CN"/>
              </w:rPr>
              <m:t>3</m:t>
            </m:r>
          </m:sub>
          <m:sup>
            <m:r>
              <w:rPr>
                <w:rFonts w:ascii="Cambria Math" w:hAnsi="Cambria Math"/>
                <w:lang w:eastAsia="zh-CN"/>
              </w:rPr>
              <m:t>SCI2</m:t>
            </m:r>
          </m:sup>
        </m:sSubSup>
        <m:r>
          <w:rPr>
            <w:rFonts w:ascii="Cambria Math" w:hAnsi="Cambria Math"/>
            <w:lang w:eastAsia="zh-CN"/>
          </w:rPr>
          <m:t xml:space="preserve">,⋯, 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g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G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SCI2</m:t>
                </m:r>
              </m:sup>
            </m:sSup>
            <m:r>
              <w:rPr>
                <w:rFonts w:ascii="Cambria Math" w:hAnsi="Cambria Math"/>
                <w:lang w:eastAsia="zh-CN"/>
              </w:rPr>
              <m:t>-1</m:t>
            </m:r>
          </m:sub>
          <m:sup>
            <m:r>
              <w:rPr>
                <w:rFonts w:ascii="Cambria Math" w:hAnsi="Cambria Math"/>
                <w:lang w:eastAsia="zh-CN"/>
              </w:rPr>
              <m:t>SCI2</m:t>
            </m:r>
          </m:sup>
        </m:sSubSup>
      </m:oMath>
      <w:r>
        <w:rPr>
          <w:rFonts w:hint="eastAsia"/>
          <w:lang w:eastAsia="zh-CN"/>
        </w:rPr>
        <w:t>.</w:t>
      </w:r>
    </w:p>
    <w:p w14:paraId="6686FD6E" w14:textId="77777777" w:rsidR="00513778" w:rsidRPr="002625EB" w:rsidRDefault="00513778" w:rsidP="0051377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Denote the </w:t>
      </w:r>
      <w:r w:rsidRPr="002625EB">
        <w:rPr>
          <w:lang w:eastAsia="zh-CN"/>
        </w:rPr>
        <w:t>multiplex</w:t>
      </w:r>
      <w:r w:rsidRPr="002625EB">
        <w:rPr>
          <w:rFonts w:hint="eastAsia"/>
          <w:lang w:eastAsia="zh-CN"/>
        </w:rPr>
        <w:t>ed data and control coded bit sequence as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>,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,⋯,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lang w:eastAsia="zh-CN"/>
              </w:rPr>
              <m:t>G-1</m:t>
            </m:r>
          </m:sub>
        </m:sSub>
      </m:oMath>
      <w:r>
        <w:rPr>
          <w:lang w:eastAsia="zh-CN"/>
        </w:rPr>
        <w:t xml:space="preserve">, where </w:t>
      </w:r>
      <w:r w:rsidRPr="004D3D90">
        <w:rPr>
          <w:i/>
          <w:lang w:eastAsia="zh-CN"/>
        </w:rPr>
        <w:t>G</w:t>
      </w:r>
      <w:r>
        <w:rPr>
          <w:lang w:eastAsia="zh-CN"/>
        </w:rPr>
        <w:t xml:space="preserve"> is the total number of coded bits for transmission.</w:t>
      </w:r>
    </w:p>
    <w:p w14:paraId="63B5555A" w14:textId="77777777" w:rsidR="00513778" w:rsidRDefault="00513778" w:rsidP="00513778">
      <w:pPr>
        <w:rPr>
          <w:lang w:eastAsia="zh-CN"/>
        </w:rPr>
      </w:pPr>
      <w:r>
        <w:rPr>
          <w:lang w:eastAsia="zh-CN"/>
        </w:rPr>
        <w:t xml:space="preserve">Assuming that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L</m:t>
            </m:r>
          </m:sub>
        </m:sSub>
      </m:oMath>
      <w:r>
        <w:t xml:space="preserve"> is the number of layers onto which the SL-SCH transport block is mapped, </w:t>
      </w:r>
      <w:r>
        <w:rPr>
          <w:lang w:eastAsia="zh-CN"/>
        </w:rPr>
        <w:t>t</w:t>
      </w:r>
      <w:r w:rsidRPr="002625EB">
        <w:rPr>
          <w:rFonts w:hint="eastAsia"/>
          <w:lang w:eastAsia="zh-CN"/>
        </w:rPr>
        <w:t xml:space="preserve">he </w:t>
      </w:r>
      <w:r w:rsidRPr="002625EB">
        <w:rPr>
          <w:lang w:eastAsia="zh-CN"/>
        </w:rPr>
        <w:t>multiplex</w:t>
      </w:r>
      <w:r w:rsidRPr="002625EB">
        <w:rPr>
          <w:rFonts w:hint="eastAsia"/>
          <w:lang w:eastAsia="zh-CN"/>
        </w:rPr>
        <w:t>ed data and control coded</w:t>
      </w:r>
      <w:r>
        <w:rPr>
          <w:lang w:eastAsia="zh-CN"/>
        </w:rPr>
        <w:t xml:space="preserve"> bit</w:t>
      </w:r>
      <w:r w:rsidRPr="002625EB">
        <w:rPr>
          <w:rFonts w:hint="eastAsia"/>
          <w:lang w:eastAsia="zh-CN"/>
        </w:rPr>
        <w:t xml:space="preserve"> sequence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>,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,⋯,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lang w:eastAsia="zh-CN"/>
              </w:rPr>
              <m:t>G-1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is obtained as follows:</w:t>
      </w:r>
    </w:p>
    <w:p w14:paraId="53787591" w14:textId="4F432ADE" w:rsidR="00BF1650" w:rsidRDefault="00513778" w:rsidP="00513778">
      <w:r>
        <w:rPr>
          <w:lang w:eastAsia="zh-CN"/>
        </w:rPr>
        <w:t xml:space="preserve">Denote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  <m:sup>
            <m:r>
              <w:rPr>
                <w:rFonts w:ascii="Cambria Math" w:hAnsi="Cambria Math"/>
              </w:rPr>
              <m:t>SCI2</m:t>
            </m:r>
          </m:sup>
        </m:sSubSup>
      </m:oMath>
      <w:r>
        <w:t xml:space="preserve"> is modulation order of </w:t>
      </w:r>
      <w:ins w:id="81" w:author="Huawei" w:date="2020-05-02T09:04:00Z">
        <w:r w:rsidRPr="003B2609">
          <w:rPr>
            <w:rFonts w:hint="eastAsia"/>
            <w:lang w:eastAsia="ko-KR"/>
          </w:rPr>
          <w:t xml:space="preserve">the </w:t>
        </w:r>
        <w:r>
          <w:rPr>
            <w:color w:val="000000" w:themeColor="text1"/>
            <w:lang w:eastAsia="ko-KR"/>
          </w:rPr>
          <w:t>2</w:t>
        </w:r>
        <w:r w:rsidRPr="00513778">
          <w:rPr>
            <w:color w:val="000000" w:themeColor="text1"/>
            <w:vertAlign w:val="superscript"/>
            <w:lang w:eastAsia="ko-KR"/>
          </w:rPr>
          <w:t>nd</w:t>
        </w:r>
        <w:r>
          <w:rPr>
            <w:color w:val="000000" w:themeColor="text1"/>
            <w:lang w:eastAsia="ko-KR"/>
          </w:rPr>
          <w:t>-stage SCI</w:t>
        </w:r>
      </w:ins>
      <w:del w:id="82" w:author="Huawei" w:date="2020-05-02T09:04:00Z">
        <w:r w:rsidDel="00513778">
          <w:rPr>
            <w:color w:val="000000" w:themeColor="text1"/>
            <w:lang w:eastAsia="ko-KR"/>
          </w:rPr>
          <w:delText>SCI format 0-2</w:delText>
        </w:r>
      </w:del>
      <w:r>
        <w:t>.</w:t>
      </w:r>
    </w:p>
    <w:p w14:paraId="7E42C85A" w14:textId="77777777" w:rsidR="00BF1650" w:rsidRDefault="00BF1650" w:rsidP="00BF1650">
      <w:pPr>
        <w:pStyle w:val="2"/>
        <w:rPr>
          <w:lang w:eastAsia="zh-CN"/>
        </w:rPr>
      </w:pPr>
      <w:bookmarkStart w:id="83" w:name="_Toc29326632"/>
      <w:bookmarkStart w:id="84" w:name="_Toc29327782"/>
      <w:bookmarkStart w:id="85" w:name="_Toc36045972"/>
      <w:bookmarkStart w:id="86" w:name="_Toc36046232"/>
      <w:bookmarkStart w:id="87" w:name="_Toc36046378"/>
      <w:r>
        <w:rPr>
          <w:lang w:eastAsia="zh-CN"/>
        </w:rPr>
        <w:t>8</w:t>
      </w:r>
      <w:r w:rsidRPr="002625EB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2625EB">
        <w:rPr>
          <w:rFonts w:hint="eastAsia"/>
          <w:lang w:eastAsia="zh-CN"/>
        </w:rPr>
        <w:tab/>
      </w:r>
      <w:r>
        <w:rPr>
          <w:lang w:eastAsia="zh-CN"/>
        </w:rPr>
        <w:t>Sidelink control information on PSCCH</w:t>
      </w:r>
      <w:bookmarkEnd w:id="83"/>
      <w:bookmarkEnd w:id="84"/>
      <w:bookmarkEnd w:id="85"/>
      <w:bookmarkEnd w:id="86"/>
      <w:bookmarkEnd w:id="87"/>
    </w:p>
    <w:p w14:paraId="5ED075C4" w14:textId="3FD72C6A" w:rsidR="00BF1650" w:rsidRPr="00BF1650" w:rsidRDefault="00BF1650" w:rsidP="00BF1650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7654AC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5F1A7CF1" w14:textId="77777777" w:rsidR="00815B38" w:rsidRPr="00E92EE5" w:rsidRDefault="00815B38" w:rsidP="00815B38">
      <w:pPr>
        <w:pStyle w:val="3"/>
      </w:pPr>
      <w:bookmarkStart w:id="88" w:name="_Toc29326633"/>
      <w:bookmarkStart w:id="89" w:name="_Toc29327783"/>
      <w:r>
        <w:t>8.3.1</w:t>
      </w:r>
      <w:r>
        <w:tab/>
        <w:t>1</w:t>
      </w:r>
      <w:r w:rsidRPr="00E92EE5">
        <w:rPr>
          <w:vertAlign w:val="superscript"/>
          <w:lang w:eastAsia="zh-CN"/>
        </w:rPr>
        <w:t>st</w:t>
      </w:r>
      <w:r>
        <w:rPr>
          <w:lang w:eastAsia="zh-CN"/>
        </w:rPr>
        <w:t>-stage S</w:t>
      </w:r>
      <w:r w:rsidRPr="002625EB">
        <w:rPr>
          <w:rFonts w:hint="eastAsia"/>
          <w:lang w:eastAsia="zh-CN"/>
        </w:rPr>
        <w:t>CI format</w:t>
      </w:r>
      <w:r>
        <w:rPr>
          <w:rFonts w:hint="eastAsia"/>
          <w:lang w:eastAsia="zh-CN"/>
        </w:rPr>
        <w:t>s</w:t>
      </w:r>
      <w:bookmarkEnd w:id="88"/>
      <w:bookmarkEnd w:id="89"/>
    </w:p>
    <w:p w14:paraId="7DCFE608" w14:textId="77777777" w:rsidR="00815B38" w:rsidRDefault="00815B38" w:rsidP="00815B38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7654AC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23F6CC61" w14:textId="407DC3DE" w:rsidR="006A08BC" w:rsidRDefault="006A08BC" w:rsidP="006A08BC">
      <w:pPr>
        <w:pStyle w:val="4"/>
      </w:pPr>
      <w:bookmarkStart w:id="90" w:name="_Toc29326634"/>
      <w:bookmarkStart w:id="91" w:name="_Toc29327784"/>
      <w:bookmarkStart w:id="92" w:name="_Toc36045974"/>
      <w:bookmarkStart w:id="93" w:name="_Toc36046234"/>
      <w:bookmarkStart w:id="94" w:name="_Toc36046380"/>
      <w:r>
        <w:t>8.3.1.1</w:t>
      </w:r>
      <w:r>
        <w:tab/>
        <w:t xml:space="preserve">SCI format </w:t>
      </w:r>
      <w:ins w:id="95" w:author="Huawei" w:date="2020-05-02T08:45:00Z">
        <w:r w:rsidR="00286E60">
          <w:t>1-A</w:t>
        </w:r>
      </w:ins>
      <w:del w:id="96" w:author="Huawei" w:date="2020-05-02T08:45:00Z">
        <w:r w:rsidDel="00286E60">
          <w:delText>0-1</w:delText>
        </w:r>
      </w:del>
      <w:bookmarkEnd w:id="90"/>
      <w:bookmarkEnd w:id="91"/>
      <w:bookmarkEnd w:id="92"/>
      <w:bookmarkEnd w:id="93"/>
      <w:bookmarkEnd w:id="94"/>
    </w:p>
    <w:p w14:paraId="4E0B6155" w14:textId="405F48CE" w:rsidR="006A08BC" w:rsidRDefault="006A08BC" w:rsidP="006A08BC">
      <w:r>
        <w:t xml:space="preserve">SCI format </w:t>
      </w:r>
      <w:ins w:id="97" w:author="Huawei" w:date="2020-05-02T08:46:00Z">
        <w:r w:rsidR="00286E60">
          <w:t>1-A</w:t>
        </w:r>
      </w:ins>
      <w:del w:id="98" w:author="Huawei" w:date="2020-05-02T08:46:00Z">
        <w:r w:rsidDel="00286E60">
          <w:delText>0-1</w:delText>
        </w:r>
      </w:del>
      <w:r>
        <w:t xml:space="preserve"> is used for the scheduling of PSSCH </w:t>
      </w:r>
      <w:r w:rsidRPr="004E665A">
        <w:t>and 2</w:t>
      </w:r>
      <w:r w:rsidRPr="004E665A">
        <w:rPr>
          <w:vertAlign w:val="superscript"/>
        </w:rPr>
        <w:t>nd</w:t>
      </w:r>
      <w:r w:rsidRPr="004E665A">
        <w:t>-stage-SCI on PSSCH</w:t>
      </w:r>
      <w:r>
        <w:t xml:space="preserve"> </w:t>
      </w:r>
    </w:p>
    <w:p w14:paraId="25A1C748" w14:textId="092F67E5" w:rsidR="006A08BC" w:rsidRDefault="006A08BC" w:rsidP="006A08BC">
      <w:r>
        <w:lastRenderedPageBreak/>
        <w:t xml:space="preserve">The following information is transmitted by means of the SCI format </w:t>
      </w:r>
      <w:ins w:id="99" w:author="Huawei" w:date="2020-05-02T08:46:00Z">
        <w:r w:rsidR="00286E60">
          <w:t>1-A</w:t>
        </w:r>
      </w:ins>
      <w:del w:id="100" w:author="Huawei" w:date="2020-05-02T08:46:00Z">
        <w:r w:rsidDel="00286E60">
          <w:delText>0-1</w:delText>
        </w:r>
      </w:del>
      <w:r>
        <w:t>:</w:t>
      </w:r>
    </w:p>
    <w:p w14:paraId="4A66E0FC" w14:textId="2B9B54E2" w:rsidR="006A08BC" w:rsidRDefault="006A08BC" w:rsidP="006A08B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Priority – 3 bits as defined in clause </w:t>
      </w:r>
      <w:ins w:id="101" w:author="Huawei" w:date="2020-05-02T08:20:00Z">
        <w:r>
          <w:rPr>
            <w:lang w:eastAsia="ko-KR"/>
          </w:rPr>
          <w:t>5.4.3.3</w:t>
        </w:r>
      </w:ins>
      <w:del w:id="102" w:author="Huawei" w:date="2020-05-02T08:20:00Z">
        <w:r w:rsidDel="006A08BC">
          <w:rPr>
            <w:lang w:eastAsia="ko-KR"/>
          </w:rPr>
          <w:delText>x.x.x</w:delText>
        </w:r>
      </w:del>
      <w:r>
        <w:rPr>
          <w:lang w:eastAsia="ko-KR"/>
        </w:rPr>
        <w:t xml:space="preserve"> of [</w:t>
      </w:r>
      <w:ins w:id="103" w:author="Huawei" w:date="2020-05-02T08:20:00Z">
        <w:r>
          <w:rPr>
            <w:lang w:eastAsia="ko-KR"/>
          </w:rPr>
          <w:t>12</w:t>
        </w:r>
      </w:ins>
      <w:del w:id="104" w:author="Huawei" w:date="2020-05-02T08:20:00Z">
        <w:r w:rsidDel="006A08BC">
          <w:rPr>
            <w:lang w:eastAsia="ko-KR"/>
          </w:rPr>
          <w:delText>6</w:delText>
        </w:r>
      </w:del>
      <w:r>
        <w:rPr>
          <w:lang w:eastAsia="ko-KR"/>
        </w:rPr>
        <w:t>, TS 38.2</w:t>
      </w:r>
      <w:ins w:id="105" w:author="Huawei" w:date="2020-05-02T08:20:00Z">
        <w:r>
          <w:rPr>
            <w:lang w:eastAsia="ko-KR"/>
          </w:rPr>
          <w:t>87</w:t>
        </w:r>
      </w:ins>
      <w:del w:id="106" w:author="Huawei" w:date="2020-05-02T08:20:00Z">
        <w:r w:rsidDel="006A08BC">
          <w:rPr>
            <w:lang w:eastAsia="ko-KR"/>
          </w:rPr>
          <w:delText>14</w:delText>
        </w:r>
      </w:del>
      <w:r>
        <w:rPr>
          <w:lang w:eastAsia="ko-KR"/>
        </w:rPr>
        <w:t>].</w:t>
      </w:r>
    </w:p>
    <w:p w14:paraId="67D1F67E" w14:textId="35E6A30E" w:rsidR="006A08BC" w:rsidRDefault="006A08BC" w:rsidP="006A08B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Frequency resource assignment –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m:t>log</m:t>
                </m:r>
              </m:e>
              <m:sub>
                <m:r>
                  <m:rPr>
                    <m:nor/>
                  </m:rPr>
                  <m:t>2</m:t>
                </m:r>
              </m:sub>
            </m:sSub>
            <m:r>
              <m:rPr>
                <m:nor/>
              </m:rPr>
              <m:t>(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sz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i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subChannel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SL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1</m:t>
                    </m:r>
                  </m:e>
                </m:d>
              </m:num>
              <m:den>
                <m:r>
                  <m:rPr>
                    <m:nor/>
                  </m:rPr>
                  <m:t>2</m:t>
                </m:r>
              </m:den>
            </m:f>
            <m:r>
              <m:rPr>
                <m:nor/>
              </m:rPr>
              <m:t>)</m:t>
            </m:r>
          </m:e>
        </m:d>
      </m:oMath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lang w:eastAsia="ko-KR"/>
        </w:rPr>
        <w:t xml:space="preserve">bits when the value of the higher layer parameter </w:t>
      </w:r>
      <w:r w:rsidRPr="00367F70">
        <w:rPr>
          <w:i/>
          <w:lang w:eastAsia="ko-KR"/>
        </w:rPr>
        <w:t>sl-MaxNumPerReserve</w:t>
      </w:r>
      <w:r>
        <w:rPr>
          <w:lang w:eastAsia="ko-KR"/>
        </w:rPr>
        <w:t xml:space="preserve"> is configured to 2; otherwise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m:t>log</m:t>
                </m:r>
              </m:e>
              <m:sub>
                <m:r>
                  <m:rPr>
                    <m:nor/>
                  </m:rPr>
                  <m:t>2</m:t>
                </m:r>
              </m:sub>
            </m:sSub>
            <m:r>
              <m:rPr>
                <m:nor/>
              </m:rPr>
              <m:t>(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sz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i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subChannel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SL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1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nor/>
                      </m:rPr>
                      <m:t>2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1</m:t>
                    </m:r>
                  </m:e>
                </m:d>
              </m:num>
              <m:den>
                <m:r>
                  <m:rPr>
                    <m:nor/>
                  </m:rPr>
                  <m:t>6</m:t>
                </m:r>
              </m:den>
            </m:f>
            <m:r>
              <m:rPr>
                <m:nor/>
              </m:rPr>
              <m:t>)</m:t>
            </m:r>
          </m:e>
        </m:d>
      </m:oMath>
      <w:r>
        <w:rPr>
          <w:rFonts w:hint="eastAsia"/>
          <w:sz w:val="24"/>
          <w:szCs w:val="24"/>
          <w:lang w:eastAsia="zh-CN"/>
        </w:rPr>
        <w:t xml:space="preserve"> </w:t>
      </w:r>
      <w:r w:rsidRPr="00D02B11">
        <w:rPr>
          <w:lang w:eastAsia="ko-KR"/>
        </w:rPr>
        <w:t>bits when</w:t>
      </w:r>
      <w:r>
        <w:rPr>
          <w:lang w:eastAsia="ko-KR"/>
        </w:rPr>
        <w:t xml:space="preserve"> the value of the</w:t>
      </w:r>
      <w:r w:rsidRPr="00D02B11">
        <w:rPr>
          <w:lang w:eastAsia="ko-KR"/>
        </w:rPr>
        <w:t xml:space="preserve"> </w:t>
      </w:r>
      <w:r>
        <w:rPr>
          <w:lang w:eastAsia="ko-KR"/>
        </w:rPr>
        <w:t xml:space="preserve">higher layer parameter </w:t>
      </w:r>
      <w:r w:rsidRPr="00367F70">
        <w:rPr>
          <w:i/>
          <w:lang w:eastAsia="ko-KR"/>
        </w:rPr>
        <w:t>sl-MaxNumPerReserve</w:t>
      </w:r>
      <w:r>
        <w:rPr>
          <w:lang w:eastAsia="ko-KR"/>
        </w:rPr>
        <w:t xml:space="preserve"> is configured to 3, as defined in clause </w:t>
      </w:r>
      <w:ins w:id="107" w:author="Huawei" w:date="2020-05-02T08:25:00Z">
        <w:r>
          <w:rPr>
            <w:lang w:eastAsia="ko-KR"/>
          </w:rPr>
          <w:t>8.1.2.2</w:t>
        </w:r>
      </w:ins>
      <w:del w:id="108" w:author="Huawei" w:date="2020-05-02T08:25:00Z">
        <w:r w:rsidDel="006A08BC">
          <w:rPr>
            <w:lang w:eastAsia="ko-KR"/>
          </w:rPr>
          <w:delText>x.x.x</w:delText>
        </w:r>
      </w:del>
      <w:r>
        <w:rPr>
          <w:lang w:eastAsia="ko-KR"/>
        </w:rPr>
        <w:t xml:space="preserve"> of [6, TS 38.214].</w:t>
      </w:r>
    </w:p>
    <w:p w14:paraId="7CEA1C88" w14:textId="2CB26F31" w:rsidR="006A08BC" w:rsidRDefault="006A08BC" w:rsidP="006A08B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Time resource assignment – 5 bits when the value of the higher layer parameter </w:t>
      </w:r>
      <w:r w:rsidRPr="00367F70">
        <w:rPr>
          <w:i/>
          <w:lang w:eastAsia="ko-KR"/>
        </w:rPr>
        <w:t>sl-MaxNumPerReserve</w:t>
      </w:r>
      <w:r>
        <w:rPr>
          <w:lang w:eastAsia="ko-KR"/>
        </w:rPr>
        <w:t xml:space="preserve"> is configured to 2; otherwise 9</w:t>
      </w:r>
      <w:r>
        <w:rPr>
          <w:rFonts w:hint="eastAsia"/>
          <w:sz w:val="24"/>
          <w:szCs w:val="24"/>
          <w:lang w:eastAsia="zh-CN"/>
        </w:rPr>
        <w:t xml:space="preserve"> </w:t>
      </w:r>
      <w:r w:rsidRPr="0006103A">
        <w:rPr>
          <w:lang w:eastAsia="ko-KR"/>
        </w:rPr>
        <w:t>bits</w:t>
      </w:r>
      <w:r>
        <w:rPr>
          <w:lang w:eastAsia="ko-KR"/>
        </w:rPr>
        <w:t xml:space="preserve"> </w:t>
      </w:r>
      <w:r w:rsidRPr="00D470C2">
        <w:rPr>
          <w:lang w:eastAsia="ko-KR"/>
        </w:rPr>
        <w:t>when</w:t>
      </w:r>
      <w:r>
        <w:rPr>
          <w:lang w:eastAsia="ko-KR"/>
        </w:rPr>
        <w:t xml:space="preserve"> the value of the</w:t>
      </w:r>
      <w:r w:rsidRPr="00D470C2">
        <w:rPr>
          <w:lang w:eastAsia="ko-KR"/>
        </w:rPr>
        <w:t xml:space="preserve"> </w:t>
      </w:r>
      <w:r>
        <w:rPr>
          <w:lang w:eastAsia="ko-KR"/>
        </w:rPr>
        <w:t xml:space="preserve">higher layer parameter </w:t>
      </w:r>
      <w:r w:rsidRPr="00367F70">
        <w:rPr>
          <w:i/>
          <w:lang w:eastAsia="ko-KR"/>
        </w:rPr>
        <w:t>sl-MaxNumPerReserve</w:t>
      </w:r>
      <w:r>
        <w:rPr>
          <w:lang w:eastAsia="ko-KR"/>
        </w:rPr>
        <w:t xml:space="preserve"> is configured to 3, as defined in clause </w:t>
      </w:r>
      <w:ins w:id="109" w:author="Huawei" w:date="2020-05-02T08:25:00Z">
        <w:r>
          <w:rPr>
            <w:lang w:eastAsia="ko-KR"/>
          </w:rPr>
          <w:t>8.1.2.1</w:t>
        </w:r>
      </w:ins>
      <w:del w:id="110" w:author="Huawei" w:date="2020-05-02T08:25:00Z">
        <w:r w:rsidDel="006A08BC">
          <w:rPr>
            <w:lang w:eastAsia="ko-KR"/>
          </w:rPr>
          <w:delText>x.x.x</w:delText>
        </w:r>
      </w:del>
      <w:r>
        <w:rPr>
          <w:lang w:eastAsia="ko-KR"/>
        </w:rPr>
        <w:t xml:space="preserve"> of [6, TS 38.214].</w:t>
      </w:r>
    </w:p>
    <w:p w14:paraId="3C5588AA" w14:textId="77777777" w:rsidR="006A08BC" w:rsidRDefault="006A08BC" w:rsidP="006A08B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Resource reservation period –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m:t>log</m:t>
                </m:r>
              </m:e>
              <m:sub>
                <m:r>
                  <m:rPr>
                    <m:nor/>
                  </m:rPr>
                  <m:t>2</m:t>
                </m:r>
              </m:sub>
            </m:sSub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i/>
                    <w:sz w:val="24"/>
                    <w:szCs w:val="24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sz w:val="24"/>
                    <w:szCs w:val="24"/>
                  </w:rPr>
                  <m:t>reser</m:t>
                </m:r>
                <m:r>
                  <m:rPr>
                    <m:nor/>
                  </m:rPr>
                  <w:rPr>
                    <w:rFonts w:ascii="Cambria Math"/>
                    <w:sz w:val="24"/>
                    <w:szCs w:val="24"/>
                  </w:rPr>
                  <m:t>v</m:t>
                </m:r>
                <m:r>
                  <m:rPr>
                    <m:nor/>
                  </m:rPr>
                  <w:rPr>
                    <w:sz w:val="24"/>
                    <w:szCs w:val="24"/>
                  </w:rPr>
                  <m:t>Period</m:t>
                </m:r>
              </m:sub>
            </m:sSub>
            <m:r>
              <w:rPr>
                <w:rFonts w:ascii="Cambria Math" w:hAnsi="Cambria Math"/>
              </w:rPr>
              <m:t>)</m:t>
            </m:r>
          </m:e>
        </m:d>
      </m:oMath>
      <w:r>
        <w:rPr>
          <w:lang w:eastAsia="ko-KR"/>
        </w:rPr>
        <w:t xml:space="preserve"> bits as defined in clause x.x.x of [6, TS 38.214], if higher parameter </w:t>
      </w:r>
      <w:r w:rsidRPr="00367F70">
        <w:rPr>
          <w:i/>
          <w:lang w:eastAsia="ko-KR"/>
        </w:rPr>
        <w:t>sl-MultiReserveResource</w:t>
      </w:r>
      <w:r>
        <w:rPr>
          <w:i/>
        </w:rPr>
        <w:t xml:space="preserve"> </w:t>
      </w:r>
      <w:r>
        <w:rPr>
          <w:lang w:eastAsia="zh-CN"/>
        </w:rPr>
        <w:t>is configured</w:t>
      </w:r>
      <w:r>
        <w:rPr>
          <w:lang w:eastAsia="ko-KR"/>
        </w:rPr>
        <w:t>; 0 bit otherwise.</w:t>
      </w:r>
    </w:p>
    <w:p w14:paraId="3868B3F4" w14:textId="77777777" w:rsidR="006A08BC" w:rsidRDefault="006A08BC" w:rsidP="006A08B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D</w:t>
      </w:r>
      <w:r>
        <w:rPr>
          <w:lang w:eastAsia="ko-KR"/>
        </w:rPr>
        <w:t xml:space="preserve">MRS pattern – [x] bits as defined in clause 8.4.1.1.2 of [4, TS 38.211], if </w:t>
      </w:r>
      <w:r>
        <w:rPr>
          <w:rFonts w:ascii="Times" w:eastAsia="等线" w:hAnsi="Times"/>
          <w:lang w:eastAsia="ko-KR"/>
        </w:rPr>
        <w:t>more than one DMRS patterns</w:t>
      </w:r>
      <w:r>
        <w:rPr>
          <w:lang w:eastAsia="ko-KR"/>
        </w:rPr>
        <w:t xml:space="preserve"> are configured by higher layer parameter </w:t>
      </w:r>
      <w:r w:rsidRPr="00367F70">
        <w:rPr>
          <w:i/>
          <w:lang w:eastAsia="ko-KR"/>
        </w:rPr>
        <w:t>sl-PSSCH-DMRS-TimePattern</w:t>
      </w:r>
      <w:r>
        <w:rPr>
          <w:rFonts w:ascii="Times" w:eastAsia="等线" w:hAnsi="Times"/>
          <w:lang w:eastAsia="ko-KR"/>
        </w:rPr>
        <w:t>; 0 bit otherwise.</w:t>
      </w:r>
    </w:p>
    <w:p w14:paraId="23CC7B72" w14:textId="77777777" w:rsidR="006A08BC" w:rsidRPr="00CC10C7" w:rsidRDefault="006A08BC" w:rsidP="006A08BC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2</w:t>
      </w:r>
      <w:r w:rsidRPr="000B4202">
        <w:rPr>
          <w:vertAlign w:val="superscript"/>
          <w:lang w:eastAsia="ko-KR"/>
        </w:rPr>
        <w:t>nd</w:t>
      </w:r>
      <w:r>
        <w:rPr>
          <w:lang w:eastAsia="ko-KR"/>
        </w:rPr>
        <w:t>-stage SCI format – [x] bits as defined in clause x.x.x of [6, TS 38.214].</w:t>
      </w:r>
    </w:p>
    <w:p w14:paraId="76A89C27" w14:textId="77777777" w:rsidR="006A08BC" w:rsidRDefault="006A08BC" w:rsidP="006A08B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Beta_offset indicator – [2] bits as provided by higher layer parameter </w:t>
      </w:r>
      <w:r w:rsidRPr="00431CCE">
        <w:rPr>
          <w:i/>
          <w:lang w:eastAsia="ko-KR"/>
        </w:rPr>
        <w:t>sl-BetaOffsets2ndSCI</w:t>
      </w:r>
      <w:r>
        <w:rPr>
          <w:lang w:eastAsia="ko-KR"/>
        </w:rPr>
        <w:t>.</w:t>
      </w:r>
    </w:p>
    <w:p w14:paraId="3D7B78E8" w14:textId="77777777" w:rsidR="006A08BC" w:rsidRDefault="006A08BC" w:rsidP="006A08B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Number of DMRS port – 1 bit as defined in </w:t>
      </w:r>
      <w:r>
        <w:rPr>
          <w:lang w:eastAsia="zh-CN"/>
        </w:rPr>
        <w:t>T</w:t>
      </w:r>
      <w:r>
        <w:rPr>
          <w:rFonts w:hint="eastAsia"/>
          <w:lang w:eastAsia="zh-CN"/>
        </w:rPr>
        <w:t>able</w:t>
      </w:r>
      <w:r>
        <w:rPr>
          <w:lang w:eastAsia="zh-CN"/>
        </w:rPr>
        <w:t xml:space="preserve"> 8.3.1.1-1</w:t>
      </w:r>
      <w:r>
        <w:rPr>
          <w:lang w:eastAsia="ko-KR"/>
        </w:rPr>
        <w:t>.</w:t>
      </w:r>
    </w:p>
    <w:p w14:paraId="44DA361F" w14:textId="77777777" w:rsidR="006A08BC" w:rsidRDefault="006A08BC" w:rsidP="006A08B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Modulation and coding scheme – 5 bits as defined in clause 8.1.3 of [6, TS 38.214].</w:t>
      </w:r>
    </w:p>
    <w:p w14:paraId="15C35F28" w14:textId="3F5FFC77" w:rsidR="006A08BC" w:rsidRDefault="006A08BC" w:rsidP="006A08BC">
      <w:pPr>
        <w:pStyle w:val="B1"/>
        <w:rPr>
          <w:lang w:eastAsia="ko-KR"/>
        </w:rPr>
      </w:pPr>
      <w:ins w:id="111" w:author="Huawei" w:date="2020-05-02T08:18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12" w:author="Huawei3" w:date="2020-05-07T19:26:00Z">
        <w:r w:rsidR="00532D6A">
          <w:rPr>
            <w:lang w:eastAsia="ko-KR"/>
          </w:rPr>
          <w:t xml:space="preserve">Additional </w:t>
        </w:r>
      </w:ins>
      <w:ins w:id="113" w:author="Huawei" w:date="2020-05-02T08:18:00Z">
        <w:r>
          <w:rPr>
            <w:rFonts w:eastAsiaTheme="minorEastAsia" w:hint="eastAsia"/>
            <w:lang w:eastAsia="ko-KR"/>
          </w:rPr>
          <w:t xml:space="preserve">MCS table indicator </w:t>
        </w:r>
        <w:r>
          <w:rPr>
            <w:rFonts w:eastAsiaTheme="minorEastAsia"/>
            <w:lang w:eastAsia="ko-KR"/>
          </w:rPr>
          <w:t>–</w:t>
        </w:r>
        <w:r>
          <w:rPr>
            <w:rFonts w:eastAsiaTheme="minorEastAsia" w:hint="eastAsia"/>
            <w:lang w:eastAsia="ko-KR"/>
          </w:rPr>
          <w:t xml:space="preserve"> </w:t>
        </w:r>
        <w:r>
          <w:rPr>
            <w:rFonts w:eastAsiaTheme="minorEastAsia"/>
            <w:lang w:eastAsia="ko-KR"/>
          </w:rPr>
          <w:t xml:space="preserve">as defined in clause 8.1.3.1 of [6, TS 38.214]: 1 bit if one MCS table is configured by higher layer parameter </w:t>
        </w:r>
        <w:r>
          <w:rPr>
            <w:i/>
          </w:rPr>
          <w:t>sl-MCS-Table</w:t>
        </w:r>
        <w:r>
          <w:rPr>
            <w:rFonts w:eastAsiaTheme="minorEastAsia"/>
            <w:lang w:eastAsia="ko-KR"/>
          </w:rPr>
          <w:t xml:space="preserve">; 2 bits if two MCS tables are configured by higher layer parameter </w:t>
        </w:r>
        <w:r>
          <w:rPr>
            <w:i/>
          </w:rPr>
          <w:t>sl-MCS-Table</w:t>
        </w:r>
        <w:r>
          <w:rPr>
            <w:rFonts w:eastAsiaTheme="minorEastAsia"/>
            <w:lang w:eastAsia="ko-KR"/>
          </w:rPr>
          <w:t>; 0 bit otherwise.</w:t>
        </w:r>
      </w:ins>
    </w:p>
    <w:p w14:paraId="025B14F0" w14:textId="77777777" w:rsidR="006A08BC" w:rsidRDefault="006A08BC" w:rsidP="006A08B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Reserved – [2 - 4] bits as determined by higher layer parameter </w:t>
      </w:r>
      <w:r w:rsidRPr="00431CCE">
        <w:rPr>
          <w:i/>
          <w:lang w:eastAsia="ko-KR"/>
        </w:rPr>
        <w:t>sl-</w:t>
      </w:r>
      <w:r w:rsidRPr="00431CCE">
        <w:rPr>
          <w:i/>
          <w:noProof/>
          <w:lang w:eastAsia="zh-CN"/>
        </w:rPr>
        <w:t>NumReservedBits</w:t>
      </w:r>
      <w:r>
        <w:rPr>
          <w:rFonts w:ascii="Times" w:eastAsia="等线" w:hAnsi="Times"/>
          <w:lang w:eastAsia="ko-KR"/>
        </w:rPr>
        <w:t xml:space="preserve">, </w:t>
      </w:r>
      <w:r>
        <w:rPr>
          <w:lang w:eastAsia="ko-KR"/>
        </w:rPr>
        <w:t>with value set to zero.</w:t>
      </w:r>
    </w:p>
    <w:p w14:paraId="7B3EEE36" w14:textId="77777777" w:rsidR="006A08BC" w:rsidRDefault="006A08BC" w:rsidP="006A08BC">
      <w:pPr>
        <w:rPr>
          <w:lang w:eastAsia="ko-KR"/>
        </w:rPr>
      </w:pPr>
    </w:p>
    <w:p w14:paraId="38458235" w14:textId="77777777" w:rsidR="006A08BC" w:rsidRPr="002625EB" w:rsidRDefault="006A08BC" w:rsidP="006A08B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>
        <w:rPr>
          <w:lang w:eastAsia="zh-CN"/>
        </w:rPr>
        <w:t>8</w:t>
      </w:r>
      <w:r>
        <w:rPr>
          <w:rFonts w:hint="eastAsia"/>
          <w:lang w:eastAsia="zh-CN"/>
        </w:rPr>
        <w:t>.3.1.</w:t>
      </w:r>
      <w:r>
        <w:rPr>
          <w:lang w:eastAsia="zh-CN"/>
        </w:rPr>
        <w:t>1</w:t>
      </w:r>
      <w:r>
        <w:rPr>
          <w:rFonts w:hint="eastAsia"/>
          <w:lang w:eastAsia="zh-CN"/>
        </w:rPr>
        <w:t>-</w:t>
      </w:r>
      <w:r>
        <w:rPr>
          <w:lang w:eastAsia="zh-CN"/>
        </w:rPr>
        <w:t>1</w:t>
      </w:r>
      <w:r w:rsidRPr="002625EB">
        <w:rPr>
          <w:rFonts w:hint="eastAsia"/>
          <w:lang w:eastAsia="zh-CN"/>
        </w:rPr>
        <w:t xml:space="preserve">: </w:t>
      </w:r>
      <w:r>
        <w:rPr>
          <w:lang w:eastAsia="ko-KR"/>
        </w:rPr>
        <w:t>Number of DMRS 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983"/>
      </w:tblGrid>
      <w:tr w:rsidR="006A08BC" w:rsidRPr="002625EB" w14:paraId="2FEDE799" w14:textId="77777777" w:rsidTr="002246F3">
        <w:trPr>
          <w:trHeight w:val="424"/>
          <w:jc w:val="center"/>
        </w:trPr>
        <w:tc>
          <w:tcPr>
            <w:tcW w:w="2467" w:type="dxa"/>
            <w:shd w:val="clear" w:color="auto" w:fill="D9D9D9"/>
            <w:vAlign w:val="center"/>
          </w:tcPr>
          <w:p w14:paraId="5DA10E15" w14:textId="77777777" w:rsidR="006A08BC" w:rsidRPr="00B811EB" w:rsidRDefault="006A08BC" w:rsidP="002246F3">
            <w:pPr>
              <w:pStyle w:val="TAC"/>
              <w:rPr>
                <w:b/>
                <w:lang w:eastAsia="zh-CN"/>
              </w:rPr>
            </w:pPr>
            <w:r w:rsidRPr="00B811EB">
              <w:rPr>
                <w:b/>
                <w:lang w:eastAsia="zh-CN"/>
              </w:rPr>
              <w:t xml:space="preserve">Value of the </w:t>
            </w:r>
            <w:r w:rsidRPr="00B811EB">
              <w:rPr>
                <w:b/>
                <w:lang w:eastAsia="ko-KR"/>
              </w:rPr>
              <w:t>Number of DMRS port</w:t>
            </w:r>
            <w:r w:rsidRPr="00B811EB">
              <w:rPr>
                <w:b/>
                <w:lang w:eastAsia="zh-CN"/>
              </w:rPr>
              <w:t xml:space="preserve"> field</w:t>
            </w:r>
          </w:p>
        </w:tc>
        <w:tc>
          <w:tcPr>
            <w:tcW w:w="4983" w:type="dxa"/>
            <w:shd w:val="clear" w:color="auto" w:fill="D9D9D9"/>
            <w:vAlign w:val="center"/>
          </w:tcPr>
          <w:p w14:paraId="06A62BE0" w14:textId="77777777" w:rsidR="006A08BC" w:rsidRPr="00B811EB" w:rsidRDefault="006A08BC" w:rsidP="002246F3">
            <w:pPr>
              <w:pStyle w:val="TAC"/>
              <w:rPr>
                <w:b/>
                <w:lang w:eastAsia="zh-CN"/>
              </w:rPr>
            </w:pPr>
            <w:r w:rsidRPr="00B811EB">
              <w:rPr>
                <w:b/>
                <w:lang w:val="en-US" w:eastAsia="ja-JP"/>
              </w:rPr>
              <w:t>Antenna ports</w:t>
            </w:r>
          </w:p>
        </w:tc>
      </w:tr>
      <w:tr w:rsidR="006A08BC" w:rsidRPr="002625EB" w14:paraId="496AA8FF" w14:textId="77777777" w:rsidTr="002246F3">
        <w:trPr>
          <w:jc w:val="center"/>
        </w:trPr>
        <w:tc>
          <w:tcPr>
            <w:tcW w:w="2467" w:type="dxa"/>
            <w:vAlign w:val="center"/>
          </w:tcPr>
          <w:p w14:paraId="54DAAD66" w14:textId="77777777" w:rsidR="006A08BC" w:rsidRPr="00B811EB" w:rsidRDefault="006A08BC" w:rsidP="002246F3">
            <w:pPr>
              <w:pStyle w:val="TAC"/>
              <w:rPr>
                <w:sz w:val="16"/>
                <w:szCs w:val="16"/>
                <w:lang w:eastAsia="zh-CN"/>
              </w:rPr>
            </w:pPr>
            <w:r w:rsidRPr="00B811EB">
              <w:rPr>
                <w:rFonts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643B1392" w14:textId="77777777" w:rsidR="006A08BC" w:rsidRPr="00B811EB" w:rsidRDefault="006A08BC" w:rsidP="002246F3">
            <w:pPr>
              <w:pStyle w:val="TAC"/>
              <w:rPr>
                <w:sz w:val="16"/>
                <w:szCs w:val="16"/>
                <w:lang w:eastAsia="zh-CN"/>
              </w:rPr>
            </w:pPr>
            <w:r w:rsidRPr="00B811EB">
              <w:rPr>
                <w:sz w:val="16"/>
                <w:szCs w:val="16"/>
                <w:lang w:eastAsia="zh-CN"/>
              </w:rPr>
              <w:t>1000</w:t>
            </w:r>
          </w:p>
        </w:tc>
      </w:tr>
      <w:tr w:rsidR="006A08BC" w:rsidRPr="002625EB" w14:paraId="457EF042" w14:textId="77777777" w:rsidTr="002246F3">
        <w:trPr>
          <w:jc w:val="center"/>
        </w:trPr>
        <w:tc>
          <w:tcPr>
            <w:tcW w:w="2467" w:type="dxa"/>
            <w:vAlign w:val="center"/>
          </w:tcPr>
          <w:p w14:paraId="1BE21A20" w14:textId="77777777" w:rsidR="006A08BC" w:rsidRPr="00B811EB" w:rsidRDefault="006A08BC" w:rsidP="002246F3">
            <w:pPr>
              <w:pStyle w:val="TAC"/>
              <w:rPr>
                <w:sz w:val="16"/>
                <w:szCs w:val="16"/>
                <w:lang w:eastAsia="zh-CN"/>
              </w:rPr>
            </w:pPr>
            <w:r w:rsidRPr="00B811EB"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4C110F26" w14:textId="77777777" w:rsidR="006A08BC" w:rsidRPr="00B811EB" w:rsidRDefault="006A08BC" w:rsidP="002246F3">
            <w:pPr>
              <w:pStyle w:val="TAC"/>
              <w:rPr>
                <w:sz w:val="16"/>
                <w:szCs w:val="16"/>
                <w:lang w:eastAsia="zh-CN"/>
              </w:rPr>
            </w:pPr>
            <w:r w:rsidRPr="00B811EB">
              <w:rPr>
                <w:sz w:val="16"/>
                <w:szCs w:val="16"/>
                <w:lang w:eastAsia="zh-CN"/>
              </w:rPr>
              <w:t>1000</w:t>
            </w:r>
            <w:r w:rsidRPr="00B811EB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B811EB">
              <w:rPr>
                <w:sz w:val="16"/>
                <w:szCs w:val="16"/>
                <w:lang w:eastAsia="zh-CN"/>
              </w:rPr>
              <w:t>and 1001</w:t>
            </w:r>
          </w:p>
        </w:tc>
      </w:tr>
    </w:tbl>
    <w:p w14:paraId="420C6F18" w14:textId="77777777" w:rsidR="003419E4" w:rsidRDefault="003419E4" w:rsidP="003419E4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14:paraId="6838055A" w14:textId="77777777" w:rsidR="003419E4" w:rsidRDefault="003419E4" w:rsidP="003419E4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7654AC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4E3240E2" w14:textId="77777777" w:rsidR="00BF1650" w:rsidRDefault="00BF1650" w:rsidP="00BF1650">
      <w:pPr>
        <w:pStyle w:val="2"/>
        <w:rPr>
          <w:lang w:eastAsia="zh-CN"/>
        </w:rPr>
      </w:pPr>
      <w:bookmarkStart w:id="114" w:name="_Toc29326638"/>
      <w:bookmarkStart w:id="115" w:name="_Toc29327788"/>
      <w:bookmarkStart w:id="116" w:name="_Toc36045978"/>
      <w:bookmarkStart w:id="117" w:name="_Toc36046238"/>
      <w:bookmarkStart w:id="118" w:name="_Toc36046384"/>
      <w:r>
        <w:rPr>
          <w:lang w:eastAsia="zh-CN"/>
        </w:rPr>
        <w:t>8</w:t>
      </w:r>
      <w:r w:rsidRPr="002625EB">
        <w:rPr>
          <w:rFonts w:hint="eastAsia"/>
          <w:lang w:eastAsia="zh-CN"/>
        </w:rPr>
        <w:t>.</w:t>
      </w:r>
      <w:r>
        <w:rPr>
          <w:lang w:eastAsia="zh-CN"/>
        </w:rPr>
        <w:t>4</w:t>
      </w:r>
      <w:r w:rsidRPr="002625EB">
        <w:rPr>
          <w:rFonts w:hint="eastAsia"/>
          <w:lang w:eastAsia="zh-CN"/>
        </w:rPr>
        <w:tab/>
      </w:r>
      <w:r>
        <w:rPr>
          <w:lang w:eastAsia="zh-CN"/>
        </w:rPr>
        <w:t>Sidelink control information on PSSCH</w:t>
      </w:r>
      <w:bookmarkEnd w:id="114"/>
      <w:bookmarkEnd w:id="115"/>
      <w:bookmarkEnd w:id="116"/>
      <w:bookmarkEnd w:id="117"/>
      <w:bookmarkEnd w:id="118"/>
    </w:p>
    <w:p w14:paraId="07D48086" w14:textId="321F1017" w:rsidR="00BF1650" w:rsidRPr="00BF1650" w:rsidRDefault="00BF1650" w:rsidP="00BF1650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7654AC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634AE07D" w14:textId="77777777" w:rsidR="00DC2470" w:rsidRDefault="00DC2470" w:rsidP="00DC2470">
      <w:pPr>
        <w:pStyle w:val="3"/>
        <w:rPr>
          <w:lang w:eastAsia="zh-CN"/>
        </w:rPr>
      </w:pPr>
      <w:bookmarkStart w:id="119" w:name="_Toc29326639"/>
      <w:bookmarkStart w:id="120" w:name="_Toc29327789"/>
      <w:r>
        <w:rPr>
          <w:lang w:eastAsia="zh-CN"/>
        </w:rPr>
        <w:t>8</w:t>
      </w:r>
      <w:r>
        <w:rPr>
          <w:rFonts w:hint="eastAsia"/>
          <w:lang w:eastAsia="zh-CN"/>
        </w:rPr>
        <w:t>.</w:t>
      </w:r>
      <w:r>
        <w:rPr>
          <w:lang w:eastAsia="zh-CN"/>
        </w:rPr>
        <w:t>4</w:t>
      </w:r>
      <w:r w:rsidRPr="002625EB">
        <w:rPr>
          <w:rFonts w:hint="eastAsia"/>
          <w:lang w:eastAsia="zh-CN"/>
        </w:rPr>
        <w:t>.1</w:t>
      </w:r>
      <w:r w:rsidRPr="002625EB">
        <w:rPr>
          <w:rFonts w:hint="eastAsia"/>
          <w:lang w:eastAsia="zh-CN"/>
        </w:rPr>
        <w:tab/>
      </w:r>
      <w:r>
        <w:rPr>
          <w:lang w:eastAsia="zh-CN"/>
        </w:rPr>
        <w:t>2</w:t>
      </w:r>
      <w:r w:rsidRPr="003B3015">
        <w:rPr>
          <w:vertAlign w:val="superscript"/>
          <w:lang w:eastAsia="zh-CN"/>
        </w:rPr>
        <w:t>nd</w:t>
      </w:r>
      <w:r>
        <w:rPr>
          <w:lang w:eastAsia="zh-CN"/>
        </w:rPr>
        <w:t>-stage S</w:t>
      </w:r>
      <w:r>
        <w:rPr>
          <w:rFonts w:hint="eastAsia"/>
          <w:lang w:eastAsia="zh-CN"/>
        </w:rPr>
        <w:t>CI formats</w:t>
      </w:r>
      <w:bookmarkEnd w:id="119"/>
      <w:bookmarkEnd w:id="120"/>
    </w:p>
    <w:p w14:paraId="4876798D" w14:textId="77777777" w:rsidR="00DC2470" w:rsidRDefault="00DC2470" w:rsidP="00DC2470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7654AC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5F0E0FED" w14:textId="745CB7EC" w:rsidR="006A08BC" w:rsidRDefault="006A08BC" w:rsidP="006A08BC">
      <w:pPr>
        <w:pStyle w:val="4"/>
      </w:pPr>
      <w:bookmarkStart w:id="121" w:name="_Toc29326640"/>
      <w:bookmarkStart w:id="122" w:name="_Toc29327790"/>
      <w:bookmarkStart w:id="123" w:name="_Toc36045980"/>
      <w:bookmarkStart w:id="124" w:name="_Toc36046240"/>
      <w:bookmarkStart w:id="125" w:name="_Toc36046386"/>
      <w:r>
        <w:t>8.4.1.1</w:t>
      </w:r>
      <w:r>
        <w:tab/>
        <w:t xml:space="preserve">SCI format </w:t>
      </w:r>
      <w:ins w:id="126" w:author="Huawei" w:date="2020-05-02T08:45:00Z">
        <w:r w:rsidR="00286E60">
          <w:t>2-A</w:t>
        </w:r>
      </w:ins>
      <w:del w:id="127" w:author="Huawei" w:date="2020-05-02T08:45:00Z">
        <w:r w:rsidDel="00286E60">
          <w:delText>0-2</w:delText>
        </w:r>
      </w:del>
      <w:bookmarkEnd w:id="121"/>
      <w:bookmarkEnd w:id="122"/>
      <w:bookmarkEnd w:id="123"/>
      <w:bookmarkEnd w:id="124"/>
      <w:bookmarkEnd w:id="125"/>
    </w:p>
    <w:p w14:paraId="3985D3EF" w14:textId="100D4DBE" w:rsidR="006A08BC" w:rsidRDefault="006A08BC" w:rsidP="006A08BC">
      <w:r>
        <w:t xml:space="preserve">SCI format </w:t>
      </w:r>
      <w:ins w:id="128" w:author="Huawei" w:date="2020-05-02T08:50:00Z">
        <w:r w:rsidR="00513778">
          <w:t>2-A</w:t>
        </w:r>
      </w:ins>
      <w:del w:id="129" w:author="Huawei" w:date="2020-05-02T08:46:00Z">
        <w:r w:rsidDel="00286E60">
          <w:delText>0-2</w:delText>
        </w:r>
      </w:del>
      <w:r>
        <w:t xml:space="preserve"> is used for the decoding of PSSCH</w:t>
      </w:r>
      <w:ins w:id="130" w:author="Huawei" w:date="2020-05-02T08:54:00Z">
        <w:r w:rsidR="00513778">
          <w:t xml:space="preserve">, </w:t>
        </w:r>
      </w:ins>
      <w:del w:id="131" w:author="Huawei" w:date="2020-05-02T08:54:00Z">
        <w:r w:rsidDel="00513778">
          <w:delText>.</w:delText>
        </w:r>
      </w:del>
      <w:ins w:id="132" w:author="Huawei" w:date="2020-05-04T17:41:00Z">
        <w:r w:rsidR="00C403F4">
          <w:rPr>
            <w:lang w:eastAsia="zh-CN"/>
          </w:rPr>
          <w:t>with H</w:t>
        </w:r>
      </w:ins>
      <w:ins w:id="133" w:author="Huawei" w:date="2020-05-02T08:54:00Z">
        <w:r w:rsidR="002E4E62">
          <w:rPr>
            <w:lang w:eastAsia="zh-CN"/>
          </w:rPr>
          <w:t>ARQ operation when</w:t>
        </w:r>
        <w:r w:rsidR="00513778">
          <w:rPr>
            <w:lang w:eastAsia="zh-CN"/>
          </w:rPr>
          <w:t xml:space="preserve"> HARQ-ACK information includes </w:t>
        </w:r>
        <w:r w:rsidR="00513778" w:rsidRPr="00AC76EB">
          <w:rPr>
            <w:lang w:eastAsia="zh-CN"/>
          </w:rPr>
          <w:t>ACK or NACK</w:t>
        </w:r>
      </w:ins>
      <w:ins w:id="134" w:author="Huawei" w:date="2020-05-04T17:41:00Z">
        <w:r w:rsidR="00C403F4">
          <w:rPr>
            <w:lang w:eastAsia="zh-CN"/>
          </w:rPr>
          <w:t>,</w:t>
        </w:r>
      </w:ins>
      <w:ins w:id="135" w:author="Huawei" w:date="2020-05-02T08:54:00Z">
        <w:r w:rsidR="00513778">
          <w:rPr>
            <w:lang w:eastAsia="zh-CN"/>
          </w:rPr>
          <w:t xml:space="preserve"> </w:t>
        </w:r>
      </w:ins>
      <w:ins w:id="136" w:author="Huawei" w:date="2020-05-04T17:41:00Z">
        <w:r w:rsidR="00C403F4" w:rsidRPr="008A7EEA">
          <w:rPr>
            <w:lang w:eastAsia="zh-CN"/>
          </w:rPr>
          <w:t>or</w:t>
        </w:r>
      </w:ins>
      <w:ins w:id="137" w:author="Huawei" w:date="2020-05-02T08:54:00Z">
        <w:r w:rsidR="00513778" w:rsidRPr="008A7EEA">
          <w:rPr>
            <w:lang w:eastAsia="zh-CN"/>
          </w:rPr>
          <w:t xml:space="preserve"> </w:t>
        </w:r>
      </w:ins>
      <w:ins w:id="138" w:author="Huawei2" w:date="2020-05-07T10:06:00Z">
        <w:r w:rsidR="008A7EEA" w:rsidRPr="008A7EEA">
          <w:rPr>
            <w:lang w:eastAsia="ko-KR"/>
          </w:rPr>
          <w:t>when there is no feedback of HARQ-ACK information</w:t>
        </w:r>
      </w:ins>
      <w:commentRangeStart w:id="139"/>
      <w:ins w:id="140" w:author="Huawei" w:date="2020-05-02T08:54:00Z">
        <w:r w:rsidR="00513778">
          <w:t>.</w:t>
        </w:r>
      </w:ins>
      <w:commentRangeEnd w:id="139"/>
      <w:r w:rsidR="008A7EEA">
        <w:rPr>
          <w:rStyle w:val="ab"/>
        </w:rPr>
        <w:commentReference w:id="139"/>
      </w:r>
    </w:p>
    <w:p w14:paraId="5E2053AF" w14:textId="44A4C748" w:rsidR="006A08BC" w:rsidRDefault="006A08BC" w:rsidP="006A08BC">
      <w:r>
        <w:t xml:space="preserve">The following information is transmitted by means of the SCI format </w:t>
      </w:r>
      <w:ins w:id="141" w:author="Huawei" w:date="2020-05-02T08:50:00Z">
        <w:r w:rsidR="00513778">
          <w:t>2-A</w:t>
        </w:r>
      </w:ins>
      <w:del w:id="142" w:author="Huawei" w:date="2020-05-02T08:50:00Z">
        <w:r w:rsidDel="00513778">
          <w:delText>0-2</w:delText>
        </w:r>
      </w:del>
      <w:r>
        <w:t>:</w:t>
      </w:r>
    </w:p>
    <w:p w14:paraId="193754F1" w14:textId="77777777" w:rsidR="006A08BC" w:rsidRPr="007C44D3" w:rsidRDefault="006A08BC" w:rsidP="006A08BC">
      <w:pPr>
        <w:pStyle w:val="B1"/>
        <w:rPr>
          <w:rFonts w:eastAsia="Malgun Gothic"/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</w:r>
      <w:r>
        <w:rPr>
          <w:rFonts w:hint="eastAsia"/>
          <w:lang w:eastAsia="zh-CN"/>
        </w:rPr>
        <w:t>HARQ</w:t>
      </w:r>
      <w:r>
        <w:rPr>
          <w:lang w:eastAsia="ko-KR"/>
        </w:rPr>
        <w:t xml:space="preserve"> Process ID – [x] bits as defined in clause 16.4 of [5, TS 38.213]</w:t>
      </w:r>
      <w:r>
        <w:rPr>
          <w:rFonts w:hint="eastAsia"/>
          <w:lang w:eastAsia="zh-CN"/>
        </w:rPr>
        <w:t>.</w:t>
      </w:r>
    </w:p>
    <w:p w14:paraId="7AC25865" w14:textId="77777777" w:rsidR="006A08BC" w:rsidRDefault="006A08BC" w:rsidP="006A08B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val="en-US" w:eastAsia="zh-CN"/>
        </w:rPr>
        <w:t>New</w:t>
      </w:r>
      <w:r>
        <w:rPr>
          <w:lang w:val="en-US"/>
        </w:rPr>
        <w:t xml:space="preserve"> data indicator</w:t>
      </w:r>
      <w:r>
        <w:rPr>
          <w:lang w:eastAsia="ko-KR"/>
        </w:rPr>
        <w:t xml:space="preserve"> – 1 bit as defined in clause 16.4 of [5, TS 38.213].</w:t>
      </w:r>
    </w:p>
    <w:p w14:paraId="0CC61966" w14:textId="77777777" w:rsidR="006A08BC" w:rsidRPr="007C44D3" w:rsidRDefault="006A08BC" w:rsidP="006A08BC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val="en-US" w:eastAsia="zh-CN"/>
        </w:rPr>
        <w:t>Red</w:t>
      </w:r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>ndancy version</w:t>
      </w:r>
      <w:r>
        <w:rPr>
          <w:lang w:eastAsia="ko-KR"/>
        </w:rPr>
        <w:t xml:space="preserve"> – 2 bits as defined in clause x.x.x of [6, TS 38.214]</w:t>
      </w:r>
      <w:r>
        <w:rPr>
          <w:rFonts w:hint="eastAsia"/>
          <w:lang w:eastAsia="zh-CN"/>
        </w:rPr>
        <w:t>.</w:t>
      </w:r>
    </w:p>
    <w:p w14:paraId="26C91787" w14:textId="77777777" w:rsidR="006A08BC" w:rsidRDefault="006A08BC" w:rsidP="006A08B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val="en-US"/>
        </w:rPr>
        <w:t>Source ID</w:t>
      </w:r>
      <w:r>
        <w:rPr>
          <w:lang w:eastAsia="ko-KR"/>
        </w:rPr>
        <w:t xml:space="preserve"> – 8 bits as defined in clause x.x.x of [6, TS 38.214].</w:t>
      </w:r>
    </w:p>
    <w:p w14:paraId="0B9855BC" w14:textId="77777777" w:rsidR="006A08BC" w:rsidRDefault="006A08BC" w:rsidP="006A08B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val="en-US"/>
        </w:rPr>
        <w:t>Destination ID</w:t>
      </w:r>
      <w:r>
        <w:rPr>
          <w:lang w:eastAsia="ko-KR"/>
        </w:rPr>
        <w:t xml:space="preserve"> – 16 bits as defined in clause x.x.x of [6, TS 38.214].</w:t>
      </w:r>
    </w:p>
    <w:p w14:paraId="6E1DCFE8" w14:textId="77777777" w:rsidR="006A08BC" w:rsidRDefault="006A08BC" w:rsidP="006A08B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ascii="Times" w:eastAsia="Batang" w:hAnsi="Times"/>
        </w:rPr>
        <w:t>CSI request</w:t>
      </w:r>
      <w:r>
        <w:rPr>
          <w:lang w:eastAsia="ko-KR"/>
        </w:rPr>
        <w:t xml:space="preserve"> – 1 bit as defined in clause 8.2.1 of [6, TS 38.214].</w:t>
      </w:r>
    </w:p>
    <w:p w14:paraId="08BDE37B" w14:textId="62FCD903" w:rsidR="006A08BC" w:rsidDel="00286E60" w:rsidRDefault="006A08BC" w:rsidP="006A08BC">
      <w:pPr>
        <w:ind w:left="284"/>
        <w:rPr>
          <w:del w:id="143" w:author="Huawei" w:date="2020-05-02T08:46:00Z"/>
          <w:lang w:eastAsia="zh-CN"/>
        </w:rPr>
      </w:pPr>
      <w:del w:id="144" w:author="Huawei" w:date="2020-05-02T08:46:00Z">
        <w:r w:rsidDel="00286E60">
          <w:delText xml:space="preserve">If the </w:delText>
        </w:r>
        <w:r w:rsidDel="00286E60">
          <w:rPr>
            <w:lang w:eastAsia="ko-KR"/>
          </w:rPr>
          <w:delText>2</w:delText>
        </w:r>
        <w:r w:rsidRPr="000B4202" w:rsidDel="00286E60">
          <w:rPr>
            <w:vertAlign w:val="superscript"/>
            <w:lang w:eastAsia="ko-KR"/>
          </w:rPr>
          <w:delText>nd</w:delText>
        </w:r>
        <w:r w:rsidDel="00286E60">
          <w:rPr>
            <w:lang w:eastAsia="ko-KR"/>
          </w:rPr>
          <w:delText>-stage SCI format field in the</w:delText>
        </w:r>
        <w:r w:rsidDel="00286E60">
          <w:delText xml:space="preserve"> corresponding SCI format </w:delText>
        </w:r>
        <w:r w:rsidDel="00286E60">
          <w:rPr>
            <w:lang w:val="en-US"/>
          </w:rPr>
          <w:delText>0-1</w:delText>
        </w:r>
        <w:r w:rsidDel="00286E60">
          <w:delText xml:space="preserve"> </w:delText>
        </w:r>
        <w:r w:rsidDel="00286E60">
          <w:rPr>
            <w:lang w:eastAsia="ko-KR"/>
          </w:rPr>
          <w:delText>indicat</w:delText>
        </w:r>
        <w:r w:rsidDel="00286E60">
          <w:rPr>
            <w:rFonts w:hint="eastAsia"/>
            <w:lang w:eastAsia="zh-CN"/>
          </w:rPr>
          <w:delText>es</w:delText>
        </w:r>
        <w:r w:rsidDel="00286E60">
          <w:rPr>
            <w:lang w:eastAsia="ko-KR"/>
          </w:rPr>
          <w:delText xml:space="preserve"> type 1 groupcast as defined in clause x.x.x of [6, TS 38.214], the following fields are present:</w:delText>
        </w:r>
      </w:del>
    </w:p>
    <w:p w14:paraId="77CCA43F" w14:textId="47564413" w:rsidR="006A08BC" w:rsidRPr="00FC6ED7" w:rsidDel="00286E60" w:rsidRDefault="006A08BC" w:rsidP="006A08BC">
      <w:pPr>
        <w:pStyle w:val="B1"/>
        <w:rPr>
          <w:del w:id="145" w:author="Huawei" w:date="2020-05-02T08:46:00Z"/>
          <w:rFonts w:eastAsia="Malgun Gothic"/>
          <w:lang w:eastAsia="ko-KR"/>
        </w:rPr>
      </w:pPr>
      <w:del w:id="146" w:author="Huawei" w:date="2020-05-02T08:46:00Z">
        <w:r w:rsidDel="00286E60">
          <w:rPr>
            <w:lang w:eastAsia="ko-KR"/>
          </w:rPr>
          <w:delText>-</w:delText>
        </w:r>
        <w:r w:rsidDel="00286E60">
          <w:rPr>
            <w:lang w:eastAsia="ko-KR"/>
          </w:rPr>
          <w:tab/>
          <w:delText>Zone ID</w:delText>
        </w:r>
        <w:r w:rsidDel="00286E60">
          <w:rPr>
            <w:rFonts w:hint="eastAsia"/>
            <w:lang w:eastAsia="ko-KR"/>
          </w:rPr>
          <w:delText xml:space="preserve"> </w:delText>
        </w:r>
        <w:r w:rsidDel="00286E60">
          <w:rPr>
            <w:lang w:eastAsia="ko-KR"/>
          </w:rPr>
          <w:delText>– 12 bits as defined in clause x.x.x of [9, TS 38.331].</w:delText>
        </w:r>
      </w:del>
    </w:p>
    <w:p w14:paraId="00C5F86E" w14:textId="2FC1DD73" w:rsidR="006A08BC" w:rsidDel="00286E60" w:rsidRDefault="006A08BC" w:rsidP="006A08BC">
      <w:pPr>
        <w:pStyle w:val="B1"/>
        <w:ind w:left="284" w:firstLine="0"/>
        <w:rPr>
          <w:del w:id="147" w:author="Huawei" w:date="2020-05-02T08:46:00Z"/>
          <w:lang w:eastAsia="ko-KR"/>
        </w:rPr>
      </w:pPr>
      <w:del w:id="148" w:author="Huawei" w:date="2020-05-02T08:46:00Z">
        <w:r w:rsidDel="00286E60">
          <w:rPr>
            <w:lang w:eastAsia="ko-KR"/>
          </w:rPr>
          <w:delText>-</w:delText>
        </w:r>
        <w:r w:rsidDel="00286E60">
          <w:rPr>
            <w:lang w:eastAsia="ko-KR"/>
          </w:rPr>
          <w:tab/>
        </w:r>
        <w:r w:rsidRPr="00FC6ED7" w:rsidDel="00286E60">
          <w:rPr>
            <w:lang w:eastAsia="ko-KR"/>
          </w:rPr>
          <w:delText>Communication range requirement</w:delText>
        </w:r>
        <w:r w:rsidDel="00286E60">
          <w:rPr>
            <w:lang w:eastAsia="ko-KR"/>
          </w:rPr>
          <w:delText xml:space="preserve"> – 4 bits as defined in clause x.x.x of [9, TS 38.331]</w:delText>
        </w:r>
      </w:del>
    </w:p>
    <w:p w14:paraId="079E3D02" w14:textId="3E14707C" w:rsidR="00286E60" w:rsidRDefault="00286E60" w:rsidP="00286E60">
      <w:pPr>
        <w:pStyle w:val="4"/>
        <w:rPr>
          <w:ins w:id="149" w:author="Huawei" w:date="2020-05-02T08:45:00Z"/>
        </w:rPr>
      </w:pPr>
      <w:ins w:id="150" w:author="Huawei" w:date="2020-05-02T08:45:00Z">
        <w:r>
          <w:t>8.4.1.2</w:t>
        </w:r>
        <w:r>
          <w:tab/>
          <w:t>SCI format 2-B</w:t>
        </w:r>
      </w:ins>
    </w:p>
    <w:p w14:paraId="5C9721DC" w14:textId="341E04EE" w:rsidR="00286E60" w:rsidRDefault="00286E60" w:rsidP="00286E60">
      <w:pPr>
        <w:rPr>
          <w:ins w:id="151" w:author="Huawei" w:date="2020-05-02T08:45:00Z"/>
        </w:rPr>
      </w:pPr>
      <w:ins w:id="152" w:author="Huawei" w:date="2020-05-02T08:45:00Z">
        <w:r>
          <w:t xml:space="preserve">SCI format </w:t>
        </w:r>
      </w:ins>
      <w:ins w:id="153" w:author="Huawei" w:date="2020-05-02T08:46:00Z">
        <w:r>
          <w:t>2-B</w:t>
        </w:r>
      </w:ins>
      <w:ins w:id="154" w:author="Huawei" w:date="2020-05-02T08:45:00Z">
        <w:r>
          <w:t xml:space="preserve"> is used for the decoding of </w:t>
        </w:r>
        <w:r w:rsidR="00513778">
          <w:t>PSSCH</w:t>
        </w:r>
      </w:ins>
      <w:ins w:id="155" w:author="Huawei" w:date="2020-05-02T08:52:00Z">
        <w:r w:rsidR="00513778">
          <w:t xml:space="preserve">, </w:t>
        </w:r>
      </w:ins>
      <w:ins w:id="156" w:author="Huawei" w:date="2020-05-04T17:42:00Z">
        <w:r w:rsidR="00C403F4" w:rsidRPr="00245DF3">
          <w:rPr>
            <w:lang w:eastAsia="zh-CN"/>
          </w:rPr>
          <w:t>with</w:t>
        </w:r>
      </w:ins>
      <w:ins w:id="157" w:author="Huawei" w:date="2020-05-02T08:54:00Z">
        <w:r w:rsidR="00513778" w:rsidRPr="00245DF3">
          <w:rPr>
            <w:lang w:eastAsia="zh-CN"/>
          </w:rPr>
          <w:t xml:space="preserve"> </w:t>
        </w:r>
        <w:r w:rsidR="00513778" w:rsidRPr="00AC76EB">
          <w:rPr>
            <w:lang w:eastAsia="zh-CN"/>
          </w:rPr>
          <w:t xml:space="preserve">HARQ operation </w:t>
        </w:r>
      </w:ins>
      <w:ins w:id="158" w:author="Huawei" w:date="2020-05-04T17:42:00Z">
        <w:r w:rsidR="00C403F4">
          <w:rPr>
            <w:lang w:eastAsia="zh-CN"/>
          </w:rPr>
          <w:t>when</w:t>
        </w:r>
      </w:ins>
      <w:ins w:id="159" w:author="Huawei" w:date="2020-05-02T08:54:00Z">
        <w:r w:rsidR="00513778">
          <w:rPr>
            <w:lang w:eastAsia="zh-CN"/>
          </w:rPr>
          <w:t xml:space="preserve"> HARQ-ACK information includes only</w:t>
        </w:r>
        <w:r w:rsidR="00513778" w:rsidRPr="00AC76EB">
          <w:rPr>
            <w:lang w:eastAsia="zh-CN"/>
          </w:rPr>
          <w:t xml:space="preserve"> NACK</w:t>
        </w:r>
      </w:ins>
      <w:commentRangeStart w:id="160"/>
      <w:ins w:id="161" w:author="Huawei" w:date="2020-05-02T08:53:00Z">
        <w:r w:rsidR="00513778">
          <w:t>.</w:t>
        </w:r>
      </w:ins>
      <w:commentRangeEnd w:id="160"/>
      <w:r w:rsidR="008A7EEA">
        <w:rPr>
          <w:rStyle w:val="ab"/>
        </w:rPr>
        <w:commentReference w:id="160"/>
      </w:r>
    </w:p>
    <w:p w14:paraId="2CFACE3D" w14:textId="0E9B9F43" w:rsidR="00286E60" w:rsidRDefault="00286E60" w:rsidP="00286E60">
      <w:pPr>
        <w:rPr>
          <w:ins w:id="162" w:author="Huawei" w:date="2020-05-02T08:45:00Z"/>
        </w:rPr>
      </w:pPr>
      <w:ins w:id="163" w:author="Huawei" w:date="2020-05-02T08:45:00Z">
        <w:r>
          <w:t>The following information is transmitte</w:t>
        </w:r>
        <w:r w:rsidR="00513778">
          <w:t xml:space="preserve">d by means of the SCI format </w:t>
        </w:r>
      </w:ins>
      <w:ins w:id="164" w:author="Huawei" w:date="2020-05-02T08:50:00Z">
        <w:r w:rsidR="00513778">
          <w:t>2-B</w:t>
        </w:r>
      </w:ins>
      <w:ins w:id="165" w:author="Huawei" w:date="2020-05-02T08:45:00Z">
        <w:r>
          <w:t>:</w:t>
        </w:r>
      </w:ins>
    </w:p>
    <w:p w14:paraId="2CC6C16B" w14:textId="77777777" w:rsidR="00286E60" w:rsidRPr="007C44D3" w:rsidRDefault="00286E60" w:rsidP="00286E60">
      <w:pPr>
        <w:pStyle w:val="B1"/>
        <w:rPr>
          <w:ins w:id="166" w:author="Huawei" w:date="2020-05-02T08:45:00Z"/>
          <w:rFonts w:eastAsia="Malgun Gothic"/>
          <w:lang w:eastAsia="ko-KR"/>
        </w:rPr>
      </w:pPr>
      <w:ins w:id="167" w:author="Huawei" w:date="2020-05-02T08:45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zh-CN"/>
          </w:rPr>
          <w:t>HARQ</w:t>
        </w:r>
        <w:r>
          <w:rPr>
            <w:lang w:eastAsia="ko-KR"/>
          </w:rPr>
          <w:t xml:space="preserve"> Process ID – [x] bits as defined in clause 16.4 of [5, TS 38.213]</w:t>
        </w:r>
        <w:r>
          <w:rPr>
            <w:rFonts w:hint="eastAsia"/>
            <w:lang w:eastAsia="zh-CN"/>
          </w:rPr>
          <w:t>.</w:t>
        </w:r>
      </w:ins>
    </w:p>
    <w:p w14:paraId="5FF6F5BE" w14:textId="77777777" w:rsidR="00286E60" w:rsidRDefault="00286E60" w:rsidP="00286E60">
      <w:pPr>
        <w:pStyle w:val="B1"/>
        <w:rPr>
          <w:ins w:id="168" w:author="Huawei" w:date="2020-05-02T08:45:00Z"/>
          <w:lang w:eastAsia="ko-KR"/>
        </w:rPr>
      </w:pPr>
      <w:ins w:id="169" w:author="Huawei" w:date="2020-05-02T08:45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val="en-US" w:eastAsia="zh-CN"/>
          </w:rPr>
          <w:t>New</w:t>
        </w:r>
        <w:r>
          <w:rPr>
            <w:lang w:val="en-US"/>
          </w:rPr>
          <w:t xml:space="preserve"> data indicator</w:t>
        </w:r>
        <w:r>
          <w:rPr>
            <w:lang w:eastAsia="ko-KR"/>
          </w:rPr>
          <w:t xml:space="preserve"> – 1 bit as defined in clause 16.4 of [5, TS 38.213].</w:t>
        </w:r>
      </w:ins>
    </w:p>
    <w:p w14:paraId="203E6BFE" w14:textId="77777777" w:rsidR="00286E60" w:rsidRPr="007C44D3" w:rsidRDefault="00286E60" w:rsidP="00286E60">
      <w:pPr>
        <w:pStyle w:val="B1"/>
        <w:rPr>
          <w:ins w:id="170" w:author="Huawei" w:date="2020-05-02T08:45:00Z"/>
          <w:rFonts w:eastAsia="Malgun Gothic"/>
          <w:lang w:eastAsia="ko-KR"/>
        </w:rPr>
      </w:pPr>
      <w:ins w:id="171" w:author="Huawei" w:date="2020-05-02T08:45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lang w:val="en-US" w:eastAsia="zh-CN"/>
          </w:rPr>
          <w:t>Red</w:t>
        </w:r>
        <w:r>
          <w:rPr>
            <w:rFonts w:hint="eastAsia"/>
            <w:lang w:val="en-US" w:eastAsia="zh-CN"/>
          </w:rPr>
          <w:t>u</w:t>
        </w:r>
        <w:r>
          <w:rPr>
            <w:lang w:val="en-US" w:eastAsia="zh-CN"/>
          </w:rPr>
          <w:t>ndancy version</w:t>
        </w:r>
        <w:r>
          <w:rPr>
            <w:lang w:eastAsia="ko-KR"/>
          </w:rPr>
          <w:t xml:space="preserve"> – 2 bits as defined in clause x.x.x of [6, TS 38.214]</w:t>
        </w:r>
        <w:r>
          <w:rPr>
            <w:rFonts w:hint="eastAsia"/>
            <w:lang w:eastAsia="zh-CN"/>
          </w:rPr>
          <w:t>.</w:t>
        </w:r>
      </w:ins>
    </w:p>
    <w:p w14:paraId="15C1AD51" w14:textId="77777777" w:rsidR="00286E60" w:rsidRDefault="00286E60" w:rsidP="00286E60">
      <w:pPr>
        <w:pStyle w:val="B1"/>
        <w:rPr>
          <w:ins w:id="172" w:author="Huawei" w:date="2020-05-02T08:45:00Z"/>
          <w:lang w:eastAsia="ko-KR"/>
        </w:rPr>
      </w:pPr>
      <w:ins w:id="173" w:author="Huawei" w:date="2020-05-02T08:45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lang w:val="en-US"/>
          </w:rPr>
          <w:t>Source ID</w:t>
        </w:r>
        <w:r>
          <w:rPr>
            <w:lang w:eastAsia="ko-KR"/>
          </w:rPr>
          <w:t xml:space="preserve"> – 8 bits as defined in clause x.x.x of [6, TS 38.214].</w:t>
        </w:r>
      </w:ins>
    </w:p>
    <w:p w14:paraId="4222BF30" w14:textId="77777777" w:rsidR="00286E60" w:rsidRDefault="00286E60" w:rsidP="00286E60">
      <w:pPr>
        <w:pStyle w:val="B1"/>
        <w:rPr>
          <w:ins w:id="174" w:author="Huawei" w:date="2020-05-02T08:45:00Z"/>
          <w:lang w:eastAsia="ko-KR"/>
        </w:rPr>
      </w:pPr>
      <w:ins w:id="175" w:author="Huawei" w:date="2020-05-02T08:45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lang w:val="en-US"/>
          </w:rPr>
          <w:t>Destination ID</w:t>
        </w:r>
        <w:r>
          <w:rPr>
            <w:lang w:eastAsia="ko-KR"/>
          </w:rPr>
          <w:t xml:space="preserve"> – 16 bits as defined in clause x.x.x of [6, TS 38.214].</w:t>
        </w:r>
      </w:ins>
    </w:p>
    <w:p w14:paraId="18B3E025" w14:textId="77777777" w:rsidR="00513778" w:rsidRDefault="00513778" w:rsidP="00513778">
      <w:pPr>
        <w:pStyle w:val="B1"/>
        <w:ind w:left="284" w:firstLine="0"/>
        <w:rPr>
          <w:ins w:id="176" w:author="Huawei" w:date="2020-05-02T08:51:00Z"/>
          <w:lang w:eastAsia="ko-KR"/>
        </w:rPr>
      </w:pPr>
      <w:ins w:id="177" w:author="Huawei" w:date="2020-05-02T08:51:00Z">
        <w:r>
          <w:rPr>
            <w:lang w:eastAsia="ko-KR"/>
          </w:rPr>
          <w:t>-</w:t>
        </w:r>
        <w:r>
          <w:rPr>
            <w:lang w:eastAsia="ko-KR"/>
          </w:rPr>
          <w:tab/>
          <w:t>Zone ID – 12 bits as defined in clause x.x.x of [9, TS 38.331].</w:t>
        </w:r>
      </w:ins>
    </w:p>
    <w:p w14:paraId="32768377" w14:textId="0106A36D" w:rsidR="00286E60" w:rsidRPr="00513778" w:rsidRDefault="00513778" w:rsidP="00513778">
      <w:pPr>
        <w:pStyle w:val="B1"/>
        <w:ind w:left="284" w:firstLine="0"/>
        <w:rPr>
          <w:rFonts w:eastAsia="Malgun Gothic"/>
          <w:lang w:eastAsia="ko-KR"/>
        </w:rPr>
      </w:pPr>
      <w:ins w:id="178" w:author="Huawei" w:date="2020-05-02T08:51:00Z">
        <w:r>
          <w:rPr>
            <w:lang w:eastAsia="ko-KR"/>
          </w:rPr>
          <w:t>-</w:t>
        </w:r>
      </w:ins>
      <w:ins w:id="179" w:author="Huawei" w:date="2020-05-02T09:06:00Z">
        <w:r>
          <w:rPr>
            <w:lang w:eastAsia="ko-KR"/>
          </w:rPr>
          <w:tab/>
        </w:r>
      </w:ins>
      <w:ins w:id="180" w:author="Huawei" w:date="2020-05-02T08:51:00Z">
        <w:r>
          <w:rPr>
            <w:lang w:eastAsia="ko-KR"/>
          </w:rPr>
          <w:t>Communication range requirement –</w:t>
        </w:r>
      </w:ins>
      <w:ins w:id="181" w:author="Huawei" w:date="2020-05-04T09:55:00Z">
        <w:r w:rsidR="00652949">
          <w:rPr>
            <w:lang w:eastAsia="ko-KR"/>
          </w:rPr>
          <w:t xml:space="preserve"> </w:t>
        </w:r>
      </w:ins>
      <w:ins w:id="182" w:author="Huawei" w:date="2020-05-02T08:51:00Z">
        <w:r>
          <w:rPr>
            <w:lang w:eastAsia="ko-KR"/>
          </w:rPr>
          <w:t>4 bits as defined in clause x.x.x of [9, TS 38.331]</w:t>
        </w:r>
      </w:ins>
    </w:p>
    <w:p w14:paraId="6B76A7B3" w14:textId="5AC0879A" w:rsidR="003419E4" w:rsidRDefault="003419E4" w:rsidP="003419E4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7654AC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692CA167" w14:textId="77777777" w:rsidR="00DC2470" w:rsidRDefault="00DC2470" w:rsidP="00DC2470">
      <w:pPr>
        <w:pStyle w:val="3"/>
        <w:rPr>
          <w:lang w:eastAsia="zh-CN"/>
        </w:rPr>
      </w:pPr>
      <w:bookmarkStart w:id="183" w:name="_Toc29326643"/>
      <w:bookmarkStart w:id="184" w:name="_Toc29327793"/>
      <w:bookmarkEnd w:id="14"/>
      <w:r>
        <w:rPr>
          <w:rFonts w:hint="eastAsia"/>
          <w:lang w:eastAsia="zh-CN"/>
        </w:rPr>
        <w:t>8.4.4</w:t>
      </w:r>
      <w:r>
        <w:rPr>
          <w:rFonts w:hint="eastAsia"/>
          <w:lang w:eastAsia="zh-CN"/>
        </w:rPr>
        <w:tab/>
        <w:t>Rate Matching</w:t>
      </w:r>
      <w:bookmarkEnd w:id="183"/>
      <w:bookmarkEnd w:id="184"/>
    </w:p>
    <w:p w14:paraId="7038E8DF" w14:textId="12447180" w:rsidR="00DC2470" w:rsidRDefault="00DC2470" w:rsidP="00DC2470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2</w:t>
      </w:r>
      <w:r w:rsidRPr="00C45583">
        <w:rPr>
          <w:vertAlign w:val="superscript"/>
          <w:lang w:eastAsia="zh-CN"/>
        </w:rPr>
        <w:t>nd</w:t>
      </w:r>
      <w:r>
        <w:rPr>
          <w:lang w:eastAsia="zh-CN"/>
        </w:rPr>
        <w:t>-stage SCI transmission on PSSCH with SL-SCH, the number of coded modulation symbols for 2</w:t>
      </w:r>
      <w:r w:rsidRPr="003B2609">
        <w:rPr>
          <w:vertAlign w:val="superscript"/>
          <w:lang w:eastAsia="zh-CN"/>
        </w:rPr>
        <w:t>nd</w:t>
      </w:r>
      <w:r>
        <w:rPr>
          <w:lang w:eastAsia="zh-CN"/>
        </w:rPr>
        <w:t>-stage SCI transmission, de</w:t>
      </w:r>
      <w:ins w:id="185" w:author="Huawei" w:date="2020-05-04T17:47:00Z">
        <w:r w:rsidR="00A8163C">
          <w:rPr>
            <w:lang w:eastAsia="zh-CN"/>
          </w:rPr>
          <w:t>n</w:t>
        </w:r>
      </w:ins>
      <w:del w:id="186" w:author="Huawei" w:date="2020-05-04T17:47:00Z">
        <w:r w:rsidDel="00A8163C">
          <w:rPr>
            <w:lang w:eastAsia="zh-CN"/>
          </w:rPr>
          <w:delText>c</w:delText>
        </w:r>
      </w:del>
      <w:r>
        <w:rPr>
          <w:lang w:eastAsia="zh-CN"/>
        </w:rPr>
        <w:t xml:space="preserve">oted as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SCI2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is determined as follows:</w:t>
      </w:r>
    </w:p>
    <w:p w14:paraId="25F7650F" w14:textId="1EECB6E2" w:rsidR="00DC2470" w:rsidRPr="00DC2470" w:rsidRDefault="00B03A7A" w:rsidP="00DC2470">
      <w:pPr>
        <w:rPr>
          <w:rFonts w:eastAsia="Malgun Gothic"/>
          <w:lang w:eastAsia="ko-KR"/>
        </w:rPr>
      </w:pPr>
      <m:oMathPara>
        <m:oMath>
          <m:sSubSup>
            <m:sSubSupPr>
              <m:ctrlPr>
                <w:rPr>
                  <w:rFonts w:ascii="Cambria Math" w:hAnsi="Cambria Math"/>
                  <w:lang w:eastAsia="ko-KR"/>
                </w:rPr>
              </m:ctrlPr>
            </m:sSubSupPr>
            <m:e>
              <m:r>
                <w:rPr>
                  <w:rFonts w:ascii="Cambria Math" w:hAnsi="Cambria Math"/>
                  <w:lang w:eastAsia="ko-KR"/>
                </w:rPr>
                <m:t>Q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SCI</m:t>
              </m:r>
              <m:r>
                <m:rPr>
                  <m:sty m:val="p"/>
                </m:rPr>
                <w:rPr>
                  <w:rFonts w:ascii="Cambria Math" w:hAnsi="Cambria Math"/>
                  <w:lang w:val="fr-FR" w:eastAsia="ko-KR"/>
                </w:rPr>
                <m:t>2</m:t>
              </m:r>
            </m:sub>
            <m:sup>
              <m:r>
                <m:rPr>
                  <m:sty m:val="p"/>
                </m:rPr>
                <w:rPr>
                  <w:rFonts w:ascii="Cambria Math" w:hAnsi="Cambria Math" w:hint="eastAsia"/>
                  <w:lang w:val="fr-FR" w:eastAsia="ko-KR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fr-FR" w:eastAsia="ko-KR"/>
            </w:rPr>
            <m:t>=</m:t>
          </m:r>
          <m:r>
            <m:rPr>
              <m:nor/>
            </m:rPr>
            <w:rPr>
              <w:lang w:val="fr-FR" w:eastAsia="ko-KR"/>
            </w:rPr>
            <m:t>min</m:t>
          </m:r>
          <m:d>
            <m:dPr>
              <m:begChr m:val="{"/>
              <m:endChr m:val="}"/>
              <m:ctrlPr>
                <w:rPr>
                  <w:rFonts w:ascii="Cambria Math" w:hAnsi="Cambria Math"/>
                  <w:iCs/>
                  <w:lang w:eastAsia="ko-KR"/>
                </w:rPr>
              </m:ctrlPr>
            </m:dPr>
            <m:e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Cs/>
                      <w:lang w:eastAsia="ko-K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Cs/>
                          <w:lang w:eastAsia="ko-KR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Cs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SCI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fr-FR" w:eastAsia="ko-KR"/>
                                </w:rPr>
                                <m:t>2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fr-FR" w:eastAsia="ko-KR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Cs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SCI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fr-FR" w:eastAsia="ko-KR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fr-FR" w:eastAsia="ko-KR"/>
                        </w:rPr>
                        <m:t>∙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β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offset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SCI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fr-FR" w:eastAsia="ko-KR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fr-FR" w:eastAsia="ko-KR"/>
                        </w:rPr>
                        <m:t>∙</m:t>
                      </m:r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l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fr-FR" w:eastAsia="ko-KR"/>
                            </w:rPr>
                            <m:t>=0</m:t>
                          </m:r>
                        </m:sub>
                        <m: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Cs/>
                                  <w:lang w:eastAsia="ko-KR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symbol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PSSCH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fr-FR" w:eastAsia="ko-KR"/>
                            </w:rPr>
                            <m:t>-1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Cs/>
                                  <w:lang w:eastAsia="ko-KR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sc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SCI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fr-FR" w:eastAsia="ko-KR"/>
                                </w:rPr>
                                <m:t>2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fr-FR" w:eastAsia="ko-KR"/>
                            </w:rPr>
                            <m:t>(</m:t>
                          </m:r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l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fr-FR" w:eastAsia="ko-KR"/>
                            </w:rPr>
                            <m:t>)</m:t>
                          </m:r>
                        </m:e>
                      </m:nary>
                    </m:num>
                    <m:den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r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fr-FR" w:eastAsia="ko-KR"/>
                            </w:rPr>
                            <m:t>=0</m:t>
                          </m:r>
                        </m:sub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Cs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SL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fr-FR" w:eastAsia="ko-KR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SCH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fr-FR" w:eastAsia="ko-KR"/>
                            </w:rPr>
                            <m:t>-1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Cs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r</m:t>
                              </m:r>
                            </m:sub>
                          </m:sSub>
                        </m:e>
                      </m:nary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fr-FR" w:eastAsia="ko-KR"/>
                </w:rPr>
                <m:t xml:space="preserve">, 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Cs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ko-KR"/>
                    </w:rPr>
                    <m:t>α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fr-FR" w:eastAsia="ko-KR"/>
                        </w:rPr>
                        <m:t>=0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symbol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PSSCH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fr-FR" w:eastAsia="ko-KR"/>
                        </w:rPr>
                        <m:t>-1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sc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SCI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fr-FR" w:eastAsia="ko-KR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fr-FR" w:eastAsia="ko-KR"/>
                        </w:rPr>
                        <m:t>(</m:t>
                      </m:r>
                      <m:r>
                        <w:rPr>
                          <w:rFonts w:ascii="Cambria Math" w:hAnsi="Cambria Math"/>
                          <w:lang w:eastAsia="ko-KR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fr-FR" w:eastAsia="ko-KR"/>
                        </w:rPr>
                        <m:t>)</m:t>
                      </m:r>
                    </m:e>
                  </m:nary>
                </m:e>
              </m:d>
            </m:e>
          </m:d>
          <m:r>
            <m:rPr>
              <m:sty m:val="p"/>
            </m:rPr>
            <w:rPr>
              <w:rFonts w:ascii="Cambria Math" w:hAnsi="Cambria Math"/>
              <w:lang w:val="fr-FR" w:eastAsia="ko-KR"/>
            </w:rPr>
            <m:t>+</m:t>
          </m:r>
          <m:r>
            <m:rPr>
              <m:sty m:val="p"/>
            </m:rPr>
            <w:rPr>
              <w:rFonts w:ascii="Cambria Math" w:hAnsi="Cambria Math"/>
              <w:lang w:eastAsia="ko-KR"/>
            </w:rPr>
            <m:t>γ</m:t>
          </m:r>
        </m:oMath>
      </m:oMathPara>
    </w:p>
    <w:p w14:paraId="71807A7E" w14:textId="77777777" w:rsidR="00DC2470" w:rsidRPr="00A23D6F" w:rsidRDefault="00DC2470" w:rsidP="00DC2470">
      <w:pPr>
        <w:rPr>
          <w:color w:val="000000" w:themeColor="text1"/>
          <w:lang w:eastAsia="zh-CN"/>
        </w:rPr>
      </w:pPr>
      <w:r w:rsidRPr="00A23D6F">
        <w:rPr>
          <w:color w:val="000000" w:themeColor="text1"/>
          <w:lang w:eastAsia="zh-CN"/>
        </w:rPr>
        <w:t>where</w:t>
      </w:r>
    </w:p>
    <w:p w14:paraId="68E81E65" w14:textId="79AFFC07" w:rsidR="00DC2470" w:rsidRPr="00A23D6F" w:rsidRDefault="00DC2470" w:rsidP="00DC2470">
      <w:pPr>
        <w:pStyle w:val="B1"/>
        <w:rPr>
          <w:color w:val="000000" w:themeColor="text1"/>
          <w:lang w:eastAsia="ko-KR"/>
        </w:rPr>
      </w:pPr>
      <w:r w:rsidRPr="00A23D6F">
        <w:rPr>
          <w:color w:val="000000" w:themeColor="text1"/>
          <w:lang w:eastAsia="ko-KR"/>
        </w:rPr>
        <w:t>-</w:t>
      </w:r>
      <w:r w:rsidRPr="00A23D6F">
        <w:rPr>
          <w:color w:val="000000" w:themeColor="text1"/>
          <w:lang w:eastAsia="ko-KR"/>
        </w:rPr>
        <w:tab/>
      </w:r>
      <m:oMath>
        <m:sSub>
          <m:sSubPr>
            <m:ctrlPr>
              <w:rPr>
                <w:rFonts w:ascii="Cambria Math" w:eastAsia="Gulim" w:hAnsi="Cambria Math" w:cs="宋体"/>
                <w:i/>
                <w:iCs/>
                <w:color w:val="000000" w:themeColor="text1"/>
                <w:sz w:val="21"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O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SCI2</m:t>
            </m:r>
          </m:sub>
        </m:sSub>
      </m:oMath>
      <w:r w:rsidRPr="00A23D6F">
        <w:rPr>
          <w:color w:val="000000" w:themeColor="text1"/>
          <w:lang w:eastAsia="ko-KR"/>
        </w:rPr>
        <w:t> </w:t>
      </w:r>
      <w:r w:rsidRPr="00A23D6F">
        <w:rPr>
          <w:rFonts w:hint="eastAsia"/>
          <w:color w:val="000000" w:themeColor="text1"/>
          <w:lang w:eastAsia="ko-KR"/>
        </w:rPr>
        <w:t xml:space="preserve">is the number of the </w:t>
      </w:r>
      <w:ins w:id="187" w:author="Huawei" w:date="2020-05-02T09:18:00Z">
        <w:r w:rsidR="003C4CAF">
          <w:rPr>
            <w:color w:val="000000" w:themeColor="text1"/>
            <w:lang w:eastAsia="ko-KR"/>
          </w:rPr>
          <w:t>2</w:t>
        </w:r>
        <w:r w:rsidR="003C4CAF" w:rsidRPr="00513778">
          <w:rPr>
            <w:color w:val="000000" w:themeColor="text1"/>
            <w:vertAlign w:val="superscript"/>
            <w:lang w:eastAsia="ko-KR"/>
          </w:rPr>
          <w:t>nd</w:t>
        </w:r>
        <w:r w:rsidR="003C4CAF">
          <w:rPr>
            <w:color w:val="000000" w:themeColor="text1"/>
            <w:lang w:eastAsia="ko-KR"/>
          </w:rPr>
          <w:t>-stage SCI</w:t>
        </w:r>
      </w:ins>
      <w:del w:id="188" w:author="Huawei" w:date="2020-05-02T09:18:00Z">
        <w:r w:rsidDel="003C4CAF">
          <w:rPr>
            <w:color w:val="000000" w:themeColor="text1"/>
            <w:lang w:eastAsia="ko-KR"/>
          </w:rPr>
          <w:delText>SCI format 0-2</w:delText>
        </w:r>
      </w:del>
      <w:r w:rsidRPr="00A23D6F">
        <w:rPr>
          <w:rFonts w:hint="eastAsia"/>
          <w:color w:val="000000" w:themeColor="text1"/>
          <w:lang w:eastAsia="ko-KR"/>
        </w:rPr>
        <w:t xml:space="preserve"> bits </w:t>
      </w:r>
    </w:p>
    <w:p w14:paraId="2BE2F4D1" w14:textId="56BA6BE7" w:rsidR="00DC2470" w:rsidRPr="00A23D6F" w:rsidRDefault="00DC2470" w:rsidP="00DC2470">
      <w:pPr>
        <w:pStyle w:val="B1"/>
        <w:rPr>
          <w:color w:val="000000" w:themeColor="text1"/>
          <w:lang w:eastAsia="ko-KR"/>
        </w:rPr>
      </w:pPr>
      <w:r w:rsidRPr="00A23D6F">
        <w:rPr>
          <w:color w:val="000000" w:themeColor="text1"/>
          <w:lang w:eastAsia="ko-KR"/>
        </w:rPr>
        <w:t>-</w:t>
      </w:r>
      <w:r w:rsidRPr="00A23D6F">
        <w:rPr>
          <w:color w:val="000000" w:themeColor="text1"/>
          <w:lang w:eastAsia="ko-KR"/>
        </w:rPr>
        <w:tab/>
      </w:r>
      <m:oMath>
        <m:sSub>
          <m:sSubPr>
            <m:ctrlPr>
              <w:rPr>
                <w:rFonts w:ascii="Cambria Math" w:eastAsia="Gulim" w:hAnsi="Cambria Math" w:cs="宋体"/>
                <w:i/>
                <w:iCs/>
                <w:color w:val="000000" w:themeColor="text1"/>
                <w:sz w:val="21"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L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SCI2</m:t>
            </m:r>
          </m:sub>
        </m:sSub>
      </m:oMath>
      <w:r w:rsidRPr="00A23D6F">
        <w:rPr>
          <w:color w:val="000000" w:themeColor="text1"/>
          <w:lang w:eastAsia="ko-KR"/>
        </w:rPr>
        <w:t> </w:t>
      </w:r>
      <w:r w:rsidRPr="00A23D6F">
        <w:rPr>
          <w:rFonts w:hint="eastAsia"/>
          <w:color w:val="000000" w:themeColor="text1"/>
          <w:lang w:eastAsia="ko-KR"/>
        </w:rPr>
        <w:t xml:space="preserve">is the number of CRC bits for </w:t>
      </w:r>
      <w:ins w:id="189" w:author="Huawei" w:date="2020-05-02T09:02:00Z">
        <w:r w:rsidR="00513778">
          <w:rPr>
            <w:color w:val="000000" w:themeColor="text1"/>
            <w:lang w:eastAsia="ko-KR"/>
          </w:rPr>
          <w:t>the</w:t>
        </w:r>
      </w:ins>
      <w:ins w:id="190" w:author="Huawei" w:date="2020-05-02T08:49:00Z">
        <w:r w:rsidR="00513778">
          <w:rPr>
            <w:color w:val="000000" w:themeColor="text1"/>
            <w:lang w:eastAsia="ko-KR"/>
          </w:rPr>
          <w:t xml:space="preserve"> 2</w:t>
        </w:r>
        <w:r w:rsidR="00513778" w:rsidRPr="00513778">
          <w:rPr>
            <w:color w:val="000000" w:themeColor="text1"/>
            <w:vertAlign w:val="superscript"/>
            <w:lang w:eastAsia="ko-KR"/>
          </w:rPr>
          <w:t>nd</w:t>
        </w:r>
        <w:r w:rsidR="00513778">
          <w:rPr>
            <w:color w:val="000000" w:themeColor="text1"/>
            <w:lang w:eastAsia="ko-KR"/>
          </w:rPr>
          <w:t>-stage SCI</w:t>
        </w:r>
      </w:ins>
      <w:del w:id="191" w:author="Huawei" w:date="2020-05-02T08:49:00Z">
        <w:r w:rsidDel="00513778">
          <w:rPr>
            <w:color w:val="000000" w:themeColor="text1"/>
            <w:lang w:eastAsia="ko-KR"/>
          </w:rPr>
          <w:delText>SCI format 0-2</w:delText>
        </w:r>
      </w:del>
      <w:r w:rsidRPr="00A23D6F">
        <w:rPr>
          <w:rFonts w:hint="eastAsia"/>
          <w:color w:val="000000" w:themeColor="text1"/>
          <w:lang w:eastAsia="ko-KR"/>
        </w:rPr>
        <w:t xml:space="preserve">, which is </w:t>
      </w:r>
      <w:r>
        <w:rPr>
          <w:color w:val="000000" w:themeColor="text1"/>
          <w:lang w:eastAsia="ko-KR"/>
        </w:rPr>
        <w:t>[xxx]</w:t>
      </w:r>
      <w:r w:rsidRPr="00A23D6F">
        <w:rPr>
          <w:rFonts w:hint="eastAsia"/>
          <w:color w:val="000000" w:themeColor="text1"/>
          <w:lang w:eastAsia="ko-KR"/>
        </w:rPr>
        <w:t xml:space="preserve"> bits. </w:t>
      </w:r>
    </w:p>
    <w:p w14:paraId="3CD6AD86" w14:textId="6ABD95C3" w:rsidR="00DC2470" w:rsidRDefault="00DC2470" w:rsidP="00DC2470">
      <w:pPr>
        <w:pStyle w:val="B1"/>
        <w:rPr>
          <w:ins w:id="192" w:author="Huawei" w:date="2020-05-02T09:01:00Z"/>
          <w:color w:val="000000" w:themeColor="text1"/>
          <w:lang w:eastAsia="ko-KR"/>
        </w:rPr>
      </w:pPr>
      <w:r w:rsidRPr="00A23D6F">
        <w:rPr>
          <w:color w:val="000000" w:themeColor="text1"/>
          <w:lang w:eastAsia="ko-KR"/>
        </w:rPr>
        <w:t>-</w:t>
      </w:r>
      <w:r w:rsidRPr="00A23D6F">
        <w:rPr>
          <w:color w:val="000000" w:themeColor="text1"/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宋体"/>
                <w:i/>
                <w:iCs/>
                <w:color w:val="000000" w:themeColor="text1"/>
                <w:sz w:val="21"/>
                <w:szCs w:val="22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β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offset</m:t>
            </m:r>
          </m:sub>
          <m:sup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SCI2</m:t>
            </m:r>
          </m:sup>
        </m:sSubSup>
      </m:oMath>
      <w:r w:rsidRPr="00A23D6F">
        <w:rPr>
          <w:color w:val="000000" w:themeColor="text1"/>
          <w:lang w:eastAsia="ko-KR"/>
        </w:rPr>
        <w:t> </w:t>
      </w:r>
      <w:r w:rsidRPr="00A23D6F">
        <w:rPr>
          <w:rFonts w:hint="eastAsia"/>
          <w:color w:val="000000" w:themeColor="text1"/>
          <w:lang w:eastAsia="ko-KR"/>
        </w:rPr>
        <w:t xml:space="preserve">is indicated </w:t>
      </w:r>
      <w:r>
        <w:rPr>
          <w:lang w:eastAsia="ko-KR"/>
        </w:rPr>
        <w:t>in the</w:t>
      </w:r>
      <w:r>
        <w:t xml:space="preserve"> corresponding </w:t>
      </w:r>
      <w:ins w:id="193" w:author="Huawei" w:date="2020-05-04T09:57:00Z">
        <w:r w:rsidR="00E02840">
          <w:t>1</w:t>
        </w:r>
        <w:r w:rsidR="00E02840" w:rsidRPr="00E02840">
          <w:rPr>
            <w:vertAlign w:val="superscript"/>
          </w:rPr>
          <w:t>st</w:t>
        </w:r>
        <w:r w:rsidR="00E02840">
          <w:t>-stage SCI</w:t>
        </w:r>
      </w:ins>
      <w:del w:id="194" w:author="Huawei" w:date="2020-05-04T09:57:00Z">
        <w:r w:rsidDel="00E02840">
          <w:delText xml:space="preserve">SCI format </w:delText>
        </w:r>
      </w:del>
      <w:del w:id="195" w:author="Huawei" w:date="2020-05-02T08:49:00Z">
        <w:r w:rsidDel="00513778">
          <w:rPr>
            <w:lang w:val="en-US"/>
          </w:rPr>
          <w:delText>0-1</w:delText>
        </w:r>
      </w:del>
      <w:r w:rsidRPr="00A23D6F">
        <w:rPr>
          <w:rFonts w:hint="eastAsia"/>
          <w:color w:val="000000" w:themeColor="text1"/>
          <w:lang w:eastAsia="ko-KR"/>
        </w:rPr>
        <w:t xml:space="preserve">. </w:t>
      </w:r>
    </w:p>
    <w:p w14:paraId="30C81B14" w14:textId="77777777" w:rsidR="00513778" w:rsidRPr="00BE13BE" w:rsidRDefault="00513778" w:rsidP="00513778">
      <w:pPr>
        <w:pStyle w:val="B1"/>
        <w:rPr>
          <w:rFonts w:eastAsia="Malgun Gothic"/>
          <w:lang w:eastAsia="ko-KR"/>
        </w:rPr>
      </w:pPr>
      <w:r w:rsidRPr="003B2609">
        <w:rPr>
          <w:lang w:eastAsia="ko-KR"/>
        </w:rPr>
        <w:t>-</w:t>
      </w:r>
      <w:r w:rsidRPr="003B2609">
        <w:rPr>
          <w:lang w:eastAsia="ko-KR"/>
        </w:rPr>
        <w:tab/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C</m:t>
            </m:r>
          </m:e>
          <m:sub>
            <m:r>
              <w:rPr>
                <w:rFonts w:ascii="Cambria Math" w:hAnsi="Cambria Math"/>
                <w:lang w:eastAsia="ko-KR"/>
              </w:rPr>
              <m:t>SL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-</m:t>
            </m:r>
            <m:r>
              <w:rPr>
                <w:rFonts w:ascii="Cambria Math" w:hAnsi="Cambria Math"/>
                <w:lang w:eastAsia="ko-KR"/>
              </w:rPr>
              <m:t>SCH</m:t>
            </m:r>
          </m:sub>
        </m:sSub>
      </m:oMath>
      <w:r w:rsidRPr="003B2609">
        <w:rPr>
          <w:rFonts w:hint="eastAsia"/>
          <w:lang w:eastAsia="ko-KR"/>
        </w:rPr>
        <w:t xml:space="preserve"> is the number of code blocks for SL-SCH of the PSSCH transmission.</w:t>
      </w:r>
    </w:p>
    <w:p w14:paraId="07C38DBC" w14:textId="77777777" w:rsidR="00513778" w:rsidRDefault="00513778" w:rsidP="00513778">
      <w:pPr>
        <w:pStyle w:val="B1"/>
        <w:rPr>
          <w:iCs/>
          <w:color w:val="000000" w:themeColor="text1"/>
          <w:sz w:val="21"/>
          <w:szCs w:val="22"/>
          <w:lang w:eastAsia="zh-CN"/>
        </w:rPr>
      </w:pPr>
      <w:r w:rsidRPr="00A23D6F">
        <w:rPr>
          <w:color w:val="000000" w:themeColor="text1"/>
          <w:lang w:eastAsia="ko-KR"/>
        </w:rPr>
        <w:t>-</w:t>
      </w:r>
      <w:r>
        <w:rPr>
          <w:color w:val="000000" w:themeColor="text1"/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宋体"/>
                <w:i/>
                <w:iCs/>
                <w:color w:val="000000" w:themeColor="text1"/>
                <w:sz w:val="21"/>
                <w:szCs w:val="22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sc</m:t>
            </m:r>
          </m:sub>
          <m:sup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PSSCH</m:t>
            </m:r>
          </m:sup>
        </m:sSubSup>
        <m:r>
          <w:rPr>
            <w:rFonts w:ascii="Cambria Math" w:hAnsi="Cambria Math"/>
            <w:color w:val="000000" w:themeColor="text1"/>
            <w:sz w:val="21"/>
            <w:szCs w:val="22"/>
            <w:lang w:eastAsia="ko-KR"/>
          </w:rPr>
          <m:t>(l)</m:t>
        </m:r>
      </m:oMath>
      <w:r>
        <w:rPr>
          <w:rFonts w:hint="eastAsia"/>
          <w:iCs/>
          <w:color w:val="000000" w:themeColor="text1"/>
          <w:sz w:val="21"/>
          <w:szCs w:val="22"/>
          <w:lang w:eastAsia="zh-CN"/>
        </w:rPr>
        <w:t xml:space="preserve"> </w:t>
      </w:r>
      <w:r>
        <w:rPr>
          <w:iCs/>
          <w:color w:val="000000" w:themeColor="text1"/>
          <w:sz w:val="21"/>
          <w:szCs w:val="22"/>
          <w:lang w:eastAsia="zh-CN"/>
        </w:rPr>
        <w:t>is the scheduled bandwidth of PSSCH transmission, expressed as a number of subcarriers;</w:t>
      </w:r>
    </w:p>
    <w:p w14:paraId="74211300" w14:textId="77777777" w:rsidR="00513778" w:rsidRDefault="00513778" w:rsidP="00513778">
      <w:pPr>
        <w:pStyle w:val="B1"/>
        <w:rPr>
          <w:iCs/>
          <w:color w:val="000000" w:themeColor="text1"/>
          <w:sz w:val="21"/>
          <w:szCs w:val="22"/>
          <w:lang w:eastAsia="zh-CN"/>
        </w:rPr>
      </w:pPr>
      <w:r w:rsidRPr="00A23D6F">
        <w:rPr>
          <w:color w:val="000000" w:themeColor="text1"/>
          <w:lang w:eastAsia="ko-KR"/>
        </w:rPr>
        <w:t>-</w:t>
      </w:r>
      <w:r>
        <w:rPr>
          <w:color w:val="000000" w:themeColor="text1"/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宋体"/>
                <w:i/>
                <w:iCs/>
                <w:color w:val="000000" w:themeColor="text1"/>
                <w:sz w:val="21"/>
                <w:szCs w:val="22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sc</m:t>
            </m:r>
          </m:sub>
          <m:sup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DMRS</m:t>
            </m:r>
          </m:sup>
        </m:sSubSup>
        <m:r>
          <w:rPr>
            <w:rFonts w:ascii="Cambria Math" w:hAnsi="Cambria Math"/>
            <w:color w:val="000000" w:themeColor="text1"/>
            <w:sz w:val="21"/>
            <w:szCs w:val="22"/>
            <w:lang w:eastAsia="ko-KR"/>
          </w:rPr>
          <m:t>(l)</m:t>
        </m:r>
      </m:oMath>
      <w:r>
        <w:rPr>
          <w:rFonts w:hint="eastAsia"/>
          <w:iCs/>
          <w:color w:val="000000" w:themeColor="text1"/>
          <w:sz w:val="21"/>
          <w:szCs w:val="22"/>
          <w:lang w:eastAsia="zh-CN"/>
        </w:rPr>
        <w:t xml:space="preserve"> </w:t>
      </w:r>
      <w:r>
        <w:rPr>
          <w:iCs/>
          <w:color w:val="000000" w:themeColor="text1"/>
          <w:sz w:val="21"/>
          <w:szCs w:val="22"/>
          <w:lang w:eastAsia="zh-CN"/>
        </w:rPr>
        <w:t xml:space="preserve">is the number of subcarriers in OFDM symbol </w:t>
      </w:r>
      <m:oMath>
        <m:r>
          <w:rPr>
            <w:rFonts w:ascii="Cambria Math" w:hAnsi="Cambria Math"/>
            <w:color w:val="000000" w:themeColor="text1"/>
            <w:sz w:val="21"/>
            <w:szCs w:val="22"/>
            <w:lang w:eastAsia="ko-KR"/>
          </w:rPr>
          <m:t>l</m:t>
        </m:r>
      </m:oMath>
      <w:r>
        <w:rPr>
          <w:iCs/>
          <w:color w:val="000000" w:themeColor="text1"/>
          <w:sz w:val="21"/>
          <w:szCs w:val="22"/>
          <w:lang w:eastAsia="zh-CN"/>
        </w:rPr>
        <w:t xml:space="preserve"> that carries DMRS, in the PSSCH transmission.</w:t>
      </w:r>
    </w:p>
    <w:p w14:paraId="33E2DF90" w14:textId="77777777" w:rsidR="00513778" w:rsidRDefault="00513778" w:rsidP="00513778">
      <w:pPr>
        <w:pStyle w:val="B1"/>
        <w:rPr>
          <w:iCs/>
          <w:color w:val="000000" w:themeColor="text1"/>
          <w:sz w:val="21"/>
          <w:szCs w:val="22"/>
          <w:lang w:eastAsia="zh-CN"/>
        </w:rPr>
      </w:pPr>
      <w:r w:rsidRPr="00A23D6F">
        <w:rPr>
          <w:color w:val="000000" w:themeColor="text1"/>
          <w:lang w:eastAsia="ko-KR"/>
        </w:rPr>
        <w:t>-</w:t>
      </w:r>
      <w:r>
        <w:rPr>
          <w:color w:val="000000" w:themeColor="text1"/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宋体"/>
                <w:i/>
                <w:iCs/>
                <w:color w:val="000000" w:themeColor="text1"/>
                <w:sz w:val="21"/>
                <w:szCs w:val="22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sc</m:t>
            </m:r>
          </m:sub>
          <m:sup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PT-RS</m:t>
            </m:r>
          </m:sup>
        </m:sSubSup>
        <m:r>
          <w:rPr>
            <w:rFonts w:ascii="Cambria Math" w:hAnsi="Cambria Math"/>
            <w:color w:val="000000" w:themeColor="text1"/>
            <w:sz w:val="21"/>
            <w:szCs w:val="22"/>
            <w:lang w:eastAsia="ko-KR"/>
          </w:rPr>
          <m:t>(l)</m:t>
        </m:r>
      </m:oMath>
      <w:r>
        <w:rPr>
          <w:rFonts w:hint="eastAsia"/>
          <w:iCs/>
          <w:color w:val="000000" w:themeColor="text1"/>
          <w:sz w:val="21"/>
          <w:szCs w:val="22"/>
          <w:lang w:eastAsia="zh-CN"/>
        </w:rPr>
        <w:t xml:space="preserve"> </w:t>
      </w:r>
      <w:r>
        <w:rPr>
          <w:iCs/>
          <w:color w:val="000000" w:themeColor="text1"/>
          <w:sz w:val="21"/>
          <w:szCs w:val="22"/>
          <w:lang w:eastAsia="zh-CN"/>
        </w:rPr>
        <w:t xml:space="preserve">is the number of subcarriers in OFDM symbol </w:t>
      </w:r>
      <m:oMath>
        <m:r>
          <w:rPr>
            <w:rFonts w:ascii="Cambria Math" w:hAnsi="Cambria Math"/>
            <w:color w:val="000000" w:themeColor="text1"/>
            <w:sz w:val="21"/>
            <w:szCs w:val="22"/>
            <w:lang w:eastAsia="ko-KR"/>
          </w:rPr>
          <m:t>l</m:t>
        </m:r>
      </m:oMath>
      <w:r>
        <w:rPr>
          <w:iCs/>
          <w:color w:val="000000" w:themeColor="text1"/>
          <w:sz w:val="21"/>
          <w:szCs w:val="22"/>
          <w:lang w:eastAsia="zh-CN"/>
        </w:rPr>
        <w:t xml:space="preserve"> that carries PT-RS, in the PSSCH transmission.</w:t>
      </w:r>
    </w:p>
    <w:p w14:paraId="21A754D5" w14:textId="77777777" w:rsidR="00513778" w:rsidRPr="00BE13BE" w:rsidRDefault="00513778" w:rsidP="00513778">
      <w:pPr>
        <w:pStyle w:val="B1"/>
        <w:rPr>
          <w:iCs/>
          <w:color w:val="000000" w:themeColor="text1"/>
          <w:sz w:val="21"/>
          <w:szCs w:val="22"/>
          <w:lang w:eastAsia="zh-CN"/>
        </w:rPr>
      </w:pPr>
      <w:r w:rsidRPr="00A23D6F">
        <w:rPr>
          <w:color w:val="000000" w:themeColor="text1"/>
          <w:lang w:eastAsia="ko-KR"/>
        </w:rPr>
        <w:t>-</w:t>
      </w:r>
      <w:r>
        <w:rPr>
          <w:color w:val="000000" w:themeColor="text1"/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宋体"/>
                <w:i/>
                <w:iCs/>
                <w:color w:val="000000" w:themeColor="text1"/>
                <w:sz w:val="21"/>
                <w:szCs w:val="22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sc</m:t>
            </m:r>
          </m:sub>
          <m:sup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CSI-RS</m:t>
            </m:r>
          </m:sup>
        </m:sSubSup>
        <m:r>
          <w:rPr>
            <w:rFonts w:ascii="Cambria Math" w:hAnsi="Cambria Math"/>
            <w:color w:val="000000" w:themeColor="text1"/>
            <w:sz w:val="21"/>
            <w:szCs w:val="22"/>
            <w:lang w:eastAsia="ko-KR"/>
          </w:rPr>
          <m:t>(l)</m:t>
        </m:r>
      </m:oMath>
      <w:r>
        <w:rPr>
          <w:rFonts w:hint="eastAsia"/>
          <w:iCs/>
          <w:color w:val="000000" w:themeColor="text1"/>
          <w:sz w:val="21"/>
          <w:szCs w:val="22"/>
          <w:lang w:eastAsia="zh-CN"/>
        </w:rPr>
        <w:t xml:space="preserve"> </w:t>
      </w:r>
      <w:r>
        <w:rPr>
          <w:iCs/>
          <w:color w:val="000000" w:themeColor="text1"/>
          <w:sz w:val="21"/>
          <w:szCs w:val="22"/>
          <w:lang w:eastAsia="zh-CN"/>
        </w:rPr>
        <w:t xml:space="preserve">is the number of subcarriers in OFDM symbol </w:t>
      </w:r>
      <m:oMath>
        <m:r>
          <w:rPr>
            <w:rFonts w:ascii="Cambria Math" w:hAnsi="Cambria Math"/>
            <w:color w:val="000000" w:themeColor="text1"/>
            <w:sz w:val="21"/>
            <w:szCs w:val="22"/>
            <w:lang w:eastAsia="ko-KR"/>
          </w:rPr>
          <m:t>l</m:t>
        </m:r>
      </m:oMath>
      <w:r>
        <w:rPr>
          <w:iCs/>
          <w:color w:val="000000" w:themeColor="text1"/>
          <w:sz w:val="21"/>
          <w:szCs w:val="22"/>
          <w:lang w:eastAsia="zh-CN"/>
        </w:rPr>
        <w:t xml:space="preserve"> that carries CSI-RS, in the PSSCH transmission.</w:t>
      </w:r>
    </w:p>
    <w:p w14:paraId="2B6E27BA" w14:textId="346A89B4" w:rsidR="00513778" w:rsidRDefault="00513778" w:rsidP="00513778">
      <w:pPr>
        <w:pStyle w:val="B1"/>
        <w:rPr>
          <w:color w:val="000000" w:themeColor="text1"/>
          <w:lang w:eastAsia="ko-KR"/>
        </w:rPr>
      </w:pPr>
      <w:r w:rsidRPr="00A23D6F">
        <w:rPr>
          <w:color w:val="000000" w:themeColor="text1"/>
          <w:lang w:eastAsia="ko-KR"/>
        </w:rPr>
        <w:lastRenderedPageBreak/>
        <w:t>-</w:t>
      </w:r>
      <w:r w:rsidRPr="00A23D6F">
        <w:rPr>
          <w:color w:val="000000" w:themeColor="text1"/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宋体"/>
                <w:i/>
                <w:iCs/>
                <w:color w:val="000000" w:themeColor="text1"/>
                <w:sz w:val="21"/>
                <w:szCs w:val="22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sc</m:t>
            </m:r>
          </m:sub>
          <m:sup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SCI2</m:t>
            </m:r>
          </m:sup>
        </m:sSubSup>
        <m:r>
          <w:rPr>
            <w:rFonts w:ascii="Cambria Math" w:hAnsi="Cambria Math"/>
            <w:color w:val="000000" w:themeColor="text1"/>
            <w:sz w:val="21"/>
            <w:szCs w:val="22"/>
            <w:lang w:eastAsia="ko-KR"/>
          </w:rPr>
          <m:t>(l)</m:t>
        </m:r>
      </m:oMath>
      <w:r w:rsidRPr="00A23D6F">
        <w:rPr>
          <w:color w:val="000000" w:themeColor="text1"/>
          <w:lang w:eastAsia="ko-KR"/>
        </w:rPr>
        <w:t> </w:t>
      </w:r>
      <w:r>
        <w:rPr>
          <w:rFonts w:hint="eastAsia"/>
          <w:color w:val="000000" w:themeColor="text1"/>
          <w:lang w:eastAsia="ko-KR"/>
        </w:rPr>
        <w:t xml:space="preserve">is the number of </w:t>
      </w:r>
      <w:r>
        <w:rPr>
          <w:color w:val="000000" w:themeColor="text1"/>
          <w:lang w:eastAsia="ko-KR"/>
        </w:rPr>
        <w:t xml:space="preserve">resource elements </w:t>
      </w:r>
      <w:r w:rsidRPr="00A23D6F">
        <w:rPr>
          <w:rFonts w:hint="eastAsia"/>
          <w:color w:val="000000" w:themeColor="text1"/>
          <w:lang w:eastAsia="ko-KR"/>
        </w:rPr>
        <w:t>that can be u</w:t>
      </w:r>
      <w:r w:rsidRPr="00C45583">
        <w:rPr>
          <w:rFonts w:hint="eastAsia"/>
          <w:lang w:eastAsia="ko-KR"/>
        </w:rPr>
        <w:t xml:space="preserve">sed for transmission of the </w:t>
      </w:r>
      <w:del w:id="196" w:author="Huawei" w:date="2020-05-02T09:01:00Z">
        <w:r w:rsidDel="00513778">
          <w:rPr>
            <w:color w:val="000000" w:themeColor="text1"/>
            <w:lang w:eastAsia="ko-KR"/>
          </w:rPr>
          <w:delText>SCI format 0-2</w:delText>
        </w:r>
      </w:del>
      <w:ins w:id="197" w:author="Huawei" w:date="2020-05-02T09:01:00Z">
        <w:r>
          <w:rPr>
            <w:color w:val="000000" w:themeColor="text1"/>
            <w:lang w:eastAsia="ko-KR"/>
          </w:rPr>
          <w:t>2</w:t>
        </w:r>
        <w:r w:rsidRPr="00513778">
          <w:rPr>
            <w:color w:val="000000" w:themeColor="text1"/>
            <w:vertAlign w:val="superscript"/>
            <w:lang w:eastAsia="ko-KR"/>
          </w:rPr>
          <w:t>nd</w:t>
        </w:r>
        <w:r>
          <w:rPr>
            <w:color w:val="000000" w:themeColor="text1"/>
            <w:lang w:eastAsia="ko-KR"/>
          </w:rPr>
          <w:t>-st</w:t>
        </w:r>
      </w:ins>
      <w:ins w:id="198" w:author="Huawei" w:date="2020-05-02T09:02:00Z">
        <w:r>
          <w:rPr>
            <w:color w:val="000000" w:themeColor="text1"/>
            <w:lang w:eastAsia="ko-KR"/>
          </w:rPr>
          <w:t>age SCI</w:t>
        </w:r>
      </w:ins>
      <w:r>
        <w:rPr>
          <w:lang w:eastAsia="ko-KR"/>
        </w:rPr>
        <w:t xml:space="preserve"> in OFDM symbol </w:t>
      </w:r>
      <m:oMath>
        <m:r>
          <w:rPr>
            <w:rFonts w:ascii="Cambria Math" w:hAnsi="Cambria Math"/>
            <w:color w:val="000000" w:themeColor="text1"/>
            <w:sz w:val="21"/>
            <w:szCs w:val="22"/>
            <w:lang w:eastAsia="ko-KR"/>
          </w:rPr>
          <m:t>l</m:t>
        </m:r>
      </m:oMath>
      <w:r>
        <w:rPr>
          <w:rFonts w:hint="eastAsia"/>
          <w:iCs/>
          <w:color w:val="000000" w:themeColor="text1"/>
          <w:sz w:val="21"/>
          <w:szCs w:val="22"/>
          <w:lang w:eastAsia="zh-CN"/>
        </w:rPr>
        <w:t>,</w:t>
      </w:r>
      <w:r>
        <w:rPr>
          <w:iCs/>
          <w:color w:val="000000" w:themeColor="text1"/>
          <w:sz w:val="21"/>
          <w:szCs w:val="22"/>
          <w:lang w:eastAsia="zh-CN"/>
        </w:rPr>
        <w:t xml:space="preserve"> for </w:t>
      </w:r>
      <m:oMath>
        <m:r>
          <w:rPr>
            <w:rFonts w:ascii="Cambria Math" w:hAnsi="Cambria Math"/>
            <w:color w:val="000000" w:themeColor="text1"/>
            <w:sz w:val="21"/>
            <w:szCs w:val="22"/>
            <w:lang w:eastAsia="ko-KR"/>
          </w:rPr>
          <m:t>l</m:t>
        </m:r>
        <m:r>
          <m:rPr>
            <m:sty m:val="p"/>
          </m:rPr>
          <w:rPr>
            <w:rFonts w:ascii="Cambria Math" w:hAnsi="Cambria Math"/>
            <w:color w:val="000000" w:themeColor="text1"/>
            <w:sz w:val="21"/>
            <w:szCs w:val="22"/>
            <w:lang w:eastAsia="ko-KR"/>
          </w:rPr>
          <m:t>=0,1,2⋯,</m:t>
        </m:r>
        <m:sSubSup>
          <m:sSubSupPr>
            <m:ctrlPr>
              <w:rPr>
                <w:rFonts w:ascii="Cambria Math" w:eastAsia="Gulim" w:hAnsi="Cambria Math" w:cs="宋体"/>
                <w:i/>
                <w:iCs/>
                <w:color w:val="000000" w:themeColor="text1"/>
                <w:sz w:val="21"/>
                <w:szCs w:val="22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symbol</m:t>
            </m:r>
          </m:sub>
          <m:sup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PSSCH</m:t>
            </m:r>
          </m:sup>
        </m:sSubSup>
      </m:oMath>
      <w:r>
        <w:rPr>
          <w:rFonts w:hint="eastAsia"/>
          <w:iCs/>
          <w:color w:val="000000" w:themeColor="text1"/>
          <w:sz w:val="21"/>
          <w:szCs w:val="22"/>
          <w:lang w:eastAsia="zh-CN"/>
        </w:rPr>
        <w:t>,</w:t>
      </w:r>
      <w:r>
        <w:rPr>
          <w:iCs/>
          <w:color w:val="000000" w:themeColor="text1"/>
          <w:sz w:val="21"/>
          <w:szCs w:val="22"/>
          <w:lang w:eastAsia="zh-CN"/>
        </w:rPr>
        <w:t xml:space="preserve"> in PSSCH transmission and </w:t>
      </w:r>
      <m:oMath>
        <m:sSubSup>
          <m:sSubSupPr>
            <m:ctrlPr>
              <w:rPr>
                <w:rFonts w:ascii="Cambria Math" w:eastAsia="Gulim" w:hAnsi="Cambria Math" w:cs="宋体"/>
                <w:i/>
                <w:iCs/>
                <w:color w:val="000000" w:themeColor="text1"/>
                <w:sz w:val="21"/>
                <w:szCs w:val="22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symbol</m:t>
            </m:r>
          </m:sub>
          <m:sup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PSSCH</m:t>
            </m:r>
          </m:sup>
        </m:sSubSup>
      </m:oMath>
      <w:r w:rsidRPr="00A23D6F">
        <w:rPr>
          <w:color w:val="000000" w:themeColor="text1"/>
          <w:lang w:eastAsia="ko-KR"/>
        </w:rPr>
        <w:t> </w:t>
      </w:r>
      <w:r w:rsidRPr="00A23D6F">
        <w:rPr>
          <w:rFonts w:hint="eastAsia"/>
          <w:color w:val="000000" w:themeColor="text1"/>
          <w:lang w:eastAsia="ko-KR"/>
        </w:rPr>
        <w:t>is the number of allocated symbols for the PSSCH except AGC symbol</w:t>
      </w:r>
      <w:r>
        <w:rPr>
          <w:color w:val="000000" w:themeColor="text1"/>
          <w:lang w:eastAsia="ko-KR"/>
        </w:rPr>
        <w:t xml:space="preserve"> as defined in [6, TS 38.214]:</w:t>
      </w:r>
    </w:p>
    <w:p w14:paraId="3BF6D4D3" w14:textId="77777777" w:rsidR="00513778" w:rsidRDefault="00513778" w:rsidP="00513778">
      <w:pPr>
        <w:pStyle w:val="B2"/>
        <w:rPr>
          <w:lang w:eastAsia="zh-CN"/>
        </w:rPr>
      </w:pPr>
      <w:r w:rsidRPr="00A23D6F">
        <w:rPr>
          <w:lang w:eastAsia="ko-KR"/>
        </w:rPr>
        <w:t>-</w:t>
      </w:r>
      <w:r w:rsidRPr="00A23D6F">
        <w:rPr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宋体"/>
                <w:iCs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lang w:eastAsia="ko-KR"/>
              </w:rPr>
              <m:t>sc</m:t>
            </m:r>
          </m:sub>
          <m:sup>
            <m:r>
              <w:rPr>
                <w:rFonts w:ascii="Cambria Math" w:hAnsi="Cambria Math"/>
                <w:lang w:eastAsia="ko-KR"/>
              </w:rPr>
              <m:t>SCI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/>
            <w:lang w:eastAsia="ko-KR"/>
          </w:rPr>
          <m:t>(</m:t>
        </m:r>
        <m:r>
          <w:rPr>
            <w:rFonts w:ascii="Cambria Math" w:hAnsi="Cambria Math"/>
            <w:lang w:eastAsia="ko-KR"/>
          </w:rPr>
          <m:t>l</m:t>
        </m:r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  <w:r w:rsidRPr="00A23D6F">
        <w:rPr>
          <w:lang w:eastAsia="ko-KR"/>
        </w:rPr>
        <w:t> </w:t>
      </w:r>
      <w:r>
        <w:rPr>
          <w:lang w:eastAsia="ko-KR"/>
        </w:rPr>
        <w:t xml:space="preserve">= </w:t>
      </w:r>
      <m:oMath>
        <m:sSubSup>
          <m:sSubSupPr>
            <m:ctrlPr>
              <w:rPr>
                <w:rFonts w:ascii="Cambria Math" w:eastAsia="Gulim" w:hAnsi="Cambria Math" w:cs="宋体"/>
                <w:iCs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lang w:eastAsia="ko-KR"/>
              </w:rPr>
              <m:t>sc</m:t>
            </m:r>
          </m:sub>
          <m:sup>
            <m:r>
              <w:rPr>
                <w:rFonts w:ascii="Cambria Math" w:hAnsi="Cambria Math"/>
                <w:lang w:eastAsia="ko-KR"/>
              </w:rPr>
              <m:t>PSSCH</m:t>
            </m:r>
          </m:sup>
        </m:sSubSup>
        <m:r>
          <m:rPr>
            <m:sty m:val="p"/>
          </m:rPr>
          <w:rPr>
            <w:rFonts w:ascii="Cambria Math" w:hAnsi="Cambria Math"/>
            <w:lang w:eastAsia="ko-KR"/>
          </w:rPr>
          <m:t>(</m:t>
        </m:r>
        <m:r>
          <w:rPr>
            <w:rFonts w:ascii="Cambria Math" w:hAnsi="Cambria Math"/>
            <w:lang w:eastAsia="ko-KR"/>
          </w:rPr>
          <m:t>l</m:t>
        </m:r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- </w:t>
      </w:r>
      <m:oMath>
        <m:sSubSup>
          <m:sSubSupPr>
            <m:ctrlPr>
              <w:rPr>
                <w:rFonts w:ascii="Cambria Math" w:eastAsia="Gulim" w:hAnsi="Cambria Math" w:cs="宋体"/>
                <w:iCs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lang w:eastAsia="ko-KR"/>
              </w:rPr>
              <m:t>sc</m:t>
            </m:r>
          </m:sub>
          <m:sup>
            <m:r>
              <w:rPr>
                <w:rFonts w:ascii="Cambria Math" w:hAnsi="Cambria Math"/>
                <w:lang w:eastAsia="ko-KR"/>
              </w:rPr>
              <m:t>DMRS</m:t>
            </m:r>
          </m:sup>
        </m:sSubSup>
        <m:r>
          <m:rPr>
            <m:sty m:val="p"/>
          </m:rPr>
          <w:rPr>
            <w:rFonts w:ascii="Cambria Math" w:hAnsi="Cambria Math"/>
            <w:lang w:eastAsia="ko-KR"/>
          </w:rPr>
          <m:t>(</m:t>
        </m:r>
        <m:r>
          <w:rPr>
            <w:rFonts w:ascii="Cambria Math" w:hAnsi="Cambria Math"/>
            <w:lang w:eastAsia="ko-KR"/>
          </w:rPr>
          <m:t>l</m:t>
        </m:r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- </w:t>
      </w:r>
      <m:oMath>
        <m:sSubSup>
          <m:sSubSupPr>
            <m:ctrlPr>
              <w:rPr>
                <w:rFonts w:ascii="Cambria Math" w:eastAsia="Gulim" w:hAnsi="Cambria Math" w:cs="宋体"/>
                <w:iCs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lang w:eastAsia="ko-KR"/>
              </w:rPr>
              <m:t>sc</m:t>
            </m:r>
          </m:sub>
          <m:sup>
            <m:r>
              <w:rPr>
                <w:rFonts w:ascii="Cambria Math" w:hAnsi="Cambria Math"/>
                <w:lang w:eastAsia="ko-KR"/>
              </w:rPr>
              <m:t>PT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-</m:t>
            </m:r>
            <m:r>
              <w:rPr>
                <w:rFonts w:ascii="Cambria Math" w:hAnsi="Cambria Math"/>
                <w:lang w:eastAsia="ko-KR"/>
              </w:rPr>
              <m:t>RS</m:t>
            </m:r>
          </m:sup>
        </m:sSubSup>
        <m:r>
          <m:rPr>
            <m:sty m:val="p"/>
          </m:rPr>
          <w:rPr>
            <w:rFonts w:ascii="Cambria Math" w:hAnsi="Cambria Math"/>
            <w:lang w:eastAsia="ko-KR"/>
          </w:rPr>
          <m:t>(</m:t>
        </m:r>
        <m:r>
          <w:rPr>
            <w:rFonts w:ascii="Cambria Math" w:hAnsi="Cambria Math"/>
            <w:lang w:eastAsia="ko-KR"/>
          </w:rPr>
          <m:t>l</m:t>
        </m:r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-  </w:t>
      </w:r>
      <m:oMath>
        <m:sSubSup>
          <m:sSubSupPr>
            <m:ctrlPr>
              <w:rPr>
                <w:rFonts w:ascii="Cambria Math" w:eastAsia="Gulim" w:hAnsi="Cambria Math" w:cs="宋体"/>
                <w:iCs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lang w:eastAsia="ko-KR"/>
              </w:rPr>
              <m:t>sc</m:t>
            </m:r>
          </m:sub>
          <m:sup>
            <m:r>
              <w:rPr>
                <w:rFonts w:ascii="Cambria Math" w:hAnsi="Cambria Math"/>
                <w:lang w:eastAsia="ko-KR"/>
              </w:rPr>
              <m:t>CSI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-</m:t>
            </m:r>
            <m:r>
              <w:rPr>
                <w:rFonts w:ascii="Cambria Math" w:hAnsi="Cambria Math"/>
                <w:lang w:eastAsia="ko-KR"/>
              </w:rPr>
              <m:t>RS</m:t>
            </m:r>
          </m:sup>
        </m:sSubSup>
        <m:r>
          <m:rPr>
            <m:sty m:val="p"/>
          </m:rPr>
          <w:rPr>
            <w:rFonts w:ascii="Cambria Math" w:hAnsi="Cambria Math"/>
            <w:lang w:eastAsia="ko-KR"/>
          </w:rPr>
          <m:t>(</m:t>
        </m:r>
        <m:r>
          <w:rPr>
            <w:rFonts w:ascii="Cambria Math" w:hAnsi="Cambria Math"/>
            <w:lang w:eastAsia="ko-KR"/>
          </w:rPr>
          <m:t>l</m:t>
        </m:r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</w:p>
    <w:p w14:paraId="074F7CB8" w14:textId="66871DFE" w:rsidR="00513778" w:rsidRPr="003B2609" w:rsidRDefault="00513778" w:rsidP="00513778">
      <w:pPr>
        <w:pStyle w:val="B1"/>
        <w:rPr>
          <w:lang w:eastAsia="ko-KR"/>
        </w:rPr>
      </w:pPr>
      <w:r w:rsidRPr="003B2609">
        <w:rPr>
          <w:lang w:eastAsia="ko-KR"/>
        </w:rPr>
        <w:t>-</w:t>
      </w:r>
      <w:r w:rsidRPr="003B2609">
        <w:rPr>
          <w:lang w:eastAsia="ko-KR"/>
        </w:rPr>
        <w:tab/>
      </w:r>
      <m:oMath>
        <m:r>
          <m:rPr>
            <m:sty m:val="p"/>
          </m:rPr>
          <w:rPr>
            <w:rFonts w:ascii="Cambria Math" w:hAnsi="Cambria Math"/>
            <w:lang w:eastAsia="ko-KR"/>
          </w:rPr>
          <m:t>γ</m:t>
        </m:r>
      </m:oMath>
      <w:r w:rsidRPr="003B2609">
        <w:rPr>
          <w:rFonts w:hint="eastAsia"/>
          <w:lang w:eastAsia="ko-KR"/>
        </w:rPr>
        <w:t xml:space="preserve"> is </w:t>
      </w:r>
      <w:r>
        <w:rPr>
          <w:lang w:eastAsia="ko-KR"/>
        </w:rPr>
        <w:t>the number of otherwise vacant resource elements</w:t>
      </w:r>
      <w:r w:rsidRPr="003B2609">
        <w:rPr>
          <w:rFonts w:hint="eastAsia"/>
          <w:lang w:eastAsia="ko-KR"/>
        </w:rPr>
        <w:t xml:space="preserve"> in the </w:t>
      </w:r>
      <w:r>
        <w:rPr>
          <w:lang w:eastAsia="ko-KR"/>
        </w:rPr>
        <w:t>resource block to which the</w:t>
      </w:r>
      <w:r w:rsidRPr="003B2609">
        <w:rPr>
          <w:rFonts w:hint="eastAsia"/>
          <w:lang w:eastAsia="ko-KR"/>
        </w:rPr>
        <w:t xml:space="preserve"> last coded symbol of the </w:t>
      </w:r>
      <w:ins w:id="199" w:author="Huawei" w:date="2020-05-02T09:02:00Z">
        <w:r>
          <w:rPr>
            <w:color w:val="000000" w:themeColor="text1"/>
            <w:lang w:eastAsia="ko-KR"/>
          </w:rPr>
          <w:t>2</w:t>
        </w:r>
        <w:r w:rsidRPr="00513778">
          <w:rPr>
            <w:color w:val="000000" w:themeColor="text1"/>
            <w:vertAlign w:val="superscript"/>
            <w:lang w:eastAsia="ko-KR"/>
          </w:rPr>
          <w:t>nd</w:t>
        </w:r>
        <w:r>
          <w:rPr>
            <w:color w:val="000000" w:themeColor="text1"/>
            <w:lang w:eastAsia="ko-KR"/>
          </w:rPr>
          <w:t>-stage SCI</w:t>
        </w:r>
      </w:ins>
      <w:del w:id="200" w:author="Huawei" w:date="2020-05-02T09:02:00Z">
        <w:r w:rsidDel="00513778">
          <w:rPr>
            <w:color w:val="000000" w:themeColor="text1"/>
            <w:lang w:eastAsia="ko-KR"/>
          </w:rPr>
          <w:delText>SCI format 0-2</w:delText>
        </w:r>
      </w:del>
      <w:r>
        <w:rPr>
          <w:lang w:eastAsia="ko-KR"/>
        </w:rPr>
        <w:t xml:space="preserve"> belongs.</w:t>
      </w:r>
    </w:p>
    <w:p w14:paraId="0F705F10" w14:textId="77777777" w:rsidR="00513778" w:rsidRPr="003B2609" w:rsidRDefault="00513778" w:rsidP="00513778">
      <w:pPr>
        <w:pStyle w:val="B1"/>
        <w:rPr>
          <w:lang w:eastAsia="ko-KR"/>
        </w:rPr>
      </w:pPr>
      <w:r w:rsidRPr="003B2609">
        <w:rPr>
          <w:lang w:eastAsia="ko-KR"/>
        </w:rPr>
        <w:t>-</w:t>
      </w:r>
      <w:r w:rsidRPr="003B2609">
        <w:rPr>
          <w:lang w:eastAsia="ko-KR"/>
        </w:rPr>
        <w:tab/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K</m:t>
            </m:r>
          </m:e>
          <m:sub>
            <m:r>
              <w:rPr>
                <w:rFonts w:ascii="Cambria Math" w:hAnsi="Cambria Math"/>
                <w:lang w:eastAsia="ko-KR"/>
              </w:rPr>
              <m:t>r</m:t>
            </m:r>
          </m:sub>
        </m:sSub>
      </m:oMath>
      <w:r w:rsidRPr="003B2609">
        <w:rPr>
          <w:rFonts w:hint="eastAsia"/>
          <w:lang w:eastAsia="ko-KR"/>
        </w:rPr>
        <w:t xml:space="preserve"> is the </w:t>
      </w:r>
      <m:oMath>
        <m:r>
          <w:rPr>
            <w:rFonts w:ascii="Cambria Math" w:hAnsi="Cambria Math"/>
            <w:lang w:eastAsia="ko-KR"/>
          </w:rPr>
          <m:t>r</m:t>
        </m:r>
      </m:oMath>
      <w:r w:rsidRPr="003B2609">
        <w:rPr>
          <w:rFonts w:hint="eastAsia"/>
          <w:lang w:eastAsia="ko-KR"/>
        </w:rPr>
        <w:t>-th code block size for SL-SCH of the PSSCH transmission.</w:t>
      </w:r>
    </w:p>
    <w:p w14:paraId="64FB8F79" w14:textId="77777777" w:rsidR="00513778" w:rsidRDefault="00513778" w:rsidP="00513778">
      <w:pPr>
        <w:ind w:firstLine="284"/>
        <w:rPr>
          <w:ins w:id="201" w:author="Huawei" w:date="2020-05-02T09:03:00Z"/>
          <w:color w:val="000000" w:themeColor="text1"/>
          <w:lang w:eastAsia="ko-KR"/>
        </w:rPr>
      </w:pPr>
      <w:r w:rsidRPr="00A23D6F">
        <w:rPr>
          <w:color w:val="000000" w:themeColor="text1"/>
          <w:lang w:eastAsia="ko-KR"/>
        </w:rPr>
        <w:t>-</w:t>
      </w:r>
      <w:r w:rsidRPr="00A23D6F">
        <w:rPr>
          <w:color w:val="000000" w:themeColor="text1"/>
          <w:lang w:eastAsia="ko-KR"/>
        </w:rPr>
        <w:tab/>
      </w:r>
      <m:oMath>
        <m:r>
          <w:rPr>
            <w:rFonts w:ascii="Cambria Math" w:hAnsi="Cambria Math"/>
            <w:color w:val="000000" w:themeColor="text1"/>
            <w:sz w:val="21"/>
            <w:szCs w:val="22"/>
            <w:lang w:eastAsia="ko-KR"/>
          </w:rPr>
          <m:t>α</m:t>
        </m:r>
      </m:oMath>
      <w:r>
        <w:rPr>
          <w:color w:val="000000" w:themeColor="text1"/>
          <w:sz w:val="21"/>
          <w:szCs w:val="22"/>
          <w:lang w:eastAsia="ko-KR"/>
        </w:rPr>
        <w:t xml:space="preserve"> </w:t>
      </w:r>
      <w:r w:rsidRPr="00A23D6F">
        <w:rPr>
          <w:rFonts w:hint="eastAsia"/>
          <w:color w:val="000000" w:themeColor="text1"/>
          <w:lang w:eastAsia="ko-KR"/>
        </w:rPr>
        <w:t>is</w:t>
      </w:r>
      <w:r>
        <w:rPr>
          <w:color w:val="000000" w:themeColor="text1"/>
          <w:lang w:eastAsia="ko-KR"/>
        </w:rPr>
        <w:t xml:space="preserve"> configured by higher layer parameter </w:t>
      </w:r>
      <w:r w:rsidRPr="00431CCE">
        <w:rPr>
          <w:i/>
          <w:noProof/>
          <w:lang w:eastAsia="zh-CN"/>
        </w:rPr>
        <w:t>sl-Scaling</w:t>
      </w:r>
      <w:r w:rsidRPr="00A23D6F">
        <w:rPr>
          <w:rFonts w:hint="eastAsia"/>
          <w:color w:val="000000" w:themeColor="text1"/>
          <w:lang w:eastAsia="ko-KR"/>
        </w:rPr>
        <w:t>.</w:t>
      </w:r>
    </w:p>
    <w:p w14:paraId="2B1C9776" w14:textId="77777777" w:rsidR="00513778" w:rsidRPr="002625EB" w:rsidRDefault="00513778" w:rsidP="0051377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The input bit sequence to rate matching </w:t>
      </w:r>
      <w:r w:rsidRPr="002625EB">
        <w:rPr>
          <w:lang w:eastAsia="zh-CN"/>
        </w:rPr>
        <w:t>is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,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>,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3</m:t>
            </m:r>
          </m:sub>
        </m:sSub>
        <m:r>
          <w:rPr>
            <w:rFonts w:ascii="Cambria Math" w:hAnsi="Cambria Math"/>
            <w:lang w:eastAsia="zh-CN"/>
          </w:rPr>
          <m:t>, ⋯,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N-1</m:t>
            </m:r>
          </m:sub>
        </m:sSub>
      </m:oMath>
      <w:r>
        <w:rPr>
          <w:lang w:eastAsia="zh-CN"/>
        </w:rPr>
        <w:t xml:space="preserve">, where </w:t>
      </w:r>
      <m:oMath>
        <m:r>
          <w:rPr>
            <w:rFonts w:ascii="Cambria Math" w:hAnsi="Cambria Math"/>
            <w:lang w:eastAsia="zh-CN"/>
          </w:rPr>
          <m:t>N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is the number of coded bits.</w:t>
      </w:r>
    </w:p>
    <w:p w14:paraId="02EB5B18" w14:textId="77777777" w:rsidR="00513778" w:rsidRPr="002625EB" w:rsidRDefault="00513778" w:rsidP="0051377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Rate matching is performed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5.4.1 by </w:t>
      </w:r>
      <w:r w:rsidRPr="002625EB">
        <w:rPr>
          <w:lang w:eastAsia="zh-CN"/>
        </w:rPr>
        <w:t>setting</w:t>
      </w:r>
      <w:r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I</m:t>
            </m:r>
          </m:e>
          <m:sub>
            <m:r>
              <w:rPr>
                <w:rFonts w:ascii="Cambria Math" w:hAnsi="Cambria Math"/>
                <w:lang w:eastAsia="zh-CN"/>
              </w:rPr>
              <m:t>BIL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=1</m:t>
        </m:r>
      </m:oMath>
      <w:r>
        <w:rPr>
          <w:lang w:eastAsia="zh-CN"/>
        </w:rPr>
        <w:t>.</w:t>
      </w:r>
    </w:p>
    <w:p w14:paraId="1A12574D" w14:textId="1DF85FE3" w:rsidR="00513778" w:rsidRPr="002B7A29" w:rsidRDefault="00513778" w:rsidP="00513778">
      <w:pPr>
        <w:pStyle w:val="B1"/>
        <w:ind w:left="0" w:firstLine="0"/>
        <w:rPr>
          <w:lang w:eastAsia="zh-CN"/>
        </w:rPr>
      </w:pPr>
      <w:r>
        <w:rPr>
          <w:lang w:eastAsia="zh-CN"/>
        </w:rPr>
        <w:t>T</w:t>
      </w:r>
      <w:r w:rsidRPr="002625EB">
        <w:rPr>
          <w:rFonts w:hint="eastAsia"/>
          <w:lang w:eastAsia="zh-CN"/>
        </w:rPr>
        <w:t xml:space="preserve">he output bit sequence after rate matching is denoted </w:t>
      </w:r>
      <w:r>
        <w:rPr>
          <w:lang w:eastAsia="zh-CN"/>
        </w:rPr>
        <w:t xml:space="preserve">as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  <m:sup>
            <m:r>
              <w:rPr>
                <w:rFonts w:ascii="Cambria Math" w:hAnsi="Cambria Math"/>
                <w:lang w:eastAsia="zh-CN"/>
              </w:rPr>
              <m:t>SCI2</m:t>
            </m:r>
          </m:sup>
        </m:sSubSup>
        <m:r>
          <w:rPr>
            <w:rFonts w:ascii="Cambria Math" w:hAnsi="Cambria Math"/>
            <w:lang w:eastAsia="zh-CN"/>
          </w:rPr>
          <m:t xml:space="preserve">, 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  <m:sup>
            <m:r>
              <w:rPr>
                <w:rFonts w:ascii="Cambria Math" w:hAnsi="Cambria Math"/>
                <w:lang w:eastAsia="zh-CN"/>
              </w:rPr>
              <m:t>SCI2</m:t>
            </m:r>
          </m:sup>
        </m:sSubSup>
        <m:r>
          <w:rPr>
            <w:rFonts w:ascii="Cambria Math" w:hAnsi="Cambria Math"/>
            <w:lang w:eastAsia="zh-CN"/>
          </w:rPr>
          <m:t xml:space="preserve">, 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  <m:sup>
            <m:r>
              <w:rPr>
                <w:rFonts w:ascii="Cambria Math" w:hAnsi="Cambria Math"/>
                <w:lang w:eastAsia="zh-CN"/>
              </w:rPr>
              <m:t>SCI2</m:t>
            </m:r>
          </m:sup>
        </m:sSubSup>
        <m:r>
          <w:rPr>
            <w:rFonts w:ascii="Cambria Math" w:hAnsi="Cambria Math"/>
            <w:lang w:eastAsia="zh-CN"/>
          </w:rPr>
          <m:t xml:space="preserve">, 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lang w:eastAsia="zh-CN"/>
              </w:rPr>
              <m:t>3</m:t>
            </m:r>
          </m:sub>
          <m:sup>
            <m:r>
              <w:rPr>
                <w:rFonts w:ascii="Cambria Math" w:hAnsi="Cambria Math"/>
                <w:lang w:eastAsia="zh-CN"/>
              </w:rPr>
              <m:t>SCI2</m:t>
            </m:r>
          </m:sup>
        </m:sSubSup>
        <m:r>
          <w:rPr>
            <w:rFonts w:ascii="Cambria Math" w:hAnsi="Cambria Math"/>
            <w:lang w:eastAsia="zh-CN"/>
          </w:rPr>
          <m:t xml:space="preserve">,⋯, 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g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G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SCI2</m:t>
                </m:r>
              </m:sup>
            </m:sSup>
            <m:r>
              <w:rPr>
                <w:rFonts w:ascii="Cambria Math" w:hAnsi="Cambria Math"/>
                <w:lang w:eastAsia="zh-CN"/>
              </w:rPr>
              <m:t>-1</m:t>
            </m:r>
          </m:sub>
          <m:sup>
            <m:r>
              <w:rPr>
                <w:rFonts w:ascii="Cambria Math" w:hAnsi="Cambria Math"/>
                <w:lang w:eastAsia="zh-CN"/>
              </w:rPr>
              <m:t>SCI2</m:t>
            </m:r>
          </m:sup>
        </m:sSubSup>
      </m:oMath>
      <w:r>
        <w:rPr>
          <w:lang w:eastAsia="zh-CN"/>
        </w:rPr>
        <w:t>, where</w:t>
      </w:r>
      <w:r w:rsidRPr="002625EB"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SCI2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Q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SCI2</m:t>
            </m:r>
          </m:sub>
          <m:sup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'</m:t>
            </m:r>
          </m:sup>
        </m:sSubSup>
        <m:r>
          <w:rPr>
            <w:rFonts w:ascii="Cambria Math" w:hAnsi="Cambria Math"/>
            <w:color w:val="000000" w:themeColor="text1"/>
            <w:sz w:val="21"/>
            <w:szCs w:val="22"/>
            <w:lang w:eastAsia="ko-KR"/>
          </w:rPr>
          <m:t xml:space="preserve">∙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  <m:sup>
            <m:r>
              <w:rPr>
                <w:rFonts w:ascii="Cambria Math" w:hAnsi="Cambria Math"/>
              </w:rPr>
              <m:t>SCI2</m:t>
            </m:r>
          </m:sup>
        </m:sSubSup>
      </m:oMath>
      <w:r>
        <w:rPr>
          <w:lang w:eastAsia="zh-CN"/>
        </w:rPr>
        <w:t xml:space="preserve">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  <m:sup>
            <m:r>
              <w:rPr>
                <w:rFonts w:ascii="Cambria Math" w:hAnsi="Cambria Math"/>
              </w:rPr>
              <m:t>SCI2</m:t>
            </m:r>
          </m:sup>
        </m:sSubSup>
      </m:oMath>
      <w:r>
        <w:t xml:space="preserve"> is modulation order of </w:t>
      </w:r>
      <w:ins w:id="202" w:author="Huawei" w:date="2020-05-02T09:03:00Z">
        <w:r w:rsidRPr="003B2609">
          <w:rPr>
            <w:rFonts w:hint="eastAsia"/>
            <w:lang w:eastAsia="ko-KR"/>
          </w:rPr>
          <w:t xml:space="preserve">the </w:t>
        </w:r>
        <w:r>
          <w:rPr>
            <w:color w:val="000000" w:themeColor="text1"/>
            <w:lang w:eastAsia="ko-KR"/>
          </w:rPr>
          <w:t>2</w:t>
        </w:r>
        <w:r w:rsidRPr="00513778">
          <w:rPr>
            <w:color w:val="000000" w:themeColor="text1"/>
            <w:vertAlign w:val="superscript"/>
            <w:lang w:eastAsia="ko-KR"/>
          </w:rPr>
          <w:t>nd</w:t>
        </w:r>
        <w:r>
          <w:rPr>
            <w:color w:val="000000" w:themeColor="text1"/>
            <w:lang w:eastAsia="ko-KR"/>
          </w:rPr>
          <w:t>-stage SCI</w:t>
        </w:r>
      </w:ins>
      <w:del w:id="203" w:author="Huawei" w:date="2020-05-02T09:03:00Z">
        <w:r w:rsidDel="00513778">
          <w:rPr>
            <w:color w:val="000000" w:themeColor="text1"/>
            <w:lang w:eastAsia="ko-KR"/>
          </w:rPr>
          <w:delText>SCI format 0-2</w:delText>
        </w:r>
      </w:del>
      <w:r>
        <w:rPr>
          <w:lang w:eastAsia="zh-CN"/>
        </w:rPr>
        <w:t>.</w:t>
      </w:r>
    </w:p>
    <w:p w14:paraId="4B575AF6" w14:textId="3B7F29AB" w:rsidR="001C51C0" w:rsidRPr="00DC2470" w:rsidRDefault="00DC2470" w:rsidP="00513778">
      <w:pPr>
        <w:jc w:val="center"/>
        <w:rPr>
          <w:noProof/>
        </w:rPr>
      </w:pPr>
      <w:r w:rsidRPr="007654AC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sectPr w:rsidR="001C51C0" w:rsidRPr="00DC2470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74" w:author="Huawei" w:date="2020-05-02T09:10:00Z" w:initials="Huawei">
    <w:p w14:paraId="663E784C" w14:textId="66927AFB" w:rsidR="0010760E" w:rsidRDefault="0010760E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</w:p>
    <w:p w14:paraId="0EF7C0CD" w14:textId="77777777" w:rsidR="0010760E" w:rsidRDefault="0010760E">
      <w:pPr>
        <w:pStyle w:val="ac"/>
        <w:rPr>
          <w:lang w:eastAsia="zh-CN"/>
        </w:rPr>
      </w:pPr>
    </w:p>
    <w:p w14:paraId="78F894DE" w14:textId="202A2308" w:rsidR="0010760E" w:rsidRDefault="0010760E">
      <w:pPr>
        <w:pStyle w:val="ac"/>
        <w:rPr>
          <w:lang w:eastAsia="zh-CN"/>
        </w:rPr>
      </w:pPr>
      <w:r>
        <w:rPr>
          <w:lang w:eastAsia="zh-CN"/>
        </w:rPr>
        <w:t>The processing for SL-SCH transport channel follows the UL-SCH (refering to section 6)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where </w:t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eastAsia="MS Mincho" w:hAnsi="Cambria Math"/>
                <w:lang w:val="x-none" w:eastAsia="zh-CN"/>
              </w:rPr>
              <m:t>I</m:t>
            </m:r>
          </m:e>
          <m:sub>
            <m:r>
              <w:rPr>
                <w:rFonts w:ascii="Cambria Math" w:eastAsia="MS Mincho" w:hAnsi="Cambria Math"/>
                <w:lang w:val="x-none" w:eastAsia="zh-CN"/>
              </w:rPr>
              <m:t>LBRM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 xml:space="preserve"> can</m:t>
        </m:r>
        <m:r>
          <m:rPr>
            <m:sty m:val="p"/>
          </m:rPr>
          <w:rPr>
            <w:rFonts w:ascii="Cambria Math"/>
            <w:lang w:eastAsia="zh-CN"/>
          </w:rPr>
          <m:t xml:space="preserve"> be </m:t>
        </m:r>
        <m:r>
          <w:rPr>
            <w:rFonts w:ascii="Cambria Math" w:eastAsia="MS Mincho" w:hAnsi="Cambria Math"/>
            <w:lang w:val="x-none" w:eastAsia="zh-CN"/>
          </w:rPr>
          <m:t>0</m:t>
        </m:r>
      </m:oMath>
      <w:r>
        <w:rPr>
          <w:rFonts w:hint="eastAsia"/>
          <w:lang w:val="x-none" w:eastAsia="zh-CN"/>
        </w:rPr>
        <w:t xml:space="preserve"> </w:t>
      </w:r>
      <w:r w:rsidR="00200566">
        <w:rPr>
          <w:lang w:eastAsia="zh-CN"/>
        </w:rPr>
        <w:t>or</w:t>
      </w:r>
      <w:r>
        <w:rPr>
          <w:lang w:eastAsia="zh-CN"/>
        </w:rPr>
        <w:t xml:space="preserve"> 1. </w:t>
      </w:r>
    </w:p>
    <w:p w14:paraId="7373FA50" w14:textId="77777777" w:rsidR="00200566" w:rsidRDefault="00200566">
      <w:pPr>
        <w:pStyle w:val="ac"/>
        <w:rPr>
          <w:lang w:eastAsia="zh-CN"/>
        </w:rPr>
      </w:pPr>
    </w:p>
    <w:p w14:paraId="3F491146" w14:textId="65123FBB" w:rsidR="00200566" w:rsidRDefault="00200566">
      <w:pPr>
        <w:pStyle w:val="ac"/>
        <w:rPr>
          <w:lang w:eastAsia="zh-CN"/>
        </w:rPr>
      </w:pPr>
      <w:r>
        <w:rPr>
          <w:lang w:eastAsia="zh-CN"/>
        </w:rPr>
        <w:t xml:space="preserve">RAN1 should have an agreement on whether </w:t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eastAsia="MS Mincho" w:hAnsi="Cambria Math"/>
                <w:lang w:val="x-none" w:eastAsia="zh-CN"/>
              </w:rPr>
              <m:t>I</m:t>
            </m:r>
          </m:e>
          <m:sub>
            <m:r>
              <w:rPr>
                <w:rFonts w:ascii="Cambria Math" w:eastAsia="MS Mincho" w:hAnsi="Cambria Math"/>
                <w:lang w:val="x-none" w:eastAsia="zh-CN"/>
              </w:rPr>
              <m:t>LBRM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 xml:space="preserve"> is</m:t>
        </m:r>
        <m:r>
          <m:rPr>
            <m:sty m:val="p"/>
          </m:rPr>
          <w:rPr>
            <w:rFonts w:ascii="Cambria Math"/>
            <w:lang w:eastAsia="zh-CN"/>
          </w:rPr>
          <m:t xml:space="preserve"> </m:t>
        </m:r>
        <m:r>
          <w:rPr>
            <w:rFonts w:ascii="Cambria Math" w:eastAsia="MS Mincho" w:hAnsi="Cambria Math"/>
            <w:lang w:val="x-none" w:eastAsia="zh-CN"/>
          </w:rPr>
          <m:t>0</m:t>
        </m:r>
      </m:oMath>
      <w:r>
        <w:rPr>
          <w:rFonts w:hint="eastAsia"/>
          <w:lang w:val="x-none" w:eastAsia="zh-CN"/>
        </w:rPr>
        <w:t xml:space="preserve"> </w:t>
      </w:r>
      <w:r>
        <w:rPr>
          <w:lang w:eastAsia="zh-CN"/>
        </w:rPr>
        <w:t xml:space="preserve">or 1, which however is not available yet. I include the text assuming  </w:t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eastAsia="MS Mincho" w:hAnsi="Cambria Math"/>
                <w:lang w:val="x-none" w:eastAsia="zh-CN"/>
              </w:rPr>
              <m:t>I</m:t>
            </m:r>
          </m:e>
          <m:sub>
            <m:r>
              <w:rPr>
                <w:rFonts w:ascii="Cambria Math" w:eastAsia="MS Mincho" w:hAnsi="Cambria Math"/>
                <w:lang w:val="x-none" w:eastAsia="zh-CN"/>
              </w:rPr>
              <m:t>LBRM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 xml:space="preserve"> is</m:t>
        </m:r>
        <m:r>
          <m:rPr>
            <m:sty m:val="p"/>
          </m:rPr>
          <w:rPr>
            <w:rFonts w:ascii="Cambria Math"/>
            <w:lang w:eastAsia="zh-CN"/>
          </w:rPr>
          <m:t xml:space="preserve"> </m:t>
        </m:r>
        <m:r>
          <w:rPr>
            <w:rFonts w:ascii="Cambria Math" w:eastAsia="MS Mincho" w:hAnsi="Cambria Math"/>
            <w:lang w:val="x-none" w:eastAsia="zh-CN"/>
          </w:rPr>
          <m:t>0.</m:t>
        </m:r>
      </m:oMath>
    </w:p>
  </w:comment>
  <w:comment w:id="139" w:author="Huawei2" w:date="2020-05-07T10:08:00Z" w:initials="ZS">
    <w:p w14:paraId="202624A1" w14:textId="77777777" w:rsidR="008A7EEA" w:rsidRDefault="008A7EEA" w:rsidP="008A7EEA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Style w:val="ab"/>
        </w:rPr>
        <w:annotationRef/>
      </w:r>
      <w:r>
        <w:rPr>
          <w:lang w:eastAsia="zh-CN"/>
        </w:rPr>
        <w:t>E</w:t>
      </w:r>
      <w:r>
        <w:rPr>
          <w:rFonts w:hint="eastAsia"/>
          <w:lang w:eastAsia="zh-CN"/>
        </w:rPr>
        <w:t>ditor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Note:</w:t>
      </w:r>
    </w:p>
    <w:p w14:paraId="7257E963" w14:textId="77777777" w:rsidR="008A7EEA" w:rsidRDefault="008A7EEA" w:rsidP="008A7EEA">
      <w:pPr>
        <w:pStyle w:val="ac"/>
        <w:rPr>
          <w:lang w:eastAsia="zh-CN"/>
        </w:rPr>
      </w:pPr>
    </w:p>
    <w:p w14:paraId="7275EF2D" w14:textId="169DE4CF" w:rsidR="008A7EEA" w:rsidRDefault="008A7EEA">
      <w:pPr>
        <w:pStyle w:val="ac"/>
      </w:pPr>
      <w:r>
        <w:t>FFS: HARQ-ACK information includes only NACK</w:t>
      </w:r>
    </w:p>
  </w:comment>
  <w:comment w:id="160" w:author="Huawei2" w:date="2020-05-07T10:08:00Z" w:initials="ZS">
    <w:p w14:paraId="49F2D48E" w14:textId="77777777" w:rsidR="008A7EEA" w:rsidRDefault="008A7EEA" w:rsidP="008A7EEA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Style w:val="ab"/>
        </w:rPr>
        <w:annotationRef/>
      </w:r>
      <w:r>
        <w:rPr>
          <w:lang w:eastAsia="zh-CN"/>
        </w:rPr>
        <w:t>E</w:t>
      </w:r>
      <w:r>
        <w:rPr>
          <w:rFonts w:hint="eastAsia"/>
          <w:lang w:eastAsia="zh-CN"/>
        </w:rPr>
        <w:t>ditor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Note:</w:t>
      </w:r>
    </w:p>
    <w:p w14:paraId="03D118D8" w14:textId="77777777" w:rsidR="008A7EEA" w:rsidRDefault="008A7EEA" w:rsidP="008A7EEA">
      <w:pPr>
        <w:pStyle w:val="ac"/>
        <w:rPr>
          <w:lang w:eastAsia="zh-CN"/>
        </w:rPr>
      </w:pPr>
    </w:p>
    <w:p w14:paraId="19021A3D" w14:textId="6D7433B4" w:rsidR="008A7EEA" w:rsidRPr="008A7EEA" w:rsidRDefault="008A7EEA" w:rsidP="008A7EEA">
      <w:pPr>
        <w:autoSpaceDE w:val="0"/>
        <w:autoSpaceDN w:val="0"/>
        <w:spacing w:after="0" w:line="264" w:lineRule="auto"/>
        <w:jc w:val="both"/>
        <w:rPr>
          <w:lang w:val="en-US" w:eastAsia="zh-CN"/>
        </w:rPr>
      </w:pPr>
      <w:r>
        <w:t>FFS: No HARQ feedback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F491146" w15:done="0"/>
  <w15:commentEx w15:paraId="7275EF2D" w15:done="0"/>
  <w15:commentEx w15:paraId="19021A3D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9E1DB8" w14:textId="77777777" w:rsidR="00B03A7A" w:rsidRDefault="00B03A7A">
      <w:r>
        <w:separator/>
      </w:r>
    </w:p>
  </w:endnote>
  <w:endnote w:type="continuationSeparator" w:id="0">
    <w:p w14:paraId="48008089" w14:textId="77777777" w:rsidR="00B03A7A" w:rsidRDefault="00B03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SimHei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B6B3B9" w14:textId="77777777" w:rsidR="00B03A7A" w:rsidRDefault="00B03A7A">
      <w:r>
        <w:separator/>
      </w:r>
    </w:p>
  </w:footnote>
  <w:footnote w:type="continuationSeparator" w:id="0">
    <w:p w14:paraId="4EE50D55" w14:textId="77777777" w:rsidR="00B03A7A" w:rsidRDefault="00B03A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C8093" w14:textId="77777777" w:rsidR="0010760E" w:rsidRDefault="0010760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84434D"/>
    <w:multiLevelType w:val="hybridMultilevel"/>
    <w:tmpl w:val="3A924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03549B"/>
    <w:multiLevelType w:val="multilevel"/>
    <w:tmpl w:val="15DE3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4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3">
    <w15:presenceInfo w15:providerId="None" w15:userId="Huawei3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72C7"/>
    <w:rsid w:val="000153E4"/>
    <w:rsid w:val="000164AB"/>
    <w:rsid w:val="00021C76"/>
    <w:rsid w:val="00022C99"/>
    <w:rsid w:val="00022D6D"/>
    <w:rsid w:val="00022E4A"/>
    <w:rsid w:val="0002314A"/>
    <w:rsid w:val="00023249"/>
    <w:rsid w:val="000234EE"/>
    <w:rsid w:val="00024F0D"/>
    <w:rsid w:val="0002789A"/>
    <w:rsid w:val="00031D10"/>
    <w:rsid w:val="00034547"/>
    <w:rsid w:val="0003598B"/>
    <w:rsid w:val="0004717F"/>
    <w:rsid w:val="00054A0D"/>
    <w:rsid w:val="0006103A"/>
    <w:rsid w:val="000613EB"/>
    <w:rsid w:val="000674F2"/>
    <w:rsid w:val="00067F15"/>
    <w:rsid w:val="00070128"/>
    <w:rsid w:val="00070C8F"/>
    <w:rsid w:val="00071DD1"/>
    <w:rsid w:val="00073FC0"/>
    <w:rsid w:val="000749F0"/>
    <w:rsid w:val="0007699B"/>
    <w:rsid w:val="000850CD"/>
    <w:rsid w:val="00086814"/>
    <w:rsid w:val="0009052E"/>
    <w:rsid w:val="00093881"/>
    <w:rsid w:val="000A520E"/>
    <w:rsid w:val="000A6394"/>
    <w:rsid w:val="000A7220"/>
    <w:rsid w:val="000A768E"/>
    <w:rsid w:val="000B0C4B"/>
    <w:rsid w:val="000B2A30"/>
    <w:rsid w:val="000B404D"/>
    <w:rsid w:val="000B4202"/>
    <w:rsid w:val="000B6648"/>
    <w:rsid w:val="000C038A"/>
    <w:rsid w:val="000C27FE"/>
    <w:rsid w:val="000C349A"/>
    <w:rsid w:val="000C3A54"/>
    <w:rsid w:val="000C5BBD"/>
    <w:rsid w:val="000C5CF6"/>
    <w:rsid w:val="000C6598"/>
    <w:rsid w:val="000D09FD"/>
    <w:rsid w:val="000D1CEB"/>
    <w:rsid w:val="000D227E"/>
    <w:rsid w:val="000D297E"/>
    <w:rsid w:val="000D37BD"/>
    <w:rsid w:val="000D47BB"/>
    <w:rsid w:val="000D7A18"/>
    <w:rsid w:val="000E1D9E"/>
    <w:rsid w:val="000E4994"/>
    <w:rsid w:val="000E5C0D"/>
    <w:rsid w:val="000E5F99"/>
    <w:rsid w:val="000F280B"/>
    <w:rsid w:val="000F4049"/>
    <w:rsid w:val="000F7256"/>
    <w:rsid w:val="00100BD5"/>
    <w:rsid w:val="001024DA"/>
    <w:rsid w:val="00104060"/>
    <w:rsid w:val="0010556E"/>
    <w:rsid w:val="00106646"/>
    <w:rsid w:val="00107586"/>
    <w:rsid w:val="0010760E"/>
    <w:rsid w:val="00111C4A"/>
    <w:rsid w:val="00111CAF"/>
    <w:rsid w:val="0012198F"/>
    <w:rsid w:val="0012293F"/>
    <w:rsid w:val="001235D8"/>
    <w:rsid w:val="0012551F"/>
    <w:rsid w:val="00127C22"/>
    <w:rsid w:val="00130A3E"/>
    <w:rsid w:val="00130BA7"/>
    <w:rsid w:val="0013133D"/>
    <w:rsid w:val="0013168D"/>
    <w:rsid w:val="00132564"/>
    <w:rsid w:val="0013510A"/>
    <w:rsid w:val="00135309"/>
    <w:rsid w:val="00137464"/>
    <w:rsid w:val="001376D5"/>
    <w:rsid w:val="0014524D"/>
    <w:rsid w:val="00145D43"/>
    <w:rsid w:val="00151439"/>
    <w:rsid w:val="00153E37"/>
    <w:rsid w:val="00156D64"/>
    <w:rsid w:val="00162D5A"/>
    <w:rsid w:val="00164D3A"/>
    <w:rsid w:val="00174EBE"/>
    <w:rsid w:val="00177E0D"/>
    <w:rsid w:val="00180979"/>
    <w:rsid w:val="00181C5F"/>
    <w:rsid w:val="00182D33"/>
    <w:rsid w:val="00183175"/>
    <w:rsid w:val="00184FF6"/>
    <w:rsid w:val="00186879"/>
    <w:rsid w:val="00192C46"/>
    <w:rsid w:val="00195299"/>
    <w:rsid w:val="00196863"/>
    <w:rsid w:val="00197719"/>
    <w:rsid w:val="001A1784"/>
    <w:rsid w:val="001A1F3F"/>
    <w:rsid w:val="001A5AC0"/>
    <w:rsid w:val="001A6D40"/>
    <w:rsid w:val="001A77CA"/>
    <w:rsid w:val="001A7B60"/>
    <w:rsid w:val="001B209A"/>
    <w:rsid w:val="001B4CE1"/>
    <w:rsid w:val="001B7A65"/>
    <w:rsid w:val="001C51C0"/>
    <w:rsid w:val="001D6A1C"/>
    <w:rsid w:val="001E41F3"/>
    <w:rsid w:val="001F09D3"/>
    <w:rsid w:val="001F1D1C"/>
    <w:rsid w:val="001F330E"/>
    <w:rsid w:val="001F39DF"/>
    <w:rsid w:val="001F412C"/>
    <w:rsid w:val="001F67C0"/>
    <w:rsid w:val="00200566"/>
    <w:rsid w:val="002020FB"/>
    <w:rsid w:val="0021229D"/>
    <w:rsid w:val="002229D0"/>
    <w:rsid w:val="002246F3"/>
    <w:rsid w:val="0023431C"/>
    <w:rsid w:val="00234B4C"/>
    <w:rsid w:val="0023720E"/>
    <w:rsid w:val="00240CE5"/>
    <w:rsid w:val="0024211E"/>
    <w:rsid w:val="00244DBA"/>
    <w:rsid w:val="00245DF3"/>
    <w:rsid w:val="002504C3"/>
    <w:rsid w:val="0025095F"/>
    <w:rsid w:val="00255754"/>
    <w:rsid w:val="0025602E"/>
    <w:rsid w:val="0025603D"/>
    <w:rsid w:val="0026004D"/>
    <w:rsid w:val="00263473"/>
    <w:rsid w:val="00263CB8"/>
    <w:rsid w:val="00266697"/>
    <w:rsid w:val="00273F6F"/>
    <w:rsid w:val="00274888"/>
    <w:rsid w:val="002755F9"/>
    <w:rsid w:val="00275D12"/>
    <w:rsid w:val="00277DB6"/>
    <w:rsid w:val="00280701"/>
    <w:rsid w:val="00283E5F"/>
    <w:rsid w:val="00284314"/>
    <w:rsid w:val="00284D17"/>
    <w:rsid w:val="0028547D"/>
    <w:rsid w:val="002860C4"/>
    <w:rsid w:val="0028657B"/>
    <w:rsid w:val="002865EB"/>
    <w:rsid w:val="00286B4F"/>
    <w:rsid w:val="00286E60"/>
    <w:rsid w:val="00290119"/>
    <w:rsid w:val="00290969"/>
    <w:rsid w:val="0029116C"/>
    <w:rsid w:val="00291497"/>
    <w:rsid w:val="00292861"/>
    <w:rsid w:val="00295843"/>
    <w:rsid w:val="002978B2"/>
    <w:rsid w:val="002A01CC"/>
    <w:rsid w:val="002A11E9"/>
    <w:rsid w:val="002A3ABB"/>
    <w:rsid w:val="002A4E35"/>
    <w:rsid w:val="002A6806"/>
    <w:rsid w:val="002B1095"/>
    <w:rsid w:val="002B1D95"/>
    <w:rsid w:val="002B27C8"/>
    <w:rsid w:val="002B30EC"/>
    <w:rsid w:val="002B3D19"/>
    <w:rsid w:val="002B5741"/>
    <w:rsid w:val="002B630D"/>
    <w:rsid w:val="002B6DA3"/>
    <w:rsid w:val="002B7A29"/>
    <w:rsid w:val="002B7E50"/>
    <w:rsid w:val="002C03EF"/>
    <w:rsid w:val="002C2E81"/>
    <w:rsid w:val="002C468E"/>
    <w:rsid w:val="002C4F29"/>
    <w:rsid w:val="002D3116"/>
    <w:rsid w:val="002D36A6"/>
    <w:rsid w:val="002E1E80"/>
    <w:rsid w:val="002E4E62"/>
    <w:rsid w:val="002F0843"/>
    <w:rsid w:val="002F1927"/>
    <w:rsid w:val="002F52ED"/>
    <w:rsid w:val="002F62D8"/>
    <w:rsid w:val="00300300"/>
    <w:rsid w:val="00305409"/>
    <w:rsid w:val="00306B0E"/>
    <w:rsid w:val="00306EBF"/>
    <w:rsid w:val="00311EFB"/>
    <w:rsid w:val="00317A2E"/>
    <w:rsid w:val="00321598"/>
    <w:rsid w:val="003252E4"/>
    <w:rsid w:val="00325869"/>
    <w:rsid w:val="003266BF"/>
    <w:rsid w:val="00330B08"/>
    <w:rsid w:val="00332096"/>
    <w:rsid w:val="003320D4"/>
    <w:rsid w:val="0033322F"/>
    <w:rsid w:val="00336A3A"/>
    <w:rsid w:val="00337227"/>
    <w:rsid w:val="003419E4"/>
    <w:rsid w:val="0034254E"/>
    <w:rsid w:val="00344DEF"/>
    <w:rsid w:val="0034696A"/>
    <w:rsid w:val="0035299A"/>
    <w:rsid w:val="0035443D"/>
    <w:rsid w:val="00355E69"/>
    <w:rsid w:val="00356E38"/>
    <w:rsid w:val="00357ABB"/>
    <w:rsid w:val="00361512"/>
    <w:rsid w:val="00362316"/>
    <w:rsid w:val="00363163"/>
    <w:rsid w:val="00367F70"/>
    <w:rsid w:val="00372B29"/>
    <w:rsid w:val="0037373B"/>
    <w:rsid w:val="00373A35"/>
    <w:rsid w:val="00375CD6"/>
    <w:rsid w:val="00375F40"/>
    <w:rsid w:val="0037620E"/>
    <w:rsid w:val="00377C78"/>
    <w:rsid w:val="003808E7"/>
    <w:rsid w:val="00382CDD"/>
    <w:rsid w:val="00384CE8"/>
    <w:rsid w:val="003851B3"/>
    <w:rsid w:val="00385AF3"/>
    <w:rsid w:val="00386FFC"/>
    <w:rsid w:val="00393D6C"/>
    <w:rsid w:val="00397546"/>
    <w:rsid w:val="003A1CC1"/>
    <w:rsid w:val="003A313E"/>
    <w:rsid w:val="003B2C03"/>
    <w:rsid w:val="003B3015"/>
    <w:rsid w:val="003B5037"/>
    <w:rsid w:val="003B6CC1"/>
    <w:rsid w:val="003C0511"/>
    <w:rsid w:val="003C132E"/>
    <w:rsid w:val="003C29D2"/>
    <w:rsid w:val="003C3233"/>
    <w:rsid w:val="003C3565"/>
    <w:rsid w:val="003C4BB2"/>
    <w:rsid w:val="003C4CAF"/>
    <w:rsid w:val="003C7E91"/>
    <w:rsid w:val="003D059B"/>
    <w:rsid w:val="003D38FC"/>
    <w:rsid w:val="003D3AB9"/>
    <w:rsid w:val="003D3BB9"/>
    <w:rsid w:val="003E1A36"/>
    <w:rsid w:val="003E2B74"/>
    <w:rsid w:val="003E2E43"/>
    <w:rsid w:val="003E481E"/>
    <w:rsid w:val="003E689E"/>
    <w:rsid w:val="003F2E4B"/>
    <w:rsid w:val="003F7CF5"/>
    <w:rsid w:val="00403419"/>
    <w:rsid w:val="00403D0F"/>
    <w:rsid w:val="00404A35"/>
    <w:rsid w:val="0040544D"/>
    <w:rsid w:val="004057E8"/>
    <w:rsid w:val="004109E5"/>
    <w:rsid w:val="0041366A"/>
    <w:rsid w:val="004136D1"/>
    <w:rsid w:val="00414492"/>
    <w:rsid w:val="004148BE"/>
    <w:rsid w:val="004242F1"/>
    <w:rsid w:val="00424B92"/>
    <w:rsid w:val="004256B2"/>
    <w:rsid w:val="00426B25"/>
    <w:rsid w:val="00427941"/>
    <w:rsid w:val="00431CCE"/>
    <w:rsid w:val="004345A1"/>
    <w:rsid w:val="00436936"/>
    <w:rsid w:val="00441D09"/>
    <w:rsid w:val="004424E9"/>
    <w:rsid w:val="0044257C"/>
    <w:rsid w:val="00446C14"/>
    <w:rsid w:val="0044789D"/>
    <w:rsid w:val="0045145D"/>
    <w:rsid w:val="0045457B"/>
    <w:rsid w:val="00455371"/>
    <w:rsid w:val="00461B7B"/>
    <w:rsid w:val="00463984"/>
    <w:rsid w:val="00464DD1"/>
    <w:rsid w:val="004704DA"/>
    <w:rsid w:val="004736A8"/>
    <w:rsid w:val="00474EE0"/>
    <w:rsid w:val="0047638B"/>
    <w:rsid w:val="0047698E"/>
    <w:rsid w:val="004837FE"/>
    <w:rsid w:val="00486858"/>
    <w:rsid w:val="00492542"/>
    <w:rsid w:val="0049324E"/>
    <w:rsid w:val="004A0E7E"/>
    <w:rsid w:val="004A3BE9"/>
    <w:rsid w:val="004A4674"/>
    <w:rsid w:val="004A736B"/>
    <w:rsid w:val="004B04D7"/>
    <w:rsid w:val="004B17B2"/>
    <w:rsid w:val="004B40B3"/>
    <w:rsid w:val="004B51BA"/>
    <w:rsid w:val="004B75B7"/>
    <w:rsid w:val="004C18FA"/>
    <w:rsid w:val="004D2224"/>
    <w:rsid w:val="004D3D90"/>
    <w:rsid w:val="004D4A97"/>
    <w:rsid w:val="004D539B"/>
    <w:rsid w:val="004E0299"/>
    <w:rsid w:val="004E665A"/>
    <w:rsid w:val="004E6D7B"/>
    <w:rsid w:val="004E6EA9"/>
    <w:rsid w:val="004E7B89"/>
    <w:rsid w:val="004F01B8"/>
    <w:rsid w:val="004F2EAB"/>
    <w:rsid w:val="004F36DE"/>
    <w:rsid w:val="004F5598"/>
    <w:rsid w:val="005012F4"/>
    <w:rsid w:val="00501AA2"/>
    <w:rsid w:val="00502E31"/>
    <w:rsid w:val="00503982"/>
    <w:rsid w:val="00510197"/>
    <w:rsid w:val="00511E2F"/>
    <w:rsid w:val="00512FA7"/>
    <w:rsid w:val="00513778"/>
    <w:rsid w:val="0051446F"/>
    <w:rsid w:val="005144E2"/>
    <w:rsid w:val="005155EF"/>
    <w:rsid w:val="0051580D"/>
    <w:rsid w:val="005171C3"/>
    <w:rsid w:val="00524F0E"/>
    <w:rsid w:val="00530BF4"/>
    <w:rsid w:val="00532D6A"/>
    <w:rsid w:val="0053373A"/>
    <w:rsid w:val="00533BE8"/>
    <w:rsid w:val="00533DF5"/>
    <w:rsid w:val="00536FEC"/>
    <w:rsid w:val="005523D8"/>
    <w:rsid w:val="005534B9"/>
    <w:rsid w:val="0055464E"/>
    <w:rsid w:val="00557394"/>
    <w:rsid w:val="0055792C"/>
    <w:rsid w:val="00563369"/>
    <w:rsid w:val="00565306"/>
    <w:rsid w:val="00565805"/>
    <w:rsid w:val="005675A2"/>
    <w:rsid w:val="00567649"/>
    <w:rsid w:val="00567689"/>
    <w:rsid w:val="00567AD4"/>
    <w:rsid w:val="00571605"/>
    <w:rsid w:val="0057304F"/>
    <w:rsid w:val="00573EDF"/>
    <w:rsid w:val="00575949"/>
    <w:rsid w:val="005759D7"/>
    <w:rsid w:val="005770CC"/>
    <w:rsid w:val="005775A9"/>
    <w:rsid w:val="00580B66"/>
    <w:rsid w:val="00583FBD"/>
    <w:rsid w:val="00586A5A"/>
    <w:rsid w:val="00587074"/>
    <w:rsid w:val="005925B1"/>
    <w:rsid w:val="005926D2"/>
    <w:rsid w:val="00592D74"/>
    <w:rsid w:val="00594F5D"/>
    <w:rsid w:val="005A3741"/>
    <w:rsid w:val="005B00AD"/>
    <w:rsid w:val="005B0A4C"/>
    <w:rsid w:val="005B107E"/>
    <w:rsid w:val="005B1629"/>
    <w:rsid w:val="005B2B45"/>
    <w:rsid w:val="005B72CE"/>
    <w:rsid w:val="005C1AAA"/>
    <w:rsid w:val="005C3F56"/>
    <w:rsid w:val="005C48B5"/>
    <w:rsid w:val="005C5C41"/>
    <w:rsid w:val="005C6DA2"/>
    <w:rsid w:val="005D027A"/>
    <w:rsid w:val="005D186D"/>
    <w:rsid w:val="005D5C9F"/>
    <w:rsid w:val="005E04D1"/>
    <w:rsid w:val="005E294B"/>
    <w:rsid w:val="005E2C44"/>
    <w:rsid w:val="005E3727"/>
    <w:rsid w:val="005E52FD"/>
    <w:rsid w:val="005E7A86"/>
    <w:rsid w:val="005F1CB3"/>
    <w:rsid w:val="005F253C"/>
    <w:rsid w:val="005F3B73"/>
    <w:rsid w:val="005F7CBA"/>
    <w:rsid w:val="00601D4B"/>
    <w:rsid w:val="00601FD1"/>
    <w:rsid w:val="00603557"/>
    <w:rsid w:val="006053FE"/>
    <w:rsid w:val="0060569C"/>
    <w:rsid w:val="006062AB"/>
    <w:rsid w:val="006066C1"/>
    <w:rsid w:val="00616EA0"/>
    <w:rsid w:val="00621188"/>
    <w:rsid w:val="00621273"/>
    <w:rsid w:val="00621FC9"/>
    <w:rsid w:val="00624718"/>
    <w:rsid w:val="006257ED"/>
    <w:rsid w:val="0062604B"/>
    <w:rsid w:val="00626F34"/>
    <w:rsid w:val="0063053C"/>
    <w:rsid w:val="00630D8B"/>
    <w:rsid w:val="00630F88"/>
    <w:rsid w:val="0064039A"/>
    <w:rsid w:val="00640763"/>
    <w:rsid w:val="00641EC2"/>
    <w:rsid w:val="00650000"/>
    <w:rsid w:val="0065155C"/>
    <w:rsid w:val="00652949"/>
    <w:rsid w:val="00654C0F"/>
    <w:rsid w:val="00660386"/>
    <w:rsid w:val="00661AB9"/>
    <w:rsid w:val="00661CEC"/>
    <w:rsid w:val="00662E12"/>
    <w:rsid w:val="00666D8C"/>
    <w:rsid w:val="0067207E"/>
    <w:rsid w:val="00674AEB"/>
    <w:rsid w:val="00675022"/>
    <w:rsid w:val="0068334C"/>
    <w:rsid w:val="00685D6E"/>
    <w:rsid w:val="00685F07"/>
    <w:rsid w:val="00691EDC"/>
    <w:rsid w:val="0069280F"/>
    <w:rsid w:val="0069558A"/>
    <w:rsid w:val="00695808"/>
    <w:rsid w:val="006A08BC"/>
    <w:rsid w:val="006A1A0F"/>
    <w:rsid w:val="006A2EDF"/>
    <w:rsid w:val="006A745B"/>
    <w:rsid w:val="006B08CC"/>
    <w:rsid w:val="006B46FB"/>
    <w:rsid w:val="006B6787"/>
    <w:rsid w:val="006C164D"/>
    <w:rsid w:val="006C17E3"/>
    <w:rsid w:val="006C1A6E"/>
    <w:rsid w:val="006C38E5"/>
    <w:rsid w:val="006C4187"/>
    <w:rsid w:val="006C4946"/>
    <w:rsid w:val="006D55F1"/>
    <w:rsid w:val="006D61A8"/>
    <w:rsid w:val="006E21FB"/>
    <w:rsid w:val="006E3970"/>
    <w:rsid w:val="006E57E5"/>
    <w:rsid w:val="006E7220"/>
    <w:rsid w:val="006E7BFF"/>
    <w:rsid w:val="006E7D1F"/>
    <w:rsid w:val="006F0351"/>
    <w:rsid w:val="006F6148"/>
    <w:rsid w:val="00701BE2"/>
    <w:rsid w:val="00703ADA"/>
    <w:rsid w:val="0070510B"/>
    <w:rsid w:val="00705525"/>
    <w:rsid w:val="0071097E"/>
    <w:rsid w:val="00711B27"/>
    <w:rsid w:val="00712FA3"/>
    <w:rsid w:val="00720B2B"/>
    <w:rsid w:val="00720FFD"/>
    <w:rsid w:val="0072256E"/>
    <w:rsid w:val="0072371A"/>
    <w:rsid w:val="00723CF6"/>
    <w:rsid w:val="007349F4"/>
    <w:rsid w:val="0073620B"/>
    <w:rsid w:val="00736650"/>
    <w:rsid w:val="007374CE"/>
    <w:rsid w:val="00737B41"/>
    <w:rsid w:val="00741923"/>
    <w:rsid w:val="00741B43"/>
    <w:rsid w:val="00741FB2"/>
    <w:rsid w:val="00746AF1"/>
    <w:rsid w:val="00747521"/>
    <w:rsid w:val="00750C2C"/>
    <w:rsid w:val="00751865"/>
    <w:rsid w:val="00753C37"/>
    <w:rsid w:val="00756147"/>
    <w:rsid w:val="0076112D"/>
    <w:rsid w:val="00763D22"/>
    <w:rsid w:val="00765195"/>
    <w:rsid w:val="007654AC"/>
    <w:rsid w:val="00765CC1"/>
    <w:rsid w:val="007679CB"/>
    <w:rsid w:val="0077765A"/>
    <w:rsid w:val="007776DC"/>
    <w:rsid w:val="007903C8"/>
    <w:rsid w:val="00792342"/>
    <w:rsid w:val="007972C3"/>
    <w:rsid w:val="007A0C37"/>
    <w:rsid w:val="007A73A3"/>
    <w:rsid w:val="007B256E"/>
    <w:rsid w:val="007B430C"/>
    <w:rsid w:val="007B512A"/>
    <w:rsid w:val="007C0988"/>
    <w:rsid w:val="007C2097"/>
    <w:rsid w:val="007C443C"/>
    <w:rsid w:val="007C44D3"/>
    <w:rsid w:val="007C6C33"/>
    <w:rsid w:val="007C6D6D"/>
    <w:rsid w:val="007D20AD"/>
    <w:rsid w:val="007D24E9"/>
    <w:rsid w:val="007D3849"/>
    <w:rsid w:val="007D5ED3"/>
    <w:rsid w:val="007D6A07"/>
    <w:rsid w:val="007E19FB"/>
    <w:rsid w:val="007E1EE2"/>
    <w:rsid w:val="007E2082"/>
    <w:rsid w:val="007E5F3C"/>
    <w:rsid w:val="007E6188"/>
    <w:rsid w:val="007E7F70"/>
    <w:rsid w:val="007F24E0"/>
    <w:rsid w:val="007F3807"/>
    <w:rsid w:val="007F392C"/>
    <w:rsid w:val="008032A0"/>
    <w:rsid w:val="0081099D"/>
    <w:rsid w:val="00811618"/>
    <w:rsid w:val="0081398A"/>
    <w:rsid w:val="00815B38"/>
    <w:rsid w:val="00820286"/>
    <w:rsid w:val="00822FFD"/>
    <w:rsid w:val="00823884"/>
    <w:rsid w:val="00823F81"/>
    <w:rsid w:val="008279FA"/>
    <w:rsid w:val="00833E73"/>
    <w:rsid w:val="00833F7A"/>
    <w:rsid w:val="00835FB7"/>
    <w:rsid w:val="00837481"/>
    <w:rsid w:val="008416A3"/>
    <w:rsid w:val="00843F1B"/>
    <w:rsid w:val="0084415C"/>
    <w:rsid w:val="00844858"/>
    <w:rsid w:val="008474EA"/>
    <w:rsid w:val="00853E78"/>
    <w:rsid w:val="00855706"/>
    <w:rsid w:val="00856E7A"/>
    <w:rsid w:val="008626E7"/>
    <w:rsid w:val="00867E24"/>
    <w:rsid w:val="00870EE7"/>
    <w:rsid w:val="008715D1"/>
    <w:rsid w:val="00875FBF"/>
    <w:rsid w:val="00876036"/>
    <w:rsid w:val="00880494"/>
    <w:rsid w:val="00881744"/>
    <w:rsid w:val="00884699"/>
    <w:rsid w:val="00884A4A"/>
    <w:rsid w:val="00884A50"/>
    <w:rsid w:val="00884ECC"/>
    <w:rsid w:val="0088553F"/>
    <w:rsid w:val="00893718"/>
    <w:rsid w:val="00893DCC"/>
    <w:rsid w:val="0089707C"/>
    <w:rsid w:val="00897EBE"/>
    <w:rsid w:val="008A1704"/>
    <w:rsid w:val="008A34BA"/>
    <w:rsid w:val="008A47E1"/>
    <w:rsid w:val="008A54BE"/>
    <w:rsid w:val="008A5FA3"/>
    <w:rsid w:val="008A7EEA"/>
    <w:rsid w:val="008B31F4"/>
    <w:rsid w:val="008B5265"/>
    <w:rsid w:val="008B5BBB"/>
    <w:rsid w:val="008B657E"/>
    <w:rsid w:val="008C209B"/>
    <w:rsid w:val="008C262F"/>
    <w:rsid w:val="008C354A"/>
    <w:rsid w:val="008C366A"/>
    <w:rsid w:val="008C7936"/>
    <w:rsid w:val="008D208A"/>
    <w:rsid w:val="008D56BD"/>
    <w:rsid w:val="008D64F8"/>
    <w:rsid w:val="008D6CB9"/>
    <w:rsid w:val="008D7F8E"/>
    <w:rsid w:val="008E082F"/>
    <w:rsid w:val="008E4707"/>
    <w:rsid w:val="008E5B8F"/>
    <w:rsid w:val="008E68A1"/>
    <w:rsid w:val="008F17DA"/>
    <w:rsid w:val="008F2AE0"/>
    <w:rsid w:val="008F4E6A"/>
    <w:rsid w:val="008F686C"/>
    <w:rsid w:val="008F7F15"/>
    <w:rsid w:val="009004C8"/>
    <w:rsid w:val="00904032"/>
    <w:rsid w:val="009040D4"/>
    <w:rsid w:val="00905AF4"/>
    <w:rsid w:val="009065B7"/>
    <w:rsid w:val="00911091"/>
    <w:rsid w:val="00911BC3"/>
    <w:rsid w:val="00913FF0"/>
    <w:rsid w:val="00914EAA"/>
    <w:rsid w:val="00915B07"/>
    <w:rsid w:val="0091653C"/>
    <w:rsid w:val="00917E5E"/>
    <w:rsid w:val="009209A0"/>
    <w:rsid w:val="00930CED"/>
    <w:rsid w:val="0093439C"/>
    <w:rsid w:val="009363E6"/>
    <w:rsid w:val="00936AC8"/>
    <w:rsid w:val="00937969"/>
    <w:rsid w:val="00941826"/>
    <w:rsid w:val="0094310E"/>
    <w:rsid w:val="00946E9B"/>
    <w:rsid w:val="0095018E"/>
    <w:rsid w:val="009508FA"/>
    <w:rsid w:val="009511B3"/>
    <w:rsid w:val="009513BA"/>
    <w:rsid w:val="00951FB3"/>
    <w:rsid w:val="009526CF"/>
    <w:rsid w:val="00952967"/>
    <w:rsid w:val="009548D8"/>
    <w:rsid w:val="0095530C"/>
    <w:rsid w:val="009568F9"/>
    <w:rsid w:val="00957CAD"/>
    <w:rsid w:val="00960917"/>
    <w:rsid w:val="00963F0F"/>
    <w:rsid w:val="00970138"/>
    <w:rsid w:val="00971407"/>
    <w:rsid w:val="00977733"/>
    <w:rsid w:val="009777D9"/>
    <w:rsid w:val="00982D09"/>
    <w:rsid w:val="00983906"/>
    <w:rsid w:val="009841A5"/>
    <w:rsid w:val="00985332"/>
    <w:rsid w:val="0098554B"/>
    <w:rsid w:val="00987E1E"/>
    <w:rsid w:val="009904C9"/>
    <w:rsid w:val="009912A9"/>
    <w:rsid w:val="00991B88"/>
    <w:rsid w:val="009938DD"/>
    <w:rsid w:val="00993E76"/>
    <w:rsid w:val="009A096F"/>
    <w:rsid w:val="009A0CD4"/>
    <w:rsid w:val="009A0D3B"/>
    <w:rsid w:val="009A4F23"/>
    <w:rsid w:val="009A5290"/>
    <w:rsid w:val="009A579D"/>
    <w:rsid w:val="009A6AF4"/>
    <w:rsid w:val="009A7C42"/>
    <w:rsid w:val="009B06F3"/>
    <w:rsid w:val="009B1C05"/>
    <w:rsid w:val="009B1D21"/>
    <w:rsid w:val="009B79DB"/>
    <w:rsid w:val="009C0B6E"/>
    <w:rsid w:val="009C4A4F"/>
    <w:rsid w:val="009C6A8B"/>
    <w:rsid w:val="009C6BC6"/>
    <w:rsid w:val="009C6F5D"/>
    <w:rsid w:val="009C7251"/>
    <w:rsid w:val="009C782A"/>
    <w:rsid w:val="009C7FA3"/>
    <w:rsid w:val="009D1D34"/>
    <w:rsid w:val="009D2C2B"/>
    <w:rsid w:val="009D5339"/>
    <w:rsid w:val="009D5A6A"/>
    <w:rsid w:val="009E3297"/>
    <w:rsid w:val="009E3B58"/>
    <w:rsid w:val="009F04C7"/>
    <w:rsid w:val="009F33E9"/>
    <w:rsid w:val="009F4142"/>
    <w:rsid w:val="009F490F"/>
    <w:rsid w:val="009F5F26"/>
    <w:rsid w:val="009F6E71"/>
    <w:rsid w:val="009F70A5"/>
    <w:rsid w:val="009F734F"/>
    <w:rsid w:val="009F7C5E"/>
    <w:rsid w:val="00A00286"/>
    <w:rsid w:val="00A00B52"/>
    <w:rsid w:val="00A01B93"/>
    <w:rsid w:val="00A03D7A"/>
    <w:rsid w:val="00A0498C"/>
    <w:rsid w:val="00A04F61"/>
    <w:rsid w:val="00A0581D"/>
    <w:rsid w:val="00A106F0"/>
    <w:rsid w:val="00A14DEB"/>
    <w:rsid w:val="00A17BEF"/>
    <w:rsid w:val="00A17DCF"/>
    <w:rsid w:val="00A23790"/>
    <w:rsid w:val="00A246B6"/>
    <w:rsid w:val="00A24901"/>
    <w:rsid w:val="00A25909"/>
    <w:rsid w:val="00A267BE"/>
    <w:rsid w:val="00A27095"/>
    <w:rsid w:val="00A30AB5"/>
    <w:rsid w:val="00A311CB"/>
    <w:rsid w:val="00A31DFF"/>
    <w:rsid w:val="00A3239E"/>
    <w:rsid w:val="00A330D4"/>
    <w:rsid w:val="00A33270"/>
    <w:rsid w:val="00A41781"/>
    <w:rsid w:val="00A46D7A"/>
    <w:rsid w:val="00A47E70"/>
    <w:rsid w:val="00A54B16"/>
    <w:rsid w:val="00A559B7"/>
    <w:rsid w:val="00A62D1B"/>
    <w:rsid w:val="00A65402"/>
    <w:rsid w:val="00A65F3F"/>
    <w:rsid w:val="00A6691C"/>
    <w:rsid w:val="00A67F0A"/>
    <w:rsid w:val="00A72425"/>
    <w:rsid w:val="00A7671C"/>
    <w:rsid w:val="00A808F3"/>
    <w:rsid w:val="00A8163C"/>
    <w:rsid w:val="00A833C3"/>
    <w:rsid w:val="00A86414"/>
    <w:rsid w:val="00A8721F"/>
    <w:rsid w:val="00A914FE"/>
    <w:rsid w:val="00A918AC"/>
    <w:rsid w:val="00A92D09"/>
    <w:rsid w:val="00A930BA"/>
    <w:rsid w:val="00A93823"/>
    <w:rsid w:val="00A95A00"/>
    <w:rsid w:val="00AA0AA5"/>
    <w:rsid w:val="00AA2392"/>
    <w:rsid w:val="00AA57D2"/>
    <w:rsid w:val="00AA687F"/>
    <w:rsid w:val="00AA6995"/>
    <w:rsid w:val="00AA7706"/>
    <w:rsid w:val="00AB0236"/>
    <w:rsid w:val="00AB0513"/>
    <w:rsid w:val="00AB15E2"/>
    <w:rsid w:val="00AB7E04"/>
    <w:rsid w:val="00AB7E91"/>
    <w:rsid w:val="00AB7EBB"/>
    <w:rsid w:val="00AC05F5"/>
    <w:rsid w:val="00AC13DA"/>
    <w:rsid w:val="00AC31F6"/>
    <w:rsid w:val="00AC41C8"/>
    <w:rsid w:val="00AC549E"/>
    <w:rsid w:val="00AC55FA"/>
    <w:rsid w:val="00AC6F94"/>
    <w:rsid w:val="00AC7794"/>
    <w:rsid w:val="00AD1CD8"/>
    <w:rsid w:val="00AE10CA"/>
    <w:rsid w:val="00AE4132"/>
    <w:rsid w:val="00AF56EB"/>
    <w:rsid w:val="00AF5A29"/>
    <w:rsid w:val="00B00C10"/>
    <w:rsid w:val="00B03A7A"/>
    <w:rsid w:val="00B0624D"/>
    <w:rsid w:val="00B143BD"/>
    <w:rsid w:val="00B17426"/>
    <w:rsid w:val="00B177A6"/>
    <w:rsid w:val="00B21028"/>
    <w:rsid w:val="00B22828"/>
    <w:rsid w:val="00B24127"/>
    <w:rsid w:val="00B244AC"/>
    <w:rsid w:val="00B258BB"/>
    <w:rsid w:val="00B26747"/>
    <w:rsid w:val="00B272F2"/>
    <w:rsid w:val="00B3121D"/>
    <w:rsid w:val="00B3151B"/>
    <w:rsid w:val="00B331F6"/>
    <w:rsid w:val="00B3348C"/>
    <w:rsid w:val="00B34612"/>
    <w:rsid w:val="00B34ACB"/>
    <w:rsid w:val="00B354A2"/>
    <w:rsid w:val="00B36705"/>
    <w:rsid w:val="00B41FB8"/>
    <w:rsid w:val="00B4277B"/>
    <w:rsid w:val="00B449A9"/>
    <w:rsid w:val="00B4511D"/>
    <w:rsid w:val="00B4557F"/>
    <w:rsid w:val="00B46C03"/>
    <w:rsid w:val="00B471B5"/>
    <w:rsid w:val="00B47986"/>
    <w:rsid w:val="00B509B5"/>
    <w:rsid w:val="00B538A3"/>
    <w:rsid w:val="00B55472"/>
    <w:rsid w:val="00B55C20"/>
    <w:rsid w:val="00B57278"/>
    <w:rsid w:val="00B57DCB"/>
    <w:rsid w:val="00B60F36"/>
    <w:rsid w:val="00B610E2"/>
    <w:rsid w:val="00B61C02"/>
    <w:rsid w:val="00B62BEC"/>
    <w:rsid w:val="00B63EFC"/>
    <w:rsid w:val="00B653FC"/>
    <w:rsid w:val="00B6569C"/>
    <w:rsid w:val="00B67B97"/>
    <w:rsid w:val="00B70417"/>
    <w:rsid w:val="00B71001"/>
    <w:rsid w:val="00B71BAB"/>
    <w:rsid w:val="00B726AF"/>
    <w:rsid w:val="00B72F4D"/>
    <w:rsid w:val="00B739BD"/>
    <w:rsid w:val="00B7454B"/>
    <w:rsid w:val="00B811EB"/>
    <w:rsid w:val="00B85060"/>
    <w:rsid w:val="00B86BD3"/>
    <w:rsid w:val="00B90F82"/>
    <w:rsid w:val="00B918C6"/>
    <w:rsid w:val="00B9205C"/>
    <w:rsid w:val="00B931DA"/>
    <w:rsid w:val="00B93A0A"/>
    <w:rsid w:val="00B94083"/>
    <w:rsid w:val="00B95FAB"/>
    <w:rsid w:val="00B968C8"/>
    <w:rsid w:val="00B97941"/>
    <w:rsid w:val="00BA2729"/>
    <w:rsid w:val="00BA30D4"/>
    <w:rsid w:val="00BA315B"/>
    <w:rsid w:val="00BA3EC5"/>
    <w:rsid w:val="00BA4391"/>
    <w:rsid w:val="00BA4503"/>
    <w:rsid w:val="00BA50F5"/>
    <w:rsid w:val="00BA651B"/>
    <w:rsid w:val="00BA653B"/>
    <w:rsid w:val="00BA681F"/>
    <w:rsid w:val="00BA6BCC"/>
    <w:rsid w:val="00BB08B4"/>
    <w:rsid w:val="00BB2C63"/>
    <w:rsid w:val="00BB2F09"/>
    <w:rsid w:val="00BB3906"/>
    <w:rsid w:val="00BB58DF"/>
    <w:rsid w:val="00BB5DFC"/>
    <w:rsid w:val="00BB666B"/>
    <w:rsid w:val="00BB75C9"/>
    <w:rsid w:val="00BC299D"/>
    <w:rsid w:val="00BC2D3C"/>
    <w:rsid w:val="00BD15A6"/>
    <w:rsid w:val="00BD1BBB"/>
    <w:rsid w:val="00BD279D"/>
    <w:rsid w:val="00BD2AA3"/>
    <w:rsid w:val="00BD6BB8"/>
    <w:rsid w:val="00BE009C"/>
    <w:rsid w:val="00BE1F3F"/>
    <w:rsid w:val="00BE42B4"/>
    <w:rsid w:val="00BF1650"/>
    <w:rsid w:val="00BF7C90"/>
    <w:rsid w:val="00C0419D"/>
    <w:rsid w:val="00C05867"/>
    <w:rsid w:val="00C072A8"/>
    <w:rsid w:val="00C12592"/>
    <w:rsid w:val="00C141B8"/>
    <w:rsid w:val="00C15ABC"/>
    <w:rsid w:val="00C1786C"/>
    <w:rsid w:val="00C2184F"/>
    <w:rsid w:val="00C21E69"/>
    <w:rsid w:val="00C276BD"/>
    <w:rsid w:val="00C326B4"/>
    <w:rsid w:val="00C331BC"/>
    <w:rsid w:val="00C34E67"/>
    <w:rsid w:val="00C35D67"/>
    <w:rsid w:val="00C37A4A"/>
    <w:rsid w:val="00C403F4"/>
    <w:rsid w:val="00C42D9D"/>
    <w:rsid w:val="00C5401C"/>
    <w:rsid w:val="00C5747A"/>
    <w:rsid w:val="00C57D94"/>
    <w:rsid w:val="00C60495"/>
    <w:rsid w:val="00C632CD"/>
    <w:rsid w:val="00C63461"/>
    <w:rsid w:val="00C641E9"/>
    <w:rsid w:val="00C65707"/>
    <w:rsid w:val="00C66B7E"/>
    <w:rsid w:val="00C71C4E"/>
    <w:rsid w:val="00C74AE6"/>
    <w:rsid w:val="00C817C8"/>
    <w:rsid w:val="00C82302"/>
    <w:rsid w:val="00C8243C"/>
    <w:rsid w:val="00C827BF"/>
    <w:rsid w:val="00C83BF9"/>
    <w:rsid w:val="00C84232"/>
    <w:rsid w:val="00C84A2D"/>
    <w:rsid w:val="00C8551F"/>
    <w:rsid w:val="00C85CB5"/>
    <w:rsid w:val="00C9132E"/>
    <w:rsid w:val="00C920C6"/>
    <w:rsid w:val="00C92138"/>
    <w:rsid w:val="00C939F7"/>
    <w:rsid w:val="00C945D2"/>
    <w:rsid w:val="00C95985"/>
    <w:rsid w:val="00C96C16"/>
    <w:rsid w:val="00C96C2A"/>
    <w:rsid w:val="00CA01FC"/>
    <w:rsid w:val="00CA2078"/>
    <w:rsid w:val="00CA3BA8"/>
    <w:rsid w:val="00CA415D"/>
    <w:rsid w:val="00CA4F64"/>
    <w:rsid w:val="00CA58A6"/>
    <w:rsid w:val="00CA5AE2"/>
    <w:rsid w:val="00CA7659"/>
    <w:rsid w:val="00CA7A29"/>
    <w:rsid w:val="00CA7B62"/>
    <w:rsid w:val="00CB1512"/>
    <w:rsid w:val="00CB19E2"/>
    <w:rsid w:val="00CB36E1"/>
    <w:rsid w:val="00CB51FD"/>
    <w:rsid w:val="00CC0439"/>
    <w:rsid w:val="00CC10C7"/>
    <w:rsid w:val="00CC3575"/>
    <w:rsid w:val="00CC4A47"/>
    <w:rsid w:val="00CC5026"/>
    <w:rsid w:val="00CC61D8"/>
    <w:rsid w:val="00CC784D"/>
    <w:rsid w:val="00CD0AD0"/>
    <w:rsid w:val="00CD0D73"/>
    <w:rsid w:val="00CD19C8"/>
    <w:rsid w:val="00CD4597"/>
    <w:rsid w:val="00CD6BEF"/>
    <w:rsid w:val="00CE0779"/>
    <w:rsid w:val="00CE50B3"/>
    <w:rsid w:val="00CE641B"/>
    <w:rsid w:val="00CF1865"/>
    <w:rsid w:val="00CF3F1D"/>
    <w:rsid w:val="00D02AD3"/>
    <w:rsid w:val="00D02B11"/>
    <w:rsid w:val="00D03F9A"/>
    <w:rsid w:val="00D0675C"/>
    <w:rsid w:val="00D111C7"/>
    <w:rsid w:val="00D12BC0"/>
    <w:rsid w:val="00D13D92"/>
    <w:rsid w:val="00D13DB8"/>
    <w:rsid w:val="00D14174"/>
    <w:rsid w:val="00D206D4"/>
    <w:rsid w:val="00D20781"/>
    <w:rsid w:val="00D2455B"/>
    <w:rsid w:val="00D2472D"/>
    <w:rsid w:val="00D25D8E"/>
    <w:rsid w:val="00D25DC6"/>
    <w:rsid w:val="00D27193"/>
    <w:rsid w:val="00D33C9C"/>
    <w:rsid w:val="00D34A88"/>
    <w:rsid w:val="00D41C81"/>
    <w:rsid w:val="00D4371A"/>
    <w:rsid w:val="00D44A41"/>
    <w:rsid w:val="00D45042"/>
    <w:rsid w:val="00D47FFE"/>
    <w:rsid w:val="00D50829"/>
    <w:rsid w:val="00D51825"/>
    <w:rsid w:val="00D525D7"/>
    <w:rsid w:val="00D547E7"/>
    <w:rsid w:val="00D56AEC"/>
    <w:rsid w:val="00D574DC"/>
    <w:rsid w:val="00D6153A"/>
    <w:rsid w:val="00D61600"/>
    <w:rsid w:val="00D80F73"/>
    <w:rsid w:val="00D833BD"/>
    <w:rsid w:val="00D91298"/>
    <w:rsid w:val="00D928A0"/>
    <w:rsid w:val="00DA1F0C"/>
    <w:rsid w:val="00DA2291"/>
    <w:rsid w:val="00DA4AAF"/>
    <w:rsid w:val="00DA5B1C"/>
    <w:rsid w:val="00DB13F7"/>
    <w:rsid w:val="00DB5E84"/>
    <w:rsid w:val="00DB6104"/>
    <w:rsid w:val="00DB672A"/>
    <w:rsid w:val="00DB733E"/>
    <w:rsid w:val="00DC0560"/>
    <w:rsid w:val="00DC2470"/>
    <w:rsid w:val="00DC6297"/>
    <w:rsid w:val="00DD0329"/>
    <w:rsid w:val="00DD2339"/>
    <w:rsid w:val="00DD4628"/>
    <w:rsid w:val="00DD7A3B"/>
    <w:rsid w:val="00DE0D1C"/>
    <w:rsid w:val="00DE1C61"/>
    <w:rsid w:val="00DE34CF"/>
    <w:rsid w:val="00DE3ADC"/>
    <w:rsid w:val="00DE470E"/>
    <w:rsid w:val="00DF1E62"/>
    <w:rsid w:val="00DF455A"/>
    <w:rsid w:val="00DF4643"/>
    <w:rsid w:val="00DF54E2"/>
    <w:rsid w:val="00DF5F88"/>
    <w:rsid w:val="00E02840"/>
    <w:rsid w:val="00E06BE1"/>
    <w:rsid w:val="00E10A5A"/>
    <w:rsid w:val="00E17BF8"/>
    <w:rsid w:val="00E21DA9"/>
    <w:rsid w:val="00E2381E"/>
    <w:rsid w:val="00E26096"/>
    <w:rsid w:val="00E268D5"/>
    <w:rsid w:val="00E32347"/>
    <w:rsid w:val="00E323F7"/>
    <w:rsid w:val="00E32F48"/>
    <w:rsid w:val="00E359E0"/>
    <w:rsid w:val="00E424CC"/>
    <w:rsid w:val="00E43246"/>
    <w:rsid w:val="00E438A2"/>
    <w:rsid w:val="00E44DDE"/>
    <w:rsid w:val="00E51E06"/>
    <w:rsid w:val="00E52A52"/>
    <w:rsid w:val="00E54444"/>
    <w:rsid w:val="00E5669E"/>
    <w:rsid w:val="00E57612"/>
    <w:rsid w:val="00E60C99"/>
    <w:rsid w:val="00E615F1"/>
    <w:rsid w:val="00E64181"/>
    <w:rsid w:val="00E64CFC"/>
    <w:rsid w:val="00E67343"/>
    <w:rsid w:val="00E703CB"/>
    <w:rsid w:val="00E7208C"/>
    <w:rsid w:val="00E72AC6"/>
    <w:rsid w:val="00E74191"/>
    <w:rsid w:val="00E77EB7"/>
    <w:rsid w:val="00E8199A"/>
    <w:rsid w:val="00E84D2D"/>
    <w:rsid w:val="00E854B7"/>
    <w:rsid w:val="00E8586C"/>
    <w:rsid w:val="00E85A68"/>
    <w:rsid w:val="00E91372"/>
    <w:rsid w:val="00E96230"/>
    <w:rsid w:val="00E965FE"/>
    <w:rsid w:val="00EA3EC8"/>
    <w:rsid w:val="00EA5787"/>
    <w:rsid w:val="00EA581D"/>
    <w:rsid w:val="00EA72BB"/>
    <w:rsid w:val="00EA7407"/>
    <w:rsid w:val="00EB28BE"/>
    <w:rsid w:val="00EB462B"/>
    <w:rsid w:val="00EB70C5"/>
    <w:rsid w:val="00EB750B"/>
    <w:rsid w:val="00EC2220"/>
    <w:rsid w:val="00EC3A54"/>
    <w:rsid w:val="00EC57C3"/>
    <w:rsid w:val="00EC7157"/>
    <w:rsid w:val="00EC7B1D"/>
    <w:rsid w:val="00ED01D4"/>
    <w:rsid w:val="00ED459D"/>
    <w:rsid w:val="00ED468F"/>
    <w:rsid w:val="00ED5979"/>
    <w:rsid w:val="00ED5FF7"/>
    <w:rsid w:val="00ED7D59"/>
    <w:rsid w:val="00EE01A4"/>
    <w:rsid w:val="00EE644D"/>
    <w:rsid w:val="00EE6A94"/>
    <w:rsid w:val="00EE7D7C"/>
    <w:rsid w:val="00EF0720"/>
    <w:rsid w:val="00EF1B14"/>
    <w:rsid w:val="00EF5722"/>
    <w:rsid w:val="00EF5A6B"/>
    <w:rsid w:val="00EF6125"/>
    <w:rsid w:val="00EF7522"/>
    <w:rsid w:val="00EF7C99"/>
    <w:rsid w:val="00F001AE"/>
    <w:rsid w:val="00F01335"/>
    <w:rsid w:val="00F078F8"/>
    <w:rsid w:val="00F1139A"/>
    <w:rsid w:val="00F152EC"/>
    <w:rsid w:val="00F17A17"/>
    <w:rsid w:val="00F241ED"/>
    <w:rsid w:val="00F25D98"/>
    <w:rsid w:val="00F300FB"/>
    <w:rsid w:val="00F35D30"/>
    <w:rsid w:val="00F36F9E"/>
    <w:rsid w:val="00F40D72"/>
    <w:rsid w:val="00F40E4F"/>
    <w:rsid w:val="00F43C1F"/>
    <w:rsid w:val="00F441CD"/>
    <w:rsid w:val="00F44601"/>
    <w:rsid w:val="00F45450"/>
    <w:rsid w:val="00F454D0"/>
    <w:rsid w:val="00F523D0"/>
    <w:rsid w:val="00F5306C"/>
    <w:rsid w:val="00F56FE3"/>
    <w:rsid w:val="00F5702B"/>
    <w:rsid w:val="00F626FF"/>
    <w:rsid w:val="00F64D83"/>
    <w:rsid w:val="00F655AA"/>
    <w:rsid w:val="00F71705"/>
    <w:rsid w:val="00F733C9"/>
    <w:rsid w:val="00F74083"/>
    <w:rsid w:val="00F76F1D"/>
    <w:rsid w:val="00F809A3"/>
    <w:rsid w:val="00F80EF3"/>
    <w:rsid w:val="00F836AE"/>
    <w:rsid w:val="00F87E8B"/>
    <w:rsid w:val="00F92ABB"/>
    <w:rsid w:val="00F950B9"/>
    <w:rsid w:val="00F97291"/>
    <w:rsid w:val="00FA58CA"/>
    <w:rsid w:val="00FA6914"/>
    <w:rsid w:val="00FA72DC"/>
    <w:rsid w:val="00FB0CFD"/>
    <w:rsid w:val="00FB6386"/>
    <w:rsid w:val="00FC1C49"/>
    <w:rsid w:val="00FC3337"/>
    <w:rsid w:val="00FC39A3"/>
    <w:rsid w:val="00FC65A6"/>
    <w:rsid w:val="00FC6ED7"/>
    <w:rsid w:val="00FD01C8"/>
    <w:rsid w:val="00FD1F96"/>
    <w:rsid w:val="00FD2702"/>
    <w:rsid w:val="00FD4C5B"/>
    <w:rsid w:val="00FD7CAA"/>
    <w:rsid w:val="00FE1AD2"/>
    <w:rsid w:val="00FE718D"/>
    <w:rsid w:val="00FE7B74"/>
    <w:rsid w:val="00FF4AB6"/>
    <w:rsid w:val="00FF58C4"/>
    <w:rsid w:val="00FF704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A1F8BC"/>
  <w15:chartTrackingRefBased/>
  <w15:docId w15:val="{8E4CD55D-BC4B-4A30-A63C-7BFA6FE1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4D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customStyle="1" w:styleId="ad">
    <w:name w:val="已访问的超链接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B7EBB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F626FF"/>
    <w:pPr>
      <w:spacing w:after="0"/>
    </w:pPr>
    <w:rPr>
      <w:rFonts w:ascii="Arial" w:hAnsi="Arial"/>
      <w:color w:val="FF0000"/>
    </w:rPr>
  </w:style>
  <w:style w:type="character" w:customStyle="1" w:styleId="Char1">
    <w:name w:val="正文文本 Char"/>
    <w:link w:val="af1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5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EB750B"/>
    <w:rPr>
      <w:rFonts w:ascii="Arial" w:hAnsi="Arial"/>
      <w:sz w:val="18"/>
      <w:lang w:val="en-GB" w:eastAsia="en-US"/>
    </w:rPr>
  </w:style>
  <w:style w:type="paragraph" w:styleId="af4">
    <w:name w:val="index heading"/>
    <w:basedOn w:val="a"/>
    <w:next w:val="a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B1D21"/>
    <w:pPr>
      <w:ind w:left="851"/>
    </w:pPr>
  </w:style>
  <w:style w:type="paragraph" w:customStyle="1" w:styleId="INDENT2">
    <w:name w:val="INDENT2"/>
    <w:basedOn w:val="a"/>
    <w:rsid w:val="009B1D21"/>
    <w:pPr>
      <w:ind w:left="1135" w:hanging="284"/>
    </w:pPr>
  </w:style>
  <w:style w:type="paragraph" w:customStyle="1" w:styleId="INDENT3">
    <w:name w:val="INDENT3"/>
    <w:basedOn w:val="a"/>
    <w:rsid w:val="009B1D21"/>
    <w:pPr>
      <w:ind w:left="1701" w:hanging="567"/>
    </w:pPr>
  </w:style>
  <w:style w:type="paragraph" w:customStyle="1" w:styleId="FigureTitle">
    <w:name w:val="Figure_Title"/>
    <w:basedOn w:val="a"/>
    <w:next w:val="a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B1D21"/>
    <w:pPr>
      <w:keepNext/>
      <w:keepLines/>
    </w:pPr>
    <w:rPr>
      <w:b/>
    </w:rPr>
  </w:style>
  <w:style w:type="paragraph" w:customStyle="1" w:styleId="enumlev2">
    <w:name w:val="enumlev2"/>
    <w:basedOn w:val="a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5">
    <w:name w:val="caption"/>
    <w:aliases w:val="cap"/>
    <w:basedOn w:val="a"/>
    <w:next w:val="a"/>
    <w:qFormat/>
    <w:rsid w:val="009B1D21"/>
    <w:pPr>
      <w:spacing w:before="120" w:after="120"/>
    </w:pPr>
    <w:rPr>
      <w:b/>
    </w:rPr>
  </w:style>
  <w:style w:type="paragraph" w:styleId="af6">
    <w:name w:val="Plain Text"/>
    <w:basedOn w:val="a"/>
    <w:link w:val="Char2"/>
    <w:rsid w:val="009B1D21"/>
    <w:rPr>
      <w:rFonts w:ascii="Courier New" w:hAnsi="Courier New"/>
      <w:lang w:val="nb-NO"/>
    </w:rPr>
  </w:style>
  <w:style w:type="character" w:customStyle="1" w:styleId="Char2">
    <w:name w:val="纯文本 Char"/>
    <w:link w:val="af6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a"/>
    <w:rsid w:val="009B1D21"/>
    <w:rPr>
      <w:i/>
      <w:color w:val="0000FF"/>
    </w:rPr>
  </w:style>
  <w:style w:type="character" w:customStyle="1" w:styleId="Char">
    <w:name w:val="批注文字 Char"/>
    <w:link w:val="ac"/>
    <w:qFormat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Normal (Web)"/>
    <w:basedOn w:val="a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9B1D21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9B1D21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8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9">
    <w:name w:val="Normal Indent"/>
    <w:aliases w:val="d"/>
    <w:basedOn w:val="a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9B1D21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9B1D21"/>
    <w:pPr>
      <w:spacing w:after="0"/>
      <w:jc w:val="both"/>
    </w:pPr>
    <w:rPr>
      <w:sz w:val="16"/>
      <w:szCs w:val="24"/>
      <w:lang w:val="en-US"/>
    </w:rPr>
  </w:style>
  <w:style w:type="character" w:styleId="afa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0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0">
    <w:name w:val="正文文本缩进 3 Char"/>
    <w:link w:val="3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a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B1D21"/>
    <w:rPr>
      <w:rFonts w:ascii="Times New Roman" w:hAnsi="Times New Roman"/>
      <w:b/>
      <w:bCs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9B1D21"/>
    <w:rPr>
      <w:rFonts w:ascii="Arial" w:hAnsi="Arial"/>
      <w:sz w:val="24"/>
      <w:lang w:val="en-GB" w:eastAsia="en-US"/>
    </w:rPr>
  </w:style>
  <w:style w:type="paragraph" w:styleId="afb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a"/>
    <w:link w:val="Char3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b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7Char">
    <w:name w:val="标题 7 Char"/>
    <w:link w:val="7"/>
    <w:rsid w:val="0095530C"/>
    <w:rPr>
      <w:rFonts w:ascii="Arial" w:hAnsi="Arial"/>
      <w:lang w:val="en-GB" w:eastAsia="en-US"/>
    </w:rPr>
  </w:style>
  <w:style w:type="paragraph" w:customStyle="1" w:styleId="Style1">
    <w:name w:val="Style1"/>
    <w:basedOn w:val="a"/>
    <w:link w:val="Style1Char"/>
    <w:qFormat/>
    <w:rsid w:val="004E665A"/>
    <w:pPr>
      <w:spacing w:line="288" w:lineRule="auto"/>
      <w:ind w:firstLine="360"/>
      <w:jc w:val="both"/>
    </w:pPr>
    <w:rPr>
      <w:rFonts w:eastAsia="Malgun Gothic"/>
    </w:rPr>
  </w:style>
  <w:style w:type="character" w:customStyle="1" w:styleId="Style1Char">
    <w:name w:val="Style1 Char"/>
    <w:link w:val="Style1"/>
    <w:qFormat/>
    <w:rsid w:val="004E665A"/>
    <w:rPr>
      <w:rFonts w:ascii="Times New Roman" w:eastAsia="Malgun Gothic" w:hAnsi="Times New Roman" w:cs="Batang"/>
      <w:lang w:val="en-GB" w:eastAsia="en-US"/>
    </w:rPr>
  </w:style>
  <w:style w:type="paragraph" w:customStyle="1" w:styleId="References">
    <w:name w:val="References"/>
    <w:basedOn w:val="a"/>
    <w:rsid w:val="0013133D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sz w:val="22"/>
      <w:szCs w:val="16"/>
      <w:lang w:val="en-US"/>
    </w:rPr>
  </w:style>
  <w:style w:type="character" w:customStyle="1" w:styleId="msoins0">
    <w:name w:val="msoins"/>
    <w:rsid w:val="00164D3A"/>
  </w:style>
  <w:style w:type="paragraph" w:customStyle="1" w:styleId="LGTdoc">
    <w:name w:val="LGTdoc_본문"/>
    <w:basedOn w:val="a"/>
    <w:link w:val="LGTdocChar"/>
    <w:qFormat/>
    <w:rsid w:val="00FE718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E718D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rsid w:val="00D56AEC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rsid w:val="006E57E5"/>
    <w:rPr>
      <w:rFonts w:ascii="Arial" w:hAnsi="Arial"/>
      <w:sz w:val="36"/>
      <w:lang w:val="en-GB" w:eastAsia="en-US" w:bidi="ar-SA"/>
    </w:rPr>
  </w:style>
  <w:style w:type="character" w:styleId="afc">
    <w:name w:val="Placeholder Text"/>
    <w:basedOn w:val="a0"/>
    <w:uiPriority w:val="99"/>
    <w:semiHidden/>
    <w:rsid w:val="00D33C9C"/>
    <w:rPr>
      <w:color w:val="808080"/>
    </w:rPr>
  </w:style>
  <w:style w:type="character" w:customStyle="1" w:styleId="apple-converted-space">
    <w:name w:val="apple-converted-space"/>
    <w:basedOn w:val="a0"/>
    <w:rsid w:val="00446C14"/>
  </w:style>
  <w:style w:type="paragraph" w:customStyle="1" w:styleId="afd">
    <w:name w:val="문단"/>
    <w:basedOn w:val="a"/>
    <w:uiPriority w:val="99"/>
    <w:rsid w:val="00446C14"/>
    <w:pPr>
      <w:autoSpaceDE w:val="0"/>
      <w:autoSpaceDN w:val="0"/>
      <w:spacing w:after="0"/>
      <w:ind w:firstLine="800"/>
      <w:jc w:val="both"/>
    </w:pPr>
    <w:rPr>
      <w:rFonts w:ascii="Gulim" w:eastAsia="Gulim" w:hAnsi="宋体" w:cs="宋体"/>
      <w:color w:val="000000"/>
      <w:lang w:val="en-US" w:eastAsia="zh-CN"/>
    </w:rPr>
  </w:style>
  <w:style w:type="character" w:customStyle="1" w:styleId="B1Zchn">
    <w:name w:val="B1 Zchn"/>
    <w:rsid w:val="006A08B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2"/>
    <w:uiPriority w:val="9"/>
    <w:rsid w:val="0051377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8FC7C4-9AAA-469F-89B6-2EB3D1464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2305</Words>
  <Characters>13143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Huawei3</cp:lastModifiedBy>
  <cp:revision>5</cp:revision>
  <cp:lastPrinted>1900-01-01T00:00:00Z</cp:lastPrinted>
  <dcterms:created xsi:type="dcterms:W3CDTF">2020-05-07T11:26:00Z</dcterms:created>
  <dcterms:modified xsi:type="dcterms:W3CDTF">2020-05-08T04:38:00Z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(3)0ylL+VUaWLhkeGHNaY2CawGxerDvy5jQlObLWHJO94WU0wAtJ1gOapsrl0qJozXQjOhMrhWZ
YaO50NhRTnjP+lGed1Sygxl4iN/65q8sk3RLSlnlufKRIx0AbsO+5JvERCFkVgzNaXpjVbZQ
yTjcv81Qv7HsFXFs/tIQNpnLH2vXXQlqlvOL/cRY44l0TPTLbP2ha6t0UCUe8YloG/h4aqOA
GluNbO1epCvNBZVcVa</vt:lpwstr>
  </property>
  <property fmtid="{D5CDD505-2E9C-101B-9397-08002B2CF9AE}" pid="4" name="_2015_ms_pID_7253431">
    <vt:lpwstr>gD+w+t25uMTheKXcHO/LII3BjUvzoDTHH4EZ7HC30+JS74QS2OCPKH
e6MpTfv9wkSytMXZBUvw1ZRpjZ8brX4iw8OhMmJQWMfTbLy14e8hYLssEkE+E1REn95zde7o
+TB1ygWbs2yQWsr4fQO1I7CKD3cbFv0Y39qbU4yQzdd5yeZuK+0+RZxjNlLEzhZXKUeaJCfF
loyYPIPLhQIHdwRW2MPKJULfaqAykCVXeWym</vt:lpwstr>
  </property>
  <property fmtid="{D5CDD505-2E9C-101B-9397-08002B2CF9AE}" pid="5" name="_2015_ms_pID_7253432">
    <vt:lpwstr>Kg==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1588912620</vt:lpwstr>
  </property>
</Properties>
</file>