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62DC9" w14:textId="5B857B91" w:rsidR="00E553A6" w:rsidRDefault="00692EDF" w:rsidP="00692EDF">
      <w:pPr>
        <w:pStyle w:val="FP"/>
        <w:tabs>
          <w:tab w:val="left" w:pos="567"/>
        </w:tabs>
        <w:rPr>
          <w:rFonts w:ascii="Arial" w:hAnsi="Arial" w:cs="Arial"/>
          <w:b/>
          <w:sz w:val="24"/>
          <w:szCs w:val="24"/>
        </w:rPr>
      </w:pPr>
      <w:r>
        <w:rPr>
          <w:rFonts w:ascii="Arial" w:hAnsi="Arial" w:cs="Arial"/>
          <w:b/>
          <w:sz w:val="24"/>
          <w:szCs w:val="24"/>
        </w:rPr>
        <w:t>3GPP TSG RAN meeting #</w:t>
      </w:r>
      <w:r w:rsidR="00B35AD9">
        <w:rPr>
          <w:rFonts w:ascii="Arial" w:hAnsi="Arial" w:cs="Arial"/>
          <w:b/>
          <w:sz w:val="24"/>
          <w:szCs w:val="24"/>
        </w:rPr>
        <w:t>10</w:t>
      </w:r>
      <w:r w:rsidR="00C66EEA">
        <w:rPr>
          <w:rFonts w:ascii="Arial" w:hAnsi="Arial" w:cs="Arial"/>
          <w:b/>
          <w:sz w:val="24"/>
          <w:szCs w:val="24"/>
        </w:rPr>
        <w:t>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94737B">
        <w:rPr>
          <w:rFonts w:ascii="Arial" w:hAnsi="Arial" w:cs="Arial"/>
          <w:b/>
          <w:sz w:val="24"/>
          <w:szCs w:val="24"/>
        </w:rPr>
        <w:t xml:space="preserve">      </w:t>
      </w:r>
      <w:r w:rsidR="006042D4" w:rsidRPr="006042D4">
        <w:rPr>
          <w:rFonts w:ascii="Arial" w:hAnsi="Arial" w:cs="Arial"/>
          <w:b/>
          <w:sz w:val="24"/>
          <w:szCs w:val="24"/>
        </w:rPr>
        <w:t>RP-232634</w:t>
      </w:r>
    </w:p>
    <w:p w14:paraId="63E04DA3" w14:textId="789F5FBD" w:rsidR="00692EDF" w:rsidRDefault="00826AAD" w:rsidP="00692EDF">
      <w:pPr>
        <w:pStyle w:val="FP"/>
        <w:tabs>
          <w:tab w:val="left" w:pos="567"/>
        </w:tabs>
        <w:rPr>
          <w:rFonts w:ascii="Arial" w:hAnsi="Arial" w:cs="Arial"/>
          <w:b/>
          <w:sz w:val="24"/>
        </w:rPr>
      </w:pPr>
      <w:r>
        <w:rPr>
          <w:rFonts w:ascii="Arial" w:hAnsi="Arial" w:cs="Arial"/>
          <w:b/>
          <w:sz w:val="24"/>
        </w:rPr>
        <w:t>Bangalore</w:t>
      </w:r>
      <w:r w:rsidR="00B35AD9" w:rsidRPr="00B35AD9">
        <w:rPr>
          <w:rFonts w:ascii="Arial" w:hAnsi="Arial" w:cs="Arial"/>
          <w:b/>
          <w:sz w:val="24"/>
        </w:rPr>
        <w:t>,</w:t>
      </w:r>
      <w:r w:rsidR="00C66EEA">
        <w:rPr>
          <w:rFonts w:ascii="Arial" w:hAnsi="Arial" w:cs="Arial"/>
          <w:b/>
          <w:sz w:val="24"/>
        </w:rPr>
        <w:t xml:space="preserve"> India,</w:t>
      </w:r>
      <w:r w:rsidR="00B35AD9" w:rsidRPr="00B35AD9">
        <w:rPr>
          <w:rFonts w:ascii="Arial" w:hAnsi="Arial" w:cs="Arial"/>
          <w:b/>
          <w:sz w:val="24"/>
        </w:rPr>
        <w:t xml:space="preserve"> </w:t>
      </w:r>
      <w:r w:rsidR="00C66EEA">
        <w:rPr>
          <w:rFonts w:ascii="Arial" w:hAnsi="Arial" w:cs="Arial"/>
          <w:b/>
          <w:sz w:val="24"/>
        </w:rPr>
        <w:t>September</w:t>
      </w:r>
      <w:r w:rsidR="00B35AD9" w:rsidRPr="00B35AD9">
        <w:rPr>
          <w:rFonts w:ascii="Arial" w:hAnsi="Arial" w:cs="Arial"/>
          <w:b/>
          <w:sz w:val="24"/>
        </w:rPr>
        <w:t xml:space="preserve"> </w:t>
      </w:r>
      <w:r w:rsidR="00C66EEA">
        <w:rPr>
          <w:rFonts w:ascii="Arial" w:hAnsi="Arial" w:cs="Arial"/>
          <w:b/>
          <w:sz w:val="24"/>
        </w:rPr>
        <w:t>11-15</w:t>
      </w:r>
      <w:r w:rsidR="00B35AD9" w:rsidRPr="00B35AD9">
        <w:rPr>
          <w:rFonts w:ascii="Arial" w:hAnsi="Arial" w:cs="Arial"/>
          <w:b/>
          <w:sz w:val="24"/>
        </w:rPr>
        <w:t>, 2023</w:t>
      </w:r>
    </w:p>
    <w:p w14:paraId="3A00A75C" w14:textId="77777777" w:rsidR="00351626" w:rsidRDefault="005A3CB0">
      <w:pPr>
        <w:pStyle w:val="Heading2"/>
        <w:jc w:val="center"/>
        <w:rPr>
          <w:u w:val="single"/>
        </w:rPr>
      </w:pPr>
      <w:r>
        <w:rPr>
          <w:u w:val="single"/>
        </w:rPr>
        <w:t>Status Report to TSG</w:t>
      </w:r>
    </w:p>
    <w:p w14:paraId="46214798" w14:textId="747E233A" w:rsidR="00351626" w:rsidRDefault="005A3CB0">
      <w:pPr>
        <w:tabs>
          <w:tab w:val="left" w:pos="567"/>
        </w:tabs>
        <w:rPr>
          <w:rFonts w:ascii="Arial" w:hAnsi="Arial" w:cs="Arial"/>
        </w:rPr>
      </w:pPr>
      <w:r>
        <w:rPr>
          <w:rFonts w:ascii="Arial" w:hAnsi="Arial" w:cs="Arial"/>
          <w:b/>
        </w:rPr>
        <w:t>Agenda item:</w:t>
      </w:r>
      <w:r>
        <w:rPr>
          <w:rFonts w:ascii="Arial" w:hAnsi="Arial" w:cs="Arial"/>
        </w:rPr>
        <w:tab/>
        <w:t>9.3.2.</w:t>
      </w:r>
      <w:r w:rsidR="0084157B">
        <w:rPr>
          <w:rFonts w:ascii="Arial" w:hAnsi="Arial" w:cs="Arial"/>
        </w:rPr>
        <w:t>2</w:t>
      </w:r>
      <w:r>
        <w:rPr>
          <w:rFonts w:ascii="Arial" w:hAnsi="Arial" w:cs="Arial"/>
        </w:rPr>
        <w:t xml:space="preserve"> - </w:t>
      </w:r>
      <w:r w:rsidR="0084157B" w:rsidRPr="0084157B">
        <w:rPr>
          <w:rFonts w:ascii="Arial" w:hAnsi="Arial" w:cs="Arial"/>
        </w:rPr>
        <w:t>Core part: Mobile Terminated-Small Data Transmission (MT-SDT) for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2CBE3E41" w:rsidR="00351626" w:rsidRDefault="0084157B">
            <w:pPr>
              <w:tabs>
                <w:tab w:val="left" w:pos="567"/>
              </w:tabs>
              <w:spacing w:after="0"/>
              <w:rPr>
                <w:rFonts w:ascii="Arial" w:hAnsi="Arial" w:cs="Arial"/>
              </w:rPr>
            </w:pPr>
            <w:r w:rsidRPr="0084157B">
              <w:rPr>
                <w:rFonts w:ascii="Arial" w:hAnsi="Arial" w:cs="Arial"/>
              </w:rPr>
              <w:t>Mobile Terminated-Small Data Transmission (MT-SDT) for NR</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46564694" w:rsidR="00351626" w:rsidRDefault="0084157B">
            <w:pPr>
              <w:tabs>
                <w:tab w:val="left" w:pos="567"/>
              </w:tabs>
              <w:spacing w:after="0"/>
              <w:rPr>
                <w:rFonts w:ascii="Arial" w:hAnsi="Arial" w:cs="Arial"/>
                <w:lang w:eastAsia="ja-JP"/>
              </w:rPr>
            </w:pPr>
            <w:r>
              <w:rPr>
                <w:rFonts w:ascii="Arial" w:hAnsi="Arial" w:cs="Arial"/>
                <w:lang w:eastAsia="ja-JP"/>
              </w:rPr>
              <w:t>No</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3C326659" w:rsidR="00351626" w:rsidRDefault="0084157B">
            <w:pPr>
              <w:tabs>
                <w:tab w:val="left" w:pos="567"/>
              </w:tabs>
              <w:spacing w:after="0"/>
              <w:rPr>
                <w:rFonts w:ascii="Arial" w:hAnsi="Arial" w:cs="Arial"/>
              </w:rPr>
            </w:pPr>
            <w:r w:rsidRPr="0084157B">
              <w:rPr>
                <w:rFonts w:ascii="Arial" w:hAnsi="Arial" w:cs="Arial"/>
              </w:rPr>
              <w:t>NR_MT_SDT</w:t>
            </w:r>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246E01B2" w:rsidR="00351626" w:rsidRDefault="0084157B">
            <w:pPr>
              <w:tabs>
                <w:tab w:val="left" w:pos="567"/>
              </w:tabs>
              <w:spacing w:after="0"/>
              <w:rPr>
                <w:rFonts w:ascii="Arial" w:hAnsi="Arial" w:cs="Arial"/>
                <w:lang w:eastAsia="ja-JP"/>
              </w:rPr>
            </w:pPr>
            <w:r w:rsidRPr="0084157B">
              <w:rPr>
                <w:rFonts w:ascii="Arial" w:hAnsi="Arial" w:cs="Arial"/>
                <w:lang w:eastAsia="ja-JP"/>
              </w:rPr>
              <w:t>941000</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7CDF3D7F" w14:textId="7D99184C" w:rsidR="00351626" w:rsidRDefault="004D15B5">
            <w:pPr>
              <w:tabs>
                <w:tab w:val="left" w:pos="567"/>
              </w:tabs>
              <w:spacing w:after="0"/>
              <w:rPr>
                <w:rFonts w:ascii="Arial" w:hAnsi="Arial" w:cs="Arial"/>
                <w:lang w:eastAsia="ja-JP"/>
              </w:rPr>
            </w:pPr>
            <w:r w:rsidRPr="004D15B5">
              <w:t>RP-222993</w:t>
            </w:r>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9035D0A"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Study Item: </w:t>
            </w:r>
          </w:p>
          <w:p w14:paraId="01151391"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09C475E"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266AA2A4" w14:textId="794C0E09" w:rsidR="00351626" w:rsidRDefault="0084157B">
            <w:pPr>
              <w:tabs>
                <w:tab w:val="left" w:pos="567"/>
              </w:tabs>
              <w:spacing w:after="0"/>
              <w:rPr>
                <w:rFonts w:ascii="Arial" w:hAnsi="Arial" w:cs="Arial"/>
                <w:lang w:eastAsia="ja-JP"/>
              </w:rPr>
            </w:pPr>
            <w:r>
              <w:rPr>
                <w:rFonts w:ascii="Arial" w:hAnsi="Arial" w:cs="Arial"/>
                <w:color w:val="00B050"/>
                <w:lang w:eastAsia="ja-JP"/>
              </w:rPr>
              <w:t>09</w:t>
            </w:r>
            <w:r w:rsidR="005A3CB0">
              <w:rPr>
                <w:rFonts w:ascii="Arial" w:hAnsi="Arial" w:cs="Arial" w:hint="eastAsia"/>
                <w:color w:val="00B050"/>
                <w:lang w:eastAsia="ja-JP"/>
              </w:rPr>
              <w:t>/202</w:t>
            </w:r>
            <w:r>
              <w:rPr>
                <w:rFonts w:ascii="Arial" w:hAnsi="Arial" w:cs="Arial"/>
                <w:color w:val="00B050"/>
                <w:lang w:eastAsia="ja-JP"/>
              </w:rPr>
              <w:t>3</w:t>
            </w:r>
          </w:p>
        </w:tc>
        <w:tc>
          <w:tcPr>
            <w:tcW w:w="2268" w:type="dxa"/>
          </w:tcPr>
          <w:p w14:paraId="68126295" w14:textId="77777777" w:rsidR="0084157B"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63EE231D" w14:textId="1313578C"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41C5F434"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Testing part: </w:t>
            </w:r>
          </w:p>
          <w:p w14:paraId="623636D2"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61340A2D"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r w:rsidR="004A52DD" w:rsidRPr="004A52DD">
              <w:rPr>
                <w:rFonts w:ascii="Arial" w:hAnsi="Arial" w:cs="Arial"/>
                <w:color w:val="00B050"/>
                <w:lang w:eastAsia="ja-JP"/>
              </w:rPr>
              <w:t>99%</w:t>
            </w:r>
          </w:p>
          <w:p w14:paraId="6990A728" w14:textId="24775B28" w:rsidR="00B52D30" w:rsidRPr="00B52D30" w:rsidRDefault="00B52D30" w:rsidP="0084157B">
            <w:pPr>
              <w:tabs>
                <w:tab w:val="left" w:pos="567"/>
              </w:tabs>
              <w:spacing w:after="0"/>
              <w:rPr>
                <w:rFonts w:ascii="Arial" w:hAnsi="Arial" w:cs="Arial"/>
                <w:color w:val="00B050"/>
                <w:kern w:val="2"/>
                <w:sz w:val="21"/>
                <w:szCs w:val="22"/>
                <w:lang w:eastAsia="ja-JP"/>
              </w:rPr>
            </w:pP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123F4B43"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rsidP="006042D4">
      <w:pPr>
        <w:tabs>
          <w:tab w:val="left" w:pos="567"/>
        </w:tabs>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lastRenderedPageBreak/>
        <w:t>2.</w:t>
      </w:r>
      <w:r>
        <w:tab/>
        <w:t>Detailed progress in RAN WGs since last TSG meeting (for all involved WGs)</w:t>
      </w:r>
    </w:p>
    <w:p w14:paraId="6152CDCE" w14:textId="2CFE9C6F" w:rsidR="00351626" w:rsidRDefault="005A3CB0">
      <w:pPr>
        <w:pStyle w:val="Heading2"/>
        <w:keepNext w:val="0"/>
        <w:rPr>
          <w:lang w:eastAsia="ja-JP"/>
        </w:rPr>
      </w:pPr>
      <w:r>
        <w:rPr>
          <w:lang w:eastAsia="ja-JP"/>
        </w:rPr>
        <w:t>2.1</w:t>
      </w:r>
      <w:r>
        <w:rPr>
          <w:lang w:eastAsia="ja-JP"/>
        </w:rPr>
        <w:tab/>
      </w:r>
      <w:r>
        <w:rPr>
          <w:rFonts w:hint="eastAsia"/>
          <w:lang w:eastAsia="ja-JP"/>
        </w:rPr>
        <w:t>RAN1</w:t>
      </w:r>
    </w:p>
    <w:p w14:paraId="2DAA9A68" w14:textId="77777777" w:rsidR="00351626" w:rsidRDefault="005A3CB0">
      <w:pPr>
        <w:pStyle w:val="Heading4"/>
        <w:keepNext w:val="0"/>
        <w:rPr>
          <w:lang w:eastAsia="ja-JP"/>
        </w:rPr>
      </w:pPr>
      <w:r>
        <w:rPr>
          <w:lang w:eastAsia="ja-JP"/>
        </w:rPr>
        <w:t>2.1.1</w:t>
      </w:r>
      <w:r>
        <w:rPr>
          <w:lang w:eastAsia="ja-JP"/>
        </w:rPr>
        <w:tab/>
        <w:t>Agreements</w:t>
      </w:r>
    </w:p>
    <w:p w14:paraId="0486DD9D" w14:textId="77777777" w:rsidR="00351626" w:rsidRDefault="005A3CB0">
      <w:pPr>
        <w:pStyle w:val="Heading4"/>
        <w:keepNext w:val="0"/>
        <w:rPr>
          <w:lang w:eastAsia="ja-JP"/>
        </w:rPr>
      </w:pPr>
      <w:r>
        <w:rPr>
          <w:lang w:eastAsia="ja-JP"/>
        </w:rPr>
        <w:t>2.1.2</w:t>
      </w:r>
      <w:r>
        <w:rPr>
          <w:lang w:eastAsia="ja-JP"/>
        </w:rPr>
        <w:tab/>
        <w:t>Remaining Open issues</w:t>
      </w:r>
    </w:p>
    <w:p w14:paraId="6931EA01" w14:textId="1CEB5105"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3AEB1C5A" w14:textId="51837251" w:rsidR="00351626" w:rsidRDefault="005A3CB0">
      <w:pPr>
        <w:pStyle w:val="Heading4"/>
        <w:keepNext w:val="0"/>
        <w:rPr>
          <w:lang w:eastAsia="ja-JP"/>
        </w:rPr>
      </w:pPr>
      <w:r>
        <w:rPr>
          <w:lang w:eastAsia="ja-JP"/>
        </w:rPr>
        <w:t>2.2.1</w:t>
      </w:r>
      <w:r>
        <w:rPr>
          <w:lang w:eastAsia="ja-JP"/>
        </w:rPr>
        <w:tab/>
        <w:t>Agreements</w:t>
      </w:r>
    </w:p>
    <w:p w14:paraId="4442D2B0" w14:textId="42149A9F" w:rsidR="004D15B5" w:rsidRDefault="004D15B5" w:rsidP="001470CF">
      <w:pPr>
        <w:rPr>
          <w:b/>
          <w:bCs/>
          <w:u w:val="single"/>
          <w:lang w:eastAsia="ja-JP"/>
        </w:rPr>
      </w:pPr>
      <w:r>
        <w:rPr>
          <w:b/>
          <w:bCs/>
          <w:u w:val="single"/>
          <w:lang w:eastAsia="ja-JP"/>
        </w:rPr>
        <w:t>RAN2#12</w:t>
      </w:r>
      <w:r w:rsidR="00613CBD">
        <w:rPr>
          <w:b/>
          <w:bCs/>
          <w:u w:val="single"/>
          <w:lang w:eastAsia="ja-JP"/>
        </w:rPr>
        <w:t>3</w:t>
      </w:r>
    </w:p>
    <w:p w14:paraId="00AAF42C" w14:textId="77777777" w:rsidR="00613CBD" w:rsidRPr="001069E9" w:rsidRDefault="00613CBD" w:rsidP="00613CBD">
      <w:pPr>
        <w:pStyle w:val="ListParagraph"/>
        <w:numPr>
          <w:ilvl w:val="0"/>
          <w:numId w:val="23"/>
        </w:numPr>
        <w:ind w:leftChars="0"/>
        <w:rPr>
          <w:i/>
          <w:iCs/>
        </w:rPr>
      </w:pPr>
      <w:r w:rsidRPr="001069E9">
        <w:rPr>
          <w:i/>
          <w:iCs/>
        </w:rPr>
        <w:t>From RAN2 point of view, the WI is considered complete</w:t>
      </w:r>
    </w:p>
    <w:p w14:paraId="2192D049" w14:textId="77777777" w:rsidR="00613CBD" w:rsidRDefault="00613CBD" w:rsidP="00613CBD">
      <w:pPr>
        <w:pStyle w:val="ListParagraph"/>
        <w:numPr>
          <w:ilvl w:val="0"/>
          <w:numId w:val="23"/>
        </w:numPr>
        <w:ind w:leftChars="0"/>
      </w:pPr>
      <w:r>
        <w:t>Confirm that the condition for data volume threshold is not applicable for Small Data Transmission procedure triggered for MT-SDT</w:t>
      </w:r>
    </w:p>
    <w:p w14:paraId="184D31FA" w14:textId="77777777" w:rsidR="00613CBD" w:rsidRDefault="00613CBD" w:rsidP="00613CBD">
      <w:pPr>
        <w:pStyle w:val="ListParagraph"/>
        <w:numPr>
          <w:ilvl w:val="0"/>
          <w:numId w:val="23"/>
        </w:numPr>
        <w:ind w:leftChars="0"/>
      </w:pPr>
      <w:proofErr w:type="spellStart"/>
      <w:r>
        <w:t>Sdt</w:t>
      </w:r>
      <w:proofErr w:type="spellEnd"/>
      <w:r>
        <w:t>-RSRP threshold is included in MT-SDT configuration.  Optional IE, but mandatorily present if only MT-SDT is configured.   The network can configure the MT and MO SDT threshold differently if it wants.</w:t>
      </w:r>
    </w:p>
    <w:p w14:paraId="6482F2CC" w14:textId="77777777" w:rsidR="00613CBD" w:rsidRDefault="00613CBD" w:rsidP="00613CBD">
      <w:pPr>
        <w:pStyle w:val="ListParagraph"/>
        <w:numPr>
          <w:ilvl w:val="0"/>
          <w:numId w:val="23"/>
        </w:numPr>
        <w:ind w:leftChars="0"/>
      </w:pPr>
      <w:r>
        <w:t>Specify the setting of mt-SDT indication in the resume cause in section 5.3.2 (</w:t>
      </w:r>
      <w:proofErr w:type="gramStart"/>
      <w:r>
        <w:t>i.e.</w:t>
      </w:r>
      <w:proofErr w:type="gramEnd"/>
      <w:r>
        <w:t xml:space="preserve"> at the time of paging reception).</w:t>
      </w:r>
    </w:p>
    <w:p w14:paraId="0EA9780B" w14:textId="77777777" w:rsidR="00613CBD" w:rsidRDefault="00613CBD" w:rsidP="00613CBD">
      <w:pPr>
        <w:pStyle w:val="ListParagraph"/>
        <w:numPr>
          <w:ilvl w:val="0"/>
          <w:numId w:val="23"/>
        </w:numPr>
        <w:ind w:leftChars="0"/>
      </w:pPr>
      <w:r>
        <w:t>Discuss per LCH vs Pre UE configuration of cg-SDT-MaxDurationToNext-CG-Ocacassion-r18 as part of the TEI18 discussion together with the extended CG period discussion. Note regardless of the final outcome of extended CG period, this IE will be specified in some form eventually as originally agreed (only details are FFS)</w:t>
      </w:r>
    </w:p>
    <w:p w14:paraId="166F021C" w14:textId="77777777" w:rsidR="00613CBD" w:rsidRDefault="00613CBD" w:rsidP="00613CBD">
      <w:pPr>
        <w:pStyle w:val="ListParagraph"/>
        <w:numPr>
          <w:ilvl w:val="0"/>
          <w:numId w:val="23"/>
        </w:numPr>
        <w:ind w:leftChars="0"/>
      </w:pPr>
      <w:r>
        <w:t>When a UE receives a paging message indicating MT-SDT and upon first transmission of the CCCH message (i.e., when conditions for initiating MT-SDT are fulfilled), the UE should start timer T319a.</w:t>
      </w:r>
    </w:p>
    <w:p w14:paraId="3BB0A3EB" w14:textId="77777777" w:rsidR="00613CBD" w:rsidRDefault="00613CBD" w:rsidP="00613CBD">
      <w:pPr>
        <w:pStyle w:val="ListParagraph"/>
        <w:numPr>
          <w:ilvl w:val="0"/>
          <w:numId w:val="23"/>
        </w:numPr>
        <w:ind w:leftChars="0"/>
      </w:pPr>
      <w:r>
        <w:t>As already captured in running spec, only MT-SDT cannot be configured per UE, if the cell supports both MO-SDT and MT-SDT</w:t>
      </w:r>
    </w:p>
    <w:p w14:paraId="5FAC11D5" w14:textId="77777777" w:rsidR="00613CBD" w:rsidRDefault="00613CBD" w:rsidP="00613CBD">
      <w:pPr>
        <w:pStyle w:val="ListParagraph"/>
        <w:numPr>
          <w:ilvl w:val="0"/>
          <w:numId w:val="23"/>
        </w:numPr>
        <w:ind w:leftChars="0"/>
      </w:pPr>
      <w:r>
        <w:t xml:space="preserve">A new optional radio capability signaling (e.g., MT-SDT-r18) is defined to indicate UE’s support of Rel-18 MT-RA-SDT-r18.  MT-RA-SDT-r18 indicates whether the UE supports initiation of MT-SDT procedure and transmission/reception in RRC_INACTIVE state via Random Access procedure (i.e., RACH).  </w:t>
      </w:r>
    </w:p>
    <w:p w14:paraId="67351356" w14:textId="77777777" w:rsidR="00613CBD" w:rsidRDefault="00613CBD" w:rsidP="00613CBD">
      <w:pPr>
        <w:pStyle w:val="ListParagraph"/>
        <w:numPr>
          <w:ilvl w:val="0"/>
          <w:numId w:val="23"/>
        </w:numPr>
        <w:ind w:leftChars="0"/>
      </w:pPr>
      <w:r>
        <w:t>Separate UE capability is used to indicate support MT-CG-SDT.  If the UE support MT-CG-SDT, it has to support MT-RA-SDT.</w:t>
      </w:r>
    </w:p>
    <w:p w14:paraId="7A33A6DA" w14:textId="77777777" w:rsidR="00613CBD" w:rsidRDefault="00613CBD" w:rsidP="00613CBD">
      <w:pPr>
        <w:pStyle w:val="ListParagraph"/>
        <w:numPr>
          <w:ilvl w:val="0"/>
          <w:numId w:val="23"/>
        </w:numPr>
        <w:ind w:leftChars="0"/>
      </w:pPr>
      <w:r>
        <w:t>SRB2 capability will be captured by adding “or MT-SDT” Rel-17 srb-sdt-r-17 capability.  (</w:t>
      </w:r>
      <w:proofErr w:type="gramStart"/>
      <w:r>
        <w:t>i.e.</w:t>
      </w:r>
      <w:proofErr w:type="gramEnd"/>
      <w:r>
        <w:t xml:space="preserve"> no separate capability) </w:t>
      </w:r>
    </w:p>
    <w:p w14:paraId="45860B02" w14:textId="2A94E684" w:rsidR="00832C86" w:rsidRDefault="00613CBD" w:rsidP="00613CBD">
      <w:pPr>
        <w:pStyle w:val="ListParagraph"/>
        <w:numPr>
          <w:ilvl w:val="0"/>
          <w:numId w:val="23"/>
        </w:numPr>
        <w:ind w:leftChars="0"/>
      </w:pPr>
      <w:r>
        <w:t>FFS how/whether we define UE capability to indicate UE’s support to select RACH resources instead of configured grant type 1 resource when triggering resume for SDT or MT-SDT and next CG-SDT resource is too far as specified in TS 38.331</w:t>
      </w:r>
      <w:r w:rsidR="00832C86">
        <w:t xml:space="preserve">  </w:t>
      </w:r>
    </w:p>
    <w:p w14:paraId="7627E685" w14:textId="73C38189" w:rsidR="00613CBD" w:rsidRDefault="00613CBD" w:rsidP="00613CBD">
      <w:pPr>
        <w:pStyle w:val="ListParagraph"/>
        <w:numPr>
          <w:ilvl w:val="0"/>
          <w:numId w:val="23"/>
        </w:numPr>
        <w:ind w:leftChars="0"/>
      </w:pPr>
      <w:r w:rsidRPr="00D84A54">
        <w:t>Modify the LCH restrictions condition to initiate CG-SDT to account a scenario where MT-SDT is to be initiated</w:t>
      </w:r>
    </w:p>
    <w:p w14:paraId="3A3BD2D1" w14:textId="77777777" w:rsidR="00745C35" w:rsidRPr="004D15B5" w:rsidRDefault="00745C35" w:rsidP="00745C35">
      <w:pPr>
        <w:pStyle w:val="ListParagraph"/>
        <w:ind w:leftChars="0" w:left="720"/>
      </w:pPr>
    </w:p>
    <w:p w14:paraId="2185DDBC" w14:textId="77777777" w:rsidR="00351626" w:rsidRDefault="005A3CB0">
      <w:pPr>
        <w:pStyle w:val="Heading4"/>
        <w:keepNext w:val="0"/>
        <w:rPr>
          <w:lang w:eastAsia="ja-JP"/>
        </w:rPr>
      </w:pPr>
      <w:r>
        <w:rPr>
          <w:lang w:eastAsia="ja-JP"/>
        </w:rPr>
        <w:t>2.2.2</w:t>
      </w:r>
      <w:r>
        <w:rPr>
          <w:lang w:eastAsia="ja-JP"/>
        </w:rPr>
        <w:tab/>
        <w:t>Remaining Open issues</w:t>
      </w:r>
    </w:p>
    <w:p w14:paraId="51557A88" w14:textId="41CF2BB9" w:rsidR="00832C86" w:rsidRDefault="00613CBD" w:rsidP="00832C86">
      <w:pPr>
        <w:pStyle w:val="ListParagraph"/>
        <w:numPr>
          <w:ilvl w:val="0"/>
          <w:numId w:val="8"/>
        </w:numPr>
        <w:ind w:leftChars="0"/>
      </w:pPr>
      <w:r>
        <w:t>None</w:t>
      </w:r>
    </w:p>
    <w:p w14:paraId="20848C67" w14:textId="77777777" w:rsidR="00613CBD" w:rsidRDefault="00613CBD" w:rsidP="00613CBD"/>
    <w:p w14:paraId="6930F4BF" w14:textId="446BC796" w:rsidR="004A52DD" w:rsidRPr="004A52DD" w:rsidRDefault="004A52DD" w:rsidP="00613CBD">
      <w:pPr>
        <w:rPr>
          <w:i/>
          <w:iCs/>
          <w:color w:val="000000" w:themeColor="text1"/>
        </w:rPr>
      </w:pPr>
      <w:r w:rsidRPr="004A52DD">
        <w:rPr>
          <w:i/>
          <w:iCs/>
          <w:color w:val="000000" w:themeColor="text1"/>
        </w:rPr>
        <w:t>Note: The CRs for the WI were agreed in-principle and will be submitted to RAN#102 for approval (along with other Rel-18 CRs)</w:t>
      </w:r>
    </w:p>
    <w:p w14:paraId="64B365CE" w14:textId="77777777" w:rsidR="00832C86" w:rsidRDefault="00832C86" w:rsidP="00832C86">
      <w:pPr>
        <w:pStyle w:val="ListParagraph"/>
        <w:ind w:leftChars="0" w:left="720"/>
      </w:pPr>
    </w:p>
    <w:p w14:paraId="14D6B4CB" w14:textId="3144F7BE" w:rsidR="00351626" w:rsidRDefault="005A3CB0">
      <w:pPr>
        <w:pStyle w:val="Heading2"/>
        <w:keepNext w:val="0"/>
        <w:rPr>
          <w:lang w:eastAsia="ja-JP"/>
        </w:rPr>
      </w:pPr>
      <w:r>
        <w:rPr>
          <w:lang w:eastAsia="ja-JP"/>
        </w:rPr>
        <w:lastRenderedPageBreak/>
        <w:t>2.3</w:t>
      </w:r>
      <w:r>
        <w:rPr>
          <w:lang w:eastAsia="ja-JP"/>
        </w:rPr>
        <w:tab/>
      </w:r>
      <w:r>
        <w:rPr>
          <w:rFonts w:hint="eastAsia"/>
          <w:lang w:eastAsia="ja-JP"/>
        </w:rPr>
        <w:t>RAN3</w:t>
      </w:r>
    </w:p>
    <w:p w14:paraId="0BF371D5" w14:textId="7572E7A0" w:rsidR="00351626" w:rsidRDefault="005A3CB0">
      <w:pPr>
        <w:pStyle w:val="Heading4"/>
        <w:keepNext w:val="0"/>
        <w:rPr>
          <w:lang w:eastAsia="ja-JP"/>
        </w:rPr>
      </w:pPr>
      <w:r>
        <w:rPr>
          <w:lang w:eastAsia="ja-JP"/>
        </w:rPr>
        <w:t>2.3.1</w:t>
      </w:r>
      <w:r>
        <w:rPr>
          <w:lang w:eastAsia="ja-JP"/>
        </w:rPr>
        <w:tab/>
        <w:t>Agreements</w:t>
      </w:r>
    </w:p>
    <w:p w14:paraId="574A3193" w14:textId="3C2E6D33" w:rsidR="00745C35" w:rsidRDefault="00745C35" w:rsidP="00745C35">
      <w:pPr>
        <w:rPr>
          <w:b/>
          <w:bCs/>
          <w:u w:val="single"/>
          <w:lang w:eastAsia="ja-JP"/>
        </w:rPr>
      </w:pPr>
      <w:r>
        <w:rPr>
          <w:b/>
          <w:bCs/>
          <w:u w:val="single"/>
          <w:lang w:eastAsia="ja-JP"/>
        </w:rPr>
        <w:t>RAN3#</w:t>
      </w:r>
      <w:r w:rsidR="00613CBD">
        <w:rPr>
          <w:b/>
          <w:bCs/>
          <w:u w:val="single"/>
          <w:lang w:eastAsia="ja-JP"/>
        </w:rPr>
        <w:t>121</w:t>
      </w:r>
    </w:p>
    <w:p w14:paraId="68250B7D" w14:textId="1B44591C" w:rsidR="007E0D08" w:rsidRPr="001069E9" w:rsidRDefault="007E0D08" w:rsidP="00C2356B">
      <w:pPr>
        <w:pStyle w:val="ListParagraph"/>
        <w:numPr>
          <w:ilvl w:val="0"/>
          <w:numId w:val="20"/>
        </w:numPr>
        <w:spacing w:after="240"/>
        <w:ind w:leftChars="0"/>
      </w:pPr>
      <w:r w:rsidRPr="001069E9">
        <w:rPr>
          <w:i/>
          <w:iCs/>
        </w:rPr>
        <w:t>From RAN3 point of view, the WI is considered complete</w:t>
      </w:r>
    </w:p>
    <w:p w14:paraId="3BDEDC01" w14:textId="2E9E9709" w:rsidR="008E7A5F" w:rsidRDefault="009416AE" w:rsidP="009416AE">
      <w:pPr>
        <w:pStyle w:val="ListParagraph1"/>
        <w:numPr>
          <w:ilvl w:val="0"/>
          <w:numId w:val="20"/>
        </w:numPr>
        <w:spacing w:after="240"/>
        <w:rPr>
          <w:rFonts w:ascii="Century" w:eastAsia="Times New Roman" w:hAnsi="Century"/>
          <w:kern w:val="2"/>
          <w:sz w:val="21"/>
          <w:szCs w:val="22"/>
          <w:lang w:eastAsia="ja-JP"/>
        </w:rPr>
      </w:pPr>
      <w:r w:rsidRPr="009416AE">
        <w:rPr>
          <w:rFonts w:ascii="Century" w:eastAsia="Times New Roman" w:hAnsi="Century"/>
          <w:kern w:val="2"/>
          <w:sz w:val="21"/>
          <w:szCs w:val="22"/>
          <w:lang w:eastAsia="ja-JP"/>
        </w:rPr>
        <w:t>DL SDT Data Size threshold shall be introduced in E1: Bearer Context Setup/ Modification message.</w:t>
      </w:r>
    </w:p>
    <w:p w14:paraId="1D61DEAD" w14:textId="77777777" w:rsidR="00B873EA" w:rsidRPr="00B873EA" w:rsidRDefault="00B873EA" w:rsidP="00B873EA">
      <w:pPr>
        <w:pStyle w:val="ListParagraph1"/>
        <w:numPr>
          <w:ilvl w:val="0"/>
          <w:numId w:val="20"/>
        </w:numPr>
        <w:spacing w:after="240"/>
        <w:rPr>
          <w:rFonts w:ascii="Century" w:eastAsia="Times New Roman" w:hAnsi="Century"/>
          <w:kern w:val="2"/>
          <w:sz w:val="21"/>
          <w:szCs w:val="22"/>
          <w:lang w:eastAsia="ja-JP"/>
        </w:rPr>
      </w:pPr>
      <w:r w:rsidRPr="00B873EA">
        <w:rPr>
          <w:rFonts w:ascii="Century" w:eastAsia="Times New Roman" w:hAnsi="Century"/>
          <w:kern w:val="2"/>
          <w:sz w:val="21"/>
          <w:szCs w:val="22"/>
          <w:lang w:eastAsia="ja-JP"/>
        </w:rPr>
        <w:t xml:space="preserve">If the amount of the received DL SDT data is above the threshold provided by </w:t>
      </w:r>
      <w:proofErr w:type="spellStart"/>
      <w:r w:rsidRPr="00B873EA">
        <w:rPr>
          <w:rFonts w:ascii="Century" w:eastAsia="Times New Roman" w:hAnsi="Century"/>
          <w:kern w:val="2"/>
          <w:sz w:val="21"/>
          <w:szCs w:val="22"/>
          <w:lang w:eastAsia="ja-JP"/>
        </w:rPr>
        <w:t>gNB</w:t>
      </w:r>
      <w:proofErr w:type="spellEnd"/>
      <w:r w:rsidRPr="00B873EA">
        <w:rPr>
          <w:rFonts w:ascii="Century" w:eastAsia="Times New Roman" w:hAnsi="Century"/>
          <w:kern w:val="2"/>
          <w:sz w:val="21"/>
          <w:szCs w:val="22"/>
          <w:lang w:eastAsia="ja-JP"/>
        </w:rPr>
        <w:t xml:space="preserve">-CU-CP, the </w:t>
      </w:r>
      <w:proofErr w:type="spellStart"/>
      <w:r w:rsidRPr="00B873EA">
        <w:rPr>
          <w:rFonts w:ascii="Century" w:eastAsia="Times New Roman" w:hAnsi="Century"/>
          <w:kern w:val="2"/>
          <w:sz w:val="21"/>
          <w:szCs w:val="22"/>
          <w:lang w:eastAsia="ja-JP"/>
        </w:rPr>
        <w:t>gNB</w:t>
      </w:r>
      <w:proofErr w:type="spellEnd"/>
      <w:r w:rsidRPr="00B873EA">
        <w:rPr>
          <w:rFonts w:ascii="Century" w:eastAsia="Times New Roman" w:hAnsi="Century"/>
          <w:kern w:val="2"/>
          <w:sz w:val="21"/>
          <w:szCs w:val="22"/>
          <w:lang w:eastAsia="ja-JP"/>
        </w:rPr>
        <w:t xml:space="preserve">-CU-UP shall send DL DATA NOTIFICATION message with the SDT volume threshold crossed indication. The </w:t>
      </w:r>
      <w:proofErr w:type="spellStart"/>
      <w:r w:rsidRPr="00B873EA">
        <w:rPr>
          <w:rFonts w:ascii="Century" w:eastAsia="Times New Roman" w:hAnsi="Century"/>
          <w:kern w:val="2"/>
          <w:sz w:val="21"/>
          <w:szCs w:val="22"/>
          <w:lang w:eastAsia="ja-JP"/>
        </w:rPr>
        <w:t>gNB</w:t>
      </w:r>
      <w:proofErr w:type="spellEnd"/>
      <w:r w:rsidRPr="00B873EA">
        <w:rPr>
          <w:rFonts w:ascii="Century" w:eastAsia="Times New Roman" w:hAnsi="Century"/>
          <w:kern w:val="2"/>
          <w:sz w:val="21"/>
          <w:szCs w:val="22"/>
          <w:lang w:eastAsia="ja-JP"/>
        </w:rPr>
        <w:t>-CU-CP may terminate the ongoing SDT procedure.</w:t>
      </w:r>
    </w:p>
    <w:p w14:paraId="4EA853CF" w14:textId="70F88BE0" w:rsidR="00B873EA" w:rsidRPr="00B873EA" w:rsidRDefault="00B873EA" w:rsidP="00B873EA">
      <w:pPr>
        <w:pStyle w:val="ListParagraph1"/>
        <w:numPr>
          <w:ilvl w:val="0"/>
          <w:numId w:val="20"/>
        </w:numPr>
        <w:spacing w:after="240"/>
        <w:rPr>
          <w:rFonts w:ascii="Century" w:eastAsia="Times New Roman" w:hAnsi="Century"/>
          <w:kern w:val="2"/>
          <w:sz w:val="21"/>
          <w:szCs w:val="22"/>
          <w:lang w:eastAsia="ja-JP"/>
        </w:rPr>
      </w:pPr>
      <w:r w:rsidRPr="00B873EA">
        <w:rPr>
          <w:rFonts w:ascii="Century" w:eastAsia="Times New Roman" w:hAnsi="Century"/>
          <w:kern w:val="2"/>
          <w:sz w:val="21"/>
          <w:szCs w:val="22"/>
          <w:lang w:eastAsia="ja-JP"/>
        </w:rPr>
        <w:t xml:space="preserve">When a DL non-SDT data is coming, the </w:t>
      </w:r>
      <w:proofErr w:type="spellStart"/>
      <w:r w:rsidRPr="00B873EA">
        <w:rPr>
          <w:rFonts w:ascii="Century" w:eastAsia="Times New Roman" w:hAnsi="Century"/>
          <w:kern w:val="2"/>
          <w:sz w:val="21"/>
          <w:szCs w:val="22"/>
          <w:lang w:eastAsia="ja-JP"/>
        </w:rPr>
        <w:t>gNB</w:t>
      </w:r>
      <w:proofErr w:type="spellEnd"/>
      <w:r w:rsidRPr="00B873EA">
        <w:rPr>
          <w:rFonts w:ascii="Century" w:eastAsia="Times New Roman" w:hAnsi="Century"/>
          <w:kern w:val="2"/>
          <w:sz w:val="21"/>
          <w:szCs w:val="22"/>
          <w:lang w:eastAsia="ja-JP"/>
        </w:rPr>
        <w:t xml:space="preserve">-CU-UP shall send R17 DL DATA NOTIFICATION message, with legacy IE (i.e., excluding R18 MT-SDT Information IE, not introducing a new IE). The behavior shall be clarified in R17 stage 2 specification. </w:t>
      </w:r>
    </w:p>
    <w:p w14:paraId="1FA9956C" w14:textId="2AA4188C" w:rsidR="00B873EA" w:rsidRPr="00381D39" w:rsidRDefault="00B873EA" w:rsidP="00B873EA">
      <w:pPr>
        <w:pStyle w:val="ListParagraph1"/>
        <w:numPr>
          <w:ilvl w:val="0"/>
          <w:numId w:val="20"/>
        </w:numPr>
        <w:spacing w:after="240"/>
        <w:rPr>
          <w:rFonts w:ascii="Century" w:eastAsia="Times New Roman" w:hAnsi="Century"/>
          <w:kern w:val="2"/>
          <w:sz w:val="21"/>
          <w:szCs w:val="22"/>
          <w:lang w:eastAsia="ja-JP"/>
        </w:rPr>
      </w:pPr>
      <w:r w:rsidRPr="00B873EA">
        <w:rPr>
          <w:rFonts w:ascii="Century" w:eastAsia="Times New Roman" w:hAnsi="Century"/>
          <w:kern w:val="2"/>
          <w:sz w:val="21"/>
          <w:szCs w:val="22"/>
          <w:lang w:eastAsia="ja-JP"/>
        </w:rPr>
        <w:t>Agree to add “Corresponding to the SDAP SDU size of the received DL data” in Semantics Description of 9.3.1.xxx MT-SDT Information.</w:t>
      </w:r>
    </w:p>
    <w:p w14:paraId="0B37100B" w14:textId="77777777" w:rsidR="00B35AD9" w:rsidRPr="00381D39" w:rsidRDefault="00B35AD9" w:rsidP="00381D39">
      <w:pPr>
        <w:rPr>
          <w:b/>
          <w:bCs/>
          <w:u w:val="single"/>
        </w:rPr>
      </w:pPr>
    </w:p>
    <w:p w14:paraId="5434727B" w14:textId="682D0AE7" w:rsidR="00351626" w:rsidRDefault="005A3CB0">
      <w:pPr>
        <w:pStyle w:val="Heading4"/>
        <w:keepNext w:val="0"/>
        <w:rPr>
          <w:lang w:eastAsia="ja-JP"/>
        </w:rPr>
      </w:pPr>
      <w:r>
        <w:rPr>
          <w:lang w:eastAsia="ja-JP"/>
        </w:rPr>
        <w:t>2.3.2</w:t>
      </w:r>
      <w:r>
        <w:rPr>
          <w:lang w:eastAsia="ja-JP"/>
        </w:rPr>
        <w:tab/>
        <w:t>Remaining Open issues</w:t>
      </w:r>
    </w:p>
    <w:p w14:paraId="287BA6EB" w14:textId="796BF015" w:rsidR="00381D39" w:rsidRDefault="00613CBD" w:rsidP="00231E71">
      <w:pPr>
        <w:pStyle w:val="ListParagraph"/>
        <w:numPr>
          <w:ilvl w:val="0"/>
          <w:numId w:val="8"/>
        </w:numPr>
        <w:ind w:leftChars="0"/>
      </w:pPr>
      <w:r>
        <w:t>None</w:t>
      </w:r>
    </w:p>
    <w:p w14:paraId="23083615" w14:textId="77777777" w:rsidR="00745C35" w:rsidRPr="00745C35" w:rsidRDefault="00745C35" w:rsidP="00745C35">
      <w:pPr>
        <w:rPr>
          <w:lang w:eastAsia="ja-JP"/>
        </w:rPr>
      </w:pPr>
    </w:p>
    <w:p w14:paraId="013A3CAE" w14:textId="77777777"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77777777" w:rsidR="00351626" w:rsidRDefault="005A3CB0">
      <w:pPr>
        <w:pStyle w:val="Heading4"/>
        <w:keepNext w:val="0"/>
        <w:rPr>
          <w:lang w:eastAsia="ja-JP"/>
        </w:rPr>
      </w:pPr>
      <w:r>
        <w:rPr>
          <w:lang w:eastAsia="ja-JP"/>
        </w:rPr>
        <w:t>2.4.1</w:t>
      </w:r>
      <w:r>
        <w:rPr>
          <w:lang w:eastAsia="ja-JP"/>
        </w:rPr>
        <w:tab/>
        <w:t>Agreements</w:t>
      </w:r>
    </w:p>
    <w:p w14:paraId="2771E33B" w14:textId="77777777" w:rsidR="00351626" w:rsidRDefault="005A3CB0">
      <w:pPr>
        <w:pStyle w:val="Heading4"/>
        <w:keepNext w:val="0"/>
        <w:rPr>
          <w:lang w:eastAsia="ja-JP"/>
        </w:rPr>
      </w:pPr>
      <w:r>
        <w:rPr>
          <w:lang w:eastAsia="ja-JP"/>
        </w:rPr>
        <w:t>2.4.2</w:t>
      </w:r>
      <w:r>
        <w:rPr>
          <w:lang w:eastAsia="ja-JP"/>
        </w:rPr>
        <w:tab/>
        <w:t>Remaining Open issues</w:t>
      </w:r>
    </w:p>
    <w:p w14:paraId="3AB6B4B2" w14:textId="77777777"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lastRenderedPageBreak/>
        <w:t>4.1</w:t>
      </w:r>
      <w:r>
        <w:rPr>
          <w:lang w:eastAsia="ja-JP"/>
        </w:rPr>
        <w:tab/>
        <w:t>RAN1</w:t>
      </w:r>
    </w:p>
    <w:p w14:paraId="2F0D99EB" w14:textId="59B96DEA" w:rsidR="00C66EEA" w:rsidRPr="00C66EEA" w:rsidRDefault="00C66EEA" w:rsidP="00C66EEA">
      <w:pPr>
        <w:rPr>
          <w:lang w:eastAsia="ja-JP"/>
        </w:rPr>
      </w:pPr>
      <w:r>
        <w:rPr>
          <w:lang w:eastAsia="ja-JP"/>
        </w:rPr>
        <w:t>Nothing to report</w:t>
      </w:r>
    </w:p>
    <w:p w14:paraId="7CB02220" w14:textId="4C90584F" w:rsidR="00351626" w:rsidRDefault="005A3CB0">
      <w:pPr>
        <w:pStyle w:val="Heading2"/>
        <w:rPr>
          <w:lang w:eastAsia="ja-JP"/>
        </w:rPr>
      </w:pPr>
      <w:r>
        <w:rPr>
          <w:lang w:eastAsia="ja-JP"/>
        </w:rPr>
        <w:t>4.2</w:t>
      </w:r>
      <w:r>
        <w:rPr>
          <w:lang w:eastAsia="ja-JP"/>
        </w:rPr>
        <w:tab/>
        <w:t>RAN2</w:t>
      </w:r>
    </w:p>
    <w:p w14:paraId="5898B4FA" w14:textId="680CC834" w:rsidR="001470CF" w:rsidRPr="001470CF" w:rsidRDefault="001470CF" w:rsidP="001470CF">
      <w:pPr>
        <w:rPr>
          <w:b/>
          <w:bCs/>
          <w:u w:val="single"/>
          <w:lang w:eastAsia="ja-JP"/>
        </w:rPr>
      </w:pPr>
      <w:r w:rsidRPr="001470CF">
        <w:rPr>
          <w:b/>
          <w:bCs/>
          <w:u w:val="single"/>
          <w:lang w:eastAsia="ja-JP"/>
        </w:rPr>
        <w:t>RAN2#12</w:t>
      </w:r>
      <w:r w:rsidR="00613CBD">
        <w:rPr>
          <w:b/>
          <w:bCs/>
          <w:u w:val="single"/>
          <w:lang w:eastAsia="ja-JP"/>
        </w:rPr>
        <w:t>3</w:t>
      </w:r>
    </w:p>
    <w:p w14:paraId="49737D29" w14:textId="77777777" w:rsidR="00C66EEA" w:rsidRDefault="00C66EEA" w:rsidP="00C66EEA">
      <w:pPr>
        <w:pStyle w:val="ListParagraph"/>
        <w:numPr>
          <w:ilvl w:val="0"/>
          <w:numId w:val="17"/>
        </w:numPr>
        <w:ind w:leftChars="0"/>
      </w:pPr>
      <w:r>
        <w:t>R2-2307117</w:t>
      </w:r>
      <w:r>
        <w:tab/>
        <w:t>Remaining Issues on MT-</w:t>
      </w:r>
      <w:proofErr w:type="gramStart"/>
      <w:r>
        <w:t>SDT  from</w:t>
      </w:r>
      <w:proofErr w:type="gramEnd"/>
      <w:r>
        <w:t xml:space="preserve"> CP</w:t>
      </w:r>
      <w:r>
        <w:tab/>
        <w:t>vivo</w:t>
      </w:r>
    </w:p>
    <w:p w14:paraId="6E955A18" w14:textId="77777777" w:rsidR="00C66EEA" w:rsidRDefault="00C66EEA" w:rsidP="00C66EEA">
      <w:pPr>
        <w:pStyle w:val="ListParagraph"/>
        <w:numPr>
          <w:ilvl w:val="0"/>
          <w:numId w:val="17"/>
        </w:numPr>
        <w:ind w:leftChars="0"/>
      </w:pPr>
      <w:r>
        <w:t>R2-2307118</w:t>
      </w:r>
      <w:r>
        <w:tab/>
        <w:t>Remaining Issues on MT-</w:t>
      </w:r>
      <w:proofErr w:type="gramStart"/>
      <w:r>
        <w:t>SDT  from</w:t>
      </w:r>
      <w:proofErr w:type="gramEnd"/>
      <w:r>
        <w:t xml:space="preserve"> UP</w:t>
      </w:r>
      <w:r>
        <w:tab/>
        <w:t>vivo</w:t>
      </w:r>
    </w:p>
    <w:p w14:paraId="72AE4081" w14:textId="77777777" w:rsidR="00C66EEA" w:rsidRDefault="00C66EEA" w:rsidP="00C66EEA">
      <w:pPr>
        <w:pStyle w:val="ListParagraph"/>
        <w:numPr>
          <w:ilvl w:val="0"/>
          <w:numId w:val="17"/>
        </w:numPr>
        <w:ind w:leftChars="0"/>
      </w:pPr>
      <w:r>
        <w:t>R2-2307128</w:t>
      </w:r>
      <w:r>
        <w:tab/>
        <w:t>Introduction of MT-SDT to MAC spec</w:t>
      </w:r>
      <w:r>
        <w:tab/>
        <w:t xml:space="preserve">Huawei, </w:t>
      </w:r>
      <w:proofErr w:type="spellStart"/>
      <w:r>
        <w:t>HiSilicon</w:t>
      </w:r>
      <w:proofErr w:type="spellEnd"/>
    </w:p>
    <w:p w14:paraId="21ED8362" w14:textId="77777777" w:rsidR="00C66EEA" w:rsidRDefault="00C66EEA" w:rsidP="00C66EEA">
      <w:pPr>
        <w:pStyle w:val="ListParagraph"/>
        <w:numPr>
          <w:ilvl w:val="0"/>
          <w:numId w:val="17"/>
        </w:numPr>
        <w:ind w:leftChars="0"/>
      </w:pPr>
      <w:r>
        <w:t>R2-2307129</w:t>
      </w:r>
      <w:r>
        <w:tab/>
        <w:t>Summary of [Post122][</w:t>
      </w:r>
      <w:proofErr w:type="gramStart"/>
      <w:r>
        <w:t>309][</w:t>
      </w:r>
      <w:proofErr w:type="gramEnd"/>
      <w:r>
        <w:t>MT-SDT] 38.321 Running CR (Huawei)</w:t>
      </w:r>
      <w:r>
        <w:tab/>
        <w:t xml:space="preserve">Huawei, </w:t>
      </w:r>
      <w:proofErr w:type="spellStart"/>
      <w:r>
        <w:t>HiSilicon</w:t>
      </w:r>
      <w:proofErr w:type="spellEnd"/>
    </w:p>
    <w:p w14:paraId="2FD61D72" w14:textId="77777777" w:rsidR="00C66EEA" w:rsidRDefault="00C66EEA" w:rsidP="00C66EEA">
      <w:pPr>
        <w:pStyle w:val="ListParagraph"/>
        <w:numPr>
          <w:ilvl w:val="0"/>
          <w:numId w:val="17"/>
        </w:numPr>
        <w:ind w:leftChars="0"/>
      </w:pPr>
      <w:r>
        <w:t>R2-2307173</w:t>
      </w:r>
      <w:r>
        <w:tab/>
        <w:t>Remaining Control plane issues of MT SDT Procedure in RRC_INACTIVE state</w:t>
      </w:r>
      <w:r>
        <w:tab/>
        <w:t>Samsung Electronics Co., Ltd</w:t>
      </w:r>
    </w:p>
    <w:p w14:paraId="443465E5" w14:textId="77777777" w:rsidR="00C66EEA" w:rsidRDefault="00C66EEA" w:rsidP="00C66EEA">
      <w:pPr>
        <w:pStyle w:val="ListParagraph"/>
        <w:numPr>
          <w:ilvl w:val="0"/>
          <w:numId w:val="17"/>
        </w:numPr>
        <w:ind w:leftChars="0"/>
      </w:pPr>
      <w:r>
        <w:t>R2-2307174</w:t>
      </w:r>
      <w:r>
        <w:tab/>
        <w:t>Remaining user plane issues of MT SDT Procedure in RRC_INACTIVE state</w:t>
      </w:r>
      <w:r>
        <w:tab/>
        <w:t>Samsung Electronics Co., Ltd</w:t>
      </w:r>
    </w:p>
    <w:p w14:paraId="2935E6F9" w14:textId="77777777" w:rsidR="00C66EEA" w:rsidRDefault="00C66EEA" w:rsidP="00C66EEA">
      <w:pPr>
        <w:pStyle w:val="ListParagraph"/>
        <w:numPr>
          <w:ilvl w:val="0"/>
          <w:numId w:val="17"/>
        </w:numPr>
        <w:ind w:leftChars="0"/>
      </w:pPr>
      <w:r>
        <w:t>R2-2307273</w:t>
      </w:r>
      <w:r>
        <w:tab/>
        <w:t>Discussion on user plane issues for MT-SDT</w:t>
      </w:r>
      <w:r>
        <w:tab/>
        <w:t>Continental Automotive</w:t>
      </w:r>
    </w:p>
    <w:p w14:paraId="13EA9DB3" w14:textId="77777777" w:rsidR="00C66EEA" w:rsidRDefault="00C66EEA" w:rsidP="00C66EEA">
      <w:pPr>
        <w:pStyle w:val="ListParagraph"/>
        <w:numPr>
          <w:ilvl w:val="0"/>
          <w:numId w:val="17"/>
        </w:numPr>
        <w:ind w:leftChars="0"/>
      </w:pPr>
      <w:r>
        <w:t>R2-2307518</w:t>
      </w:r>
      <w:r>
        <w:tab/>
        <w:t>CP aspects for MT-SDT procedure</w:t>
      </w:r>
      <w:r>
        <w:tab/>
        <w:t>Nokia, Nokia Shanghai Bell</w:t>
      </w:r>
    </w:p>
    <w:p w14:paraId="2AB09B32" w14:textId="77777777" w:rsidR="00C66EEA" w:rsidRDefault="00C66EEA" w:rsidP="00C66EEA">
      <w:pPr>
        <w:pStyle w:val="ListParagraph"/>
        <w:numPr>
          <w:ilvl w:val="0"/>
          <w:numId w:val="17"/>
        </w:numPr>
        <w:ind w:leftChars="0"/>
      </w:pPr>
      <w:r>
        <w:t>R2-2307529</w:t>
      </w:r>
      <w:r>
        <w:tab/>
        <w:t>RRC Running CR review report (Post122 email 312)</w:t>
      </w:r>
      <w:r>
        <w:tab/>
        <w:t>ZTE Corporation (rapporteur)</w:t>
      </w:r>
    </w:p>
    <w:p w14:paraId="543E855C" w14:textId="77777777" w:rsidR="00C66EEA" w:rsidRDefault="00C66EEA" w:rsidP="00C66EEA">
      <w:pPr>
        <w:pStyle w:val="ListParagraph"/>
        <w:numPr>
          <w:ilvl w:val="0"/>
          <w:numId w:val="17"/>
        </w:numPr>
        <w:ind w:leftChars="0"/>
      </w:pPr>
      <w:r>
        <w:t>R2-2307530</w:t>
      </w:r>
      <w:r>
        <w:tab/>
        <w:t>Introduction of MT-SDT</w:t>
      </w:r>
      <w:r>
        <w:tab/>
        <w:t>ZTE Corporation (rapporteur)</w:t>
      </w:r>
    </w:p>
    <w:p w14:paraId="7D8EFD19" w14:textId="77777777" w:rsidR="00C66EEA" w:rsidRDefault="00C66EEA" w:rsidP="00C66EEA">
      <w:pPr>
        <w:pStyle w:val="ListParagraph"/>
        <w:numPr>
          <w:ilvl w:val="0"/>
          <w:numId w:val="17"/>
        </w:numPr>
        <w:ind w:leftChars="0"/>
      </w:pPr>
      <w:r>
        <w:t>R2-2307672</w:t>
      </w:r>
      <w:r>
        <w:tab/>
        <w:t>RRC configuration and the UE capability for MT-SDT</w:t>
      </w:r>
      <w:r>
        <w:tab/>
        <w:t>Xiaomi</w:t>
      </w:r>
    </w:p>
    <w:p w14:paraId="7190B0C0" w14:textId="77777777" w:rsidR="00C66EEA" w:rsidRDefault="00C66EEA" w:rsidP="00C66EEA">
      <w:pPr>
        <w:pStyle w:val="ListParagraph"/>
        <w:numPr>
          <w:ilvl w:val="0"/>
          <w:numId w:val="17"/>
        </w:numPr>
        <w:ind w:leftChars="0"/>
      </w:pPr>
      <w:r>
        <w:t>R2-2307803</w:t>
      </w:r>
      <w:r>
        <w:tab/>
        <w:t>Consideration on MT-SDT from CP perspective</w:t>
      </w:r>
      <w:r>
        <w:tab/>
        <w:t>LG Electronics Inc.</w:t>
      </w:r>
    </w:p>
    <w:p w14:paraId="56D99B94" w14:textId="77777777" w:rsidR="00C66EEA" w:rsidRDefault="00C66EEA" w:rsidP="00C66EEA">
      <w:pPr>
        <w:pStyle w:val="ListParagraph"/>
        <w:numPr>
          <w:ilvl w:val="0"/>
          <w:numId w:val="17"/>
        </w:numPr>
        <w:ind w:leftChars="0"/>
      </w:pPr>
      <w:r>
        <w:t>R2-2307804</w:t>
      </w:r>
      <w:r>
        <w:tab/>
        <w:t>Remaining UP issues on MT-SDT</w:t>
      </w:r>
      <w:r>
        <w:tab/>
        <w:t>LG Electronics Inc.</w:t>
      </w:r>
    </w:p>
    <w:p w14:paraId="753250E8" w14:textId="77777777" w:rsidR="00C66EEA" w:rsidRDefault="00C66EEA" w:rsidP="00C66EEA">
      <w:pPr>
        <w:pStyle w:val="ListParagraph"/>
        <w:numPr>
          <w:ilvl w:val="0"/>
          <w:numId w:val="17"/>
        </w:numPr>
        <w:ind w:leftChars="0"/>
      </w:pPr>
      <w:r>
        <w:t>R2-2307845</w:t>
      </w:r>
      <w:r>
        <w:tab/>
        <w:t>Control plane aspects of MT-SDT</w:t>
      </w:r>
      <w:r>
        <w:tab/>
        <w:t>Apple</w:t>
      </w:r>
    </w:p>
    <w:p w14:paraId="2656D3D0" w14:textId="77777777" w:rsidR="00C66EEA" w:rsidRDefault="00C66EEA" w:rsidP="00C66EEA">
      <w:pPr>
        <w:pStyle w:val="ListParagraph"/>
        <w:numPr>
          <w:ilvl w:val="0"/>
          <w:numId w:val="17"/>
        </w:numPr>
        <w:ind w:leftChars="0"/>
      </w:pPr>
      <w:r>
        <w:t>R2-2307846</w:t>
      </w:r>
      <w:r>
        <w:tab/>
        <w:t>MT-SDT over CG-SDT</w:t>
      </w:r>
      <w:r>
        <w:tab/>
        <w:t>Apple</w:t>
      </w:r>
    </w:p>
    <w:p w14:paraId="6C088C08" w14:textId="77777777" w:rsidR="00C66EEA" w:rsidRDefault="00C66EEA" w:rsidP="00C66EEA">
      <w:pPr>
        <w:pStyle w:val="ListParagraph"/>
        <w:numPr>
          <w:ilvl w:val="0"/>
          <w:numId w:val="17"/>
        </w:numPr>
        <w:ind w:leftChars="0"/>
      </w:pPr>
      <w:r>
        <w:t>R2-2307934</w:t>
      </w:r>
      <w:r>
        <w:tab/>
        <w:t>Handling BWP restrictions in MT-SDT</w:t>
      </w:r>
      <w:r>
        <w:tab/>
        <w:t>Ericsson, T-Mobile USA, Deutsche Telekom</w:t>
      </w:r>
    </w:p>
    <w:p w14:paraId="1EF0F4F6" w14:textId="77777777" w:rsidR="00C66EEA" w:rsidRDefault="00C66EEA" w:rsidP="00C66EEA">
      <w:pPr>
        <w:pStyle w:val="ListParagraph"/>
        <w:numPr>
          <w:ilvl w:val="0"/>
          <w:numId w:val="17"/>
        </w:numPr>
        <w:ind w:leftChars="0"/>
      </w:pPr>
      <w:r>
        <w:t>R2-2307952</w:t>
      </w:r>
      <w:r>
        <w:tab/>
        <w:t>Further MT-SDT discussion</w:t>
      </w:r>
      <w:r>
        <w:tab/>
        <w:t>Ericsson</w:t>
      </w:r>
    </w:p>
    <w:p w14:paraId="1CF24421" w14:textId="77777777" w:rsidR="00C66EEA" w:rsidRDefault="00C66EEA" w:rsidP="00C66EEA">
      <w:pPr>
        <w:pStyle w:val="ListParagraph"/>
        <w:numPr>
          <w:ilvl w:val="0"/>
          <w:numId w:val="17"/>
        </w:numPr>
        <w:ind w:leftChars="0"/>
      </w:pPr>
      <w:r>
        <w:t>R2-2307959</w:t>
      </w:r>
      <w:r>
        <w:tab/>
        <w:t>remaining CP details for MT-SDT</w:t>
      </w:r>
      <w:r>
        <w:tab/>
        <w:t>Lenovo</w:t>
      </w:r>
    </w:p>
    <w:p w14:paraId="152C79C3" w14:textId="77777777" w:rsidR="00C66EEA" w:rsidRDefault="00C66EEA" w:rsidP="00C66EEA">
      <w:pPr>
        <w:pStyle w:val="ListParagraph"/>
        <w:numPr>
          <w:ilvl w:val="0"/>
          <w:numId w:val="17"/>
        </w:numPr>
        <w:ind w:leftChars="0"/>
      </w:pPr>
      <w:r>
        <w:t>R2-2307960</w:t>
      </w:r>
      <w:r>
        <w:tab/>
        <w:t>Remaining UP details for MT-SDT</w:t>
      </w:r>
      <w:r>
        <w:tab/>
        <w:t>Lenovo</w:t>
      </w:r>
    </w:p>
    <w:p w14:paraId="6647E429" w14:textId="77777777" w:rsidR="00C66EEA" w:rsidRDefault="00C66EEA" w:rsidP="00C66EEA">
      <w:pPr>
        <w:pStyle w:val="ListParagraph"/>
        <w:numPr>
          <w:ilvl w:val="0"/>
          <w:numId w:val="17"/>
        </w:numPr>
        <w:ind w:leftChars="0"/>
      </w:pPr>
      <w:r>
        <w:t>R2-2308077</w:t>
      </w:r>
      <w:r>
        <w:tab/>
        <w:t>MT SDT – CP Open Topics on Capabilities and Configurations (including CG-SDT)</w:t>
      </w:r>
      <w:r>
        <w:tab/>
        <w:t>Intel Corporation</w:t>
      </w:r>
    </w:p>
    <w:p w14:paraId="6F08ED2E" w14:textId="77777777" w:rsidR="00C66EEA" w:rsidRDefault="00C66EEA" w:rsidP="00C66EEA">
      <w:pPr>
        <w:pStyle w:val="ListParagraph"/>
        <w:numPr>
          <w:ilvl w:val="0"/>
          <w:numId w:val="17"/>
        </w:numPr>
        <w:ind w:leftChars="0"/>
      </w:pPr>
      <w:r>
        <w:t>R2-2308081</w:t>
      </w:r>
      <w:r>
        <w:tab/>
        <w:t>MT SDT – UP Open Topics on ROHC and DVT</w:t>
      </w:r>
      <w:r>
        <w:tab/>
        <w:t>Intel Corporation</w:t>
      </w:r>
    </w:p>
    <w:p w14:paraId="447FFA51" w14:textId="77777777" w:rsidR="00C66EEA" w:rsidRDefault="00C66EEA" w:rsidP="00C66EEA">
      <w:pPr>
        <w:pStyle w:val="ListParagraph"/>
        <w:numPr>
          <w:ilvl w:val="0"/>
          <w:numId w:val="17"/>
        </w:numPr>
        <w:ind w:leftChars="0"/>
      </w:pPr>
      <w:r>
        <w:t>R2-2308082</w:t>
      </w:r>
      <w:r>
        <w:tab/>
        <w:t>UE capabilities for Rel-18 MT-SDT WI</w:t>
      </w:r>
      <w:r>
        <w:tab/>
        <w:t>Intel Corporation</w:t>
      </w:r>
    </w:p>
    <w:p w14:paraId="7CB2D1F5" w14:textId="77777777" w:rsidR="00C66EEA" w:rsidRDefault="00C66EEA" w:rsidP="00C66EEA">
      <w:pPr>
        <w:pStyle w:val="ListParagraph"/>
        <w:numPr>
          <w:ilvl w:val="0"/>
          <w:numId w:val="17"/>
        </w:numPr>
        <w:ind w:leftChars="0"/>
      </w:pPr>
      <w:r>
        <w:t>R2-2308083</w:t>
      </w:r>
      <w:r>
        <w:tab/>
        <w:t>UE capabilities for Rel-18 MT-SDT WI</w:t>
      </w:r>
      <w:r>
        <w:tab/>
        <w:t>Intel Corporation</w:t>
      </w:r>
    </w:p>
    <w:p w14:paraId="732DB0B7" w14:textId="77777777" w:rsidR="00C66EEA" w:rsidRDefault="00C66EEA" w:rsidP="00C66EEA">
      <w:pPr>
        <w:pStyle w:val="ListParagraph"/>
        <w:numPr>
          <w:ilvl w:val="0"/>
          <w:numId w:val="17"/>
        </w:numPr>
        <w:ind w:leftChars="0"/>
      </w:pPr>
      <w:r>
        <w:t>R2-2308169</w:t>
      </w:r>
      <w:r>
        <w:tab/>
        <w:t>Beam failure recovery for Rel-18 SDT</w:t>
      </w:r>
      <w:r>
        <w:tab/>
        <w:t>Sony, Nokia, Nokia Shanghai Bell, Samsung</w:t>
      </w:r>
    </w:p>
    <w:p w14:paraId="3AE1617B" w14:textId="77777777" w:rsidR="00C66EEA" w:rsidRDefault="00C66EEA" w:rsidP="00C66EEA">
      <w:pPr>
        <w:pStyle w:val="ListParagraph"/>
        <w:numPr>
          <w:ilvl w:val="0"/>
          <w:numId w:val="17"/>
        </w:numPr>
        <w:ind w:leftChars="0"/>
      </w:pPr>
      <w:r>
        <w:t>R2-2308170</w:t>
      </w:r>
      <w:r>
        <w:tab/>
        <w:t>Control plane aspects for MT-SDT</w:t>
      </w:r>
      <w:r>
        <w:tab/>
        <w:t>Sony</w:t>
      </w:r>
    </w:p>
    <w:p w14:paraId="73656F0B" w14:textId="77777777" w:rsidR="00C66EEA" w:rsidRDefault="00C66EEA" w:rsidP="00C66EEA">
      <w:pPr>
        <w:pStyle w:val="ListParagraph"/>
        <w:numPr>
          <w:ilvl w:val="0"/>
          <w:numId w:val="17"/>
        </w:numPr>
        <w:ind w:leftChars="0"/>
      </w:pPr>
      <w:r>
        <w:t>R2-2308171</w:t>
      </w:r>
      <w:r>
        <w:tab/>
        <w:t>User plane aspects for MT-SDT</w:t>
      </w:r>
      <w:r>
        <w:tab/>
        <w:t>Sony</w:t>
      </w:r>
    </w:p>
    <w:p w14:paraId="1561DE27" w14:textId="77777777" w:rsidR="00C66EEA" w:rsidRDefault="00C66EEA" w:rsidP="00C66EEA">
      <w:pPr>
        <w:pStyle w:val="ListParagraph"/>
        <w:numPr>
          <w:ilvl w:val="0"/>
          <w:numId w:val="17"/>
        </w:numPr>
        <w:ind w:leftChars="0"/>
      </w:pPr>
      <w:r>
        <w:t>R2-2308242</w:t>
      </w:r>
      <w:r>
        <w:tab/>
        <w:t>User plane aspects of MT-SDT</w:t>
      </w:r>
      <w:r>
        <w:tab/>
        <w:t>NEC</w:t>
      </w:r>
    </w:p>
    <w:p w14:paraId="66943A09" w14:textId="77777777" w:rsidR="00C66EEA" w:rsidRDefault="00C66EEA" w:rsidP="00C66EEA">
      <w:pPr>
        <w:pStyle w:val="ListParagraph"/>
        <w:numPr>
          <w:ilvl w:val="0"/>
          <w:numId w:val="17"/>
        </w:numPr>
        <w:ind w:leftChars="0"/>
      </w:pPr>
      <w:r>
        <w:t>R2-2308348</w:t>
      </w:r>
      <w:r>
        <w:tab/>
        <w:t>User plane aspects of MT-SDT</w:t>
      </w:r>
      <w:r>
        <w:tab/>
        <w:t xml:space="preserve">Huawei, </w:t>
      </w:r>
      <w:proofErr w:type="spellStart"/>
      <w:r>
        <w:t>HiSilicon</w:t>
      </w:r>
      <w:proofErr w:type="spellEnd"/>
    </w:p>
    <w:p w14:paraId="5F834A21" w14:textId="77777777" w:rsidR="00C66EEA" w:rsidRDefault="00C66EEA" w:rsidP="00C66EEA">
      <w:pPr>
        <w:pStyle w:val="ListParagraph"/>
        <w:numPr>
          <w:ilvl w:val="0"/>
          <w:numId w:val="17"/>
        </w:numPr>
        <w:ind w:leftChars="0"/>
      </w:pPr>
      <w:r>
        <w:t>R2-2308349</w:t>
      </w:r>
      <w:r>
        <w:tab/>
        <w:t>Control plane aspects of MT-SDT</w:t>
      </w:r>
      <w:r>
        <w:tab/>
        <w:t xml:space="preserve">Huawei, </w:t>
      </w:r>
      <w:proofErr w:type="spellStart"/>
      <w:r>
        <w:t>HiSilicon</w:t>
      </w:r>
      <w:proofErr w:type="spellEnd"/>
    </w:p>
    <w:p w14:paraId="4ABFAC2E" w14:textId="77777777" w:rsidR="00C66EEA" w:rsidRDefault="00C66EEA" w:rsidP="00C66EEA">
      <w:pPr>
        <w:pStyle w:val="ListParagraph"/>
        <w:numPr>
          <w:ilvl w:val="0"/>
          <w:numId w:val="17"/>
        </w:numPr>
        <w:ind w:leftChars="0"/>
      </w:pPr>
      <w:r>
        <w:t>R2-2308364</w:t>
      </w:r>
      <w:r>
        <w:tab/>
        <w:t>The remaining issues on CP aspects for MT-SDT</w:t>
      </w:r>
      <w:r>
        <w:tab/>
        <w:t>CATT</w:t>
      </w:r>
    </w:p>
    <w:p w14:paraId="363D3289" w14:textId="77777777" w:rsidR="00C66EEA" w:rsidRDefault="00C66EEA" w:rsidP="00C66EEA">
      <w:pPr>
        <w:pStyle w:val="ListParagraph"/>
        <w:numPr>
          <w:ilvl w:val="0"/>
          <w:numId w:val="17"/>
        </w:numPr>
        <w:ind w:leftChars="0"/>
      </w:pPr>
      <w:r>
        <w:t>R2-2308405</w:t>
      </w:r>
      <w:r>
        <w:tab/>
        <w:t>Remining issues on control plane aspects of MT-SDT</w:t>
      </w:r>
      <w:r>
        <w:tab/>
        <w:t>Qualcomm Incorporated</w:t>
      </w:r>
    </w:p>
    <w:p w14:paraId="64C872BB" w14:textId="77777777" w:rsidR="00C66EEA" w:rsidRDefault="00C66EEA" w:rsidP="00C66EEA">
      <w:pPr>
        <w:pStyle w:val="ListParagraph"/>
        <w:numPr>
          <w:ilvl w:val="0"/>
          <w:numId w:val="17"/>
        </w:numPr>
        <w:ind w:leftChars="0"/>
      </w:pPr>
      <w:r>
        <w:t>R2-2308406</w:t>
      </w:r>
      <w:r>
        <w:tab/>
        <w:t>Remining issues on user plane aspects of MT-SDT</w:t>
      </w:r>
      <w:r>
        <w:tab/>
        <w:t>Qualcomm Incorporated</w:t>
      </w:r>
    </w:p>
    <w:p w14:paraId="78E65C47" w14:textId="77777777" w:rsidR="00C66EEA" w:rsidRDefault="00C66EEA" w:rsidP="00C66EEA">
      <w:pPr>
        <w:pStyle w:val="ListParagraph"/>
        <w:numPr>
          <w:ilvl w:val="0"/>
          <w:numId w:val="17"/>
        </w:numPr>
        <w:ind w:leftChars="0"/>
      </w:pPr>
      <w:r>
        <w:t>R2-2308655</w:t>
      </w:r>
      <w:r>
        <w:tab/>
        <w:t>Discussion on CP aspects of MT-SDT</w:t>
      </w:r>
      <w:r>
        <w:tab/>
        <w:t>China Telecom</w:t>
      </w:r>
    </w:p>
    <w:p w14:paraId="386F02A9" w14:textId="77777777" w:rsidR="00C66EEA" w:rsidRDefault="00C66EEA" w:rsidP="00C66EEA">
      <w:pPr>
        <w:pStyle w:val="ListParagraph"/>
        <w:numPr>
          <w:ilvl w:val="0"/>
          <w:numId w:val="17"/>
        </w:numPr>
        <w:ind w:leftChars="0"/>
      </w:pPr>
      <w:r>
        <w:t>R2-2308656</w:t>
      </w:r>
      <w:r>
        <w:tab/>
        <w:t>Discussion on UP aspects of MT-SDT</w:t>
      </w:r>
      <w:r>
        <w:tab/>
        <w:t>China Telecom</w:t>
      </w:r>
    </w:p>
    <w:p w14:paraId="15C5D268" w14:textId="77777777" w:rsidR="00C66EEA" w:rsidRDefault="00C66EEA" w:rsidP="00C66EEA">
      <w:pPr>
        <w:pStyle w:val="ListParagraph"/>
        <w:numPr>
          <w:ilvl w:val="0"/>
          <w:numId w:val="17"/>
        </w:numPr>
        <w:ind w:leftChars="0"/>
      </w:pPr>
      <w:r>
        <w:t>R2-2308926</w:t>
      </w:r>
      <w:r>
        <w:tab/>
        <w:t>Introduction of MT-SDT in Stage-2</w:t>
      </w:r>
      <w:r>
        <w:tab/>
        <w:t>Nokia, Nokia Shanghai Bell</w:t>
      </w:r>
    </w:p>
    <w:p w14:paraId="61259E6B" w14:textId="77777777" w:rsidR="00C66EEA" w:rsidRDefault="00C66EEA" w:rsidP="00C66EEA">
      <w:pPr>
        <w:pStyle w:val="ListParagraph"/>
        <w:numPr>
          <w:ilvl w:val="0"/>
          <w:numId w:val="17"/>
        </w:numPr>
        <w:ind w:leftChars="0"/>
      </w:pPr>
      <w:r>
        <w:t>R2-2308927</w:t>
      </w:r>
      <w:r>
        <w:tab/>
        <w:t>Selection between CG-SDT and RACH based SDT</w:t>
      </w:r>
      <w:r>
        <w:tab/>
        <w:t>Nokia, Nokia Shanghai Bell</w:t>
      </w:r>
    </w:p>
    <w:p w14:paraId="2F3CA4E2" w14:textId="31468767" w:rsidR="001470CF" w:rsidRPr="00E44EFB" w:rsidRDefault="00C66EEA" w:rsidP="00C66EEA">
      <w:pPr>
        <w:pStyle w:val="ListParagraph"/>
        <w:numPr>
          <w:ilvl w:val="0"/>
          <w:numId w:val="17"/>
        </w:numPr>
        <w:ind w:leftChars="0"/>
      </w:pPr>
      <w:r>
        <w:t>R2-2309141</w:t>
      </w:r>
      <w:r>
        <w:tab/>
        <w:t>Report of [AT123][</w:t>
      </w:r>
      <w:proofErr w:type="gramStart"/>
      <w:r>
        <w:t>301][</w:t>
      </w:r>
      <w:proofErr w:type="gramEnd"/>
      <w:r>
        <w:t>MT-SDT] 38.331 Running CR (ZTE)</w:t>
      </w:r>
      <w:r>
        <w:tab/>
        <w:t>ZTE Corporation (rapporteur)</w:t>
      </w:r>
    </w:p>
    <w:p w14:paraId="598FDA7E" w14:textId="089A8868" w:rsidR="001470CF" w:rsidRPr="001470CF" w:rsidRDefault="001470CF" w:rsidP="001470CF">
      <w:pPr>
        <w:rPr>
          <w:lang w:eastAsia="ja-JP"/>
        </w:rPr>
      </w:pPr>
    </w:p>
    <w:p w14:paraId="347F7F27" w14:textId="6E3723EB" w:rsidR="00351626" w:rsidRDefault="005A3CB0">
      <w:pPr>
        <w:pStyle w:val="Heading2"/>
        <w:rPr>
          <w:lang w:eastAsia="ja-JP"/>
        </w:rPr>
      </w:pPr>
      <w:r>
        <w:rPr>
          <w:lang w:eastAsia="ja-JP"/>
        </w:rPr>
        <w:lastRenderedPageBreak/>
        <w:t>4.3</w:t>
      </w:r>
      <w:r>
        <w:rPr>
          <w:lang w:eastAsia="ja-JP"/>
        </w:rPr>
        <w:tab/>
        <w:t>RAN3</w:t>
      </w:r>
    </w:p>
    <w:p w14:paraId="0B165455" w14:textId="732040D9" w:rsidR="00E44EFB" w:rsidRPr="001470CF" w:rsidRDefault="00E44EFB" w:rsidP="00E44EFB">
      <w:pPr>
        <w:rPr>
          <w:b/>
          <w:bCs/>
          <w:u w:val="single"/>
          <w:lang w:eastAsia="ja-JP"/>
        </w:rPr>
      </w:pPr>
      <w:r w:rsidRPr="001470CF">
        <w:rPr>
          <w:b/>
          <w:bCs/>
          <w:u w:val="single"/>
          <w:lang w:eastAsia="ja-JP"/>
        </w:rPr>
        <w:t>RAN</w:t>
      </w:r>
      <w:r>
        <w:rPr>
          <w:b/>
          <w:bCs/>
          <w:u w:val="single"/>
          <w:lang w:eastAsia="ja-JP"/>
        </w:rPr>
        <w:t>3</w:t>
      </w:r>
      <w:r w:rsidRPr="001470CF">
        <w:rPr>
          <w:b/>
          <w:bCs/>
          <w:u w:val="single"/>
          <w:lang w:eastAsia="ja-JP"/>
        </w:rPr>
        <w:t>#</w:t>
      </w:r>
      <w:r w:rsidR="00C66EEA">
        <w:rPr>
          <w:b/>
          <w:bCs/>
          <w:u w:val="single"/>
          <w:lang w:eastAsia="ja-JP"/>
        </w:rPr>
        <w:t>121</w:t>
      </w:r>
    </w:p>
    <w:p w14:paraId="7F890FB1" w14:textId="1EE29499" w:rsidR="0091635E" w:rsidRPr="0091635E" w:rsidRDefault="0091635E" w:rsidP="0091635E">
      <w:pPr>
        <w:pStyle w:val="ListParagraph"/>
        <w:numPr>
          <w:ilvl w:val="0"/>
          <w:numId w:val="18"/>
        </w:numPr>
        <w:ind w:leftChars="0"/>
        <w:jc w:val="left"/>
      </w:pPr>
      <w:r w:rsidRPr="0091635E">
        <w:rPr>
          <w:rFonts w:hint="eastAsia"/>
        </w:rPr>
        <w:t>R3-233742</w:t>
      </w:r>
      <w:r w:rsidRPr="0091635E">
        <w:tab/>
      </w:r>
      <w:r w:rsidRPr="0091635E">
        <w:rPr>
          <w:rFonts w:hint="eastAsia"/>
        </w:rPr>
        <w:t>(BL CR to TS 37.483) Introduction of MT-SDT</w:t>
      </w:r>
      <w:r w:rsidRPr="0091635E">
        <w:rPr>
          <w:rFonts w:hint="eastAsia"/>
        </w:rPr>
        <w:tab/>
        <w:t>Nokia,</w:t>
      </w:r>
      <w:r>
        <w:t xml:space="preserve"> </w:t>
      </w:r>
      <w:r w:rsidRPr="0091635E">
        <w:rPr>
          <w:rFonts w:hint="eastAsia"/>
        </w:rPr>
        <w:t>Nokia Shanghai Bell, ZTE, Ericsson, Intel Corporation, China Telecom, Huawei, Lenovo, LG Electronics</w:t>
      </w:r>
    </w:p>
    <w:p w14:paraId="482BEFFD" w14:textId="77777777" w:rsidR="0091635E" w:rsidRPr="0091635E" w:rsidRDefault="0091635E" w:rsidP="0091635E">
      <w:pPr>
        <w:pStyle w:val="ListParagraph"/>
        <w:numPr>
          <w:ilvl w:val="0"/>
          <w:numId w:val="18"/>
        </w:numPr>
        <w:ind w:leftChars="0"/>
        <w:jc w:val="left"/>
      </w:pPr>
      <w:r w:rsidRPr="0091635E">
        <w:rPr>
          <w:rFonts w:hint="eastAsia"/>
        </w:rPr>
        <w:t>R3-233744</w:t>
      </w:r>
      <w:r w:rsidRPr="0091635E">
        <w:rPr>
          <w:rFonts w:hint="eastAsia"/>
        </w:rPr>
        <w:tab/>
        <w:t>(BLCR to 38.401) Introduction on MT-SDT</w:t>
      </w:r>
      <w:r w:rsidRPr="0091635E">
        <w:rPr>
          <w:rFonts w:hint="eastAsia"/>
        </w:rPr>
        <w:tab/>
        <w:t>Huawei, ZTE, Nokia, Nokia Shanghai Bell, Ericsson, Intel Corporation, China Telecom, Lenovo, LG Electronics</w:t>
      </w:r>
    </w:p>
    <w:p w14:paraId="58A28BF5" w14:textId="77777777" w:rsidR="0091635E" w:rsidRPr="0091635E" w:rsidRDefault="0091635E" w:rsidP="0091635E">
      <w:pPr>
        <w:pStyle w:val="ListParagraph"/>
        <w:numPr>
          <w:ilvl w:val="0"/>
          <w:numId w:val="18"/>
        </w:numPr>
        <w:ind w:leftChars="0"/>
        <w:jc w:val="left"/>
      </w:pPr>
      <w:r w:rsidRPr="0091635E">
        <w:rPr>
          <w:rFonts w:hint="eastAsia"/>
        </w:rPr>
        <w:t>R3-233760</w:t>
      </w:r>
      <w:r w:rsidRPr="0091635E">
        <w:rPr>
          <w:rFonts w:hint="eastAsia"/>
        </w:rPr>
        <w:tab/>
        <w:t>(BLCR to 38.423) Introduction on MT-SDT</w:t>
      </w:r>
      <w:r w:rsidRPr="0091635E">
        <w:rPr>
          <w:rFonts w:hint="eastAsia"/>
        </w:rPr>
        <w:tab/>
        <w:t>Ericsson, ZTE, Intel Corporation, Nokia, Nokia Shanghai Bell, China Telecom, Huawei, Lenovo</w:t>
      </w:r>
    </w:p>
    <w:p w14:paraId="6EE0280B" w14:textId="77777777" w:rsidR="0091635E" w:rsidRPr="0091635E" w:rsidRDefault="0091635E" w:rsidP="0091635E">
      <w:pPr>
        <w:pStyle w:val="ListParagraph"/>
        <w:numPr>
          <w:ilvl w:val="0"/>
          <w:numId w:val="18"/>
        </w:numPr>
        <w:ind w:leftChars="0"/>
        <w:jc w:val="left"/>
      </w:pPr>
      <w:r w:rsidRPr="0091635E">
        <w:rPr>
          <w:rFonts w:hint="eastAsia"/>
        </w:rPr>
        <w:t>R3-233767</w:t>
      </w:r>
      <w:r w:rsidRPr="0091635E">
        <w:rPr>
          <w:rFonts w:hint="eastAsia"/>
        </w:rPr>
        <w:tab/>
        <w:t>(BLCR to 38.473) Introduction on MT-SDT</w:t>
      </w:r>
      <w:r w:rsidRPr="0091635E">
        <w:rPr>
          <w:rFonts w:hint="eastAsia"/>
        </w:rPr>
        <w:tab/>
        <w:t>China Telecom, Intel Corporation, ZTE, Nokia, Nokia Shanghai Bell, Ericsson, Huawei</w:t>
      </w:r>
    </w:p>
    <w:p w14:paraId="286D195F" w14:textId="77777777" w:rsidR="0091635E" w:rsidRPr="0091635E" w:rsidRDefault="0091635E" w:rsidP="0091635E">
      <w:pPr>
        <w:pStyle w:val="ListParagraph"/>
        <w:numPr>
          <w:ilvl w:val="0"/>
          <w:numId w:val="18"/>
        </w:numPr>
        <w:ind w:leftChars="0"/>
        <w:jc w:val="left"/>
      </w:pPr>
      <w:r w:rsidRPr="0091635E">
        <w:rPr>
          <w:rFonts w:hint="eastAsia"/>
        </w:rPr>
        <w:t>R3-233778</w:t>
      </w:r>
      <w:r w:rsidRPr="0091635E">
        <w:rPr>
          <w:rFonts w:hint="eastAsia"/>
        </w:rPr>
        <w:tab/>
        <w:t>(BLCR to 37.480) Introduction on MT-SDT</w:t>
      </w:r>
      <w:r w:rsidRPr="0091635E">
        <w:rPr>
          <w:rFonts w:hint="eastAsia"/>
        </w:rPr>
        <w:tab/>
        <w:t>LG Electronics, Nokia, Nokia Shanghai Bell</w:t>
      </w:r>
    </w:p>
    <w:p w14:paraId="7C731039" w14:textId="77777777" w:rsidR="0091635E" w:rsidRPr="0091635E" w:rsidRDefault="0091635E" w:rsidP="0091635E">
      <w:pPr>
        <w:pStyle w:val="ListParagraph"/>
        <w:numPr>
          <w:ilvl w:val="0"/>
          <w:numId w:val="18"/>
        </w:numPr>
        <w:ind w:leftChars="0"/>
        <w:jc w:val="left"/>
      </w:pPr>
      <w:r w:rsidRPr="0091635E">
        <w:rPr>
          <w:rFonts w:hint="eastAsia"/>
        </w:rPr>
        <w:t>R3-233783</w:t>
      </w:r>
      <w:r w:rsidRPr="0091635E">
        <w:rPr>
          <w:rFonts w:hint="eastAsia"/>
        </w:rPr>
        <w:tab/>
        <w:t>(BLCR to 38.300) Introduction on MT-SDT</w:t>
      </w:r>
      <w:r w:rsidRPr="0091635E">
        <w:rPr>
          <w:rFonts w:hint="eastAsia"/>
        </w:rPr>
        <w:tab/>
        <w:t>ZTE, CATT, Ericsson, China Mobile, China Telecom, Nokia, Nokia Shanghai Bell, Lenovo, Huawei, Google, LG Electronics</w:t>
      </w:r>
    </w:p>
    <w:p w14:paraId="65425C2E" w14:textId="77777777" w:rsidR="0091635E" w:rsidRPr="0091635E" w:rsidRDefault="0091635E" w:rsidP="0091635E">
      <w:pPr>
        <w:pStyle w:val="ListParagraph"/>
        <w:numPr>
          <w:ilvl w:val="0"/>
          <w:numId w:val="18"/>
        </w:numPr>
        <w:ind w:leftChars="0"/>
        <w:jc w:val="left"/>
      </w:pPr>
      <w:r w:rsidRPr="0091635E">
        <w:rPr>
          <w:rFonts w:hint="eastAsia"/>
        </w:rPr>
        <w:t>R3-233796</w:t>
      </w:r>
      <w:r w:rsidRPr="0091635E">
        <w:rPr>
          <w:rFonts w:hint="eastAsia"/>
        </w:rPr>
        <w:tab/>
        <w:t>(BLCR to 38.420) Introduction on MT-SDT</w:t>
      </w:r>
      <w:r w:rsidRPr="0091635E">
        <w:rPr>
          <w:rFonts w:hint="eastAsia"/>
        </w:rPr>
        <w:tab/>
        <w:t>Lenovo, CATT, ZTE, Nokia, Nokia Shanghai Bell</w:t>
      </w:r>
    </w:p>
    <w:p w14:paraId="3DD74C1E" w14:textId="77777777" w:rsidR="0091635E" w:rsidRPr="0091635E" w:rsidRDefault="0091635E" w:rsidP="0091635E">
      <w:pPr>
        <w:pStyle w:val="ListParagraph"/>
        <w:numPr>
          <w:ilvl w:val="0"/>
          <w:numId w:val="18"/>
        </w:numPr>
        <w:ind w:leftChars="0"/>
        <w:jc w:val="left"/>
      </w:pPr>
      <w:r w:rsidRPr="0091635E">
        <w:rPr>
          <w:rFonts w:hint="eastAsia"/>
        </w:rPr>
        <w:t>R3-233819</w:t>
      </w:r>
      <w:r w:rsidRPr="0091635E">
        <w:rPr>
          <w:rFonts w:hint="eastAsia"/>
        </w:rPr>
        <w:tab/>
        <w:t>Discussion on MT-SDT</w:t>
      </w:r>
      <w:r w:rsidRPr="0091635E">
        <w:rPr>
          <w:rFonts w:hint="eastAsia"/>
        </w:rPr>
        <w:tab/>
        <w:t>ZTE, Qualcomm Incorporated</w:t>
      </w:r>
    </w:p>
    <w:p w14:paraId="078FFAF6" w14:textId="77777777" w:rsidR="0091635E" w:rsidRPr="0091635E" w:rsidRDefault="0091635E" w:rsidP="0091635E">
      <w:pPr>
        <w:pStyle w:val="ListParagraph"/>
        <w:numPr>
          <w:ilvl w:val="0"/>
          <w:numId w:val="18"/>
        </w:numPr>
        <w:ind w:leftChars="0"/>
        <w:jc w:val="left"/>
      </w:pPr>
      <w:r w:rsidRPr="0091635E">
        <w:rPr>
          <w:rFonts w:hint="eastAsia"/>
        </w:rPr>
        <w:t>R3-233820</w:t>
      </w:r>
      <w:r w:rsidRPr="0091635E">
        <w:rPr>
          <w:rFonts w:hint="eastAsia"/>
        </w:rPr>
        <w:tab/>
        <w:t xml:space="preserve">(TP to 37.483, 38.401) </w:t>
      </w:r>
      <w:proofErr w:type="spellStart"/>
      <w:r w:rsidRPr="0091635E">
        <w:rPr>
          <w:rFonts w:hint="eastAsia"/>
        </w:rPr>
        <w:t>Leftove</w:t>
      </w:r>
      <w:proofErr w:type="spellEnd"/>
      <w:r w:rsidRPr="0091635E">
        <w:rPr>
          <w:rFonts w:hint="eastAsia"/>
        </w:rPr>
        <w:t xml:space="preserve"> issues for MT-SDT</w:t>
      </w:r>
      <w:r w:rsidRPr="0091635E">
        <w:rPr>
          <w:rFonts w:hint="eastAsia"/>
        </w:rPr>
        <w:tab/>
        <w:t>ZTE</w:t>
      </w:r>
    </w:p>
    <w:p w14:paraId="399B5D99" w14:textId="77777777" w:rsidR="0091635E" w:rsidRPr="0091635E" w:rsidRDefault="0091635E" w:rsidP="0091635E">
      <w:pPr>
        <w:pStyle w:val="ListParagraph"/>
        <w:numPr>
          <w:ilvl w:val="0"/>
          <w:numId w:val="18"/>
        </w:numPr>
        <w:ind w:leftChars="0"/>
        <w:jc w:val="left"/>
      </w:pPr>
      <w:r w:rsidRPr="0091635E">
        <w:rPr>
          <w:rFonts w:hint="eastAsia"/>
        </w:rPr>
        <w:t>R3-233832</w:t>
      </w:r>
      <w:r w:rsidRPr="0091635E">
        <w:rPr>
          <w:rFonts w:hint="eastAsia"/>
        </w:rPr>
        <w:tab/>
        <w:t>Remaining Issues on Supporting of MT-SDT</w:t>
      </w:r>
      <w:r w:rsidRPr="0091635E">
        <w:rPr>
          <w:rFonts w:hint="eastAsia"/>
        </w:rPr>
        <w:tab/>
        <w:t>China Telecom</w:t>
      </w:r>
    </w:p>
    <w:p w14:paraId="18629332" w14:textId="77777777" w:rsidR="0091635E" w:rsidRPr="0091635E" w:rsidRDefault="0091635E" w:rsidP="0091635E">
      <w:pPr>
        <w:pStyle w:val="ListParagraph"/>
        <w:numPr>
          <w:ilvl w:val="0"/>
          <w:numId w:val="18"/>
        </w:numPr>
        <w:ind w:leftChars="0"/>
        <w:jc w:val="left"/>
      </w:pPr>
      <w:r w:rsidRPr="0091635E">
        <w:rPr>
          <w:rFonts w:hint="eastAsia"/>
        </w:rPr>
        <w:t>R3-233854</w:t>
      </w:r>
      <w:r w:rsidRPr="0091635E">
        <w:rPr>
          <w:rFonts w:hint="eastAsia"/>
        </w:rPr>
        <w:tab/>
        <w:t>Completion of MT-SDT Open Points</w:t>
      </w:r>
      <w:r w:rsidRPr="0091635E">
        <w:rPr>
          <w:rFonts w:hint="eastAsia"/>
        </w:rPr>
        <w:tab/>
        <w:t>Nokia, Nokia Shanghai Bell, Orange</w:t>
      </w:r>
    </w:p>
    <w:p w14:paraId="18B5AC20" w14:textId="77777777" w:rsidR="0091635E" w:rsidRPr="0091635E" w:rsidRDefault="0091635E" w:rsidP="0091635E">
      <w:pPr>
        <w:pStyle w:val="ListParagraph"/>
        <w:numPr>
          <w:ilvl w:val="0"/>
          <w:numId w:val="18"/>
        </w:numPr>
        <w:ind w:leftChars="0"/>
        <w:jc w:val="left"/>
      </w:pPr>
      <w:r w:rsidRPr="0091635E">
        <w:rPr>
          <w:rFonts w:hint="eastAsia"/>
        </w:rPr>
        <w:t>R3-233855</w:t>
      </w:r>
      <w:r w:rsidRPr="0091635E">
        <w:rPr>
          <w:rFonts w:hint="eastAsia"/>
        </w:rPr>
        <w:tab/>
        <w:t>(TP for TS 37.483) Completion of MT-SDT Open Points</w:t>
      </w:r>
      <w:r w:rsidRPr="0091635E">
        <w:rPr>
          <w:rFonts w:hint="eastAsia"/>
        </w:rPr>
        <w:tab/>
        <w:t>Nokia, Nokia Shanghai Bell, Orange</w:t>
      </w:r>
    </w:p>
    <w:p w14:paraId="0C98FBA1" w14:textId="77777777" w:rsidR="0091635E" w:rsidRPr="0091635E" w:rsidRDefault="0091635E" w:rsidP="0091635E">
      <w:pPr>
        <w:pStyle w:val="ListParagraph"/>
        <w:numPr>
          <w:ilvl w:val="0"/>
          <w:numId w:val="18"/>
        </w:numPr>
        <w:ind w:leftChars="0"/>
        <w:jc w:val="left"/>
      </w:pPr>
      <w:r w:rsidRPr="0091635E">
        <w:rPr>
          <w:rFonts w:hint="eastAsia"/>
        </w:rPr>
        <w:t>R3-233976</w:t>
      </w:r>
      <w:r w:rsidRPr="0091635E">
        <w:rPr>
          <w:rFonts w:hint="eastAsia"/>
        </w:rPr>
        <w:tab/>
        <w:t>Signaling enhancements to enable MT-SDT for RRC_INACTIVE UEs.</w:t>
      </w:r>
      <w:r w:rsidRPr="0091635E">
        <w:rPr>
          <w:rFonts w:hint="eastAsia"/>
        </w:rPr>
        <w:tab/>
        <w:t>Qualcomm Incorporated</w:t>
      </w:r>
    </w:p>
    <w:p w14:paraId="63FA0536" w14:textId="77777777" w:rsidR="0091635E" w:rsidRPr="0091635E" w:rsidRDefault="0091635E" w:rsidP="0091635E">
      <w:pPr>
        <w:pStyle w:val="ListParagraph"/>
        <w:numPr>
          <w:ilvl w:val="0"/>
          <w:numId w:val="18"/>
        </w:numPr>
        <w:ind w:leftChars="0"/>
        <w:jc w:val="left"/>
      </w:pPr>
      <w:r w:rsidRPr="0091635E">
        <w:rPr>
          <w:rFonts w:hint="eastAsia"/>
        </w:rPr>
        <w:t>R3-233977</w:t>
      </w:r>
      <w:r w:rsidRPr="0091635E">
        <w:rPr>
          <w:rFonts w:hint="eastAsia"/>
        </w:rPr>
        <w:tab/>
        <w:t xml:space="preserve">Draft LS on MT-SDT </w:t>
      </w:r>
      <w:proofErr w:type="spellStart"/>
      <w:r w:rsidRPr="0091635E">
        <w:rPr>
          <w:rFonts w:hint="eastAsia"/>
        </w:rPr>
        <w:t>signalling</w:t>
      </w:r>
      <w:proofErr w:type="spellEnd"/>
      <w:r w:rsidRPr="0091635E">
        <w:rPr>
          <w:rFonts w:hint="eastAsia"/>
        </w:rPr>
        <w:t xml:space="preserve"> optimization for partial context transfer.</w:t>
      </w:r>
      <w:r w:rsidRPr="0091635E">
        <w:rPr>
          <w:rFonts w:hint="eastAsia"/>
        </w:rPr>
        <w:tab/>
        <w:t>Qualcomm Incorporated</w:t>
      </w:r>
    </w:p>
    <w:p w14:paraId="09A6CB87" w14:textId="77777777" w:rsidR="0091635E" w:rsidRPr="0091635E" w:rsidRDefault="0091635E" w:rsidP="0091635E">
      <w:pPr>
        <w:pStyle w:val="ListParagraph"/>
        <w:numPr>
          <w:ilvl w:val="0"/>
          <w:numId w:val="18"/>
        </w:numPr>
        <w:ind w:leftChars="0"/>
        <w:jc w:val="left"/>
      </w:pPr>
      <w:r w:rsidRPr="0091635E">
        <w:rPr>
          <w:rFonts w:hint="eastAsia"/>
        </w:rPr>
        <w:t>R3-234087</w:t>
      </w:r>
      <w:r w:rsidRPr="0091635E">
        <w:rPr>
          <w:rFonts w:hint="eastAsia"/>
        </w:rPr>
        <w:tab/>
        <w:t>(TP to TS 37.480 BL CR) Consideration on remaining issues for MT-SDT</w:t>
      </w:r>
      <w:r w:rsidRPr="0091635E">
        <w:rPr>
          <w:rFonts w:hint="eastAsia"/>
        </w:rPr>
        <w:tab/>
        <w:t>Huawei</w:t>
      </w:r>
    </w:p>
    <w:p w14:paraId="5EDAA487" w14:textId="77777777" w:rsidR="0091635E" w:rsidRPr="0091635E" w:rsidRDefault="0091635E" w:rsidP="0091635E">
      <w:pPr>
        <w:pStyle w:val="ListParagraph"/>
        <w:numPr>
          <w:ilvl w:val="0"/>
          <w:numId w:val="18"/>
        </w:numPr>
        <w:ind w:leftChars="0"/>
        <w:jc w:val="left"/>
      </w:pPr>
      <w:r w:rsidRPr="0091635E">
        <w:rPr>
          <w:rFonts w:hint="eastAsia"/>
        </w:rPr>
        <w:t>R3-234088</w:t>
      </w:r>
      <w:r w:rsidRPr="0091635E">
        <w:rPr>
          <w:rFonts w:hint="eastAsia"/>
        </w:rPr>
        <w:tab/>
        <w:t>(TP to TS 38.401 BL CR) non-SDT or oversize SDT data arrival</w:t>
      </w:r>
      <w:r w:rsidRPr="0091635E">
        <w:rPr>
          <w:rFonts w:hint="eastAsia"/>
        </w:rPr>
        <w:tab/>
        <w:t>Huawei, Qualcomm Incorporated</w:t>
      </w:r>
    </w:p>
    <w:p w14:paraId="04E6A883" w14:textId="77777777" w:rsidR="0091635E" w:rsidRPr="0091635E" w:rsidRDefault="0091635E" w:rsidP="0091635E">
      <w:pPr>
        <w:pStyle w:val="ListParagraph"/>
        <w:numPr>
          <w:ilvl w:val="0"/>
          <w:numId w:val="18"/>
        </w:numPr>
        <w:ind w:leftChars="0"/>
        <w:jc w:val="left"/>
      </w:pPr>
      <w:r w:rsidRPr="0091635E">
        <w:rPr>
          <w:rFonts w:hint="eastAsia"/>
        </w:rPr>
        <w:t>R3-234182</w:t>
      </w:r>
      <w:r w:rsidRPr="0091635E">
        <w:rPr>
          <w:rFonts w:hint="eastAsia"/>
        </w:rPr>
        <w:tab/>
        <w:t>Support for Paging-Triggered SDT</w:t>
      </w:r>
      <w:r w:rsidRPr="0091635E">
        <w:rPr>
          <w:rFonts w:hint="eastAsia"/>
        </w:rPr>
        <w:tab/>
        <w:t>Lenovo</w:t>
      </w:r>
    </w:p>
    <w:p w14:paraId="1FDB586C" w14:textId="77777777" w:rsidR="0091635E" w:rsidRPr="0091635E" w:rsidRDefault="0091635E" w:rsidP="0091635E">
      <w:pPr>
        <w:pStyle w:val="ListParagraph"/>
        <w:numPr>
          <w:ilvl w:val="0"/>
          <w:numId w:val="18"/>
        </w:numPr>
        <w:ind w:leftChars="0"/>
        <w:jc w:val="left"/>
      </w:pPr>
      <w:r w:rsidRPr="0091635E">
        <w:rPr>
          <w:rFonts w:hint="eastAsia"/>
        </w:rPr>
        <w:t>R3-234265</w:t>
      </w:r>
      <w:r w:rsidRPr="0091635E">
        <w:rPr>
          <w:rFonts w:hint="eastAsia"/>
        </w:rPr>
        <w:tab/>
        <w:t>Discussion on MT-SDT Open issues</w:t>
      </w:r>
      <w:r w:rsidRPr="0091635E">
        <w:rPr>
          <w:rFonts w:hint="eastAsia"/>
        </w:rPr>
        <w:tab/>
        <w:t>Ericsson, Qualcomm Inc, ZTE, Lenovo</w:t>
      </w:r>
    </w:p>
    <w:p w14:paraId="3CDBEEDE" w14:textId="77777777" w:rsidR="0091635E" w:rsidRPr="0091635E" w:rsidRDefault="0091635E" w:rsidP="0091635E">
      <w:pPr>
        <w:pStyle w:val="ListParagraph"/>
        <w:numPr>
          <w:ilvl w:val="0"/>
          <w:numId w:val="18"/>
        </w:numPr>
        <w:ind w:leftChars="0"/>
        <w:jc w:val="left"/>
      </w:pPr>
      <w:r w:rsidRPr="0091635E">
        <w:rPr>
          <w:rFonts w:hint="eastAsia"/>
        </w:rPr>
        <w:t>R3-234266</w:t>
      </w:r>
      <w:r w:rsidRPr="0091635E">
        <w:rPr>
          <w:rFonts w:hint="eastAsia"/>
        </w:rPr>
        <w:tab/>
        <w:t>(TP to TS 37.483 BL CR) MT-SDT Data Size configuration</w:t>
      </w:r>
      <w:r w:rsidRPr="0091635E">
        <w:rPr>
          <w:rFonts w:hint="eastAsia"/>
        </w:rPr>
        <w:tab/>
        <w:t>Ericsson, Qualcomm Inc, ZTE, Lenovo</w:t>
      </w:r>
    </w:p>
    <w:p w14:paraId="5C678700" w14:textId="77777777" w:rsidR="0091635E" w:rsidRPr="0091635E" w:rsidRDefault="0091635E" w:rsidP="0091635E">
      <w:pPr>
        <w:pStyle w:val="ListParagraph"/>
        <w:numPr>
          <w:ilvl w:val="0"/>
          <w:numId w:val="18"/>
        </w:numPr>
        <w:ind w:leftChars="0"/>
        <w:jc w:val="left"/>
      </w:pPr>
      <w:r w:rsidRPr="0091635E">
        <w:rPr>
          <w:rFonts w:hint="eastAsia"/>
        </w:rPr>
        <w:t>R3-234267</w:t>
      </w:r>
      <w:r w:rsidRPr="0091635E">
        <w:rPr>
          <w:rFonts w:hint="eastAsia"/>
        </w:rPr>
        <w:tab/>
        <w:t>(TP to TS 38.401 BL CR): Correction of MT-SDT DL Data Notification</w:t>
      </w:r>
      <w:r w:rsidRPr="0091635E">
        <w:rPr>
          <w:rFonts w:hint="eastAsia"/>
        </w:rPr>
        <w:tab/>
        <w:t>Ericsson</w:t>
      </w:r>
    </w:p>
    <w:p w14:paraId="0AB2E85D" w14:textId="77777777" w:rsidR="0091635E" w:rsidRPr="0091635E" w:rsidRDefault="0091635E" w:rsidP="0091635E">
      <w:pPr>
        <w:pStyle w:val="ListParagraph"/>
        <w:numPr>
          <w:ilvl w:val="0"/>
          <w:numId w:val="18"/>
        </w:numPr>
        <w:ind w:leftChars="0"/>
        <w:jc w:val="left"/>
      </w:pPr>
      <w:r w:rsidRPr="0091635E">
        <w:rPr>
          <w:rFonts w:hint="eastAsia"/>
        </w:rPr>
        <w:t>R3-234268</w:t>
      </w:r>
      <w:r w:rsidRPr="0091635E">
        <w:rPr>
          <w:rFonts w:hint="eastAsia"/>
        </w:rPr>
        <w:tab/>
        <w:t>(TP to TS 38.300 BL CR): Miscellaneous fixes</w:t>
      </w:r>
      <w:r w:rsidRPr="0091635E">
        <w:rPr>
          <w:rFonts w:hint="eastAsia"/>
        </w:rPr>
        <w:tab/>
        <w:t>Ericsson</w:t>
      </w:r>
    </w:p>
    <w:p w14:paraId="0C88F7B4" w14:textId="77777777" w:rsidR="0091635E" w:rsidRPr="0091635E" w:rsidRDefault="0091635E" w:rsidP="0091635E">
      <w:pPr>
        <w:pStyle w:val="ListParagraph"/>
        <w:numPr>
          <w:ilvl w:val="0"/>
          <w:numId w:val="18"/>
        </w:numPr>
        <w:ind w:leftChars="0"/>
        <w:jc w:val="left"/>
      </w:pPr>
      <w:r w:rsidRPr="0091635E">
        <w:rPr>
          <w:rFonts w:hint="eastAsia"/>
        </w:rPr>
        <w:t>R3-234351</w:t>
      </w:r>
      <w:r w:rsidRPr="0091635E">
        <w:rPr>
          <w:rFonts w:hint="eastAsia"/>
        </w:rPr>
        <w:tab/>
        <w:t>Discussions for open issues related to DL notification and data volume</w:t>
      </w:r>
      <w:r w:rsidRPr="0091635E">
        <w:rPr>
          <w:rFonts w:hint="eastAsia"/>
        </w:rPr>
        <w:tab/>
        <w:t>LG Electronics Inc.</w:t>
      </w:r>
    </w:p>
    <w:p w14:paraId="7D93658A" w14:textId="77777777" w:rsidR="0091635E" w:rsidRPr="0091635E" w:rsidRDefault="0091635E" w:rsidP="0091635E">
      <w:pPr>
        <w:pStyle w:val="ListParagraph"/>
        <w:numPr>
          <w:ilvl w:val="0"/>
          <w:numId w:val="18"/>
        </w:numPr>
        <w:ind w:leftChars="0"/>
        <w:jc w:val="left"/>
      </w:pPr>
      <w:r w:rsidRPr="0091635E">
        <w:rPr>
          <w:rFonts w:hint="eastAsia"/>
        </w:rPr>
        <w:t>R3-234352</w:t>
      </w:r>
      <w:r w:rsidRPr="0091635E">
        <w:rPr>
          <w:rFonts w:hint="eastAsia"/>
        </w:rPr>
        <w:tab/>
        <w:t>Necessary corrections for stage-2 BL CRs (TPs for NR_MT_SDT BL CR for TS 38.300 and TS 38.401)</w:t>
      </w:r>
      <w:r w:rsidRPr="0091635E">
        <w:rPr>
          <w:rFonts w:hint="eastAsia"/>
        </w:rPr>
        <w:tab/>
        <w:t>LG Electronics Inc.</w:t>
      </w:r>
    </w:p>
    <w:p w14:paraId="1AAB6555" w14:textId="77777777" w:rsidR="0091635E" w:rsidRPr="0091635E" w:rsidRDefault="0091635E" w:rsidP="0091635E">
      <w:pPr>
        <w:pStyle w:val="ListParagraph"/>
        <w:numPr>
          <w:ilvl w:val="0"/>
          <w:numId w:val="18"/>
        </w:numPr>
        <w:ind w:leftChars="0"/>
        <w:jc w:val="left"/>
      </w:pPr>
      <w:r w:rsidRPr="0091635E">
        <w:rPr>
          <w:rFonts w:hint="eastAsia"/>
        </w:rPr>
        <w:t>R3-234362</w:t>
      </w:r>
      <w:r w:rsidRPr="0091635E">
        <w:rPr>
          <w:rFonts w:hint="eastAsia"/>
        </w:rPr>
        <w:tab/>
        <w:t>Discussion on leftover issues for MT-SDT</w:t>
      </w:r>
      <w:r w:rsidRPr="0091635E">
        <w:rPr>
          <w:rFonts w:hint="eastAsia"/>
        </w:rPr>
        <w:tab/>
        <w:t>CATT</w:t>
      </w:r>
    </w:p>
    <w:p w14:paraId="3C5B2DA5" w14:textId="206F7A87" w:rsidR="0091635E" w:rsidRPr="0091635E" w:rsidRDefault="0091635E" w:rsidP="0091635E">
      <w:pPr>
        <w:pStyle w:val="ListParagraph"/>
        <w:numPr>
          <w:ilvl w:val="0"/>
          <w:numId w:val="18"/>
        </w:numPr>
        <w:ind w:leftChars="0"/>
        <w:jc w:val="left"/>
      </w:pPr>
      <w:r w:rsidRPr="0091635E">
        <w:rPr>
          <w:rFonts w:hint="eastAsia"/>
        </w:rPr>
        <w:t>R3-234363</w:t>
      </w:r>
      <w:r w:rsidRPr="0091635E">
        <w:rPr>
          <w:rFonts w:hint="eastAsia"/>
        </w:rPr>
        <w:tab/>
        <w:t>(TP to BL CR for TS 38.401) Handling of non-SDT or oversized SDT data</w:t>
      </w:r>
      <w:r w:rsidRPr="0091635E">
        <w:rPr>
          <w:rFonts w:hint="eastAsia"/>
        </w:rPr>
        <w:tab/>
        <w:t>CATT,</w:t>
      </w:r>
      <w:r w:rsidR="007E0D08">
        <w:t xml:space="preserve"> </w:t>
      </w:r>
      <w:r w:rsidRPr="0091635E">
        <w:rPr>
          <w:rFonts w:hint="eastAsia"/>
        </w:rPr>
        <w:t>China Telecom</w:t>
      </w:r>
    </w:p>
    <w:p w14:paraId="10F2DC86" w14:textId="77777777" w:rsidR="0091635E" w:rsidRPr="0091635E" w:rsidRDefault="0091635E" w:rsidP="0091635E">
      <w:pPr>
        <w:pStyle w:val="ListParagraph"/>
        <w:numPr>
          <w:ilvl w:val="0"/>
          <w:numId w:val="18"/>
        </w:numPr>
        <w:ind w:leftChars="0"/>
        <w:jc w:val="left"/>
      </w:pPr>
      <w:r w:rsidRPr="0091635E">
        <w:rPr>
          <w:rFonts w:hint="eastAsia"/>
        </w:rPr>
        <w:t>R3-234489</w:t>
      </w:r>
      <w:r w:rsidRPr="0091635E">
        <w:rPr>
          <w:rFonts w:hint="eastAsia"/>
        </w:rPr>
        <w:tab/>
        <w:t>Remaining issues on MT-SDT</w:t>
      </w:r>
      <w:r w:rsidRPr="0091635E">
        <w:rPr>
          <w:rFonts w:hint="eastAsia"/>
        </w:rPr>
        <w:tab/>
        <w:t>Samsung</w:t>
      </w:r>
    </w:p>
    <w:p w14:paraId="5002C264" w14:textId="6FBC586B" w:rsidR="0091635E" w:rsidRPr="0091635E" w:rsidRDefault="0091635E" w:rsidP="0091635E">
      <w:pPr>
        <w:pStyle w:val="ListParagraph"/>
        <w:numPr>
          <w:ilvl w:val="0"/>
          <w:numId w:val="18"/>
        </w:numPr>
        <w:ind w:leftChars="0"/>
        <w:jc w:val="left"/>
      </w:pPr>
      <w:r w:rsidRPr="0091635E">
        <w:rPr>
          <w:rFonts w:hint="eastAsia"/>
        </w:rPr>
        <w:t>R3-234534</w:t>
      </w:r>
      <w:r w:rsidRPr="0091635E">
        <w:rPr>
          <w:rFonts w:hint="eastAsia"/>
        </w:rPr>
        <w:tab/>
        <w:t>CB:</w:t>
      </w:r>
      <w:r w:rsidR="007E0D08">
        <w:t xml:space="preserve"> </w:t>
      </w:r>
      <w:r w:rsidRPr="0091635E">
        <w:rPr>
          <w:rFonts w:hint="eastAsia"/>
        </w:rPr>
        <w:t>R18SDT_Solution</w:t>
      </w:r>
      <w:r w:rsidRPr="0091635E">
        <w:rPr>
          <w:rFonts w:hint="eastAsia"/>
        </w:rPr>
        <w:tab/>
        <w:t>ZTE</w:t>
      </w:r>
    </w:p>
    <w:p w14:paraId="14E85BA2" w14:textId="77777777" w:rsidR="0091635E" w:rsidRPr="0091635E" w:rsidRDefault="0091635E" w:rsidP="0091635E">
      <w:pPr>
        <w:pStyle w:val="ListParagraph"/>
        <w:numPr>
          <w:ilvl w:val="0"/>
          <w:numId w:val="18"/>
        </w:numPr>
        <w:ind w:leftChars="0"/>
        <w:jc w:val="left"/>
      </w:pPr>
      <w:r w:rsidRPr="0091635E">
        <w:rPr>
          <w:rFonts w:hint="eastAsia"/>
        </w:rPr>
        <w:t>R3-234583</w:t>
      </w:r>
      <w:r w:rsidRPr="0091635E">
        <w:rPr>
          <w:rFonts w:hint="eastAsia"/>
        </w:rPr>
        <w:tab/>
        <w:t>(TP to TS 38.401 BL CR) Large SDT data arrival</w:t>
      </w:r>
      <w:r w:rsidRPr="0091635E">
        <w:rPr>
          <w:rFonts w:hint="eastAsia"/>
        </w:rPr>
        <w:tab/>
        <w:t>Huawei, Qualcomm Incorporated</w:t>
      </w:r>
      <w:r w:rsidRPr="0091635E">
        <w:rPr>
          <w:rFonts w:ascii="SimSun" w:eastAsia="SimSun" w:hAnsi="SimSun" w:cs="SimSun" w:hint="eastAsia"/>
        </w:rPr>
        <w:t>，</w:t>
      </w:r>
      <w:r w:rsidRPr="0091635E">
        <w:rPr>
          <w:rFonts w:hint="eastAsia"/>
        </w:rPr>
        <w:t>China Telecom, Nokia, Nokia Shanghai Bell, Samsung, Lenovo, LG Electronics, CATT, Ericsson</w:t>
      </w:r>
    </w:p>
    <w:p w14:paraId="31101F82" w14:textId="77777777" w:rsidR="0091635E" w:rsidRPr="0091635E" w:rsidRDefault="0091635E" w:rsidP="0091635E">
      <w:pPr>
        <w:pStyle w:val="ListParagraph"/>
        <w:numPr>
          <w:ilvl w:val="0"/>
          <w:numId w:val="18"/>
        </w:numPr>
        <w:ind w:leftChars="0"/>
        <w:jc w:val="left"/>
      </w:pPr>
      <w:r w:rsidRPr="0091635E">
        <w:rPr>
          <w:rFonts w:hint="eastAsia"/>
        </w:rPr>
        <w:t>R3-234584</w:t>
      </w:r>
      <w:r w:rsidRPr="0091635E">
        <w:rPr>
          <w:rFonts w:hint="eastAsia"/>
        </w:rPr>
        <w:tab/>
        <w:t>(TP to 38.480) Introduction on MT-SDT</w:t>
      </w:r>
      <w:r w:rsidRPr="0091635E">
        <w:rPr>
          <w:rFonts w:hint="eastAsia"/>
        </w:rPr>
        <w:tab/>
        <w:t>Nokia, Nokia Shanghai Bell</w:t>
      </w:r>
    </w:p>
    <w:p w14:paraId="529586E8" w14:textId="77777777" w:rsidR="0091635E" w:rsidRPr="0091635E" w:rsidRDefault="0091635E" w:rsidP="0091635E">
      <w:pPr>
        <w:pStyle w:val="ListParagraph"/>
        <w:numPr>
          <w:ilvl w:val="0"/>
          <w:numId w:val="18"/>
        </w:numPr>
        <w:ind w:leftChars="0"/>
        <w:jc w:val="left"/>
      </w:pPr>
      <w:r w:rsidRPr="0091635E">
        <w:rPr>
          <w:rFonts w:hint="eastAsia"/>
        </w:rPr>
        <w:t>R3-234585</w:t>
      </w:r>
      <w:r w:rsidRPr="0091635E">
        <w:rPr>
          <w:rFonts w:hint="eastAsia"/>
        </w:rPr>
        <w:tab/>
        <w:t>(TP to TS 37.483 BL CR) Introduction of SDT Data Size threshold</w:t>
      </w:r>
      <w:r w:rsidRPr="0091635E">
        <w:rPr>
          <w:rFonts w:hint="eastAsia"/>
        </w:rPr>
        <w:tab/>
        <w:t>Ericsson, Qualcomm Inc., ZTE, Lenovo, CATT, Nokia, Nokia Shanghai Bell</w:t>
      </w:r>
      <w:r w:rsidRPr="0091635E">
        <w:rPr>
          <w:rFonts w:ascii="SimSun" w:eastAsia="SimSun" w:hAnsi="SimSun" w:cs="SimSun" w:hint="eastAsia"/>
        </w:rPr>
        <w:t>，</w:t>
      </w:r>
      <w:r w:rsidRPr="0091635E">
        <w:rPr>
          <w:rFonts w:hint="eastAsia"/>
        </w:rPr>
        <w:t>China Telecom, LG Electronics, Huawei</w:t>
      </w:r>
    </w:p>
    <w:p w14:paraId="4D655376" w14:textId="77777777" w:rsidR="0091635E" w:rsidRPr="0091635E" w:rsidRDefault="0091635E" w:rsidP="0091635E">
      <w:pPr>
        <w:pStyle w:val="ListParagraph"/>
        <w:numPr>
          <w:ilvl w:val="0"/>
          <w:numId w:val="18"/>
        </w:numPr>
        <w:ind w:leftChars="0"/>
        <w:jc w:val="left"/>
      </w:pPr>
      <w:r w:rsidRPr="0091635E">
        <w:rPr>
          <w:rFonts w:hint="eastAsia"/>
        </w:rPr>
        <w:lastRenderedPageBreak/>
        <w:t>R3-234586</w:t>
      </w:r>
      <w:r w:rsidRPr="0091635E">
        <w:rPr>
          <w:rFonts w:hint="eastAsia"/>
        </w:rPr>
        <w:tab/>
        <w:t>(TP to 38.401) Leftover issues for MT-SDT</w:t>
      </w:r>
      <w:r w:rsidRPr="0091635E">
        <w:rPr>
          <w:rFonts w:hint="eastAsia"/>
        </w:rPr>
        <w:tab/>
        <w:t>ZTE, China Telecom, CATT, Nokia, Nokia Shanghai Bell, Lenovo, LG Electronics, Ericsson, Google, Huawei</w:t>
      </w:r>
    </w:p>
    <w:p w14:paraId="433FC642" w14:textId="77777777" w:rsidR="0091635E" w:rsidRPr="0091635E" w:rsidRDefault="0091635E" w:rsidP="0091635E">
      <w:pPr>
        <w:pStyle w:val="ListParagraph"/>
        <w:numPr>
          <w:ilvl w:val="0"/>
          <w:numId w:val="18"/>
        </w:numPr>
        <w:ind w:leftChars="0"/>
        <w:jc w:val="left"/>
      </w:pPr>
      <w:r w:rsidRPr="0091635E">
        <w:rPr>
          <w:rFonts w:hint="eastAsia"/>
        </w:rPr>
        <w:t>R3-234587</w:t>
      </w:r>
      <w:r w:rsidRPr="0091635E">
        <w:rPr>
          <w:rFonts w:hint="eastAsia"/>
        </w:rPr>
        <w:tab/>
        <w:t>(TP to 38.300) Leftover issues for MT-SDT</w:t>
      </w:r>
      <w:r w:rsidRPr="0091635E">
        <w:rPr>
          <w:rFonts w:hint="eastAsia"/>
        </w:rPr>
        <w:tab/>
        <w:t>LG Electronics, ZTE, CATT, Nokia, Nokia Shanghai Bell, Ericsson, Google, Huawei</w:t>
      </w:r>
    </w:p>
    <w:p w14:paraId="00A5BD81" w14:textId="77777777" w:rsidR="0091635E" w:rsidRPr="0091635E" w:rsidRDefault="0091635E" w:rsidP="0091635E">
      <w:pPr>
        <w:pStyle w:val="ListParagraph"/>
        <w:numPr>
          <w:ilvl w:val="0"/>
          <w:numId w:val="18"/>
        </w:numPr>
        <w:ind w:leftChars="0"/>
        <w:jc w:val="left"/>
      </w:pPr>
      <w:r w:rsidRPr="0091635E">
        <w:rPr>
          <w:rFonts w:hint="eastAsia"/>
        </w:rPr>
        <w:t>R3-234588</w:t>
      </w:r>
      <w:r w:rsidRPr="0091635E">
        <w:rPr>
          <w:rFonts w:hint="eastAsia"/>
        </w:rPr>
        <w:tab/>
        <w:t>(TP to 37.483) Leftover issues for MT-SDT</w:t>
      </w:r>
      <w:r w:rsidRPr="0091635E">
        <w:rPr>
          <w:rFonts w:hint="eastAsia"/>
        </w:rPr>
        <w:tab/>
        <w:t>CATT</w:t>
      </w:r>
    </w:p>
    <w:p w14:paraId="7163A413" w14:textId="2798F6BC" w:rsidR="0091635E" w:rsidRPr="0091635E" w:rsidRDefault="0091635E" w:rsidP="0091635E">
      <w:pPr>
        <w:pStyle w:val="ListParagraph"/>
        <w:numPr>
          <w:ilvl w:val="0"/>
          <w:numId w:val="18"/>
        </w:numPr>
        <w:ind w:leftChars="0"/>
        <w:jc w:val="left"/>
      </w:pPr>
      <w:r w:rsidRPr="0091635E">
        <w:rPr>
          <w:rFonts w:hint="eastAsia"/>
        </w:rPr>
        <w:t>R3-234589</w:t>
      </w:r>
      <w:r w:rsidRPr="0091635E">
        <w:rPr>
          <w:rFonts w:hint="eastAsia"/>
        </w:rPr>
        <w:tab/>
        <w:t xml:space="preserve">LS on SDT </w:t>
      </w:r>
      <w:proofErr w:type="spellStart"/>
      <w:r w:rsidRPr="0091635E">
        <w:rPr>
          <w:rFonts w:hint="eastAsia"/>
        </w:rPr>
        <w:t>signalling</w:t>
      </w:r>
      <w:proofErr w:type="spellEnd"/>
      <w:r w:rsidRPr="0091635E">
        <w:rPr>
          <w:rFonts w:hint="eastAsia"/>
        </w:rPr>
        <w:t xml:space="preserve"> optimization for partial context transfer</w:t>
      </w:r>
      <w:r w:rsidRPr="0091635E">
        <w:rPr>
          <w:rFonts w:hint="eastAsia"/>
        </w:rPr>
        <w:tab/>
        <w:t>RAN3</w:t>
      </w:r>
      <w:r w:rsidR="007E0D08">
        <w:t xml:space="preserve"> </w:t>
      </w:r>
      <w:r w:rsidRPr="0091635E">
        <w:rPr>
          <w:rFonts w:hint="eastAsia"/>
        </w:rPr>
        <w:t>(Qualcomm)</w:t>
      </w:r>
    </w:p>
    <w:p w14:paraId="169A5F2C" w14:textId="77777777" w:rsidR="0091635E" w:rsidRPr="0091635E" w:rsidRDefault="0091635E" w:rsidP="0091635E">
      <w:pPr>
        <w:pStyle w:val="ListParagraph"/>
        <w:numPr>
          <w:ilvl w:val="0"/>
          <w:numId w:val="18"/>
        </w:numPr>
        <w:ind w:leftChars="0"/>
        <w:jc w:val="left"/>
      </w:pPr>
      <w:r w:rsidRPr="0091635E">
        <w:rPr>
          <w:rFonts w:hint="eastAsia"/>
        </w:rPr>
        <w:t>R3-234769</w:t>
      </w:r>
      <w:r w:rsidRPr="0091635E">
        <w:rPr>
          <w:rFonts w:hint="eastAsia"/>
        </w:rPr>
        <w:tab/>
        <w:t>(TP to TS 37.483 BL CR) Introduction of SDT Data Size threshold</w:t>
      </w:r>
      <w:r w:rsidRPr="0091635E">
        <w:rPr>
          <w:rFonts w:hint="eastAsia"/>
        </w:rPr>
        <w:tab/>
        <w:t>Ericsson, Qualcomm Inc., ZTE, Lenovo, CATT, Nokia, Nokia Shanghai Bell</w:t>
      </w:r>
      <w:r w:rsidRPr="0091635E">
        <w:rPr>
          <w:rFonts w:ascii="SimSun" w:eastAsia="SimSun" w:hAnsi="SimSun" w:cs="SimSun" w:hint="eastAsia"/>
        </w:rPr>
        <w:t>，</w:t>
      </w:r>
      <w:r w:rsidRPr="0091635E">
        <w:rPr>
          <w:rFonts w:hint="eastAsia"/>
        </w:rPr>
        <w:t>China Telecom, LG Electronics, Huawei, Samsung</w:t>
      </w:r>
    </w:p>
    <w:p w14:paraId="3B41DA26" w14:textId="77777777" w:rsidR="0091635E" w:rsidRPr="007E0D08" w:rsidRDefault="0091635E" w:rsidP="0091635E">
      <w:pPr>
        <w:pStyle w:val="ListParagraph"/>
        <w:numPr>
          <w:ilvl w:val="0"/>
          <w:numId w:val="18"/>
        </w:numPr>
        <w:ind w:leftChars="0"/>
        <w:jc w:val="left"/>
      </w:pPr>
      <w:r w:rsidRPr="0091635E">
        <w:rPr>
          <w:rFonts w:hint="eastAsia"/>
        </w:rPr>
        <w:t>R3-234770</w:t>
      </w:r>
      <w:r w:rsidRPr="007E0D08">
        <w:rPr>
          <w:rFonts w:hint="eastAsia"/>
        </w:rPr>
        <w:tab/>
      </w:r>
      <w:r w:rsidRPr="0091635E">
        <w:rPr>
          <w:rFonts w:hint="eastAsia"/>
        </w:rPr>
        <w:t>(TP to 37.483) Leftover issues for MT-SDT</w:t>
      </w:r>
      <w:r w:rsidRPr="007E0D08">
        <w:rPr>
          <w:rFonts w:hint="eastAsia"/>
        </w:rPr>
        <w:tab/>
      </w:r>
      <w:r w:rsidRPr="0091635E">
        <w:rPr>
          <w:rFonts w:hint="eastAsia"/>
        </w:rPr>
        <w:t>CATT</w:t>
      </w:r>
    </w:p>
    <w:p w14:paraId="082EDF80" w14:textId="77777777" w:rsidR="00425DE4" w:rsidRPr="00425DE4" w:rsidRDefault="00425DE4" w:rsidP="00425DE4">
      <w:pPr>
        <w:rPr>
          <w:lang w:val="it-IT"/>
        </w:rPr>
      </w:pPr>
    </w:p>
    <w:p w14:paraId="237B515B" w14:textId="77777777" w:rsidR="00351626" w:rsidRDefault="005A3CB0">
      <w:pPr>
        <w:pStyle w:val="Heading2"/>
        <w:rPr>
          <w:lang w:eastAsia="ja-JP"/>
        </w:rPr>
      </w:pPr>
      <w:r>
        <w:rPr>
          <w:lang w:eastAsia="ja-JP"/>
        </w:rPr>
        <w:t>4.1</w:t>
      </w:r>
      <w:r>
        <w:rPr>
          <w:lang w:eastAsia="ja-JP"/>
        </w:rPr>
        <w:tab/>
        <w:t>RAN4</w:t>
      </w:r>
    </w:p>
    <w:p w14:paraId="47DBD9E7" w14:textId="77777777" w:rsidR="00C66EEA" w:rsidRPr="00C66EEA" w:rsidRDefault="00C66EEA" w:rsidP="00C66EEA">
      <w:pPr>
        <w:rPr>
          <w:lang w:eastAsia="ja-JP"/>
        </w:rPr>
      </w:pPr>
      <w:r>
        <w:rPr>
          <w:lang w:eastAsia="ja-JP"/>
        </w:rPr>
        <w:t>Nothing to report</w:t>
      </w:r>
    </w:p>
    <w:p w14:paraId="4AAA9745" w14:textId="77777777" w:rsidR="00351626" w:rsidRDefault="00351626">
      <w:pPr>
        <w:overflowPunct/>
        <w:autoSpaceDE/>
        <w:autoSpaceDN/>
        <w:adjustRightInd/>
        <w:spacing w:after="0"/>
        <w:textAlignment w:val="auto"/>
        <w:rPr>
          <w:rFonts w:ascii="Calibri" w:hAnsi="Calibri" w:cs="Calibri"/>
          <w:color w:val="000000"/>
          <w:sz w:val="22"/>
          <w:szCs w:val="22"/>
        </w:rPr>
      </w:pP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3B096" w14:textId="77777777" w:rsidR="002B2ADF" w:rsidRDefault="002B2ADF">
      <w:pPr>
        <w:spacing w:after="0" w:line="240" w:lineRule="auto"/>
      </w:pPr>
      <w:r>
        <w:separator/>
      </w:r>
    </w:p>
  </w:endnote>
  <w:endnote w:type="continuationSeparator" w:id="0">
    <w:p w14:paraId="276A46A2" w14:textId="77777777" w:rsidR="002B2ADF" w:rsidRDefault="002B2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228D7" w14:textId="77777777" w:rsidR="004A52DD" w:rsidRDefault="004A52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F24C50" w:rsidRDefault="00F24C50">
    <w:pPr>
      <w:pStyle w:val="Footer"/>
    </w:pPr>
    <w:r>
      <w:rPr>
        <w:rStyle w:val="PageNumber"/>
      </w:rPr>
      <w:fldChar w:fldCharType="begin"/>
    </w:r>
    <w:r>
      <w:rPr>
        <w:rStyle w:val="PageNumber"/>
      </w:rPr>
      <w:instrText xml:space="preserve"> PAGE </w:instrText>
    </w:r>
    <w:r>
      <w:rPr>
        <w:rStyle w:val="PageNumber"/>
      </w:rPr>
      <w:fldChar w:fldCharType="separate"/>
    </w:r>
    <w:r w:rsidR="00805054">
      <w:rPr>
        <w:rStyle w:val="PageNumber"/>
        <w:noProof/>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5054">
      <w:rPr>
        <w:rStyle w:val="PageNumber"/>
        <w:noProof/>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5FDF4" w14:textId="77777777" w:rsidR="004A52DD" w:rsidRDefault="004A5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A029B" w14:textId="77777777" w:rsidR="002B2ADF" w:rsidRDefault="002B2ADF">
      <w:pPr>
        <w:spacing w:after="0" w:line="240" w:lineRule="auto"/>
      </w:pPr>
      <w:r>
        <w:separator/>
      </w:r>
    </w:p>
  </w:footnote>
  <w:footnote w:type="continuationSeparator" w:id="0">
    <w:p w14:paraId="27C723C1" w14:textId="77777777" w:rsidR="002B2ADF" w:rsidRDefault="002B2A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FD36D" w14:textId="77777777" w:rsidR="004A52DD" w:rsidRDefault="004A5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02FF5" w14:textId="77777777" w:rsidR="004A52DD" w:rsidRDefault="004A52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B5FFC" w14:textId="77777777" w:rsidR="004A52DD" w:rsidRDefault="004A52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B57E1"/>
    <w:multiLevelType w:val="hybridMultilevel"/>
    <w:tmpl w:val="2E42E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12124"/>
    <w:multiLevelType w:val="multilevel"/>
    <w:tmpl w:val="078121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634720"/>
    <w:multiLevelType w:val="hybridMultilevel"/>
    <w:tmpl w:val="BEB4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A025CC"/>
    <w:multiLevelType w:val="hybridMultilevel"/>
    <w:tmpl w:val="66CAAB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7A1009B"/>
    <w:multiLevelType w:val="hybridMultilevel"/>
    <w:tmpl w:val="D2386D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E193B37"/>
    <w:multiLevelType w:val="hybridMultilevel"/>
    <w:tmpl w:val="CF022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3C543F"/>
    <w:multiLevelType w:val="hybridMultilevel"/>
    <w:tmpl w:val="CFB614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32FC39FF"/>
    <w:multiLevelType w:val="hybridMultilevel"/>
    <w:tmpl w:val="740A3A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B33857"/>
    <w:multiLevelType w:val="hybridMultilevel"/>
    <w:tmpl w:val="53705406"/>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5E11CE8"/>
    <w:multiLevelType w:val="hybridMultilevel"/>
    <w:tmpl w:val="740A3A4C"/>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60734D6"/>
    <w:multiLevelType w:val="hybridMultilevel"/>
    <w:tmpl w:val="56AC63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5DB7D1F"/>
    <w:multiLevelType w:val="hybridMultilevel"/>
    <w:tmpl w:val="740A3A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3EE7337"/>
    <w:multiLevelType w:val="hybridMultilevel"/>
    <w:tmpl w:val="DF76678E"/>
    <w:lvl w:ilvl="0" w:tplc="4C20BB9C">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06D71"/>
    <w:multiLevelType w:val="hybridMultilevel"/>
    <w:tmpl w:val="56AC63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52682052">
    <w:abstractNumId w:val="9"/>
  </w:num>
  <w:num w:numId="2" w16cid:durableId="1020469180">
    <w:abstractNumId w:val="18"/>
  </w:num>
  <w:num w:numId="3" w16cid:durableId="1907763800">
    <w:abstractNumId w:val="22"/>
  </w:num>
  <w:num w:numId="4" w16cid:durableId="275138697">
    <w:abstractNumId w:val="15"/>
  </w:num>
  <w:num w:numId="5" w16cid:durableId="901017959">
    <w:abstractNumId w:val="4"/>
  </w:num>
  <w:num w:numId="6" w16cid:durableId="37241028">
    <w:abstractNumId w:val="14"/>
  </w:num>
  <w:num w:numId="7" w16cid:durableId="2126610242">
    <w:abstractNumId w:val="21"/>
  </w:num>
  <w:num w:numId="8" w16cid:durableId="1126935">
    <w:abstractNumId w:val="1"/>
  </w:num>
  <w:num w:numId="9" w16cid:durableId="1841042035">
    <w:abstractNumId w:val="19"/>
  </w:num>
  <w:num w:numId="10" w16cid:durableId="1510371345">
    <w:abstractNumId w:val="3"/>
  </w:num>
  <w:num w:numId="11" w16cid:durableId="1298804957">
    <w:abstractNumId w:val="17"/>
  </w:num>
  <w:num w:numId="12" w16cid:durableId="133527782">
    <w:abstractNumId w:val="7"/>
  </w:num>
  <w:num w:numId="13" w16cid:durableId="1814827325">
    <w:abstractNumId w:val="11"/>
  </w:num>
  <w:num w:numId="14" w16cid:durableId="809327008">
    <w:abstractNumId w:val="10"/>
  </w:num>
  <w:num w:numId="15" w16cid:durableId="1757167824">
    <w:abstractNumId w:val="13"/>
  </w:num>
  <w:num w:numId="16" w16cid:durableId="832986877">
    <w:abstractNumId w:val="20"/>
  </w:num>
  <w:num w:numId="17" w16cid:durableId="693699720">
    <w:abstractNumId w:val="12"/>
  </w:num>
  <w:num w:numId="18" w16cid:durableId="1146895708">
    <w:abstractNumId w:val="16"/>
  </w:num>
  <w:num w:numId="19" w16cid:durableId="1203594593">
    <w:abstractNumId w:val="8"/>
  </w:num>
  <w:num w:numId="20" w16cid:durableId="445851269">
    <w:abstractNumId w:val="6"/>
  </w:num>
  <w:num w:numId="21" w16cid:durableId="1611738426">
    <w:abstractNumId w:val="2"/>
  </w:num>
  <w:num w:numId="22" w16cid:durableId="723331855">
    <w:abstractNumId w:val="0"/>
  </w:num>
  <w:num w:numId="23" w16cid:durableId="17538964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248"/>
    <w:rsid w:val="00022A0B"/>
    <w:rsid w:val="000258C1"/>
    <w:rsid w:val="000276C5"/>
    <w:rsid w:val="00030B17"/>
    <w:rsid w:val="00030E5D"/>
    <w:rsid w:val="00035D3C"/>
    <w:rsid w:val="0003649E"/>
    <w:rsid w:val="0004456C"/>
    <w:rsid w:val="0005126B"/>
    <w:rsid w:val="0005259B"/>
    <w:rsid w:val="00053FEE"/>
    <w:rsid w:val="000551E3"/>
    <w:rsid w:val="00055A77"/>
    <w:rsid w:val="00056A56"/>
    <w:rsid w:val="00060AE4"/>
    <w:rsid w:val="00063B35"/>
    <w:rsid w:val="000733E6"/>
    <w:rsid w:val="0007389A"/>
    <w:rsid w:val="000746A7"/>
    <w:rsid w:val="000769FF"/>
    <w:rsid w:val="00081CBA"/>
    <w:rsid w:val="00083B2E"/>
    <w:rsid w:val="000910BB"/>
    <w:rsid w:val="000926AF"/>
    <w:rsid w:val="000A3ED2"/>
    <w:rsid w:val="000B18B9"/>
    <w:rsid w:val="000B6ABB"/>
    <w:rsid w:val="000C00FA"/>
    <w:rsid w:val="000C0439"/>
    <w:rsid w:val="000C51AA"/>
    <w:rsid w:val="000C7332"/>
    <w:rsid w:val="000D17BC"/>
    <w:rsid w:val="000D2186"/>
    <w:rsid w:val="000E2977"/>
    <w:rsid w:val="000E4F35"/>
    <w:rsid w:val="000F3A1C"/>
    <w:rsid w:val="000F6C1C"/>
    <w:rsid w:val="001041FC"/>
    <w:rsid w:val="001044F5"/>
    <w:rsid w:val="001069E9"/>
    <w:rsid w:val="00116F4B"/>
    <w:rsid w:val="0012071E"/>
    <w:rsid w:val="001229F0"/>
    <w:rsid w:val="001229F4"/>
    <w:rsid w:val="00122ADE"/>
    <w:rsid w:val="0013116F"/>
    <w:rsid w:val="00135515"/>
    <w:rsid w:val="00137471"/>
    <w:rsid w:val="00145971"/>
    <w:rsid w:val="00145DA7"/>
    <w:rsid w:val="001470CF"/>
    <w:rsid w:val="00150FD3"/>
    <w:rsid w:val="0016331F"/>
    <w:rsid w:val="00165B30"/>
    <w:rsid w:val="00174B96"/>
    <w:rsid w:val="00184428"/>
    <w:rsid w:val="00187070"/>
    <w:rsid w:val="00192B5B"/>
    <w:rsid w:val="00193C01"/>
    <w:rsid w:val="00193C09"/>
    <w:rsid w:val="001A248F"/>
    <w:rsid w:val="001A3B5F"/>
    <w:rsid w:val="001A5DBA"/>
    <w:rsid w:val="001A659D"/>
    <w:rsid w:val="001B3EA9"/>
    <w:rsid w:val="001B51AB"/>
    <w:rsid w:val="001B5CA8"/>
    <w:rsid w:val="001C4490"/>
    <w:rsid w:val="001C59D1"/>
    <w:rsid w:val="001D2C1A"/>
    <w:rsid w:val="001D3BA2"/>
    <w:rsid w:val="001D44B7"/>
    <w:rsid w:val="001D66B4"/>
    <w:rsid w:val="001E0075"/>
    <w:rsid w:val="001E4E22"/>
    <w:rsid w:val="001E6087"/>
    <w:rsid w:val="001F1B1F"/>
    <w:rsid w:val="001F2A20"/>
    <w:rsid w:val="001F486F"/>
    <w:rsid w:val="0020314C"/>
    <w:rsid w:val="00207DC4"/>
    <w:rsid w:val="00207ED0"/>
    <w:rsid w:val="002107A4"/>
    <w:rsid w:val="00213AA1"/>
    <w:rsid w:val="00223E99"/>
    <w:rsid w:val="0022485E"/>
    <w:rsid w:val="00225C71"/>
    <w:rsid w:val="00231E71"/>
    <w:rsid w:val="00234B30"/>
    <w:rsid w:val="00235FA8"/>
    <w:rsid w:val="002410B1"/>
    <w:rsid w:val="00243A99"/>
    <w:rsid w:val="00246047"/>
    <w:rsid w:val="002460BF"/>
    <w:rsid w:val="0025549B"/>
    <w:rsid w:val="0028455D"/>
    <w:rsid w:val="0029567C"/>
    <w:rsid w:val="002977E6"/>
    <w:rsid w:val="002A2522"/>
    <w:rsid w:val="002A2BAB"/>
    <w:rsid w:val="002A341A"/>
    <w:rsid w:val="002B15F9"/>
    <w:rsid w:val="002B2ADF"/>
    <w:rsid w:val="002B3E2C"/>
    <w:rsid w:val="002C0B82"/>
    <w:rsid w:val="002D3494"/>
    <w:rsid w:val="002D3AFC"/>
    <w:rsid w:val="002D6D77"/>
    <w:rsid w:val="002E1CA4"/>
    <w:rsid w:val="002E1CFE"/>
    <w:rsid w:val="002F17FC"/>
    <w:rsid w:val="002F5716"/>
    <w:rsid w:val="00301B7A"/>
    <w:rsid w:val="00302076"/>
    <w:rsid w:val="00302F80"/>
    <w:rsid w:val="003030FD"/>
    <w:rsid w:val="00306D59"/>
    <w:rsid w:val="00306EF0"/>
    <w:rsid w:val="003108EC"/>
    <w:rsid w:val="0032503A"/>
    <w:rsid w:val="00325EE1"/>
    <w:rsid w:val="0032763D"/>
    <w:rsid w:val="003332B7"/>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1D39"/>
    <w:rsid w:val="0038218D"/>
    <w:rsid w:val="0038582B"/>
    <w:rsid w:val="00387F2C"/>
    <w:rsid w:val="00387FBC"/>
    <w:rsid w:val="0039390A"/>
    <w:rsid w:val="00394AB0"/>
    <w:rsid w:val="00396252"/>
    <w:rsid w:val="00397CDC"/>
    <w:rsid w:val="003A4B47"/>
    <w:rsid w:val="003A65A2"/>
    <w:rsid w:val="003B24AF"/>
    <w:rsid w:val="003B28C8"/>
    <w:rsid w:val="003B7089"/>
    <w:rsid w:val="003B7182"/>
    <w:rsid w:val="003D4AB6"/>
    <w:rsid w:val="003D4CEB"/>
    <w:rsid w:val="003D5036"/>
    <w:rsid w:val="003D764D"/>
    <w:rsid w:val="003D7B72"/>
    <w:rsid w:val="003E3A1A"/>
    <w:rsid w:val="003F1B9F"/>
    <w:rsid w:val="003F220A"/>
    <w:rsid w:val="003F7BDE"/>
    <w:rsid w:val="0040091C"/>
    <w:rsid w:val="004033B6"/>
    <w:rsid w:val="00406D7A"/>
    <w:rsid w:val="00411920"/>
    <w:rsid w:val="00422317"/>
    <w:rsid w:val="004233A1"/>
    <w:rsid w:val="004258BA"/>
    <w:rsid w:val="00425DE4"/>
    <w:rsid w:val="004302DE"/>
    <w:rsid w:val="00437876"/>
    <w:rsid w:val="00441D8B"/>
    <w:rsid w:val="004461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A52DD"/>
    <w:rsid w:val="004B15B8"/>
    <w:rsid w:val="004B566C"/>
    <w:rsid w:val="004B670E"/>
    <w:rsid w:val="004B7B48"/>
    <w:rsid w:val="004C367D"/>
    <w:rsid w:val="004C37DF"/>
    <w:rsid w:val="004D15B5"/>
    <w:rsid w:val="004D4AB1"/>
    <w:rsid w:val="004D5AB8"/>
    <w:rsid w:val="004E0CA8"/>
    <w:rsid w:val="004E2F3A"/>
    <w:rsid w:val="004E4660"/>
    <w:rsid w:val="004E7EAE"/>
    <w:rsid w:val="004F218A"/>
    <w:rsid w:val="004F532D"/>
    <w:rsid w:val="004F66C0"/>
    <w:rsid w:val="0050334E"/>
    <w:rsid w:val="00505387"/>
    <w:rsid w:val="00512DF7"/>
    <w:rsid w:val="00513BF2"/>
    <w:rsid w:val="005141E7"/>
    <w:rsid w:val="00517E63"/>
    <w:rsid w:val="0052521F"/>
    <w:rsid w:val="00526B0D"/>
    <w:rsid w:val="00527075"/>
    <w:rsid w:val="00533DEE"/>
    <w:rsid w:val="005363D3"/>
    <w:rsid w:val="0055086F"/>
    <w:rsid w:val="005529B7"/>
    <w:rsid w:val="0055346F"/>
    <w:rsid w:val="005579FF"/>
    <w:rsid w:val="00564130"/>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C33FD"/>
    <w:rsid w:val="005D0418"/>
    <w:rsid w:val="005D52A5"/>
    <w:rsid w:val="005E1476"/>
    <w:rsid w:val="005E1D58"/>
    <w:rsid w:val="005E5324"/>
    <w:rsid w:val="005E779E"/>
    <w:rsid w:val="005F430B"/>
    <w:rsid w:val="005F5069"/>
    <w:rsid w:val="006042D4"/>
    <w:rsid w:val="00610E37"/>
    <w:rsid w:val="0061261F"/>
    <w:rsid w:val="00613CBD"/>
    <w:rsid w:val="00615656"/>
    <w:rsid w:val="006207ED"/>
    <w:rsid w:val="006211EA"/>
    <w:rsid w:val="00626BC9"/>
    <w:rsid w:val="00640A3B"/>
    <w:rsid w:val="006426FD"/>
    <w:rsid w:val="006458DF"/>
    <w:rsid w:val="00650D52"/>
    <w:rsid w:val="00651FAC"/>
    <w:rsid w:val="006528EA"/>
    <w:rsid w:val="0065581B"/>
    <w:rsid w:val="006615B2"/>
    <w:rsid w:val="00662313"/>
    <w:rsid w:val="00662F48"/>
    <w:rsid w:val="00673137"/>
    <w:rsid w:val="00673911"/>
    <w:rsid w:val="00677FAE"/>
    <w:rsid w:val="00681C0F"/>
    <w:rsid w:val="006849FE"/>
    <w:rsid w:val="006870C9"/>
    <w:rsid w:val="00692EDF"/>
    <w:rsid w:val="00692F5F"/>
    <w:rsid w:val="006938EF"/>
    <w:rsid w:val="006A017A"/>
    <w:rsid w:val="006A3ADF"/>
    <w:rsid w:val="006A470A"/>
    <w:rsid w:val="006A7BCB"/>
    <w:rsid w:val="006B43E3"/>
    <w:rsid w:val="006B4C1E"/>
    <w:rsid w:val="006B4DEC"/>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28C7"/>
    <w:rsid w:val="00723E46"/>
    <w:rsid w:val="00731EB7"/>
    <w:rsid w:val="00732F95"/>
    <w:rsid w:val="00733826"/>
    <w:rsid w:val="007378A0"/>
    <w:rsid w:val="007452B8"/>
    <w:rsid w:val="00745C35"/>
    <w:rsid w:val="00747DBE"/>
    <w:rsid w:val="00766CFB"/>
    <w:rsid w:val="0077331E"/>
    <w:rsid w:val="007816FF"/>
    <w:rsid w:val="00783B44"/>
    <w:rsid w:val="00785028"/>
    <w:rsid w:val="00791912"/>
    <w:rsid w:val="007A18B8"/>
    <w:rsid w:val="007A3A5A"/>
    <w:rsid w:val="007A4370"/>
    <w:rsid w:val="007B7125"/>
    <w:rsid w:val="007B788C"/>
    <w:rsid w:val="007C29C5"/>
    <w:rsid w:val="007C6776"/>
    <w:rsid w:val="007E0D08"/>
    <w:rsid w:val="007E1D15"/>
    <w:rsid w:val="007E1DEA"/>
    <w:rsid w:val="007E2202"/>
    <w:rsid w:val="007F28B0"/>
    <w:rsid w:val="0080333E"/>
    <w:rsid w:val="00805054"/>
    <w:rsid w:val="0081094D"/>
    <w:rsid w:val="0081397E"/>
    <w:rsid w:val="008145EA"/>
    <w:rsid w:val="00815869"/>
    <w:rsid w:val="0081592E"/>
    <w:rsid w:val="00816B81"/>
    <w:rsid w:val="0082392A"/>
    <w:rsid w:val="00823B90"/>
    <w:rsid w:val="00826AAD"/>
    <w:rsid w:val="0083266E"/>
    <w:rsid w:val="00832C86"/>
    <w:rsid w:val="0084157B"/>
    <w:rsid w:val="0084643B"/>
    <w:rsid w:val="008546E5"/>
    <w:rsid w:val="0086398A"/>
    <w:rsid w:val="00865EA8"/>
    <w:rsid w:val="00871653"/>
    <w:rsid w:val="0087614E"/>
    <w:rsid w:val="00880370"/>
    <w:rsid w:val="00880684"/>
    <w:rsid w:val="00881D74"/>
    <w:rsid w:val="00881E7B"/>
    <w:rsid w:val="008836AC"/>
    <w:rsid w:val="00887422"/>
    <w:rsid w:val="0089166C"/>
    <w:rsid w:val="00893204"/>
    <w:rsid w:val="00894D45"/>
    <w:rsid w:val="008960DE"/>
    <w:rsid w:val="0089689F"/>
    <w:rsid w:val="008A36DF"/>
    <w:rsid w:val="008B0B04"/>
    <w:rsid w:val="008B796D"/>
    <w:rsid w:val="008C1698"/>
    <w:rsid w:val="008C1A3D"/>
    <w:rsid w:val="008C4633"/>
    <w:rsid w:val="008C5BF8"/>
    <w:rsid w:val="008D01C3"/>
    <w:rsid w:val="008D0C02"/>
    <w:rsid w:val="008D1E13"/>
    <w:rsid w:val="008D6549"/>
    <w:rsid w:val="008D70D2"/>
    <w:rsid w:val="008E5852"/>
    <w:rsid w:val="008E59A2"/>
    <w:rsid w:val="008E6EA2"/>
    <w:rsid w:val="008E7A5F"/>
    <w:rsid w:val="00900AE8"/>
    <w:rsid w:val="00900DAD"/>
    <w:rsid w:val="00900ED4"/>
    <w:rsid w:val="00911E39"/>
    <w:rsid w:val="0091239C"/>
    <w:rsid w:val="0091408E"/>
    <w:rsid w:val="0091635E"/>
    <w:rsid w:val="00920735"/>
    <w:rsid w:val="00926CD7"/>
    <w:rsid w:val="009371A8"/>
    <w:rsid w:val="009378CA"/>
    <w:rsid w:val="009416AE"/>
    <w:rsid w:val="00943E23"/>
    <w:rsid w:val="0094737B"/>
    <w:rsid w:val="0095025E"/>
    <w:rsid w:val="00955C4C"/>
    <w:rsid w:val="00961B44"/>
    <w:rsid w:val="00965FDE"/>
    <w:rsid w:val="00995338"/>
    <w:rsid w:val="009957D8"/>
    <w:rsid w:val="00995C06"/>
    <w:rsid w:val="00996777"/>
    <w:rsid w:val="009B3BBE"/>
    <w:rsid w:val="009B6659"/>
    <w:rsid w:val="009C0BC7"/>
    <w:rsid w:val="009C6592"/>
    <w:rsid w:val="009D0393"/>
    <w:rsid w:val="009D5F0E"/>
    <w:rsid w:val="009E209B"/>
    <w:rsid w:val="009E26AC"/>
    <w:rsid w:val="009F0747"/>
    <w:rsid w:val="00A030C3"/>
    <w:rsid w:val="00A03514"/>
    <w:rsid w:val="00A05763"/>
    <w:rsid w:val="00A12663"/>
    <w:rsid w:val="00A162B0"/>
    <w:rsid w:val="00A17079"/>
    <w:rsid w:val="00A262D1"/>
    <w:rsid w:val="00A427AB"/>
    <w:rsid w:val="00A43EC2"/>
    <w:rsid w:val="00A448C3"/>
    <w:rsid w:val="00A458D4"/>
    <w:rsid w:val="00A46FB7"/>
    <w:rsid w:val="00A512C2"/>
    <w:rsid w:val="00A53118"/>
    <w:rsid w:val="00A639CF"/>
    <w:rsid w:val="00A64DE7"/>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350A"/>
    <w:rsid w:val="00AD53C7"/>
    <w:rsid w:val="00AD7ADC"/>
    <w:rsid w:val="00AE08EB"/>
    <w:rsid w:val="00AF0AED"/>
    <w:rsid w:val="00AF3414"/>
    <w:rsid w:val="00AF61B8"/>
    <w:rsid w:val="00B00A76"/>
    <w:rsid w:val="00B00BBE"/>
    <w:rsid w:val="00B10710"/>
    <w:rsid w:val="00B12E3F"/>
    <w:rsid w:val="00B208FA"/>
    <w:rsid w:val="00B23202"/>
    <w:rsid w:val="00B25C12"/>
    <w:rsid w:val="00B2766F"/>
    <w:rsid w:val="00B31ABC"/>
    <w:rsid w:val="00B35AD9"/>
    <w:rsid w:val="00B407DB"/>
    <w:rsid w:val="00B445ED"/>
    <w:rsid w:val="00B449BF"/>
    <w:rsid w:val="00B52D30"/>
    <w:rsid w:val="00B5475C"/>
    <w:rsid w:val="00B6046A"/>
    <w:rsid w:val="00B6300F"/>
    <w:rsid w:val="00B70389"/>
    <w:rsid w:val="00B814E1"/>
    <w:rsid w:val="00B84623"/>
    <w:rsid w:val="00B873EA"/>
    <w:rsid w:val="00B87407"/>
    <w:rsid w:val="00B96F7E"/>
    <w:rsid w:val="00BA09EC"/>
    <w:rsid w:val="00BA1C45"/>
    <w:rsid w:val="00BA368B"/>
    <w:rsid w:val="00BA51EF"/>
    <w:rsid w:val="00BB1829"/>
    <w:rsid w:val="00BB387B"/>
    <w:rsid w:val="00BB66D5"/>
    <w:rsid w:val="00BC4A71"/>
    <w:rsid w:val="00BC7E6E"/>
    <w:rsid w:val="00BE04AC"/>
    <w:rsid w:val="00BE1D1F"/>
    <w:rsid w:val="00BE2552"/>
    <w:rsid w:val="00BE3060"/>
    <w:rsid w:val="00BE3D0B"/>
    <w:rsid w:val="00BE3D1F"/>
    <w:rsid w:val="00BE5A86"/>
    <w:rsid w:val="00BE5E66"/>
    <w:rsid w:val="00BE6BBA"/>
    <w:rsid w:val="00BF2443"/>
    <w:rsid w:val="00BF3A7F"/>
    <w:rsid w:val="00BF5F32"/>
    <w:rsid w:val="00BF7C7A"/>
    <w:rsid w:val="00C00281"/>
    <w:rsid w:val="00C05625"/>
    <w:rsid w:val="00C05F37"/>
    <w:rsid w:val="00C1722E"/>
    <w:rsid w:val="00C1751E"/>
    <w:rsid w:val="00C17C6C"/>
    <w:rsid w:val="00C21339"/>
    <w:rsid w:val="00C24DBF"/>
    <w:rsid w:val="00C266F9"/>
    <w:rsid w:val="00C33CD8"/>
    <w:rsid w:val="00C34B3C"/>
    <w:rsid w:val="00C371EA"/>
    <w:rsid w:val="00C401E5"/>
    <w:rsid w:val="00C43265"/>
    <w:rsid w:val="00C43D73"/>
    <w:rsid w:val="00C445AD"/>
    <w:rsid w:val="00C44CBA"/>
    <w:rsid w:val="00C458F0"/>
    <w:rsid w:val="00C4666A"/>
    <w:rsid w:val="00C479A3"/>
    <w:rsid w:val="00C50477"/>
    <w:rsid w:val="00C5540B"/>
    <w:rsid w:val="00C65863"/>
    <w:rsid w:val="00C66EEA"/>
    <w:rsid w:val="00C71F1C"/>
    <w:rsid w:val="00C74DAF"/>
    <w:rsid w:val="00C75F4E"/>
    <w:rsid w:val="00C80116"/>
    <w:rsid w:val="00C80DA7"/>
    <w:rsid w:val="00C8366F"/>
    <w:rsid w:val="00C87BFC"/>
    <w:rsid w:val="00C955EE"/>
    <w:rsid w:val="00C977B3"/>
    <w:rsid w:val="00CA45C8"/>
    <w:rsid w:val="00CD35AF"/>
    <w:rsid w:val="00CE3478"/>
    <w:rsid w:val="00CF5E71"/>
    <w:rsid w:val="00CF7FAC"/>
    <w:rsid w:val="00D004F7"/>
    <w:rsid w:val="00D060E9"/>
    <w:rsid w:val="00D0632A"/>
    <w:rsid w:val="00D14E56"/>
    <w:rsid w:val="00D160C1"/>
    <w:rsid w:val="00D17794"/>
    <w:rsid w:val="00D209CC"/>
    <w:rsid w:val="00D22398"/>
    <w:rsid w:val="00D35E6C"/>
    <w:rsid w:val="00D436CF"/>
    <w:rsid w:val="00D43E36"/>
    <w:rsid w:val="00D45373"/>
    <w:rsid w:val="00D45B2F"/>
    <w:rsid w:val="00D45F19"/>
    <w:rsid w:val="00D46E88"/>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920E6"/>
    <w:rsid w:val="00DA004C"/>
    <w:rsid w:val="00DA2E85"/>
    <w:rsid w:val="00DB305D"/>
    <w:rsid w:val="00DB6A91"/>
    <w:rsid w:val="00DE2A08"/>
    <w:rsid w:val="00DE2B4D"/>
    <w:rsid w:val="00DF4B91"/>
    <w:rsid w:val="00E00709"/>
    <w:rsid w:val="00E00E44"/>
    <w:rsid w:val="00E049A8"/>
    <w:rsid w:val="00E12ECB"/>
    <w:rsid w:val="00E1451F"/>
    <w:rsid w:val="00E15A72"/>
    <w:rsid w:val="00E15E28"/>
    <w:rsid w:val="00E16577"/>
    <w:rsid w:val="00E21B88"/>
    <w:rsid w:val="00E329B6"/>
    <w:rsid w:val="00E36051"/>
    <w:rsid w:val="00E44EFB"/>
    <w:rsid w:val="00E51C5C"/>
    <w:rsid w:val="00E544FA"/>
    <w:rsid w:val="00E553A6"/>
    <w:rsid w:val="00E55E83"/>
    <w:rsid w:val="00E5792E"/>
    <w:rsid w:val="00E6077C"/>
    <w:rsid w:val="00E6182E"/>
    <w:rsid w:val="00E6618E"/>
    <w:rsid w:val="00E75F63"/>
    <w:rsid w:val="00E77436"/>
    <w:rsid w:val="00E819E6"/>
    <w:rsid w:val="00E8252E"/>
    <w:rsid w:val="00E82C8E"/>
    <w:rsid w:val="00E866A0"/>
    <w:rsid w:val="00E8778F"/>
    <w:rsid w:val="00E87CFA"/>
    <w:rsid w:val="00E93D77"/>
    <w:rsid w:val="00E94710"/>
    <w:rsid w:val="00E95264"/>
    <w:rsid w:val="00E952F8"/>
    <w:rsid w:val="00E96736"/>
    <w:rsid w:val="00EA2172"/>
    <w:rsid w:val="00EA2DC1"/>
    <w:rsid w:val="00EB0736"/>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7299"/>
    <w:rsid w:val="00F17CA4"/>
    <w:rsid w:val="00F22A63"/>
    <w:rsid w:val="00F24C50"/>
    <w:rsid w:val="00F24DDD"/>
    <w:rsid w:val="00F2770B"/>
    <w:rsid w:val="00F5498F"/>
    <w:rsid w:val="00F549A3"/>
    <w:rsid w:val="00F55CBF"/>
    <w:rsid w:val="00F706E8"/>
    <w:rsid w:val="00F72B10"/>
    <w:rsid w:val="00F77359"/>
    <w:rsid w:val="00F808C6"/>
    <w:rsid w:val="00F83F31"/>
    <w:rsid w:val="00F848E3"/>
    <w:rsid w:val="00F86A73"/>
    <w:rsid w:val="00F87164"/>
    <w:rsid w:val="00F95B1C"/>
    <w:rsid w:val="00FA58DA"/>
    <w:rsid w:val="00FA6CA4"/>
    <w:rsid w:val="00FB09ED"/>
    <w:rsid w:val="00FC345B"/>
    <w:rsid w:val="00FD4E37"/>
    <w:rsid w:val="00FF2C4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sid w:val="009D0393"/>
    <w:rPr>
      <w:color w:val="605E5C"/>
      <w:shd w:val="clear" w:color="auto" w:fill="E1DFDD"/>
    </w:rPr>
  </w:style>
  <w:style w:type="paragraph" w:styleId="Revision">
    <w:name w:val="Revision"/>
    <w:hidden/>
    <w:uiPriority w:val="99"/>
    <w:semiHidden/>
    <w:rsid w:val="00745C35"/>
    <w:pPr>
      <w:spacing w:after="0" w:line="240" w:lineRule="auto"/>
    </w:pPr>
    <w:rPr>
      <w:rFonts w:eastAsia="Times New Roman"/>
      <w:lang w:val="en-GB" w:eastAsia="en-GB"/>
    </w:rPr>
  </w:style>
  <w:style w:type="paragraph" w:customStyle="1" w:styleId="3GPPHeader">
    <w:name w:val="3GPP_Header"/>
    <w:basedOn w:val="Normal"/>
    <w:rsid w:val="008C5BF8"/>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eastAsia="en-US"/>
    </w:rPr>
  </w:style>
  <w:style w:type="character" w:customStyle="1" w:styleId="a1">
    <w:name w:val="首标题"/>
    <w:qFormat/>
    <w:rsid w:val="00A162B0"/>
    <w:rPr>
      <w:rFonts w:ascii="Arial" w:eastAsia="SimSun" w:hAnsi="Arial"/>
      <w:sz w:val="24"/>
      <w:lang w:val="en-US" w:eastAsia="zh-CN" w:bidi="ar-SA"/>
    </w:rPr>
  </w:style>
  <w:style w:type="paragraph" w:customStyle="1" w:styleId="ListParagraph1">
    <w:name w:val="List Paragraph1"/>
    <w:basedOn w:val="Normal"/>
    <w:rsid w:val="008E7A5F"/>
    <w:pPr>
      <w:overflowPunct/>
      <w:autoSpaceDE/>
      <w:autoSpaceDN/>
      <w:adjustRightInd/>
      <w:spacing w:before="100" w:beforeAutospacing="1" w:line="240" w:lineRule="auto"/>
      <w:ind w:left="720"/>
      <w:contextualSpacing/>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 w:id="155655535">
      <w:bodyDiv w:val="1"/>
      <w:marLeft w:val="0"/>
      <w:marRight w:val="0"/>
      <w:marTop w:val="0"/>
      <w:marBottom w:val="0"/>
      <w:divBdr>
        <w:top w:val="none" w:sz="0" w:space="0" w:color="auto"/>
        <w:left w:val="none" w:sz="0" w:space="0" w:color="auto"/>
        <w:bottom w:val="none" w:sz="0" w:space="0" w:color="auto"/>
        <w:right w:val="none" w:sz="0" w:space="0" w:color="auto"/>
      </w:divBdr>
    </w:div>
    <w:div w:id="417597002">
      <w:bodyDiv w:val="1"/>
      <w:marLeft w:val="0"/>
      <w:marRight w:val="0"/>
      <w:marTop w:val="0"/>
      <w:marBottom w:val="0"/>
      <w:divBdr>
        <w:top w:val="none" w:sz="0" w:space="0" w:color="auto"/>
        <w:left w:val="none" w:sz="0" w:space="0" w:color="auto"/>
        <w:bottom w:val="none" w:sz="0" w:space="0" w:color="auto"/>
        <w:right w:val="none" w:sz="0" w:space="0" w:color="auto"/>
      </w:divBdr>
    </w:div>
    <w:div w:id="597955761">
      <w:bodyDiv w:val="1"/>
      <w:marLeft w:val="0"/>
      <w:marRight w:val="0"/>
      <w:marTop w:val="0"/>
      <w:marBottom w:val="0"/>
      <w:divBdr>
        <w:top w:val="none" w:sz="0" w:space="0" w:color="auto"/>
        <w:left w:val="none" w:sz="0" w:space="0" w:color="auto"/>
        <w:bottom w:val="none" w:sz="0" w:space="0" w:color="auto"/>
        <w:right w:val="none" w:sz="0" w:space="0" w:color="auto"/>
      </w:divBdr>
    </w:div>
    <w:div w:id="923101566">
      <w:bodyDiv w:val="1"/>
      <w:marLeft w:val="0"/>
      <w:marRight w:val="0"/>
      <w:marTop w:val="0"/>
      <w:marBottom w:val="0"/>
      <w:divBdr>
        <w:top w:val="none" w:sz="0" w:space="0" w:color="auto"/>
        <w:left w:val="none" w:sz="0" w:space="0" w:color="auto"/>
        <w:bottom w:val="none" w:sz="0" w:space="0" w:color="auto"/>
        <w:right w:val="none" w:sz="0" w:space="0" w:color="auto"/>
      </w:divBdr>
    </w:div>
    <w:div w:id="1065178967">
      <w:bodyDiv w:val="1"/>
      <w:marLeft w:val="0"/>
      <w:marRight w:val="0"/>
      <w:marTop w:val="0"/>
      <w:marBottom w:val="0"/>
      <w:divBdr>
        <w:top w:val="none" w:sz="0" w:space="0" w:color="auto"/>
        <w:left w:val="none" w:sz="0" w:space="0" w:color="auto"/>
        <w:bottom w:val="none" w:sz="0" w:space="0" w:color="auto"/>
        <w:right w:val="none" w:sz="0" w:space="0" w:color="auto"/>
      </w:divBdr>
    </w:div>
    <w:div w:id="1192652092">
      <w:bodyDiv w:val="1"/>
      <w:marLeft w:val="0"/>
      <w:marRight w:val="0"/>
      <w:marTop w:val="0"/>
      <w:marBottom w:val="0"/>
      <w:divBdr>
        <w:top w:val="none" w:sz="0" w:space="0" w:color="auto"/>
        <w:left w:val="none" w:sz="0" w:space="0" w:color="auto"/>
        <w:bottom w:val="none" w:sz="0" w:space="0" w:color="auto"/>
        <w:right w:val="none" w:sz="0" w:space="0" w:color="auto"/>
      </w:divBdr>
    </w:div>
    <w:div w:id="1530413961">
      <w:bodyDiv w:val="1"/>
      <w:marLeft w:val="0"/>
      <w:marRight w:val="0"/>
      <w:marTop w:val="0"/>
      <w:marBottom w:val="0"/>
      <w:divBdr>
        <w:top w:val="none" w:sz="0" w:space="0" w:color="auto"/>
        <w:left w:val="none" w:sz="0" w:space="0" w:color="auto"/>
        <w:bottom w:val="none" w:sz="0" w:space="0" w:color="auto"/>
        <w:right w:val="none" w:sz="0" w:space="0" w:color="auto"/>
      </w:divBdr>
    </w:div>
    <w:div w:id="1552427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1837</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3</cp:revision>
  <dcterms:created xsi:type="dcterms:W3CDTF">2023-09-08T07:41:00Z</dcterms:created>
  <dcterms:modified xsi:type="dcterms:W3CDTF">2023-09-11T11:05:00Z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