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592A24D5" w:rsidR="00B03F34" w:rsidRDefault="00B03F34" w:rsidP="00F072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315B5">
        <w:rPr>
          <w:b/>
          <w:noProof/>
          <w:sz w:val="24"/>
        </w:rPr>
        <w:t>100</w:t>
      </w:r>
      <w:r>
        <w:rPr>
          <w:b/>
          <w:i/>
          <w:noProof/>
          <w:sz w:val="28"/>
        </w:rPr>
        <w:tab/>
      </w:r>
      <w:r w:rsidRPr="00BE5191">
        <w:rPr>
          <w:b/>
          <w:i/>
          <w:noProof/>
          <w:sz w:val="28"/>
        </w:rPr>
        <w:t>R5-</w:t>
      </w:r>
      <w:r w:rsidR="009021DB" w:rsidRPr="00BE5191">
        <w:rPr>
          <w:b/>
          <w:i/>
          <w:noProof/>
          <w:sz w:val="28"/>
        </w:rPr>
        <w:t>2</w:t>
      </w:r>
      <w:r w:rsidR="009021DB">
        <w:rPr>
          <w:b/>
          <w:i/>
          <w:noProof/>
          <w:sz w:val="28"/>
        </w:rPr>
        <w:t>3</w:t>
      </w:r>
      <w:r w:rsidR="00576194">
        <w:rPr>
          <w:b/>
          <w:i/>
          <w:noProof/>
          <w:sz w:val="28"/>
        </w:rPr>
        <w:t>3839</w:t>
      </w:r>
    </w:p>
    <w:p w14:paraId="0401CAB1" w14:textId="77777777" w:rsidR="00ED5B84" w:rsidRDefault="00ED5B84" w:rsidP="00ED5B84">
      <w:pPr>
        <w:pStyle w:val="CRCoverPage"/>
        <w:outlineLvl w:val="0"/>
        <w:rPr>
          <w:b/>
          <w:noProof/>
          <w:sz w:val="24"/>
        </w:rPr>
      </w:pPr>
      <w:bookmarkStart w:id="0" w:name="_Hlk132651091"/>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bookmarkEnd w:id="0"/>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FC13DB">
            <w:pPr>
              <w:pStyle w:val="CRCoverPage"/>
              <w:spacing w:after="0"/>
              <w:jc w:val="right"/>
              <w:rPr>
                <w:b/>
                <w:sz w:val="28"/>
              </w:rPr>
            </w:pPr>
            <w:fldSimple w:instr=" DOCPROPERTY  Spec#  \* MERGEFORMAT ">
              <w:r w:rsidR="003D5F27" w:rsidRPr="005920BE">
                <w:rPr>
                  <w:b/>
                  <w:sz w:val="28"/>
                </w:rPr>
                <w:t>3</w:t>
              </w:r>
              <w:r w:rsidR="00452154">
                <w:rPr>
                  <w:b/>
                  <w:sz w:val="28"/>
                </w:rPr>
                <w:t>8</w:t>
              </w:r>
              <w:r w:rsidR="003D5F27"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7F96B6E7" w:rsidR="00104365" w:rsidRPr="005920BE" w:rsidRDefault="00576194" w:rsidP="00324FF0">
            <w:pPr>
              <w:pStyle w:val="CRCoverPage"/>
              <w:spacing w:after="0"/>
              <w:jc w:val="right"/>
            </w:pPr>
            <w:r>
              <w:rPr>
                <w:b/>
                <w:sz w:val="28"/>
              </w:rPr>
              <w:t>3851</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8A23608" w:rsidR="00104365" w:rsidRPr="005920BE" w:rsidRDefault="00725786">
            <w:pPr>
              <w:pStyle w:val="CRCoverPage"/>
              <w:spacing w:after="0"/>
              <w:jc w:val="center"/>
              <w:rPr>
                <w:b/>
              </w:rPr>
            </w:pPr>
            <w:r>
              <w:rPr>
                <w:b/>
              </w:rPr>
              <w:t>-</w:t>
            </w: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889E326" w:rsidR="00104365" w:rsidRPr="005920BE" w:rsidRDefault="00FC13DB">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3F4BF2">
                <w:rPr>
                  <w:b/>
                  <w:sz w:val="28"/>
                </w:rPr>
                <w:t>3</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1" w:name="_Hlt497126619"/>
              <w:r w:rsidRPr="005920BE">
                <w:rPr>
                  <w:rStyle w:val="Hyperlink"/>
                  <w:rFonts w:cs="Arial"/>
                  <w:b/>
                  <w:i/>
                  <w:color w:val="FF0000"/>
                </w:rPr>
                <w:t>L</w:t>
              </w:r>
              <w:bookmarkEnd w:id="1"/>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029BE6C0" w:rsidR="00E14F6E" w:rsidRPr="00E14F6E" w:rsidRDefault="00B53F92" w:rsidP="00E14F6E">
            <w:pPr>
              <w:pStyle w:val="CRCoverPage"/>
              <w:spacing w:after="0"/>
            </w:pPr>
            <w:r>
              <w:t xml:space="preserve">  Correction to </w:t>
            </w:r>
            <w:r w:rsidR="005142F7">
              <w:t xml:space="preserve">NE-DC </w:t>
            </w:r>
            <w:r w:rsidR="00582DFE">
              <w:t xml:space="preserve">RRC </w:t>
            </w:r>
            <w:r>
              <w:t>testcase</w:t>
            </w:r>
            <w:r w:rsidR="00E87305">
              <w:t xml:space="preserve"> </w:t>
            </w:r>
            <w:r>
              <w:t>8.2.2.2.</w:t>
            </w:r>
            <w:r w:rsidR="005142F7">
              <w:t>3</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3A20FF5C"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5E67F7AF" w:rsidR="00104365" w:rsidRPr="005920BE" w:rsidRDefault="00B03F34">
            <w:pPr>
              <w:pStyle w:val="CRCoverPage"/>
              <w:spacing w:after="0"/>
              <w:ind w:left="100"/>
            </w:pPr>
            <w:r w:rsidRPr="007C45BA">
              <w:rPr>
                <w:noProof/>
              </w:rPr>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4EEF8D86" w:rsidR="00104365" w:rsidRPr="005920BE" w:rsidRDefault="00AA133D">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2023-07-14</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FC13DB">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FC13DB">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1AE79498" w14:textId="77777777" w:rsidR="00C55DA3" w:rsidRDefault="005142F7" w:rsidP="00366FF2">
            <w:pPr>
              <w:pStyle w:val="CRCoverPage"/>
              <w:spacing w:after="0"/>
              <w:ind w:left="100"/>
            </w:pPr>
            <w:r>
              <w:rPr>
                <w:noProof/>
              </w:rPr>
              <w:t xml:space="preserve">There is no UECapabilityInformation message expected in </w:t>
            </w:r>
            <w:r>
              <w:t>testcase 8.2.2.2.3</w:t>
            </w:r>
            <w:r w:rsidR="00A932F5">
              <w:t>.</w:t>
            </w:r>
          </w:p>
          <w:p w14:paraId="1C4B3FAD" w14:textId="4468E191" w:rsidR="00A932F5" w:rsidRPr="005920BE" w:rsidRDefault="00A932F5" w:rsidP="00366FF2">
            <w:pPr>
              <w:pStyle w:val="CRCoverPage"/>
              <w:spacing w:after="0"/>
              <w:ind w:left="100"/>
              <w:rPr>
                <w:noProof/>
              </w:rPr>
            </w:pP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B03F34" w:rsidRPr="005920BE" w14:paraId="0AF34D26" w14:textId="77777777">
        <w:tc>
          <w:tcPr>
            <w:tcW w:w="2694" w:type="dxa"/>
            <w:gridSpan w:val="2"/>
            <w:tcBorders>
              <w:left w:val="single" w:sz="4" w:space="0" w:color="auto"/>
            </w:tcBorders>
          </w:tcPr>
          <w:p w14:paraId="2CD19E2D" w14:textId="77777777" w:rsidR="00B03F34" w:rsidRPr="005920BE" w:rsidRDefault="00B03F34" w:rsidP="00B03F3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604A1B9C" w14:textId="77777777" w:rsidR="00353777" w:rsidRDefault="005142F7" w:rsidP="005D0B52">
            <w:pPr>
              <w:pStyle w:val="CRCoverPage"/>
              <w:spacing w:after="0"/>
              <w:ind w:left="100"/>
            </w:pPr>
            <w:r>
              <w:t xml:space="preserve">Remove </w:t>
            </w:r>
            <w:r w:rsidRPr="004940B6">
              <w:t>wording “including UE radio access capability information for</w:t>
            </w:r>
            <w:r>
              <w:t xml:space="preserve"> E-UTRA</w:t>
            </w:r>
            <w:r w:rsidRPr="00582DFE">
              <w:t>”</w:t>
            </w:r>
            <w:r>
              <w:t xml:space="preserve"> in step 4 of the test procedure sequence</w:t>
            </w:r>
            <w:r w:rsidR="00A932F5">
              <w:t>.</w:t>
            </w:r>
          </w:p>
          <w:p w14:paraId="2AA4AFA6" w14:textId="413C5553" w:rsidR="00A932F5" w:rsidRPr="005920BE" w:rsidRDefault="00A932F5" w:rsidP="005D0B52">
            <w:pPr>
              <w:pStyle w:val="CRCoverPage"/>
              <w:spacing w:after="0"/>
              <w:ind w:left="100"/>
            </w:pPr>
          </w:p>
        </w:tc>
      </w:tr>
      <w:tr w:rsidR="00B03F34" w:rsidRPr="005920BE" w14:paraId="11EA238B" w14:textId="77777777">
        <w:tc>
          <w:tcPr>
            <w:tcW w:w="2694" w:type="dxa"/>
            <w:gridSpan w:val="2"/>
            <w:tcBorders>
              <w:left w:val="single" w:sz="4" w:space="0" w:color="auto"/>
            </w:tcBorders>
          </w:tcPr>
          <w:p w14:paraId="32E3619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5920BE" w:rsidRDefault="00B03F34" w:rsidP="00B03F34">
            <w:pPr>
              <w:pStyle w:val="CRCoverPage"/>
              <w:spacing w:after="0"/>
              <w:rPr>
                <w:sz w:val="8"/>
                <w:szCs w:val="8"/>
              </w:rPr>
            </w:pPr>
          </w:p>
        </w:tc>
      </w:tr>
      <w:tr w:rsidR="00B03F34" w:rsidRPr="005920BE" w14:paraId="2EAA8A0E" w14:textId="77777777">
        <w:tc>
          <w:tcPr>
            <w:tcW w:w="2694" w:type="dxa"/>
            <w:gridSpan w:val="2"/>
            <w:tcBorders>
              <w:left w:val="single" w:sz="4" w:space="0" w:color="auto"/>
              <w:bottom w:val="single" w:sz="4" w:space="0" w:color="auto"/>
            </w:tcBorders>
          </w:tcPr>
          <w:p w14:paraId="5E6243FE" w14:textId="77777777" w:rsidR="00B03F34" w:rsidRPr="005920BE" w:rsidRDefault="00B03F34" w:rsidP="00B03F3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16F3B672" w:rsidR="000D0625" w:rsidRPr="005920BE" w:rsidRDefault="00582DFE" w:rsidP="00366FF2">
            <w:pPr>
              <w:pStyle w:val="CRCoverPage"/>
              <w:spacing w:after="0"/>
              <w:ind w:left="100"/>
            </w:pPr>
            <w:r>
              <w:rPr>
                <w:noProof/>
              </w:rPr>
              <w:t>Misleading text will remain in the prose</w:t>
            </w:r>
          </w:p>
        </w:tc>
      </w:tr>
      <w:tr w:rsidR="00B03F34" w:rsidRPr="005920BE" w14:paraId="5D90A041" w14:textId="77777777">
        <w:tc>
          <w:tcPr>
            <w:tcW w:w="2694" w:type="dxa"/>
            <w:gridSpan w:val="2"/>
          </w:tcPr>
          <w:p w14:paraId="5F7EFC0C" w14:textId="77777777" w:rsidR="00B03F34" w:rsidRPr="005920BE" w:rsidRDefault="00B03F34" w:rsidP="00B03F34">
            <w:pPr>
              <w:pStyle w:val="CRCoverPage"/>
              <w:spacing w:after="0"/>
              <w:rPr>
                <w:b/>
                <w:i/>
                <w:sz w:val="8"/>
                <w:szCs w:val="8"/>
              </w:rPr>
            </w:pPr>
          </w:p>
        </w:tc>
        <w:tc>
          <w:tcPr>
            <w:tcW w:w="6946" w:type="dxa"/>
            <w:gridSpan w:val="9"/>
          </w:tcPr>
          <w:p w14:paraId="259844B5" w14:textId="77777777" w:rsidR="00B03F34" w:rsidRPr="005920BE" w:rsidRDefault="00B03F34" w:rsidP="00B03F34">
            <w:pPr>
              <w:pStyle w:val="CRCoverPage"/>
              <w:spacing w:after="0"/>
              <w:rPr>
                <w:sz w:val="8"/>
                <w:szCs w:val="8"/>
              </w:rPr>
            </w:pPr>
          </w:p>
        </w:tc>
      </w:tr>
      <w:tr w:rsidR="00B03F34" w:rsidRPr="005920BE" w14:paraId="1AD79B7B" w14:textId="77777777">
        <w:tc>
          <w:tcPr>
            <w:tcW w:w="2694" w:type="dxa"/>
            <w:gridSpan w:val="2"/>
            <w:tcBorders>
              <w:top w:val="single" w:sz="4" w:space="0" w:color="auto"/>
              <w:left w:val="single" w:sz="4" w:space="0" w:color="auto"/>
            </w:tcBorders>
          </w:tcPr>
          <w:p w14:paraId="1060C8EA" w14:textId="77777777" w:rsidR="00B03F34" w:rsidRPr="005920BE" w:rsidRDefault="00B03F34" w:rsidP="00B03F3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41E572A8" w:rsidR="00B03F34" w:rsidRPr="005920BE" w:rsidRDefault="004A754B" w:rsidP="00B03F34">
            <w:pPr>
              <w:pStyle w:val="CRCoverPage"/>
              <w:spacing w:after="0"/>
              <w:ind w:left="100"/>
            </w:pPr>
            <w:r>
              <w:t>8.2.2.2.3</w:t>
            </w:r>
          </w:p>
        </w:tc>
      </w:tr>
      <w:tr w:rsidR="00B03F34" w:rsidRPr="005920BE" w14:paraId="7416B460" w14:textId="77777777">
        <w:tc>
          <w:tcPr>
            <w:tcW w:w="2694" w:type="dxa"/>
            <w:gridSpan w:val="2"/>
            <w:tcBorders>
              <w:left w:val="single" w:sz="4" w:space="0" w:color="auto"/>
            </w:tcBorders>
          </w:tcPr>
          <w:p w14:paraId="5C747042"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5920BE" w:rsidRDefault="00B03F34" w:rsidP="00B03F34">
            <w:pPr>
              <w:pStyle w:val="CRCoverPage"/>
              <w:spacing w:after="0"/>
              <w:rPr>
                <w:sz w:val="8"/>
                <w:szCs w:val="8"/>
              </w:rPr>
            </w:pPr>
          </w:p>
        </w:tc>
      </w:tr>
      <w:tr w:rsidR="00B03F34" w:rsidRPr="005920BE" w14:paraId="4BADDC0F" w14:textId="77777777">
        <w:tc>
          <w:tcPr>
            <w:tcW w:w="2694" w:type="dxa"/>
            <w:gridSpan w:val="2"/>
            <w:tcBorders>
              <w:left w:val="single" w:sz="4" w:space="0" w:color="auto"/>
            </w:tcBorders>
          </w:tcPr>
          <w:p w14:paraId="2612B70B" w14:textId="77777777" w:rsidR="00B03F34" w:rsidRPr="005920BE"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5920BE" w:rsidRDefault="00B03F34" w:rsidP="00B03F3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5920BE" w:rsidRDefault="00B03F34" w:rsidP="00B03F34">
            <w:pPr>
              <w:pStyle w:val="CRCoverPage"/>
              <w:spacing w:after="0"/>
              <w:jc w:val="center"/>
              <w:rPr>
                <w:b/>
                <w:caps/>
              </w:rPr>
            </w:pPr>
            <w:r w:rsidRPr="005920BE">
              <w:rPr>
                <w:b/>
                <w:caps/>
              </w:rPr>
              <w:t>N</w:t>
            </w:r>
          </w:p>
        </w:tc>
        <w:tc>
          <w:tcPr>
            <w:tcW w:w="2977" w:type="dxa"/>
            <w:gridSpan w:val="4"/>
          </w:tcPr>
          <w:p w14:paraId="720A1D7D" w14:textId="77777777" w:rsidR="00B03F34" w:rsidRPr="005920BE"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5920BE" w:rsidRDefault="00B03F34" w:rsidP="00B03F34">
            <w:pPr>
              <w:pStyle w:val="CRCoverPage"/>
              <w:spacing w:after="0"/>
              <w:ind w:left="99"/>
            </w:pPr>
          </w:p>
        </w:tc>
      </w:tr>
      <w:tr w:rsidR="00B03F34" w:rsidRPr="005920BE" w14:paraId="189434AA" w14:textId="77777777">
        <w:tc>
          <w:tcPr>
            <w:tcW w:w="2694" w:type="dxa"/>
            <w:gridSpan w:val="2"/>
            <w:tcBorders>
              <w:left w:val="single" w:sz="4" w:space="0" w:color="auto"/>
            </w:tcBorders>
          </w:tcPr>
          <w:p w14:paraId="67E01ACA" w14:textId="77777777" w:rsidR="00B03F34" w:rsidRPr="005920BE" w:rsidRDefault="00B03F34" w:rsidP="00B03F3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683B103D" w14:textId="77777777" w:rsidR="00B03F34" w:rsidRPr="005920BE" w:rsidRDefault="00B03F34" w:rsidP="00B03F3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B03F34" w:rsidRPr="005920BE" w:rsidRDefault="00B03F34" w:rsidP="00B03F34">
            <w:pPr>
              <w:pStyle w:val="CRCoverPage"/>
              <w:spacing w:after="0"/>
              <w:ind w:left="99"/>
            </w:pPr>
            <w:r w:rsidRPr="005920BE">
              <w:t xml:space="preserve">TS/TR ... CR ... </w:t>
            </w:r>
          </w:p>
        </w:tc>
      </w:tr>
      <w:tr w:rsidR="00B03F34" w:rsidRPr="005920BE" w14:paraId="68C55F1A" w14:textId="77777777">
        <w:tc>
          <w:tcPr>
            <w:tcW w:w="2694" w:type="dxa"/>
            <w:gridSpan w:val="2"/>
            <w:tcBorders>
              <w:left w:val="single" w:sz="4" w:space="0" w:color="auto"/>
            </w:tcBorders>
          </w:tcPr>
          <w:p w14:paraId="08B518CE" w14:textId="77777777" w:rsidR="00B03F34" w:rsidRPr="005920BE" w:rsidRDefault="00B03F34" w:rsidP="00B03F3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366A3AE"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14EE2DAB" w:rsidR="00B03F34" w:rsidRPr="005920BE" w:rsidRDefault="00366FF2" w:rsidP="00B03F34">
            <w:pPr>
              <w:pStyle w:val="CRCoverPage"/>
              <w:spacing w:after="0"/>
              <w:jc w:val="center"/>
              <w:rPr>
                <w:b/>
                <w:caps/>
              </w:rPr>
            </w:pPr>
            <w:r w:rsidRPr="005920BE">
              <w:rPr>
                <w:b/>
                <w:caps/>
              </w:rPr>
              <w:t>X</w:t>
            </w:r>
          </w:p>
        </w:tc>
        <w:tc>
          <w:tcPr>
            <w:tcW w:w="2977" w:type="dxa"/>
            <w:gridSpan w:val="4"/>
          </w:tcPr>
          <w:p w14:paraId="48BD1640" w14:textId="77777777" w:rsidR="00B03F34" w:rsidRPr="005920BE" w:rsidRDefault="00B03F34" w:rsidP="00B03F3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257842CE" w:rsidR="00B03F34" w:rsidRPr="005920BE" w:rsidRDefault="00A45802" w:rsidP="00B03F34">
            <w:pPr>
              <w:pStyle w:val="CRCoverPage"/>
              <w:spacing w:after="0"/>
              <w:ind w:left="99"/>
            </w:pPr>
            <w:r>
              <w:rPr>
                <w:noProof/>
              </w:rPr>
              <w:t xml:space="preserve">TS/TR </w:t>
            </w:r>
            <w:r w:rsidR="00366FF2" w:rsidRPr="005920BE">
              <w:t>... CR ...</w:t>
            </w:r>
          </w:p>
        </w:tc>
      </w:tr>
      <w:tr w:rsidR="00B03F34" w:rsidRPr="005920BE" w14:paraId="6B48AA44" w14:textId="77777777">
        <w:tc>
          <w:tcPr>
            <w:tcW w:w="2694" w:type="dxa"/>
            <w:gridSpan w:val="2"/>
            <w:tcBorders>
              <w:left w:val="single" w:sz="4" w:space="0" w:color="auto"/>
            </w:tcBorders>
          </w:tcPr>
          <w:p w14:paraId="76DE46B4" w14:textId="77777777" w:rsidR="00B03F34" w:rsidRPr="005920BE" w:rsidRDefault="00B03F34" w:rsidP="00B03F34">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1D11EADD" w14:textId="77777777" w:rsidR="00B03F34" w:rsidRPr="005920BE" w:rsidRDefault="00B03F34" w:rsidP="00B03F3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B03F34" w:rsidRPr="005920BE" w:rsidRDefault="00B03F34" w:rsidP="00B03F34">
            <w:pPr>
              <w:pStyle w:val="CRCoverPage"/>
              <w:spacing w:after="0"/>
              <w:ind w:left="99"/>
            </w:pPr>
            <w:r w:rsidRPr="005920BE">
              <w:t xml:space="preserve">TS/TR ... CR ... </w:t>
            </w:r>
          </w:p>
        </w:tc>
      </w:tr>
      <w:tr w:rsidR="00B03F34" w:rsidRPr="005920BE" w14:paraId="32A1A26F" w14:textId="77777777">
        <w:tc>
          <w:tcPr>
            <w:tcW w:w="2694" w:type="dxa"/>
            <w:gridSpan w:val="2"/>
            <w:tcBorders>
              <w:left w:val="single" w:sz="4" w:space="0" w:color="auto"/>
            </w:tcBorders>
          </w:tcPr>
          <w:p w14:paraId="5DB8F1DB" w14:textId="77777777" w:rsidR="00B03F34" w:rsidRPr="005920BE"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5920BE" w:rsidRDefault="00B03F34" w:rsidP="00B03F34">
            <w:pPr>
              <w:pStyle w:val="CRCoverPage"/>
              <w:spacing w:after="0"/>
            </w:pPr>
          </w:p>
        </w:tc>
      </w:tr>
      <w:tr w:rsidR="00B03F34" w:rsidRPr="005920BE" w14:paraId="06B0649E" w14:textId="77777777">
        <w:tc>
          <w:tcPr>
            <w:tcW w:w="2694" w:type="dxa"/>
            <w:gridSpan w:val="2"/>
            <w:tcBorders>
              <w:left w:val="single" w:sz="4" w:space="0" w:color="auto"/>
              <w:bottom w:val="single" w:sz="4" w:space="0" w:color="auto"/>
            </w:tcBorders>
          </w:tcPr>
          <w:p w14:paraId="7DE1412E" w14:textId="77777777" w:rsidR="00B03F34" w:rsidRPr="005920BE" w:rsidRDefault="00B03F34" w:rsidP="00B03F3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8D1B144" w:rsidR="00B03F34" w:rsidRPr="005920BE" w:rsidRDefault="00B03F34" w:rsidP="00B03F34">
            <w:pPr>
              <w:pStyle w:val="CRCoverPage"/>
              <w:spacing w:after="0"/>
              <w:ind w:left="100"/>
            </w:pPr>
          </w:p>
        </w:tc>
      </w:tr>
      <w:tr w:rsidR="00B03F34" w:rsidRPr="005920BE" w14:paraId="738B047D" w14:textId="77777777">
        <w:tc>
          <w:tcPr>
            <w:tcW w:w="2694" w:type="dxa"/>
            <w:gridSpan w:val="2"/>
            <w:tcBorders>
              <w:top w:val="single" w:sz="4" w:space="0" w:color="auto"/>
              <w:bottom w:val="single" w:sz="4" w:space="0" w:color="auto"/>
            </w:tcBorders>
          </w:tcPr>
          <w:p w14:paraId="3810C163" w14:textId="77777777" w:rsidR="00B03F34" w:rsidRPr="005920BE"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5920BE" w:rsidRDefault="00B03F34" w:rsidP="00B03F34">
            <w:pPr>
              <w:pStyle w:val="CRCoverPage"/>
              <w:spacing w:after="0"/>
              <w:ind w:left="100"/>
              <w:rPr>
                <w:sz w:val="8"/>
                <w:szCs w:val="8"/>
              </w:rPr>
            </w:pPr>
          </w:p>
        </w:tc>
      </w:tr>
      <w:tr w:rsidR="00B03F3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B03F34" w:rsidRPr="005920BE" w:rsidRDefault="00B03F34" w:rsidP="00B03F3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928DF7F" w:rsidR="00B03F34" w:rsidRPr="005920BE" w:rsidRDefault="00B03F34" w:rsidP="004B4185">
            <w:pPr>
              <w:pStyle w:val="CRCoverPage"/>
              <w:spacing w:after="0"/>
              <w:rPr>
                <w:lang w:val="en-US"/>
              </w:rPr>
            </w:pPr>
            <w:r>
              <w:t xml:space="preserve"> </w:t>
            </w:r>
          </w:p>
        </w:tc>
      </w:tr>
    </w:tbl>
    <w:p w14:paraId="7CE5974F" w14:textId="77777777" w:rsidR="00E95F8E" w:rsidRDefault="00E95F8E" w:rsidP="00DC0846">
      <w:pPr>
        <w:spacing w:after="0"/>
        <w:rPr>
          <w:rFonts w:eastAsia="MS Mincho"/>
          <w:lang w:eastAsia="en-GB"/>
        </w:rPr>
      </w:pPr>
    </w:p>
    <w:p w14:paraId="5E138CF1" w14:textId="77777777" w:rsidR="00E95F8E" w:rsidRDefault="00E95F8E">
      <w:pPr>
        <w:spacing w:after="0"/>
        <w:rPr>
          <w:rFonts w:ascii="Arial" w:eastAsia="MS Mincho" w:hAnsi="Arial"/>
          <w:sz w:val="22"/>
          <w:lang w:eastAsia="en-GB"/>
        </w:rPr>
      </w:pPr>
      <w:r>
        <w:rPr>
          <w:rFonts w:eastAsia="MS Mincho"/>
          <w:lang w:eastAsia="en-GB"/>
        </w:rPr>
        <w:br w:type="page"/>
      </w:r>
    </w:p>
    <w:p w14:paraId="25D1FECA" w14:textId="77777777" w:rsidR="00942EC7" w:rsidRPr="00C25BC1" w:rsidRDefault="00942EC7" w:rsidP="00942EC7">
      <w:pPr>
        <w:pStyle w:val="Heading5"/>
      </w:pPr>
      <w:r w:rsidRPr="00C25BC1">
        <w:lastRenderedPageBreak/>
        <w:t>8.2.2.2.3</w:t>
      </w:r>
      <w:r w:rsidRPr="00C25BC1">
        <w:tab/>
        <w:t>Split SRB Establishment and Release / NE-DC</w:t>
      </w:r>
    </w:p>
    <w:p w14:paraId="0428424F" w14:textId="77777777" w:rsidR="00942EC7" w:rsidRPr="00C25BC1" w:rsidRDefault="00942EC7" w:rsidP="00942EC7">
      <w:pPr>
        <w:keepNext/>
        <w:keepLines/>
        <w:spacing w:before="120"/>
        <w:ind w:left="1985" w:hanging="1985"/>
      </w:pPr>
      <w:r w:rsidRPr="00C25BC1">
        <w:t>8.2.2.2.3.1</w:t>
      </w:r>
      <w:r w:rsidRPr="00C25BC1">
        <w:tab/>
        <w:t>Test Purpose (TP)</w:t>
      </w:r>
    </w:p>
    <w:p w14:paraId="178489A6" w14:textId="77777777" w:rsidR="00942EC7" w:rsidRPr="00C25BC1" w:rsidRDefault="00942EC7" w:rsidP="00942EC7">
      <w:pPr>
        <w:pStyle w:val="H6"/>
      </w:pPr>
      <w:r w:rsidRPr="00C25BC1">
        <w:t>(1)</w:t>
      </w:r>
    </w:p>
    <w:p w14:paraId="52A15A94" w14:textId="77777777" w:rsidR="00942EC7" w:rsidRPr="00C25BC1" w:rsidRDefault="00942EC7" w:rsidP="00942EC7">
      <w:pPr>
        <w:pStyle w:val="PL"/>
      </w:pPr>
      <w:r w:rsidRPr="00C25BC1">
        <w:rPr>
          <w:b/>
        </w:rPr>
        <w:t>with</w:t>
      </w:r>
      <w:r w:rsidRPr="00C25BC1">
        <w:t xml:space="preserve"> { UE in RRC_CONNECTED state with NE-DC }</w:t>
      </w:r>
    </w:p>
    <w:p w14:paraId="131CBF3A" w14:textId="77777777" w:rsidR="00942EC7" w:rsidRPr="00C25BC1" w:rsidRDefault="00942EC7" w:rsidP="00942EC7">
      <w:pPr>
        <w:pStyle w:val="PL"/>
      </w:pPr>
      <w:r w:rsidRPr="00C25BC1">
        <w:rPr>
          <w:b/>
        </w:rPr>
        <w:t>ensure that</w:t>
      </w:r>
      <w:r w:rsidRPr="00C25BC1">
        <w:t xml:space="preserve"> {</w:t>
      </w:r>
    </w:p>
    <w:p w14:paraId="50E0D748" w14:textId="77777777" w:rsidR="00942EC7" w:rsidRPr="00C25BC1" w:rsidRDefault="00942EC7" w:rsidP="00942EC7">
      <w:pPr>
        <w:pStyle w:val="PL"/>
      </w:pPr>
      <w:r w:rsidRPr="00C25BC1">
        <w:t xml:space="preserve">  </w:t>
      </w:r>
      <w:r w:rsidRPr="00C25BC1">
        <w:rPr>
          <w:b/>
        </w:rPr>
        <w:t>when</w:t>
      </w:r>
      <w:r w:rsidRPr="00C25BC1">
        <w:t xml:space="preserve"> { UE receives an </w:t>
      </w:r>
      <w:proofErr w:type="spellStart"/>
      <w:r w:rsidRPr="00C25BC1">
        <w:rPr>
          <w:i/>
        </w:rPr>
        <w:t>RRCReconfiguration</w:t>
      </w:r>
      <w:proofErr w:type="spellEnd"/>
      <w:r w:rsidRPr="00C25BC1">
        <w:t xml:space="preserve"> message on SRB1 to configure split SRB1 and split SRB2 with PDCP duplication activated }</w:t>
      </w:r>
    </w:p>
    <w:p w14:paraId="5CAFBC5F" w14:textId="77777777" w:rsidR="00942EC7" w:rsidRPr="00C25BC1" w:rsidRDefault="00942EC7" w:rsidP="00942EC7">
      <w:pPr>
        <w:pStyle w:val="PL"/>
      </w:pPr>
      <w:r w:rsidRPr="00C25BC1">
        <w:t xml:space="preserve">    </w:t>
      </w:r>
      <w:r w:rsidRPr="00C25BC1">
        <w:rPr>
          <w:b/>
        </w:rPr>
        <w:t>then</w:t>
      </w:r>
      <w:r w:rsidRPr="00C25BC1">
        <w:t xml:space="preserve"> { UE configures the split SRBs and sends an </w:t>
      </w:r>
      <w:proofErr w:type="spellStart"/>
      <w:r w:rsidRPr="00C25BC1">
        <w:rPr>
          <w:i/>
        </w:rPr>
        <w:t>RRCConnectionReconfigurationComplete</w:t>
      </w:r>
      <w:proofErr w:type="spellEnd"/>
      <w:r w:rsidRPr="00C25BC1">
        <w:t xml:space="preserve"> message on split SRB1 with the PDCP PDU duplicated on the MCG and SCG path }</w:t>
      </w:r>
    </w:p>
    <w:p w14:paraId="5CDA72D5" w14:textId="77777777" w:rsidR="00942EC7" w:rsidRPr="00C25BC1" w:rsidRDefault="00942EC7" w:rsidP="00942EC7">
      <w:pPr>
        <w:pStyle w:val="PL"/>
      </w:pPr>
      <w:r w:rsidRPr="00C25BC1">
        <w:t xml:space="preserve">            }</w:t>
      </w:r>
    </w:p>
    <w:p w14:paraId="43744BEA" w14:textId="77777777" w:rsidR="00942EC7" w:rsidRPr="00C25BC1" w:rsidRDefault="00942EC7" w:rsidP="00942EC7">
      <w:pPr>
        <w:pStyle w:val="PL"/>
      </w:pPr>
    </w:p>
    <w:p w14:paraId="5F91377B" w14:textId="77777777" w:rsidR="00942EC7" w:rsidRPr="00C25BC1" w:rsidRDefault="00942EC7" w:rsidP="00942EC7">
      <w:pPr>
        <w:pStyle w:val="H6"/>
      </w:pPr>
      <w:r w:rsidRPr="00C25BC1">
        <w:t>(2)</w:t>
      </w:r>
    </w:p>
    <w:p w14:paraId="610A63F7" w14:textId="77777777" w:rsidR="00942EC7" w:rsidRPr="00C25BC1" w:rsidRDefault="00942EC7" w:rsidP="00942EC7">
      <w:pPr>
        <w:pStyle w:val="PL"/>
      </w:pPr>
      <w:r w:rsidRPr="00C25BC1">
        <w:rPr>
          <w:b/>
        </w:rPr>
        <w:t>with</w:t>
      </w:r>
      <w:r w:rsidRPr="00C25BC1">
        <w:t xml:space="preserve"> { UE in RRC_CONNECTED state with NE-DC and split SRB configured }</w:t>
      </w:r>
    </w:p>
    <w:p w14:paraId="66A9E55A" w14:textId="77777777" w:rsidR="00942EC7" w:rsidRPr="00C25BC1" w:rsidRDefault="00942EC7" w:rsidP="00942EC7">
      <w:pPr>
        <w:pStyle w:val="PL"/>
      </w:pPr>
      <w:r w:rsidRPr="00C25BC1">
        <w:rPr>
          <w:b/>
        </w:rPr>
        <w:t>ensure that</w:t>
      </w:r>
      <w:r w:rsidRPr="00C25BC1">
        <w:t xml:space="preserve"> {</w:t>
      </w:r>
    </w:p>
    <w:p w14:paraId="1ED099BF" w14:textId="77777777" w:rsidR="00942EC7" w:rsidRPr="00C25BC1" w:rsidRDefault="00942EC7" w:rsidP="00942EC7">
      <w:pPr>
        <w:pStyle w:val="PL"/>
      </w:pPr>
      <w:r w:rsidRPr="00C25BC1">
        <w:t xml:space="preserve">  </w:t>
      </w:r>
      <w:r w:rsidRPr="00C25BC1">
        <w:rPr>
          <w:b/>
        </w:rPr>
        <w:t>when</w:t>
      </w:r>
      <w:r w:rsidRPr="00C25BC1">
        <w:t xml:space="preserve"> { UE receives an </w:t>
      </w:r>
      <w:proofErr w:type="spellStart"/>
      <w:r w:rsidRPr="00C25BC1">
        <w:rPr>
          <w:i/>
        </w:rPr>
        <w:t>RRCReconfiguration</w:t>
      </w:r>
      <w:proofErr w:type="spellEnd"/>
      <w:r w:rsidRPr="00C25BC1">
        <w:t xml:space="preserve"> message on split SRB1 over the SCG path to release split SRB1 and split SRB2 }</w:t>
      </w:r>
    </w:p>
    <w:p w14:paraId="43A6E504" w14:textId="77777777" w:rsidR="00942EC7" w:rsidRPr="00C25BC1" w:rsidRDefault="00942EC7" w:rsidP="00942EC7">
      <w:pPr>
        <w:pStyle w:val="PL"/>
      </w:pPr>
      <w:r w:rsidRPr="00C25BC1">
        <w:t xml:space="preserve">    </w:t>
      </w:r>
      <w:r w:rsidRPr="00C25BC1">
        <w:rPr>
          <w:b/>
        </w:rPr>
        <w:t>then</w:t>
      </w:r>
      <w:r w:rsidRPr="00C25BC1">
        <w:t xml:space="preserve"> { UE releases split SRB1 and split SRB2 and sends an </w:t>
      </w:r>
      <w:proofErr w:type="spellStart"/>
      <w:r w:rsidRPr="00C25BC1">
        <w:rPr>
          <w:i/>
        </w:rPr>
        <w:t>RRCConnectionReconfigurationComplete</w:t>
      </w:r>
      <w:proofErr w:type="spellEnd"/>
      <w:r w:rsidRPr="00C25BC1">
        <w:t xml:space="preserve"> message on SRB1 over the MCG path}</w:t>
      </w:r>
    </w:p>
    <w:p w14:paraId="74AC9FDE" w14:textId="77777777" w:rsidR="00942EC7" w:rsidRPr="00C25BC1" w:rsidRDefault="00942EC7" w:rsidP="00942EC7">
      <w:pPr>
        <w:pStyle w:val="PL"/>
      </w:pPr>
      <w:r w:rsidRPr="00C25BC1">
        <w:t xml:space="preserve">            }</w:t>
      </w:r>
    </w:p>
    <w:p w14:paraId="1D7E0A8D" w14:textId="77777777" w:rsidR="00942EC7" w:rsidRPr="00C25BC1" w:rsidRDefault="00942EC7" w:rsidP="00942EC7">
      <w:pPr>
        <w:pStyle w:val="PL"/>
      </w:pPr>
    </w:p>
    <w:p w14:paraId="0767834A" w14:textId="77777777" w:rsidR="00942EC7" w:rsidRPr="00C25BC1" w:rsidRDefault="00942EC7" w:rsidP="00942EC7">
      <w:pPr>
        <w:pStyle w:val="H6"/>
      </w:pPr>
      <w:r w:rsidRPr="00C25BC1">
        <w:t>(3)</w:t>
      </w:r>
    </w:p>
    <w:p w14:paraId="29246CF9" w14:textId="77777777" w:rsidR="00942EC7" w:rsidRPr="00C25BC1" w:rsidRDefault="00942EC7" w:rsidP="00942EC7">
      <w:pPr>
        <w:pStyle w:val="PL"/>
      </w:pPr>
      <w:r w:rsidRPr="00C25BC1">
        <w:t>with { UE in RRC_CONNECTED state in NE-DC mode with split SRB1 and split SRB2 configured with PDCP duplication }</w:t>
      </w:r>
    </w:p>
    <w:p w14:paraId="7575640C" w14:textId="77777777" w:rsidR="00942EC7" w:rsidRPr="00C25BC1" w:rsidRDefault="00942EC7" w:rsidP="00942EC7">
      <w:pPr>
        <w:pStyle w:val="PL"/>
      </w:pPr>
      <w:r w:rsidRPr="00C25BC1">
        <w:t>ensure that {</w:t>
      </w:r>
    </w:p>
    <w:p w14:paraId="338C0729" w14:textId="77777777" w:rsidR="00942EC7" w:rsidRPr="00C25BC1" w:rsidRDefault="00942EC7" w:rsidP="00942EC7">
      <w:pPr>
        <w:pStyle w:val="PL"/>
      </w:pPr>
      <w:r w:rsidRPr="00C25BC1">
        <w:t xml:space="preserve">  when { UE receives a </w:t>
      </w:r>
      <w:proofErr w:type="spellStart"/>
      <w:r w:rsidRPr="00C25BC1">
        <w:t>CounterCheck</w:t>
      </w:r>
      <w:proofErr w:type="spellEnd"/>
      <w:r w:rsidRPr="00C25BC1">
        <w:t xml:space="preserve"> on split SRB1 over the SCG path }</w:t>
      </w:r>
    </w:p>
    <w:p w14:paraId="1DFB91D4" w14:textId="77777777" w:rsidR="00942EC7" w:rsidRPr="00C25BC1" w:rsidRDefault="00942EC7" w:rsidP="00942EC7">
      <w:pPr>
        <w:pStyle w:val="PL"/>
      </w:pPr>
      <w:r w:rsidRPr="00C25BC1">
        <w:t xml:space="preserve">    then { UE replies with </w:t>
      </w:r>
      <w:proofErr w:type="spellStart"/>
      <w:r w:rsidRPr="00C25BC1">
        <w:t>CounterCheckResponse</w:t>
      </w:r>
      <w:proofErr w:type="spellEnd"/>
      <w:r w:rsidRPr="00C25BC1">
        <w:t xml:space="preserve"> on split SRB1 duplicated on the MCG and SCG path}</w:t>
      </w:r>
    </w:p>
    <w:p w14:paraId="57163500" w14:textId="77777777" w:rsidR="00942EC7" w:rsidRPr="00C25BC1" w:rsidRDefault="00942EC7" w:rsidP="00942EC7">
      <w:pPr>
        <w:pStyle w:val="PL"/>
      </w:pPr>
      <w:r w:rsidRPr="00C25BC1">
        <w:t xml:space="preserve">            }</w:t>
      </w:r>
    </w:p>
    <w:p w14:paraId="09FC29AE" w14:textId="77777777" w:rsidR="00942EC7" w:rsidRPr="00C25BC1" w:rsidRDefault="00942EC7" w:rsidP="00942EC7">
      <w:pPr>
        <w:pStyle w:val="PL"/>
      </w:pPr>
    </w:p>
    <w:p w14:paraId="29D7A22C" w14:textId="77777777" w:rsidR="00942EC7" w:rsidRPr="00C25BC1" w:rsidRDefault="00942EC7" w:rsidP="00942EC7">
      <w:pPr>
        <w:pStyle w:val="H6"/>
      </w:pPr>
      <w:r w:rsidRPr="00C25BC1">
        <w:t>(4)</w:t>
      </w:r>
    </w:p>
    <w:p w14:paraId="50754108" w14:textId="77777777" w:rsidR="00942EC7" w:rsidRPr="00C25BC1" w:rsidRDefault="00942EC7" w:rsidP="00942EC7">
      <w:pPr>
        <w:pStyle w:val="PL"/>
      </w:pPr>
      <w:r w:rsidRPr="00C25BC1">
        <w:t>with { UE in RRC_CONNECTED state in NE-DC mode with split SRB1 and split SRB2 configured with PDCP duplication</w:t>
      </w:r>
      <w:r w:rsidRPr="00C25BC1" w:rsidDel="006D2694">
        <w:t xml:space="preserve"> </w:t>
      </w:r>
      <w:r w:rsidRPr="00C25BC1">
        <w:t>}</w:t>
      </w:r>
    </w:p>
    <w:p w14:paraId="3D4CC1F3" w14:textId="77777777" w:rsidR="00942EC7" w:rsidRPr="00C25BC1" w:rsidRDefault="00942EC7" w:rsidP="00942EC7">
      <w:pPr>
        <w:pStyle w:val="PL"/>
      </w:pPr>
      <w:r w:rsidRPr="00C25BC1">
        <w:t>ensure that {</w:t>
      </w:r>
    </w:p>
    <w:p w14:paraId="44B94C49" w14:textId="77777777" w:rsidR="00942EC7" w:rsidRPr="00C25BC1" w:rsidRDefault="00942EC7" w:rsidP="00942EC7">
      <w:pPr>
        <w:pStyle w:val="PL"/>
      </w:pPr>
      <w:r w:rsidRPr="00C25BC1">
        <w:t xml:space="preserve">  when </w:t>
      </w:r>
      <w:proofErr w:type="gramStart"/>
      <w:r w:rsidRPr="00C25BC1">
        <w:t>{ UE</w:t>
      </w:r>
      <w:proofErr w:type="gramEnd"/>
      <w:r w:rsidRPr="00C25BC1">
        <w:t xml:space="preserve"> receives </w:t>
      </w:r>
      <w:proofErr w:type="spellStart"/>
      <w:r w:rsidRPr="00C25BC1">
        <w:t>a</w:t>
      </w:r>
      <w:proofErr w:type="spellEnd"/>
      <w:r w:rsidRPr="00C25BC1">
        <w:t xml:space="preserve"> IDENTITY REQUEST on split SRB2 over the SCG path }</w:t>
      </w:r>
    </w:p>
    <w:p w14:paraId="13B07187" w14:textId="77777777" w:rsidR="00942EC7" w:rsidRPr="00C25BC1" w:rsidRDefault="00942EC7" w:rsidP="00942EC7">
      <w:pPr>
        <w:pStyle w:val="PL"/>
      </w:pPr>
      <w:r w:rsidRPr="00C25BC1">
        <w:t xml:space="preserve">    then { UE replies with IDENTITY RESPONSE on split SRB2 duplicated on the MCG and SCG path}</w:t>
      </w:r>
    </w:p>
    <w:p w14:paraId="72FFF5D2" w14:textId="77777777" w:rsidR="00942EC7" w:rsidRPr="00C25BC1" w:rsidRDefault="00942EC7" w:rsidP="00942EC7">
      <w:pPr>
        <w:pStyle w:val="PL"/>
      </w:pPr>
    </w:p>
    <w:p w14:paraId="608678D1" w14:textId="77777777" w:rsidR="00942EC7" w:rsidRPr="00C25BC1" w:rsidRDefault="00942EC7" w:rsidP="00942EC7">
      <w:pPr>
        <w:pStyle w:val="H6"/>
      </w:pPr>
      <w:r w:rsidRPr="00C25BC1">
        <w:t>8.2.2.2.3.2</w:t>
      </w:r>
      <w:r w:rsidRPr="00C25BC1">
        <w:tab/>
        <w:t>Conformance requirements</w:t>
      </w:r>
    </w:p>
    <w:p w14:paraId="21D5C9C3" w14:textId="77777777" w:rsidR="00942EC7" w:rsidRPr="00C25BC1" w:rsidRDefault="00942EC7" w:rsidP="00942EC7">
      <w:r w:rsidRPr="00C25BC1">
        <w:t>References: The conformance requirements covered in the present TC are specified in: TS 38.331, clause 5.3.5.3 and TS 36.331: clauses 5.3.5.3, 5.3.10.1a and 5.3.10.17. Unless and otherwise stated these are Rel-15 requirements</w:t>
      </w:r>
    </w:p>
    <w:p w14:paraId="21A9FD88" w14:textId="77777777" w:rsidR="00942EC7" w:rsidRPr="00C25BC1" w:rsidRDefault="00942EC7" w:rsidP="00942EC7">
      <w:r w:rsidRPr="00C25BC1">
        <w:t>[TS 38.331, clause 5.3.5.3]</w:t>
      </w:r>
    </w:p>
    <w:p w14:paraId="11700D05" w14:textId="77777777" w:rsidR="00942EC7" w:rsidRPr="00C25BC1" w:rsidRDefault="00942EC7" w:rsidP="00942EC7">
      <w:pPr>
        <w:ind w:left="568" w:hanging="284"/>
      </w:pPr>
      <w:r w:rsidRPr="00C25BC1">
        <w:t xml:space="preserve">The UE shall perform the following actions upon reception of the </w:t>
      </w:r>
      <w:proofErr w:type="spellStart"/>
      <w:r w:rsidRPr="00C25BC1">
        <w:t>RRCReconfiguration</w:t>
      </w:r>
      <w:proofErr w:type="spellEnd"/>
      <w:r w:rsidRPr="00C25BC1">
        <w:t xml:space="preserve">, or upon execution of the conditional reconfiguration (CHO, </w:t>
      </w:r>
      <w:proofErr w:type="gramStart"/>
      <w:r w:rsidRPr="00C25BC1">
        <w:t>CPA</w:t>
      </w:r>
      <w:proofErr w:type="gramEnd"/>
      <w:r w:rsidRPr="00C25BC1">
        <w:t xml:space="preserve"> or CPC):</w:t>
      </w:r>
    </w:p>
    <w:p w14:paraId="12B03EA7" w14:textId="77777777" w:rsidR="00942EC7" w:rsidRPr="00C25BC1" w:rsidRDefault="00942EC7" w:rsidP="00942EC7">
      <w:pPr>
        <w:ind w:left="568" w:hanging="284"/>
      </w:pPr>
      <w:r w:rsidRPr="00C25BC1">
        <w:t>…</w:t>
      </w:r>
    </w:p>
    <w:p w14:paraId="0E604B3D" w14:textId="77777777" w:rsidR="00942EC7" w:rsidRPr="00C25BC1" w:rsidRDefault="00942EC7" w:rsidP="00942EC7">
      <w:pPr>
        <w:pStyle w:val="B1"/>
        <w:rPr>
          <w:i/>
          <w:iCs/>
          <w:lang w:eastAsia="zh-CN"/>
        </w:rPr>
      </w:pPr>
      <w:r w:rsidRPr="00C25BC1">
        <w:t>1&gt;</w:t>
      </w:r>
      <w:r w:rsidRPr="00C25BC1">
        <w:tab/>
        <w:t xml:space="preserve">if the </w:t>
      </w:r>
      <w:proofErr w:type="spellStart"/>
      <w:r w:rsidRPr="00C25BC1">
        <w:rPr>
          <w:i/>
          <w:iCs/>
        </w:rPr>
        <w:t>RRCReconfiguration</w:t>
      </w:r>
      <w:proofErr w:type="spellEnd"/>
      <w:r w:rsidRPr="00C25BC1">
        <w:t xml:space="preserve"> includes the </w:t>
      </w:r>
      <w:proofErr w:type="spellStart"/>
      <w:r w:rsidRPr="00C25BC1">
        <w:rPr>
          <w:i/>
          <w:iCs/>
        </w:rPr>
        <w:t>mrdc-SecondaryCellGroupConfig</w:t>
      </w:r>
      <w:proofErr w:type="spellEnd"/>
      <w:r w:rsidRPr="00C25BC1">
        <w:rPr>
          <w:i/>
          <w:iCs/>
        </w:rPr>
        <w:t>:</w:t>
      </w:r>
    </w:p>
    <w:p w14:paraId="1F3309FA" w14:textId="77777777" w:rsidR="00942EC7" w:rsidRPr="00C25BC1" w:rsidRDefault="00942EC7" w:rsidP="00942EC7">
      <w:pPr>
        <w:pStyle w:val="B2"/>
        <w:rPr>
          <w:rFonts w:eastAsia="Batang"/>
        </w:rPr>
      </w:pPr>
      <w:r w:rsidRPr="00C25BC1">
        <w:rPr>
          <w:rFonts w:eastAsia="Batang"/>
        </w:rPr>
        <w:t>2&gt;</w:t>
      </w:r>
      <w:r w:rsidRPr="00C25BC1">
        <w:rPr>
          <w:rFonts w:eastAsia="Batang"/>
        </w:rPr>
        <w:tab/>
        <w:t xml:space="preserve">if the </w:t>
      </w:r>
      <w:proofErr w:type="spellStart"/>
      <w:r w:rsidRPr="00C25BC1">
        <w:rPr>
          <w:rFonts w:eastAsia="Batang"/>
          <w:i/>
          <w:iCs/>
        </w:rPr>
        <w:t>mrdc-SecondaryCellGroupConfig</w:t>
      </w:r>
      <w:proofErr w:type="spellEnd"/>
      <w:r w:rsidRPr="00C25BC1">
        <w:rPr>
          <w:rFonts w:eastAsia="Batang"/>
        </w:rPr>
        <w:t xml:space="preserve"> is set to </w:t>
      </w:r>
      <w:r w:rsidRPr="00C25BC1">
        <w:rPr>
          <w:rFonts w:eastAsia="Batang"/>
          <w:i/>
          <w:iCs/>
        </w:rPr>
        <w:t>setup</w:t>
      </w:r>
      <w:r w:rsidRPr="00C25BC1">
        <w:rPr>
          <w:rFonts w:eastAsia="Batang"/>
        </w:rPr>
        <w:t>:</w:t>
      </w:r>
    </w:p>
    <w:p w14:paraId="041272BF" w14:textId="77777777" w:rsidR="00942EC7" w:rsidRPr="00C25BC1" w:rsidRDefault="00942EC7" w:rsidP="00942EC7">
      <w:pPr>
        <w:pStyle w:val="B3"/>
        <w:rPr>
          <w:rFonts w:eastAsia="Batang"/>
        </w:rPr>
      </w:pPr>
      <w:r w:rsidRPr="00C25BC1">
        <w:rPr>
          <w:rFonts w:eastAsia="Batang"/>
        </w:rPr>
        <w:t>3&gt;</w:t>
      </w:r>
      <w:r w:rsidRPr="00C25BC1">
        <w:rPr>
          <w:rFonts w:eastAsia="Batang"/>
        </w:rPr>
        <w:tab/>
        <w:t xml:space="preserve">if the </w:t>
      </w:r>
      <w:proofErr w:type="spellStart"/>
      <w:r w:rsidRPr="00C25BC1">
        <w:rPr>
          <w:rFonts w:eastAsia="Batang"/>
          <w:i/>
          <w:iCs/>
        </w:rPr>
        <w:t>mrdc-SecondaryCellGroupConfig</w:t>
      </w:r>
      <w:proofErr w:type="spellEnd"/>
      <w:r w:rsidRPr="00C25BC1">
        <w:rPr>
          <w:rFonts w:eastAsia="Batang"/>
        </w:rPr>
        <w:t xml:space="preserve"> includes </w:t>
      </w:r>
      <w:proofErr w:type="spellStart"/>
      <w:r w:rsidRPr="00C25BC1">
        <w:rPr>
          <w:rFonts w:eastAsia="Batang"/>
          <w:i/>
          <w:iCs/>
        </w:rPr>
        <w:t>mrdc-ReleaseAndAdd</w:t>
      </w:r>
      <w:proofErr w:type="spellEnd"/>
      <w:r w:rsidRPr="00C25BC1">
        <w:rPr>
          <w:rFonts w:eastAsia="Batang"/>
        </w:rPr>
        <w:t>:</w:t>
      </w:r>
    </w:p>
    <w:p w14:paraId="52C8C255" w14:textId="77777777" w:rsidR="00942EC7" w:rsidRPr="00C25BC1" w:rsidRDefault="00942EC7" w:rsidP="00942EC7">
      <w:pPr>
        <w:pStyle w:val="B4"/>
        <w:rPr>
          <w:rFonts w:eastAsia="Batang"/>
        </w:rPr>
      </w:pPr>
      <w:r w:rsidRPr="00C25BC1">
        <w:rPr>
          <w:rFonts w:eastAsia="Batang"/>
        </w:rPr>
        <w:t>4&gt;</w:t>
      </w:r>
      <w:r w:rsidRPr="00C25BC1">
        <w:rPr>
          <w:rFonts w:eastAsia="Batang"/>
        </w:rPr>
        <w:tab/>
        <w:t xml:space="preserve">perform MR-DC release as specified in clause </w:t>
      </w:r>
      <w:proofErr w:type="gramStart"/>
      <w:r w:rsidRPr="00C25BC1">
        <w:rPr>
          <w:rFonts w:eastAsia="Batang"/>
        </w:rPr>
        <w:t>5.3.5.10;</w:t>
      </w:r>
      <w:proofErr w:type="gramEnd"/>
    </w:p>
    <w:p w14:paraId="7AD41283" w14:textId="77777777" w:rsidR="00942EC7" w:rsidRPr="00C25BC1" w:rsidRDefault="00942EC7" w:rsidP="00942EC7">
      <w:pPr>
        <w:pStyle w:val="B3"/>
        <w:rPr>
          <w:rFonts w:eastAsia="Batang"/>
        </w:rPr>
      </w:pPr>
      <w:r w:rsidRPr="00C25BC1">
        <w:t>3&gt;</w:t>
      </w:r>
      <w:r w:rsidRPr="00C25BC1">
        <w:tab/>
        <w:t xml:space="preserve">if the received </w:t>
      </w:r>
      <w:proofErr w:type="spellStart"/>
      <w:r w:rsidRPr="00C25BC1">
        <w:rPr>
          <w:i/>
          <w:iCs/>
        </w:rPr>
        <w:t>mrdc-SecondaryCellGroup</w:t>
      </w:r>
      <w:proofErr w:type="spellEnd"/>
      <w:r w:rsidRPr="00C25BC1">
        <w:t xml:space="preserve"> is set to </w:t>
      </w:r>
      <w:r w:rsidRPr="00C25BC1">
        <w:rPr>
          <w:i/>
          <w:iCs/>
        </w:rPr>
        <w:t>nr-SCG</w:t>
      </w:r>
      <w:r w:rsidRPr="00C25BC1">
        <w:t>:</w:t>
      </w:r>
    </w:p>
    <w:p w14:paraId="34D7316A" w14:textId="77777777" w:rsidR="00942EC7" w:rsidRPr="00C25BC1" w:rsidRDefault="00942EC7" w:rsidP="00942EC7">
      <w:pPr>
        <w:pStyle w:val="B4"/>
        <w:rPr>
          <w:rFonts w:eastAsia="SimSun"/>
        </w:rPr>
      </w:pPr>
      <w:r w:rsidRPr="00C25BC1">
        <w:rPr>
          <w:rFonts w:eastAsia="Batang"/>
        </w:rPr>
        <w:t>4&gt;</w:t>
      </w:r>
      <w:r w:rsidRPr="00C25BC1">
        <w:rPr>
          <w:rFonts w:eastAsia="Batang"/>
        </w:rPr>
        <w:tab/>
        <w:t xml:space="preserve">perform the RRC reconfiguration according to 5.3.5.3 for the </w:t>
      </w:r>
      <w:proofErr w:type="spellStart"/>
      <w:r w:rsidRPr="00C25BC1">
        <w:rPr>
          <w:rFonts w:eastAsia="Batang"/>
          <w:i/>
          <w:iCs/>
        </w:rPr>
        <w:t>RRCReconfiguration</w:t>
      </w:r>
      <w:proofErr w:type="spellEnd"/>
      <w:r w:rsidRPr="00C25BC1">
        <w:rPr>
          <w:rFonts w:eastAsia="Batang"/>
        </w:rPr>
        <w:t xml:space="preserve"> message included in </w:t>
      </w:r>
      <w:r w:rsidRPr="00C25BC1">
        <w:rPr>
          <w:rFonts w:eastAsia="Batang"/>
          <w:i/>
          <w:iCs/>
        </w:rPr>
        <w:t>nr-</w:t>
      </w:r>
      <w:proofErr w:type="gramStart"/>
      <w:r w:rsidRPr="00C25BC1">
        <w:rPr>
          <w:rFonts w:eastAsia="Batang"/>
          <w:i/>
          <w:iCs/>
        </w:rPr>
        <w:t>SCG</w:t>
      </w:r>
      <w:r w:rsidRPr="00C25BC1">
        <w:rPr>
          <w:rFonts w:eastAsia="Batang"/>
        </w:rPr>
        <w:t>;</w:t>
      </w:r>
      <w:proofErr w:type="gramEnd"/>
    </w:p>
    <w:p w14:paraId="3E8F72DE" w14:textId="77777777" w:rsidR="00942EC7" w:rsidRPr="00C25BC1" w:rsidRDefault="00942EC7" w:rsidP="00942EC7">
      <w:pPr>
        <w:pStyle w:val="B3"/>
        <w:rPr>
          <w:rFonts w:eastAsia="Batang"/>
        </w:rPr>
      </w:pPr>
      <w:r w:rsidRPr="00C25BC1">
        <w:t>3&gt;</w:t>
      </w:r>
      <w:r w:rsidRPr="00C25BC1">
        <w:tab/>
        <w:t xml:space="preserve">if the received </w:t>
      </w:r>
      <w:proofErr w:type="spellStart"/>
      <w:r w:rsidRPr="00C25BC1">
        <w:rPr>
          <w:i/>
          <w:iCs/>
        </w:rPr>
        <w:t>mrdc-SecondaryCellGroup</w:t>
      </w:r>
      <w:proofErr w:type="spellEnd"/>
      <w:r w:rsidRPr="00C25BC1">
        <w:t xml:space="preserve"> is set to </w:t>
      </w:r>
      <w:proofErr w:type="spellStart"/>
      <w:r w:rsidRPr="00C25BC1">
        <w:rPr>
          <w:i/>
          <w:iCs/>
        </w:rPr>
        <w:t>eutra</w:t>
      </w:r>
      <w:proofErr w:type="spellEnd"/>
      <w:r w:rsidRPr="00C25BC1">
        <w:rPr>
          <w:i/>
          <w:iCs/>
        </w:rPr>
        <w:t>-SCG</w:t>
      </w:r>
      <w:r w:rsidRPr="00C25BC1">
        <w:t>:</w:t>
      </w:r>
    </w:p>
    <w:p w14:paraId="203693CE" w14:textId="77777777" w:rsidR="00942EC7" w:rsidRPr="00C25BC1" w:rsidRDefault="00942EC7" w:rsidP="00942EC7">
      <w:pPr>
        <w:pStyle w:val="B4"/>
        <w:rPr>
          <w:rFonts w:eastAsia="Batang"/>
        </w:rPr>
      </w:pPr>
      <w:r w:rsidRPr="00C25BC1">
        <w:rPr>
          <w:rFonts w:eastAsia="Batang"/>
        </w:rPr>
        <w:lastRenderedPageBreak/>
        <w:t>4&gt;</w:t>
      </w:r>
      <w:r w:rsidRPr="00C25BC1">
        <w:rPr>
          <w:rFonts w:eastAsia="Batang"/>
        </w:rPr>
        <w:tab/>
        <w:t xml:space="preserve">perform the RRC connection reconfiguration as specified in TS 36.331 [10], clause 5.3.5.3 for the </w:t>
      </w:r>
      <w:proofErr w:type="spellStart"/>
      <w:r w:rsidRPr="00C25BC1">
        <w:rPr>
          <w:rFonts w:eastAsia="Batang"/>
          <w:i/>
          <w:iCs/>
        </w:rPr>
        <w:t>RRCConnectionReconfiguration</w:t>
      </w:r>
      <w:proofErr w:type="spellEnd"/>
      <w:r w:rsidRPr="00C25BC1">
        <w:rPr>
          <w:rFonts w:eastAsia="Batang"/>
        </w:rPr>
        <w:t xml:space="preserve"> message included in </w:t>
      </w:r>
      <w:proofErr w:type="spellStart"/>
      <w:r w:rsidRPr="00C25BC1">
        <w:rPr>
          <w:rFonts w:eastAsia="Batang"/>
          <w:i/>
          <w:iCs/>
        </w:rPr>
        <w:t>eutra</w:t>
      </w:r>
      <w:proofErr w:type="spellEnd"/>
      <w:r w:rsidRPr="00C25BC1">
        <w:rPr>
          <w:rFonts w:eastAsia="Batang"/>
          <w:i/>
          <w:iCs/>
        </w:rPr>
        <w:t>-</w:t>
      </w:r>
      <w:proofErr w:type="gramStart"/>
      <w:r w:rsidRPr="00C25BC1">
        <w:rPr>
          <w:rFonts w:eastAsia="Batang"/>
          <w:i/>
          <w:iCs/>
        </w:rPr>
        <w:t>SCG</w:t>
      </w:r>
      <w:r w:rsidRPr="00C25BC1">
        <w:rPr>
          <w:rFonts w:eastAsia="Batang"/>
        </w:rPr>
        <w:t>;</w:t>
      </w:r>
      <w:proofErr w:type="gramEnd"/>
    </w:p>
    <w:p w14:paraId="68D1018D" w14:textId="77777777" w:rsidR="00942EC7" w:rsidRPr="00C25BC1" w:rsidRDefault="00942EC7" w:rsidP="00942EC7">
      <w:pPr>
        <w:pStyle w:val="B2"/>
        <w:rPr>
          <w:rFonts w:eastAsia="Batang"/>
        </w:rPr>
      </w:pPr>
      <w:r w:rsidRPr="00C25BC1">
        <w:rPr>
          <w:rFonts w:eastAsia="Batang"/>
        </w:rPr>
        <w:t>2&gt;</w:t>
      </w:r>
      <w:r w:rsidRPr="00C25BC1">
        <w:rPr>
          <w:rFonts w:eastAsia="Batang"/>
        </w:rPr>
        <w:tab/>
        <w:t>else (</w:t>
      </w:r>
      <w:proofErr w:type="spellStart"/>
      <w:r w:rsidRPr="00C25BC1">
        <w:rPr>
          <w:rFonts w:eastAsia="Batang"/>
          <w:i/>
          <w:iCs/>
        </w:rPr>
        <w:t>mrdc-SecondaryCellGroupConfig</w:t>
      </w:r>
      <w:proofErr w:type="spellEnd"/>
      <w:r w:rsidRPr="00C25BC1">
        <w:rPr>
          <w:rFonts w:eastAsia="Batang"/>
        </w:rPr>
        <w:t xml:space="preserve"> is set to </w:t>
      </w:r>
      <w:r w:rsidRPr="00C25BC1">
        <w:rPr>
          <w:rFonts w:eastAsia="Batang"/>
          <w:i/>
          <w:iCs/>
        </w:rPr>
        <w:t>release</w:t>
      </w:r>
      <w:r w:rsidRPr="00C25BC1">
        <w:rPr>
          <w:rFonts w:eastAsia="Batang"/>
        </w:rPr>
        <w:t>):</w:t>
      </w:r>
    </w:p>
    <w:p w14:paraId="35357582" w14:textId="77777777" w:rsidR="00942EC7" w:rsidRPr="00C25BC1" w:rsidRDefault="00942EC7" w:rsidP="00942EC7">
      <w:pPr>
        <w:pStyle w:val="B3"/>
        <w:rPr>
          <w:rFonts w:eastAsia="Batang"/>
        </w:rPr>
      </w:pPr>
      <w:r w:rsidRPr="00C25BC1">
        <w:rPr>
          <w:rFonts w:eastAsia="Batang"/>
        </w:rPr>
        <w:t>3&gt;</w:t>
      </w:r>
      <w:r w:rsidRPr="00C25BC1">
        <w:rPr>
          <w:rFonts w:eastAsia="Batang"/>
        </w:rPr>
        <w:tab/>
        <w:t xml:space="preserve">perform MR-DC release as specified in clause </w:t>
      </w:r>
      <w:proofErr w:type="gramStart"/>
      <w:r w:rsidRPr="00C25BC1">
        <w:rPr>
          <w:rFonts w:eastAsia="Batang"/>
        </w:rPr>
        <w:t>5.3.5.10;</w:t>
      </w:r>
      <w:proofErr w:type="gramEnd"/>
    </w:p>
    <w:p w14:paraId="5EE9DCA8" w14:textId="77777777" w:rsidR="00942EC7" w:rsidRPr="00C25BC1" w:rsidRDefault="00942EC7" w:rsidP="00942EC7">
      <w:pPr>
        <w:ind w:left="568" w:hanging="284"/>
      </w:pPr>
      <w:r w:rsidRPr="00C25BC1">
        <w:t>…</w:t>
      </w:r>
    </w:p>
    <w:p w14:paraId="4CC31077" w14:textId="77777777" w:rsidR="00942EC7" w:rsidRPr="00C25BC1" w:rsidRDefault="00942EC7" w:rsidP="00942EC7">
      <w:pPr>
        <w:ind w:left="852" w:hanging="284"/>
      </w:pPr>
      <w:r w:rsidRPr="00C25BC1">
        <w:t>1&gt;</w:t>
      </w:r>
      <w:r w:rsidRPr="00C25BC1">
        <w:tab/>
        <w:t xml:space="preserve">set the content of the </w:t>
      </w:r>
      <w:proofErr w:type="spellStart"/>
      <w:r w:rsidRPr="00C25BC1">
        <w:t>RRCReconfigurationComplete</w:t>
      </w:r>
      <w:proofErr w:type="spellEnd"/>
      <w:r w:rsidRPr="00C25BC1">
        <w:t xml:space="preserve"> message as follows:…</w:t>
      </w:r>
    </w:p>
    <w:p w14:paraId="725B9399" w14:textId="77777777" w:rsidR="00942EC7" w:rsidRPr="00C25BC1" w:rsidRDefault="00942EC7" w:rsidP="00942EC7">
      <w:pPr>
        <w:pStyle w:val="B2"/>
      </w:pPr>
      <w:r w:rsidRPr="00C25BC1">
        <w:t>2&gt;</w:t>
      </w:r>
      <w:r w:rsidRPr="00C25BC1">
        <w:tab/>
        <w:t xml:space="preserve">if the </w:t>
      </w:r>
      <w:proofErr w:type="spellStart"/>
      <w:r w:rsidRPr="00C25BC1">
        <w:t>RRCReconfiguration</w:t>
      </w:r>
      <w:proofErr w:type="spellEnd"/>
      <w:r w:rsidRPr="00C25BC1">
        <w:t xml:space="preserve"> message includes the </w:t>
      </w:r>
      <w:proofErr w:type="spellStart"/>
      <w:r w:rsidRPr="00C25BC1">
        <w:t>mrdc-SecondaryCellGroupConfig</w:t>
      </w:r>
      <w:proofErr w:type="spellEnd"/>
      <w:r w:rsidRPr="00C25BC1">
        <w:t xml:space="preserve"> with </w:t>
      </w:r>
      <w:proofErr w:type="spellStart"/>
      <w:r w:rsidRPr="00C25BC1">
        <w:t>mrdc-SecondaryCellGroup</w:t>
      </w:r>
      <w:proofErr w:type="spellEnd"/>
      <w:r w:rsidRPr="00C25BC1">
        <w:t xml:space="preserve"> set to </w:t>
      </w:r>
      <w:proofErr w:type="spellStart"/>
      <w:r w:rsidRPr="00C25BC1">
        <w:t>eutra</w:t>
      </w:r>
      <w:proofErr w:type="spellEnd"/>
      <w:r w:rsidRPr="00C25BC1">
        <w:t>-SCG:</w:t>
      </w:r>
    </w:p>
    <w:p w14:paraId="3E3A43C7" w14:textId="77777777" w:rsidR="00942EC7" w:rsidRPr="00C25BC1" w:rsidRDefault="00942EC7" w:rsidP="00942EC7">
      <w:pPr>
        <w:pStyle w:val="B3"/>
      </w:pPr>
      <w:r w:rsidRPr="00C25BC1">
        <w:t>3&gt;</w:t>
      </w:r>
      <w:r w:rsidRPr="00C25BC1">
        <w:tab/>
        <w:t xml:space="preserve">include in the </w:t>
      </w:r>
      <w:proofErr w:type="spellStart"/>
      <w:r w:rsidRPr="00C25BC1">
        <w:t>eutra</w:t>
      </w:r>
      <w:proofErr w:type="spellEnd"/>
      <w:r w:rsidRPr="00C25BC1">
        <w:t xml:space="preserve">-SCG-Response the E-UTRA </w:t>
      </w:r>
      <w:proofErr w:type="spellStart"/>
      <w:r w:rsidRPr="00C25BC1">
        <w:t>RRCConnectionReconfigurationComplete</w:t>
      </w:r>
      <w:proofErr w:type="spellEnd"/>
      <w:r w:rsidRPr="00C25BC1">
        <w:t xml:space="preserve"> message in accordance with TS 36.331 [10] clause </w:t>
      </w:r>
      <w:proofErr w:type="gramStart"/>
      <w:r w:rsidRPr="00C25BC1">
        <w:t>5.3.5.3;</w:t>
      </w:r>
      <w:proofErr w:type="gramEnd"/>
      <w:r w:rsidRPr="00C25BC1" w:rsidDel="000E28DD">
        <w:t xml:space="preserve">  </w:t>
      </w:r>
    </w:p>
    <w:p w14:paraId="5C46F20C" w14:textId="77777777" w:rsidR="00942EC7" w:rsidRPr="00C25BC1" w:rsidRDefault="00942EC7" w:rsidP="00942EC7">
      <w:r w:rsidRPr="00C25BC1">
        <w:t>[TS 36.331, clause 5.3.5.3]</w:t>
      </w:r>
    </w:p>
    <w:p w14:paraId="28C09E83" w14:textId="77777777" w:rsidR="00942EC7" w:rsidRPr="00C25BC1" w:rsidRDefault="00942EC7" w:rsidP="00942EC7">
      <w:pPr>
        <w:rPr>
          <w:lang w:eastAsia="zh-CN"/>
        </w:rPr>
      </w:pPr>
      <w:r w:rsidRPr="00C25BC1">
        <w:t xml:space="preserve">If the </w:t>
      </w:r>
      <w:proofErr w:type="spellStart"/>
      <w:r w:rsidRPr="00C25BC1">
        <w:rPr>
          <w:i/>
          <w:iCs/>
        </w:rPr>
        <w:t>RRCConnectionReconfiguration</w:t>
      </w:r>
      <w:proofErr w:type="spellEnd"/>
      <w:r w:rsidRPr="00C25BC1">
        <w:t xml:space="preserve"> message does not include the </w:t>
      </w:r>
      <w:proofErr w:type="spellStart"/>
      <w:r w:rsidRPr="00C25BC1">
        <w:rPr>
          <w:i/>
          <w:iCs/>
        </w:rPr>
        <w:t>mobilityControlInfo</w:t>
      </w:r>
      <w:proofErr w:type="spellEnd"/>
      <w:r w:rsidRPr="00C25BC1">
        <w:rPr>
          <w:i/>
          <w:iCs/>
        </w:rPr>
        <w:t xml:space="preserve"> </w:t>
      </w:r>
      <w:r w:rsidRPr="00C25BC1">
        <w:t>and the</w:t>
      </w:r>
      <w:r w:rsidRPr="00C25BC1">
        <w:rPr>
          <w:i/>
          <w:iCs/>
        </w:rPr>
        <w:t xml:space="preserve"> </w:t>
      </w:r>
      <w:r w:rsidRPr="00C25BC1">
        <w:t>UE is able to comply with the configuration included in this message, the UE shall:</w:t>
      </w:r>
    </w:p>
    <w:p w14:paraId="008DCD81" w14:textId="77777777" w:rsidR="00942EC7" w:rsidRPr="00C25BC1" w:rsidRDefault="00942EC7" w:rsidP="00942EC7">
      <w:pPr>
        <w:pStyle w:val="B1"/>
      </w:pPr>
      <w:r w:rsidRPr="00C25BC1">
        <w:t>…</w:t>
      </w:r>
    </w:p>
    <w:p w14:paraId="5B116D08" w14:textId="77777777" w:rsidR="00942EC7" w:rsidRPr="00C25BC1" w:rsidRDefault="00942EC7" w:rsidP="00942EC7">
      <w:pPr>
        <w:pStyle w:val="B1"/>
      </w:pPr>
      <w:r w:rsidRPr="00C25BC1">
        <w:t>1&gt;</w:t>
      </w:r>
      <w:r w:rsidRPr="00C25BC1">
        <w:tab/>
        <w:t>if the UE is configured with NE-DC:</w:t>
      </w:r>
    </w:p>
    <w:p w14:paraId="4690BB53" w14:textId="77777777" w:rsidR="00942EC7" w:rsidRPr="00C25BC1" w:rsidRDefault="00942EC7" w:rsidP="00942EC7">
      <w:pPr>
        <w:pStyle w:val="B2"/>
      </w:pPr>
      <w:r w:rsidRPr="00C25BC1">
        <w:t>2&gt;</w:t>
      </w:r>
      <w:r w:rsidRPr="00C25BC1">
        <w:tab/>
        <w:t xml:space="preserve">if the received </w:t>
      </w:r>
      <w:proofErr w:type="spellStart"/>
      <w:r w:rsidRPr="00C25BC1">
        <w:rPr>
          <w:i/>
          <w:iCs/>
        </w:rPr>
        <w:t>RRCConnectionReconfiguration</w:t>
      </w:r>
      <w:proofErr w:type="spellEnd"/>
      <w:r w:rsidRPr="00C25BC1">
        <w:t xml:space="preserve"> message was included in an NR </w:t>
      </w:r>
      <w:proofErr w:type="spellStart"/>
      <w:r w:rsidRPr="00C25BC1">
        <w:rPr>
          <w:i/>
          <w:iCs/>
        </w:rPr>
        <w:t>RRCResume</w:t>
      </w:r>
      <w:proofErr w:type="spellEnd"/>
      <w:r w:rsidRPr="00C25BC1">
        <w:t xml:space="preserve"> message:</w:t>
      </w:r>
    </w:p>
    <w:p w14:paraId="396F4847" w14:textId="77777777" w:rsidR="00942EC7" w:rsidRPr="00C25BC1" w:rsidRDefault="00942EC7" w:rsidP="00942EC7">
      <w:pPr>
        <w:pStyle w:val="B3"/>
      </w:pPr>
      <w:r w:rsidRPr="00C25BC1">
        <w:t>3&gt;</w:t>
      </w:r>
      <w:r w:rsidRPr="00C25BC1">
        <w:tab/>
        <w:t xml:space="preserve">transfer the </w:t>
      </w:r>
      <w:proofErr w:type="spellStart"/>
      <w:r w:rsidRPr="00C25BC1">
        <w:rPr>
          <w:i/>
          <w:iCs/>
        </w:rPr>
        <w:t>RRCConnectionReconfigurationComplete</w:t>
      </w:r>
      <w:proofErr w:type="spellEnd"/>
      <w:r w:rsidRPr="00C25BC1">
        <w:t xml:space="preserve"> message via SRB1 embedded in NR RRC message </w:t>
      </w:r>
      <w:proofErr w:type="spellStart"/>
      <w:r w:rsidRPr="00C25BC1">
        <w:rPr>
          <w:i/>
          <w:iCs/>
        </w:rPr>
        <w:t>RRCResumeComplete</w:t>
      </w:r>
      <w:proofErr w:type="spellEnd"/>
      <w:r w:rsidRPr="00C25BC1">
        <w:t xml:space="preserve"> as specified in TS 38.331 [82], clause 5.3.13.</w:t>
      </w:r>
      <w:proofErr w:type="gramStart"/>
      <w:r w:rsidRPr="00C25BC1">
        <w:t>4;</w:t>
      </w:r>
      <w:proofErr w:type="gramEnd"/>
    </w:p>
    <w:p w14:paraId="7D349F8F" w14:textId="77777777" w:rsidR="00942EC7" w:rsidRPr="00C25BC1" w:rsidRDefault="00942EC7" w:rsidP="00942EC7">
      <w:pPr>
        <w:pStyle w:val="B2"/>
      </w:pPr>
      <w:r w:rsidRPr="00C25BC1">
        <w:t>2&gt;</w:t>
      </w:r>
      <w:r w:rsidRPr="00C25BC1">
        <w:tab/>
        <w:t>else:</w:t>
      </w:r>
    </w:p>
    <w:p w14:paraId="66DA33FF" w14:textId="77777777" w:rsidR="00942EC7" w:rsidRPr="00C25BC1" w:rsidRDefault="00942EC7" w:rsidP="00942EC7">
      <w:pPr>
        <w:pStyle w:val="B3"/>
      </w:pPr>
      <w:r w:rsidRPr="00C25BC1">
        <w:t>3&gt;</w:t>
      </w:r>
      <w:r w:rsidRPr="00C25BC1">
        <w:tab/>
        <w:t xml:space="preserve">transfer the </w:t>
      </w:r>
      <w:proofErr w:type="spellStart"/>
      <w:r w:rsidRPr="00C25BC1">
        <w:rPr>
          <w:i/>
          <w:iCs/>
        </w:rPr>
        <w:t>RRCConnectionReconfigurationComplete</w:t>
      </w:r>
      <w:proofErr w:type="spellEnd"/>
      <w:r w:rsidRPr="00C25BC1">
        <w:t xml:space="preserve"> message via SRB1 embedded in NR RRC message </w:t>
      </w:r>
      <w:proofErr w:type="spellStart"/>
      <w:r w:rsidRPr="00C25BC1">
        <w:rPr>
          <w:i/>
          <w:iCs/>
        </w:rPr>
        <w:t>RRCReconfigurationComplete</w:t>
      </w:r>
      <w:proofErr w:type="spellEnd"/>
      <w:r w:rsidRPr="00C25BC1">
        <w:rPr>
          <w:i/>
          <w:iCs/>
        </w:rPr>
        <w:t xml:space="preserve"> </w:t>
      </w:r>
      <w:r w:rsidRPr="00C25BC1">
        <w:t xml:space="preserve">as specified in TS 38.331 [82], clause </w:t>
      </w:r>
      <w:proofErr w:type="gramStart"/>
      <w:r w:rsidRPr="00C25BC1">
        <w:t>5.3.5.3;</w:t>
      </w:r>
      <w:proofErr w:type="gramEnd"/>
    </w:p>
    <w:p w14:paraId="5C09B200" w14:textId="77777777" w:rsidR="00942EC7" w:rsidRPr="00C25BC1" w:rsidRDefault="00942EC7" w:rsidP="00942EC7">
      <w:pPr>
        <w:pStyle w:val="B1"/>
      </w:pPr>
      <w:r w:rsidRPr="00C25BC1">
        <w:t>1&gt;</w:t>
      </w:r>
      <w:r w:rsidRPr="00C25BC1">
        <w:tab/>
        <w:t>else:</w:t>
      </w:r>
    </w:p>
    <w:p w14:paraId="7AFE8735" w14:textId="77777777" w:rsidR="00942EC7" w:rsidRPr="00C25BC1" w:rsidRDefault="00942EC7" w:rsidP="00942EC7">
      <w:pPr>
        <w:pStyle w:val="B2"/>
      </w:pPr>
      <w:r w:rsidRPr="00C25BC1">
        <w:t>2&gt;</w:t>
      </w:r>
      <w:r w:rsidRPr="00C25BC1">
        <w:tab/>
        <w:t xml:space="preserve">submit the </w:t>
      </w:r>
      <w:proofErr w:type="spellStart"/>
      <w:r w:rsidRPr="00C25BC1">
        <w:rPr>
          <w:i/>
          <w:iCs/>
        </w:rPr>
        <w:t>RRCConnectionReconfigurationComplete</w:t>
      </w:r>
      <w:proofErr w:type="spellEnd"/>
      <w:r w:rsidRPr="00C25BC1">
        <w:t xml:space="preserve"> message to lower layers for transmission using the new configuration, upon which the procedure </w:t>
      </w:r>
      <w:proofErr w:type="gramStart"/>
      <w:r w:rsidRPr="00C25BC1">
        <w:t>ends;</w:t>
      </w:r>
      <w:proofErr w:type="gramEnd"/>
    </w:p>
    <w:p w14:paraId="1195FAF6" w14:textId="77777777" w:rsidR="00942EC7" w:rsidRPr="00C25BC1" w:rsidRDefault="00942EC7" w:rsidP="00942EC7">
      <w:r w:rsidRPr="00C25BC1">
        <w:t>[TS 36.331, clause 5.3.10.1a]</w:t>
      </w:r>
    </w:p>
    <w:p w14:paraId="41C968D6" w14:textId="77777777" w:rsidR="00942EC7" w:rsidRPr="00C25BC1" w:rsidRDefault="00942EC7" w:rsidP="00942EC7">
      <w:r w:rsidRPr="00C25BC1">
        <w:t>The UE shall:</w:t>
      </w:r>
    </w:p>
    <w:p w14:paraId="66C7BFCB" w14:textId="77777777" w:rsidR="00942EC7" w:rsidRPr="00C25BC1" w:rsidRDefault="00942EC7" w:rsidP="00942EC7">
      <w:pPr>
        <w:pStyle w:val="B1"/>
      </w:pPr>
      <w:r w:rsidRPr="00C25BC1">
        <w:t>1&gt;</w:t>
      </w:r>
      <w:r w:rsidRPr="00C25BC1">
        <w:tab/>
        <w:t xml:space="preserve">for each </w:t>
      </w:r>
      <w:proofErr w:type="spellStart"/>
      <w:r w:rsidRPr="00C25BC1">
        <w:rPr>
          <w:i/>
          <w:iCs/>
        </w:rPr>
        <w:t>srb</w:t>
      </w:r>
      <w:proofErr w:type="spellEnd"/>
      <w:r w:rsidRPr="00C25BC1">
        <w:rPr>
          <w:i/>
          <w:iCs/>
        </w:rPr>
        <w:t>-Identity</w:t>
      </w:r>
      <w:r w:rsidRPr="00C25BC1">
        <w:t xml:space="preserve"> value included in the </w:t>
      </w:r>
      <w:proofErr w:type="spellStart"/>
      <w:r w:rsidRPr="00C25BC1">
        <w:rPr>
          <w:i/>
          <w:iCs/>
        </w:rPr>
        <w:t>srb-ToAddModListSCG</w:t>
      </w:r>
      <w:proofErr w:type="spellEnd"/>
      <w:r w:rsidRPr="00C25BC1">
        <w:rPr>
          <w:i/>
          <w:iCs/>
        </w:rPr>
        <w:t xml:space="preserve"> </w:t>
      </w:r>
      <w:r w:rsidRPr="00C25BC1">
        <w:t>that is not part of the current UE E-UTRA SCG configuration (</w:t>
      </w:r>
      <w:proofErr w:type="gramStart"/>
      <w:r w:rsidRPr="00C25BC1">
        <w:t>i.e.</w:t>
      </w:r>
      <w:proofErr w:type="gramEnd"/>
      <w:r w:rsidRPr="00C25BC1">
        <w:t xml:space="preserve"> SCG RLC bearer establishment):</w:t>
      </w:r>
    </w:p>
    <w:p w14:paraId="1815B7B9" w14:textId="77777777" w:rsidR="00942EC7" w:rsidRPr="00C25BC1" w:rsidRDefault="00942EC7" w:rsidP="00942EC7">
      <w:pPr>
        <w:pStyle w:val="B2"/>
      </w:pPr>
      <w:r w:rsidRPr="00C25BC1">
        <w:t>2&gt;</w:t>
      </w:r>
      <w:r w:rsidRPr="00C25BC1">
        <w:tab/>
        <w:t xml:space="preserve">apply the specified configuration defined in 9.1.2 for the corresponding </w:t>
      </w:r>
      <w:proofErr w:type="gramStart"/>
      <w:r w:rsidRPr="00C25BC1">
        <w:t>SRB;</w:t>
      </w:r>
      <w:proofErr w:type="gramEnd"/>
    </w:p>
    <w:p w14:paraId="1435FA0B" w14:textId="77777777" w:rsidR="00942EC7" w:rsidRPr="00C25BC1" w:rsidRDefault="00942EC7" w:rsidP="00942EC7">
      <w:pPr>
        <w:pStyle w:val="B2"/>
      </w:pPr>
      <w:r w:rsidRPr="00C25BC1">
        <w:t>2&gt;</w:t>
      </w:r>
      <w:r w:rsidRPr="00C25BC1">
        <w:tab/>
        <w:t xml:space="preserve">establish an (SCG) RLC entity in accordance with the received </w:t>
      </w:r>
      <w:proofErr w:type="spellStart"/>
      <w:r w:rsidRPr="00C25BC1">
        <w:rPr>
          <w:i/>
          <w:iCs/>
        </w:rPr>
        <w:t>rlc</w:t>
      </w:r>
      <w:proofErr w:type="spellEnd"/>
      <w:r w:rsidRPr="00C25BC1">
        <w:rPr>
          <w:i/>
          <w:iCs/>
        </w:rPr>
        <w:t>-</w:t>
      </w:r>
      <w:proofErr w:type="gramStart"/>
      <w:r w:rsidRPr="00C25BC1">
        <w:rPr>
          <w:i/>
          <w:iCs/>
        </w:rPr>
        <w:t>Config</w:t>
      </w:r>
      <w:r w:rsidRPr="00C25BC1">
        <w:t>;</w:t>
      </w:r>
      <w:proofErr w:type="gramEnd"/>
    </w:p>
    <w:p w14:paraId="75C6368F" w14:textId="77777777" w:rsidR="00942EC7" w:rsidRPr="00C25BC1" w:rsidRDefault="00942EC7" w:rsidP="00942EC7">
      <w:pPr>
        <w:pStyle w:val="B2"/>
      </w:pPr>
      <w:r w:rsidRPr="00C25BC1">
        <w:t>2&gt;</w:t>
      </w:r>
      <w:r w:rsidRPr="00C25BC1">
        <w:tab/>
        <w:t xml:space="preserve">establish a (SCG) DCCH logical channel in accordance with the received </w:t>
      </w:r>
      <w:proofErr w:type="spellStart"/>
      <w:r w:rsidRPr="00C25BC1">
        <w:rPr>
          <w:i/>
          <w:iCs/>
        </w:rPr>
        <w:t>logicalChannelConfig</w:t>
      </w:r>
      <w:proofErr w:type="spellEnd"/>
      <w:r w:rsidRPr="00C25BC1">
        <w:t xml:space="preserve"> and</w:t>
      </w:r>
      <w:r w:rsidRPr="00C25BC1">
        <w:rPr>
          <w:i/>
          <w:iCs/>
        </w:rPr>
        <w:t xml:space="preserve"> </w:t>
      </w:r>
      <w:r w:rsidRPr="00C25BC1">
        <w:t xml:space="preserve">with the logical channel identity set in accordance with </w:t>
      </w:r>
      <w:proofErr w:type="gramStart"/>
      <w:r w:rsidRPr="00C25BC1">
        <w:t>9.1.2;</w:t>
      </w:r>
      <w:proofErr w:type="gramEnd"/>
    </w:p>
    <w:p w14:paraId="5027FF7D" w14:textId="77777777" w:rsidR="00942EC7" w:rsidRPr="00C25BC1" w:rsidRDefault="00942EC7" w:rsidP="00942EC7">
      <w:pPr>
        <w:pStyle w:val="B2"/>
      </w:pPr>
      <w:r w:rsidRPr="00C25BC1">
        <w:t>2&gt;</w:t>
      </w:r>
      <w:r w:rsidRPr="00C25BC1">
        <w:tab/>
        <w:t>if the UE is configured with DC:</w:t>
      </w:r>
    </w:p>
    <w:p w14:paraId="29813BD9" w14:textId="77777777" w:rsidR="00942EC7" w:rsidRPr="00C25BC1" w:rsidRDefault="00942EC7" w:rsidP="00942EC7">
      <w:pPr>
        <w:pStyle w:val="B3"/>
      </w:pPr>
      <w:r w:rsidRPr="00C25BC1">
        <w:t>3&gt;</w:t>
      </w:r>
      <w:r w:rsidRPr="00C25BC1">
        <w:tab/>
        <w:t xml:space="preserve">associate the established SCG RLC bearer and DCCH logical channel with the E-UTRA PDCP entity with the same value of </w:t>
      </w:r>
      <w:proofErr w:type="spellStart"/>
      <w:r w:rsidRPr="00C25BC1">
        <w:rPr>
          <w:i/>
          <w:iCs/>
        </w:rPr>
        <w:t>srb</w:t>
      </w:r>
      <w:proofErr w:type="spellEnd"/>
      <w:r w:rsidRPr="00C25BC1">
        <w:rPr>
          <w:i/>
          <w:iCs/>
        </w:rPr>
        <w:t>-Identity</w:t>
      </w:r>
      <w:r w:rsidRPr="00C25BC1">
        <w:t xml:space="preserve"> within the current UE </w:t>
      </w:r>
      <w:proofErr w:type="gramStart"/>
      <w:r w:rsidRPr="00C25BC1">
        <w:t>configuration;</w:t>
      </w:r>
      <w:proofErr w:type="gramEnd"/>
    </w:p>
    <w:p w14:paraId="5DE1BAB6" w14:textId="77777777" w:rsidR="00942EC7" w:rsidRPr="00C25BC1" w:rsidRDefault="00942EC7" w:rsidP="00942EC7">
      <w:pPr>
        <w:pStyle w:val="B3"/>
      </w:pPr>
      <w:r w:rsidRPr="00C25BC1">
        <w:t>3&gt;</w:t>
      </w:r>
      <w:r w:rsidRPr="00C25BC1">
        <w:tab/>
        <w:t xml:space="preserve">configure the E-UTRA PDCP entity to activate duplication with </w:t>
      </w:r>
      <w:r w:rsidRPr="00C25BC1">
        <w:rPr>
          <w:i/>
          <w:iCs/>
        </w:rPr>
        <w:t>t-Reordering</w:t>
      </w:r>
      <w:r w:rsidRPr="00C25BC1">
        <w:t xml:space="preserve"> set to </w:t>
      </w:r>
      <w:proofErr w:type="gramStart"/>
      <w:r w:rsidRPr="00C25BC1">
        <w:rPr>
          <w:i/>
          <w:iCs/>
        </w:rPr>
        <w:t>infinity</w:t>
      </w:r>
      <w:r w:rsidRPr="00C25BC1">
        <w:t>;</w:t>
      </w:r>
      <w:proofErr w:type="gramEnd"/>
    </w:p>
    <w:p w14:paraId="37C4D1E0" w14:textId="77777777" w:rsidR="00942EC7" w:rsidRPr="00C25BC1" w:rsidRDefault="00942EC7" w:rsidP="00942EC7">
      <w:pPr>
        <w:pStyle w:val="B2"/>
      </w:pPr>
      <w:r w:rsidRPr="00C25BC1">
        <w:t>2&gt; else (</w:t>
      </w:r>
      <w:proofErr w:type="gramStart"/>
      <w:r w:rsidRPr="00C25BC1">
        <w:t>i.e.</w:t>
      </w:r>
      <w:proofErr w:type="gramEnd"/>
      <w:r w:rsidRPr="00C25BC1">
        <w:t xml:space="preserve"> the UE is configured with NE-DC):</w:t>
      </w:r>
    </w:p>
    <w:p w14:paraId="14B45E96" w14:textId="77777777" w:rsidR="00942EC7" w:rsidRPr="00C25BC1" w:rsidRDefault="00942EC7" w:rsidP="00942EC7">
      <w:pPr>
        <w:pStyle w:val="B3"/>
      </w:pPr>
      <w:r w:rsidRPr="00C25BC1">
        <w:t>3&gt;</w:t>
      </w:r>
      <w:r w:rsidRPr="00C25BC1">
        <w:tab/>
        <w:t xml:space="preserve">associate the SCG RLC bearer and DCCH logical channel with the NR PDCP entity, </w:t>
      </w:r>
      <w:proofErr w:type="gramStart"/>
      <w:r w:rsidRPr="00C25BC1">
        <w:t>i.e.</w:t>
      </w:r>
      <w:proofErr w:type="gramEnd"/>
      <w:r w:rsidRPr="00C25BC1">
        <w:t xml:space="preserve"> as configured by NR see TS 38.331 [82], identified with the same </w:t>
      </w:r>
      <w:proofErr w:type="spellStart"/>
      <w:r w:rsidRPr="00C25BC1">
        <w:rPr>
          <w:i/>
          <w:iCs/>
        </w:rPr>
        <w:t>srb</w:t>
      </w:r>
      <w:proofErr w:type="spellEnd"/>
      <w:r w:rsidRPr="00C25BC1">
        <w:rPr>
          <w:i/>
          <w:iCs/>
        </w:rPr>
        <w:t>-Identity</w:t>
      </w:r>
      <w:r w:rsidRPr="00C25BC1">
        <w:t xml:space="preserve"> within the current UE configuration;</w:t>
      </w:r>
    </w:p>
    <w:p w14:paraId="669D5CA8" w14:textId="77777777" w:rsidR="00942EC7" w:rsidRPr="00C25BC1" w:rsidRDefault="00942EC7" w:rsidP="00942EC7">
      <w:pPr>
        <w:pStyle w:val="B1"/>
      </w:pPr>
      <w:r w:rsidRPr="00C25BC1">
        <w:lastRenderedPageBreak/>
        <w:t>1&gt;</w:t>
      </w:r>
      <w:r w:rsidRPr="00C25BC1">
        <w:tab/>
        <w:t xml:space="preserve">for each </w:t>
      </w:r>
      <w:proofErr w:type="spellStart"/>
      <w:r w:rsidRPr="00C25BC1">
        <w:rPr>
          <w:i/>
          <w:iCs/>
        </w:rPr>
        <w:t>srb</w:t>
      </w:r>
      <w:proofErr w:type="spellEnd"/>
      <w:r w:rsidRPr="00C25BC1">
        <w:rPr>
          <w:i/>
          <w:iCs/>
        </w:rPr>
        <w:t>-Identity</w:t>
      </w:r>
      <w:r w:rsidRPr="00C25BC1">
        <w:t xml:space="preserve"> value included in the </w:t>
      </w:r>
      <w:proofErr w:type="spellStart"/>
      <w:r w:rsidRPr="00C25BC1">
        <w:rPr>
          <w:i/>
          <w:iCs/>
        </w:rPr>
        <w:t>srb-ToAddModListSCG</w:t>
      </w:r>
      <w:proofErr w:type="spellEnd"/>
      <w:r w:rsidRPr="00C25BC1">
        <w:rPr>
          <w:i/>
          <w:iCs/>
        </w:rPr>
        <w:t xml:space="preserve"> </w:t>
      </w:r>
      <w:r w:rsidRPr="00C25BC1">
        <w:t>that is part of the current UE SCG configuration (SCG RLC bearer reconfiguration):</w:t>
      </w:r>
    </w:p>
    <w:p w14:paraId="3DF893C4" w14:textId="77777777" w:rsidR="00942EC7" w:rsidRPr="00C25BC1" w:rsidRDefault="00942EC7" w:rsidP="00942EC7">
      <w:pPr>
        <w:pStyle w:val="B2"/>
      </w:pPr>
      <w:r w:rsidRPr="00C25BC1">
        <w:t>2&gt;</w:t>
      </w:r>
      <w:r w:rsidRPr="00C25BC1">
        <w:tab/>
        <w:t xml:space="preserve">re-establish the SCG RLC entity, if </w:t>
      </w:r>
      <w:proofErr w:type="spellStart"/>
      <w:r w:rsidRPr="00C25BC1">
        <w:rPr>
          <w:i/>
          <w:iCs/>
        </w:rPr>
        <w:t>reestablishRLC</w:t>
      </w:r>
      <w:proofErr w:type="spellEnd"/>
      <w:r w:rsidRPr="00C25BC1">
        <w:t xml:space="preserve"> is </w:t>
      </w:r>
      <w:proofErr w:type="gramStart"/>
      <w:r w:rsidRPr="00C25BC1">
        <w:t>included;</w:t>
      </w:r>
      <w:proofErr w:type="gramEnd"/>
    </w:p>
    <w:p w14:paraId="04498DEA" w14:textId="77777777" w:rsidR="00942EC7" w:rsidRPr="00C25BC1" w:rsidRDefault="00942EC7" w:rsidP="00942EC7">
      <w:pPr>
        <w:pStyle w:val="B2"/>
      </w:pPr>
      <w:r w:rsidRPr="00C25BC1">
        <w:t>2&gt;</w:t>
      </w:r>
      <w:r w:rsidRPr="00C25BC1">
        <w:tab/>
        <w:t xml:space="preserve">reconfigure the RLC entity in accordance with the received </w:t>
      </w:r>
      <w:proofErr w:type="spellStart"/>
      <w:r w:rsidRPr="00C25BC1">
        <w:rPr>
          <w:i/>
          <w:iCs/>
        </w:rPr>
        <w:t>rlc</w:t>
      </w:r>
      <w:proofErr w:type="spellEnd"/>
      <w:r w:rsidRPr="00C25BC1">
        <w:rPr>
          <w:i/>
          <w:iCs/>
        </w:rPr>
        <w:t>-</w:t>
      </w:r>
      <w:proofErr w:type="gramStart"/>
      <w:r w:rsidRPr="00C25BC1">
        <w:rPr>
          <w:i/>
          <w:iCs/>
        </w:rPr>
        <w:t>Config</w:t>
      </w:r>
      <w:r w:rsidRPr="00C25BC1">
        <w:t>;</w:t>
      </w:r>
      <w:proofErr w:type="gramEnd"/>
    </w:p>
    <w:p w14:paraId="14D5F6F8" w14:textId="77777777" w:rsidR="00942EC7" w:rsidRPr="00C25BC1" w:rsidRDefault="00942EC7" w:rsidP="00942EC7">
      <w:pPr>
        <w:pStyle w:val="B2"/>
      </w:pPr>
      <w:r w:rsidRPr="00C25BC1">
        <w:t>2&gt;</w:t>
      </w:r>
      <w:r w:rsidRPr="00C25BC1">
        <w:tab/>
        <w:t xml:space="preserve">reconfigure the DCCH logical channel in accordance with the received </w:t>
      </w:r>
      <w:proofErr w:type="spellStart"/>
      <w:proofErr w:type="gramStart"/>
      <w:r w:rsidRPr="00C25BC1">
        <w:rPr>
          <w:i/>
          <w:iCs/>
        </w:rPr>
        <w:t>logicalChannelConfig</w:t>
      </w:r>
      <w:proofErr w:type="spellEnd"/>
      <w:r w:rsidRPr="00C25BC1">
        <w:t>;</w:t>
      </w:r>
      <w:proofErr w:type="gramEnd"/>
    </w:p>
    <w:p w14:paraId="6F703AF8" w14:textId="77777777" w:rsidR="00942EC7" w:rsidRPr="00C25BC1" w:rsidRDefault="00942EC7" w:rsidP="00942EC7">
      <w:pPr>
        <w:ind w:left="284" w:hanging="284"/>
      </w:pPr>
      <w:r w:rsidRPr="00C25BC1">
        <w:t>[TS 36.331, clause 5.3.10.17]</w:t>
      </w:r>
    </w:p>
    <w:p w14:paraId="3F9322BF" w14:textId="77777777" w:rsidR="00942EC7" w:rsidRPr="00C25BC1" w:rsidRDefault="00942EC7" w:rsidP="00942EC7">
      <w:r w:rsidRPr="00C25BC1">
        <w:t>The UE shall:</w:t>
      </w:r>
    </w:p>
    <w:p w14:paraId="0AA8CD89" w14:textId="77777777" w:rsidR="00942EC7" w:rsidRPr="00C25BC1" w:rsidRDefault="00942EC7" w:rsidP="00942EC7">
      <w:pPr>
        <w:pStyle w:val="B1"/>
      </w:pPr>
      <w:r w:rsidRPr="00C25BC1">
        <w:t>1&gt;</w:t>
      </w:r>
      <w:r w:rsidRPr="00C25BC1">
        <w:tab/>
        <w:t xml:space="preserve">for each </w:t>
      </w:r>
      <w:proofErr w:type="spellStart"/>
      <w:r w:rsidRPr="00C25BC1">
        <w:rPr>
          <w:i/>
          <w:iCs/>
        </w:rPr>
        <w:t>srb</w:t>
      </w:r>
      <w:proofErr w:type="spellEnd"/>
      <w:r w:rsidRPr="00C25BC1">
        <w:rPr>
          <w:i/>
          <w:iCs/>
        </w:rPr>
        <w:t>-Identity</w:t>
      </w:r>
      <w:r w:rsidRPr="00C25BC1">
        <w:t xml:space="preserve"> value included in </w:t>
      </w:r>
      <w:proofErr w:type="spellStart"/>
      <w:r w:rsidRPr="00C25BC1">
        <w:rPr>
          <w:i/>
          <w:iCs/>
        </w:rPr>
        <w:t>srb-ToReleaseList</w:t>
      </w:r>
      <w:proofErr w:type="spellEnd"/>
      <w:r w:rsidRPr="00C25BC1">
        <w:rPr>
          <w:i/>
          <w:iCs/>
        </w:rPr>
        <w:t xml:space="preserve"> </w:t>
      </w:r>
      <w:r w:rsidRPr="00C25BC1">
        <w:t xml:space="preserve">or in </w:t>
      </w:r>
      <w:proofErr w:type="spellStart"/>
      <w:r w:rsidRPr="00C25BC1">
        <w:rPr>
          <w:i/>
          <w:iCs/>
        </w:rPr>
        <w:t>srb-ToReleaseListSCG</w:t>
      </w:r>
      <w:proofErr w:type="spellEnd"/>
      <w:r w:rsidRPr="00C25BC1">
        <w:rPr>
          <w:i/>
          <w:iCs/>
        </w:rPr>
        <w:t xml:space="preserve"> </w:t>
      </w:r>
      <w:r w:rsidRPr="00C25BC1">
        <w:t>that is part of the current UE configuration:</w:t>
      </w:r>
    </w:p>
    <w:p w14:paraId="08E1B393" w14:textId="77777777" w:rsidR="00942EC7" w:rsidRPr="00C25BC1" w:rsidRDefault="00942EC7" w:rsidP="00942EC7">
      <w:pPr>
        <w:pStyle w:val="B2"/>
      </w:pPr>
      <w:r w:rsidRPr="00C25BC1">
        <w:t>2&gt;</w:t>
      </w:r>
      <w:r w:rsidRPr="00C25BC1">
        <w:tab/>
        <w:t>if the SRB configuration does not include an E-UTRA PDCP entity (release the SCG RLC bearer configuration):</w:t>
      </w:r>
    </w:p>
    <w:p w14:paraId="55B2C7B9" w14:textId="77777777" w:rsidR="00942EC7" w:rsidRPr="00C25BC1" w:rsidRDefault="00942EC7" w:rsidP="00942EC7">
      <w:pPr>
        <w:pStyle w:val="B3"/>
      </w:pPr>
      <w:r w:rsidRPr="00C25BC1">
        <w:t>3&gt;</w:t>
      </w:r>
      <w:r w:rsidRPr="00C25BC1">
        <w:tab/>
        <w:t xml:space="preserve">re-establish the RLC entity as specified in TS 36.322 [7] for this </w:t>
      </w:r>
      <w:proofErr w:type="gramStart"/>
      <w:r w:rsidRPr="00C25BC1">
        <w:t>SRB;</w:t>
      </w:r>
      <w:proofErr w:type="gramEnd"/>
    </w:p>
    <w:p w14:paraId="46A4DC53" w14:textId="77777777" w:rsidR="00942EC7" w:rsidRPr="00C25BC1" w:rsidRDefault="00942EC7" w:rsidP="00942EC7">
      <w:pPr>
        <w:pStyle w:val="B3"/>
      </w:pPr>
      <w:r w:rsidRPr="00C25BC1">
        <w:t>3&gt;</w:t>
      </w:r>
      <w:r w:rsidRPr="00C25BC1">
        <w:tab/>
        <w:t xml:space="preserve">configure the E-UTRA PDCP entity to deactivate </w:t>
      </w:r>
      <w:proofErr w:type="gramStart"/>
      <w:r w:rsidRPr="00C25BC1">
        <w:t>duplication;</w:t>
      </w:r>
      <w:proofErr w:type="gramEnd"/>
    </w:p>
    <w:p w14:paraId="3DA52702" w14:textId="77777777" w:rsidR="00942EC7" w:rsidRPr="00C25BC1" w:rsidRDefault="00942EC7" w:rsidP="00942EC7">
      <w:pPr>
        <w:pStyle w:val="B2"/>
      </w:pPr>
      <w:r w:rsidRPr="00C25BC1">
        <w:t>2&gt;</w:t>
      </w:r>
      <w:r w:rsidRPr="00C25BC1">
        <w:tab/>
        <w:t xml:space="preserve">release the RLC entity or </w:t>
      </w:r>
      <w:proofErr w:type="gramStart"/>
      <w:r w:rsidRPr="00C25BC1">
        <w:t>entities;</w:t>
      </w:r>
      <w:proofErr w:type="gramEnd"/>
    </w:p>
    <w:p w14:paraId="03D63CD0" w14:textId="77777777" w:rsidR="00942EC7" w:rsidRPr="00C25BC1" w:rsidRDefault="00942EC7" w:rsidP="00942EC7">
      <w:pPr>
        <w:pStyle w:val="B2"/>
      </w:pPr>
      <w:r w:rsidRPr="00C25BC1">
        <w:t>2&gt;</w:t>
      </w:r>
      <w:r w:rsidRPr="00C25BC1">
        <w:tab/>
        <w:t xml:space="preserve">release the DCCH logical </w:t>
      </w:r>
      <w:proofErr w:type="gramStart"/>
      <w:r w:rsidRPr="00C25BC1">
        <w:t>channel;</w:t>
      </w:r>
      <w:proofErr w:type="gramEnd"/>
    </w:p>
    <w:p w14:paraId="4CE7BD2C" w14:textId="77777777" w:rsidR="00942EC7" w:rsidRPr="00C25BC1" w:rsidRDefault="00942EC7" w:rsidP="00942EC7">
      <w:pPr>
        <w:pStyle w:val="B2"/>
      </w:pPr>
      <w:r w:rsidRPr="00C25BC1">
        <w:t>2&gt;</w:t>
      </w:r>
      <w:r w:rsidRPr="00C25BC1">
        <w:tab/>
        <w:t xml:space="preserve">if </w:t>
      </w:r>
      <w:proofErr w:type="spellStart"/>
      <w:r w:rsidRPr="00C25BC1">
        <w:rPr>
          <w:i/>
          <w:iCs/>
        </w:rPr>
        <w:t>srb</w:t>
      </w:r>
      <w:proofErr w:type="spellEnd"/>
      <w:r w:rsidRPr="00C25BC1">
        <w:rPr>
          <w:i/>
          <w:iCs/>
        </w:rPr>
        <w:t>-Identity</w:t>
      </w:r>
      <w:r w:rsidRPr="00C25BC1">
        <w:t xml:space="preserve"> value is set to 4, release the PDCP </w:t>
      </w:r>
      <w:proofErr w:type="gramStart"/>
      <w:r w:rsidRPr="00C25BC1">
        <w:t>entity;</w:t>
      </w:r>
      <w:proofErr w:type="gramEnd"/>
    </w:p>
    <w:p w14:paraId="71511101" w14:textId="77777777" w:rsidR="00942EC7" w:rsidRPr="00C25BC1" w:rsidRDefault="00942EC7" w:rsidP="00942EC7">
      <w:pPr>
        <w:pStyle w:val="H6"/>
      </w:pPr>
      <w:r w:rsidRPr="00C25BC1">
        <w:t>8.2.2.2.3.3</w:t>
      </w:r>
      <w:r w:rsidRPr="00C25BC1">
        <w:tab/>
        <w:t>Test description</w:t>
      </w:r>
    </w:p>
    <w:p w14:paraId="4E065344" w14:textId="77777777" w:rsidR="00942EC7" w:rsidRPr="00C25BC1" w:rsidRDefault="00942EC7" w:rsidP="00942EC7">
      <w:pPr>
        <w:pStyle w:val="H6"/>
      </w:pPr>
      <w:r w:rsidRPr="00C25BC1">
        <w:t>8.2.2.2.3.3.1</w:t>
      </w:r>
      <w:r w:rsidRPr="00C25BC1">
        <w:tab/>
        <w:t>Pre-test conditions</w:t>
      </w:r>
    </w:p>
    <w:p w14:paraId="63B533F0" w14:textId="77777777" w:rsidR="00942EC7" w:rsidRPr="00C25BC1" w:rsidRDefault="00942EC7" w:rsidP="00942EC7">
      <w:pPr>
        <w:pStyle w:val="H6"/>
      </w:pPr>
      <w:r w:rsidRPr="00C25BC1">
        <w:t>System Simulator:</w:t>
      </w:r>
    </w:p>
    <w:p w14:paraId="39966F08" w14:textId="77777777" w:rsidR="00942EC7" w:rsidRPr="00C25BC1" w:rsidRDefault="00942EC7" w:rsidP="00942EC7">
      <w:pPr>
        <w:pStyle w:val="B1"/>
      </w:pPr>
      <w:r w:rsidRPr="00C25BC1">
        <w:t>-</w:t>
      </w:r>
      <w:r w:rsidRPr="00C25BC1">
        <w:tab/>
        <w:t xml:space="preserve">NR Cell 1 is the </w:t>
      </w:r>
      <w:proofErr w:type="spellStart"/>
      <w:r w:rsidRPr="00C25BC1">
        <w:t>PCell</w:t>
      </w:r>
      <w:proofErr w:type="spellEnd"/>
      <w:r w:rsidRPr="00C25BC1">
        <w:t xml:space="preserve"> and E-UTRA Cell 1 is the </w:t>
      </w:r>
      <w:proofErr w:type="spellStart"/>
      <w:r w:rsidRPr="00C25BC1">
        <w:t>PSCell</w:t>
      </w:r>
      <w:proofErr w:type="spellEnd"/>
      <w:r w:rsidRPr="00C25BC1">
        <w:t>.</w:t>
      </w:r>
    </w:p>
    <w:p w14:paraId="5B2E4E83" w14:textId="77777777" w:rsidR="00942EC7" w:rsidRPr="00C25BC1" w:rsidRDefault="00942EC7" w:rsidP="00942EC7">
      <w:pPr>
        <w:pStyle w:val="H6"/>
      </w:pPr>
      <w:r w:rsidRPr="00C25BC1">
        <w:t>UE:</w:t>
      </w:r>
    </w:p>
    <w:p w14:paraId="1A86D1CE" w14:textId="77777777" w:rsidR="00942EC7" w:rsidRPr="00C25BC1" w:rsidRDefault="00942EC7" w:rsidP="00942EC7">
      <w:pPr>
        <w:pStyle w:val="B1"/>
      </w:pPr>
      <w:r w:rsidRPr="00C25BC1">
        <w:t>-</w:t>
      </w:r>
      <w:r w:rsidRPr="00C25BC1">
        <w:tab/>
        <w:t>None.</w:t>
      </w:r>
    </w:p>
    <w:p w14:paraId="412B99FD" w14:textId="77777777" w:rsidR="00942EC7" w:rsidRPr="00C25BC1" w:rsidRDefault="00942EC7" w:rsidP="00942EC7">
      <w:pPr>
        <w:pStyle w:val="H6"/>
      </w:pPr>
      <w:r w:rsidRPr="00C25BC1">
        <w:t>Preamble:</w:t>
      </w:r>
    </w:p>
    <w:p w14:paraId="40BF43B2" w14:textId="77777777" w:rsidR="00942EC7" w:rsidRPr="00C25BC1" w:rsidRDefault="00942EC7" w:rsidP="00942EC7">
      <w:pPr>
        <w:pStyle w:val="B1"/>
      </w:pPr>
      <w:r w:rsidRPr="00C25BC1">
        <w:t>-</w:t>
      </w:r>
      <w:r w:rsidRPr="00C25BC1">
        <w:tab/>
        <w:t>The UE is in state RRC_CONNECTED using generic procedure parameter Connectivity (</w:t>
      </w:r>
      <w:r w:rsidRPr="00C25BC1">
        <w:rPr>
          <w:i/>
        </w:rPr>
        <w:t>NE-DC</w:t>
      </w:r>
      <w:r w:rsidRPr="00C25BC1">
        <w:t>), Bearers (MCG</w:t>
      </w:r>
      <w:r w:rsidRPr="00C25BC1">
        <w:rPr>
          <w:i/>
        </w:rPr>
        <w:t>(s)</w:t>
      </w:r>
      <w:r w:rsidRPr="00C25BC1">
        <w:t xml:space="preserve"> and SCG) established according to TS 38.508-1 [4], clause 4.5.4.</w:t>
      </w:r>
    </w:p>
    <w:p w14:paraId="0494D3C4" w14:textId="77777777" w:rsidR="00942EC7" w:rsidRPr="00C25BC1" w:rsidRDefault="00942EC7" w:rsidP="00942EC7">
      <w:pPr>
        <w:pStyle w:val="H6"/>
      </w:pPr>
      <w:r w:rsidRPr="00C25BC1">
        <w:t>8.2.2.2.3.3.2</w:t>
      </w:r>
      <w:r w:rsidRPr="00C25BC1">
        <w:tab/>
        <w:t>Test procedure sequence</w:t>
      </w:r>
    </w:p>
    <w:p w14:paraId="5C8CC059" w14:textId="77777777" w:rsidR="00942EC7" w:rsidRPr="00C25BC1" w:rsidRDefault="00942EC7" w:rsidP="00942EC7">
      <w:pPr>
        <w:pStyle w:val="TH"/>
      </w:pPr>
      <w:r w:rsidRPr="00C25BC1">
        <w:t>Table 8.2.2.2.3.3.2-1: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2EC7" w:rsidRPr="00C25BC1" w14:paraId="760B580E" w14:textId="77777777" w:rsidTr="005C44A0">
        <w:tc>
          <w:tcPr>
            <w:tcW w:w="648" w:type="dxa"/>
            <w:tcBorders>
              <w:bottom w:val="nil"/>
            </w:tcBorders>
          </w:tcPr>
          <w:p w14:paraId="1EBBEE60" w14:textId="77777777" w:rsidR="00942EC7" w:rsidRPr="00C25BC1" w:rsidRDefault="00942EC7" w:rsidP="005C44A0">
            <w:pPr>
              <w:pStyle w:val="TAH"/>
              <w:keepNext w:val="0"/>
              <w:keepLines w:val="0"/>
              <w:widowControl w:val="0"/>
            </w:pPr>
            <w:r w:rsidRPr="00C25BC1">
              <w:t>St</w:t>
            </w:r>
          </w:p>
        </w:tc>
        <w:tc>
          <w:tcPr>
            <w:tcW w:w="3969" w:type="dxa"/>
            <w:tcBorders>
              <w:bottom w:val="nil"/>
            </w:tcBorders>
          </w:tcPr>
          <w:p w14:paraId="2AB49CC3" w14:textId="77777777" w:rsidR="00942EC7" w:rsidRPr="00C25BC1" w:rsidRDefault="00942EC7" w:rsidP="005C44A0">
            <w:pPr>
              <w:pStyle w:val="TAH"/>
              <w:keepNext w:val="0"/>
              <w:keepLines w:val="0"/>
              <w:widowControl w:val="0"/>
            </w:pPr>
            <w:r w:rsidRPr="00C25BC1">
              <w:t>Procedure</w:t>
            </w:r>
          </w:p>
        </w:tc>
        <w:tc>
          <w:tcPr>
            <w:tcW w:w="3686" w:type="dxa"/>
            <w:gridSpan w:val="2"/>
          </w:tcPr>
          <w:p w14:paraId="6DEEAE0B" w14:textId="77777777" w:rsidR="00942EC7" w:rsidRPr="00C25BC1" w:rsidRDefault="00942EC7" w:rsidP="005C44A0">
            <w:pPr>
              <w:pStyle w:val="TAH"/>
              <w:keepNext w:val="0"/>
              <w:keepLines w:val="0"/>
              <w:widowControl w:val="0"/>
            </w:pPr>
            <w:r w:rsidRPr="00C25BC1">
              <w:t>Message Sequence</w:t>
            </w:r>
          </w:p>
        </w:tc>
        <w:tc>
          <w:tcPr>
            <w:tcW w:w="567" w:type="dxa"/>
            <w:tcBorders>
              <w:bottom w:val="nil"/>
            </w:tcBorders>
          </w:tcPr>
          <w:p w14:paraId="7897C797" w14:textId="77777777" w:rsidR="00942EC7" w:rsidRPr="00C25BC1" w:rsidRDefault="00942EC7" w:rsidP="005C44A0">
            <w:pPr>
              <w:pStyle w:val="TAH"/>
              <w:keepNext w:val="0"/>
              <w:keepLines w:val="0"/>
              <w:widowControl w:val="0"/>
            </w:pPr>
            <w:r w:rsidRPr="00C25BC1">
              <w:t>TP</w:t>
            </w:r>
          </w:p>
        </w:tc>
        <w:tc>
          <w:tcPr>
            <w:tcW w:w="892" w:type="dxa"/>
            <w:tcBorders>
              <w:bottom w:val="nil"/>
            </w:tcBorders>
          </w:tcPr>
          <w:p w14:paraId="71D0E5C3" w14:textId="77777777" w:rsidR="00942EC7" w:rsidRPr="00C25BC1" w:rsidRDefault="00942EC7" w:rsidP="005C44A0">
            <w:pPr>
              <w:pStyle w:val="TAH"/>
              <w:keepNext w:val="0"/>
              <w:keepLines w:val="0"/>
              <w:widowControl w:val="0"/>
            </w:pPr>
            <w:r w:rsidRPr="00C25BC1">
              <w:t>Verdict</w:t>
            </w:r>
          </w:p>
        </w:tc>
      </w:tr>
      <w:tr w:rsidR="00942EC7" w:rsidRPr="00C25BC1" w14:paraId="3BE22AD3" w14:textId="77777777" w:rsidTr="005C44A0">
        <w:tc>
          <w:tcPr>
            <w:tcW w:w="648" w:type="dxa"/>
            <w:tcBorders>
              <w:top w:val="nil"/>
            </w:tcBorders>
          </w:tcPr>
          <w:p w14:paraId="2C3E18C8" w14:textId="77777777" w:rsidR="00942EC7" w:rsidRPr="00C25BC1" w:rsidRDefault="00942EC7" w:rsidP="005C44A0">
            <w:pPr>
              <w:pStyle w:val="TAH"/>
              <w:keepNext w:val="0"/>
              <w:keepLines w:val="0"/>
              <w:widowControl w:val="0"/>
            </w:pPr>
          </w:p>
        </w:tc>
        <w:tc>
          <w:tcPr>
            <w:tcW w:w="3969" w:type="dxa"/>
            <w:tcBorders>
              <w:top w:val="nil"/>
            </w:tcBorders>
          </w:tcPr>
          <w:p w14:paraId="654988B2" w14:textId="77777777" w:rsidR="00942EC7" w:rsidRPr="00C25BC1" w:rsidRDefault="00942EC7" w:rsidP="005C44A0">
            <w:pPr>
              <w:pStyle w:val="TAH"/>
              <w:keepNext w:val="0"/>
              <w:keepLines w:val="0"/>
              <w:widowControl w:val="0"/>
            </w:pPr>
          </w:p>
        </w:tc>
        <w:tc>
          <w:tcPr>
            <w:tcW w:w="709" w:type="dxa"/>
          </w:tcPr>
          <w:p w14:paraId="510DFEE9" w14:textId="77777777" w:rsidR="00942EC7" w:rsidRPr="00C25BC1" w:rsidRDefault="00942EC7" w:rsidP="005C44A0">
            <w:pPr>
              <w:pStyle w:val="TAH"/>
              <w:keepNext w:val="0"/>
              <w:keepLines w:val="0"/>
              <w:widowControl w:val="0"/>
            </w:pPr>
            <w:r w:rsidRPr="00C25BC1">
              <w:t>U - S</w:t>
            </w:r>
          </w:p>
        </w:tc>
        <w:tc>
          <w:tcPr>
            <w:tcW w:w="2977" w:type="dxa"/>
          </w:tcPr>
          <w:p w14:paraId="20F92037" w14:textId="77777777" w:rsidR="00942EC7" w:rsidRPr="00C25BC1" w:rsidRDefault="00942EC7" w:rsidP="005C44A0">
            <w:pPr>
              <w:pStyle w:val="TAH"/>
              <w:keepNext w:val="0"/>
              <w:keepLines w:val="0"/>
              <w:widowControl w:val="0"/>
            </w:pPr>
            <w:r w:rsidRPr="00C25BC1">
              <w:t>Message</w:t>
            </w:r>
          </w:p>
        </w:tc>
        <w:tc>
          <w:tcPr>
            <w:tcW w:w="567" w:type="dxa"/>
            <w:tcBorders>
              <w:top w:val="nil"/>
            </w:tcBorders>
          </w:tcPr>
          <w:p w14:paraId="1055A338" w14:textId="77777777" w:rsidR="00942EC7" w:rsidRPr="00C25BC1" w:rsidRDefault="00942EC7" w:rsidP="005C44A0">
            <w:pPr>
              <w:pStyle w:val="TAH"/>
              <w:keepNext w:val="0"/>
              <w:keepLines w:val="0"/>
              <w:widowControl w:val="0"/>
            </w:pPr>
          </w:p>
        </w:tc>
        <w:tc>
          <w:tcPr>
            <w:tcW w:w="892" w:type="dxa"/>
            <w:tcBorders>
              <w:top w:val="nil"/>
            </w:tcBorders>
          </w:tcPr>
          <w:p w14:paraId="40634887" w14:textId="77777777" w:rsidR="00942EC7" w:rsidRPr="00C25BC1" w:rsidRDefault="00942EC7" w:rsidP="005C44A0">
            <w:pPr>
              <w:pStyle w:val="TAH"/>
              <w:keepNext w:val="0"/>
              <w:keepLines w:val="0"/>
              <w:widowControl w:val="0"/>
            </w:pPr>
          </w:p>
        </w:tc>
      </w:tr>
      <w:tr w:rsidR="00942EC7" w:rsidRPr="00C25BC1" w14:paraId="6A13F342" w14:textId="77777777" w:rsidTr="005C44A0">
        <w:tc>
          <w:tcPr>
            <w:tcW w:w="648" w:type="dxa"/>
          </w:tcPr>
          <w:p w14:paraId="6E91BAF0" w14:textId="77777777" w:rsidR="00942EC7" w:rsidRPr="00C25BC1" w:rsidRDefault="00942EC7" w:rsidP="005C44A0">
            <w:pPr>
              <w:pStyle w:val="TAC"/>
              <w:keepNext w:val="0"/>
              <w:keepLines w:val="0"/>
              <w:widowControl w:val="0"/>
            </w:pPr>
            <w:r w:rsidRPr="00C25BC1">
              <w:t>0</w:t>
            </w:r>
          </w:p>
        </w:tc>
        <w:tc>
          <w:tcPr>
            <w:tcW w:w="3969" w:type="dxa"/>
          </w:tcPr>
          <w:p w14:paraId="67BD84AB" w14:textId="77777777" w:rsidR="00942EC7" w:rsidRPr="00C25BC1" w:rsidRDefault="00942EC7" w:rsidP="005C44A0">
            <w:pPr>
              <w:pStyle w:val="TAL"/>
              <w:keepNext w:val="0"/>
              <w:keepLines w:val="0"/>
              <w:widowControl w:val="0"/>
            </w:pPr>
            <w:r w:rsidRPr="00C25BC1">
              <w:t>The SS is configured not to send RLC ACK on split SRB1.</w:t>
            </w:r>
          </w:p>
        </w:tc>
        <w:tc>
          <w:tcPr>
            <w:tcW w:w="709" w:type="dxa"/>
          </w:tcPr>
          <w:p w14:paraId="6C977B25" w14:textId="77777777" w:rsidR="00942EC7" w:rsidRPr="00C25BC1" w:rsidRDefault="00942EC7" w:rsidP="005C44A0">
            <w:pPr>
              <w:pStyle w:val="TAC"/>
              <w:keepNext w:val="0"/>
              <w:keepLines w:val="0"/>
              <w:widowControl w:val="0"/>
            </w:pPr>
            <w:r w:rsidRPr="00C25BC1">
              <w:t>-</w:t>
            </w:r>
          </w:p>
        </w:tc>
        <w:tc>
          <w:tcPr>
            <w:tcW w:w="2977" w:type="dxa"/>
          </w:tcPr>
          <w:p w14:paraId="0A5C3148" w14:textId="77777777" w:rsidR="00942EC7" w:rsidRPr="00C25BC1" w:rsidRDefault="00942EC7" w:rsidP="005C44A0">
            <w:pPr>
              <w:pStyle w:val="TAL"/>
              <w:keepNext w:val="0"/>
              <w:keepLines w:val="0"/>
              <w:widowControl w:val="0"/>
              <w:rPr>
                <w:i/>
              </w:rPr>
            </w:pPr>
            <w:r w:rsidRPr="00C25BC1">
              <w:rPr>
                <w:i/>
              </w:rPr>
              <w:t>-</w:t>
            </w:r>
          </w:p>
        </w:tc>
        <w:tc>
          <w:tcPr>
            <w:tcW w:w="567" w:type="dxa"/>
          </w:tcPr>
          <w:p w14:paraId="0DDB4DEF" w14:textId="77777777" w:rsidR="00942EC7" w:rsidRPr="00C25BC1" w:rsidRDefault="00942EC7" w:rsidP="005C44A0">
            <w:pPr>
              <w:pStyle w:val="TAC"/>
              <w:keepNext w:val="0"/>
              <w:keepLines w:val="0"/>
              <w:widowControl w:val="0"/>
            </w:pPr>
            <w:r w:rsidRPr="00C25BC1">
              <w:t>-</w:t>
            </w:r>
          </w:p>
        </w:tc>
        <w:tc>
          <w:tcPr>
            <w:tcW w:w="892" w:type="dxa"/>
          </w:tcPr>
          <w:p w14:paraId="314974D6" w14:textId="77777777" w:rsidR="00942EC7" w:rsidRPr="00C25BC1" w:rsidRDefault="00942EC7" w:rsidP="005C44A0">
            <w:pPr>
              <w:pStyle w:val="TAC"/>
              <w:keepNext w:val="0"/>
              <w:keepLines w:val="0"/>
              <w:widowControl w:val="0"/>
            </w:pPr>
            <w:r w:rsidRPr="00C25BC1">
              <w:t>-</w:t>
            </w:r>
          </w:p>
        </w:tc>
      </w:tr>
      <w:tr w:rsidR="00942EC7" w:rsidRPr="00C25BC1" w14:paraId="10BF1AB3" w14:textId="77777777" w:rsidTr="005C44A0">
        <w:tc>
          <w:tcPr>
            <w:tcW w:w="648" w:type="dxa"/>
          </w:tcPr>
          <w:p w14:paraId="1A6809B0" w14:textId="77777777" w:rsidR="00942EC7" w:rsidRPr="00C25BC1" w:rsidRDefault="00942EC7" w:rsidP="005C44A0">
            <w:pPr>
              <w:pStyle w:val="TAC"/>
              <w:keepNext w:val="0"/>
              <w:keepLines w:val="0"/>
              <w:widowControl w:val="0"/>
            </w:pPr>
            <w:r w:rsidRPr="00C25BC1">
              <w:t>1</w:t>
            </w:r>
          </w:p>
        </w:tc>
        <w:tc>
          <w:tcPr>
            <w:tcW w:w="3969" w:type="dxa"/>
          </w:tcPr>
          <w:p w14:paraId="24486F32" w14:textId="77777777" w:rsidR="00942EC7" w:rsidRPr="00C25BC1" w:rsidRDefault="00942EC7" w:rsidP="005C44A0">
            <w:pPr>
              <w:pStyle w:val="TAL"/>
              <w:keepNext w:val="0"/>
              <w:keepLines w:val="0"/>
              <w:widowControl w:val="0"/>
            </w:pPr>
            <w:r w:rsidRPr="00C25BC1">
              <w:t xml:space="preserve">SS transmits </w:t>
            </w:r>
            <w:proofErr w:type="spellStart"/>
            <w:r w:rsidRPr="00C25BC1">
              <w:rPr>
                <w:i/>
              </w:rPr>
              <w:t>RRCReconfiguration</w:t>
            </w:r>
            <w:proofErr w:type="spellEnd"/>
            <w:r w:rsidRPr="00C25BC1" w:rsidDel="0077323F">
              <w:rPr>
                <w:i/>
              </w:rPr>
              <w:t xml:space="preserve"> </w:t>
            </w:r>
            <w:r w:rsidRPr="00C25BC1">
              <w:t xml:space="preserve">message containing </w:t>
            </w:r>
            <w:proofErr w:type="spellStart"/>
            <w:r w:rsidRPr="00C25BC1">
              <w:rPr>
                <w:i/>
              </w:rPr>
              <w:t>Eutra</w:t>
            </w:r>
            <w:proofErr w:type="spellEnd"/>
            <w:r w:rsidRPr="00C25BC1">
              <w:t xml:space="preserve"> </w:t>
            </w:r>
            <w:proofErr w:type="spellStart"/>
            <w:r w:rsidRPr="00C25BC1">
              <w:rPr>
                <w:i/>
              </w:rPr>
              <w:t>RRCConnectionReconfiguration</w:t>
            </w:r>
            <w:proofErr w:type="spellEnd"/>
            <w:r w:rsidRPr="00C25BC1">
              <w:t xml:space="preserve"> message to configure split SRB1 and split SRB2.</w:t>
            </w:r>
          </w:p>
        </w:tc>
        <w:tc>
          <w:tcPr>
            <w:tcW w:w="709" w:type="dxa"/>
          </w:tcPr>
          <w:p w14:paraId="09DE84DE" w14:textId="77777777" w:rsidR="00942EC7" w:rsidRPr="00C25BC1" w:rsidRDefault="00942EC7" w:rsidP="005C44A0">
            <w:pPr>
              <w:pStyle w:val="TAC"/>
              <w:keepNext w:val="0"/>
              <w:keepLines w:val="0"/>
              <w:widowControl w:val="0"/>
            </w:pPr>
            <w:r w:rsidRPr="00C25BC1">
              <w:t>&lt;--</w:t>
            </w:r>
          </w:p>
        </w:tc>
        <w:tc>
          <w:tcPr>
            <w:tcW w:w="2977" w:type="dxa"/>
          </w:tcPr>
          <w:p w14:paraId="389BF8DD" w14:textId="77777777" w:rsidR="00942EC7" w:rsidRPr="00C25BC1" w:rsidRDefault="00942EC7" w:rsidP="005C44A0">
            <w:pPr>
              <w:pStyle w:val="TAL"/>
              <w:keepNext w:val="0"/>
              <w:keepLines w:val="0"/>
              <w:widowControl w:val="0"/>
              <w:rPr>
                <w:i/>
              </w:rPr>
            </w:pPr>
            <w:proofErr w:type="spellStart"/>
            <w:r w:rsidRPr="00C25BC1">
              <w:rPr>
                <w:i/>
              </w:rPr>
              <w:t>RRCReconfiguration</w:t>
            </w:r>
            <w:proofErr w:type="spellEnd"/>
            <w:r w:rsidRPr="00C25BC1">
              <w:rPr>
                <w:i/>
              </w:rPr>
              <w:t xml:space="preserve"> (</w:t>
            </w:r>
            <w:proofErr w:type="spellStart"/>
            <w:r w:rsidRPr="00C25BC1">
              <w:rPr>
                <w:i/>
              </w:rPr>
              <w:t>RRCConnectionReconfiguration</w:t>
            </w:r>
            <w:proofErr w:type="spellEnd"/>
            <w:r w:rsidRPr="00C25BC1">
              <w:rPr>
                <w:i/>
              </w:rPr>
              <w:t xml:space="preserve">)  </w:t>
            </w:r>
          </w:p>
        </w:tc>
        <w:tc>
          <w:tcPr>
            <w:tcW w:w="567" w:type="dxa"/>
          </w:tcPr>
          <w:p w14:paraId="52A70350" w14:textId="77777777" w:rsidR="00942EC7" w:rsidRPr="00C25BC1" w:rsidRDefault="00942EC7" w:rsidP="005C44A0">
            <w:pPr>
              <w:pStyle w:val="TAC"/>
              <w:keepNext w:val="0"/>
              <w:keepLines w:val="0"/>
              <w:widowControl w:val="0"/>
            </w:pPr>
            <w:r w:rsidRPr="00C25BC1">
              <w:t>-</w:t>
            </w:r>
          </w:p>
        </w:tc>
        <w:tc>
          <w:tcPr>
            <w:tcW w:w="892" w:type="dxa"/>
          </w:tcPr>
          <w:p w14:paraId="6C36E369" w14:textId="77777777" w:rsidR="00942EC7" w:rsidRPr="00C25BC1" w:rsidRDefault="00942EC7" w:rsidP="005C44A0">
            <w:pPr>
              <w:pStyle w:val="TAC"/>
              <w:keepNext w:val="0"/>
              <w:keepLines w:val="0"/>
              <w:widowControl w:val="0"/>
            </w:pPr>
            <w:r w:rsidRPr="00C25BC1">
              <w:t>-</w:t>
            </w:r>
          </w:p>
        </w:tc>
      </w:tr>
      <w:tr w:rsidR="00942EC7" w:rsidRPr="00C25BC1" w14:paraId="2A486F85" w14:textId="77777777" w:rsidTr="005C44A0">
        <w:tc>
          <w:tcPr>
            <w:tcW w:w="648" w:type="dxa"/>
          </w:tcPr>
          <w:p w14:paraId="0E6FF9B5" w14:textId="77777777" w:rsidR="00942EC7" w:rsidRPr="00C25BC1" w:rsidRDefault="00942EC7" w:rsidP="005C44A0">
            <w:pPr>
              <w:pStyle w:val="TAC"/>
              <w:keepNext w:val="0"/>
              <w:keepLines w:val="0"/>
              <w:widowControl w:val="0"/>
            </w:pPr>
            <w:r w:rsidRPr="00C25BC1">
              <w:t>-</w:t>
            </w:r>
          </w:p>
        </w:tc>
        <w:tc>
          <w:tcPr>
            <w:tcW w:w="3969" w:type="dxa"/>
          </w:tcPr>
          <w:p w14:paraId="78CB3C76" w14:textId="77777777" w:rsidR="00942EC7" w:rsidRPr="00C25BC1" w:rsidRDefault="00942EC7" w:rsidP="005C44A0">
            <w:pPr>
              <w:pStyle w:val="TAL"/>
              <w:keepNext w:val="0"/>
              <w:keepLines w:val="0"/>
              <w:widowControl w:val="0"/>
            </w:pPr>
            <w:r w:rsidRPr="00C25BC1">
              <w:t>EXCEPTION: In parallel to the event described in step 2 the steps specified in Table 8.2.2.2.3.3.2-2 is taking place.</w:t>
            </w:r>
          </w:p>
        </w:tc>
        <w:tc>
          <w:tcPr>
            <w:tcW w:w="709" w:type="dxa"/>
          </w:tcPr>
          <w:p w14:paraId="27DB8569" w14:textId="77777777" w:rsidR="00942EC7" w:rsidRPr="00C25BC1" w:rsidRDefault="00942EC7" w:rsidP="005C44A0">
            <w:pPr>
              <w:pStyle w:val="TAC"/>
              <w:keepNext w:val="0"/>
              <w:keepLines w:val="0"/>
              <w:widowControl w:val="0"/>
            </w:pPr>
            <w:r w:rsidRPr="00C25BC1">
              <w:t>-</w:t>
            </w:r>
          </w:p>
        </w:tc>
        <w:tc>
          <w:tcPr>
            <w:tcW w:w="2977" w:type="dxa"/>
          </w:tcPr>
          <w:p w14:paraId="2B99E171" w14:textId="77777777" w:rsidR="00942EC7" w:rsidRPr="00C25BC1" w:rsidRDefault="00942EC7" w:rsidP="005C44A0">
            <w:pPr>
              <w:pStyle w:val="TAL"/>
              <w:keepNext w:val="0"/>
              <w:keepLines w:val="0"/>
              <w:widowControl w:val="0"/>
              <w:rPr>
                <w:i/>
              </w:rPr>
            </w:pPr>
            <w:r w:rsidRPr="00C25BC1">
              <w:rPr>
                <w:i/>
              </w:rPr>
              <w:t>-</w:t>
            </w:r>
          </w:p>
        </w:tc>
        <w:tc>
          <w:tcPr>
            <w:tcW w:w="567" w:type="dxa"/>
          </w:tcPr>
          <w:p w14:paraId="496A6CCA" w14:textId="77777777" w:rsidR="00942EC7" w:rsidRPr="00C25BC1" w:rsidRDefault="00942EC7" w:rsidP="005C44A0">
            <w:pPr>
              <w:pStyle w:val="TAC"/>
              <w:keepNext w:val="0"/>
              <w:keepLines w:val="0"/>
              <w:widowControl w:val="0"/>
            </w:pPr>
            <w:r w:rsidRPr="00C25BC1">
              <w:t>-</w:t>
            </w:r>
          </w:p>
        </w:tc>
        <w:tc>
          <w:tcPr>
            <w:tcW w:w="892" w:type="dxa"/>
          </w:tcPr>
          <w:p w14:paraId="12DC58D4" w14:textId="77777777" w:rsidR="00942EC7" w:rsidRPr="00C25BC1" w:rsidRDefault="00942EC7" w:rsidP="005C44A0">
            <w:pPr>
              <w:pStyle w:val="TAC"/>
              <w:keepNext w:val="0"/>
              <w:keepLines w:val="0"/>
              <w:widowControl w:val="0"/>
            </w:pPr>
            <w:r w:rsidRPr="00C25BC1">
              <w:t>-</w:t>
            </w:r>
          </w:p>
        </w:tc>
      </w:tr>
      <w:tr w:rsidR="00942EC7" w:rsidRPr="00C25BC1" w14:paraId="4608B005" w14:textId="77777777" w:rsidTr="005C44A0">
        <w:tc>
          <w:tcPr>
            <w:tcW w:w="648" w:type="dxa"/>
          </w:tcPr>
          <w:p w14:paraId="37EB0521" w14:textId="77777777" w:rsidR="00942EC7" w:rsidRPr="00C25BC1" w:rsidRDefault="00942EC7" w:rsidP="005C44A0">
            <w:pPr>
              <w:pStyle w:val="TAC"/>
              <w:keepNext w:val="0"/>
              <w:keepLines w:val="0"/>
              <w:widowControl w:val="0"/>
            </w:pPr>
            <w:r w:rsidRPr="00C25BC1">
              <w:t>2</w:t>
            </w:r>
          </w:p>
        </w:tc>
        <w:tc>
          <w:tcPr>
            <w:tcW w:w="3969" w:type="dxa"/>
          </w:tcPr>
          <w:p w14:paraId="4E308539" w14:textId="77777777" w:rsidR="00942EC7" w:rsidRPr="00C25BC1" w:rsidRDefault="00942EC7" w:rsidP="005C44A0">
            <w:pPr>
              <w:pStyle w:val="TAL"/>
              <w:keepNext w:val="0"/>
              <w:keepLines w:val="0"/>
              <w:widowControl w:val="0"/>
            </w:pPr>
            <w:r w:rsidRPr="00C25BC1">
              <w:t xml:space="preserve">Check: Does the UE send a </w:t>
            </w:r>
            <w:proofErr w:type="spellStart"/>
            <w:r w:rsidRPr="00C25BC1">
              <w:rPr>
                <w:i/>
              </w:rPr>
              <w:t>RRCReconfigurationComplete</w:t>
            </w:r>
            <w:proofErr w:type="spellEnd"/>
            <w:r w:rsidRPr="00C25BC1" w:rsidDel="0077323F">
              <w:rPr>
                <w:i/>
              </w:rPr>
              <w:t xml:space="preserve"> </w:t>
            </w:r>
            <w:r w:rsidRPr="00C25BC1">
              <w:t xml:space="preserve">message containing </w:t>
            </w:r>
            <w:proofErr w:type="spellStart"/>
            <w:r w:rsidRPr="00C25BC1">
              <w:rPr>
                <w:i/>
              </w:rPr>
              <w:t>Eutra</w:t>
            </w:r>
            <w:proofErr w:type="spellEnd"/>
            <w:r w:rsidRPr="00C25BC1">
              <w:rPr>
                <w:i/>
              </w:rPr>
              <w:t xml:space="preserve"> </w:t>
            </w:r>
            <w:proofErr w:type="spellStart"/>
            <w:r w:rsidRPr="00C25BC1">
              <w:rPr>
                <w:i/>
              </w:rPr>
              <w:t>RRCConnectionReconfigurationComplete</w:t>
            </w:r>
            <w:proofErr w:type="spellEnd"/>
            <w:r w:rsidRPr="00C25BC1">
              <w:rPr>
                <w:i/>
              </w:rPr>
              <w:t xml:space="preserve"> </w:t>
            </w:r>
            <w:r w:rsidRPr="00C25BC1">
              <w:t>message on split SRB1 duplicated over the SCG path?</w:t>
            </w:r>
          </w:p>
          <w:p w14:paraId="3673CB6D" w14:textId="77777777" w:rsidR="00942EC7" w:rsidRPr="00C25BC1" w:rsidRDefault="00942EC7" w:rsidP="005C44A0">
            <w:pPr>
              <w:pStyle w:val="TAL"/>
              <w:keepNext w:val="0"/>
              <w:keepLines w:val="0"/>
              <w:widowControl w:val="0"/>
            </w:pPr>
          </w:p>
          <w:p w14:paraId="134FE7C5" w14:textId="77777777" w:rsidR="00942EC7" w:rsidRPr="00C25BC1" w:rsidRDefault="00942EC7" w:rsidP="005C44A0">
            <w:pPr>
              <w:pStyle w:val="TAL"/>
              <w:keepNext w:val="0"/>
              <w:keepLines w:val="0"/>
              <w:widowControl w:val="0"/>
            </w:pPr>
            <w:r w:rsidRPr="00C25BC1">
              <w:lastRenderedPageBreak/>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7B7B3BDE" w14:textId="77777777" w:rsidR="00942EC7" w:rsidRPr="00C25BC1" w:rsidRDefault="00942EC7" w:rsidP="005C44A0">
            <w:pPr>
              <w:pStyle w:val="TAC"/>
              <w:keepNext w:val="0"/>
              <w:keepLines w:val="0"/>
              <w:widowControl w:val="0"/>
            </w:pPr>
            <w:r w:rsidRPr="00C25BC1">
              <w:lastRenderedPageBreak/>
              <w:t>--&gt;</w:t>
            </w:r>
          </w:p>
        </w:tc>
        <w:tc>
          <w:tcPr>
            <w:tcW w:w="2977" w:type="dxa"/>
          </w:tcPr>
          <w:p w14:paraId="41B4A28B" w14:textId="77777777" w:rsidR="00942EC7" w:rsidRPr="00C25BC1" w:rsidRDefault="00942EC7" w:rsidP="005C44A0">
            <w:pPr>
              <w:pStyle w:val="TAL"/>
              <w:keepNext w:val="0"/>
              <w:keepLines w:val="0"/>
              <w:widowControl w:val="0"/>
              <w:rPr>
                <w:i/>
              </w:rPr>
            </w:pPr>
            <w:proofErr w:type="spellStart"/>
            <w:r w:rsidRPr="00C25BC1">
              <w:rPr>
                <w:i/>
              </w:rPr>
              <w:t>RRCReconfigurationComplete</w:t>
            </w:r>
            <w:proofErr w:type="spellEnd"/>
            <w:r w:rsidRPr="00C25BC1">
              <w:rPr>
                <w:i/>
              </w:rPr>
              <w:t xml:space="preserve"> (</w:t>
            </w:r>
            <w:proofErr w:type="spellStart"/>
            <w:r w:rsidRPr="00C25BC1">
              <w:rPr>
                <w:i/>
              </w:rPr>
              <w:t>RRCConnectionReconfigurationComplete</w:t>
            </w:r>
            <w:proofErr w:type="spellEnd"/>
            <w:r w:rsidRPr="00C25BC1">
              <w:rPr>
                <w:i/>
              </w:rPr>
              <w:t>)</w:t>
            </w:r>
          </w:p>
        </w:tc>
        <w:tc>
          <w:tcPr>
            <w:tcW w:w="567" w:type="dxa"/>
          </w:tcPr>
          <w:p w14:paraId="49CC81BE" w14:textId="77777777" w:rsidR="00942EC7" w:rsidRPr="00C25BC1" w:rsidRDefault="00942EC7" w:rsidP="005C44A0">
            <w:pPr>
              <w:pStyle w:val="TAC"/>
              <w:keepNext w:val="0"/>
              <w:keepLines w:val="0"/>
              <w:widowControl w:val="0"/>
            </w:pPr>
            <w:r w:rsidRPr="00C25BC1">
              <w:t>1</w:t>
            </w:r>
          </w:p>
        </w:tc>
        <w:tc>
          <w:tcPr>
            <w:tcW w:w="892" w:type="dxa"/>
          </w:tcPr>
          <w:p w14:paraId="459A284B" w14:textId="77777777" w:rsidR="00942EC7" w:rsidRPr="00C25BC1" w:rsidRDefault="00942EC7" w:rsidP="005C44A0">
            <w:pPr>
              <w:pStyle w:val="TAC"/>
              <w:keepNext w:val="0"/>
              <w:keepLines w:val="0"/>
              <w:widowControl w:val="0"/>
            </w:pPr>
            <w:r w:rsidRPr="00C25BC1">
              <w:t>P</w:t>
            </w:r>
          </w:p>
        </w:tc>
      </w:tr>
      <w:tr w:rsidR="00942EC7" w:rsidRPr="00C25BC1" w14:paraId="184CE8FC" w14:textId="77777777" w:rsidTr="005C44A0">
        <w:tc>
          <w:tcPr>
            <w:tcW w:w="648" w:type="dxa"/>
          </w:tcPr>
          <w:p w14:paraId="5655836F" w14:textId="77777777" w:rsidR="00942EC7" w:rsidRPr="00C25BC1" w:rsidRDefault="00942EC7" w:rsidP="005C44A0">
            <w:pPr>
              <w:pStyle w:val="TAL"/>
              <w:keepNext w:val="0"/>
              <w:keepLines w:val="0"/>
              <w:widowControl w:val="0"/>
              <w:jc w:val="center"/>
            </w:pPr>
            <w:r w:rsidRPr="00C25BC1">
              <w:t>2A</w:t>
            </w:r>
          </w:p>
        </w:tc>
        <w:tc>
          <w:tcPr>
            <w:tcW w:w="3969" w:type="dxa"/>
          </w:tcPr>
          <w:p w14:paraId="29A02E70" w14:textId="7183097D" w:rsidR="00942EC7" w:rsidRPr="00C25BC1" w:rsidRDefault="00942EC7" w:rsidP="005C44A0">
            <w:pPr>
              <w:pStyle w:val="TAL"/>
              <w:keepNext w:val="0"/>
              <w:keepLines w:val="0"/>
              <w:widowControl w:val="0"/>
            </w:pPr>
            <w:r w:rsidRPr="00C25BC1">
              <w:t>After steps in table 8.2.2.2.3.3.2-2 are completed</w:t>
            </w:r>
            <w:ins w:id="2" w:author="MCC TF160" w:date="2023-08-11T09:57:00Z">
              <w:r w:rsidR="00A932F5">
                <w:t>,</w:t>
              </w:r>
            </w:ins>
            <w:r w:rsidRPr="00C25BC1">
              <w:t xml:space="preserve"> the SS is configured to send RLC ACK on split SRB1 and the last message received in step 2 is acknowledged.</w:t>
            </w:r>
          </w:p>
        </w:tc>
        <w:tc>
          <w:tcPr>
            <w:tcW w:w="709" w:type="dxa"/>
          </w:tcPr>
          <w:p w14:paraId="012254DC" w14:textId="77777777" w:rsidR="00942EC7" w:rsidRPr="00C25BC1" w:rsidRDefault="00942EC7" w:rsidP="005C44A0">
            <w:pPr>
              <w:pStyle w:val="TAC"/>
              <w:keepNext w:val="0"/>
              <w:keepLines w:val="0"/>
              <w:widowControl w:val="0"/>
            </w:pPr>
            <w:r w:rsidRPr="00C25BC1">
              <w:t>-</w:t>
            </w:r>
          </w:p>
        </w:tc>
        <w:tc>
          <w:tcPr>
            <w:tcW w:w="2977" w:type="dxa"/>
          </w:tcPr>
          <w:p w14:paraId="1D1E2B0E" w14:textId="77777777" w:rsidR="00942EC7" w:rsidRPr="00C25BC1" w:rsidRDefault="00942EC7" w:rsidP="005C44A0">
            <w:pPr>
              <w:pStyle w:val="TAL"/>
              <w:keepNext w:val="0"/>
              <w:keepLines w:val="0"/>
              <w:widowControl w:val="0"/>
            </w:pPr>
            <w:r w:rsidRPr="00C25BC1">
              <w:t>-</w:t>
            </w:r>
          </w:p>
        </w:tc>
        <w:tc>
          <w:tcPr>
            <w:tcW w:w="567" w:type="dxa"/>
          </w:tcPr>
          <w:p w14:paraId="2966753B" w14:textId="77777777" w:rsidR="00942EC7" w:rsidRPr="00C25BC1" w:rsidRDefault="00942EC7" w:rsidP="005C44A0">
            <w:pPr>
              <w:pStyle w:val="TAC"/>
              <w:keepNext w:val="0"/>
              <w:keepLines w:val="0"/>
              <w:widowControl w:val="0"/>
            </w:pPr>
            <w:r w:rsidRPr="00C25BC1">
              <w:t>-</w:t>
            </w:r>
          </w:p>
        </w:tc>
        <w:tc>
          <w:tcPr>
            <w:tcW w:w="892" w:type="dxa"/>
          </w:tcPr>
          <w:p w14:paraId="5AAC1FCD" w14:textId="77777777" w:rsidR="00942EC7" w:rsidRPr="00C25BC1" w:rsidRDefault="00942EC7" w:rsidP="005C44A0">
            <w:pPr>
              <w:pStyle w:val="TAC"/>
              <w:keepNext w:val="0"/>
              <w:keepLines w:val="0"/>
              <w:widowControl w:val="0"/>
            </w:pPr>
            <w:r w:rsidRPr="00C25BC1">
              <w:t>-</w:t>
            </w:r>
          </w:p>
        </w:tc>
      </w:tr>
      <w:tr w:rsidR="00942EC7" w:rsidRPr="00C25BC1" w14:paraId="0019CD36" w14:textId="77777777" w:rsidTr="005C44A0">
        <w:tc>
          <w:tcPr>
            <w:tcW w:w="648" w:type="dxa"/>
          </w:tcPr>
          <w:p w14:paraId="5992BDBF" w14:textId="77777777" w:rsidR="00942EC7" w:rsidRPr="00C25BC1" w:rsidRDefault="00942EC7" w:rsidP="005C44A0">
            <w:pPr>
              <w:pStyle w:val="TAL"/>
              <w:keepNext w:val="0"/>
              <w:keepLines w:val="0"/>
              <w:widowControl w:val="0"/>
              <w:jc w:val="center"/>
            </w:pPr>
            <w:r w:rsidRPr="00C25BC1">
              <w:t>2B</w:t>
            </w:r>
          </w:p>
        </w:tc>
        <w:tc>
          <w:tcPr>
            <w:tcW w:w="3969" w:type="dxa"/>
          </w:tcPr>
          <w:p w14:paraId="6D863D0C" w14:textId="77777777" w:rsidR="00942EC7" w:rsidRPr="00C25BC1" w:rsidRDefault="00942EC7" w:rsidP="005C44A0">
            <w:pPr>
              <w:pStyle w:val="TAL"/>
              <w:keepNext w:val="0"/>
              <w:keepLines w:val="0"/>
              <w:widowControl w:val="0"/>
            </w:pPr>
            <w:r w:rsidRPr="00C25BC1">
              <w:t>The SS is configured not to send RLC ACK on split SRB1.</w:t>
            </w:r>
          </w:p>
        </w:tc>
        <w:tc>
          <w:tcPr>
            <w:tcW w:w="709" w:type="dxa"/>
          </w:tcPr>
          <w:p w14:paraId="51E0EE71" w14:textId="77777777" w:rsidR="00942EC7" w:rsidRPr="00C25BC1" w:rsidRDefault="00942EC7" w:rsidP="005C44A0">
            <w:pPr>
              <w:pStyle w:val="TAC"/>
              <w:keepNext w:val="0"/>
              <w:keepLines w:val="0"/>
              <w:widowControl w:val="0"/>
            </w:pPr>
            <w:r w:rsidRPr="00C25BC1">
              <w:t>-</w:t>
            </w:r>
          </w:p>
        </w:tc>
        <w:tc>
          <w:tcPr>
            <w:tcW w:w="2977" w:type="dxa"/>
          </w:tcPr>
          <w:p w14:paraId="3D285345" w14:textId="77777777" w:rsidR="00942EC7" w:rsidRPr="00C25BC1" w:rsidRDefault="00942EC7" w:rsidP="005C44A0">
            <w:pPr>
              <w:pStyle w:val="TAL"/>
              <w:keepNext w:val="0"/>
              <w:keepLines w:val="0"/>
              <w:widowControl w:val="0"/>
            </w:pPr>
            <w:r w:rsidRPr="00C25BC1">
              <w:t>-</w:t>
            </w:r>
          </w:p>
        </w:tc>
        <w:tc>
          <w:tcPr>
            <w:tcW w:w="567" w:type="dxa"/>
          </w:tcPr>
          <w:p w14:paraId="4F0F5F53" w14:textId="77777777" w:rsidR="00942EC7" w:rsidRPr="00C25BC1" w:rsidRDefault="00942EC7" w:rsidP="005C44A0">
            <w:pPr>
              <w:pStyle w:val="TAC"/>
              <w:keepNext w:val="0"/>
              <w:keepLines w:val="0"/>
              <w:widowControl w:val="0"/>
            </w:pPr>
            <w:r w:rsidRPr="00C25BC1">
              <w:t>-</w:t>
            </w:r>
          </w:p>
        </w:tc>
        <w:tc>
          <w:tcPr>
            <w:tcW w:w="892" w:type="dxa"/>
          </w:tcPr>
          <w:p w14:paraId="1BC8C427" w14:textId="77777777" w:rsidR="00942EC7" w:rsidRPr="00C25BC1" w:rsidRDefault="00942EC7" w:rsidP="005C44A0">
            <w:pPr>
              <w:pStyle w:val="TAC"/>
              <w:keepNext w:val="0"/>
              <w:keepLines w:val="0"/>
              <w:widowControl w:val="0"/>
            </w:pPr>
            <w:r w:rsidRPr="00C25BC1">
              <w:t>-</w:t>
            </w:r>
          </w:p>
        </w:tc>
      </w:tr>
      <w:tr w:rsidR="00942EC7" w:rsidRPr="00C25BC1" w14:paraId="6360F6FE" w14:textId="77777777" w:rsidTr="005C44A0">
        <w:tc>
          <w:tcPr>
            <w:tcW w:w="648" w:type="dxa"/>
          </w:tcPr>
          <w:p w14:paraId="78E23734" w14:textId="77777777" w:rsidR="00942EC7" w:rsidRPr="00C25BC1" w:rsidRDefault="00942EC7" w:rsidP="005C44A0">
            <w:pPr>
              <w:pStyle w:val="TAC"/>
              <w:keepNext w:val="0"/>
              <w:keepLines w:val="0"/>
              <w:widowControl w:val="0"/>
            </w:pPr>
            <w:r w:rsidRPr="00C25BC1">
              <w:t>3</w:t>
            </w:r>
          </w:p>
        </w:tc>
        <w:tc>
          <w:tcPr>
            <w:tcW w:w="3969" w:type="dxa"/>
          </w:tcPr>
          <w:p w14:paraId="196CB4A4" w14:textId="77777777" w:rsidR="00942EC7" w:rsidRPr="00C25BC1" w:rsidRDefault="00942EC7" w:rsidP="005C44A0">
            <w:pPr>
              <w:pStyle w:val="TAL"/>
              <w:keepNext w:val="0"/>
              <w:keepLines w:val="0"/>
              <w:widowControl w:val="0"/>
            </w:pPr>
            <w:r w:rsidRPr="00C25BC1">
              <w:t xml:space="preserve">SS transmits </w:t>
            </w:r>
            <w:proofErr w:type="spellStart"/>
            <w:r w:rsidRPr="00C25BC1">
              <w:rPr>
                <w:i/>
              </w:rPr>
              <w:t>CounterCheck</w:t>
            </w:r>
            <w:proofErr w:type="spellEnd"/>
            <w:r w:rsidRPr="00C25BC1">
              <w:t xml:space="preserve"> message for E-UTRA capabilities on split SRB1 over the SCG path.</w:t>
            </w:r>
          </w:p>
        </w:tc>
        <w:tc>
          <w:tcPr>
            <w:tcW w:w="709" w:type="dxa"/>
          </w:tcPr>
          <w:p w14:paraId="7A5AA44F" w14:textId="77777777" w:rsidR="00942EC7" w:rsidRPr="00C25BC1" w:rsidRDefault="00942EC7" w:rsidP="005C44A0">
            <w:pPr>
              <w:pStyle w:val="TAC"/>
              <w:keepNext w:val="0"/>
              <w:keepLines w:val="0"/>
              <w:widowControl w:val="0"/>
            </w:pPr>
            <w:r w:rsidRPr="00C25BC1">
              <w:t>&lt;--</w:t>
            </w:r>
          </w:p>
        </w:tc>
        <w:tc>
          <w:tcPr>
            <w:tcW w:w="2977" w:type="dxa"/>
          </w:tcPr>
          <w:p w14:paraId="025E5567" w14:textId="77777777" w:rsidR="00942EC7" w:rsidRPr="00C25BC1" w:rsidRDefault="00942EC7" w:rsidP="005C44A0">
            <w:pPr>
              <w:pStyle w:val="TAL"/>
              <w:keepNext w:val="0"/>
              <w:keepLines w:val="0"/>
              <w:widowControl w:val="0"/>
              <w:rPr>
                <w:i/>
              </w:rPr>
            </w:pPr>
            <w:proofErr w:type="spellStart"/>
            <w:r w:rsidRPr="00C25BC1">
              <w:rPr>
                <w:bCs/>
                <w:i/>
                <w:iCs/>
                <w:lang w:eastAsia="zh-CN"/>
              </w:rPr>
              <w:t>CounterCheck</w:t>
            </w:r>
            <w:proofErr w:type="spellEnd"/>
          </w:p>
        </w:tc>
        <w:tc>
          <w:tcPr>
            <w:tcW w:w="567" w:type="dxa"/>
          </w:tcPr>
          <w:p w14:paraId="77FEF6B4" w14:textId="77777777" w:rsidR="00942EC7" w:rsidRPr="00C25BC1" w:rsidRDefault="00942EC7" w:rsidP="005C44A0">
            <w:pPr>
              <w:pStyle w:val="TAC"/>
              <w:keepNext w:val="0"/>
              <w:keepLines w:val="0"/>
              <w:widowControl w:val="0"/>
            </w:pPr>
            <w:r w:rsidRPr="00C25BC1">
              <w:t>-</w:t>
            </w:r>
          </w:p>
        </w:tc>
        <w:tc>
          <w:tcPr>
            <w:tcW w:w="892" w:type="dxa"/>
          </w:tcPr>
          <w:p w14:paraId="0B4B50A1" w14:textId="77777777" w:rsidR="00942EC7" w:rsidRPr="00C25BC1" w:rsidRDefault="00942EC7" w:rsidP="005C44A0">
            <w:pPr>
              <w:pStyle w:val="TAC"/>
              <w:keepNext w:val="0"/>
              <w:keepLines w:val="0"/>
              <w:widowControl w:val="0"/>
            </w:pPr>
            <w:r w:rsidRPr="00C25BC1">
              <w:t>-</w:t>
            </w:r>
          </w:p>
        </w:tc>
      </w:tr>
      <w:tr w:rsidR="00942EC7" w:rsidRPr="00C25BC1" w14:paraId="6B49AC22" w14:textId="77777777" w:rsidTr="005C44A0">
        <w:tc>
          <w:tcPr>
            <w:tcW w:w="648" w:type="dxa"/>
          </w:tcPr>
          <w:p w14:paraId="19F06B8E" w14:textId="77777777" w:rsidR="00942EC7" w:rsidRPr="00C25BC1" w:rsidRDefault="00942EC7" w:rsidP="005C44A0">
            <w:pPr>
              <w:pStyle w:val="TAC"/>
              <w:keepNext w:val="0"/>
              <w:keepLines w:val="0"/>
              <w:widowControl w:val="0"/>
            </w:pPr>
            <w:r w:rsidRPr="00C25BC1">
              <w:t>-</w:t>
            </w:r>
          </w:p>
        </w:tc>
        <w:tc>
          <w:tcPr>
            <w:tcW w:w="3969" w:type="dxa"/>
          </w:tcPr>
          <w:p w14:paraId="375AF509" w14:textId="77777777" w:rsidR="00942EC7" w:rsidRPr="00C25BC1" w:rsidRDefault="00942EC7" w:rsidP="005C44A0">
            <w:pPr>
              <w:pStyle w:val="TAL"/>
              <w:keepNext w:val="0"/>
              <w:keepLines w:val="0"/>
              <w:widowControl w:val="0"/>
            </w:pPr>
            <w:r w:rsidRPr="00C25BC1">
              <w:t>EXCEPTION:</w:t>
            </w:r>
            <w:r w:rsidRPr="00C25BC1">
              <w:tab/>
              <w:t>In parallel to the event described in step 4 the steps specified in Table 8.2.2.2.3.3.2-3 is taking place.</w:t>
            </w:r>
          </w:p>
        </w:tc>
        <w:tc>
          <w:tcPr>
            <w:tcW w:w="709" w:type="dxa"/>
          </w:tcPr>
          <w:p w14:paraId="37773AEE" w14:textId="77777777" w:rsidR="00942EC7" w:rsidRPr="00C25BC1" w:rsidRDefault="00942EC7" w:rsidP="005C44A0">
            <w:pPr>
              <w:pStyle w:val="TAC"/>
              <w:keepNext w:val="0"/>
              <w:keepLines w:val="0"/>
              <w:widowControl w:val="0"/>
            </w:pPr>
            <w:r w:rsidRPr="00C25BC1">
              <w:t>-</w:t>
            </w:r>
          </w:p>
        </w:tc>
        <w:tc>
          <w:tcPr>
            <w:tcW w:w="2977" w:type="dxa"/>
          </w:tcPr>
          <w:p w14:paraId="741C7C12" w14:textId="77777777" w:rsidR="00942EC7" w:rsidRPr="00C25BC1" w:rsidRDefault="00942EC7" w:rsidP="005C44A0">
            <w:pPr>
              <w:pStyle w:val="TAL"/>
              <w:keepNext w:val="0"/>
              <w:keepLines w:val="0"/>
              <w:widowControl w:val="0"/>
              <w:rPr>
                <w:i/>
              </w:rPr>
            </w:pPr>
            <w:r w:rsidRPr="00C25BC1">
              <w:rPr>
                <w:i/>
              </w:rPr>
              <w:t>-</w:t>
            </w:r>
          </w:p>
        </w:tc>
        <w:tc>
          <w:tcPr>
            <w:tcW w:w="567" w:type="dxa"/>
          </w:tcPr>
          <w:p w14:paraId="03D0C6EA" w14:textId="77777777" w:rsidR="00942EC7" w:rsidRPr="00C25BC1" w:rsidRDefault="00942EC7" w:rsidP="005C44A0">
            <w:pPr>
              <w:pStyle w:val="TAC"/>
              <w:keepNext w:val="0"/>
              <w:keepLines w:val="0"/>
              <w:widowControl w:val="0"/>
            </w:pPr>
            <w:r w:rsidRPr="00C25BC1">
              <w:t>-</w:t>
            </w:r>
          </w:p>
        </w:tc>
        <w:tc>
          <w:tcPr>
            <w:tcW w:w="892" w:type="dxa"/>
          </w:tcPr>
          <w:p w14:paraId="7B6BA298" w14:textId="77777777" w:rsidR="00942EC7" w:rsidRPr="00C25BC1" w:rsidRDefault="00942EC7" w:rsidP="005C44A0">
            <w:pPr>
              <w:pStyle w:val="TAC"/>
              <w:keepNext w:val="0"/>
              <w:keepLines w:val="0"/>
              <w:widowControl w:val="0"/>
            </w:pPr>
            <w:r w:rsidRPr="00C25BC1">
              <w:t>-</w:t>
            </w:r>
          </w:p>
        </w:tc>
      </w:tr>
      <w:tr w:rsidR="00942EC7" w:rsidRPr="00C25BC1" w14:paraId="591EF6E9" w14:textId="77777777" w:rsidTr="005C44A0">
        <w:tc>
          <w:tcPr>
            <w:tcW w:w="648" w:type="dxa"/>
          </w:tcPr>
          <w:p w14:paraId="045D8B91" w14:textId="77777777" w:rsidR="00942EC7" w:rsidRPr="00C25BC1" w:rsidRDefault="00942EC7" w:rsidP="005C44A0">
            <w:pPr>
              <w:pStyle w:val="TAC"/>
              <w:keepNext w:val="0"/>
              <w:keepLines w:val="0"/>
              <w:widowControl w:val="0"/>
            </w:pPr>
            <w:r w:rsidRPr="00C25BC1">
              <w:t>4</w:t>
            </w:r>
          </w:p>
        </w:tc>
        <w:tc>
          <w:tcPr>
            <w:tcW w:w="3969" w:type="dxa"/>
          </w:tcPr>
          <w:p w14:paraId="13BFECDB" w14:textId="718C613B" w:rsidR="00942EC7" w:rsidRPr="00C25BC1" w:rsidRDefault="00942EC7" w:rsidP="005C44A0">
            <w:pPr>
              <w:pStyle w:val="TAL"/>
              <w:keepNext w:val="0"/>
              <w:keepLines w:val="0"/>
              <w:widowControl w:val="0"/>
            </w:pPr>
            <w:r w:rsidRPr="00C25BC1">
              <w:t xml:space="preserve">Check: Does the UE send </w:t>
            </w:r>
            <w:proofErr w:type="spellStart"/>
            <w:r w:rsidRPr="00C25BC1">
              <w:rPr>
                <w:i/>
                <w:iCs/>
              </w:rPr>
              <w:t>CounterCheckResponse</w:t>
            </w:r>
            <w:proofErr w:type="spellEnd"/>
            <w:r w:rsidRPr="00C25BC1">
              <w:t xml:space="preserve"> message </w:t>
            </w:r>
            <w:del w:id="3" w:author="Carlos A N" w:date="2023-07-03T12:28:00Z">
              <w:r w:rsidRPr="00C25BC1" w:rsidDel="00EC3606">
                <w:delText xml:space="preserve">including UE radio access capability information </w:delText>
              </w:r>
            </w:del>
            <w:del w:id="4" w:author="Carlos A N" w:date="2023-07-03T12:29:00Z">
              <w:r w:rsidRPr="00C25BC1" w:rsidDel="00D921D3">
                <w:delText xml:space="preserve">for E-UTRA </w:delText>
              </w:r>
            </w:del>
            <w:r w:rsidRPr="00C25BC1">
              <w:t>on split SRB1 duplicated over the SCG path?</w:t>
            </w:r>
          </w:p>
          <w:p w14:paraId="44EE435B" w14:textId="77777777" w:rsidR="00942EC7" w:rsidRPr="00C25BC1" w:rsidRDefault="00942EC7" w:rsidP="005C44A0">
            <w:pPr>
              <w:pStyle w:val="TAL"/>
              <w:keepNext w:val="0"/>
              <w:keepLines w:val="0"/>
              <w:widowControl w:val="0"/>
            </w:pPr>
          </w:p>
          <w:p w14:paraId="039AE3F0" w14:textId="77777777" w:rsidR="00942EC7" w:rsidRPr="00C25BC1" w:rsidRDefault="00942EC7" w:rsidP="005C44A0">
            <w:pPr>
              <w:pStyle w:val="TAL"/>
              <w:keepNext w:val="0"/>
              <w:keepLines w:val="0"/>
              <w:widowControl w:val="0"/>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6827148C" w14:textId="77777777" w:rsidR="00942EC7" w:rsidRPr="00C25BC1" w:rsidRDefault="00942EC7" w:rsidP="005C44A0">
            <w:pPr>
              <w:pStyle w:val="TAC"/>
              <w:keepNext w:val="0"/>
              <w:keepLines w:val="0"/>
              <w:widowControl w:val="0"/>
            </w:pPr>
            <w:r w:rsidRPr="00C25BC1">
              <w:t>--&gt;</w:t>
            </w:r>
          </w:p>
        </w:tc>
        <w:tc>
          <w:tcPr>
            <w:tcW w:w="2977" w:type="dxa"/>
          </w:tcPr>
          <w:p w14:paraId="3E4C3F10" w14:textId="77777777" w:rsidR="00942EC7" w:rsidRPr="00C25BC1" w:rsidRDefault="00942EC7" w:rsidP="005C44A0">
            <w:pPr>
              <w:pStyle w:val="TAL"/>
              <w:keepNext w:val="0"/>
              <w:keepLines w:val="0"/>
              <w:widowControl w:val="0"/>
              <w:rPr>
                <w:i/>
              </w:rPr>
            </w:pPr>
            <w:proofErr w:type="spellStart"/>
            <w:r w:rsidRPr="00C25BC1">
              <w:rPr>
                <w:bCs/>
                <w:i/>
                <w:iCs/>
                <w:lang w:eastAsia="zh-CN"/>
              </w:rPr>
              <w:t>CounterCheckResponse</w:t>
            </w:r>
            <w:proofErr w:type="spellEnd"/>
          </w:p>
        </w:tc>
        <w:tc>
          <w:tcPr>
            <w:tcW w:w="567" w:type="dxa"/>
          </w:tcPr>
          <w:p w14:paraId="0E1C1A7D" w14:textId="77777777" w:rsidR="00942EC7" w:rsidRPr="00C25BC1" w:rsidRDefault="00942EC7" w:rsidP="005C44A0">
            <w:pPr>
              <w:pStyle w:val="TAC"/>
              <w:keepNext w:val="0"/>
              <w:keepLines w:val="0"/>
              <w:widowControl w:val="0"/>
            </w:pPr>
            <w:r w:rsidRPr="00C25BC1">
              <w:t>3</w:t>
            </w:r>
          </w:p>
        </w:tc>
        <w:tc>
          <w:tcPr>
            <w:tcW w:w="892" w:type="dxa"/>
          </w:tcPr>
          <w:p w14:paraId="6730E06F" w14:textId="77777777" w:rsidR="00942EC7" w:rsidRPr="00C25BC1" w:rsidRDefault="00942EC7" w:rsidP="005C44A0">
            <w:pPr>
              <w:pStyle w:val="TAC"/>
              <w:keepNext w:val="0"/>
              <w:keepLines w:val="0"/>
              <w:widowControl w:val="0"/>
            </w:pPr>
            <w:r w:rsidRPr="00C25BC1">
              <w:t>P</w:t>
            </w:r>
          </w:p>
        </w:tc>
      </w:tr>
      <w:tr w:rsidR="00942EC7" w:rsidRPr="00C25BC1" w14:paraId="2E91A89A" w14:textId="77777777" w:rsidTr="005C44A0">
        <w:tc>
          <w:tcPr>
            <w:tcW w:w="648" w:type="dxa"/>
          </w:tcPr>
          <w:p w14:paraId="13F33AC3" w14:textId="77777777" w:rsidR="00942EC7" w:rsidRPr="00C25BC1" w:rsidRDefault="00942EC7" w:rsidP="005C44A0">
            <w:pPr>
              <w:pStyle w:val="TAL"/>
              <w:keepNext w:val="0"/>
              <w:keepLines w:val="0"/>
              <w:widowControl w:val="0"/>
              <w:jc w:val="center"/>
            </w:pPr>
            <w:r w:rsidRPr="00C25BC1">
              <w:t>4A</w:t>
            </w:r>
          </w:p>
        </w:tc>
        <w:tc>
          <w:tcPr>
            <w:tcW w:w="3969" w:type="dxa"/>
          </w:tcPr>
          <w:p w14:paraId="752216D0" w14:textId="7E4CB042" w:rsidR="00942EC7" w:rsidRPr="00C25BC1" w:rsidRDefault="00942EC7" w:rsidP="005C44A0">
            <w:pPr>
              <w:pStyle w:val="TAL"/>
              <w:keepNext w:val="0"/>
              <w:keepLines w:val="0"/>
              <w:widowControl w:val="0"/>
            </w:pPr>
            <w:r w:rsidRPr="00C25BC1">
              <w:t>After steps in table 8.2.2.2.3.3.2-3 are completed</w:t>
            </w:r>
            <w:ins w:id="5" w:author="MCC TF160" w:date="2023-08-11T09:57:00Z">
              <w:r w:rsidR="00A932F5">
                <w:t>,</w:t>
              </w:r>
            </w:ins>
            <w:r w:rsidRPr="00C25BC1">
              <w:t xml:space="preserve"> the SS is configured to send RLC ACK on split SRB1 and the last message received in step 4 is acknowledged.</w:t>
            </w:r>
          </w:p>
        </w:tc>
        <w:tc>
          <w:tcPr>
            <w:tcW w:w="709" w:type="dxa"/>
          </w:tcPr>
          <w:p w14:paraId="37D230CF" w14:textId="77777777" w:rsidR="00942EC7" w:rsidRPr="00C25BC1" w:rsidRDefault="00942EC7" w:rsidP="005C44A0">
            <w:pPr>
              <w:pStyle w:val="TAC"/>
              <w:keepNext w:val="0"/>
              <w:keepLines w:val="0"/>
              <w:widowControl w:val="0"/>
            </w:pPr>
            <w:r w:rsidRPr="00C25BC1">
              <w:t>-</w:t>
            </w:r>
          </w:p>
        </w:tc>
        <w:tc>
          <w:tcPr>
            <w:tcW w:w="2977" w:type="dxa"/>
          </w:tcPr>
          <w:p w14:paraId="15A749CC" w14:textId="77777777" w:rsidR="00942EC7" w:rsidRPr="00C25BC1" w:rsidRDefault="00942EC7" w:rsidP="005C44A0">
            <w:pPr>
              <w:pStyle w:val="TAL"/>
              <w:keepNext w:val="0"/>
              <w:keepLines w:val="0"/>
              <w:widowControl w:val="0"/>
            </w:pPr>
            <w:r w:rsidRPr="00C25BC1">
              <w:t>-</w:t>
            </w:r>
          </w:p>
        </w:tc>
        <w:tc>
          <w:tcPr>
            <w:tcW w:w="567" w:type="dxa"/>
          </w:tcPr>
          <w:p w14:paraId="4DC6CD5B" w14:textId="77777777" w:rsidR="00942EC7" w:rsidRPr="00C25BC1" w:rsidRDefault="00942EC7" w:rsidP="005C44A0">
            <w:pPr>
              <w:pStyle w:val="TAC"/>
              <w:keepNext w:val="0"/>
              <w:keepLines w:val="0"/>
              <w:widowControl w:val="0"/>
            </w:pPr>
            <w:r w:rsidRPr="00C25BC1">
              <w:t>-</w:t>
            </w:r>
          </w:p>
        </w:tc>
        <w:tc>
          <w:tcPr>
            <w:tcW w:w="892" w:type="dxa"/>
          </w:tcPr>
          <w:p w14:paraId="5EC10961" w14:textId="77777777" w:rsidR="00942EC7" w:rsidRPr="00C25BC1" w:rsidRDefault="00942EC7" w:rsidP="005C44A0">
            <w:pPr>
              <w:pStyle w:val="TAC"/>
              <w:keepNext w:val="0"/>
              <w:keepLines w:val="0"/>
              <w:widowControl w:val="0"/>
            </w:pPr>
            <w:r w:rsidRPr="00C25BC1">
              <w:t>-</w:t>
            </w:r>
          </w:p>
        </w:tc>
      </w:tr>
      <w:tr w:rsidR="00942EC7" w:rsidRPr="00C25BC1" w14:paraId="6A2EDD82" w14:textId="77777777" w:rsidTr="005C44A0">
        <w:tc>
          <w:tcPr>
            <w:tcW w:w="648" w:type="dxa"/>
          </w:tcPr>
          <w:p w14:paraId="24FDF809" w14:textId="77777777" w:rsidR="00942EC7" w:rsidRPr="00C25BC1" w:rsidRDefault="00942EC7" w:rsidP="005C44A0">
            <w:pPr>
              <w:pStyle w:val="TAL"/>
              <w:keepNext w:val="0"/>
              <w:keepLines w:val="0"/>
              <w:widowControl w:val="0"/>
              <w:jc w:val="center"/>
            </w:pPr>
            <w:r w:rsidRPr="00C25BC1">
              <w:t>4B</w:t>
            </w:r>
          </w:p>
        </w:tc>
        <w:tc>
          <w:tcPr>
            <w:tcW w:w="3969" w:type="dxa"/>
          </w:tcPr>
          <w:p w14:paraId="3E212DD0" w14:textId="77777777" w:rsidR="00942EC7" w:rsidRPr="00C25BC1" w:rsidRDefault="00942EC7" w:rsidP="005C44A0">
            <w:pPr>
              <w:pStyle w:val="TAL"/>
              <w:keepNext w:val="0"/>
              <w:keepLines w:val="0"/>
              <w:widowControl w:val="0"/>
            </w:pPr>
            <w:r w:rsidRPr="00C25BC1">
              <w:t>The SS is configured not to send RLC ACK on split SRB2.</w:t>
            </w:r>
          </w:p>
        </w:tc>
        <w:tc>
          <w:tcPr>
            <w:tcW w:w="709" w:type="dxa"/>
          </w:tcPr>
          <w:p w14:paraId="19E7556A" w14:textId="77777777" w:rsidR="00942EC7" w:rsidRPr="00C25BC1" w:rsidRDefault="00942EC7" w:rsidP="005C44A0">
            <w:pPr>
              <w:pStyle w:val="TAC"/>
              <w:keepNext w:val="0"/>
              <w:keepLines w:val="0"/>
              <w:widowControl w:val="0"/>
            </w:pPr>
            <w:r w:rsidRPr="00C25BC1">
              <w:t>-</w:t>
            </w:r>
          </w:p>
        </w:tc>
        <w:tc>
          <w:tcPr>
            <w:tcW w:w="2977" w:type="dxa"/>
          </w:tcPr>
          <w:p w14:paraId="5AC4769C" w14:textId="77777777" w:rsidR="00942EC7" w:rsidRPr="00C25BC1" w:rsidRDefault="00942EC7" w:rsidP="005C44A0">
            <w:pPr>
              <w:pStyle w:val="TAL"/>
              <w:keepNext w:val="0"/>
              <w:keepLines w:val="0"/>
              <w:widowControl w:val="0"/>
            </w:pPr>
            <w:r w:rsidRPr="00C25BC1">
              <w:t>-</w:t>
            </w:r>
          </w:p>
        </w:tc>
        <w:tc>
          <w:tcPr>
            <w:tcW w:w="567" w:type="dxa"/>
          </w:tcPr>
          <w:p w14:paraId="3E0713DE" w14:textId="77777777" w:rsidR="00942EC7" w:rsidRPr="00C25BC1" w:rsidRDefault="00942EC7" w:rsidP="005C44A0">
            <w:pPr>
              <w:pStyle w:val="TAC"/>
              <w:keepNext w:val="0"/>
              <w:keepLines w:val="0"/>
              <w:widowControl w:val="0"/>
            </w:pPr>
            <w:r w:rsidRPr="00C25BC1">
              <w:t>-</w:t>
            </w:r>
          </w:p>
        </w:tc>
        <w:tc>
          <w:tcPr>
            <w:tcW w:w="892" w:type="dxa"/>
          </w:tcPr>
          <w:p w14:paraId="3091F348" w14:textId="77777777" w:rsidR="00942EC7" w:rsidRPr="00C25BC1" w:rsidRDefault="00942EC7" w:rsidP="005C44A0">
            <w:pPr>
              <w:pStyle w:val="TAC"/>
              <w:keepNext w:val="0"/>
              <w:keepLines w:val="0"/>
              <w:widowControl w:val="0"/>
            </w:pPr>
            <w:r w:rsidRPr="00C25BC1">
              <w:t>-</w:t>
            </w:r>
          </w:p>
        </w:tc>
      </w:tr>
      <w:tr w:rsidR="00942EC7" w:rsidRPr="00C25BC1" w14:paraId="3E292330" w14:textId="77777777" w:rsidTr="005C44A0">
        <w:tc>
          <w:tcPr>
            <w:tcW w:w="648" w:type="dxa"/>
          </w:tcPr>
          <w:p w14:paraId="22F4A197" w14:textId="77777777" w:rsidR="00942EC7" w:rsidRPr="00C25BC1" w:rsidRDefault="00942EC7" w:rsidP="005C44A0">
            <w:pPr>
              <w:pStyle w:val="TAL"/>
              <w:keepNext w:val="0"/>
              <w:keepLines w:val="0"/>
              <w:widowControl w:val="0"/>
              <w:jc w:val="center"/>
            </w:pPr>
            <w:r w:rsidRPr="00C25BC1">
              <w:t>4C</w:t>
            </w:r>
          </w:p>
        </w:tc>
        <w:tc>
          <w:tcPr>
            <w:tcW w:w="3969" w:type="dxa"/>
          </w:tcPr>
          <w:p w14:paraId="1DE7DDC6" w14:textId="77777777" w:rsidR="00942EC7" w:rsidRPr="00C25BC1" w:rsidDel="00825D07" w:rsidRDefault="00942EC7" w:rsidP="005C44A0">
            <w:pPr>
              <w:pStyle w:val="TAL"/>
              <w:keepNext w:val="0"/>
              <w:keepLines w:val="0"/>
              <w:widowControl w:val="0"/>
            </w:pPr>
            <w:r w:rsidRPr="00C25BC1">
              <w:t xml:space="preserve">The SS sends </w:t>
            </w:r>
            <w:proofErr w:type="spellStart"/>
            <w:r w:rsidRPr="00C25BC1">
              <w:t>DLInformationTransfer</w:t>
            </w:r>
            <w:proofErr w:type="spellEnd"/>
            <w:r w:rsidRPr="00C25BC1">
              <w:t xml:space="preserve"> message (carrying IDENTITY REQUEST message) on split SRB2 over the SCG path.</w:t>
            </w:r>
          </w:p>
        </w:tc>
        <w:tc>
          <w:tcPr>
            <w:tcW w:w="709" w:type="dxa"/>
          </w:tcPr>
          <w:p w14:paraId="6333A615" w14:textId="77777777" w:rsidR="00942EC7" w:rsidRPr="00C25BC1" w:rsidRDefault="00942EC7" w:rsidP="005C44A0">
            <w:pPr>
              <w:pStyle w:val="TAC"/>
              <w:keepNext w:val="0"/>
              <w:keepLines w:val="0"/>
              <w:widowControl w:val="0"/>
            </w:pPr>
            <w:r w:rsidRPr="00C25BC1">
              <w:t>&lt;--</w:t>
            </w:r>
          </w:p>
        </w:tc>
        <w:tc>
          <w:tcPr>
            <w:tcW w:w="2977" w:type="dxa"/>
          </w:tcPr>
          <w:p w14:paraId="4F775376" w14:textId="77777777" w:rsidR="00942EC7" w:rsidRPr="00C25BC1" w:rsidRDefault="00942EC7" w:rsidP="005C44A0">
            <w:pPr>
              <w:pStyle w:val="TAL"/>
              <w:keepNext w:val="0"/>
              <w:keepLines w:val="0"/>
              <w:widowControl w:val="0"/>
            </w:pPr>
            <w:proofErr w:type="spellStart"/>
            <w:r w:rsidRPr="00C25BC1">
              <w:rPr>
                <w:i/>
              </w:rPr>
              <w:t>DLInformationTransfer</w:t>
            </w:r>
            <w:proofErr w:type="spellEnd"/>
          </w:p>
          <w:p w14:paraId="2FC9BBEC" w14:textId="77777777" w:rsidR="00942EC7" w:rsidRPr="00C25BC1" w:rsidDel="00825D07" w:rsidRDefault="00942EC7" w:rsidP="005C44A0">
            <w:pPr>
              <w:pStyle w:val="TAL"/>
              <w:keepNext w:val="0"/>
              <w:keepLines w:val="0"/>
              <w:widowControl w:val="0"/>
            </w:pPr>
            <w:r w:rsidRPr="00C25BC1">
              <w:t>(IDENTITY REQUEST)</w:t>
            </w:r>
          </w:p>
        </w:tc>
        <w:tc>
          <w:tcPr>
            <w:tcW w:w="567" w:type="dxa"/>
          </w:tcPr>
          <w:p w14:paraId="693B0F58" w14:textId="77777777" w:rsidR="00942EC7" w:rsidRPr="00C25BC1" w:rsidRDefault="00942EC7" w:rsidP="005C44A0">
            <w:pPr>
              <w:pStyle w:val="TAC"/>
              <w:keepNext w:val="0"/>
              <w:keepLines w:val="0"/>
              <w:widowControl w:val="0"/>
            </w:pPr>
            <w:r w:rsidRPr="00C25BC1">
              <w:t>-</w:t>
            </w:r>
          </w:p>
        </w:tc>
        <w:tc>
          <w:tcPr>
            <w:tcW w:w="892" w:type="dxa"/>
          </w:tcPr>
          <w:p w14:paraId="19C88F2B" w14:textId="77777777" w:rsidR="00942EC7" w:rsidRPr="00C25BC1" w:rsidRDefault="00942EC7" w:rsidP="005C44A0">
            <w:pPr>
              <w:pStyle w:val="TAC"/>
              <w:keepNext w:val="0"/>
              <w:keepLines w:val="0"/>
              <w:widowControl w:val="0"/>
            </w:pPr>
            <w:r w:rsidRPr="00C25BC1">
              <w:t>-</w:t>
            </w:r>
          </w:p>
        </w:tc>
      </w:tr>
      <w:tr w:rsidR="00942EC7" w:rsidRPr="00C25BC1" w14:paraId="144ED714" w14:textId="77777777" w:rsidTr="005C44A0">
        <w:tc>
          <w:tcPr>
            <w:tcW w:w="648" w:type="dxa"/>
          </w:tcPr>
          <w:p w14:paraId="4B37B59D" w14:textId="77777777" w:rsidR="00942EC7" w:rsidRPr="00C25BC1" w:rsidRDefault="00942EC7" w:rsidP="005C44A0">
            <w:pPr>
              <w:pStyle w:val="TAC"/>
              <w:keepNext w:val="0"/>
              <w:keepLines w:val="0"/>
              <w:widowControl w:val="0"/>
            </w:pPr>
            <w:r w:rsidRPr="00C25BC1">
              <w:t>-</w:t>
            </w:r>
          </w:p>
        </w:tc>
        <w:tc>
          <w:tcPr>
            <w:tcW w:w="3969" w:type="dxa"/>
          </w:tcPr>
          <w:p w14:paraId="333F2552" w14:textId="77777777" w:rsidR="00942EC7" w:rsidRPr="00C25BC1" w:rsidRDefault="00942EC7" w:rsidP="005C44A0">
            <w:pPr>
              <w:pStyle w:val="TAL"/>
              <w:keepNext w:val="0"/>
              <w:keepLines w:val="0"/>
              <w:widowControl w:val="0"/>
            </w:pPr>
            <w:r w:rsidRPr="00C25BC1">
              <w:t>EXCEPTION: In parallel to the event described in step 4B the steps specified in Table 8.2.2.2.3.3.2-4 is taking place.</w:t>
            </w:r>
          </w:p>
        </w:tc>
        <w:tc>
          <w:tcPr>
            <w:tcW w:w="709" w:type="dxa"/>
          </w:tcPr>
          <w:p w14:paraId="18879A1A" w14:textId="77777777" w:rsidR="00942EC7" w:rsidRPr="00C25BC1" w:rsidRDefault="00942EC7" w:rsidP="005C44A0">
            <w:pPr>
              <w:pStyle w:val="TAC"/>
              <w:keepNext w:val="0"/>
              <w:keepLines w:val="0"/>
              <w:widowControl w:val="0"/>
            </w:pPr>
            <w:r w:rsidRPr="00C25BC1">
              <w:t>-</w:t>
            </w:r>
          </w:p>
        </w:tc>
        <w:tc>
          <w:tcPr>
            <w:tcW w:w="2977" w:type="dxa"/>
          </w:tcPr>
          <w:p w14:paraId="252F8CB9" w14:textId="77777777" w:rsidR="00942EC7" w:rsidRPr="00C25BC1" w:rsidRDefault="00942EC7" w:rsidP="005C44A0">
            <w:pPr>
              <w:pStyle w:val="TAL"/>
              <w:keepNext w:val="0"/>
              <w:keepLines w:val="0"/>
              <w:widowControl w:val="0"/>
              <w:rPr>
                <w:i/>
              </w:rPr>
            </w:pPr>
            <w:r w:rsidRPr="00C25BC1">
              <w:rPr>
                <w:i/>
              </w:rPr>
              <w:t>-</w:t>
            </w:r>
          </w:p>
        </w:tc>
        <w:tc>
          <w:tcPr>
            <w:tcW w:w="567" w:type="dxa"/>
          </w:tcPr>
          <w:p w14:paraId="2C364E4E" w14:textId="77777777" w:rsidR="00942EC7" w:rsidRPr="00C25BC1" w:rsidRDefault="00942EC7" w:rsidP="005C44A0">
            <w:pPr>
              <w:pStyle w:val="TAC"/>
              <w:keepNext w:val="0"/>
              <w:keepLines w:val="0"/>
              <w:widowControl w:val="0"/>
            </w:pPr>
            <w:r w:rsidRPr="00C25BC1">
              <w:t>-</w:t>
            </w:r>
          </w:p>
        </w:tc>
        <w:tc>
          <w:tcPr>
            <w:tcW w:w="892" w:type="dxa"/>
          </w:tcPr>
          <w:p w14:paraId="3A66C98C" w14:textId="77777777" w:rsidR="00942EC7" w:rsidRPr="00C25BC1" w:rsidRDefault="00942EC7" w:rsidP="005C44A0">
            <w:pPr>
              <w:pStyle w:val="TAC"/>
              <w:keepNext w:val="0"/>
              <w:keepLines w:val="0"/>
              <w:widowControl w:val="0"/>
            </w:pPr>
            <w:r w:rsidRPr="00C25BC1">
              <w:t>-</w:t>
            </w:r>
          </w:p>
        </w:tc>
      </w:tr>
      <w:tr w:rsidR="00942EC7" w:rsidRPr="00C25BC1" w14:paraId="64E2530A" w14:textId="77777777" w:rsidTr="005C44A0">
        <w:tc>
          <w:tcPr>
            <w:tcW w:w="648" w:type="dxa"/>
          </w:tcPr>
          <w:p w14:paraId="2F9DDE3A" w14:textId="77777777" w:rsidR="00942EC7" w:rsidRPr="00C25BC1" w:rsidRDefault="00942EC7" w:rsidP="005C44A0">
            <w:pPr>
              <w:pStyle w:val="TAL"/>
              <w:keepNext w:val="0"/>
              <w:keepLines w:val="0"/>
              <w:widowControl w:val="0"/>
              <w:jc w:val="center"/>
            </w:pPr>
            <w:r w:rsidRPr="00C25BC1">
              <w:t>4D</w:t>
            </w:r>
          </w:p>
        </w:tc>
        <w:tc>
          <w:tcPr>
            <w:tcW w:w="3969" w:type="dxa"/>
          </w:tcPr>
          <w:p w14:paraId="5663273E" w14:textId="77777777" w:rsidR="00942EC7" w:rsidRPr="00C25BC1" w:rsidRDefault="00942EC7" w:rsidP="005C44A0">
            <w:pPr>
              <w:pStyle w:val="TAL"/>
              <w:keepNext w:val="0"/>
              <w:keepLines w:val="0"/>
              <w:widowControl w:val="0"/>
            </w:pPr>
            <w:r w:rsidRPr="00C25BC1">
              <w:t xml:space="preserve">Check: Does the UE send the </w:t>
            </w:r>
            <w:proofErr w:type="spellStart"/>
            <w:r w:rsidRPr="00C25BC1">
              <w:t>ULInformationTransfer</w:t>
            </w:r>
            <w:proofErr w:type="spellEnd"/>
            <w:r w:rsidRPr="00C25BC1">
              <w:t xml:space="preserve"> message (carrying IDENTITY RESPONSE message) on split SRB2 duplicated over the SCG path?</w:t>
            </w:r>
          </w:p>
          <w:p w14:paraId="34E55D00" w14:textId="77777777" w:rsidR="00942EC7" w:rsidRPr="00C25BC1" w:rsidRDefault="00942EC7" w:rsidP="005C44A0">
            <w:pPr>
              <w:pStyle w:val="TAL"/>
              <w:keepNext w:val="0"/>
              <w:keepLines w:val="0"/>
              <w:widowControl w:val="0"/>
            </w:pPr>
          </w:p>
          <w:p w14:paraId="5E2D9CEB" w14:textId="77777777" w:rsidR="00942EC7" w:rsidRPr="00C25BC1" w:rsidDel="00825D07" w:rsidRDefault="00942EC7" w:rsidP="005C44A0">
            <w:pPr>
              <w:pStyle w:val="TAL"/>
              <w:keepNext w:val="0"/>
              <w:keepLines w:val="0"/>
              <w:widowControl w:val="0"/>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16E9CDFF" w14:textId="77777777" w:rsidR="00942EC7" w:rsidRPr="00C25BC1" w:rsidRDefault="00942EC7" w:rsidP="005C44A0">
            <w:pPr>
              <w:pStyle w:val="TAC"/>
              <w:keepNext w:val="0"/>
              <w:keepLines w:val="0"/>
              <w:widowControl w:val="0"/>
            </w:pPr>
            <w:r w:rsidRPr="00C25BC1">
              <w:t>--&gt;</w:t>
            </w:r>
          </w:p>
        </w:tc>
        <w:tc>
          <w:tcPr>
            <w:tcW w:w="2977" w:type="dxa"/>
          </w:tcPr>
          <w:p w14:paraId="22907552" w14:textId="77777777" w:rsidR="00942EC7" w:rsidRPr="00C25BC1" w:rsidRDefault="00942EC7" w:rsidP="005C44A0">
            <w:pPr>
              <w:pStyle w:val="TAL"/>
              <w:keepNext w:val="0"/>
              <w:keepLines w:val="0"/>
              <w:widowControl w:val="0"/>
            </w:pPr>
            <w:proofErr w:type="spellStart"/>
            <w:r w:rsidRPr="00C25BC1">
              <w:rPr>
                <w:i/>
              </w:rPr>
              <w:t>ULInformationTransfer</w:t>
            </w:r>
            <w:proofErr w:type="spellEnd"/>
          </w:p>
          <w:p w14:paraId="1AF1A1C9" w14:textId="77777777" w:rsidR="00942EC7" w:rsidRPr="00C25BC1" w:rsidRDefault="00942EC7" w:rsidP="005C44A0">
            <w:pPr>
              <w:pStyle w:val="TAL"/>
              <w:keepNext w:val="0"/>
              <w:keepLines w:val="0"/>
              <w:widowControl w:val="0"/>
            </w:pPr>
            <w:r w:rsidRPr="00C25BC1">
              <w:t>(IDENTITY RESPONSE)</w:t>
            </w:r>
          </w:p>
        </w:tc>
        <w:tc>
          <w:tcPr>
            <w:tcW w:w="567" w:type="dxa"/>
          </w:tcPr>
          <w:p w14:paraId="42D84B13" w14:textId="77777777" w:rsidR="00942EC7" w:rsidRPr="00C25BC1" w:rsidRDefault="00942EC7" w:rsidP="005C44A0">
            <w:pPr>
              <w:pStyle w:val="TAC"/>
              <w:keepNext w:val="0"/>
              <w:keepLines w:val="0"/>
              <w:widowControl w:val="0"/>
            </w:pPr>
            <w:r w:rsidRPr="00C25BC1">
              <w:t>4</w:t>
            </w:r>
          </w:p>
        </w:tc>
        <w:tc>
          <w:tcPr>
            <w:tcW w:w="892" w:type="dxa"/>
          </w:tcPr>
          <w:p w14:paraId="7EC4F46F" w14:textId="77777777" w:rsidR="00942EC7" w:rsidRPr="00C25BC1" w:rsidRDefault="00942EC7" w:rsidP="005C44A0">
            <w:pPr>
              <w:pStyle w:val="TAC"/>
              <w:keepNext w:val="0"/>
              <w:keepLines w:val="0"/>
              <w:widowControl w:val="0"/>
            </w:pPr>
            <w:r w:rsidRPr="00C25BC1">
              <w:t>P</w:t>
            </w:r>
          </w:p>
        </w:tc>
      </w:tr>
      <w:tr w:rsidR="00942EC7" w:rsidRPr="00C25BC1" w14:paraId="4426EE19" w14:textId="77777777" w:rsidTr="005C44A0">
        <w:tc>
          <w:tcPr>
            <w:tcW w:w="648" w:type="dxa"/>
          </w:tcPr>
          <w:p w14:paraId="59988544" w14:textId="77777777" w:rsidR="00942EC7" w:rsidRPr="00C25BC1" w:rsidRDefault="00942EC7" w:rsidP="005C44A0">
            <w:pPr>
              <w:pStyle w:val="TAL"/>
              <w:keepNext w:val="0"/>
              <w:keepLines w:val="0"/>
              <w:widowControl w:val="0"/>
              <w:jc w:val="center"/>
            </w:pPr>
            <w:r w:rsidRPr="00C25BC1">
              <w:t>4E</w:t>
            </w:r>
          </w:p>
        </w:tc>
        <w:tc>
          <w:tcPr>
            <w:tcW w:w="3969" w:type="dxa"/>
          </w:tcPr>
          <w:p w14:paraId="4B3D6B5A" w14:textId="1110CD7B" w:rsidR="00942EC7" w:rsidRPr="00C25BC1" w:rsidRDefault="00942EC7" w:rsidP="005C44A0">
            <w:pPr>
              <w:pStyle w:val="TAL"/>
              <w:keepNext w:val="0"/>
              <w:keepLines w:val="0"/>
              <w:widowControl w:val="0"/>
            </w:pPr>
            <w:r w:rsidRPr="00C25BC1">
              <w:t>After steps in table 8.2.2.2.3.3.2-4 are completed</w:t>
            </w:r>
            <w:ins w:id="6" w:author="MCC TF160" w:date="2023-08-11T09:57:00Z">
              <w:r w:rsidR="00A932F5">
                <w:t>,</w:t>
              </w:r>
            </w:ins>
            <w:r w:rsidRPr="00C25BC1">
              <w:t xml:space="preserve"> the SS is configured to send RLC ACK on split SRB2 and the last message received in step 4D is acknowledged.</w:t>
            </w:r>
          </w:p>
        </w:tc>
        <w:tc>
          <w:tcPr>
            <w:tcW w:w="709" w:type="dxa"/>
          </w:tcPr>
          <w:p w14:paraId="0E4C39E2" w14:textId="77777777" w:rsidR="00942EC7" w:rsidRPr="00C25BC1" w:rsidRDefault="00942EC7" w:rsidP="005C44A0">
            <w:pPr>
              <w:pStyle w:val="TAC"/>
              <w:keepNext w:val="0"/>
              <w:keepLines w:val="0"/>
              <w:widowControl w:val="0"/>
            </w:pPr>
            <w:r w:rsidRPr="00C25BC1">
              <w:t>-</w:t>
            </w:r>
          </w:p>
        </w:tc>
        <w:tc>
          <w:tcPr>
            <w:tcW w:w="2977" w:type="dxa"/>
          </w:tcPr>
          <w:p w14:paraId="1D5552F1" w14:textId="77777777" w:rsidR="00942EC7" w:rsidRPr="00C25BC1" w:rsidRDefault="00942EC7" w:rsidP="005C44A0">
            <w:pPr>
              <w:pStyle w:val="TAL"/>
              <w:keepNext w:val="0"/>
              <w:keepLines w:val="0"/>
              <w:widowControl w:val="0"/>
              <w:rPr>
                <w:i/>
              </w:rPr>
            </w:pPr>
            <w:r w:rsidRPr="00C25BC1">
              <w:rPr>
                <w:i/>
              </w:rPr>
              <w:t>-</w:t>
            </w:r>
          </w:p>
        </w:tc>
        <w:tc>
          <w:tcPr>
            <w:tcW w:w="567" w:type="dxa"/>
          </w:tcPr>
          <w:p w14:paraId="6D5BB819" w14:textId="77777777" w:rsidR="00942EC7" w:rsidRPr="00C25BC1" w:rsidRDefault="00942EC7" w:rsidP="005C44A0">
            <w:pPr>
              <w:pStyle w:val="TAC"/>
              <w:keepNext w:val="0"/>
              <w:keepLines w:val="0"/>
              <w:widowControl w:val="0"/>
            </w:pPr>
            <w:r w:rsidRPr="00C25BC1">
              <w:t>-</w:t>
            </w:r>
          </w:p>
        </w:tc>
        <w:tc>
          <w:tcPr>
            <w:tcW w:w="892" w:type="dxa"/>
          </w:tcPr>
          <w:p w14:paraId="72B27B09" w14:textId="77777777" w:rsidR="00942EC7" w:rsidRPr="00C25BC1" w:rsidRDefault="00942EC7" w:rsidP="005C44A0">
            <w:pPr>
              <w:pStyle w:val="TAC"/>
              <w:keepNext w:val="0"/>
              <w:keepLines w:val="0"/>
              <w:widowControl w:val="0"/>
            </w:pPr>
            <w:r w:rsidRPr="00C25BC1">
              <w:t>-</w:t>
            </w:r>
          </w:p>
        </w:tc>
      </w:tr>
      <w:tr w:rsidR="00942EC7" w:rsidRPr="00C25BC1" w14:paraId="5FC8488E" w14:textId="77777777" w:rsidTr="005C44A0">
        <w:tc>
          <w:tcPr>
            <w:tcW w:w="648" w:type="dxa"/>
          </w:tcPr>
          <w:p w14:paraId="2489093A" w14:textId="77777777" w:rsidR="00942EC7" w:rsidRPr="00C25BC1" w:rsidRDefault="00942EC7" w:rsidP="005C44A0">
            <w:pPr>
              <w:pStyle w:val="TAC"/>
              <w:keepNext w:val="0"/>
              <w:keepLines w:val="0"/>
              <w:widowControl w:val="0"/>
            </w:pPr>
            <w:r w:rsidRPr="00C25BC1">
              <w:t>5</w:t>
            </w:r>
          </w:p>
        </w:tc>
        <w:tc>
          <w:tcPr>
            <w:tcW w:w="3969" w:type="dxa"/>
          </w:tcPr>
          <w:p w14:paraId="3833CF3C" w14:textId="77777777" w:rsidR="00942EC7" w:rsidRPr="00C25BC1" w:rsidRDefault="00942EC7" w:rsidP="005C44A0">
            <w:pPr>
              <w:pStyle w:val="TAL"/>
              <w:keepNext w:val="0"/>
              <w:keepLines w:val="0"/>
              <w:widowControl w:val="0"/>
            </w:pPr>
            <w:r w:rsidRPr="00C25BC1">
              <w:t xml:space="preserve">SS transmits </w:t>
            </w:r>
            <w:proofErr w:type="spellStart"/>
            <w:r w:rsidRPr="00C25BC1">
              <w:rPr>
                <w:i/>
              </w:rPr>
              <w:t>RRCReconfiguration</w:t>
            </w:r>
            <w:proofErr w:type="spellEnd"/>
            <w:r w:rsidRPr="00C25BC1" w:rsidDel="0077323F">
              <w:rPr>
                <w:i/>
              </w:rPr>
              <w:t xml:space="preserve"> </w:t>
            </w:r>
            <w:r w:rsidRPr="00C25BC1">
              <w:t xml:space="preserve">message containing </w:t>
            </w:r>
            <w:proofErr w:type="spellStart"/>
            <w:r w:rsidRPr="00C25BC1">
              <w:rPr>
                <w:i/>
              </w:rPr>
              <w:t>Eutra</w:t>
            </w:r>
            <w:proofErr w:type="spellEnd"/>
            <w:r w:rsidRPr="00C25BC1">
              <w:t xml:space="preserve"> </w:t>
            </w:r>
            <w:proofErr w:type="spellStart"/>
            <w:r w:rsidRPr="00C25BC1">
              <w:rPr>
                <w:i/>
              </w:rPr>
              <w:t>RRCConnectionReconfiguration</w:t>
            </w:r>
            <w:proofErr w:type="spellEnd"/>
            <w:r w:rsidRPr="00C25BC1">
              <w:t xml:space="preserve"> message on split SRB1 to release split SRB1 and split SRB2 over the SCG path.</w:t>
            </w:r>
          </w:p>
        </w:tc>
        <w:tc>
          <w:tcPr>
            <w:tcW w:w="709" w:type="dxa"/>
          </w:tcPr>
          <w:p w14:paraId="36A2107B" w14:textId="77777777" w:rsidR="00942EC7" w:rsidRPr="00C25BC1" w:rsidRDefault="00942EC7" w:rsidP="005C44A0">
            <w:pPr>
              <w:pStyle w:val="TAC"/>
              <w:keepNext w:val="0"/>
              <w:keepLines w:val="0"/>
              <w:widowControl w:val="0"/>
            </w:pPr>
            <w:r w:rsidRPr="00C25BC1">
              <w:t>&lt;--</w:t>
            </w:r>
          </w:p>
        </w:tc>
        <w:tc>
          <w:tcPr>
            <w:tcW w:w="2977" w:type="dxa"/>
          </w:tcPr>
          <w:p w14:paraId="025F16CE" w14:textId="77777777" w:rsidR="00942EC7" w:rsidRPr="00C25BC1" w:rsidRDefault="00942EC7" w:rsidP="005C44A0">
            <w:pPr>
              <w:pStyle w:val="TAL"/>
              <w:keepNext w:val="0"/>
              <w:keepLines w:val="0"/>
              <w:widowControl w:val="0"/>
              <w:rPr>
                <w:i/>
              </w:rPr>
            </w:pPr>
            <w:proofErr w:type="spellStart"/>
            <w:r w:rsidRPr="00C25BC1">
              <w:rPr>
                <w:i/>
              </w:rPr>
              <w:t>RRCReconfiguration</w:t>
            </w:r>
            <w:proofErr w:type="spellEnd"/>
            <w:r w:rsidRPr="00C25BC1">
              <w:rPr>
                <w:i/>
              </w:rPr>
              <w:t xml:space="preserve"> (</w:t>
            </w:r>
            <w:proofErr w:type="spellStart"/>
            <w:r w:rsidRPr="00C25BC1">
              <w:rPr>
                <w:i/>
              </w:rPr>
              <w:t>RRCConnectionReconfiguration</w:t>
            </w:r>
            <w:proofErr w:type="spellEnd"/>
            <w:r w:rsidRPr="00C25BC1">
              <w:rPr>
                <w:i/>
              </w:rPr>
              <w:t xml:space="preserve">)  </w:t>
            </w:r>
          </w:p>
        </w:tc>
        <w:tc>
          <w:tcPr>
            <w:tcW w:w="567" w:type="dxa"/>
          </w:tcPr>
          <w:p w14:paraId="14FA8154" w14:textId="77777777" w:rsidR="00942EC7" w:rsidRPr="00C25BC1" w:rsidRDefault="00942EC7" w:rsidP="005C44A0">
            <w:pPr>
              <w:pStyle w:val="TAC"/>
              <w:keepNext w:val="0"/>
              <w:keepLines w:val="0"/>
              <w:widowControl w:val="0"/>
            </w:pPr>
            <w:r w:rsidRPr="00C25BC1">
              <w:t>-</w:t>
            </w:r>
          </w:p>
        </w:tc>
        <w:tc>
          <w:tcPr>
            <w:tcW w:w="892" w:type="dxa"/>
          </w:tcPr>
          <w:p w14:paraId="6940389A" w14:textId="77777777" w:rsidR="00942EC7" w:rsidRPr="00C25BC1" w:rsidRDefault="00942EC7" w:rsidP="005C44A0">
            <w:pPr>
              <w:pStyle w:val="TAC"/>
              <w:keepNext w:val="0"/>
              <w:keepLines w:val="0"/>
              <w:widowControl w:val="0"/>
            </w:pPr>
            <w:r w:rsidRPr="00C25BC1">
              <w:t>-</w:t>
            </w:r>
          </w:p>
        </w:tc>
      </w:tr>
      <w:tr w:rsidR="00942EC7" w:rsidRPr="00C25BC1" w14:paraId="7712DC43" w14:textId="77777777" w:rsidTr="005C44A0">
        <w:tc>
          <w:tcPr>
            <w:tcW w:w="648" w:type="dxa"/>
          </w:tcPr>
          <w:p w14:paraId="21945CE9" w14:textId="77777777" w:rsidR="00942EC7" w:rsidRPr="00C25BC1" w:rsidRDefault="00942EC7" w:rsidP="005C44A0">
            <w:pPr>
              <w:pStyle w:val="TAC"/>
              <w:keepNext w:val="0"/>
              <w:keepLines w:val="0"/>
              <w:widowControl w:val="0"/>
            </w:pPr>
            <w:r w:rsidRPr="00C25BC1">
              <w:t>6</w:t>
            </w:r>
          </w:p>
        </w:tc>
        <w:tc>
          <w:tcPr>
            <w:tcW w:w="3969" w:type="dxa"/>
          </w:tcPr>
          <w:p w14:paraId="53BD0AA5" w14:textId="77777777" w:rsidR="00942EC7" w:rsidRPr="00C25BC1" w:rsidRDefault="00942EC7" w:rsidP="005C44A0">
            <w:pPr>
              <w:pStyle w:val="TAL"/>
              <w:keepNext w:val="0"/>
              <w:keepLines w:val="0"/>
              <w:widowControl w:val="0"/>
            </w:pPr>
            <w:r w:rsidRPr="00C25BC1">
              <w:t xml:space="preserve">Check: Does the UE send </w:t>
            </w:r>
            <w:proofErr w:type="spellStart"/>
            <w:r w:rsidRPr="00C25BC1">
              <w:rPr>
                <w:i/>
              </w:rPr>
              <w:t>RRCReconfigurationComplete</w:t>
            </w:r>
            <w:proofErr w:type="spellEnd"/>
            <w:r w:rsidRPr="00C25BC1" w:rsidDel="0077323F">
              <w:rPr>
                <w:i/>
              </w:rPr>
              <w:t xml:space="preserve"> </w:t>
            </w:r>
            <w:r w:rsidRPr="00C25BC1">
              <w:t xml:space="preserve">message containing </w:t>
            </w:r>
            <w:proofErr w:type="spellStart"/>
            <w:r w:rsidRPr="00C25BC1">
              <w:rPr>
                <w:i/>
              </w:rPr>
              <w:t>Eutra</w:t>
            </w:r>
            <w:proofErr w:type="spellEnd"/>
            <w:r w:rsidRPr="00C25BC1">
              <w:rPr>
                <w:i/>
              </w:rPr>
              <w:t xml:space="preserve"> </w:t>
            </w:r>
            <w:proofErr w:type="spellStart"/>
            <w:r w:rsidRPr="00C25BC1">
              <w:rPr>
                <w:i/>
              </w:rPr>
              <w:t>RRCConnectionReconfigurationComplete</w:t>
            </w:r>
            <w:proofErr w:type="spellEnd"/>
            <w:r w:rsidRPr="00C25BC1" w:rsidDel="0077323F">
              <w:rPr>
                <w:i/>
              </w:rPr>
              <w:t xml:space="preserve"> </w:t>
            </w:r>
            <w:r w:rsidRPr="00C25BC1">
              <w:t>message on SRB1 over the MCG path?</w:t>
            </w:r>
          </w:p>
          <w:p w14:paraId="164E3808" w14:textId="77777777" w:rsidR="00942EC7" w:rsidRPr="00C25BC1" w:rsidRDefault="00942EC7" w:rsidP="005C44A0">
            <w:pPr>
              <w:pStyle w:val="TAL"/>
              <w:keepNext w:val="0"/>
              <w:keepLines w:val="0"/>
              <w:widowControl w:val="0"/>
            </w:pPr>
          </w:p>
          <w:p w14:paraId="51C84773" w14:textId="77777777" w:rsidR="00942EC7" w:rsidRPr="00C25BC1" w:rsidRDefault="00942EC7" w:rsidP="005C44A0">
            <w:pPr>
              <w:pStyle w:val="TAL"/>
              <w:keepNext w:val="0"/>
              <w:keepLines w:val="0"/>
              <w:widowControl w:val="0"/>
            </w:pPr>
            <w:r w:rsidRPr="00C25BC1">
              <w:t>Note: The SS makes sure that the UE does not send any message on the SCG path.</w:t>
            </w:r>
          </w:p>
          <w:p w14:paraId="0B69D7A1" w14:textId="77777777" w:rsidR="00942EC7" w:rsidRPr="00C25BC1" w:rsidRDefault="00942EC7" w:rsidP="005C44A0">
            <w:pPr>
              <w:pStyle w:val="TAL"/>
              <w:keepNext w:val="0"/>
              <w:keepLines w:val="0"/>
              <w:widowControl w:val="0"/>
            </w:pPr>
            <w:r w:rsidRPr="00C25BC1">
              <w:t>The SS sends the RLC ACK for this message.</w:t>
            </w:r>
          </w:p>
        </w:tc>
        <w:tc>
          <w:tcPr>
            <w:tcW w:w="709" w:type="dxa"/>
          </w:tcPr>
          <w:p w14:paraId="7681EE96" w14:textId="77777777" w:rsidR="00942EC7" w:rsidRPr="00C25BC1" w:rsidRDefault="00942EC7" w:rsidP="005C44A0">
            <w:pPr>
              <w:pStyle w:val="TAC"/>
              <w:keepNext w:val="0"/>
              <w:keepLines w:val="0"/>
              <w:widowControl w:val="0"/>
            </w:pPr>
            <w:r w:rsidRPr="00C25BC1">
              <w:t>--&gt;</w:t>
            </w:r>
          </w:p>
        </w:tc>
        <w:tc>
          <w:tcPr>
            <w:tcW w:w="2977" w:type="dxa"/>
          </w:tcPr>
          <w:p w14:paraId="71AAEC0C" w14:textId="77777777" w:rsidR="00942EC7" w:rsidRPr="00C25BC1" w:rsidRDefault="00942EC7" w:rsidP="005C44A0">
            <w:pPr>
              <w:pStyle w:val="TAL"/>
              <w:keepNext w:val="0"/>
              <w:keepLines w:val="0"/>
              <w:widowControl w:val="0"/>
              <w:rPr>
                <w:i/>
              </w:rPr>
            </w:pPr>
            <w:proofErr w:type="spellStart"/>
            <w:r w:rsidRPr="00C25BC1">
              <w:rPr>
                <w:i/>
              </w:rPr>
              <w:t>RRCReconfigurationComplete</w:t>
            </w:r>
            <w:proofErr w:type="spellEnd"/>
            <w:r w:rsidRPr="00C25BC1">
              <w:rPr>
                <w:i/>
              </w:rPr>
              <w:t xml:space="preserve"> (</w:t>
            </w:r>
            <w:proofErr w:type="spellStart"/>
            <w:r w:rsidRPr="00C25BC1">
              <w:rPr>
                <w:i/>
              </w:rPr>
              <w:t>RRCConnectionReconfigurationComplete</w:t>
            </w:r>
            <w:proofErr w:type="spellEnd"/>
            <w:r w:rsidRPr="00C25BC1">
              <w:rPr>
                <w:i/>
              </w:rPr>
              <w:t>)</w:t>
            </w:r>
          </w:p>
        </w:tc>
        <w:tc>
          <w:tcPr>
            <w:tcW w:w="567" w:type="dxa"/>
          </w:tcPr>
          <w:p w14:paraId="452E766E" w14:textId="77777777" w:rsidR="00942EC7" w:rsidRPr="00C25BC1" w:rsidRDefault="00942EC7" w:rsidP="005C44A0">
            <w:pPr>
              <w:pStyle w:val="TAC"/>
              <w:keepNext w:val="0"/>
              <w:keepLines w:val="0"/>
              <w:widowControl w:val="0"/>
            </w:pPr>
            <w:r w:rsidRPr="00C25BC1">
              <w:t>2</w:t>
            </w:r>
          </w:p>
        </w:tc>
        <w:tc>
          <w:tcPr>
            <w:tcW w:w="892" w:type="dxa"/>
          </w:tcPr>
          <w:p w14:paraId="22822D5C" w14:textId="77777777" w:rsidR="00942EC7" w:rsidRPr="00C25BC1" w:rsidRDefault="00942EC7" w:rsidP="005C44A0">
            <w:pPr>
              <w:pStyle w:val="TAC"/>
              <w:keepNext w:val="0"/>
              <w:keepLines w:val="0"/>
              <w:widowControl w:val="0"/>
            </w:pPr>
            <w:r w:rsidRPr="00C25BC1">
              <w:t>P</w:t>
            </w:r>
          </w:p>
        </w:tc>
      </w:tr>
    </w:tbl>
    <w:p w14:paraId="2998FF3C" w14:textId="77777777" w:rsidR="00942EC7" w:rsidRPr="00C25BC1" w:rsidRDefault="00942EC7" w:rsidP="00942EC7"/>
    <w:p w14:paraId="6D84753D" w14:textId="77777777" w:rsidR="00942EC7" w:rsidRPr="00C25BC1" w:rsidRDefault="00942EC7" w:rsidP="00942EC7">
      <w:pPr>
        <w:pStyle w:val="TH"/>
      </w:pPr>
      <w:r w:rsidRPr="00C25BC1">
        <w:lastRenderedPageBreak/>
        <w:t>Table 8.2.2.2.3.3.2-2: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942EC7" w:rsidRPr="00C25BC1" w14:paraId="0B8215C9" w14:textId="77777777" w:rsidTr="005C44A0">
        <w:tc>
          <w:tcPr>
            <w:tcW w:w="492" w:type="dxa"/>
            <w:tcBorders>
              <w:bottom w:val="nil"/>
            </w:tcBorders>
            <w:shd w:val="clear" w:color="auto" w:fill="auto"/>
          </w:tcPr>
          <w:p w14:paraId="0D929A34" w14:textId="77777777" w:rsidR="00942EC7" w:rsidRPr="00C25BC1" w:rsidRDefault="00942EC7" w:rsidP="005C44A0">
            <w:pPr>
              <w:pStyle w:val="TAH"/>
            </w:pPr>
            <w:r w:rsidRPr="00C25BC1">
              <w:t>St</w:t>
            </w:r>
          </w:p>
        </w:tc>
        <w:tc>
          <w:tcPr>
            <w:tcW w:w="3843" w:type="dxa"/>
            <w:tcBorders>
              <w:bottom w:val="nil"/>
            </w:tcBorders>
            <w:shd w:val="clear" w:color="auto" w:fill="auto"/>
          </w:tcPr>
          <w:p w14:paraId="4C3265E0" w14:textId="77777777" w:rsidR="00942EC7" w:rsidRPr="00C25BC1" w:rsidRDefault="00942EC7" w:rsidP="005C44A0">
            <w:pPr>
              <w:pStyle w:val="TAH"/>
            </w:pPr>
            <w:r w:rsidRPr="00C25BC1">
              <w:t>Procedure</w:t>
            </w:r>
          </w:p>
        </w:tc>
        <w:tc>
          <w:tcPr>
            <w:tcW w:w="4148" w:type="dxa"/>
            <w:gridSpan w:val="2"/>
            <w:shd w:val="clear" w:color="auto" w:fill="auto"/>
          </w:tcPr>
          <w:p w14:paraId="447B29ED" w14:textId="77777777" w:rsidR="00942EC7" w:rsidRPr="00C25BC1" w:rsidRDefault="00942EC7" w:rsidP="005C44A0">
            <w:pPr>
              <w:pStyle w:val="TAH"/>
            </w:pPr>
            <w:r w:rsidRPr="00C25BC1">
              <w:t>Message Sequence</w:t>
            </w:r>
          </w:p>
        </w:tc>
        <w:tc>
          <w:tcPr>
            <w:tcW w:w="531" w:type="dxa"/>
            <w:tcBorders>
              <w:bottom w:val="nil"/>
            </w:tcBorders>
            <w:shd w:val="clear" w:color="auto" w:fill="auto"/>
          </w:tcPr>
          <w:p w14:paraId="440443FC" w14:textId="77777777" w:rsidR="00942EC7" w:rsidRPr="00C25BC1" w:rsidRDefault="00942EC7" w:rsidP="005C44A0">
            <w:pPr>
              <w:pStyle w:val="TAH"/>
            </w:pPr>
            <w:r w:rsidRPr="00C25BC1">
              <w:t>TP</w:t>
            </w:r>
          </w:p>
        </w:tc>
        <w:tc>
          <w:tcPr>
            <w:tcW w:w="843" w:type="dxa"/>
            <w:tcBorders>
              <w:bottom w:val="nil"/>
            </w:tcBorders>
            <w:shd w:val="clear" w:color="auto" w:fill="auto"/>
          </w:tcPr>
          <w:p w14:paraId="72B1010C" w14:textId="77777777" w:rsidR="00942EC7" w:rsidRPr="00C25BC1" w:rsidRDefault="00942EC7" w:rsidP="005C44A0">
            <w:pPr>
              <w:pStyle w:val="TAH"/>
            </w:pPr>
            <w:r w:rsidRPr="00C25BC1">
              <w:t>Verdict</w:t>
            </w:r>
          </w:p>
        </w:tc>
      </w:tr>
      <w:tr w:rsidR="00942EC7" w:rsidRPr="00C25BC1" w14:paraId="615B72AC" w14:textId="77777777" w:rsidTr="005C44A0">
        <w:tc>
          <w:tcPr>
            <w:tcW w:w="492" w:type="dxa"/>
            <w:tcBorders>
              <w:top w:val="nil"/>
            </w:tcBorders>
            <w:shd w:val="clear" w:color="auto" w:fill="auto"/>
          </w:tcPr>
          <w:p w14:paraId="188A6D34" w14:textId="77777777" w:rsidR="00942EC7" w:rsidRPr="00C25BC1" w:rsidRDefault="00942EC7" w:rsidP="005C44A0">
            <w:pPr>
              <w:pStyle w:val="TAH"/>
            </w:pPr>
          </w:p>
        </w:tc>
        <w:tc>
          <w:tcPr>
            <w:tcW w:w="3843" w:type="dxa"/>
            <w:tcBorders>
              <w:top w:val="nil"/>
            </w:tcBorders>
            <w:shd w:val="clear" w:color="auto" w:fill="auto"/>
          </w:tcPr>
          <w:p w14:paraId="118C2BAD" w14:textId="77777777" w:rsidR="00942EC7" w:rsidRPr="00C25BC1" w:rsidRDefault="00942EC7" w:rsidP="005C44A0">
            <w:pPr>
              <w:pStyle w:val="TAH"/>
            </w:pPr>
          </w:p>
        </w:tc>
        <w:tc>
          <w:tcPr>
            <w:tcW w:w="735" w:type="dxa"/>
            <w:shd w:val="clear" w:color="auto" w:fill="auto"/>
          </w:tcPr>
          <w:p w14:paraId="49743FC6" w14:textId="77777777" w:rsidR="00942EC7" w:rsidRPr="00C25BC1" w:rsidRDefault="00942EC7" w:rsidP="005C44A0">
            <w:pPr>
              <w:pStyle w:val="TAH"/>
            </w:pPr>
            <w:r w:rsidRPr="00C25BC1">
              <w:t>U - S</w:t>
            </w:r>
          </w:p>
        </w:tc>
        <w:tc>
          <w:tcPr>
            <w:tcW w:w="3413" w:type="dxa"/>
            <w:shd w:val="clear" w:color="auto" w:fill="auto"/>
          </w:tcPr>
          <w:p w14:paraId="0BBF640D" w14:textId="77777777" w:rsidR="00942EC7" w:rsidRPr="00C25BC1" w:rsidRDefault="00942EC7" w:rsidP="005C44A0">
            <w:pPr>
              <w:pStyle w:val="TAH"/>
            </w:pPr>
            <w:r w:rsidRPr="00C25BC1">
              <w:t>Message</w:t>
            </w:r>
          </w:p>
        </w:tc>
        <w:tc>
          <w:tcPr>
            <w:tcW w:w="531" w:type="dxa"/>
            <w:tcBorders>
              <w:top w:val="nil"/>
            </w:tcBorders>
            <w:shd w:val="clear" w:color="auto" w:fill="auto"/>
          </w:tcPr>
          <w:p w14:paraId="486E0763" w14:textId="77777777" w:rsidR="00942EC7" w:rsidRPr="00C25BC1" w:rsidRDefault="00942EC7" w:rsidP="005C44A0">
            <w:pPr>
              <w:pStyle w:val="TAH"/>
            </w:pPr>
          </w:p>
        </w:tc>
        <w:tc>
          <w:tcPr>
            <w:tcW w:w="843" w:type="dxa"/>
            <w:tcBorders>
              <w:top w:val="nil"/>
            </w:tcBorders>
            <w:shd w:val="clear" w:color="auto" w:fill="auto"/>
          </w:tcPr>
          <w:p w14:paraId="401E3170" w14:textId="77777777" w:rsidR="00942EC7" w:rsidRPr="00C25BC1" w:rsidRDefault="00942EC7" w:rsidP="005C44A0">
            <w:pPr>
              <w:pStyle w:val="TAH"/>
            </w:pPr>
          </w:p>
        </w:tc>
      </w:tr>
      <w:tr w:rsidR="00942EC7" w:rsidRPr="00C25BC1" w14:paraId="69B954EE" w14:textId="77777777" w:rsidTr="005C44A0">
        <w:tc>
          <w:tcPr>
            <w:tcW w:w="492" w:type="dxa"/>
            <w:shd w:val="clear" w:color="auto" w:fill="auto"/>
          </w:tcPr>
          <w:p w14:paraId="0C4B1A49" w14:textId="77777777" w:rsidR="00942EC7" w:rsidRPr="00C25BC1" w:rsidRDefault="00942EC7" w:rsidP="005C44A0">
            <w:pPr>
              <w:pStyle w:val="TAC"/>
            </w:pPr>
            <w:r w:rsidRPr="00C25BC1">
              <w:rPr>
                <w:lang w:eastAsia="zh-CN"/>
              </w:rPr>
              <w:t>1</w:t>
            </w:r>
          </w:p>
        </w:tc>
        <w:tc>
          <w:tcPr>
            <w:tcW w:w="3843" w:type="dxa"/>
            <w:shd w:val="clear" w:color="auto" w:fill="auto"/>
          </w:tcPr>
          <w:p w14:paraId="383C2847" w14:textId="77777777" w:rsidR="00942EC7" w:rsidRPr="00C25BC1" w:rsidRDefault="00942EC7" w:rsidP="005C44A0">
            <w:pPr>
              <w:pStyle w:val="TAL"/>
            </w:pPr>
            <w:r w:rsidRPr="00C25BC1">
              <w:t xml:space="preserve">The UE transmits an </w:t>
            </w:r>
            <w:proofErr w:type="spellStart"/>
            <w:r w:rsidRPr="00C25BC1">
              <w:rPr>
                <w:i/>
              </w:rPr>
              <w:t>RRCReconfigurationComplete</w:t>
            </w:r>
            <w:proofErr w:type="spellEnd"/>
            <w:r w:rsidRPr="00C25BC1" w:rsidDel="00637507">
              <w:rPr>
                <w:i/>
              </w:rPr>
              <w:t xml:space="preserve"> </w:t>
            </w:r>
            <w:r w:rsidRPr="00C25BC1">
              <w:t>message on SRB1 over the MCG path/NR Cell 1</w:t>
            </w:r>
          </w:p>
          <w:p w14:paraId="76E209C0" w14:textId="77777777" w:rsidR="00942EC7" w:rsidRPr="00C25BC1" w:rsidRDefault="00942EC7" w:rsidP="005C44A0">
            <w:pPr>
              <w:pStyle w:val="TAL"/>
            </w:pPr>
          </w:p>
          <w:p w14:paraId="589D0269"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1A725322" w14:textId="77777777" w:rsidR="00942EC7" w:rsidRPr="00C25BC1" w:rsidRDefault="00942EC7" w:rsidP="005C44A0">
            <w:pPr>
              <w:pStyle w:val="TAC"/>
            </w:pPr>
            <w:r w:rsidRPr="00C25BC1">
              <w:t>--&gt;</w:t>
            </w:r>
          </w:p>
        </w:tc>
        <w:tc>
          <w:tcPr>
            <w:tcW w:w="3413" w:type="dxa"/>
            <w:shd w:val="clear" w:color="auto" w:fill="auto"/>
          </w:tcPr>
          <w:p w14:paraId="2EEC02CA" w14:textId="77777777" w:rsidR="00942EC7" w:rsidRPr="00C25BC1" w:rsidRDefault="00942EC7" w:rsidP="005C44A0">
            <w:pPr>
              <w:pStyle w:val="TAL"/>
            </w:pPr>
            <w:proofErr w:type="spellStart"/>
            <w:r w:rsidRPr="00C25BC1">
              <w:rPr>
                <w:i/>
              </w:rPr>
              <w:t>RRCReconfigurationComplete</w:t>
            </w:r>
            <w:proofErr w:type="spellEnd"/>
            <w:r w:rsidRPr="00C25BC1">
              <w:rPr>
                <w:i/>
              </w:rPr>
              <w:t xml:space="preserve"> (</w:t>
            </w:r>
            <w:proofErr w:type="spellStart"/>
            <w:r w:rsidRPr="00C25BC1">
              <w:rPr>
                <w:i/>
              </w:rPr>
              <w:t>RRCConnectionReconfigurationComplete</w:t>
            </w:r>
            <w:proofErr w:type="spellEnd"/>
            <w:r w:rsidRPr="00C25BC1">
              <w:rPr>
                <w:i/>
              </w:rPr>
              <w:t>)</w:t>
            </w:r>
          </w:p>
        </w:tc>
        <w:tc>
          <w:tcPr>
            <w:tcW w:w="531" w:type="dxa"/>
            <w:shd w:val="clear" w:color="auto" w:fill="auto"/>
          </w:tcPr>
          <w:p w14:paraId="2F33C524" w14:textId="77777777" w:rsidR="00942EC7" w:rsidRPr="00C25BC1" w:rsidRDefault="00942EC7" w:rsidP="005C44A0">
            <w:pPr>
              <w:pStyle w:val="TAC"/>
            </w:pPr>
            <w:r w:rsidRPr="00C25BC1">
              <w:t>-</w:t>
            </w:r>
          </w:p>
        </w:tc>
        <w:tc>
          <w:tcPr>
            <w:tcW w:w="843" w:type="dxa"/>
            <w:shd w:val="clear" w:color="auto" w:fill="auto"/>
          </w:tcPr>
          <w:p w14:paraId="701ED409" w14:textId="77777777" w:rsidR="00942EC7" w:rsidRPr="00C25BC1" w:rsidRDefault="00942EC7" w:rsidP="005C44A0">
            <w:pPr>
              <w:pStyle w:val="TAC"/>
            </w:pPr>
            <w:r w:rsidRPr="00C25BC1">
              <w:t>-</w:t>
            </w:r>
          </w:p>
        </w:tc>
      </w:tr>
    </w:tbl>
    <w:p w14:paraId="05FC0B73" w14:textId="77777777" w:rsidR="00942EC7" w:rsidRPr="00C25BC1" w:rsidRDefault="00942EC7" w:rsidP="00942EC7"/>
    <w:p w14:paraId="314FFE37" w14:textId="77777777" w:rsidR="00942EC7" w:rsidRPr="00C25BC1" w:rsidRDefault="00942EC7" w:rsidP="00942EC7">
      <w:pPr>
        <w:pStyle w:val="TH"/>
      </w:pPr>
      <w:r w:rsidRPr="00C25BC1">
        <w:t>Table 8.2.2.2.3.3.2-3: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942EC7" w:rsidRPr="00C25BC1" w14:paraId="6A3EFD7E" w14:textId="77777777" w:rsidTr="005C44A0">
        <w:tc>
          <w:tcPr>
            <w:tcW w:w="492" w:type="dxa"/>
            <w:tcBorders>
              <w:bottom w:val="nil"/>
            </w:tcBorders>
            <w:shd w:val="clear" w:color="auto" w:fill="auto"/>
          </w:tcPr>
          <w:p w14:paraId="64D849BD" w14:textId="77777777" w:rsidR="00942EC7" w:rsidRPr="00C25BC1" w:rsidRDefault="00942EC7" w:rsidP="005C44A0">
            <w:pPr>
              <w:pStyle w:val="TAH"/>
            </w:pPr>
            <w:r w:rsidRPr="00C25BC1">
              <w:t>St</w:t>
            </w:r>
          </w:p>
        </w:tc>
        <w:tc>
          <w:tcPr>
            <w:tcW w:w="3843" w:type="dxa"/>
            <w:tcBorders>
              <w:bottom w:val="nil"/>
            </w:tcBorders>
            <w:shd w:val="clear" w:color="auto" w:fill="auto"/>
          </w:tcPr>
          <w:p w14:paraId="5891B59E" w14:textId="77777777" w:rsidR="00942EC7" w:rsidRPr="00C25BC1" w:rsidRDefault="00942EC7" w:rsidP="005C44A0">
            <w:pPr>
              <w:pStyle w:val="TAH"/>
            </w:pPr>
            <w:r w:rsidRPr="00C25BC1">
              <w:t>Procedure</w:t>
            </w:r>
          </w:p>
        </w:tc>
        <w:tc>
          <w:tcPr>
            <w:tcW w:w="4148" w:type="dxa"/>
            <w:gridSpan w:val="2"/>
            <w:shd w:val="clear" w:color="auto" w:fill="auto"/>
          </w:tcPr>
          <w:p w14:paraId="68F1660F" w14:textId="77777777" w:rsidR="00942EC7" w:rsidRPr="00C25BC1" w:rsidRDefault="00942EC7" w:rsidP="005C44A0">
            <w:pPr>
              <w:pStyle w:val="TAH"/>
            </w:pPr>
            <w:r w:rsidRPr="00C25BC1">
              <w:t>Message Sequence</w:t>
            </w:r>
          </w:p>
        </w:tc>
        <w:tc>
          <w:tcPr>
            <w:tcW w:w="531" w:type="dxa"/>
            <w:tcBorders>
              <w:bottom w:val="nil"/>
            </w:tcBorders>
            <w:shd w:val="clear" w:color="auto" w:fill="auto"/>
          </w:tcPr>
          <w:p w14:paraId="0FE52A5D" w14:textId="77777777" w:rsidR="00942EC7" w:rsidRPr="00C25BC1" w:rsidRDefault="00942EC7" w:rsidP="005C44A0">
            <w:pPr>
              <w:pStyle w:val="TAH"/>
            </w:pPr>
            <w:r w:rsidRPr="00C25BC1">
              <w:t>TP</w:t>
            </w:r>
          </w:p>
        </w:tc>
        <w:tc>
          <w:tcPr>
            <w:tcW w:w="843" w:type="dxa"/>
            <w:tcBorders>
              <w:bottom w:val="nil"/>
            </w:tcBorders>
            <w:shd w:val="clear" w:color="auto" w:fill="auto"/>
          </w:tcPr>
          <w:p w14:paraId="6596EE40" w14:textId="77777777" w:rsidR="00942EC7" w:rsidRPr="00C25BC1" w:rsidRDefault="00942EC7" w:rsidP="005C44A0">
            <w:pPr>
              <w:pStyle w:val="TAH"/>
            </w:pPr>
            <w:r w:rsidRPr="00C25BC1">
              <w:t>Verdict</w:t>
            </w:r>
          </w:p>
        </w:tc>
      </w:tr>
      <w:tr w:rsidR="00942EC7" w:rsidRPr="00C25BC1" w14:paraId="3CC5128C" w14:textId="77777777" w:rsidTr="005C44A0">
        <w:tc>
          <w:tcPr>
            <w:tcW w:w="492" w:type="dxa"/>
            <w:tcBorders>
              <w:top w:val="nil"/>
            </w:tcBorders>
            <w:shd w:val="clear" w:color="auto" w:fill="auto"/>
          </w:tcPr>
          <w:p w14:paraId="0D8FA85D" w14:textId="77777777" w:rsidR="00942EC7" w:rsidRPr="00C25BC1" w:rsidRDefault="00942EC7" w:rsidP="005C44A0">
            <w:pPr>
              <w:pStyle w:val="TAH"/>
            </w:pPr>
          </w:p>
        </w:tc>
        <w:tc>
          <w:tcPr>
            <w:tcW w:w="3843" w:type="dxa"/>
            <w:tcBorders>
              <w:top w:val="nil"/>
            </w:tcBorders>
            <w:shd w:val="clear" w:color="auto" w:fill="auto"/>
          </w:tcPr>
          <w:p w14:paraId="5B3AA63D" w14:textId="77777777" w:rsidR="00942EC7" w:rsidRPr="00C25BC1" w:rsidRDefault="00942EC7" w:rsidP="005C44A0">
            <w:pPr>
              <w:pStyle w:val="TAH"/>
            </w:pPr>
          </w:p>
        </w:tc>
        <w:tc>
          <w:tcPr>
            <w:tcW w:w="735" w:type="dxa"/>
            <w:shd w:val="clear" w:color="auto" w:fill="auto"/>
          </w:tcPr>
          <w:p w14:paraId="740863AC" w14:textId="77777777" w:rsidR="00942EC7" w:rsidRPr="00C25BC1" w:rsidRDefault="00942EC7" w:rsidP="005C44A0">
            <w:pPr>
              <w:pStyle w:val="TAH"/>
            </w:pPr>
            <w:r w:rsidRPr="00C25BC1">
              <w:t>U - S</w:t>
            </w:r>
          </w:p>
        </w:tc>
        <w:tc>
          <w:tcPr>
            <w:tcW w:w="3413" w:type="dxa"/>
            <w:shd w:val="clear" w:color="auto" w:fill="auto"/>
          </w:tcPr>
          <w:p w14:paraId="00E4C4CF" w14:textId="77777777" w:rsidR="00942EC7" w:rsidRPr="00C25BC1" w:rsidRDefault="00942EC7" w:rsidP="005C44A0">
            <w:pPr>
              <w:pStyle w:val="TAH"/>
            </w:pPr>
            <w:r w:rsidRPr="00C25BC1">
              <w:t>Message</w:t>
            </w:r>
          </w:p>
        </w:tc>
        <w:tc>
          <w:tcPr>
            <w:tcW w:w="531" w:type="dxa"/>
            <w:tcBorders>
              <w:top w:val="nil"/>
            </w:tcBorders>
            <w:shd w:val="clear" w:color="auto" w:fill="auto"/>
          </w:tcPr>
          <w:p w14:paraId="635EEE79" w14:textId="77777777" w:rsidR="00942EC7" w:rsidRPr="00C25BC1" w:rsidRDefault="00942EC7" w:rsidP="005C44A0">
            <w:pPr>
              <w:pStyle w:val="TAH"/>
            </w:pPr>
          </w:p>
        </w:tc>
        <w:tc>
          <w:tcPr>
            <w:tcW w:w="843" w:type="dxa"/>
            <w:tcBorders>
              <w:top w:val="nil"/>
            </w:tcBorders>
            <w:shd w:val="clear" w:color="auto" w:fill="auto"/>
          </w:tcPr>
          <w:p w14:paraId="4BEF776B" w14:textId="77777777" w:rsidR="00942EC7" w:rsidRPr="00C25BC1" w:rsidRDefault="00942EC7" w:rsidP="005C44A0">
            <w:pPr>
              <w:pStyle w:val="TAH"/>
            </w:pPr>
          </w:p>
        </w:tc>
      </w:tr>
      <w:tr w:rsidR="00942EC7" w:rsidRPr="00C25BC1" w14:paraId="1A65E3DC" w14:textId="77777777" w:rsidTr="005C44A0">
        <w:tc>
          <w:tcPr>
            <w:tcW w:w="492" w:type="dxa"/>
            <w:shd w:val="clear" w:color="auto" w:fill="auto"/>
          </w:tcPr>
          <w:p w14:paraId="6F65540E" w14:textId="77777777" w:rsidR="00942EC7" w:rsidRPr="00C25BC1" w:rsidRDefault="00942EC7" w:rsidP="005C44A0">
            <w:pPr>
              <w:pStyle w:val="TAC"/>
            </w:pPr>
            <w:r w:rsidRPr="00C25BC1">
              <w:rPr>
                <w:lang w:eastAsia="zh-CN"/>
              </w:rPr>
              <w:t>1</w:t>
            </w:r>
          </w:p>
        </w:tc>
        <w:tc>
          <w:tcPr>
            <w:tcW w:w="3843" w:type="dxa"/>
            <w:shd w:val="clear" w:color="auto" w:fill="auto"/>
          </w:tcPr>
          <w:p w14:paraId="1D569D11" w14:textId="77777777" w:rsidR="00942EC7" w:rsidRPr="00C25BC1" w:rsidRDefault="00942EC7" w:rsidP="005C44A0">
            <w:pPr>
              <w:pStyle w:val="TAL"/>
            </w:pPr>
            <w:r w:rsidRPr="00C25BC1">
              <w:t xml:space="preserve">The UE transmits an </w:t>
            </w:r>
            <w:proofErr w:type="spellStart"/>
            <w:r w:rsidRPr="00C25BC1">
              <w:rPr>
                <w:i/>
              </w:rPr>
              <w:t>CounterCheckResponse</w:t>
            </w:r>
            <w:proofErr w:type="spellEnd"/>
            <w:r w:rsidRPr="00C25BC1">
              <w:t xml:space="preserve"> message on SRB1 over the MCG path/NR Cell 1</w:t>
            </w:r>
          </w:p>
          <w:p w14:paraId="1ED451F2" w14:textId="77777777" w:rsidR="00942EC7" w:rsidRPr="00C25BC1" w:rsidRDefault="00942EC7" w:rsidP="005C44A0">
            <w:pPr>
              <w:pStyle w:val="TAL"/>
            </w:pPr>
          </w:p>
          <w:p w14:paraId="5258704D"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25D92D70" w14:textId="77777777" w:rsidR="00942EC7" w:rsidRPr="00C25BC1" w:rsidRDefault="00942EC7" w:rsidP="005C44A0">
            <w:pPr>
              <w:pStyle w:val="TAC"/>
            </w:pPr>
            <w:r w:rsidRPr="00C25BC1">
              <w:t>--&gt;</w:t>
            </w:r>
          </w:p>
        </w:tc>
        <w:tc>
          <w:tcPr>
            <w:tcW w:w="3413" w:type="dxa"/>
            <w:shd w:val="clear" w:color="auto" w:fill="auto"/>
          </w:tcPr>
          <w:p w14:paraId="17B0F802" w14:textId="77777777" w:rsidR="00942EC7" w:rsidRPr="00C25BC1" w:rsidRDefault="00942EC7" w:rsidP="005C44A0">
            <w:pPr>
              <w:pStyle w:val="TAL"/>
            </w:pPr>
            <w:proofErr w:type="spellStart"/>
            <w:r w:rsidRPr="00C25BC1">
              <w:rPr>
                <w:i/>
              </w:rPr>
              <w:t>CounterCheckResponse</w:t>
            </w:r>
            <w:proofErr w:type="spellEnd"/>
          </w:p>
        </w:tc>
        <w:tc>
          <w:tcPr>
            <w:tcW w:w="531" w:type="dxa"/>
            <w:shd w:val="clear" w:color="auto" w:fill="auto"/>
          </w:tcPr>
          <w:p w14:paraId="7B2721CA" w14:textId="77777777" w:rsidR="00942EC7" w:rsidRPr="00C25BC1" w:rsidRDefault="00942EC7" w:rsidP="005C44A0">
            <w:pPr>
              <w:pStyle w:val="TAC"/>
            </w:pPr>
            <w:r w:rsidRPr="00C25BC1">
              <w:t>-</w:t>
            </w:r>
          </w:p>
        </w:tc>
        <w:tc>
          <w:tcPr>
            <w:tcW w:w="843" w:type="dxa"/>
            <w:shd w:val="clear" w:color="auto" w:fill="auto"/>
          </w:tcPr>
          <w:p w14:paraId="27484403" w14:textId="77777777" w:rsidR="00942EC7" w:rsidRPr="00C25BC1" w:rsidRDefault="00942EC7" w:rsidP="005C44A0">
            <w:pPr>
              <w:pStyle w:val="TAC"/>
            </w:pPr>
            <w:r w:rsidRPr="00C25BC1">
              <w:t>-</w:t>
            </w:r>
          </w:p>
        </w:tc>
      </w:tr>
    </w:tbl>
    <w:p w14:paraId="51E32E4F" w14:textId="77777777" w:rsidR="00942EC7" w:rsidRPr="00C25BC1" w:rsidRDefault="00942EC7" w:rsidP="00942EC7"/>
    <w:p w14:paraId="1374802B" w14:textId="77777777" w:rsidR="00942EC7" w:rsidRPr="00C25BC1" w:rsidRDefault="00942EC7" w:rsidP="00942EC7">
      <w:pPr>
        <w:pStyle w:val="TH"/>
      </w:pPr>
      <w:r w:rsidRPr="00C25BC1">
        <w:t>Table 8.2.2.2.3.3.2-4: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942EC7" w:rsidRPr="00C25BC1" w14:paraId="543830C0" w14:textId="77777777" w:rsidTr="005C44A0">
        <w:tc>
          <w:tcPr>
            <w:tcW w:w="492" w:type="dxa"/>
            <w:tcBorders>
              <w:bottom w:val="nil"/>
            </w:tcBorders>
            <w:shd w:val="clear" w:color="auto" w:fill="auto"/>
          </w:tcPr>
          <w:p w14:paraId="7765A192" w14:textId="77777777" w:rsidR="00942EC7" w:rsidRPr="00C25BC1" w:rsidRDefault="00942EC7" w:rsidP="005C44A0">
            <w:pPr>
              <w:pStyle w:val="TAH"/>
            </w:pPr>
            <w:r w:rsidRPr="00C25BC1">
              <w:t>St</w:t>
            </w:r>
          </w:p>
        </w:tc>
        <w:tc>
          <w:tcPr>
            <w:tcW w:w="3843" w:type="dxa"/>
            <w:tcBorders>
              <w:bottom w:val="nil"/>
            </w:tcBorders>
            <w:shd w:val="clear" w:color="auto" w:fill="auto"/>
          </w:tcPr>
          <w:p w14:paraId="10F467D6" w14:textId="77777777" w:rsidR="00942EC7" w:rsidRPr="00C25BC1" w:rsidRDefault="00942EC7" w:rsidP="005C44A0">
            <w:pPr>
              <w:pStyle w:val="TAH"/>
            </w:pPr>
            <w:r w:rsidRPr="00C25BC1">
              <w:t>Procedure</w:t>
            </w:r>
          </w:p>
        </w:tc>
        <w:tc>
          <w:tcPr>
            <w:tcW w:w="4148" w:type="dxa"/>
            <w:gridSpan w:val="2"/>
            <w:shd w:val="clear" w:color="auto" w:fill="auto"/>
          </w:tcPr>
          <w:p w14:paraId="0B4031B8" w14:textId="77777777" w:rsidR="00942EC7" w:rsidRPr="00C25BC1" w:rsidRDefault="00942EC7" w:rsidP="005C44A0">
            <w:pPr>
              <w:pStyle w:val="TAH"/>
            </w:pPr>
            <w:r w:rsidRPr="00C25BC1">
              <w:t>Message Sequence</w:t>
            </w:r>
          </w:p>
        </w:tc>
        <w:tc>
          <w:tcPr>
            <w:tcW w:w="531" w:type="dxa"/>
            <w:tcBorders>
              <w:bottom w:val="nil"/>
            </w:tcBorders>
            <w:shd w:val="clear" w:color="auto" w:fill="auto"/>
          </w:tcPr>
          <w:p w14:paraId="38C0236E" w14:textId="77777777" w:rsidR="00942EC7" w:rsidRPr="00C25BC1" w:rsidRDefault="00942EC7" w:rsidP="005C44A0">
            <w:pPr>
              <w:pStyle w:val="TAH"/>
            </w:pPr>
            <w:r w:rsidRPr="00C25BC1">
              <w:t>TP</w:t>
            </w:r>
          </w:p>
        </w:tc>
        <w:tc>
          <w:tcPr>
            <w:tcW w:w="843" w:type="dxa"/>
            <w:tcBorders>
              <w:bottom w:val="nil"/>
            </w:tcBorders>
            <w:shd w:val="clear" w:color="auto" w:fill="auto"/>
          </w:tcPr>
          <w:p w14:paraId="3E1C06A8" w14:textId="77777777" w:rsidR="00942EC7" w:rsidRPr="00C25BC1" w:rsidRDefault="00942EC7" w:rsidP="005C44A0">
            <w:pPr>
              <w:pStyle w:val="TAH"/>
            </w:pPr>
            <w:r w:rsidRPr="00C25BC1">
              <w:t>Verdict</w:t>
            </w:r>
          </w:p>
        </w:tc>
      </w:tr>
      <w:tr w:rsidR="00942EC7" w:rsidRPr="00C25BC1" w14:paraId="20FF2DEE" w14:textId="77777777" w:rsidTr="005C44A0">
        <w:tc>
          <w:tcPr>
            <w:tcW w:w="492" w:type="dxa"/>
            <w:tcBorders>
              <w:top w:val="nil"/>
            </w:tcBorders>
            <w:shd w:val="clear" w:color="auto" w:fill="auto"/>
          </w:tcPr>
          <w:p w14:paraId="0AB307CD" w14:textId="77777777" w:rsidR="00942EC7" w:rsidRPr="00C25BC1" w:rsidRDefault="00942EC7" w:rsidP="005C44A0">
            <w:pPr>
              <w:pStyle w:val="TAH"/>
            </w:pPr>
          </w:p>
        </w:tc>
        <w:tc>
          <w:tcPr>
            <w:tcW w:w="3843" w:type="dxa"/>
            <w:tcBorders>
              <w:top w:val="nil"/>
            </w:tcBorders>
            <w:shd w:val="clear" w:color="auto" w:fill="auto"/>
          </w:tcPr>
          <w:p w14:paraId="113EF2FB" w14:textId="77777777" w:rsidR="00942EC7" w:rsidRPr="00C25BC1" w:rsidRDefault="00942EC7" w:rsidP="005C44A0">
            <w:pPr>
              <w:pStyle w:val="TAH"/>
            </w:pPr>
          </w:p>
        </w:tc>
        <w:tc>
          <w:tcPr>
            <w:tcW w:w="735" w:type="dxa"/>
            <w:shd w:val="clear" w:color="auto" w:fill="auto"/>
          </w:tcPr>
          <w:p w14:paraId="36FC40CE" w14:textId="77777777" w:rsidR="00942EC7" w:rsidRPr="00C25BC1" w:rsidRDefault="00942EC7" w:rsidP="005C44A0">
            <w:pPr>
              <w:pStyle w:val="TAH"/>
            </w:pPr>
            <w:r w:rsidRPr="00C25BC1">
              <w:t>U - S</w:t>
            </w:r>
          </w:p>
        </w:tc>
        <w:tc>
          <w:tcPr>
            <w:tcW w:w="3413" w:type="dxa"/>
            <w:shd w:val="clear" w:color="auto" w:fill="auto"/>
          </w:tcPr>
          <w:p w14:paraId="064EEC77" w14:textId="77777777" w:rsidR="00942EC7" w:rsidRPr="00C25BC1" w:rsidRDefault="00942EC7" w:rsidP="005C44A0">
            <w:pPr>
              <w:pStyle w:val="TAH"/>
            </w:pPr>
            <w:r w:rsidRPr="00C25BC1">
              <w:t>Message</w:t>
            </w:r>
          </w:p>
        </w:tc>
        <w:tc>
          <w:tcPr>
            <w:tcW w:w="531" w:type="dxa"/>
            <w:tcBorders>
              <w:top w:val="nil"/>
            </w:tcBorders>
            <w:shd w:val="clear" w:color="auto" w:fill="auto"/>
          </w:tcPr>
          <w:p w14:paraId="1CD24B9A" w14:textId="77777777" w:rsidR="00942EC7" w:rsidRPr="00C25BC1" w:rsidRDefault="00942EC7" w:rsidP="005C44A0">
            <w:pPr>
              <w:pStyle w:val="TAH"/>
            </w:pPr>
          </w:p>
        </w:tc>
        <w:tc>
          <w:tcPr>
            <w:tcW w:w="843" w:type="dxa"/>
            <w:tcBorders>
              <w:top w:val="nil"/>
            </w:tcBorders>
            <w:shd w:val="clear" w:color="auto" w:fill="auto"/>
          </w:tcPr>
          <w:p w14:paraId="4AAB1987" w14:textId="77777777" w:rsidR="00942EC7" w:rsidRPr="00C25BC1" w:rsidRDefault="00942EC7" w:rsidP="005C44A0">
            <w:pPr>
              <w:pStyle w:val="TAH"/>
            </w:pPr>
          </w:p>
        </w:tc>
      </w:tr>
      <w:tr w:rsidR="00942EC7" w:rsidRPr="00C25BC1" w14:paraId="647D56DA" w14:textId="77777777" w:rsidTr="005C44A0">
        <w:tc>
          <w:tcPr>
            <w:tcW w:w="492" w:type="dxa"/>
            <w:shd w:val="clear" w:color="auto" w:fill="auto"/>
          </w:tcPr>
          <w:p w14:paraId="7891CDC9" w14:textId="77777777" w:rsidR="00942EC7" w:rsidRPr="00C25BC1" w:rsidRDefault="00942EC7" w:rsidP="005C44A0">
            <w:pPr>
              <w:pStyle w:val="TAC"/>
            </w:pPr>
            <w:r w:rsidRPr="00C25BC1">
              <w:rPr>
                <w:lang w:eastAsia="zh-CN"/>
              </w:rPr>
              <w:t>1</w:t>
            </w:r>
          </w:p>
        </w:tc>
        <w:tc>
          <w:tcPr>
            <w:tcW w:w="3843" w:type="dxa"/>
            <w:shd w:val="clear" w:color="auto" w:fill="auto"/>
          </w:tcPr>
          <w:p w14:paraId="0C909F6B" w14:textId="77777777" w:rsidR="00942EC7" w:rsidRPr="00C25BC1" w:rsidRDefault="00942EC7" w:rsidP="005C44A0">
            <w:pPr>
              <w:pStyle w:val="TAL"/>
            </w:pPr>
            <w:r w:rsidRPr="00C25BC1">
              <w:t xml:space="preserve">The UE transmits an </w:t>
            </w:r>
            <w:proofErr w:type="spellStart"/>
            <w:proofErr w:type="gramStart"/>
            <w:r w:rsidRPr="00C25BC1">
              <w:rPr>
                <w:i/>
              </w:rPr>
              <w:t>DLInformationTransfer</w:t>
            </w:r>
            <w:proofErr w:type="spellEnd"/>
            <w:proofErr w:type="gramEnd"/>
          </w:p>
          <w:p w14:paraId="2340880A" w14:textId="77777777" w:rsidR="00942EC7" w:rsidRPr="00C25BC1" w:rsidRDefault="00942EC7" w:rsidP="005C44A0">
            <w:pPr>
              <w:pStyle w:val="TAL"/>
            </w:pPr>
            <w:r w:rsidRPr="00C25BC1">
              <w:t>(IDENTITY RESPONSE) message on SRB2 over the MCG path/NR Cell 1</w:t>
            </w:r>
          </w:p>
          <w:p w14:paraId="7DAFBC00" w14:textId="77777777" w:rsidR="00942EC7" w:rsidRPr="00C25BC1" w:rsidRDefault="00942EC7" w:rsidP="005C44A0">
            <w:pPr>
              <w:pStyle w:val="TAL"/>
            </w:pPr>
          </w:p>
          <w:p w14:paraId="59CC3A12"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0ADC97F0" w14:textId="77777777" w:rsidR="00942EC7" w:rsidRPr="00C25BC1" w:rsidRDefault="00942EC7" w:rsidP="005C44A0">
            <w:pPr>
              <w:pStyle w:val="TAC"/>
            </w:pPr>
            <w:r w:rsidRPr="00C25BC1">
              <w:t>--&gt;</w:t>
            </w:r>
          </w:p>
        </w:tc>
        <w:tc>
          <w:tcPr>
            <w:tcW w:w="3413" w:type="dxa"/>
            <w:shd w:val="clear" w:color="auto" w:fill="auto"/>
          </w:tcPr>
          <w:p w14:paraId="4BBD8C08" w14:textId="77777777" w:rsidR="00942EC7" w:rsidRPr="00C25BC1" w:rsidRDefault="00942EC7" w:rsidP="005C44A0">
            <w:pPr>
              <w:pStyle w:val="TAL"/>
            </w:pPr>
            <w:proofErr w:type="spellStart"/>
            <w:r w:rsidRPr="00C25BC1">
              <w:rPr>
                <w:i/>
              </w:rPr>
              <w:t>DLInformationTransfer</w:t>
            </w:r>
            <w:proofErr w:type="spellEnd"/>
          </w:p>
          <w:p w14:paraId="41B1F170" w14:textId="77777777" w:rsidR="00942EC7" w:rsidRPr="00C25BC1" w:rsidRDefault="00942EC7" w:rsidP="005C44A0">
            <w:pPr>
              <w:pStyle w:val="TAL"/>
            </w:pPr>
            <w:r w:rsidRPr="00C25BC1">
              <w:t>(IDENTITY RESPONSE)</w:t>
            </w:r>
          </w:p>
        </w:tc>
        <w:tc>
          <w:tcPr>
            <w:tcW w:w="531" w:type="dxa"/>
            <w:shd w:val="clear" w:color="auto" w:fill="auto"/>
          </w:tcPr>
          <w:p w14:paraId="62882A0E" w14:textId="77777777" w:rsidR="00942EC7" w:rsidRPr="00C25BC1" w:rsidRDefault="00942EC7" w:rsidP="005C44A0">
            <w:pPr>
              <w:pStyle w:val="TAC"/>
            </w:pPr>
            <w:r w:rsidRPr="00C25BC1">
              <w:t>-</w:t>
            </w:r>
          </w:p>
        </w:tc>
        <w:tc>
          <w:tcPr>
            <w:tcW w:w="843" w:type="dxa"/>
            <w:shd w:val="clear" w:color="auto" w:fill="auto"/>
          </w:tcPr>
          <w:p w14:paraId="1CC24928" w14:textId="77777777" w:rsidR="00942EC7" w:rsidRPr="00C25BC1" w:rsidRDefault="00942EC7" w:rsidP="005C44A0">
            <w:pPr>
              <w:pStyle w:val="TAC"/>
            </w:pPr>
            <w:r w:rsidRPr="00C25BC1">
              <w:t>-</w:t>
            </w:r>
          </w:p>
        </w:tc>
      </w:tr>
    </w:tbl>
    <w:p w14:paraId="3779C270" w14:textId="77777777" w:rsidR="00942EC7" w:rsidRPr="00C25BC1" w:rsidRDefault="00942EC7" w:rsidP="00942EC7"/>
    <w:p w14:paraId="552502FA" w14:textId="77777777" w:rsidR="00942EC7" w:rsidRPr="00C25BC1" w:rsidRDefault="00942EC7" w:rsidP="00942EC7">
      <w:pPr>
        <w:pStyle w:val="H6"/>
      </w:pPr>
      <w:r w:rsidRPr="00C25BC1">
        <w:lastRenderedPageBreak/>
        <w:t>8.2.2.2.3.3.3</w:t>
      </w:r>
      <w:r w:rsidRPr="00C25BC1">
        <w:tab/>
        <w:t>Specific message contents</w:t>
      </w:r>
    </w:p>
    <w:p w14:paraId="07F004D2" w14:textId="77777777" w:rsidR="00942EC7" w:rsidRPr="00C25BC1" w:rsidRDefault="00942EC7" w:rsidP="00942EC7">
      <w:pPr>
        <w:pStyle w:val="TH"/>
      </w:pPr>
      <w:r w:rsidRPr="00C25BC1">
        <w:t xml:space="preserve">Table 8.2.2.2.3.3.3-1: </w:t>
      </w:r>
      <w:proofErr w:type="spellStart"/>
      <w:r w:rsidRPr="00C25BC1">
        <w:t>RRCReconfiguration</w:t>
      </w:r>
      <w:proofErr w:type="spellEnd"/>
      <w:r w:rsidRPr="00C25BC1">
        <w:t xml:space="preserve"> (step 1 Table 8.2.2.2.3.3.2-2)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42EC7" w:rsidRPr="00C25BC1" w14:paraId="70CE6D17" w14:textId="77777777" w:rsidTr="005C44A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DF59128" w14:textId="77777777" w:rsidR="00942EC7" w:rsidRPr="00C25BC1" w:rsidRDefault="00942EC7" w:rsidP="005C44A0">
            <w:pPr>
              <w:pStyle w:val="TAL"/>
              <w:rPr>
                <w:szCs w:val="18"/>
              </w:rPr>
            </w:pPr>
            <w:r w:rsidRPr="00C25BC1">
              <w:t>Derivation Path: TS 38.508-1 [4], Table 4.6.1-13 with condition NR-DC</w:t>
            </w:r>
          </w:p>
        </w:tc>
      </w:tr>
      <w:tr w:rsidR="00942EC7" w:rsidRPr="00C25BC1" w14:paraId="213D24AD"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C0916" w14:textId="77777777" w:rsidR="00942EC7" w:rsidRPr="00C25BC1" w:rsidRDefault="00942EC7" w:rsidP="005C44A0">
            <w:pPr>
              <w:pStyle w:val="TAH"/>
            </w:pPr>
            <w:r w:rsidRPr="00C25BC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C35630A" w14:textId="77777777" w:rsidR="00942EC7" w:rsidRPr="00C25BC1" w:rsidRDefault="00942EC7" w:rsidP="005C44A0">
            <w:pPr>
              <w:pStyle w:val="TAH"/>
            </w:pPr>
            <w:r w:rsidRPr="00C25BC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254C81" w14:textId="77777777" w:rsidR="00942EC7" w:rsidRPr="00C25BC1" w:rsidRDefault="00942EC7" w:rsidP="005C44A0">
            <w:pPr>
              <w:pStyle w:val="TAH"/>
            </w:pPr>
            <w:r w:rsidRPr="00C25BC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F4AA7D" w14:textId="77777777" w:rsidR="00942EC7" w:rsidRPr="00C25BC1" w:rsidRDefault="00942EC7" w:rsidP="005C44A0">
            <w:pPr>
              <w:pStyle w:val="TAH"/>
            </w:pPr>
            <w:r w:rsidRPr="00C25BC1">
              <w:t>Condition</w:t>
            </w:r>
          </w:p>
        </w:tc>
      </w:tr>
      <w:tr w:rsidR="00942EC7" w:rsidRPr="00C25BC1" w14:paraId="57165168"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4BB38" w14:textId="77777777" w:rsidR="00942EC7" w:rsidRPr="00C25BC1" w:rsidRDefault="00942EC7" w:rsidP="005C44A0">
            <w:pPr>
              <w:pStyle w:val="TAL"/>
            </w:pPr>
            <w:proofErr w:type="spellStart"/>
            <w:r w:rsidRPr="00C25BC1">
              <w:t>RRCReconfiguration</w:t>
            </w:r>
            <w:proofErr w:type="spellEnd"/>
            <w:r w:rsidRPr="00C25BC1">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7F19ED"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1276FC"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6B6BDF" w14:textId="77777777" w:rsidR="00942EC7" w:rsidRPr="00C25BC1" w:rsidRDefault="00942EC7" w:rsidP="005C44A0">
            <w:pPr>
              <w:pStyle w:val="TAL"/>
            </w:pPr>
          </w:p>
        </w:tc>
      </w:tr>
      <w:tr w:rsidR="00942EC7" w:rsidRPr="00C25BC1" w14:paraId="70DDDC2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DE551"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93026E"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D12407"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601A4D" w14:textId="77777777" w:rsidR="00942EC7" w:rsidRPr="00C25BC1" w:rsidRDefault="00942EC7" w:rsidP="005C44A0">
            <w:pPr>
              <w:pStyle w:val="TAL"/>
            </w:pPr>
          </w:p>
        </w:tc>
      </w:tr>
      <w:tr w:rsidR="00942EC7" w:rsidRPr="00C25BC1" w14:paraId="7465EDA1"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B33F" w14:textId="77777777" w:rsidR="00942EC7" w:rsidRPr="00C25BC1" w:rsidRDefault="00942EC7" w:rsidP="005C44A0">
            <w:pPr>
              <w:pStyle w:val="TAL"/>
            </w:pPr>
            <w:r w:rsidRPr="00C25BC1">
              <w:t xml:space="preserve">    </w:t>
            </w:r>
            <w:proofErr w:type="spellStart"/>
            <w:r w:rsidRPr="00C25BC1">
              <w:t>rrcReconfiguration</w:t>
            </w:r>
            <w:proofErr w:type="spellEnd"/>
            <w:r w:rsidRPr="00C25BC1">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6D25F7"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5669C4"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2479EA" w14:textId="77777777" w:rsidR="00942EC7" w:rsidRPr="00C25BC1" w:rsidRDefault="00942EC7" w:rsidP="005C44A0">
            <w:pPr>
              <w:pStyle w:val="TAL"/>
            </w:pPr>
          </w:p>
        </w:tc>
      </w:tr>
      <w:tr w:rsidR="00942EC7" w:rsidRPr="00C25BC1" w14:paraId="3EAC03D5" w14:textId="77777777" w:rsidTr="005C44A0">
        <w:tc>
          <w:tcPr>
            <w:tcW w:w="4535"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55A41B6" w14:textId="77777777" w:rsidR="00942EC7" w:rsidRPr="00C25BC1" w:rsidRDefault="00942EC7" w:rsidP="005C44A0">
            <w:pPr>
              <w:keepNext/>
              <w:keepLines/>
              <w:widowControl w:val="0"/>
              <w:spacing w:after="0"/>
              <w:rPr>
                <w:rFonts w:ascii="Arial" w:hAnsi="Arial"/>
                <w:sz w:val="18"/>
                <w:szCs w:val="18"/>
              </w:rPr>
            </w:pPr>
            <w:r w:rsidRPr="00C25BC1">
              <w:rPr>
                <w:rFonts w:ascii="Arial" w:hAnsi="Arial"/>
                <w:sz w:val="18"/>
                <w:szCs w:val="18"/>
              </w:rPr>
              <w:t xml:space="preserve">      </w:t>
            </w:r>
            <w:proofErr w:type="spellStart"/>
            <w:r w:rsidRPr="00C25BC1">
              <w:rPr>
                <w:rFonts w:ascii="Arial" w:hAnsi="Arial"/>
                <w:sz w:val="18"/>
                <w:szCs w:val="18"/>
              </w:rPr>
              <w:t>radioBearerConfig</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979F48" w14:textId="77777777" w:rsidR="00942EC7" w:rsidRPr="00C25BC1" w:rsidRDefault="00942EC7" w:rsidP="005C44A0">
            <w:pPr>
              <w:keepNext/>
              <w:keepLines/>
              <w:widowControl w:val="0"/>
              <w:spacing w:after="0"/>
              <w:rPr>
                <w:rFonts w:ascii="Arial" w:hAnsi="Arial"/>
                <w:sz w:val="18"/>
                <w:szCs w:val="18"/>
              </w:rPr>
            </w:pPr>
            <w:proofErr w:type="spellStart"/>
            <w:r w:rsidRPr="00C25BC1">
              <w:rPr>
                <w:rFonts w:ascii="Arial" w:hAnsi="Arial"/>
                <w:sz w:val="18"/>
                <w:szCs w:val="18"/>
              </w:rPr>
              <w:t>RadioBearerConfig</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DC687E4" w14:textId="77777777" w:rsidR="00942EC7" w:rsidRPr="00C25BC1" w:rsidRDefault="00942EC7" w:rsidP="005C44A0">
            <w:pPr>
              <w:keepNext/>
              <w:keepLines/>
              <w:widowControl w:val="0"/>
              <w:spacing w:after="0"/>
              <w:rPr>
                <w:rFonts w:ascii="Arial" w:hAnsi="Arial"/>
                <w:sz w:val="18"/>
                <w:szCs w:val="18"/>
              </w:rPr>
            </w:pPr>
            <w:r w:rsidRPr="00C25BC1">
              <w:rPr>
                <w:rFonts w:ascii="Arial" w:hAnsi="Arial"/>
                <w:sz w:val="18"/>
                <w:szCs w:val="18"/>
              </w:rPr>
              <w:t>Table 8.2.2.2.3.3.3-2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57FDB0" w14:textId="77777777" w:rsidR="00942EC7" w:rsidRPr="00C25BC1" w:rsidRDefault="00942EC7" w:rsidP="005C44A0">
            <w:pPr>
              <w:keepNext/>
              <w:keepLines/>
              <w:widowControl w:val="0"/>
              <w:spacing w:after="0"/>
              <w:rPr>
                <w:rFonts w:ascii="Arial" w:hAnsi="Arial"/>
                <w:sz w:val="18"/>
                <w:szCs w:val="18"/>
              </w:rPr>
            </w:pPr>
          </w:p>
        </w:tc>
      </w:tr>
      <w:tr w:rsidR="00942EC7" w:rsidRPr="00C25BC1" w14:paraId="298A5AE0"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BD360" w14:textId="77777777" w:rsidR="00942EC7" w:rsidRPr="00C25BC1" w:rsidRDefault="00942EC7" w:rsidP="005C44A0">
            <w:pPr>
              <w:pStyle w:val="TAL"/>
              <w:rPr>
                <w:szCs w:val="18"/>
              </w:rPr>
            </w:pPr>
            <w:r w:rsidRPr="00C25BC1">
              <w:t xml:space="preserve">      </w:t>
            </w:r>
            <w:proofErr w:type="spellStart"/>
            <w:r w:rsidRPr="00C25BC1">
              <w:t>nonCriticalExtension</w:t>
            </w:r>
            <w:proofErr w:type="spellEnd"/>
            <w:r w:rsidRPr="00C25BC1">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88F148"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9CFDBF"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BF50C5" w14:textId="77777777" w:rsidR="00942EC7" w:rsidRPr="00C25BC1" w:rsidRDefault="00942EC7" w:rsidP="005C44A0">
            <w:pPr>
              <w:pStyle w:val="TAL"/>
            </w:pPr>
          </w:p>
        </w:tc>
      </w:tr>
      <w:tr w:rsidR="00942EC7" w:rsidRPr="00C25BC1" w14:paraId="1F91DC00"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D1DE4"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00777D"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F4D112"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059781" w14:textId="77777777" w:rsidR="00942EC7" w:rsidRPr="00C25BC1" w:rsidRDefault="00942EC7" w:rsidP="005C44A0">
            <w:pPr>
              <w:pStyle w:val="TAL"/>
            </w:pPr>
          </w:p>
        </w:tc>
      </w:tr>
      <w:tr w:rsidR="00942EC7" w:rsidRPr="00C25BC1" w14:paraId="1F617376"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19EF4" w14:textId="77777777" w:rsidR="00942EC7" w:rsidRPr="00C25BC1" w:rsidRDefault="00942EC7" w:rsidP="005C44A0">
            <w:pPr>
              <w:pStyle w:val="TAL"/>
            </w:pPr>
            <w:r w:rsidRPr="00C25BC1">
              <w:t xml:space="preserve">            </w:t>
            </w:r>
            <w:proofErr w:type="spellStart"/>
            <w:r w:rsidRPr="00C25BC1">
              <w:t>mrdc-SecondaryCellGroupConfig</w:t>
            </w:r>
            <w:proofErr w:type="spellEnd"/>
            <w:r w:rsidRPr="00C25BC1">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2BBDE5"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20F06E"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DB477B7" w14:textId="77777777" w:rsidR="00942EC7" w:rsidRPr="00C25BC1" w:rsidRDefault="00942EC7" w:rsidP="005C44A0">
            <w:pPr>
              <w:pStyle w:val="TAL"/>
            </w:pPr>
          </w:p>
        </w:tc>
      </w:tr>
      <w:tr w:rsidR="00942EC7" w:rsidRPr="00C25BC1" w14:paraId="6B6E8C3A"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73062" w14:textId="77777777" w:rsidR="00942EC7" w:rsidRPr="00C25BC1" w:rsidRDefault="00942EC7" w:rsidP="005C44A0">
            <w:pPr>
              <w:pStyle w:val="TAL"/>
            </w:pPr>
            <w:r w:rsidRPr="00C25BC1">
              <w:t xml:space="preserve">              setup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81A7C"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8CDCB1"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FB3D61" w14:textId="77777777" w:rsidR="00942EC7" w:rsidRPr="00C25BC1" w:rsidRDefault="00942EC7" w:rsidP="005C44A0">
            <w:pPr>
              <w:pStyle w:val="TAL"/>
            </w:pPr>
          </w:p>
        </w:tc>
      </w:tr>
      <w:tr w:rsidR="00942EC7" w:rsidRPr="00C25BC1" w14:paraId="5BF6D955"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66CAF" w14:textId="77777777" w:rsidR="00942EC7" w:rsidRPr="00C25BC1" w:rsidRDefault="00942EC7" w:rsidP="005C44A0">
            <w:pPr>
              <w:pStyle w:val="TAL"/>
            </w:pPr>
            <w:r w:rsidRPr="00C25BC1">
              <w:t xml:space="preserve">                </w:t>
            </w:r>
            <w:proofErr w:type="spellStart"/>
            <w:r w:rsidRPr="00C25BC1">
              <w:t>mrdc-SecondaryCellGroup</w:t>
            </w:r>
            <w:proofErr w:type="spellEnd"/>
            <w:r w:rsidRPr="00C25BC1">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84205D"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DA3866"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B265C3" w14:textId="77777777" w:rsidR="00942EC7" w:rsidRPr="00C25BC1" w:rsidRDefault="00942EC7" w:rsidP="005C44A0">
            <w:pPr>
              <w:pStyle w:val="TAL"/>
            </w:pPr>
          </w:p>
        </w:tc>
      </w:tr>
      <w:tr w:rsidR="00942EC7" w:rsidRPr="00C25BC1" w14:paraId="22386D0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C7682" w14:textId="77777777" w:rsidR="00942EC7" w:rsidRPr="00C25BC1" w:rsidRDefault="00942EC7" w:rsidP="005C44A0">
            <w:pPr>
              <w:pStyle w:val="TAL"/>
            </w:pPr>
            <w:r w:rsidRPr="00C25BC1">
              <w:t xml:space="preserve">                  </w:t>
            </w:r>
            <w:proofErr w:type="spellStart"/>
            <w:r w:rsidRPr="00C25BC1">
              <w:t>eutra</w:t>
            </w:r>
            <w:proofErr w:type="spellEnd"/>
            <w:r w:rsidRPr="00C25BC1">
              <w:t>-SCG</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B5B30E5" w14:textId="77777777" w:rsidR="00942EC7" w:rsidRPr="00C25BC1" w:rsidRDefault="00942EC7" w:rsidP="005C44A0">
            <w:pPr>
              <w:pStyle w:val="TAL"/>
            </w:pPr>
            <w:proofErr w:type="spellStart"/>
            <w:r w:rsidRPr="00C25BC1">
              <w:t>RRCConnectionReconfiguration</w:t>
            </w:r>
            <w:proofErr w:type="spellEnd"/>
            <w:r w:rsidRPr="00C25BC1">
              <w:t xml:space="preserve"> </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6F889A" w14:textId="77777777" w:rsidR="00942EC7" w:rsidRPr="00C25BC1" w:rsidRDefault="00942EC7" w:rsidP="005C44A0">
            <w:pPr>
              <w:pStyle w:val="TAL"/>
            </w:pPr>
            <w:r w:rsidRPr="00C25BC1">
              <w:t>Table 8.2.2.2.3.3.3-5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83365" w14:textId="77777777" w:rsidR="00942EC7" w:rsidRPr="00C25BC1" w:rsidRDefault="00942EC7" w:rsidP="005C44A0">
            <w:pPr>
              <w:pStyle w:val="TAL"/>
            </w:pPr>
          </w:p>
        </w:tc>
      </w:tr>
      <w:tr w:rsidR="00942EC7" w:rsidRPr="00C25BC1" w14:paraId="22DF31FB"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70E0" w14:textId="77777777" w:rsidR="00942EC7" w:rsidRPr="00C25BC1" w:rsidRDefault="00942EC7" w:rsidP="005C44A0">
            <w:pPr>
              <w:pStyle w:val="TAL"/>
            </w:pP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432374"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B4106E"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E70607" w14:textId="77777777" w:rsidR="00942EC7" w:rsidRPr="00C25BC1" w:rsidRDefault="00942EC7" w:rsidP="005C44A0">
            <w:pPr>
              <w:pStyle w:val="TAL"/>
            </w:pPr>
          </w:p>
        </w:tc>
      </w:tr>
      <w:tr w:rsidR="00942EC7" w:rsidRPr="00C25BC1" w14:paraId="7880B683"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D3256"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D10A60"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87C564"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AC4FDE" w14:textId="77777777" w:rsidR="00942EC7" w:rsidRPr="00C25BC1" w:rsidRDefault="00942EC7" w:rsidP="005C44A0">
            <w:pPr>
              <w:pStyle w:val="TAL"/>
            </w:pPr>
          </w:p>
        </w:tc>
      </w:tr>
      <w:tr w:rsidR="00942EC7" w:rsidRPr="00C25BC1" w14:paraId="4B7CA5B4"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6A8A3"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E06888"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16F1DD"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497791" w14:textId="77777777" w:rsidR="00942EC7" w:rsidRPr="00C25BC1" w:rsidRDefault="00942EC7" w:rsidP="005C44A0">
            <w:pPr>
              <w:pStyle w:val="TAL"/>
            </w:pPr>
          </w:p>
        </w:tc>
      </w:tr>
      <w:tr w:rsidR="00942EC7" w:rsidRPr="00C25BC1" w14:paraId="291F2C6A"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DD4CB"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092086"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319809"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A26591" w14:textId="77777777" w:rsidR="00942EC7" w:rsidRPr="00C25BC1" w:rsidRDefault="00942EC7" w:rsidP="005C44A0">
            <w:pPr>
              <w:pStyle w:val="TAL"/>
            </w:pPr>
          </w:p>
        </w:tc>
      </w:tr>
      <w:tr w:rsidR="00942EC7" w:rsidRPr="00C25BC1" w14:paraId="6C42B28C" w14:textId="77777777" w:rsidTr="005C44A0">
        <w:tc>
          <w:tcPr>
            <w:tcW w:w="4535" w:type="dxa"/>
            <w:gridSpan w:val="2"/>
            <w:tcBorders>
              <w:top w:val="single" w:sz="4" w:space="0" w:color="auto"/>
              <w:left w:val="single" w:sz="4" w:space="0" w:color="auto"/>
              <w:bottom w:val="nil"/>
              <w:right w:val="single" w:sz="4" w:space="0" w:color="auto"/>
            </w:tcBorders>
            <w:hideMark/>
          </w:tcPr>
          <w:p w14:paraId="2BF7B5F3" w14:textId="77777777" w:rsidR="00942EC7" w:rsidRPr="00C25BC1" w:rsidRDefault="00942EC7" w:rsidP="005C44A0">
            <w:pPr>
              <w:pStyle w:val="TAL"/>
            </w:pPr>
            <w:r w:rsidRPr="00C25BC1">
              <w:t xml:space="preserve">            radioBearerConfig2</w:t>
            </w:r>
          </w:p>
        </w:tc>
        <w:tc>
          <w:tcPr>
            <w:tcW w:w="2267" w:type="dxa"/>
            <w:tcBorders>
              <w:top w:val="single" w:sz="4" w:space="0" w:color="auto"/>
              <w:left w:val="nil"/>
              <w:bottom w:val="single" w:sz="4" w:space="0" w:color="auto"/>
              <w:right w:val="single" w:sz="4" w:space="0" w:color="auto"/>
            </w:tcBorders>
            <w:hideMark/>
          </w:tcPr>
          <w:p w14:paraId="590C0424" w14:textId="77777777" w:rsidR="00942EC7" w:rsidRPr="00C25BC1" w:rsidRDefault="00942EC7" w:rsidP="005C44A0">
            <w:pPr>
              <w:pStyle w:val="TAL"/>
            </w:pPr>
            <w:r w:rsidRPr="00C25BC1">
              <w:t>Not present</w:t>
            </w:r>
          </w:p>
        </w:tc>
        <w:tc>
          <w:tcPr>
            <w:tcW w:w="1700" w:type="dxa"/>
            <w:tcBorders>
              <w:top w:val="single" w:sz="4" w:space="0" w:color="auto"/>
              <w:left w:val="nil"/>
              <w:bottom w:val="single" w:sz="4" w:space="0" w:color="auto"/>
              <w:right w:val="single" w:sz="4" w:space="0" w:color="auto"/>
            </w:tcBorders>
          </w:tcPr>
          <w:p w14:paraId="3D07C341"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6DDA56D9" w14:textId="77777777" w:rsidR="00942EC7" w:rsidRPr="00C25BC1" w:rsidRDefault="00942EC7" w:rsidP="005C44A0">
            <w:pPr>
              <w:pStyle w:val="TAL"/>
            </w:pPr>
          </w:p>
        </w:tc>
      </w:tr>
      <w:tr w:rsidR="00942EC7" w:rsidRPr="00C25BC1" w14:paraId="498EC87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89E78"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7433F2"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F96FED"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47CCF5" w14:textId="77777777" w:rsidR="00942EC7" w:rsidRPr="00C25BC1" w:rsidRDefault="00942EC7" w:rsidP="005C44A0">
            <w:pPr>
              <w:pStyle w:val="TAL"/>
            </w:pPr>
          </w:p>
        </w:tc>
      </w:tr>
      <w:tr w:rsidR="00942EC7" w:rsidRPr="00C25BC1" w14:paraId="6B970973"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5C6C"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1C5C20"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06F6A5"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30C233" w14:textId="77777777" w:rsidR="00942EC7" w:rsidRPr="00C25BC1" w:rsidRDefault="00942EC7" w:rsidP="005C44A0">
            <w:pPr>
              <w:pStyle w:val="TAL"/>
            </w:pPr>
          </w:p>
        </w:tc>
      </w:tr>
      <w:tr w:rsidR="00942EC7" w:rsidRPr="00C25BC1" w14:paraId="0615232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26256"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9343E7"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0B368"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0F895B" w14:textId="77777777" w:rsidR="00942EC7" w:rsidRPr="00C25BC1" w:rsidRDefault="00942EC7" w:rsidP="005C44A0">
            <w:pPr>
              <w:pStyle w:val="TAL"/>
            </w:pPr>
          </w:p>
        </w:tc>
      </w:tr>
      <w:tr w:rsidR="00942EC7" w:rsidRPr="00C25BC1" w14:paraId="2F48C797"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35B40"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09848"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DEDE64"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06932B" w14:textId="77777777" w:rsidR="00942EC7" w:rsidRPr="00C25BC1" w:rsidRDefault="00942EC7" w:rsidP="005C44A0">
            <w:pPr>
              <w:pStyle w:val="TAL"/>
            </w:pPr>
          </w:p>
        </w:tc>
      </w:tr>
      <w:tr w:rsidR="00942EC7" w:rsidRPr="00C25BC1" w14:paraId="10325F3C"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DC626"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474E90"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9DAAFA"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B5094B" w14:textId="77777777" w:rsidR="00942EC7" w:rsidRPr="00C25BC1" w:rsidRDefault="00942EC7" w:rsidP="005C44A0">
            <w:pPr>
              <w:pStyle w:val="TAL"/>
            </w:pPr>
          </w:p>
        </w:tc>
      </w:tr>
      <w:tr w:rsidR="00942EC7" w:rsidRPr="00C25BC1" w14:paraId="539FA147"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C443B" w14:textId="77777777" w:rsidR="00942EC7" w:rsidRPr="00C25BC1" w:rsidRDefault="00942EC7" w:rsidP="005C44A0">
            <w:pPr>
              <w:pStyle w:val="TAL"/>
            </w:pPr>
            <w:r w:rsidRPr="00C25BC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52778D"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C1609E"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A48C1A" w14:textId="77777777" w:rsidR="00942EC7" w:rsidRPr="00C25BC1" w:rsidRDefault="00942EC7" w:rsidP="005C44A0">
            <w:pPr>
              <w:pStyle w:val="TAL"/>
            </w:pPr>
          </w:p>
        </w:tc>
      </w:tr>
    </w:tbl>
    <w:p w14:paraId="2DFB06D9" w14:textId="77777777" w:rsidR="00942EC7" w:rsidRPr="00C25BC1" w:rsidRDefault="00942EC7" w:rsidP="00942EC7"/>
    <w:p w14:paraId="12427572" w14:textId="77777777" w:rsidR="00942EC7" w:rsidRPr="00C25BC1" w:rsidRDefault="00942EC7" w:rsidP="00942EC7">
      <w:pPr>
        <w:pStyle w:val="TH"/>
        <w:rPr>
          <w:i/>
          <w:iCs/>
          <w:lang w:eastAsia="zh-CN"/>
        </w:rPr>
      </w:pPr>
      <w:r w:rsidRPr="00C25BC1">
        <w:t xml:space="preserve">Table 8.2.2.2.3.3.3-2: </w:t>
      </w:r>
      <w:proofErr w:type="spellStart"/>
      <w:r w:rsidRPr="00C25BC1">
        <w:t>RadioBearerConfig</w:t>
      </w:r>
      <w:proofErr w:type="spellEnd"/>
      <w:r w:rsidRPr="00C25BC1">
        <w:t xml:space="preserve"> (Table 8.2.2.2.3.3.3-1)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42EC7" w:rsidRPr="00C25BC1" w14:paraId="14FFC1D1" w14:textId="77777777" w:rsidTr="005C44A0">
        <w:tc>
          <w:tcPr>
            <w:tcW w:w="9747" w:type="dxa"/>
            <w:gridSpan w:val="4"/>
            <w:tcBorders>
              <w:top w:val="single" w:sz="4" w:space="0" w:color="auto"/>
              <w:left w:val="single" w:sz="4" w:space="0" w:color="auto"/>
              <w:bottom w:val="single" w:sz="4" w:space="0" w:color="auto"/>
              <w:right w:val="single" w:sz="4" w:space="0" w:color="auto"/>
            </w:tcBorders>
            <w:hideMark/>
          </w:tcPr>
          <w:p w14:paraId="1AA05C40" w14:textId="77777777" w:rsidR="00942EC7" w:rsidRPr="00C25BC1" w:rsidRDefault="00942EC7" w:rsidP="005C44A0">
            <w:pPr>
              <w:pStyle w:val="TAH"/>
              <w:jc w:val="left"/>
              <w:rPr>
                <w:b w:val="0"/>
              </w:rPr>
            </w:pPr>
            <w:r w:rsidRPr="00C25BC1">
              <w:t> </w:t>
            </w:r>
            <w:r w:rsidRPr="00C25BC1">
              <w:rPr>
                <w:b w:val="0"/>
                <w:bCs/>
              </w:rPr>
              <w:t>Derivation Path: TS 38.508-1 [4], Table 4.6.3-132 with condition SRB1</w:t>
            </w:r>
          </w:p>
        </w:tc>
      </w:tr>
      <w:tr w:rsidR="00942EC7" w:rsidRPr="00C25BC1" w14:paraId="5FD3655A"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32BB3C1A" w14:textId="77777777" w:rsidR="00942EC7" w:rsidRPr="00C25BC1" w:rsidRDefault="00942EC7" w:rsidP="005C44A0">
            <w:pPr>
              <w:pStyle w:val="TAH"/>
              <w:rPr>
                <w:bCs/>
              </w:rPr>
            </w:pPr>
            <w:r w:rsidRPr="00C25BC1">
              <w:t>Information Element</w:t>
            </w:r>
          </w:p>
        </w:tc>
        <w:tc>
          <w:tcPr>
            <w:tcW w:w="2267" w:type="dxa"/>
            <w:tcBorders>
              <w:top w:val="single" w:sz="4" w:space="0" w:color="auto"/>
              <w:left w:val="nil"/>
              <w:bottom w:val="single" w:sz="4" w:space="0" w:color="auto"/>
              <w:right w:val="single" w:sz="4" w:space="0" w:color="auto"/>
            </w:tcBorders>
            <w:hideMark/>
          </w:tcPr>
          <w:p w14:paraId="53FD8EBB" w14:textId="77777777" w:rsidR="00942EC7" w:rsidRPr="00C25BC1" w:rsidRDefault="00942EC7" w:rsidP="005C44A0">
            <w:pPr>
              <w:pStyle w:val="TAH"/>
            </w:pPr>
            <w:r w:rsidRPr="00C25BC1">
              <w:t>Value/remark</w:t>
            </w:r>
          </w:p>
        </w:tc>
        <w:tc>
          <w:tcPr>
            <w:tcW w:w="1700" w:type="dxa"/>
            <w:tcBorders>
              <w:top w:val="single" w:sz="4" w:space="0" w:color="auto"/>
              <w:left w:val="nil"/>
              <w:bottom w:val="single" w:sz="4" w:space="0" w:color="auto"/>
              <w:right w:val="single" w:sz="4" w:space="0" w:color="auto"/>
            </w:tcBorders>
            <w:hideMark/>
          </w:tcPr>
          <w:p w14:paraId="41597B3E" w14:textId="77777777" w:rsidR="00942EC7" w:rsidRPr="00C25BC1" w:rsidRDefault="00942EC7" w:rsidP="005C44A0">
            <w:pPr>
              <w:pStyle w:val="TAH"/>
            </w:pPr>
            <w:r w:rsidRPr="00C25BC1">
              <w:t>Comment</w:t>
            </w:r>
          </w:p>
        </w:tc>
        <w:tc>
          <w:tcPr>
            <w:tcW w:w="1245" w:type="dxa"/>
            <w:tcBorders>
              <w:top w:val="single" w:sz="4" w:space="0" w:color="auto"/>
              <w:left w:val="nil"/>
              <w:bottom w:val="single" w:sz="4" w:space="0" w:color="auto"/>
              <w:right w:val="single" w:sz="4" w:space="0" w:color="auto"/>
            </w:tcBorders>
            <w:hideMark/>
          </w:tcPr>
          <w:p w14:paraId="20D9D52A" w14:textId="77777777" w:rsidR="00942EC7" w:rsidRPr="00C25BC1" w:rsidRDefault="00942EC7" w:rsidP="005C44A0">
            <w:pPr>
              <w:pStyle w:val="TAH"/>
            </w:pPr>
            <w:r w:rsidRPr="00C25BC1">
              <w:t>Condition</w:t>
            </w:r>
          </w:p>
        </w:tc>
      </w:tr>
      <w:tr w:rsidR="00942EC7" w:rsidRPr="00C25BC1" w14:paraId="52174009"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4BE41745" w14:textId="77777777" w:rsidR="00942EC7" w:rsidRPr="00C25BC1" w:rsidRDefault="00942EC7" w:rsidP="005C44A0">
            <w:pPr>
              <w:pStyle w:val="TAL"/>
            </w:pPr>
            <w:proofErr w:type="spellStart"/>
            <w:r w:rsidRPr="00C25BC1">
              <w:t>RadioBearerConfig</w:t>
            </w:r>
            <w:proofErr w:type="spellEnd"/>
            <w:r w:rsidRPr="00C25BC1">
              <w:t xml:space="preserve"> ::= SEQUENCE {</w:t>
            </w:r>
          </w:p>
        </w:tc>
        <w:tc>
          <w:tcPr>
            <w:tcW w:w="2267" w:type="dxa"/>
            <w:tcBorders>
              <w:top w:val="single" w:sz="4" w:space="0" w:color="auto"/>
              <w:left w:val="nil"/>
              <w:bottom w:val="single" w:sz="4" w:space="0" w:color="auto"/>
              <w:right w:val="single" w:sz="4" w:space="0" w:color="auto"/>
            </w:tcBorders>
          </w:tcPr>
          <w:p w14:paraId="085D8949"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Pr>
          <w:p w14:paraId="0768797C"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4E0933DB" w14:textId="77777777" w:rsidR="00942EC7" w:rsidRPr="00C25BC1" w:rsidRDefault="00942EC7" w:rsidP="005C44A0">
            <w:pPr>
              <w:pStyle w:val="TAL"/>
            </w:pPr>
          </w:p>
        </w:tc>
      </w:tr>
      <w:tr w:rsidR="00942EC7" w:rsidRPr="00C25BC1" w14:paraId="05E01669"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61006D30" w14:textId="77777777" w:rsidR="00942EC7" w:rsidRPr="00C25BC1" w:rsidRDefault="00942EC7" w:rsidP="005C44A0">
            <w:pPr>
              <w:pStyle w:val="TAL"/>
            </w:pPr>
            <w:r w:rsidRPr="00C25BC1">
              <w:t xml:space="preserve">  </w:t>
            </w:r>
            <w:proofErr w:type="spellStart"/>
            <w:r w:rsidRPr="00C25BC1">
              <w:t>srb-ToAddModList</w:t>
            </w:r>
            <w:proofErr w:type="spellEnd"/>
            <w:r w:rsidRPr="00C25BC1">
              <w:t xml:space="preserve"> SEQUENCE (SIZE (</w:t>
            </w:r>
            <w:proofErr w:type="gramStart"/>
            <w:r w:rsidRPr="00C25BC1">
              <w:t>1..</w:t>
            </w:r>
            <w:proofErr w:type="gramEnd"/>
            <w:r w:rsidRPr="00C25BC1">
              <w:t>2)) OF SRB-</w:t>
            </w:r>
            <w:proofErr w:type="spellStart"/>
            <w:r w:rsidRPr="00C25BC1">
              <w:t>ToAddMod</w:t>
            </w:r>
            <w:proofErr w:type="spellEnd"/>
            <w:r w:rsidRPr="00C25BC1">
              <w:t xml:space="preserve"> {</w:t>
            </w:r>
          </w:p>
        </w:tc>
        <w:tc>
          <w:tcPr>
            <w:tcW w:w="2267" w:type="dxa"/>
            <w:tcBorders>
              <w:top w:val="single" w:sz="4" w:space="0" w:color="auto"/>
              <w:left w:val="nil"/>
              <w:bottom w:val="single" w:sz="4" w:space="0" w:color="auto"/>
              <w:right w:val="single" w:sz="4" w:space="0" w:color="auto"/>
            </w:tcBorders>
            <w:hideMark/>
          </w:tcPr>
          <w:p w14:paraId="6869B50F" w14:textId="77777777" w:rsidR="00942EC7" w:rsidRPr="00C25BC1" w:rsidRDefault="00942EC7" w:rsidP="005C44A0">
            <w:pPr>
              <w:pStyle w:val="TAL"/>
            </w:pPr>
            <w:r w:rsidRPr="00C25BC1">
              <w:t>2 entries</w:t>
            </w:r>
          </w:p>
        </w:tc>
        <w:tc>
          <w:tcPr>
            <w:tcW w:w="1700" w:type="dxa"/>
            <w:tcBorders>
              <w:top w:val="single" w:sz="4" w:space="0" w:color="auto"/>
              <w:left w:val="nil"/>
              <w:bottom w:val="single" w:sz="4" w:space="0" w:color="auto"/>
              <w:right w:val="single" w:sz="4" w:space="0" w:color="auto"/>
            </w:tcBorders>
          </w:tcPr>
          <w:p w14:paraId="3A53EC7F"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40A49B21" w14:textId="77777777" w:rsidR="00942EC7" w:rsidRPr="00C25BC1" w:rsidRDefault="00942EC7" w:rsidP="005C44A0">
            <w:pPr>
              <w:pStyle w:val="TAL"/>
            </w:pPr>
          </w:p>
        </w:tc>
      </w:tr>
      <w:tr w:rsidR="00942EC7" w:rsidRPr="00C25BC1" w14:paraId="43C84BE7"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00C87052" w14:textId="77777777" w:rsidR="00942EC7" w:rsidRPr="00C25BC1" w:rsidRDefault="00942EC7" w:rsidP="005C44A0">
            <w:pPr>
              <w:pStyle w:val="TAL"/>
            </w:pPr>
            <w:r w:rsidRPr="00C25BC1">
              <w:t xml:space="preserve">    SRB-</w:t>
            </w:r>
            <w:proofErr w:type="spellStart"/>
            <w:r w:rsidRPr="00C25BC1">
              <w:t>ToAddMod</w:t>
            </w:r>
            <w:proofErr w:type="spellEnd"/>
            <w:r w:rsidRPr="00C25BC1">
              <w:t>[1] SEQUENCE {</w:t>
            </w:r>
          </w:p>
        </w:tc>
        <w:tc>
          <w:tcPr>
            <w:tcW w:w="2267" w:type="dxa"/>
            <w:tcBorders>
              <w:top w:val="single" w:sz="4" w:space="0" w:color="auto"/>
              <w:left w:val="nil"/>
              <w:bottom w:val="single" w:sz="4" w:space="0" w:color="auto"/>
              <w:right w:val="single" w:sz="4" w:space="0" w:color="auto"/>
            </w:tcBorders>
          </w:tcPr>
          <w:p w14:paraId="2489B9C8"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hideMark/>
          </w:tcPr>
          <w:p w14:paraId="52A8E5C7" w14:textId="77777777" w:rsidR="00942EC7" w:rsidRPr="00C25BC1" w:rsidRDefault="00942EC7" w:rsidP="005C44A0">
            <w:pPr>
              <w:pStyle w:val="TAL"/>
            </w:pPr>
            <w:r w:rsidRPr="00C25BC1">
              <w:t>entry 1</w:t>
            </w:r>
          </w:p>
        </w:tc>
        <w:tc>
          <w:tcPr>
            <w:tcW w:w="1245" w:type="dxa"/>
            <w:tcBorders>
              <w:top w:val="single" w:sz="4" w:space="0" w:color="auto"/>
              <w:left w:val="nil"/>
              <w:bottom w:val="single" w:sz="4" w:space="0" w:color="auto"/>
              <w:right w:val="single" w:sz="4" w:space="0" w:color="auto"/>
            </w:tcBorders>
          </w:tcPr>
          <w:p w14:paraId="3483EA82" w14:textId="77777777" w:rsidR="00942EC7" w:rsidRPr="00C25BC1" w:rsidRDefault="00942EC7" w:rsidP="005C44A0">
            <w:pPr>
              <w:pStyle w:val="TAL"/>
            </w:pPr>
          </w:p>
        </w:tc>
      </w:tr>
      <w:tr w:rsidR="00942EC7" w:rsidRPr="00C25BC1" w14:paraId="18CE1AB0"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7614AC1D" w14:textId="77777777" w:rsidR="00942EC7" w:rsidRPr="00C25BC1" w:rsidRDefault="00942EC7" w:rsidP="005C44A0">
            <w:pPr>
              <w:pStyle w:val="TAL"/>
            </w:pPr>
            <w:r w:rsidRPr="00C25BC1">
              <w:t xml:space="preserve">      SRB-Identity</w:t>
            </w:r>
          </w:p>
        </w:tc>
        <w:tc>
          <w:tcPr>
            <w:tcW w:w="2267" w:type="dxa"/>
            <w:tcBorders>
              <w:top w:val="single" w:sz="4" w:space="0" w:color="auto"/>
              <w:left w:val="nil"/>
              <w:bottom w:val="single" w:sz="4" w:space="0" w:color="auto"/>
              <w:right w:val="single" w:sz="4" w:space="0" w:color="auto"/>
            </w:tcBorders>
            <w:hideMark/>
          </w:tcPr>
          <w:p w14:paraId="121BD484" w14:textId="77777777" w:rsidR="00942EC7" w:rsidRPr="00C25BC1" w:rsidRDefault="00942EC7" w:rsidP="005C44A0">
            <w:pPr>
              <w:pStyle w:val="TAL"/>
            </w:pPr>
            <w:r w:rsidRPr="00C25BC1">
              <w:t>SRB-Identity with condition SRB1</w:t>
            </w:r>
          </w:p>
        </w:tc>
        <w:tc>
          <w:tcPr>
            <w:tcW w:w="1700" w:type="dxa"/>
            <w:tcBorders>
              <w:top w:val="single" w:sz="4" w:space="0" w:color="auto"/>
              <w:left w:val="nil"/>
              <w:bottom w:val="single" w:sz="4" w:space="0" w:color="auto"/>
              <w:right w:val="single" w:sz="4" w:space="0" w:color="auto"/>
            </w:tcBorders>
          </w:tcPr>
          <w:p w14:paraId="50B488B8"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38EDE099" w14:textId="77777777" w:rsidR="00942EC7" w:rsidRPr="00C25BC1" w:rsidRDefault="00942EC7" w:rsidP="005C44A0">
            <w:pPr>
              <w:pStyle w:val="TAL"/>
            </w:pPr>
          </w:p>
        </w:tc>
      </w:tr>
      <w:tr w:rsidR="00942EC7" w:rsidRPr="00C25BC1" w14:paraId="5CA955E5"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35E281E4" w14:textId="77777777" w:rsidR="00942EC7" w:rsidRPr="00C25BC1" w:rsidRDefault="00942EC7" w:rsidP="005C44A0">
            <w:pPr>
              <w:pStyle w:val="TAL"/>
            </w:pPr>
            <w:r w:rsidRPr="00C25BC1">
              <w:t xml:space="preserve">      </w:t>
            </w:r>
            <w:proofErr w:type="spellStart"/>
            <w:r w:rsidRPr="00C25BC1">
              <w:t>pdcp</w:t>
            </w:r>
            <w:proofErr w:type="spellEnd"/>
            <w:r w:rsidRPr="00C25BC1">
              <w:t>-Config</w:t>
            </w:r>
          </w:p>
        </w:tc>
        <w:tc>
          <w:tcPr>
            <w:tcW w:w="2267" w:type="dxa"/>
            <w:tcBorders>
              <w:top w:val="single" w:sz="4" w:space="0" w:color="auto"/>
              <w:left w:val="nil"/>
              <w:bottom w:val="single" w:sz="4" w:space="0" w:color="auto"/>
              <w:right w:val="single" w:sz="4" w:space="0" w:color="auto"/>
            </w:tcBorders>
            <w:hideMark/>
          </w:tcPr>
          <w:p w14:paraId="4D9DEB42" w14:textId="77777777" w:rsidR="00942EC7" w:rsidRPr="00C25BC1" w:rsidRDefault="00942EC7" w:rsidP="005C44A0">
            <w:pPr>
              <w:pStyle w:val="TAL"/>
            </w:pPr>
            <w:r w:rsidRPr="00C25BC1">
              <w:t>PDCP-Config-SRB1</w:t>
            </w:r>
          </w:p>
        </w:tc>
        <w:tc>
          <w:tcPr>
            <w:tcW w:w="1700" w:type="dxa"/>
            <w:tcBorders>
              <w:top w:val="single" w:sz="4" w:space="0" w:color="auto"/>
              <w:left w:val="nil"/>
              <w:bottom w:val="single" w:sz="4" w:space="0" w:color="auto"/>
              <w:right w:val="single" w:sz="4" w:space="0" w:color="auto"/>
            </w:tcBorders>
            <w:hideMark/>
          </w:tcPr>
          <w:p w14:paraId="3E571E3D" w14:textId="77777777" w:rsidR="00942EC7" w:rsidRPr="00C25BC1" w:rsidRDefault="00942EC7" w:rsidP="005C44A0">
            <w:pPr>
              <w:pStyle w:val="TAL"/>
            </w:pPr>
            <w:r w:rsidRPr="00C25BC1">
              <w:t>Table 8.2.2.2.3.3.3-3</w:t>
            </w:r>
          </w:p>
        </w:tc>
        <w:tc>
          <w:tcPr>
            <w:tcW w:w="1245" w:type="dxa"/>
            <w:tcBorders>
              <w:top w:val="single" w:sz="4" w:space="0" w:color="auto"/>
              <w:left w:val="nil"/>
              <w:bottom w:val="single" w:sz="4" w:space="0" w:color="auto"/>
              <w:right w:val="single" w:sz="4" w:space="0" w:color="auto"/>
            </w:tcBorders>
          </w:tcPr>
          <w:p w14:paraId="2F2FED24" w14:textId="77777777" w:rsidR="00942EC7" w:rsidRPr="00C25BC1" w:rsidRDefault="00942EC7" w:rsidP="005C44A0">
            <w:pPr>
              <w:pStyle w:val="TAL"/>
            </w:pPr>
          </w:p>
        </w:tc>
      </w:tr>
      <w:tr w:rsidR="00942EC7" w:rsidRPr="00C25BC1" w14:paraId="4CA3DF17"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67510788"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2A9AE857"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Pr>
          <w:p w14:paraId="13D015B8"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30DDEB97" w14:textId="77777777" w:rsidR="00942EC7" w:rsidRPr="00C25BC1" w:rsidRDefault="00942EC7" w:rsidP="005C44A0">
            <w:pPr>
              <w:pStyle w:val="TAL"/>
            </w:pPr>
          </w:p>
        </w:tc>
      </w:tr>
      <w:tr w:rsidR="00942EC7" w:rsidRPr="00C25BC1" w14:paraId="2AAA080F"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45B24A06" w14:textId="77777777" w:rsidR="00942EC7" w:rsidRPr="00C25BC1" w:rsidRDefault="00942EC7" w:rsidP="005C44A0">
            <w:pPr>
              <w:pStyle w:val="TAL"/>
            </w:pPr>
            <w:r w:rsidRPr="00C25BC1">
              <w:t xml:space="preserve">    SRB-</w:t>
            </w:r>
            <w:proofErr w:type="spellStart"/>
            <w:r w:rsidRPr="00C25BC1">
              <w:t>ToAddMod</w:t>
            </w:r>
            <w:proofErr w:type="spellEnd"/>
            <w:r w:rsidRPr="00C25BC1">
              <w:t>[2] SEQUENCE {</w:t>
            </w:r>
          </w:p>
        </w:tc>
        <w:tc>
          <w:tcPr>
            <w:tcW w:w="2267" w:type="dxa"/>
            <w:tcBorders>
              <w:top w:val="single" w:sz="4" w:space="0" w:color="auto"/>
              <w:left w:val="nil"/>
              <w:bottom w:val="single" w:sz="4" w:space="0" w:color="auto"/>
              <w:right w:val="single" w:sz="4" w:space="0" w:color="auto"/>
            </w:tcBorders>
          </w:tcPr>
          <w:p w14:paraId="63CEABC2"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hideMark/>
          </w:tcPr>
          <w:p w14:paraId="0AA01AAE" w14:textId="77777777" w:rsidR="00942EC7" w:rsidRPr="00C25BC1" w:rsidRDefault="00942EC7" w:rsidP="005C44A0">
            <w:pPr>
              <w:pStyle w:val="TAL"/>
            </w:pPr>
            <w:r w:rsidRPr="00C25BC1">
              <w:t>entry 2</w:t>
            </w:r>
          </w:p>
        </w:tc>
        <w:tc>
          <w:tcPr>
            <w:tcW w:w="1245" w:type="dxa"/>
            <w:tcBorders>
              <w:top w:val="single" w:sz="4" w:space="0" w:color="auto"/>
              <w:left w:val="nil"/>
              <w:bottom w:val="single" w:sz="4" w:space="0" w:color="auto"/>
              <w:right w:val="single" w:sz="4" w:space="0" w:color="auto"/>
            </w:tcBorders>
          </w:tcPr>
          <w:p w14:paraId="3B2C3996" w14:textId="77777777" w:rsidR="00942EC7" w:rsidRPr="00C25BC1" w:rsidRDefault="00942EC7" w:rsidP="005C44A0">
            <w:pPr>
              <w:pStyle w:val="TAL"/>
            </w:pPr>
          </w:p>
        </w:tc>
      </w:tr>
      <w:tr w:rsidR="00942EC7" w:rsidRPr="00C25BC1" w14:paraId="599C936F"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5803F5C0" w14:textId="77777777" w:rsidR="00942EC7" w:rsidRPr="00C25BC1" w:rsidRDefault="00942EC7" w:rsidP="005C44A0">
            <w:pPr>
              <w:pStyle w:val="TAL"/>
            </w:pPr>
            <w:r w:rsidRPr="00C25BC1">
              <w:t xml:space="preserve">      SRB-Identity</w:t>
            </w:r>
          </w:p>
        </w:tc>
        <w:tc>
          <w:tcPr>
            <w:tcW w:w="2267" w:type="dxa"/>
            <w:tcBorders>
              <w:top w:val="single" w:sz="4" w:space="0" w:color="auto"/>
              <w:left w:val="nil"/>
              <w:bottom w:val="single" w:sz="4" w:space="0" w:color="auto"/>
              <w:right w:val="single" w:sz="4" w:space="0" w:color="auto"/>
            </w:tcBorders>
            <w:hideMark/>
          </w:tcPr>
          <w:p w14:paraId="2AF79979" w14:textId="77777777" w:rsidR="00942EC7" w:rsidRPr="00C25BC1" w:rsidRDefault="00942EC7" w:rsidP="005C44A0">
            <w:pPr>
              <w:pStyle w:val="TAL"/>
            </w:pPr>
            <w:r w:rsidRPr="00C25BC1">
              <w:t>SRB-Identity with condition SRB2</w:t>
            </w:r>
          </w:p>
        </w:tc>
        <w:tc>
          <w:tcPr>
            <w:tcW w:w="1700" w:type="dxa"/>
            <w:tcBorders>
              <w:top w:val="single" w:sz="4" w:space="0" w:color="auto"/>
              <w:left w:val="nil"/>
              <w:bottom w:val="single" w:sz="4" w:space="0" w:color="auto"/>
              <w:right w:val="single" w:sz="4" w:space="0" w:color="auto"/>
            </w:tcBorders>
          </w:tcPr>
          <w:p w14:paraId="77C77ECF"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3B58D2D2" w14:textId="77777777" w:rsidR="00942EC7" w:rsidRPr="00C25BC1" w:rsidRDefault="00942EC7" w:rsidP="005C44A0">
            <w:pPr>
              <w:pStyle w:val="TAL"/>
            </w:pPr>
          </w:p>
        </w:tc>
      </w:tr>
      <w:tr w:rsidR="00942EC7" w:rsidRPr="00C25BC1" w14:paraId="07186A69"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66D0FEA9" w14:textId="77777777" w:rsidR="00942EC7" w:rsidRPr="00C25BC1" w:rsidRDefault="00942EC7" w:rsidP="005C44A0">
            <w:pPr>
              <w:pStyle w:val="TAL"/>
            </w:pPr>
            <w:r w:rsidRPr="00C25BC1">
              <w:t xml:space="preserve">      </w:t>
            </w:r>
            <w:proofErr w:type="spellStart"/>
            <w:r w:rsidRPr="00C25BC1">
              <w:t>reestablishPDCP</w:t>
            </w:r>
            <w:proofErr w:type="spellEnd"/>
          </w:p>
        </w:tc>
        <w:tc>
          <w:tcPr>
            <w:tcW w:w="2267" w:type="dxa"/>
            <w:tcBorders>
              <w:top w:val="single" w:sz="4" w:space="0" w:color="auto"/>
              <w:left w:val="nil"/>
              <w:bottom w:val="single" w:sz="4" w:space="0" w:color="auto"/>
              <w:right w:val="single" w:sz="4" w:space="0" w:color="auto"/>
            </w:tcBorders>
            <w:hideMark/>
          </w:tcPr>
          <w:p w14:paraId="7AC68477" w14:textId="77777777" w:rsidR="00942EC7" w:rsidRPr="00C25BC1" w:rsidRDefault="00942EC7" w:rsidP="005C44A0">
            <w:pPr>
              <w:pStyle w:val="TAL"/>
            </w:pPr>
            <w:r w:rsidRPr="00C25BC1">
              <w:t>Not present</w:t>
            </w:r>
          </w:p>
        </w:tc>
        <w:tc>
          <w:tcPr>
            <w:tcW w:w="1700" w:type="dxa"/>
            <w:tcBorders>
              <w:top w:val="single" w:sz="4" w:space="0" w:color="auto"/>
              <w:left w:val="nil"/>
              <w:bottom w:val="single" w:sz="4" w:space="0" w:color="auto"/>
              <w:right w:val="single" w:sz="4" w:space="0" w:color="auto"/>
            </w:tcBorders>
          </w:tcPr>
          <w:p w14:paraId="2CD4B8BA"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77BF75D5" w14:textId="77777777" w:rsidR="00942EC7" w:rsidRPr="00C25BC1" w:rsidRDefault="00942EC7" w:rsidP="005C44A0">
            <w:pPr>
              <w:pStyle w:val="TAL"/>
            </w:pPr>
          </w:p>
        </w:tc>
      </w:tr>
      <w:tr w:rsidR="00942EC7" w:rsidRPr="00C25BC1" w14:paraId="5AA80165"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4EB705B3" w14:textId="77777777" w:rsidR="00942EC7" w:rsidRPr="00C25BC1" w:rsidRDefault="00942EC7" w:rsidP="005C44A0">
            <w:pPr>
              <w:pStyle w:val="TAL"/>
            </w:pPr>
            <w:r w:rsidRPr="00C25BC1">
              <w:t xml:space="preserve">      </w:t>
            </w:r>
            <w:proofErr w:type="spellStart"/>
            <w:r w:rsidRPr="00C25BC1">
              <w:t>discardOnPDCP</w:t>
            </w:r>
            <w:proofErr w:type="spellEnd"/>
          </w:p>
        </w:tc>
        <w:tc>
          <w:tcPr>
            <w:tcW w:w="2267" w:type="dxa"/>
            <w:tcBorders>
              <w:top w:val="single" w:sz="4" w:space="0" w:color="auto"/>
              <w:left w:val="nil"/>
              <w:bottom w:val="single" w:sz="4" w:space="0" w:color="auto"/>
              <w:right w:val="single" w:sz="4" w:space="0" w:color="auto"/>
            </w:tcBorders>
            <w:hideMark/>
          </w:tcPr>
          <w:p w14:paraId="5E628FC6" w14:textId="77777777" w:rsidR="00942EC7" w:rsidRPr="00C25BC1" w:rsidRDefault="00942EC7" w:rsidP="005C44A0">
            <w:pPr>
              <w:pStyle w:val="TAL"/>
            </w:pPr>
            <w:r w:rsidRPr="00C25BC1">
              <w:t>Not present</w:t>
            </w:r>
          </w:p>
        </w:tc>
        <w:tc>
          <w:tcPr>
            <w:tcW w:w="1700" w:type="dxa"/>
            <w:tcBorders>
              <w:top w:val="single" w:sz="4" w:space="0" w:color="auto"/>
              <w:left w:val="nil"/>
              <w:bottom w:val="single" w:sz="4" w:space="0" w:color="auto"/>
              <w:right w:val="single" w:sz="4" w:space="0" w:color="auto"/>
            </w:tcBorders>
          </w:tcPr>
          <w:p w14:paraId="0632806A"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5A75220C" w14:textId="77777777" w:rsidR="00942EC7" w:rsidRPr="00C25BC1" w:rsidRDefault="00942EC7" w:rsidP="005C44A0">
            <w:pPr>
              <w:pStyle w:val="TAL"/>
            </w:pPr>
          </w:p>
        </w:tc>
      </w:tr>
      <w:tr w:rsidR="00942EC7" w:rsidRPr="00C25BC1" w14:paraId="355E309D"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7A4A7420" w14:textId="77777777" w:rsidR="00942EC7" w:rsidRPr="00C25BC1" w:rsidRDefault="00942EC7" w:rsidP="005C44A0">
            <w:pPr>
              <w:pStyle w:val="TAL"/>
            </w:pPr>
            <w:r w:rsidRPr="00C25BC1">
              <w:t xml:space="preserve">      </w:t>
            </w:r>
            <w:proofErr w:type="spellStart"/>
            <w:r w:rsidRPr="00C25BC1">
              <w:t>pdcp</w:t>
            </w:r>
            <w:proofErr w:type="spellEnd"/>
            <w:r w:rsidRPr="00C25BC1">
              <w:t>-Config</w:t>
            </w:r>
          </w:p>
        </w:tc>
        <w:tc>
          <w:tcPr>
            <w:tcW w:w="2267" w:type="dxa"/>
            <w:tcBorders>
              <w:top w:val="single" w:sz="4" w:space="0" w:color="auto"/>
              <w:left w:val="nil"/>
              <w:bottom w:val="single" w:sz="4" w:space="0" w:color="auto"/>
              <w:right w:val="single" w:sz="4" w:space="0" w:color="auto"/>
            </w:tcBorders>
            <w:hideMark/>
          </w:tcPr>
          <w:p w14:paraId="1555FA2C" w14:textId="77777777" w:rsidR="00942EC7" w:rsidRPr="00C25BC1" w:rsidRDefault="00942EC7" w:rsidP="005C44A0">
            <w:pPr>
              <w:pStyle w:val="TAL"/>
            </w:pPr>
            <w:r w:rsidRPr="00C25BC1">
              <w:t>PDCP-Config-SRB2</w:t>
            </w:r>
          </w:p>
        </w:tc>
        <w:tc>
          <w:tcPr>
            <w:tcW w:w="1700" w:type="dxa"/>
            <w:tcBorders>
              <w:top w:val="single" w:sz="4" w:space="0" w:color="auto"/>
              <w:left w:val="nil"/>
              <w:bottom w:val="single" w:sz="4" w:space="0" w:color="auto"/>
              <w:right w:val="single" w:sz="4" w:space="0" w:color="auto"/>
            </w:tcBorders>
            <w:hideMark/>
          </w:tcPr>
          <w:p w14:paraId="1E6B17EB" w14:textId="77777777" w:rsidR="00942EC7" w:rsidRPr="00C25BC1" w:rsidRDefault="00942EC7" w:rsidP="005C44A0">
            <w:pPr>
              <w:pStyle w:val="TAL"/>
            </w:pPr>
            <w:r w:rsidRPr="00C25BC1">
              <w:t>Table 8.2.2.2.3.3.3-4</w:t>
            </w:r>
          </w:p>
        </w:tc>
        <w:tc>
          <w:tcPr>
            <w:tcW w:w="1245" w:type="dxa"/>
            <w:tcBorders>
              <w:top w:val="single" w:sz="4" w:space="0" w:color="auto"/>
              <w:left w:val="nil"/>
              <w:bottom w:val="single" w:sz="4" w:space="0" w:color="auto"/>
              <w:right w:val="single" w:sz="4" w:space="0" w:color="auto"/>
            </w:tcBorders>
          </w:tcPr>
          <w:p w14:paraId="0D81531D" w14:textId="77777777" w:rsidR="00942EC7" w:rsidRPr="00C25BC1" w:rsidRDefault="00942EC7" w:rsidP="005C44A0">
            <w:pPr>
              <w:pStyle w:val="TAL"/>
            </w:pPr>
          </w:p>
        </w:tc>
      </w:tr>
      <w:tr w:rsidR="00942EC7" w:rsidRPr="00C25BC1" w14:paraId="438F6FAB"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797BCFE6"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1DE394BB"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Pr>
          <w:p w14:paraId="3ECD8C3F"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6E8A1D35" w14:textId="77777777" w:rsidR="00942EC7" w:rsidRPr="00C25BC1" w:rsidRDefault="00942EC7" w:rsidP="005C44A0">
            <w:pPr>
              <w:pStyle w:val="TAL"/>
            </w:pPr>
          </w:p>
        </w:tc>
      </w:tr>
      <w:tr w:rsidR="00942EC7" w:rsidRPr="00C25BC1" w14:paraId="614F27D0"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70BBBEDF"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Pr>
          <w:p w14:paraId="6D96635A"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Pr>
          <w:p w14:paraId="3D6E54BA"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4CB5461A" w14:textId="77777777" w:rsidR="00942EC7" w:rsidRPr="00C25BC1" w:rsidRDefault="00942EC7" w:rsidP="005C44A0">
            <w:pPr>
              <w:pStyle w:val="TAL"/>
            </w:pPr>
          </w:p>
        </w:tc>
      </w:tr>
      <w:tr w:rsidR="00942EC7" w:rsidRPr="00C25BC1" w14:paraId="4462494A" w14:textId="77777777" w:rsidTr="005C44A0">
        <w:tc>
          <w:tcPr>
            <w:tcW w:w="4535" w:type="dxa"/>
            <w:tcBorders>
              <w:top w:val="single" w:sz="4" w:space="0" w:color="auto"/>
              <w:left w:val="single" w:sz="4" w:space="0" w:color="auto"/>
              <w:bottom w:val="single" w:sz="4" w:space="0" w:color="auto"/>
              <w:right w:val="single" w:sz="4" w:space="0" w:color="auto"/>
            </w:tcBorders>
            <w:hideMark/>
          </w:tcPr>
          <w:p w14:paraId="34B744A2" w14:textId="77777777" w:rsidR="00942EC7" w:rsidRPr="00C25BC1" w:rsidRDefault="00942EC7" w:rsidP="005C44A0">
            <w:pPr>
              <w:pStyle w:val="TAL"/>
            </w:pPr>
            <w:r w:rsidRPr="00C25BC1">
              <w:t>}</w:t>
            </w:r>
          </w:p>
        </w:tc>
        <w:tc>
          <w:tcPr>
            <w:tcW w:w="2267" w:type="dxa"/>
            <w:tcBorders>
              <w:top w:val="single" w:sz="4" w:space="0" w:color="auto"/>
              <w:left w:val="nil"/>
              <w:bottom w:val="single" w:sz="4" w:space="0" w:color="auto"/>
              <w:right w:val="single" w:sz="4" w:space="0" w:color="auto"/>
            </w:tcBorders>
          </w:tcPr>
          <w:p w14:paraId="75D0CE2B"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Pr>
          <w:p w14:paraId="66824739"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Pr>
          <w:p w14:paraId="2EF33C6F" w14:textId="77777777" w:rsidR="00942EC7" w:rsidRPr="00C25BC1" w:rsidRDefault="00942EC7" w:rsidP="005C44A0">
            <w:pPr>
              <w:pStyle w:val="TAL"/>
            </w:pPr>
          </w:p>
        </w:tc>
      </w:tr>
    </w:tbl>
    <w:p w14:paraId="09A262FE" w14:textId="77777777" w:rsidR="00942EC7" w:rsidRPr="00C25BC1" w:rsidRDefault="00942EC7" w:rsidP="00942EC7">
      <w:r w:rsidRPr="00C25BC1">
        <w:t xml:space="preserve"> </w:t>
      </w:r>
    </w:p>
    <w:p w14:paraId="35BC6C36" w14:textId="77777777" w:rsidR="00942EC7" w:rsidRPr="00C25BC1" w:rsidRDefault="00942EC7" w:rsidP="00942EC7">
      <w:pPr>
        <w:pStyle w:val="TH"/>
        <w:rPr>
          <w:i/>
          <w:iCs/>
        </w:rPr>
      </w:pPr>
      <w:r w:rsidRPr="00C25BC1">
        <w:lastRenderedPageBreak/>
        <w:t>Table 8.2.2.2.3.3.3-3: PDCP-Config-SRB1 (Table 8.2.2.2.3.3.3-2)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942EC7" w:rsidRPr="00C25BC1" w14:paraId="6D46BD85" w14:textId="77777777" w:rsidTr="005C44A0">
        <w:tc>
          <w:tcPr>
            <w:tcW w:w="5000" w:type="pct"/>
            <w:gridSpan w:val="4"/>
            <w:tcBorders>
              <w:top w:val="single" w:sz="4" w:space="0" w:color="auto"/>
              <w:left w:val="single" w:sz="4" w:space="0" w:color="auto"/>
              <w:bottom w:val="single" w:sz="4" w:space="0" w:color="auto"/>
              <w:right w:val="single" w:sz="4" w:space="0" w:color="auto"/>
            </w:tcBorders>
            <w:hideMark/>
          </w:tcPr>
          <w:p w14:paraId="18902777" w14:textId="77777777" w:rsidR="00942EC7" w:rsidRPr="00C25BC1" w:rsidRDefault="00942EC7" w:rsidP="005C44A0">
            <w:pPr>
              <w:pStyle w:val="TAH"/>
              <w:jc w:val="left"/>
              <w:rPr>
                <w:b w:val="0"/>
              </w:rPr>
            </w:pPr>
            <w:r w:rsidRPr="00C25BC1">
              <w:rPr>
                <w:b w:val="0"/>
                <w:bCs/>
              </w:rPr>
              <w:t xml:space="preserve">Derivation Path: TS 38.508-1 [4], Table 4.6.3-99 with condition </w:t>
            </w:r>
            <w:proofErr w:type="spellStart"/>
            <w:r w:rsidRPr="00C25BC1">
              <w:rPr>
                <w:b w:val="0"/>
                <w:bCs/>
              </w:rPr>
              <w:t>Split_SRB</w:t>
            </w:r>
            <w:proofErr w:type="spellEnd"/>
          </w:p>
        </w:tc>
      </w:tr>
      <w:tr w:rsidR="00942EC7" w:rsidRPr="00C25BC1" w14:paraId="1D6FCC98"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4DE1877C" w14:textId="77777777" w:rsidR="00942EC7" w:rsidRPr="00C25BC1" w:rsidRDefault="00942EC7" w:rsidP="005C44A0">
            <w:pPr>
              <w:pStyle w:val="TAH"/>
              <w:rPr>
                <w:bCs/>
              </w:rPr>
            </w:pPr>
            <w:r w:rsidRPr="00C25BC1">
              <w:t>Information Element</w:t>
            </w:r>
          </w:p>
        </w:tc>
        <w:tc>
          <w:tcPr>
            <w:tcW w:w="1163" w:type="pct"/>
            <w:tcBorders>
              <w:top w:val="single" w:sz="4" w:space="0" w:color="auto"/>
              <w:left w:val="nil"/>
              <w:bottom w:val="single" w:sz="4" w:space="0" w:color="auto"/>
              <w:right w:val="single" w:sz="4" w:space="0" w:color="auto"/>
            </w:tcBorders>
            <w:hideMark/>
          </w:tcPr>
          <w:p w14:paraId="601776BD" w14:textId="77777777" w:rsidR="00942EC7" w:rsidRPr="00C25BC1" w:rsidRDefault="00942EC7" w:rsidP="005C44A0">
            <w:pPr>
              <w:pStyle w:val="TAH"/>
            </w:pPr>
            <w:r w:rsidRPr="00C25BC1">
              <w:t>Value/remark</w:t>
            </w:r>
          </w:p>
        </w:tc>
        <w:tc>
          <w:tcPr>
            <w:tcW w:w="872" w:type="pct"/>
            <w:tcBorders>
              <w:top w:val="single" w:sz="4" w:space="0" w:color="auto"/>
              <w:left w:val="nil"/>
              <w:bottom w:val="single" w:sz="4" w:space="0" w:color="auto"/>
              <w:right w:val="single" w:sz="4" w:space="0" w:color="auto"/>
            </w:tcBorders>
            <w:hideMark/>
          </w:tcPr>
          <w:p w14:paraId="7F331091" w14:textId="77777777" w:rsidR="00942EC7" w:rsidRPr="00C25BC1" w:rsidRDefault="00942EC7" w:rsidP="005C44A0">
            <w:pPr>
              <w:pStyle w:val="TAH"/>
            </w:pPr>
            <w:r w:rsidRPr="00C25BC1">
              <w:t>Comment</w:t>
            </w:r>
          </w:p>
        </w:tc>
        <w:tc>
          <w:tcPr>
            <w:tcW w:w="639" w:type="pct"/>
            <w:tcBorders>
              <w:top w:val="single" w:sz="4" w:space="0" w:color="auto"/>
              <w:left w:val="nil"/>
              <w:bottom w:val="single" w:sz="4" w:space="0" w:color="auto"/>
              <w:right w:val="single" w:sz="4" w:space="0" w:color="auto"/>
            </w:tcBorders>
            <w:hideMark/>
          </w:tcPr>
          <w:p w14:paraId="650F77B2" w14:textId="77777777" w:rsidR="00942EC7" w:rsidRPr="00C25BC1" w:rsidRDefault="00942EC7" w:rsidP="005C44A0">
            <w:pPr>
              <w:pStyle w:val="TAH"/>
            </w:pPr>
            <w:r w:rsidRPr="00C25BC1">
              <w:t>Condition</w:t>
            </w:r>
          </w:p>
        </w:tc>
      </w:tr>
      <w:tr w:rsidR="00942EC7" w:rsidRPr="00C25BC1" w14:paraId="51B98395"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6508B065" w14:textId="77777777" w:rsidR="00942EC7" w:rsidRPr="00C25BC1" w:rsidRDefault="00942EC7" w:rsidP="005C44A0">
            <w:pPr>
              <w:pStyle w:val="TAL"/>
            </w:pPr>
            <w:r w:rsidRPr="00C25BC1">
              <w:t>PDCP-Config ::= SEQUENCE {</w:t>
            </w:r>
          </w:p>
        </w:tc>
        <w:tc>
          <w:tcPr>
            <w:tcW w:w="1163" w:type="pct"/>
            <w:tcBorders>
              <w:top w:val="single" w:sz="4" w:space="0" w:color="auto"/>
              <w:left w:val="nil"/>
              <w:bottom w:val="single" w:sz="4" w:space="0" w:color="auto"/>
              <w:right w:val="single" w:sz="4" w:space="0" w:color="auto"/>
            </w:tcBorders>
          </w:tcPr>
          <w:p w14:paraId="1963EFFB"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29FA2921"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7D08B29F" w14:textId="77777777" w:rsidR="00942EC7" w:rsidRPr="00C25BC1" w:rsidRDefault="00942EC7" w:rsidP="005C44A0">
            <w:pPr>
              <w:pStyle w:val="TAL"/>
            </w:pPr>
          </w:p>
        </w:tc>
      </w:tr>
      <w:tr w:rsidR="00942EC7" w:rsidRPr="00C25BC1" w14:paraId="56B03F65"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54F9D4DA" w14:textId="77777777" w:rsidR="00942EC7" w:rsidRPr="00C25BC1" w:rsidRDefault="00942EC7" w:rsidP="005C44A0">
            <w:pPr>
              <w:pStyle w:val="TAL"/>
            </w:pPr>
            <w:r w:rsidRPr="00C25BC1">
              <w:t xml:space="preserve">  </w:t>
            </w:r>
            <w:proofErr w:type="spellStart"/>
            <w:r w:rsidRPr="00C25BC1">
              <w:t>moreThanOneRLC</w:t>
            </w:r>
            <w:proofErr w:type="spellEnd"/>
          </w:p>
        </w:tc>
        <w:tc>
          <w:tcPr>
            <w:tcW w:w="1163" w:type="pct"/>
            <w:tcBorders>
              <w:top w:val="single" w:sz="4" w:space="0" w:color="auto"/>
              <w:left w:val="nil"/>
              <w:bottom w:val="single" w:sz="4" w:space="0" w:color="auto"/>
              <w:right w:val="single" w:sz="4" w:space="0" w:color="auto"/>
            </w:tcBorders>
            <w:hideMark/>
          </w:tcPr>
          <w:p w14:paraId="0F67945A" w14:textId="77777777" w:rsidR="00942EC7" w:rsidRPr="00C25BC1" w:rsidRDefault="00942EC7" w:rsidP="005C44A0">
            <w:pPr>
              <w:pStyle w:val="TAL"/>
            </w:pPr>
            <w:r w:rsidRPr="00C25BC1">
              <w:t>Not present</w:t>
            </w:r>
          </w:p>
        </w:tc>
        <w:tc>
          <w:tcPr>
            <w:tcW w:w="872" w:type="pct"/>
            <w:tcBorders>
              <w:top w:val="single" w:sz="4" w:space="0" w:color="auto"/>
              <w:left w:val="nil"/>
              <w:bottom w:val="single" w:sz="4" w:space="0" w:color="auto"/>
              <w:right w:val="single" w:sz="4" w:space="0" w:color="auto"/>
            </w:tcBorders>
          </w:tcPr>
          <w:p w14:paraId="13B2FC6B"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hideMark/>
          </w:tcPr>
          <w:p w14:paraId="548A3F6E" w14:textId="77777777" w:rsidR="00942EC7" w:rsidRPr="00C25BC1" w:rsidRDefault="00942EC7" w:rsidP="005C44A0">
            <w:pPr>
              <w:pStyle w:val="TAL"/>
            </w:pPr>
            <w:r w:rsidRPr="00C25BC1">
              <w:t>Step 5</w:t>
            </w:r>
          </w:p>
        </w:tc>
      </w:tr>
      <w:tr w:rsidR="00942EC7" w:rsidRPr="00C25BC1" w14:paraId="13B4168F"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427CD6C4" w14:textId="77777777" w:rsidR="00942EC7" w:rsidRPr="00C25BC1" w:rsidRDefault="00942EC7" w:rsidP="005C44A0">
            <w:pPr>
              <w:pStyle w:val="TAL"/>
            </w:pPr>
            <w:r w:rsidRPr="00C25BC1">
              <w:t xml:space="preserve">  </w:t>
            </w:r>
            <w:proofErr w:type="spellStart"/>
            <w:r w:rsidRPr="00C25BC1">
              <w:t>moreThanOneRLC</w:t>
            </w:r>
            <w:proofErr w:type="spellEnd"/>
            <w:r w:rsidRPr="00C25BC1">
              <w:t xml:space="preserve"> SEQUENCE {</w:t>
            </w:r>
          </w:p>
        </w:tc>
        <w:tc>
          <w:tcPr>
            <w:tcW w:w="1163" w:type="pct"/>
            <w:tcBorders>
              <w:top w:val="single" w:sz="4" w:space="0" w:color="auto"/>
              <w:left w:val="nil"/>
              <w:bottom w:val="single" w:sz="4" w:space="0" w:color="auto"/>
              <w:right w:val="single" w:sz="4" w:space="0" w:color="auto"/>
            </w:tcBorders>
          </w:tcPr>
          <w:p w14:paraId="4A47E535"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43311173"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hideMark/>
          </w:tcPr>
          <w:p w14:paraId="4C773188" w14:textId="77777777" w:rsidR="00942EC7" w:rsidRPr="00C25BC1" w:rsidRDefault="00942EC7" w:rsidP="005C44A0">
            <w:pPr>
              <w:pStyle w:val="TAL"/>
            </w:pPr>
            <w:r w:rsidRPr="00C25BC1">
              <w:t>Step 1</w:t>
            </w:r>
          </w:p>
        </w:tc>
      </w:tr>
      <w:tr w:rsidR="00942EC7" w:rsidRPr="00C25BC1" w14:paraId="6F33C675"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7ED231DB" w14:textId="77777777" w:rsidR="00942EC7" w:rsidRPr="00C25BC1" w:rsidRDefault="00942EC7" w:rsidP="005C44A0">
            <w:pPr>
              <w:pStyle w:val="TAL"/>
            </w:pPr>
            <w:r w:rsidRPr="00C25BC1">
              <w:t xml:space="preserve">    </w:t>
            </w:r>
            <w:proofErr w:type="spellStart"/>
            <w:r w:rsidRPr="00C25BC1">
              <w:t>primaryPath</w:t>
            </w:r>
            <w:proofErr w:type="spellEnd"/>
            <w:r w:rsidRPr="00C25BC1">
              <w:t xml:space="preserve"> SEQUENCE {</w:t>
            </w:r>
          </w:p>
        </w:tc>
        <w:tc>
          <w:tcPr>
            <w:tcW w:w="1163" w:type="pct"/>
            <w:tcBorders>
              <w:top w:val="single" w:sz="4" w:space="0" w:color="auto"/>
              <w:left w:val="nil"/>
              <w:bottom w:val="single" w:sz="4" w:space="0" w:color="auto"/>
              <w:right w:val="single" w:sz="4" w:space="0" w:color="auto"/>
            </w:tcBorders>
          </w:tcPr>
          <w:p w14:paraId="60CF8A74"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14FF7390"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2701129D" w14:textId="77777777" w:rsidR="00942EC7" w:rsidRPr="00C25BC1" w:rsidRDefault="00942EC7" w:rsidP="005C44A0">
            <w:pPr>
              <w:pStyle w:val="TAL"/>
            </w:pPr>
          </w:p>
        </w:tc>
      </w:tr>
      <w:tr w:rsidR="00942EC7" w:rsidRPr="00C25BC1" w14:paraId="0305E1DA"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305163E7" w14:textId="77777777" w:rsidR="00942EC7" w:rsidRPr="00C25BC1" w:rsidRDefault="00942EC7" w:rsidP="005C44A0">
            <w:pPr>
              <w:pStyle w:val="TAL"/>
            </w:pPr>
            <w:r w:rsidRPr="00C25BC1">
              <w:t xml:space="preserve">      </w:t>
            </w:r>
            <w:proofErr w:type="spellStart"/>
            <w:r w:rsidRPr="00C25BC1">
              <w:t>logicalChannel</w:t>
            </w:r>
            <w:proofErr w:type="spellEnd"/>
          </w:p>
        </w:tc>
        <w:tc>
          <w:tcPr>
            <w:tcW w:w="1163" w:type="pct"/>
            <w:tcBorders>
              <w:top w:val="single" w:sz="4" w:space="0" w:color="auto"/>
              <w:left w:val="nil"/>
              <w:bottom w:val="single" w:sz="4" w:space="0" w:color="auto"/>
              <w:right w:val="single" w:sz="4" w:space="0" w:color="auto"/>
            </w:tcBorders>
            <w:hideMark/>
          </w:tcPr>
          <w:p w14:paraId="3D724FE3" w14:textId="77777777" w:rsidR="00942EC7" w:rsidRPr="00C25BC1" w:rsidRDefault="00942EC7" w:rsidP="005C44A0">
            <w:pPr>
              <w:pStyle w:val="TAL"/>
            </w:pPr>
            <w:r w:rsidRPr="00C25BC1">
              <w:t>1</w:t>
            </w:r>
          </w:p>
        </w:tc>
        <w:tc>
          <w:tcPr>
            <w:tcW w:w="872" w:type="pct"/>
            <w:tcBorders>
              <w:top w:val="single" w:sz="4" w:space="0" w:color="auto"/>
              <w:left w:val="nil"/>
              <w:bottom w:val="single" w:sz="4" w:space="0" w:color="auto"/>
              <w:right w:val="single" w:sz="4" w:space="0" w:color="auto"/>
            </w:tcBorders>
          </w:tcPr>
          <w:p w14:paraId="656F8F6E"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03DE523F" w14:textId="77777777" w:rsidR="00942EC7" w:rsidRPr="00C25BC1" w:rsidRDefault="00942EC7" w:rsidP="005C44A0">
            <w:pPr>
              <w:pStyle w:val="TAL"/>
            </w:pPr>
          </w:p>
        </w:tc>
      </w:tr>
      <w:tr w:rsidR="00942EC7" w:rsidRPr="00C25BC1" w14:paraId="28D74429"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13B62D0F" w14:textId="77777777" w:rsidR="00942EC7" w:rsidRPr="00C25BC1" w:rsidRDefault="00942EC7" w:rsidP="005C44A0">
            <w:pPr>
              <w:pStyle w:val="TAL"/>
            </w:pPr>
            <w:r w:rsidRPr="00C25BC1">
              <w:t xml:space="preserve">    }</w:t>
            </w:r>
          </w:p>
        </w:tc>
        <w:tc>
          <w:tcPr>
            <w:tcW w:w="1163" w:type="pct"/>
            <w:tcBorders>
              <w:top w:val="single" w:sz="4" w:space="0" w:color="auto"/>
              <w:left w:val="nil"/>
              <w:bottom w:val="single" w:sz="4" w:space="0" w:color="auto"/>
              <w:right w:val="single" w:sz="4" w:space="0" w:color="auto"/>
            </w:tcBorders>
          </w:tcPr>
          <w:p w14:paraId="4EEB4928"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3362508F"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5DB94D4C" w14:textId="77777777" w:rsidR="00942EC7" w:rsidRPr="00C25BC1" w:rsidRDefault="00942EC7" w:rsidP="005C44A0">
            <w:pPr>
              <w:pStyle w:val="TAL"/>
            </w:pPr>
          </w:p>
        </w:tc>
      </w:tr>
      <w:tr w:rsidR="00942EC7" w:rsidRPr="00C25BC1" w14:paraId="2EDC8538" w14:textId="77777777" w:rsidTr="005C44A0">
        <w:tc>
          <w:tcPr>
            <w:tcW w:w="2326" w:type="pct"/>
            <w:tcBorders>
              <w:top w:val="single" w:sz="4" w:space="0" w:color="auto"/>
              <w:left w:val="single" w:sz="4" w:space="0" w:color="auto"/>
              <w:bottom w:val="nil"/>
              <w:right w:val="single" w:sz="4" w:space="0" w:color="auto"/>
            </w:tcBorders>
            <w:hideMark/>
          </w:tcPr>
          <w:p w14:paraId="655EB3C8" w14:textId="77777777" w:rsidR="00942EC7" w:rsidRPr="00C25BC1" w:rsidRDefault="00942EC7" w:rsidP="005C44A0">
            <w:pPr>
              <w:pStyle w:val="TAL"/>
            </w:pPr>
            <w:r w:rsidRPr="00C25BC1">
              <w:t xml:space="preserve">    </w:t>
            </w:r>
            <w:proofErr w:type="spellStart"/>
            <w:r w:rsidRPr="00C25BC1">
              <w:t>pdcp</w:t>
            </w:r>
            <w:proofErr w:type="spellEnd"/>
            <w:r w:rsidRPr="00C25BC1">
              <w:t>-Duplication</w:t>
            </w:r>
          </w:p>
        </w:tc>
        <w:tc>
          <w:tcPr>
            <w:tcW w:w="1163" w:type="pct"/>
            <w:tcBorders>
              <w:top w:val="single" w:sz="4" w:space="0" w:color="auto"/>
              <w:left w:val="nil"/>
              <w:bottom w:val="single" w:sz="4" w:space="0" w:color="auto"/>
              <w:right w:val="single" w:sz="4" w:space="0" w:color="auto"/>
            </w:tcBorders>
            <w:hideMark/>
          </w:tcPr>
          <w:p w14:paraId="7D23E628" w14:textId="77777777" w:rsidR="00942EC7" w:rsidRPr="00C25BC1" w:rsidRDefault="00942EC7" w:rsidP="005C44A0">
            <w:pPr>
              <w:pStyle w:val="TAL"/>
            </w:pPr>
            <w:r w:rsidRPr="00C25BC1">
              <w:t>true</w:t>
            </w:r>
          </w:p>
        </w:tc>
        <w:tc>
          <w:tcPr>
            <w:tcW w:w="872" w:type="pct"/>
            <w:tcBorders>
              <w:top w:val="single" w:sz="4" w:space="0" w:color="auto"/>
              <w:left w:val="nil"/>
              <w:bottom w:val="single" w:sz="4" w:space="0" w:color="auto"/>
              <w:right w:val="single" w:sz="4" w:space="0" w:color="auto"/>
            </w:tcBorders>
          </w:tcPr>
          <w:p w14:paraId="654178F3"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1BC9FC30" w14:textId="77777777" w:rsidR="00942EC7" w:rsidRPr="00C25BC1" w:rsidRDefault="00942EC7" w:rsidP="005C44A0">
            <w:pPr>
              <w:pStyle w:val="TAL"/>
            </w:pPr>
          </w:p>
        </w:tc>
      </w:tr>
      <w:tr w:rsidR="00942EC7" w:rsidRPr="00C25BC1" w14:paraId="6FAC093A"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5CEF8FA2" w14:textId="77777777" w:rsidR="00942EC7" w:rsidRPr="00C25BC1" w:rsidRDefault="00942EC7" w:rsidP="005C44A0">
            <w:pPr>
              <w:pStyle w:val="TAL"/>
            </w:pPr>
            <w:r w:rsidRPr="00C25BC1">
              <w:t xml:space="preserve">  }</w:t>
            </w:r>
          </w:p>
        </w:tc>
        <w:tc>
          <w:tcPr>
            <w:tcW w:w="1163" w:type="pct"/>
            <w:tcBorders>
              <w:top w:val="single" w:sz="4" w:space="0" w:color="auto"/>
              <w:left w:val="nil"/>
              <w:bottom w:val="single" w:sz="4" w:space="0" w:color="auto"/>
              <w:right w:val="single" w:sz="4" w:space="0" w:color="auto"/>
            </w:tcBorders>
          </w:tcPr>
          <w:p w14:paraId="6D660EF8"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7F59271E"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1A3EA0D0" w14:textId="77777777" w:rsidR="00942EC7" w:rsidRPr="00C25BC1" w:rsidRDefault="00942EC7" w:rsidP="005C44A0">
            <w:pPr>
              <w:pStyle w:val="TAL"/>
            </w:pPr>
          </w:p>
        </w:tc>
      </w:tr>
      <w:tr w:rsidR="00942EC7" w:rsidRPr="00C25BC1" w14:paraId="6E9A94F1"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35EAE2B8" w14:textId="77777777" w:rsidR="00942EC7" w:rsidRPr="00C25BC1" w:rsidRDefault="00942EC7" w:rsidP="005C44A0">
            <w:pPr>
              <w:pStyle w:val="TAL"/>
            </w:pPr>
            <w:r w:rsidRPr="00C25BC1">
              <w:t>}</w:t>
            </w:r>
          </w:p>
        </w:tc>
        <w:tc>
          <w:tcPr>
            <w:tcW w:w="1163" w:type="pct"/>
            <w:tcBorders>
              <w:top w:val="single" w:sz="4" w:space="0" w:color="auto"/>
              <w:left w:val="nil"/>
              <w:bottom w:val="single" w:sz="4" w:space="0" w:color="auto"/>
              <w:right w:val="single" w:sz="4" w:space="0" w:color="auto"/>
            </w:tcBorders>
          </w:tcPr>
          <w:p w14:paraId="0F086F02"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5197621D"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379BC9D4" w14:textId="77777777" w:rsidR="00942EC7" w:rsidRPr="00C25BC1" w:rsidRDefault="00942EC7" w:rsidP="005C44A0">
            <w:pPr>
              <w:pStyle w:val="TAL"/>
            </w:pPr>
          </w:p>
        </w:tc>
      </w:tr>
    </w:tbl>
    <w:p w14:paraId="3B50D3F8" w14:textId="77777777" w:rsidR="00942EC7" w:rsidRPr="00C25BC1" w:rsidRDefault="00942EC7" w:rsidP="00942EC7">
      <w:r w:rsidRPr="00C25BC1">
        <w:t xml:space="preserve"> </w:t>
      </w:r>
    </w:p>
    <w:p w14:paraId="26E092A8" w14:textId="77777777" w:rsidR="00942EC7" w:rsidRPr="00C25BC1" w:rsidRDefault="00942EC7" w:rsidP="00942EC7">
      <w:pPr>
        <w:pStyle w:val="TH"/>
        <w:rPr>
          <w:i/>
          <w:iCs/>
        </w:rPr>
      </w:pPr>
      <w:r w:rsidRPr="00C25BC1">
        <w:t>Table 8.2.2.2.3.3.3-4: PDCP-Config-SRB2 (Table 8.2.2.2.3.3.3-2)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942EC7" w:rsidRPr="00C25BC1" w14:paraId="5CA030F3" w14:textId="77777777" w:rsidTr="005C44A0">
        <w:tc>
          <w:tcPr>
            <w:tcW w:w="5000" w:type="pct"/>
            <w:gridSpan w:val="4"/>
            <w:tcBorders>
              <w:top w:val="single" w:sz="4" w:space="0" w:color="auto"/>
              <w:left w:val="single" w:sz="4" w:space="0" w:color="auto"/>
              <w:bottom w:val="single" w:sz="4" w:space="0" w:color="auto"/>
              <w:right w:val="single" w:sz="4" w:space="0" w:color="auto"/>
            </w:tcBorders>
            <w:hideMark/>
          </w:tcPr>
          <w:p w14:paraId="10670E67" w14:textId="77777777" w:rsidR="00942EC7" w:rsidRPr="00C25BC1" w:rsidRDefault="00942EC7" w:rsidP="005C44A0">
            <w:pPr>
              <w:pStyle w:val="TAH"/>
              <w:jc w:val="left"/>
              <w:rPr>
                <w:b w:val="0"/>
              </w:rPr>
            </w:pPr>
            <w:r w:rsidRPr="00C25BC1">
              <w:rPr>
                <w:b w:val="0"/>
                <w:bCs/>
              </w:rPr>
              <w:t xml:space="preserve">Derivation Path: TS 38.508-1 [4], Table 4.6.3-99 with condition </w:t>
            </w:r>
            <w:proofErr w:type="spellStart"/>
            <w:r w:rsidRPr="00C25BC1">
              <w:rPr>
                <w:b w:val="0"/>
                <w:bCs/>
              </w:rPr>
              <w:t>Split_SRB</w:t>
            </w:r>
            <w:proofErr w:type="spellEnd"/>
          </w:p>
        </w:tc>
      </w:tr>
      <w:tr w:rsidR="00942EC7" w:rsidRPr="00C25BC1" w14:paraId="1DC718EE"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0882C893" w14:textId="77777777" w:rsidR="00942EC7" w:rsidRPr="00C25BC1" w:rsidRDefault="00942EC7" w:rsidP="005C44A0">
            <w:pPr>
              <w:pStyle w:val="TAH"/>
              <w:rPr>
                <w:bCs/>
              </w:rPr>
            </w:pPr>
            <w:r w:rsidRPr="00C25BC1">
              <w:t>Information Element</w:t>
            </w:r>
          </w:p>
        </w:tc>
        <w:tc>
          <w:tcPr>
            <w:tcW w:w="1163" w:type="pct"/>
            <w:tcBorders>
              <w:top w:val="single" w:sz="4" w:space="0" w:color="auto"/>
              <w:left w:val="nil"/>
              <w:bottom w:val="single" w:sz="4" w:space="0" w:color="auto"/>
              <w:right w:val="single" w:sz="4" w:space="0" w:color="auto"/>
            </w:tcBorders>
            <w:hideMark/>
          </w:tcPr>
          <w:p w14:paraId="1C557144" w14:textId="77777777" w:rsidR="00942EC7" w:rsidRPr="00C25BC1" w:rsidRDefault="00942EC7" w:rsidP="005C44A0">
            <w:pPr>
              <w:pStyle w:val="TAH"/>
            </w:pPr>
            <w:r w:rsidRPr="00C25BC1">
              <w:t>Value/remark</w:t>
            </w:r>
          </w:p>
        </w:tc>
        <w:tc>
          <w:tcPr>
            <w:tcW w:w="872" w:type="pct"/>
            <w:tcBorders>
              <w:top w:val="single" w:sz="4" w:space="0" w:color="auto"/>
              <w:left w:val="nil"/>
              <w:bottom w:val="single" w:sz="4" w:space="0" w:color="auto"/>
              <w:right w:val="single" w:sz="4" w:space="0" w:color="auto"/>
            </w:tcBorders>
            <w:hideMark/>
          </w:tcPr>
          <w:p w14:paraId="14E70A95" w14:textId="77777777" w:rsidR="00942EC7" w:rsidRPr="00C25BC1" w:rsidRDefault="00942EC7" w:rsidP="005C44A0">
            <w:pPr>
              <w:pStyle w:val="TAH"/>
            </w:pPr>
            <w:r w:rsidRPr="00C25BC1">
              <w:t>Comment</w:t>
            </w:r>
          </w:p>
        </w:tc>
        <w:tc>
          <w:tcPr>
            <w:tcW w:w="639" w:type="pct"/>
            <w:tcBorders>
              <w:top w:val="single" w:sz="4" w:space="0" w:color="auto"/>
              <w:left w:val="nil"/>
              <w:bottom w:val="single" w:sz="4" w:space="0" w:color="auto"/>
              <w:right w:val="single" w:sz="4" w:space="0" w:color="auto"/>
            </w:tcBorders>
            <w:hideMark/>
          </w:tcPr>
          <w:p w14:paraId="7E8DB78A" w14:textId="77777777" w:rsidR="00942EC7" w:rsidRPr="00C25BC1" w:rsidRDefault="00942EC7" w:rsidP="005C44A0">
            <w:pPr>
              <w:pStyle w:val="TAH"/>
            </w:pPr>
            <w:r w:rsidRPr="00C25BC1">
              <w:t>Condition</w:t>
            </w:r>
          </w:p>
        </w:tc>
      </w:tr>
      <w:tr w:rsidR="00942EC7" w:rsidRPr="00C25BC1" w14:paraId="0CA0D8C4"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7A14163C" w14:textId="77777777" w:rsidR="00942EC7" w:rsidRPr="00C25BC1" w:rsidRDefault="00942EC7" w:rsidP="005C44A0">
            <w:pPr>
              <w:pStyle w:val="TAL"/>
            </w:pPr>
            <w:r w:rsidRPr="00C25BC1">
              <w:t>PDCP-Config ::= SEQUENCE {</w:t>
            </w:r>
          </w:p>
        </w:tc>
        <w:tc>
          <w:tcPr>
            <w:tcW w:w="1163" w:type="pct"/>
            <w:tcBorders>
              <w:top w:val="single" w:sz="4" w:space="0" w:color="auto"/>
              <w:left w:val="nil"/>
              <w:bottom w:val="single" w:sz="4" w:space="0" w:color="auto"/>
              <w:right w:val="single" w:sz="4" w:space="0" w:color="auto"/>
            </w:tcBorders>
          </w:tcPr>
          <w:p w14:paraId="6FA5E957"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4AF59E06"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4BBC29EA" w14:textId="77777777" w:rsidR="00942EC7" w:rsidRPr="00C25BC1" w:rsidRDefault="00942EC7" w:rsidP="005C44A0">
            <w:pPr>
              <w:pStyle w:val="TAL"/>
            </w:pPr>
          </w:p>
        </w:tc>
      </w:tr>
      <w:tr w:rsidR="00942EC7" w:rsidRPr="00C25BC1" w14:paraId="2CE6D6C4"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11A89A1E" w14:textId="77777777" w:rsidR="00942EC7" w:rsidRPr="00C25BC1" w:rsidRDefault="00942EC7" w:rsidP="005C44A0">
            <w:pPr>
              <w:pStyle w:val="TAL"/>
            </w:pPr>
            <w:r w:rsidRPr="00C25BC1">
              <w:t xml:space="preserve">  </w:t>
            </w:r>
            <w:proofErr w:type="spellStart"/>
            <w:r w:rsidRPr="00C25BC1">
              <w:t>moreThanOneRLC</w:t>
            </w:r>
            <w:proofErr w:type="spellEnd"/>
          </w:p>
        </w:tc>
        <w:tc>
          <w:tcPr>
            <w:tcW w:w="1163" w:type="pct"/>
            <w:tcBorders>
              <w:top w:val="single" w:sz="4" w:space="0" w:color="auto"/>
              <w:left w:val="nil"/>
              <w:bottom w:val="single" w:sz="4" w:space="0" w:color="auto"/>
              <w:right w:val="single" w:sz="4" w:space="0" w:color="auto"/>
            </w:tcBorders>
            <w:hideMark/>
          </w:tcPr>
          <w:p w14:paraId="0C2D2C3F" w14:textId="77777777" w:rsidR="00942EC7" w:rsidRPr="00C25BC1" w:rsidRDefault="00942EC7" w:rsidP="005C44A0">
            <w:pPr>
              <w:pStyle w:val="TAL"/>
            </w:pPr>
            <w:r w:rsidRPr="00C25BC1">
              <w:t>Not present</w:t>
            </w:r>
          </w:p>
        </w:tc>
        <w:tc>
          <w:tcPr>
            <w:tcW w:w="872" w:type="pct"/>
            <w:tcBorders>
              <w:top w:val="single" w:sz="4" w:space="0" w:color="auto"/>
              <w:left w:val="nil"/>
              <w:bottom w:val="single" w:sz="4" w:space="0" w:color="auto"/>
              <w:right w:val="single" w:sz="4" w:space="0" w:color="auto"/>
            </w:tcBorders>
          </w:tcPr>
          <w:p w14:paraId="3C071AF8"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hideMark/>
          </w:tcPr>
          <w:p w14:paraId="77A26AC4" w14:textId="77777777" w:rsidR="00942EC7" w:rsidRPr="00C25BC1" w:rsidRDefault="00942EC7" w:rsidP="005C44A0">
            <w:pPr>
              <w:pStyle w:val="TAL"/>
            </w:pPr>
            <w:r w:rsidRPr="00C25BC1">
              <w:t>Step 5</w:t>
            </w:r>
          </w:p>
        </w:tc>
      </w:tr>
      <w:tr w:rsidR="00942EC7" w:rsidRPr="00C25BC1" w14:paraId="773ABCF0"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2EC9F6E5" w14:textId="77777777" w:rsidR="00942EC7" w:rsidRPr="00C25BC1" w:rsidRDefault="00942EC7" w:rsidP="005C44A0">
            <w:pPr>
              <w:pStyle w:val="TAL"/>
            </w:pPr>
            <w:r w:rsidRPr="00C25BC1">
              <w:t xml:space="preserve">  </w:t>
            </w:r>
            <w:proofErr w:type="spellStart"/>
            <w:r w:rsidRPr="00C25BC1">
              <w:t>moreThanOneRLC</w:t>
            </w:r>
            <w:proofErr w:type="spellEnd"/>
            <w:r w:rsidRPr="00C25BC1">
              <w:t xml:space="preserve"> SEQUENCE {</w:t>
            </w:r>
          </w:p>
        </w:tc>
        <w:tc>
          <w:tcPr>
            <w:tcW w:w="1163" w:type="pct"/>
            <w:tcBorders>
              <w:top w:val="single" w:sz="4" w:space="0" w:color="auto"/>
              <w:left w:val="nil"/>
              <w:bottom w:val="single" w:sz="4" w:space="0" w:color="auto"/>
              <w:right w:val="single" w:sz="4" w:space="0" w:color="auto"/>
            </w:tcBorders>
          </w:tcPr>
          <w:p w14:paraId="151172EE"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5972CFBA"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hideMark/>
          </w:tcPr>
          <w:p w14:paraId="24980669" w14:textId="77777777" w:rsidR="00942EC7" w:rsidRPr="00C25BC1" w:rsidRDefault="00942EC7" w:rsidP="005C44A0">
            <w:pPr>
              <w:pStyle w:val="TAL"/>
            </w:pPr>
            <w:r w:rsidRPr="00C25BC1">
              <w:t>Step 1</w:t>
            </w:r>
          </w:p>
        </w:tc>
      </w:tr>
      <w:tr w:rsidR="00942EC7" w:rsidRPr="00C25BC1" w14:paraId="0271A3D7"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236F3861" w14:textId="77777777" w:rsidR="00942EC7" w:rsidRPr="00C25BC1" w:rsidRDefault="00942EC7" w:rsidP="005C44A0">
            <w:pPr>
              <w:pStyle w:val="TAL"/>
            </w:pPr>
            <w:r w:rsidRPr="00C25BC1">
              <w:t xml:space="preserve">    </w:t>
            </w:r>
            <w:proofErr w:type="spellStart"/>
            <w:r w:rsidRPr="00C25BC1">
              <w:t>primaryPath</w:t>
            </w:r>
            <w:proofErr w:type="spellEnd"/>
            <w:r w:rsidRPr="00C25BC1">
              <w:t xml:space="preserve"> SEQUENCE {</w:t>
            </w:r>
          </w:p>
        </w:tc>
        <w:tc>
          <w:tcPr>
            <w:tcW w:w="1163" w:type="pct"/>
            <w:tcBorders>
              <w:top w:val="single" w:sz="4" w:space="0" w:color="auto"/>
              <w:left w:val="nil"/>
              <w:bottom w:val="single" w:sz="4" w:space="0" w:color="auto"/>
              <w:right w:val="single" w:sz="4" w:space="0" w:color="auto"/>
            </w:tcBorders>
          </w:tcPr>
          <w:p w14:paraId="7CD29802"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361E7C77"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4A999EE5" w14:textId="77777777" w:rsidR="00942EC7" w:rsidRPr="00C25BC1" w:rsidRDefault="00942EC7" w:rsidP="005C44A0">
            <w:pPr>
              <w:pStyle w:val="TAL"/>
            </w:pPr>
          </w:p>
        </w:tc>
      </w:tr>
      <w:tr w:rsidR="00942EC7" w:rsidRPr="00C25BC1" w14:paraId="5D25AF5C"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5CA7311E" w14:textId="77777777" w:rsidR="00942EC7" w:rsidRPr="00C25BC1" w:rsidRDefault="00942EC7" w:rsidP="005C44A0">
            <w:pPr>
              <w:pStyle w:val="TAL"/>
            </w:pPr>
            <w:r w:rsidRPr="00C25BC1">
              <w:t xml:space="preserve">      </w:t>
            </w:r>
            <w:proofErr w:type="spellStart"/>
            <w:r w:rsidRPr="00C25BC1">
              <w:t>logicalChannel</w:t>
            </w:r>
            <w:proofErr w:type="spellEnd"/>
          </w:p>
        </w:tc>
        <w:tc>
          <w:tcPr>
            <w:tcW w:w="1163" w:type="pct"/>
            <w:tcBorders>
              <w:top w:val="single" w:sz="4" w:space="0" w:color="auto"/>
              <w:left w:val="nil"/>
              <w:bottom w:val="single" w:sz="4" w:space="0" w:color="auto"/>
              <w:right w:val="single" w:sz="4" w:space="0" w:color="auto"/>
            </w:tcBorders>
            <w:hideMark/>
          </w:tcPr>
          <w:p w14:paraId="151426B8" w14:textId="77777777" w:rsidR="00942EC7" w:rsidRPr="00C25BC1" w:rsidRDefault="00942EC7" w:rsidP="005C44A0">
            <w:pPr>
              <w:pStyle w:val="TAL"/>
            </w:pPr>
            <w:r w:rsidRPr="00C25BC1">
              <w:t>2</w:t>
            </w:r>
          </w:p>
        </w:tc>
        <w:tc>
          <w:tcPr>
            <w:tcW w:w="872" w:type="pct"/>
            <w:tcBorders>
              <w:top w:val="single" w:sz="4" w:space="0" w:color="auto"/>
              <w:left w:val="nil"/>
              <w:bottom w:val="single" w:sz="4" w:space="0" w:color="auto"/>
              <w:right w:val="single" w:sz="4" w:space="0" w:color="auto"/>
            </w:tcBorders>
          </w:tcPr>
          <w:p w14:paraId="411E0AA7"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388B9025" w14:textId="77777777" w:rsidR="00942EC7" w:rsidRPr="00C25BC1" w:rsidRDefault="00942EC7" w:rsidP="005C44A0">
            <w:pPr>
              <w:pStyle w:val="TAL"/>
            </w:pPr>
          </w:p>
        </w:tc>
      </w:tr>
      <w:tr w:rsidR="00942EC7" w:rsidRPr="00C25BC1" w14:paraId="71C9E2EC"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09C5470C" w14:textId="77777777" w:rsidR="00942EC7" w:rsidRPr="00C25BC1" w:rsidRDefault="00942EC7" w:rsidP="005C44A0">
            <w:pPr>
              <w:pStyle w:val="TAL"/>
            </w:pPr>
            <w:r w:rsidRPr="00C25BC1">
              <w:t xml:space="preserve">    }</w:t>
            </w:r>
          </w:p>
        </w:tc>
        <w:tc>
          <w:tcPr>
            <w:tcW w:w="1163" w:type="pct"/>
            <w:tcBorders>
              <w:top w:val="single" w:sz="4" w:space="0" w:color="auto"/>
              <w:left w:val="nil"/>
              <w:bottom w:val="single" w:sz="4" w:space="0" w:color="auto"/>
              <w:right w:val="single" w:sz="4" w:space="0" w:color="auto"/>
            </w:tcBorders>
          </w:tcPr>
          <w:p w14:paraId="70435D0A"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635545FC"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596AD067" w14:textId="77777777" w:rsidR="00942EC7" w:rsidRPr="00C25BC1" w:rsidRDefault="00942EC7" w:rsidP="005C44A0">
            <w:pPr>
              <w:pStyle w:val="TAL"/>
            </w:pPr>
          </w:p>
        </w:tc>
      </w:tr>
      <w:tr w:rsidR="00942EC7" w:rsidRPr="00C25BC1" w14:paraId="5C76963D" w14:textId="77777777" w:rsidTr="005C44A0">
        <w:tc>
          <w:tcPr>
            <w:tcW w:w="2326" w:type="pct"/>
            <w:tcBorders>
              <w:top w:val="single" w:sz="4" w:space="0" w:color="auto"/>
              <w:left w:val="single" w:sz="4" w:space="0" w:color="auto"/>
              <w:bottom w:val="nil"/>
              <w:right w:val="single" w:sz="4" w:space="0" w:color="auto"/>
            </w:tcBorders>
            <w:hideMark/>
          </w:tcPr>
          <w:p w14:paraId="691359F7" w14:textId="77777777" w:rsidR="00942EC7" w:rsidRPr="00C25BC1" w:rsidRDefault="00942EC7" w:rsidP="005C44A0">
            <w:pPr>
              <w:pStyle w:val="TAL"/>
            </w:pPr>
            <w:r w:rsidRPr="00C25BC1">
              <w:t xml:space="preserve">    </w:t>
            </w:r>
            <w:proofErr w:type="spellStart"/>
            <w:r w:rsidRPr="00C25BC1">
              <w:t>pdcp</w:t>
            </w:r>
            <w:proofErr w:type="spellEnd"/>
            <w:r w:rsidRPr="00C25BC1">
              <w:t>-Duplication</w:t>
            </w:r>
          </w:p>
        </w:tc>
        <w:tc>
          <w:tcPr>
            <w:tcW w:w="1163" w:type="pct"/>
            <w:tcBorders>
              <w:top w:val="single" w:sz="4" w:space="0" w:color="auto"/>
              <w:left w:val="nil"/>
              <w:bottom w:val="single" w:sz="4" w:space="0" w:color="auto"/>
              <w:right w:val="single" w:sz="4" w:space="0" w:color="auto"/>
            </w:tcBorders>
            <w:hideMark/>
          </w:tcPr>
          <w:p w14:paraId="266F37AB" w14:textId="77777777" w:rsidR="00942EC7" w:rsidRPr="00C25BC1" w:rsidRDefault="00942EC7" w:rsidP="005C44A0">
            <w:pPr>
              <w:pStyle w:val="TAL"/>
            </w:pPr>
            <w:r w:rsidRPr="00C25BC1">
              <w:t>true</w:t>
            </w:r>
          </w:p>
        </w:tc>
        <w:tc>
          <w:tcPr>
            <w:tcW w:w="872" w:type="pct"/>
            <w:tcBorders>
              <w:top w:val="single" w:sz="4" w:space="0" w:color="auto"/>
              <w:left w:val="nil"/>
              <w:bottom w:val="single" w:sz="4" w:space="0" w:color="auto"/>
              <w:right w:val="single" w:sz="4" w:space="0" w:color="auto"/>
            </w:tcBorders>
          </w:tcPr>
          <w:p w14:paraId="13B753EB"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7B1B2C12" w14:textId="77777777" w:rsidR="00942EC7" w:rsidRPr="00C25BC1" w:rsidRDefault="00942EC7" w:rsidP="005C44A0">
            <w:pPr>
              <w:pStyle w:val="TAL"/>
            </w:pPr>
          </w:p>
        </w:tc>
      </w:tr>
      <w:tr w:rsidR="00942EC7" w:rsidRPr="00C25BC1" w14:paraId="2813CC80"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4C6E8AFC" w14:textId="77777777" w:rsidR="00942EC7" w:rsidRPr="00C25BC1" w:rsidRDefault="00942EC7" w:rsidP="005C44A0">
            <w:pPr>
              <w:pStyle w:val="TAL"/>
            </w:pPr>
            <w:r w:rsidRPr="00C25BC1">
              <w:t xml:space="preserve">  }</w:t>
            </w:r>
          </w:p>
        </w:tc>
        <w:tc>
          <w:tcPr>
            <w:tcW w:w="1163" w:type="pct"/>
            <w:tcBorders>
              <w:top w:val="single" w:sz="4" w:space="0" w:color="auto"/>
              <w:left w:val="nil"/>
              <w:bottom w:val="single" w:sz="4" w:space="0" w:color="auto"/>
              <w:right w:val="single" w:sz="4" w:space="0" w:color="auto"/>
            </w:tcBorders>
          </w:tcPr>
          <w:p w14:paraId="47D6C3CE"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1522A302"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6CD45027" w14:textId="77777777" w:rsidR="00942EC7" w:rsidRPr="00C25BC1" w:rsidRDefault="00942EC7" w:rsidP="005C44A0">
            <w:pPr>
              <w:pStyle w:val="TAL"/>
            </w:pPr>
          </w:p>
        </w:tc>
      </w:tr>
      <w:tr w:rsidR="00942EC7" w:rsidRPr="00C25BC1" w14:paraId="780C56FF"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1A99065F" w14:textId="77777777" w:rsidR="00942EC7" w:rsidRPr="00C25BC1" w:rsidRDefault="00942EC7" w:rsidP="005C44A0">
            <w:pPr>
              <w:pStyle w:val="TAL"/>
            </w:pPr>
            <w:r w:rsidRPr="00C25BC1">
              <w:t>}</w:t>
            </w:r>
          </w:p>
        </w:tc>
        <w:tc>
          <w:tcPr>
            <w:tcW w:w="1163" w:type="pct"/>
            <w:tcBorders>
              <w:top w:val="single" w:sz="4" w:space="0" w:color="auto"/>
              <w:left w:val="nil"/>
              <w:bottom w:val="single" w:sz="4" w:space="0" w:color="auto"/>
              <w:right w:val="single" w:sz="4" w:space="0" w:color="auto"/>
            </w:tcBorders>
          </w:tcPr>
          <w:p w14:paraId="7B962301"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49C9DBEB"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60069844" w14:textId="77777777" w:rsidR="00942EC7" w:rsidRPr="00C25BC1" w:rsidRDefault="00942EC7" w:rsidP="005C44A0">
            <w:pPr>
              <w:pStyle w:val="TAL"/>
            </w:pPr>
          </w:p>
        </w:tc>
      </w:tr>
    </w:tbl>
    <w:p w14:paraId="0C725CDE" w14:textId="77777777" w:rsidR="00942EC7" w:rsidRPr="00C25BC1" w:rsidRDefault="00942EC7" w:rsidP="00942EC7">
      <w:r w:rsidRPr="00C25BC1">
        <w:t xml:space="preserve"> </w:t>
      </w:r>
    </w:p>
    <w:p w14:paraId="1A61573D" w14:textId="77777777" w:rsidR="00942EC7" w:rsidRPr="00C25BC1" w:rsidRDefault="00942EC7" w:rsidP="00942EC7">
      <w:pPr>
        <w:pStyle w:val="TH"/>
        <w:rPr>
          <w:lang w:eastAsia="zh-CN"/>
        </w:rPr>
      </w:pPr>
      <w:r w:rsidRPr="00C25BC1">
        <w:t xml:space="preserve">Table 8.2.2.2.3.3.3-5: </w:t>
      </w:r>
      <w:proofErr w:type="spellStart"/>
      <w:r w:rsidRPr="00C25BC1">
        <w:rPr>
          <w:i/>
          <w:iCs/>
        </w:rPr>
        <w:t>RRCConnectionReconfiguration</w:t>
      </w:r>
      <w:proofErr w:type="spellEnd"/>
      <w:r w:rsidRPr="00C25BC1">
        <w:rPr>
          <w:i/>
          <w:iCs/>
        </w:rPr>
        <w:t xml:space="preserve"> </w:t>
      </w:r>
      <w:r w:rsidRPr="00C25BC1">
        <w:t>(Table 8.2.2.2.3.3.3-1)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942EC7" w:rsidRPr="00C25BC1" w14:paraId="2FC8A4CE" w14:textId="77777777" w:rsidTr="005C44A0">
        <w:tc>
          <w:tcPr>
            <w:tcW w:w="9720" w:type="dxa"/>
            <w:gridSpan w:val="4"/>
            <w:tcBorders>
              <w:top w:val="single" w:sz="4" w:space="0" w:color="auto"/>
              <w:left w:val="single" w:sz="4" w:space="0" w:color="auto"/>
              <w:bottom w:val="single" w:sz="4" w:space="0" w:color="auto"/>
              <w:right w:val="single" w:sz="4" w:space="0" w:color="auto"/>
            </w:tcBorders>
            <w:hideMark/>
          </w:tcPr>
          <w:p w14:paraId="235C878B" w14:textId="77777777" w:rsidR="00942EC7" w:rsidRPr="00C25BC1" w:rsidRDefault="00942EC7" w:rsidP="005C44A0">
            <w:pPr>
              <w:pStyle w:val="TAL"/>
            </w:pPr>
            <w:r w:rsidRPr="00C25BC1">
              <w:t>Derivation Path: TS 36.508 [7], Table 4.6.1-8 with condition NE-DC</w:t>
            </w:r>
          </w:p>
        </w:tc>
      </w:tr>
      <w:tr w:rsidR="00942EC7" w:rsidRPr="00C25BC1" w14:paraId="5350D4FF" w14:textId="77777777" w:rsidTr="005C44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74D5A" w14:textId="77777777" w:rsidR="00942EC7" w:rsidRPr="00C25BC1" w:rsidRDefault="00942EC7" w:rsidP="005C44A0">
            <w:pPr>
              <w:pStyle w:val="TAH"/>
            </w:pPr>
            <w:r w:rsidRPr="00C25BC1">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90F395A" w14:textId="77777777" w:rsidR="00942EC7" w:rsidRPr="00C25BC1" w:rsidRDefault="00942EC7" w:rsidP="005C44A0">
            <w:pPr>
              <w:pStyle w:val="TAH"/>
            </w:pPr>
            <w:r w:rsidRPr="00C25BC1">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1832B8" w14:textId="77777777" w:rsidR="00942EC7" w:rsidRPr="00C25BC1" w:rsidRDefault="00942EC7" w:rsidP="005C44A0">
            <w:pPr>
              <w:pStyle w:val="TAH"/>
            </w:pPr>
            <w:r w:rsidRPr="00C25BC1">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5EB4F4" w14:textId="77777777" w:rsidR="00942EC7" w:rsidRPr="00C25BC1" w:rsidRDefault="00942EC7" w:rsidP="005C44A0">
            <w:pPr>
              <w:pStyle w:val="TAH"/>
            </w:pPr>
            <w:r w:rsidRPr="00C25BC1">
              <w:t>Condition</w:t>
            </w:r>
          </w:p>
        </w:tc>
      </w:tr>
      <w:tr w:rsidR="00942EC7" w:rsidRPr="00C25BC1" w14:paraId="04282DBD" w14:textId="77777777" w:rsidTr="005C44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2B1A" w14:textId="77777777" w:rsidR="00942EC7" w:rsidRPr="00C25BC1" w:rsidRDefault="00942EC7" w:rsidP="005C44A0">
            <w:pPr>
              <w:pStyle w:val="TAL"/>
            </w:pPr>
            <w:proofErr w:type="spellStart"/>
            <w:r w:rsidRPr="00C25BC1">
              <w:t>RRCConnectionReconfiguration</w:t>
            </w:r>
            <w:proofErr w:type="spellEnd"/>
            <w:r w:rsidRPr="00C25BC1">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A76EF"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619DA5"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E98F37" w14:textId="77777777" w:rsidR="00942EC7" w:rsidRPr="00C25BC1" w:rsidRDefault="00942EC7" w:rsidP="005C44A0">
            <w:pPr>
              <w:pStyle w:val="TAL"/>
            </w:pPr>
          </w:p>
        </w:tc>
      </w:tr>
      <w:tr w:rsidR="00942EC7" w:rsidRPr="00C25BC1" w14:paraId="1BE2D331" w14:textId="77777777" w:rsidTr="005C44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F6FC6"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1FB6AE"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AFEA14"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3FC4D" w14:textId="77777777" w:rsidR="00942EC7" w:rsidRPr="00C25BC1" w:rsidRDefault="00942EC7" w:rsidP="005C44A0">
            <w:pPr>
              <w:pStyle w:val="TAL"/>
            </w:pPr>
          </w:p>
        </w:tc>
      </w:tr>
      <w:tr w:rsidR="00942EC7" w:rsidRPr="00C25BC1" w14:paraId="1D58E24F" w14:textId="77777777" w:rsidTr="005C44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CC1A2" w14:textId="77777777" w:rsidR="00942EC7" w:rsidRPr="00C25BC1" w:rsidRDefault="00942EC7" w:rsidP="005C44A0">
            <w:pPr>
              <w:pStyle w:val="TAL"/>
            </w:pPr>
            <w:r w:rsidRPr="00C25BC1">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2D64F4"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86BD35"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15688E" w14:textId="77777777" w:rsidR="00942EC7" w:rsidRPr="00C25BC1" w:rsidRDefault="00942EC7" w:rsidP="005C44A0">
            <w:pPr>
              <w:pStyle w:val="TAL"/>
            </w:pPr>
          </w:p>
        </w:tc>
      </w:tr>
      <w:tr w:rsidR="00942EC7" w:rsidRPr="00C25BC1" w14:paraId="27C81A96" w14:textId="77777777" w:rsidTr="005C44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EB88D" w14:textId="77777777" w:rsidR="00942EC7" w:rsidRPr="00C25BC1" w:rsidRDefault="00942EC7" w:rsidP="005C44A0">
            <w:pPr>
              <w:pStyle w:val="TAL"/>
            </w:pPr>
            <w:r w:rsidRPr="00C25BC1">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2B00D7"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CC2F9E"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4B8F60" w14:textId="77777777" w:rsidR="00942EC7" w:rsidRPr="00C25BC1" w:rsidRDefault="00942EC7" w:rsidP="005C44A0">
            <w:pPr>
              <w:pStyle w:val="TAL"/>
            </w:pPr>
          </w:p>
        </w:tc>
      </w:tr>
      <w:tr w:rsidR="00942EC7" w:rsidRPr="00C25BC1" w14:paraId="4DFB000E" w14:textId="77777777" w:rsidTr="005C44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0B5A0"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349066"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94414A"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99A27B" w14:textId="77777777" w:rsidR="00942EC7" w:rsidRPr="00C25BC1" w:rsidRDefault="00942EC7" w:rsidP="005C44A0">
            <w:pPr>
              <w:pStyle w:val="TAL"/>
            </w:pPr>
          </w:p>
        </w:tc>
      </w:tr>
      <w:tr w:rsidR="00942EC7" w:rsidRPr="00C25BC1" w14:paraId="61891A18" w14:textId="77777777" w:rsidTr="005C44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DFBD8"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F35062"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F7AF1"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C6A5D" w14:textId="77777777" w:rsidR="00942EC7" w:rsidRPr="00C25BC1" w:rsidRDefault="00942EC7" w:rsidP="005C44A0">
            <w:pPr>
              <w:pStyle w:val="TAL"/>
            </w:pPr>
          </w:p>
        </w:tc>
      </w:tr>
      <w:tr w:rsidR="00942EC7" w:rsidRPr="00C25BC1" w14:paraId="13B5B6FA" w14:textId="77777777" w:rsidTr="005C44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B0048"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6A3C6"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C59FB2"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58C556B" w14:textId="77777777" w:rsidR="00942EC7" w:rsidRPr="00C25BC1" w:rsidRDefault="00942EC7" w:rsidP="005C44A0">
            <w:pPr>
              <w:pStyle w:val="TAL"/>
            </w:pPr>
          </w:p>
        </w:tc>
      </w:tr>
      <w:tr w:rsidR="00942EC7" w:rsidRPr="00C25BC1" w14:paraId="40275E67" w14:textId="77777777" w:rsidTr="005C44A0">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944C6"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10435C"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F4FBAF"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684B8E" w14:textId="77777777" w:rsidR="00942EC7" w:rsidRPr="00C25BC1" w:rsidRDefault="00942EC7" w:rsidP="005C44A0">
            <w:pPr>
              <w:pStyle w:val="TAL"/>
            </w:pPr>
          </w:p>
        </w:tc>
      </w:tr>
      <w:tr w:rsidR="00942EC7" w:rsidRPr="00C25BC1" w14:paraId="40ED3771"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415D6AC3"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8" w:type="dxa"/>
            <w:tcBorders>
              <w:top w:val="single" w:sz="4" w:space="0" w:color="auto"/>
              <w:left w:val="nil"/>
              <w:bottom w:val="single" w:sz="4" w:space="0" w:color="auto"/>
              <w:right w:val="single" w:sz="4" w:space="0" w:color="auto"/>
            </w:tcBorders>
          </w:tcPr>
          <w:p w14:paraId="37D59069"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1711D042"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216F2BBA" w14:textId="77777777" w:rsidR="00942EC7" w:rsidRPr="00C25BC1" w:rsidRDefault="00942EC7" w:rsidP="005C44A0">
            <w:pPr>
              <w:pStyle w:val="TAL"/>
            </w:pPr>
          </w:p>
        </w:tc>
      </w:tr>
      <w:tr w:rsidR="00942EC7" w:rsidRPr="00A932F5" w14:paraId="169EEB61"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6774BEB8" w14:textId="77777777" w:rsidR="00942EC7" w:rsidRPr="00C25BC1" w:rsidRDefault="00942EC7" w:rsidP="005C44A0">
            <w:pPr>
              <w:pStyle w:val="TAL"/>
            </w:pPr>
            <w:r w:rsidRPr="00C25BC1">
              <w:t xml:space="preserve">                  scg-Configuration-r12</w:t>
            </w:r>
          </w:p>
        </w:tc>
        <w:tc>
          <w:tcPr>
            <w:tcW w:w="2268" w:type="dxa"/>
            <w:tcBorders>
              <w:top w:val="single" w:sz="4" w:space="0" w:color="auto"/>
              <w:left w:val="nil"/>
              <w:bottom w:val="single" w:sz="4" w:space="0" w:color="auto"/>
              <w:right w:val="single" w:sz="4" w:space="0" w:color="auto"/>
            </w:tcBorders>
            <w:hideMark/>
          </w:tcPr>
          <w:p w14:paraId="04C57C6D" w14:textId="77777777" w:rsidR="00942EC7" w:rsidRPr="00164D3E" w:rsidRDefault="00942EC7" w:rsidP="005C44A0">
            <w:pPr>
              <w:pStyle w:val="TAL"/>
              <w:rPr>
                <w:lang w:val="fr-FR"/>
              </w:rPr>
            </w:pPr>
            <w:r w:rsidRPr="00164D3E">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2743246F" w14:textId="77777777" w:rsidR="00942EC7" w:rsidRPr="00164D3E" w:rsidRDefault="00942EC7" w:rsidP="005C44A0">
            <w:pPr>
              <w:pStyle w:val="TAL"/>
              <w:rPr>
                <w:lang w:val="fr-FR"/>
              </w:rPr>
            </w:pPr>
          </w:p>
        </w:tc>
        <w:tc>
          <w:tcPr>
            <w:tcW w:w="1251" w:type="dxa"/>
            <w:tcBorders>
              <w:top w:val="single" w:sz="4" w:space="0" w:color="auto"/>
              <w:left w:val="nil"/>
              <w:bottom w:val="single" w:sz="4" w:space="0" w:color="auto"/>
              <w:right w:val="single" w:sz="4" w:space="0" w:color="auto"/>
            </w:tcBorders>
            <w:hideMark/>
          </w:tcPr>
          <w:p w14:paraId="55D99110" w14:textId="77777777" w:rsidR="00942EC7" w:rsidRPr="00164D3E" w:rsidRDefault="00942EC7" w:rsidP="005C44A0">
            <w:pPr>
              <w:pStyle w:val="TAL"/>
              <w:rPr>
                <w:lang w:val="fr-FR"/>
              </w:rPr>
            </w:pPr>
          </w:p>
        </w:tc>
      </w:tr>
      <w:tr w:rsidR="00942EC7" w:rsidRPr="00C25BC1" w14:paraId="76021E11"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69B8B689" w14:textId="77777777" w:rsidR="00942EC7" w:rsidRPr="00C25BC1" w:rsidRDefault="00942EC7" w:rsidP="005C44A0">
            <w:pPr>
              <w:pStyle w:val="TAL"/>
            </w:pPr>
            <w:r w:rsidRPr="00164D3E">
              <w:rPr>
                <w:lang w:val="fr-FR"/>
              </w:rPr>
              <w:t xml:space="preserve">                </w:t>
            </w:r>
            <w:r w:rsidRPr="00C25BC1">
              <w:t>}</w:t>
            </w:r>
          </w:p>
        </w:tc>
        <w:tc>
          <w:tcPr>
            <w:tcW w:w="2268" w:type="dxa"/>
            <w:tcBorders>
              <w:top w:val="single" w:sz="4" w:space="0" w:color="auto"/>
              <w:left w:val="nil"/>
              <w:bottom w:val="single" w:sz="4" w:space="0" w:color="auto"/>
              <w:right w:val="single" w:sz="4" w:space="0" w:color="auto"/>
            </w:tcBorders>
          </w:tcPr>
          <w:p w14:paraId="6E3F9EDA"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19BDFF6B"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28FC66D7" w14:textId="77777777" w:rsidR="00942EC7" w:rsidRPr="00C25BC1" w:rsidRDefault="00942EC7" w:rsidP="005C44A0">
            <w:pPr>
              <w:pStyle w:val="TAL"/>
            </w:pPr>
          </w:p>
        </w:tc>
      </w:tr>
      <w:tr w:rsidR="00942EC7" w:rsidRPr="00C25BC1" w14:paraId="46950796"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4A487BD2" w14:textId="77777777" w:rsidR="00942EC7" w:rsidRPr="00C25BC1" w:rsidRDefault="00942EC7" w:rsidP="005C44A0">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9C2F4B0"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2731F621"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42BC22EF" w14:textId="77777777" w:rsidR="00942EC7" w:rsidRPr="00C25BC1" w:rsidRDefault="00942EC7" w:rsidP="005C44A0">
            <w:pPr>
              <w:pStyle w:val="TAL"/>
            </w:pPr>
          </w:p>
        </w:tc>
      </w:tr>
      <w:tr w:rsidR="00942EC7" w:rsidRPr="00C25BC1" w14:paraId="01DE4FE5"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5E50DA62" w14:textId="77777777" w:rsidR="00942EC7" w:rsidRPr="00C25BC1" w:rsidRDefault="00942EC7" w:rsidP="005C44A0">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ED6DA16"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73795AD3"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119E52E2" w14:textId="77777777" w:rsidR="00942EC7" w:rsidRPr="00C25BC1" w:rsidRDefault="00942EC7" w:rsidP="005C44A0">
            <w:pPr>
              <w:pStyle w:val="TAL"/>
            </w:pPr>
          </w:p>
        </w:tc>
      </w:tr>
      <w:tr w:rsidR="00942EC7" w:rsidRPr="00C25BC1" w14:paraId="563283FE"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48ABA29D" w14:textId="77777777" w:rsidR="00942EC7" w:rsidRPr="00C25BC1" w:rsidRDefault="00942EC7" w:rsidP="005C44A0">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7B8A3122"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7F8BDCDC"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33A4D956" w14:textId="77777777" w:rsidR="00942EC7" w:rsidRPr="00C25BC1" w:rsidRDefault="00942EC7" w:rsidP="005C44A0">
            <w:pPr>
              <w:pStyle w:val="TAL"/>
            </w:pPr>
          </w:p>
        </w:tc>
      </w:tr>
      <w:tr w:rsidR="00942EC7" w:rsidRPr="00C25BC1" w14:paraId="2FE7E5ED"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6AFE999D" w14:textId="77777777" w:rsidR="00942EC7" w:rsidRPr="00C25BC1" w:rsidRDefault="00942EC7" w:rsidP="005C44A0">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4457FCEB"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7E8E97F6"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3F68BB58" w14:textId="77777777" w:rsidR="00942EC7" w:rsidRPr="00C25BC1" w:rsidRDefault="00942EC7" w:rsidP="005C44A0">
            <w:pPr>
              <w:pStyle w:val="TAL"/>
            </w:pPr>
          </w:p>
        </w:tc>
      </w:tr>
      <w:tr w:rsidR="00942EC7" w:rsidRPr="00C25BC1" w14:paraId="6723DE1B"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6E6C8F75" w14:textId="77777777" w:rsidR="00942EC7" w:rsidRPr="00C25BC1" w:rsidRDefault="00942EC7" w:rsidP="005C44A0">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55C87DF4"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0794DCA0"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74E09793" w14:textId="77777777" w:rsidR="00942EC7" w:rsidRPr="00C25BC1" w:rsidRDefault="00942EC7" w:rsidP="005C44A0">
            <w:pPr>
              <w:pStyle w:val="TAL"/>
            </w:pPr>
          </w:p>
        </w:tc>
      </w:tr>
      <w:tr w:rsidR="00942EC7" w:rsidRPr="00C25BC1" w14:paraId="2301BB7C"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660CADD0" w14:textId="77777777" w:rsidR="00942EC7" w:rsidRPr="00C25BC1" w:rsidRDefault="00942EC7" w:rsidP="005C44A0">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0F74F602"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150E5E5B"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6346824D" w14:textId="77777777" w:rsidR="00942EC7" w:rsidRPr="00C25BC1" w:rsidRDefault="00942EC7" w:rsidP="005C44A0">
            <w:pPr>
              <w:pStyle w:val="TAL"/>
            </w:pPr>
          </w:p>
        </w:tc>
      </w:tr>
      <w:tr w:rsidR="00942EC7" w:rsidRPr="00C25BC1" w14:paraId="074F4D85"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14825306" w14:textId="77777777" w:rsidR="00942EC7" w:rsidRPr="00C25BC1" w:rsidRDefault="00942EC7" w:rsidP="005C44A0">
            <w:pPr>
              <w:pStyle w:val="TAL"/>
            </w:pPr>
            <w:r w:rsidRPr="00C25BC1">
              <w:t xml:space="preserve">  }</w:t>
            </w:r>
          </w:p>
        </w:tc>
        <w:tc>
          <w:tcPr>
            <w:tcW w:w="2268" w:type="dxa"/>
            <w:tcBorders>
              <w:top w:val="single" w:sz="4" w:space="0" w:color="auto"/>
              <w:left w:val="nil"/>
              <w:bottom w:val="single" w:sz="4" w:space="0" w:color="auto"/>
              <w:right w:val="single" w:sz="4" w:space="0" w:color="auto"/>
            </w:tcBorders>
          </w:tcPr>
          <w:p w14:paraId="66B7D1E3"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34FBE0F6"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3DF1FBA2" w14:textId="77777777" w:rsidR="00942EC7" w:rsidRPr="00C25BC1" w:rsidRDefault="00942EC7" w:rsidP="005C44A0">
            <w:pPr>
              <w:pStyle w:val="TAL"/>
            </w:pPr>
          </w:p>
        </w:tc>
      </w:tr>
      <w:tr w:rsidR="00942EC7" w:rsidRPr="00C25BC1" w14:paraId="48072395" w14:textId="77777777" w:rsidTr="005C44A0">
        <w:tc>
          <w:tcPr>
            <w:tcW w:w="4500" w:type="dxa"/>
            <w:tcBorders>
              <w:top w:val="single" w:sz="4" w:space="0" w:color="auto"/>
              <w:left w:val="single" w:sz="4" w:space="0" w:color="auto"/>
              <w:bottom w:val="single" w:sz="4" w:space="0" w:color="auto"/>
              <w:right w:val="single" w:sz="4" w:space="0" w:color="auto"/>
            </w:tcBorders>
            <w:hideMark/>
          </w:tcPr>
          <w:p w14:paraId="085DAEBA" w14:textId="77777777" w:rsidR="00942EC7" w:rsidRPr="00C25BC1" w:rsidRDefault="00942EC7" w:rsidP="005C44A0">
            <w:pPr>
              <w:pStyle w:val="TAL"/>
            </w:pPr>
            <w:r w:rsidRPr="00C25BC1">
              <w:t>}</w:t>
            </w:r>
          </w:p>
        </w:tc>
        <w:tc>
          <w:tcPr>
            <w:tcW w:w="2268" w:type="dxa"/>
            <w:tcBorders>
              <w:top w:val="single" w:sz="4" w:space="0" w:color="auto"/>
              <w:left w:val="nil"/>
              <w:bottom w:val="single" w:sz="4" w:space="0" w:color="auto"/>
              <w:right w:val="single" w:sz="4" w:space="0" w:color="auto"/>
            </w:tcBorders>
          </w:tcPr>
          <w:p w14:paraId="0D04CD05" w14:textId="77777777" w:rsidR="00942EC7" w:rsidRPr="00C25BC1" w:rsidRDefault="00942EC7" w:rsidP="005C44A0">
            <w:pPr>
              <w:pStyle w:val="TAL"/>
            </w:pPr>
          </w:p>
        </w:tc>
        <w:tc>
          <w:tcPr>
            <w:tcW w:w="1701" w:type="dxa"/>
            <w:tcBorders>
              <w:top w:val="single" w:sz="4" w:space="0" w:color="auto"/>
              <w:left w:val="nil"/>
              <w:bottom w:val="single" w:sz="4" w:space="0" w:color="auto"/>
              <w:right w:val="single" w:sz="4" w:space="0" w:color="auto"/>
            </w:tcBorders>
          </w:tcPr>
          <w:p w14:paraId="0C39FC2E" w14:textId="77777777" w:rsidR="00942EC7" w:rsidRPr="00C25BC1" w:rsidRDefault="00942EC7" w:rsidP="005C44A0">
            <w:pPr>
              <w:pStyle w:val="TAL"/>
            </w:pPr>
          </w:p>
        </w:tc>
        <w:tc>
          <w:tcPr>
            <w:tcW w:w="1251" w:type="dxa"/>
            <w:tcBorders>
              <w:top w:val="single" w:sz="4" w:space="0" w:color="auto"/>
              <w:left w:val="nil"/>
              <w:bottom w:val="single" w:sz="4" w:space="0" w:color="auto"/>
              <w:right w:val="single" w:sz="4" w:space="0" w:color="auto"/>
            </w:tcBorders>
          </w:tcPr>
          <w:p w14:paraId="278C2F81" w14:textId="77777777" w:rsidR="00942EC7" w:rsidRPr="00C25BC1" w:rsidRDefault="00942EC7" w:rsidP="005C44A0">
            <w:pPr>
              <w:pStyle w:val="TAL"/>
            </w:pPr>
          </w:p>
        </w:tc>
      </w:tr>
    </w:tbl>
    <w:p w14:paraId="54ECDC0D" w14:textId="77777777" w:rsidR="00942EC7" w:rsidRPr="00C25BC1" w:rsidRDefault="00942EC7" w:rsidP="00942EC7">
      <w:r w:rsidRPr="00C25BC1">
        <w:t xml:space="preserve"> </w:t>
      </w:r>
    </w:p>
    <w:p w14:paraId="1DC2BF28" w14:textId="77777777" w:rsidR="00942EC7" w:rsidRPr="00C25BC1" w:rsidRDefault="00942EC7" w:rsidP="00942EC7">
      <w:pPr>
        <w:pStyle w:val="TH"/>
      </w:pPr>
      <w:r w:rsidRPr="00C25BC1">
        <w:lastRenderedPageBreak/>
        <w:t xml:space="preserve">Table 8.2.2.4.3.3.3-6: </w:t>
      </w:r>
      <w:r w:rsidRPr="00C25BC1">
        <w:rPr>
          <w:i/>
          <w:iCs/>
        </w:rPr>
        <w:t xml:space="preserve">SCG-Configuration-r12-NE-DC </w:t>
      </w:r>
      <w:r w:rsidRPr="00C25BC1">
        <w:t>(Table 8.2.2.2.3.3.3-2)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942EC7" w:rsidRPr="00C25BC1" w14:paraId="619E2C50" w14:textId="77777777" w:rsidTr="005C44A0">
        <w:tc>
          <w:tcPr>
            <w:tcW w:w="5000" w:type="pct"/>
            <w:gridSpan w:val="4"/>
            <w:tcBorders>
              <w:top w:val="single" w:sz="4" w:space="0" w:color="auto"/>
              <w:left w:val="single" w:sz="4" w:space="0" w:color="auto"/>
              <w:bottom w:val="single" w:sz="4" w:space="0" w:color="auto"/>
              <w:right w:val="single" w:sz="4" w:space="0" w:color="auto"/>
            </w:tcBorders>
            <w:hideMark/>
          </w:tcPr>
          <w:p w14:paraId="532C329A" w14:textId="77777777" w:rsidR="00942EC7" w:rsidRPr="00C25BC1" w:rsidRDefault="00942EC7" w:rsidP="005C44A0">
            <w:pPr>
              <w:pStyle w:val="TAH"/>
              <w:jc w:val="left"/>
              <w:rPr>
                <w:b w:val="0"/>
              </w:rPr>
            </w:pPr>
            <w:r w:rsidRPr="00C25BC1">
              <w:rPr>
                <w:b w:val="0"/>
                <w:bCs/>
              </w:rPr>
              <w:t>Derivation Path: TS 36.508 [7], Table 4.6.3-19G</w:t>
            </w:r>
          </w:p>
        </w:tc>
      </w:tr>
      <w:tr w:rsidR="00942EC7" w:rsidRPr="00C25BC1" w14:paraId="07413275"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0C16E842" w14:textId="77777777" w:rsidR="00942EC7" w:rsidRPr="00C25BC1" w:rsidRDefault="00942EC7" w:rsidP="005C44A0">
            <w:pPr>
              <w:pStyle w:val="TAH"/>
              <w:rPr>
                <w:bCs/>
              </w:rPr>
            </w:pPr>
            <w:r w:rsidRPr="00C25BC1">
              <w:t>Information Element</w:t>
            </w:r>
          </w:p>
        </w:tc>
        <w:tc>
          <w:tcPr>
            <w:tcW w:w="1163" w:type="pct"/>
            <w:tcBorders>
              <w:top w:val="single" w:sz="4" w:space="0" w:color="auto"/>
              <w:left w:val="nil"/>
              <w:bottom w:val="single" w:sz="4" w:space="0" w:color="auto"/>
              <w:right w:val="single" w:sz="4" w:space="0" w:color="auto"/>
            </w:tcBorders>
            <w:hideMark/>
          </w:tcPr>
          <w:p w14:paraId="65D8F4BB" w14:textId="77777777" w:rsidR="00942EC7" w:rsidRPr="00C25BC1" w:rsidRDefault="00942EC7" w:rsidP="005C44A0">
            <w:pPr>
              <w:pStyle w:val="TAH"/>
            </w:pPr>
            <w:r w:rsidRPr="00C25BC1">
              <w:t>Value/remark</w:t>
            </w:r>
          </w:p>
        </w:tc>
        <w:tc>
          <w:tcPr>
            <w:tcW w:w="872" w:type="pct"/>
            <w:tcBorders>
              <w:top w:val="single" w:sz="4" w:space="0" w:color="auto"/>
              <w:left w:val="nil"/>
              <w:bottom w:val="single" w:sz="4" w:space="0" w:color="auto"/>
              <w:right w:val="single" w:sz="4" w:space="0" w:color="auto"/>
            </w:tcBorders>
            <w:hideMark/>
          </w:tcPr>
          <w:p w14:paraId="4F319215" w14:textId="77777777" w:rsidR="00942EC7" w:rsidRPr="00C25BC1" w:rsidRDefault="00942EC7" w:rsidP="005C44A0">
            <w:pPr>
              <w:pStyle w:val="TAH"/>
            </w:pPr>
            <w:r w:rsidRPr="00C25BC1">
              <w:t>Comment</w:t>
            </w:r>
          </w:p>
        </w:tc>
        <w:tc>
          <w:tcPr>
            <w:tcW w:w="639" w:type="pct"/>
            <w:tcBorders>
              <w:top w:val="single" w:sz="4" w:space="0" w:color="auto"/>
              <w:left w:val="nil"/>
              <w:bottom w:val="single" w:sz="4" w:space="0" w:color="auto"/>
              <w:right w:val="single" w:sz="4" w:space="0" w:color="auto"/>
            </w:tcBorders>
            <w:hideMark/>
          </w:tcPr>
          <w:p w14:paraId="3BBE1BE7" w14:textId="77777777" w:rsidR="00942EC7" w:rsidRPr="00C25BC1" w:rsidRDefault="00942EC7" w:rsidP="005C44A0">
            <w:pPr>
              <w:pStyle w:val="TAH"/>
            </w:pPr>
            <w:r w:rsidRPr="00C25BC1">
              <w:t>Condition</w:t>
            </w:r>
          </w:p>
        </w:tc>
      </w:tr>
      <w:tr w:rsidR="00942EC7" w:rsidRPr="00C25BC1" w14:paraId="16E8EEBF"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6B395532" w14:textId="77777777" w:rsidR="00942EC7" w:rsidRPr="00C25BC1" w:rsidRDefault="00942EC7" w:rsidP="005C44A0">
            <w:pPr>
              <w:pStyle w:val="TAL"/>
            </w:pPr>
            <w:r w:rsidRPr="00C25BC1">
              <w:t>scg-Configuration-r12 CHOICE {</w:t>
            </w:r>
          </w:p>
        </w:tc>
        <w:tc>
          <w:tcPr>
            <w:tcW w:w="1163" w:type="pct"/>
            <w:tcBorders>
              <w:top w:val="single" w:sz="4" w:space="0" w:color="auto"/>
              <w:left w:val="nil"/>
              <w:bottom w:val="single" w:sz="4" w:space="0" w:color="auto"/>
              <w:right w:val="single" w:sz="4" w:space="0" w:color="auto"/>
            </w:tcBorders>
          </w:tcPr>
          <w:p w14:paraId="11863CD4"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65D84696"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3518E3D3" w14:textId="77777777" w:rsidR="00942EC7" w:rsidRPr="00C25BC1" w:rsidRDefault="00942EC7" w:rsidP="005C44A0">
            <w:pPr>
              <w:pStyle w:val="TAL"/>
            </w:pPr>
          </w:p>
        </w:tc>
      </w:tr>
      <w:tr w:rsidR="00942EC7" w:rsidRPr="00C25BC1" w14:paraId="1640D3DA"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011BC7BE" w14:textId="77777777" w:rsidR="00942EC7" w:rsidRPr="00C25BC1" w:rsidRDefault="00942EC7" w:rsidP="005C44A0">
            <w:pPr>
              <w:pStyle w:val="TAL"/>
            </w:pPr>
            <w:r w:rsidRPr="00C25BC1">
              <w:t xml:space="preserve">  setup SEQUENCE {</w:t>
            </w:r>
          </w:p>
        </w:tc>
        <w:tc>
          <w:tcPr>
            <w:tcW w:w="1163" w:type="pct"/>
            <w:tcBorders>
              <w:top w:val="single" w:sz="4" w:space="0" w:color="auto"/>
              <w:left w:val="nil"/>
              <w:bottom w:val="single" w:sz="4" w:space="0" w:color="auto"/>
              <w:right w:val="single" w:sz="4" w:space="0" w:color="auto"/>
            </w:tcBorders>
            <w:hideMark/>
          </w:tcPr>
          <w:p w14:paraId="21CA79E6"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6FB33708"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hideMark/>
          </w:tcPr>
          <w:p w14:paraId="49532860" w14:textId="77777777" w:rsidR="00942EC7" w:rsidRPr="00C25BC1" w:rsidRDefault="00942EC7" w:rsidP="005C44A0">
            <w:pPr>
              <w:pStyle w:val="TAL"/>
            </w:pPr>
          </w:p>
        </w:tc>
      </w:tr>
      <w:tr w:rsidR="00942EC7" w:rsidRPr="00C25BC1" w14:paraId="53E10144"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500C1807" w14:textId="77777777" w:rsidR="00942EC7" w:rsidRPr="00C25BC1" w:rsidRDefault="00942EC7" w:rsidP="005C44A0">
            <w:pPr>
              <w:pStyle w:val="TAL"/>
            </w:pPr>
            <w:r w:rsidRPr="00C25BC1">
              <w:t xml:space="preserve">    scg-ConfigPartMCG-r12</w:t>
            </w:r>
          </w:p>
        </w:tc>
        <w:tc>
          <w:tcPr>
            <w:tcW w:w="1163" w:type="pct"/>
            <w:tcBorders>
              <w:top w:val="single" w:sz="4" w:space="0" w:color="auto"/>
              <w:left w:val="nil"/>
              <w:bottom w:val="single" w:sz="4" w:space="0" w:color="auto"/>
              <w:right w:val="single" w:sz="4" w:space="0" w:color="auto"/>
            </w:tcBorders>
          </w:tcPr>
          <w:p w14:paraId="7B02A978" w14:textId="77777777" w:rsidR="00942EC7" w:rsidRPr="00C25BC1" w:rsidRDefault="00942EC7" w:rsidP="005C44A0">
            <w:pPr>
              <w:pStyle w:val="TAL"/>
            </w:pPr>
            <w:r w:rsidRPr="00C25BC1">
              <w:rPr>
                <w:rFonts w:eastAsia="MS Mincho"/>
              </w:rPr>
              <w:t>Not present</w:t>
            </w:r>
          </w:p>
        </w:tc>
        <w:tc>
          <w:tcPr>
            <w:tcW w:w="872" w:type="pct"/>
            <w:tcBorders>
              <w:top w:val="single" w:sz="4" w:space="0" w:color="auto"/>
              <w:left w:val="nil"/>
              <w:bottom w:val="single" w:sz="4" w:space="0" w:color="auto"/>
              <w:right w:val="single" w:sz="4" w:space="0" w:color="auto"/>
            </w:tcBorders>
          </w:tcPr>
          <w:p w14:paraId="302C5422"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hideMark/>
          </w:tcPr>
          <w:p w14:paraId="2FA479CA" w14:textId="77777777" w:rsidR="00942EC7" w:rsidRPr="00C25BC1" w:rsidRDefault="00942EC7" w:rsidP="005C44A0">
            <w:pPr>
              <w:pStyle w:val="TAL"/>
            </w:pPr>
          </w:p>
        </w:tc>
      </w:tr>
      <w:tr w:rsidR="00942EC7" w:rsidRPr="00C25BC1" w14:paraId="7A436A71"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79FA6118" w14:textId="77777777" w:rsidR="00942EC7" w:rsidRPr="00C25BC1" w:rsidRDefault="00942EC7" w:rsidP="005C44A0">
            <w:pPr>
              <w:pStyle w:val="TAL"/>
            </w:pPr>
            <w:r w:rsidRPr="00C25BC1">
              <w:t xml:space="preserve">    scg-ConfigPartSCG-r12 SEQUENCE {</w:t>
            </w:r>
          </w:p>
        </w:tc>
        <w:tc>
          <w:tcPr>
            <w:tcW w:w="1163" w:type="pct"/>
            <w:tcBorders>
              <w:top w:val="single" w:sz="4" w:space="0" w:color="auto"/>
              <w:left w:val="nil"/>
              <w:bottom w:val="single" w:sz="4" w:space="0" w:color="auto"/>
              <w:right w:val="single" w:sz="4" w:space="0" w:color="auto"/>
            </w:tcBorders>
          </w:tcPr>
          <w:p w14:paraId="156BDC4B"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65EEE569"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18E3E7E1" w14:textId="77777777" w:rsidR="00942EC7" w:rsidRPr="00C25BC1" w:rsidRDefault="00942EC7" w:rsidP="005C44A0">
            <w:pPr>
              <w:pStyle w:val="TAL"/>
            </w:pPr>
          </w:p>
        </w:tc>
      </w:tr>
      <w:tr w:rsidR="00942EC7" w:rsidRPr="00C25BC1" w14:paraId="6D3FBABC"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07576ABD" w14:textId="77777777" w:rsidR="00942EC7" w:rsidRPr="00C25BC1" w:rsidRDefault="00942EC7" w:rsidP="005C44A0">
            <w:pPr>
              <w:pStyle w:val="TAL"/>
            </w:pPr>
            <w:r w:rsidRPr="00C25BC1">
              <w:t xml:space="preserve">      radioResourceConfigDedicatedSCG-r12 SEQUENCE {</w:t>
            </w:r>
          </w:p>
        </w:tc>
        <w:tc>
          <w:tcPr>
            <w:tcW w:w="1163" w:type="pct"/>
            <w:tcBorders>
              <w:top w:val="single" w:sz="4" w:space="0" w:color="auto"/>
              <w:left w:val="nil"/>
              <w:bottom w:val="single" w:sz="4" w:space="0" w:color="auto"/>
              <w:right w:val="single" w:sz="4" w:space="0" w:color="auto"/>
            </w:tcBorders>
            <w:hideMark/>
          </w:tcPr>
          <w:p w14:paraId="3FA68789"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72AA796B"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1100F83B" w14:textId="77777777" w:rsidR="00942EC7" w:rsidRPr="00C25BC1" w:rsidRDefault="00942EC7" w:rsidP="005C44A0">
            <w:pPr>
              <w:pStyle w:val="TAL"/>
            </w:pPr>
          </w:p>
        </w:tc>
      </w:tr>
      <w:tr w:rsidR="00942EC7" w:rsidRPr="00C25BC1" w14:paraId="0F4DFF0A"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40EBAD31" w14:textId="77777777" w:rsidR="00942EC7" w:rsidRPr="00C25BC1" w:rsidRDefault="00942EC7" w:rsidP="005C44A0">
            <w:pPr>
              <w:pStyle w:val="TAL"/>
            </w:pPr>
            <w:r w:rsidRPr="00C25BC1">
              <w:t xml:space="preserve">        drb-ToAddModListSCG-r12 </w:t>
            </w:r>
          </w:p>
        </w:tc>
        <w:tc>
          <w:tcPr>
            <w:tcW w:w="1163" w:type="pct"/>
            <w:tcBorders>
              <w:top w:val="single" w:sz="4" w:space="0" w:color="auto"/>
              <w:left w:val="nil"/>
              <w:bottom w:val="single" w:sz="4" w:space="0" w:color="auto"/>
              <w:right w:val="single" w:sz="4" w:space="0" w:color="auto"/>
            </w:tcBorders>
          </w:tcPr>
          <w:p w14:paraId="2C60040C" w14:textId="77777777" w:rsidR="00942EC7" w:rsidRPr="00C25BC1" w:rsidRDefault="00942EC7" w:rsidP="005C44A0">
            <w:pPr>
              <w:pStyle w:val="TAL"/>
            </w:pPr>
            <w:r w:rsidRPr="00C25BC1">
              <w:rPr>
                <w:rFonts w:eastAsia="MS Mincho"/>
              </w:rPr>
              <w:t>Not present</w:t>
            </w:r>
          </w:p>
        </w:tc>
        <w:tc>
          <w:tcPr>
            <w:tcW w:w="872" w:type="pct"/>
            <w:tcBorders>
              <w:top w:val="single" w:sz="4" w:space="0" w:color="auto"/>
              <w:left w:val="nil"/>
              <w:bottom w:val="single" w:sz="4" w:space="0" w:color="auto"/>
              <w:right w:val="single" w:sz="4" w:space="0" w:color="auto"/>
            </w:tcBorders>
          </w:tcPr>
          <w:p w14:paraId="7A8812A1"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513F9543" w14:textId="77777777" w:rsidR="00942EC7" w:rsidRPr="00C25BC1" w:rsidRDefault="00942EC7" w:rsidP="005C44A0">
            <w:pPr>
              <w:pStyle w:val="TAL"/>
            </w:pPr>
          </w:p>
        </w:tc>
      </w:tr>
      <w:tr w:rsidR="00942EC7" w:rsidRPr="00C25BC1" w14:paraId="56E71A56" w14:textId="77777777" w:rsidTr="005C44A0">
        <w:tc>
          <w:tcPr>
            <w:tcW w:w="2326" w:type="pct"/>
            <w:tcBorders>
              <w:top w:val="single" w:sz="4" w:space="0" w:color="auto"/>
              <w:left w:val="single" w:sz="4" w:space="0" w:color="auto"/>
              <w:bottom w:val="nil"/>
              <w:right w:val="single" w:sz="4" w:space="0" w:color="auto"/>
            </w:tcBorders>
            <w:hideMark/>
          </w:tcPr>
          <w:p w14:paraId="3E3DD1FD" w14:textId="77777777" w:rsidR="00942EC7" w:rsidRPr="00C25BC1" w:rsidRDefault="00942EC7" w:rsidP="005C44A0">
            <w:pPr>
              <w:pStyle w:val="TAL"/>
            </w:pPr>
            <w:r w:rsidRPr="00C25BC1">
              <w:t xml:space="preserve">        srb-ToAddModListSCG-r15 SEQUENCE (SIZE (</w:t>
            </w:r>
            <w:proofErr w:type="gramStart"/>
            <w:r w:rsidRPr="00C25BC1">
              <w:t>1..</w:t>
            </w:r>
            <w:proofErr w:type="gramEnd"/>
            <w:r w:rsidRPr="00C25BC1">
              <w:t>maxSRB)) OF SEQUENCE {</w:t>
            </w:r>
          </w:p>
        </w:tc>
        <w:tc>
          <w:tcPr>
            <w:tcW w:w="1163" w:type="pct"/>
            <w:tcBorders>
              <w:top w:val="single" w:sz="4" w:space="0" w:color="auto"/>
              <w:left w:val="nil"/>
              <w:bottom w:val="single" w:sz="4" w:space="0" w:color="auto"/>
              <w:right w:val="single" w:sz="4" w:space="0" w:color="auto"/>
            </w:tcBorders>
            <w:hideMark/>
          </w:tcPr>
          <w:p w14:paraId="64ADA8F4" w14:textId="77777777" w:rsidR="00942EC7" w:rsidRPr="00C25BC1" w:rsidRDefault="00942EC7" w:rsidP="005C44A0">
            <w:pPr>
              <w:pStyle w:val="TAL"/>
              <w:rPr>
                <w:lang w:eastAsia="zh-CN"/>
              </w:rPr>
            </w:pPr>
            <w:r w:rsidRPr="00C25BC1">
              <w:rPr>
                <w:lang w:eastAsia="zh-CN"/>
              </w:rPr>
              <w:t>2 entries</w:t>
            </w:r>
          </w:p>
        </w:tc>
        <w:tc>
          <w:tcPr>
            <w:tcW w:w="872" w:type="pct"/>
            <w:tcBorders>
              <w:top w:val="single" w:sz="4" w:space="0" w:color="auto"/>
              <w:left w:val="nil"/>
              <w:bottom w:val="single" w:sz="4" w:space="0" w:color="auto"/>
              <w:right w:val="single" w:sz="4" w:space="0" w:color="auto"/>
            </w:tcBorders>
          </w:tcPr>
          <w:p w14:paraId="753794DE"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70570EFE" w14:textId="77777777" w:rsidR="00942EC7" w:rsidRPr="00C25BC1" w:rsidRDefault="00942EC7" w:rsidP="005C44A0">
            <w:pPr>
              <w:pStyle w:val="TAL"/>
            </w:pPr>
          </w:p>
        </w:tc>
      </w:tr>
      <w:tr w:rsidR="00942EC7" w:rsidRPr="00C25BC1" w14:paraId="6872AC79"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7AEA3D04" w14:textId="77777777" w:rsidR="00942EC7" w:rsidRPr="00C25BC1" w:rsidRDefault="00942EC7" w:rsidP="005C44A0">
            <w:pPr>
              <w:pStyle w:val="TAL"/>
            </w:pPr>
            <w:r w:rsidRPr="00C25BC1">
              <w:t xml:space="preserve">          SRB-</w:t>
            </w:r>
            <w:proofErr w:type="spellStart"/>
            <w:r w:rsidRPr="00C25BC1">
              <w:t>ToAddMod</w:t>
            </w:r>
            <w:proofErr w:type="spellEnd"/>
            <w:r w:rsidRPr="00C25BC1">
              <w:t>[1]</w:t>
            </w:r>
          </w:p>
        </w:tc>
        <w:tc>
          <w:tcPr>
            <w:tcW w:w="1163" w:type="pct"/>
            <w:tcBorders>
              <w:top w:val="single" w:sz="4" w:space="0" w:color="auto"/>
              <w:left w:val="nil"/>
              <w:bottom w:val="single" w:sz="4" w:space="0" w:color="auto"/>
              <w:right w:val="single" w:sz="4" w:space="0" w:color="auto"/>
            </w:tcBorders>
          </w:tcPr>
          <w:p w14:paraId="0733B240" w14:textId="77777777" w:rsidR="00942EC7" w:rsidRPr="00C25BC1" w:rsidRDefault="00942EC7" w:rsidP="005C44A0">
            <w:pPr>
              <w:pStyle w:val="TAL"/>
            </w:pPr>
            <w:r w:rsidRPr="00C25BC1">
              <w:rPr>
                <w:rFonts w:eastAsia="MS Mincho"/>
              </w:rPr>
              <w:t>SRB-</w:t>
            </w:r>
            <w:proofErr w:type="spellStart"/>
            <w:r w:rsidRPr="00C25BC1">
              <w:rPr>
                <w:rFonts w:eastAsia="MS Mincho"/>
              </w:rPr>
              <w:t>ToAddMod</w:t>
            </w:r>
            <w:proofErr w:type="spellEnd"/>
            <w:r w:rsidRPr="00C25BC1">
              <w:rPr>
                <w:rFonts w:eastAsia="MS Mincho"/>
              </w:rPr>
              <w:t>-DEFAULT with condition SRB1</w:t>
            </w:r>
          </w:p>
        </w:tc>
        <w:tc>
          <w:tcPr>
            <w:tcW w:w="872" w:type="pct"/>
            <w:tcBorders>
              <w:top w:val="single" w:sz="4" w:space="0" w:color="auto"/>
              <w:left w:val="nil"/>
              <w:bottom w:val="single" w:sz="4" w:space="0" w:color="auto"/>
              <w:right w:val="single" w:sz="4" w:space="0" w:color="auto"/>
            </w:tcBorders>
          </w:tcPr>
          <w:p w14:paraId="6549F506" w14:textId="77777777" w:rsidR="00942EC7" w:rsidRPr="00C25BC1" w:rsidRDefault="00942EC7" w:rsidP="005C44A0">
            <w:pPr>
              <w:pStyle w:val="TAL"/>
              <w:rPr>
                <w:lang w:eastAsia="zh-CN"/>
              </w:rPr>
            </w:pPr>
            <w:r w:rsidRPr="00C25BC1">
              <w:rPr>
                <w:lang w:eastAsia="zh-CN"/>
              </w:rPr>
              <w:t>entry 1</w:t>
            </w:r>
          </w:p>
        </w:tc>
        <w:tc>
          <w:tcPr>
            <w:tcW w:w="639" w:type="pct"/>
            <w:tcBorders>
              <w:top w:val="single" w:sz="4" w:space="0" w:color="auto"/>
              <w:left w:val="nil"/>
              <w:bottom w:val="single" w:sz="4" w:space="0" w:color="auto"/>
              <w:right w:val="single" w:sz="4" w:space="0" w:color="auto"/>
            </w:tcBorders>
          </w:tcPr>
          <w:p w14:paraId="6149D4B9" w14:textId="77777777" w:rsidR="00942EC7" w:rsidRPr="00C25BC1" w:rsidRDefault="00942EC7" w:rsidP="005C44A0">
            <w:pPr>
              <w:pStyle w:val="TAL"/>
            </w:pPr>
          </w:p>
        </w:tc>
      </w:tr>
      <w:tr w:rsidR="00942EC7" w:rsidRPr="00C25BC1" w14:paraId="4EC55A5B" w14:textId="77777777" w:rsidTr="005C44A0">
        <w:tc>
          <w:tcPr>
            <w:tcW w:w="2326" w:type="pct"/>
            <w:tcBorders>
              <w:top w:val="single" w:sz="4" w:space="0" w:color="auto"/>
              <w:left w:val="single" w:sz="4" w:space="0" w:color="auto"/>
              <w:bottom w:val="single" w:sz="4" w:space="0" w:color="auto"/>
              <w:right w:val="single" w:sz="4" w:space="0" w:color="auto"/>
            </w:tcBorders>
            <w:hideMark/>
          </w:tcPr>
          <w:p w14:paraId="124F940C" w14:textId="77777777" w:rsidR="00942EC7" w:rsidRPr="00C25BC1" w:rsidRDefault="00942EC7" w:rsidP="005C44A0">
            <w:pPr>
              <w:pStyle w:val="TAL"/>
            </w:pPr>
            <w:r w:rsidRPr="00C25BC1">
              <w:t xml:space="preserve">          SRB-</w:t>
            </w:r>
            <w:proofErr w:type="spellStart"/>
            <w:r w:rsidRPr="00C25BC1">
              <w:t>ToAddMod</w:t>
            </w:r>
            <w:proofErr w:type="spellEnd"/>
            <w:r w:rsidRPr="00C25BC1">
              <w:t>[2]</w:t>
            </w:r>
          </w:p>
        </w:tc>
        <w:tc>
          <w:tcPr>
            <w:tcW w:w="1163" w:type="pct"/>
            <w:tcBorders>
              <w:top w:val="single" w:sz="4" w:space="0" w:color="auto"/>
              <w:left w:val="nil"/>
              <w:bottom w:val="single" w:sz="4" w:space="0" w:color="auto"/>
              <w:right w:val="single" w:sz="4" w:space="0" w:color="auto"/>
            </w:tcBorders>
          </w:tcPr>
          <w:p w14:paraId="11EF4E07" w14:textId="77777777" w:rsidR="00942EC7" w:rsidRPr="00C25BC1" w:rsidRDefault="00942EC7" w:rsidP="005C44A0">
            <w:pPr>
              <w:pStyle w:val="TAL"/>
            </w:pPr>
            <w:r w:rsidRPr="00C25BC1">
              <w:rPr>
                <w:rFonts w:eastAsia="MS Mincho"/>
              </w:rPr>
              <w:t>SRB-</w:t>
            </w:r>
            <w:proofErr w:type="spellStart"/>
            <w:r w:rsidRPr="00C25BC1">
              <w:rPr>
                <w:rFonts w:eastAsia="MS Mincho"/>
              </w:rPr>
              <w:t>ToAddMod</w:t>
            </w:r>
            <w:proofErr w:type="spellEnd"/>
            <w:r w:rsidRPr="00C25BC1">
              <w:rPr>
                <w:rFonts w:eastAsia="MS Mincho"/>
              </w:rPr>
              <w:t>-DEFAULT with condition SRB2</w:t>
            </w:r>
          </w:p>
        </w:tc>
        <w:tc>
          <w:tcPr>
            <w:tcW w:w="872" w:type="pct"/>
            <w:tcBorders>
              <w:top w:val="single" w:sz="4" w:space="0" w:color="auto"/>
              <w:left w:val="nil"/>
              <w:bottom w:val="single" w:sz="4" w:space="0" w:color="auto"/>
              <w:right w:val="single" w:sz="4" w:space="0" w:color="auto"/>
            </w:tcBorders>
          </w:tcPr>
          <w:p w14:paraId="249128D4" w14:textId="77777777" w:rsidR="00942EC7" w:rsidRPr="00C25BC1" w:rsidRDefault="00942EC7" w:rsidP="005C44A0">
            <w:pPr>
              <w:pStyle w:val="TAL"/>
            </w:pPr>
            <w:r w:rsidRPr="00C25BC1">
              <w:rPr>
                <w:lang w:eastAsia="zh-CN"/>
              </w:rPr>
              <w:t>entry 2</w:t>
            </w:r>
          </w:p>
        </w:tc>
        <w:tc>
          <w:tcPr>
            <w:tcW w:w="639" w:type="pct"/>
            <w:tcBorders>
              <w:top w:val="single" w:sz="4" w:space="0" w:color="auto"/>
              <w:left w:val="nil"/>
              <w:bottom w:val="single" w:sz="4" w:space="0" w:color="auto"/>
              <w:right w:val="single" w:sz="4" w:space="0" w:color="auto"/>
            </w:tcBorders>
          </w:tcPr>
          <w:p w14:paraId="6FD80F06" w14:textId="77777777" w:rsidR="00942EC7" w:rsidRPr="00C25BC1" w:rsidRDefault="00942EC7" w:rsidP="005C44A0">
            <w:pPr>
              <w:pStyle w:val="TAL"/>
            </w:pPr>
          </w:p>
        </w:tc>
      </w:tr>
      <w:tr w:rsidR="00942EC7" w:rsidRPr="00C25BC1" w14:paraId="07811285" w14:textId="77777777" w:rsidTr="005C44A0">
        <w:tc>
          <w:tcPr>
            <w:tcW w:w="2326" w:type="pct"/>
            <w:tcBorders>
              <w:top w:val="single" w:sz="4" w:space="0" w:color="auto"/>
              <w:left w:val="single" w:sz="4" w:space="0" w:color="auto"/>
              <w:bottom w:val="single" w:sz="4" w:space="0" w:color="auto"/>
              <w:right w:val="single" w:sz="4" w:space="0" w:color="auto"/>
            </w:tcBorders>
          </w:tcPr>
          <w:p w14:paraId="04283499" w14:textId="77777777" w:rsidR="00942EC7" w:rsidRPr="00C25BC1" w:rsidRDefault="00942EC7" w:rsidP="005C44A0">
            <w:pPr>
              <w:pStyle w:val="TAL"/>
            </w:pPr>
            <w:r w:rsidRPr="00C25BC1">
              <w:t xml:space="preserve">        }</w:t>
            </w:r>
          </w:p>
        </w:tc>
        <w:tc>
          <w:tcPr>
            <w:tcW w:w="1163" w:type="pct"/>
            <w:tcBorders>
              <w:top w:val="single" w:sz="4" w:space="0" w:color="auto"/>
              <w:left w:val="nil"/>
              <w:bottom w:val="single" w:sz="4" w:space="0" w:color="auto"/>
              <w:right w:val="single" w:sz="4" w:space="0" w:color="auto"/>
            </w:tcBorders>
          </w:tcPr>
          <w:p w14:paraId="15767567"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7C829D26"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39D3A581" w14:textId="77777777" w:rsidR="00942EC7" w:rsidRPr="00C25BC1" w:rsidRDefault="00942EC7" w:rsidP="005C44A0">
            <w:pPr>
              <w:pStyle w:val="TAL"/>
            </w:pPr>
          </w:p>
        </w:tc>
      </w:tr>
      <w:tr w:rsidR="00942EC7" w:rsidRPr="00C25BC1" w14:paraId="0B7EE902" w14:textId="77777777" w:rsidTr="005C44A0">
        <w:tc>
          <w:tcPr>
            <w:tcW w:w="2326" w:type="pct"/>
            <w:tcBorders>
              <w:top w:val="single" w:sz="4" w:space="0" w:color="auto"/>
              <w:left w:val="single" w:sz="4" w:space="0" w:color="auto"/>
              <w:bottom w:val="single" w:sz="4" w:space="0" w:color="auto"/>
              <w:right w:val="single" w:sz="4" w:space="0" w:color="auto"/>
            </w:tcBorders>
          </w:tcPr>
          <w:p w14:paraId="7DB024D2" w14:textId="77777777" w:rsidR="00942EC7" w:rsidRPr="00C25BC1" w:rsidRDefault="00942EC7" w:rsidP="005C44A0">
            <w:pPr>
              <w:pStyle w:val="TAL"/>
            </w:pPr>
            <w:r w:rsidRPr="00C25BC1">
              <w:t xml:space="preserve">        mac-MainConfigSCG-r12</w:t>
            </w:r>
          </w:p>
        </w:tc>
        <w:tc>
          <w:tcPr>
            <w:tcW w:w="1163" w:type="pct"/>
            <w:tcBorders>
              <w:top w:val="single" w:sz="4" w:space="0" w:color="auto"/>
              <w:left w:val="nil"/>
              <w:bottom w:val="single" w:sz="4" w:space="0" w:color="auto"/>
              <w:right w:val="single" w:sz="4" w:space="0" w:color="auto"/>
            </w:tcBorders>
          </w:tcPr>
          <w:p w14:paraId="69818871" w14:textId="77777777" w:rsidR="00942EC7" w:rsidRPr="00C25BC1" w:rsidRDefault="00942EC7" w:rsidP="005C44A0">
            <w:pPr>
              <w:pStyle w:val="TAL"/>
            </w:pPr>
            <w:r w:rsidRPr="00C25BC1">
              <w:rPr>
                <w:rFonts w:eastAsia="MS Mincho"/>
              </w:rPr>
              <w:t>MAC-</w:t>
            </w:r>
            <w:proofErr w:type="spellStart"/>
            <w:r w:rsidRPr="00C25BC1">
              <w:rPr>
                <w:rFonts w:eastAsia="MS Mincho"/>
              </w:rPr>
              <w:t>MainConfig</w:t>
            </w:r>
            <w:proofErr w:type="spellEnd"/>
            <w:r w:rsidRPr="00C25BC1">
              <w:rPr>
                <w:rFonts w:eastAsia="MS Mincho"/>
              </w:rPr>
              <w:t>-RBC using condition DRX_L</w:t>
            </w:r>
          </w:p>
        </w:tc>
        <w:tc>
          <w:tcPr>
            <w:tcW w:w="872" w:type="pct"/>
            <w:tcBorders>
              <w:top w:val="single" w:sz="4" w:space="0" w:color="auto"/>
              <w:left w:val="nil"/>
              <w:bottom w:val="single" w:sz="4" w:space="0" w:color="auto"/>
              <w:right w:val="single" w:sz="4" w:space="0" w:color="auto"/>
            </w:tcBorders>
          </w:tcPr>
          <w:p w14:paraId="295C5681"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566F6B94" w14:textId="77777777" w:rsidR="00942EC7" w:rsidRPr="00C25BC1" w:rsidRDefault="00942EC7" w:rsidP="005C44A0">
            <w:pPr>
              <w:pStyle w:val="TAL"/>
            </w:pPr>
          </w:p>
        </w:tc>
      </w:tr>
      <w:tr w:rsidR="00942EC7" w:rsidRPr="00C25BC1" w14:paraId="5853A395" w14:textId="77777777" w:rsidTr="005C44A0">
        <w:tc>
          <w:tcPr>
            <w:tcW w:w="2326" w:type="pct"/>
            <w:tcBorders>
              <w:top w:val="single" w:sz="4" w:space="0" w:color="auto"/>
              <w:left w:val="single" w:sz="4" w:space="0" w:color="auto"/>
              <w:bottom w:val="single" w:sz="4" w:space="0" w:color="auto"/>
              <w:right w:val="single" w:sz="4" w:space="0" w:color="auto"/>
            </w:tcBorders>
          </w:tcPr>
          <w:p w14:paraId="1EBD95D8" w14:textId="77777777" w:rsidR="00942EC7" w:rsidRPr="00C25BC1" w:rsidRDefault="00942EC7" w:rsidP="005C44A0">
            <w:pPr>
              <w:pStyle w:val="TAL"/>
            </w:pPr>
            <w:r w:rsidRPr="00C25BC1">
              <w:t xml:space="preserve">        rlf-TimersAndConstantsSCG-r12</w:t>
            </w:r>
          </w:p>
        </w:tc>
        <w:tc>
          <w:tcPr>
            <w:tcW w:w="1163" w:type="pct"/>
            <w:tcBorders>
              <w:top w:val="single" w:sz="4" w:space="0" w:color="auto"/>
              <w:left w:val="nil"/>
              <w:bottom w:val="single" w:sz="4" w:space="0" w:color="auto"/>
              <w:right w:val="single" w:sz="4" w:space="0" w:color="auto"/>
            </w:tcBorders>
          </w:tcPr>
          <w:p w14:paraId="6A2A4812" w14:textId="77777777" w:rsidR="00942EC7" w:rsidRPr="00C25BC1" w:rsidRDefault="00942EC7" w:rsidP="005C44A0">
            <w:pPr>
              <w:pStyle w:val="TAL"/>
            </w:pPr>
            <w:r w:rsidRPr="00C25BC1">
              <w:rPr>
                <w:rFonts w:eastAsia="MS Mincho"/>
              </w:rPr>
              <w:t>Not present</w:t>
            </w:r>
          </w:p>
        </w:tc>
        <w:tc>
          <w:tcPr>
            <w:tcW w:w="872" w:type="pct"/>
            <w:tcBorders>
              <w:top w:val="single" w:sz="4" w:space="0" w:color="auto"/>
              <w:left w:val="nil"/>
              <w:bottom w:val="single" w:sz="4" w:space="0" w:color="auto"/>
              <w:right w:val="single" w:sz="4" w:space="0" w:color="auto"/>
            </w:tcBorders>
          </w:tcPr>
          <w:p w14:paraId="731BDB1D"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0EB1DC0D" w14:textId="77777777" w:rsidR="00942EC7" w:rsidRPr="00C25BC1" w:rsidRDefault="00942EC7" w:rsidP="005C44A0">
            <w:pPr>
              <w:pStyle w:val="TAL"/>
            </w:pPr>
          </w:p>
        </w:tc>
      </w:tr>
      <w:tr w:rsidR="00942EC7" w:rsidRPr="00C25BC1" w14:paraId="706E6483" w14:textId="77777777" w:rsidTr="005C44A0">
        <w:tc>
          <w:tcPr>
            <w:tcW w:w="2326" w:type="pct"/>
            <w:tcBorders>
              <w:top w:val="single" w:sz="4" w:space="0" w:color="auto"/>
              <w:left w:val="single" w:sz="4" w:space="0" w:color="auto"/>
              <w:bottom w:val="single" w:sz="4" w:space="0" w:color="auto"/>
              <w:right w:val="single" w:sz="4" w:space="0" w:color="auto"/>
            </w:tcBorders>
          </w:tcPr>
          <w:p w14:paraId="1BB76233" w14:textId="77777777" w:rsidR="00942EC7" w:rsidRPr="00C25BC1" w:rsidRDefault="00942EC7" w:rsidP="005C44A0">
            <w:pPr>
              <w:pStyle w:val="TAL"/>
              <w:tabs>
                <w:tab w:val="left" w:pos="3363"/>
              </w:tabs>
            </w:pPr>
            <w:r w:rsidRPr="00C25BC1">
              <w:t xml:space="preserve">      }</w:t>
            </w:r>
            <w:r w:rsidRPr="00C25BC1">
              <w:tab/>
            </w:r>
          </w:p>
        </w:tc>
        <w:tc>
          <w:tcPr>
            <w:tcW w:w="1163" w:type="pct"/>
            <w:tcBorders>
              <w:top w:val="single" w:sz="4" w:space="0" w:color="auto"/>
              <w:left w:val="nil"/>
              <w:bottom w:val="single" w:sz="4" w:space="0" w:color="auto"/>
              <w:right w:val="single" w:sz="4" w:space="0" w:color="auto"/>
            </w:tcBorders>
          </w:tcPr>
          <w:p w14:paraId="653EF48C"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3B389DA3"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06045CF2" w14:textId="77777777" w:rsidR="00942EC7" w:rsidRPr="00C25BC1" w:rsidRDefault="00942EC7" w:rsidP="005C44A0">
            <w:pPr>
              <w:pStyle w:val="TAL"/>
            </w:pPr>
          </w:p>
        </w:tc>
      </w:tr>
      <w:tr w:rsidR="00942EC7" w:rsidRPr="00C25BC1" w14:paraId="37CDA462" w14:textId="77777777" w:rsidTr="005C44A0">
        <w:tc>
          <w:tcPr>
            <w:tcW w:w="2326" w:type="pct"/>
            <w:tcBorders>
              <w:top w:val="single" w:sz="4" w:space="0" w:color="auto"/>
              <w:left w:val="single" w:sz="4" w:space="0" w:color="auto"/>
              <w:bottom w:val="single" w:sz="4" w:space="0" w:color="auto"/>
              <w:right w:val="single" w:sz="4" w:space="0" w:color="auto"/>
            </w:tcBorders>
          </w:tcPr>
          <w:p w14:paraId="5612E30F" w14:textId="77777777" w:rsidR="00942EC7" w:rsidRPr="00C25BC1" w:rsidRDefault="00942EC7" w:rsidP="005C44A0">
            <w:pPr>
              <w:pStyle w:val="TAL"/>
            </w:pPr>
            <w:r w:rsidRPr="00C25BC1">
              <w:t xml:space="preserve">  }</w:t>
            </w:r>
          </w:p>
        </w:tc>
        <w:tc>
          <w:tcPr>
            <w:tcW w:w="1163" w:type="pct"/>
            <w:tcBorders>
              <w:top w:val="single" w:sz="4" w:space="0" w:color="auto"/>
              <w:left w:val="nil"/>
              <w:bottom w:val="single" w:sz="4" w:space="0" w:color="auto"/>
              <w:right w:val="single" w:sz="4" w:space="0" w:color="auto"/>
            </w:tcBorders>
          </w:tcPr>
          <w:p w14:paraId="2D9D9ED3"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12E2DF78"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24A3B7C4" w14:textId="77777777" w:rsidR="00942EC7" w:rsidRPr="00C25BC1" w:rsidRDefault="00942EC7" w:rsidP="005C44A0">
            <w:pPr>
              <w:pStyle w:val="TAL"/>
            </w:pPr>
          </w:p>
        </w:tc>
      </w:tr>
      <w:tr w:rsidR="00942EC7" w:rsidRPr="00C25BC1" w14:paraId="260117BE" w14:textId="77777777" w:rsidTr="005C44A0">
        <w:tc>
          <w:tcPr>
            <w:tcW w:w="2326" w:type="pct"/>
            <w:tcBorders>
              <w:top w:val="single" w:sz="4" w:space="0" w:color="auto"/>
              <w:left w:val="single" w:sz="4" w:space="0" w:color="auto"/>
              <w:bottom w:val="single" w:sz="4" w:space="0" w:color="auto"/>
              <w:right w:val="single" w:sz="4" w:space="0" w:color="auto"/>
            </w:tcBorders>
          </w:tcPr>
          <w:p w14:paraId="672816B2" w14:textId="77777777" w:rsidR="00942EC7" w:rsidRPr="00C25BC1" w:rsidRDefault="00942EC7" w:rsidP="005C44A0">
            <w:pPr>
              <w:pStyle w:val="TAL"/>
            </w:pPr>
            <w:r w:rsidRPr="00C25BC1">
              <w:t>}</w:t>
            </w:r>
          </w:p>
        </w:tc>
        <w:tc>
          <w:tcPr>
            <w:tcW w:w="1163" w:type="pct"/>
            <w:tcBorders>
              <w:top w:val="single" w:sz="4" w:space="0" w:color="auto"/>
              <w:left w:val="nil"/>
              <w:bottom w:val="single" w:sz="4" w:space="0" w:color="auto"/>
              <w:right w:val="single" w:sz="4" w:space="0" w:color="auto"/>
            </w:tcBorders>
          </w:tcPr>
          <w:p w14:paraId="07FB955E" w14:textId="77777777" w:rsidR="00942EC7" w:rsidRPr="00C25BC1" w:rsidRDefault="00942EC7" w:rsidP="005C44A0">
            <w:pPr>
              <w:pStyle w:val="TAL"/>
            </w:pPr>
          </w:p>
        </w:tc>
        <w:tc>
          <w:tcPr>
            <w:tcW w:w="872" w:type="pct"/>
            <w:tcBorders>
              <w:top w:val="single" w:sz="4" w:space="0" w:color="auto"/>
              <w:left w:val="nil"/>
              <w:bottom w:val="single" w:sz="4" w:space="0" w:color="auto"/>
              <w:right w:val="single" w:sz="4" w:space="0" w:color="auto"/>
            </w:tcBorders>
          </w:tcPr>
          <w:p w14:paraId="599DDD70" w14:textId="77777777" w:rsidR="00942EC7" w:rsidRPr="00C25BC1" w:rsidRDefault="00942EC7" w:rsidP="005C44A0">
            <w:pPr>
              <w:pStyle w:val="TAL"/>
            </w:pPr>
          </w:p>
        </w:tc>
        <w:tc>
          <w:tcPr>
            <w:tcW w:w="639" w:type="pct"/>
            <w:tcBorders>
              <w:top w:val="single" w:sz="4" w:space="0" w:color="auto"/>
              <w:left w:val="nil"/>
              <w:bottom w:val="single" w:sz="4" w:space="0" w:color="auto"/>
              <w:right w:val="single" w:sz="4" w:space="0" w:color="auto"/>
            </w:tcBorders>
          </w:tcPr>
          <w:p w14:paraId="1844E490" w14:textId="77777777" w:rsidR="00942EC7" w:rsidRPr="00C25BC1" w:rsidRDefault="00942EC7" w:rsidP="005C44A0">
            <w:pPr>
              <w:pStyle w:val="TAL"/>
            </w:pPr>
          </w:p>
        </w:tc>
      </w:tr>
    </w:tbl>
    <w:p w14:paraId="12F8AD0B" w14:textId="77777777" w:rsidR="00942EC7" w:rsidRPr="00C25BC1" w:rsidRDefault="00942EC7" w:rsidP="00942EC7"/>
    <w:p w14:paraId="69132A61" w14:textId="77777777" w:rsidR="00942EC7" w:rsidRPr="00C25BC1" w:rsidRDefault="00942EC7" w:rsidP="00942EC7">
      <w:pPr>
        <w:pStyle w:val="TH"/>
        <w:rPr>
          <w:lang w:eastAsia="zh-CN"/>
        </w:rPr>
      </w:pPr>
      <w:r w:rsidRPr="00C25BC1">
        <w:t xml:space="preserve">Table 8.2.2.2.3.3.3-7: </w:t>
      </w:r>
      <w:proofErr w:type="spellStart"/>
      <w:r w:rsidRPr="00C25BC1">
        <w:t>RRCReconfigurationComplete</w:t>
      </w:r>
      <w:proofErr w:type="spellEnd"/>
      <w:r w:rsidRPr="00C25BC1">
        <w:t xml:space="preserve"> (Table 8.2.2.2.3.3.2-1, step 2 and 6, Table 8.2.2.2.3.3.2-2, step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942EC7" w:rsidRPr="00C25BC1" w14:paraId="01BCD6B1" w14:textId="77777777" w:rsidTr="005C44A0">
        <w:tc>
          <w:tcPr>
            <w:tcW w:w="9738" w:type="dxa"/>
            <w:tcBorders>
              <w:top w:val="single" w:sz="4" w:space="0" w:color="auto"/>
              <w:left w:val="single" w:sz="4" w:space="0" w:color="auto"/>
              <w:bottom w:val="single" w:sz="4" w:space="0" w:color="auto"/>
              <w:right w:val="single" w:sz="4" w:space="0" w:color="auto"/>
            </w:tcBorders>
            <w:hideMark/>
          </w:tcPr>
          <w:p w14:paraId="1F4DAB99" w14:textId="77777777" w:rsidR="00942EC7" w:rsidRPr="00C25BC1" w:rsidRDefault="00942EC7" w:rsidP="005C44A0">
            <w:pPr>
              <w:pStyle w:val="TAL"/>
            </w:pPr>
            <w:r w:rsidRPr="00C25BC1">
              <w:t>Derivation Path: TS 38.508-1 [4] Table 4.6.1-14 with condition NE-DC</w:t>
            </w:r>
          </w:p>
        </w:tc>
      </w:tr>
    </w:tbl>
    <w:p w14:paraId="4484EA11" w14:textId="77777777" w:rsidR="00942EC7" w:rsidRPr="00C25BC1" w:rsidRDefault="00942EC7" w:rsidP="00942EC7">
      <w:r w:rsidRPr="00C25BC1">
        <w:t xml:space="preserve"> </w:t>
      </w:r>
    </w:p>
    <w:p w14:paraId="3A1456A2" w14:textId="77777777" w:rsidR="00942EC7" w:rsidRPr="00C25BC1" w:rsidRDefault="00942EC7" w:rsidP="00942EC7">
      <w:pPr>
        <w:pStyle w:val="TH"/>
      </w:pPr>
      <w:r w:rsidRPr="00C25BC1">
        <w:t xml:space="preserve">Table 8.2.2.2.3.3.3-8: </w:t>
      </w:r>
      <w:proofErr w:type="spellStart"/>
      <w:r w:rsidRPr="00C25BC1">
        <w:t>CounterCheck</w:t>
      </w:r>
      <w:proofErr w:type="spellEnd"/>
      <w:r w:rsidRPr="00C25BC1">
        <w:t xml:space="preserve"> (Table 8.2.2.2.3.3.2-1, Step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42EC7" w:rsidRPr="00C25BC1" w14:paraId="4343ADAD" w14:textId="77777777" w:rsidTr="005C44A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94C6822" w14:textId="77777777" w:rsidR="00942EC7" w:rsidRPr="00C25BC1" w:rsidRDefault="00942EC7" w:rsidP="005C44A0">
            <w:pPr>
              <w:pStyle w:val="TAL"/>
              <w:rPr>
                <w:szCs w:val="18"/>
              </w:rPr>
            </w:pPr>
            <w:r w:rsidRPr="00C25BC1">
              <w:t xml:space="preserve"> Derivation Path: TS 38.508-1[4] Table 4.6.1-1</w:t>
            </w:r>
          </w:p>
        </w:tc>
      </w:tr>
      <w:tr w:rsidR="00942EC7" w:rsidRPr="00C25BC1" w14:paraId="2363AAFF"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B113" w14:textId="77777777" w:rsidR="00942EC7" w:rsidRPr="00C25BC1" w:rsidRDefault="00942EC7" w:rsidP="005C44A0">
            <w:pPr>
              <w:pStyle w:val="TAH"/>
            </w:pPr>
            <w:r w:rsidRPr="00C25BC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617D69C" w14:textId="77777777" w:rsidR="00942EC7" w:rsidRPr="00C25BC1" w:rsidRDefault="00942EC7" w:rsidP="005C44A0">
            <w:pPr>
              <w:pStyle w:val="TAH"/>
            </w:pPr>
            <w:r w:rsidRPr="00C25BC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90D4B2" w14:textId="77777777" w:rsidR="00942EC7" w:rsidRPr="00C25BC1" w:rsidRDefault="00942EC7" w:rsidP="005C44A0">
            <w:pPr>
              <w:pStyle w:val="TAH"/>
            </w:pPr>
            <w:r w:rsidRPr="00C25BC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3C8914" w14:textId="77777777" w:rsidR="00942EC7" w:rsidRPr="00C25BC1" w:rsidRDefault="00942EC7" w:rsidP="005C44A0">
            <w:pPr>
              <w:pStyle w:val="TAH"/>
            </w:pPr>
            <w:r w:rsidRPr="00C25BC1">
              <w:t>Condition</w:t>
            </w:r>
          </w:p>
        </w:tc>
      </w:tr>
      <w:tr w:rsidR="00942EC7" w:rsidRPr="00C25BC1" w14:paraId="4560F347"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3AD50" w14:textId="77777777" w:rsidR="00942EC7" w:rsidRPr="00C25BC1" w:rsidRDefault="00942EC7" w:rsidP="005C44A0">
            <w:pPr>
              <w:pStyle w:val="TAL"/>
            </w:pPr>
            <w:proofErr w:type="spellStart"/>
            <w:r w:rsidRPr="00C25BC1">
              <w:t>CounterCheck</w:t>
            </w:r>
            <w:proofErr w:type="spellEnd"/>
            <w:r w:rsidRPr="00C25BC1">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3CA423"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1B6E6"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824369" w14:textId="77777777" w:rsidR="00942EC7" w:rsidRPr="00C25BC1" w:rsidRDefault="00942EC7" w:rsidP="005C44A0">
            <w:pPr>
              <w:pStyle w:val="TAL"/>
            </w:pPr>
          </w:p>
        </w:tc>
      </w:tr>
      <w:tr w:rsidR="00942EC7" w:rsidRPr="00C25BC1" w14:paraId="16F65E72"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1C65B"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03698C"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F50D8E"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15D76E" w14:textId="77777777" w:rsidR="00942EC7" w:rsidRPr="00C25BC1" w:rsidRDefault="00942EC7" w:rsidP="005C44A0">
            <w:pPr>
              <w:pStyle w:val="TAL"/>
            </w:pPr>
          </w:p>
        </w:tc>
      </w:tr>
      <w:tr w:rsidR="00942EC7" w:rsidRPr="00C25BC1" w14:paraId="08D3C696"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1F9D5" w14:textId="77777777" w:rsidR="00942EC7" w:rsidRPr="00C25BC1" w:rsidRDefault="00942EC7" w:rsidP="005C44A0">
            <w:pPr>
              <w:pStyle w:val="TAL"/>
            </w:pPr>
            <w:r w:rsidRPr="00C25BC1">
              <w:t xml:space="preserve">    </w:t>
            </w:r>
            <w:proofErr w:type="spellStart"/>
            <w:r w:rsidRPr="00C25BC1">
              <w:t>counterCheck</w:t>
            </w:r>
            <w:proofErr w:type="spellEnd"/>
            <w:r w:rsidRPr="00C25BC1">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2A1F9E"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0BD5ED"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1AC3BB" w14:textId="77777777" w:rsidR="00942EC7" w:rsidRPr="00C25BC1" w:rsidRDefault="00942EC7" w:rsidP="005C44A0">
            <w:pPr>
              <w:pStyle w:val="TAL"/>
            </w:pPr>
          </w:p>
        </w:tc>
      </w:tr>
      <w:tr w:rsidR="00942EC7" w:rsidRPr="00C25BC1" w14:paraId="3072B792"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2050" w14:textId="77777777" w:rsidR="00942EC7" w:rsidRPr="00C25BC1" w:rsidRDefault="00942EC7" w:rsidP="005C44A0">
            <w:pPr>
              <w:pStyle w:val="TAL"/>
            </w:pPr>
            <w:r w:rsidRPr="00C25BC1">
              <w:t xml:space="preserve">      </w:t>
            </w:r>
            <w:proofErr w:type="spellStart"/>
            <w:r w:rsidRPr="00C25BC1">
              <w:t>drb-CountMSB-InfoList</w:t>
            </w:r>
            <w:proofErr w:type="spellEnd"/>
            <w:r w:rsidRPr="00C25BC1">
              <w:t xml:space="preserve"> SEQUENCE (SIZE (</w:t>
            </w:r>
            <w:proofErr w:type="gramStart"/>
            <w:r w:rsidRPr="00C25BC1">
              <w:t>1..</w:t>
            </w:r>
            <w:proofErr w:type="gramEnd"/>
            <w:r w:rsidRPr="00C25BC1">
              <w:t>maxDRB)) OF DRB-</w:t>
            </w:r>
            <w:proofErr w:type="spellStart"/>
            <w:r w:rsidRPr="00C25BC1">
              <w:t>CountMSB</w:t>
            </w:r>
            <w:proofErr w:type="spellEnd"/>
            <w:r w:rsidRPr="00C25BC1">
              <w:t>-Info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1C28344" w14:textId="77777777" w:rsidR="00942EC7" w:rsidRPr="00C25BC1" w:rsidRDefault="00942EC7" w:rsidP="005C44A0">
            <w:pPr>
              <w:pStyle w:val="TAL"/>
            </w:pPr>
            <w:r w:rsidRPr="00C25BC1">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329841"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07B334" w14:textId="77777777" w:rsidR="00942EC7" w:rsidRPr="00C25BC1" w:rsidRDefault="00942EC7" w:rsidP="005C44A0">
            <w:pPr>
              <w:pStyle w:val="TAL"/>
            </w:pPr>
          </w:p>
        </w:tc>
      </w:tr>
      <w:tr w:rsidR="00942EC7" w:rsidRPr="00C25BC1" w14:paraId="50D99058"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9222C" w14:textId="77777777" w:rsidR="00942EC7" w:rsidRPr="00C25BC1" w:rsidRDefault="00942EC7" w:rsidP="005C44A0">
            <w:pPr>
              <w:pStyle w:val="TAL"/>
            </w:pPr>
            <w:r w:rsidRPr="00C25BC1">
              <w:t xml:space="preserve">        DRB-</w:t>
            </w:r>
            <w:proofErr w:type="spellStart"/>
            <w:r w:rsidRPr="00C25BC1">
              <w:t>CountMSB</w:t>
            </w:r>
            <w:proofErr w:type="spellEnd"/>
            <w:r w:rsidRPr="00C25BC1">
              <w:t>-Info[1]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A0CC6C"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CF2E4A" w14:textId="77777777" w:rsidR="00942EC7" w:rsidRPr="00C25BC1" w:rsidRDefault="00942EC7" w:rsidP="005C44A0">
            <w:pPr>
              <w:pStyle w:val="TAL"/>
            </w:pPr>
            <w:r w:rsidRPr="00C25BC1">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FABAB" w14:textId="77777777" w:rsidR="00942EC7" w:rsidRPr="00C25BC1" w:rsidRDefault="00942EC7" w:rsidP="005C44A0">
            <w:pPr>
              <w:pStyle w:val="TAL"/>
            </w:pPr>
          </w:p>
        </w:tc>
      </w:tr>
      <w:tr w:rsidR="00942EC7" w:rsidRPr="00C25BC1" w14:paraId="6A672A81"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355E9"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A83B298" w14:textId="77777777" w:rsidR="00942EC7" w:rsidRPr="00C25BC1" w:rsidRDefault="00942EC7" w:rsidP="005C44A0">
            <w:pPr>
              <w:pStyle w:val="TAL"/>
            </w:pPr>
            <w:r w:rsidRPr="00C25BC1">
              <w:t xml:space="preserve">DRB-Identity of </w:t>
            </w:r>
            <w:proofErr w:type="spellStart"/>
            <w:r w:rsidRPr="00C25BC1">
              <w:t>DRBn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676117" w14:textId="77777777" w:rsidR="00942EC7" w:rsidRPr="00C25BC1" w:rsidRDefault="00942EC7" w:rsidP="005C44A0">
            <w:pPr>
              <w:pStyle w:val="TAL"/>
            </w:pPr>
            <w:proofErr w:type="spellStart"/>
            <w:r w:rsidRPr="00C25BC1">
              <w:t>DRBn</w:t>
            </w:r>
            <w:proofErr w:type="spellEnd"/>
            <w:r w:rsidRPr="00C25BC1">
              <w:t xml:space="preserve"> is the MCG DRB established in preamble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046A19" w14:textId="77777777" w:rsidR="00942EC7" w:rsidRPr="00C25BC1" w:rsidRDefault="00942EC7" w:rsidP="005C44A0">
            <w:pPr>
              <w:pStyle w:val="TAL"/>
            </w:pPr>
          </w:p>
        </w:tc>
      </w:tr>
      <w:tr w:rsidR="00942EC7" w:rsidRPr="00C25BC1" w14:paraId="22138E08"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68682" w14:textId="77777777" w:rsidR="00942EC7" w:rsidRPr="00C25BC1" w:rsidRDefault="00942EC7" w:rsidP="005C44A0">
            <w:pPr>
              <w:pStyle w:val="TAL"/>
            </w:pPr>
            <w:r w:rsidRPr="00C25BC1">
              <w:t xml:space="preserve">          </w:t>
            </w:r>
            <w:proofErr w:type="spellStart"/>
            <w:r w:rsidRPr="00C25BC1">
              <w:t>countMSB</w:t>
            </w:r>
            <w:proofErr w:type="spellEnd"/>
            <w:r w:rsidRPr="00C25BC1">
              <w:t>-Uplink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F2F56E" w14:textId="77777777" w:rsidR="00942EC7" w:rsidRPr="00C25BC1" w:rsidRDefault="00942EC7" w:rsidP="005C44A0">
            <w:pPr>
              <w:pStyle w:val="TAL"/>
            </w:pPr>
            <w:r w:rsidRPr="00C25BC1">
              <w:t>0</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BE4C62"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853A1F" w14:textId="77777777" w:rsidR="00942EC7" w:rsidRPr="00C25BC1" w:rsidRDefault="00942EC7" w:rsidP="005C44A0">
            <w:pPr>
              <w:pStyle w:val="TAL"/>
            </w:pPr>
          </w:p>
        </w:tc>
      </w:tr>
      <w:tr w:rsidR="00942EC7" w:rsidRPr="00C25BC1" w14:paraId="6953AAE9"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896B" w14:textId="77777777" w:rsidR="00942EC7" w:rsidRPr="00C25BC1" w:rsidRDefault="00942EC7" w:rsidP="005C44A0">
            <w:pPr>
              <w:pStyle w:val="TAL"/>
            </w:pPr>
            <w:r w:rsidRPr="00C25BC1">
              <w:t xml:space="preserve">          </w:t>
            </w:r>
            <w:proofErr w:type="spellStart"/>
            <w:r w:rsidRPr="00C25BC1">
              <w:t>countMSB</w:t>
            </w:r>
            <w:proofErr w:type="spellEnd"/>
            <w:r w:rsidRPr="00C25BC1">
              <w:t>-Downlink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70B6C6" w14:textId="77777777" w:rsidR="00942EC7" w:rsidRPr="00C25BC1" w:rsidRDefault="00942EC7" w:rsidP="005C44A0">
            <w:pPr>
              <w:pStyle w:val="TAL"/>
            </w:pPr>
            <w:r w:rsidRPr="00C25BC1">
              <w:t>0</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2088CC"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2CBCCB" w14:textId="77777777" w:rsidR="00942EC7" w:rsidRPr="00C25BC1" w:rsidRDefault="00942EC7" w:rsidP="005C44A0">
            <w:pPr>
              <w:pStyle w:val="TAL"/>
            </w:pPr>
          </w:p>
        </w:tc>
      </w:tr>
      <w:tr w:rsidR="00942EC7" w:rsidRPr="00C25BC1" w14:paraId="5F9C3B3F"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08D74"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CF68B1"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02811"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3DDEE2" w14:textId="77777777" w:rsidR="00942EC7" w:rsidRPr="00C25BC1" w:rsidRDefault="00942EC7" w:rsidP="005C44A0">
            <w:pPr>
              <w:pStyle w:val="TAL"/>
            </w:pPr>
          </w:p>
        </w:tc>
      </w:tr>
      <w:tr w:rsidR="00942EC7" w:rsidRPr="00C25BC1" w14:paraId="4FF6E76F"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D41B" w14:textId="77777777" w:rsidR="00942EC7" w:rsidRPr="00C25BC1" w:rsidRDefault="00942EC7" w:rsidP="005C44A0">
            <w:pPr>
              <w:pStyle w:val="TAL"/>
            </w:pPr>
            <w:r w:rsidRPr="00C25BC1">
              <w:t xml:space="preserve">        DRB-</w:t>
            </w:r>
            <w:proofErr w:type="spellStart"/>
            <w:r w:rsidRPr="00C25BC1">
              <w:t>CountMSB</w:t>
            </w:r>
            <w:proofErr w:type="spellEnd"/>
            <w:r w:rsidRPr="00C25BC1">
              <w:t>-Info[2]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6AB8B8"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03D4B6E" w14:textId="77777777" w:rsidR="00942EC7" w:rsidRPr="00C25BC1" w:rsidRDefault="00942EC7" w:rsidP="005C44A0">
            <w:pPr>
              <w:pStyle w:val="TAL"/>
            </w:pPr>
            <w:r w:rsidRPr="00C25BC1">
              <w:t>entry 2</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83739B" w14:textId="77777777" w:rsidR="00942EC7" w:rsidRPr="00C25BC1" w:rsidRDefault="00942EC7" w:rsidP="005C44A0">
            <w:pPr>
              <w:pStyle w:val="TAL"/>
            </w:pPr>
          </w:p>
        </w:tc>
      </w:tr>
      <w:tr w:rsidR="00942EC7" w:rsidRPr="00C25BC1" w14:paraId="292B9BD8"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97D44"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E781C7" w14:textId="77777777" w:rsidR="00942EC7" w:rsidRPr="00C25BC1" w:rsidRDefault="00942EC7" w:rsidP="005C44A0">
            <w:pPr>
              <w:pStyle w:val="TAL"/>
            </w:pPr>
            <w:r w:rsidRPr="00C25BC1">
              <w:t xml:space="preserve">DRB-Identity of </w:t>
            </w:r>
            <w:proofErr w:type="spellStart"/>
            <w:r w:rsidRPr="00C25BC1">
              <w:t>DRBj</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6A9499" w14:textId="77777777" w:rsidR="00942EC7" w:rsidRPr="00C25BC1" w:rsidRDefault="00942EC7" w:rsidP="005C44A0">
            <w:pPr>
              <w:pStyle w:val="TAL"/>
            </w:pPr>
            <w:proofErr w:type="spellStart"/>
            <w:r w:rsidRPr="00C25BC1">
              <w:t>DRBj</w:t>
            </w:r>
            <w:proofErr w:type="spellEnd"/>
            <w:r w:rsidRPr="00C25BC1">
              <w:t xml:space="preserve"> is the SCG DRB established in preamble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D37B3E" w14:textId="77777777" w:rsidR="00942EC7" w:rsidRPr="00C25BC1" w:rsidRDefault="00942EC7" w:rsidP="005C44A0">
            <w:pPr>
              <w:pStyle w:val="TAL"/>
            </w:pPr>
          </w:p>
        </w:tc>
      </w:tr>
      <w:tr w:rsidR="00942EC7" w:rsidRPr="00C25BC1" w14:paraId="54E172A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684B" w14:textId="77777777" w:rsidR="00942EC7" w:rsidRPr="00C25BC1" w:rsidRDefault="00942EC7" w:rsidP="005C44A0">
            <w:pPr>
              <w:pStyle w:val="TAL"/>
            </w:pPr>
            <w:r w:rsidRPr="00C25BC1">
              <w:t xml:space="preserve">          </w:t>
            </w:r>
            <w:proofErr w:type="spellStart"/>
            <w:r w:rsidRPr="00C25BC1">
              <w:t>countMSB</w:t>
            </w:r>
            <w:proofErr w:type="spellEnd"/>
            <w:r w:rsidRPr="00C25BC1">
              <w:t>-Uplink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DBBFEA" w14:textId="77777777" w:rsidR="00942EC7" w:rsidRPr="00C25BC1" w:rsidRDefault="00942EC7" w:rsidP="005C44A0">
            <w:pPr>
              <w:pStyle w:val="TAL"/>
            </w:pPr>
            <w:r w:rsidRPr="00C25BC1">
              <w:t>0</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5E5676"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27E0A2" w14:textId="77777777" w:rsidR="00942EC7" w:rsidRPr="00C25BC1" w:rsidRDefault="00942EC7" w:rsidP="005C44A0">
            <w:pPr>
              <w:pStyle w:val="TAL"/>
            </w:pPr>
          </w:p>
        </w:tc>
      </w:tr>
      <w:tr w:rsidR="00942EC7" w:rsidRPr="00C25BC1" w14:paraId="133D355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5028" w14:textId="77777777" w:rsidR="00942EC7" w:rsidRPr="00C25BC1" w:rsidRDefault="00942EC7" w:rsidP="005C44A0">
            <w:pPr>
              <w:pStyle w:val="TAL"/>
            </w:pPr>
            <w:r w:rsidRPr="00C25BC1">
              <w:t xml:space="preserve">          </w:t>
            </w:r>
            <w:proofErr w:type="spellStart"/>
            <w:r w:rsidRPr="00C25BC1">
              <w:t>countMSB</w:t>
            </w:r>
            <w:proofErr w:type="spellEnd"/>
            <w:r w:rsidRPr="00C25BC1">
              <w:t>-Downlink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284EB4A" w14:textId="77777777" w:rsidR="00942EC7" w:rsidRPr="00C25BC1" w:rsidRDefault="00942EC7" w:rsidP="005C44A0">
            <w:pPr>
              <w:pStyle w:val="TAL"/>
            </w:pPr>
            <w:r w:rsidRPr="00C25BC1">
              <w:t>0</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437124"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584433" w14:textId="77777777" w:rsidR="00942EC7" w:rsidRPr="00C25BC1" w:rsidRDefault="00942EC7" w:rsidP="005C44A0">
            <w:pPr>
              <w:pStyle w:val="TAL"/>
            </w:pPr>
          </w:p>
        </w:tc>
      </w:tr>
      <w:tr w:rsidR="00942EC7" w:rsidRPr="00C25BC1" w14:paraId="07DF125D"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0CA6"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330A4E"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1F2F8B"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86FE633" w14:textId="77777777" w:rsidR="00942EC7" w:rsidRPr="00C25BC1" w:rsidRDefault="00942EC7" w:rsidP="005C44A0">
            <w:pPr>
              <w:pStyle w:val="TAL"/>
            </w:pPr>
          </w:p>
        </w:tc>
      </w:tr>
      <w:tr w:rsidR="00942EC7" w:rsidRPr="00C25BC1" w14:paraId="59C8588B"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0397A"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39BFEF"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84F9A8"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6A86F5" w14:textId="77777777" w:rsidR="00942EC7" w:rsidRPr="00C25BC1" w:rsidRDefault="00942EC7" w:rsidP="005C44A0">
            <w:pPr>
              <w:pStyle w:val="TAL"/>
            </w:pPr>
          </w:p>
        </w:tc>
      </w:tr>
      <w:tr w:rsidR="00942EC7" w:rsidRPr="00C25BC1" w14:paraId="19B867E3"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A9C7"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F33CF8"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6AB5E"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99149B" w14:textId="77777777" w:rsidR="00942EC7" w:rsidRPr="00C25BC1" w:rsidRDefault="00942EC7" w:rsidP="005C44A0">
            <w:pPr>
              <w:pStyle w:val="TAL"/>
            </w:pPr>
          </w:p>
        </w:tc>
      </w:tr>
      <w:tr w:rsidR="00942EC7" w:rsidRPr="00C25BC1" w14:paraId="01785A9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62051"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C2ADC0"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906EEB"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FC3B35" w14:textId="77777777" w:rsidR="00942EC7" w:rsidRPr="00C25BC1" w:rsidRDefault="00942EC7" w:rsidP="005C44A0">
            <w:pPr>
              <w:pStyle w:val="TAL"/>
            </w:pPr>
          </w:p>
        </w:tc>
      </w:tr>
      <w:tr w:rsidR="00942EC7" w:rsidRPr="00C25BC1" w14:paraId="71C72C83"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90444" w14:textId="77777777" w:rsidR="00942EC7" w:rsidRPr="00C25BC1" w:rsidRDefault="00942EC7" w:rsidP="005C44A0">
            <w:pPr>
              <w:pStyle w:val="TAL"/>
            </w:pPr>
            <w:r w:rsidRPr="00C25BC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656645"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112191"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41A798" w14:textId="77777777" w:rsidR="00942EC7" w:rsidRPr="00C25BC1" w:rsidRDefault="00942EC7" w:rsidP="005C44A0">
            <w:pPr>
              <w:pStyle w:val="TAL"/>
            </w:pPr>
          </w:p>
        </w:tc>
      </w:tr>
    </w:tbl>
    <w:p w14:paraId="01038393" w14:textId="77777777" w:rsidR="00942EC7" w:rsidRPr="00C25BC1" w:rsidRDefault="00942EC7" w:rsidP="00942EC7">
      <w:r w:rsidRPr="00C25BC1">
        <w:t xml:space="preserve"> </w:t>
      </w:r>
    </w:p>
    <w:p w14:paraId="7EDB4224" w14:textId="77777777" w:rsidR="00942EC7" w:rsidRPr="00C25BC1" w:rsidRDefault="00942EC7" w:rsidP="00942EC7">
      <w:pPr>
        <w:pStyle w:val="TH"/>
      </w:pPr>
      <w:r w:rsidRPr="00C25BC1">
        <w:lastRenderedPageBreak/>
        <w:t xml:space="preserve">Table 8.2.2.2.3.3.3-9: </w:t>
      </w:r>
      <w:proofErr w:type="spellStart"/>
      <w:r w:rsidRPr="00C25BC1">
        <w:t>CounterCheckResponse</w:t>
      </w:r>
      <w:proofErr w:type="spellEnd"/>
      <w:r w:rsidRPr="00C25BC1">
        <w:t xml:space="preserve"> (Table 8.2.2.2.3.3.2-1, Step 4, Table 8.2.2.2.3.3.2-3, Step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42EC7" w:rsidRPr="00C25BC1" w14:paraId="61972208" w14:textId="77777777" w:rsidTr="005C44A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C855192" w14:textId="77777777" w:rsidR="00942EC7" w:rsidRPr="00C25BC1" w:rsidRDefault="00942EC7" w:rsidP="005C44A0">
            <w:pPr>
              <w:pStyle w:val="TAL"/>
              <w:rPr>
                <w:szCs w:val="18"/>
              </w:rPr>
            </w:pPr>
            <w:r w:rsidRPr="00C25BC1">
              <w:t xml:space="preserve"> Derivation Path: TS 38.508-1 [4], Table 4.6.1-2</w:t>
            </w:r>
          </w:p>
        </w:tc>
      </w:tr>
      <w:tr w:rsidR="00942EC7" w:rsidRPr="00C25BC1" w14:paraId="52A1237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17E7E" w14:textId="77777777" w:rsidR="00942EC7" w:rsidRPr="00C25BC1" w:rsidRDefault="00942EC7" w:rsidP="005C44A0">
            <w:pPr>
              <w:pStyle w:val="TAH"/>
            </w:pPr>
            <w:r w:rsidRPr="00C25BC1">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5EB611" w14:textId="77777777" w:rsidR="00942EC7" w:rsidRPr="00C25BC1" w:rsidRDefault="00942EC7" w:rsidP="005C44A0">
            <w:pPr>
              <w:pStyle w:val="TAH"/>
            </w:pPr>
            <w:r w:rsidRPr="00C25BC1">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E7B5B41" w14:textId="77777777" w:rsidR="00942EC7" w:rsidRPr="00C25BC1" w:rsidRDefault="00942EC7" w:rsidP="005C44A0">
            <w:pPr>
              <w:pStyle w:val="TAH"/>
            </w:pPr>
            <w:r w:rsidRPr="00C25BC1">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68A57B" w14:textId="77777777" w:rsidR="00942EC7" w:rsidRPr="00C25BC1" w:rsidRDefault="00942EC7" w:rsidP="005C44A0">
            <w:pPr>
              <w:pStyle w:val="TAH"/>
            </w:pPr>
            <w:r w:rsidRPr="00C25BC1">
              <w:t>Condition</w:t>
            </w:r>
          </w:p>
        </w:tc>
      </w:tr>
      <w:tr w:rsidR="00942EC7" w:rsidRPr="00C25BC1" w14:paraId="3C7FC791"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B8160" w14:textId="77777777" w:rsidR="00942EC7" w:rsidRPr="00C25BC1" w:rsidRDefault="00942EC7" w:rsidP="005C44A0">
            <w:pPr>
              <w:pStyle w:val="TAL"/>
            </w:pPr>
            <w:proofErr w:type="spellStart"/>
            <w:r w:rsidRPr="00C25BC1">
              <w:t>CounterCheckResponse</w:t>
            </w:r>
            <w:proofErr w:type="spellEnd"/>
            <w:r w:rsidRPr="00C25BC1">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FF093B"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011EF9A"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1D89C" w14:textId="77777777" w:rsidR="00942EC7" w:rsidRPr="00C25BC1" w:rsidRDefault="00942EC7" w:rsidP="005C44A0">
            <w:pPr>
              <w:pStyle w:val="TAL"/>
            </w:pPr>
          </w:p>
        </w:tc>
      </w:tr>
      <w:tr w:rsidR="00942EC7" w:rsidRPr="00C25BC1" w14:paraId="36F5DCF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7D8ED"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E9A801"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DF1923"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D42757" w14:textId="77777777" w:rsidR="00942EC7" w:rsidRPr="00C25BC1" w:rsidRDefault="00942EC7" w:rsidP="005C44A0">
            <w:pPr>
              <w:pStyle w:val="TAL"/>
            </w:pPr>
          </w:p>
        </w:tc>
      </w:tr>
      <w:tr w:rsidR="00942EC7" w:rsidRPr="00C25BC1" w14:paraId="0D9A8E4C"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BD272" w14:textId="77777777" w:rsidR="00942EC7" w:rsidRPr="00C25BC1" w:rsidRDefault="00942EC7" w:rsidP="005C44A0">
            <w:pPr>
              <w:pStyle w:val="TAL"/>
            </w:pPr>
            <w:r w:rsidRPr="00C25BC1">
              <w:t xml:space="preserve">    </w:t>
            </w:r>
            <w:proofErr w:type="spellStart"/>
            <w:r w:rsidRPr="00C25BC1">
              <w:t>counterCheckResponse</w:t>
            </w:r>
            <w:proofErr w:type="spellEnd"/>
            <w:r w:rsidRPr="00C25BC1">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350E8B"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7BCE00"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9AB83C" w14:textId="77777777" w:rsidR="00942EC7" w:rsidRPr="00C25BC1" w:rsidRDefault="00942EC7" w:rsidP="005C44A0">
            <w:pPr>
              <w:pStyle w:val="TAL"/>
            </w:pPr>
          </w:p>
        </w:tc>
      </w:tr>
      <w:tr w:rsidR="00942EC7" w:rsidRPr="00C25BC1" w14:paraId="7893F58A"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1AB6F" w14:textId="77777777" w:rsidR="00942EC7" w:rsidRPr="00C25BC1" w:rsidRDefault="00942EC7" w:rsidP="005C44A0">
            <w:pPr>
              <w:pStyle w:val="TAL"/>
            </w:pPr>
            <w:r w:rsidRPr="00C25BC1">
              <w:t xml:space="preserve">      </w:t>
            </w:r>
            <w:proofErr w:type="spellStart"/>
            <w:r w:rsidRPr="00C25BC1">
              <w:t>drb-CountInfoList</w:t>
            </w:r>
            <w:proofErr w:type="spellEnd"/>
            <w:r w:rsidRPr="00C25BC1">
              <w:t xml:space="preserve"> SEQUENCE (SIZE (</w:t>
            </w:r>
            <w:proofErr w:type="gramStart"/>
            <w:r w:rsidRPr="00C25BC1">
              <w:t>0..</w:t>
            </w:r>
            <w:proofErr w:type="gramEnd"/>
            <w:r w:rsidRPr="00C25BC1">
              <w:t>maxDRB)) OF DRB-</w:t>
            </w:r>
            <w:proofErr w:type="spellStart"/>
            <w:r w:rsidRPr="00C25BC1">
              <w:t>CountInfo</w:t>
            </w:r>
            <w:proofErr w:type="spellEnd"/>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2AB982" w14:textId="77777777" w:rsidR="00942EC7" w:rsidRPr="00C25BC1" w:rsidRDefault="00942EC7" w:rsidP="005C44A0">
            <w:pPr>
              <w:pStyle w:val="TAL"/>
            </w:pPr>
            <w:r w:rsidRPr="00C25BC1">
              <w:t>2 entries</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1B978E"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91E893" w14:textId="77777777" w:rsidR="00942EC7" w:rsidRPr="00C25BC1" w:rsidRDefault="00942EC7" w:rsidP="005C44A0">
            <w:pPr>
              <w:pStyle w:val="TAL"/>
            </w:pPr>
          </w:p>
        </w:tc>
      </w:tr>
      <w:tr w:rsidR="00942EC7" w:rsidRPr="00C25BC1" w14:paraId="6B3B9542"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F9A6E" w14:textId="77777777" w:rsidR="00942EC7" w:rsidRPr="00C25BC1" w:rsidRDefault="00942EC7" w:rsidP="005C44A0">
            <w:pPr>
              <w:pStyle w:val="TAL"/>
            </w:pPr>
            <w:r w:rsidRPr="00C25BC1">
              <w:t xml:space="preserve">        DRB-</w:t>
            </w:r>
            <w:proofErr w:type="spellStart"/>
            <w:r w:rsidRPr="00C25BC1">
              <w:t>CountInfo</w:t>
            </w:r>
            <w:proofErr w:type="spellEnd"/>
            <w:r w:rsidRPr="00C25BC1">
              <w:t>[1]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145789"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6EF9FC" w14:textId="77777777" w:rsidR="00942EC7" w:rsidRPr="00C25BC1" w:rsidRDefault="00942EC7" w:rsidP="005C44A0">
            <w:pPr>
              <w:pStyle w:val="TAL"/>
            </w:pPr>
            <w:r w:rsidRPr="00C25BC1">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7922DF" w14:textId="77777777" w:rsidR="00942EC7" w:rsidRPr="00C25BC1" w:rsidRDefault="00942EC7" w:rsidP="005C44A0">
            <w:pPr>
              <w:pStyle w:val="TAL"/>
            </w:pPr>
          </w:p>
        </w:tc>
      </w:tr>
      <w:tr w:rsidR="00942EC7" w:rsidRPr="00C25BC1" w14:paraId="11D94936"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9F36B"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F5C462F" w14:textId="77777777" w:rsidR="00942EC7" w:rsidRPr="00C25BC1" w:rsidRDefault="00942EC7" w:rsidP="005C44A0">
            <w:pPr>
              <w:pStyle w:val="TAL"/>
            </w:pPr>
            <w:r w:rsidRPr="00C25BC1">
              <w:t xml:space="preserve">DRB-Identity of </w:t>
            </w:r>
            <w:proofErr w:type="spellStart"/>
            <w:r w:rsidRPr="00C25BC1">
              <w:t>DRBn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FD4BA6" w14:textId="77777777" w:rsidR="00942EC7" w:rsidRPr="00C25BC1" w:rsidRDefault="00942EC7" w:rsidP="005C44A0">
            <w:pPr>
              <w:pStyle w:val="TAL"/>
            </w:pPr>
            <w:proofErr w:type="spellStart"/>
            <w:r w:rsidRPr="00C25BC1">
              <w:t>DRBn</w:t>
            </w:r>
            <w:proofErr w:type="spellEnd"/>
            <w:r w:rsidRPr="00C25BC1">
              <w:t xml:space="preserve"> is the MCG DRB established in preamble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4BD939" w14:textId="77777777" w:rsidR="00942EC7" w:rsidRPr="00C25BC1" w:rsidRDefault="00942EC7" w:rsidP="005C44A0">
            <w:pPr>
              <w:pStyle w:val="TAL"/>
            </w:pPr>
          </w:p>
        </w:tc>
      </w:tr>
      <w:tr w:rsidR="00942EC7" w:rsidRPr="00C25BC1" w14:paraId="27E3A895"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A5D94" w14:textId="77777777" w:rsidR="00942EC7" w:rsidRPr="00C25BC1" w:rsidRDefault="00942EC7" w:rsidP="005C44A0">
            <w:pPr>
              <w:pStyle w:val="TAL"/>
            </w:pPr>
            <w:r w:rsidRPr="00C25BC1">
              <w:t xml:space="preserve">          count-Uplink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44E31C" w14:textId="77777777" w:rsidR="00942EC7" w:rsidRPr="00C25BC1" w:rsidRDefault="00942EC7" w:rsidP="005C44A0">
            <w:pPr>
              <w:pStyle w:val="TAL"/>
            </w:pPr>
            <w:r w:rsidRPr="00C25BC1">
              <w:t>Not checked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C99C0A"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73F0A5" w14:textId="77777777" w:rsidR="00942EC7" w:rsidRPr="00C25BC1" w:rsidRDefault="00942EC7" w:rsidP="005C44A0">
            <w:pPr>
              <w:pStyle w:val="TAL"/>
            </w:pPr>
          </w:p>
        </w:tc>
      </w:tr>
      <w:tr w:rsidR="00942EC7" w:rsidRPr="00C25BC1" w14:paraId="3FF115FE"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73046" w14:textId="77777777" w:rsidR="00942EC7" w:rsidRPr="00C25BC1" w:rsidRDefault="00942EC7" w:rsidP="005C44A0">
            <w:pPr>
              <w:pStyle w:val="TAL"/>
            </w:pPr>
            <w:r w:rsidRPr="00C25BC1">
              <w:t xml:space="preserve">          count-Downlink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93C698" w14:textId="77777777" w:rsidR="00942EC7" w:rsidRPr="00C25BC1" w:rsidRDefault="00942EC7" w:rsidP="005C44A0">
            <w:pPr>
              <w:pStyle w:val="TAL"/>
            </w:pPr>
            <w:r w:rsidRPr="00C25BC1">
              <w:t>Not checked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3694E8"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FB3A1D" w14:textId="77777777" w:rsidR="00942EC7" w:rsidRPr="00C25BC1" w:rsidRDefault="00942EC7" w:rsidP="005C44A0">
            <w:pPr>
              <w:pStyle w:val="TAL"/>
            </w:pPr>
          </w:p>
        </w:tc>
      </w:tr>
      <w:tr w:rsidR="00942EC7" w:rsidRPr="00C25BC1" w14:paraId="07EAFACC"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5989A"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1C11ED"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E8A3F6"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E6FFAB" w14:textId="77777777" w:rsidR="00942EC7" w:rsidRPr="00C25BC1" w:rsidRDefault="00942EC7" w:rsidP="005C44A0">
            <w:pPr>
              <w:pStyle w:val="TAL"/>
            </w:pPr>
          </w:p>
        </w:tc>
      </w:tr>
      <w:tr w:rsidR="00942EC7" w:rsidRPr="00C25BC1" w14:paraId="0A573F6A"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1603" w14:textId="77777777" w:rsidR="00942EC7" w:rsidRPr="00C25BC1" w:rsidRDefault="00942EC7" w:rsidP="005C44A0">
            <w:pPr>
              <w:pStyle w:val="TAL"/>
            </w:pPr>
            <w:r w:rsidRPr="00C25BC1">
              <w:t xml:space="preserve">        DRB-</w:t>
            </w:r>
            <w:proofErr w:type="spellStart"/>
            <w:r w:rsidRPr="00C25BC1">
              <w:t>CountInfo</w:t>
            </w:r>
            <w:proofErr w:type="spellEnd"/>
            <w:r w:rsidRPr="00C25BC1">
              <w:t>[2]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ED49E2"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3381FF2" w14:textId="77777777" w:rsidR="00942EC7" w:rsidRPr="00C25BC1" w:rsidRDefault="00942EC7" w:rsidP="005C44A0">
            <w:pPr>
              <w:pStyle w:val="TAL"/>
            </w:pPr>
            <w:r w:rsidRPr="00C25BC1">
              <w:t>entry 1</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2E4D46" w14:textId="77777777" w:rsidR="00942EC7" w:rsidRPr="00C25BC1" w:rsidRDefault="00942EC7" w:rsidP="005C44A0">
            <w:pPr>
              <w:pStyle w:val="TAL"/>
            </w:pPr>
          </w:p>
        </w:tc>
      </w:tr>
      <w:tr w:rsidR="00942EC7" w:rsidRPr="00C25BC1" w14:paraId="012922F0"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75D6"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B3D72A7" w14:textId="77777777" w:rsidR="00942EC7" w:rsidRPr="00C25BC1" w:rsidRDefault="00942EC7" w:rsidP="005C44A0">
            <w:pPr>
              <w:pStyle w:val="TAL"/>
            </w:pPr>
            <w:r w:rsidRPr="00C25BC1">
              <w:t xml:space="preserve">DRB-Identity of </w:t>
            </w:r>
            <w:proofErr w:type="spellStart"/>
            <w:r w:rsidRPr="00C25BC1">
              <w:t>DRBj</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F643753" w14:textId="77777777" w:rsidR="00942EC7" w:rsidRPr="00C25BC1" w:rsidRDefault="00942EC7" w:rsidP="005C44A0">
            <w:pPr>
              <w:pStyle w:val="TAL"/>
            </w:pPr>
            <w:proofErr w:type="spellStart"/>
            <w:r w:rsidRPr="00C25BC1">
              <w:t>DRBj</w:t>
            </w:r>
            <w:proofErr w:type="spellEnd"/>
            <w:r w:rsidRPr="00C25BC1">
              <w:t xml:space="preserve"> is the SCG DRB established in preamble</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AB5003" w14:textId="77777777" w:rsidR="00942EC7" w:rsidRPr="00C25BC1" w:rsidRDefault="00942EC7" w:rsidP="005C44A0">
            <w:pPr>
              <w:pStyle w:val="TAL"/>
            </w:pPr>
          </w:p>
        </w:tc>
      </w:tr>
      <w:tr w:rsidR="00942EC7" w:rsidRPr="00C25BC1" w14:paraId="5BE3C322"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E0C3C" w14:textId="77777777" w:rsidR="00942EC7" w:rsidRPr="00C25BC1" w:rsidRDefault="00942EC7" w:rsidP="005C44A0">
            <w:pPr>
              <w:pStyle w:val="TAL"/>
            </w:pPr>
            <w:r w:rsidRPr="00C25BC1">
              <w:t xml:space="preserve">          count-Uplink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B98295D" w14:textId="77777777" w:rsidR="00942EC7" w:rsidRPr="00C25BC1" w:rsidRDefault="00942EC7" w:rsidP="005C44A0">
            <w:pPr>
              <w:pStyle w:val="TAL"/>
            </w:pPr>
            <w:r w:rsidRPr="00C25BC1">
              <w:t>Not checked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77BE18"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C4970E" w14:textId="77777777" w:rsidR="00942EC7" w:rsidRPr="00C25BC1" w:rsidRDefault="00942EC7" w:rsidP="005C44A0">
            <w:pPr>
              <w:pStyle w:val="TAL"/>
            </w:pPr>
          </w:p>
        </w:tc>
      </w:tr>
      <w:tr w:rsidR="00942EC7" w:rsidRPr="00C25BC1" w14:paraId="250C02E4"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1E164" w14:textId="77777777" w:rsidR="00942EC7" w:rsidRPr="00C25BC1" w:rsidRDefault="00942EC7" w:rsidP="005C44A0">
            <w:pPr>
              <w:pStyle w:val="TAL"/>
            </w:pPr>
            <w:r w:rsidRPr="00C25BC1">
              <w:t xml:space="preserve">          count-Downlink</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7F0A4B3" w14:textId="77777777" w:rsidR="00942EC7" w:rsidRPr="00C25BC1" w:rsidRDefault="00942EC7" w:rsidP="005C44A0">
            <w:pPr>
              <w:pStyle w:val="TAL"/>
            </w:pPr>
            <w:r w:rsidRPr="00C25BC1">
              <w:t>Not checked</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EB4C09"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D0A30C" w14:textId="77777777" w:rsidR="00942EC7" w:rsidRPr="00C25BC1" w:rsidRDefault="00942EC7" w:rsidP="005C44A0">
            <w:pPr>
              <w:pStyle w:val="TAL"/>
            </w:pPr>
          </w:p>
        </w:tc>
      </w:tr>
      <w:tr w:rsidR="00942EC7" w:rsidRPr="00C25BC1" w14:paraId="79A255E5"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79E4C"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E0AFA9"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BFCF5E"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33558" w14:textId="77777777" w:rsidR="00942EC7" w:rsidRPr="00C25BC1" w:rsidRDefault="00942EC7" w:rsidP="005C44A0">
            <w:pPr>
              <w:pStyle w:val="TAL"/>
            </w:pPr>
          </w:p>
        </w:tc>
      </w:tr>
      <w:tr w:rsidR="00942EC7" w:rsidRPr="00C25BC1" w14:paraId="70F48933"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625BB"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A2545F"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8B8765"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D60117" w14:textId="77777777" w:rsidR="00942EC7" w:rsidRPr="00C25BC1" w:rsidRDefault="00942EC7" w:rsidP="005C44A0">
            <w:pPr>
              <w:pStyle w:val="TAL"/>
            </w:pPr>
          </w:p>
        </w:tc>
      </w:tr>
      <w:tr w:rsidR="00942EC7" w:rsidRPr="00C25BC1" w14:paraId="7D1D5147"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04C0E"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B2AFE4"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2B2F0"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679DCC" w14:textId="77777777" w:rsidR="00942EC7" w:rsidRPr="00C25BC1" w:rsidRDefault="00942EC7" w:rsidP="005C44A0">
            <w:pPr>
              <w:pStyle w:val="TAL"/>
            </w:pPr>
          </w:p>
        </w:tc>
      </w:tr>
      <w:tr w:rsidR="00942EC7" w:rsidRPr="00C25BC1" w14:paraId="6C21E6FB"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41D82" w14:textId="77777777" w:rsidR="00942EC7" w:rsidRPr="00C25BC1" w:rsidRDefault="00942EC7" w:rsidP="005C44A0">
            <w:pPr>
              <w:pStyle w:val="TAL"/>
            </w:pPr>
            <w:r w:rsidRPr="00C25BC1">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ACE2DC"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87FB91"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AEE3A" w14:textId="77777777" w:rsidR="00942EC7" w:rsidRPr="00C25BC1" w:rsidRDefault="00942EC7" w:rsidP="005C44A0">
            <w:pPr>
              <w:pStyle w:val="TAL"/>
            </w:pPr>
          </w:p>
        </w:tc>
      </w:tr>
      <w:tr w:rsidR="00942EC7" w:rsidRPr="00C25BC1" w14:paraId="4CEFE4F9" w14:textId="77777777" w:rsidTr="005C44A0">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2910" w14:textId="77777777" w:rsidR="00942EC7" w:rsidRPr="00C25BC1" w:rsidRDefault="00942EC7" w:rsidP="005C44A0">
            <w:pPr>
              <w:pStyle w:val="TAL"/>
            </w:pPr>
            <w:r w:rsidRPr="00C25BC1">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DF2AA6" w14:textId="77777777" w:rsidR="00942EC7" w:rsidRPr="00C25BC1" w:rsidRDefault="00942EC7" w:rsidP="005C44A0">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73E212" w14:textId="77777777" w:rsidR="00942EC7" w:rsidRPr="00C25BC1" w:rsidRDefault="00942EC7" w:rsidP="005C44A0">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AB4961F" w14:textId="77777777" w:rsidR="00942EC7" w:rsidRPr="00C25BC1" w:rsidRDefault="00942EC7" w:rsidP="005C44A0">
            <w:pPr>
              <w:pStyle w:val="TAL"/>
            </w:pPr>
          </w:p>
        </w:tc>
      </w:tr>
    </w:tbl>
    <w:p w14:paraId="2A3009C3" w14:textId="77777777" w:rsidR="00942EC7" w:rsidRPr="00C25BC1" w:rsidRDefault="00942EC7" w:rsidP="00942EC7"/>
    <w:p w14:paraId="431E78D9" w14:textId="77777777" w:rsidR="00D7756D" w:rsidRPr="005920BE" w:rsidRDefault="00D7756D" w:rsidP="00177721"/>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134FB" w14:textId="77777777" w:rsidR="003F2B2B" w:rsidRDefault="003F2B2B">
      <w:pPr>
        <w:spacing w:after="0"/>
      </w:pPr>
      <w:r>
        <w:separator/>
      </w:r>
    </w:p>
  </w:endnote>
  <w:endnote w:type="continuationSeparator" w:id="0">
    <w:p w14:paraId="1D08CD6F" w14:textId="77777777" w:rsidR="003F2B2B" w:rsidRDefault="003F2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default"/>
    <w:sig w:usb0="00000000" w:usb1="00000000"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C3AD0" w14:textId="77777777" w:rsidR="003F2B2B" w:rsidRDefault="003F2B2B">
      <w:pPr>
        <w:spacing w:after="0"/>
      </w:pPr>
      <w:r>
        <w:separator/>
      </w:r>
    </w:p>
  </w:footnote>
  <w:footnote w:type="continuationSeparator" w:id="0">
    <w:p w14:paraId="750955AD" w14:textId="77777777" w:rsidR="003F2B2B" w:rsidRDefault="003F2B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409030">
    <w:abstractNumId w:val="5"/>
  </w:num>
  <w:num w:numId="2" w16cid:durableId="561840250">
    <w:abstractNumId w:val="18"/>
  </w:num>
  <w:num w:numId="3" w16cid:durableId="915287296">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10"/>
  </w:num>
  <w:num w:numId="5" w16cid:durableId="1351296502">
    <w:abstractNumId w:val="7"/>
  </w:num>
  <w:num w:numId="6" w16cid:durableId="906233789">
    <w:abstractNumId w:val="11"/>
  </w:num>
  <w:num w:numId="7" w16cid:durableId="973756874">
    <w:abstractNumId w:val="17"/>
  </w:num>
  <w:num w:numId="8" w16cid:durableId="1342585708">
    <w:abstractNumId w:val="21"/>
  </w:num>
  <w:num w:numId="9" w16cid:durableId="505826960">
    <w:abstractNumId w:val="1"/>
  </w:num>
  <w:num w:numId="10" w16cid:durableId="505174169">
    <w:abstractNumId w:val="19"/>
  </w:num>
  <w:num w:numId="11" w16cid:durableId="1321075126">
    <w:abstractNumId w:val="9"/>
  </w:num>
  <w:num w:numId="12" w16cid:durableId="1412774788">
    <w:abstractNumId w:val="14"/>
  </w:num>
  <w:num w:numId="13" w16cid:durableId="558901739">
    <w:abstractNumId w:val="16"/>
  </w:num>
  <w:num w:numId="14" w16cid:durableId="1664821896">
    <w:abstractNumId w:val="2"/>
  </w:num>
  <w:num w:numId="15" w16cid:durableId="1753695638">
    <w:abstractNumId w:val="15"/>
  </w:num>
  <w:num w:numId="16" w16cid:durableId="563759415">
    <w:abstractNumId w:val="20"/>
  </w:num>
  <w:num w:numId="17" w16cid:durableId="2138789109">
    <w:abstractNumId w:val="6"/>
  </w:num>
  <w:num w:numId="18" w16cid:durableId="1519613799">
    <w:abstractNumId w:val="8"/>
  </w:num>
  <w:num w:numId="19" w16cid:durableId="1623224299">
    <w:abstractNumId w:val="4"/>
  </w:num>
  <w:num w:numId="20" w16cid:durableId="909312518">
    <w:abstractNumId w:val="3"/>
  </w:num>
  <w:num w:numId="21" w16cid:durableId="1511410538">
    <w:abstractNumId w:val="13"/>
  </w:num>
  <w:num w:numId="22" w16cid:durableId="1955214367">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B24"/>
    <w:rsid w:val="00003E30"/>
    <w:rsid w:val="0000509B"/>
    <w:rsid w:val="00005E85"/>
    <w:rsid w:val="00015ECF"/>
    <w:rsid w:val="0001791A"/>
    <w:rsid w:val="000214C4"/>
    <w:rsid w:val="00022E4A"/>
    <w:rsid w:val="00025649"/>
    <w:rsid w:val="00031CEB"/>
    <w:rsid w:val="0003528D"/>
    <w:rsid w:val="000370E8"/>
    <w:rsid w:val="00042DB7"/>
    <w:rsid w:val="0004435A"/>
    <w:rsid w:val="000461EE"/>
    <w:rsid w:val="00047F7C"/>
    <w:rsid w:val="000513E9"/>
    <w:rsid w:val="00053050"/>
    <w:rsid w:val="000561B2"/>
    <w:rsid w:val="00063532"/>
    <w:rsid w:val="00067D3B"/>
    <w:rsid w:val="0007029D"/>
    <w:rsid w:val="00071AA4"/>
    <w:rsid w:val="00071D97"/>
    <w:rsid w:val="00074022"/>
    <w:rsid w:val="000768D0"/>
    <w:rsid w:val="00081AD9"/>
    <w:rsid w:val="00085A30"/>
    <w:rsid w:val="0008646A"/>
    <w:rsid w:val="00086D7E"/>
    <w:rsid w:val="0009387A"/>
    <w:rsid w:val="00095B12"/>
    <w:rsid w:val="000973E4"/>
    <w:rsid w:val="000A2A4C"/>
    <w:rsid w:val="000A6394"/>
    <w:rsid w:val="000B00A8"/>
    <w:rsid w:val="000B0AB1"/>
    <w:rsid w:val="000B2A22"/>
    <w:rsid w:val="000B34A0"/>
    <w:rsid w:val="000B7FED"/>
    <w:rsid w:val="000C038A"/>
    <w:rsid w:val="000C0AA9"/>
    <w:rsid w:val="000C26F8"/>
    <w:rsid w:val="000C42D2"/>
    <w:rsid w:val="000C629F"/>
    <w:rsid w:val="000C6598"/>
    <w:rsid w:val="000C7D64"/>
    <w:rsid w:val="000D0625"/>
    <w:rsid w:val="000D0962"/>
    <w:rsid w:val="000D0BC6"/>
    <w:rsid w:val="000D44B3"/>
    <w:rsid w:val="000F170F"/>
    <w:rsid w:val="000F6AE5"/>
    <w:rsid w:val="001017B6"/>
    <w:rsid w:val="00102AF6"/>
    <w:rsid w:val="001038F4"/>
    <w:rsid w:val="00104365"/>
    <w:rsid w:val="00105C6A"/>
    <w:rsid w:val="0010603B"/>
    <w:rsid w:val="001107AD"/>
    <w:rsid w:val="001133DA"/>
    <w:rsid w:val="00115189"/>
    <w:rsid w:val="001154FE"/>
    <w:rsid w:val="0011716C"/>
    <w:rsid w:val="0012100E"/>
    <w:rsid w:val="001302AF"/>
    <w:rsid w:val="00133D4E"/>
    <w:rsid w:val="00134F9C"/>
    <w:rsid w:val="00136933"/>
    <w:rsid w:val="00141898"/>
    <w:rsid w:val="00142403"/>
    <w:rsid w:val="00145D43"/>
    <w:rsid w:val="00146DC9"/>
    <w:rsid w:val="00152CFB"/>
    <w:rsid w:val="00154A80"/>
    <w:rsid w:val="001558AA"/>
    <w:rsid w:val="00160517"/>
    <w:rsid w:val="001609A0"/>
    <w:rsid w:val="001617AD"/>
    <w:rsid w:val="00161B9E"/>
    <w:rsid w:val="00162230"/>
    <w:rsid w:val="001649D8"/>
    <w:rsid w:val="00165996"/>
    <w:rsid w:val="0017225F"/>
    <w:rsid w:val="00173B4B"/>
    <w:rsid w:val="00174DB6"/>
    <w:rsid w:val="00177620"/>
    <w:rsid w:val="00177721"/>
    <w:rsid w:val="00183B34"/>
    <w:rsid w:val="001851D8"/>
    <w:rsid w:val="00185906"/>
    <w:rsid w:val="00192C46"/>
    <w:rsid w:val="00192E76"/>
    <w:rsid w:val="00193761"/>
    <w:rsid w:val="00195002"/>
    <w:rsid w:val="0019691E"/>
    <w:rsid w:val="001A08B3"/>
    <w:rsid w:val="001A2585"/>
    <w:rsid w:val="001A2CA0"/>
    <w:rsid w:val="001A4321"/>
    <w:rsid w:val="001A67C6"/>
    <w:rsid w:val="001A7B60"/>
    <w:rsid w:val="001B13B4"/>
    <w:rsid w:val="001B52F0"/>
    <w:rsid w:val="001B54AE"/>
    <w:rsid w:val="001B6581"/>
    <w:rsid w:val="001B7A65"/>
    <w:rsid w:val="001C0D67"/>
    <w:rsid w:val="001C0F57"/>
    <w:rsid w:val="001C31F9"/>
    <w:rsid w:val="001C714F"/>
    <w:rsid w:val="001C7753"/>
    <w:rsid w:val="001D58B6"/>
    <w:rsid w:val="001D6C95"/>
    <w:rsid w:val="001E16B0"/>
    <w:rsid w:val="001E1C70"/>
    <w:rsid w:val="001E41F3"/>
    <w:rsid w:val="001E5B6E"/>
    <w:rsid w:val="001E6164"/>
    <w:rsid w:val="001F1950"/>
    <w:rsid w:val="001F382E"/>
    <w:rsid w:val="001F45AC"/>
    <w:rsid w:val="001F53BB"/>
    <w:rsid w:val="001F5A16"/>
    <w:rsid w:val="002003C8"/>
    <w:rsid w:val="00201CC2"/>
    <w:rsid w:val="00203CB6"/>
    <w:rsid w:val="00205E06"/>
    <w:rsid w:val="00207508"/>
    <w:rsid w:val="00220A2D"/>
    <w:rsid w:val="002210BA"/>
    <w:rsid w:val="00225BDA"/>
    <w:rsid w:val="0023064B"/>
    <w:rsid w:val="00231AAA"/>
    <w:rsid w:val="00234E7F"/>
    <w:rsid w:val="0023504B"/>
    <w:rsid w:val="002350A9"/>
    <w:rsid w:val="002350B5"/>
    <w:rsid w:val="00241364"/>
    <w:rsid w:val="002530E3"/>
    <w:rsid w:val="00254EBB"/>
    <w:rsid w:val="0025595E"/>
    <w:rsid w:val="00255CFD"/>
    <w:rsid w:val="002568C9"/>
    <w:rsid w:val="00256973"/>
    <w:rsid w:val="0026004D"/>
    <w:rsid w:val="002640DD"/>
    <w:rsid w:val="00275D12"/>
    <w:rsid w:val="00275EC3"/>
    <w:rsid w:val="002765B4"/>
    <w:rsid w:val="002773F2"/>
    <w:rsid w:val="002831B9"/>
    <w:rsid w:val="002834DE"/>
    <w:rsid w:val="00284FEB"/>
    <w:rsid w:val="00285A14"/>
    <w:rsid w:val="002860C4"/>
    <w:rsid w:val="0028719D"/>
    <w:rsid w:val="002914E9"/>
    <w:rsid w:val="002954AE"/>
    <w:rsid w:val="002A129C"/>
    <w:rsid w:val="002A1F0E"/>
    <w:rsid w:val="002A3653"/>
    <w:rsid w:val="002B07AF"/>
    <w:rsid w:val="002B2FBF"/>
    <w:rsid w:val="002B5741"/>
    <w:rsid w:val="002B5F9C"/>
    <w:rsid w:val="002C0DA4"/>
    <w:rsid w:val="002C2293"/>
    <w:rsid w:val="002D2104"/>
    <w:rsid w:val="002D6017"/>
    <w:rsid w:val="002D61BC"/>
    <w:rsid w:val="002E1D77"/>
    <w:rsid w:val="002E31CE"/>
    <w:rsid w:val="002E3525"/>
    <w:rsid w:val="002E472E"/>
    <w:rsid w:val="002E6075"/>
    <w:rsid w:val="002E711B"/>
    <w:rsid w:val="002E799B"/>
    <w:rsid w:val="002E7B37"/>
    <w:rsid w:val="002F0476"/>
    <w:rsid w:val="002F207F"/>
    <w:rsid w:val="002F314F"/>
    <w:rsid w:val="002F4E6C"/>
    <w:rsid w:val="002F7E7F"/>
    <w:rsid w:val="00300980"/>
    <w:rsid w:val="00304218"/>
    <w:rsid w:val="00305409"/>
    <w:rsid w:val="00314A8D"/>
    <w:rsid w:val="00320AF7"/>
    <w:rsid w:val="0032197D"/>
    <w:rsid w:val="00324FF0"/>
    <w:rsid w:val="0033334F"/>
    <w:rsid w:val="00335C16"/>
    <w:rsid w:val="00336D2F"/>
    <w:rsid w:val="00343A65"/>
    <w:rsid w:val="0034558E"/>
    <w:rsid w:val="0034570E"/>
    <w:rsid w:val="00347B58"/>
    <w:rsid w:val="00353097"/>
    <w:rsid w:val="00353777"/>
    <w:rsid w:val="00356306"/>
    <w:rsid w:val="003609EF"/>
    <w:rsid w:val="00360E73"/>
    <w:rsid w:val="0036142C"/>
    <w:rsid w:val="0036231A"/>
    <w:rsid w:val="00366FF2"/>
    <w:rsid w:val="003700DE"/>
    <w:rsid w:val="00370AE2"/>
    <w:rsid w:val="00374DD4"/>
    <w:rsid w:val="00375563"/>
    <w:rsid w:val="003776A0"/>
    <w:rsid w:val="003803AF"/>
    <w:rsid w:val="00381042"/>
    <w:rsid w:val="00382715"/>
    <w:rsid w:val="00383191"/>
    <w:rsid w:val="0038363B"/>
    <w:rsid w:val="00384BEF"/>
    <w:rsid w:val="00386A7A"/>
    <w:rsid w:val="00386AB5"/>
    <w:rsid w:val="00397535"/>
    <w:rsid w:val="003A6BA4"/>
    <w:rsid w:val="003B03C1"/>
    <w:rsid w:val="003B0C1F"/>
    <w:rsid w:val="003B1534"/>
    <w:rsid w:val="003B6F2D"/>
    <w:rsid w:val="003B7D12"/>
    <w:rsid w:val="003C51D4"/>
    <w:rsid w:val="003C66E1"/>
    <w:rsid w:val="003C768B"/>
    <w:rsid w:val="003D10F4"/>
    <w:rsid w:val="003D214E"/>
    <w:rsid w:val="003D4243"/>
    <w:rsid w:val="003D4C42"/>
    <w:rsid w:val="003D5F27"/>
    <w:rsid w:val="003E08A3"/>
    <w:rsid w:val="003E1A36"/>
    <w:rsid w:val="003E3024"/>
    <w:rsid w:val="003E5770"/>
    <w:rsid w:val="003E7CD2"/>
    <w:rsid w:val="003F06EF"/>
    <w:rsid w:val="003F2B2B"/>
    <w:rsid w:val="003F4BF2"/>
    <w:rsid w:val="003F599B"/>
    <w:rsid w:val="004014DD"/>
    <w:rsid w:val="00410371"/>
    <w:rsid w:val="004105BB"/>
    <w:rsid w:val="004128F1"/>
    <w:rsid w:val="00413E91"/>
    <w:rsid w:val="00415229"/>
    <w:rsid w:val="0041541A"/>
    <w:rsid w:val="004208C9"/>
    <w:rsid w:val="0042415E"/>
    <w:rsid w:val="004242F1"/>
    <w:rsid w:val="00424EE3"/>
    <w:rsid w:val="0042788F"/>
    <w:rsid w:val="00427B92"/>
    <w:rsid w:val="00430573"/>
    <w:rsid w:val="0043750A"/>
    <w:rsid w:val="004378BE"/>
    <w:rsid w:val="004406E9"/>
    <w:rsid w:val="00440B91"/>
    <w:rsid w:val="00443AD3"/>
    <w:rsid w:val="00445412"/>
    <w:rsid w:val="00446070"/>
    <w:rsid w:val="0044611A"/>
    <w:rsid w:val="00446B5E"/>
    <w:rsid w:val="00452154"/>
    <w:rsid w:val="00457A44"/>
    <w:rsid w:val="00460115"/>
    <w:rsid w:val="00461E1A"/>
    <w:rsid w:val="0046213D"/>
    <w:rsid w:val="00465F05"/>
    <w:rsid w:val="0047142B"/>
    <w:rsid w:val="00473B61"/>
    <w:rsid w:val="00474AE1"/>
    <w:rsid w:val="00481D0F"/>
    <w:rsid w:val="00487618"/>
    <w:rsid w:val="004940B6"/>
    <w:rsid w:val="004946CB"/>
    <w:rsid w:val="004969AB"/>
    <w:rsid w:val="0049711E"/>
    <w:rsid w:val="004A026B"/>
    <w:rsid w:val="004A58BD"/>
    <w:rsid w:val="004A754B"/>
    <w:rsid w:val="004B037C"/>
    <w:rsid w:val="004B4185"/>
    <w:rsid w:val="004B434A"/>
    <w:rsid w:val="004B75B7"/>
    <w:rsid w:val="004C18C0"/>
    <w:rsid w:val="004C3947"/>
    <w:rsid w:val="004D027C"/>
    <w:rsid w:val="004D132E"/>
    <w:rsid w:val="004D2175"/>
    <w:rsid w:val="004D579E"/>
    <w:rsid w:val="004D68BD"/>
    <w:rsid w:val="004D7987"/>
    <w:rsid w:val="004E47F4"/>
    <w:rsid w:val="004F5EEE"/>
    <w:rsid w:val="004F623E"/>
    <w:rsid w:val="004F7D1A"/>
    <w:rsid w:val="00511076"/>
    <w:rsid w:val="005142F7"/>
    <w:rsid w:val="00515428"/>
    <w:rsid w:val="0051580D"/>
    <w:rsid w:val="00530C43"/>
    <w:rsid w:val="00531518"/>
    <w:rsid w:val="00532DCD"/>
    <w:rsid w:val="00536431"/>
    <w:rsid w:val="00540111"/>
    <w:rsid w:val="00543E27"/>
    <w:rsid w:val="005450BB"/>
    <w:rsid w:val="00547111"/>
    <w:rsid w:val="00547FD4"/>
    <w:rsid w:val="00554A48"/>
    <w:rsid w:val="00554A9E"/>
    <w:rsid w:val="005611FD"/>
    <w:rsid w:val="00561568"/>
    <w:rsid w:val="00565237"/>
    <w:rsid w:val="00566019"/>
    <w:rsid w:val="00566D1A"/>
    <w:rsid w:val="00572A2C"/>
    <w:rsid w:val="00576194"/>
    <w:rsid w:val="00576248"/>
    <w:rsid w:val="005812C6"/>
    <w:rsid w:val="005822ED"/>
    <w:rsid w:val="00582570"/>
    <w:rsid w:val="00582DFE"/>
    <w:rsid w:val="00583AED"/>
    <w:rsid w:val="00585573"/>
    <w:rsid w:val="00585B6B"/>
    <w:rsid w:val="0058792B"/>
    <w:rsid w:val="005920BE"/>
    <w:rsid w:val="00592D74"/>
    <w:rsid w:val="00595B9F"/>
    <w:rsid w:val="005A072C"/>
    <w:rsid w:val="005A119C"/>
    <w:rsid w:val="005A55FB"/>
    <w:rsid w:val="005A72BF"/>
    <w:rsid w:val="005B080F"/>
    <w:rsid w:val="005B1A71"/>
    <w:rsid w:val="005B28B8"/>
    <w:rsid w:val="005B2C7C"/>
    <w:rsid w:val="005B4E86"/>
    <w:rsid w:val="005C088E"/>
    <w:rsid w:val="005C1112"/>
    <w:rsid w:val="005C4B6F"/>
    <w:rsid w:val="005C6A2B"/>
    <w:rsid w:val="005D0B52"/>
    <w:rsid w:val="005D0D00"/>
    <w:rsid w:val="005D1EC2"/>
    <w:rsid w:val="005D4333"/>
    <w:rsid w:val="005D4E75"/>
    <w:rsid w:val="005D75D5"/>
    <w:rsid w:val="005E1816"/>
    <w:rsid w:val="005E1D6C"/>
    <w:rsid w:val="005E1E9D"/>
    <w:rsid w:val="005E2C44"/>
    <w:rsid w:val="005E7358"/>
    <w:rsid w:val="005F105A"/>
    <w:rsid w:val="005F56AE"/>
    <w:rsid w:val="005F7C79"/>
    <w:rsid w:val="00605094"/>
    <w:rsid w:val="00605F24"/>
    <w:rsid w:val="006060E7"/>
    <w:rsid w:val="006074A2"/>
    <w:rsid w:val="00616FF4"/>
    <w:rsid w:val="00621188"/>
    <w:rsid w:val="006257ED"/>
    <w:rsid w:val="00627DAF"/>
    <w:rsid w:val="0063162E"/>
    <w:rsid w:val="006338F0"/>
    <w:rsid w:val="00633F1E"/>
    <w:rsid w:val="0064106C"/>
    <w:rsid w:val="006439E3"/>
    <w:rsid w:val="00643B51"/>
    <w:rsid w:val="00644319"/>
    <w:rsid w:val="00653D93"/>
    <w:rsid w:val="00655681"/>
    <w:rsid w:val="0065743C"/>
    <w:rsid w:val="00663955"/>
    <w:rsid w:val="00664CF6"/>
    <w:rsid w:val="00665C47"/>
    <w:rsid w:val="00666E03"/>
    <w:rsid w:val="0067655F"/>
    <w:rsid w:val="00676B9C"/>
    <w:rsid w:val="00686767"/>
    <w:rsid w:val="006916E9"/>
    <w:rsid w:val="00691B9E"/>
    <w:rsid w:val="00693EE5"/>
    <w:rsid w:val="00695808"/>
    <w:rsid w:val="00695A1F"/>
    <w:rsid w:val="00695F1C"/>
    <w:rsid w:val="006970C6"/>
    <w:rsid w:val="006A028E"/>
    <w:rsid w:val="006A16A4"/>
    <w:rsid w:val="006A562A"/>
    <w:rsid w:val="006A61F8"/>
    <w:rsid w:val="006B25F6"/>
    <w:rsid w:val="006B34F4"/>
    <w:rsid w:val="006B46FB"/>
    <w:rsid w:val="006B6D2A"/>
    <w:rsid w:val="006B7062"/>
    <w:rsid w:val="006B7BDD"/>
    <w:rsid w:val="006C03C4"/>
    <w:rsid w:val="006C12C9"/>
    <w:rsid w:val="006C1F8C"/>
    <w:rsid w:val="006E147C"/>
    <w:rsid w:val="006E21FB"/>
    <w:rsid w:val="006E2287"/>
    <w:rsid w:val="006E3D0E"/>
    <w:rsid w:val="006E6ACF"/>
    <w:rsid w:val="006F0F04"/>
    <w:rsid w:val="006F165A"/>
    <w:rsid w:val="006F4709"/>
    <w:rsid w:val="006F6335"/>
    <w:rsid w:val="006F6A44"/>
    <w:rsid w:val="006F76EF"/>
    <w:rsid w:val="00703A4F"/>
    <w:rsid w:val="00705598"/>
    <w:rsid w:val="00707F3F"/>
    <w:rsid w:val="00711E0D"/>
    <w:rsid w:val="007126ED"/>
    <w:rsid w:val="00713A9C"/>
    <w:rsid w:val="007176FF"/>
    <w:rsid w:val="00723366"/>
    <w:rsid w:val="00725786"/>
    <w:rsid w:val="00730308"/>
    <w:rsid w:val="00732353"/>
    <w:rsid w:val="00735D3E"/>
    <w:rsid w:val="0073758E"/>
    <w:rsid w:val="00740C49"/>
    <w:rsid w:val="007415DF"/>
    <w:rsid w:val="007504B3"/>
    <w:rsid w:val="00750AA4"/>
    <w:rsid w:val="00754FD8"/>
    <w:rsid w:val="00755B3B"/>
    <w:rsid w:val="007618DD"/>
    <w:rsid w:val="007628B1"/>
    <w:rsid w:val="0076294A"/>
    <w:rsid w:val="00762DA5"/>
    <w:rsid w:val="00762EDC"/>
    <w:rsid w:val="00767A4A"/>
    <w:rsid w:val="00772B37"/>
    <w:rsid w:val="00781346"/>
    <w:rsid w:val="0078175C"/>
    <w:rsid w:val="00786CF1"/>
    <w:rsid w:val="00792342"/>
    <w:rsid w:val="007938F5"/>
    <w:rsid w:val="00793AAB"/>
    <w:rsid w:val="00793FE9"/>
    <w:rsid w:val="0079593F"/>
    <w:rsid w:val="0079651F"/>
    <w:rsid w:val="0079769B"/>
    <w:rsid w:val="007977A8"/>
    <w:rsid w:val="007A02B2"/>
    <w:rsid w:val="007A0A44"/>
    <w:rsid w:val="007A245B"/>
    <w:rsid w:val="007A6BA9"/>
    <w:rsid w:val="007B0395"/>
    <w:rsid w:val="007B0FEC"/>
    <w:rsid w:val="007B302B"/>
    <w:rsid w:val="007B4122"/>
    <w:rsid w:val="007B512A"/>
    <w:rsid w:val="007B5293"/>
    <w:rsid w:val="007B563A"/>
    <w:rsid w:val="007C147A"/>
    <w:rsid w:val="007C1CFD"/>
    <w:rsid w:val="007C2097"/>
    <w:rsid w:val="007C27CA"/>
    <w:rsid w:val="007D0686"/>
    <w:rsid w:val="007D0696"/>
    <w:rsid w:val="007D0D74"/>
    <w:rsid w:val="007D6A07"/>
    <w:rsid w:val="007D7A27"/>
    <w:rsid w:val="007E0FBA"/>
    <w:rsid w:val="007E29D8"/>
    <w:rsid w:val="007E6772"/>
    <w:rsid w:val="007F1CBB"/>
    <w:rsid w:val="007F683C"/>
    <w:rsid w:val="007F6B92"/>
    <w:rsid w:val="007F7259"/>
    <w:rsid w:val="007F7835"/>
    <w:rsid w:val="008036E4"/>
    <w:rsid w:val="008040A8"/>
    <w:rsid w:val="00811ADB"/>
    <w:rsid w:val="0081747F"/>
    <w:rsid w:val="0082019B"/>
    <w:rsid w:val="00820D85"/>
    <w:rsid w:val="008220A0"/>
    <w:rsid w:val="00822E09"/>
    <w:rsid w:val="00825830"/>
    <w:rsid w:val="008279FA"/>
    <w:rsid w:val="008312CE"/>
    <w:rsid w:val="008364AA"/>
    <w:rsid w:val="008451EA"/>
    <w:rsid w:val="008479F8"/>
    <w:rsid w:val="00850BD7"/>
    <w:rsid w:val="00851906"/>
    <w:rsid w:val="008526DE"/>
    <w:rsid w:val="008539DD"/>
    <w:rsid w:val="008608CA"/>
    <w:rsid w:val="00861B8E"/>
    <w:rsid w:val="008626E7"/>
    <w:rsid w:val="0086425F"/>
    <w:rsid w:val="008675C6"/>
    <w:rsid w:val="00870EE7"/>
    <w:rsid w:val="008739B0"/>
    <w:rsid w:val="00880C89"/>
    <w:rsid w:val="00885679"/>
    <w:rsid w:val="008863B9"/>
    <w:rsid w:val="008940E4"/>
    <w:rsid w:val="00894431"/>
    <w:rsid w:val="00894F28"/>
    <w:rsid w:val="0089682A"/>
    <w:rsid w:val="0089736C"/>
    <w:rsid w:val="008A1D24"/>
    <w:rsid w:val="008A21DB"/>
    <w:rsid w:val="008A41FD"/>
    <w:rsid w:val="008A45A6"/>
    <w:rsid w:val="008A465A"/>
    <w:rsid w:val="008B4844"/>
    <w:rsid w:val="008B531F"/>
    <w:rsid w:val="008B75C8"/>
    <w:rsid w:val="008C284C"/>
    <w:rsid w:val="008C46F8"/>
    <w:rsid w:val="008D4654"/>
    <w:rsid w:val="008E26EC"/>
    <w:rsid w:val="008E436F"/>
    <w:rsid w:val="008E7C07"/>
    <w:rsid w:val="008F25D0"/>
    <w:rsid w:val="008F3789"/>
    <w:rsid w:val="008F4244"/>
    <w:rsid w:val="008F5757"/>
    <w:rsid w:val="008F58BF"/>
    <w:rsid w:val="008F686C"/>
    <w:rsid w:val="00900B7E"/>
    <w:rsid w:val="009021DB"/>
    <w:rsid w:val="0090373E"/>
    <w:rsid w:val="00906F4C"/>
    <w:rsid w:val="0090728B"/>
    <w:rsid w:val="00910354"/>
    <w:rsid w:val="0091096A"/>
    <w:rsid w:val="00912741"/>
    <w:rsid w:val="00912D19"/>
    <w:rsid w:val="009148DE"/>
    <w:rsid w:val="00915463"/>
    <w:rsid w:val="009162AA"/>
    <w:rsid w:val="00916856"/>
    <w:rsid w:val="0091726F"/>
    <w:rsid w:val="00922A39"/>
    <w:rsid w:val="00923771"/>
    <w:rsid w:val="00923D49"/>
    <w:rsid w:val="0092742A"/>
    <w:rsid w:val="009325DF"/>
    <w:rsid w:val="009348C6"/>
    <w:rsid w:val="00936712"/>
    <w:rsid w:val="00936FDC"/>
    <w:rsid w:val="00940013"/>
    <w:rsid w:val="0094140D"/>
    <w:rsid w:val="00941E30"/>
    <w:rsid w:val="00942EC7"/>
    <w:rsid w:val="00944176"/>
    <w:rsid w:val="009546DA"/>
    <w:rsid w:val="00955F99"/>
    <w:rsid w:val="0095711E"/>
    <w:rsid w:val="00967544"/>
    <w:rsid w:val="00971176"/>
    <w:rsid w:val="009714E4"/>
    <w:rsid w:val="009721D2"/>
    <w:rsid w:val="00972AFF"/>
    <w:rsid w:val="00974A12"/>
    <w:rsid w:val="00975086"/>
    <w:rsid w:val="00975816"/>
    <w:rsid w:val="009777D9"/>
    <w:rsid w:val="00980AFE"/>
    <w:rsid w:val="009821B5"/>
    <w:rsid w:val="009837EF"/>
    <w:rsid w:val="00985AAE"/>
    <w:rsid w:val="00986120"/>
    <w:rsid w:val="00991B88"/>
    <w:rsid w:val="009946CA"/>
    <w:rsid w:val="009959BC"/>
    <w:rsid w:val="009A1575"/>
    <w:rsid w:val="009A4FE8"/>
    <w:rsid w:val="009A5753"/>
    <w:rsid w:val="009A579D"/>
    <w:rsid w:val="009B07EA"/>
    <w:rsid w:val="009B1345"/>
    <w:rsid w:val="009B1A95"/>
    <w:rsid w:val="009B34FA"/>
    <w:rsid w:val="009C3DE0"/>
    <w:rsid w:val="009C40CD"/>
    <w:rsid w:val="009C7F8C"/>
    <w:rsid w:val="009C7FDF"/>
    <w:rsid w:val="009D72E3"/>
    <w:rsid w:val="009E3297"/>
    <w:rsid w:val="009E59EA"/>
    <w:rsid w:val="009F0E50"/>
    <w:rsid w:val="009F36E8"/>
    <w:rsid w:val="009F557F"/>
    <w:rsid w:val="009F734F"/>
    <w:rsid w:val="00A03540"/>
    <w:rsid w:val="00A03B60"/>
    <w:rsid w:val="00A03D0E"/>
    <w:rsid w:val="00A127AD"/>
    <w:rsid w:val="00A12DB5"/>
    <w:rsid w:val="00A164A9"/>
    <w:rsid w:val="00A1697E"/>
    <w:rsid w:val="00A16D05"/>
    <w:rsid w:val="00A205AF"/>
    <w:rsid w:val="00A21D42"/>
    <w:rsid w:val="00A22E05"/>
    <w:rsid w:val="00A23CAC"/>
    <w:rsid w:val="00A246B6"/>
    <w:rsid w:val="00A26763"/>
    <w:rsid w:val="00A272F3"/>
    <w:rsid w:val="00A3725A"/>
    <w:rsid w:val="00A40672"/>
    <w:rsid w:val="00A411F3"/>
    <w:rsid w:val="00A4370C"/>
    <w:rsid w:val="00A44D59"/>
    <w:rsid w:val="00A450E5"/>
    <w:rsid w:val="00A45595"/>
    <w:rsid w:val="00A45802"/>
    <w:rsid w:val="00A47E70"/>
    <w:rsid w:val="00A50CF0"/>
    <w:rsid w:val="00A51684"/>
    <w:rsid w:val="00A521A5"/>
    <w:rsid w:val="00A52512"/>
    <w:rsid w:val="00A53730"/>
    <w:rsid w:val="00A537E0"/>
    <w:rsid w:val="00A60087"/>
    <w:rsid w:val="00A61D5C"/>
    <w:rsid w:val="00A6452E"/>
    <w:rsid w:val="00A66AA8"/>
    <w:rsid w:val="00A70263"/>
    <w:rsid w:val="00A71D83"/>
    <w:rsid w:val="00A751D6"/>
    <w:rsid w:val="00A75B17"/>
    <w:rsid w:val="00A7671C"/>
    <w:rsid w:val="00A7714C"/>
    <w:rsid w:val="00A77BA6"/>
    <w:rsid w:val="00A80F89"/>
    <w:rsid w:val="00A928AA"/>
    <w:rsid w:val="00A932F5"/>
    <w:rsid w:val="00A93473"/>
    <w:rsid w:val="00A94CF2"/>
    <w:rsid w:val="00A97440"/>
    <w:rsid w:val="00A97594"/>
    <w:rsid w:val="00AA133D"/>
    <w:rsid w:val="00AA2903"/>
    <w:rsid w:val="00AA2CBC"/>
    <w:rsid w:val="00AA3603"/>
    <w:rsid w:val="00AA3649"/>
    <w:rsid w:val="00AA69FC"/>
    <w:rsid w:val="00AB065B"/>
    <w:rsid w:val="00AB7C4C"/>
    <w:rsid w:val="00AC3D21"/>
    <w:rsid w:val="00AC5820"/>
    <w:rsid w:val="00AD175F"/>
    <w:rsid w:val="00AD1CD8"/>
    <w:rsid w:val="00AD3600"/>
    <w:rsid w:val="00AD3883"/>
    <w:rsid w:val="00AD38B8"/>
    <w:rsid w:val="00AE1029"/>
    <w:rsid w:val="00AE1DB0"/>
    <w:rsid w:val="00AE2108"/>
    <w:rsid w:val="00AE5623"/>
    <w:rsid w:val="00AF347A"/>
    <w:rsid w:val="00AF37C9"/>
    <w:rsid w:val="00AF4442"/>
    <w:rsid w:val="00AF4695"/>
    <w:rsid w:val="00B005C8"/>
    <w:rsid w:val="00B00F64"/>
    <w:rsid w:val="00B03F34"/>
    <w:rsid w:val="00B1204B"/>
    <w:rsid w:val="00B12165"/>
    <w:rsid w:val="00B12B4F"/>
    <w:rsid w:val="00B1399C"/>
    <w:rsid w:val="00B1618D"/>
    <w:rsid w:val="00B207FD"/>
    <w:rsid w:val="00B20B0B"/>
    <w:rsid w:val="00B20DF4"/>
    <w:rsid w:val="00B21C56"/>
    <w:rsid w:val="00B223A4"/>
    <w:rsid w:val="00B234F9"/>
    <w:rsid w:val="00B258BB"/>
    <w:rsid w:val="00B32A9A"/>
    <w:rsid w:val="00B42D31"/>
    <w:rsid w:val="00B43128"/>
    <w:rsid w:val="00B43487"/>
    <w:rsid w:val="00B515DE"/>
    <w:rsid w:val="00B533DE"/>
    <w:rsid w:val="00B53F92"/>
    <w:rsid w:val="00B612E2"/>
    <w:rsid w:val="00B64237"/>
    <w:rsid w:val="00B665BD"/>
    <w:rsid w:val="00B672EF"/>
    <w:rsid w:val="00B67B97"/>
    <w:rsid w:val="00B71657"/>
    <w:rsid w:val="00B74B2E"/>
    <w:rsid w:val="00B775B3"/>
    <w:rsid w:val="00B80098"/>
    <w:rsid w:val="00B8205C"/>
    <w:rsid w:val="00B8554B"/>
    <w:rsid w:val="00B92055"/>
    <w:rsid w:val="00B9235C"/>
    <w:rsid w:val="00B95840"/>
    <w:rsid w:val="00B968C8"/>
    <w:rsid w:val="00B97BE2"/>
    <w:rsid w:val="00BA3791"/>
    <w:rsid w:val="00BA3EC5"/>
    <w:rsid w:val="00BA51D9"/>
    <w:rsid w:val="00BA5AAD"/>
    <w:rsid w:val="00BA6A94"/>
    <w:rsid w:val="00BA6B34"/>
    <w:rsid w:val="00BA789D"/>
    <w:rsid w:val="00BB42D6"/>
    <w:rsid w:val="00BB5DFC"/>
    <w:rsid w:val="00BB7871"/>
    <w:rsid w:val="00BB7BF7"/>
    <w:rsid w:val="00BC0ECE"/>
    <w:rsid w:val="00BC6B2D"/>
    <w:rsid w:val="00BD0CF2"/>
    <w:rsid w:val="00BD279D"/>
    <w:rsid w:val="00BD6BB8"/>
    <w:rsid w:val="00BD7F0C"/>
    <w:rsid w:val="00BE1589"/>
    <w:rsid w:val="00BE2875"/>
    <w:rsid w:val="00BE63CB"/>
    <w:rsid w:val="00BF262F"/>
    <w:rsid w:val="00BF4130"/>
    <w:rsid w:val="00BF4C66"/>
    <w:rsid w:val="00BF4EA7"/>
    <w:rsid w:val="00BF575E"/>
    <w:rsid w:val="00BF6279"/>
    <w:rsid w:val="00C03F53"/>
    <w:rsid w:val="00C0445D"/>
    <w:rsid w:val="00C044CC"/>
    <w:rsid w:val="00C1056B"/>
    <w:rsid w:val="00C1097F"/>
    <w:rsid w:val="00C148C1"/>
    <w:rsid w:val="00C21197"/>
    <w:rsid w:val="00C217F6"/>
    <w:rsid w:val="00C2646F"/>
    <w:rsid w:val="00C347D7"/>
    <w:rsid w:val="00C3783E"/>
    <w:rsid w:val="00C44888"/>
    <w:rsid w:val="00C46439"/>
    <w:rsid w:val="00C55DA3"/>
    <w:rsid w:val="00C56C33"/>
    <w:rsid w:val="00C61C8C"/>
    <w:rsid w:val="00C66BA2"/>
    <w:rsid w:val="00C76BF7"/>
    <w:rsid w:val="00C82909"/>
    <w:rsid w:val="00C875C5"/>
    <w:rsid w:val="00C87B82"/>
    <w:rsid w:val="00C93290"/>
    <w:rsid w:val="00C9376C"/>
    <w:rsid w:val="00C95985"/>
    <w:rsid w:val="00CA0CD4"/>
    <w:rsid w:val="00CA2565"/>
    <w:rsid w:val="00CA6AE3"/>
    <w:rsid w:val="00CB3E66"/>
    <w:rsid w:val="00CB75BB"/>
    <w:rsid w:val="00CB7BD5"/>
    <w:rsid w:val="00CC0C59"/>
    <w:rsid w:val="00CC17BD"/>
    <w:rsid w:val="00CC412F"/>
    <w:rsid w:val="00CC48DA"/>
    <w:rsid w:val="00CC5026"/>
    <w:rsid w:val="00CC68D0"/>
    <w:rsid w:val="00CC7953"/>
    <w:rsid w:val="00CD03B0"/>
    <w:rsid w:val="00CD1E60"/>
    <w:rsid w:val="00CD76C3"/>
    <w:rsid w:val="00CE4384"/>
    <w:rsid w:val="00CE6E23"/>
    <w:rsid w:val="00CE6FE9"/>
    <w:rsid w:val="00CE7080"/>
    <w:rsid w:val="00CF3BB0"/>
    <w:rsid w:val="00D03F9A"/>
    <w:rsid w:val="00D06D51"/>
    <w:rsid w:val="00D10558"/>
    <w:rsid w:val="00D10D67"/>
    <w:rsid w:val="00D10EB3"/>
    <w:rsid w:val="00D1315D"/>
    <w:rsid w:val="00D14E16"/>
    <w:rsid w:val="00D1511E"/>
    <w:rsid w:val="00D20D89"/>
    <w:rsid w:val="00D214EF"/>
    <w:rsid w:val="00D21671"/>
    <w:rsid w:val="00D24344"/>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025D"/>
    <w:rsid w:val="00D710A6"/>
    <w:rsid w:val="00D7756D"/>
    <w:rsid w:val="00D83E6B"/>
    <w:rsid w:val="00D85D41"/>
    <w:rsid w:val="00D86975"/>
    <w:rsid w:val="00D91BDC"/>
    <w:rsid w:val="00D921D3"/>
    <w:rsid w:val="00D950C2"/>
    <w:rsid w:val="00D96977"/>
    <w:rsid w:val="00DA1468"/>
    <w:rsid w:val="00DA17CF"/>
    <w:rsid w:val="00DA766A"/>
    <w:rsid w:val="00DB0DFD"/>
    <w:rsid w:val="00DB517A"/>
    <w:rsid w:val="00DB5568"/>
    <w:rsid w:val="00DB56E1"/>
    <w:rsid w:val="00DC0733"/>
    <w:rsid w:val="00DC0846"/>
    <w:rsid w:val="00DC27E9"/>
    <w:rsid w:val="00DC3FCF"/>
    <w:rsid w:val="00DC4573"/>
    <w:rsid w:val="00DD1EDE"/>
    <w:rsid w:val="00DD3B24"/>
    <w:rsid w:val="00DD5DDF"/>
    <w:rsid w:val="00DD6405"/>
    <w:rsid w:val="00DD7617"/>
    <w:rsid w:val="00DE0BB3"/>
    <w:rsid w:val="00DE34CF"/>
    <w:rsid w:val="00DE48B9"/>
    <w:rsid w:val="00DE6B0C"/>
    <w:rsid w:val="00DF40DD"/>
    <w:rsid w:val="00DF46FC"/>
    <w:rsid w:val="00DF6E5B"/>
    <w:rsid w:val="00E0103B"/>
    <w:rsid w:val="00E011B5"/>
    <w:rsid w:val="00E012B0"/>
    <w:rsid w:val="00E03D3F"/>
    <w:rsid w:val="00E065C1"/>
    <w:rsid w:val="00E10CD3"/>
    <w:rsid w:val="00E13F3D"/>
    <w:rsid w:val="00E147F9"/>
    <w:rsid w:val="00E14F6E"/>
    <w:rsid w:val="00E150CC"/>
    <w:rsid w:val="00E2637B"/>
    <w:rsid w:val="00E3044B"/>
    <w:rsid w:val="00E308FC"/>
    <w:rsid w:val="00E315B5"/>
    <w:rsid w:val="00E32412"/>
    <w:rsid w:val="00E342C0"/>
    <w:rsid w:val="00E34640"/>
    <w:rsid w:val="00E34898"/>
    <w:rsid w:val="00E40CA0"/>
    <w:rsid w:val="00E42F99"/>
    <w:rsid w:val="00E44975"/>
    <w:rsid w:val="00E44DAE"/>
    <w:rsid w:val="00E5603F"/>
    <w:rsid w:val="00E565EC"/>
    <w:rsid w:val="00E57DE0"/>
    <w:rsid w:val="00E60829"/>
    <w:rsid w:val="00E60D19"/>
    <w:rsid w:val="00E6249E"/>
    <w:rsid w:val="00E7095C"/>
    <w:rsid w:val="00E72D26"/>
    <w:rsid w:val="00E82C3A"/>
    <w:rsid w:val="00E87137"/>
    <w:rsid w:val="00E87305"/>
    <w:rsid w:val="00E9165F"/>
    <w:rsid w:val="00E95F8E"/>
    <w:rsid w:val="00E96DFF"/>
    <w:rsid w:val="00E97F48"/>
    <w:rsid w:val="00EA258E"/>
    <w:rsid w:val="00EA30D4"/>
    <w:rsid w:val="00EA560F"/>
    <w:rsid w:val="00EB09B7"/>
    <w:rsid w:val="00EB3366"/>
    <w:rsid w:val="00EC3606"/>
    <w:rsid w:val="00EC42AE"/>
    <w:rsid w:val="00EC55B4"/>
    <w:rsid w:val="00ED5B84"/>
    <w:rsid w:val="00ED6A74"/>
    <w:rsid w:val="00ED706A"/>
    <w:rsid w:val="00EE28EF"/>
    <w:rsid w:val="00EE3DB3"/>
    <w:rsid w:val="00EE65E7"/>
    <w:rsid w:val="00EE7D7C"/>
    <w:rsid w:val="00EF0C02"/>
    <w:rsid w:val="00EF2921"/>
    <w:rsid w:val="00EF44D4"/>
    <w:rsid w:val="00F00EB4"/>
    <w:rsid w:val="00F02C51"/>
    <w:rsid w:val="00F06B89"/>
    <w:rsid w:val="00F132AA"/>
    <w:rsid w:val="00F13E43"/>
    <w:rsid w:val="00F161B9"/>
    <w:rsid w:val="00F1722F"/>
    <w:rsid w:val="00F23AF9"/>
    <w:rsid w:val="00F23F43"/>
    <w:rsid w:val="00F241C4"/>
    <w:rsid w:val="00F24276"/>
    <w:rsid w:val="00F24354"/>
    <w:rsid w:val="00F25D98"/>
    <w:rsid w:val="00F300FB"/>
    <w:rsid w:val="00F30B5C"/>
    <w:rsid w:val="00F374A3"/>
    <w:rsid w:val="00F40F26"/>
    <w:rsid w:val="00F433A7"/>
    <w:rsid w:val="00F43A23"/>
    <w:rsid w:val="00F4447D"/>
    <w:rsid w:val="00F44DD5"/>
    <w:rsid w:val="00F53127"/>
    <w:rsid w:val="00F5462D"/>
    <w:rsid w:val="00F54B6C"/>
    <w:rsid w:val="00F5771D"/>
    <w:rsid w:val="00F61186"/>
    <w:rsid w:val="00F61F92"/>
    <w:rsid w:val="00F63015"/>
    <w:rsid w:val="00F6537B"/>
    <w:rsid w:val="00F655A1"/>
    <w:rsid w:val="00F75014"/>
    <w:rsid w:val="00F82242"/>
    <w:rsid w:val="00F830B4"/>
    <w:rsid w:val="00F84283"/>
    <w:rsid w:val="00F90B02"/>
    <w:rsid w:val="00F93B73"/>
    <w:rsid w:val="00FA19D7"/>
    <w:rsid w:val="00FA1C6B"/>
    <w:rsid w:val="00FA22CB"/>
    <w:rsid w:val="00FA3294"/>
    <w:rsid w:val="00FA3818"/>
    <w:rsid w:val="00FA7068"/>
    <w:rsid w:val="00FA723B"/>
    <w:rsid w:val="00FB4222"/>
    <w:rsid w:val="00FB4897"/>
    <w:rsid w:val="00FB4F35"/>
    <w:rsid w:val="00FB5CB2"/>
    <w:rsid w:val="00FB6386"/>
    <w:rsid w:val="00FB7D8B"/>
    <w:rsid w:val="00FC00F4"/>
    <w:rsid w:val="00FC13DB"/>
    <w:rsid w:val="00FC5BDB"/>
    <w:rsid w:val="00FC724D"/>
    <w:rsid w:val="00FD0F9E"/>
    <w:rsid w:val="00FD2582"/>
    <w:rsid w:val="00FD519B"/>
    <w:rsid w:val="00FE4DAB"/>
    <w:rsid w:val="00FE5C52"/>
    <w:rsid w:val="00FE74DE"/>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uiPriority w:val="99"/>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qFormat/>
    <w:rPr>
      <w:rFonts w:ascii="Times New Roman" w:eastAsia="Batang" w:hAnsi="Times New Roman"/>
      <w:lang w:val="en-GB" w:eastAsia="en-US"/>
    </w:rPr>
  </w:style>
  <w:style w:type="character" w:customStyle="1" w:styleId="T1Char3">
    <w:name w:val="T1 Char3"/>
    <w:aliases w:val="Header 6 Char Char3,标题 6 Char1"/>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val="fr-FR" w:eastAsia="ja-JP"/>
    </w:rPr>
  </w:style>
  <w:style w:type="paragraph" w:customStyle="1" w:styleId="1">
    <w:name w:val="样式1"/>
    <w:basedOn w:val="TAN"/>
    <w:link w:val="1Char3"/>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 w:type="character" w:customStyle="1" w:styleId="normaltextrun">
    <w:name w:val="normaltextrun"/>
    <w:basedOn w:val="DefaultParagraphFont"/>
    <w:rsid w:val="00136933"/>
  </w:style>
  <w:style w:type="paragraph" w:customStyle="1" w:styleId="H6Left0">
    <w:name w:val="H6 + Left:  0&quot;"/>
    <w:aliases w:val="Hanging:  9.92 ch,First line:  -9.92 ch"/>
    <w:basedOn w:val="Normal"/>
    <w:rsid w:val="00942EC7"/>
    <w:rPr>
      <w:lang w:eastAsia="en-GB"/>
    </w:rPr>
  </w:style>
  <w:style w:type="paragraph" w:customStyle="1" w:styleId="811">
    <w:name w:val="目录 81"/>
    <w:basedOn w:val="117"/>
    <w:rsid w:val="00942EC7"/>
    <w:pPr>
      <w:spacing w:before="180"/>
      <w:ind w:left="2693" w:hanging="2693"/>
    </w:pPr>
    <w:rPr>
      <w:b/>
    </w:rPr>
  </w:style>
  <w:style w:type="paragraph" w:customStyle="1" w:styleId="117">
    <w:name w:val="目录 11"/>
    <w:rsid w:val="00942EC7"/>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942EC7"/>
  </w:style>
  <w:style w:type="paragraph" w:customStyle="1" w:styleId="415">
    <w:name w:val="目录 41"/>
    <w:basedOn w:val="318"/>
    <w:rsid w:val="00942EC7"/>
  </w:style>
  <w:style w:type="paragraph" w:customStyle="1" w:styleId="318">
    <w:name w:val="目录 31"/>
    <w:basedOn w:val="219"/>
    <w:rsid w:val="00942EC7"/>
  </w:style>
  <w:style w:type="paragraph" w:customStyle="1" w:styleId="219">
    <w:name w:val="目录 21"/>
    <w:basedOn w:val="117"/>
    <w:rsid w:val="00942EC7"/>
    <w:pPr>
      <w:keepNext w:val="0"/>
      <w:spacing w:before="0"/>
      <w:ind w:left="851" w:hanging="851"/>
    </w:pPr>
    <w:rPr>
      <w:sz w:val="20"/>
    </w:rPr>
  </w:style>
  <w:style w:type="paragraph" w:customStyle="1" w:styleId="610">
    <w:name w:val="目录 61"/>
    <w:basedOn w:val="514"/>
    <w:next w:val="Normal"/>
    <w:rsid w:val="00942EC7"/>
  </w:style>
  <w:style w:type="paragraph" w:customStyle="1" w:styleId="710">
    <w:name w:val="目录 71"/>
    <w:basedOn w:val="610"/>
    <w:next w:val="Normal"/>
    <w:rsid w:val="00942EC7"/>
  </w:style>
  <w:style w:type="paragraph" w:customStyle="1" w:styleId="CharCharCharCharChar11">
    <w:name w:val="Char Char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942E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42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42EC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42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42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8">
    <w:name w:val="列出段落11"/>
    <w:basedOn w:val="Normal"/>
    <w:qFormat/>
    <w:rsid w:val="00942EC7"/>
    <w:pPr>
      <w:autoSpaceDN w:val="0"/>
      <w:ind w:firstLineChars="200" w:firstLine="420"/>
    </w:pPr>
    <w:rPr>
      <w:rFonts w:eastAsia="SimSun"/>
      <w:lang w:eastAsia="en-GB"/>
    </w:rPr>
  </w:style>
  <w:style w:type="paragraph" w:customStyle="1" w:styleId="119">
    <w:name w:val="题注11"/>
    <w:basedOn w:val="Normal"/>
    <w:next w:val="Normal"/>
    <w:rsid w:val="00942EC7"/>
    <w:pPr>
      <w:overflowPunct w:val="0"/>
      <w:autoSpaceDE w:val="0"/>
      <w:autoSpaceDN w:val="0"/>
      <w:adjustRightInd w:val="0"/>
      <w:spacing w:before="120" w:after="120"/>
    </w:pPr>
    <w:rPr>
      <w:rFonts w:eastAsia="MS Mincho"/>
      <w:b/>
      <w:lang w:eastAsia="en-GB"/>
    </w:rPr>
  </w:style>
  <w:style w:type="paragraph" w:customStyle="1" w:styleId="11a">
    <w:name w:val="图表目录11"/>
    <w:basedOn w:val="Normal"/>
    <w:next w:val="Normal"/>
    <w:rsid w:val="00942EC7"/>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42EC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42EC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3">
    <w:name w:val="(文字) (文字)2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42EC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42EC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942E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42EC7"/>
    <w:rPr>
      <w:lang w:val="en-GB" w:eastAsia="ja-JP"/>
    </w:rPr>
  </w:style>
  <w:style w:type="character" w:customStyle="1" w:styleId="CharChar411">
    <w:name w:val="Char Char411"/>
    <w:rsid w:val="00942EC7"/>
    <w:rPr>
      <w:rFonts w:ascii="Courier New" w:hAnsi="Courier New" w:cs="Courier New" w:hint="default"/>
      <w:lang w:val="nb-NO" w:eastAsia="ja-JP"/>
    </w:rPr>
  </w:style>
  <w:style w:type="character" w:customStyle="1" w:styleId="CharChar711">
    <w:name w:val="Char Char711"/>
    <w:rsid w:val="00942EC7"/>
    <w:rPr>
      <w:rFonts w:ascii="Tahoma" w:hAnsi="Tahoma" w:cs="Tahoma" w:hint="default"/>
      <w:shd w:val="clear" w:color="auto" w:fill="000080"/>
      <w:lang w:val="en-GB" w:eastAsia="en-US"/>
    </w:rPr>
  </w:style>
  <w:style w:type="character" w:customStyle="1" w:styleId="CharChar1011">
    <w:name w:val="Char Char1011"/>
    <w:rsid w:val="00942EC7"/>
    <w:rPr>
      <w:rFonts w:ascii="Times New Roman" w:hAnsi="Times New Roman" w:cs="Times New Roman" w:hint="default"/>
      <w:lang w:val="en-GB" w:eastAsia="en-US"/>
    </w:rPr>
  </w:style>
  <w:style w:type="character" w:customStyle="1" w:styleId="CharChar911">
    <w:name w:val="Char Char911"/>
    <w:rsid w:val="00942EC7"/>
    <w:rPr>
      <w:rFonts w:ascii="Tahoma" w:hAnsi="Tahoma" w:cs="Tahoma" w:hint="default"/>
      <w:sz w:val="16"/>
      <w:lang w:val="en-GB" w:eastAsia="en-US"/>
    </w:rPr>
  </w:style>
  <w:style w:type="character" w:customStyle="1" w:styleId="CharChar811">
    <w:name w:val="Char Char811"/>
    <w:semiHidden/>
    <w:rsid w:val="00942EC7"/>
    <w:rPr>
      <w:rFonts w:ascii="Times New Roman" w:hAnsi="Times New Roman" w:cs="Times New Roman" w:hint="default"/>
      <w:b/>
      <w:bCs w:val="0"/>
      <w:lang w:val="en-GB" w:eastAsia="en-US"/>
    </w:rPr>
  </w:style>
  <w:style w:type="character" w:customStyle="1" w:styleId="CharChar2211">
    <w:name w:val="Char Char2211"/>
    <w:rsid w:val="00942EC7"/>
    <w:rPr>
      <w:rFonts w:ascii="Arial" w:hAnsi="Arial" w:cs="Arial" w:hint="default"/>
      <w:lang w:val="en-GB" w:eastAsia="en-US" w:bidi="ar-SA"/>
    </w:rPr>
  </w:style>
  <w:style w:type="character" w:customStyle="1" w:styleId="CharChar1911">
    <w:name w:val="Char Char1911"/>
    <w:rsid w:val="00942EC7"/>
    <w:rPr>
      <w:rFonts w:ascii="Times New Roman" w:hAnsi="Times New Roman" w:cs="Times New Roman" w:hint="default"/>
      <w:lang w:val="en-GB"/>
    </w:rPr>
  </w:style>
  <w:style w:type="character" w:customStyle="1" w:styleId="CharChar1311">
    <w:name w:val="Char Char1311"/>
    <w:semiHidden/>
    <w:rsid w:val="00942EC7"/>
    <w:rPr>
      <w:rFonts w:ascii="SimSun" w:eastAsia="SimSun" w:hAnsi="SimSun" w:hint="eastAsia"/>
      <w:lang w:val="en-GB" w:eastAsia="en-US" w:bidi="ar-SA"/>
    </w:rPr>
  </w:style>
  <w:style w:type="character" w:customStyle="1" w:styleId="CharChar611">
    <w:name w:val="Char Char611"/>
    <w:rsid w:val="00942EC7"/>
    <w:rPr>
      <w:rFonts w:ascii="Arial" w:eastAsia="SimSun" w:hAnsi="Arial" w:cs="Arial" w:hint="default"/>
      <w:sz w:val="32"/>
      <w:lang w:val="en-GB" w:eastAsia="en-US" w:bidi="ar-SA"/>
    </w:rPr>
  </w:style>
  <w:style w:type="character" w:customStyle="1" w:styleId="CharChar511">
    <w:name w:val="Char Char511"/>
    <w:rsid w:val="00942EC7"/>
    <w:rPr>
      <w:rFonts w:ascii="Arial" w:eastAsia="SimSun" w:hAnsi="Arial" w:cs="Arial" w:hint="default"/>
      <w:sz w:val="28"/>
      <w:lang w:val="en-GB" w:eastAsia="en-US" w:bidi="ar-SA"/>
    </w:rPr>
  </w:style>
  <w:style w:type="character" w:customStyle="1" w:styleId="CharChar1611">
    <w:name w:val="Char Char1611"/>
    <w:rsid w:val="00942EC7"/>
    <w:rPr>
      <w:rFonts w:ascii="Arial" w:eastAsia="SimSun" w:hAnsi="Arial" w:cs="Arial" w:hint="default"/>
      <w:lang w:val="en-GB" w:eastAsia="en-US" w:bidi="ar-SA"/>
    </w:rPr>
  </w:style>
  <w:style w:type="character" w:customStyle="1" w:styleId="CharChar1411">
    <w:name w:val="Char Char1411"/>
    <w:rsid w:val="00942EC7"/>
    <w:rPr>
      <w:rFonts w:ascii="Arial" w:eastAsia="SimSun" w:hAnsi="Arial" w:cs="Arial" w:hint="default"/>
      <w:sz w:val="36"/>
      <w:lang w:val="en-GB" w:eastAsia="en-US" w:bidi="ar-SA"/>
    </w:rPr>
  </w:style>
  <w:style w:type="character" w:customStyle="1" w:styleId="CharChar1111">
    <w:name w:val="Char Char1111"/>
    <w:rsid w:val="00942EC7"/>
    <w:rPr>
      <w:rFonts w:ascii="Tahoma" w:eastAsia="SimSun" w:hAnsi="Tahoma" w:cs="Tahoma" w:hint="default"/>
      <w:lang w:val="en-GB" w:eastAsia="en-US" w:bidi="ar-SA"/>
    </w:rPr>
  </w:style>
  <w:style w:type="character" w:customStyle="1" w:styleId="CharChar311">
    <w:name w:val="Char Char311"/>
    <w:rsid w:val="00942EC7"/>
    <w:rPr>
      <w:rFonts w:ascii="Arial" w:hAnsi="Arial" w:cs="Arial" w:hint="default"/>
      <w:sz w:val="22"/>
      <w:lang w:val="en-GB" w:eastAsia="en-US" w:bidi="ar-SA"/>
    </w:rPr>
  </w:style>
  <w:style w:type="character" w:customStyle="1" w:styleId="CharChar2311">
    <w:name w:val="Char Char2311"/>
    <w:rsid w:val="00942EC7"/>
    <w:rPr>
      <w:rFonts w:ascii="Arial" w:hAnsi="Arial" w:cs="Arial" w:hint="default"/>
      <w:sz w:val="28"/>
      <w:lang w:val="en-GB" w:eastAsia="en-US"/>
    </w:rPr>
  </w:style>
  <w:style w:type="character" w:customStyle="1" w:styleId="CharChar1511">
    <w:name w:val="Char Char1511"/>
    <w:rsid w:val="00942EC7"/>
    <w:rPr>
      <w:rFonts w:ascii="Arial" w:hAnsi="Arial" w:cs="Arial" w:hint="default"/>
      <w:sz w:val="36"/>
      <w:lang w:val="en-GB"/>
    </w:rPr>
  </w:style>
  <w:style w:type="character" w:customStyle="1" w:styleId="CharChar2511">
    <w:name w:val="Char Char2511"/>
    <w:rsid w:val="00942EC7"/>
    <w:rPr>
      <w:rFonts w:ascii="Arial" w:hAnsi="Arial" w:cs="Arial" w:hint="default"/>
      <w:lang w:val="en-GB" w:eastAsia="en-US"/>
    </w:rPr>
  </w:style>
  <w:style w:type="character" w:customStyle="1" w:styleId="CharChar2411">
    <w:name w:val="Char Char2411"/>
    <w:rsid w:val="00942EC7"/>
    <w:rPr>
      <w:rFonts w:ascii="Arial" w:hAnsi="Arial" w:cs="Arial" w:hint="default"/>
      <w:sz w:val="36"/>
      <w:lang w:val="en-GB" w:eastAsia="en-US"/>
    </w:rPr>
  </w:style>
  <w:style w:type="character" w:customStyle="1" w:styleId="CharChar3011">
    <w:name w:val="Char Char3011"/>
    <w:rsid w:val="00942EC7"/>
    <w:rPr>
      <w:rFonts w:ascii="Arial" w:hAnsi="Arial" w:cs="Arial" w:hint="default"/>
      <w:lang w:val="en-GB" w:eastAsia="en-US"/>
    </w:rPr>
  </w:style>
  <w:style w:type="character" w:customStyle="1" w:styleId="CharChar2911">
    <w:name w:val="Char Char2911"/>
    <w:rsid w:val="00942EC7"/>
    <w:rPr>
      <w:rFonts w:ascii="Arial" w:hAnsi="Arial" w:cs="Arial" w:hint="default"/>
      <w:sz w:val="36"/>
      <w:lang w:val="en-GB" w:eastAsia="en-US"/>
    </w:rPr>
  </w:style>
  <w:style w:type="character" w:customStyle="1" w:styleId="CharChar2811">
    <w:name w:val="Char Char2811"/>
    <w:rsid w:val="00942EC7"/>
    <w:rPr>
      <w:rFonts w:ascii="Arial" w:hAnsi="Arial" w:cs="Arial" w:hint="default"/>
      <w:sz w:val="36"/>
      <w:lang w:val="en-GB" w:eastAsia="en-US"/>
    </w:rPr>
  </w:style>
  <w:style w:type="character" w:customStyle="1" w:styleId="CharChar2711">
    <w:name w:val="Char Char2711"/>
    <w:rsid w:val="00942EC7"/>
    <w:rPr>
      <w:rFonts w:ascii="Arial" w:hAnsi="Arial" w:cs="Arial" w:hint="default"/>
      <w:b/>
      <w:bCs w:val="0"/>
      <w:i/>
      <w:iCs w:val="0"/>
      <w:sz w:val="18"/>
      <w:lang w:val="en-GB" w:eastAsia="en-US"/>
    </w:rPr>
  </w:style>
  <w:style w:type="character" w:customStyle="1" w:styleId="CharChar2611">
    <w:name w:val="Char Char2611"/>
    <w:rsid w:val="00942EC7"/>
    <w:rPr>
      <w:rFonts w:ascii="Arial" w:hAnsi="Arial" w:cs="Arial" w:hint="default"/>
      <w:lang w:val="en-GB"/>
    </w:rPr>
  </w:style>
  <w:style w:type="character" w:customStyle="1" w:styleId="CharChar1711">
    <w:name w:val="Char Char1711"/>
    <w:rsid w:val="00942EC7"/>
    <w:rPr>
      <w:rFonts w:ascii="Arial" w:hAnsi="Arial" w:cs="Arial" w:hint="default"/>
      <w:sz w:val="36"/>
      <w:lang w:eastAsia="en-US"/>
    </w:rPr>
  </w:style>
  <w:style w:type="character" w:customStyle="1" w:styleId="4111">
    <w:name w:val="(文字) (文字)411"/>
    <w:rsid w:val="00942EC7"/>
    <w:rPr>
      <w:rFonts w:ascii="MS Mincho" w:eastAsia="MS Mincho" w:hAnsi="MS Mincho" w:hint="eastAsia"/>
      <w:lang w:val="en-GB" w:eastAsia="ar-SA" w:bidi="ar-SA"/>
    </w:rPr>
  </w:style>
  <w:style w:type="character" w:customStyle="1" w:styleId="CharChar2111">
    <w:name w:val="Char Char2111"/>
    <w:rsid w:val="00942EC7"/>
    <w:rPr>
      <w:rFonts w:ascii="Times New Roman" w:hAnsi="Times New Roman" w:cs="Times New Roman" w:hint="default"/>
      <w:lang w:val="en-GB" w:eastAsia="en-US"/>
    </w:rPr>
  </w:style>
  <w:style w:type="character" w:customStyle="1" w:styleId="CharChar2011">
    <w:name w:val="Char Char2011"/>
    <w:rsid w:val="00942EC7"/>
    <w:rPr>
      <w:rFonts w:ascii="Tahoma" w:hAnsi="Tahoma" w:cs="Tahoma" w:hint="default"/>
      <w:sz w:val="16"/>
      <w:szCs w:val="16"/>
      <w:lang w:val="en-GB" w:eastAsia="en-US"/>
    </w:rPr>
  </w:style>
  <w:style w:type="character" w:customStyle="1" w:styleId="CharChar222">
    <w:name w:val="Char Char222"/>
    <w:rsid w:val="00942EC7"/>
    <w:rPr>
      <w:rFonts w:ascii="Arial" w:hAnsi="Arial" w:cs="Arial" w:hint="default"/>
      <w:b/>
      <w:bCs w:val="0"/>
      <w:i/>
      <w:iCs w:val="0"/>
      <w:sz w:val="18"/>
      <w:lang w:val="en-GB"/>
    </w:rPr>
  </w:style>
  <w:style w:type="character" w:customStyle="1" w:styleId="911">
    <w:name w:val="(文字) (文字)91"/>
    <w:rsid w:val="00942EC7"/>
    <w:rPr>
      <w:rFonts w:ascii="Arial" w:eastAsia="MS Mincho" w:hAnsi="Arial" w:cs="Arial" w:hint="default"/>
      <w:sz w:val="28"/>
      <w:szCs w:val="28"/>
      <w:lang w:val="en-GB" w:eastAsia="ja-JP"/>
    </w:rPr>
  </w:style>
  <w:style w:type="character" w:customStyle="1" w:styleId="CharChar1811">
    <w:name w:val="Char Char1811"/>
    <w:rsid w:val="00942EC7"/>
    <w:rPr>
      <w:rFonts w:ascii="Arial" w:hAnsi="Arial" w:cs="Arial" w:hint="default"/>
      <w:lang w:eastAsia="en-US"/>
    </w:rPr>
  </w:style>
  <w:style w:type="character" w:customStyle="1" w:styleId="CarCar411">
    <w:name w:val="Car Car411"/>
    <w:rsid w:val="00942EC7"/>
    <w:rPr>
      <w:rFonts w:ascii="Arial" w:eastAsia="MS Mincho" w:hAnsi="Arial" w:cs="Arial" w:hint="default"/>
      <w:lang w:val="en-GB" w:eastAsia="en-US" w:bidi="ar-SA"/>
    </w:rPr>
  </w:style>
  <w:style w:type="character" w:customStyle="1" w:styleId="CarCar811">
    <w:name w:val="Car Car811"/>
    <w:rsid w:val="00942EC7"/>
    <w:rPr>
      <w:rFonts w:ascii="Arial" w:eastAsia="MS Mincho" w:hAnsi="Arial" w:cs="Arial" w:hint="default"/>
      <w:sz w:val="36"/>
      <w:lang w:val="en-GB" w:eastAsia="en-US" w:bidi="ar-SA"/>
    </w:rPr>
  </w:style>
  <w:style w:type="character" w:customStyle="1" w:styleId="CarCar311">
    <w:name w:val="Car Car311"/>
    <w:rsid w:val="00942EC7"/>
    <w:rPr>
      <w:rFonts w:ascii="Arial" w:eastAsia="MS Mincho" w:hAnsi="Arial" w:cs="Arial" w:hint="default"/>
      <w:sz w:val="36"/>
      <w:lang w:val="en-GB" w:eastAsia="en-US" w:bidi="ar-SA"/>
    </w:rPr>
  </w:style>
  <w:style w:type="character" w:customStyle="1" w:styleId="CarCar711">
    <w:name w:val="Car Car711"/>
    <w:rsid w:val="00942EC7"/>
    <w:rPr>
      <w:rFonts w:ascii="MS Mincho" w:eastAsia="MS Mincho" w:hAnsi="MS Mincho" w:hint="eastAsia"/>
      <w:lang w:val="en-GB" w:eastAsia="en-US" w:bidi="ar-SA"/>
    </w:rPr>
  </w:style>
  <w:style w:type="character" w:customStyle="1" w:styleId="CarCar611">
    <w:name w:val="Car Car611"/>
    <w:rsid w:val="00942EC7"/>
    <w:rPr>
      <w:rFonts w:ascii="Courier New" w:hAnsi="Courier New" w:cs="Courier New" w:hint="default"/>
      <w:lang w:val="nb-NO" w:eastAsia="ja-JP" w:bidi="ar-SA"/>
    </w:rPr>
  </w:style>
  <w:style w:type="character" w:customStyle="1" w:styleId="CarCar211">
    <w:name w:val="Car Car211"/>
    <w:rsid w:val="00942EC7"/>
    <w:rPr>
      <w:rFonts w:ascii="MS Mincho" w:eastAsia="MS Mincho" w:hAnsi="MS Mincho" w:hint="eastAsia"/>
      <w:lang w:val="en-GB" w:eastAsia="ja-JP" w:bidi="ar-SA"/>
    </w:rPr>
  </w:style>
  <w:style w:type="character" w:customStyle="1" w:styleId="CarCar911">
    <w:name w:val="Car Car911"/>
    <w:rsid w:val="00942EC7"/>
    <w:rPr>
      <w:rFonts w:ascii="Arial" w:hAnsi="Arial" w:cs="Arial" w:hint="default"/>
      <w:lang w:val="en-GB" w:eastAsia="ja-JP" w:bidi="ar-SA"/>
    </w:rPr>
  </w:style>
  <w:style w:type="character" w:customStyle="1" w:styleId="CarCar1011">
    <w:name w:val="Car Car1011"/>
    <w:rsid w:val="00942EC7"/>
    <w:rPr>
      <w:rFonts w:ascii="Arial" w:hAnsi="Arial" w:cs="Arial" w:hint="default"/>
      <w:lang w:val="en-GB" w:eastAsia="ja-JP" w:bidi="ar-SA"/>
    </w:rPr>
  </w:style>
  <w:style w:type="character" w:customStyle="1" w:styleId="8110">
    <w:name w:val="(文字) (文字)811"/>
    <w:rsid w:val="00942EC7"/>
    <w:rPr>
      <w:rFonts w:ascii="Arial" w:eastAsia="MS Mincho" w:hAnsi="Arial" w:cs="Arial" w:hint="default"/>
      <w:lang w:val="en-GB" w:eastAsia="ar-SA" w:bidi="ar-SA"/>
    </w:rPr>
  </w:style>
  <w:style w:type="character" w:customStyle="1" w:styleId="711">
    <w:name w:val="(文字) (文字)711"/>
    <w:rsid w:val="00942EC7"/>
    <w:rPr>
      <w:rFonts w:ascii="Arial" w:eastAsia="MS Mincho" w:hAnsi="Arial" w:cs="Arial" w:hint="default"/>
      <w:sz w:val="36"/>
      <w:lang w:val="en-GB" w:eastAsia="ar-SA" w:bidi="ar-SA"/>
    </w:rPr>
  </w:style>
  <w:style w:type="character" w:customStyle="1" w:styleId="611">
    <w:name w:val="(文字) (文字)611"/>
    <w:rsid w:val="00942EC7"/>
    <w:rPr>
      <w:rFonts w:ascii="MS Mincho" w:eastAsia="MS Mincho" w:hAnsi="MS Mincho" w:hint="eastAsia"/>
      <w:lang w:val="en-GB" w:eastAsia="ar-SA" w:bidi="ar-SA"/>
    </w:rPr>
  </w:style>
  <w:style w:type="character" w:customStyle="1" w:styleId="5110">
    <w:name w:val="(文字) (文字)511"/>
    <w:rsid w:val="00942EC7"/>
    <w:rPr>
      <w:rFonts w:ascii="Courier New" w:eastAsia="MS Mincho" w:hAnsi="Courier New" w:cs="Courier New" w:hint="default"/>
      <w:lang w:val="nb-NO" w:eastAsia="ar-SA" w:bidi="ar-SA"/>
    </w:rPr>
  </w:style>
  <w:style w:type="character" w:customStyle="1" w:styleId="3112">
    <w:name w:val="(文字) (文字)311"/>
    <w:rsid w:val="00942EC7"/>
    <w:rPr>
      <w:rFonts w:ascii="MS Mincho" w:eastAsia="MS Mincho" w:hAnsi="MS Mincho" w:hint="eastAsia"/>
      <w:lang w:val="en-GB" w:eastAsia="ar-SA" w:bidi="ar-SA"/>
    </w:rPr>
  </w:style>
  <w:style w:type="character" w:customStyle="1" w:styleId="1116">
    <w:name w:val="(文字) (文字)111"/>
    <w:rsid w:val="00942EC7"/>
    <w:rPr>
      <w:rFonts w:ascii="MS Mincho" w:eastAsia="MS Mincho" w:hAnsi="MS Mincho" w:hint="eastAsia"/>
      <w:lang w:val="en-GB" w:eastAsia="ar-SA" w:bidi="ar-SA"/>
    </w:rPr>
  </w:style>
  <w:style w:type="character" w:customStyle="1" w:styleId="CharChar232">
    <w:name w:val="Char Char232"/>
    <w:rsid w:val="00942EC7"/>
    <w:rPr>
      <w:rFonts w:ascii="Arial" w:hAnsi="Arial" w:cs="Arial" w:hint="default"/>
      <w:lang w:val="en-GB" w:eastAsia="en-US"/>
    </w:rPr>
  </w:style>
  <w:style w:type="character" w:customStyle="1" w:styleId="Titre311">
    <w:name w:val="Titre 311"/>
    <w:rsid w:val="00942EC7"/>
    <w:rPr>
      <w:rFonts w:ascii="Arial" w:hAnsi="Arial" w:cs="Arial" w:hint="default"/>
      <w:sz w:val="28"/>
      <w:szCs w:val="28"/>
      <w:lang w:val="en-GB" w:eastAsia="en-GB"/>
    </w:rPr>
  </w:style>
  <w:style w:type="character" w:customStyle="1" w:styleId="ZchnZchn511">
    <w:name w:val="Zchn Zchn511"/>
    <w:rsid w:val="00942EC7"/>
    <w:rPr>
      <w:rFonts w:ascii="Courier New" w:eastAsia="Batang" w:hAnsi="Courier New" w:cs="Courier New" w:hint="default"/>
      <w:lang w:val="nb-NO" w:eastAsia="en-US" w:bidi="ar-SA"/>
    </w:rPr>
  </w:style>
  <w:style w:type="character" w:customStyle="1" w:styleId="1ff8">
    <w:name w:val="不明显强调1"/>
    <w:uiPriority w:val="19"/>
    <w:qFormat/>
    <w:rsid w:val="00942EC7"/>
    <w:rPr>
      <w:i/>
      <w:iCs/>
      <w:color w:val="808080"/>
    </w:rPr>
  </w:style>
  <w:style w:type="character" w:customStyle="1" w:styleId="1ff9">
    <w:name w:val="明显强调1"/>
    <w:uiPriority w:val="21"/>
    <w:qFormat/>
    <w:rsid w:val="00942EC7"/>
    <w:rPr>
      <w:b/>
      <w:bCs/>
      <w:i/>
      <w:iCs/>
      <w:color w:val="4F81BD"/>
    </w:rPr>
  </w:style>
  <w:style w:type="character" w:customStyle="1" w:styleId="1ffa">
    <w:name w:val="不明显参考1"/>
    <w:uiPriority w:val="31"/>
    <w:qFormat/>
    <w:rsid w:val="00942EC7"/>
    <w:rPr>
      <w:smallCaps/>
      <w:color w:val="C0504D"/>
      <w:u w:val="single"/>
    </w:rPr>
  </w:style>
  <w:style w:type="character" w:customStyle="1" w:styleId="1ffb">
    <w:name w:val="明显参考1"/>
    <w:uiPriority w:val="32"/>
    <w:qFormat/>
    <w:rsid w:val="00942EC7"/>
    <w:rPr>
      <w:b/>
      <w:bCs/>
      <w:smallCaps/>
      <w:color w:val="C0504D"/>
      <w:spacing w:val="5"/>
      <w:u w:val="single"/>
    </w:rPr>
  </w:style>
  <w:style w:type="character" w:customStyle="1" w:styleId="1ffc">
    <w:name w:val="书籍标题1"/>
    <w:uiPriority w:val="33"/>
    <w:qFormat/>
    <w:rsid w:val="00942EC7"/>
    <w:rPr>
      <w:b/>
      <w:bCs/>
      <w:smallCaps/>
      <w:spacing w:val="5"/>
    </w:rPr>
  </w:style>
  <w:style w:type="paragraph" w:customStyle="1" w:styleId="9110">
    <w:name w:val="目录 911"/>
    <w:basedOn w:val="811"/>
    <w:rsid w:val="00942EC7"/>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10</Pages>
  <Words>2423</Words>
  <Characters>16353</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8</cp:revision>
  <cp:lastPrinted>2411-12-31T22:59:00Z</cp:lastPrinted>
  <dcterms:created xsi:type="dcterms:W3CDTF">2023-07-13T08:10:00Z</dcterms:created>
  <dcterms:modified xsi:type="dcterms:W3CDTF">2023-08-11T07:58:00Z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