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916212" w14:paraId="6420D5CF" w14:textId="77777777" w:rsidTr="00916212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FDEDF14" w14:textId="470D09A4" w:rsidR="004F0988" w:rsidRPr="00916212" w:rsidRDefault="00916212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916212">
              <w:rPr>
                <w:sz w:val="64"/>
              </w:rPr>
              <w:t xml:space="preserve">3GPP TS 36.211 </w:t>
            </w:r>
            <w:r w:rsidRPr="00916212">
              <w:t xml:space="preserve">V18.0.0 </w:t>
            </w:r>
            <w:r w:rsidRPr="00916212">
              <w:rPr>
                <w:sz w:val="32"/>
              </w:rPr>
              <w:t>(2024-03)</w:t>
            </w:r>
          </w:p>
        </w:tc>
      </w:tr>
      <w:tr w:rsidR="004F0988" w:rsidRPr="00916212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2BAC67F7" w:rsidR="004F0988" w:rsidRPr="00916212" w:rsidRDefault="004F0988" w:rsidP="00133525">
            <w:pPr>
              <w:pStyle w:val="ZB"/>
              <w:framePr w:w="0" w:hRule="auto" w:wrap="auto" w:vAnchor="margin" w:hAnchor="text" w:yAlign="inline"/>
            </w:pPr>
            <w:r w:rsidRPr="00916212">
              <w:t xml:space="preserve">Technical </w:t>
            </w:r>
            <w:bookmarkStart w:id="1" w:name="spectype2"/>
            <w:r w:rsidRPr="00916212">
              <w:t>Specification</w:t>
            </w:r>
            <w:bookmarkEnd w:id="1"/>
          </w:p>
          <w:p w14:paraId="462B8E42" w14:textId="5CD78185" w:rsidR="00BA4B8D" w:rsidRPr="00916212" w:rsidRDefault="00BA4B8D" w:rsidP="00BA4B8D">
            <w:pPr>
              <w:pStyle w:val="Guidance"/>
            </w:pPr>
          </w:p>
        </w:tc>
      </w:tr>
      <w:tr w:rsidR="004F0988" w:rsidRPr="00916212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916212" w:rsidRDefault="004F0988" w:rsidP="00133525">
            <w:pPr>
              <w:pStyle w:val="ZT"/>
              <w:framePr w:wrap="auto" w:hAnchor="text" w:yAlign="inline"/>
            </w:pPr>
            <w:r w:rsidRPr="00916212">
              <w:t>3rd Generation Partnership Project;</w:t>
            </w:r>
          </w:p>
          <w:p w14:paraId="653799DC" w14:textId="5D360F23" w:rsidR="004F0988" w:rsidRPr="00916212" w:rsidRDefault="004F0988" w:rsidP="00133525">
            <w:pPr>
              <w:pStyle w:val="ZT"/>
              <w:framePr w:wrap="auto" w:hAnchor="text" w:yAlign="inline"/>
            </w:pPr>
            <w:r w:rsidRPr="00916212">
              <w:t xml:space="preserve">Technical Specification Group </w:t>
            </w:r>
            <w:bookmarkStart w:id="2" w:name="specTitle"/>
            <w:r w:rsidR="00916212" w:rsidRPr="00C12953">
              <w:t>Radio Access Network</w:t>
            </w:r>
            <w:r w:rsidRPr="00916212">
              <w:t>;</w:t>
            </w:r>
          </w:p>
          <w:p w14:paraId="211669E9" w14:textId="054C418F" w:rsidR="004F0988" w:rsidRPr="00916212" w:rsidRDefault="00916212" w:rsidP="00133525">
            <w:pPr>
              <w:pStyle w:val="ZT"/>
              <w:framePr w:wrap="auto" w:hAnchor="text" w:yAlign="inline"/>
            </w:pPr>
            <w:r w:rsidRPr="00CE6449">
              <w:t>Evolved Universal Terrestrial Radio Access (E-UTRA)</w:t>
            </w:r>
            <w:r w:rsidR="004F0988" w:rsidRPr="00916212">
              <w:t>;</w:t>
            </w:r>
          </w:p>
          <w:p w14:paraId="0095A849" w14:textId="77777777" w:rsidR="00916212" w:rsidRPr="00C12953" w:rsidRDefault="00916212" w:rsidP="00916212">
            <w:pPr>
              <w:pStyle w:val="ZT"/>
              <w:framePr w:wrap="auto" w:hAnchor="text" w:yAlign="inline"/>
            </w:pPr>
            <w:bookmarkStart w:id="3" w:name="OLE_LINK44"/>
            <w:bookmarkStart w:id="4" w:name="OLE_LINK45"/>
            <w:r w:rsidRPr="00C12953">
              <w:t xml:space="preserve">Physical </w:t>
            </w:r>
            <w:r>
              <w:t>c</w:t>
            </w:r>
            <w:r w:rsidRPr="00C12953">
              <w:t xml:space="preserve">hannels and </w:t>
            </w:r>
            <w:r>
              <w:t>m</w:t>
            </w:r>
            <w:r w:rsidRPr="00C12953">
              <w:t>odulation</w:t>
            </w:r>
          </w:p>
          <w:bookmarkEnd w:id="3"/>
          <w:bookmarkEnd w:id="4"/>
          <w:bookmarkEnd w:id="2"/>
          <w:p w14:paraId="04CAC1E0" w14:textId="62BB5FEC" w:rsidR="004F0988" w:rsidRPr="00916212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916212">
              <w:t>(</w:t>
            </w:r>
            <w:r w:rsidRPr="00916212">
              <w:rPr>
                <w:rStyle w:val="ZGSM"/>
              </w:rPr>
              <w:t xml:space="preserve">Release </w:t>
            </w:r>
            <w:bookmarkStart w:id="5" w:name="specRelease"/>
            <w:r w:rsidRPr="00916212">
              <w:rPr>
                <w:rStyle w:val="ZGSM"/>
              </w:rPr>
              <w:t>1</w:t>
            </w:r>
            <w:r w:rsidR="00D82E6F" w:rsidRPr="00916212">
              <w:rPr>
                <w:rStyle w:val="ZGSM"/>
              </w:rPr>
              <w:t>8</w:t>
            </w:r>
            <w:bookmarkEnd w:id="5"/>
            <w:r w:rsidRPr="00916212">
              <w:t>)</w:t>
            </w:r>
          </w:p>
        </w:tc>
      </w:tr>
      <w:tr w:rsidR="00BF128E" w:rsidRPr="00916212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916212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916212">
              <w:rPr>
                <w:color w:val="0000FF"/>
              </w:rPr>
              <w:tab/>
            </w:r>
          </w:p>
        </w:tc>
      </w:tr>
      <w:tr w:rsidR="00D82E6F" w:rsidRPr="00916212" w14:paraId="135703F2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743C82D" w14:textId="137F6A35" w:rsidR="00D82E6F" w:rsidRPr="00916212" w:rsidRDefault="00916212" w:rsidP="00D82E6F">
            <w:pPr>
              <w:rPr>
                <w:i/>
              </w:rPr>
            </w:pPr>
            <w:bookmarkStart w:id="6" w:name="_Hlk161242069"/>
            <w:r w:rsidRPr="00916212">
              <w:rPr>
                <w:i/>
                <w:noProof/>
              </w:rPr>
              <w:drawing>
                <wp:inline distT="0" distB="0" distL="0" distR="0" wp14:anchorId="6E429F5D" wp14:editId="2C996333">
                  <wp:extent cx="1285875" cy="79057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E63523F" w14:textId="3447A836" w:rsidR="00D82E6F" w:rsidRPr="00916212" w:rsidRDefault="00916212" w:rsidP="00D82E6F">
            <w:pPr>
              <w:jc w:val="right"/>
            </w:pPr>
            <w:r w:rsidRPr="00916212">
              <w:rPr>
                <w:noProof/>
              </w:rPr>
              <w:drawing>
                <wp:inline distT="0" distB="0" distL="0" distR="0" wp14:anchorId="6B8977E6" wp14:editId="15673ACE">
                  <wp:extent cx="1619250" cy="95250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6"/>
      <w:tr w:rsidR="00D82E6F" w:rsidRPr="00916212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6BE3841E" w:rsidR="00D82E6F" w:rsidRPr="00916212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7" w:name="warningNotice"/>
            <w:r w:rsidRPr="00916212">
              <w:rPr>
                <w:sz w:val="16"/>
              </w:rPr>
              <w:t>The present document has been developed within the 3rd Generation Partnership Project (3GPP</w:t>
            </w:r>
            <w:r w:rsidRPr="00916212">
              <w:rPr>
                <w:sz w:val="16"/>
                <w:vertAlign w:val="superscript"/>
              </w:rPr>
              <w:t xml:space="preserve"> TM</w:t>
            </w:r>
            <w:r w:rsidRPr="00916212">
              <w:rPr>
                <w:sz w:val="16"/>
              </w:rPr>
              <w:t>) and may be further elaborated for the purposes of 3GPP.</w:t>
            </w:r>
            <w:r w:rsidRPr="00916212">
              <w:rPr>
                <w:sz w:val="16"/>
              </w:rPr>
              <w:br/>
              <w:t>The present document has not been subject to any approval process by the 3GPP</w:t>
            </w:r>
            <w:r w:rsidRPr="00916212">
              <w:rPr>
                <w:sz w:val="16"/>
                <w:vertAlign w:val="superscript"/>
              </w:rPr>
              <w:t xml:space="preserve"> </w:t>
            </w:r>
            <w:r w:rsidRPr="00916212">
              <w:rPr>
                <w:sz w:val="16"/>
              </w:rPr>
              <w:t>Organizational Partners and shall not be implemented.</w:t>
            </w:r>
            <w:r w:rsidRPr="00916212">
              <w:rPr>
                <w:sz w:val="16"/>
              </w:rPr>
              <w:br/>
              <w:t>This Specification is provided for future development work within 3GPP</w:t>
            </w:r>
            <w:r w:rsidRPr="00916212">
              <w:rPr>
                <w:sz w:val="16"/>
                <w:vertAlign w:val="superscript"/>
              </w:rPr>
              <w:t xml:space="preserve"> </w:t>
            </w:r>
            <w:r w:rsidRPr="00916212">
              <w:rPr>
                <w:sz w:val="16"/>
              </w:rPr>
              <w:t>only. The Organizational Partners accept no liability for any use of this Specification.</w:t>
            </w:r>
            <w:r w:rsidRPr="00916212">
              <w:rPr>
                <w:sz w:val="16"/>
              </w:rPr>
              <w:br/>
              <w:t>Specifications and Reports for implementation of the 3GPP</w:t>
            </w:r>
            <w:r w:rsidRPr="00916212">
              <w:rPr>
                <w:sz w:val="16"/>
                <w:vertAlign w:val="superscript"/>
              </w:rPr>
              <w:t xml:space="preserve"> TM</w:t>
            </w:r>
            <w:r w:rsidRPr="00916212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916212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91621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916212" w:rsidRDefault="00E16509" w:rsidP="00133525">
            <w:pPr>
              <w:pStyle w:val="FP"/>
              <w:jc w:val="center"/>
              <w:rPr>
                <w:noProof/>
              </w:rPr>
            </w:pPr>
            <w:r w:rsidRPr="00916212">
              <w:rPr>
                <w:noProof/>
              </w:rPr>
              <w:t>No part may be reproduced except as authorized by written permission.</w:t>
            </w:r>
            <w:r w:rsidRPr="00916212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916212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104C2CD6" w:rsidR="00E16509" w:rsidRPr="00916212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916212">
              <w:rPr>
                <w:noProof/>
                <w:sz w:val="18"/>
              </w:rPr>
              <w:t xml:space="preserve">© </w:t>
            </w:r>
            <w:bookmarkStart w:id="11" w:name="copyrightDate"/>
            <w:r w:rsidRPr="00916212">
              <w:rPr>
                <w:noProof/>
                <w:sz w:val="18"/>
              </w:rPr>
              <w:t>2</w:t>
            </w:r>
            <w:r w:rsidR="008E2D68" w:rsidRPr="00916212">
              <w:rPr>
                <w:noProof/>
                <w:sz w:val="18"/>
              </w:rPr>
              <w:t>02</w:t>
            </w:r>
            <w:r w:rsidR="00916212" w:rsidRPr="00916212">
              <w:rPr>
                <w:noProof/>
                <w:sz w:val="18"/>
              </w:rPr>
              <w:t>4</w:t>
            </w:r>
            <w:bookmarkEnd w:id="11"/>
            <w:r w:rsidRPr="00916212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D0B133" w14:textId="77777777" w:rsidR="00E16509" w:rsidRPr="00916212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916212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916212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916212" w:rsidRDefault="00E16509" w:rsidP="00E16509">
            <w:pPr>
              <w:pStyle w:val="FP"/>
              <w:rPr>
                <w:noProof/>
                <w:sz w:val="18"/>
              </w:rPr>
            </w:pPr>
            <w:r w:rsidRPr="00916212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916212" w:rsidRDefault="00E16509" w:rsidP="00E16509">
            <w:pPr>
              <w:pStyle w:val="FP"/>
              <w:rPr>
                <w:noProof/>
                <w:sz w:val="18"/>
              </w:rPr>
            </w:pPr>
            <w:r w:rsidRPr="0091621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91621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916212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6DA3D2F" w14:textId="77777777" w:rsidR="00E16509" w:rsidRDefault="00E16509" w:rsidP="00133525"/>
        </w:tc>
      </w:tr>
      <w:bookmarkEnd w:id="8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19A0729B" w14:textId="77777777" w:rsidR="002D45F4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2D45F4">
        <w:rPr>
          <w:noProof/>
        </w:rPr>
        <w:t>Foreword</w:t>
      </w:r>
      <w:r w:rsidR="002D45F4">
        <w:rPr>
          <w:noProof/>
        </w:rPr>
        <w:tab/>
        <w:t>9</w:t>
      </w:r>
    </w:p>
    <w:p w14:paraId="3B5976F5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</w:t>
      </w:r>
    </w:p>
    <w:p w14:paraId="723555E4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</w:t>
      </w:r>
    </w:p>
    <w:p w14:paraId="032CF136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11</w:t>
      </w:r>
    </w:p>
    <w:p w14:paraId="6E2E4EF3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</w:t>
      </w:r>
    </w:p>
    <w:p w14:paraId="0197B22D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15</w:t>
      </w:r>
    </w:p>
    <w:p w14:paraId="339B1023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15</w:t>
      </w:r>
    </w:p>
    <w:p w14:paraId="5EC6D380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16</w:t>
      </w:r>
    </w:p>
    <w:p w14:paraId="0CACB11A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17</w:t>
      </w:r>
    </w:p>
    <w:p w14:paraId="5812FB46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3</w:t>
      </w:r>
      <w:r>
        <w:rPr>
          <w:noProof/>
        </w:rPr>
        <w:tab/>
        <w:t>18</w:t>
      </w:r>
    </w:p>
    <w:p w14:paraId="6B3E9B8C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</w:t>
      </w:r>
    </w:p>
    <w:p w14:paraId="5BE23202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</w:t>
      </w:r>
    </w:p>
    <w:p w14:paraId="0FA56327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</w:t>
      </w:r>
    </w:p>
    <w:p w14:paraId="56D97C4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</w:t>
      </w:r>
    </w:p>
    <w:p w14:paraId="7081709A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</w:t>
      </w:r>
    </w:p>
    <w:p w14:paraId="30C9C8B8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</w:t>
      </w:r>
    </w:p>
    <w:p w14:paraId="48260F9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</w:t>
      </w:r>
    </w:p>
    <w:p w14:paraId="7730D80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22</w:t>
      </w:r>
    </w:p>
    <w:p w14:paraId="27DCDCB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22</w:t>
      </w:r>
    </w:p>
    <w:p w14:paraId="5F0C0D4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23</w:t>
      </w:r>
    </w:p>
    <w:p w14:paraId="6C674558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25</w:t>
      </w:r>
    </w:p>
    <w:p w14:paraId="50DC434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25</w:t>
      </w:r>
    </w:p>
    <w:p w14:paraId="2D0D831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26</w:t>
      </w:r>
    </w:p>
    <w:p w14:paraId="7A6BA93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27</w:t>
      </w:r>
    </w:p>
    <w:p w14:paraId="0F48110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27</w:t>
      </w:r>
    </w:p>
    <w:p w14:paraId="5AC2163A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27</w:t>
      </w:r>
    </w:p>
    <w:p w14:paraId="62DBA35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28</w:t>
      </w:r>
    </w:p>
    <w:p w14:paraId="1F16D6A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Precoding</w:t>
      </w:r>
      <w:r>
        <w:rPr>
          <w:noProof/>
        </w:rPr>
        <w:tab/>
        <w:t>28</w:t>
      </w:r>
    </w:p>
    <w:p w14:paraId="4A36143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28</w:t>
      </w:r>
    </w:p>
    <w:p w14:paraId="17B287BB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spatial multiplexing</w:t>
      </w:r>
      <w:r>
        <w:rPr>
          <w:noProof/>
        </w:rPr>
        <w:tab/>
        <w:t>28</w:t>
      </w:r>
    </w:p>
    <w:p w14:paraId="370DCD2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31</w:t>
      </w:r>
    </w:p>
    <w:p w14:paraId="278512B0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37</w:t>
      </w:r>
    </w:p>
    <w:p w14:paraId="372AAD8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formats 1, 1a and 1b</w:t>
      </w:r>
      <w:r>
        <w:rPr>
          <w:noProof/>
        </w:rPr>
        <w:tab/>
        <w:t>38</w:t>
      </w:r>
    </w:p>
    <w:p w14:paraId="7B4FC15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formats 2, 2a and 2b</w:t>
      </w:r>
      <w:r>
        <w:rPr>
          <w:noProof/>
        </w:rPr>
        <w:tab/>
        <w:t>41</w:t>
      </w:r>
    </w:p>
    <w:p w14:paraId="3DBA5598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</w:t>
      </w:r>
      <w:r>
        <w:rPr>
          <w:noProof/>
        </w:rPr>
        <w:tab/>
        <w:t>42</w:t>
      </w:r>
    </w:p>
    <w:p w14:paraId="30727A4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4</w:t>
      </w:r>
      <w:r>
        <w:rPr>
          <w:noProof/>
        </w:rPr>
        <w:tab/>
        <w:t>44</w:t>
      </w:r>
    </w:p>
    <w:p w14:paraId="32C9589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5</w:t>
      </w:r>
      <w:r>
        <w:rPr>
          <w:noProof/>
        </w:rPr>
        <w:tab/>
        <w:t>44</w:t>
      </w:r>
    </w:p>
    <w:p w14:paraId="7157B90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45</w:t>
      </w:r>
    </w:p>
    <w:p w14:paraId="4D61E8CE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Short Physical Uplink Control Channel</w:t>
      </w:r>
      <w:r>
        <w:rPr>
          <w:noProof/>
        </w:rPr>
        <w:tab/>
        <w:t>48</w:t>
      </w:r>
    </w:p>
    <w:p w14:paraId="402D079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1A8832A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SPUCCH formats 1,1a,1b</w:t>
      </w:r>
      <w:r>
        <w:rPr>
          <w:noProof/>
        </w:rPr>
        <w:tab/>
        <w:t>48</w:t>
      </w:r>
    </w:p>
    <w:p w14:paraId="760ADBA5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5.4A.2.1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Slot-SPUCCH</w:t>
      </w:r>
      <w:r>
        <w:rPr>
          <w:noProof/>
        </w:rPr>
        <w:tab/>
        <w:t>48</w:t>
      </w:r>
    </w:p>
    <w:p w14:paraId="199939A3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5.4A.2.2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Subslot-SPUCCH</w:t>
      </w:r>
      <w:r>
        <w:rPr>
          <w:noProof/>
        </w:rPr>
        <w:tab/>
        <w:t>49</w:t>
      </w:r>
    </w:p>
    <w:p w14:paraId="2644DCE3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sv-SE"/>
        </w:rPr>
        <w:t>5.4A.3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sv-SE"/>
        </w:rPr>
        <w:t>SPUCCH format 3</w:t>
      </w:r>
      <w:r>
        <w:rPr>
          <w:noProof/>
        </w:rPr>
        <w:tab/>
        <w:t>50</w:t>
      </w:r>
    </w:p>
    <w:p w14:paraId="3ADAAC8F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sv-SE"/>
        </w:rPr>
        <w:t>5.4A.3.1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721AB759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sv-SE"/>
        </w:rPr>
        <w:t>5.4A.4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sv-SE"/>
        </w:rPr>
        <w:t>SPUCCH format 4</w:t>
      </w:r>
      <w:r>
        <w:rPr>
          <w:noProof/>
        </w:rPr>
        <w:tab/>
        <w:t>50</w:t>
      </w:r>
    </w:p>
    <w:p w14:paraId="05F8C38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sv-SE"/>
        </w:rPr>
        <w:t>5.4A.4.1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3371BEA0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5.4A.4.2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Subslot-SPUCCH</w:t>
      </w:r>
      <w:r>
        <w:rPr>
          <w:noProof/>
        </w:rPr>
        <w:tab/>
        <w:t>51</w:t>
      </w:r>
    </w:p>
    <w:p w14:paraId="2DAADCE3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5.4A.5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Mapping to physical resources</w:t>
      </w:r>
      <w:r>
        <w:rPr>
          <w:noProof/>
        </w:rPr>
        <w:tab/>
        <w:t>51</w:t>
      </w:r>
    </w:p>
    <w:p w14:paraId="0EE8C55D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55</w:t>
      </w:r>
    </w:p>
    <w:p w14:paraId="12E82C8C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Generation of the reference signal sequence</w:t>
      </w:r>
      <w:r>
        <w:rPr>
          <w:noProof/>
        </w:rPr>
        <w:tab/>
        <w:t>55</w:t>
      </w:r>
    </w:p>
    <w:p w14:paraId="7001AD54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Base sequences of length </w:t>
      </w:r>
      <w:r w:rsidRPr="001B50D2">
        <w:rPr>
          <w:noProof/>
          <w:position w:val="-10"/>
        </w:rPr>
        <w:object w:dxaOrig="540" w:dyaOrig="340" w14:anchorId="5B545B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4.4pt" o:ole="">
            <v:imagedata r:id="rId17" o:title=""/>
          </v:shape>
          <o:OLEObject Type="Embed" ProgID="Equation.3" ShapeID="_x0000_i1025" DrawAspect="Content" ObjectID="_1771863373" r:id="rId18"/>
        </w:object>
      </w:r>
      <w:r>
        <w:rPr>
          <w:noProof/>
        </w:rPr>
        <w:t xml:space="preserve"> or larger</w:t>
      </w:r>
      <w:r>
        <w:rPr>
          <w:noProof/>
        </w:rPr>
        <w:tab/>
        <w:t>56</w:t>
      </w:r>
    </w:p>
    <w:p w14:paraId="0B6371BF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Base sequences of length less than </w:t>
      </w:r>
      <w:r w:rsidRPr="001B50D2">
        <w:rPr>
          <w:noProof/>
          <w:position w:val="-10"/>
        </w:rPr>
        <w:object w:dxaOrig="540" w:dyaOrig="340" w14:anchorId="4E34A129">
          <v:shape id="_x0000_i1026" type="#_x0000_t75" style="width:28.8pt;height:14.4pt" o:ole="">
            <v:imagedata r:id="rId17" o:title=""/>
          </v:shape>
          <o:OLEObject Type="Embed" ProgID="Equation.3" ShapeID="_x0000_i1026" DrawAspect="Content" ObjectID="_1771863374" r:id="rId19"/>
        </w:object>
      </w:r>
      <w:r>
        <w:rPr>
          <w:noProof/>
        </w:rPr>
        <w:tab/>
        <w:t>57</w:t>
      </w:r>
    </w:p>
    <w:p w14:paraId="010F542E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61</w:t>
      </w:r>
    </w:p>
    <w:p w14:paraId="441D0722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5.5.1.4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hopping</w:t>
      </w:r>
      <w:r>
        <w:rPr>
          <w:noProof/>
        </w:rPr>
        <w:tab/>
        <w:t>62</w:t>
      </w:r>
    </w:p>
    <w:p w14:paraId="28A77374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Determining virtual cell identity for sequence generation</w:t>
      </w:r>
      <w:r>
        <w:rPr>
          <w:noProof/>
        </w:rPr>
        <w:tab/>
        <w:t>62</w:t>
      </w:r>
    </w:p>
    <w:p w14:paraId="3B04EEC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63</w:t>
      </w:r>
    </w:p>
    <w:p w14:paraId="47480BC6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 for PUSCH</w:t>
      </w:r>
      <w:r>
        <w:rPr>
          <w:noProof/>
        </w:rPr>
        <w:tab/>
        <w:t>63</w:t>
      </w:r>
    </w:p>
    <w:p w14:paraId="31F88478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63</w:t>
      </w:r>
    </w:p>
    <w:p w14:paraId="25FECBC2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67</w:t>
      </w:r>
    </w:p>
    <w:p w14:paraId="3ADB94F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 for PUSCH with sub-PRB allocations</w:t>
      </w:r>
      <w:r>
        <w:rPr>
          <w:noProof/>
        </w:rPr>
        <w:tab/>
        <w:t>68</w:t>
      </w:r>
    </w:p>
    <w:p w14:paraId="14EF7AA4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 using modulation schemes other than π/2-BPSK</w:t>
      </w:r>
      <w:r>
        <w:rPr>
          <w:noProof/>
        </w:rPr>
        <w:tab/>
        <w:t>68</w:t>
      </w:r>
    </w:p>
    <w:p w14:paraId="4240990E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 using π/2-BPSK modulation scheme</w:t>
      </w:r>
      <w:r>
        <w:rPr>
          <w:noProof/>
        </w:rPr>
        <w:tab/>
        <w:t>69</w:t>
      </w:r>
    </w:p>
    <w:p w14:paraId="433C7FC2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70</w:t>
      </w:r>
    </w:p>
    <w:p w14:paraId="02FE0EDF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71</w:t>
      </w:r>
    </w:p>
    <w:p w14:paraId="678D28DF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 for PUCCH</w:t>
      </w:r>
      <w:r>
        <w:rPr>
          <w:noProof/>
        </w:rPr>
        <w:tab/>
        <w:t>71</w:t>
      </w:r>
    </w:p>
    <w:p w14:paraId="2D65E522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71</w:t>
      </w:r>
    </w:p>
    <w:p w14:paraId="391405F8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73</w:t>
      </w:r>
    </w:p>
    <w:p w14:paraId="5035D2E9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 for SPUCCH</w:t>
      </w:r>
      <w:r>
        <w:rPr>
          <w:noProof/>
        </w:rPr>
        <w:tab/>
        <w:t>74</w:t>
      </w:r>
    </w:p>
    <w:p w14:paraId="3BE909FD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74</w:t>
      </w:r>
    </w:p>
    <w:p w14:paraId="7631047A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74</w:t>
      </w:r>
    </w:p>
    <w:p w14:paraId="5185A6C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signal</w:t>
      </w:r>
      <w:r>
        <w:rPr>
          <w:noProof/>
        </w:rPr>
        <w:tab/>
        <w:t>76</w:t>
      </w:r>
    </w:p>
    <w:p w14:paraId="0F5C97EF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76</w:t>
      </w:r>
    </w:p>
    <w:p w14:paraId="6E3D6BA9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basic SRS</w:t>
      </w:r>
      <w:r>
        <w:rPr>
          <w:noProof/>
        </w:rPr>
        <w:tab/>
        <w:t>76</w:t>
      </w:r>
    </w:p>
    <w:p w14:paraId="4558294E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Sequence generation for additional SRS</w:t>
      </w:r>
      <w:r>
        <w:rPr>
          <w:noProof/>
        </w:rPr>
        <w:tab/>
        <w:t>76</w:t>
      </w:r>
    </w:p>
    <w:p w14:paraId="6235795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77</w:t>
      </w:r>
    </w:p>
    <w:p w14:paraId="387DD16F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 for basic SRS</w:t>
      </w:r>
      <w:r>
        <w:rPr>
          <w:noProof/>
        </w:rPr>
        <w:tab/>
        <w:t>77</w:t>
      </w:r>
    </w:p>
    <w:p w14:paraId="4DD85156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 for additional SRS</w:t>
      </w:r>
      <w:r>
        <w:rPr>
          <w:noProof/>
        </w:rPr>
        <w:tab/>
        <w:t>79</w:t>
      </w:r>
    </w:p>
    <w:p w14:paraId="7EB52B0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signal subframe configuration</w:t>
      </w:r>
      <w:r>
        <w:rPr>
          <w:noProof/>
        </w:rPr>
        <w:tab/>
        <w:t>80</w:t>
      </w:r>
    </w:p>
    <w:p w14:paraId="074197A0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82</w:t>
      </w:r>
    </w:p>
    <w:p w14:paraId="7A627903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5.6A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SC-FDMA baseband signal generation for PUSCH using sub-PRB allocations</w:t>
      </w:r>
      <w:r>
        <w:rPr>
          <w:noProof/>
        </w:rPr>
        <w:tab/>
        <w:t>83</w:t>
      </w:r>
    </w:p>
    <w:p w14:paraId="2EC9688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5.6A.1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Modulation schemes other than </w:t>
      </w:r>
      <w:r w:rsidRPr="00964BA4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7FBB76A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5.6A.2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Modulation scheme </w:t>
      </w:r>
      <w:r w:rsidRPr="00964BA4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55C4CC2C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random access channel</w:t>
      </w:r>
      <w:r>
        <w:rPr>
          <w:noProof/>
        </w:rPr>
        <w:tab/>
        <w:t>84</w:t>
      </w:r>
    </w:p>
    <w:p w14:paraId="79D9A19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84</w:t>
      </w:r>
    </w:p>
    <w:p w14:paraId="2D19872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Preamble sequence generation</w:t>
      </w:r>
      <w:r>
        <w:rPr>
          <w:noProof/>
        </w:rPr>
        <w:tab/>
        <w:t>91</w:t>
      </w:r>
    </w:p>
    <w:p w14:paraId="4763E1D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96</w:t>
      </w:r>
    </w:p>
    <w:p w14:paraId="5DDB4DFE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97</w:t>
      </w:r>
    </w:p>
    <w:p w14:paraId="414BEA28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98</w:t>
      </w:r>
    </w:p>
    <w:p w14:paraId="1862D50E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98</w:t>
      </w:r>
    </w:p>
    <w:p w14:paraId="2294295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98</w:t>
      </w:r>
    </w:p>
    <w:p w14:paraId="2903C63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98</w:t>
      </w:r>
    </w:p>
    <w:p w14:paraId="10D87910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99</w:t>
      </w:r>
    </w:p>
    <w:p w14:paraId="5BA9140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99</w:t>
      </w:r>
    </w:p>
    <w:p w14:paraId="0073549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100</w:t>
      </w:r>
    </w:p>
    <w:p w14:paraId="6381408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101</w:t>
      </w:r>
    </w:p>
    <w:p w14:paraId="709672A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localized type</w:t>
      </w:r>
      <w:r>
        <w:rPr>
          <w:noProof/>
        </w:rPr>
        <w:tab/>
        <w:t>102</w:t>
      </w:r>
    </w:p>
    <w:p w14:paraId="56B991F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distributed type</w:t>
      </w:r>
      <w:r>
        <w:rPr>
          <w:noProof/>
        </w:rPr>
        <w:tab/>
        <w:t>102</w:t>
      </w:r>
    </w:p>
    <w:p w14:paraId="28227399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Resource-element groups (REGs)</w:t>
      </w:r>
      <w:r>
        <w:rPr>
          <w:noProof/>
        </w:rPr>
        <w:tab/>
        <w:t>103</w:t>
      </w:r>
    </w:p>
    <w:p w14:paraId="4CB9828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Enhanced Resource-Element Groups (EREGs)</w:t>
      </w:r>
      <w:r>
        <w:rPr>
          <w:noProof/>
        </w:rPr>
        <w:tab/>
        <w:t>104</w:t>
      </w:r>
    </w:p>
    <w:p w14:paraId="03D08B79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Short Resource-Element Groups (SREGs)</w:t>
      </w:r>
      <w:r>
        <w:rPr>
          <w:noProof/>
        </w:rPr>
        <w:tab/>
        <w:t>104</w:t>
      </w:r>
    </w:p>
    <w:p w14:paraId="7283570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104</w:t>
      </w:r>
    </w:p>
    <w:p w14:paraId="33AF9379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TDD Operation</w:t>
      </w:r>
      <w:r>
        <w:rPr>
          <w:noProof/>
        </w:rPr>
        <w:tab/>
        <w:t>105</w:t>
      </w:r>
    </w:p>
    <w:p w14:paraId="71B9454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105</w:t>
      </w:r>
    </w:p>
    <w:p w14:paraId="6BA370BC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106</w:t>
      </w:r>
    </w:p>
    <w:p w14:paraId="7828C21F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structure for downlink physical channels</w:t>
      </w:r>
      <w:r>
        <w:rPr>
          <w:noProof/>
        </w:rPr>
        <w:tab/>
        <w:t>106</w:t>
      </w:r>
    </w:p>
    <w:p w14:paraId="4EAC19C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107</w:t>
      </w:r>
    </w:p>
    <w:p w14:paraId="3B6573C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108</w:t>
      </w:r>
    </w:p>
    <w:p w14:paraId="3E188C7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108</w:t>
      </w:r>
    </w:p>
    <w:p w14:paraId="4ED26B6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108</w:t>
      </w:r>
    </w:p>
    <w:p w14:paraId="796F4002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109</w:t>
      </w:r>
    </w:p>
    <w:p w14:paraId="3BF774A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for transmit diversity</w:t>
      </w:r>
      <w:r>
        <w:rPr>
          <w:noProof/>
        </w:rPr>
        <w:tab/>
        <w:t>110</w:t>
      </w:r>
    </w:p>
    <w:p w14:paraId="1F43021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110</w:t>
      </w:r>
    </w:p>
    <w:p w14:paraId="68B4C509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110</w:t>
      </w:r>
    </w:p>
    <w:p w14:paraId="79F7D471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cell-specific reference signals</w:t>
      </w:r>
      <w:r>
        <w:rPr>
          <w:noProof/>
        </w:rPr>
        <w:tab/>
        <w:t>111</w:t>
      </w:r>
    </w:p>
    <w:p w14:paraId="339DDBA7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without CDD</w:t>
      </w:r>
      <w:r>
        <w:rPr>
          <w:noProof/>
        </w:rPr>
        <w:tab/>
        <w:t>111</w:t>
      </w:r>
    </w:p>
    <w:p w14:paraId="4A005F06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large delay CDD</w:t>
      </w:r>
      <w:r>
        <w:rPr>
          <w:noProof/>
        </w:rPr>
        <w:tab/>
        <w:t>111</w:t>
      </w:r>
    </w:p>
    <w:p w14:paraId="0B4A3C5B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Codebook for precoding and CSI reporting</w:t>
      </w:r>
      <w:r>
        <w:rPr>
          <w:noProof/>
        </w:rPr>
        <w:tab/>
        <w:t>112</w:t>
      </w:r>
    </w:p>
    <w:p w14:paraId="39FA1400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transmit diversity</w:t>
      </w:r>
      <w:r>
        <w:rPr>
          <w:noProof/>
        </w:rPr>
        <w:tab/>
        <w:t>113</w:t>
      </w:r>
    </w:p>
    <w:p w14:paraId="49DE0C8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UE-specific reference signals</w:t>
      </w:r>
      <w:r>
        <w:rPr>
          <w:noProof/>
        </w:rPr>
        <w:tab/>
        <w:t>114</w:t>
      </w:r>
    </w:p>
    <w:p w14:paraId="669390A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115</w:t>
      </w:r>
    </w:p>
    <w:p w14:paraId="462128F0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</w:t>
      </w:r>
      <w:r>
        <w:rPr>
          <w:noProof/>
        </w:rPr>
        <w:tab/>
        <w:t>116</w:t>
      </w:r>
    </w:p>
    <w:p w14:paraId="012C69F7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 for BL/CE UEs</w:t>
      </w:r>
      <w:r>
        <w:rPr>
          <w:noProof/>
        </w:rPr>
        <w:tab/>
        <w:t>118</w:t>
      </w:r>
    </w:p>
    <w:p w14:paraId="1FE9D5F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Slot/subslot-based</w:t>
      </w:r>
      <w:r w:rsidRPr="00964BA4">
        <w:rPr>
          <w:i/>
          <w:noProof/>
        </w:rPr>
        <w:t xml:space="preserve"> </w:t>
      </w:r>
      <w:r>
        <w:rPr>
          <w:noProof/>
        </w:rPr>
        <w:t>physical downlink shared channel</w:t>
      </w:r>
      <w:r>
        <w:rPr>
          <w:noProof/>
        </w:rPr>
        <w:tab/>
        <w:t>121</w:t>
      </w:r>
    </w:p>
    <w:p w14:paraId="68C319A9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multicast channel</w:t>
      </w:r>
      <w:r>
        <w:rPr>
          <w:noProof/>
        </w:rPr>
        <w:tab/>
        <w:t>123</w:t>
      </w:r>
    </w:p>
    <w:p w14:paraId="1FBC4A11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broadcast channel</w:t>
      </w:r>
      <w:r>
        <w:rPr>
          <w:noProof/>
        </w:rPr>
        <w:tab/>
        <w:t>123</w:t>
      </w:r>
    </w:p>
    <w:p w14:paraId="15722BE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123</w:t>
      </w:r>
    </w:p>
    <w:p w14:paraId="580BA39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123</w:t>
      </w:r>
    </w:p>
    <w:p w14:paraId="5190EF0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124</w:t>
      </w:r>
    </w:p>
    <w:p w14:paraId="402E47A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124</w:t>
      </w:r>
    </w:p>
    <w:p w14:paraId="4A7F3A9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PBCH repetition in the cell acquisition subframe</w:t>
      </w:r>
      <w:r>
        <w:rPr>
          <w:noProof/>
        </w:rPr>
        <w:tab/>
        <w:t>125</w:t>
      </w:r>
    </w:p>
    <w:p w14:paraId="0DF78ECC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Physical control format indicator channel</w:t>
      </w:r>
      <w:r>
        <w:rPr>
          <w:noProof/>
        </w:rPr>
        <w:tab/>
        <w:t>126</w:t>
      </w:r>
    </w:p>
    <w:p w14:paraId="6D2DD6B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Scrambling</w:t>
      </w:r>
      <w:r>
        <w:rPr>
          <w:noProof/>
        </w:rPr>
        <w:tab/>
        <w:t>126</w:t>
      </w:r>
    </w:p>
    <w:p w14:paraId="12930393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126</w:t>
      </w:r>
    </w:p>
    <w:p w14:paraId="2CFCD0D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127</w:t>
      </w:r>
    </w:p>
    <w:p w14:paraId="79E43838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127</w:t>
      </w:r>
    </w:p>
    <w:p w14:paraId="434DA911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downlink control channel</w:t>
      </w:r>
      <w:r>
        <w:rPr>
          <w:noProof/>
        </w:rPr>
        <w:tab/>
        <w:t>127</w:t>
      </w:r>
    </w:p>
    <w:p w14:paraId="155BBA3C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formats</w:t>
      </w:r>
      <w:r>
        <w:rPr>
          <w:noProof/>
        </w:rPr>
        <w:tab/>
        <w:t>127</w:t>
      </w:r>
    </w:p>
    <w:p w14:paraId="7B044717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multiplexing and scrambling</w:t>
      </w:r>
      <w:r>
        <w:rPr>
          <w:noProof/>
        </w:rPr>
        <w:tab/>
        <w:t>127</w:t>
      </w:r>
    </w:p>
    <w:p w14:paraId="6E283F81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128</w:t>
      </w:r>
    </w:p>
    <w:p w14:paraId="1919255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128</w:t>
      </w:r>
    </w:p>
    <w:p w14:paraId="74BA164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128</w:t>
      </w:r>
    </w:p>
    <w:p w14:paraId="21F4966E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Enhanced physical downlink control channel</w:t>
      </w:r>
      <w:r>
        <w:rPr>
          <w:noProof/>
        </w:rPr>
        <w:tab/>
        <w:t>129</w:t>
      </w:r>
    </w:p>
    <w:p w14:paraId="3F3BB32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formats</w:t>
      </w:r>
      <w:r>
        <w:rPr>
          <w:noProof/>
        </w:rPr>
        <w:tab/>
        <w:t>130</w:t>
      </w:r>
    </w:p>
    <w:p w14:paraId="7053E987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131</w:t>
      </w:r>
    </w:p>
    <w:p w14:paraId="5E32D98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131</w:t>
      </w:r>
    </w:p>
    <w:p w14:paraId="5FCEEE4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131</w:t>
      </w:r>
    </w:p>
    <w:p w14:paraId="2097C70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132</w:t>
      </w:r>
    </w:p>
    <w:p w14:paraId="79BC0C78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MTC physical downlink control channel</w:t>
      </w:r>
      <w:r>
        <w:rPr>
          <w:noProof/>
        </w:rPr>
        <w:tab/>
        <w:t>133</w:t>
      </w:r>
    </w:p>
    <w:p w14:paraId="3E37542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MPDCCH formats</w:t>
      </w:r>
      <w:r>
        <w:rPr>
          <w:noProof/>
        </w:rPr>
        <w:tab/>
        <w:t>133</w:t>
      </w:r>
    </w:p>
    <w:p w14:paraId="6BA3254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134</w:t>
      </w:r>
    </w:p>
    <w:p w14:paraId="6CD9932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134</w:t>
      </w:r>
    </w:p>
    <w:p w14:paraId="71EECC9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134</w:t>
      </w:r>
    </w:p>
    <w:p w14:paraId="712B376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134</w:t>
      </w:r>
    </w:p>
    <w:p w14:paraId="21F8A0EA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Short physical downlink control channel (SPDCCH)</w:t>
      </w:r>
      <w:r>
        <w:rPr>
          <w:noProof/>
        </w:rPr>
        <w:tab/>
        <w:t>138</w:t>
      </w:r>
    </w:p>
    <w:p w14:paraId="5A4203A7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SPDCCH formats</w:t>
      </w:r>
      <w:r>
        <w:rPr>
          <w:noProof/>
        </w:rPr>
        <w:tab/>
        <w:t>138</w:t>
      </w:r>
    </w:p>
    <w:p w14:paraId="319304EC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140</w:t>
      </w:r>
    </w:p>
    <w:p w14:paraId="703090B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140</w:t>
      </w:r>
    </w:p>
    <w:p w14:paraId="122DE66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140</w:t>
      </w:r>
    </w:p>
    <w:p w14:paraId="05EBB57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140</w:t>
      </w:r>
    </w:p>
    <w:p w14:paraId="3E9C44E2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hybrid ARQ indicator channel</w:t>
      </w:r>
      <w:r>
        <w:rPr>
          <w:noProof/>
        </w:rPr>
        <w:tab/>
        <w:t>142</w:t>
      </w:r>
    </w:p>
    <w:p w14:paraId="0C0B589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143</w:t>
      </w:r>
    </w:p>
    <w:p w14:paraId="2A532F97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group alignment, layer mapping and precoding</w:t>
      </w:r>
      <w:r>
        <w:rPr>
          <w:noProof/>
        </w:rPr>
        <w:tab/>
        <w:t>143</w:t>
      </w:r>
    </w:p>
    <w:p w14:paraId="5455824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145</w:t>
      </w:r>
    </w:p>
    <w:p w14:paraId="6F74CAFE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147</w:t>
      </w:r>
    </w:p>
    <w:p w14:paraId="6E9C584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Cell-specific Reference Signal (CRS)</w:t>
      </w:r>
      <w:r>
        <w:rPr>
          <w:noProof/>
        </w:rPr>
        <w:tab/>
        <w:t>147</w:t>
      </w:r>
    </w:p>
    <w:p w14:paraId="7EF27154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147</w:t>
      </w:r>
    </w:p>
    <w:p w14:paraId="35F29AE1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148</w:t>
      </w:r>
    </w:p>
    <w:p w14:paraId="372C6AD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MBSFN reference signals</w:t>
      </w:r>
      <w:r>
        <w:rPr>
          <w:noProof/>
        </w:rPr>
        <w:tab/>
        <w:t>150</w:t>
      </w:r>
    </w:p>
    <w:p w14:paraId="3E0C011E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150</w:t>
      </w:r>
    </w:p>
    <w:p w14:paraId="6D93A028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15 kHz and 7.5 kHz subcarrier spacing</w:t>
      </w:r>
      <w:r>
        <w:rPr>
          <w:noProof/>
        </w:rPr>
        <w:tab/>
        <w:t>150</w:t>
      </w:r>
    </w:p>
    <w:p w14:paraId="53740A94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1.25 kHz subcarrier spacing</w:t>
      </w:r>
      <w:r>
        <w:rPr>
          <w:noProof/>
        </w:rPr>
        <w:tab/>
        <w:t>151</w:t>
      </w:r>
    </w:p>
    <w:p w14:paraId="25C6A6E9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2.5 kHz subcarrier spacing</w:t>
      </w:r>
      <w:r>
        <w:rPr>
          <w:noProof/>
        </w:rPr>
        <w:tab/>
        <w:t>151</w:t>
      </w:r>
    </w:p>
    <w:p w14:paraId="50FDF5A3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 for 0.37 kHz subcarrier spacing</w:t>
      </w:r>
      <w:r>
        <w:rPr>
          <w:noProof/>
        </w:rPr>
        <w:tab/>
        <w:t>151</w:t>
      </w:r>
    </w:p>
    <w:p w14:paraId="39C54283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151</w:t>
      </w:r>
    </w:p>
    <w:p w14:paraId="5F955C54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 for 15 kHz and 7.5 kHz subcarrier spacing</w:t>
      </w:r>
      <w:r>
        <w:rPr>
          <w:noProof/>
        </w:rPr>
        <w:tab/>
        <w:t>151</w:t>
      </w:r>
    </w:p>
    <w:p w14:paraId="0003D9F6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 for 1.25 kHz</w:t>
      </w:r>
      <w:r>
        <w:rPr>
          <w:noProof/>
        </w:rPr>
        <w:tab/>
        <w:t>153</w:t>
      </w:r>
    </w:p>
    <w:p w14:paraId="2ECD64DF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 for 2.5 kHz subcarrier spacing</w:t>
      </w:r>
      <w:r>
        <w:rPr>
          <w:noProof/>
        </w:rPr>
        <w:tab/>
        <w:t>153</w:t>
      </w:r>
    </w:p>
    <w:p w14:paraId="18A382D3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 for 0.37 kHz subcarrier spacing</w:t>
      </w:r>
      <w:r>
        <w:rPr>
          <w:noProof/>
        </w:rPr>
        <w:tab/>
        <w:t>154</w:t>
      </w:r>
    </w:p>
    <w:p w14:paraId="53DEA8B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UE-specific reference signals associated with PDSCH</w:t>
      </w:r>
      <w:r>
        <w:rPr>
          <w:noProof/>
        </w:rPr>
        <w:tab/>
        <w:t>154</w:t>
      </w:r>
    </w:p>
    <w:p w14:paraId="1FFB3E53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155</w:t>
      </w:r>
    </w:p>
    <w:p w14:paraId="0492BD0A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156</w:t>
      </w:r>
    </w:p>
    <w:p w14:paraId="0C6AD5A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signals associated with EPDCCH, MPDCCH, or SPDCCH</w:t>
      </w:r>
      <w:r>
        <w:rPr>
          <w:noProof/>
        </w:rPr>
        <w:tab/>
        <w:t>163</w:t>
      </w:r>
    </w:p>
    <w:p w14:paraId="7993BAF6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164</w:t>
      </w:r>
    </w:p>
    <w:p w14:paraId="33787843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165</w:t>
      </w:r>
    </w:p>
    <w:p w14:paraId="2FAA76C9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Positioning reference signals</w:t>
      </w:r>
      <w:r>
        <w:rPr>
          <w:noProof/>
        </w:rPr>
        <w:tab/>
        <w:t>167</w:t>
      </w:r>
    </w:p>
    <w:p w14:paraId="399BCBB2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167</w:t>
      </w:r>
    </w:p>
    <w:p w14:paraId="28E23AD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167</w:t>
      </w:r>
    </w:p>
    <w:p w14:paraId="09F909E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Positioning reference signal subframe configuration</w:t>
      </w:r>
      <w:r>
        <w:rPr>
          <w:noProof/>
        </w:rPr>
        <w:tab/>
        <w:t>169</w:t>
      </w:r>
    </w:p>
    <w:p w14:paraId="31FD9FB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reference signals</w:t>
      </w:r>
      <w:r>
        <w:rPr>
          <w:noProof/>
        </w:rPr>
        <w:tab/>
        <w:t>170</w:t>
      </w:r>
    </w:p>
    <w:p w14:paraId="69E3E253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171</w:t>
      </w:r>
    </w:p>
    <w:p w14:paraId="666E7D9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171</w:t>
      </w:r>
    </w:p>
    <w:p w14:paraId="37D5ECB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reference signal subframe configuration</w:t>
      </w:r>
      <w:r>
        <w:rPr>
          <w:noProof/>
        </w:rPr>
        <w:tab/>
        <w:t>180</w:t>
      </w:r>
    </w:p>
    <w:p w14:paraId="24E70BEA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180</w:t>
      </w:r>
    </w:p>
    <w:p w14:paraId="4EC0C4E8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Primary synchronization signal (PSS)</w:t>
      </w:r>
      <w:r>
        <w:rPr>
          <w:noProof/>
        </w:rPr>
        <w:tab/>
        <w:t>180</w:t>
      </w:r>
    </w:p>
    <w:p w14:paraId="544EDB43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180</w:t>
      </w:r>
    </w:p>
    <w:p w14:paraId="703E712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181</w:t>
      </w:r>
    </w:p>
    <w:p w14:paraId="2687E0E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Secondary synchronization signal (SSS)</w:t>
      </w:r>
      <w:r>
        <w:rPr>
          <w:noProof/>
        </w:rPr>
        <w:tab/>
        <w:t>181</w:t>
      </w:r>
    </w:p>
    <w:p w14:paraId="45CAC705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181</w:t>
      </w:r>
    </w:p>
    <w:p w14:paraId="0F41D5E6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183</w:t>
      </w:r>
    </w:p>
    <w:p w14:paraId="6BB78C2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Resynchronization signal (RSS)</w:t>
      </w:r>
      <w:r>
        <w:rPr>
          <w:noProof/>
        </w:rPr>
        <w:tab/>
        <w:t>184</w:t>
      </w:r>
    </w:p>
    <w:p w14:paraId="7B89A051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184</w:t>
      </w:r>
    </w:p>
    <w:p w14:paraId="69D83AEF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184</w:t>
      </w:r>
    </w:p>
    <w:p w14:paraId="2759D83D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Discovery signal</w:t>
      </w:r>
      <w:r>
        <w:rPr>
          <w:noProof/>
        </w:rPr>
        <w:tab/>
        <w:t>185</w:t>
      </w:r>
    </w:p>
    <w:p w14:paraId="3CC967D7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MTC wake-up signal (MWUS)</w:t>
      </w:r>
      <w:r>
        <w:rPr>
          <w:noProof/>
        </w:rPr>
        <w:tab/>
        <w:t>186</w:t>
      </w:r>
    </w:p>
    <w:p w14:paraId="15A1681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6.11B.1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Sequence generation</w:t>
      </w:r>
      <w:r>
        <w:rPr>
          <w:noProof/>
        </w:rPr>
        <w:tab/>
        <w:t>186</w:t>
      </w:r>
    </w:p>
    <w:p w14:paraId="6C240589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noProof/>
          <w:lang w:val="en-US"/>
        </w:rPr>
        <w:t>6.11B.2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noProof/>
          <w:lang w:val="en-US"/>
        </w:rPr>
        <w:t>Mapping to resource elements</w:t>
      </w:r>
      <w:r>
        <w:rPr>
          <w:noProof/>
        </w:rPr>
        <w:tab/>
        <w:t>186</w:t>
      </w:r>
    </w:p>
    <w:p w14:paraId="3CF55347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187</w:t>
      </w:r>
    </w:p>
    <w:p w14:paraId="2A88A409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187</w:t>
      </w:r>
    </w:p>
    <w:p w14:paraId="5709AD8F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Generic functions</w:t>
      </w:r>
      <w:r>
        <w:rPr>
          <w:noProof/>
        </w:rPr>
        <w:tab/>
        <w:t>189</w:t>
      </w:r>
    </w:p>
    <w:p w14:paraId="29541AF2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mapper</w:t>
      </w:r>
      <w:r>
        <w:rPr>
          <w:noProof/>
        </w:rPr>
        <w:tab/>
        <w:t>189</w:t>
      </w:r>
    </w:p>
    <w:p w14:paraId="1A9A812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BPSK</w:t>
      </w:r>
      <w:r>
        <w:rPr>
          <w:noProof/>
        </w:rPr>
        <w:tab/>
        <w:t>189</w:t>
      </w:r>
    </w:p>
    <w:p w14:paraId="34592A01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189</w:t>
      </w:r>
    </w:p>
    <w:p w14:paraId="5BAD3FB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189</w:t>
      </w:r>
    </w:p>
    <w:p w14:paraId="2072BAD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190</w:t>
      </w:r>
    </w:p>
    <w:p w14:paraId="6C76454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256QAM</w:t>
      </w:r>
      <w:r>
        <w:rPr>
          <w:noProof/>
        </w:rPr>
        <w:tab/>
        <w:t>192</w:t>
      </w:r>
    </w:p>
    <w:p w14:paraId="104DCFE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1024QAM</w:t>
      </w:r>
      <w:r>
        <w:rPr>
          <w:noProof/>
        </w:rPr>
        <w:tab/>
        <w:t>193</w:t>
      </w:r>
    </w:p>
    <w:p w14:paraId="142E840D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Pseudo-random sequence generation</w:t>
      </w:r>
      <w:r>
        <w:rPr>
          <w:noProof/>
        </w:rPr>
        <w:tab/>
        <w:t>193</w:t>
      </w:r>
    </w:p>
    <w:p w14:paraId="578CAF1A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193</w:t>
      </w:r>
    </w:p>
    <w:p w14:paraId="4B26641E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Uplink-downlink frame timing</w:t>
      </w:r>
      <w:r>
        <w:rPr>
          <w:noProof/>
        </w:rPr>
        <w:tab/>
        <w:t>194</w:t>
      </w:r>
    </w:p>
    <w:p w14:paraId="1ADBAD6A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</w:t>
      </w:r>
      <w:r>
        <w:rPr>
          <w:noProof/>
        </w:rPr>
        <w:tab/>
        <w:t>196</w:t>
      </w:r>
    </w:p>
    <w:p w14:paraId="78987F2A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196</w:t>
      </w:r>
    </w:p>
    <w:p w14:paraId="0D536F4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196</w:t>
      </w:r>
    </w:p>
    <w:p w14:paraId="54E1154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196</w:t>
      </w:r>
    </w:p>
    <w:p w14:paraId="59F9B20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Handling of simultaneous sidelink and uplink/downlink transmissions</w:t>
      </w:r>
      <w:r>
        <w:rPr>
          <w:noProof/>
        </w:rPr>
        <w:tab/>
        <w:t>196</w:t>
      </w:r>
    </w:p>
    <w:p w14:paraId="5B30D9EA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197</w:t>
      </w:r>
    </w:p>
    <w:p w14:paraId="7C24D87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197</w:t>
      </w:r>
    </w:p>
    <w:p w14:paraId="2C926EF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197</w:t>
      </w:r>
    </w:p>
    <w:p w14:paraId="08B7795C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198</w:t>
      </w:r>
    </w:p>
    <w:p w14:paraId="01B7756C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pool</w:t>
      </w:r>
      <w:r>
        <w:rPr>
          <w:noProof/>
        </w:rPr>
        <w:tab/>
        <w:t>198</w:t>
      </w:r>
    </w:p>
    <w:p w14:paraId="7620702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</w:t>
      </w:r>
      <w:r>
        <w:rPr>
          <w:noProof/>
        </w:rPr>
        <w:tab/>
        <w:t>198</w:t>
      </w:r>
    </w:p>
    <w:p w14:paraId="557B3953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Shared Channel</w:t>
      </w:r>
      <w:r>
        <w:rPr>
          <w:noProof/>
        </w:rPr>
        <w:tab/>
        <w:t>198</w:t>
      </w:r>
    </w:p>
    <w:p w14:paraId="7352F5B3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198</w:t>
      </w:r>
    </w:p>
    <w:p w14:paraId="50A8B7F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199</w:t>
      </w:r>
    </w:p>
    <w:p w14:paraId="73A6FE0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199</w:t>
      </w:r>
    </w:p>
    <w:p w14:paraId="686B8D28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199</w:t>
      </w:r>
    </w:p>
    <w:p w14:paraId="0113303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199</w:t>
      </w:r>
    </w:p>
    <w:p w14:paraId="582E85E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199</w:t>
      </w:r>
    </w:p>
    <w:p w14:paraId="0BD3BE6C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Control Channel</w:t>
      </w:r>
      <w:r>
        <w:rPr>
          <w:noProof/>
        </w:rPr>
        <w:tab/>
        <w:t>200</w:t>
      </w:r>
    </w:p>
    <w:p w14:paraId="553CE97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200</w:t>
      </w:r>
    </w:p>
    <w:p w14:paraId="1CD51E8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200</w:t>
      </w:r>
    </w:p>
    <w:p w14:paraId="36FFC4AE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200</w:t>
      </w:r>
    </w:p>
    <w:p w14:paraId="0D29193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200</w:t>
      </w:r>
    </w:p>
    <w:p w14:paraId="7CB7EEF8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200</w:t>
      </w:r>
    </w:p>
    <w:p w14:paraId="3757AA9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200</w:t>
      </w:r>
    </w:p>
    <w:p w14:paraId="39372390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Discovery Channel</w:t>
      </w:r>
      <w:r>
        <w:rPr>
          <w:noProof/>
        </w:rPr>
        <w:tab/>
        <w:t>201</w:t>
      </w:r>
    </w:p>
    <w:p w14:paraId="135C2F9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201</w:t>
      </w:r>
    </w:p>
    <w:p w14:paraId="5299A8D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201</w:t>
      </w:r>
    </w:p>
    <w:p w14:paraId="6BF0024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201</w:t>
      </w:r>
    </w:p>
    <w:p w14:paraId="7194F98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201</w:t>
      </w:r>
    </w:p>
    <w:p w14:paraId="7B3644E6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201</w:t>
      </w:r>
    </w:p>
    <w:p w14:paraId="6BFE320C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201</w:t>
      </w:r>
    </w:p>
    <w:p w14:paraId="11D2F85D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Broadcast Channel</w:t>
      </w:r>
      <w:r>
        <w:rPr>
          <w:noProof/>
        </w:rPr>
        <w:tab/>
        <w:t>202</w:t>
      </w:r>
    </w:p>
    <w:p w14:paraId="658EC0F4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202</w:t>
      </w:r>
    </w:p>
    <w:p w14:paraId="308D412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202</w:t>
      </w:r>
    </w:p>
    <w:p w14:paraId="360A7B2C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202</w:t>
      </w:r>
    </w:p>
    <w:p w14:paraId="4B240B5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202</w:t>
      </w:r>
    </w:p>
    <w:p w14:paraId="40D31571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202</w:t>
      </w:r>
    </w:p>
    <w:p w14:paraId="7CEA62E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202</w:t>
      </w:r>
    </w:p>
    <w:p w14:paraId="46E1CD87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Sidelink Synchronization Signals</w:t>
      </w:r>
      <w:r>
        <w:rPr>
          <w:noProof/>
        </w:rPr>
        <w:tab/>
        <w:t>202</w:t>
      </w:r>
    </w:p>
    <w:p w14:paraId="5F968D2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Primary sidelink synchronization signal</w:t>
      </w:r>
      <w:r>
        <w:rPr>
          <w:noProof/>
        </w:rPr>
        <w:tab/>
        <w:t>203</w:t>
      </w:r>
    </w:p>
    <w:p w14:paraId="2DB12A11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203</w:t>
      </w:r>
    </w:p>
    <w:p w14:paraId="00A7AA6B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203</w:t>
      </w:r>
    </w:p>
    <w:p w14:paraId="3B416EFD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Secondary sidelink synchronization signal</w:t>
      </w:r>
      <w:r>
        <w:rPr>
          <w:noProof/>
        </w:rPr>
        <w:tab/>
        <w:t>203</w:t>
      </w:r>
    </w:p>
    <w:p w14:paraId="584BA884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203</w:t>
      </w:r>
    </w:p>
    <w:p w14:paraId="698CB5A1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203</w:t>
      </w:r>
    </w:p>
    <w:p w14:paraId="5620CDFC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signals</w:t>
      </w:r>
      <w:r>
        <w:rPr>
          <w:noProof/>
        </w:rPr>
        <w:tab/>
        <w:t>203</w:t>
      </w:r>
    </w:p>
    <w:p w14:paraId="438B16FC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205</w:t>
      </w:r>
    </w:p>
    <w:p w14:paraId="49FDA49A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205</w:t>
      </w:r>
    </w:p>
    <w:p w14:paraId="22A086BB" w14:textId="77777777" w:rsidR="002D45F4" w:rsidRDefault="002D45F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Narrowband IoT</w:t>
      </w:r>
      <w:r>
        <w:rPr>
          <w:noProof/>
        </w:rPr>
        <w:tab/>
        <w:t>206</w:t>
      </w:r>
    </w:p>
    <w:p w14:paraId="035D8529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35CA257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206</w:t>
      </w:r>
    </w:p>
    <w:p w14:paraId="270C79E9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206</w:t>
      </w:r>
    </w:p>
    <w:p w14:paraId="24ADA92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206</w:t>
      </w:r>
    </w:p>
    <w:p w14:paraId="353EF7EA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207</w:t>
      </w:r>
    </w:p>
    <w:p w14:paraId="4BB98F11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207</w:t>
      </w:r>
    </w:p>
    <w:p w14:paraId="28B26ED2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207</w:t>
      </w:r>
    </w:p>
    <w:p w14:paraId="60523A7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207</w:t>
      </w:r>
    </w:p>
    <w:p w14:paraId="4D9AC33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207</w:t>
      </w:r>
    </w:p>
    <w:p w14:paraId="453F43AF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207</w:t>
      </w:r>
    </w:p>
    <w:p w14:paraId="2714675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208</w:t>
      </w:r>
    </w:p>
    <w:p w14:paraId="54CD5B7B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unit</w:t>
      </w:r>
      <w:r>
        <w:rPr>
          <w:noProof/>
        </w:rPr>
        <w:tab/>
        <w:t>208</w:t>
      </w:r>
    </w:p>
    <w:p w14:paraId="653B669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uplink shared channel</w:t>
      </w:r>
      <w:r>
        <w:rPr>
          <w:noProof/>
        </w:rPr>
        <w:tab/>
        <w:t>209</w:t>
      </w:r>
    </w:p>
    <w:p w14:paraId="32DB475C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209</w:t>
      </w:r>
    </w:p>
    <w:p w14:paraId="214D571C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209</w:t>
      </w:r>
    </w:p>
    <w:p w14:paraId="2F1399FA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210</w:t>
      </w:r>
    </w:p>
    <w:p w14:paraId="1E06C644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210</w:t>
      </w:r>
    </w:p>
    <w:p w14:paraId="04F0EC42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210</w:t>
      </w:r>
    </w:p>
    <w:p w14:paraId="29A45361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210</w:t>
      </w:r>
    </w:p>
    <w:p w14:paraId="201F7AF2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212</w:t>
      </w:r>
    </w:p>
    <w:p w14:paraId="72BC4D0F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212</w:t>
      </w:r>
    </w:p>
    <w:p w14:paraId="3CE52CAA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60" w:dyaOrig="340" w14:anchorId="541793A3">
          <v:shape id="_x0000_i1027" type="#_x0000_t75" style="width:36pt;height:14.4pt" o:ole="">
            <v:imagedata r:id="rId20" o:title=""/>
          </v:shape>
          <o:OLEObject Type="Embed" ProgID="Equation.3" ShapeID="_x0000_i1027" DrawAspect="Content" ObjectID="_1771863375" r:id="rId21"/>
        </w:object>
      </w:r>
      <w:r>
        <w:rPr>
          <w:noProof/>
        </w:rPr>
        <w:tab/>
        <w:t>212</w:t>
      </w:r>
    </w:p>
    <w:p w14:paraId="3EEF451B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40" w:dyaOrig="340" w14:anchorId="2787A3B7">
          <v:shape id="_x0000_i1028" type="#_x0000_t75" style="width:36pt;height:14.4pt" o:ole="">
            <v:imagedata r:id="rId22" o:title=""/>
          </v:shape>
          <o:OLEObject Type="Embed" ProgID="Equation.3" ShapeID="_x0000_i1028" DrawAspect="Content" ObjectID="_1771863376" r:id="rId23"/>
        </w:object>
      </w:r>
      <w:r>
        <w:rPr>
          <w:noProof/>
        </w:rPr>
        <w:tab/>
        <w:t>212</w:t>
      </w:r>
    </w:p>
    <w:p w14:paraId="7C3B045B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214</w:t>
      </w:r>
    </w:p>
    <w:p w14:paraId="7F23184E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214</w:t>
      </w:r>
    </w:p>
    <w:p w14:paraId="00687548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215</w:t>
      </w:r>
    </w:p>
    <w:p w14:paraId="4267F1E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random-access channel</w:t>
      </w:r>
      <w:r>
        <w:rPr>
          <w:noProof/>
        </w:rPr>
        <w:tab/>
        <w:t>216</w:t>
      </w:r>
    </w:p>
    <w:p w14:paraId="28B7B483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216</w:t>
      </w:r>
    </w:p>
    <w:p w14:paraId="2A94D10B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10.1.6.2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219</w:t>
      </w:r>
    </w:p>
    <w:p w14:paraId="2A246977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220</w:t>
      </w:r>
    </w:p>
    <w:p w14:paraId="51EEC53C" w14:textId="77777777" w:rsidR="002D45F4" w:rsidRDefault="002D45F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220</w:t>
      </w:r>
    </w:p>
    <w:p w14:paraId="501161D1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220</w:t>
      </w:r>
    </w:p>
    <w:p w14:paraId="45E272A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220</w:t>
      </w:r>
    </w:p>
    <w:p w14:paraId="1B5567CE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220</w:t>
      </w:r>
    </w:p>
    <w:p w14:paraId="367C1C5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220</w:t>
      </w:r>
    </w:p>
    <w:p w14:paraId="5257C231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220</w:t>
      </w:r>
    </w:p>
    <w:p w14:paraId="0BC1BF6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221</w:t>
      </w:r>
    </w:p>
    <w:p w14:paraId="22D9621C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221</w:t>
      </w:r>
    </w:p>
    <w:p w14:paraId="089597C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964BA4">
        <w:rPr>
          <w:rFonts w:eastAsia="SimSun"/>
          <w:noProof/>
        </w:rPr>
        <w:t>10.2.2.4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964BA4">
        <w:rPr>
          <w:rFonts w:eastAsia="SimSun"/>
          <w:noProof/>
        </w:rPr>
        <w:t>Guard period for TDD operation</w:t>
      </w:r>
      <w:r>
        <w:rPr>
          <w:noProof/>
        </w:rPr>
        <w:tab/>
        <w:t>221</w:t>
      </w:r>
    </w:p>
    <w:p w14:paraId="6DEC6B5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shared channel</w:t>
      </w:r>
      <w:r>
        <w:rPr>
          <w:noProof/>
        </w:rPr>
        <w:tab/>
        <w:t>221</w:t>
      </w:r>
    </w:p>
    <w:p w14:paraId="21DE8501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221</w:t>
      </w:r>
    </w:p>
    <w:p w14:paraId="70A14B35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221</w:t>
      </w:r>
    </w:p>
    <w:p w14:paraId="76CF13E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221</w:t>
      </w:r>
    </w:p>
    <w:p w14:paraId="013B9B9A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222</w:t>
      </w:r>
    </w:p>
    <w:p w14:paraId="66CD2135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broadcast channel</w:t>
      </w:r>
      <w:r>
        <w:rPr>
          <w:noProof/>
        </w:rPr>
        <w:tab/>
        <w:t>223</w:t>
      </w:r>
    </w:p>
    <w:p w14:paraId="667FEC4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223</w:t>
      </w:r>
    </w:p>
    <w:p w14:paraId="54987F64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223</w:t>
      </w:r>
    </w:p>
    <w:p w14:paraId="795BF51E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224</w:t>
      </w:r>
    </w:p>
    <w:p w14:paraId="57D77F47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224</w:t>
      </w:r>
    </w:p>
    <w:p w14:paraId="013A988B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control channel</w:t>
      </w:r>
      <w:r>
        <w:rPr>
          <w:noProof/>
        </w:rPr>
        <w:tab/>
        <w:t>224</w:t>
      </w:r>
    </w:p>
    <w:p w14:paraId="3FFAC67E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formats</w:t>
      </w:r>
      <w:r>
        <w:rPr>
          <w:noProof/>
        </w:rPr>
        <w:tab/>
        <w:t>224</w:t>
      </w:r>
    </w:p>
    <w:p w14:paraId="129D99E2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225</w:t>
      </w:r>
    </w:p>
    <w:p w14:paraId="43252454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225</w:t>
      </w:r>
    </w:p>
    <w:p w14:paraId="02EF9152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225</w:t>
      </w:r>
    </w:p>
    <w:p w14:paraId="3BA6B25C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225</w:t>
      </w:r>
    </w:p>
    <w:p w14:paraId="0515366A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reference signal (NRS)</w:t>
      </w:r>
      <w:r>
        <w:rPr>
          <w:noProof/>
        </w:rPr>
        <w:tab/>
        <w:t>226</w:t>
      </w:r>
    </w:p>
    <w:p w14:paraId="19D53376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229</w:t>
      </w:r>
    </w:p>
    <w:p w14:paraId="2323FD20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229</w:t>
      </w:r>
    </w:p>
    <w:p w14:paraId="36B28480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positioning reference signal (NPRS)</w:t>
      </w:r>
      <w:r>
        <w:rPr>
          <w:noProof/>
        </w:rPr>
        <w:tab/>
        <w:t>231</w:t>
      </w:r>
    </w:p>
    <w:p w14:paraId="7991EE19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231</w:t>
      </w:r>
    </w:p>
    <w:p w14:paraId="6E683FD9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232</w:t>
      </w:r>
    </w:p>
    <w:p w14:paraId="306650F5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NPRS subframe configuration</w:t>
      </w:r>
      <w:r>
        <w:rPr>
          <w:noProof/>
        </w:rPr>
        <w:tab/>
        <w:t>233</w:t>
      </w:r>
    </w:p>
    <w:p w14:paraId="603C9AD9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wake up signal (NWUS)</w:t>
      </w:r>
      <w:r>
        <w:rPr>
          <w:noProof/>
        </w:rPr>
        <w:tab/>
        <w:t>234</w:t>
      </w:r>
    </w:p>
    <w:p w14:paraId="100D5A7D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234</w:t>
      </w:r>
    </w:p>
    <w:p w14:paraId="6B553736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10.2.6B.2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234</w:t>
      </w:r>
    </w:p>
    <w:p w14:paraId="3F340F99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235</w:t>
      </w:r>
    </w:p>
    <w:p w14:paraId="4B473986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primary synchronization signal (NPSS)</w:t>
      </w:r>
      <w:r>
        <w:rPr>
          <w:noProof/>
        </w:rPr>
        <w:tab/>
        <w:t>235</w:t>
      </w:r>
    </w:p>
    <w:p w14:paraId="06769476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235</w:t>
      </w:r>
    </w:p>
    <w:p w14:paraId="0E2A30FC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235</w:t>
      </w:r>
    </w:p>
    <w:p w14:paraId="03A5FD48" w14:textId="77777777" w:rsidR="002D45F4" w:rsidRDefault="002D45F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secondary synchronization signal (NSSS)</w:t>
      </w:r>
      <w:r>
        <w:rPr>
          <w:noProof/>
        </w:rPr>
        <w:tab/>
        <w:t>236</w:t>
      </w:r>
    </w:p>
    <w:p w14:paraId="11F25C72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236</w:t>
      </w:r>
    </w:p>
    <w:p w14:paraId="19D1381D" w14:textId="77777777" w:rsidR="002D45F4" w:rsidRDefault="002D45F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236</w:t>
      </w:r>
    </w:p>
    <w:p w14:paraId="0A627AF1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237</w:t>
      </w:r>
    </w:p>
    <w:p w14:paraId="7F13312F" w14:textId="77777777" w:rsidR="002D45F4" w:rsidRDefault="002D45F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238</w:t>
      </w:r>
    </w:p>
    <w:p w14:paraId="1E52DCC6" w14:textId="77777777" w:rsidR="002D45F4" w:rsidRDefault="002D45F4" w:rsidP="002D45F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239</w:t>
      </w:r>
    </w:p>
    <w:p w14:paraId="0B9E3498" w14:textId="6BEC65C7" w:rsidR="00080512" w:rsidRDefault="004D3578">
      <w:pPr>
        <w:rPr>
          <w:noProof/>
          <w:sz w:val="22"/>
        </w:rPr>
      </w:pPr>
      <w:r w:rsidRPr="004D3578">
        <w:rPr>
          <w:noProof/>
          <w:sz w:val="22"/>
        </w:rPr>
        <w:fldChar w:fldCharType="end"/>
      </w:r>
    </w:p>
    <w:p w14:paraId="44B4B8CC" w14:textId="0303AAFF" w:rsidR="00916212" w:rsidRPr="004D3578" w:rsidRDefault="00916212">
      <w:r>
        <w:fldChar w:fldCharType="begin"/>
      </w:r>
      <w:r>
        <w:instrText xml:space="preserve"> RD 36211-i00_s00-s05.docx </w:instrText>
      </w:r>
      <w:r>
        <w:fldChar w:fldCharType="end"/>
      </w:r>
      <w:r>
        <w:fldChar w:fldCharType="begin"/>
      </w:r>
      <w:r>
        <w:instrText xml:space="preserve"> RD 36211-i00_s06-s08.docx </w:instrText>
      </w:r>
      <w:r>
        <w:fldChar w:fldCharType="end"/>
      </w:r>
      <w:r>
        <w:fldChar w:fldCharType="begin"/>
      </w:r>
      <w:r>
        <w:instrText xml:space="preserve"> RD 36211-i00_s09-sxx.docx </w:instrText>
      </w:r>
      <w:r>
        <w:fldChar w:fldCharType="end"/>
      </w:r>
    </w:p>
    <w:sectPr w:rsidR="00916212" w:rsidRPr="004D357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3D58" w14:textId="77777777" w:rsidR="002D45F4" w:rsidRDefault="002D4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B75B" w14:textId="77777777" w:rsidR="002D45F4" w:rsidRDefault="002D4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BB64" w14:textId="77777777" w:rsidR="002D45F4" w:rsidRDefault="002D45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08EF" w14:textId="77777777" w:rsidR="002D45F4" w:rsidRDefault="002D4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21FA0" w14:textId="77777777" w:rsidR="002D45F4" w:rsidRDefault="002D4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82E1" w14:textId="77777777" w:rsidR="002D45F4" w:rsidRDefault="002D45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2C073" w14:textId="77777777" w:rsidR="002D45F4" w:rsidRPr="003F6DCB" w:rsidRDefault="002D45F4" w:rsidP="002D45F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84AEBB5" w14:textId="206B6A38" w:rsidR="002D45F4" w:rsidRDefault="002D45F4" w:rsidP="002D45F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6D0BF5" w14:textId="6B78D7B7" w:rsidR="002D45F4" w:rsidRDefault="002D45F4" w:rsidP="002D4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36.211 V18.0.0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8626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043B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E811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6A15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2E73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8186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2E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64E11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8C54D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78E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42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95111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8067499">
    <w:abstractNumId w:val="11"/>
  </w:num>
  <w:num w:numId="4" w16cid:durableId="1178429134">
    <w:abstractNumId w:val="12"/>
  </w:num>
  <w:num w:numId="5" w16cid:durableId="2010711027">
    <w:abstractNumId w:val="9"/>
  </w:num>
  <w:num w:numId="6" w16cid:durableId="2110079128">
    <w:abstractNumId w:val="7"/>
  </w:num>
  <w:num w:numId="7" w16cid:durableId="88935635">
    <w:abstractNumId w:val="6"/>
  </w:num>
  <w:num w:numId="8" w16cid:durableId="1394964233">
    <w:abstractNumId w:val="5"/>
  </w:num>
  <w:num w:numId="9" w16cid:durableId="1621260955">
    <w:abstractNumId w:val="4"/>
  </w:num>
  <w:num w:numId="10" w16cid:durableId="816260276">
    <w:abstractNumId w:val="8"/>
  </w:num>
  <w:num w:numId="11" w16cid:durableId="1823808677">
    <w:abstractNumId w:val="3"/>
  </w:num>
  <w:num w:numId="12" w16cid:durableId="478154617">
    <w:abstractNumId w:val="2"/>
  </w:num>
  <w:num w:numId="13" w16cid:durableId="856499398">
    <w:abstractNumId w:val="1"/>
  </w:num>
  <w:num w:numId="14" w16cid:durableId="78160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D45F4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6212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6212"/>
  </w:style>
  <w:style w:type="paragraph" w:styleId="BlockText">
    <w:name w:val="Block Text"/>
    <w:basedOn w:val="Normal"/>
    <w:rsid w:val="0091621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1621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6212"/>
    <w:rPr>
      <w:lang w:eastAsia="en-US"/>
    </w:rPr>
  </w:style>
  <w:style w:type="paragraph" w:styleId="BodyText2">
    <w:name w:val="Body Text 2"/>
    <w:basedOn w:val="Normal"/>
    <w:link w:val="BodyText2Char"/>
    <w:rsid w:val="009162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16212"/>
    <w:rPr>
      <w:lang w:eastAsia="en-US"/>
    </w:rPr>
  </w:style>
  <w:style w:type="paragraph" w:styleId="BodyText3">
    <w:name w:val="Body Text 3"/>
    <w:basedOn w:val="Normal"/>
    <w:link w:val="BodyText3Char"/>
    <w:rsid w:val="009162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1621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1621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16212"/>
    <w:rPr>
      <w:lang w:eastAsia="en-US"/>
    </w:rPr>
  </w:style>
  <w:style w:type="paragraph" w:styleId="BodyTextIndent">
    <w:name w:val="Body Text Indent"/>
    <w:basedOn w:val="Normal"/>
    <w:link w:val="BodyTextIndentChar"/>
    <w:rsid w:val="009162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1621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1621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16212"/>
    <w:rPr>
      <w:lang w:eastAsia="en-US"/>
    </w:rPr>
  </w:style>
  <w:style w:type="paragraph" w:styleId="BodyTextIndent2">
    <w:name w:val="Body Text Indent 2"/>
    <w:basedOn w:val="Normal"/>
    <w:link w:val="BodyTextIndent2Char"/>
    <w:rsid w:val="009162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16212"/>
    <w:rPr>
      <w:lang w:eastAsia="en-US"/>
    </w:rPr>
  </w:style>
  <w:style w:type="paragraph" w:styleId="BodyTextIndent3">
    <w:name w:val="Body Text Indent 3"/>
    <w:basedOn w:val="Normal"/>
    <w:link w:val="BodyTextIndent3Char"/>
    <w:rsid w:val="009162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1621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16212"/>
    <w:rPr>
      <w:b/>
      <w:bCs/>
    </w:rPr>
  </w:style>
  <w:style w:type="paragraph" w:styleId="Closing">
    <w:name w:val="Closing"/>
    <w:basedOn w:val="Normal"/>
    <w:link w:val="ClosingChar"/>
    <w:rsid w:val="00916212"/>
    <w:pPr>
      <w:ind w:left="4252"/>
    </w:pPr>
  </w:style>
  <w:style w:type="character" w:customStyle="1" w:styleId="ClosingChar">
    <w:name w:val="Closing Char"/>
    <w:basedOn w:val="DefaultParagraphFont"/>
    <w:link w:val="Closing"/>
    <w:rsid w:val="00916212"/>
    <w:rPr>
      <w:lang w:eastAsia="en-US"/>
    </w:rPr>
  </w:style>
  <w:style w:type="paragraph" w:styleId="CommentText">
    <w:name w:val="annotation text"/>
    <w:basedOn w:val="Normal"/>
    <w:link w:val="CommentTextChar"/>
    <w:rsid w:val="00916212"/>
  </w:style>
  <w:style w:type="character" w:customStyle="1" w:styleId="CommentTextChar">
    <w:name w:val="Comment Text Char"/>
    <w:basedOn w:val="DefaultParagraphFont"/>
    <w:link w:val="CommentText"/>
    <w:rsid w:val="0091621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6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621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916212"/>
  </w:style>
  <w:style w:type="character" w:customStyle="1" w:styleId="DateChar">
    <w:name w:val="Date Char"/>
    <w:basedOn w:val="DefaultParagraphFont"/>
    <w:link w:val="Date"/>
    <w:rsid w:val="00916212"/>
    <w:rPr>
      <w:lang w:eastAsia="en-US"/>
    </w:rPr>
  </w:style>
  <w:style w:type="paragraph" w:styleId="DocumentMap">
    <w:name w:val="Document Map"/>
    <w:basedOn w:val="Normal"/>
    <w:link w:val="DocumentMapChar"/>
    <w:rsid w:val="0091621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1621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916212"/>
  </w:style>
  <w:style w:type="character" w:customStyle="1" w:styleId="E-mailSignatureChar">
    <w:name w:val="E-mail Signature Char"/>
    <w:basedOn w:val="DefaultParagraphFont"/>
    <w:link w:val="E-mailSignature"/>
    <w:rsid w:val="00916212"/>
    <w:rPr>
      <w:lang w:eastAsia="en-US"/>
    </w:rPr>
  </w:style>
  <w:style w:type="paragraph" w:styleId="EndnoteText">
    <w:name w:val="endnote text"/>
    <w:basedOn w:val="Normal"/>
    <w:link w:val="EndnoteTextChar"/>
    <w:rsid w:val="00916212"/>
  </w:style>
  <w:style w:type="character" w:customStyle="1" w:styleId="EndnoteTextChar">
    <w:name w:val="Endnote Text Char"/>
    <w:basedOn w:val="DefaultParagraphFont"/>
    <w:link w:val="EndnoteText"/>
    <w:rsid w:val="00916212"/>
    <w:rPr>
      <w:lang w:eastAsia="en-US"/>
    </w:rPr>
  </w:style>
  <w:style w:type="paragraph" w:styleId="EnvelopeAddress">
    <w:name w:val="envelope address"/>
    <w:basedOn w:val="Normal"/>
    <w:rsid w:val="0091621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16212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16212"/>
  </w:style>
  <w:style w:type="character" w:customStyle="1" w:styleId="FootnoteTextChar">
    <w:name w:val="Footnote Text Char"/>
    <w:basedOn w:val="DefaultParagraphFont"/>
    <w:link w:val="FootnoteText"/>
    <w:rsid w:val="00916212"/>
    <w:rPr>
      <w:lang w:eastAsia="en-US"/>
    </w:rPr>
  </w:style>
  <w:style w:type="paragraph" w:styleId="HTMLAddress">
    <w:name w:val="HTML Address"/>
    <w:basedOn w:val="Normal"/>
    <w:link w:val="HTMLAddressChar"/>
    <w:rsid w:val="0091621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621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1621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16212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916212"/>
    <w:pPr>
      <w:ind w:left="200" w:hanging="200"/>
    </w:pPr>
  </w:style>
  <w:style w:type="paragraph" w:styleId="Index2">
    <w:name w:val="index 2"/>
    <w:basedOn w:val="Normal"/>
    <w:next w:val="Normal"/>
    <w:rsid w:val="00916212"/>
    <w:pPr>
      <w:ind w:left="400" w:hanging="200"/>
    </w:pPr>
  </w:style>
  <w:style w:type="paragraph" w:styleId="Index3">
    <w:name w:val="index 3"/>
    <w:basedOn w:val="Normal"/>
    <w:next w:val="Normal"/>
    <w:rsid w:val="00916212"/>
    <w:pPr>
      <w:ind w:left="600" w:hanging="200"/>
    </w:pPr>
  </w:style>
  <w:style w:type="paragraph" w:styleId="Index4">
    <w:name w:val="index 4"/>
    <w:basedOn w:val="Normal"/>
    <w:next w:val="Normal"/>
    <w:rsid w:val="00916212"/>
    <w:pPr>
      <w:ind w:left="800" w:hanging="200"/>
    </w:pPr>
  </w:style>
  <w:style w:type="paragraph" w:styleId="Index5">
    <w:name w:val="index 5"/>
    <w:basedOn w:val="Normal"/>
    <w:next w:val="Normal"/>
    <w:rsid w:val="00916212"/>
    <w:pPr>
      <w:ind w:left="1000" w:hanging="200"/>
    </w:pPr>
  </w:style>
  <w:style w:type="paragraph" w:styleId="Index6">
    <w:name w:val="index 6"/>
    <w:basedOn w:val="Normal"/>
    <w:next w:val="Normal"/>
    <w:rsid w:val="00916212"/>
    <w:pPr>
      <w:ind w:left="1200" w:hanging="200"/>
    </w:pPr>
  </w:style>
  <w:style w:type="paragraph" w:styleId="Index7">
    <w:name w:val="index 7"/>
    <w:basedOn w:val="Normal"/>
    <w:next w:val="Normal"/>
    <w:rsid w:val="00916212"/>
    <w:pPr>
      <w:ind w:left="1400" w:hanging="200"/>
    </w:pPr>
  </w:style>
  <w:style w:type="paragraph" w:styleId="Index8">
    <w:name w:val="index 8"/>
    <w:basedOn w:val="Normal"/>
    <w:next w:val="Normal"/>
    <w:rsid w:val="00916212"/>
    <w:pPr>
      <w:ind w:left="1600" w:hanging="200"/>
    </w:pPr>
  </w:style>
  <w:style w:type="paragraph" w:styleId="Index9">
    <w:name w:val="index 9"/>
    <w:basedOn w:val="Normal"/>
    <w:next w:val="Normal"/>
    <w:rsid w:val="00916212"/>
    <w:pPr>
      <w:ind w:left="1800" w:hanging="200"/>
    </w:pPr>
  </w:style>
  <w:style w:type="paragraph" w:styleId="IndexHeading">
    <w:name w:val="index heading"/>
    <w:basedOn w:val="Normal"/>
    <w:next w:val="Index1"/>
    <w:rsid w:val="0091621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621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6212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916212"/>
    <w:pPr>
      <w:ind w:left="283" w:hanging="283"/>
      <w:contextualSpacing/>
    </w:pPr>
  </w:style>
  <w:style w:type="paragraph" w:styleId="List2">
    <w:name w:val="List 2"/>
    <w:basedOn w:val="Normal"/>
    <w:rsid w:val="00916212"/>
    <w:pPr>
      <w:ind w:left="566" w:hanging="283"/>
      <w:contextualSpacing/>
    </w:pPr>
  </w:style>
  <w:style w:type="paragraph" w:styleId="List3">
    <w:name w:val="List 3"/>
    <w:basedOn w:val="Normal"/>
    <w:rsid w:val="00916212"/>
    <w:pPr>
      <w:ind w:left="849" w:hanging="283"/>
      <w:contextualSpacing/>
    </w:pPr>
  </w:style>
  <w:style w:type="paragraph" w:styleId="List4">
    <w:name w:val="List 4"/>
    <w:basedOn w:val="Normal"/>
    <w:rsid w:val="00916212"/>
    <w:pPr>
      <w:ind w:left="1132" w:hanging="283"/>
      <w:contextualSpacing/>
    </w:pPr>
  </w:style>
  <w:style w:type="paragraph" w:styleId="List5">
    <w:name w:val="List 5"/>
    <w:basedOn w:val="Normal"/>
    <w:rsid w:val="00916212"/>
    <w:pPr>
      <w:ind w:left="1415" w:hanging="283"/>
      <w:contextualSpacing/>
    </w:pPr>
  </w:style>
  <w:style w:type="paragraph" w:styleId="ListBullet">
    <w:name w:val="List Bullet"/>
    <w:basedOn w:val="Normal"/>
    <w:rsid w:val="00916212"/>
    <w:pPr>
      <w:numPr>
        <w:numId w:val="5"/>
      </w:numPr>
      <w:contextualSpacing/>
    </w:pPr>
  </w:style>
  <w:style w:type="paragraph" w:styleId="ListBullet2">
    <w:name w:val="List Bullet 2"/>
    <w:basedOn w:val="Normal"/>
    <w:rsid w:val="00916212"/>
    <w:pPr>
      <w:numPr>
        <w:numId w:val="6"/>
      </w:numPr>
      <w:contextualSpacing/>
    </w:pPr>
  </w:style>
  <w:style w:type="paragraph" w:styleId="ListBullet3">
    <w:name w:val="List Bullet 3"/>
    <w:basedOn w:val="Normal"/>
    <w:rsid w:val="00916212"/>
    <w:pPr>
      <w:numPr>
        <w:numId w:val="7"/>
      </w:numPr>
      <w:contextualSpacing/>
    </w:pPr>
  </w:style>
  <w:style w:type="paragraph" w:styleId="ListBullet4">
    <w:name w:val="List Bullet 4"/>
    <w:basedOn w:val="Normal"/>
    <w:rsid w:val="00916212"/>
    <w:pPr>
      <w:numPr>
        <w:numId w:val="8"/>
      </w:numPr>
      <w:contextualSpacing/>
    </w:pPr>
  </w:style>
  <w:style w:type="paragraph" w:styleId="ListBullet5">
    <w:name w:val="List Bullet 5"/>
    <w:basedOn w:val="Normal"/>
    <w:rsid w:val="00916212"/>
    <w:pPr>
      <w:numPr>
        <w:numId w:val="9"/>
      </w:numPr>
      <w:contextualSpacing/>
    </w:pPr>
  </w:style>
  <w:style w:type="paragraph" w:styleId="ListContinue">
    <w:name w:val="List Continue"/>
    <w:basedOn w:val="Normal"/>
    <w:rsid w:val="0091621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1621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1621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1621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16212"/>
    <w:pPr>
      <w:spacing w:after="120"/>
      <w:ind w:left="1415"/>
      <w:contextualSpacing/>
    </w:pPr>
  </w:style>
  <w:style w:type="paragraph" w:styleId="ListNumber">
    <w:name w:val="List Number"/>
    <w:basedOn w:val="Normal"/>
    <w:rsid w:val="00916212"/>
    <w:pPr>
      <w:numPr>
        <w:numId w:val="10"/>
      </w:numPr>
      <w:contextualSpacing/>
    </w:pPr>
  </w:style>
  <w:style w:type="paragraph" w:styleId="ListNumber2">
    <w:name w:val="List Number 2"/>
    <w:basedOn w:val="Normal"/>
    <w:rsid w:val="00916212"/>
    <w:pPr>
      <w:numPr>
        <w:numId w:val="11"/>
      </w:numPr>
      <w:contextualSpacing/>
    </w:pPr>
  </w:style>
  <w:style w:type="paragraph" w:styleId="ListNumber3">
    <w:name w:val="List Number 3"/>
    <w:basedOn w:val="Normal"/>
    <w:rsid w:val="00916212"/>
    <w:pPr>
      <w:numPr>
        <w:numId w:val="12"/>
      </w:numPr>
      <w:contextualSpacing/>
    </w:pPr>
  </w:style>
  <w:style w:type="paragraph" w:styleId="ListNumber4">
    <w:name w:val="List Number 4"/>
    <w:basedOn w:val="Normal"/>
    <w:rsid w:val="00916212"/>
    <w:pPr>
      <w:numPr>
        <w:numId w:val="13"/>
      </w:numPr>
      <w:contextualSpacing/>
    </w:pPr>
  </w:style>
  <w:style w:type="paragraph" w:styleId="ListNumber5">
    <w:name w:val="List Number 5"/>
    <w:basedOn w:val="Normal"/>
    <w:rsid w:val="0091621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916212"/>
    <w:pPr>
      <w:ind w:left="720"/>
    </w:pPr>
  </w:style>
  <w:style w:type="paragraph" w:styleId="MacroText">
    <w:name w:val="macro"/>
    <w:link w:val="MacroTextChar"/>
    <w:rsid w:val="009162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91621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9162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1621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16212"/>
    <w:rPr>
      <w:lang w:eastAsia="en-US"/>
    </w:rPr>
  </w:style>
  <w:style w:type="paragraph" w:styleId="NormalWeb">
    <w:name w:val="Normal (Web)"/>
    <w:basedOn w:val="Normal"/>
    <w:rsid w:val="00916212"/>
    <w:rPr>
      <w:sz w:val="24"/>
      <w:szCs w:val="24"/>
    </w:rPr>
  </w:style>
  <w:style w:type="paragraph" w:styleId="NormalIndent">
    <w:name w:val="Normal Indent"/>
    <w:basedOn w:val="Normal"/>
    <w:rsid w:val="0091621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16212"/>
  </w:style>
  <w:style w:type="character" w:customStyle="1" w:styleId="NoteHeadingChar">
    <w:name w:val="Note Heading Char"/>
    <w:basedOn w:val="DefaultParagraphFont"/>
    <w:link w:val="NoteHeading"/>
    <w:rsid w:val="00916212"/>
    <w:rPr>
      <w:lang w:eastAsia="en-US"/>
    </w:rPr>
  </w:style>
  <w:style w:type="paragraph" w:styleId="PlainText">
    <w:name w:val="Plain Text"/>
    <w:basedOn w:val="Normal"/>
    <w:link w:val="PlainTextChar"/>
    <w:rsid w:val="0091621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1621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162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621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16212"/>
  </w:style>
  <w:style w:type="character" w:customStyle="1" w:styleId="SalutationChar">
    <w:name w:val="Salutation Char"/>
    <w:basedOn w:val="DefaultParagraphFont"/>
    <w:link w:val="Salutation"/>
    <w:rsid w:val="00916212"/>
    <w:rPr>
      <w:lang w:eastAsia="en-US"/>
    </w:rPr>
  </w:style>
  <w:style w:type="paragraph" w:styleId="Signature">
    <w:name w:val="Signature"/>
    <w:basedOn w:val="Normal"/>
    <w:link w:val="SignatureChar"/>
    <w:rsid w:val="0091621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1621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1621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16212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916212"/>
    <w:pPr>
      <w:ind w:left="200" w:hanging="200"/>
    </w:pPr>
  </w:style>
  <w:style w:type="paragraph" w:styleId="TableofFigures">
    <w:name w:val="table of figures"/>
    <w:basedOn w:val="Normal"/>
    <w:next w:val="Normal"/>
    <w:rsid w:val="00916212"/>
  </w:style>
  <w:style w:type="paragraph" w:styleId="Title">
    <w:name w:val="Title"/>
    <w:basedOn w:val="Normal"/>
    <w:next w:val="Normal"/>
    <w:link w:val="TitleChar"/>
    <w:qFormat/>
    <w:rsid w:val="0091621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6212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9162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621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D45F4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3.wmf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10" Type="http://schemas.openxmlformats.org/officeDocument/2006/relationships/image" Target="media/image2.png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image" Target="media/image5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2109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PM</cp:lastModifiedBy>
  <cp:revision>3</cp:revision>
  <cp:lastPrinted>2019-02-25T14:05:00Z</cp:lastPrinted>
  <dcterms:created xsi:type="dcterms:W3CDTF">2024-03-13T16:15:00Z</dcterms:created>
  <dcterms:modified xsi:type="dcterms:W3CDTF">2024-03-13T16:25:00Z</dcterms:modified>
</cp:coreProperties>
</file>