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642BE60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2F50EB">
              <w:t>7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1C09A7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2F50EB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78876689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DD7D56D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1C09A7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B03D568" w14:textId="77777777" w:rsidR="00423D4D" w:rsidRDefault="00AF2FE8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23D4D">
        <w:rPr>
          <w:noProof/>
        </w:rPr>
        <w:t>Foreword</w:t>
      </w:r>
      <w:r w:rsidR="00423D4D">
        <w:rPr>
          <w:noProof/>
        </w:rPr>
        <w:tab/>
        <w:t>103</w:t>
      </w:r>
    </w:p>
    <w:p w14:paraId="0D1EDD5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41EDF8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5F71EDF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0C4331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71E7EE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69B321A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81F750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09D8D0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5DBFD0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2BC99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384B8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4AAF3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6D4002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4BA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524AC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1AE276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7CDC61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2D8FC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F87CAF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1781F2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F343B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41D9B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5855B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130</w:t>
      </w:r>
    </w:p>
    <w:p w14:paraId="6C1746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4068F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1AB5A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456ABB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134</w:t>
      </w:r>
    </w:p>
    <w:p w14:paraId="2AB0F3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617F93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765C96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138</w:t>
      </w:r>
    </w:p>
    <w:p w14:paraId="590819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26BCB1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300160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3FD76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56093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251383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78A7D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59AD1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0F4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17B33D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243D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1092C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6AF8BE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152</w:t>
      </w:r>
    </w:p>
    <w:p w14:paraId="63B295D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552B2D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47F48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21C6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27D1B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341E91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3C36F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4B9FE6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506C3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6399A0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179F2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4F058A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22A20D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3DE461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7D8B4B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3E52FD">
        <w:rPr>
          <w:i/>
          <w:noProof/>
        </w:rPr>
        <w:t>timeSinceFailure</w:t>
      </w:r>
      <w:r>
        <w:rPr>
          <w:noProof/>
        </w:rPr>
        <w:tab/>
        <w:t>155</w:t>
      </w:r>
    </w:p>
    <w:p w14:paraId="63EBB6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4D7A1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F6B4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10E721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E07B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91B161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F2A47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40490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0E246F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6D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739374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7AE03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070CE95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155F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02DD7D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62EF0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51D58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08174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1330F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1ED37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230B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1AE86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6F627D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30837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3EDC60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275FEC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25F6A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01734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3FCD20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5BB8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48B87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687891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7467C6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4C3E5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0F2B77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170</w:t>
      </w:r>
    </w:p>
    <w:p w14:paraId="1184D8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077EE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03FC3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7EA17B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141E46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6887E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41B883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5EA3C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4BE45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24AEF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5FD6A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48F17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185</w:t>
      </w:r>
    </w:p>
    <w:p w14:paraId="73259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185</w:t>
      </w:r>
    </w:p>
    <w:p w14:paraId="0362B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185</w:t>
      </w:r>
    </w:p>
    <w:p w14:paraId="7CA06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315BE3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D24A2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717A25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5FB5B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6EAB7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59DB01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7D7881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13033E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189</w:t>
      </w:r>
    </w:p>
    <w:p w14:paraId="7E81B5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191</w:t>
      </w:r>
    </w:p>
    <w:p w14:paraId="5109AE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191</w:t>
      </w:r>
    </w:p>
    <w:p w14:paraId="7B79F9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192</w:t>
      </w:r>
    </w:p>
    <w:p w14:paraId="117563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192</w:t>
      </w:r>
    </w:p>
    <w:p w14:paraId="5F7D73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193</w:t>
      </w:r>
    </w:p>
    <w:p w14:paraId="6AB3DB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194</w:t>
      </w:r>
    </w:p>
    <w:p w14:paraId="10F570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197</w:t>
      </w:r>
    </w:p>
    <w:p w14:paraId="32FB6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198</w:t>
      </w:r>
    </w:p>
    <w:p w14:paraId="71880F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199</w:t>
      </w:r>
    </w:p>
    <w:p w14:paraId="0BD58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199</w:t>
      </w:r>
    </w:p>
    <w:p w14:paraId="18EDF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199</w:t>
      </w:r>
    </w:p>
    <w:p w14:paraId="7BD305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200</w:t>
      </w:r>
    </w:p>
    <w:p w14:paraId="697A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15258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200</w:t>
      </w:r>
    </w:p>
    <w:p w14:paraId="5C426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7B49DD7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201</w:t>
      </w:r>
    </w:p>
    <w:p w14:paraId="5BC306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3EDE8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390AA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202</w:t>
      </w:r>
    </w:p>
    <w:p w14:paraId="68C884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202</w:t>
      </w:r>
    </w:p>
    <w:p w14:paraId="6F98F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204</w:t>
      </w:r>
    </w:p>
    <w:p w14:paraId="59A44F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0F7ED6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208</w:t>
      </w:r>
    </w:p>
    <w:p w14:paraId="0FEE52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210</w:t>
      </w:r>
    </w:p>
    <w:p w14:paraId="44CFBA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7037AB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211</w:t>
      </w:r>
    </w:p>
    <w:p w14:paraId="22C96D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211</w:t>
      </w:r>
    </w:p>
    <w:p w14:paraId="2483E2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72A35E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06C4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218</w:t>
      </w:r>
    </w:p>
    <w:p w14:paraId="5466E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0AABB4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221</w:t>
      </w:r>
    </w:p>
    <w:p w14:paraId="7840B5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6573AA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2168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4C52E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446C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94210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0681F80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223</w:t>
      </w:r>
    </w:p>
    <w:p w14:paraId="4314A8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223</w:t>
      </w:r>
    </w:p>
    <w:p w14:paraId="0A9FFA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3666AC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225</w:t>
      </w:r>
    </w:p>
    <w:p w14:paraId="1BF74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226</w:t>
      </w:r>
    </w:p>
    <w:p w14:paraId="793182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227</w:t>
      </w:r>
    </w:p>
    <w:p w14:paraId="7B6F39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74FD0F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229</w:t>
      </w:r>
    </w:p>
    <w:p w14:paraId="2B4E7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230</w:t>
      </w:r>
    </w:p>
    <w:p w14:paraId="7B3082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231</w:t>
      </w:r>
    </w:p>
    <w:p w14:paraId="0F0DFA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263E8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232</w:t>
      </w:r>
    </w:p>
    <w:p w14:paraId="476D78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233</w:t>
      </w:r>
    </w:p>
    <w:p w14:paraId="4DC769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234</w:t>
      </w:r>
    </w:p>
    <w:p w14:paraId="7639CD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29AE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235</w:t>
      </w:r>
    </w:p>
    <w:p w14:paraId="2CA38C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9632E6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237</w:t>
      </w:r>
    </w:p>
    <w:p w14:paraId="0CF8F7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4649EB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237</w:t>
      </w:r>
    </w:p>
    <w:p w14:paraId="1CDE2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237</w:t>
      </w:r>
    </w:p>
    <w:p w14:paraId="10EE48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238</w:t>
      </w:r>
    </w:p>
    <w:p w14:paraId="2066A3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238</w:t>
      </w:r>
    </w:p>
    <w:p w14:paraId="1CAAE8A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239</w:t>
      </w:r>
    </w:p>
    <w:p w14:paraId="63AD16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239</w:t>
      </w:r>
    </w:p>
    <w:p w14:paraId="0238BA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5E6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240</w:t>
      </w:r>
    </w:p>
    <w:p w14:paraId="20E75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</w:t>
      </w:r>
      <w:r>
        <w:rPr>
          <w:noProof/>
        </w:rPr>
        <w:tab/>
        <w:t>240</w:t>
      </w:r>
    </w:p>
    <w:p w14:paraId="665A54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 and evaluation of serving cell</w:t>
      </w:r>
      <w:r>
        <w:rPr>
          <w:noProof/>
        </w:rPr>
        <w:tab/>
        <w:t>240</w:t>
      </w:r>
    </w:p>
    <w:p w14:paraId="326068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intra-frequency E-UTRAN cells</w:t>
      </w:r>
      <w:r>
        <w:rPr>
          <w:noProof/>
        </w:rPr>
        <w:tab/>
        <w:t>240</w:t>
      </w:r>
    </w:p>
    <w:p w14:paraId="37A483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inter-frequency E-UTRAN cells</w:t>
      </w:r>
      <w:r>
        <w:rPr>
          <w:noProof/>
        </w:rPr>
        <w:tab/>
        <w:t>240</w:t>
      </w:r>
    </w:p>
    <w:p w14:paraId="3D4E6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240</w:t>
      </w:r>
    </w:p>
    <w:p w14:paraId="04A18B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240</w:t>
      </w:r>
    </w:p>
    <w:p w14:paraId="44651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240</w:t>
      </w:r>
    </w:p>
    <w:p w14:paraId="76009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 for RedCap</w:t>
      </w:r>
      <w:r>
        <w:rPr>
          <w:noProof/>
        </w:rPr>
        <w:tab/>
        <w:t>240</w:t>
      </w:r>
    </w:p>
    <w:p w14:paraId="0F632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240</w:t>
      </w:r>
    </w:p>
    <w:p w14:paraId="69B21DC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241</w:t>
      </w:r>
    </w:p>
    <w:p w14:paraId="712E5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241</w:t>
      </w:r>
    </w:p>
    <w:p w14:paraId="18D661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Selection</w:t>
      </w:r>
      <w:r>
        <w:rPr>
          <w:noProof/>
        </w:rPr>
        <w:tab/>
        <w:t>241</w:t>
      </w:r>
    </w:p>
    <w:p w14:paraId="737227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Reselection</w:t>
      </w:r>
      <w:r>
        <w:rPr>
          <w:noProof/>
        </w:rPr>
        <w:tab/>
        <w:t>241</w:t>
      </w:r>
    </w:p>
    <w:p w14:paraId="7D4FE4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241</w:t>
      </w:r>
    </w:p>
    <w:p w14:paraId="7CF25C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241</w:t>
      </w:r>
    </w:p>
    <w:p w14:paraId="78CA2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242</w:t>
      </w:r>
    </w:p>
    <w:p w14:paraId="7D5A18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242</w:t>
      </w:r>
    </w:p>
    <w:p w14:paraId="045EEC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242</w:t>
      </w:r>
    </w:p>
    <w:p w14:paraId="489206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242</w:t>
      </w:r>
    </w:p>
    <w:p w14:paraId="25042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244</w:t>
      </w:r>
    </w:p>
    <w:p w14:paraId="2C8C5C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244</w:t>
      </w:r>
    </w:p>
    <w:p w14:paraId="1FB945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245</w:t>
      </w:r>
    </w:p>
    <w:p w14:paraId="21AFE6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41F61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245</w:t>
      </w:r>
    </w:p>
    <w:p w14:paraId="72DD5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245</w:t>
      </w:r>
    </w:p>
    <w:p w14:paraId="2F8E7B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245</w:t>
      </w:r>
    </w:p>
    <w:p w14:paraId="08151E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245</w:t>
      </w:r>
    </w:p>
    <w:p w14:paraId="2D4801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246</w:t>
      </w:r>
    </w:p>
    <w:p w14:paraId="3E6FC1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6057B3B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F9545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FDD</w:t>
      </w:r>
      <w:r>
        <w:rPr>
          <w:noProof/>
        </w:rPr>
        <w:tab/>
        <w:t>247</w:t>
      </w:r>
    </w:p>
    <w:p w14:paraId="3C951B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3F5DF9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33364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TDD</w:t>
      </w:r>
      <w:r>
        <w:rPr>
          <w:noProof/>
        </w:rPr>
        <w:tab/>
        <w:t>247</w:t>
      </w:r>
    </w:p>
    <w:p w14:paraId="35926B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4D2145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10719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249</w:t>
      </w:r>
    </w:p>
    <w:p w14:paraId="7077C7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249</w:t>
      </w:r>
    </w:p>
    <w:p w14:paraId="3E3F11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249</w:t>
      </w:r>
    </w:p>
    <w:p w14:paraId="147DA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250</w:t>
      </w:r>
    </w:p>
    <w:p w14:paraId="32F22FB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250</w:t>
      </w:r>
    </w:p>
    <w:p w14:paraId="101D20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251</w:t>
      </w:r>
    </w:p>
    <w:p w14:paraId="487B52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251</w:t>
      </w:r>
    </w:p>
    <w:p w14:paraId="3E0E82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251</w:t>
      </w:r>
    </w:p>
    <w:p w14:paraId="4DC130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251</w:t>
      </w:r>
    </w:p>
    <w:p w14:paraId="077E35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252</w:t>
      </w:r>
    </w:p>
    <w:p w14:paraId="0FDE48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252</w:t>
      </w:r>
    </w:p>
    <w:p w14:paraId="5D95EC7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252</w:t>
      </w:r>
    </w:p>
    <w:p w14:paraId="5B9E254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252</w:t>
      </w:r>
    </w:p>
    <w:p w14:paraId="5D0881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252</w:t>
      </w:r>
    </w:p>
    <w:p w14:paraId="2A69C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782EA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34778E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99CC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UTRAN TDD Handover</w:t>
      </w:r>
      <w:r>
        <w:rPr>
          <w:noProof/>
        </w:rPr>
        <w:tab/>
        <w:t>253</w:t>
      </w:r>
    </w:p>
    <w:p w14:paraId="3DF85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253</w:t>
      </w:r>
    </w:p>
    <w:p w14:paraId="7C0E15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4366F2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5F6C25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2F547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254</w:t>
      </w:r>
    </w:p>
    <w:p w14:paraId="26C41C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4C80FE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254</w:t>
      </w:r>
    </w:p>
    <w:p w14:paraId="0BA09E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2BE145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7C266E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254</w:t>
      </w:r>
    </w:p>
    <w:p w14:paraId="696F4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6D046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5C45D6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7E3C07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- NR FR1 Handover to target cell using CCA</w:t>
      </w:r>
      <w:r>
        <w:rPr>
          <w:noProof/>
        </w:rPr>
        <w:tab/>
        <w:t>255</w:t>
      </w:r>
    </w:p>
    <w:p w14:paraId="600B6C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315F5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31F79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1DADA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NR FR1 Handover</w:t>
      </w:r>
      <w:r w:rsidRPr="003E52FD">
        <w:rPr>
          <w:noProof/>
          <w:lang w:val="sv-SE" w:eastAsia="ko-KR"/>
        </w:rPr>
        <w:t xml:space="preserve"> for </w:t>
      </w:r>
      <w:r w:rsidRPr="003E52F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257</w:t>
      </w:r>
    </w:p>
    <w:p w14:paraId="440A83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6265DE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257</w:t>
      </w:r>
    </w:p>
    <w:p w14:paraId="7920D4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- NR FR2 Handover</w:t>
      </w:r>
      <w:r>
        <w:rPr>
          <w:noProof/>
        </w:rPr>
        <w:tab/>
        <w:t>257</w:t>
      </w:r>
    </w:p>
    <w:p w14:paraId="7B7413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Introduction</w:t>
      </w:r>
      <w:r>
        <w:rPr>
          <w:noProof/>
        </w:rPr>
        <w:tab/>
        <w:t>257</w:t>
      </w:r>
    </w:p>
    <w:p w14:paraId="2F2761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257</w:t>
      </w:r>
    </w:p>
    <w:p w14:paraId="14E6A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257</w:t>
      </w:r>
    </w:p>
    <w:p w14:paraId="6F78B4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258</w:t>
      </w:r>
    </w:p>
    <w:p w14:paraId="04A49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258</w:t>
      </w:r>
    </w:p>
    <w:p w14:paraId="383A89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8C068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48664E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7CCB0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– cdma2000 1X Handover</w:t>
      </w:r>
      <w:r>
        <w:rPr>
          <w:noProof/>
        </w:rPr>
        <w:tab/>
        <w:t>259</w:t>
      </w:r>
    </w:p>
    <w:p w14:paraId="2288A5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259</w:t>
      </w:r>
    </w:p>
    <w:p w14:paraId="6F4A8D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1A146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1B0F2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259</w:t>
      </w:r>
    </w:p>
    <w:p w14:paraId="2EC3F8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2F1726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260</w:t>
      </w:r>
    </w:p>
    <w:p w14:paraId="261AF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260</w:t>
      </w:r>
    </w:p>
    <w:p w14:paraId="730F57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2E9BB4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67B4D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260</w:t>
      </w:r>
    </w:p>
    <w:p w14:paraId="636500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261</w:t>
      </w:r>
    </w:p>
    <w:p w14:paraId="34D9A3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C5229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7096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261</w:t>
      </w:r>
    </w:p>
    <w:p w14:paraId="5DFD86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261</w:t>
      </w:r>
    </w:p>
    <w:p w14:paraId="621338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261</w:t>
      </w:r>
    </w:p>
    <w:p w14:paraId="1669D5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261</w:t>
      </w:r>
    </w:p>
    <w:p w14:paraId="7520C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262</w:t>
      </w:r>
    </w:p>
    <w:p w14:paraId="05447E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262</w:t>
      </w:r>
    </w:p>
    <w:p w14:paraId="2FC677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262</w:t>
      </w:r>
    </w:p>
    <w:p w14:paraId="6BF0E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50E3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262</w:t>
      </w:r>
    </w:p>
    <w:p w14:paraId="5DCE52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262</w:t>
      </w:r>
    </w:p>
    <w:p w14:paraId="4F3E52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24FA9B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3D248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263</w:t>
      </w:r>
    </w:p>
    <w:p w14:paraId="3D7D9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263</w:t>
      </w:r>
    </w:p>
    <w:p w14:paraId="153D7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263</w:t>
      </w:r>
    </w:p>
    <w:p w14:paraId="7337B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39EC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38227E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1E5525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4397CF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31F8F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386E26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4CA5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2BC58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AC65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16AE4F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3835C4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01B5B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3283F8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0BD48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268</w:t>
      </w:r>
    </w:p>
    <w:p w14:paraId="748A22E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726934D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268</w:t>
      </w:r>
    </w:p>
    <w:p w14:paraId="491DA0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109131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268</w:t>
      </w:r>
    </w:p>
    <w:p w14:paraId="2D15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268</w:t>
      </w:r>
    </w:p>
    <w:p w14:paraId="1F4EAF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268</w:t>
      </w:r>
    </w:p>
    <w:p w14:paraId="28AF7F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6FAB7B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269</w:t>
      </w:r>
    </w:p>
    <w:p w14:paraId="209B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270</w:t>
      </w:r>
    </w:p>
    <w:p w14:paraId="144A1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270</w:t>
      </w:r>
    </w:p>
    <w:p w14:paraId="7AB4F7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270</w:t>
      </w:r>
    </w:p>
    <w:p w14:paraId="0B8C20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19D3E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270</w:t>
      </w:r>
    </w:p>
    <w:p w14:paraId="71B4F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270</w:t>
      </w:r>
    </w:p>
    <w:p w14:paraId="4743DE4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271</w:t>
      </w:r>
    </w:p>
    <w:p w14:paraId="11B207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5CB3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272</w:t>
      </w:r>
    </w:p>
    <w:p w14:paraId="108DF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272</w:t>
      </w:r>
    </w:p>
    <w:p w14:paraId="31743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273</w:t>
      </w:r>
    </w:p>
    <w:p w14:paraId="5333EF1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273</w:t>
      </w:r>
    </w:p>
    <w:p w14:paraId="0A693B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020A28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5AD1C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273</w:t>
      </w:r>
    </w:p>
    <w:p w14:paraId="3DFDA7A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274</w:t>
      </w:r>
    </w:p>
    <w:p w14:paraId="4715C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293E08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BCCF9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274</w:t>
      </w:r>
    </w:p>
    <w:p w14:paraId="119211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274</w:t>
      </w:r>
    </w:p>
    <w:p w14:paraId="2BB523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274</w:t>
      </w:r>
    </w:p>
    <w:p w14:paraId="5F191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274</w:t>
      </w:r>
    </w:p>
    <w:p w14:paraId="604FF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274</w:t>
      </w:r>
    </w:p>
    <w:p w14:paraId="77F788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274</w:t>
      </w:r>
    </w:p>
    <w:p w14:paraId="6E474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275</w:t>
      </w:r>
    </w:p>
    <w:p w14:paraId="3F877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275</w:t>
      </w:r>
    </w:p>
    <w:p w14:paraId="4AC0B8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275</w:t>
      </w:r>
    </w:p>
    <w:p w14:paraId="5E7ADE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275</w:t>
      </w:r>
    </w:p>
    <w:p w14:paraId="2AB30F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275</w:t>
      </w:r>
    </w:p>
    <w:p w14:paraId="327110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275</w:t>
      </w:r>
    </w:p>
    <w:p w14:paraId="3693A6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276</w:t>
      </w:r>
    </w:p>
    <w:p w14:paraId="595D6F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709A4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6AF15A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276</w:t>
      </w:r>
    </w:p>
    <w:p w14:paraId="4829C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276</w:t>
      </w:r>
    </w:p>
    <w:p w14:paraId="060654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277</w:t>
      </w:r>
    </w:p>
    <w:p w14:paraId="3BE561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277</w:t>
      </w:r>
    </w:p>
    <w:p w14:paraId="69C968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3E52FD">
        <w:rPr>
          <w:noProof/>
          <w:lang w:val="en-US"/>
        </w:rPr>
        <w:t>carrier subject to CCA</w:t>
      </w:r>
      <w:r>
        <w:rPr>
          <w:noProof/>
        </w:rPr>
        <w:tab/>
        <w:t>278</w:t>
      </w:r>
    </w:p>
    <w:p w14:paraId="6EAC47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279</w:t>
      </w:r>
    </w:p>
    <w:p w14:paraId="624A60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280</w:t>
      </w:r>
    </w:p>
    <w:p w14:paraId="5A764B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736A0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55C3CD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280</w:t>
      </w:r>
    </w:p>
    <w:p w14:paraId="53A18A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7748B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3AF65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281</w:t>
      </w:r>
    </w:p>
    <w:p w14:paraId="18C440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281</w:t>
      </w:r>
    </w:p>
    <w:p w14:paraId="3BE219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282</w:t>
      </w:r>
    </w:p>
    <w:p w14:paraId="6BF1FD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D88F0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498C73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2C285D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23A1562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283</w:t>
      </w:r>
    </w:p>
    <w:p w14:paraId="7F731A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DC66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3F2A2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50035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2C3FA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21A603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78D15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284</w:t>
      </w:r>
    </w:p>
    <w:p w14:paraId="120E3B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284</w:t>
      </w:r>
    </w:p>
    <w:p w14:paraId="47099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285</w:t>
      </w:r>
    </w:p>
    <w:p w14:paraId="55964B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285</w:t>
      </w:r>
    </w:p>
    <w:p w14:paraId="01D00E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25D244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0E95D6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286</w:t>
      </w:r>
    </w:p>
    <w:p w14:paraId="2563B1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286</w:t>
      </w:r>
    </w:p>
    <w:p w14:paraId="7CA2D5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286</w:t>
      </w:r>
    </w:p>
    <w:p w14:paraId="0DE41D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286</w:t>
      </w:r>
    </w:p>
    <w:p w14:paraId="035A3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286</w:t>
      </w:r>
    </w:p>
    <w:p w14:paraId="37CF7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2C25AB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287</w:t>
      </w:r>
    </w:p>
    <w:p w14:paraId="3C23C77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287</w:t>
      </w:r>
    </w:p>
    <w:p w14:paraId="43A8FB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4D199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7F416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288</w:t>
      </w:r>
    </w:p>
    <w:p w14:paraId="2A1EE7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288</w:t>
      </w:r>
    </w:p>
    <w:p w14:paraId="7EA2BA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289</w:t>
      </w:r>
    </w:p>
    <w:p w14:paraId="43E2BD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C9927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4A8CA6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0CCF6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290</w:t>
      </w:r>
    </w:p>
    <w:p w14:paraId="220E230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290</w:t>
      </w:r>
    </w:p>
    <w:p w14:paraId="136279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3EA0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04316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76885E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291</w:t>
      </w:r>
    </w:p>
    <w:p w14:paraId="689A74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87FBF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27D51D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35D890C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292</w:t>
      </w:r>
    </w:p>
    <w:p w14:paraId="503743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73159B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EFD54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293</w:t>
      </w:r>
    </w:p>
    <w:p w14:paraId="778D68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06E686E6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294</w:t>
      </w:r>
    </w:p>
    <w:p w14:paraId="54D1D9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294</w:t>
      </w:r>
    </w:p>
    <w:p w14:paraId="117FD9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Introduction</w:t>
      </w:r>
      <w:r>
        <w:rPr>
          <w:noProof/>
        </w:rPr>
        <w:tab/>
        <w:t>294</w:t>
      </w:r>
    </w:p>
    <w:p w14:paraId="70CAD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Requirements</w:t>
      </w:r>
      <w:r>
        <w:rPr>
          <w:noProof/>
        </w:rPr>
        <w:tab/>
        <w:t>294</w:t>
      </w:r>
    </w:p>
    <w:p w14:paraId="316CB8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296</w:t>
      </w:r>
    </w:p>
    <w:p w14:paraId="32F8B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0A73C1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296</w:t>
      </w:r>
    </w:p>
    <w:p w14:paraId="15CFB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296</w:t>
      </w:r>
    </w:p>
    <w:p w14:paraId="5D2073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40EB02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2CA0D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296</w:t>
      </w:r>
    </w:p>
    <w:p w14:paraId="6C77E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297</w:t>
      </w:r>
    </w:p>
    <w:p w14:paraId="4EEA49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(TDD)</w:t>
      </w:r>
      <w:r>
        <w:rPr>
          <w:noProof/>
        </w:rPr>
        <w:tab/>
        <w:t>297</w:t>
      </w:r>
    </w:p>
    <w:p w14:paraId="0D12D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297</w:t>
      </w:r>
    </w:p>
    <w:p w14:paraId="25F71E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14675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298</w:t>
      </w:r>
    </w:p>
    <w:p w14:paraId="5B576E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43396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298</w:t>
      </w:r>
    </w:p>
    <w:p w14:paraId="0A2C0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298</w:t>
      </w:r>
    </w:p>
    <w:p w14:paraId="554611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298</w:t>
      </w:r>
    </w:p>
    <w:p w14:paraId="7C2CF4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298</w:t>
      </w:r>
    </w:p>
    <w:p w14:paraId="63B520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6AF3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7C3369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300</w:t>
      </w:r>
    </w:p>
    <w:p w14:paraId="5B751B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300</w:t>
      </w:r>
    </w:p>
    <w:p w14:paraId="36BC0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302</w:t>
      </w:r>
    </w:p>
    <w:p w14:paraId="65820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302</w:t>
      </w:r>
    </w:p>
    <w:p w14:paraId="48D6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302</w:t>
      </w:r>
    </w:p>
    <w:p w14:paraId="6DCCD0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573BB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23FCD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303</w:t>
      </w:r>
    </w:p>
    <w:p w14:paraId="371E61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304</w:t>
      </w:r>
    </w:p>
    <w:p w14:paraId="238C10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305</w:t>
      </w:r>
    </w:p>
    <w:p w14:paraId="4F6A7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420A16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81361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308</w:t>
      </w:r>
    </w:p>
    <w:p w14:paraId="3A942A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309</w:t>
      </w:r>
    </w:p>
    <w:p w14:paraId="612EB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309</w:t>
      </w:r>
    </w:p>
    <w:p w14:paraId="579DE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309</w:t>
      </w:r>
    </w:p>
    <w:p w14:paraId="5EF8D8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0B9EB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311</w:t>
      </w:r>
    </w:p>
    <w:p w14:paraId="63F82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312</w:t>
      </w:r>
    </w:p>
    <w:p w14:paraId="41288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4A8D03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314</w:t>
      </w:r>
    </w:p>
    <w:p w14:paraId="1EC0AD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60D25E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316</w:t>
      </w:r>
    </w:p>
    <w:p w14:paraId="01903E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316</w:t>
      </w:r>
    </w:p>
    <w:p w14:paraId="15B118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318</w:t>
      </w:r>
    </w:p>
    <w:p w14:paraId="45F7A5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320</w:t>
      </w:r>
    </w:p>
    <w:p w14:paraId="48A7FE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FD06C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29E259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6B8FBD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045DB8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A7C8A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321</w:t>
      </w:r>
    </w:p>
    <w:p w14:paraId="36E894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321</w:t>
      </w:r>
    </w:p>
    <w:p w14:paraId="13A65B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321</w:t>
      </w:r>
    </w:p>
    <w:p w14:paraId="700AA2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63143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A176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322</w:t>
      </w:r>
    </w:p>
    <w:p w14:paraId="0DE4E0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323</w:t>
      </w:r>
    </w:p>
    <w:p w14:paraId="20783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323</w:t>
      </w:r>
    </w:p>
    <w:p w14:paraId="3FB29F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2924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3E52F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324</w:t>
      </w:r>
    </w:p>
    <w:p w14:paraId="00F678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325</w:t>
      </w:r>
    </w:p>
    <w:p w14:paraId="0A75FB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325</w:t>
      </w:r>
    </w:p>
    <w:p w14:paraId="6B3205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325</w:t>
      </w:r>
    </w:p>
    <w:p w14:paraId="79194D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5AB9D4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326</w:t>
      </w:r>
    </w:p>
    <w:p w14:paraId="2612A7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326</w:t>
      </w:r>
    </w:p>
    <w:p w14:paraId="34AAFA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326</w:t>
      </w:r>
    </w:p>
    <w:p w14:paraId="1E5B62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32DD6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en-GB"/>
        </w:rPr>
        <w:t>7.8.2.22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en-GB"/>
        </w:rPr>
        <w:t>Interruptions during inter-RAT NR measurements without measurement gap</w:t>
      </w:r>
      <w:r>
        <w:rPr>
          <w:noProof/>
        </w:rPr>
        <w:tab/>
        <w:t>327</w:t>
      </w:r>
    </w:p>
    <w:p w14:paraId="73E928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328</w:t>
      </w:r>
    </w:p>
    <w:p w14:paraId="52C071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BC4AE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328</w:t>
      </w:r>
    </w:p>
    <w:p w14:paraId="036E7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328</w:t>
      </w:r>
    </w:p>
    <w:p w14:paraId="3ECB96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235C78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329</w:t>
      </w:r>
    </w:p>
    <w:p w14:paraId="2D92D3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74B927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E245C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329</w:t>
      </w:r>
    </w:p>
    <w:p w14:paraId="540EE3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329</w:t>
      </w:r>
    </w:p>
    <w:p w14:paraId="5A2FA8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715DF3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330</w:t>
      </w:r>
    </w:p>
    <w:p w14:paraId="3C5C305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330</w:t>
      </w:r>
    </w:p>
    <w:p w14:paraId="37B83B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330</w:t>
      </w:r>
    </w:p>
    <w:p w14:paraId="31C0FE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53E531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AA1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332</w:t>
      </w:r>
    </w:p>
    <w:p w14:paraId="457B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2FF808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333</w:t>
      </w:r>
    </w:p>
    <w:p w14:paraId="5961AB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333</w:t>
      </w:r>
    </w:p>
    <w:p w14:paraId="130EC9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3967F6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334</w:t>
      </w:r>
    </w:p>
    <w:p w14:paraId="645571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334</w:t>
      </w:r>
    </w:p>
    <w:p w14:paraId="3CE8C1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85761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5B509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334</w:t>
      </w:r>
    </w:p>
    <w:p w14:paraId="3DA3A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4AC70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335</w:t>
      </w:r>
    </w:p>
    <w:p w14:paraId="4F62E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335</w:t>
      </w:r>
    </w:p>
    <w:p w14:paraId="1FA033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335</w:t>
      </w:r>
    </w:p>
    <w:p w14:paraId="5FD3C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336</w:t>
      </w:r>
    </w:p>
    <w:p w14:paraId="5AE8E1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336</w:t>
      </w:r>
    </w:p>
    <w:p w14:paraId="3317F2B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337</w:t>
      </w:r>
    </w:p>
    <w:p w14:paraId="38C7CC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337</w:t>
      </w:r>
    </w:p>
    <w:p w14:paraId="64077D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337</w:t>
      </w:r>
    </w:p>
    <w:p w14:paraId="0E63B2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337</w:t>
      </w:r>
    </w:p>
    <w:p w14:paraId="21D564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2805A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337</w:t>
      </w:r>
    </w:p>
    <w:p w14:paraId="610D9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338</w:t>
      </w:r>
    </w:p>
    <w:p w14:paraId="6262A2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338</w:t>
      </w:r>
    </w:p>
    <w:p w14:paraId="7D0AD9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2449A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338</w:t>
      </w:r>
    </w:p>
    <w:p w14:paraId="37D35D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2B4C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496D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17FC8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4D8CF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339</w:t>
      </w:r>
    </w:p>
    <w:p w14:paraId="33A84D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339</w:t>
      </w:r>
    </w:p>
    <w:p w14:paraId="5AA647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339</w:t>
      </w:r>
    </w:p>
    <w:p w14:paraId="381435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7A4EC5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340</w:t>
      </w:r>
    </w:p>
    <w:p w14:paraId="3AF91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340</w:t>
      </w:r>
    </w:p>
    <w:p w14:paraId="0229D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340</w:t>
      </w:r>
    </w:p>
    <w:p w14:paraId="1A308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341</w:t>
      </w:r>
    </w:p>
    <w:p w14:paraId="51BD01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341</w:t>
      </w:r>
    </w:p>
    <w:p w14:paraId="5AF5BC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341</w:t>
      </w:r>
    </w:p>
    <w:p w14:paraId="20509A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341</w:t>
      </w:r>
    </w:p>
    <w:p w14:paraId="4F4658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342</w:t>
      </w:r>
    </w:p>
    <w:p w14:paraId="58BE5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342</w:t>
      </w:r>
    </w:p>
    <w:p w14:paraId="191DA5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21689F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5C2AF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343</w:t>
      </w:r>
    </w:p>
    <w:p w14:paraId="58E2F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5D08C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343</w:t>
      </w:r>
    </w:p>
    <w:p w14:paraId="7CA333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343</w:t>
      </w:r>
    </w:p>
    <w:p w14:paraId="1BF995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343</w:t>
      </w:r>
    </w:p>
    <w:p w14:paraId="50EBF7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343</w:t>
      </w:r>
    </w:p>
    <w:p w14:paraId="077B2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344</w:t>
      </w:r>
    </w:p>
    <w:p w14:paraId="1AE3B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2C1DF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14EE4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135168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351209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348</w:t>
      </w:r>
    </w:p>
    <w:p w14:paraId="100CD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58EF6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747F9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5F18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425D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04D85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7B44AA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145AEE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F8F6D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354</w:t>
      </w:r>
    </w:p>
    <w:p w14:paraId="3C77F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609B88A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9D729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5511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07BF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2E27C6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46ECD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6526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20408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0FC0F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360</w:t>
      </w:r>
    </w:p>
    <w:p w14:paraId="77DB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7.19A.3.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36E29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2EB3A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D79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76241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60AE23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363</w:t>
      </w:r>
    </w:p>
    <w:p w14:paraId="1388ED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6FE25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EF11B1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2A8B2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7CE6B2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39637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37480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61A825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AC62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6E41D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F48ED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BC0F3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145CA3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0E7EC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1C65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412D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210FE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310A3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F391F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7D6ADB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07727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4E88D9C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73174F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05B7C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30BA7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7C1BBB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4EF56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81D8E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60ED56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09CB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ED72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501BB9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29F9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E9E3BA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7649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89DCF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392079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2DEFC8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2E55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31942B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B2009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271FB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63BA8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9BEA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BAD7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7F526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72DE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6DA53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639C2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20E1A1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0AFCB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1C94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97E00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41F2AA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157155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37FB97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F11C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41CF7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4F00C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C7152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527C6F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ADE34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981D0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54218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5F03E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0C99BD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0116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AFACE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2CB6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0431B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198856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1E59BA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734D72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D2E27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E9C67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13799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D17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11151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70D57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497101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F446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4F801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011071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EDAD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BD9F6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53CCF1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786BD3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5B99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2F93B0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FEB8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A666D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6670C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0FC7FF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6B33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250689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06D827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2D82E4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1175DF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721705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82D6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01110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4B49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206576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3E52F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6F882D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65480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02E467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0F6D6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738D0F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059DD2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128F53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1F8134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AD17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110E5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6EFBF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53020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0FF7A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B4B4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15DCF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06E393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639B8E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389</w:t>
      </w:r>
    </w:p>
    <w:p w14:paraId="61BC3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0BBC9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5C4524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3A89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54047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1E025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B7FEA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556155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121A2B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1100CE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6F3D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392</w:t>
      </w:r>
    </w:p>
    <w:p w14:paraId="329C15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28E3D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47296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19A2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394</w:t>
      </w:r>
    </w:p>
    <w:p w14:paraId="0B93F0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4586A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5994677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2D523B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D23B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0A4B4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04B9699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5815182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4D7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2037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5A6530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76F416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0D0ADD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74DAB1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04D33D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36F1666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65F2F1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428E6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201A76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324391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652D4E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162355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6492AB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69D284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4C319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256DB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7D099A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747AFE2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2D74B3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7106AD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283914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30E3D3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2F27AA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1FD040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13373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4812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7A90CA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1FB22E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11AA32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495C7A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7BC9D0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08553D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9262E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58E1F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6F2643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29EC58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6B0A80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0CECF1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790A9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25F2A6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8D9AB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01A55D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3FF12B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22B09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682311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24661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7CC115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65829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4F2C20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6AE033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631A1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9073F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160F80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6BC1C8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044613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F7261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3223EC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2724CE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4A1E5A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9920DE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487</w:t>
      </w:r>
    </w:p>
    <w:p w14:paraId="432B7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5D7B0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490</w:t>
      </w:r>
    </w:p>
    <w:p w14:paraId="6EA910F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492</w:t>
      </w:r>
    </w:p>
    <w:p w14:paraId="66FC7ED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F99DC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AC62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0C4F9A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4F8DA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39E672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494</w:t>
      </w:r>
    </w:p>
    <w:p w14:paraId="58CB1E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035B67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4952E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4A17C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501</w:t>
      </w:r>
    </w:p>
    <w:p w14:paraId="0C8A44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503</w:t>
      </w:r>
    </w:p>
    <w:p w14:paraId="2F678E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505</w:t>
      </w:r>
    </w:p>
    <w:p w14:paraId="32C273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68D6C8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508</w:t>
      </w:r>
    </w:p>
    <w:p w14:paraId="12E41F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508</w:t>
      </w:r>
    </w:p>
    <w:p w14:paraId="549DF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4BB683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511</w:t>
      </w:r>
    </w:p>
    <w:p w14:paraId="33E01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35E51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512</w:t>
      </w:r>
    </w:p>
    <w:p w14:paraId="31497A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512</w:t>
      </w:r>
    </w:p>
    <w:p w14:paraId="6ADD62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515</w:t>
      </w:r>
    </w:p>
    <w:p w14:paraId="4A17BC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518</w:t>
      </w:r>
    </w:p>
    <w:p w14:paraId="0BB701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06BB9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525</w:t>
      </w:r>
    </w:p>
    <w:p w14:paraId="64B07C5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619E25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525</w:t>
      </w:r>
    </w:p>
    <w:p w14:paraId="0B00B7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526</w:t>
      </w:r>
    </w:p>
    <w:p w14:paraId="35887C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526</w:t>
      </w:r>
    </w:p>
    <w:p w14:paraId="5024C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527</w:t>
      </w:r>
    </w:p>
    <w:p w14:paraId="2DAC59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527</w:t>
      </w:r>
    </w:p>
    <w:p w14:paraId="47E36F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B2FA9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527</w:t>
      </w:r>
    </w:p>
    <w:p w14:paraId="6E7A8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531</w:t>
      </w:r>
    </w:p>
    <w:p w14:paraId="6D84F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2416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531</w:t>
      </w:r>
    </w:p>
    <w:p w14:paraId="4353EA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531</w:t>
      </w:r>
    </w:p>
    <w:p w14:paraId="056528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531</w:t>
      </w:r>
    </w:p>
    <w:p w14:paraId="14DCF8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532</w:t>
      </w:r>
    </w:p>
    <w:p w14:paraId="7C3647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495D17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533</w:t>
      </w:r>
    </w:p>
    <w:p w14:paraId="136AA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535</w:t>
      </w:r>
    </w:p>
    <w:p w14:paraId="7E86EE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535</w:t>
      </w:r>
    </w:p>
    <w:p w14:paraId="19846F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535</w:t>
      </w:r>
    </w:p>
    <w:p w14:paraId="08C444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6C74A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536</w:t>
      </w:r>
    </w:p>
    <w:p w14:paraId="526F47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537</w:t>
      </w:r>
    </w:p>
    <w:p w14:paraId="120E40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537</w:t>
      </w:r>
    </w:p>
    <w:p w14:paraId="47C34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538</w:t>
      </w:r>
    </w:p>
    <w:p w14:paraId="2ABADA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539</w:t>
      </w:r>
    </w:p>
    <w:p w14:paraId="5D5620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4C188F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540</w:t>
      </w:r>
    </w:p>
    <w:p w14:paraId="654AE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540</w:t>
      </w:r>
    </w:p>
    <w:p w14:paraId="0551AE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540</w:t>
      </w:r>
    </w:p>
    <w:p w14:paraId="29AA79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543</w:t>
      </w:r>
    </w:p>
    <w:p w14:paraId="0BFC98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545</w:t>
      </w:r>
    </w:p>
    <w:p w14:paraId="748486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549</w:t>
      </w:r>
    </w:p>
    <w:p w14:paraId="1B29EA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550</w:t>
      </w:r>
    </w:p>
    <w:p w14:paraId="3219A5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550</w:t>
      </w:r>
    </w:p>
    <w:p w14:paraId="1CE784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551</w:t>
      </w:r>
    </w:p>
    <w:p w14:paraId="78C90F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545F88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551</w:t>
      </w:r>
    </w:p>
    <w:p w14:paraId="7016B4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551</w:t>
      </w:r>
    </w:p>
    <w:p w14:paraId="320A84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551</w:t>
      </w:r>
    </w:p>
    <w:p w14:paraId="58967D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554</w:t>
      </w:r>
    </w:p>
    <w:p w14:paraId="2050D2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556</w:t>
      </w:r>
    </w:p>
    <w:p w14:paraId="57A769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557</w:t>
      </w:r>
    </w:p>
    <w:p w14:paraId="4C7FF7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559</w:t>
      </w:r>
    </w:p>
    <w:p w14:paraId="644606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562</w:t>
      </w:r>
    </w:p>
    <w:p w14:paraId="6D6978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562</w:t>
      </w:r>
    </w:p>
    <w:p w14:paraId="024823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562</w:t>
      </w:r>
    </w:p>
    <w:p w14:paraId="24794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562</w:t>
      </w:r>
    </w:p>
    <w:p w14:paraId="5B494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247F89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565</w:t>
      </w:r>
    </w:p>
    <w:p w14:paraId="4BCE0E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567</w:t>
      </w:r>
    </w:p>
    <w:p w14:paraId="3B0AF6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568</w:t>
      </w:r>
    </w:p>
    <w:p w14:paraId="2E9CCD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570</w:t>
      </w:r>
    </w:p>
    <w:p w14:paraId="508764A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573</w:t>
      </w:r>
    </w:p>
    <w:p w14:paraId="752D5C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573</w:t>
      </w:r>
    </w:p>
    <w:p w14:paraId="6837AC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573</w:t>
      </w:r>
    </w:p>
    <w:p w14:paraId="3ADBFA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438DD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574</w:t>
      </w:r>
    </w:p>
    <w:p w14:paraId="349A5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574</w:t>
      </w:r>
    </w:p>
    <w:p w14:paraId="20D78D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574</w:t>
      </w:r>
    </w:p>
    <w:p w14:paraId="0866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574</w:t>
      </w:r>
    </w:p>
    <w:p w14:paraId="634D9B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574</w:t>
      </w:r>
    </w:p>
    <w:p w14:paraId="334C3B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574</w:t>
      </w:r>
    </w:p>
    <w:p w14:paraId="0E817C2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575</w:t>
      </w:r>
    </w:p>
    <w:p w14:paraId="18837F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577</w:t>
      </w:r>
    </w:p>
    <w:p w14:paraId="07BBC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4A4C6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7158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66ED17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30A60E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D9085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579</w:t>
      </w:r>
    </w:p>
    <w:p w14:paraId="5C60A6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580</w:t>
      </w:r>
    </w:p>
    <w:p w14:paraId="02DD7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541CD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580</w:t>
      </w:r>
    </w:p>
    <w:p w14:paraId="487376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581</w:t>
      </w:r>
    </w:p>
    <w:p w14:paraId="108FD5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581</w:t>
      </w:r>
    </w:p>
    <w:p w14:paraId="791044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581</w:t>
      </w:r>
    </w:p>
    <w:p w14:paraId="00260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4EFCF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59DEC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582</w:t>
      </w:r>
    </w:p>
    <w:p w14:paraId="522EBF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582</w:t>
      </w:r>
    </w:p>
    <w:p w14:paraId="6664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583</w:t>
      </w:r>
    </w:p>
    <w:p w14:paraId="381AD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583</w:t>
      </w:r>
    </w:p>
    <w:p w14:paraId="782C7D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DEA4A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583</w:t>
      </w:r>
    </w:p>
    <w:p w14:paraId="00471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584</w:t>
      </w:r>
    </w:p>
    <w:p w14:paraId="439097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584</w:t>
      </w:r>
    </w:p>
    <w:p w14:paraId="1D1276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584</w:t>
      </w:r>
    </w:p>
    <w:p w14:paraId="6862A8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2BE231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584</w:t>
      </w:r>
    </w:p>
    <w:p w14:paraId="1F98D3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585</w:t>
      </w:r>
    </w:p>
    <w:p w14:paraId="44E38B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585</w:t>
      </w:r>
    </w:p>
    <w:p w14:paraId="6864F7A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585</w:t>
      </w:r>
    </w:p>
    <w:p w14:paraId="047E5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E379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585</w:t>
      </w:r>
    </w:p>
    <w:p w14:paraId="353CC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585</w:t>
      </w:r>
    </w:p>
    <w:p w14:paraId="77A6B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586</w:t>
      </w:r>
    </w:p>
    <w:p w14:paraId="51C842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0AB513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FB2EF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587</w:t>
      </w:r>
    </w:p>
    <w:p w14:paraId="6E926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587</w:t>
      </w:r>
    </w:p>
    <w:p w14:paraId="00FAC8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2FDEDEB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587</w:t>
      </w:r>
    </w:p>
    <w:p w14:paraId="1413B176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589</w:t>
      </w:r>
    </w:p>
    <w:p w14:paraId="528BAEB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590</w:t>
      </w:r>
    </w:p>
    <w:p w14:paraId="53BA25BD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746A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593</w:t>
      </w:r>
    </w:p>
    <w:p w14:paraId="5D624E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593</w:t>
      </w:r>
    </w:p>
    <w:p w14:paraId="1F7081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597</w:t>
      </w:r>
    </w:p>
    <w:p w14:paraId="3A3688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597</w:t>
      </w:r>
    </w:p>
    <w:p w14:paraId="5925DA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597</w:t>
      </w:r>
    </w:p>
    <w:p w14:paraId="1C4958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597</w:t>
      </w:r>
    </w:p>
    <w:p w14:paraId="44CE4969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597</w:t>
      </w:r>
    </w:p>
    <w:p w14:paraId="38E31225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7A3BD67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599</w:t>
      </w:r>
    </w:p>
    <w:p w14:paraId="649FF9A2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600</w:t>
      </w:r>
    </w:p>
    <w:p w14:paraId="6838A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601</w:t>
      </w:r>
    </w:p>
    <w:p w14:paraId="60F854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601</w:t>
      </w:r>
    </w:p>
    <w:p w14:paraId="31D893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605</w:t>
      </w:r>
    </w:p>
    <w:p w14:paraId="5C9528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605</w:t>
      </w:r>
    </w:p>
    <w:p w14:paraId="614C4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605</w:t>
      </w:r>
    </w:p>
    <w:p w14:paraId="46D3B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605</w:t>
      </w:r>
    </w:p>
    <w:p w14:paraId="42A0A1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606</w:t>
      </w:r>
    </w:p>
    <w:p w14:paraId="276B3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606</w:t>
      </w:r>
    </w:p>
    <w:p w14:paraId="57129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606</w:t>
      </w:r>
    </w:p>
    <w:p w14:paraId="7F6329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606</w:t>
      </w:r>
    </w:p>
    <w:p w14:paraId="1A310D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6D279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606</w:t>
      </w:r>
    </w:p>
    <w:p w14:paraId="33992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14FEF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607</w:t>
      </w:r>
    </w:p>
    <w:p w14:paraId="138EEA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607</w:t>
      </w:r>
    </w:p>
    <w:p w14:paraId="6CD20C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607</w:t>
      </w:r>
    </w:p>
    <w:p w14:paraId="51323D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607</w:t>
      </w:r>
    </w:p>
    <w:p w14:paraId="0F67BA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610</w:t>
      </w:r>
    </w:p>
    <w:p w14:paraId="195851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613</w:t>
      </w:r>
    </w:p>
    <w:p w14:paraId="6C357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5AFBE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613</w:t>
      </w:r>
    </w:p>
    <w:p w14:paraId="0D6AE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613</w:t>
      </w:r>
    </w:p>
    <w:p w14:paraId="59E7B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613</w:t>
      </w:r>
    </w:p>
    <w:p w14:paraId="29293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613</w:t>
      </w:r>
    </w:p>
    <w:p w14:paraId="2CF559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615</w:t>
      </w:r>
    </w:p>
    <w:p w14:paraId="5B715E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617</w:t>
      </w:r>
    </w:p>
    <w:p w14:paraId="27437D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632E28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617</w:t>
      </w:r>
    </w:p>
    <w:p w14:paraId="7CE18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618</w:t>
      </w:r>
    </w:p>
    <w:p w14:paraId="73E4A1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618</w:t>
      </w:r>
    </w:p>
    <w:p w14:paraId="2509B3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623</w:t>
      </w:r>
    </w:p>
    <w:p w14:paraId="002859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625</w:t>
      </w:r>
    </w:p>
    <w:p w14:paraId="27096B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629</w:t>
      </w:r>
    </w:p>
    <w:p w14:paraId="2F6C2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629</w:t>
      </w:r>
    </w:p>
    <w:p w14:paraId="64678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629</w:t>
      </w:r>
    </w:p>
    <w:p w14:paraId="736B48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632</w:t>
      </w:r>
    </w:p>
    <w:p w14:paraId="75BC1D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634</w:t>
      </w:r>
    </w:p>
    <w:p w14:paraId="4CB3FC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635</w:t>
      </w:r>
    </w:p>
    <w:p w14:paraId="2FF62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635</w:t>
      </w:r>
    </w:p>
    <w:p w14:paraId="112C26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637</w:t>
      </w:r>
    </w:p>
    <w:p w14:paraId="65D815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639</w:t>
      </w:r>
    </w:p>
    <w:p w14:paraId="2DCC29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640</w:t>
      </w:r>
    </w:p>
    <w:p w14:paraId="0C5019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640</w:t>
      </w:r>
    </w:p>
    <w:p w14:paraId="77FCFE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640</w:t>
      </w:r>
    </w:p>
    <w:p w14:paraId="3FCE0E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641</w:t>
      </w:r>
    </w:p>
    <w:p w14:paraId="5F184D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641</w:t>
      </w:r>
    </w:p>
    <w:p w14:paraId="426B2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641</w:t>
      </w:r>
    </w:p>
    <w:p w14:paraId="23BB4E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642</w:t>
      </w:r>
    </w:p>
    <w:p w14:paraId="63D186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642</w:t>
      </w:r>
    </w:p>
    <w:p w14:paraId="78224A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643</w:t>
      </w:r>
    </w:p>
    <w:p w14:paraId="5692B9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644</w:t>
      </w:r>
    </w:p>
    <w:p w14:paraId="55E21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644</w:t>
      </w:r>
    </w:p>
    <w:p w14:paraId="5EA2745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645</w:t>
      </w:r>
    </w:p>
    <w:p w14:paraId="19573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649</w:t>
      </w:r>
    </w:p>
    <w:p w14:paraId="42BC9C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651</w:t>
      </w:r>
    </w:p>
    <w:p w14:paraId="58CC3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655</w:t>
      </w:r>
    </w:p>
    <w:p w14:paraId="2D9715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655</w:t>
      </w:r>
    </w:p>
    <w:p w14:paraId="181E65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656</w:t>
      </w:r>
    </w:p>
    <w:p w14:paraId="611EE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656</w:t>
      </w:r>
    </w:p>
    <w:p w14:paraId="79F15F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657</w:t>
      </w:r>
    </w:p>
    <w:p w14:paraId="3BF00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661</w:t>
      </w:r>
    </w:p>
    <w:p w14:paraId="014F55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664</w:t>
      </w:r>
    </w:p>
    <w:p w14:paraId="5B80F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669</w:t>
      </w:r>
    </w:p>
    <w:p w14:paraId="7DCEE9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670</w:t>
      </w:r>
    </w:p>
    <w:p w14:paraId="05E903C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670</w:t>
      </w:r>
    </w:p>
    <w:p w14:paraId="57419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094C9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671</w:t>
      </w:r>
    </w:p>
    <w:p w14:paraId="599C70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671</w:t>
      </w:r>
    </w:p>
    <w:p w14:paraId="6188F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674</w:t>
      </w:r>
    </w:p>
    <w:p w14:paraId="5F6412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676</w:t>
      </w:r>
    </w:p>
    <w:p w14:paraId="1D3198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677</w:t>
      </w:r>
    </w:p>
    <w:p w14:paraId="12B4BE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677</w:t>
      </w:r>
    </w:p>
    <w:p w14:paraId="3AF242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677</w:t>
      </w:r>
    </w:p>
    <w:p w14:paraId="7ADB34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678</w:t>
      </w:r>
    </w:p>
    <w:p w14:paraId="4679C9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678</w:t>
      </w:r>
    </w:p>
    <w:p w14:paraId="49453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678</w:t>
      </w:r>
    </w:p>
    <w:p w14:paraId="7EB47C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679</w:t>
      </w:r>
    </w:p>
    <w:p w14:paraId="6D140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679</w:t>
      </w:r>
    </w:p>
    <w:p w14:paraId="33F3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679</w:t>
      </w:r>
    </w:p>
    <w:p w14:paraId="10968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684</w:t>
      </w:r>
    </w:p>
    <w:p w14:paraId="7B098F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686</w:t>
      </w:r>
    </w:p>
    <w:p w14:paraId="38D71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691</w:t>
      </w:r>
    </w:p>
    <w:p w14:paraId="2EBDF1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691</w:t>
      </w:r>
    </w:p>
    <w:p w14:paraId="47E9BF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691</w:t>
      </w:r>
    </w:p>
    <w:p w14:paraId="6D54A6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693</w:t>
      </w:r>
    </w:p>
    <w:p w14:paraId="638A31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696</w:t>
      </w:r>
    </w:p>
    <w:p w14:paraId="479CD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696</w:t>
      </w:r>
    </w:p>
    <w:p w14:paraId="67EE007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697</w:t>
      </w:r>
    </w:p>
    <w:p w14:paraId="30948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4DDD1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697</w:t>
      </w:r>
    </w:p>
    <w:p w14:paraId="352D32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698</w:t>
      </w:r>
    </w:p>
    <w:p w14:paraId="21F7F94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698</w:t>
      </w:r>
    </w:p>
    <w:p w14:paraId="4122CDEB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698</w:t>
      </w:r>
    </w:p>
    <w:p w14:paraId="6F4281E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657DF9A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702</w:t>
      </w:r>
    </w:p>
    <w:p w14:paraId="2CDF057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702</w:t>
      </w:r>
    </w:p>
    <w:p w14:paraId="02E2380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3B8BE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704</w:t>
      </w:r>
    </w:p>
    <w:p w14:paraId="011EDE9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704</w:t>
      </w:r>
    </w:p>
    <w:p w14:paraId="184E04C0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704</w:t>
      </w:r>
    </w:p>
    <w:p w14:paraId="0418EE9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4B8564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708</w:t>
      </w:r>
    </w:p>
    <w:p w14:paraId="577D4F9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708</w:t>
      </w:r>
    </w:p>
    <w:p w14:paraId="7D634FA2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65F2FC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710</w:t>
      </w:r>
    </w:p>
    <w:p w14:paraId="35D738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711</w:t>
      </w:r>
    </w:p>
    <w:p w14:paraId="1C92FB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711</w:t>
      </w:r>
    </w:p>
    <w:p w14:paraId="4DD2BF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712</w:t>
      </w:r>
    </w:p>
    <w:p w14:paraId="28F8AF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712</w:t>
      </w:r>
    </w:p>
    <w:p w14:paraId="6775FBF7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712</w:t>
      </w:r>
    </w:p>
    <w:p w14:paraId="34501C1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714</w:t>
      </w:r>
    </w:p>
    <w:p w14:paraId="005213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716</w:t>
      </w:r>
    </w:p>
    <w:p w14:paraId="67D3D4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716</w:t>
      </w:r>
    </w:p>
    <w:p w14:paraId="449A646D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717</w:t>
      </w:r>
    </w:p>
    <w:p w14:paraId="720B8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719</w:t>
      </w:r>
    </w:p>
    <w:p w14:paraId="3EC6D0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719</w:t>
      </w:r>
    </w:p>
    <w:p w14:paraId="6C4BAD8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719</w:t>
      </w:r>
    </w:p>
    <w:p w14:paraId="2E4E1D4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05C59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723</w:t>
      </w:r>
    </w:p>
    <w:p w14:paraId="0929FC9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723</w:t>
      </w:r>
    </w:p>
    <w:p w14:paraId="2ACCF60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1406C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725</w:t>
      </w:r>
    </w:p>
    <w:p w14:paraId="644A5F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726</w:t>
      </w:r>
    </w:p>
    <w:p w14:paraId="143B14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726</w:t>
      </w:r>
    </w:p>
    <w:p w14:paraId="39967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5C03A2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726</w:t>
      </w:r>
    </w:p>
    <w:p w14:paraId="128F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726</w:t>
      </w:r>
    </w:p>
    <w:p w14:paraId="2F512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726</w:t>
      </w:r>
    </w:p>
    <w:p w14:paraId="56EE40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727</w:t>
      </w:r>
    </w:p>
    <w:p w14:paraId="0D3270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63017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4B36F0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727</w:t>
      </w:r>
    </w:p>
    <w:p w14:paraId="15B2A0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727</w:t>
      </w:r>
    </w:p>
    <w:p w14:paraId="00C8E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728</w:t>
      </w:r>
    </w:p>
    <w:p w14:paraId="37330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3BE12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728</w:t>
      </w:r>
    </w:p>
    <w:p w14:paraId="47F63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728</w:t>
      </w:r>
    </w:p>
    <w:p w14:paraId="4CF3BC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729</w:t>
      </w:r>
    </w:p>
    <w:p w14:paraId="3D93A9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730</w:t>
      </w:r>
    </w:p>
    <w:p w14:paraId="64E72B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730</w:t>
      </w:r>
    </w:p>
    <w:p w14:paraId="1384F5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6EC850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731</w:t>
      </w:r>
    </w:p>
    <w:p w14:paraId="15CB1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2A9B2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1C6C64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731</w:t>
      </w:r>
    </w:p>
    <w:p w14:paraId="056AA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68276E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4BC58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731</w:t>
      </w:r>
    </w:p>
    <w:p w14:paraId="73A32B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55C9B7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36A1EF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D7BD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735</w:t>
      </w:r>
    </w:p>
    <w:p w14:paraId="134BA3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735</w:t>
      </w:r>
    </w:p>
    <w:p w14:paraId="57D9D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5B0349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736</w:t>
      </w:r>
    </w:p>
    <w:p w14:paraId="28246E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18AE37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737</w:t>
      </w:r>
    </w:p>
    <w:p w14:paraId="6E8692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3BBFA4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4212EB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738</w:t>
      </w:r>
    </w:p>
    <w:p w14:paraId="6AE6E5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740</w:t>
      </w:r>
    </w:p>
    <w:p w14:paraId="370B6A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4C0944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743</w:t>
      </w:r>
    </w:p>
    <w:p w14:paraId="1AA4E6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743</w:t>
      </w:r>
    </w:p>
    <w:p w14:paraId="4323DB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5196B1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748</w:t>
      </w:r>
    </w:p>
    <w:p w14:paraId="1D263A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5E9C3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29F7A9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1D281F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751</w:t>
      </w:r>
    </w:p>
    <w:p w14:paraId="273A76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08E4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754</w:t>
      </w:r>
    </w:p>
    <w:p w14:paraId="4EAC75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492C16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3B7037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5B05A5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02BCC2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1E761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3466B1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Intrafrequency Measurements</w:t>
      </w:r>
      <w:r>
        <w:rPr>
          <w:noProof/>
        </w:rPr>
        <w:tab/>
        <w:t>760</w:t>
      </w:r>
    </w:p>
    <w:p w14:paraId="62B20A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633E31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640489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1D2CE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3E52F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3E52F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761</w:t>
      </w:r>
    </w:p>
    <w:p w14:paraId="5F03AC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2AF4E3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0FCF5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FBFF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222AE0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61EDCA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7A8B7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52FD1B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320B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768</w:t>
      </w:r>
    </w:p>
    <w:p w14:paraId="29BB70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770</w:t>
      </w:r>
    </w:p>
    <w:p w14:paraId="16D961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770</w:t>
      </w:r>
    </w:p>
    <w:p w14:paraId="2C7D957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68DC7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772</w:t>
      </w:r>
    </w:p>
    <w:p w14:paraId="6D866B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58E242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7B1A6C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3FCB8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7DBA3D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6CC7AC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4326D82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443F3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48CAC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25A451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2BD80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1A4C38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791E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31A4E5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1E0B40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30A769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21858D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1BA301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7742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493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56163E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2E55E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2FAECD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600BE0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42BE20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1303F4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19C6E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7FB75E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38C3F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500AAF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44FE11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61F48A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7D72D5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3977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32222E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645BC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2FDAA0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71568C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206AD3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D2F3B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58168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7433DA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0449E6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221EAC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0DD53E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48DBDE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35EF89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417818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374D00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2010B4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3BE2E3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A2FB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64C8F3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0C3D31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229A0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09D8DD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5FC293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46A3BFB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12FEE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594366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09CA43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2F8769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78D42E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7F16DC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2B2482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32B5DF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06546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6F8707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2A2AE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4ABF8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3038D9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0FEDD5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322355A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109AB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1B2DB9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42FA8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735939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0F3D9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65F58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7AB7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274D6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5EFB3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65EC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8B2F6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14AB46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09B279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1EE2D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7F568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36CCC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69A763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559113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399ED9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1E09E9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7D3C6A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11BBB3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68EAE1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15C995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71767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9989E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1EF470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22852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68F96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42C4DF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15BEBE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197D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4A5B77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32075B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5F5BBA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D0AAC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7D913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46A98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71F68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197E6D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22391C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401B1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5003E2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400F8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2F033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2AA47B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033248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3B07B87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323CB0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5D495E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62C7AF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21B5DB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58AB64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4234C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7D356A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05451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4770C6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4C8052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71F15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51F4F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3D21C0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52DBBB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52B0CE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63F30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7CED38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33AB26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48039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4C62B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0363A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20185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6180D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26944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224349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0A69B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1413BE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548F4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16ABD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595C93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4F944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0703B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340E5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2494B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777D7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245D2A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25385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7E33B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21055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64BFA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28021B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73D6F0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17D8A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6EABD9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51D2D4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203A6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7CCE8F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1B768A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2DADC1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7DF09E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12EA5F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4462B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19EDA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4D80B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5D52F2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523C9A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7A097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5865EA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58E59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7B4E97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1126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10BEA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 w:rsidRPr="003E52F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837</w:t>
      </w:r>
    </w:p>
    <w:p w14:paraId="4125B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5E6F75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74EFED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337869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2D7801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6FE618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693A6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7FE633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D4D9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6421C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7F0E5A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64C09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4AF2C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5E9F5C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22AA9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0623A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21FFE9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71BC3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5D1377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4ECCEF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271826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64820C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6C264A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140A3B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679EA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4DC99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493115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B0168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001FE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62F2D3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18B802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6645294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064DE39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7520B3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02A475E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7A4BE5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4CBE9C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478FF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783D0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5913D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69625A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D3EC9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CD023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07F931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7DE277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7404E1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A427E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3ECEF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13BF5B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2F16F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1FDC6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65A7C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7147F7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70F77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613F4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5374DC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452FBFC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53DC30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41359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40ED61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6DCB5C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2D9E5C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2F3EAB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1251B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3E97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0DBEAE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67305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43BE08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6C55FB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39AC24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1C126C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09CDA5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3162BD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33FE5A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3FE3C8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207F9B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5A852C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420BB1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559C11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5F493A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175F16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35FA0A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5479E55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635F6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5E3D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09B84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7E725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0295CC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47D952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7734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2B4612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3A4E9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74862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5A885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3C54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085AD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210D04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0B673F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13006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124EB3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705A6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57675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3362D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713AB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73DB5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3FB09B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754D89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3A9D3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3B9F6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6E366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392AC4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38BE2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23D35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314C8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EF8E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0EF9E7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244358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 w:rsidRPr="003E52F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Measurement accuracy 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900</w:t>
      </w:r>
    </w:p>
    <w:p w14:paraId="46A216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533B3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21B1B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3908B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1EA09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110AC7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65945F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8170D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7775FB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0449A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183A1D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08896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1B629E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315B9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1372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BEDF0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523616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000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7A036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6FB8CE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FE12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1AB70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7B52C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329D18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4FD38D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01F2E1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5DB4C1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7A7EA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6727C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B37E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2BE5E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2F2642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69D45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1128B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6280A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7C88A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225DB5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7FF737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 w:rsidRPr="003E52F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929</w:t>
      </w:r>
    </w:p>
    <w:p w14:paraId="4A1AB3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7D6328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601996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0AAD9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456A1A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1295A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1307EC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3210F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507EE1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2EAC33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1F4A43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7F156E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74323B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630D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5A3193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3AEDF1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554583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66CDB2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C51F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 w:rsidRPr="003E52F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70874C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1190CD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7B213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3F851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84DE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939</w:t>
      </w:r>
    </w:p>
    <w:p w14:paraId="505A39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939</w:t>
      </w:r>
    </w:p>
    <w:p w14:paraId="306A72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940</w:t>
      </w:r>
    </w:p>
    <w:p w14:paraId="7EAD1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941</w:t>
      </w:r>
    </w:p>
    <w:p w14:paraId="5215FC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942</w:t>
      </w:r>
    </w:p>
    <w:p w14:paraId="30955D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944</w:t>
      </w:r>
    </w:p>
    <w:p w14:paraId="6D4125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945</w:t>
      </w:r>
    </w:p>
    <w:p w14:paraId="774EB9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946</w:t>
      </w:r>
    </w:p>
    <w:p w14:paraId="221E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948</w:t>
      </w:r>
    </w:p>
    <w:p w14:paraId="7EA00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948</w:t>
      </w:r>
    </w:p>
    <w:p w14:paraId="5CCAA5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950</w:t>
      </w:r>
    </w:p>
    <w:p w14:paraId="652D89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951</w:t>
      </w:r>
    </w:p>
    <w:p w14:paraId="1F0F3A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951</w:t>
      </w:r>
    </w:p>
    <w:p w14:paraId="26490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951</w:t>
      </w:r>
    </w:p>
    <w:p w14:paraId="5B9E8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952</w:t>
      </w:r>
    </w:p>
    <w:p w14:paraId="6AE8B0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952</w:t>
      </w:r>
    </w:p>
    <w:p w14:paraId="7BD5BC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953</w:t>
      </w:r>
    </w:p>
    <w:p w14:paraId="51BC5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954</w:t>
      </w:r>
    </w:p>
    <w:p w14:paraId="405882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3E52F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955</w:t>
      </w:r>
    </w:p>
    <w:p w14:paraId="1EA2B2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956</w:t>
      </w:r>
    </w:p>
    <w:p w14:paraId="62B54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956</w:t>
      </w:r>
    </w:p>
    <w:p w14:paraId="60AC8C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956</w:t>
      </w:r>
    </w:p>
    <w:p w14:paraId="5698F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957</w:t>
      </w:r>
    </w:p>
    <w:p w14:paraId="45591A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958</w:t>
      </w:r>
    </w:p>
    <w:p w14:paraId="065EE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958</w:t>
      </w:r>
    </w:p>
    <w:p w14:paraId="02254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960</w:t>
      </w:r>
    </w:p>
    <w:p w14:paraId="6B0EC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960</w:t>
      </w:r>
    </w:p>
    <w:p w14:paraId="303BB6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961</w:t>
      </w:r>
    </w:p>
    <w:p w14:paraId="7DD16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961</w:t>
      </w:r>
    </w:p>
    <w:p w14:paraId="64C0E8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57AAB4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962</w:t>
      </w:r>
    </w:p>
    <w:p w14:paraId="4ADA63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962</w:t>
      </w:r>
    </w:p>
    <w:p w14:paraId="3721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963</w:t>
      </w:r>
    </w:p>
    <w:p w14:paraId="0824D0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076F3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502F2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963</w:t>
      </w:r>
    </w:p>
    <w:p w14:paraId="3B4EB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963</w:t>
      </w:r>
    </w:p>
    <w:p w14:paraId="56C76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963</w:t>
      </w:r>
    </w:p>
    <w:p w14:paraId="3B4ABC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963</w:t>
      </w:r>
    </w:p>
    <w:p w14:paraId="3D2F54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3E52FD">
        <w:rPr>
          <w:rFonts w:cs="v4.2.0"/>
          <w:noProof/>
          <w:vertAlign w:val="subscript"/>
        </w:rPr>
        <w:t>CMAX,c</w:t>
      </w:r>
      <w:r>
        <w:rPr>
          <w:noProof/>
        </w:rPr>
        <w:tab/>
        <w:t>964</w:t>
      </w:r>
    </w:p>
    <w:p w14:paraId="5BBEC5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964</w:t>
      </w:r>
    </w:p>
    <w:p w14:paraId="40B090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964</w:t>
      </w:r>
    </w:p>
    <w:p w14:paraId="50AFBD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964</w:t>
      </w:r>
    </w:p>
    <w:p w14:paraId="010F27D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964</w:t>
      </w:r>
    </w:p>
    <w:p w14:paraId="3D787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964</w:t>
      </w:r>
    </w:p>
    <w:p w14:paraId="50E244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964</w:t>
      </w:r>
    </w:p>
    <w:p w14:paraId="135FC1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965</w:t>
      </w:r>
    </w:p>
    <w:p w14:paraId="5B8B7A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965</w:t>
      </w:r>
    </w:p>
    <w:p w14:paraId="10F81F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965</w:t>
      </w:r>
    </w:p>
    <w:p w14:paraId="19EEB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965</w:t>
      </w:r>
    </w:p>
    <w:p w14:paraId="767642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966</w:t>
      </w:r>
    </w:p>
    <w:p w14:paraId="31EF8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966</w:t>
      </w:r>
    </w:p>
    <w:p w14:paraId="4D9E3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967</w:t>
      </w:r>
    </w:p>
    <w:p w14:paraId="4A31A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967</w:t>
      </w:r>
    </w:p>
    <w:p w14:paraId="6F1AC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967</w:t>
      </w:r>
    </w:p>
    <w:p w14:paraId="7163D4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968</w:t>
      </w:r>
    </w:p>
    <w:p w14:paraId="1DD5BD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968</w:t>
      </w:r>
    </w:p>
    <w:p w14:paraId="2BD31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968</w:t>
      </w:r>
    </w:p>
    <w:p w14:paraId="5CAFAC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969</w:t>
      </w:r>
    </w:p>
    <w:p w14:paraId="5A78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969</w:t>
      </w:r>
    </w:p>
    <w:p w14:paraId="66CA5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969</w:t>
      </w:r>
    </w:p>
    <w:p w14:paraId="7AC56D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970</w:t>
      </w:r>
    </w:p>
    <w:p w14:paraId="02FF2E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970</w:t>
      </w:r>
    </w:p>
    <w:p w14:paraId="12B2D3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970</w:t>
      </w:r>
    </w:p>
    <w:p w14:paraId="715A41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971</w:t>
      </w:r>
    </w:p>
    <w:p w14:paraId="2E7C8D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972</w:t>
      </w:r>
    </w:p>
    <w:p w14:paraId="7B54A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7897BF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972</w:t>
      </w:r>
    </w:p>
    <w:p w14:paraId="709413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972</w:t>
      </w:r>
    </w:p>
    <w:p w14:paraId="7BC82C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973</w:t>
      </w:r>
    </w:p>
    <w:p w14:paraId="496348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974</w:t>
      </w:r>
    </w:p>
    <w:p w14:paraId="00D72C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974</w:t>
      </w:r>
    </w:p>
    <w:p w14:paraId="59D694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974</w:t>
      </w:r>
    </w:p>
    <w:p w14:paraId="1803C9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975</w:t>
      </w:r>
    </w:p>
    <w:p w14:paraId="644C96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975</w:t>
      </w:r>
    </w:p>
    <w:p w14:paraId="69462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975</w:t>
      </w:r>
    </w:p>
    <w:p w14:paraId="43AE6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975</w:t>
      </w:r>
    </w:p>
    <w:p w14:paraId="1573B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976</w:t>
      </w:r>
    </w:p>
    <w:p w14:paraId="13D47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977</w:t>
      </w:r>
    </w:p>
    <w:p w14:paraId="5876A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977</w:t>
      </w:r>
    </w:p>
    <w:p w14:paraId="5AB104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977</w:t>
      </w:r>
    </w:p>
    <w:p w14:paraId="53F8D2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977</w:t>
      </w:r>
    </w:p>
    <w:p w14:paraId="0BB49C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978</w:t>
      </w:r>
    </w:p>
    <w:p w14:paraId="2ADE7E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978</w:t>
      </w:r>
    </w:p>
    <w:p w14:paraId="3499D7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979</w:t>
      </w:r>
    </w:p>
    <w:p w14:paraId="0CFECA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979</w:t>
      </w:r>
    </w:p>
    <w:p w14:paraId="25B0B9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979</w:t>
      </w:r>
    </w:p>
    <w:p w14:paraId="07DBF2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979</w:t>
      </w:r>
    </w:p>
    <w:p w14:paraId="1BF41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980</w:t>
      </w:r>
    </w:p>
    <w:p w14:paraId="7E9C46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980</w:t>
      </w:r>
    </w:p>
    <w:p w14:paraId="4C5116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980</w:t>
      </w:r>
    </w:p>
    <w:p w14:paraId="5DD9CF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981</w:t>
      </w:r>
    </w:p>
    <w:p w14:paraId="08096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981</w:t>
      </w:r>
    </w:p>
    <w:p w14:paraId="6CB670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981</w:t>
      </w:r>
    </w:p>
    <w:p w14:paraId="2DF614B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982</w:t>
      </w:r>
    </w:p>
    <w:p w14:paraId="54868B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982</w:t>
      </w:r>
    </w:p>
    <w:p w14:paraId="48A181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982</w:t>
      </w:r>
    </w:p>
    <w:p w14:paraId="76F64A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982</w:t>
      </w:r>
    </w:p>
    <w:p w14:paraId="618237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982</w:t>
      </w:r>
    </w:p>
    <w:p w14:paraId="5B88840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982</w:t>
      </w:r>
    </w:p>
    <w:p w14:paraId="1F3E31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982</w:t>
      </w:r>
    </w:p>
    <w:p w14:paraId="300A3C5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3E52F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983</w:t>
      </w:r>
    </w:p>
    <w:p w14:paraId="13BA14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983</w:t>
      </w:r>
    </w:p>
    <w:p w14:paraId="64A6A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983</w:t>
      </w:r>
    </w:p>
    <w:p w14:paraId="6926CE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10C619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984</w:t>
      </w:r>
    </w:p>
    <w:p w14:paraId="1ACEF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DC9E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984</w:t>
      </w:r>
    </w:p>
    <w:p w14:paraId="1DC15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1DAB45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4E8FA1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7727FA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984</w:t>
      </w:r>
    </w:p>
    <w:p w14:paraId="53CC17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7BC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985</w:t>
      </w:r>
    </w:p>
    <w:p w14:paraId="6273D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985</w:t>
      </w:r>
    </w:p>
    <w:p w14:paraId="10617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985</w:t>
      </w:r>
    </w:p>
    <w:p w14:paraId="05433C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985</w:t>
      </w:r>
    </w:p>
    <w:p w14:paraId="7F68A1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C18E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986</w:t>
      </w:r>
    </w:p>
    <w:p w14:paraId="13377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2B49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986</w:t>
      </w:r>
    </w:p>
    <w:p w14:paraId="752255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413A5A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986</w:t>
      </w:r>
    </w:p>
    <w:p w14:paraId="76B44F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E500B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986</w:t>
      </w:r>
    </w:p>
    <w:p w14:paraId="5FC41D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987</w:t>
      </w:r>
    </w:p>
    <w:p w14:paraId="019E5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31C19F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987</w:t>
      </w:r>
    </w:p>
    <w:p w14:paraId="6C0AC7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987</w:t>
      </w:r>
    </w:p>
    <w:p w14:paraId="748B4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1E53CE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102CB2D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988</w:t>
      </w:r>
    </w:p>
    <w:p w14:paraId="1DD6B75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143F2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988</w:t>
      </w:r>
    </w:p>
    <w:p w14:paraId="36C287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FC4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988</w:t>
      </w:r>
    </w:p>
    <w:p w14:paraId="7F97A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988</w:t>
      </w:r>
    </w:p>
    <w:p w14:paraId="76EB83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989</w:t>
      </w:r>
    </w:p>
    <w:p w14:paraId="4413492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989</w:t>
      </w:r>
    </w:p>
    <w:p w14:paraId="32EA63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989</w:t>
      </w:r>
    </w:p>
    <w:p w14:paraId="64ED0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989</w:t>
      </w:r>
    </w:p>
    <w:p w14:paraId="751C42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989</w:t>
      </w:r>
    </w:p>
    <w:p w14:paraId="5840B6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990</w:t>
      </w:r>
    </w:p>
    <w:p w14:paraId="459D61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990</w:t>
      </w:r>
    </w:p>
    <w:p w14:paraId="41A64C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991</w:t>
      </w:r>
    </w:p>
    <w:p w14:paraId="23CDB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5D977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991</w:t>
      </w:r>
    </w:p>
    <w:p w14:paraId="22CE58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991</w:t>
      </w:r>
    </w:p>
    <w:p w14:paraId="61182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991</w:t>
      </w:r>
    </w:p>
    <w:p w14:paraId="769B6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992</w:t>
      </w:r>
    </w:p>
    <w:p w14:paraId="42220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992</w:t>
      </w:r>
    </w:p>
    <w:p w14:paraId="2FC02B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992</w:t>
      </w:r>
    </w:p>
    <w:p w14:paraId="7A3E7F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3E52F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3E52FD">
        <w:rPr>
          <w:rFonts w:eastAsia="Malgun Gothic"/>
          <w:noProof/>
        </w:rPr>
        <w:t>Carrier Aggregation</w:t>
      </w:r>
      <w:r>
        <w:rPr>
          <w:noProof/>
        </w:rPr>
        <w:tab/>
        <w:t>992</w:t>
      </w:r>
    </w:p>
    <w:p w14:paraId="4ABFB5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3E52FD">
        <w:rPr>
          <w:rFonts w:eastAsiaTheme="minorEastAsia"/>
          <w:noProof/>
        </w:rPr>
        <w:t>3</w:t>
      </w:r>
      <w:r>
        <w:rPr>
          <w:noProof/>
        </w:rPr>
        <w:t>.7.</w:t>
      </w:r>
      <w:r w:rsidRPr="003E52F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3E52F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993</w:t>
      </w:r>
    </w:p>
    <w:p w14:paraId="37A274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993</w:t>
      </w:r>
    </w:p>
    <w:p w14:paraId="6E5732E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993</w:t>
      </w:r>
    </w:p>
    <w:p w14:paraId="2249CD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993</w:t>
      </w:r>
    </w:p>
    <w:p w14:paraId="0450DC71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983</w:t>
      </w:r>
    </w:p>
    <w:p w14:paraId="2D258B2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983</w:t>
      </w:r>
    </w:p>
    <w:p w14:paraId="1458488A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983</w:t>
      </w:r>
    </w:p>
    <w:p w14:paraId="19E382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983</w:t>
      </w:r>
    </w:p>
    <w:p w14:paraId="481D6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983</w:t>
      </w:r>
    </w:p>
    <w:p w14:paraId="2A702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983</w:t>
      </w:r>
    </w:p>
    <w:p w14:paraId="2A944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984</w:t>
      </w:r>
    </w:p>
    <w:p w14:paraId="15C8DC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984</w:t>
      </w:r>
    </w:p>
    <w:p w14:paraId="55BF21F0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985</w:t>
      </w:r>
    </w:p>
    <w:p w14:paraId="2085E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985</w:t>
      </w:r>
    </w:p>
    <w:p w14:paraId="4C7F23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985</w:t>
      </w:r>
    </w:p>
    <w:p w14:paraId="44763F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985</w:t>
      </w:r>
    </w:p>
    <w:p w14:paraId="077F76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990</w:t>
      </w:r>
    </w:p>
    <w:p w14:paraId="3FF52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993</w:t>
      </w:r>
    </w:p>
    <w:p w14:paraId="3BAFE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994</w:t>
      </w:r>
    </w:p>
    <w:p w14:paraId="65A5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995</w:t>
      </w:r>
    </w:p>
    <w:p w14:paraId="12333E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996</w:t>
      </w:r>
    </w:p>
    <w:p w14:paraId="52FE74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PCFICH/PDCCH/PHICH</w:t>
      </w:r>
      <w:r>
        <w:rPr>
          <w:noProof/>
        </w:rPr>
        <w:tab/>
        <w:t>997</w:t>
      </w:r>
    </w:p>
    <w:p w14:paraId="06BC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ab/>
        <w:t>997</w:t>
      </w:r>
    </w:p>
    <w:p w14:paraId="14423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997</w:t>
      </w:r>
    </w:p>
    <w:p w14:paraId="4B1FD2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 for UE category 0</w:t>
      </w:r>
      <w:r>
        <w:rPr>
          <w:noProof/>
        </w:rPr>
        <w:tab/>
        <w:t>998</w:t>
      </w:r>
    </w:p>
    <w:p w14:paraId="1EDF6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FS 3</w:t>
      </w:r>
      <w:r>
        <w:rPr>
          <w:noProof/>
        </w:rPr>
        <w:tab/>
        <w:t>998</w:t>
      </w:r>
    </w:p>
    <w:p w14:paraId="7C95AD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998</w:t>
      </w:r>
    </w:p>
    <w:p w14:paraId="153475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18811D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2C6656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1000</w:t>
      </w:r>
    </w:p>
    <w:p w14:paraId="6D0037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1000</w:t>
      </w:r>
    </w:p>
    <w:p w14:paraId="3C4D7B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037AD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1B3008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1002</w:t>
      </w:r>
    </w:p>
    <w:p w14:paraId="1CD097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1002</w:t>
      </w:r>
    </w:p>
    <w:p w14:paraId="094EB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1003</w:t>
      </w:r>
    </w:p>
    <w:p w14:paraId="2C5EEC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1004</w:t>
      </w:r>
    </w:p>
    <w:p w14:paraId="5092B7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1005</w:t>
      </w:r>
    </w:p>
    <w:p w14:paraId="27981C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11996F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4652D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3E52F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E52FD">
        <w:rPr>
          <w:rFonts w:cs="v5.0.0"/>
          <w:noProof/>
        </w:rPr>
        <w:t>Reference Channel for UE category NB1</w:t>
      </w:r>
      <w:r>
        <w:rPr>
          <w:noProof/>
        </w:rPr>
        <w:tab/>
        <w:t>1007</w:t>
      </w:r>
    </w:p>
    <w:p w14:paraId="72D73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1007</w:t>
      </w:r>
    </w:p>
    <w:p w14:paraId="45A400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3FB9FF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1008</w:t>
      </w:r>
    </w:p>
    <w:p w14:paraId="5D8137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414964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1009</w:t>
      </w:r>
    </w:p>
    <w:p w14:paraId="3792A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1010</w:t>
      </w:r>
    </w:p>
    <w:p w14:paraId="0F41D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1010</w:t>
      </w:r>
    </w:p>
    <w:p w14:paraId="6B736C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1010</w:t>
      </w:r>
    </w:p>
    <w:p w14:paraId="46295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1011</w:t>
      </w:r>
    </w:p>
    <w:p w14:paraId="3A92A8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1011</w:t>
      </w:r>
    </w:p>
    <w:p w14:paraId="275B8F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1011</w:t>
      </w:r>
    </w:p>
    <w:p w14:paraId="7E900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76B4A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1012</w:t>
      </w:r>
    </w:p>
    <w:p w14:paraId="0AD95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034F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1012</w:t>
      </w:r>
    </w:p>
    <w:p w14:paraId="1A62F9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62083EF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1013</w:t>
      </w:r>
    </w:p>
    <w:p w14:paraId="716363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1013</w:t>
      </w:r>
    </w:p>
    <w:p w14:paraId="0CF44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1014</w:t>
      </w:r>
    </w:p>
    <w:p w14:paraId="11C8F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1014</w:t>
      </w:r>
    </w:p>
    <w:p w14:paraId="654438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1015</w:t>
      </w:r>
    </w:p>
    <w:p w14:paraId="0546C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1016</w:t>
      </w:r>
    </w:p>
    <w:p w14:paraId="06CD2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1016</w:t>
      </w:r>
    </w:p>
    <w:p w14:paraId="0732E9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1017</w:t>
      </w:r>
    </w:p>
    <w:p w14:paraId="4730E4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1017</w:t>
      </w:r>
    </w:p>
    <w:p w14:paraId="39C9D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1017</w:t>
      </w:r>
    </w:p>
    <w:p w14:paraId="1002A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1018</w:t>
      </w:r>
    </w:p>
    <w:p w14:paraId="50684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1019</w:t>
      </w:r>
    </w:p>
    <w:p w14:paraId="4BDA3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1019</w:t>
      </w:r>
    </w:p>
    <w:p w14:paraId="0D8E5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1020</w:t>
      </w:r>
    </w:p>
    <w:p w14:paraId="28581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1020</w:t>
      </w:r>
    </w:p>
    <w:p w14:paraId="56D2A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1021</w:t>
      </w:r>
    </w:p>
    <w:p w14:paraId="6A6E17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1021</w:t>
      </w:r>
    </w:p>
    <w:p w14:paraId="1C7D0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1022</w:t>
      </w:r>
    </w:p>
    <w:p w14:paraId="02FB3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1022</w:t>
      </w:r>
    </w:p>
    <w:p w14:paraId="7A0C1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1023</w:t>
      </w:r>
    </w:p>
    <w:p w14:paraId="3C70FC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1023</w:t>
      </w:r>
    </w:p>
    <w:p w14:paraId="558F7A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1024</w:t>
      </w:r>
    </w:p>
    <w:p w14:paraId="7C6A72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1024</w:t>
      </w:r>
    </w:p>
    <w:p w14:paraId="1ABBDF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1025</w:t>
      </w:r>
    </w:p>
    <w:p w14:paraId="347C21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1025</w:t>
      </w:r>
    </w:p>
    <w:p w14:paraId="191B40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1026</w:t>
      </w:r>
    </w:p>
    <w:p w14:paraId="45841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1026</w:t>
      </w:r>
    </w:p>
    <w:p w14:paraId="76F991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1027</w:t>
      </w:r>
    </w:p>
    <w:p w14:paraId="5F543F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1027</w:t>
      </w:r>
    </w:p>
    <w:p w14:paraId="3E2545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1028</w:t>
      </w:r>
    </w:p>
    <w:p w14:paraId="36F100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1029</w:t>
      </w:r>
    </w:p>
    <w:p w14:paraId="56B032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1030</w:t>
      </w:r>
    </w:p>
    <w:p w14:paraId="40870D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1031</w:t>
      </w:r>
    </w:p>
    <w:p w14:paraId="1814B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1031</w:t>
      </w:r>
    </w:p>
    <w:p w14:paraId="6E3A0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1032</w:t>
      </w:r>
    </w:p>
    <w:p w14:paraId="44196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1DF3CC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1033</w:t>
      </w:r>
    </w:p>
    <w:p w14:paraId="2CEF6E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1035</w:t>
      </w:r>
    </w:p>
    <w:p w14:paraId="78671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1036</w:t>
      </w:r>
    </w:p>
    <w:p w14:paraId="25314D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FDD pattern 3: standalone NB-IoT</w:t>
      </w:r>
      <w:r>
        <w:rPr>
          <w:noProof/>
        </w:rPr>
        <w:tab/>
        <w:t>1036</w:t>
      </w:r>
    </w:p>
    <w:p w14:paraId="6F853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1037</w:t>
      </w:r>
    </w:p>
    <w:p w14:paraId="63D6B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1038</w:t>
      </w:r>
    </w:p>
    <w:p w14:paraId="3FBFE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1039</w:t>
      </w:r>
    </w:p>
    <w:p w14:paraId="3F1B60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1040</w:t>
      </w:r>
    </w:p>
    <w:p w14:paraId="1844B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TDD pattern 3: standalone NB-IoT</w:t>
      </w:r>
      <w:r>
        <w:rPr>
          <w:noProof/>
        </w:rPr>
        <w:tab/>
        <w:t>1041</w:t>
      </w:r>
    </w:p>
    <w:p w14:paraId="1FFD1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1042</w:t>
      </w:r>
    </w:p>
    <w:p w14:paraId="4CA2C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1042</w:t>
      </w:r>
    </w:p>
    <w:p w14:paraId="1BF4F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1043</w:t>
      </w:r>
    </w:p>
    <w:p w14:paraId="1FEA7B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1043</w:t>
      </w:r>
    </w:p>
    <w:p w14:paraId="01848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1044</w:t>
      </w:r>
    </w:p>
    <w:p w14:paraId="5411C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1044</w:t>
      </w:r>
    </w:p>
    <w:p w14:paraId="484718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1044</w:t>
      </w:r>
    </w:p>
    <w:p w14:paraId="6A7264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1044</w:t>
      </w:r>
    </w:p>
    <w:p w14:paraId="418EB0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1045</w:t>
      </w:r>
    </w:p>
    <w:p w14:paraId="1A2726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1045</w:t>
      </w:r>
    </w:p>
    <w:p w14:paraId="6AF9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3E52FD">
        <w:rPr>
          <w:noProof/>
          <w:lang w:val="en-US"/>
        </w:rPr>
        <w:t>, 2x2 antenna</w:t>
      </w:r>
      <w:r>
        <w:rPr>
          <w:noProof/>
        </w:rPr>
        <w:tab/>
        <w:t>1046</w:t>
      </w:r>
    </w:p>
    <w:p w14:paraId="7422EC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1046</w:t>
      </w:r>
    </w:p>
    <w:p w14:paraId="7AD55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1046</w:t>
      </w:r>
    </w:p>
    <w:p w14:paraId="6619B8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1047</w:t>
      </w:r>
    </w:p>
    <w:p w14:paraId="03C71C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08A20D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1047</w:t>
      </w:r>
    </w:p>
    <w:p w14:paraId="4BDC81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656B43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1047</w:t>
      </w:r>
    </w:p>
    <w:p w14:paraId="5F1006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1047</w:t>
      </w:r>
    </w:p>
    <w:p w14:paraId="04E5E1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4 Rx capable UEs</w:t>
      </w:r>
      <w:r>
        <w:rPr>
          <w:noProof/>
        </w:rPr>
        <w:tab/>
        <w:t>1047</w:t>
      </w:r>
    </w:p>
    <w:p w14:paraId="02190D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1047</w:t>
      </w:r>
    </w:p>
    <w:p w14:paraId="16201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1047</w:t>
      </w:r>
    </w:p>
    <w:p w14:paraId="676E9B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1047</w:t>
      </w:r>
    </w:p>
    <w:p w14:paraId="194554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1048</w:t>
      </w:r>
    </w:p>
    <w:p w14:paraId="13C337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1049</w:t>
      </w:r>
    </w:p>
    <w:p w14:paraId="433F90A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1049</w:t>
      </w:r>
    </w:p>
    <w:p w14:paraId="789D3B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8 Rx capable UEs</w:t>
      </w:r>
      <w:r>
        <w:rPr>
          <w:noProof/>
        </w:rPr>
        <w:tab/>
        <w:t>1049</w:t>
      </w:r>
    </w:p>
    <w:p w14:paraId="430CC9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1049</w:t>
      </w:r>
    </w:p>
    <w:p w14:paraId="5C961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1049</w:t>
      </w:r>
    </w:p>
    <w:p w14:paraId="0450EC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1049</w:t>
      </w:r>
    </w:p>
    <w:p w14:paraId="2F92A9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1050</w:t>
      </w:r>
    </w:p>
    <w:p w14:paraId="287B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1050</w:t>
      </w:r>
    </w:p>
    <w:p w14:paraId="15FE93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1050</w:t>
      </w:r>
    </w:p>
    <w:p w14:paraId="627288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1050</w:t>
      </w:r>
    </w:p>
    <w:p w14:paraId="5EE641C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1050</w:t>
      </w:r>
    </w:p>
    <w:p w14:paraId="42777C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1050</w:t>
      </w:r>
    </w:p>
    <w:p w14:paraId="7CFDFB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1050</w:t>
      </w:r>
    </w:p>
    <w:p w14:paraId="36B4DF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1051</w:t>
      </w:r>
    </w:p>
    <w:p w14:paraId="53EFEA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35F1D9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1A42023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1051</w:t>
      </w:r>
    </w:p>
    <w:p w14:paraId="715C86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05B0DE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6D5016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1051</w:t>
      </w:r>
    </w:p>
    <w:p w14:paraId="347E7E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73CDE6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1051</w:t>
      </w:r>
    </w:p>
    <w:p w14:paraId="3CFF2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1052</w:t>
      </w:r>
    </w:p>
    <w:p w14:paraId="24770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053C7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1052</w:t>
      </w:r>
    </w:p>
    <w:p w14:paraId="7BCDC9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1052</w:t>
      </w:r>
    </w:p>
    <w:p w14:paraId="20B8D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1059</w:t>
      </w:r>
    </w:p>
    <w:p w14:paraId="6DBA1C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1062</w:t>
      </w:r>
    </w:p>
    <w:p w14:paraId="17EA48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11F2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1062</w:t>
      </w:r>
    </w:p>
    <w:p w14:paraId="2DB63E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43977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1063</w:t>
      </w:r>
    </w:p>
    <w:p w14:paraId="23CD0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1063</w:t>
      </w:r>
    </w:p>
    <w:p w14:paraId="0A9A8D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1063</w:t>
      </w:r>
    </w:p>
    <w:p w14:paraId="664522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1064</w:t>
      </w:r>
    </w:p>
    <w:p w14:paraId="05543B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07B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1064</w:t>
      </w:r>
    </w:p>
    <w:p w14:paraId="5B15CD8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1064</w:t>
      </w:r>
    </w:p>
    <w:p w14:paraId="6E799B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4A3DAB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3AF935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1064</w:t>
      </w:r>
    </w:p>
    <w:p w14:paraId="05900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1064</w:t>
      </w:r>
    </w:p>
    <w:p w14:paraId="02B7E1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1064</w:t>
      </w:r>
    </w:p>
    <w:p w14:paraId="63468BA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1065</w:t>
      </w:r>
    </w:p>
    <w:p w14:paraId="2468A6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1065</w:t>
      </w:r>
    </w:p>
    <w:p w14:paraId="5DB8AD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0D4A1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1065</w:t>
      </w:r>
    </w:p>
    <w:p w14:paraId="483AC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1066</w:t>
      </w:r>
    </w:p>
    <w:p w14:paraId="119441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1067</w:t>
      </w:r>
    </w:p>
    <w:p w14:paraId="7FA85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1067</w:t>
      </w:r>
    </w:p>
    <w:p w14:paraId="772549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1067</w:t>
      </w:r>
    </w:p>
    <w:p w14:paraId="6C89DE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1068</w:t>
      </w:r>
    </w:p>
    <w:p w14:paraId="001E39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22A1D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1068</w:t>
      </w:r>
    </w:p>
    <w:p w14:paraId="35B481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1069</w:t>
      </w:r>
    </w:p>
    <w:p w14:paraId="68C814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1070</w:t>
      </w:r>
    </w:p>
    <w:p w14:paraId="5EB853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60582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1070</w:t>
      </w:r>
    </w:p>
    <w:p w14:paraId="32218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1071</w:t>
      </w:r>
    </w:p>
    <w:p w14:paraId="4BFAFBF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1072</w:t>
      </w:r>
    </w:p>
    <w:p w14:paraId="76A154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262AF2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1072</w:t>
      </w:r>
    </w:p>
    <w:p w14:paraId="58B70E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1076</w:t>
      </w:r>
    </w:p>
    <w:p w14:paraId="01C53C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6A9D5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1076</w:t>
      </w:r>
    </w:p>
    <w:p w14:paraId="3C803D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3E52F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algun Gothic"/>
          <w:noProof/>
        </w:rPr>
        <w:t>V2X sidelink communication</w:t>
      </w:r>
      <w:r>
        <w:rPr>
          <w:noProof/>
        </w:rPr>
        <w:tab/>
        <w:t>1079</w:t>
      </w:r>
    </w:p>
    <w:p w14:paraId="1ED124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587911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1080</w:t>
      </w:r>
    </w:p>
    <w:p w14:paraId="37B3C4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1084</w:t>
      </w:r>
    </w:p>
    <w:p w14:paraId="0679746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1085</w:t>
      </w:r>
    </w:p>
    <w:p w14:paraId="7C7236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44A886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1085</w:t>
      </w:r>
    </w:p>
    <w:p w14:paraId="10448A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1086</w:t>
      </w:r>
    </w:p>
    <w:p w14:paraId="309435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1087</w:t>
      </w:r>
    </w:p>
    <w:p w14:paraId="40CD58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1087</w:t>
      </w:r>
    </w:p>
    <w:p w14:paraId="20DB9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1087</w:t>
      </w:r>
    </w:p>
    <w:p w14:paraId="22CDEA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1087</w:t>
      </w:r>
    </w:p>
    <w:p w14:paraId="50B6E6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13B42B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1087</w:t>
      </w:r>
    </w:p>
    <w:p w14:paraId="01E5CC4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configurations for satellites</w:t>
      </w:r>
      <w:r>
        <w:rPr>
          <w:noProof/>
        </w:rPr>
        <w:tab/>
        <w:t>1087</w:t>
      </w:r>
    </w:p>
    <w:p w14:paraId="67D9843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1088</w:t>
      </w:r>
    </w:p>
    <w:p w14:paraId="1EB34C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1088</w:t>
      </w:r>
    </w:p>
    <w:p w14:paraId="5F8296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1088</w:t>
      </w:r>
    </w:p>
    <w:p w14:paraId="2FE175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77627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1763CE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1090</w:t>
      </w:r>
    </w:p>
    <w:p w14:paraId="6AF93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753E40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703DD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1092</w:t>
      </w:r>
    </w:p>
    <w:p w14:paraId="0F291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356016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424EE4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1094</w:t>
      </w:r>
    </w:p>
    <w:p w14:paraId="6797B6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1094</w:t>
      </w:r>
    </w:p>
    <w:p w14:paraId="42425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053305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1096</w:t>
      </w:r>
    </w:p>
    <w:p w14:paraId="1162E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1096</w:t>
      </w:r>
    </w:p>
    <w:p w14:paraId="1939A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548D7F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1098</w:t>
      </w:r>
    </w:p>
    <w:p w14:paraId="5366E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1098</w:t>
      </w:r>
    </w:p>
    <w:p w14:paraId="2CDF9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19DEA9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1100</w:t>
      </w:r>
    </w:p>
    <w:p w14:paraId="0E2500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3C97D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28827F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1102</w:t>
      </w:r>
    </w:p>
    <w:p w14:paraId="314FB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5A8C9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5D8255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1104</w:t>
      </w:r>
    </w:p>
    <w:p w14:paraId="6C120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09F19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142202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1104</w:t>
      </w:r>
    </w:p>
    <w:p w14:paraId="77C84E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5A668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2AD4C6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1108</w:t>
      </w:r>
    </w:p>
    <w:p w14:paraId="3FDD5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2A6B36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6E0E4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1112</w:t>
      </w:r>
    </w:p>
    <w:p w14:paraId="35067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547B71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EBB7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1115</w:t>
      </w:r>
    </w:p>
    <w:p w14:paraId="1A171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0231E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4F294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1117</w:t>
      </w:r>
    </w:p>
    <w:p w14:paraId="7ED2A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2B92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446531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1119</w:t>
      </w:r>
    </w:p>
    <w:p w14:paraId="79313D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7108BA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76D5E5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1121</w:t>
      </w:r>
    </w:p>
    <w:p w14:paraId="06C5DD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FD1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624B5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1123</w:t>
      </w:r>
    </w:p>
    <w:p w14:paraId="7F234A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07F6C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0AB38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1125</w:t>
      </w:r>
    </w:p>
    <w:p w14:paraId="639B7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5ECA7C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1907C7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1128</w:t>
      </w:r>
    </w:p>
    <w:p w14:paraId="5A8767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7919D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484D82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1131</w:t>
      </w:r>
    </w:p>
    <w:p w14:paraId="60941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1131</w:t>
      </w:r>
    </w:p>
    <w:p w14:paraId="2CB47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22DEEB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1133</w:t>
      </w:r>
    </w:p>
    <w:p w14:paraId="5CEEA2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49CA04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662864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1135</w:t>
      </w:r>
    </w:p>
    <w:p w14:paraId="36B69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171161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10E910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1137</w:t>
      </w:r>
    </w:p>
    <w:p w14:paraId="581BDC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F6A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75AC78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1139</w:t>
      </w:r>
    </w:p>
    <w:p w14:paraId="74A7A2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E023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168DF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1143</w:t>
      </w:r>
    </w:p>
    <w:p w14:paraId="5FD8D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CA0A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AE4C0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1145</w:t>
      </w:r>
    </w:p>
    <w:p w14:paraId="14A9F7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577DD0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10A338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1147</w:t>
      </w:r>
    </w:p>
    <w:p w14:paraId="60C4CF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7964D2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BE0C9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1149</w:t>
      </w:r>
    </w:p>
    <w:p w14:paraId="699E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078738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99A1C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1151</w:t>
      </w:r>
    </w:p>
    <w:p w14:paraId="583AF4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8BE1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F6CC1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1153</w:t>
      </w:r>
    </w:p>
    <w:p w14:paraId="6A4A41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DB6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2CFCC1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1155</w:t>
      </w:r>
    </w:p>
    <w:p w14:paraId="779083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7E0F1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433B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1157</w:t>
      </w:r>
    </w:p>
    <w:p w14:paraId="6F8416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3967E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61A9D5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1159</w:t>
      </w:r>
    </w:p>
    <w:p w14:paraId="4B6C09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0AB6AD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D19B5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1161</w:t>
      </w:r>
    </w:p>
    <w:p w14:paraId="7E4A1B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7C1F4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80371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1163</w:t>
      </w:r>
    </w:p>
    <w:p w14:paraId="1736FD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339C4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E791D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1166</w:t>
      </w:r>
    </w:p>
    <w:p w14:paraId="577C5E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9325C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7C235E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1169</w:t>
      </w:r>
    </w:p>
    <w:p w14:paraId="73EFA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BED8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73499A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1172</w:t>
      </w:r>
    </w:p>
    <w:p w14:paraId="69BF7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7110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1BDA4A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1175</w:t>
      </w:r>
    </w:p>
    <w:p w14:paraId="2078F1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5ADDB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06241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1177</w:t>
      </w:r>
    </w:p>
    <w:p w14:paraId="3217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5A1CC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1CA78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1179</w:t>
      </w:r>
    </w:p>
    <w:p w14:paraId="62ADA5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3AB048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7D555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1183</w:t>
      </w:r>
    </w:p>
    <w:p w14:paraId="6E3B2C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F285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A0C4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1186</w:t>
      </w:r>
    </w:p>
    <w:p w14:paraId="434869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4C0E8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59E08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1189</w:t>
      </w:r>
    </w:p>
    <w:p w14:paraId="7ABBAE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0D24C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82F1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1192</w:t>
      </w:r>
    </w:p>
    <w:p w14:paraId="2110D1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D3CE0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43866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1195</w:t>
      </w:r>
    </w:p>
    <w:p w14:paraId="15488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1A71D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1D789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1198</w:t>
      </w:r>
    </w:p>
    <w:p w14:paraId="35ED68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6FD0B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34B027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1201</w:t>
      </w:r>
    </w:p>
    <w:p w14:paraId="64E119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2A9F2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362A4B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1203</w:t>
      </w:r>
    </w:p>
    <w:p w14:paraId="0FA6BD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0AB4A5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4F4CF2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1206</w:t>
      </w:r>
    </w:p>
    <w:p w14:paraId="55F81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D51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E2286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E52F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1209</w:t>
      </w:r>
    </w:p>
    <w:p w14:paraId="3D9AD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774535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3528EE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1212</w:t>
      </w:r>
    </w:p>
    <w:p w14:paraId="7E5B87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18768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65462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1215</w:t>
      </w:r>
    </w:p>
    <w:p w14:paraId="3E519F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5C66CD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6EEA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1217</w:t>
      </w:r>
    </w:p>
    <w:p w14:paraId="47B45E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6D9A0F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4A44C7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1220</w:t>
      </w:r>
    </w:p>
    <w:p w14:paraId="4B9617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581C86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5967FF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1223</w:t>
      </w:r>
    </w:p>
    <w:p w14:paraId="05AE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1844A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1DB659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1225</w:t>
      </w:r>
    </w:p>
    <w:p w14:paraId="778E6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FDD:</w:t>
      </w:r>
      <w:r>
        <w:rPr>
          <w:noProof/>
        </w:rPr>
        <w:tab/>
        <w:t>1225</w:t>
      </w:r>
    </w:p>
    <w:p w14:paraId="2CDAB1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1225</w:t>
      </w:r>
    </w:p>
    <w:p w14:paraId="5CCE0A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1225</w:t>
      </w:r>
    </w:p>
    <w:p w14:paraId="6777FF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1227</w:t>
      </w:r>
    </w:p>
    <w:p w14:paraId="01A0B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1227</w:t>
      </w:r>
    </w:p>
    <w:p w14:paraId="0D6F44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09908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1230</w:t>
      </w:r>
    </w:p>
    <w:p w14:paraId="09E2A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1230</w:t>
      </w:r>
    </w:p>
    <w:p w14:paraId="57EC12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1690F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51F74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1233</w:t>
      </w:r>
    </w:p>
    <w:p w14:paraId="16A7AC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398541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483AD8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1234</w:t>
      </w:r>
    </w:p>
    <w:p w14:paraId="148ABD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29A6EC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03B971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TDD:</w:t>
      </w:r>
      <w:r>
        <w:rPr>
          <w:noProof/>
        </w:rPr>
        <w:tab/>
        <w:t>1238</w:t>
      </w:r>
    </w:p>
    <w:p w14:paraId="7C480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73861E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1238</w:t>
      </w:r>
    </w:p>
    <w:p w14:paraId="7B6003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1238</w:t>
      </w:r>
    </w:p>
    <w:p w14:paraId="2D796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Void</w:t>
      </w:r>
      <w:r>
        <w:rPr>
          <w:noProof/>
        </w:rPr>
        <w:tab/>
        <w:t>1240</w:t>
      </w:r>
    </w:p>
    <w:p w14:paraId="2496D1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48EAC9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1240</w:t>
      </w:r>
    </w:p>
    <w:p w14:paraId="723E69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1240</w:t>
      </w:r>
    </w:p>
    <w:p w14:paraId="5F5BE3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3226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B20F0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FDD:</w:t>
      </w:r>
      <w:r>
        <w:rPr>
          <w:noProof/>
        </w:rPr>
        <w:tab/>
        <w:t>1244</w:t>
      </w:r>
    </w:p>
    <w:p w14:paraId="79C820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0D9944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BEB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1247</w:t>
      </w:r>
    </w:p>
    <w:p w14:paraId="1473EE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E89F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4E9A5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TDD:</w:t>
      </w:r>
      <w:r>
        <w:rPr>
          <w:noProof/>
        </w:rPr>
        <w:tab/>
        <w:t>1253</w:t>
      </w:r>
    </w:p>
    <w:p w14:paraId="120893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1253</w:t>
      </w:r>
    </w:p>
    <w:p w14:paraId="6E0079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34320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61430D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1255</w:t>
      </w:r>
    </w:p>
    <w:p w14:paraId="6474F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75C80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1553A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1257</w:t>
      </w:r>
    </w:p>
    <w:p w14:paraId="468DD8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4AB750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759C4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1260</w:t>
      </w:r>
    </w:p>
    <w:p w14:paraId="085C0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ED82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54EF30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1264</w:t>
      </w:r>
    </w:p>
    <w:p w14:paraId="772B2E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GSM:</w:t>
      </w:r>
      <w:r>
        <w:rPr>
          <w:noProof/>
        </w:rPr>
        <w:tab/>
        <w:t>1264</w:t>
      </w:r>
    </w:p>
    <w:p w14:paraId="4E961E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01745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47D31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GSM:</w:t>
      </w:r>
      <w:r>
        <w:rPr>
          <w:noProof/>
        </w:rPr>
        <w:tab/>
        <w:t>1266</w:t>
      </w:r>
    </w:p>
    <w:p w14:paraId="07FCD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0AA2CA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2239A1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1269</w:t>
      </w:r>
    </w:p>
    <w:p w14:paraId="17F99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1269</w:t>
      </w:r>
    </w:p>
    <w:p w14:paraId="5D7002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1269</w:t>
      </w:r>
    </w:p>
    <w:p w14:paraId="2D2C00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1269</w:t>
      </w:r>
    </w:p>
    <w:p w14:paraId="0C11A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1C326E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1271</w:t>
      </w:r>
    </w:p>
    <w:p w14:paraId="55C4AE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1271</w:t>
      </w:r>
    </w:p>
    <w:p w14:paraId="7561E5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47A1BC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22C75E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1274</w:t>
      </w:r>
    </w:p>
    <w:p w14:paraId="557482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cdma2000 1X</w:t>
      </w:r>
      <w:r>
        <w:rPr>
          <w:noProof/>
        </w:rPr>
        <w:tab/>
        <w:t>1274</w:t>
      </w:r>
    </w:p>
    <w:p w14:paraId="71ACD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1274</w:t>
      </w:r>
    </w:p>
    <w:p w14:paraId="0DD92A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5F3AD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0AB16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cdma2000 1X</w:t>
      </w:r>
      <w:r>
        <w:rPr>
          <w:noProof/>
        </w:rPr>
        <w:tab/>
        <w:t>1277</w:t>
      </w:r>
    </w:p>
    <w:p w14:paraId="6E843D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1277</w:t>
      </w:r>
    </w:p>
    <w:p w14:paraId="62327F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64DBC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2F4FE08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1280</w:t>
      </w:r>
    </w:p>
    <w:p w14:paraId="26658AC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1280</w:t>
      </w:r>
    </w:p>
    <w:p w14:paraId="20892E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9B6F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0ACA8F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1286</w:t>
      </w:r>
    </w:p>
    <w:p w14:paraId="17E55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35F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0FC83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1291</w:t>
      </w:r>
    </w:p>
    <w:p w14:paraId="1035B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9001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12F9D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1296</w:t>
      </w:r>
    </w:p>
    <w:p w14:paraId="14F44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7A66D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576EC90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1301</w:t>
      </w:r>
    </w:p>
    <w:p w14:paraId="50238A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</w:t>
      </w:r>
      <w:r>
        <w:rPr>
          <w:noProof/>
        </w:rPr>
        <w:tab/>
        <w:t>1301</w:t>
      </w:r>
    </w:p>
    <w:p w14:paraId="7E8C0D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handover</w:t>
      </w:r>
      <w:r>
        <w:rPr>
          <w:noProof/>
        </w:rPr>
        <w:tab/>
        <w:t>1301</w:t>
      </w:r>
    </w:p>
    <w:p w14:paraId="5DE81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C487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728A5A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1303</w:t>
      </w:r>
    </w:p>
    <w:p w14:paraId="40ADE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6A05BD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794284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1305</w:t>
      </w:r>
    </w:p>
    <w:p w14:paraId="07D690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D609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0EB46B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1307</w:t>
      </w:r>
    </w:p>
    <w:p w14:paraId="3A836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1307</w:t>
      </w:r>
    </w:p>
    <w:p w14:paraId="5D44F5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3995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1309</w:t>
      </w:r>
    </w:p>
    <w:p w14:paraId="2C061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0026CE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1311</w:t>
      </w:r>
    </w:p>
    <w:p w14:paraId="6BD926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1311</w:t>
      </w:r>
    </w:p>
    <w:p w14:paraId="04A32E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340F6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6E475E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1313</w:t>
      </w:r>
    </w:p>
    <w:p w14:paraId="4305D4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1313</w:t>
      </w:r>
    </w:p>
    <w:p w14:paraId="51A4E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1316</w:t>
      </w:r>
    </w:p>
    <w:p w14:paraId="3D9F56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1316</w:t>
      </w:r>
    </w:p>
    <w:p w14:paraId="24C38B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7CC23F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1319</w:t>
      </w:r>
    </w:p>
    <w:p w14:paraId="4319CA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1319</w:t>
      </w:r>
    </w:p>
    <w:p w14:paraId="4F728F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78FA6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3A08F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1320</w:t>
      </w:r>
    </w:p>
    <w:p w14:paraId="0492C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0DC04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245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1322</w:t>
      </w:r>
    </w:p>
    <w:p w14:paraId="206E39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3FB16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131D09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1324</w:t>
      </w:r>
    </w:p>
    <w:p w14:paraId="5C02E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5D2D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33C0C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1326</w:t>
      </w:r>
    </w:p>
    <w:p w14:paraId="058C4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7248E5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719C91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1329</w:t>
      </w:r>
    </w:p>
    <w:p w14:paraId="1E7FC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27990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3570A8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1331</w:t>
      </w:r>
    </w:p>
    <w:p w14:paraId="3DFBB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7BCAC9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1332</w:t>
      </w:r>
    </w:p>
    <w:p w14:paraId="2D9950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1333</w:t>
      </w:r>
    </w:p>
    <w:p w14:paraId="6DB36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17BE43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792FB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1335</w:t>
      </w:r>
    </w:p>
    <w:p w14:paraId="35800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0C7BBB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1C8B5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1337</w:t>
      </w:r>
    </w:p>
    <w:p w14:paraId="0BEA5E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927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1338</w:t>
      </w:r>
    </w:p>
    <w:p w14:paraId="2ECB64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1339</w:t>
      </w:r>
    </w:p>
    <w:p w14:paraId="4BC9D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19D33E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581C18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1341</w:t>
      </w:r>
    </w:p>
    <w:p w14:paraId="48D3C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7EA111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42DB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1343</w:t>
      </w:r>
    </w:p>
    <w:p w14:paraId="6A202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6E606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02C457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1344</w:t>
      </w:r>
    </w:p>
    <w:p w14:paraId="4169B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F9F7A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74198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1346</w:t>
      </w:r>
    </w:p>
    <w:p w14:paraId="12EBE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FA8C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81D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1348</w:t>
      </w:r>
    </w:p>
    <w:p w14:paraId="5E9DC1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6506AA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4BB8E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1350</w:t>
      </w:r>
    </w:p>
    <w:p w14:paraId="1019A8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436F2E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1B4587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1353</w:t>
      </w:r>
    </w:p>
    <w:p w14:paraId="557C7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1F7C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391A52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1355</w:t>
      </w:r>
    </w:p>
    <w:p w14:paraId="41CE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33345A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A7803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1357</w:t>
      </w:r>
    </w:p>
    <w:p w14:paraId="6930D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11C5B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6A49B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1359</w:t>
      </w:r>
    </w:p>
    <w:p w14:paraId="2855F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0487E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D798B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1361</w:t>
      </w:r>
    </w:p>
    <w:p w14:paraId="6AF3D4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7353E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0A35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1363</w:t>
      </w:r>
    </w:p>
    <w:p w14:paraId="55851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EBB3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02B8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1365</w:t>
      </w:r>
    </w:p>
    <w:p w14:paraId="4058C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293D24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299DB1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1367</w:t>
      </w:r>
    </w:p>
    <w:p w14:paraId="21BF1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BBAE0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0B4174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1369</w:t>
      </w:r>
    </w:p>
    <w:p w14:paraId="693021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677D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6DE325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1371</w:t>
      </w:r>
    </w:p>
    <w:p w14:paraId="3E305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5F2466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126C6D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1373</w:t>
      </w:r>
    </w:p>
    <w:p w14:paraId="64A03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20A20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09817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1375</w:t>
      </w:r>
    </w:p>
    <w:p w14:paraId="479E6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228AD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447E38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1377</w:t>
      </w:r>
    </w:p>
    <w:p w14:paraId="393D6C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46877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36AE5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1379</w:t>
      </w:r>
    </w:p>
    <w:p w14:paraId="590C1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FDD86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077CD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1381</w:t>
      </w:r>
    </w:p>
    <w:p w14:paraId="7F0F2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042FD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94C5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1383</w:t>
      </w:r>
    </w:p>
    <w:p w14:paraId="1B5AD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0630D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1A0BA8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1386</w:t>
      </w:r>
    </w:p>
    <w:p w14:paraId="4C3E83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154B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1835C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1388</w:t>
      </w:r>
    </w:p>
    <w:p w14:paraId="61F2FA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417E32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2161E2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1390</w:t>
      </w:r>
    </w:p>
    <w:p w14:paraId="4345E2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B07A7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1FADB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DAPS handover</w:t>
      </w:r>
      <w:r>
        <w:rPr>
          <w:noProof/>
        </w:rPr>
        <w:tab/>
        <w:t>1392</w:t>
      </w:r>
    </w:p>
    <w:p w14:paraId="677076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6081F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740A09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1394</w:t>
      </w:r>
    </w:p>
    <w:p w14:paraId="400F8B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2F74B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2CC89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1396</w:t>
      </w:r>
    </w:p>
    <w:p w14:paraId="264029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0696DC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6492E0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1398</w:t>
      </w:r>
    </w:p>
    <w:p w14:paraId="71ABC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674F2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63B42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1400</w:t>
      </w:r>
    </w:p>
    <w:p w14:paraId="10E058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09BA07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40C58C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1402</w:t>
      </w:r>
    </w:p>
    <w:p w14:paraId="759AD9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50A4D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5F216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1404</w:t>
      </w:r>
    </w:p>
    <w:p w14:paraId="1EB92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40D36D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0A0BBA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1406</w:t>
      </w:r>
    </w:p>
    <w:p w14:paraId="7F086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7FEEE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0B5EEE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1410</w:t>
      </w:r>
    </w:p>
    <w:p w14:paraId="53E17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0B1D97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094D6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1413</w:t>
      </w:r>
    </w:p>
    <w:p w14:paraId="7A63F6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67FD2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4F357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1416</w:t>
      </w:r>
    </w:p>
    <w:p w14:paraId="367CE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71937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1420</w:t>
      </w:r>
    </w:p>
    <w:p w14:paraId="4240C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4A21E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11D458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1424</w:t>
      </w:r>
    </w:p>
    <w:p w14:paraId="1A64EC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CD36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44F99E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1426</w:t>
      </w:r>
    </w:p>
    <w:p w14:paraId="37442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4BAD0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76516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1429</w:t>
      </w:r>
    </w:p>
    <w:p w14:paraId="0C0F2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</w:t>
      </w:r>
      <w:r>
        <w:rPr>
          <w:noProof/>
        </w:rPr>
        <w:tab/>
        <w:t>1429</w:t>
      </w:r>
    </w:p>
    <w:p w14:paraId="3BC401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1429</w:t>
      </w:r>
    </w:p>
    <w:p w14:paraId="697B9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363E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Handover</w:t>
      </w:r>
      <w:r>
        <w:rPr>
          <w:noProof/>
        </w:rPr>
        <w:tab/>
        <w:t>1432</w:t>
      </w:r>
    </w:p>
    <w:p w14:paraId="4D0630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018406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4103B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 xml:space="preserve">A.5.2.3 </w:t>
      </w:r>
      <w:r w:rsidRPr="003E52FD">
        <w:rPr>
          <w:noProof/>
          <w:lang w:val="sv-SE"/>
        </w:rPr>
        <w:t>E-UTRAN FDD- GSM Handover</w:t>
      </w:r>
      <w:r>
        <w:rPr>
          <w:noProof/>
        </w:rPr>
        <w:tab/>
        <w:t>1435</w:t>
      </w:r>
    </w:p>
    <w:p w14:paraId="466C5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44E49D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1436</w:t>
      </w:r>
    </w:p>
    <w:p w14:paraId="1170A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TDD Handover</w:t>
      </w:r>
      <w:r>
        <w:rPr>
          <w:noProof/>
        </w:rPr>
        <w:tab/>
        <w:t>1437</w:t>
      </w:r>
    </w:p>
    <w:p w14:paraId="295407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1437</w:t>
      </w:r>
    </w:p>
    <w:p w14:paraId="17AC0C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1437</w:t>
      </w:r>
    </w:p>
    <w:p w14:paraId="3E5CD2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1437</w:t>
      </w:r>
    </w:p>
    <w:p w14:paraId="0A1586A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76DA7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358DEB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208B1DF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1439</w:t>
      </w:r>
    </w:p>
    <w:p w14:paraId="140A262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1439</w:t>
      </w:r>
    </w:p>
    <w:p w14:paraId="6466D6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 Handover</w:t>
      </w:r>
      <w:r>
        <w:rPr>
          <w:noProof/>
        </w:rPr>
        <w:tab/>
        <w:t>1439</w:t>
      </w:r>
    </w:p>
    <w:p w14:paraId="582D89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1439</w:t>
      </w:r>
    </w:p>
    <w:p w14:paraId="66116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0CF4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400969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31F7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1442</w:t>
      </w:r>
    </w:p>
    <w:p w14:paraId="4BEED9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1442</w:t>
      </w:r>
    </w:p>
    <w:p w14:paraId="2524B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GSM Handover</w:t>
      </w:r>
      <w:r>
        <w:rPr>
          <w:noProof/>
        </w:rPr>
        <w:tab/>
        <w:t>1442</w:t>
      </w:r>
    </w:p>
    <w:p w14:paraId="0DCB75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1442</w:t>
      </w:r>
    </w:p>
    <w:p w14:paraId="516AF7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0FA2D4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1445</w:t>
      </w:r>
    </w:p>
    <w:p w14:paraId="74C70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119F5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29607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1447</w:t>
      </w:r>
    </w:p>
    <w:p w14:paraId="7477A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2DE7D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333190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1449</w:t>
      </w:r>
    </w:p>
    <w:p w14:paraId="0F87C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67AF10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4210BB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1451</w:t>
      </w:r>
    </w:p>
    <w:p w14:paraId="170373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7A6A90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652C2A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1453</w:t>
      </w:r>
    </w:p>
    <w:p w14:paraId="6A5565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69301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762AC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1456</w:t>
      </w:r>
    </w:p>
    <w:p w14:paraId="629A7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5B8B8F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4049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1459</w:t>
      </w:r>
    </w:p>
    <w:p w14:paraId="105518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B98A0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94DEC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 to Non-3GPP RATs</w:t>
      </w:r>
      <w:r>
        <w:rPr>
          <w:noProof/>
        </w:rPr>
        <w:tab/>
        <w:t>1460</w:t>
      </w:r>
    </w:p>
    <w:p w14:paraId="5D6E3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HRPD Handover</w:t>
      </w:r>
      <w:r>
        <w:rPr>
          <w:noProof/>
        </w:rPr>
        <w:tab/>
        <w:t>1460</w:t>
      </w:r>
    </w:p>
    <w:p w14:paraId="678EF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731C47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1EF688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cdma2000 1X Handover</w:t>
      </w:r>
      <w:r>
        <w:rPr>
          <w:noProof/>
        </w:rPr>
        <w:tab/>
        <w:t>1462</w:t>
      </w:r>
    </w:p>
    <w:p w14:paraId="72CFEF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2E19C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2EFDE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1465</w:t>
      </w:r>
    </w:p>
    <w:p w14:paraId="5D2570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04A4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D5511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1468</w:t>
      </w:r>
    </w:p>
    <w:p w14:paraId="039F6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15A23F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1469</w:t>
      </w:r>
    </w:p>
    <w:p w14:paraId="0C5C08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HRPD Handover</w:t>
      </w:r>
      <w:r>
        <w:rPr>
          <w:noProof/>
        </w:rPr>
        <w:tab/>
        <w:t>1470</w:t>
      </w:r>
    </w:p>
    <w:p w14:paraId="41AD2C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B9394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57BCE2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– cdma2000 1X Handover</w:t>
      </w:r>
      <w:r>
        <w:rPr>
          <w:noProof/>
        </w:rPr>
        <w:tab/>
        <w:t>1473</w:t>
      </w:r>
    </w:p>
    <w:p w14:paraId="0445A2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7E73B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8A183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1476</w:t>
      </w:r>
    </w:p>
    <w:p w14:paraId="2730520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RRC Re-establishment</w:t>
      </w:r>
      <w:r>
        <w:rPr>
          <w:noProof/>
        </w:rPr>
        <w:tab/>
        <w:t>1476</w:t>
      </w:r>
    </w:p>
    <w:p w14:paraId="03C84D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1476</w:t>
      </w:r>
    </w:p>
    <w:p w14:paraId="365801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1476</w:t>
      </w:r>
    </w:p>
    <w:p w14:paraId="694A9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E5B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1478</w:t>
      </w:r>
    </w:p>
    <w:p w14:paraId="545898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5D4CC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2FB625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1480</w:t>
      </w:r>
    </w:p>
    <w:p w14:paraId="79D38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43CE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577ED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</w:t>
      </w:r>
      <w:r>
        <w:rPr>
          <w:noProof/>
        </w:rPr>
        <w:tab/>
        <w:t>1482</w:t>
      </w:r>
    </w:p>
    <w:p w14:paraId="38F6F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1482</w:t>
      </w:r>
    </w:p>
    <w:p w14:paraId="75647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29E087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1484</w:t>
      </w:r>
    </w:p>
    <w:p w14:paraId="25C1D7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186515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78EEE8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1484</w:t>
      </w:r>
    </w:p>
    <w:p w14:paraId="004E62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5A2AE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3A2B26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1487</w:t>
      </w:r>
    </w:p>
    <w:p w14:paraId="24659B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1487</w:t>
      </w:r>
    </w:p>
    <w:p w14:paraId="691C3A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7AFC30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1489</w:t>
      </w:r>
    </w:p>
    <w:p w14:paraId="37DFE0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22BEE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5BF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1491</w:t>
      </w:r>
    </w:p>
    <w:p w14:paraId="113BD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3F706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57801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1493</w:t>
      </w:r>
    </w:p>
    <w:p w14:paraId="681535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10A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4A82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1495</w:t>
      </w:r>
    </w:p>
    <w:p w14:paraId="5208B5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33393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343FF4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1497</w:t>
      </w:r>
    </w:p>
    <w:p w14:paraId="14847B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39936E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68087C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1499</w:t>
      </w:r>
    </w:p>
    <w:p w14:paraId="28924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0EB08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24DF77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1501</w:t>
      </w:r>
    </w:p>
    <w:p w14:paraId="2C03FD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301515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33D720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1503</w:t>
      </w:r>
    </w:p>
    <w:p w14:paraId="5F12EF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7483B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B48C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HD-FDD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1506</w:t>
      </w:r>
    </w:p>
    <w:p w14:paraId="325EB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76BF3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20A546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1509</w:t>
      </w:r>
    </w:p>
    <w:p w14:paraId="7F873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00ADC3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25244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1511</w:t>
      </w:r>
    </w:p>
    <w:p w14:paraId="7B545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6E1C1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70C7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1513</w:t>
      </w:r>
    </w:p>
    <w:p w14:paraId="44BEC9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6566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1BD78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1515</w:t>
      </w:r>
    </w:p>
    <w:p w14:paraId="357048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FA23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DE928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1517</w:t>
      </w:r>
    </w:p>
    <w:p w14:paraId="74B49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4E658B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28A294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1519</w:t>
      </w:r>
    </w:p>
    <w:p w14:paraId="00227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463040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4351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E-UTRAN TDD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1521</w:t>
      </w:r>
    </w:p>
    <w:p w14:paraId="44AF1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B56A6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163B4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1524</w:t>
      </w:r>
    </w:p>
    <w:p w14:paraId="7B0A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ED21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6DD83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1527</w:t>
      </w:r>
    </w:p>
    <w:p w14:paraId="1B3726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1527</w:t>
      </w:r>
    </w:p>
    <w:p w14:paraId="2DBFE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1527</w:t>
      </w:r>
    </w:p>
    <w:p w14:paraId="369066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CC2E5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1528</w:t>
      </w:r>
    </w:p>
    <w:p w14:paraId="3BDF2B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1528</w:t>
      </w:r>
    </w:p>
    <w:p w14:paraId="7B973E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1528</w:t>
      </w:r>
    </w:p>
    <w:p w14:paraId="743E0E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1529</w:t>
      </w:r>
    </w:p>
    <w:p w14:paraId="0BAC03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1529</w:t>
      </w:r>
    </w:p>
    <w:p w14:paraId="611F3A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1529</w:t>
      </w:r>
    </w:p>
    <w:p w14:paraId="060852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1529</w:t>
      </w:r>
    </w:p>
    <w:p w14:paraId="08484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57406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C7BC5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1531</w:t>
      </w:r>
    </w:p>
    <w:p w14:paraId="134E90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1531</w:t>
      </w:r>
    </w:p>
    <w:p w14:paraId="480BF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1531</w:t>
      </w:r>
    </w:p>
    <w:p w14:paraId="0E9941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1531</w:t>
      </w:r>
    </w:p>
    <w:p w14:paraId="286E0D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2116B9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1533</w:t>
      </w:r>
    </w:p>
    <w:p w14:paraId="7FC97C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1533</w:t>
      </w:r>
    </w:p>
    <w:p w14:paraId="6FB881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1533</w:t>
      </w:r>
    </w:p>
    <w:p w14:paraId="144536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1534</w:t>
      </w:r>
    </w:p>
    <w:p w14:paraId="3E58CE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1534</w:t>
      </w:r>
    </w:p>
    <w:p w14:paraId="6FF24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1534</w:t>
      </w:r>
    </w:p>
    <w:p w14:paraId="3C870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1534</w:t>
      </w:r>
    </w:p>
    <w:p w14:paraId="244F2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0C5A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1748F4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1536</w:t>
      </w:r>
    </w:p>
    <w:p w14:paraId="64EA94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1536</w:t>
      </w:r>
    </w:p>
    <w:p w14:paraId="16620E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1536</w:t>
      </w:r>
    </w:p>
    <w:p w14:paraId="4AC83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7D86F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3DE3B9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1537</w:t>
      </w:r>
    </w:p>
    <w:p w14:paraId="644ED2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3EDE77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7791A3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1538</w:t>
      </w:r>
    </w:p>
    <w:p w14:paraId="29308F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46F5D6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603F981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1540</w:t>
      </w:r>
    </w:p>
    <w:p w14:paraId="02BBC8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1540</w:t>
      </w:r>
    </w:p>
    <w:p w14:paraId="791853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1540</w:t>
      </w:r>
    </w:p>
    <w:p w14:paraId="3541F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1541</w:t>
      </w:r>
    </w:p>
    <w:p w14:paraId="3E44C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6F7AF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5ACAC0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2F3DD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734F2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1543</w:t>
      </w:r>
    </w:p>
    <w:p w14:paraId="3DE72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1544</w:t>
      </w:r>
    </w:p>
    <w:p w14:paraId="67A305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740BE8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E6F2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1547</w:t>
      </w:r>
    </w:p>
    <w:p w14:paraId="41EC26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1B80C6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1548</w:t>
      </w:r>
    </w:p>
    <w:p w14:paraId="365DC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1549</w:t>
      </w:r>
    </w:p>
    <w:p w14:paraId="46323E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10A3FB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DFA50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06F96F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1552</w:t>
      </w:r>
    </w:p>
    <w:p w14:paraId="2A2DFAC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1552</w:t>
      </w:r>
    </w:p>
    <w:p w14:paraId="40FAD99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1552</w:t>
      </w:r>
    </w:p>
    <w:p w14:paraId="727B72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1552</w:t>
      </w:r>
    </w:p>
    <w:p w14:paraId="04D5BC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1552</w:t>
      </w:r>
    </w:p>
    <w:p w14:paraId="169CC9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1553</w:t>
      </w:r>
    </w:p>
    <w:p w14:paraId="17FDE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1553</w:t>
      </w:r>
    </w:p>
    <w:p w14:paraId="0349A3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3B0016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0D6E76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61B36B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B3A54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1556</w:t>
      </w:r>
    </w:p>
    <w:p w14:paraId="47C327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1556</w:t>
      </w:r>
    </w:p>
    <w:p w14:paraId="24D186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1556</w:t>
      </w:r>
    </w:p>
    <w:p w14:paraId="15217F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1556</w:t>
      </w:r>
    </w:p>
    <w:p w14:paraId="411398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1557</w:t>
      </w:r>
    </w:p>
    <w:p w14:paraId="27D6AE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1557</w:t>
      </w:r>
    </w:p>
    <w:p w14:paraId="71FF8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3EA4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7ECEC6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1559</w:t>
      </w:r>
    </w:p>
    <w:p w14:paraId="5DA874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291C4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4D1DFC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1560</w:t>
      </w:r>
    </w:p>
    <w:p w14:paraId="12651F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1560</w:t>
      </w:r>
    </w:p>
    <w:p w14:paraId="4C807D7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1560</w:t>
      </w:r>
    </w:p>
    <w:p w14:paraId="785A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1561</w:t>
      </w:r>
    </w:p>
    <w:p w14:paraId="34B8EC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1561</w:t>
      </w:r>
    </w:p>
    <w:p w14:paraId="35533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1561</w:t>
      </w:r>
    </w:p>
    <w:p w14:paraId="53F1FC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0577D6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616958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1564</w:t>
      </w:r>
    </w:p>
    <w:p w14:paraId="216B94D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1564</w:t>
      </w:r>
    </w:p>
    <w:p w14:paraId="373A1D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1564</w:t>
      </w:r>
    </w:p>
    <w:p w14:paraId="4B8A9B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1564</w:t>
      </w:r>
    </w:p>
    <w:p w14:paraId="1F6C37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1564</w:t>
      </w:r>
    </w:p>
    <w:p w14:paraId="1598AA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1565</w:t>
      </w:r>
    </w:p>
    <w:p w14:paraId="1CE3C4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1565</w:t>
      </w:r>
    </w:p>
    <w:p w14:paraId="68FC5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33706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92E7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079DC2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A3D46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1568</w:t>
      </w:r>
    </w:p>
    <w:p w14:paraId="2BB389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1568</w:t>
      </w:r>
    </w:p>
    <w:p w14:paraId="21B6831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1568</w:t>
      </w:r>
    </w:p>
    <w:p w14:paraId="71D04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1568</w:t>
      </w:r>
    </w:p>
    <w:p w14:paraId="5E09FD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1569</w:t>
      </w:r>
    </w:p>
    <w:p w14:paraId="403CF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1569</w:t>
      </w:r>
    </w:p>
    <w:p w14:paraId="7D5BF5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1569</w:t>
      </w:r>
    </w:p>
    <w:p w14:paraId="4BECED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5B6F7A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EC41A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42CD3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6B483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363034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725E9A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324B1D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06C254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1573</w:t>
      </w:r>
    </w:p>
    <w:p w14:paraId="681D75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4D3AC9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6351E8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585CF9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01DBCA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680518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267E5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5756C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37A4027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1577</w:t>
      </w:r>
    </w:p>
    <w:p w14:paraId="29FE9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1578</w:t>
      </w:r>
    </w:p>
    <w:p w14:paraId="26E9F4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784B4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7A52EF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5AC5D7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72F0B4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1582</w:t>
      </w:r>
    </w:p>
    <w:p w14:paraId="173F43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1582</w:t>
      </w:r>
    </w:p>
    <w:p w14:paraId="71020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1582</w:t>
      </w:r>
    </w:p>
    <w:p w14:paraId="74E67D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1582</w:t>
      </w:r>
    </w:p>
    <w:p w14:paraId="49756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1582</w:t>
      </w:r>
    </w:p>
    <w:p w14:paraId="374D4B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1583</w:t>
      </w:r>
    </w:p>
    <w:p w14:paraId="2B63F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353225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5FC496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13DFD4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0CEFAA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616CB1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21DB28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6FAC7E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47858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1587</w:t>
      </w:r>
    </w:p>
    <w:p w14:paraId="681583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1588</w:t>
      </w:r>
    </w:p>
    <w:p w14:paraId="1C67A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4E869A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1CF2A3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1590</w:t>
      </w:r>
    </w:p>
    <w:p w14:paraId="237C4B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1591</w:t>
      </w:r>
    </w:p>
    <w:p w14:paraId="726588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1591</w:t>
      </w:r>
    </w:p>
    <w:p w14:paraId="3C263D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1591</w:t>
      </w:r>
    </w:p>
    <w:p w14:paraId="221CD8E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1591</w:t>
      </w:r>
    </w:p>
    <w:p w14:paraId="47B904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1591</w:t>
      </w:r>
    </w:p>
    <w:p w14:paraId="1FF0AD1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1591</w:t>
      </w:r>
    </w:p>
    <w:p w14:paraId="6F2D9F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1592</w:t>
      </w:r>
    </w:p>
    <w:p w14:paraId="44490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1A74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4A89E0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266957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3244B0E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10435D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0363A1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202429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26509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1595</w:t>
      </w:r>
    </w:p>
    <w:p w14:paraId="7CA6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1596</w:t>
      </w:r>
    </w:p>
    <w:p w14:paraId="2CB16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2D5034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790956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7658D5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8FCF4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2B4AE4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732D0C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224054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18F1EC2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13FE3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1600</w:t>
      </w:r>
    </w:p>
    <w:p w14:paraId="19FCE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1600</w:t>
      </w:r>
    </w:p>
    <w:p w14:paraId="152FA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1600</w:t>
      </w:r>
    </w:p>
    <w:p w14:paraId="61043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79C358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1602</w:t>
      </w:r>
    </w:p>
    <w:p w14:paraId="5619E3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3A413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73C9E2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1604</w:t>
      </w:r>
    </w:p>
    <w:p w14:paraId="22F4C3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1604</w:t>
      </w:r>
    </w:p>
    <w:p w14:paraId="230302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458CC6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1606</w:t>
      </w:r>
    </w:p>
    <w:p w14:paraId="4496E6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6C08EC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2D6E14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1608</w:t>
      </w:r>
    </w:p>
    <w:p w14:paraId="730DB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1608</w:t>
      </w:r>
    </w:p>
    <w:p w14:paraId="701F0E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728AF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1610</w:t>
      </w:r>
    </w:p>
    <w:p w14:paraId="576F2A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1610</w:t>
      </w:r>
    </w:p>
    <w:p w14:paraId="5EB39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1613</w:t>
      </w:r>
    </w:p>
    <w:p w14:paraId="2ACA3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1613</w:t>
      </w:r>
    </w:p>
    <w:p w14:paraId="2A48F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1613</w:t>
      </w:r>
    </w:p>
    <w:p w14:paraId="4B9233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42D95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1616</w:t>
      </w:r>
    </w:p>
    <w:p w14:paraId="273FA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1616</w:t>
      </w:r>
    </w:p>
    <w:p w14:paraId="5135ED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CD2F2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1619</w:t>
      </w:r>
    </w:p>
    <w:p w14:paraId="63A51A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500607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26BF5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1621</w:t>
      </w:r>
    </w:p>
    <w:p w14:paraId="52A40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78F29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0EA83D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1623</w:t>
      </w:r>
    </w:p>
    <w:p w14:paraId="675729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15CEBA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36C94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1625</w:t>
      </w:r>
    </w:p>
    <w:p w14:paraId="6246D8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52E73A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0BC4F4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1628</w:t>
      </w:r>
    </w:p>
    <w:p w14:paraId="1DEC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0769B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7CBAD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27A52AB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1633</w:t>
      </w:r>
    </w:p>
    <w:p w14:paraId="066562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1633</w:t>
      </w:r>
    </w:p>
    <w:p w14:paraId="7A8C8A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1633</w:t>
      </w:r>
    </w:p>
    <w:p w14:paraId="7CA448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1633</w:t>
      </w:r>
    </w:p>
    <w:p w14:paraId="457B8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1634</w:t>
      </w:r>
    </w:p>
    <w:p w14:paraId="2E98A7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1635</w:t>
      </w:r>
    </w:p>
    <w:p w14:paraId="3161C5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0EF07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1637</w:t>
      </w:r>
    </w:p>
    <w:p w14:paraId="39BB85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1638</w:t>
      </w:r>
    </w:p>
    <w:p w14:paraId="69FC5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04BB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42FB4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1641</w:t>
      </w:r>
    </w:p>
    <w:p w14:paraId="3DD751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084E4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3D5491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1643</w:t>
      </w:r>
    </w:p>
    <w:p w14:paraId="706FD8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0DD30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73E657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1643</w:t>
      </w:r>
    </w:p>
    <w:p w14:paraId="66B55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56F41D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1644</w:t>
      </w:r>
    </w:p>
    <w:p w14:paraId="6E0CDC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1644</w:t>
      </w:r>
    </w:p>
    <w:p w14:paraId="7E784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66D6CE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9B8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1647</w:t>
      </w:r>
    </w:p>
    <w:p w14:paraId="10520D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1647</w:t>
      </w:r>
    </w:p>
    <w:p w14:paraId="36E8A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1639F0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3E52FD">
        <w:rPr>
          <w:noProof/>
          <w:snapToGrid w:val="0"/>
        </w:rPr>
        <w:t xml:space="preserve"> for 20MHz +20MHz</w:t>
      </w:r>
      <w:r>
        <w:rPr>
          <w:noProof/>
        </w:rPr>
        <w:tab/>
        <w:t>1649</w:t>
      </w:r>
    </w:p>
    <w:p w14:paraId="47DF12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3C8E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5DC29E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3E52FD">
        <w:rPr>
          <w:noProof/>
          <w:snapToGrid w:val="0"/>
        </w:rPr>
        <w:t>20MHz +10MHz</w:t>
      </w:r>
      <w:r>
        <w:rPr>
          <w:noProof/>
        </w:rPr>
        <w:tab/>
        <w:t>1649</w:t>
      </w:r>
    </w:p>
    <w:p w14:paraId="0E3D30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C811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6072B9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2C4D94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374EA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600082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0E8BA2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1DE3A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4273C4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1650</w:t>
      </w:r>
    </w:p>
    <w:p w14:paraId="6E560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75582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1A871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1652</w:t>
      </w:r>
    </w:p>
    <w:p w14:paraId="4604B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3EE42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1654</w:t>
      </w:r>
    </w:p>
    <w:p w14:paraId="517B2D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1654</w:t>
      </w:r>
    </w:p>
    <w:p w14:paraId="7D8EF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712DB6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01AD12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1656</w:t>
      </w:r>
    </w:p>
    <w:p w14:paraId="679EDD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54A653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0BE107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1659</w:t>
      </w:r>
    </w:p>
    <w:p w14:paraId="52F1E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24EEE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1660</w:t>
      </w:r>
    </w:p>
    <w:p w14:paraId="7C06A3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1660</w:t>
      </w:r>
    </w:p>
    <w:p w14:paraId="25B71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C164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1661</w:t>
      </w:r>
    </w:p>
    <w:p w14:paraId="7E23F5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1662</w:t>
      </w:r>
    </w:p>
    <w:p w14:paraId="448342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7A8EBA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1663</w:t>
      </w:r>
    </w:p>
    <w:p w14:paraId="509B47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1664</w:t>
      </w:r>
    </w:p>
    <w:p w14:paraId="700A2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4FBA83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415E17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1667</w:t>
      </w:r>
    </w:p>
    <w:p w14:paraId="51A80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70A24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B34E4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1670</w:t>
      </w:r>
    </w:p>
    <w:p w14:paraId="571D1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13276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993D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1671</w:t>
      </w:r>
    </w:p>
    <w:p w14:paraId="6861F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1671</w:t>
      </w:r>
    </w:p>
    <w:p w14:paraId="1269D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021DA4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1673</w:t>
      </w:r>
    </w:p>
    <w:p w14:paraId="4645A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799E2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34004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1675</w:t>
      </w:r>
    </w:p>
    <w:p w14:paraId="0A0B1A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66F5F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6544B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1677</w:t>
      </w:r>
    </w:p>
    <w:p w14:paraId="6ADE0D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63B517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5604A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1679</w:t>
      </w:r>
    </w:p>
    <w:p w14:paraId="4A160D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4B007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6C824F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1681</w:t>
      </w:r>
    </w:p>
    <w:p w14:paraId="5E1FA0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E50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1682</w:t>
      </w:r>
    </w:p>
    <w:p w14:paraId="0335E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1683</w:t>
      </w:r>
    </w:p>
    <w:p w14:paraId="45937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1683</w:t>
      </w:r>
    </w:p>
    <w:p w14:paraId="46229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1684</w:t>
      </w:r>
    </w:p>
    <w:p w14:paraId="39038E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1685</w:t>
      </w:r>
    </w:p>
    <w:p w14:paraId="58771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6C9BB5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2C96D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1687</w:t>
      </w:r>
    </w:p>
    <w:p w14:paraId="319D3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8058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078EB4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1690</w:t>
      </w:r>
    </w:p>
    <w:p w14:paraId="08B606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1690</w:t>
      </w:r>
    </w:p>
    <w:p w14:paraId="4A15B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3D7626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1691</w:t>
      </w:r>
    </w:p>
    <w:p w14:paraId="78ACA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1692</w:t>
      </w:r>
    </w:p>
    <w:p w14:paraId="139F6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660B2F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1694</w:t>
      </w:r>
    </w:p>
    <w:p w14:paraId="5630C7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1694</w:t>
      </w:r>
    </w:p>
    <w:p w14:paraId="2872C5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6065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4D9CBB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1694</w:t>
      </w:r>
    </w:p>
    <w:p w14:paraId="10E474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2766C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2DB16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1697</w:t>
      </w:r>
    </w:p>
    <w:p w14:paraId="099C4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A9F6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4CD2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1699</w:t>
      </w:r>
    </w:p>
    <w:p w14:paraId="5B453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0A57D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66109F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1700</w:t>
      </w:r>
    </w:p>
    <w:p w14:paraId="26D5A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6DA305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22179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1700</w:t>
      </w:r>
    </w:p>
    <w:p w14:paraId="7E8963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77AFD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F4DE6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1703</w:t>
      </w:r>
    </w:p>
    <w:p w14:paraId="5A96F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6C72D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0CEACC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1705</w:t>
      </w:r>
    </w:p>
    <w:p w14:paraId="26C0A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7521D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343BB7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1708</w:t>
      </w:r>
    </w:p>
    <w:p w14:paraId="7203DB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1709</w:t>
      </w:r>
    </w:p>
    <w:p w14:paraId="18F6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3706C0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1710</w:t>
      </w:r>
    </w:p>
    <w:p w14:paraId="192067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1710</w:t>
      </w:r>
    </w:p>
    <w:p w14:paraId="0B341A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68DA1B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124BD5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1712</w:t>
      </w:r>
    </w:p>
    <w:p w14:paraId="024E4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10932D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9510D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1715</w:t>
      </w:r>
    </w:p>
    <w:p w14:paraId="3587A9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3079B2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47CD1D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1717</w:t>
      </w:r>
    </w:p>
    <w:p w14:paraId="22F7EF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1CB0C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4551C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1719</w:t>
      </w:r>
    </w:p>
    <w:p w14:paraId="6D2EA6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31A6A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6147EC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Radio Link Monitoring</w:t>
      </w:r>
      <w:r>
        <w:rPr>
          <w:noProof/>
        </w:rPr>
        <w:tab/>
        <w:t>1721</w:t>
      </w:r>
    </w:p>
    <w:p w14:paraId="1F5A6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1721</w:t>
      </w:r>
    </w:p>
    <w:p w14:paraId="6AAC7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1721</w:t>
      </w:r>
    </w:p>
    <w:p w14:paraId="75B6E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5289B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1725</w:t>
      </w:r>
    </w:p>
    <w:p w14:paraId="01E293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1725</w:t>
      </w:r>
    </w:p>
    <w:p w14:paraId="6C334F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076D6F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1729</w:t>
      </w:r>
    </w:p>
    <w:p w14:paraId="0C6C0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6736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356240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1733</w:t>
      </w:r>
    </w:p>
    <w:p w14:paraId="154A69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1733</w:t>
      </w:r>
    </w:p>
    <w:p w14:paraId="62B47F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1737</w:t>
      </w:r>
    </w:p>
    <w:p w14:paraId="418AA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1737</w:t>
      </w:r>
    </w:p>
    <w:p w14:paraId="7F857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1737</w:t>
      </w:r>
    </w:p>
    <w:p w14:paraId="3DE48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02C80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1741</w:t>
      </w:r>
    </w:p>
    <w:p w14:paraId="4EC89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016D85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61AC4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1744</w:t>
      </w:r>
    </w:p>
    <w:p w14:paraId="2A5CA0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E989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7FA72A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1747</w:t>
      </w:r>
    </w:p>
    <w:p w14:paraId="4B0A4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640FDC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4F836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1750</w:t>
      </w:r>
    </w:p>
    <w:p w14:paraId="7E5FB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7FAF2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E52F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E52F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E52F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E52F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1753</w:t>
      </w:r>
    </w:p>
    <w:p w14:paraId="3129AC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  <w:snapToGrid w:val="0"/>
        </w:rPr>
        <w:t>A.7.3.</w:t>
      </w:r>
      <w:r w:rsidRPr="003E52FD">
        <w:rPr>
          <w:noProof/>
          <w:snapToGrid w:val="0"/>
        </w:rPr>
        <w:t>10</w:t>
      </w:r>
      <w:r w:rsidRPr="003E52F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26D4F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1757</w:t>
      </w:r>
    </w:p>
    <w:p w14:paraId="52942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89439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0976C1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1762</w:t>
      </w:r>
    </w:p>
    <w:p w14:paraId="2BE92E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2BA2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044C5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1767</w:t>
      </w:r>
    </w:p>
    <w:p w14:paraId="7FCC01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506D1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3AABC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1770</w:t>
      </w:r>
    </w:p>
    <w:p w14:paraId="480160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77D5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6239BD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1773</w:t>
      </w:r>
    </w:p>
    <w:p w14:paraId="5C187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32456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2BDD3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1777</w:t>
      </w:r>
    </w:p>
    <w:p w14:paraId="609B80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48AE2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5D6B04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1782</w:t>
      </w:r>
    </w:p>
    <w:p w14:paraId="6D9DAE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54C2E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1786</w:t>
      </w:r>
    </w:p>
    <w:p w14:paraId="66A8B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1786</w:t>
      </w:r>
    </w:p>
    <w:p w14:paraId="72A412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B54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E8E12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1790</w:t>
      </w:r>
    </w:p>
    <w:p w14:paraId="7B5CF3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1790</w:t>
      </w:r>
    </w:p>
    <w:p w14:paraId="37F4D3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46721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1795</w:t>
      </w:r>
    </w:p>
    <w:p w14:paraId="22D94C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0561A7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E5F2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1800</w:t>
      </w:r>
    </w:p>
    <w:p w14:paraId="728EA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1800</w:t>
      </w:r>
    </w:p>
    <w:p w14:paraId="6577AC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3B20A6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1805</w:t>
      </w:r>
    </w:p>
    <w:p w14:paraId="6E96CE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A80A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255D30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1810</w:t>
      </w:r>
    </w:p>
    <w:p w14:paraId="0315A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70FD2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39DE2B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1811</w:t>
      </w:r>
    </w:p>
    <w:p w14:paraId="1B29AF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294E6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3EFD50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1812</w:t>
      </w:r>
    </w:p>
    <w:p w14:paraId="1706CC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7AE77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1D8C83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1813</w:t>
      </w:r>
    </w:p>
    <w:p w14:paraId="328AC5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1813</w:t>
      </w:r>
    </w:p>
    <w:p w14:paraId="10C227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03817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1816</w:t>
      </w:r>
    </w:p>
    <w:p w14:paraId="187FCC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79D5E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1E1D1E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1819</w:t>
      </w:r>
    </w:p>
    <w:p w14:paraId="5E286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1819</w:t>
      </w:r>
    </w:p>
    <w:p w14:paraId="4FB579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7FF183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1822</w:t>
      </w:r>
    </w:p>
    <w:p w14:paraId="6F49AE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8B18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4D627B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1825</w:t>
      </w:r>
    </w:p>
    <w:p w14:paraId="561CE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2CEE4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BCFA9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1828</w:t>
      </w:r>
    </w:p>
    <w:p w14:paraId="789AF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D4D0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02168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1831</w:t>
      </w:r>
    </w:p>
    <w:p w14:paraId="5CB418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42934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3BC8B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1834</w:t>
      </w:r>
    </w:p>
    <w:p w14:paraId="1F01B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20EB9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09427F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1837</w:t>
      </w:r>
    </w:p>
    <w:p w14:paraId="571DB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29D76C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48677C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1840</w:t>
      </w:r>
    </w:p>
    <w:p w14:paraId="452C5B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51B98E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69A83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1843</w:t>
      </w:r>
    </w:p>
    <w:p w14:paraId="00C04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6ACD4D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135AA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1846</w:t>
      </w:r>
    </w:p>
    <w:p w14:paraId="62C84F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3999A2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60BB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1849</w:t>
      </w:r>
    </w:p>
    <w:p w14:paraId="1A46E4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2CBDC2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06D552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1852</w:t>
      </w:r>
    </w:p>
    <w:p w14:paraId="40D96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E9DC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3546F2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1856</w:t>
      </w:r>
    </w:p>
    <w:p w14:paraId="7DC7D7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76AF35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AA85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1859</w:t>
      </w:r>
    </w:p>
    <w:p w14:paraId="67F6D7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1859</w:t>
      </w:r>
    </w:p>
    <w:p w14:paraId="03BAB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2C6453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1862</w:t>
      </w:r>
    </w:p>
    <w:p w14:paraId="1FE48D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E21AB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1865</w:t>
      </w:r>
    </w:p>
    <w:p w14:paraId="0CB18B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1865</w:t>
      </w:r>
    </w:p>
    <w:p w14:paraId="123A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1865</w:t>
      </w:r>
    </w:p>
    <w:p w14:paraId="5D4FD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5A393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1868</w:t>
      </w:r>
    </w:p>
    <w:p w14:paraId="60FBDA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38FAB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1871</w:t>
      </w:r>
    </w:p>
    <w:p w14:paraId="0454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1872</w:t>
      </w:r>
    </w:p>
    <w:p w14:paraId="47504D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6EBFB7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4BE67D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1875</w:t>
      </w:r>
    </w:p>
    <w:p w14:paraId="645645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5CC7B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75DE22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1878</w:t>
      </w:r>
    </w:p>
    <w:p w14:paraId="65CEAA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4468B6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003C73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1881</w:t>
      </w:r>
    </w:p>
    <w:p w14:paraId="2A3599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654F01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2EEA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1884</w:t>
      </w:r>
    </w:p>
    <w:p w14:paraId="386D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5F844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71EE59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1887</w:t>
      </w:r>
    </w:p>
    <w:p w14:paraId="5FED6B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3248D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EA356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1890</w:t>
      </w:r>
    </w:p>
    <w:p w14:paraId="4B3CC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76622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2FBC10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1893</w:t>
      </w:r>
    </w:p>
    <w:p w14:paraId="5CCC46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23A67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34EAD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1896</w:t>
      </w:r>
    </w:p>
    <w:p w14:paraId="3C6399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54023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48C0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1899</w:t>
      </w:r>
    </w:p>
    <w:p w14:paraId="3A4A5C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1CB5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7FFF7B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1902</w:t>
      </w:r>
    </w:p>
    <w:p w14:paraId="07335F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58D57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10D820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1905</w:t>
      </w:r>
    </w:p>
    <w:p w14:paraId="4E692D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33F19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571FA2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1908</w:t>
      </w:r>
    </w:p>
    <w:p w14:paraId="73B34C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4081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3CC43F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1911</w:t>
      </w:r>
    </w:p>
    <w:p w14:paraId="4FCAE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364FC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D109B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1914</w:t>
      </w:r>
    </w:p>
    <w:p w14:paraId="712E51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190958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68A50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1917</w:t>
      </w:r>
    </w:p>
    <w:p w14:paraId="534CCC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44560B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4118A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1921</w:t>
      </w:r>
    </w:p>
    <w:p w14:paraId="2002F3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2C41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6E9EB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1925</w:t>
      </w:r>
    </w:p>
    <w:p w14:paraId="5A4B9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213510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0BB40A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1929</w:t>
      </w:r>
    </w:p>
    <w:p w14:paraId="1511E7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1929</w:t>
      </w:r>
    </w:p>
    <w:p w14:paraId="6AE34A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1933</w:t>
      </w:r>
    </w:p>
    <w:p w14:paraId="2C9E3B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1933</w:t>
      </w:r>
    </w:p>
    <w:p w14:paraId="4D58EF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1933</w:t>
      </w:r>
    </w:p>
    <w:p w14:paraId="67DB6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674EC0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1937</w:t>
      </w:r>
    </w:p>
    <w:p w14:paraId="532E84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3AA448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4B7289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1941</w:t>
      </w:r>
    </w:p>
    <w:p w14:paraId="04070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1CCFAB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65E80C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1944</w:t>
      </w:r>
    </w:p>
    <w:p w14:paraId="1236B0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572D57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017FAB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1948</w:t>
      </w:r>
    </w:p>
    <w:p w14:paraId="19DD12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510986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756DB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1950</w:t>
      </w:r>
    </w:p>
    <w:p w14:paraId="0D17B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62E8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7CBA9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1952</w:t>
      </w:r>
    </w:p>
    <w:p w14:paraId="1D9250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11309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105D6D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1954</w:t>
      </w:r>
    </w:p>
    <w:p w14:paraId="6B2F52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118BC3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39D7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1957</w:t>
      </w:r>
    </w:p>
    <w:p w14:paraId="2DCD2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33710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117A1B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1959</w:t>
      </w:r>
    </w:p>
    <w:p w14:paraId="14869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0AF4D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6DB8C1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1961</w:t>
      </w:r>
    </w:p>
    <w:p w14:paraId="63D89F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087C8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2D842B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1964</w:t>
      </w:r>
    </w:p>
    <w:p w14:paraId="4272D0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49C14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173EC4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1967</w:t>
      </w:r>
    </w:p>
    <w:p w14:paraId="5DFE5D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2632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302C8C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1970</w:t>
      </w:r>
    </w:p>
    <w:p w14:paraId="380BB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35018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17357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1973</w:t>
      </w:r>
    </w:p>
    <w:p w14:paraId="79ACB0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70F14B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3E98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1976</w:t>
      </w:r>
    </w:p>
    <w:p w14:paraId="5FECF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21D30D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8BAC7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1979</w:t>
      </w:r>
    </w:p>
    <w:p w14:paraId="7084D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2BCE4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139B2F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1982</w:t>
      </w:r>
    </w:p>
    <w:p w14:paraId="4384CF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92650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2DDEF6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1985</w:t>
      </w:r>
    </w:p>
    <w:p w14:paraId="5D9764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3F6A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7CE27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1988</w:t>
      </w:r>
    </w:p>
    <w:p w14:paraId="3AD2B5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4076FB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2F89D5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1990</w:t>
      </w:r>
    </w:p>
    <w:p w14:paraId="55D8F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6D7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268D6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1992</w:t>
      </w:r>
    </w:p>
    <w:p w14:paraId="1AE8C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6F007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0D8F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1994</w:t>
      </w:r>
    </w:p>
    <w:p w14:paraId="1E437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C85E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72206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1996</w:t>
      </w:r>
    </w:p>
    <w:p w14:paraId="4F54E1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6543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680514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1999</w:t>
      </w:r>
    </w:p>
    <w:p w14:paraId="25F02B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09CB0F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4E1FC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2003</w:t>
      </w:r>
    </w:p>
    <w:p w14:paraId="348B69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634B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6940D5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2007</w:t>
      </w:r>
    </w:p>
    <w:p w14:paraId="7741A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2007</w:t>
      </w:r>
    </w:p>
    <w:p w14:paraId="2D1273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2011</w:t>
      </w:r>
    </w:p>
    <w:p w14:paraId="37F8B5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2011</w:t>
      </w:r>
    </w:p>
    <w:p w14:paraId="5B4AB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5B575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41674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2015</w:t>
      </w:r>
    </w:p>
    <w:p w14:paraId="31AD0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54F155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49756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2019</w:t>
      </w:r>
    </w:p>
    <w:p w14:paraId="38CD2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0901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231229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2023</w:t>
      </w:r>
    </w:p>
    <w:p w14:paraId="0ACF3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B666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33173C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2026</w:t>
      </w:r>
    </w:p>
    <w:p w14:paraId="1D862E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3FA134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2661A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2030</w:t>
      </w:r>
    </w:p>
    <w:p w14:paraId="0B508A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2BCE34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2031</w:t>
      </w:r>
    </w:p>
    <w:p w14:paraId="20C989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6E9AB9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40DE27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2034</w:t>
      </w:r>
    </w:p>
    <w:p w14:paraId="258D1F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32011B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6F991E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2037</w:t>
      </w:r>
    </w:p>
    <w:p w14:paraId="6035DD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0D869A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7FE035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2040</w:t>
      </w:r>
    </w:p>
    <w:p w14:paraId="5761D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60314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CAFD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2042</w:t>
      </w:r>
    </w:p>
    <w:p w14:paraId="61B02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3E83F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68CE9BC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2044</w:t>
      </w:r>
    </w:p>
    <w:p w14:paraId="593BD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2044</w:t>
      </w:r>
    </w:p>
    <w:p w14:paraId="67A47E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2044</w:t>
      </w:r>
    </w:p>
    <w:p w14:paraId="2C8B5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AE55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2047</w:t>
      </w:r>
    </w:p>
    <w:p w14:paraId="300623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7682EC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17B5B2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2049</w:t>
      </w:r>
    </w:p>
    <w:p w14:paraId="309FC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7BC05A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D5874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2051</w:t>
      </w:r>
    </w:p>
    <w:p w14:paraId="657B8D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4FE6B6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60E6D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2054</w:t>
      </w:r>
    </w:p>
    <w:p w14:paraId="11F4AC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7283F6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4B9BDE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2056</w:t>
      </w:r>
    </w:p>
    <w:p w14:paraId="35C264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7D8C2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05B4FA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2058</w:t>
      </w:r>
    </w:p>
    <w:p w14:paraId="0B0AA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3388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EC472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2062</w:t>
      </w:r>
    </w:p>
    <w:p w14:paraId="187261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2062</w:t>
      </w:r>
    </w:p>
    <w:p w14:paraId="7724D6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B35DA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3C1C23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2064</w:t>
      </w:r>
    </w:p>
    <w:p w14:paraId="1E887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744EC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0E59E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2065</w:t>
      </w:r>
    </w:p>
    <w:p w14:paraId="29CD33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40370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19E13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2067</w:t>
      </w:r>
    </w:p>
    <w:p w14:paraId="7008F3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226FF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3D9A8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2069</w:t>
      </w:r>
    </w:p>
    <w:p w14:paraId="6D0E93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6333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5945E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2072</w:t>
      </w:r>
    </w:p>
    <w:p w14:paraId="68E74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BA65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08B298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2074</w:t>
      </w:r>
    </w:p>
    <w:p w14:paraId="469894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2074</w:t>
      </w:r>
    </w:p>
    <w:p w14:paraId="6681B5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1911E6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2076</w:t>
      </w:r>
    </w:p>
    <w:p w14:paraId="5EC8A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5334EF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30DA2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2079</w:t>
      </w:r>
    </w:p>
    <w:p w14:paraId="3CFD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6857FE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12BFF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2082</w:t>
      </w:r>
    </w:p>
    <w:p w14:paraId="68940E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2FC7B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7B12DA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2085</w:t>
      </w:r>
    </w:p>
    <w:p w14:paraId="1D5C88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1DE12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F6B51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2087</w:t>
      </w:r>
    </w:p>
    <w:p w14:paraId="1328A5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94FC5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465FA8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2092</w:t>
      </w:r>
    </w:p>
    <w:p w14:paraId="774938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2092</w:t>
      </w:r>
    </w:p>
    <w:p w14:paraId="4F05B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866B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079AEA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2095</w:t>
      </w:r>
    </w:p>
    <w:p w14:paraId="5D1DE0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2095</w:t>
      </w:r>
    </w:p>
    <w:p w14:paraId="5E38A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3E658B1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8964E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93ECC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1947A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BD695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223E0A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41185F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5F27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0B742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2A090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4C4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59D90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5770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31A3B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506BE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565D63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57CED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50EC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12EC73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14197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11BA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0CB77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5308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2FB05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31526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D635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61A8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123FBE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2847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E10D6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07083E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6251BE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51117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2BBFC5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76F729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03080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63A1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5D87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32B36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269190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396B6B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690B8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B8CB6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60416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4737F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0E11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18CEC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4FC8A9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60244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BB12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059D0E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75325A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27BD37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2108B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67D0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49F6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52C1E1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2E9A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09E2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07F8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78AF0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6E7D00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C880F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AC4B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06C61B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79110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D10AF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41B31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42550A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537856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4AABB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395B40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CC19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2B0D2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3B517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454090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904AE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3B420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504845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7F8BE3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34ABF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4585F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D46E6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4020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CD5B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EEC2F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5F7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18957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1CE133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6746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3A2D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098B36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3CBDBD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56098D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7783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6A0F1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5F363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D398E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6421D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0BD2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7321E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7737B3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EDF9C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53923D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2C5CA7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9A2D1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765150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28827E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3128B2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015D2C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6E750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A2C45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F825A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36E05B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58252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56F1A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26776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63A90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4FB524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7340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294E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04B7DF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</w:t>
      </w:r>
      <w:r w:rsidRPr="003E52F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1D08EE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7AB2B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364232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49B0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6B44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419F6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1C0D2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3FC22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158E89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183AD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23FA95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3F5D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CEA5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65C962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79CD6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58ECE5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132EB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2137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0F3B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11919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AE74E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6C31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76905F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BAA0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65E226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FF1D9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6C29D9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1C78BA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E981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BDA7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56B536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01094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C944F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40ADC2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6514D9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D896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6F20F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F5FF4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7F459B5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2C6563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489C5D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31AA58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6F23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F1AA9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2CE133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67CBF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D4B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E3D6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48C6B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0A0221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0ECDAF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3CE0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2D2E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4007AF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01DA37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2B9CD8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3B2D2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4EFD56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67E50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58462B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170A27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BA186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7EA5F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11913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A0865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F3DB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6E795F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415364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3743C9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3E9F0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766130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99069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425F9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3FDFE8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0BF89E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5BDBC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1A5EC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25D39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0D6A5C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446AF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5624BC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5A626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</w:t>
      </w:r>
      <w:r w:rsidRPr="003E52F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0BD36E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93DD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4EF60A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4E5ACC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C62D2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6237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599B29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309CB6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FF6B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FBBBD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0700B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576E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4CE20B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16E94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0D755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A02BE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065D9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50C47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B9CC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7DD34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C2F7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33C28B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6E67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B881D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1FD1A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4962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00019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2ED654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F69A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44EB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B21A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766468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50CF7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5D8FB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DCB65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2F0658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1821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16944E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5290B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15E08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611290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203B9B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29D62C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18701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1E30F5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574C41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238C3D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5615F4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235A33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56749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30DC6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286A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1278B1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B492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01B42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7662F9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4DFA6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B2815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BD6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0D67A9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5CD65C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6ABDF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2ABC7E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1C3D42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753B1F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783B3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12F9C5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13213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7B6E0E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483B8E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2FC50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528D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7AFFFC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498F9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2502A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72CFD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2A0F46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7029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A3261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69DCF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5DD5A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687B43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5BDE99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05AD38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16CEC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AC38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29D5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0E018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0268D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21DE8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30696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57AC8D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11CE68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36867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60855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771C5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14F67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F256C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69CD75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A136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25FABE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1F72AB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0D254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6B11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A52D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76DB8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5ED8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3095D0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E718F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6589A2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6C1A3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457D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6E0973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B9D7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63ADE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223803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59DEA4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4D52C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7BF08F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56BAB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483A8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59E25E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C5EB7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38AFBA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89A20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5BD5D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34C3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9A81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7FF5B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103C8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7E3B4D0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4407FE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01C434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F1D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035C75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0D242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3F012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2B008B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4EF0E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0A920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FDDC2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197F5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449E3F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5FC71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8B32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371008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7D17FE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1C7BCF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4E4E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6DBEF5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1ECB7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014A4F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E617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081E1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06064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3AEB4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705E3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6940D8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7B00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362E6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2C3A03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48A7B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65A7B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52FB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5D910D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20C0D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21C39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6689D0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501AB7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2BF07B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43C1A9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7795E0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BCCC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ACDB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102135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650A9F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639CF2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71621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SE"/>
        </w:rPr>
        <w:t>A.8</w:t>
      </w:r>
      <w:r w:rsidRPr="003E52F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470D18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3E52F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5C805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2C12B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07A8D4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72FB12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250E2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2A3F7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5FC2F5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55525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2F4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3FFED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0C48AA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5AC71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21F5214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</w:t>
      </w:r>
      <w:r>
        <w:rPr>
          <w:noProof/>
        </w:rPr>
        <w:t>8.</w:t>
      </w:r>
      <w:r w:rsidRPr="003E52F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540A52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2B106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30958E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86E4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75F85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53EAE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7560AF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193AC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0037F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7DF307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6F72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26064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70A6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1458D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2EC1E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FAC93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7A914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3363B9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13D0242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33082F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5C1BF5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7B62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149B7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41AD1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73F68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2E018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7A1424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71B890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508936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3B00B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26181D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6421D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175F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6B7FE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2B9826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071B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0519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148C9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7065B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9A82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12F322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4922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712E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AA7BA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984D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20F42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50DB4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0840D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39E1D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286F72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568F92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5CEFF8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7D2F1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12CB3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191AE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83215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74809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38E4F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058F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A1B26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2EA2B3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32BB2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50279E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AFB8D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F688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2927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890F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D5604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77F0C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C3F2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4EC9BA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2C082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1119E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2BF3DB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547E9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72C8A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1677B2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9032D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59F352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66A046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B774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720077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6F2A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7627D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70B2FA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1D437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40C305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4A539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218BBC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8C7E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771A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5F66B7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29819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20279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A958C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462D5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540FD1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7DE4DF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506EC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43F91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46C564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DA600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04623B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78A0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146AF6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6680BD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740458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65B81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167F5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6C38DE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5CC89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5A44B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5AEBE4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269BD2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42F20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5939D3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A8604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226C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2A8854A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B244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4AAA0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783B8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FF46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7D728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CD028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48AD9C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4754D0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BCA50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3B72F1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4397E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36768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B6C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9ED7F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475135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117AC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ED307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70D473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216F1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3EF921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7689E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22F758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060AD7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68F761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757333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5F9A26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37C73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71D83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EAAC0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479BD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41A0D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51F6F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B12F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72C126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76FEA0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15A38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1D41A2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9F3CD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91BD7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5C174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04C2A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B0719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1A5CA5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6F40C3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22978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B4403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B4AD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316650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D391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17AB3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6B56FB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02F55F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A598C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86CB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7F085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D5F5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4D36D4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B8AE8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2AF3A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605FC0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5470B5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02E335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1891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111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22F670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633473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6E415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5C5CA2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68D90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9DD5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6A579E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3E5E4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32FA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1654A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478D89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BDF5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6186C0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9A66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4F3106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6E3FC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1356E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7B87A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4B34B7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4075E2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57F0C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6195A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5B29D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7057A4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D60E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3AA3C8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384B36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87804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6F61E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AADC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17F558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3F7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308EB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6E0709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1F023E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42D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5F2759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03A04F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80936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54817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07034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2465D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71FAD1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E5428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3DACE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CFCD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7A85B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818B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8073F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79115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925FE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319528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424028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326AC4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4F1DB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0D8591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83C2A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173C54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0754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ECD78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1B83A9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2512E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6245D7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C5C5B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E39F1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FDF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0071FC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2FDE9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0904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BD9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FCDB1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11172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554B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5D9E9D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FF89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6E3E83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6F43CA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6AF1B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56CA55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2B2CA0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6A272E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7C3440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7BAAF8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90BE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9EF4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3CD05B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204CFA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444582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A639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908BE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1F920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3FA9E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74CAE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70C3F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BFFC3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3DF134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96F68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71F88A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66E261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15C9A5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73D66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03E9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4760E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601BF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2CABBA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5326F2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181F87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C8EC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DC4F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68D477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9EE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7DC83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05E1EA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6F7E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0E7B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59AA85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7DCF11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0BD4C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7CD39E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D62EA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36C1A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3F1427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033038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6BF54F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3CFAF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03FC40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F32E5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E892C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4F77B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3EDFF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30A36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0720B3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0C8897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6F385E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0A039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DBA2D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A6E5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268B78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4F8BF4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4731E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17A32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7F79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5F9AC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089F4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576A62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2754B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7636A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C0BD5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FF2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5417A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2AB071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4E0634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5F15D1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6318B2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459453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6660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0D8997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7278B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1CCAE6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2EFC43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1EAA3B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3AF7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7CD5A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2A7E65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E02C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C6BC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2E3EA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5238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F5EA5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5D0A9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7A8B9A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58C2CB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3FBC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2C23F3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7A527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84037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62905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56FB8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0A2F8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5C18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EB34E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FE72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1B8E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D15A8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2FE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4154F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4DA68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79D98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A3447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2A166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4E0D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7104C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ECF50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525D2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AA40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622C56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A0E02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67B3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208ED4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226A0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57F8DF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19CC0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7598B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E952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3BFEF1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3E79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63A648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7D3CD4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21BE87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570D1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74309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06E73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0382F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68662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5C81E1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DBC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ECEEB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232CD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B4A7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423C4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1ECAA4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5F12C2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DCF32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40C334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BC0AB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985C0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2B41FC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D72E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D0C8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45E70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4C1037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25345A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486E0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255CD0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B3B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2E6F7B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05CF28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754DE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0DD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2DED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58E50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651C26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3FCAE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0FC8B7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22334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44B7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7D966E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0F083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4A3185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68DAB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297C2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B7AF5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73707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752DB9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762705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5215E0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2C57A7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39BC1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F87B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421A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6B5DB0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044CF0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16B6B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AF2A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9FD0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0C3D0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C8B0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6057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1403C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6F3A58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2C5A81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272CAA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77A61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39A5BD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2652C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518C90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188477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2CE75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1882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1FAD48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5B8B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A60D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6146DC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2975</w:t>
      </w:r>
    </w:p>
    <w:p w14:paraId="767C8E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236C9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8126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2982</w:t>
      </w:r>
    </w:p>
    <w:p w14:paraId="1426BA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CBFB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513B0D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2990</w:t>
      </w:r>
    </w:p>
    <w:p w14:paraId="616FCC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8FEF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084A39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3000</w:t>
      </w:r>
    </w:p>
    <w:p w14:paraId="2281E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6BCEA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3010</w:t>
      </w:r>
    </w:p>
    <w:p w14:paraId="71074A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3010</w:t>
      </w:r>
    </w:p>
    <w:p w14:paraId="3FC595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1A0A88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2114FB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3020</w:t>
      </w:r>
    </w:p>
    <w:p w14:paraId="3CFD9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68CC4A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0058F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3031</w:t>
      </w:r>
    </w:p>
    <w:p w14:paraId="6FE46D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959D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761C32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3037</w:t>
      </w:r>
    </w:p>
    <w:p w14:paraId="32BAF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4AA523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3C5E8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3042</w:t>
      </w:r>
    </w:p>
    <w:p w14:paraId="11A15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3042</w:t>
      </w:r>
    </w:p>
    <w:p w14:paraId="75EEC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>8.16.105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6562E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3047</w:t>
      </w:r>
    </w:p>
    <w:p w14:paraId="1DAD0A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27D1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5258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3E52FD">
        <w:rPr>
          <w:rFonts w:cs="Arial"/>
          <w:noProof/>
        </w:rPr>
        <w:t xml:space="preserve">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3051</w:t>
      </w:r>
    </w:p>
    <w:p w14:paraId="6C79F3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D7806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0AAA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3054</w:t>
      </w:r>
    </w:p>
    <w:p w14:paraId="4CDC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30BD34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6595DB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3057</w:t>
      </w:r>
    </w:p>
    <w:p w14:paraId="411FA0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3057</w:t>
      </w:r>
    </w:p>
    <w:p w14:paraId="754BB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74BD9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3063</w:t>
      </w:r>
    </w:p>
    <w:p w14:paraId="296AA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3063</w:t>
      </w:r>
    </w:p>
    <w:p w14:paraId="7CA0D9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1CFD3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5D0218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3070</w:t>
      </w:r>
    </w:p>
    <w:p w14:paraId="34641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F898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593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3071</w:t>
      </w:r>
    </w:p>
    <w:p w14:paraId="15CE4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53DAF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A78A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3072</w:t>
      </w:r>
    </w:p>
    <w:p w14:paraId="124D91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44D02B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0125B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3073</w:t>
      </w:r>
    </w:p>
    <w:p w14:paraId="1F002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6345AB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2C7F2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3075</w:t>
      </w:r>
    </w:p>
    <w:p w14:paraId="4BBAB9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557210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13FC1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3076</w:t>
      </w:r>
    </w:p>
    <w:p w14:paraId="48773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099F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4E580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3077</w:t>
      </w:r>
    </w:p>
    <w:p w14:paraId="21DF30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A618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5A1C0E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3078</w:t>
      </w:r>
    </w:p>
    <w:p w14:paraId="01681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104D8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09F1D7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3086</w:t>
      </w:r>
    </w:p>
    <w:p w14:paraId="1DED1F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CE3D9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C27F31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3093</w:t>
      </w:r>
    </w:p>
    <w:p w14:paraId="63A598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3093</w:t>
      </w:r>
    </w:p>
    <w:p w14:paraId="62D75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7B31C2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3EFF0C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3095</w:t>
      </w:r>
    </w:p>
    <w:p w14:paraId="599FBF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3095</w:t>
      </w:r>
    </w:p>
    <w:p w14:paraId="6092F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0094D1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68386D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3097</w:t>
      </w:r>
    </w:p>
    <w:p w14:paraId="57CD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3097</w:t>
      </w:r>
    </w:p>
    <w:p w14:paraId="13DC4C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056309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3098</w:t>
      </w:r>
    </w:p>
    <w:p w14:paraId="4366D1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3098</w:t>
      </w:r>
    </w:p>
    <w:p w14:paraId="5A74F3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53A33C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84F2B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3101</w:t>
      </w:r>
    </w:p>
    <w:p w14:paraId="5042C4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2C6808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2E1838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3101</w:t>
      </w:r>
    </w:p>
    <w:p w14:paraId="7238B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05A2A3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3104</w:t>
      </w:r>
    </w:p>
    <w:p w14:paraId="4B6F0A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3104</w:t>
      </w:r>
    </w:p>
    <w:p w14:paraId="7DE28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3104</w:t>
      </w:r>
    </w:p>
    <w:p w14:paraId="770950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3106</w:t>
      </w:r>
    </w:p>
    <w:p w14:paraId="3B5EE6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3106</w:t>
      </w:r>
    </w:p>
    <w:p w14:paraId="42BA97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0B428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120B3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528206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1524A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3108</w:t>
      </w:r>
    </w:p>
    <w:p w14:paraId="2CF5C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6BAA39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7C5D6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2776CF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3FE61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3109</w:t>
      </w:r>
    </w:p>
    <w:p w14:paraId="20DD2A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5FB44B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3109</w:t>
      </w:r>
    </w:p>
    <w:p w14:paraId="22D3FA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393B3F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3111</w:t>
      </w:r>
    </w:p>
    <w:p w14:paraId="310A8B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3111</w:t>
      </w:r>
    </w:p>
    <w:p w14:paraId="7CA0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3111</w:t>
      </w:r>
    </w:p>
    <w:p w14:paraId="34C86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3115</w:t>
      </w:r>
    </w:p>
    <w:p w14:paraId="07D07E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3115</w:t>
      </w:r>
    </w:p>
    <w:p w14:paraId="6483FB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3115</w:t>
      </w:r>
    </w:p>
    <w:p w14:paraId="3661AC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5C2AD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73380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3118</w:t>
      </w:r>
    </w:p>
    <w:p w14:paraId="46F113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2995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66046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3121</w:t>
      </w:r>
    </w:p>
    <w:p w14:paraId="50ED31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369B27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79374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3124</w:t>
      </w:r>
    </w:p>
    <w:p w14:paraId="5983D4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31741B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4E4B6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3127</w:t>
      </w:r>
    </w:p>
    <w:p w14:paraId="3E80B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6AEE3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4F47A3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3131</w:t>
      </w:r>
    </w:p>
    <w:p w14:paraId="0A4A3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5CEF6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68574D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3E52FD">
        <w:rPr>
          <w:bCs/>
          <w:noProof/>
        </w:rPr>
        <w:t xml:space="preserve"> CSI-RS based discovery signal</w:t>
      </w:r>
      <w:r>
        <w:rPr>
          <w:noProof/>
        </w:rPr>
        <w:tab/>
        <w:t>3135</w:t>
      </w:r>
    </w:p>
    <w:p w14:paraId="785044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3A66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0F3B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3139</w:t>
      </w:r>
    </w:p>
    <w:p w14:paraId="096DE4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7F04F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93789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3143</w:t>
      </w:r>
    </w:p>
    <w:p w14:paraId="22A2A8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5319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69F026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3146</w:t>
      </w:r>
    </w:p>
    <w:p w14:paraId="3D0353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43A167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221268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3149</w:t>
      </w:r>
    </w:p>
    <w:p w14:paraId="37347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73473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ED842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3152</w:t>
      </w:r>
    </w:p>
    <w:p w14:paraId="198778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7D1C4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41D1EC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3156</w:t>
      </w:r>
    </w:p>
    <w:p w14:paraId="2D7D82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3156</w:t>
      </w:r>
    </w:p>
    <w:p w14:paraId="431374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C7BFA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1B33E2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3159</w:t>
      </w:r>
    </w:p>
    <w:p w14:paraId="30932F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9A3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250808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3162</w:t>
      </w:r>
    </w:p>
    <w:p w14:paraId="403A46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16BFC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578F41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3165</w:t>
      </w:r>
    </w:p>
    <w:p w14:paraId="2DCC8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1AF761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1F616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3168</w:t>
      </w:r>
    </w:p>
    <w:p w14:paraId="77C91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7FE7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78AABE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3171</w:t>
      </w:r>
    </w:p>
    <w:p w14:paraId="495448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162A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7FFFB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3174</w:t>
      </w:r>
    </w:p>
    <w:p w14:paraId="10F110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0B0DA0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24E51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3177</w:t>
      </w:r>
    </w:p>
    <w:p w14:paraId="0341D4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0F8CE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2CD08C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3180</w:t>
      </w:r>
    </w:p>
    <w:p w14:paraId="57AA61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3E7D1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5EE756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3183</w:t>
      </w:r>
    </w:p>
    <w:p w14:paraId="6BEB8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45DFE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39547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3186</w:t>
      </w:r>
    </w:p>
    <w:p w14:paraId="7935D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21A6D5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3189</w:t>
      </w:r>
    </w:p>
    <w:p w14:paraId="184F2F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3189</w:t>
      </w:r>
    </w:p>
    <w:p w14:paraId="30D26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3189</w:t>
      </w:r>
    </w:p>
    <w:p w14:paraId="12CD3D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3192</w:t>
      </w:r>
    </w:p>
    <w:p w14:paraId="66C235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3192</w:t>
      </w:r>
    </w:p>
    <w:p w14:paraId="43812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3192</w:t>
      </w:r>
    </w:p>
    <w:p w14:paraId="4BC0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3195</w:t>
      </w:r>
    </w:p>
    <w:p w14:paraId="260C6C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3195</w:t>
      </w:r>
    </w:p>
    <w:p w14:paraId="45B30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7F98D0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48020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3198</w:t>
      </w:r>
    </w:p>
    <w:p w14:paraId="62666F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EE0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51B35A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3201</w:t>
      </w:r>
    </w:p>
    <w:p w14:paraId="689C9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5B369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580B32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3203</w:t>
      </w:r>
    </w:p>
    <w:p w14:paraId="40946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1813F5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50AD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3205</w:t>
      </w:r>
    </w:p>
    <w:p w14:paraId="2ED5F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62C0B1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1578A6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3207</w:t>
      </w:r>
    </w:p>
    <w:p w14:paraId="5089FF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5919D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4FAEBE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3209</w:t>
      </w:r>
    </w:p>
    <w:p w14:paraId="7DDB15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58CF8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3210</w:t>
      </w:r>
    </w:p>
    <w:p w14:paraId="2DA98F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3211</w:t>
      </w:r>
    </w:p>
    <w:p w14:paraId="5CEA7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29F55C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A.8.23.21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44F43A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3213</w:t>
      </w:r>
    </w:p>
    <w:p w14:paraId="686681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3F77FF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A.8.23.22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7992F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3215</w:t>
      </w:r>
    </w:p>
    <w:p w14:paraId="16C5F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437FE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3216</w:t>
      </w:r>
    </w:p>
    <w:p w14:paraId="1BDBF9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3217</w:t>
      </w:r>
    </w:p>
    <w:p w14:paraId="610F3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1F25E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3219</w:t>
      </w:r>
    </w:p>
    <w:p w14:paraId="0C15A8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3220</w:t>
      </w:r>
    </w:p>
    <w:p w14:paraId="35F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515AC7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298C2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3223</w:t>
      </w:r>
    </w:p>
    <w:p w14:paraId="5977D8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65A911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220558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3226</w:t>
      </w:r>
    </w:p>
    <w:p w14:paraId="422C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39D2AC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223C4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3229</w:t>
      </w:r>
    </w:p>
    <w:p w14:paraId="1148EF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624A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361FFA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3233</w:t>
      </w:r>
    </w:p>
    <w:p w14:paraId="03CED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31FBA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1E029D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3237</w:t>
      </w:r>
    </w:p>
    <w:p w14:paraId="6567A9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3237</w:t>
      </w:r>
    </w:p>
    <w:p w14:paraId="54E326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9416D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4E16A3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3239</w:t>
      </w:r>
    </w:p>
    <w:p w14:paraId="55794D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9AFB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54F801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3240</w:t>
      </w:r>
    </w:p>
    <w:p w14:paraId="497061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7768E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0D857C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3243</w:t>
      </w:r>
    </w:p>
    <w:p w14:paraId="54F6EB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3243</w:t>
      </w:r>
    </w:p>
    <w:p w14:paraId="1FA44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7CC56F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3245</w:t>
      </w:r>
    </w:p>
    <w:p w14:paraId="3D6012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3245</w:t>
      </w:r>
    </w:p>
    <w:p w14:paraId="299F58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611C93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3247</w:t>
      </w:r>
    </w:p>
    <w:p w14:paraId="206373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3247</w:t>
      </w:r>
    </w:p>
    <w:p w14:paraId="2260C8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3247</w:t>
      </w:r>
    </w:p>
    <w:p w14:paraId="7603C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0B409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483661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3250</w:t>
      </w:r>
    </w:p>
    <w:p w14:paraId="69487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1D1CF0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7A3D26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3253</w:t>
      </w:r>
    </w:p>
    <w:p w14:paraId="17028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7E24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1F2510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3256</w:t>
      </w:r>
    </w:p>
    <w:p w14:paraId="6C02A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3DA02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3259</w:t>
      </w:r>
    </w:p>
    <w:p w14:paraId="44464D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3259</w:t>
      </w:r>
    </w:p>
    <w:p w14:paraId="5815C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57D5A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399A76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3263</w:t>
      </w:r>
    </w:p>
    <w:p w14:paraId="75BEBA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3117A7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738EC4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3267</w:t>
      </w:r>
    </w:p>
    <w:p w14:paraId="471E5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3267</w:t>
      </w:r>
    </w:p>
    <w:p w14:paraId="718E9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061051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3270</w:t>
      </w:r>
    </w:p>
    <w:p w14:paraId="3B0640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79E82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5A3EA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3274</w:t>
      </w:r>
    </w:p>
    <w:p w14:paraId="31B7C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3274</w:t>
      </w:r>
    </w:p>
    <w:p w14:paraId="71893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3278</w:t>
      </w:r>
    </w:p>
    <w:p w14:paraId="3763A1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3278</w:t>
      </w:r>
    </w:p>
    <w:p w14:paraId="044444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4A14A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3282</w:t>
      </w:r>
    </w:p>
    <w:p w14:paraId="15FEC6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3282</w:t>
      </w:r>
    </w:p>
    <w:p w14:paraId="6A218D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3282</w:t>
      </w:r>
    </w:p>
    <w:p w14:paraId="24512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3285</w:t>
      </w:r>
    </w:p>
    <w:p w14:paraId="599F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3285</w:t>
      </w:r>
    </w:p>
    <w:p w14:paraId="624E05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3285</w:t>
      </w:r>
    </w:p>
    <w:p w14:paraId="662D35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3289</w:t>
      </w:r>
    </w:p>
    <w:p w14:paraId="6F5FFA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3289</w:t>
      </w:r>
    </w:p>
    <w:p w14:paraId="5014AB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3289</w:t>
      </w:r>
    </w:p>
    <w:p w14:paraId="43F62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3292</w:t>
      </w:r>
    </w:p>
    <w:p w14:paraId="543D3C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3292</w:t>
      </w:r>
    </w:p>
    <w:p w14:paraId="4C4AF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3292</w:t>
      </w:r>
    </w:p>
    <w:p w14:paraId="726B8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3295</w:t>
      </w:r>
    </w:p>
    <w:p w14:paraId="216B508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2CFC20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5F8084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60733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3F35C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0CAD68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37DA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367F2A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7CAD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1505E4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1E16BE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98F1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241C7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209BE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8252B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64F7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7F91B0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321F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A1A45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7CF88B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65FC6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1F33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28060D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0B4281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116B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62241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1ED376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31830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B2FB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41283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3E9542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7F2CB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0E1C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21D34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424D0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1458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0383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1F2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A9084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552C00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140CB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46D6F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3F4522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5A3E89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C364D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A4FE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67F75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02C71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AEAE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115C3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9B7E3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E905B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430B6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67A6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40D51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49E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4AEEE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FB7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A44D8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2E2EF0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9CBC1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8BE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4345F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6D53A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3D1BB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C513C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039B53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3339</w:t>
      </w:r>
    </w:p>
    <w:p w14:paraId="78E00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455BF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74C741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1B326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3341</w:t>
      </w:r>
    </w:p>
    <w:p w14:paraId="776F9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0F249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0A8F95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41631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3343</w:t>
      </w:r>
    </w:p>
    <w:p w14:paraId="114E6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8245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62B6A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7AAC2A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3343</w:t>
      </w:r>
    </w:p>
    <w:p w14:paraId="39E5C6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3EFD5A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188F0B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42CB7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3345</w:t>
      </w:r>
    </w:p>
    <w:p w14:paraId="12BAD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43DBF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6FDC1E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6A7E9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3345</w:t>
      </w:r>
    </w:p>
    <w:p w14:paraId="15426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E7FD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78ABFC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78F31D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3350</w:t>
      </w:r>
    </w:p>
    <w:p w14:paraId="21D0E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67840E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501F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72A1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3354</w:t>
      </w:r>
    </w:p>
    <w:p w14:paraId="2D622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910F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A24F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79CB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3355</w:t>
      </w:r>
    </w:p>
    <w:p w14:paraId="62D7A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6F69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3DEAA1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6D4049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3358</w:t>
      </w:r>
    </w:p>
    <w:p w14:paraId="5655C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33C16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1EDC6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07D62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3361</w:t>
      </w:r>
    </w:p>
    <w:p w14:paraId="3E212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1964A3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4D70B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08D7FA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3364</w:t>
      </w:r>
    </w:p>
    <w:p w14:paraId="60B9C4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51BEC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E64F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30473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3367</w:t>
      </w:r>
    </w:p>
    <w:p w14:paraId="7CC11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17D748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38FB1C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47230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3370</w:t>
      </w:r>
    </w:p>
    <w:p w14:paraId="7BC4C9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76B9E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3371</w:t>
      </w:r>
    </w:p>
    <w:p w14:paraId="06B9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0D0BA3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3374</w:t>
      </w:r>
    </w:p>
    <w:p w14:paraId="1286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3374</w:t>
      </w:r>
    </w:p>
    <w:p w14:paraId="532F2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3374</w:t>
      </w:r>
    </w:p>
    <w:p w14:paraId="52272D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43FA73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3378</w:t>
      </w:r>
    </w:p>
    <w:p w14:paraId="7A3D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3378</w:t>
      </w:r>
    </w:p>
    <w:p w14:paraId="36FA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3EC6E5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6F4C65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3381</w:t>
      </w:r>
    </w:p>
    <w:p w14:paraId="60E1AF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4D09B4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858A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4D46DE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3384</w:t>
      </w:r>
    </w:p>
    <w:p w14:paraId="32E4B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0A8B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2892AE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1E49CA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3387</w:t>
      </w:r>
    </w:p>
    <w:p w14:paraId="0FFC38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5A08C2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1D112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353025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3391</w:t>
      </w:r>
    </w:p>
    <w:p w14:paraId="13265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410EAD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6B190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3B4EEC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3394</w:t>
      </w:r>
    </w:p>
    <w:p w14:paraId="5DE0D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16887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0BF2A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768AF9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3398</w:t>
      </w:r>
    </w:p>
    <w:p w14:paraId="4CA11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3398</w:t>
      </w:r>
    </w:p>
    <w:p w14:paraId="5A189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3398</w:t>
      </w:r>
    </w:p>
    <w:p w14:paraId="7D0EC3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3401</w:t>
      </w:r>
    </w:p>
    <w:p w14:paraId="3A7442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3402</w:t>
      </w:r>
    </w:p>
    <w:p w14:paraId="1932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3A6C0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5DCEAF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D210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3408</w:t>
      </w:r>
    </w:p>
    <w:p w14:paraId="56CEF7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5CF966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66D2B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C2B01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3415</w:t>
      </w:r>
    </w:p>
    <w:p w14:paraId="58D59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153F1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3415</w:t>
      </w:r>
    </w:p>
    <w:p w14:paraId="2FA4D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615FCB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3418</w:t>
      </w:r>
    </w:p>
    <w:p w14:paraId="33186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3418</w:t>
      </w:r>
    </w:p>
    <w:p w14:paraId="4B1F3F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3418</w:t>
      </w:r>
    </w:p>
    <w:p w14:paraId="08D18B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69D6D3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3421</w:t>
      </w:r>
    </w:p>
    <w:p w14:paraId="718B7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0F831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343B92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6C8193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3423</w:t>
      </w:r>
    </w:p>
    <w:p w14:paraId="4212C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667C20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42FFBE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848CD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3428</w:t>
      </w:r>
    </w:p>
    <w:p w14:paraId="4C04F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7499B0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70EFA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4A0A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2D594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6BC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5494B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95E8C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6B345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530FED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250404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63415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71664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712082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72A4B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C8DD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984F3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C8C9F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9D4D9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65B180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658EF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9754B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3CE8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4D5F9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FCA3F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D05A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4C50EB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76C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73807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21E04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55FC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36BB2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453218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2DEBD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C8D4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20282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549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46A61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6C009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EFE0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22BD8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5CCA5A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A088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44D22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E1F2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C104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5892EB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76E37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A41C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48DE27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0D9A53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48592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43403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11727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F87D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9B28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609D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46D4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6FACDE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5EF19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50C48D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1F761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0F8131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A50EB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3D71DC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4373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65869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77F0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5F23D8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7D283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0BC03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948E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CC39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65A99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69BD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3EC98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6ABAF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3380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72DDB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54218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23BA3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B2AAA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EDA7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4EBD3F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4D34B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79C0B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721CF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5BFBEB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6A932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A7C8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05BBA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B999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EF4D6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CFB9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9179A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697DE7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E344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563D6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C7314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5D85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121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4E693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35CC6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EEBB7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33EEF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21DB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8E9B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38A570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DCCB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19A25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419CD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3A069C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2A9DB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EF778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6D53A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D230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39FD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5B12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097BF1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2F80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30B9D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64429F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6ADC6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25BC6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49159D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D3EE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50AB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4B2E60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D2963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7D4EC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E87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431EBD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0D64B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AEAF2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52636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4B0562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28B34A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014EE0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A161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4C596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1DC8F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4236F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10012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AD281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48BE2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1399C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409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A217E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2068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F4020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A1AE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5D486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5375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46A43C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5B5B1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4654D4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3F75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6A93C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758E6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3E9F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7276A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D8649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3CB7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FAD8A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5F9A2D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38BE08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6D62E2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059A2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04DEA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C612F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677013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1B9A8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5A7A11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17F95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3BE8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E6DB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14F95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451910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6D9A9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5E57E7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6D509C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88A47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BDDB6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03B402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2BD765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0165E0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C559E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3BAB7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3BDC5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FE90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AC4AB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65E4C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15D4C3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1E59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D263A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3E98CC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06D74F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0D1B6F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7094AA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125CF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130E0F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D6310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7C8773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736A4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4EDCF6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0DD78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1F854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57CB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33A286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7D01B0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4D67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7223D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3714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0B672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1055DA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48B43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3B6EF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C094C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BB58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D6D94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FD930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A2B34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7C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0739F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CD6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21CDA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69EC1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227DFA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560A72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9E683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4B4CA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563B4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AA6C5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2AE47E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1AD66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D89B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167422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004E4B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56C525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644A4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11B91E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05CD9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BB71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7AD32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12D20C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1F3683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97138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57991E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8225E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99E40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571B08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43114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8B44F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84B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43910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2E7DC0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293FE4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1339D5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2CD1D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9F342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45589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708089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0E33D7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5E56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7D74B9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01F91B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CA6A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3037F0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6D1078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2BFC9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44C3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4A518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34066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74DDC7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7B373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0199C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419C60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272B3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40899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7A288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7FE57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1939C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6F4F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6E825E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1A6B18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19991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14489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5D626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2262F8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49D0D6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6BBE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072BC5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54C42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9A637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089A7F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2A0DE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736CF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36D4FD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240F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139B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1F254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73AA18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5F8A5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5A7F7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66B147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3A091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091724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57D183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1BAF3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2C2B35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109E4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22DE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4FDD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2A75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74C9C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7B858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4BD275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63F4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43D59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4C9D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7E662E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311A55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5A614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60DFCD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04E920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7EA1F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6346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43863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0F2C3C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2F27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2ABA3F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61B68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248BB0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1E09AC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435B9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4C131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128B6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08BC18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2FA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E93D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92146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3C9A2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0229D2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198F7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2FD7B4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01345D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50F3F0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96CF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38654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7368F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D93A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45BA9D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232FC2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7A35F9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3BAE4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33EAA9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C647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4508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00199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711C1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E701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0E4BB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0A9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40D82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F5E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346F78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381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7C0CE9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66B1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24FDBA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4FAF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A2944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C2DE7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48278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30077F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AA201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2410DA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35A3B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65F0B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EF0A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528DA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F1011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67A54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DFDF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7386B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11E39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6357F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40BDF4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524CB7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643673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17F9C3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3D3A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90C0C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6E3E6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A0F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69B60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73FB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33A31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206D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2BE17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03ACF0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C920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87A0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6CDB0C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2A6F2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053A6F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2DD252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78A30D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225CD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5E8469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D6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67222C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250FB1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660D3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2357A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5D3CE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59AE86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1775E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227919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AE30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2E9E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31B5C6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3E52FD">
        <w:rPr>
          <w:bCs/>
          <w:noProof/>
        </w:rPr>
        <w:t>E-UTRAN TDD</w:t>
      </w:r>
      <w:r>
        <w:rPr>
          <w:noProof/>
        </w:rPr>
        <w:tab/>
        <w:t>3846</w:t>
      </w:r>
    </w:p>
    <w:p w14:paraId="259F07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60F8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E995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B06D8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70A3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56DD81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AAC45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DF737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60193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420B1C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3F616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16BA0A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7A2349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36BE6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42AD7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12F4DD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56E38C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729168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4F5C6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26A77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02C8099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4F24D0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27003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2E46B3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69609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38A7E8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3861</w:t>
      </w:r>
    </w:p>
    <w:p w14:paraId="1C886F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392B4A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4CD36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662068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044DB3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33E56C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037463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2306D0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</w:t>
      </w:r>
      <w:r>
        <w:rPr>
          <w:noProof/>
        </w:rPr>
        <w:tab/>
        <w:t>3864</w:t>
      </w:r>
    </w:p>
    <w:p w14:paraId="577DF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16F303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03C757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1168C9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BF86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3A0D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4D42A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10379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3869</w:t>
      </w:r>
    </w:p>
    <w:p w14:paraId="3EE86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74519D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7A1082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6602C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3871</w:t>
      </w:r>
    </w:p>
    <w:p w14:paraId="12A97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0A3A32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75AD2A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0F50FF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3874</w:t>
      </w:r>
    </w:p>
    <w:p w14:paraId="31722D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3874</w:t>
      </w:r>
    </w:p>
    <w:p w14:paraId="04549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3874</w:t>
      </w:r>
    </w:p>
    <w:p w14:paraId="3D0B1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6E2F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3E52F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3877</w:t>
      </w:r>
    </w:p>
    <w:p w14:paraId="2D30E4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47ABED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29C30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AE91A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3880</w:t>
      </w:r>
    </w:p>
    <w:p w14:paraId="1BAC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3DBED4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3880</w:t>
      </w:r>
    </w:p>
    <w:p w14:paraId="5CED96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21C474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3883</w:t>
      </w:r>
    </w:p>
    <w:p w14:paraId="08B01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581C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3DF94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EA79A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3885</w:t>
      </w:r>
    </w:p>
    <w:p w14:paraId="1ED269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09353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5A6C3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045467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3886</w:t>
      </w:r>
    </w:p>
    <w:p w14:paraId="3505D7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3C367E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11AA0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4276317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3888</w:t>
      </w:r>
    </w:p>
    <w:p w14:paraId="4B5549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3888</w:t>
      </w:r>
    </w:p>
    <w:p w14:paraId="21FB0D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3736A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47DFB4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3890</w:t>
      </w:r>
    </w:p>
    <w:p w14:paraId="6C1E2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3891</w:t>
      </w:r>
    </w:p>
    <w:p w14:paraId="5C6F7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BC2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03FFA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3894</w:t>
      </w:r>
    </w:p>
    <w:p w14:paraId="11807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FDD-FDD RSTD inter frequency case</w:t>
      </w:r>
      <w:r>
        <w:rPr>
          <w:noProof/>
        </w:rPr>
        <w:tab/>
        <w:t>3895</w:t>
      </w:r>
    </w:p>
    <w:p w14:paraId="076F6E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8F57D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5CDA6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3897</w:t>
      </w:r>
    </w:p>
    <w:p w14:paraId="423E87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TDD-TDD RSTD inter frequency case</w:t>
      </w:r>
      <w:r>
        <w:rPr>
          <w:noProof/>
        </w:rPr>
        <w:tab/>
        <w:t>3898</w:t>
      </w:r>
    </w:p>
    <w:p w14:paraId="73DAF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33981E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DE84E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3900</w:t>
      </w:r>
    </w:p>
    <w:p w14:paraId="042AD2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3901</w:t>
      </w:r>
    </w:p>
    <w:p w14:paraId="79EB46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520761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003B80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3903</w:t>
      </w:r>
    </w:p>
    <w:p w14:paraId="05C3F0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48FD53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9806E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3906</w:t>
      </w:r>
    </w:p>
    <w:p w14:paraId="0F20C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6C30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33160C4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3907</w:t>
      </w:r>
    </w:p>
    <w:p w14:paraId="6FE24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55C33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DF8E1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3908</w:t>
      </w:r>
    </w:p>
    <w:p w14:paraId="0FF56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392DE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446F90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3909</w:t>
      </w:r>
    </w:p>
    <w:p w14:paraId="07036B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9309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89CCF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3910</w:t>
      </w:r>
    </w:p>
    <w:p w14:paraId="42BFCC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5327C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370850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3911</w:t>
      </w:r>
    </w:p>
    <w:p w14:paraId="550E4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ECF05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0706E3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3912</w:t>
      </w:r>
    </w:p>
    <w:p w14:paraId="2E5155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138A1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48A1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3913</w:t>
      </w:r>
    </w:p>
    <w:p w14:paraId="703F7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4E1529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1CE0D6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3920</w:t>
      </w:r>
    </w:p>
    <w:p w14:paraId="787FFD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61375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3AA6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3926</w:t>
      </w:r>
    </w:p>
    <w:p w14:paraId="5C82A3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1ABF01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2CB537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3929</w:t>
      </w:r>
    </w:p>
    <w:p w14:paraId="3F1805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3929</w:t>
      </w:r>
    </w:p>
    <w:p w14:paraId="179603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71157B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3932</w:t>
      </w:r>
    </w:p>
    <w:p w14:paraId="601D5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3932</w:t>
      </w:r>
    </w:p>
    <w:p w14:paraId="60DD6B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964B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3935</w:t>
      </w:r>
    </w:p>
    <w:p w14:paraId="1879A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3935</w:t>
      </w:r>
    </w:p>
    <w:p w14:paraId="0D4B6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211943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3938</w:t>
      </w:r>
    </w:p>
    <w:p w14:paraId="61438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75CDD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757669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3942</w:t>
      </w:r>
    </w:p>
    <w:p w14:paraId="5AA7AF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E169E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4BD14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3946</w:t>
      </w:r>
    </w:p>
    <w:p w14:paraId="14B83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A29B9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2DC027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3950</w:t>
      </w:r>
    </w:p>
    <w:p w14:paraId="3FC755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5D30C3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32B9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3953</w:t>
      </w:r>
    </w:p>
    <w:p w14:paraId="0BAEE8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02B65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2BEB6E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3958</w:t>
      </w:r>
    </w:p>
    <w:p w14:paraId="0205EE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89800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A5308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3962</w:t>
      </w:r>
    </w:p>
    <w:p w14:paraId="1E70F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F744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59D711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3964</w:t>
      </w:r>
    </w:p>
    <w:p w14:paraId="2ACDC9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33A9C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3967</w:t>
      </w:r>
    </w:p>
    <w:p w14:paraId="1286E0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3967</w:t>
      </w:r>
    </w:p>
    <w:p w14:paraId="5B528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08A63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3970</w:t>
      </w:r>
    </w:p>
    <w:p w14:paraId="6BB75C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3970</w:t>
      </w:r>
    </w:p>
    <w:p w14:paraId="74547C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3970</w:t>
      </w:r>
    </w:p>
    <w:p w14:paraId="6840CE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194288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3975</w:t>
      </w:r>
    </w:p>
    <w:p w14:paraId="288A6D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61918C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27CCD7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3979</w:t>
      </w:r>
    </w:p>
    <w:p w14:paraId="7866C4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19976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60227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3983</w:t>
      </w:r>
    </w:p>
    <w:p w14:paraId="26345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3983</w:t>
      </w:r>
    </w:p>
    <w:p w14:paraId="40E0F0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3986</w:t>
      </w:r>
    </w:p>
    <w:p w14:paraId="10807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3986</w:t>
      </w:r>
    </w:p>
    <w:p w14:paraId="2B8E1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3986</w:t>
      </w:r>
    </w:p>
    <w:p w14:paraId="05E64F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6F72A4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3989</w:t>
      </w:r>
    </w:p>
    <w:p w14:paraId="1C2DC2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228607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0AED0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3992</w:t>
      </w:r>
    </w:p>
    <w:p w14:paraId="429B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63382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D093A9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3995</w:t>
      </w:r>
    </w:p>
    <w:p w14:paraId="661A0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3995</w:t>
      </w:r>
    </w:p>
    <w:p w14:paraId="0F7C28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291A2A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3995</w:t>
      </w:r>
    </w:p>
    <w:p w14:paraId="6BDC9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08DD2F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3998</w:t>
      </w:r>
    </w:p>
    <w:p w14:paraId="287ED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4CA2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A3D2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173C43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4000</w:t>
      </w:r>
    </w:p>
    <w:p w14:paraId="7DEE0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4000</w:t>
      </w:r>
    </w:p>
    <w:p w14:paraId="30693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50278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16770A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4002</w:t>
      </w:r>
    </w:p>
    <w:p w14:paraId="6FCE3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5430E5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72DD8E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38AA64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4002</w:t>
      </w:r>
    </w:p>
    <w:p w14:paraId="7BF11F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4002</w:t>
      </w:r>
    </w:p>
    <w:p w14:paraId="6C53E4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983F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4002</w:t>
      </w:r>
    </w:p>
    <w:p w14:paraId="06B707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4005</w:t>
      </w:r>
    </w:p>
    <w:p w14:paraId="369E24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4005</w:t>
      </w:r>
    </w:p>
    <w:p w14:paraId="6BEA2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116669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4005</w:t>
      </w:r>
    </w:p>
    <w:p w14:paraId="20D6FD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4008</w:t>
      </w:r>
    </w:p>
    <w:p w14:paraId="72C1D2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4008</w:t>
      </w:r>
    </w:p>
    <w:p w14:paraId="10B018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4EB6E9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4008</w:t>
      </w:r>
    </w:p>
    <w:p w14:paraId="5A34E9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4011</w:t>
      </w:r>
    </w:p>
    <w:p w14:paraId="3AF6F5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4011</w:t>
      </w:r>
    </w:p>
    <w:p w14:paraId="2F40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4011</w:t>
      </w:r>
    </w:p>
    <w:p w14:paraId="681EC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4011</w:t>
      </w:r>
    </w:p>
    <w:p w14:paraId="7F29C0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7FCE32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4014</w:t>
      </w:r>
    </w:p>
    <w:p w14:paraId="246C9E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4014</w:t>
      </w:r>
    </w:p>
    <w:p w14:paraId="761898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4014</w:t>
      </w:r>
    </w:p>
    <w:p w14:paraId="28ABA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4014</w:t>
      </w:r>
    </w:p>
    <w:p w14:paraId="5BC4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1694A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4017</w:t>
      </w:r>
    </w:p>
    <w:p w14:paraId="5FA140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482FE8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4017</w:t>
      </w:r>
    </w:p>
    <w:p w14:paraId="70E770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4020</w:t>
      </w:r>
    </w:p>
    <w:p w14:paraId="79E050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4020</w:t>
      </w:r>
    </w:p>
    <w:p w14:paraId="2D8B95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5F0210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4020</w:t>
      </w:r>
    </w:p>
    <w:p w14:paraId="6D4707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58E48D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4023</w:t>
      </w:r>
    </w:p>
    <w:p w14:paraId="531ED7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61342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9A9A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6C14CA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4028</w:t>
      </w:r>
    </w:p>
    <w:p w14:paraId="74B8BE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6E6AA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4028</w:t>
      </w:r>
    </w:p>
    <w:p w14:paraId="0CD13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4034</w:t>
      </w:r>
    </w:p>
    <w:p w14:paraId="51FDAC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4034</w:t>
      </w:r>
    </w:p>
    <w:p w14:paraId="0BBCD4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6643EF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4034</w:t>
      </w:r>
    </w:p>
    <w:p w14:paraId="57409E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64FF88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4038</w:t>
      </w:r>
    </w:p>
    <w:p w14:paraId="3A338D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4038</w:t>
      </w:r>
    </w:p>
    <w:p w14:paraId="66C4D5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2836E0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C49DB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18787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4040</w:t>
      </w:r>
    </w:p>
    <w:p w14:paraId="608F5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66698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8F30B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F19A9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4041</w:t>
      </w:r>
    </w:p>
    <w:p w14:paraId="168FD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275687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3D9AE8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7AE637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4042</w:t>
      </w:r>
    </w:p>
    <w:p w14:paraId="6CF73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4042</w:t>
      </w:r>
    </w:p>
    <w:p w14:paraId="632AFB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4042</w:t>
      </w:r>
    </w:p>
    <w:p w14:paraId="02ED6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69D3871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4066</w:t>
      </w:r>
    </w:p>
    <w:p w14:paraId="72F20D9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4066</w:t>
      </w:r>
    </w:p>
    <w:p w14:paraId="4B0140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A2134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6F634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4068</w:t>
      </w:r>
    </w:p>
    <w:p w14:paraId="1E531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73A55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8FA28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4069</w:t>
      </w:r>
    </w:p>
    <w:p w14:paraId="1FE122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1AF24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5C79E7F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4072</w:t>
      </w:r>
    </w:p>
    <w:p w14:paraId="4BC584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6FF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959F99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4074</w:t>
      </w:r>
    </w:p>
    <w:p w14:paraId="7BCA028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4074</w:t>
      </w:r>
    </w:p>
    <w:p w14:paraId="0FCFF6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384260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6585E1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Interruptions due to V2V sidelink communication</w:t>
      </w:r>
      <w:r>
        <w:rPr>
          <w:noProof/>
        </w:rPr>
        <w:tab/>
        <w:t>4075</w:t>
      </w:r>
    </w:p>
    <w:p w14:paraId="5C2B4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33DA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3FF5E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4077</w:t>
      </w:r>
    </w:p>
    <w:p w14:paraId="6BC9F4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4077</w:t>
      </w:r>
    </w:p>
    <w:p w14:paraId="3DBFDD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4077</w:t>
      </w:r>
    </w:p>
    <w:p w14:paraId="049580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766E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188D2F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4079</w:t>
      </w:r>
    </w:p>
    <w:p w14:paraId="7B553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0E39E9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5EB5BB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4080</w:t>
      </w:r>
    </w:p>
    <w:p w14:paraId="7CE9DE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4080</w:t>
      </w:r>
    </w:p>
    <w:p w14:paraId="33003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29D82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54A32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4082</w:t>
      </w:r>
    </w:p>
    <w:p w14:paraId="6A83F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64E27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5ED9F2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4083</w:t>
      </w:r>
    </w:p>
    <w:p w14:paraId="6A3AF8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4083</w:t>
      </w:r>
    </w:p>
    <w:p w14:paraId="7349A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6BB5DC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4086</w:t>
      </w:r>
    </w:p>
    <w:p w14:paraId="3AE378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4087</w:t>
      </w:r>
    </w:p>
    <w:p w14:paraId="438D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0999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3F6158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4089</w:t>
      </w:r>
    </w:p>
    <w:p w14:paraId="1480CC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C26CB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675A84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4091</w:t>
      </w:r>
    </w:p>
    <w:p w14:paraId="16AC7E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28F3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ADC09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4093</w:t>
      </w:r>
    </w:p>
    <w:p w14:paraId="666558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4093</w:t>
      </w:r>
    </w:p>
    <w:p w14:paraId="5909C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6324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0DEB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4095</w:t>
      </w:r>
    </w:p>
    <w:p w14:paraId="6C52A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396B03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5979A0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4097</w:t>
      </w:r>
    </w:p>
    <w:p w14:paraId="2A03AA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69BF58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CA85E6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4101</w:t>
      </w:r>
    </w:p>
    <w:p w14:paraId="123B15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4101</w:t>
      </w:r>
    </w:p>
    <w:p w14:paraId="7FACEA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279F1F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E7FA3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4102</w:t>
      </w:r>
    </w:p>
    <w:p w14:paraId="21A70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06640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0DD5BF4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</w:t>
      </w:r>
      <w:r w:rsidRPr="003E52F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4105</w:t>
      </w:r>
    </w:p>
    <w:p w14:paraId="5C17F8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4105</w:t>
      </w:r>
    </w:p>
    <w:p w14:paraId="1E9DCF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4105</w:t>
      </w:r>
    </w:p>
    <w:p w14:paraId="27343B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4105</w:t>
      </w:r>
    </w:p>
    <w:p w14:paraId="19DC2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4105</w:t>
      </w:r>
    </w:p>
    <w:p w14:paraId="2EFDB9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56C47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4A72C8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30910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479562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48ED9A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E3A11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4112</w:t>
      </w:r>
    </w:p>
    <w:p w14:paraId="74B3910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4112</w:t>
      </w:r>
    </w:p>
    <w:p w14:paraId="27CF5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4112</w:t>
      </w:r>
    </w:p>
    <w:p w14:paraId="58CD4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4112</w:t>
      </w:r>
    </w:p>
    <w:p w14:paraId="56B521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DDDFC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824FF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4114</w:t>
      </w:r>
    </w:p>
    <w:p w14:paraId="4E6995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38DDA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3FDE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4116</w:t>
      </w:r>
    </w:p>
    <w:p w14:paraId="2E489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4116</w:t>
      </w:r>
    </w:p>
    <w:p w14:paraId="3287580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0D4853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2AC536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4120</w:t>
      </w:r>
    </w:p>
    <w:p w14:paraId="6AC4B1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6ECD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17D7C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4123</w:t>
      </w:r>
    </w:p>
    <w:p w14:paraId="4B276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42F0EC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F9F02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4126</w:t>
      </w:r>
    </w:p>
    <w:p w14:paraId="023C67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4126</w:t>
      </w:r>
    </w:p>
    <w:p w14:paraId="62518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4126</w:t>
      </w:r>
    </w:p>
    <w:p w14:paraId="6C046A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00834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484CF5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4128</w:t>
      </w:r>
    </w:p>
    <w:p w14:paraId="4B7B16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4C0B66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6C772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4130</w:t>
      </w:r>
    </w:p>
    <w:p w14:paraId="311F2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4130</w:t>
      </w:r>
    </w:p>
    <w:p w14:paraId="12BEBC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4131</w:t>
      </w:r>
    </w:p>
    <w:p w14:paraId="3A483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4132</w:t>
      </w:r>
    </w:p>
    <w:p w14:paraId="7F467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4132</w:t>
      </w:r>
    </w:p>
    <w:p w14:paraId="4D3B62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4132</w:t>
      </w:r>
    </w:p>
    <w:p w14:paraId="7A3667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4134</w:t>
      </w:r>
    </w:p>
    <w:p w14:paraId="141C6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4134</w:t>
      </w:r>
    </w:p>
    <w:p w14:paraId="212C295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63A187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6DC8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4136</w:t>
      </w:r>
    </w:p>
    <w:p w14:paraId="3AEC7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4136</w:t>
      </w:r>
    </w:p>
    <w:p w14:paraId="1CA649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4136</w:t>
      </w:r>
    </w:p>
    <w:p w14:paraId="325FA4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1A235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4139</w:t>
      </w:r>
    </w:p>
    <w:p w14:paraId="584010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2CC818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35C71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4142</w:t>
      </w:r>
    </w:p>
    <w:p w14:paraId="5C68AB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368C0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3488BB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4145</w:t>
      </w:r>
    </w:p>
    <w:p w14:paraId="7C906A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4B497C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5D2EDE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4148</w:t>
      </w:r>
    </w:p>
    <w:p w14:paraId="6A1838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3E44B0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6C20E2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4151</w:t>
      </w:r>
    </w:p>
    <w:p w14:paraId="44AF037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092453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5195F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4154</w:t>
      </w:r>
    </w:p>
    <w:p w14:paraId="016ED6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14309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80B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4157</w:t>
      </w:r>
    </w:p>
    <w:p w14:paraId="3353AC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2C14CF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355E490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7D259E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4160</w:t>
      </w:r>
    </w:p>
    <w:p w14:paraId="27519D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010D64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4160</w:t>
      </w:r>
    </w:p>
    <w:p w14:paraId="79E78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4160</w:t>
      </w:r>
    </w:p>
    <w:p w14:paraId="431582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2B2B86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4160</w:t>
      </w:r>
    </w:p>
    <w:p w14:paraId="3FE0B6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2AC928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4161</w:t>
      </w:r>
    </w:p>
    <w:p w14:paraId="022D37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1BB8E1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4161</w:t>
      </w:r>
    </w:p>
    <w:p w14:paraId="1EC238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1BF0CB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4162</w:t>
      </w:r>
    </w:p>
    <w:p w14:paraId="7FC50B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5652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4163</w:t>
      </w:r>
    </w:p>
    <w:p w14:paraId="54A1A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584EE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4164</w:t>
      </w:r>
    </w:p>
    <w:p w14:paraId="66D155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07C582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4164</w:t>
      </w:r>
    </w:p>
    <w:p w14:paraId="3F2BF9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50453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4165</w:t>
      </w:r>
    </w:p>
    <w:p w14:paraId="620428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54A1B9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5B5260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02502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4167</w:t>
      </w:r>
    </w:p>
    <w:p w14:paraId="59229B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1FC732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4167</w:t>
      </w:r>
    </w:p>
    <w:p w14:paraId="37ECE1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1592497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</w:t>
      </w:r>
      <w:r w:rsidRPr="003E52F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 xml:space="preserve">E-UTRAN Standalone Tests for UE Category </w:t>
      </w:r>
      <w:r w:rsidRPr="003E52F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4168</w:t>
      </w:r>
    </w:p>
    <w:p w14:paraId="2818BB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4168</w:t>
      </w:r>
    </w:p>
    <w:p w14:paraId="57EF97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4168</w:t>
      </w:r>
    </w:p>
    <w:p w14:paraId="1D94A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4168</w:t>
      </w:r>
    </w:p>
    <w:p w14:paraId="6B551A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4168</w:t>
      </w:r>
    </w:p>
    <w:p w14:paraId="3AF67A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1CD56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4171</w:t>
      </w:r>
    </w:p>
    <w:p w14:paraId="43028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52EB35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462C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4174</w:t>
      </w:r>
    </w:p>
    <w:p w14:paraId="7C4C13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4174</w:t>
      </w:r>
    </w:p>
    <w:p w14:paraId="0D9067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77DAA0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4177</w:t>
      </w:r>
    </w:p>
    <w:p w14:paraId="194CF5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3875A1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13B62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4180</w:t>
      </w:r>
    </w:p>
    <w:p w14:paraId="4DEDE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4180</w:t>
      </w:r>
    </w:p>
    <w:p w14:paraId="3B952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4180</w:t>
      </w:r>
    </w:p>
    <w:p w14:paraId="63FEB9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3E0D159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1702FA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4183</w:t>
      </w:r>
    </w:p>
    <w:p w14:paraId="68468D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75A534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5DEB50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4185</w:t>
      </w:r>
    </w:p>
    <w:p w14:paraId="27742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0C48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284C7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4187</w:t>
      </w:r>
    </w:p>
    <w:p w14:paraId="191D2F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0FA211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578C4C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4189</w:t>
      </w:r>
    </w:p>
    <w:p w14:paraId="3C5AB9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4189</w:t>
      </w:r>
    </w:p>
    <w:p w14:paraId="7F872C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4189</w:t>
      </w:r>
    </w:p>
    <w:p w14:paraId="7FB7E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4189</w:t>
      </w:r>
    </w:p>
    <w:p w14:paraId="4D7C7A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4190</w:t>
      </w:r>
    </w:p>
    <w:p w14:paraId="3B741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4191</w:t>
      </w:r>
    </w:p>
    <w:p w14:paraId="6F4F0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4191</w:t>
      </w:r>
    </w:p>
    <w:p w14:paraId="458ADB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4192</w:t>
      </w:r>
    </w:p>
    <w:p w14:paraId="7B193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4193</w:t>
      </w:r>
    </w:p>
    <w:p w14:paraId="12013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4193</w:t>
      </w:r>
    </w:p>
    <w:p w14:paraId="54215C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4193</w:t>
      </w:r>
    </w:p>
    <w:p w14:paraId="1EDD4B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4195</w:t>
      </w:r>
    </w:p>
    <w:p w14:paraId="2AAA6E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4196</w:t>
      </w:r>
    </w:p>
    <w:p w14:paraId="67553B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4196</w:t>
      </w:r>
    </w:p>
    <w:p w14:paraId="4BDEA0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4198</w:t>
      </w:r>
    </w:p>
    <w:p w14:paraId="36B1F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4200</w:t>
      </w:r>
    </w:p>
    <w:p w14:paraId="640706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7C8973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4019B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4203</w:t>
      </w:r>
    </w:p>
    <w:p w14:paraId="36BC3FC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4203</w:t>
      </w:r>
    </w:p>
    <w:p w14:paraId="6EE6F2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4205</w:t>
      </w:r>
    </w:p>
    <w:p w14:paraId="2CDF0C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4207</w:t>
      </w:r>
    </w:p>
    <w:p w14:paraId="03E4A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transmit timing for satellite access</w:t>
      </w:r>
      <w:r>
        <w:rPr>
          <w:noProof/>
        </w:rPr>
        <w:tab/>
        <w:t>4207</w:t>
      </w:r>
    </w:p>
    <w:p w14:paraId="75717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4207</w:t>
      </w:r>
    </w:p>
    <w:p w14:paraId="1DF914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7796B0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6B0F5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4210</w:t>
      </w:r>
    </w:p>
    <w:p w14:paraId="465F9A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5CB2EAE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56EBAF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4212</w:t>
      </w:r>
    </w:p>
    <w:p w14:paraId="2AB06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4BCF1A8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33962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4214</w:t>
      </w:r>
    </w:p>
    <w:p w14:paraId="2B721D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3DEC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25494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4216</w:t>
      </w:r>
    </w:p>
    <w:p w14:paraId="07B271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3BF36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399188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4218</w:t>
      </w:r>
    </w:p>
    <w:p w14:paraId="1F27A5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4218</w:t>
      </w:r>
    </w:p>
    <w:p w14:paraId="4F0FA4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261467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7C51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4220</w:t>
      </w:r>
    </w:p>
    <w:p w14:paraId="5EB0AFE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B59AB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A1170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4223</w:t>
      </w:r>
    </w:p>
    <w:p w14:paraId="0A240E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2457B4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53A8BC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4224</w:t>
      </w:r>
    </w:p>
    <w:p w14:paraId="0B4423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502250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F78FF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4227</w:t>
      </w:r>
    </w:p>
    <w:p w14:paraId="6FFB0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4227</w:t>
      </w:r>
    </w:p>
    <w:p w14:paraId="0CB700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3A7F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3D5E7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4230</w:t>
      </w:r>
    </w:p>
    <w:p w14:paraId="6BC628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C15D5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CB98A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4233</w:t>
      </w:r>
    </w:p>
    <w:p w14:paraId="5507D6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28C52C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4236</w:t>
      </w:r>
    </w:p>
    <w:p w14:paraId="2F428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4236</w:t>
      </w:r>
    </w:p>
    <w:p w14:paraId="26C45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562BAD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4AB12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4239</w:t>
      </w:r>
    </w:p>
    <w:p w14:paraId="11F8BC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0E75E6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4242</w:t>
      </w:r>
    </w:p>
    <w:p w14:paraId="5C218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4242</w:t>
      </w:r>
    </w:p>
    <w:p w14:paraId="0DE104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0C64A6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0C578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4245</w:t>
      </w:r>
    </w:p>
    <w:p w14:paraId="16328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4245</w:t>
      </w:r>
    </w:p>
    <w:p w14:paraId="2BB02D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4248</w:t>
      </w:r>
    </w:p>
    <w:p w14:paraId="20D71C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77F6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D68D8E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4251</w:t>
      </w:r>
    </w:p>
    <w:p w14:paraId="6A55CC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4251</w:t>
      </w:r>
    </w:p>
    <w:p w14:paraId="788EF4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4251</w:t>
      </w:r>
    </w:p>
    <w:p w14:paraId="1F3DA9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4251</w:t>
      </w:r>
    </w:p>
    <w:p w14:paraId="1BA304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4253</w:t>
      </w:r>
    </w:p>
    <w:p w14:paraId="57F91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4254</w:t>
      </w:r>
    </w:p>
    <w:p w14:paraId="097BB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4254</w:t>
      </w:r>
    </w:p>
    <w:p w14:paraId="698BAC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4256</w:t>
      </w:r>
    </w:p>
    <w:p w14:paraId="2E6951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4256</w:t>
      </w:r>
    </w:p>
    <w:p w14:paraId="1968B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4256</w:t>
      </w:r>
    </w:p>
    <w:p w14:paraId="628AF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4258</w:t>
      </w:r>
    </w:p>
    <w:p w14:paraId="08F6D2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4259</w:t>
      </w:r>
    </w:p>
    <w:p w14:paraId="0002F7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4259</w:t>
      </w:r>
    </w:p>
    <w:p w14:paraId="0CD3D2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4261</w:t>
      </w:r>
    </w:p>
    <w:p w14:paraId="353B7A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4261</w:t>
      </w:r>
    </w:p>
    <w:p w14:paraId="45E414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satellite access</w:t>
      </w:r>
      <w:r>
        <w:rPr>
          <w:noProof/>
        </w:rPr>
        <w:tab/>
        <w:t>4261</w:t>
      </w:r>
    </w:p>
    <w:p w14:paraId="59F8C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4261</w:t>
      </w:r>
    </w:p>
    <w:p w14:paraId="37224B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4261</w:t>
      </w:r>
    </w:p>
    <w:p w14:paraId="39C55D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4261</w:t>
      </w:r>
    </w:p>
    <w:p w14:paraId="63A05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4264</w:t>
      </w:r>
    </w:p>
    <w:p w14:paraId="19133D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4264</w:t>
      </w:r>
    </w:p>
    <w:p w14:paraId="1218B7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4264</w:t>
      </w:r>
    </w:p>
    <w:p w14:paraId="5932EC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4264</w:t>
      </w:r>
    </w:p>
    <w:p w14:paraId="11B14D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4267</w:t>
      </w:r>
    </w:p>
    <w:p w14:paraId="59FFB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4267</w:t>
      </w:r>
    </w:p>
    <w:p w14:paraId="427A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4267</w:t>
      </w:r>
    </w:p>
    <w:p w14:paraId="6D8108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0A1E3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4267</w:t>
      </w:r>
    </w:p>
    <w:p w14:paraId="438C4A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8098D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4268</w:t>
      </w:r>
    </w:p>
    <w:p w14:paraId="217926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FD256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4268</w:t>
      </w:r>
    </w:p>
    <w:p w14:paraId="034480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5F1CE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4270</w:t>
      </w:r>
    </w:p>
    <w:p w14:paraId="5885A1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19A47B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4271</w:t>
      </w:r>
    </w:p>
    <w:p w14:paraId="562831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5F0A41A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4271</w:t>
      </w:r>
    </w:p>
    <w:p w14:paraId="2786BE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774FAB7A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4273</w:t>
      </w:r>
    </w:p>
    <w:p w14:paraId="4672533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4273</w:t>
      </w:r>
    </w:p>
    <w:p w14:paraId="2AEF54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4273</w:t>
      </w:r>
    </w:p>
    <w:p w14:paraId="3A85AA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4273</w:t>
      </w:r>
    </w:p>
    <w:p w14:paraId="34F30A4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4273</w:t>
      </w:r>
    </w:p>
    <w:p w14:paraId="6ADDC0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4275</w:t>
      </w:r>
    </w:p>
    <w:p w14:paraId="581F60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4276</w:t>
      </w:r>
    </w:p>
    <w:p w14:paraId="46C29A8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4276</w:t>
      </w:r>
    </w:p>
    <w:p w14:paraId="32AFD7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4276</w:t>
      </w:r>
    </w:p>
    <w:p w14:paraId="1EDC16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4276</w:t>
      </w:r>
    </w:p>
    <w:p w14:paraId="7C534C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4278</w:t>
      </w:r>
    </w:p>
    <w:p w14:paraId="22A9918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4279</w:t>
      </w:r>
    </w:p>
    <w:p w14:paraId="5E3FC9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4279</w:t>
      </w:r>
    </w:p>
    <w:p w14:paraId="502A791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4280</w:t>
      </w:r>
    </w:p>
    <w:p w14:paraId="0874AB7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4281</w:t>
      </w:r>
    </w:p>
    <w:p w14:paraId="7EE1F5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4281</w:t>
      </w:r>
    </w:p>
    <w:p w14:paraId="3D9230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4281</w:t>
      </w:r>
    </w:p>
    <w:p w14:paraId="2C4BD1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4282</w:t>
      </w:r>
    </w:p>
    <w:p w14:paraId="73A4779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4282</w:t>
      </w:r>
    </w:p>
    <w:p w14:paraId="078E0B8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4282</w:t>
      </w:r>
    </w:p>
    <w:p w14:paraId="6F5CB1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4283</w:t>
      </w:r>
    </w:p>
    <w:p w14:paraId="520F80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4283</w:t>
      </w:r>
    </w:p>
    <w:p w14:paraId="37C97E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4283</w:t>
      </w:r>
    </w:p>
    <w:p w14:paraId="48198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4284</w:t>
      </w:r>
    </w:p>
    <w:p w14:paraId="160005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4285</w:t>
      </w:r>
    </w:p>
    <w:p w14:paraId="19D9E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4285</w:t>
      </w:r>
    </w:p>
    <w:p w14:paraId="57F94E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4285</w:t>
      </w:r>
    </w:p>
    <w:p w14:paraId="123FF7F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4285</w:t>
      </w:r>
    </w:p>
    <w:p w14:paraId="3B1973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4285</w:t>
      </w:r>
    </w:p>
    <w:p w14:paraId="5A65B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4286</w:t>
      </w:r>
    </w:p>
    <w:p w14:paraId="0A511E7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4286</w:t>
      </w:r>
    </w:p>
    <w:p w14:paraId="650A761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4287</w:t>
      </w:r>
    </w:p>
    <w:p w14:paraId="5D627A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4287</w:t>
      </w:r>
    </w:p>
    <w:p w14:paraId="26070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4287</w:t>
      </w:r>
    </w:p>
    <w:p w14:paraId="7790D1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4287</w:t>
      </w:r>
    </w:p>
    <w:p w14:paraId="09B6CD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4289</w:t>
      </w:r>
    </w:p>
    <w:p w14:paraId="44E33E7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4290</w:t>
      </w:r>
    </w:p>
    <w:p w14:paraId="5CDFF6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4290</w:t>
      </w:r>
    </w:p>
    <w:p w14:paraId="1711D0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4291</w:t>
      </w:r>
    </w:p>
    <w:p w14:paraId="21759A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4292</w:t>
      </w:r>
    </w:p>
    <w:p w14:paraId="37BA9C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4292</w:t>
      </w:r>
    </w:p>
    <w:p w14:paraId="0D2073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4293</w:t>
      </w:r>
    </w:p>
    <w:p w14:paraId="30FBA5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4293</w:t>
      </w:r>
    </w:p>
    <w:p w14:paraId="40FE9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4294</w:t>
      </w:r>
    </w:p>
    <w:p w14:paraId="01F21CA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4294</w:t>
      </w:r>
    </w:p>
    <w:p w14:paraId="40412E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4295</w:t>
      </w:r>
    </w:p>
    <w:p w14:paraId="1F9BC8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4295</w:t>
      </w:r>
    </w:p>
    <w:p w14:paraId="36620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4296</w:t>
      </w:r>
    </w:p>
    <w:p w14:paraId="68F899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4296</w:t>
      </w:r>
    </w:p>
    <w:p w14:paraId="241B66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4297</w:t>
      </w:r>
    </w:p>
    <w:p w14:paraId="4A2C460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4297</w:t>
      </w:r>
    </w:p>
    <w:p w14:paraId="1F869D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4297</w:t>
      </w:r>
    </w:p>
    <w:p w14:paraId="0A4BC1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4298</w:t>
      </w:r>
    </w:p>
    <w:p w14:paraId="17453B0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4298</w:t>
      </w:r>
    </w:p>
    <w:p w14:paraId="55F6C1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4298</w:t>
      </w:r>
    </w:p>
    <w:p w14:paraId="767B86E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4298</w:t>
      </w:r>
    </w:p>
    <w:p w14:paraId="7BF24C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4298</w:t>
      </w:r>
    </w:p>
    <w:p w14:paraId="19696C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4298</w:t>
      </w:r>
    </w:p>
    <w:p w14:paraId="7C7337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4299</w:t>
      </w:r>
    </w:p>
    <w:p w14:paraId="6B195F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4299</w:t>
      </w:r>
    </w:p>
    <w:p w14:paraId="477DA91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4299</w:t>
      </w:r>
    </w:p>
    <w:p w14:paraId="3ACBF0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4299</w:t>
      </w:r>
    </w:p>
    <w:p w14:paraId="3CE0E8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4300</w:t>
      </w:r>
    </w:p>
    <w:p w14:paraId="1B555FE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4300</w:t>
      </w:r>
    </w:p>
    <w:p w14:paraId="354D38E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4300</w:t>
      </w:r>
    </w:p>
    <w:p w14:paraId="6E8BA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4300</w:t>
      </w:r>
    </w:p>
    <w:p w14:paraId="7F2990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4300</w:t>
      </w:r>
    </w:p>
    <w:p w14:paraId="789B69A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4301</w:t>
      </w:r>
    </w:p>
    <w:p w14:paraId="7D3041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4301</w:t>
      </w:r>
    </w:p>
    <w:p w14:paraId="3F58EF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4301</w:t>
      </w:r>
    </w:p>
    <w:p w14:paraId="51F34F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4301</w:t>
      </w:r>
    </w:p>
    <w:p w14:paraId="7E3CDF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4301</w:t>
      </w:r>
    </w:p>
    <w:p w14:paraId="004E66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4301</w:t>
      </w:r>
    </w:p>
    <w:p w14:paraId="5AB0066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4302</w:t>
      </w:r>
    </w:p>
    <w:p w14:paraId="2DF19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4302</w:t>
      </w:r>
    </w:p>
    <w:p w14:paraId="2879D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4302</w:t>
      </w:r>
    </w:p>
    <w:p w14:paraId="6676E7B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4302</w:t>
      </w:r>
    </w:p>
    <w:p w14:paraId="7AA3C0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4302</w:t>
      </w:r>
    </w:p>
    <w:p w14:paraId="771BEB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4302</w:t>
      </w:r>
    </w:p>
    <w:p w14:paraId="051BE0E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4302</w:t>
      </w:r>
    </w:p>
    <w:p w14:paraId="1990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4302</w:t>
      </w:r>
    </w:p>
    <w:p w14:paraId="554876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4303</w:t>
      </w:r>
    </w:p>
    <w:p w14:paraId="5802A6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78C260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4303</w:t>
      </w:r>
    </w:p>
    <w:p w14:paraId="540A1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4303</w:t>
      </w:r>
    </w:p>
    <w:p w14:paraId="225360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4303</w:t>
      </w:r>
    </w:p>
    <w:p w14:paraId="73A7D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08C0D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4304</w:t>
      </w:r>
    </w:p>
    <w:p w14:paraId="690640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2FE431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6047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29259D3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4304</w:t>
      </w:r>
    </w:p>
    <w:p w14:paraId="230E3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73E343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70B2CC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166A49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4305</w:t>
      </w:r>
    </w:p>
    <w:p w14:paraId="069D04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4305</w:t>
      </w:r>
    </w:p>
    <w:p w14:paraId="50CD039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4305</w:t>
      </w:r>
    </w:p>
    <w:p w14:paraId="640F5B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4306</w:t>
      </w:r>
    </w:p>
    <w:p w14:paraId="3C2E493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4306</w:t>
      </w:r>
    </w:p>
    <w:p w14:paraId="56BC0F0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4306</w:t>
      </w:r>
    </w:p>
    <w:p w14:paraId="0798B0D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4306</w:t>
      </w:r>
    </w:p>
    <w:p w14:paraId="07C619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4306</w:t>
      </w:r>
    </w:p>
    <w:p w14:paraId="55BED0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4307</w:t>
      </w:r>
    </w:p>
    <w:p w14:paraId="1459F2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4307</w:t>
      </w:r>
    </w:p>
    <w:p w14:paraId="59B8A8D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4307</w:t>
      </w:r>
    </w:p>
    <w:p w14:paraId="1C31E42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4307</w:t>
      </w:r>
    </w:p>
    <w:p w14:paraId="410A477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4307</w:t>
      </w:r>
    </w:p>
    <w:p w14:paraId="426398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4307</w:t>
      </w:r>
    </w:p>
    <w:p w14:paraId="01D9D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Inter-band carrier aggregation</w:t>
      </w:r>
      <w:r>
        <w:rPr>
          <w:noProof/>
        </w:rPr>
        <w:tab/>
        <w:t>4307</w:t>
      </w:r>
    </w:p>
    <w:p w14:paraId="1DCFD0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4307</w:t>
      </w:r>
    </w:p>
    <w:p w14:paraId="48780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4308</w:t>
      </w:r>
    </w:p>
    <w:p w14:paraId="405358F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4308</w:t>
      </w:r>
    </w:p>
    <w:p w14:paraId="588975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4308</w:t>
      </w:r>
    </w:p>
    <w:p w14:paraId="2C77BF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4308</w:t>
      </w:r>
    </w:p>
    <w:p w14:paraId="08EF60C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4309</w:t>
      </w:r>
    </w:p>
    <w:p w14:paraId="625F48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4309</w:t>
      </w:r>
    </w:p>
    <w:p w14:paraId="7C7F13C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4310</w:t>
      </w:r>
    </w:p>
    <w:p w14:paraId="3227AB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4310</w:t>
      </w:r>
    </w:p>
    <w:p w14:paraId="36DD4D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4310</w:t>
      </w:r>
    </w:p>
    <w:p w14:paraId="62FBED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4310</w:t>
      </w:r>
    </w:p>
    <w:p w14:paraId="75E571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4310</w:t>
      </w:r>
    </w:p>
    <w:p w14:paraId="7E2CFD6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4311</w:t>
      </w:r>
    </w:p>
    <w:p w14:paraId="1F01D0D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4311</w:t>
      </w:r>
    </w:p>
    <w:p w14:paraId="23B607D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4312</w:t>
      </w:r>
    </w:p>
    <w:p w14:paraId="1957E2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4312</w:t>
      </w:r>
    </w:p>
    <w:p w14:paraId="5BA0E9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4313</w:t>
      </w:r>
    </w:p>
    <w:p w14:paraId="471E8917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4313</w:t>
      </w:r>
    </w:p>
    <w:p w14:paraId="6B7D5F00" w14:textId="797E0919" w:rsidR="00080512" w:rsidRPr="004D3578" w:rsidRDefault="00AF2FE8">
      <w:r>
        <w:rPr>
          <w:noProof/>
          <w:sz w:val="22"/>
        </w:rPr>
        <w:fldChar w:fldCharType="end"/>
      </w:r>
    </w:p>
    <w:p w14:paraId="43B27F4E" w14:textId="5BC54BA9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2F50EB">
        <w:rPr>
          <w:noProof/>
        </w:rPr>
        <w:instrText>7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2F50EB">
        <w:rPr>
          <w:noProof/>
        </w:rPr>
        <w:instrText>7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2F50EB">
        <w:rPr>
          <w:noProof/>
        </w:rPr>
        <w:instrText>7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2F50EB">
        <w:rPr>
          <w:noProof/>
        </w:rPr>
        <w:instrText>7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2F50EB">
        <w:rPr>
          <w:noProof/>
        </w:rPr>
        <w:instrText>7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E8991" w14:textId="77777777" w:rsidR="007376E3" w:rsidRDefault="007376E3">
      <w:r>
        <w:separator/>
      </w:r>
    </w:p>
  </w:endnote>
  <w:endnote w:type="continuationSeparator" w:id="0">
    <w:p w14:paraId="45377174" w14:textId="77777777" w:rsidR="007376E3" w:rsidRDefault="0073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38E45" w14:textId="77777777" w:rsidR="007376E3" w:rsidRDefault="007376E3">
      <w:r>
        <w:separator/>
      </w:r>
    </w:p>
  </w:footnote>
  <w:footnote w:type="continuationSeparator" w:id="0">
    <w:p w14:paraId="5611C310" w14:textId="77777777" w:rsidR="007376E3" w:rsidRDefault="0073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25CC" w14:textId="40B311C4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C83">
      <w:rPr>
        <w:rFonts w:ascii="Arial" w:hAnsi="Arial" w:cs="Arial"/>
        <w:b/>
        <w:noProof/>
        <w:sz w:val="18"/>
        <w:szCs w:val="18"/>
      </w:rPr>
      <w:t>3GPP TS 36.133 V18.7.0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C70CC22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C83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06ADF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23</Pages>
  <Words>48512</Words>
  <Characters>276521</Characters>
  <Application>Microsoft Office Word</Application>
  <DocSecurity>0</DocSecurity>
  <Lines>2304</Lines>
  <Paragraphs>648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43</cp:revision>
  <cp:lastPrinted>2019-02-25T14:05:00Z</cp:lastPrinted>
  <dcterms:created xsi:type="dcterms:W3CDTF">2021-09-30T15:24:00Z</dcterms:created>
  <dcterms:modified xsi:type="dcterms:W3CDTF">2024-09-25T08:55:00Z</dcterms:modified>
</cp:coreProperties>
</file>