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5C6106C1"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DE06B6">
              <w:rPr>
                <w:lang w:val="en-US"/>
              </w:rPr>
              <w:t>1</w:t>
            </w:r>
            <w:r w:rsidRPr="0009205F">
              <w:rPr>
                <w:lang w:val="en-US"/>
              </w:rPr>
              <w:t xml:space="preserve">.0 </w:t>
            </w:r>
            <w:r w:rsidRPr="0009205F">
              <w:rPr>
                <w:sz w:val="32"/>
                <w:lang w:val="en-US"/>
              </w:rPr>
              <w:t>(20</w:t>
            </w:r>
            <w:r>
              <w:rPr>
                <w:sz w:val="32"/>
                <w:lang w:val="en-US"/>
              </w:rPr>
              <w:t>2</w:t>
            </w:r>
            <w:r w:rsidR="00D1743D">
              <w:rPr>
                <w:sz w:val="32"/>
                <w:lang w:val="en-US"/>
              </w:rPr>
              <w:t>4</w:t>
            </w:r>
            <w:r w:rsidRPr="0009205F">
              <w:rPr>
                <w:sz w:val="32"/>
                <w:lang w:val="en-US"/>
              </w:rPr>
              <w:t>-</w:t>
            </w:r>
            <w:r w:rsidR="00DE06B6">
              <w:rPr>
                <w:sz w:val="32"/>
                <w:lang w:val="en-US"/>
              </w:rPr>
              <w:t>12</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9pt" o:ole="">
                  <v:imagedata r:id="rId9" o:title=""/>
                </v:shape>
                <o:OLEObject Type="Embed" ProgID="Word.Picture.8" ShapeID="_x0000_i1025" DrawAspect="Content" ObjectID="_1797763569"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219E445E"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D307CD">
              <w:rPr>
                <w:noProof/>
                <w:sz w:val="18"/>
              </w:rPr>
              <w:t>4</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2E62A41E" w14:textId="06638CFE" w:rsidR="00684D8D" w:rsidRDefault="0070493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684D8D">
        <w:rPr>
          <w:noProof/>
        </w:rPr>
        <w:t>Foreword</w:t>
      </w:r>
      <w:r w:rsidR="00684D8D">
        <w:rPr>
          <w:noProof/>
        </w:rPr>
        <w:tab/>
      </w:r>
      <w:r w:rsidR="00684D8D">
        <w:rPr>
          <w:noProof/>
        </w:rPr>
        <w:fldChar w:fldCharType="begin" w:fldLock="1"/>
      </w:r>
      <w:r w:rsidR="00684D8D">
        <w:rPr>
          <w:noProof/>
        </w:rPr>
        <w:instrText xml:space="preserve"> PAGEREF _Toc186726739 \h </w:instrText>
      </w:r>
      <w:r w:rsidR="00684D8D">
        <w:rPr>
          <w:noProof/>
        </w:rPr>
      </w:r>
      <w:r w:rsidR="00684D8D">
        <w:rPr>
          <w:noProof/>
        </w:rPr>
        <w:fldChar w:fldCharType="separate"/>
      </w:r>
      <w:r w:rsidR="00684D8D">
        <w:rPr>
          <w:noProof/>
        </w:rPr>
        <w:t>9</w:t>
      </w:r>
      <w:r w:rsidR="00684D8D">
        <w:rPr>
          <w:noProof/>
        </w:rPr>
        <w:fldChar w:fldCharType="end"/>
      </w:r>
    </w:p>
    <w:p w14:paraId="193ECE18" w14:textId="0B428038"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_Toc186726740 \h </w:instrText>
      </w:r>
      <w:r>
        <w:rPr>
          <w:noProof/>
        </w:rPr>
      </w:r>
      <w:r>
        <w:rPr>
          <w:noProof/>
        </w:rPr>
        <w:fldChar w:fldCharType="separate"/>
      </w:r>
      <w:r>
        <w:rPr>
          <w:noProof/>
        </w:rPr>
        <w:t>10</w:t>
      </w:r>
      <w:r>
        <w:rPr>
          <w:noProof/>
        </w:rPr>
        <w:fldChar w:fldCharType="end"/>
      </w:r>
    </w:p>
    <w:p w14:paraId="1975353B" w14:textId="5536D65B"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_Toc186726741 \h </w:instrText>
      </w:r>
      <w:r>
        <w:rPr>
          <w:noProof/>
        </w:rPr>
      </w:r>
      <w:r>
        <w:rPr>
          <w:noProof/>
        </w:rPr>
        <w:fldChar w:fldCharType="separate"/>
      </w:r>
      <w:r>
        <w:rPr>
          <w:noProof/>
        </w:rPr>
        <w:t>10</w:t>
      </w:r>
      <w:r>
        <w:rPr>
          <w:noProof/>
        </w:rPr>
        <w:fldChar w:fldCharType="end"/>
      </w:r>
    </w:p>
    <w:p w14:paraId="4087C8FD" w14:textId="7D86EE62"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_Toc186726742 \h </w:instrText>
      </w:r>
      <w:r>
        <w:rPr>
          <w:noProof/>
        </w:rPr>
      </w:r>
      <w:r>
        <w:rPr>
          <w:noProof/>
        </w:rPr>
        <w:fldChar w:fldCharType="separate"/>
      </w:r>
      <w:r>
        <w:rPr>
          <w:noProof/>
        </w:rPr>
        <w:t>11</w:t>
      </w:r>
      <w:r>
        <w:rPr>
          <w:noProof/>
        </w:rPr>
        <w:fldChar w:fldCharType="end"/>
      </w:r>
    </w:p>
    <w:p w14:paraId="3436605C" w14:textId="3A53F50A"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_Toc186726743 \h </w:instrText>
      </w:r>
      <w:r>
        <w:rPr>
          <w:noProof/>
        </w:rPr>
      </w:r>
      <w:r>
        <w:rPr>
          <w:noProof/>
        </w:rPr>
        <w:fldChar w:fldCharType="separate"/>
      </w:r>
      <w:r>
        <w:rPr>
          <w:noProof/>
        </w:rPr>
        <w:t>11</w:t>
      </w:r>
      <w:r>
        <w:rPr>
          <w:noProof/>
        </w:rPr>
        <w:fldChar w:fldCharType="end"/>
      </w:r>
    </w:p>
    <w:p w14:paraId="251B8A15" w14:textId="62A137A9"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_Toc186726744 \h </w:instrText>
      </w:r>
      <w:r>
        <w:rPr>
          <w:noProof/>
        </w:rPr>
      </w:r>
      <w:r>
        <w:rPr>
          <w:noProof/>
        </w:rPr>
        <w:fldChar w:fldCharType="separate"/>
      </w:r>
      <w:r>
        <w:rPr>
          <w:noProof/>
        </w:rPr>
        <w:t>11</w:t>
      </w:r>
      <w:r>
        <w:rPr>
          <w:noProof/>
        </w:rPr>
        <w:fldChar w:fldCharType="end"/>
      </w:r>
    </w:p>
    <w:p w14:paraId="2C8D073F" w14:textId="5937D2D9"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_Toc186726745 \h </w:instrText>
      </w:r>
      <w:r>
        <w:rPr>
          <w:noProof/>
        </w:rPr>
      </w:r>
      <w:r>
        <w:rPr>
          <w:noProof/>
        </w:rPr>
        <w:fldChar w:fldCharType="separate"/>
      </w:r>
      <w:r>
        <w:rPr>
          <w:noProof/>
        </w:rPr>
        <w:t>12</w:t>
      </w:r>
      <w:r>
        <w:rPr>
          <w:noProof/>
        </w:rPr>
        <w:fldChar w:fldCharType="end"/>
      </w:r>
    </w:p>
    <w:p w14:paraId="395BB788" w14:textId="330A012E"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_Toc186726746 \h </w:instrText>
      </w:r>
      <w:r>
        <w:rPr>
          <w:noProof/>
        </w:rPr>
      </w:r>
      <w:r>
        <w:rPr>
          <w:noProof/>
        </w:rPr>
        <w:fldChar w:fldCharType="separate"/>
      </w:r>
      <w:r>
        <w:rPr>
          <w:noProof/>
        </w:rPr>
        <w:t>12</w:t>
      </w:r>
      <w:r>
        <w:rPr>
          <w:noProof/>
        </w:rPr>
        <w:fldChar w:fldCharType="end"/>
      </w:r>
    </w:p>
    <w:p w14:paraId="0E9CA65D" w14:textId="5AF4C8C7"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sidRPr="006D2FE4">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Introduction</w:t>
      </w:r>
      <w:r>
        <w:rPr>
          <w:noProof/>
        </w:rPr>
        <w:tab/>
      </w:r>
      <w:r>
        <w:rPr>
          <w:noProof/>
        </w:rPr>
        <w:fldChar w:fldCharType="begin" w:fldLock="1"/>
      </w:r>
      <w:r>
        <w:rPr>
          <w:noProof/>
        </w:rPr>
        <w:instrText xml:space="preserve"> PAGEREF _Toc186726747 \h </w:instrText>
      </w:r>
      <w:r>
        <w:rPr>
          <w:noProof/>
        </w:rPr>
      </w:r>
      <w:r>
        <w:rPr>
          <w:noProof/>
        </w:rPr>
        <w:fldChar w:fldCharType="separate"/>
      </w:r>
      <w:r>
        <w:rPr>
          <w:noProof/>
        </w:rPr>
        <w:t>12</w:t>
      </w:r>
      <w:r>
        <w:rPr>
          <w:noProof/>
        </w:rPr>
        <w:fldChar w:fldCharType="end"/>
      </w:r>
    </w:p>
    <w:p w14:paraId="2AA6FBFA" w14:textId="11ACAE8C"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_Toc186726748 \h </w:instrText>
      </w:r>
      <w:r>
        <w:rPr>
          <w:noProof/>
        </w:rPr>
      </w:r>
      <w:r>
        <w:rPr>
          <w:noProof/>
        </w:rPr>
        <w:fldChar w:fldCharType="separate"/>
      </w:r>
      <w:r>
        <w:rPr>
          <w:noProof/>
        </w:rPr>
        <w:t>13</w:t>
      </w:r>
      <w:r>
        <w:rPr>
          <w:noProof/>
        </w:rPr>
        <w:fldChar w:fldCharType="end"/>
      </w:r>
    </w:p>
    <w:p w14:paraId="631D7684" w14:textId="5D4B4A33"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_Toc186726749 \h </w:instrText>
      </w:r>
      <w:r>
        <w:rPr>
          <w:noProof/>
        </w:rPr>
      </w:r>
      <w:r>
        <w:rPr>
          <w:noProof/>
        </w:rPr>
        <w:fldChar w:fldCharType="separate"/>
      </w:r>
      <w:r>
        <w:rPr>
          <w:noProof/>
        </w:rPr>
        <w:t>13</w:t>
      </w:r>
      <w:r>
        <w:rPr>
          <w:noProof/>
        </w:rPr>
        <w:fldChar w:fldCharType="end"/>
      </w:r>
    </w:p>
    <w:p w14:paraId="7C5897D7" w14:textId="62598EA1"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_Toc186726750 \h </w:instrText>
      </w:r>
      <w:r>
        <w:rPr>
          <w:noProof/>
        </w:rPr>
      </w:r>
      <w:r>
        <w:rPr>
          <w:noProof/>
        </w:rPr>
        <w:fldChar w:fldCharType="separate"/>
      </w:r>
      <w:r>
        <w:rPr>
          <w:noProof/>
        </w:rPr>
        <w:t>13</w:t>
      </w:r>
      <w:r>
        <w:rPr>
          <w:noProof/>
        </w:rPr>
        <w:fldChar w:fldCharType="end"/>
      </w:r>
    </w:p>
    <w:p w14:paraId="6DC616E7" w14:textId="6383277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_Toc186726751 \h </w:instrText>
      </w:r>
      <w:r>
        <w:rPr>
          <w:noProof/>
        </w:rPr>
      </w:r>
      <w:r>
        <w:rPr>
          <w:noProof/>
        </w:rPr>
        <w:fldChar w:fldCharType="separate"/>
      </w:r>
      <w:r>
        <w:rPr>
          <w:noProof/>
        </w:rPr>
        <w:t>13</w:t>
      </w:r>
      <w:r>
        <w:rPr>
          <w:noProof/>
        </w:rPr>
        <w:fldChar w:fldCharType="end"/>
      </w:r>
    </w:p>
    <w:p w14:paraId="6369893D" w14:textId="1F37113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_Toc186726752 \h </w:instrText>
      </w:r>
      <w:r>
        <w:rPr>
          <w:noProof/>
        </w:rPr>
      </w:r>
      <w:r>
        <w:rPr>
          <w:noProof/>
        </w:rPr>
        <w:fldChar w:fldCharType="separate"/>
      </w:r>
      <w:r>
        <w:rPr>
          <w:noProof/>
        </w:rPr>
        <w:t>13</w:t>
      </w:r>
      <w:r>
        <w:rPr>
          <w:noProof/>
        </w:rPr>
        <w:fldChar w:fldCharType="end"/>
      </w:r>
    </w:p>
    <w:p w14:paraId="62C2C399" w14:textId="5C89655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_Toc186726753 \h </w:instrText>
      </w:r>
      <w:r>
        <w:rPr>
          <w:noProof/>
        </w:rPr>
      </w:r>
      <w:r>
        <w:rPr>
          <w:noProof/>
        </w:rPr>
        <w:fldChar w:fldCharType="separate"/>
      </w:r>
      <w:r>
        <w:rPr>
          <w:noProof/>
        </w:rPr>
        <w:t>13</w:t>
      </w:r>
      <w:r>
        <w:rPr>
          <w:noProof/>
        </w:rPr>
        <w:fldChar w:fldCharType="end"/>
      </w:r>
    </w:p>
    <w:p w14:paraId="64D6A7A3" w14:textId="18F67C0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_Toc186726754 \h </w:instrText>
      </w:r>
      <w:r>
        <w:rPr>
          <w:noProof/>
        </w:rPr>
      </w:r>
      <w:r>
        <w:rPr>
          <w:noProof/>
        </w:rPr>
        <w:fldChar w:fldCharType="separate"/>
      </w:r>
      <w:r>
        <w:rPr>
          <w:noProof/>
        </w:rPr>
        <w:t>14</w:t>
      </w:r>
      <w:r>
        <w:rPr>
          <w:noProof/>
        </w:rPr>
        <w:fldChar w:fldCharType="end"/>
      </w:r>
    </w:p>
    <w:p w14:paraId="19E9F700" w14:textId="281546F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_Toc186726755 \h </w:instrText>
      </w:r>
      <w:r>
        <w:rPr>
          <w:noProof/>
        </w:rPr>
      </w:r>
      <w:r>
        <w:rPr>
          <w:noProof/>
        </w:rPr>
        <w:fldChar w:fldCharType="separate"/>
      </w:r>
      <w:r>
        <w:rPr>
          <w:noProof/>
        </w:rPr>
        <w:t>15</w:t>
      </w:r>
      <w:r>
        <w:rPr>
          <w:noProof/>
        </w:rPr>
        <w:fldChar w:fldCharType="end"/>
      </w:r>
    </w:p>
    <w:p w14:paraId="3FB58C39" w14:textId="71209CC3"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_Toc186726756 \h </w:instrText>
      </w:r>
      <w:r>
        <w:rPr>
          <w:noProof/>
        </w:rPr>
      </w:r>
      <w:r>
        <w:rPr>
          <w:noProof/>
        </w:rPr>
        <w:fldChar w:fldCharType="separate"/>
      </w:r>
      <w:r>
        <w:rPr>
          <w:noProof/>
        </w:rPr>
        <w:t>15</w:t>
      </w:r>
      <w:r>
        <w:rPr>
          <w:noProof/>
        </w:rPr>
        <w:fldChar w:fldCharType="end"/>
      </w:r>
    </w:p>
    <w:p w14:paraId="32D13CA7" w14:textId="190F05E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_Toc186726757 \h </w:instrText>
      </w:r>
      <w:r>
        <w:rPr>
          <w:noProof/>
        </w:rPr>
      </w:r>
      <w:r>
        <w:rPr>
          <w:noProof/>
        </w:rPr>
        <w:fldChar w:fldCharType="separate"/>
      </w:r>
      <w:r>
        <w:rPr>
          <w:noProof/>
        </w:rPr>
        <w:t>15</w:t>
      </w:r>
      <w:r>
        <w:rPr>
          <w:noProof/>
        </w:rPr>
        <w:fldChar w:fldCharType="end"/>
      </w:r>
    </w:p>
    <w:p w14:paraId="20109342" w14:textId="79A3D1A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_Toc186726758 \h </w:instrText>
      </w:r>
      <w:r>
        <w:rPr>
          <w:noProof/>
        </w:rPr>
      </w:r>
      <w:r>
        <w:rPr>
          <w:noProof/>
        </w:rPr>
        <w:fldChar w:fldCharType="separate"/>
      </w:r>
      <w:r>
        <w:rPr>
          <w:noProof/>
        </w:rPr>
        <w:t>15</w:t>
      </w:r>
      <w:r>
        <w:rPr>
          <w:noProof/>
        </w:rPr>
        <w:fldChar w:fldCharType="end"/>
      </w:r>
    </w:p>
    <w:p w14:paraId="36EE147B" w14:textId="631B704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_Toc186726759 \h </w:instrText>
      </w:r>
      <w:r>
        <w:rPr>
          <w:noProof/>
        </w:rPr>
      </w:r>
      <w:r>
        <w:rPr>
          <w:noProof/>
        </w:rPr>
        <w:fldChar w:fldCharType="separate"/>
      </w:r>
      <w:r>
        <w:rPr>
          <w:noProof/>
        </w:rPr>
        <w:t>16</w:t>
      </w:r>
      <w:r>
        <w:rPr>
          <w:noProof/>
        </w:rPr>
        <w:fldChar w:fldCharType="end"/>
      </w:r>
    </w:p>
    <w:p w14:paraId="669493CA" w14:textId="7BDFCF56"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_Toc186726760 \h </w:instrText>
      </w:r>
      <w:r>
        <w:rPr>
          <w:noProof/>
        </w:rPr>
      </w:r>
      <w:r>
        <w:rPr>
          <w:noProof/>
        </w:rPr>
        <w:fldChar w:fldCharType="separate"/>
      </w:r>
      <w:r>
        <w:rPr>
          <w:noProof/>
        </w:rPr>
        <w:t>17</w:t>
      </w:r>
      <w:r>
        <w:rPr>
          <w:noProof/>
        </w:rPr>
        <w:fldChar w:fldCharType="end"/>
      </w:r>
    </w:p>
    <w:p w14:paraId="6CF695CE" w14:textId="695080C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_Toc186726761 \h </w:instrText>
      </w:r>
      <w:r>
        <w:rPr>
          <w:noProof/>
        </w:rPr>
      </w:r>
      <w:r>
        <w:rPr>
          <w:noProof/>
        </w:rPr>
        <w:fldChar w:fldCharType="separate"/>
      </w:r>
      <w:r>
        <w:rPr>
          <w:noProof/>
        </w:rPr>
        <w:t>17</w:t>
      </w:r>
      <w:r>
        <w:rPr>
          <w:noProof/>
        </w:rPr>
        <w:fldChar w:fldCharType="end"/>
      </w:r>
    </w:p>
    <w:p w14:paraId="4ADDEF7B" w14:textId="2548B57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_Toc186726762 \h </w:instrText>
      </w:r>
      <w:r>
        <w:rPr>
          <w:noProof/>
        </w:rPr>
      </w:r>
      <w:r>
        <w:rPr>
          <w:noProof/>
        </w:rPr>
        <w:fldChar w:fldCharType="separate"/>
      </w:r>
      <w:r>
        <w:rPr>
          <w:noProof/>
        </w:rPr>
        <w:t>17</w:t>
      </w:r>
      <w:r>
        <w:rPr>
          <w:noProof/>
        </w:rPr>
        <w:fldChar w:fldCharType="end"/>
      </w:r>
    </w:p>
    <w:p w14:paraId="3F390E09" w14:textId="6E71170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_Toc186726763 \h </w:instrText>
      </w:r>
      <w:r>
        <w:rPr>
          <w:noProof/>
        </w:rPr>
      </w:r>
      <w:r>
        <w:rPr>
          <w:noProof/>
        </w:rPr>
        <w:fldChar w:fldCharType="separate"/>
      </w:r>
      <w:r>
        <w:rPr>
          <w:noProof/>
        </w:rPr>
        <w:t>17</w:t>
      </w:r>
      <w:r>
        <w:rPr>
          <w:noProof/>
        </w:rPr>
        <w:fldChar w:fldCharType="end"/>
      </w:r>
    </w:p>
    <w:p w14:paraId="0ADC4CA2" w14:textId="1EEFB0C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_Toc186726764 \h </w:instrText>
      </w:r>
      <w:r>
        <w:rPr>
          <w:noProof/>
        </w:rPr>
      </w:r>
      <w:r>
        <w:rPr>
          <w:noProof/>
        </w:rPr>
        <w:fldChar w:fldCharType="separate"/>
      </w:r>
      <w:r>
        <w:rPr>
          <w:noProof/>
        </w:rPr>
        <w:t>17</w:t>
      </w:r>
      <w:r>
        <w:rPr>
          <w:noProof/>
        </w:rPr>
        <w:fldChar w:fldCharType="end"/>
      </w:r>
    </w:p>
    <w:p w14:paraId="4074A2C4" w14:textId="0B079CE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_Toc186726765 \h </w:instrText>
      </w:r>
      <w:r>
        <w:rPr>
          <w:noProof/>
        </w:rPr>
      </w:r>
      <w:r>
        <w:rPr>
          <w:noProof/>
        </w:rPr>
        <w:fldChar w:fldCharType="separate"/>
      </w:r>
      <w:r>
        <w:rPr>
          <w:noProof/>
        </w:rPr>
        <w:t>18</w:t>
      </w:r>
      <w:r>
        <w:rPr>
          <w:noProof/>
        </w:rPr>
        <w:fldChar w:fldCharType="end"/>
      </w:r>
    </w:p>
    <w:p w14:paraId="559510B8" w14:textId="4872F1F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_Toc186726766 \h </w:instrText>
      </w:r>
      <w:r>
        <w:rPr>
          <w:noProof/>
        </w:rPr>
      </w:r>
      <w:r>
        <w:rPr>
          <w:noProof/>
        </w:rPr>
        <w:fldChar w:fldCharType="separate"/>
      </w:r>
      <w:r>
        <w:rPr>
          <w:noProof/>
        </w:rPr>
        <w:t>18</w:t>
      </w:r>
      <w:r>
        <w:rPr>
          <w:noProof/>
        </w:rPr>
        <w:fldChar w:fldCharType="end"/>
      </w:r>
    </w:p>
    <w:p w14:paraId="52AF42AD" w14:textId="658BD4FC"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_Toc186726767 \h </w:instrText>
      </w:r>
      <w:r>
        <w:rPr>
          <w:noProof/>
        </w:rPr>
      </w:r>
      <w:r>
        <w:rPr>
          <w:noProof/>
        </w:rPr>
        <w:fldChar w:fldCharType="separate"/>
      </w:r>
      <w:r>
        <w:rPr>
          <w:noProof/>
        </w:rPr>
        <w:t>19</w:t>
      </w:r>
      <w:r>
        <w:rPr>
          <w:noProof/>
        </w:rPr>
        <w:fldChar w:fldCharType="end"/>
      </w:r>
    </w:p>
    <w:p w14:paraId="289DCCE7" w14:textId="5D1C8DA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_Toc186726768 \h </w:instrText>
      </w:r>
      <w:r>
        <w:rPr>
          <w:noProof/>
        </w:rPr>
      </w:r>
      <w:r>
        <w:rPr>
          <w:noProof/>
        </w:rPr>
        <w:fldChar w:fldCharType="separate"/>
      </w:r>
      <w:r>
        <w:rPr>
          <w:noProof/>
        </w:rPr>
        <w:t>19</w:t>
      </w:r>
      <w:r>
        <w:rPr>
          <w:noProof/>
        </w:rPr>
        <w:fldChar w:fldCharType="end"/>
      </w:r>
    </w:p>
    <w:p w14:paraId="48CA7C87" w14:textId="5F54905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_Toc186726769 \h </w:instrText>
      </w:r>
      <w:r>
        <w:rPr>
          <w:noProof/>
        </w:rPr>
      </w:r>
      <w:r>
        <w:rPr>
          <w:noProof/>
        </w:rPr>
        <w:fldChar w:fldCharType="separate"/>
      </w:r>
      <w:r>
        <w:rPr>
          <w:noProof/>
        </w:rPr>
        <w:t>19</w:t>
      </w:r>
      <w:r>
        <w:rPr>
          <w:noProof/>
        </w:rPr>
        <w:fldChar w:fldCharType="end"/>
      </w:r>
    </w:p>
    <w:p w14:paraId="1B18333E" w14:textId="38DF41D6"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_Toc186726770 \h </w:instrText>
      </w:r>
      <w:r>
        <w:rPr>
          <w:noProof/>
        </w:rPr>
      </w:r>
      <w:r>
        <w:rPr>
          <w:noProof/>
        </w:rPr>
        <w:fldChar w:fldCharType="separate"/>
      </w:r>
      <w:r>
        <w:rPr>
          <w:noProof/>
        </w:rPr>
        <w:t>19</w:t>
      </w:r>
      <w:r>
        <w:rPr>
          <w:noProof/>
        </w:rPr>
        <w:fldChar w:fldCharType="end"/>
      </w:r>
    </w:p>
    <w:p w14:paraId="0A729018" w14:textId="70410D3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_Toc186726771 \h </w:instrText>
      </w:r>
      <w:r>
        <w:rPr>
          <w:noProof/>
        </w:rPr>
      </w:r>
      <w:r>
        <w:rPr>
          <w:noProof/>
        </w:rPr>
        <w:fldChar w:fldCharType="separate"/>
      </w:r>
      <w:r>
        <w:rPr>
          <w:noProof/>
        </w:rPr>
        <w:t>19</w:t>
      </w:r>
      <w:r>
        <w:rPr>
          <w:noProof/>
        </w:rPr>
        <w:fldChar w:fldCharType="end"/>
      </w:r>
    </w:p>
    <w:p w14:paraId="680E8F88" w14:textId="39B62A6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_Toc186726772 \h </w:instrText>
      </w:r>
      <w:r>
        <w:rPr>
          <w:noProof/>
        </w:rPr>
      </w:r>
      <w:r>
        <w:rPr>
          <w:noProof/>
        </w:rPr>
        <w:fldChar w:fldCharType="separate"/>
      </w:r>
      <w:r>
        <w:rPr>
          <w:noProof/>
        </w:rPr>
        <w:t>19</w:t>
      </w:r>
      <w:r>
        <w:rPr>
          <w:noProof/>
        </w:rPr>
        <w:fldChar w:fldCharType="end"/>
      </w:r>
    </w:p>
    <w:p w14:paraId="11A531B2" w14:textId="5EA49E2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_Toc186726773 \h </w:instrText>
      </w:r>
      <w:r>
        <w:rPr>
          <w:noProof/>
        </w:rPr>
      </w:r>
      <w:r>
        <w:rPr>
          <w:noProof/>
        </w:rPr>
        <w:fldChar w:fldCharType="separate"/>
      </w:r>
      <w:r>
        <w:rPr>
          <w:noProof/>
        </w:rPr>
        <w:t>20</w:t>
      </w:r>
      <w:r>
        <w:rPr>
          <w:noProof/>
        </w:rPr>
        <w:fldChar w:fldCharType="end"/>
      </w:r>
    </w:p>
    <w:p w14:paraId="0970329D" w14:textId="01125DD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_Toc186726774 \h </w:instrText>
      </w:r>
      <w:r>
        <w:rPr>
          <w:noProof/>
        </w:rPr>
      </w:r>
      <w:r>
        <w:rPr>
          <w:noProof/>
        </w:rPr>
        <w:fldChar w:fldCharType="separate"/>
      </w:r>
      <w:r>
        <w:rPr>
          <w:noProof/>
        </w:rPr>
        <w:t>20</w:t>
      </w:r>
      <w:r>
        <w:rPr>
          <w:noProof/>
        </w:rPr>
        <w:fldChar w:fldCharType="end"/>
      </w:r>
    </w:p>
    <w:p w14:paraId="3052664F" w14:textId="7819886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_Toc186726775 \h </w:instrText>
      </w:r>
      <w:r>
        <w:rPr>
          <w:noProof/>
        </w:rPr>
      </w:r>
      <w:r>
        <w:rPr>
          <w:noProof/>
        </w:rPr>
        <w:fldChar w:fldCharType="separate"/>
      </w:r>
      <w:r>
        <w:rPr>
          <w:noProof/>
        </w:rPr>
        <w:t>20</w:t>
      </w:r>
      <w:r>
        <w:rPr>
          <w:noProof/>
        </w:rPr>
        <w:fldChar w:fldCharType="end"/>
      </w:r>
    </w:p>
    <w:p w14:paraId="642BC428" w14:textId="3E00A47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_Toc186726776 \h </w:instrText>
      </w:r>
      <w:r>
        <w:rPr>
          <w:noProof/>
        </w:rPr>
      </w:r>
      <w:r>
        <w:rPr>
          <w:noProof/>
        </w:rPr>
        <w:fldChar w:fldCharType="separate"/>
      </w:r>
      <w:r>
        <w:rPr>
          <w:noProof/>
        </w:rPr>
        <w:t>21</w:t>
      </w:r>
      <w:r>
        <w:rPr>
          <w:noProof/>
        </w:rPr>
        <w:fldChar w:fldCharType="end"/>
      </w:r>
    </w:p>
    <w:p w14:paraId="7E111C1A" w14:textId="338AC6B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_Toc186726777 \h </w:instrText>
      </w:r>
      <w:r>
        <w:rPr>
          <w:noProof/>
        </w:rPr>
      </w:r>
      <w:r>
        <w:rPr>
          <w:noProof/>
        </w:rPr>
        <w:fldChar w:fldCharType="separate"/>
      </w:r>
      <w:r>
        <w:rPr>
          <w:noProof/>
        </w:rPr>
        <w:t>21</w:t>
      </w:r>
      <w:r>
        <w:rPr>
          <w:noProof/>
        </w:rPr>
        <w:fldChar w:fldCharType="end"/>
      </w:r>
    </w:p>
    <w:p w14:paraId="71700F06" w14:textId="4AE508C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_Toc186726778 \h </w:instrText>
      </w:r>
      <w:r>
        <w:rPr>
          <w:noProof/>
        </w:rPr>
      </w:r>
      <w:r>
        <w:rPr>
          <w:noProof/>
        </w:rPr>
        <w:fldChar w:fldCharType="separate"/>
      </w:r>
      <w:r>
        <w:rPr>
          <w:noProof/>
        </w:rPr>
        <w:t>21</w:t>
      </w:r>
      <w:r>
        <w:rPr>
          <w:noProof/>
        </w:rPr>
        <w:fldChar w:fldCharType="end"/>
      </w:r>
    </w:p>
    <w:p w14:paraId="72FD4380" w14:textId="1C613307"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_Toc186726779 \h </w:instrText>
      </w:r>
      <w:r>
        <w:rPr>
          <w:noProof/>
        </w:rPr>
      </w:r>
      <w:r>
        <w:rPr>
          <w:noProof/>
        </w:rPr>
        <w:fldChar w:fldCharType="separate"/>
      </w:r>
      <w:r>
        <w:rPr>
          <w:noProof/>
        </w:rPr>
        <w:t>21</w:t>
      </w:r>
      <w:r>
        <w:rPr>
          <w:noProof/>
        </w:rPr>
        <w:fldChar w:fldCharType="end"/>
      </w:r>
    </w:p>
    <w:p w14:paraId="79137C1C" w14:textId="42F8D6D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_Toc186726780 \h </w:instrText>
      </w:r>
      <w:r>
        <w:rPr>
          <w:noProof/>
        </w:rPr>
      </w:r>
      <w:r>
        <w:rPr>
          <w:noProof/>
        </w:rPr>
        <w:fldChar w:fldCharType="separate"/>
      </w:r>
      <w:r>
        <w:rPr>
          <w:noProof/>
        </w:rPr>
        <w:t>21</w:t>
      </w:r>
      <w:r>
        <w:rPr>
          <w:noProof/>
        </w:rPr>
        <w:fldChar w:fldCharType="end"/>
      </w:r>
    </w:p>
    <w:p w14:paraId="7B8D2CB0" w14:textId="69F13D4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_Toc186726781 \h </w:instrText>
      </w:r>
      <w:r>
        <w:rPr>
          <w:noProof/>
        </w:rPr>
      </w:r>
      <w:r>
        <w:rPr>
          <w:noProof/>
        </w:rPr>
        <w:fldChar w:fldCharType="separate"/>
      </w:r>
      <w:r>
        <w:rPr>
          <w:noProof/>
        </w:rPr>
        <w:t>21</w:t>
      </w:r>
      <w:r>
        <w:rPr>
          <w:noProof/>
        </w:rPr>
        <w:fldChar w:fldCharType="end"/>
      </w:r>
    </w:p>
    <w:p w14:paraId="71F85924" w14:textId="06B2DD6B"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_Toc186726782 \h </w:instrText>
      </w:r>
      <w:r>
        <w:rPr>
          <w:noProof/>
        </w:rPr>
      </w:r>
      <w:r>
        <w:rPr>
          <w:noProof/>
        </w:rPr>
        <w:fldChar w:fldCharType="separate"/>
      </w:r>
      <w:r>
        <w:rPr>
          <w:noProof/>
        </w:rPr>
        <w:t>22</w:t>
      </w:r>
      <w:r>
        <w:rPr>
          <w:noProof/>
        </w:rPr>
        <w:fldChar w:fldCharType="end"/>
      </w:r>
    </w:p>
    <w:p w14:paraId="5F80A7FF" w14:textId="60503E1B"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_Toc186726783 \h </w:instrText>
      </w:r>
      <w:r>
        <w:rPr>
          <w:noProof/>
        </w:rPr>
      </w:r>
      <w:r>
        <w:rPr>
          <w:noProof/>
        </w:rPr>
        <w:fldChar w:fldCharType="separate"/>
      </w:r>
      <w:r>
        <w:rPr>
          <w:noProof/>
        </w:rPr>
        <w:t>22</w:t>
      </w:r>
      <w:r>
        <w:rPr>
          <w:noProof/>
        </w:rPr>
        <w:fldChar w:fldCharType="end"/>
      </w:r>
    </w:p>
    <w:p w14:paraId="65B9CD75" w14:textId="6C1901F5"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_Toc186726784 \h </w:instrText>
      </w:r>
      <w:r>
        <w:rPr>
          <w:noProof/>
        </w:rPr>
      </w:r>
      <w:r>
        <w:rPr>
          <w:noProof/>
        </w:rPr>
        <w:fldChar w:fldCharType="separate"/>
      </w:r>
      <w:r>
        <w:rPr>
          <w:noProof/>
        </w:rPr>
        <w:t>22</w:t>
      </w:r>
      <w:r>
        <w:rPr>
          <w:noProof/>
        </w:rPr>
        <w:fldChar w:fldCharType="end"/>
      </w:r>
    </w:p>
    <w:p w14:paraId="240BE9F5" w14:textId="7A864555"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_Toc186726785 \h </w:instrText>
      </w:r>
      <w:r>
        <w:rPr>
          <w:noProof/>
        </w:rPr>
      </w:r>
      <w:r>
        <w:rPr>
          <w:noProof/>
        </w:rPr>
        <w:fldChar w:fldCharType="separate"/>
      </w:r>
      <w:r>
        <w:rPr>
          <w:noProof/>
        </w:rPr>
        <w:t>22</w:t>
      </w:r>
      <w:r>
        <w:rPr>
          <w:noProof/>
        </w:rPr>
        <w:fldChar w:fldCharType="end"/>
      </w:r>
    </w:p>
    <w:p w14:paraId="781B176B" w14:textId="3F86688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_Toc186726786 \h </w:instrText>
      </w:r>
      <w:r>
        <w:rPr>
          <w:noProof/>
        </w:rPr>
      </w:r>
      <w:r>
        <w:rPr>
          <w:noProof/>
        </w:rPr>
        <w:fldChar w:fldCharType="separate"/>
      </w:r>
      <w:r>
        <w:rPr>
          <w:noProof/>
        </w:rPr>
        <w:t>22</w:t>
      </w:r>
      <w:r>
        <w:rPr>
          <w:noProof/>
        </w:rPr>
        <w:fldChar w:fldCharType="end"/>
      </w:r>
    </w:p>
    <w:p w14:paraId="425E65A6" w14:textId="3E803CE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_Toc186726787 \h </w:instrText>
      </w:r>
      <w:r>
        <w:rPr>
          <w:noProof/>
        </w:rPr>
      </w:r>
      <w:r>
        <w:rPr>
          <w:noProof/>
        </w:rPr>
        <w:fldChar w:fldCharType="separate"/>
      </w:r>
      <w:r>
        <w:rPr>
          <w:noProof/>
        </w:rPr>
        <w:t>22</w:t>
      </w:r>
      <w:r>
        <w:rPr>
          <w:noProof/>
        </w:rPr>
        <w:fldChar w:fldCharType="end"/>
      </w:r>
    </w:p>
    <w:p w14:paraId="3A6E5BDC" w14:textId="6E2EBFA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_Toc186726788 \h </w:instrText>
      </w:r>
      <w:r>
        <w:rPr>
          <w:noProof/>
        </w:rPr>
      </w:r>
      <w:r>
        <w:rPr>
          <w:noProof/>
        </w:rPr>
        <w:fldChar w:fldCharType="separate"/>
      </w:r>
      <w:r>
        <w:rPr>
          <w:noProof/>
        </w:rPr>
        <w:t>22</w:t>
      </w:r>
      <w:r>
        <w:rPr>
          <w:noProof/>
        </w:rPr>
        <w:fldChar w:fldCharType="end"/>
      </w:r>
    </w:p>
    <w:p w14:paraId="36C6D67F" w14:textId="7CD09EE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_Toc186726789 \h </w:instrText>
      </w:r>
      <w:r>
        <w:rPr>
          <w:noProof/>
        </w:rPr>
      </w:r>
      <w:r>
        <w:rPr>
          <w:noProof/>
        </w:rPr>
        <w:fldChar w:fldCharType="separate"/>
      </w:r>
      <w:r>
        <w:rPr>
          <w:noProof/>
        </w:rPr>
        <w:t>23</w:t>
      </w:r>
      <w:r>
        <w:rPr>
          <w:noProof/>
        </w:rPr>
        <w:fldChar w:fldCharType="end"/>
      </w:r>
    </w:p>
    <w:p w14:paraId="051F9C3C" w14:textId="1B9ECA2C"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_Toc186726790 \h </w:instrText>
      </w:r>
      <w:r>
        <w:rPr>
          <w:noProof/>
        </w:rPr>
      </w:r>
      <w:r>
        <w:rPr>
          <w:noProof/>
        </w:rPr>
        <w:fldChar w:fldCharType="separate"/>
      </w:r>
      <w:r>
        <w:rPr>
          <w:noProof/>
        </w:rPr>
        <w:t>24</w:t>
      </w:r>
      <w:r>
        <w:rPr>
          <w:noProof/>
        </w:rPr>
        <w:fldChar w:fldCharType="end"/>
      </w:r>
    </w:p>
    <w:p w14:paraId="28B951F6" w14:textId="59F48D57"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sidRPr="006D2FE4">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6D2FE4">
        <w:rPr>
          <w:noProof/>
          <w:lang w:val="fr-FR"/>
        </w:rPr>
        <w:t>Service Description</w:t>
      </w:r>
      <w:r>
        <w:rPr>
          <w:noProof/>
        </w:rPr>
        <w:tab/>
      </w:r>
      <w:r>
        <w:rPr>
          <w:noProof/>
        </w:rPr>
        <w:fldChar w:fldCharType="begin" w:fldLock="1"/>
      </w:r>
      <w:r>
        <w:rPr>
          <w:noProof/>
        </w:rPr>
        <w:instrText xml:space="preserve"> PAGEREF _Toc186726791 \h </w:instrText>
      </w:r>
      <w:r>
        <w:rPr>
          <w:noProof/>
        </w:rPr>
      </w:r>
      <w:r>
        <w:rPr>
          <w:noProof/>
        </w:rPr>
        <w:fldChar w:fldCharType="separate"/>
      </w:r>
      <w:r>
        <w:rPr>
          <w:noProof/>
        </w:rPr>
        <w:t>24</w:t>
      </w:r>
      <w:r>
        <w:rPr>
          <w:noProof/>
        </w:rPr>
        <w:fldChar w:fldCharType="end"/>
      </w:r>
    </w:p>
    <w:p w14:paraId="688A0BA1" w14:textId="656F054D"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_Toc186726792 \h </w:instrText>
      </w:r>
      <w:r>
        <w:rPr>
          <w:noProof/>
        </w:rPr>
      </w:r>
      <w:r>
        <w:rPr>
          <w:noProof/>
        </w:rPr>
        <w:fldChar w:fldCharType="separate"/>
      </w:r>
      <w:r>
        <w:rPr>
          <w:noProof/>
        </w:rPr>
        <w:t>24</w:t>
      </w:r>
      <w:r>
        <w:rPr>
          <w:noProof/>
        </w:rPr>
        <w:fldChar w:fldCharType="end"/>
      </w:r>
    </w:p>
    <w:p w14:paraId="12ED0159" w14:textId="2AABFBC2"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_Toc186726793 \h </w:instrText>
      </w:r>
      <w:r>
        <w:rPr>
          <w:noProof/>
        </w:rPr>
      </w:r>
      <w:r>
        <w:rPr>
          <w:noProof/>
        </w:rPr>
        <w:fldChar w:fldCharType="separate"/>
      </w:r>
      <w:r>
        <w:rPr>
          <w:noProof/>
        </w:rPr>
        <w:t>24</w:t>
      </w:r>
      <w:r>
        <w:rPr>
          <w:noProof/>
        </w:rPr>
        <w:fldChar w:fldCharType="end"/>
      </w:r>
    </w:p>
    <w:p w14:paraId="29596F5A" w14:textId="2343D4AB"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_Toc186726794 \h </w:instrText>
      </w:r>
      <w:r>
        <w:rPr>
          <w:noProof/>
        </w:rPr>
      </w:r>
      <w:r>
        <w:rPr>
          <w:noProof/>
        </w:rPr>
        <w:fldChar w:fldCharType="separate"/>
      </w:r>
      <w:r>
        <w:rPr>
          <w:noProof/>
        </w:rPr>
        <w:t>24</w:t>
      </w:r>
      <w:r>
        <w:rPr>
          <w:noProof/>
        </w:rPr>
        <w:fldChar w:fldCharType="end"/>
      </w:r>
    </w:p>
    <w:p w14:paraId="67119620" w14:textId="3DF680EB"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_Toc186726795 \h </w:instrText>
      </w:r>
      <w:r>
        <w:rPr>
          <w:noProof/>
        </w:rPr>
      </w:r>
      <w:r>
        <w:rPr>
          <w:noProof/>
        </w:rPr>
        <w:fldChar w:fldCharType="separate"/>
      </w:r>
      <w:r>
        <w:rPr>
          <w:noProof/>
        </w:rPr>
        <w:t>25</w:t>
      </w:r>
      <w:r>
        <w:rPr>
          <w:noProof/>
        </w:rPr>
        <w:fldChar w:fldCharType="end"/>
      </w:r>
    </w:p>
    <w:p w14:paraId="28B93FF0" w14:textId="1BB237A1"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_Toc186726796 \h </w:instrText>
      </w:r>
      <w:r>
        <w:rPr>
          <w:noProof/>
        </w:rPr>
      </w:r>
      <w:r>
        <w:rPr>
          <w:noProof/>
        </w:rPr>
        <w:fldChar w:fldCharType="separate"/>
      </w:r>
      <w:r>
        <w:rPr>
          <w:noProof/>
        </w:rPr>
        <w:t>25</w:t>
      </w:r>
      <w:r>
        <w:rPr>
          <w:noProof/>
        </w:rPr>
        <w:fldChar w:fldCharType="end"/>
      </w:r>
    </w:p>
    <w:p w14:paraId="65D6ACC2" w14:textId="0491C99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_Toc186726797 \h </w:instrText>
      </w:r>
      <w:r>
        <w:rPr>
          <w:noProof/>
        </w:rPr>
      </w:r>
      <w:r>
        <w:rPr>
          <w:noProof/>
        </w:rPr>
        <w:fldChar w:fldCharType="separate"/>
      </w:r>
      <w:r>
        <w:rPr>
          <w:noProof/>
        </w:rPr>
        <w:t>25</w:t>
      </w:r>
      <w:r>
        <w:rPr>
          <w:noProof/>
        </w:rPr>
        <w:fldChar w:fldCharType="end"/>
      </w:r>
    </w:p>
    <w:p w14:paraId="77AE6EC2" w14:textId="60B2C52B"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_Toc186726798 \h </w:instrText>
      </w:r>
      <w:r>
        <w:rPr>
          <w:noProof/>
        </w:rPr>
      </w:r>
      <w:r>
        <w:rPr>
          <w:noProof/>
        </w:rPr>
        <w:fldChar w:fldCharType="separate"/>
      </w:r>
      <w:r>
        <w:rPr>
          <w:noProof/>
        </w:rPr>
        <w:t>26</w:t>
      </w:r>
      <w:r>
        <w:rPr>
          <w:noProof/>
        </w:rPr>
        <w:fldChar w:fldCharType="end"/>
      </w:r>
    </w:p>
    <w:p w14:paraId="79DBF1F9" w14:textId="1AC9F900"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_Toc186726799 \h </w:instrText>
      </w:r>
      <w:r>
        <w:rPr>
          <w:noProof/>
        </w:rPr>
      </w:r>
      <w:r>
        <w:rPr>
          <w:noProof/>
        </w:rPr>
        <w:fldChar w:fldCharType="separate"/>
      </w:r>
      <w:r>
        <w:rPr>
          <w:noProof/>
        </w:rPr>
        <w:t>26</w:t>
      </w:r>
      <w:r>
        <w:rPr>
          <w:noProof/>
        </w:rPr>
        <w:fldChar w:fldCharType="end"/>
      </w:r>
    </w:p>
    <w:p w14:paraId="05DED413" w14:textId="26A68CFA"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_Toc186726800 \h </w:instrText>
      </w:r>
      <w:r>
        <w:rPr>
          <w:noProof/>
        </w:rPr>
      </w:r>
      <w:r>
        <w:rPr>
          <w:noProof/>
        </w:rPr>
        <w:fldChar w:fldCharType="separate"/>
      </w:r>
      <w:r>
        <w:rPr>
          <w:noProof/>
        </w:rPr>
        <w:t>26</w:t>
      </w:r>
      <w:r>
        <w:rPr>
          <w:noProof/>
        </w:rPr>
        <w:fldChar w:fldCharType="end"/>
      </w:r>
    </w:p>
    <w:p w14:paraId="507A7EB2" w14:textId="70E1E4FC"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_Toc186726801 \h </w:instrText>
      </w:r>
      <w:r>
        <w:rPr>
          <w:noProof/>
        </w:rPr>
      </w:r>
      <w:r>
        <w:rPr>
          <w:noProof/>
        </w:rPr>
        <w:fldChar w:fldCharType="separate"/>
      </w:r>
      <w:r>
        <w:rPr>
          <w:noProof/>
        </w:rPr>
        <w:t>26</w:t>
      </w:r>
      <w:r>
        <w:rPr>
          <w:noProof/>
        </w:rPr>
        <w:fldChar w:fldCharType="end"/>
      </w:r>
    </w:p>
    <w:p w14:paraId="065B496F" w14:textId="531101C3"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_Toc186726802 \h </w:instrText>
      </w:r>
      <w:r>
        <w:rPr>
          <w:noProof/>
        </w:rPr>
      </w:r>
      <w:r>
        <w:rPr>
          <w:noProof/>
        </w:rPr>
        <w:fldChar w:fldCharType="separate"/>
      </w:r>
      <w:r>
        <w:rPr>
          <w:noProof/>
        </w:rPr>
        <w:t>26</w:t>
      </w:r>
      <w:r>
        <w:rPr>
          <w:noProof/>
        </w:rPr>
        <w:fldChar w:fldCharType="end"/>
      </w:r>
    </w:p>
    <w:p w14:paraId="771CE7D6" w14:textId="58252927"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_Toc186726803 \h </w:instrText>
      </w:r>
      <w:r>
        <w:rPr>
          <w:noProof/>
        </w:rPr>
      </w:r>
      <w:r>
        <w:rPr>
          <w:noProof/>
        </w:rPr>
        <w:fldChar w:fldCharType="separate"/>
      </w:r>
      <w:r>
        <w:rPr>
          <w:noProof/>
        </w:rPr>
        <w:t>27</w:t>
      </w:r>
      <w:r>
        <w:rPr>
          <w:noProof/>
        </w:rPr>
        <w:fldChar w:fldCharType="end"/>
      </w:r>
    </w:p>
    <w:p w14:paraId="2AF6E5A5" w14:textId="3C8003A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_Toc186726804 \h </w:instrText>
      </w:r>
      <w:r>
        <w:rPr>
          <w:noProof/>
        </w:rPr>
      </w:r>
      <w:r>
        <w:rPr>
          <w:noProof/>
        </w:rPr>
        <w:fldChar w:fldCharType="separate"/>
      </w:r>
      <w:r>
        <w:rPr>
          <w:noProof/>
        </w:rPr>
        <w:t>27</w:t>
      </w:r>
      <w:r>
        <w:rPr>
          <w:noProof/>
        </w:rPr>
        <w:fldChar w:fldCharType="end"/>
      </w:r>
    </w:p>
    <w:p w14:paraId="5CD4A9CE" w14:textId="22EC543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_Toc186726805 \h </w:instrText>
      </w:r>
      <w:r>
        <w:rPr>
          <w:noProof/>
        </w:rPr>
      </w:r>
      <w:r>
        <w:rPr>
          <w:noProof/>
        </w:rPr>
        <w:fldChar w:fldCharType="separate"/>
      </w:r>
      <w:r>
        <w:rPr>
          <w:noProof/>
        </w:rPr>
        <w:t>27</w:t>
      </w:r>
      <w:r>
        <w:rPr>
          <w:noProof/>
        </w:rPr>
        <w:fldChar w:fldCharType="end"/>
      </w:r>
    </w:p>
    <w:p w14:paraId="65832CE2" w14:textId="7AC4AC1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_Toc186726806 \h </w:instrText>
      </w:r>
      <w:r>
        <w:rPr>
          <w:noProof/>
        </w:rPr>
      </w:r>
      <w:r>
        <w:rPr>
          <w:noProof/>
        </w:rPr>
        <w:fldChar w:fldCharType="separate"/>
      </w:r>
      <w:r>
        <w:rPr>
          <w:noProof/>
        </w:rPr>
        <w:t>27</w:t>
      </w:r>
      <w:r>
        <w:rPr>
          <w:noProof/>
        </w:rPr>
        <w:fldChar w:fldCharType="end"/>
      </w:r>
    </w:p>
    <w:p w14:paraId="745DCD43" w14:textId="1A5BDE3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_Toc186726807 \h </w:instrText>
      </w:r>
      <w:r>
        <w:rPr>
          <w:noProof/>
        </w:rPr>
      </w:r>
      <w:r>
        <w:rPr>
          <w:noProof/>
        </w:rPr>
        <w:fldChar w:fldCharType="separate"/>
      </w:r>
      <w:r>
        <w:rPr>
          <w:noProof/>
        </w:rPr>
        <w:t>27</w:t>
      </w:r>
      <w:r>
        <w:rPr>
          <w:noProof/>
        </w:rPr>
        <w:fldChar w:fldCharType="end"/>
      </w:r>
    </w:p>
    <w:p w14:paraId="4D988A83" w14:textId="48E5CCB4"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_Toc186726808 \h </w:instrText>
      </w:r>
      <w:r>
        <w:rPr>
          <w:noProof/>
        </w:rPr>
      </w:r>
      <w:r>
        <w:rPr>
          <w:noProof/>
        </w:rPr>
        <w:fldChar w:fldCharType="separate"/>
      </w:r>
      <w:r>
        <w:rPr>
          <w:noProof/>
        </w:rPr>
        <w:t>27</w:t>
      </w:r>
      <w:r>
        <w:rPr>
          <w:noProof/>
        </w:rPr>
        <w:fldChar w:fldCharType="end"/>
      </w:r>
    </w:p>
    <w:p w14:paraId="70069123" w14:textId="0410DFB2"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_Toc186726809 \h </w:instrText>
      </w:r>
      <w:r>
        <w:rPr>
          <w:noProof/>
        </w:rPr>
      </w:r>
      <w:r>
        <w:rPr>
          <w:noProof/>
        </w:rPr>
        <w:fldChar w:fldCharType="separate"/>
      </w:r>
      <w:r>
        <w:rPr>
          <w:noProof/>
        </w:rPr>
        <w:t>28</w:t>
      </w:r>
      <w:r>
        <w:rPr>
          <w:noProof/>
        </w:rPr>
        <w:fldChar w:fldCharType="end"/>
      </w:r>
    </w:p>
    <w:p w14:paraId="46FAEBD8" w14:textId="6B86F382"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_Toc186726810 \h </w:instrText>
      </w:r>
      <w:r>
        <w:rPr>
          <w:noProof/>
        </w:rPr>
      </w:r>
      <w:r>
        <w:rPr>
          <w:noProof/>
        </w:rPr>
        <w:fldChar w:fldCharType="separate"/>
      </w:r>
      <w:r>
        <w:rPr>
          <w:noProof/>
        </w:rPr>
        <w:t>28</w:t>
      </w:r>
      <w:r>
        <w:rPr>
          <w:noProof/>
        </w:rPr>
        <w:fldChar w:fldCharType="end"/>
      </w:r>
    </w:p>
    <w:p w14:paraId="23368853" w14:textId="742CFF0F"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_Toc186726811 \h </w:instrText>
      </w:r>
      <w:r>
        <w:rPr>
          <w:noProof/>
        </w:rPr>
      </w:r>
      <w:r>
        <w:rPr>
          <w:noProof/>
        </w:rPr>
        <w:fldChar w:fldCharType="separate"/>
      </w:r>
      <w:r>
        <w:rPr>
          <w:noProof/>
        </w:rPr>
        <w:t>29</w:t>
      </w:r>
      <w:r>
        <w:rPr>
          <w:noProof/>
        </w:rPr>
        <w:fldChar w:fldCharType="end"/>
      </w:r>
    </w:p>
    <w:p w14:paraId="7E189D3C" w14:textId="735B030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_Toc186726812 \h </w:instrText>
      </w:r>
      <w:r>
        <w:rPr>
          <w:noProof/>
        </w:rPr>
      </w:r>
      <w:r>
        <w:rPr>
          <w:noProof/>
        </w:rPr>
        <w:fldChar w:fldCharType="separate"/>
      </w:r>
      <w:r>
        <w:rPr>
          <w:noProof/>
        </w:rPr>
        <w:t>29</w:t>
      </w:r>
      <w:r>
        <w:rPr>
          <w:noProof/>
        </w:rPr>
        <w:fldChar w:fldCharType="end"/>
      </w:r>
    </w:p>
    <w:p w14:paraId="1154F2C6" w14:textId="79CEB22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_Toc186726813 \h </w:instrText>
      </w:r>
      <w:r>
        <w:rPr>
          <w:noProof/>
        </w:rPr>
      </w:r>
      <w:r>
        <w:rPr>
          <w:noProof/>
        </w:rPr>
        <w:fldChar w:fldCharType="separate"/>
      </w:r>
      <w:r>
        <w:rPr>
          <w:noProof/>
        </w:rPr>
        <w:t>29</w:t>
      </w:r>
      <w:r>
        <w:rPr>
          <w:noProof/>
        </w:rPr>
        <w:fldChar w:fldCharType="end"/>
      </w:r>
    </w:p>
    <w:p w14:paraId="02F23FAB" w14:textId="3A85FD7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_Toc186726814 \h </w:instrText>
      </w:r>
      <w:r>
        <w:rPr>
          <w:noProof/>
        </w:rPr>
      </w:r>
      <w:r>
        <w:rPr>
          <w:noProof/>
        </w:rPr>
        <w:fldChar w:fldCharType="separate"/>
      </w:r>
      <w:r>
        <w:rPr>
          <w:noProof/>
        </w:rPr>
        <w:t>29</w:t>
      </w:r>
      <w:r>
        <w:rPr>
          <w:noProof/>
        </w:rPr>
        <w:fldChar w:fldCharType="end"/>
      </w:r>
    </w:p>
    <w:p w14:paraId="22813D44" w14:textId="6A332E7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_Toc186726815 \h </w:instrText>
      </w:r>
      <w:r>
        <w:rPr>
          <w:noProof/>
        </w:rPr>
      </w:r>
      <w:r>
        <w:rPr>
          <w:noProof/>
        </w:rPr>
        <w:fldChar w:fldCharType="separate"/>
      </w:r>
      <w:r>
        <w:rPr>
          <w:noProof/>
        </w:rPr>
        <w:t>30</w:t>
      </w:r>
      <w:r>
        <w:rPr>
          <w:noProof/>
        </w:rPr>
        <w:fldChar w:fldCharType="end"/>
      </w:r>
    </w:p>
    <w:p w14:paraId="531831BF" w14:textId="792763D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_Toc186726816 \h </w:instrText>
      </w:r>
      <w:r>
        <w:rPr>
          <w:noProof/>
        </w:rPr>
      </w:r>
      <w:r>
        <w:rPr>
          <w:noProof/>
        </w:rPr>
        <w:fldChar w:fldCharType="separate"/>
      </w:r>
      <w:r>
        <w:rPr>
          <w:noProof/>
        </w:rPr>
        <w:t>30</w:t>
      </w:r>
      <w:r>
        <w:rPr>
          <w:noProof/>
        </w:rPr>
        <w:fldChar w:fldCharType="end"/>
      </w:r>
    </w:p>
    <w:p w14:paraId="62394746" w14:textId="38C1310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_Toc186726817 \h </w:instrText>
      </w:r>
      <w:r>
        <w:rPr>
          <w:noProof/>
        </w:rPr>
      </w:r>
      <w:r>
        <w:rPr>
          <w:noProof/>
        </w:rPr>
        <w:fldChar w:fldCharType="separate"/>
      </w:r>
      <w:r>
        <w:rPr>
          <w:noProof/>
        </w:rPr>
        <w:t>30</w:t>
      </w:r>
      <w:r>
        <w:rPr>
          <w:noProof/>
        </w:rPr>
        <w:fldChar w:fldCharType="end"/>
      </w:r>
    </w:p>
    <w:p w14:paraId="4A702EEE" w14:textId="6F88A61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_Toc186726818 \h </w:instrText>
      </w:r>
      <w:r>
        <w:rPr>
          <w:noProof/>
        </w:rPr>
      </w:r>
      <w:r>
        <w:rPr>
          <w:noProof/>
        </w:rPr>
        <w:fldChar w:fldCharType="separate"/>
      </w:r>
      <w:r>
        <w:rPr>
          <w:noProof/>
        </w:rPr>
        <w:t>31</w:t>
      </w:r>
      <w:r>
        <w:rPr>
          <w:noProof/>
        </w:rPr>
        <w:fldChar w:fldCharType="end"/>
      </w:r>
    </w:p>
    <w:p w14:paraId="4CC54CE2" w14:textId="39BF0775"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_Toc186726819 \h </w:instrText>
      </w:r>
      <w:r>
        <w:rPr>
          <w:noProof/>
        </w:rPr>
      </w:r>
      <w:r>
        <w:rPr>
          <w:noProof/>
        </w:rPr>
        <w:fldChar w:fldCharType="separate"/>
      </w:r>
      <w:r>
        <w:rPr>
          <w:noProof/>
        </w:rPr>
        <w:t>32</w:t>
      </w:r>
      <w:r>
        <w:rPr>
          <w:noProof/>
        </w:rPr>
        <w:fldChar w:fldCharType="end"/>
      </w:r>
    </w:p>
    <w:p w14:paraId="48234D92" w14:textId="43F4BE8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_Toc186726820 \h </w:instrText>
      </w:r>
      <w:r>
        <w:rPr>
          <w:noProof/>
        </w:rPr>
      </w:r>
      <w:r>
        <w:rPr>
          <w:noProof/>
        </w:rPr>
        <w:fldChar w:fldCharType="separate"/>
      </w:r>
      <w:r>
        <w:rPr>
          <w:noProof/>
        </w:rPr>
        <w:t>32</w:t>
      </w:r>
      <w:r>
        <w:rPr>
          <w:noProof/>
        </w:rPr>
        <w:fldChar w:fldCharType="end"/>
      </w:r>
    </w:p>
    <w:p w14:paraId="0D63C138" w14:textId="782DA9A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_Toc186726821 \h </w:instrText>
      </w:r>
      <w:r>
        <w:rPr>
          <w:noProof/>
        </w:rPr>
      </w:r>
      <w:r>
        <w:rPr>
          <w:noProof/>
        </w:rPr>
        <w:fldChar w:fldCharType="separate"/>
      </w:r>
      <w:r>
        <w:rPr>
          <w:noProof/>
        </w:rPr>
        <w:t>32</w:t>
      </w:r>
      <w:r>
        <w:rPr>
          <w:noProof/>
        </w:rPr>
        <w:fldChar w:fldCharType="end"/>
      </w:r>
    </w:p>
    <w:p w14:paraId="46F83964" w14:textId="13EBB2A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_Toc186726822 \h </w:instrText>
      </w:r>
      <w:r>
        <w:rPr>
          <w:noProof/>
        </w:rPr>
      </w:r>
      <w:r>
        <w:rPr>
          <w:noProof/>
        </w:rPr>
        <w:fldChar w:fldCharType="separate"/>
      </w:r>
      <w:r>
        <w:rPr>
          <w:noProof/>
        </w:rPr>
        <w:t>32</w:t>
      </w:r>
      <w:r>
        <w:rPr>
          <w:noProof/>
        </w:rPr>
        <w:fldChar w:fldCharType="end"/>
      </w:r>
    </w:p>
    <w:p w14:paraId="3BBE8613" w14:textId="631E508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_Toc186726823 \h </w:instrText>
      </w:r>
      <w:r>
        <w:rPr>
          <w:noProof/>
        </w:rPr>
      </w:r>
      <w:r>
        <w:rPr>
          <w:noProof/>
        </w:rPr>
        <w:fldChar w:fldCharType="separate"/>
      </w:r>
      <w:r>
        <w:rPr>
          <w:noProof/>
        </w:rPr>
        <w:t>32</w:t>
      </w:r>
      <w:r>
        <w:rPr>
          <w:noProof/>
        </w:rPr>
        <w:fldChar w:fldCharType="end"/>
      </w:r>
    </w:p>
    <w:p w14:paraId="172A4B17" w14:textId="49607149"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_Toc186726824 \h </w:instrText>
      </w:r>
      <w:r>
        <w:rPr>
          <w:noProof/>
        </w:rPr>
      </w:r>
      <w:r>
        <w:rPr>
          <w:noProof/>
        </w:rPr>
        <w:fldChar w:fldCharType="separate"/>
      </w:r>
      <w:r>
        <w:rPr>
          <w:noProof/>
        </w:rPr>
        <w:t>34</w:t>
      </w:r>
      <w:r>
        <w:rPr>
          <w:noProof/>
        </w:rPr>
        <w:fldChar w:fldCharType="end"/>
      </w:r>
    </w:p>
    <w:p w14:paraId="4C8F7012" w14:textId="0822A3E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_Toc186726825 \h </w:instrText>
      </w:r>
      <w:r>
        <w:rPr>
          <w:noProof/>
        </w:rPr>
      </w:r>
      <w:r>
        <w:rPr>
          <w:noProof/>
        </w:rPr>
        <w:fldChar w:fldCharType="separate"/>
      </w:r>
      <w:r>
        <w:rPr>
          <w:noProof/>
        </w:rPr>
        <w:t>34</w:t>
      </w:r>
      <w:r>
        <w:rPr>
          <w:noProof/>
        </w:rPr>
        <w:fldChar w:fldCharType="end"/>
      </w:r>
    </w:p>
    <w:p w14:paraId="35CB3DA7" w14:textId="0F950B2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_Toc186726826 \h </w:instrText>
      </w:r>
      <w:r>
        <w:rPr>
          <w:noProof/>
        </w:rPr>
      </w:r>
      <w:r>
        <w:rPr>
          <w:noProof/>
        </w:rPr>
        <w:fldChar w:fldCharType="separate"/>
      </w:r>
      <w:r>
        <w:rPr>
          <w:noProof/>
        </w:rPr>
        <w:t>34</w:t>
      </w:r>
      <w:r>
        <w:rPr>
          <w:noProof/>
        </w:rPr>
        <w:fldChar w:fldCharType="end"/>
      </w:r>
    </w:p>
    <w:p w14:paraId="510904B6" w14:textId="2FAE420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_Toc186726827 \h </w:instrText>
      </w:r>
      <w:r>
        <w:rPr>
          <w:noProof/>
        </w:rPr>
      </w:r>
      <w:r>
        <w:rPr>
          <w:noProof/>
        </w:rPr>
        <w:fldChar w:fldCharType="separate"/>
      </w:r>
      <w:r>
        <w:rPr>
          <w:noProof/>
        </w:rPr>
        <w:t>35</w:t>
      </w:r>
      <w:r>
        <w:rPr>
          <w:noProof/>
        </w:rPr>
        <w:fldChar w:fldCharType="end"/>
      </w:r>
    </w:p>
    <w:p w14:paraId="62069A2C" w14:textId="4076F1D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_Toc186726828 \h </w:instrText>
      </w:r>
      <w:r>
        <w:rPr>
          <w:noProof/>
        </w:rPr>
      </w:r>
      <w:r>
        <w:rPr>
          <w:noProof/>
        </w:rPr>
        <w:fldChar w:fldCharType="separate"/>
      </w:r>
      <w:r>
        <w:rPr>
          <w:noProof/>
        </w:rPr>
        <w:t>35</w:t>
      </w:r>
      <w:r>
        <w:rPr>
          <w:noProof/>
        </w:rPr>
        <w:fldChar w:fldCharType="end"/>
      </w:r>
    </w:p>
    <w:p w14:paraId="325584F1" w14:textId="14B2949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_Toc186726829 \h </w:instrText>
      </w:r>
      <w:r>
        <w:rPr>
          <w:noProof/>
        </w:rPr>
      </w:r>
      <w:r>
        <w:rPr>
          <w:noProof/>
        </w:rPr>
        <w:fldChar w:fldCharType="separate"/>
      </w:r>
      <w:r>
        <w:rPr>
          <w:noProof/>
        </w:rPr>
        <w:t>35</w:t>
      </w:r>
      <w:r>
        <w:rPr>
          <w:noProof/>
        </w:rPr>
        <w:fldChar w:fldCharType="end"/>
      </w:r>
    </w:p>
    <w:p w14:paraId="15D9EE2A" w14:textId="56B56433"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_Toc186726830 \h </w:instrText>
      </w:r>
      <w:r>
        <w:rPr>
          <w:noProof/>
        </w:rPr>
      </w:r>
      <w:r>
        <w:rPr>
          <w:noProof/>
        </w:rPr>
        <w:fldChar w:fldCharType="separate"/>
      </w:r>
      <w:r>
        <w:rPr>
          <w:noProof/>
        </w:rPr>
        <w:t>36</w:t>
      </w:r>
      <w:r>
        <w:rPr>
          <w:noProof/>
        </w:rPr>
        <w:fldChar w:fldCharType="end"/>
      </w:r>
    </w:p>
    <w:p w14:paraId="64928837" w14:textId="0E64BBC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_Toc186726831 \h </w:instrText>
      </w:r>
      <w:r>
        <w:rPr>
          <w:noProof/>
        </w:rPr>
      </w:r>
      <w:r>
        <w:rPr>
          <w:noProof/>
        </w:rPr>
        <w:fldChar w:fldCharType="separate"/>
      </w:r>
      <w:r>
        <w:rPr>
          <w:noProof/>
        </w:rPr>
        <w:t>36</w:t>
      </w:r>
      <w:r>
        <w:rPr>
          <w:noProof/>
        </w:rPr>
        <w:fldChar w:fldCharType="end"/>
      </w:r>
    </w:p>
    <w:p w14:paraId="64808058" w14:textId="44F680D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_Toc186726832 \h </w:instrText>
      </w:r>
      <w:r>
        <w:rPr>
          <w:noProof/>
        </w:rPr>
      </w:r>
      <w:r>
        <w:rPr>
          <w:noProof/>
        </w:rPr>
        <w:fldChar w:fldCharType="separate"/>
      </w:r>
      <w:r>
        <w:rPr>
          <w:noProof/>
        </w:rPr>
        <w:t>36</w:t>
      </w:r>
      <w:r>
        <w:rPr>
          <w:noProof/>
        </w:rPr>
        <w:fldChar w:fldCharType="end"/>
      </w:r>
    </w:p>
    <w:p w14:paraId="30C88C0F" w14:textId="2F81C672"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_Toc186726833 \h </w:instrText>
      </w:r>
      <w:r>
        <w:rPr>
          <w:noProof/>
        </w:rPr>
      </w:r>
      <w:r>
        <w:rPr>
          <w:noProof/>
        </w:rPr>
        <w:fldChar w:fldCharType="separate"/>
      </w:r>
      <w:r>
        <w:rPr>
          <w:noProof/>
        </w:rPr>
        <w:t>37</w:t>
      </w:r>
      <w:r>
        <w:rPr>
          <w:noProof/>
        </w:rPr>
        <w:fldChar w:fldCharType="end"/>
      </w:r>
    </w:p>
    <w:p w14:paraId="18B1D7FE" w14:textId="2293E037"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_Toc186726834 \h </w:instrText>
      </w:r>
      <w:r>
        <w:rPr>
          <w:noProof/>
        </w:rPr>
      </w:r>
      <w:r>
        <w:rPr>
          <w:noProof/>
        </w:rPr>
        <w:fldChar w:fldCharType="separate"/>
      </w:r>
      <w:r>
        <w:rPr>
          <w:noProof/>
        </w:rPr>
        <w:t>37</w:t>
      </w:r>
      <w:r>
        <w:rPr>
          <w:noProof/>
        </w:rPr>
        <w:fldChar w:fldCharType="end"/>
      </w:r>
    </w:p>
    <w:p w14:paraId="79B7FC1E" w14:textId="5403354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_Toc186726835 \h </w:instrText>
      </w:r>
      <w:r>
        <w:rPr>
          <w:noProof/>
        </w:rPr>
      </w:r>
      <w:r>
        <w:rPr>
          <w:noProof/>
        </w:rPr>
        <w:fldChar w:fldCharType="separate"/>
      </w:r>
      <w:r>
        <w:rPr>
          <w:noProof/>
        </w:rPr>
        <w:t>37</w:t>
      </w:r>
      <w:r>
        <w:rPr>
          <w:noProof/>
        </w:rPr>
        <w:fldChar w:fldCharType="end"/>
      </w:r>
    </w:p>
    <w:p w14:paraId="22500ABA" w14:textId="223CA38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_Toc186726836 \h </w:instrText>
      </w:r>
      <w:r>
        <w:rPr>
          <w:noProof/>
        </w:rPr>
      </w:r>
      <w:r>
        <w:rPr>
          <w:noProof/>
        </w:rPr>
        <w:fldChar w:fldCharType="separate"/>
      </w:r>
      <w:r>
        <w:rPr>
          <w:noProof/>
        </w:rPr>
        <w:t>38</w:t>
      </w:r>
      <w:r>
        <w:rPr>
          <w:noProof/>
        </w:rPr>
        <w:fldChar w:fldCharType="end"/>
      </w:r>
    </w:p>
    <w:p w14:paraId="73B856E9" w14:textId="68D2C405"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_Toc186726837 \h </w:instrText>
      </w:r>
      <w:r>
        <w:rPr>
          <w:noProof/>
        </w:rPr>
      </w:r>
      <w:r>
        <w:rPr>
          <w:noProof/>
        </w:rPr>
        <w:fldChar w:fldCharType="separate"/>
      </w:r>
      <w:r>
        <w:rPr>
          <w:noProof/>
        </w:rPr>
        <w:t>39</w:t>
      </w:r>
      <w:r>
        <w:rPr>
          <w:noProof/>
        </w:rPr>
        <w:fldChar w:fldCharType="end"/>
      </w:r>
    </w:p>
    <w:p w14:paraId="01EB2494" w14:textId="3527E3F2"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_Toc186726838 \h </w:instrText>
      </w:r>
      <w:r>
        <w:rPr>
          <w:noProof/>
        </w:rPr>
      </w:r>
      <w:r>
        <w:rPr>
          <w:noProof/>
        </w:rPr>
        <w:fldChar w:fldCharType="separate"/>
      </w:r>
      <w:r>
        <w:rPr>
          <w:noProof/>
        </w:rPr>
        <w:t>39</w:t>
      </w:r>
      <w:r>
        <w:rPr>
          <w:noProof/>
        </w:rPr>
        <w:fldChar w:fldCharType="end"/>
      </w:r>
    </w:p>
    <w:p w14:paraId="34E70607" w14:textId="6DCCB60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_Toc186726839 \h </w:instrText>
      </w:r>
      <w:r>
        <w:rPr>
          <w:noProof/>
        </w:rPr>
      </w:r>
      <w:r>
        <w:rPr>
          <w:noProof/>
        </w:rPr>
        <w:fldChar w:fldCharType="separate"/>
      </w:r>
      <w:r>
        <w:rPr>
          <w:noProof/>
        </w:rPr>
        <w:t>39</w:t>
      </w:r>
      <w:r>
        <w:rPr>
          <w:noProof/>
        </w:rPr>
        <w:fldChar w:fldCharType="end"/>
      </w:r>
    </w:p>
    <w:p w14:paraId="1DDF003B" w14:textId="6F74EDA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_Toc186726840 \h </w:instrText>
      </w:r>
      <w:r>
        <w:rPr>
          <w:noProof/>
        </w:rPr>
      </w:r>
      <w:r>
        <w:rPr>
          <w:noProof/>
        </w:rPr>
        <w:fldChar w:fldCharType="separate"/>
      </w:r>
      <w:r>
        <w:rPr>
          <w:noProof/>
        </w:rPr>
        <w:t>39</w:t>
      </w:r>
      <w:r>
        <w:rPr>
          <w:noProof/>
        </w:rPr>
        <w:fldChar w:fldCharType="end"/>
      </w:r>
    </w:p>
    <w:p w14:paraId="0F189F11" w14:textId="1FD4CEB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_Toc186726841 \h </w:instrText>
      </w:r>
      <w:r>
        <w:rPr>
          <w:noProof/>
        </w:rPr>
      </w:r>
      <w:r>
        <w:rPr>
          <w:noProof/>
        </w:rPr>
        <w:fldChar w:fldCharType="separate"/>
      </w:r>
      <w:r>
        <w:rPr>
          <w:noProof/>
        </w:rPr>
        <w:t>39</w:t>
      </w:r>
      <w:r>
        <w:rPr>
          <w:noProof/>
        </w:rPr>
        <w:fldChar w:fldCharType="end"/>
      </w:r>
    </w:p>
    <w:p w14:paraId="3E9B1B87" w14:textId="16695AF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_Toc186726842 \h </w:instrText>
      </w:r>
      <w:r>
        <w:rPr>
          <w:noProof/>
        </w:rPr>
      </w:r>
      <w:r>
        <w:rPr>
          <w:noProof/>
        </w:rPr>
        <w:fldChar w:fldCharType="separate"/>
      </w:r>
      <w:r>
        <w:rPr>
          <w:noProof/>
        </w:rPr>
        <w:t>40</w:t>
      </w:r>
      <w:r>
        <w:rPr>
          <w:noProof/>
        </w:rPr>
        <w:fldChar w:fldCharType="end"/>
      </w:r>
    </w:p>
    <w:p w14:paraId="5F7BE767" w14:textId="4A03D1A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_Toc186726843 \h </w:instrText>
      </w:r>
      <w:r>
        <w:rPr>
          <w:noProof/>
        </w:rPr>
      </w:r>
      <w:r>
        <w:rPr>
          <w:noProof/>
        </w:rPr>
        <w:fldChar w:fldCharType="separate"/>
      </w:r>
      <w:r>
        <w:rPr>
          <w:noProof/>
        </w:rPr>
        <w:t>40</w:t>
      </w:r>
      <w:r>
        <w:rPr>
          <w:noProof/>
        </w:rPr>
        <w:fldChar w:fldCharType="end"/>
      </w:r>
    </w:p>
    <w:p w14:paraId="2F6940B2" w14:textId="3A45E2B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_Toc186726844 \h </w:instrText>
      </w:r>
      <w:r>
        <w:rPr>
          <w:noProof/>
        </w:rPr>
      </w:r>
      <w:r>
        <w:rPr>
          <w:noProof/>
        </w:rPr>
        <w:fldChar w:fldCharType="separate"/>
      </w:r>
      <w:r>
        <w:rPr>
          <w:noProof/>
        </w:rPr>
        <w:t>40</w:t>
      </w:r>
      <w:r>
        <w:rPr>
          <w:noProof/>
        </w:rPr>
        <w:fldChar w:fldCharType="end"/>
      </w:r>
    </w:p>
    <w:p w14:paraId="73E3C42D" w14:textId="276C95F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_Toc186726845 \h </w:instrText>
      </w:r>
      <w:r>
        <w:rPr>
          <w:noProof/>
        </w:rPr>
      </w:r>
      <w:r>
        <w:rPr>
          <w:noProof/>
        </w:rPr>
        <w:fldChar w:fldCharType="separate"/>
      </w:r>
      <w:r>
        <w:rPr>
          <w:noProof/>
        </w:rPr>
        <w:t>41</w:t>
      </w:r>
      <w:r>
        <w:rPr>
          <w:noProof/>
        </w:rPr>
        <w:fldChar w:fldCharType="end"/>
      </w:r>
    </w:p>
    <w:p w14:paraId="03E9F88C" w14:textId="30C20BB4"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_Toc186726846 \h </w:instrText>
      </w:r>
      <w:r>
        <w:rPr>
          <w:noProof/>
        </w:rPr>
      </w:r>
      <w:r>
        <w:rPr>
          <w:noProof/>
        </w:rPr>
        <w:fldChar w:fldCharType="separate"/>
      </w:r>
      <w:r>
        <w:rPr>
          <w:noProof/>
        </w:rPr>
        <w:t>42</w:t>
      </w:r>
      <w:r>
        <w:rPr>
          <w:noProof/>
        </w:rPr>
        <w:fldChar w:fldCharType="end"/>
      </w:r>
    </w:p>
    <w:p w14:paraId="41F0D2A0" w14:textId="3BAFC38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_Toc186726847 \h </w:instrText>
      </w:r>
      <w:r>
        <w:rPr>
          <w:noProof/>
        </w:rPr>
      </w:r>
      <w:r>
        <w:rPr>
          <w:noProof/>
        </w:rPr>
        <w:fldChar w:fldCharType="separate"/>
      </w:r>
      <w:r>
        <w:rPr>
          <w:noProof/>
        </w:rPr>
        <w:t>42</w:t>
      </w:r>
      <w:r>
        <w:rPr>
          <w:noProof/>
        </w:rPr>
        <w:fldChar w:fldCharType="end"/>
      </w:r>
    </w:p>
    <w:p w14:paraId="4ECD0DB4" w14:textId="3C799304"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Structured data types</w:t>
      </w:r>
      <w:r>
        <w:rPr>
          <w:noProof/>
        </w:rPr>
        <w:tab/>
      </w:r>
      <w:r>
        <w:rPr>
          <w:noProof/>
        </w:rPr>
        <w:fldChar w:fldCharType="begin" w:fldLock="1"/>
      </w:r>
      <w:r>
        <w:rPr>
          <w:noProof/>
        </w:rPr>
        <w:instrText xml:space="preserve"> PAGEREF _Toc186726848 \h </w:instrText>
      </w:r>
      <w:r>
        <w:rPr>
          <w:noProof/>
        </w:rPr>
      </w:r>
      <w:r>
        <w:rPr>
          <w:noProof/>
        </w:rPr>
        <w:fldChar w:fldCharType="separate"/>
      </w:r>
      <w:r>
        <w:rPr>
          <w:noProof/>
        </w:rPr>
        <w:t>47</w:t>
      </w:r>
      <w:r>
        <w:rPr>
          <w:noProof/>
        </w:rPr>
        <w:fldChar w:fldCharType="end"/>
      </w:r>
    </w:p>
    <w:p w14:paraId="2B939A78" w14:textId="24625A1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_Toc186726849 \h </w:instrText>
      </w:r>
      <w:r>
        <w:rPr>
          <w:noProof/>
        </w:rPr>
      </w:r>
      <w:r>
        <w:rPr>
          <w:noProof/>
        </w:rPr>
        <w:fldChar w:fldCharType="separate"/>
      </w:r>
      <w:r>
        <w:rPr>
          <w:noProof/>
        </w:rPr>
        <w:t>47</w:t>
      </w:r>
      <w:r>
        <w:rPr>
          <w:noProof/>
        </w:rPr>
        <w:fldChar w:fldCharType="end"/>
      </w:r>
    </w:p>
    <w:p w14:paraId="5899AC88" w14:textId="5AF8FDA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_Toc186726850 \h </w:instrText>
      </w:r>
      <w:r>
        <w:rPr>
          <w:noProof/>
        </w:rPr>
      </w:r>
      <w:r>
        <w:rPr>
          <w:noProof/>
        </w:rPr>
        <w:fldChar w:fldCharType="separate"/>
      </w:r>
      <w:r>
        <w:rPr>
          <w:noProof/>
        </w:rPr>
        <w:t>48</w:t>
      </w:r>
      <w:r>
        <w:rPr>
          <w:noProof/>
        </w:rPr>
        <w:fldChar w:fldCharType="end"/>
      </w:r>
    </w:p>
    <w:p w14:paraId="1A7CCD6D" w14:textId="1B70E03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_Toc186726851 \h </w:instrText>
      </w:r>
      <w:r>
        <w:rPr>
          <w:noProof/>
        </w:rPr>
      </w:r>
      <w:r>
        <w:rPr>
          <w:noProof/>
        </w:rPr>
        <w:fldChar w:fldCharType="separate"/>
      </w:r>
      <w:r>
        <w:rPr>
          <w:noProof/>
        </w:rPr>
        <w:t>54</w:t>
      </w:r>
      <w:r>
        <w:rPr>
          <w:noProof/>
        </w:rPr>
        <w:fldChar w:fldCharType="end"/>
      </w:r>
    </w:p>
    <w:p w14:paraId="40E19747" w14:textId="67C0A9D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_Toc186726852 \h </w:instrText>
      </w:r>
      <w:r>
        <w:rPr>
          <w:noProof/>
        </w:rPr>
      </w:r>
      <w:r>
        <w:rPr>
          <w:noProof/>
        </w:rPr>
        <w:fldChar w:fldCharType="separate"/>
      </w:r>
      <w:r>
        <w:rPr>
          <w:noProof/>
        </w:rPr>
        <w:t>58</w:t>
      </w:r>
      <w:r>
        <w:rPr>
          <w:noProof/>
        </w:rPr>
        <w:fldChar w:fldCharType="end"/>
      </w:r>
    </w:p>
    <w:p w14:paraId="29755FFA" w14:textId="6CFAA45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_Toc186726853 \h </w:instrText>
      </w:r>
      <w:r>
        <w:rPr>
          <w:noProof/>
        </w:rPr>
      </w:r>
      <w:r>
        <w:rPr>
          <w:noProof/>
        </w:rPr>
        <w:fldChar w:fldCharType="separate"/>
      </w:r>
      <w:r>
        <w:rPr>
          <w:noProof/>
        </w:rPr>
        <w:t>58</w:t>
      </w:r>
      <w:r>
        <w:rPr>
          <w:noProof/>
        </w:rPr>
        <w:fldChar w:fldCharType="end"/>
      </w:r>
    </w:p>
    <w:p w14:paraId="16EFC3DA" w14:textId="1DB973A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_Toc186726854 \h </w:instrText>
      </w:r>
      <w:r>
        <w:rPr>
          <w:noProof/>
        </w:rPr>
      </w:r>
      <w:r>
        <w:rPr>
          <w:noProof/>
        </w:rPr>
        <w:fldChar w:fldCharType="separate"/>
      </w:r>
      <w:r>
        <w:rPr>
          <w:noProof/>
        </w:rPr>
        <w:t>58</w:t>
      </w:r>
      <w:r>
        <w:rPr>
          <w:noProof/>
        </w:rPr>
        <w:fldChar w:fldCharType="end"/>
      </w:r>
    </w:p>
    <w:p w14:paraId="0739475C" w14:textId="033FA4E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_Toc186726855 \h </w:instrText>
      </w:r>
      <w:r>
        <w:rPr>
          <w:noProof/>
        </w:rPr>
      </w:r>
      <w:r>
        <w:rPr>
          <w:noProof/>
        </w:rPr>
        <w:fldChar w:fldCharType="separate"/>
      </w:r>
      <w:r>
        <w:rPr>
          <w:noProof/>
        </w:rPr>
        <w:t>59</w:t>
      </w:r>
      <w:r>
        <w:rPr>
          <w:noProof/>
        </w:rPr>
        <w:fldChar w:fldCharType="end"/>
      </w:r>
    </w:p>
    <w:p w14:paraId="3B733AA3" w14:textId="27DCAF4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_Toc186726856 \h </w:instrText>
      </w:r>
      <w:r>
        <w:rPr>
          <w:noProof/>
        </w:rPr>
      </w:r>
      <w:r>
        <w:rPr>
          <w:noProof/>
        </w:rPr>
        <w:fldChar w:fldCharType="separate"/>
      </w:r>
      <w:r>
        <w:rPr>
          <w:noProof/>
        </w:rPr>
        <w:t>59</w:t>
      </w:r>
      <w:r>
        <w:rPr>
          <w:noProof/>
        </w:rPr>
        <w:fldChar w:fldCharType="end"/>
      </w:r>
    </w:p>
    <w:p w14:paraId="4E9D4B1E" w14:textId="18D9244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_Toc186726857 \h </w:instrText>
      </w:r>
      <w:r>
        <w:rPr>
          <w:noProof/>
        </w:rPr>
      </w:r>
      <w:r>
        <w:rPr>
          <w:noProof/>
        </w:rPr>
        <w:fldChar w:fldCharType="separate"/>
      </w:r>
      <w:r>
        <w:rPr>
          <w:noProof/>
        </w:rPr>
        <w:t>59</w:t>
      </w:r>
      <w:r>
        <w:rPr>
          <w:noProof/>
        </w:rPr>
        <w:fldChar w:fldCharType="end"/>
      </w:r>
    </w:p>
    <w:p w14:paraId="035797D1" w14:textId="5997217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_Toc186726858 \h </w:instrText>
      </w:r>
      <w:r>
        <w:rPr>
          <w:noProof/>
        </w:rPr>
      </w:r>
      <w:r>
        <w:rPr>
          <w:noProof/>
        </w:rPr>
        <w:fldChar w:fldCharType="separate"/>
      </w:r>
      <w:r>
        <w:rPr>
          <w:noProof/>
        </w:rPr>
        <w:t>59</w:t>
      </w:r>
      <w:r>
        <w:rPr>
          <w:noProof/>
        </w:rPr>
        <w:fldChar w:fldCharType="end"/>
      </w:r>
    </w:p>
    <w:p w14:paraId="5267DF34" w14:textId="708D0C6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_Toc186726859 \h </w:instrText>
      </w:r>
      <w:r>
        <w:rPr>
          <w:noProof/>
        </w:rPr>
      </w:r>
      <w:r>
        <w:rPr>
          <w:noProof/>
        </w:rPr>
        <w:fldChar w:fldCharType="separate"/>
      </w:r>
      <w:r>
        <w:rPr>
          <w:noProof/>
        </w:rPr>
        <w:t>60</w:t>
      </w:r>
      <w:r>
        <w:rPr>
          <w:noProof/>
        </w:rPr>
        <w:fldChar w:fldCharType="end"/>
      </w:r>
    </w:p>
    <w:p w14:paraId="75EAA328" w14:textId="41910B4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_Toc186726860 \h </w:instrText>
      </w:r>
      <w:r>
        <w:rPr>
          <w:noProof/>
        </w:rPr>
      </w:r>
      <w:r>
        <w:rPr>
          <w:noProof/>
        </w:rPr>
        <w:fldChar w:fldCharType="separate"/>
      </w:r>
      <w:r>
        <w:rPr>
          <w:noProof/>
        </w:rPr>
        <w:t>60</w:t>
      </w:r>
      <w:r>
        <w:rPr>
          <w:noProof/>
        </w:rPr>
        <w:fldChar w:fldCharType="end"/>
      </w:r>
    </w:p>
    <w:p w14:paraId="45822A7F" w14:textId="0545FE8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_Toc186726861 \h </w:instrText>
      </w:r>
      <w:r>
        <w:rPr>
          <w:noProof/>
        </w:rPr>
      </w:r>
      <w:r>
        <w:rPr>
          <w:noProof/>
        </w:rPr>
        <w:fldChar w:fldCharType="separate"/>
      </w:r>
      <w:r>
        <w:rPr>
          <w:noProof/>
        </w:rPr>
        <w:t>61</w:t>
      </w:r>
      <w:r>
        <w:rPr>
          <w:noProof/>
        </w:rPr>
        <w:fldChar w:fldCharType="end"/>
      </w:r>
    </w:p>
    <w:p w14:paraId="2DA51272" w14:textId="3D645AE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_Toc186726862 \h </w:instrText>
      </w:r>
      <w:r>
        <w:rPr>
          <w:noProof/>
        </w:rPr>
      </w:r>
      <w:r>
        <w:rPr>
          <w:noProof/>
        </w:rPr>
        <w:fldChar w:fldCharType="separate"/>
      </w:r>
      <w:r>
        <w:rPr>
          <w:noProof/>
        </w:rPr>
        <w:t>62</w:t>
      </w:r>
      <w:r>
        <w:rPr>
          <w:noProof/>
        </w:rPr>
        <w:fldChar w:fldCharType="end"/>
      </w:r>
    </w:p>
    <w:p w14:paraId="30C15DC1" w14:textId="12CFA5E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_Toc186726863 \h </w:instrText>
      </w:r>
      <w:r>
        <w:rPr>
          <w:noProof/>
        </w:rPr>
      </w:r>
      <w:r>
        <w:rPr>
          <w:noProof/>
        </w:rPr>
        <w:fldChar w:fldCharType="separate"/>
      </w:r>
      <w:r>
        <w:rPr>
          <w:noProof/>
        </w:rPr>
        <w:t>64</w:t>
      </w:r>
      <w:r>
        <w:rPr>
          <w:noProof/>
        </w:rPr>
        <w:fldChar w:fldCharType="end"/>
      </w:r>
    </w:p>
    <w:p w14:paraId="053693C0" w14:textId="16F2AF7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_Toc186726864 \h </w:instrText>
      </w:r>
      <w:r>
        <w:rPr>
          <w:noProof/>
        </w:rPr>
      </w:r>
      <w:r>
        <w:rPr>
          <w:noProof/>
        </w:rPr>
        <w:fldChar w:fldCharType="separate"/>
      </w:r>
      <w:r>
        <w:rPr>
          <w:noProof/>
        </w:rPr>
        <w:t>65</w:t>
      </w:r>
      <w:r>
        <w:rPr>
          <w:noProof/>
        </w:rPr>
        <w:fldChar w:fldCharType="end"/>
      </w:r>
    </w:p>
    <w:p w14:paraId="19CEF00A" w14:textId="36645AD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_Toc186726865 \h </w:instrText>
      </w:r>
      <w:r>
        <w:rPr>
          <w:noProof/>
        </w:rPr>
      </w:r>
      <w:r>
        <w:rPr>
          <w:noProof/>
        </w:rPr>
        <w:fldChar w:fldCharType="separate"/>
      </w:r>
      <w:r>
        <w:rPr>
          <w:noProof/>
        </w:rPr>
        <w:t>65</w:t>
      </w:r>
      <w:r>
        <w:rPr>
          <w:noProof/>
        </w:rPr>
        <w:fldChar w:fldCharType="end"/>
      </w:r>
    </w:p>
    <w:p w14:paraId="32DB6775" w14:textId="18C5DD9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_Toc186726866 \h </w:instrText>
      </w:r>
      <w:r>
        <w:rPr>
          <w:noProof/>
        </w:rPr>
      </w:r>
      <w:r>
        <w:rPr>
          <w:noProof/>
        </w:rPr>
        <w:fldChar w:fldCharType="separate"/>
      </w:r>
      <w:r>
        <w:rPr>
          <w:noProof/>
        </w:rPr>
        <w:t>65</w:t>
      </w:r>
      <w:r>
        <w:rPr>
          <w:noProof/>
        </w:rPr>
        <w:fldChar w:fldCharType="end"/>
      </w:r>
    </w:p>
    <w:p w14:paraId="261CB358" w14:textId="50EA7D1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_Toc186726867 \h </w:instrText>
      </w:r>
      <w:r>
        <w:rPr>
          <w:noProof/>
        </w:rPr>
      </w:r>
      <w:r>
        <w:rPr>
          <w:noProof/>
        </w:rPr>
        <w:fldChar w:fldCharType="separate"/>
      </w:r>
      <w:r>
        <w:rPr>
          <w:noProof/>
        </w:rPr>
        <w:t>65</w:t>
      </w:r>
      <w:r>
        <w:rPr>
          <w:noProof/>
        </w:rPr>
        <w:fldChar w:fldCharType="end"/>
      </w:r>
    </w:p>
    <w:p w14:paraId="36190785" w14:textId="5D5FB26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_Toc186726868 \h </w:instrText>
      </w:r>
      <w:r>
        <w:rPr>
          <w:noProof/>
        </w:rPr>
      </w:r>
      <w:r>
        <w:rPr>
          <w:noProof/>
        </w:rPr>
        <w:fldChar w:fldCharType="separate"/>
      </w:r>
      <w:r>
        <w:rPr>
          <w:noProof/>
        </w:rPr>
        <w:t>66</w:t>
      </w:r>
      <w:r>
        <w:rPr>
          <w:noProof/>
        </w:rPr>
        <w:fldChar w:fldCharType="end"/>
      </w:r>
    </w:p>
    <w:p w14:paraId="794236E7" w14:textId="54BF747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_Toc186726869 \h </w:instrText>
      </w:r>
      <w:r>
        <w:rPr>
          <w:noProof/>
        </w:rPr>
      </w:r>
      <w:r>
        <w:rPr>
          <w:noProof/>
        </w:rPr>
        <w:fldChar w:fldCharType="separate"/>
      </w:r>
      <w:r>
        <w:rPr>
          <w:noProof/>
        </w:rPr>
        <w:t>66</w:t>
      </w:r>
      <w:r>
        <w:rPr>
          <w:noProof/>
        </w:rPr>
        <w:fldChar w:fldCharType="end"/>
      </w:r>
    </w:p>
    <w:p w14:paraId="7C4147F5" w14:textId="4AAEF50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_Toc186726870 \h </w:instrText>
      </w:r>
      <w:r>
        <w:rPr>
          <w:noProof/>
        </w:rPr>
      </w:r>
      <w:r>
        <w:rPr>
          <w:noProof/>
        </w:rPr>
        <w:fldChar w:fldCharType="separate"/>
      </w:r>
      <w:r>
        <w:rPr>
          <w:noProof/>
        </w:rPr>
        <w:t>66</w:t>
      </w:r>
      <w:r>
        <w:rPr>
          <w:noProof/>
        </w:rPr>
        <w:fldChar w:fldCharType="end"/>
      </w:r>
    </w:p>
    <w:p w14:paraId="6F726E93" w14:textId="45717AC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_Toc186726871 \h </w:instrText>
      </w:r>
      <w:r>
        <w:rPr>
          <w:noProof/>
        </w:rPr>
      </w:r>
      <w:r>
        <w:rPr>
          <w:noProof/>
        </w:rPr>
        <w:fldChar w:fldCharType="separate"/>
      </w:r>
      <w:r>
        <w:rPr>
          <w:noProof/>
        </w:rPr>
        <w:t>66</w:t>
      </w:r>
      <w:r>
        <w:rPr>
          <w:noProof/>
        </w:rPr>
        <w:fldChar w:fldCharType="end"/>
      </w:r>
    </w:p>
    <w:p w14:paraId="1408DEE3" w14:textId="786DB17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_Toc186726872 \h </w:instrText>
      </w:r>
      <w:r>
        <w:rPr>
          <w:noProof/>
        </w:rPr>
      </w:r>
      <w:r>
        <w:rPr>
          <w:noProof/>
        </w:rPr>
        <w:fldChar w:fldCharType="separate"/>
      </w:r>
      <w:r>
        <w:rPr>
          <w:noProof/>
        </w:rPr>
        <w:t>67</w:t>
      </w:r>
      <w:r>
        <w:rPr>
          <w:noProof/>
        </w:rPr>
        <w:fldChar w:fldCharType="end"/>
      </w:r>
    </w:p>
    <w:p w14:paraId="335B6A14" w14:textId="345AF20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_Toc186726873 \h </w:instrText>
      </w:r>
      <w:r>
        <w:rPr>
          <w:noProof/>
        </w:rPr>
      </w:r>
      <w:r>
        <w:rPr>
          <w:noProof/>
        </w:rPr>
        <w:fldChar w:fldCharType="separate"/>
      </w:r>
      <w:r>
        <w:rPr>
          <w:noProof/>
        </w:rPr>
        <w:t>68</w:t>
      </w:r>
      <w:r>
        <w:rPr>
          <w:noProof/>
        </w:rPr>
        <w:fldChar w:fldCharType="end"/>
      </w:r>
    </w:p>
    <w:p w14:paraId="55016345" w14:textId="1CE2A25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_Toc186726874 \h </w:instrText>
      </w:r>
      <w:r>
        <w:rPr>
          <w:noProof/>
        </w:rPr>
      </w:r>
      <w:r>
        <w:rPr>
          <w:noProof/>
        </w:rPr>
        <w:fldChar w:fldCharType="separate"/>
      </w:r>
      <w:r>
        <w:rPr>
          <w:noProof/>
        </w:rPr>
        <w:t>68</w:t>
      </w:r>
      <w:r>
        <w:rPr>
          <w:noProof/>
        </w:rPr>
        <w:fldChar w:fldCharType="end"/>
      </w:r>
    </w:p>
    <w:p w14:paraId="314A3E63" w14:textId="5D7548D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_Toc186726875 \h </w:instrText>
      </w:r>
      <w:r>
        <w:rPr>
          <w:noProof/>
        </w:rPr>
      </w:r>
      <w:r>
        <w:rPr>
          <w:noProof/>
        </w:rPr>
        <w:fldChar w:fldCharType="separate"/>
      </w:r>
      <w:r>
        <w:rPr>
          <w:noProof/>
        </w:rPr>
        <w:t>69</w:t>
      </w:r>
      <w:r>
        <w:rPr>
          <w:noProof/>
        </w:rPr>
        <w:fldChar w:fldCharType="end"/>
      </w:r>
    </w:p>
    <w:p w14:paraId="08481A29" w14:textId="689AFF4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_Toc186726876 \h </w:instrText>
      </w:r>
      <w:r>
        <w:rPr>
          <w:noProof/>
        </w:rPr>
      </w:r>
      <w:r>
        <w:rPr>
          <w:noProof/>
        </w:rPr>
        <w:fldChar w:fldCharType="separate"/>
      </w:r>
      <w:r>
        <w:rPr>
          <w:noProof/>
        </w:rPr>
        <w:t>69</w:t>
      </w:r>
      <w:r>
        <w:rPr>
          <w:noProof/>
        </w:rPr>
        <w:fldChar w:fldCharType="end"/>
      </w:r>
    </w:p>
    <w:p w14:paraId="5120413A" w14:textId="3051A60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_Toc186726877 \h </w:instrText>
      </w:r>
      <w:r>
        <w:rPr>
          <w:noProof/>
        </w:rPr>
      </w:r>
      <w:r>
        <w:rPr>
          <w:noProof/>
        </w:rPr>
        <w:fldChar w:fldCharType="separate"/>
      </w:r>
      <w:r>
        <w:rPr>
          <w:noProof/>
        </w:rPr>
        <w:t>69</w:t>
      </w:r>
      <w:r>
        <w:rPr>
          <w:noProof/>
        </w:rPr>
        <w:fldChar w:fldCharType="end"/>
      </w:r>
    </w:p>
    <w:p w14:paraId="5D733FF6" w14:textId="6FD4632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_Toc186726878 \h </w:instrText>
      </w:r>
      <w:r>
        <w:rPr>
          <w:noProof/>
        </w:rPr>
      </w:r>
      <w:r>
        <w:rPr>
          <w:noProof/>
        </w:rPr>
        <w:fldChar w:fldCharType="separate"/>
      </w:r>
      <w:r>
        <w:rPr>
          <w:noProof/>
        </w:rPr>
        <w:t>70</w:t>
      </w:r>
      <w:r>
        <w:rPr>
          <w:noProof/>
        </w:rPr>
        <w:fldChar w:fldCharType="end"/>
      </w:r>
    </w:p>
    <w:p w14:paraId="29699DCE" w14:textId="0E38FCB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_Toc186726879 \h </w:instrText>
      </w:r>
      <w:r>
        <w:rPr>
          <w:noProof/>
        </w:rPr>
      </w:r>
      <w:r>
        <w:rPr>
          <w:noProof/>
        </w:rPr>
        <w:fldChar w:fldCharType="separate"/>
      </w:r>
      <w:r>
        <w:rPr>
          <w:noProof/>
        </w:rPr>
        <w:t>72</w:t>
      </w:r>
      <w:r>
        <w:rPr>
          <w:noProof/>
        </w:rPr>
        <w:fldChar w:fldCharType="end"/>
      </w:r>
    </w:p>
    <w:p w14:paraId="53D7AEB8" w14:textId="0272DC9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_Toc186726880 \h </w:instrText>
      </w:r>
      <w:r>
        <w:rPr>
          <w:noProof/>
        </w:rPr>
      </w:r>
      <w:r>
        <w:rPr>
          <w:noProof/>
        </w:rPr>
        <w:fldChar w:fldCharType="separate"/>
      </w:r>
      <w:r>
        <w:rPr>
          <w:noProof/>
        </w:rPr>
        <w:t>72</w:t>
      </w:r>
      <w:r>
        <w:rPr>
          <w:noProof/>
        </w:rPr>
        <w:fldChar w:fldCharType="end"/>
      </w:r>
    </w:p>
    <w:p w14:paraId="14569C3E" w14:textId="00395B5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_Toc186726881 \h </w:instrText>
      </w:r>
      <w:r>
        <w:rPr>
          <w:noProof/>
        </w:rPr>
      </w:r>
      <w:r>
        <w:rPr>
          <w:noProof/>
        </w:rPr>
        <w:fldChar w:fldCharType="separate"/>
      </w:r>
      <w:r>
        <w:rPr>
          <w:noProof/>
        </w:rPr>
        <w:t>72</w:t>
      </w:r>
      <w:r>
        <w:rPr>
          <w:noProof/>
        </w:rPr>
        <w:fldChar w:fldCharType="end"/>
      </w:r>
    </w:p>
    <w:p w14:paraId="59B4B05E" w14:textId="4F8FCA5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_Toc186726882 \h </w:instrText>
      </w:r>
      <w:r>
        <w:rPr>
          <w:noProof/>
        </w:rPr>
      </w:r>
      <w:r>
        <w:rPr>
          <w:noProof/>
        </w:rPr>
        <w:fldChar w:fldCharType="separate"/>
      </w:r>
      <w:r>
        <w:rPr>
          <w:noProof/>
        </w:rPr>
        <w:t>73</w:t>
      </w:r>
      <w:r>
        <w:rPr>
          <w:noProof/>
        </w:rPr>
        <w:fldChar w:fldCharType="end"/>
      </w:r>
    </w:p>
    <w:p w14:paraId="03DEE8AF" w14:textId="6A54270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_Toc186726883 \h </w:instrText>
      </w:r>
      <w:r>
        <w:rPr>
          <w:noProof/>
        </w:rPr>
      </w:r>
      <w:r>
        <w:rPr>
          <w:noProof/>
        </w:rPr>
        <w:fldChar w:fldCharType="separate"/>
      </w:r>
      <w:r>
        <w:rPr>
          <w:noProof/>
        </w:rPr>
        <w:t>76</w:t>
      </w:r>
      <w:r>
        <w:rPr>
          <w:noProof/>
        </w:rPr>
        <w:fldChar w:fldCharType="end"/>
      </w:r>
    </w:p>
    <w:p w14:paraId="19912F95" w14:textId="4FDEF7D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_Toc186726884 \h </w:instrText>
      </w:r>
      <w:r>
        <w:rPr>
          <w:noProof/>
        </w:rPr>
      </w:r>
      <w:r>
        <w:rPr>
          <w:noProof/>
        </w:rPr>
        <w:fldChar w:fldCharType="separate"/>
      </w:r>
      <w:r>
        <w:rPr>
          <w:noProof/>
        </w:rPr>
        <w:t>76</w:t>
      </w:r>
      <w:r>
        <w:rPr>
          <w:noProof/>
        </w:rPr>
        <w:fldChar w:fldCharType="end"/>
      </w:r>
    </w:p>
    <w:p w14:paraId="71DB2ED5" w14:textId="68A032C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_Toc186726885 \h </w:instrText>
      </w:r>
      <w:r>
        <w:rPr>
          <w:noProof/>
        </w:rPr>
      </w:r>
      <w:r>
        <w:rPr>
          <w:noProof/>
        </w:rPr>
        <w:fldChar w:fldCharType="separate"/>
      </w:r>
      <w:r>
        <w:rPr>
          <w:noProof/>
        </w:rPr>
        <w:t>77</w:t>
      </w:r>
      <w:r>
        <w:rPr>
          <w:noProof/>
        </w:rPr>
        <w:fldChar w:fldCharType="end"/>
      </w:r>
    </w:p>
    <w:p w14:paraId="00A09B11" w14:textId="3728BC3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_Toc186726886 \h </w:instrText>
      </w:r>
      <w:r>
        <w:rPr>
          <w:noProof/>
        </w:rPr>
      </w:r>
      <w:r>
        <w:rPr>
          <w:noProof/>
        </w:rPr>
        <w:fldChar w:fldCharType="separate"/>
      </w:r>
      <w:r>
        <w:rPr>
          <w:noProof/>
        </w:rPr>
        <w:t>77</w:t>
      </w:r>
      <w:r>
        <w:rPr>
          <w:noProof/>
        </w:rPr>
        <w:fldChar w:fldCharType="end"/>
      </w:r>
    </w:p>
    <w:p w14:paraId="2C698E0E" w14:textId="409AE35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_Toc186726887 \h </w:instrText>
      </w:r>
      <w:r>
        <w:rPr>
          <w:noProof/>
        </w:rPr>
      </w:r>
      <w:r>
        <w:rPr>
          <w:noProof/>
        </w:rPr>
        <w:fldChar w:fldCharType="separate"/>
      </w:r>
      <w:r>
        <w:rPr>
          <w:noProof/>
        </w:rPr>
        <w:t>78</w:t>
      </w:r>
      <w:r>
        <w:rPr>
          <w:noProof/>
        </w:rPr>
        <w:fldChar w:fldCharType="end"/>
      </w:r>
    </w:p>
    <w:p w14:paraId="687B6F60" w14:textId="27A4536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_Toc186726888 \h </w:instrText>
      </w:r>
      <w:r>
        <w:rPr>
          <w:noProof/>
        </w:rPr>
      </w:r>
      <w:r>
        <w:rPr>
          <w:noProof/>
        </w:rPr>
        <w:fldChar w:fldCharType="separate"/>
      </w:r>
      <w:r>
        <w:rPr>
          <w:noProof/>
        </w:rPr>
        <w:t>78</w:t>
      </w:r>
      <w:r>
        <w:rPr>
          <w:noProof/>
        </w:rPr>
        <w:fldChar w:fldCharType="end"/>
      </w:r>
    </w:p>
    <w:p w14:paraId="626C955F" w14:textId="0125837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_Toc186726889 \h </w:instrText>
      </w:r>
      <w:r>
        <w:rPr>
          <w:noProof/>
        </w:rPr>
      </w:r>
      <w:r>
        <w:rPr>
          <w:noProof/>
        </w:rPr>
        <w:fldChar w:fldCharType="separate"/>
      </w:r>
      <w:r>
        <w:rPr>
          <w:noProof/>
        </w:rPr>
        <w:t>79</w:t>
      </w:r>
      <w:r>
        <w:rPr>
          <w:noProof/>
        </w:rPr>
        <w:fldChar w:fldCharType="end"/>
      </w:r>
    </w:p>
    <w:p w14:paraId="7AAB376C" w14:textId="49B09CC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_Toc186726890 \h </w:instrText>
      </w:r>
      <w:r>
        <w:rPr>
          <w:noProof/>
        </w:rPr>
      </w:r>
      <w:r>
        <w:rPr>
          <w:noProof/>
        </w:rPr>
        <w:fldChar w:fldCharType="separate"/>
      </w:r>
      <w:r>
        <w:rPr>
          <w:noProof/>
        </w:rPr>
        <w:t>79</w:t>
      </w:r>
      <w:r>
        <w:rPr>
          <w:noProof/>
        </w:rPr>
        <w:fldChar w:fldCharType="end"/>
      </w:r>
    </w:p>
    <w:p w14:paraId="157A293E" w14:textId="34B7EC8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_Toc186726891 \h </w:instrText>
      </w:r>
      <w:r>
        <w:rPr>
          <w:noProof/>
        </w:rPr>
      </w:r>
      <w:r>
        <w:rPr>
          <w:noProof/>
        </w:rPr>
        <w:fldChar w:fldCharType="separate"/>
      </w:r>
      <w:r>
        <w:rPr>
          <w:noProof/>
        </w:rPr>
        <w:t>79</w:t>
      </w:r>
      <w:r>
        <w:rPr>
          <w:noProof/>
        </w:rPr>
        <w:fldChar w:fldCharType="end"/>
      </w:r>
    </w:p>
    <w:p w14:paraId="0A8CDE82" w14:textId="394DA11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_Toc186726892 \h </w:instrText>
      </w:r>
      <w:r>
        <w:rPr>
          <w:noProof/>
        </w:rPr>
      </w:r>
      <w:r>
        <w:rPr>
          <w:noProof/>
        </w:rPr>
        <w:fldChar w:fldCharType="separate"/>
      </w:r>
      <w:r>
        <w:rPr>
          <w:noProof/>
        </w:rPr>
        <w:t>79</w:t>
      </w:r>
      <w:r>
        <w:rPr>
          <w:noProof/>
        </w:rPr>
        <w:fldChar w:fldCharType="end"/>
      </w:r>
    </w:p>
    <w:p w14:paraId="5940D06E" w14:textId="672E70C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_Toc186726893 \h </w:instrText>
      </w:r>
      <w:r>
        <w:rPr>
          <w:noProof/>
        </w:rPr>
      </w:r>
      <w:r>
        <w:rPr>
          <w:noProof/>
        </w:rPr>
        <w:fldChar w:fldCharType="separate"/>
      </w:r>
      <w:r>
        <w:rPr>
          <w:noProof/>
        </w:rPr>
        <w:t>80</w:t>
      </w:r>
      <w:r>
        <w:rPr>
          <w:noProof/>
        </w:rPr>
        <w:fldChar w:fldCharType="end"/>
      </w:r>
    </w:p>
    <w:p w14:paraId="2688F670" w14:textId="1F10403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_Toc186726894 \h </w:instrText>
      </w:r>
      <w:r>
        <w:rPr>
          <w:noProof/>
        </w:rPr>
      </w:r>
      <w:r>
        <w:rPr>
          <w:noProof/>
        </w:rPr>
        <w:fldChar w:fldCharType="separate"/>
      </w:r>
      <w:r>
        <w:rPr>
          <w:noProof/>
        </w:rPr>
        <w:t>80</w:t>
      </w:r>
      <w:r>
        <w:rPr>
          <w:noProof/>
        </w:rPr>
        <w:fldChar w:fldCharType="end"/>
      </w:r>
    </w:p>
    <w:p w14:paraId="6F62DE6E" w14:textId="288E029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_Toc186726895 \h </w:instrText>
      </w:r>
      <w:r>
        <w:rPr>
          <w:noProof/>
        </w:rPr>
      </w:r>
      <w:r>
        <w:rPr>
          <w:noProof/>
        </w:rPr>
        <w:fldChar w:fldCharType="separate"/>
      </w:r>
      <w:r>
        <w:rPr>
          <w:noProof/>
        </w:rPr>
        <w:t>80</w:t>
      </w:r>
      <w:r>
        <w:rPr>
          <w:noProof/>
        </w:rPr>
        <w:fldChar w:fldCharType="end"/>
      </w:r>
    </w:p>
    <w:p w14:paraId="3EFC278F" w14:textId="39D9C8B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_Toc186726896 \h </w:instrText>
      </w:r>
      <w:r>
        <w:rPr>
          <w:noProof/>
        </w:rPr>
      </w:r>
      <w:r>
        <w:rPr>
          <w:noProof/>
        </w:rPr>
        <w:fldChar w:fldCharType="separate"/>
      </w:r>
      <w:r>
        <w:rPr>
          <w:noProof/>
        </w:rPr>
        <w:t>81</w:t>
      </w:r>
      <w:r>
        <w:rPr>
          <w:noProof/>
        </w:rPr>
        <w:fldChar w:fldCharType="end"/>
      </w:r>
    </w:p>
    <w:p w14:paraId="6A866DB1" w14:textId="6318AAC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_Toc186726897 \h </w:instrText>
      </w:r>
      <w:r>
        <w:rPr>
          <w:noProof/>
        </w:rPr>
      </w:r>
      <w:r>
        <w:rPr>
          <w:noProof/>
        </w:rPr>
        <w:fldChar w:fldCharType="separate"/>
      </w:r>
      <w:r>
        <w:rPr>
          <w:noProof/>
        </w:rPr>
        <w:t>81</w:t>
      </w:r>
      <w:r>
        <w:rPr>
          <w:noProof/>
        </w:rPr>
        <w:fldChar w:fldCharType="end"/>
      </w:r>
    </w:p>
    <w:p w14:paraId="422B09D9" w14:textId="2349156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_Toc186726898 \h </w:instrText>
      </w:r>
      <w:r>
        <w:rPr>
          <w:noProof/>
        </w:rPr>
      </w:r>
      <w:r>
        <w:rPr>
          <w:noProof/>
        </w:rPr>
        <w:fldChar w:fldCharType="separate"/>
      </w:r>
      <w:r>
        <w:rPr>
          <w:noProof/>
        </w:rPr>
        <w:t>81</w:t>
      </w:r>
      <w:r>
        <w:rPr>
          <w:noProof/>
        </w:rPr>
        <w:fldChar w:fldCharType="end"/>
      </w:r>
    </w:p>
    <w:p w14:paraId="0825AEEA" w14:textId="4E029D2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_Toc186726899 \h </w:instrText>
      </w:r>
      <w:r>
        <w:rPr>
          <w:noProof/>
        </w:rPr>
      </w:r>
      <w:r>
        <w:rPr>
          <w:noProof/>
        </w:rPr>
        <w:fldChar w:fldCharType="separate"/>
      </w:r>
      <w:r>
        <w:rPr>
          <w:noProof/>
        </w:rPr>
        <w:t>82</w:t>
      </w:r>
      <w:r>
        <w:rPr>
          <w:noProof/>
        </w:rPr>
        <w:fldChar w:fldCharType="end"/>
      </w:r>
    </w:p>
    <w:p w14:paraId="28B3FBC2" w14:textId="18CAA06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_Toc186726900 \h </w:instrText>
      </w:r>
      <w:r>
        <w:rPr>
          <w:noProof/>
        </w:rPr>
      </w:r>
      <w:r>
        <w:rPr>
          <w:noProof/>
        </w:rPr>
        <w:fldChar w:fldCharType="separate"/>
      </w:r>
      <w:r>
        <w:rPr>
          <w:noProof/>
        </w:rPr>
        <w:t>83</w:t>
      </w:r>
      <w:r>
        <w:rPr>
          <w:noProof/>
        </w:rPr>
        <w:fldChar w:fldCharType="end"/>
      </w:r>
    </w:p>
    <w:p w14:paraId="1BCE1686" w14:textId="1ECC1F7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_Toc186726901 \h </w:instrText>
      </w:r>
      <w:r>
        <w:rPr>
          <w:noProof/>
        </w:rPr>
      </w:r>
      <w:r>
        <w:rPr>
          <w:noProof/>
        </w:rPr>
        <w:fldChar w:fldCharType="separate"/>
      </w:r>
      <w:r>
        <w:rPr>
          <w:noProof/>
        </w:rPr>
        <w:t>83</w:t>
      </w:r>
      <w:r>
        <w:rPr>
          <w:noProof/>
        </w:rPr>
        <w:fldChar w:fldCharType="end"/>
      </w:r>
    </w:p>
    <w:p w14:paraId="4C42CC60" w14:textId="70274F4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_Toc186726902 \h </w:instrText>
      </w:r>
      <w:r>
        <w:rPr>
          <w:noProof/>
        </w:rPr>
      </w:r>
      <w:r>
        <w:rPr>
          <w:noProof/>
        </w:rPr>
        <w:fldChar w:fldCharType="separate"/>
      </w:r>
      <w:r>
        <w:rPr>
          <w:noProof/>
        </w:rPr>
        <w:t>83</w:t>
      </w:r>
      <w:r>
        <w:rPr>
          <w:noProof/>
        </w:rPr>
        <w:fldChar w:fldCharType="end"/>
      </w:r>
    </w:p>
    <w:p w14:paraId="39A75378" w14:textId="42BDD9F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_Toc186726903 \h </w:instrText>
      </w:r>
      <w:r>
        <w:rPr>
          <w:noProof/>
        </w:rPr>
      </w:r>
      <w:r>
        <w:rPr>
          <w:noProof/>
        </w:rPr>
        <w:fldChar w:fldCharType="separate"/>
      </w:r>
      <w:r>
        <w:rPr>
          <w:noProof/>
        </w:rPr>
        <w:t>83</w:t>
      </w:r>
      <w:r>
        <w:rPr>
          <w:noProof/>
        </w:rPr>
        <w:fldChar w:fldCharType="end"/>
      </w:r>
    </w:p>
    <w:p w14:paraId="6339FF34" w14:textId="2333AA9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_Toc186726904 \h </w:instrText>
      </w:r>
      <w:r>
        <w:rPr>
          <w:noProof/>
        </w:rPr>
      </w:r>
      <w:r>
        <w:rPr>
          <w:noProof/>
        </w:rPr>
        <w:fldChar w:fldCharType="separate"/>
      </w:r>
      <w:r>
        <w:rPr>
          <w:noProof/>
        </w:rPr>
        <w:t>84</w:t>
      </w:r>
      <w:r>
        <w:rPr>
          <w:noProof/>
        </w:rPr>
        <w:fldChar w:fldCharType="end"/>
      </w:r>
    </w:p>
    <w:p w14:paraId="43005B36" w14:textId="7A9075B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_Toc186726905 \h </w:instrText>
      </w:r>
      <w:r>
        <w:rPr>
          <w:noProof/>
        </w:rPr>
      </w:r>
      <w:r>
        <w:rPr>
          <w:noProof/>
        </w:rPr>
        <w:fldChar w:fldCharType="separate"/>
      </w:r>
      <w:r>
        <w:rPr>
          <w:noProof/>
        </w:rPr>
        <w:t>84</w:t>
      </w:r>
      <w:r>
        <w:rPr>
          <w:noProof/>
        </w:rPr>
        <w:fldChar w:fldCharType="end"/>
      </w:r>
    </w:p>
    <w:p w14:paraId="7FB800FA" w14:textId="340B8449"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Simple data types and enumerations</w:t>
      </w:r>
      <w:r>
        <w:rPr>
          <w:noProof/>
        </w:rPr>
        <w:tab/>
      </w:r>
      <w:r>
        <w:rPr>
          <w:noProof/>
        </w:rPr>
        <w:fldChar w:fldCharType="begin" w:fldLock="1"/>
      </w:r>
      <w:r>
        <w:rPr>
          <w:noProof/>
        </w:rPr>
        <w:instrText xml:space="preserve"> PAGEREF _Toc186726906 \h </w:instrText>
      </w:r>
      <w:r>
        <w:rPr>
          <w:noProof/>
        </w:rPr>
      </w:r>
      <w:r>
        <w:rPr>
          <w:noProof/>
        </w:rPr>
        <w:fldChar w:fldCharType="separate"/>
      </w:r>
      <w:r>
        <w:rPr>
          <w:noProof/>
        </w:rPr>
        <w:t>84</w:t>
      </w:r>
      <w:r>
        <w:rPr>
          <w:noProof/>
        </w:rPr>
        <w:fldChar w:fldCharType="end"/>
      </w:r>
    </w:p>
    <w:p w14:paraId="510A7945" w14:textId="7F0B990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_Toc186726907 \h </w:instrText>
      </w:r>
      <w:r>
        <w:rPr>
          <w:noProof/>
        </w:rPr>
      </w:r>
      <w:r>
        <w:rPr>
          <w:noProof/>
        </w:rPr>
        <w:fldChar w:fldCharType="separate"/>
      </w:r>
      <w:r>
        <w:rPr>
          <w:noProof/>
        </w:rPr>
        <w:t>84</w:t>
      </w:r>
      <w:r>
        <w:rPr>
          <w:noProof/>
        </w:rPr>
        <w:fldChar w:fldCharType="end"/>
      </w:r>
    </w:p>
    <w:p w14:paraId="19DB2F0D" w14:textId="1059630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_Toc186726908 \h </w:instrText>
      </w:r>
      <w:r>
        <w:rPr>
          <w:noProof/>
        </w:rPr>
      </w:r>
      <w:r>
        <w:rPr>
          <w:noProof/>
        </w:rPr>
        <w:fldChar w:fldCharType="separate"/>
      </w:r>
      <w:r>
        <w:rPr>
          <w:noProof/>
        </w:rPr>
        <w:t>84</w:t>
      </w:r>
      <w:r>
        <w:rPr>
          <w:noProof/>
        </w:rPr>
        <w:fldChar w:fldCharType="end"/>
      </w:r>
    </w:p>
    <w:p w14:paraId="08A8B72E" w14:textId="61AFA22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_Toc186726909 \h </w:instrText>
      </w:r>
      <w:r>
        <w:rPr>
          <w:noProof/>
        </w:rPr>
      </w:r>
      <w:r>
        <w:rPr>
          <w:noProof/>
        </w:rPr>
        <w:fldChar w:fldCharType="separate"/>
      </w:r>
      <w:r>
        <w:rPr>
          <w:noProof/>
        </w:rPr>
        <w:t>88</w:t>
      </w:r>
      <w:r>
        <w:rPr>
          <w:noProof/>
        </w:rPr>
        <w:fldChar w:fldCharType="end"/>
      </w:r>
    </w:p>
    <w:p w14:paraId="4B880EB1" w14:textId="5256DD8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_Toc186726910 \h </w:instrText>
      </w:r>
      <w:r>
        <w:rPr>
          <w:noProof/>
        </w:rPr>
      </w:r>
      <w:r>
        <w:rPr>
          <w:noProof/>
        </w:rPr>
        <w:fldChar w:fldCharType="separate"/>
      </w:r>
      <w:r>
        <w:rPr>
          <w:noProof/>
        </w:rPr>
        <w:t>89</w:t>
      </w:r>
      <w:r>
        <w:rPr>
          <w:noProof/>
        </w:rPr>
        <w:fldChar w:fldCharType="end"/>
      </w:r>
    </w:p>
    <w:p w14:paraId="3DA871DF" w14:textId="204925D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_Toc186726911 \h </w:instrText>
      </w:r>
      <w:r>
        <w:rPr>
          <w:noProof/>
        </w:rPr>
      </w:r>
      <w:r>
        <w:rPr>
          <w:noProof/>
        </w:rPr>
        <w:fldChar w:fldCharType="separate"/>
      </w:r>
      <w:r>
        <w:rPr>
          <w:noProof/>
        </w:rPr>
        <w:t>89</w:t>
      </w:r>
      <w:r>
        <w:rPr>
          <w:noProof/>
        </w:rPr>
        <w:fldChar w:fldCharType="end"/>
      </w:r>
    </w:p>
    <w:p w14:paraId="02253C20" w14:textId="6D26A08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_Toc186726912 \h </w:instrText>
      </w:r>
      <w:r>
        <w:rPr>
          <w:noProof/>
        </w:rPr>
      </w:r>
      <w:r>
        <w:rPr>
          <w:noProof/>
        </w:rPr>
        <w:fldChar w:fldCharType="separate"/>
      </w:r>
      <w:r>
        <w:rPr>
          <w:noProof/>
        </w:rPr>
        <w:t>90</w:t>
      </w:r>
      <w:r>
        <w:rPr>
          <w:noProof/>
        </w:rPr>
        <w:fldChar w:fldCharType="end"/>
      </w:r>
    </w:p>
    <w:p w14:paraId="69804F5F" w14:textId="2ECCE75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_Toc186726913 \h </w:instrText>
      </w:r>
      <w:r>
        <w:rPr>
          <w:noProof/>
        </w:rPr>
      </w:r>
      <w:r>
        <w:rPr>
          <w:noProof/>
        </w:rPr>
        <w:fldChar w:fldCharType="separate"/>
      </w:r>
      <w:r>
        <w:rPr>
          <w:noProof/>
        </w:rPr>
        <w:t>91</w:t>
      </w:r>
      <w:r>
        <w:rPr>
          <w:noProof/>
        </w:rPr>
        <w:fldChar w:fldCharType="end"/>
      </w:r>
    </w:p>
    <w:p w14:paraId="7A71CEBF" w14:textId="43B5A09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_Toc186726914 \h </w:instrText>
      </w:r>
      <w:r>
        <w:rPr>
          <w:noProof/>
        </w:rPr>
      </w:r>
      <w:r>
        <w:rPr>
          <w:noProof/>
        </w:rPr>
        <w:fldChar w:fldCharType="separate"/>
      </w:r>
      <w:r>
        <w:rPr>
          <w:noProof/>
        </w:rPr>
        <w:t>91</w:t>
      </w:r>
      <w:r>
        <w:rPr>
          <w:noProof/>
        </w:rPr>
        <w:fldChar w:fldCharType="end"/>
      </w:r>
    </w:p>
    <w:p w14:paraId="7B15610E" w14:textId="5D16629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_Toc186726915 \h </w:instrText>
      </w:r>
      <w:r>
        <w:rPr>
          <w:noProof/>
        </w:rPr>
      </w:r>
      <w:r>
        <w:rPr>
          <w:noProof/>
        </w:rPr>
        <w:fldChar w:fldCharType="separate"/>
      </w:r>
      <w:r>
        <w:rPr>
          <w:noProof/>
        </w:rPr>
        <w:t>91</w:t>
      </w:r>
      <w:r>
        <w:rPr>
          <w:noProof/>
        </w:rPr>
        <w:fldChar w:fldCharType="end"/>
      </w:r>
    </w:p>
    <w:p w14:paraId="7E395709" w14:textId="526E686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_Toc186726916 \h </w:instrText>
      </w:r>
      <w:r>
        <w:rPr>
          <w:noProof/>
        </w:rPr>
      </w:r>
      <w:r>
        <w:rPr>
          <w:noProof/>
        </w:rPr>
        <w:fldChar w:fldCharType="separate"/>
      </w:r>
      <w:r>
        <w:rPr>
          <w:noProof/>
        </w:rPr>
        <w:t>91</w:t>
      </w:r>
      <w:r>
        <w:rPr>
          <w:noProof/>
        </w:rPr>
        <w:fldChar w:fldCharType="end"/>
      </w:r>
    </w:p>
    <w:p w14:paraId="78CCE555" w14:textId="75E0083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_Toc186726917 \h </w:instrText>
      </w:r>
      <w:r>
        <w:rPr>
          <w:noProof/>
        </w:rPr>
      </w:r>
      <w:r>
        <w:rPr>
          <w:noProof/>
        </w:rPr>
        <w:fldChar w:fldCharType="separate"/>
      </w:r>
      <w:r>
        <w:rPr>
          <w:noProof/>
        </w:rPr>
        <w:t>92</w:t>
      </w:r>
      <w:r>
        <w:rPr>
          <w:noProof/>
        </w:rPr>
        <w:fldChar w:fldCharType="end"/>
      </w:r>
    </w:p>
    <w:p w14:paraId="6786F1D3" w14:textId="524CEDD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_Toc186726918 \h </w:instrText>
      </w:r>
      <w:r>
        <w:rPr>
          <w:noProof/>
        </w:rPr>
      </w:r>
      <w:r>
        <w:rPr>
          <w:noProof/>
        </w:rPr>
        <w:fldChar w:fldCharType="separate"/>
      </w:r>
      <w:r>
        <w:rPr>
          <w:noProof/>
        </w:rPr>
        <w:t>92</w:t>
      </w:r>
      <w:r>
        <w:rPr>
          <w:noProof/>
        </w:rPr>
        <w:fldChar w:fldCharType="end"/>
      </w:r>
    </w:p>
    <w:p w14:paraId="3EF826E9" w14:textId="6C21A96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_Toc186726919 \h </w:instrText>
      </w:r>
      <w:r>
        <w:rPr>
          <w:noProof/>
        </w:rPr>
      </w:r>
      <w:r>
        <w:rPr>
          <w:noProof/>
        </w:rPr>
        <w:fldChar w:fldCharType="separate"/>
      </w:r>
      <w:r>
        <w:rPr>
          <w:noProof/>
        </w:rPr>
        <w:t>92</w:t>
      </w:r>
      <w:r>
        <w:rPr>
          <w:noProof/>
        </w:rPr>
        <w:fldChar w:fldCharType="end"/>
      </w:r>
    </w:p>
    <w:p w14:paraId="50F98AC4" w14:textId="6DED976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_Toc186726920 \h </w:instrText>
      </w:r>
      <w:r>
        <w:rPr>
          <w:noProof/>
        </w:rPr>
      </w:r>
      <w:r>
        <w:rPr>
          <w:noProof/>
        </w:rPr>
        <w:fldChar w:fldCharType="separate"/>
      </w:r>
      <w:r>
        <w:rPr>
          <w:noProof/>
        </w:rPr>
        <w:t>92</w:t>
      </w:r>
      <w:r>
        <w:rPr>
          <w:noProof/>
        </w:rPr>
        <w:fldChar w:fldCharType="end"/>
      </w:r>
    </w:p>
    <w:p w14:paraId="104D5E0B" w14:textId="3FC7237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_Toc186726921 \h </w:instrText>
      </w:r>
      <w:r>
        <w:rPr>
          <w:noProof/>
        </w:rPr>
      </w:r>
      <w:r>
        <w:rPr>
          <w:noProof/>
        </w:rPr>
        <w:fldChar w:fldCharType="separate"/>
      </w:r>
      <w:r>
        <w:rPr>
          <w:noProof/>
        </w:rPr>
        <w:t>92</w:t>
      </w:r>
      <w:r>
        <w:rPr>
          <w:noProof/>
        </w:rPr>
        <w:fldChar w:fldCharType="end"/>
      </w:r>
    </w:p>
    <w:p w14:paraId="031D8180" w14:textId="3FEBC6F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_Toc186726922 \h </w:instrText>
      </w:r>
      <w:r>
        <w:rPr>
          <w:noProof/>
        </w:rPr>
      </w:r>
      <w:r>
        <w:rPr>
          <w:noProof/>
        </w:rPr>
        <w:fldChar w:fldCharType="separate"/>
      </w:r>
      <w:r>
        <w:rPr>
          <w:noProof/>
        </w:rPr>
        <w:t>93</w:t>
      </w:r>
      <w:r>
        <w:rPr>
          <w:noProof/>
        </w:rPr>
        <w:fldChar w:fldCharType="end"/>
      </w:r>
    </w:p>
    <w:p w14:paraId="1DFDB324" w14:textId="53F8227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_Toc186726923 \h </w:instrText>
      </w:r>
      <w:r>
        <w:rPr>
          <w:noProof/>
        </w:rPr>
      </w:r>
      <w:r>
        <w:rPr>
          <w:noProof/>
        </w:rPr>
        <w:fldChar w:fldCharType="separate"/>
      </w:r>
      <w:r>
        <w:rPr>
          <w:noProof/>
        </w:rPr>
        <w:t>93</w:t>
      </w:r>
      <w:r>
        <w:rPr>
          <w:noProof/>
        </w:rPr>
        <w:fldChar w:fldCharType="end"/>
      </w:r>
    </w:p>
    <w:p w14:paraId="28CE22EE" w14:textId="5AB45EF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_Toc186726924 \h </w:instrText>
      </w:r>
      <w:r>
        <w:rPr>
          <w:noProof/>
        </w:rPr>
      </w:r>
      <w:r>
        <w:rPr>
          <w:noProof/>
        </w:rPr>
        <w:fldChar w:fldCharType="separate"/>
      </w:r>
      <w:r>
        <w:rPr>
          <w:noProof/>
        </w:rPr>
        <w:t>93</w:t>
      </w:r>
      <w:r>
        <w:rPr>
          <w:noProof/>
        </w:rPr>
        <w:fldChar w:fldCharType="end"/>
      </w:r>
    </w:p>
    <w:p w14:paraId="071ECD72" w14:textId="5D4756A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_Toc186726925 \h </w:instrText>
      </w:r>
      <w:r>
        <w:rPr>
          <w:noProof/>
        </w:rPr>
      </w:r>
      <w:r>
        <w:rPr>
          <w:noProof/>
        </w:rPr>
        <w:fldChar w:fldCharType="separate"/>
      </w:r>
      <w:r>
        <w:rPr>
          <w:noProof/>
        </w:rPr>
        <w:t>94</w:t>
      </w:r>
      <w:r>
        <w:rPr>
          <w:noProof/>
        </w:rPr>
        <w:fldChar w:fldCharType="end"/>
      </w:r>
    </w:p>
    <w:p w14:paraId="43BC3EBE" w14:textId="29C66FF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_Toc186726926 \h </w:instrText>
      </w:r>
      <w:r>
        <w:rPr>
          <w:noProof/>
        </w:rPr>
      </w:r>
      <w:r>
        <w:rPr>
          <w:noProof/>
        </w:rPr>
        <w:fldChar w:fldCharType="separate"/>
      </w:r>
      <w:r>
        <w:rPr>
          <w:noProof/>
        </w:rPr>
        <w:t>94</w:t>
      </w:r>
      <w:r>
        <w:rPr>
          <w:noProof/>
        </w:rPr>
        <w:fldChar w:fldCharType="end"/>
      </w:r>
    </w:p>
    <w:p w14:paraId="27BFDEEF" w14:textId="39CDDD4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_Toc186726927 \h </w:instrText>
      </w:r>
      <w:r>
        <w:rPr>
          <w:noProof/>
        </w:rPr>
      </w:r>
      <w:r>
        <w:rPr>
          <w:noProof/>
        </w:rPr>
        <w:fldChar w:fldCharType="separate"/>
      </w:r>
      <w:r>
        <w:rPr>
          <w:noProof/>
        </w:rPr>
        <w:t>94</w:t>
      </w:r>
      <w:r>
        <w:rPr>
          <w:noProof/>
        </w:rPr>
        <w:fldChar w:fldCharType="end"/>
      </w:r>
    </w:p>
    <w:p w14:paraId="06D83D7C" w14:textId="2FC3C99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_Toc186726928 \h </w:instrText>
      </w:r>
      <w:r>
        <w:rPr>
          <w:noProof/>
        </w:rPr>
      </w:r>
      <w:r>
        <w:rPr>
          <w:noProof/>
        </w:rPr>
        <w:fldChar w:fldCharType="separate"/>
      </w:r>
      <w:r>
        <w:rPr>
          <w:noProof/>
        </w:rPr>
        <w:t>94</w:t>
      </w:r>
      <w:r>
        <w:rPr>
          <w:noProof/>
        </w:rPr>
        <w:fldChar w:fldCharType="end"/>
      </w:r>
    </w:p>
    <w:p w14:paraId="30BB7C8A" w14:textId="220EF85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_Toc186726929 \h </w:instrText>
      </w:r>
      <w:r>
        <w:rPr>
          <w:noProof/>
        </w:rPr>
      </w:r>
      <w:r>
        <w:rPr>
          <w:noProof/>
        </w:rPr>
        <w:fldChar w:fldCharType="separate"/>
      </w:r>
      <w:r>
        <w:rPr>
          <w:noProof/>
        </w:rPr>
        <w:t>94</w:t>
      </w:r>
      <w:r>
        <w:rPr>
          <w:noProof/>
        </w:rPr>
        <w:fldChar w:fldCharType="end"/>
      </w:r>
    </w:p>
    <w:p w14:paraId="23A58058" w14:textId="7E0AD7C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_Toc186726930 \h </w:instrText>
      </w:r>
      <w:r>
        <w:rPr>
          <w:noProof/>
        </w:rPr>
      </w:r>
      <w:r>
        <w:rPr>
          <w:noProof/>
        </w:rPr>
        <w:fldChar w:fldCharType="separate"/>
      </w:r>
      <w:r>
        <w:rPr>
          <w:noProof/>
        </w:rPr>
        <w:t>95</w:t>
      </w:r>
      <w:r>
        <w:rPr>
          <w:noProof/>
        </w:rPr>
        <w:fldChar w:fldCharType="end"/>
      </w:r>
    </w:p>
    <w:p w14:paraId="1F396B04" w14:textId="77DD814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_Toc186726931 \h </w:instrText>
      </w:r>
      <w:r>
        <w:rPr>
          <w:noProof/>
        </w:rPr>
      </w:r>
      <w:r>
        <w:rPr>
          <w:noProof/>
        </w:rPr>
        <w:fldChar w:fldCharType="separate"/>
      </w:r>
      <w:r>
        <w:rPr>
          <w:noProof/>
        </w:rPr>
        <w:t>95</w:t>
      </w:r>
      <w:r>
        <w:rPr>
          <w:noProof/>
        </w:rPr>
        <w:fldChar w:fldCharType="end"/>
      </w:r>
    </w:p>
    <w:p w14:paraId="78CB3105" w14:textId="79D075B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_Toc186726932 \h </w:instrText>
      </w:r>
      <w:r>
        <w:rPr>
          <w:noProof/>
        </w:rPr>
      </w:r>
      <w:r>
        <w:rPr>
          <w:noProof/>
        </w:rPr>
        <w:fldChar w:fldCharType="separate"/>
      </w:r>
      <w:r>
        <w:rPr>
          <w:noProof/>
        </w:rPr>
        <w:t>95</w:t>
      </w:r>
      <w:r>
        <w:rPr>
          <w:noProof/>
        </w:rPr>
        <w:fldChar w:fldCharType="end"/>
      </w:r>
    </w:p>
    <w:p w14:paraId="26249257" w14:textId="5F5B557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_Toc186726933 \h </w:instrText>
      </w:r>
      <w:r>
        <w:rPr>
          <w:noProof/>
        </w:rPr>
      </w:r>
      <w:r>
        <w:rPr>
          <w:noProof/>
        </w:rPr>
        <w:fldChar w:fldCharType="separate"/>
      </w:r>
      <w:r>
        <w:rPr>
          <w:noProof/>
        </w:rPr>
        <w:t>95</w:t>
      </w:r>
      <w:r>
        <w:rPr>
          <w:noProof/>
        </w:rPr>
        <w:fldChar w:fldCharType="end"/>
      </w:r>
    </w:p>
    <w:p w14:paraId="640EE174" w14:textId="7BAAC47B"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_Toc186726934 \h </w:instrText>
      </w:r>
      <w:r>
        <w:rPr>
          <w:noProof/>
        </w:rPr>
      </w:r>
      <w:r>
        <w:rPr>
          <w:noProof/>
        </w:rPr>
        <w:fldChar w:fldCharType="separate"/>
      </w:r>
      <w:r>
        <w:rPr>
          <w:noProof/>
        </w:rPr>
        <w:t>96</w:t>
      </w:r>
      <w:r>
        <w:rPr>
          <w:noProof/>
        </w:rPr>
        <w:fldChar w:fldCharType="end"/>
      </w:r>
    </w:p>
    <w:p w14:paraId="29EC14C8" w14:textId="178AA87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_Toc186726935 \h </w:instrText>
      </w:r>
      <w:r>
        <w:rPr>
          <w:noProof/>
        </w:rPr>
      </w:r>
      <w:r>
        <w:rPr>
          <w:noProof/>
        </w:rPr>
        <w:fldChar w:fldCharType="separate"/>
      </w:r>
      <w:r>
        <w:rPr>
          <w:noProof/>
        </w:rPr>
        <w:t>96</w:t>
      </w:r>
      <w:r>
        <w:rPr>
          <w:noProof/>
        </w:rPr>
        <w:fldChar w:fldCharType="end"/>
      </w:r>
    </w:p>
    <w:p w14:paraId="60E5F6E0" w14:textId="559DC9F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_Toc186726936 \h </w:instrText>
      </w:r>
      <w:r>
        <w:rPr>
          <w:noProof/>
        </w:rPr>
      </w:r>
      <w:r>
        <w:rPr>
          <w:noProof/>
        </w:rPr>
        <w:fldChar w:fldCharType="separate"/>
      </w:r>
      <w:r>
        <w:rPr>
          <w:noProof/>
        </w:rPr>
        <w:t>97</w:t>
      </w:r>
      <w:r>
        <w:rPr>
          <w:noProof/>
        </w:rPr>
        <w:fldChar w:fldCharType="end"/>
      </w:r>
    </w:p>
    <w:p w14:paraId="713CCE62" w14:textId="19F804A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_Toc186726937 \h </w:instrText>
      </w:r>
      <w:r>
        <w:rPr>
          <w:noProof/>
        </w:rPr>
      </w:r>
      <w:r>
        <w:rPr>
          <w:noProof/>
        </w:rPr>
        <w:fldChar w:fldCharType="separate"/>
      </w:r>
      <w:r>
        <w:rPr>
          <w:noProof/>
        </w:rPr>
        <w:t>97</w:t>
      </w:r>
      <w:r>
        <w:rPr>
          <w:noProof/>
        </w:rPr>
        <w:fldChar w:fldCharType="end"/>
      </w:r>
    </w:p>
    <w:p w14:paraId="44C66BBB" w14:textId="2203A966"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_Toc186726938 \h </w:instrText>
      </w:r>
      <w:r>
        <w:rPr>
          <w:noProof/>
        </w:rPr>
      </w:r>
      <w:r>
        <w:rPr>
          <w:noProof/>
        </w:rPr>
        <w:fldChar w:fldCharType="separate"/>
      </w:r>
      <w:r>
        <w:rPr>
          <w:noProof/>
        </w:rPr>
        <w:t>97</w:t>
      </w:r>
      <w:r>
        <w:rPr>
          <w:noProof/>
        </w:rPr>
        <w:fldChar w:fldCharType="end"/>
      </w:r>
    </w:p>
    <w:p w14:paraId="0B1FAE97" w14:textId="189A7E1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sidRPr="006D2FE4">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Introduction</w:t>
      </w:r>
      <w:r>
        <w:rPr>
          <w:noProof/>
        </w:rPr>
        <w:tab/>
      </w:r>
      <w:r>
        <w:rPr>
          <w:noProof/>
        </w:rPr>
        <w:fldChar w:fldCharType="begin" w:fldLock="1"/>
      </w:r>
      <w:r>
        <w:rPr>
          <w:noProof/>
        </w:rPr>
        <w:instrText xml:space="preserve"> PAGEREF _Toc186726939 \h </w:instrText>
      </w:r>
      <w:r>
        <w:rPr>
          <w:noProof/>
        </w:rPr>
      </w:r>
      <w:r>
        <w:rPr>
          <w:noProof/>
        </w:rPr>
        <w:fldChar w:fldCharType="separate"/>
      </w:r>
      <w:r>
        <w:rPr>
          <w:noProof/>
        </w:rPr>
        <w:t>97</w:t>
      </w:r>
      <w:r>
        <w:rPr>
          <w:noProof/>
        </w:rPr>
        <w:fldChar w:fldCharType="end"/>
      </w:r>
    </w:p>
    <w:p w14:paraId="59799F89" w14:textId="384ED4B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sidRPr="006D2FE4">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LPP Message</w:t>
      </w:r>
      <w:r>
        <w:rPr>
          <w:noProof/>
        </w:rPr>
        <w:tab/>
      </w:r>
      <w:r>
        <w:rPr>
          <w:noProof/>
        </w:rPr>
        <w:fldChar w:fldCharType="begin" w:fldLock="1"/>
      </w:r>
      <w:r>
        <w:rPr>
          <w:noProof/>
        </w:rPr>
        <w:instrText xml:space="preserve"> PAGEREF _Toc186726940 \h </w:instrText>
      </w:r>
      <w:r>
        <w:rPr>
          <w:noProof/>
        </w:rPr>
      </w:r>
      <w:r>
        <w:rPr>
          <w:noProof/>
        </w:rPr>
        <w:fldChar w:fldCharType="separate"/>
      </w:r>
      <w:r>
        <w:rPr>
          <w:noProof/>
        </w:rPr>
        <w:t>97</w:t>
      </w:r>
      <w:r>
        <w:rPr>
          <w:noProof/>
        </w:rPr>
        <w:fldChar w:fldCharType="end"/>
      </w:r>
    </w:p>
    <w:p w14:paraId="29EA2BF4" w14:textId="27CE6A6E"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_Toc186726941 \h </w:instrText>
      </w:r>
      <w:r>
        <w:rPr>
          <w:noProof/>
        </w:rPr>
      </w:r>
      <w:r>
        <w:rPr>
          <w:noProof/>
        </w:rPr>
        <w:fldChar w:fldCharType="separate"/>
      </w:r>
      <w:r>
        <w:rPr>
          <w:noProof/>
        </w:rPr>
        <w:t>97</w:t>
      </w:r>
      <w:r>
        <w:rPr>
          <w:noProof/>
        </w:rPr>
        <w:fldChar w:fldCharType="end"/>
      </w:r>
    </w:p>
    <w:p w14:paraId="17A4F9AC" w14:textId="52BED5DB"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_Toc186726942 \h </w:instrText>
      </w:r>
      <w:r>
        <w:rPr>
          <w:noProof/>
        </w:rPr>
      </w:r>
      <w:r>
        <w:rPr>
          <w:noProof/>
        </w:rPr>
        <w:fldChar w:fldCharType="separate"/>
      </w:r>
      <w:r>
        <w:rPr>
          <w:noProof/>
        </w:rPr>
        <w:t>97</w:t>
      </w:r>
      <w:r>
        <w:rPr>
          <w:noProof/>
        </w:rPr>
        <w:fldChar w:fldCharType="end"/>
      </w:r>
    </w:p>
    <w:p w14:paraId="2F0B00A5" w14:textId="70348A27"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_Toc186726943 \h </w:instrText>
      </w:r>
      <w:r>
        <w:rPr>
          <w:noProof/>
        </w:rPr>
      </w:r>
      <w:r>
        <w:rPr>
          <w:noProof/>
        </w:rPr>
        <w:fldChar w:fldCharType="separate"/>
      </w:r>
      <w:r>
        <w:rPr>
          <w:noProof/>
        </w:rPr>
        <w:t>97</w:t>
      </w:r>
      <w:r>
        <w:rPr>
          <w:noProof/>
        </w:rPr>
        <w:fldChar w:fldCharType="end"/>
      </w:r>
    </w:p>
    <w:p w14:paraId="54248684" w14:textId="7B4306CA"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_Toc186726944 \h </w:instrText>
      </w:r>
      <w:r>
        <w:rPr>
          <w:noProof/>
        </w:rPr>
      </w:r>
      <w:r>
        <w:rPr>
          <w:noProof/>
        </w:rPr>
        <w:fldChar w:fldCharType="separate"/>
      </w:r>
      <w:r>
        <w:rPr>
          <w:noProof/>
        </w:rPr>
        <w:t>97</w:t>
      </w:r>
      <w:r>
        <w:rPr>
          <w:noProof/>
        </w:rPr>
        <w:fldChar w:fldCharType="end"/>
      </w:r>
    </w:p>
    <w:p w14:paraId="18496839" w14:textId="72579A1A"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sidRPr="006D2FE4">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Security</w:t>
      </w:r>
      <w:r>
        <w:rPr>
          <w:noProof/>
        </w:rPr>
        <w:tab/>
      </w:r>
      <w:r>
        <w:rPr>
          <w:noProof/>
        </w:rPr>
        <w:fldChar w:fldCharType="begin" w:fldLock="1"/>
      </w:r>
      <w:r>
        <w:rPr>
          <w:noProof/>
        </w:rPr>
        <w:instrText xml:space="preserve"> PAGEREF _Toc186726945 \h </w:instrText>
      </w:r>
      <w:r>
        <w:rPr>
          <w:noProof/>
        </w:rPr>
      </w:r>
      <w:r>
        <w:rPr>
          <w:noProof/>
        </w:rPr>
        <w:fldChar w:fldCharType="separate"/>
      </w:r>
      <w:r>
        <w:rPr>
          <w:noProof/>
        </w:rPr>
        <w:t>98</w:t>
      </w:r>
      <w:r>
        <w:rPr>
          <w:noProof/>
        </w:rPr>
        <w:fldChar w:fldCharType="end"/>
      </w:r>
    </w:p>
    <w:p w14:paraId="53300642" w14:textId="3CA06804"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_Toc186726946 \h </w:instrText>
      </w:r>
      <w:r>
        <w:rPr>
          <w:noProof/>
        </w:rPr>
      </w:r>
      <w:r>
        <w:rPr>
          <w:noProof/>
        </w:rPr>
        <w:fldChar w:fldCharType="separate"/>
      </w:r>
      <w:r>
        <w:rPr>
          <w:noProof/>
        </w:rPr>
        <w:t>98</w:t>
      </w:r>
      <w:r>
        <w:rPr>
          <w:noProof/>
        </w:rPr>
        <w:fldChar w:fldCharType="end"/>
      </w:r>
    </w:p>
    <w:p w14:paraId="746CEA9D" w14:textId="4367F06C"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sidRPr="006D2FE4">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HTTP redirection</w:t>
      </w:r>
      <w:r>
        <w:rPr>
          <w:noProof/>
        </w:rPr>
        <w:tab/>
      </w:r>
      <w:r>
        <w:rPr>
          <w:noProof/>
        </w:rPr>
        <w:fldChar w:fldCharType="begin" w:fldLock="1"/>
      </w:r>
      <w:r>
        <w:rPr>
          <w:noProof/>
        </w:rPr>
        <w:instrText xml:space="preserve"> PAGEREF _Toc186726947 \h </w:instrText>
      </w:r>
      <w:r>
        <w:rPr>
          <w:noProof/>
        </w:rPr>
      </w:r>
      <w:r>
        <w:rPr>
          <w:noProof/>
        </w:rPr>
        <w:fldChar w:fldCharType="separate"/>
      </w:r>
      <w:r>
        <w:rPr>
          <w:noProof/>
        </w:rPr>
        <w:t>99</w:t>
      </w:r>
      <w:r>
        <w:rPr>
          <w:noProof/>
        </w:rPr>
        <w:fldChar w:fldCharType="end"/>
      </w:r>
    </w:p>
    <w:p w14:paraId="117184AC" w14:textId="7A5AD005"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_Toc186726948 \h </w:instrText>
      </w:r>
      <w:r>
        <w:rPr>
          <w:noProof/>
        </w:rPr>
      </w:r>
      <w:r>
        <w:rPr>
          <w:noProof/>
        </w:rPr>
        <w:fldChar w:fldCharType="separate"/>
      </w:r>
      <w:r>
        <w:rPr>
          <w:noProof/>
        </w:rPr>
        <w:t>100</w:t>
      </w:r>
      <w:r>
        <w:rPr>
          <w:noProof/>
        </w:rPr>
        <w:fldChar w:fldCharType="end"/>
      </w:r>
    </w:p>
    <w:p w14:paraId="4AFB62DF" w14:textId="6135B9CC"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_Toc186726949 \h </w:instrText>
      </w:r>
      <w:r>
        <w:rPr>
          <w:noProof/>
        </w:rPr>
      </w:r>
      <w:r>
        <w:rPr>
          <w:noProof/>
        </w:rPr>
        <w:fldChar w:fldCharType="separate"/>
      </w:r>
      <w:r>
        <w:rPr>
          <w:noProof/>
        </w:rPr>
        <w:t>100</w:t>
      </w:r>
      <w:r>
        <w:rPr>
          <w:noProof/>
        </w:rPr>
        <w:fldChar w:fldCharType="end"/>
      </w:r>
    </w:p>
    <w:p w14:paraId="290CDB2E" w14:textId="79C25E43"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_Toc186726950 \h </w:instrText>
      </w:r>
      <w:r>
        <w:rPr>
          <w:noProof/>
        </w:rPr>
      </w:r>
      <w:r>
        <w:rPr>
          <w:noProof/>
        </w:rPr>
        <w:fldChar w:fldCharType="separate"/>
      </w:r>
      <w:r>
        <w:rPr>
          <w:noProof/>
        </w:rPr>
        <w:t>100</w:t>
      </w:r>
      <w:r>
        <w:rPr>
          <w:noProof/>
        </w:rPr>
        <w:fldChar w:fldCharType="end"/>
      </w:r>
    </w:p>
    <w:p w14:paraId="6D414934" w14:textId="15C2E7B3"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_Toc186726951 \h </w:instrText>
      </w:r>
      <w:r>
        <w:rPr>
          <w:noProof/>
        </w:rPr>
      </w:r>
      <w:r>
        <w:rPr>
          <w:noProof/>
        </w:rPr>
        <w:fldChar w:fldCharType="separate"/>
      </w:r>
      <w:r>
        <w:rPr>
          <w:noProof/>
        </w:rPr>
        <w:t>100</w:t>
      </w:r>
      <w:r>
        <w:rPr>
          <w:noProof/>
        </w:rPr>
        <w:fldChar w:fldCharType="end"/>
      </w:r>
    </w:p>
    <w:p w14:paraId="7CA23364" w14:textId="4172C533"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_Toc186726952 \h </w:instrText>
      </w:r>
      <w:r>
        <w:rPr>
          <w:noProof/>
        </w:rPr>
      </w:r>
      <w:r>
        <w:rPr>
          <w:noProof/>
        </w:rPr>
        <w:fldChar w:fldCharType="separate"/>
      </w:r>
      <w:r>
        <w:rPr>
          <w:noProof/>
        </w:rPr>
        <w:t>100</w:t>
      </w:r>
      <w:r>
        <w:rPr>
          <w:noProof/>
        </w:rPr>
        <w:fldChar w:fldCharType="end"/>
      </w:r>
    </w:p>
    <w:p w14:paraId="759A8BEB" w14:textId="1703A7D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_Toc186726953 \h </w:instrText>
      </w:r>
      <w:r>
        <w:rPr>
          <w:noProof/>
        </w:rPr>
      </w:r>
      <w:r>
        <w:rPr>
          <w:noProof/>
        </w:rPr>
        <w:fldChar w:fldCharType="separate"/>
      </w:r>
      <w:r>
        <w:rPr>
          <w:noProof/>
        </w:rPr>
        <w:t>100</w:t>
      </w:r>
      <w:r>
        <w:rPr>
          <w:noProof/>
        </w:rPr>
        <w:fldChar w:fldCharType="end"/>
      </w:r>
    </w:p>
    <w:p w14:paraId="44F6BBAB" w14:textId="430FD04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_Toc186726954 \h </w:instrText>
      </w:r>
      <w:r>
        <w:rPr>
          <w:noProof/>
        </w:rPr>
      </w:r>
      <w:r>
        <w:rPr>
          <w:noProof/>
        </w:rPr>
        <w:fldChar w:fldCharType="separate"/>
      </w:r>
      <w:r>
        <w:rPr>
          <w:noProof/>
        </w:rPr>
        <w:t>100</w:t>
      </w:r>
      <w:r>
        <w:rPr>
          <w:noProof/>
        </w:rPr>
        <w:fldChar w:fldCharType="end"/>
      </w:r>
    </w:p>
    <w:p w14:paraId="488A6E5B" w14:textId="54F3AF35"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_Toc186726955 \h </w:instrText>
      </w:r>
      <w:r>
        <w:rPr>
          <w:noProof/>
        </w:rPr>
      </w:r>
      <w:r>
        <w:rPr>
          <w:noProof/>
        </w:rPr>
        <w:fldChar w:fldCharType="separate"/>
      </w:r>
      <w:r>
        <w:rPr>
          <w:noProof/>
        </w:rPr>
        <w:t>100</w:t>
      </w:r>
      <w:r>
        <w:rPr>
          <w:noProof/>
        </w:rPr>
        <w:fldChar w:fldCharType="end"/>
      </w:r>
    </w:p>
    <w:p w14:paraId="01B86DBB" w14:textId="5172F4C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_Toc186726956 \h </w:instrText>
      </w:r>
      <w:r>
        <w:rPr>
          <w:noProof/>
        </w:rPr>
      </w:r>
      <w:r>
        <w:rPr>
          <w:noProof/>
        </w:rPr>
        <w:fldChar w:fldCharType="separate"/>
      </w:r>
      <w:r>
        <w:rPr>
          <w:noProof/>
        </w:rPr>
        <w:t>100</w:t>
      </w:r>
      <w:r>
        <w:rPr>
          <w:noProof/>
        </w:rPr>
        <w:fldChar w:fldCharType="end"/>
      </w:r>
    </w:p>
    <w:p w14:paraId="1B565C27" w14:textId="2312079A"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_Toc186726957 \h </w:instrText>
      </w:r>
      <w:r>
        <w:rPr>
          <w:noProof/>
        </w:rPr>
      </w:r>
      <w:r>
        <w:rPr>
          <w:noProof/>
        </w:rPr>
        <w:fldChar w:fldCharType="separate"/>
      </w:r>
      <w:r>
        <w:rPr>
          <w:noProof/>
        </w:rPr>
        <w:t>101</w:t>
      </w:r>
      <w:r>
        <w:rPr>
          <w:noProof/>
        </w:rPr>
        <w:fldChar w:fldCharType="end"/>
      </w:r>
    </w:p>
    <w:p w14:paraId="5B1A0701" w14:textId="1F5E993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_Toc186726958 \h </w:instrText>
      </w:r>
      <w:r>
        <w:rPr>
          <w:noProof/>
        </w:rPr>
      </w:r>
      <w:r>
        <w:rPr>
          <w:noProof/>
        </w:rPr>
        <w:fldChar w:fldCharType="separate"/>
      </w:r>
      <w:r>
        <w:rPr>
          <w:noProof/>
        </w:rPr>
        <w:t>101</w:t>
      </w:r>
      <w:r>
        <w:rPr>
          <w:noProof/>
        </w:rPr>
        <w:fldChar w:fldCharType="end"/>
      </w:r>
    </w:p>
    <w:p w14:paraId="108BA31C" w14:textId="7D65920D"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_Toc186726959 \h </w:instrText>
      </w:r>
      <w:r>
        <w:rPr>
          <w:noProof/>
        </w:rPr>
      </w:r>
      <w:r>
        <w:rPr>
          <w:noProof/>
        </w:rPr>
        <w:fldChar w:fldCharType="separate"/>
      </w:r>
      <w:r>
        <w:rPr>
          <w:noProof/>
        </w:rPr>
        <w:t>101</w:t>
      </w:r>
      <w:r>
        <w:rPr>
          <w:noProof/>
        </w:rPr>
        <w:fldChar w:fldCharType="end"/>
      </w:r>
    </w:p>
    <w:p w14:paraId="57FD124E" w14:textId="790E930D"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_Toc186726960 \h </w:instrText>
      </w:r>
      <w:r>
        <w:rPr>
          <w:noProof/>
        </w:rPr>
      </w:r>
      <w:r>
        <w:rPr>
          <w:noProof/>
        </w:rPr>
        <w:fldChar w:fldCharType="separate"/>
      </w:r>
      <w:r>
        <w:rPr>
          <w:noProof/>
        </w:rPr>
        <w:t>101</w:t>
      </w:r>
      <w:r>
        <w:rPr>
          <w:noProof/>
        </w:rPr>
        <w:fldChar w:fldCharType="end"/>
      </w:r>
    </w:p>
    <w:p w14:paraId="22B42FD3" w14:textId="10C387E2"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_Toc186726961 \h </w:instrText>
      </w:r>
      <w:r>
        <w:rPr>
          <w:noProof/>
        </w:rPr>
      </w:r>
      <w:r>
        <w:rPr>
          <w:noProof/>
        </w:rPr>
        <w:fldChar w:fldCharType="separate"/>
      </w:r>
      <w:r>
        <w:rPr>
          <w:noProof/>
        </w:rPr>
        <w:t>101</w:t>
      </w:r>
      <w:r>
        <w:rPr>
          <w:noProof/>
        </w:rPr>
        <w:fldChar w:fldCharType="end"/>
      </w:r>
    </w:p>
    <w:p w14:paraId="759B844C" w14:textId="6CB9DF5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_Toc186726962 \h </w:instrText>
      </w:r>
      <w:r>
        <w:rPr>
          <w:noProof/>
        </w:rPr>
      </w:r>
      <w:r>
        <w:rPr>
          <w:noProof/>
        </w:rPr>
        <w:fldChar w:fldCharType="separate"/>
      </w:r>
      <w:r>
        <w:rPr>
          <w:noProof/>
        </w:rPr>
        <w:t>101</w:t>
      </w:r>
      <w:r>
        <w:rPr>
          <w:noProof/>
        </w:rPr>
        <w:fldChar w:fldCharType="end"/>
      </w:r>
    </w:p>
    <w:p w14:paraId="6A2F3EDC" w14:textId="4F3AC88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_Toc186726963 \h </w:instrText>
      </w:r>
      <w:r>
        <w:rPr>
          <w:noProof/>
        </w:rPr>
      </w:r>
      <w:r>
        <w:rPr>
          <w:noProof/>
        </w:rPr>
        <w:fldChar w:fldCharType="separate"/>
      </w:r>
      <w:r>
        <w:rPr>
          <w:noProof/>
        </w:rPr>
        <w:t>101</w:t>
      </w:r>
      <w:r>
        <w:rPr>
          <w:noProof/>
        </w:rPr>
        <w:fldChar w:fldCharType="end"/>
      </w:r>
    </w:p>
    <w:p w14:paraId="318B6373" w14:textId="49636B3F"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_Toc186726964 \h </w:instrText>
      </w:r>
      <w:r>
        <w:rPr>
          <w:noProof/>
        </w:rPr>
      </w:r>
      <w:r>
        <w:rPr>
          <w:noProof/>
        </w:rPr>
        <w:fldChar w:fldCharType="separate"/>
      </w:r>
      <w:r>
        <w:rPr>
          <w:noProof/>
        </w:rPr>
        <w:t>102</w:t>
      </w:r>
      <w:r>
        <w:rPr>
          <w:noProof/>
        </w:rPr>
        <w:fldChar w:fldCharType="end"/>
      </w:r>
    </w:p>
    <w:p w14:paraId="4B731156" w14:textId="36532EC4"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_Toc186726965 \h </w:instrText>
      </w:r>
      <w:r>
        <w:rPr>
          <w:noProof/>
        </w:rPr>
      </w:r>
      <w:r>
        <w:rPr>
          <w:noProof/>
        </w:rPr>
        <w:fldChar w:fldCharType="separate"/>
      </w:r>
      <w:r>
        <w:rPr>
          <w:noProof/>
        </w:rPr>
        <w:t>102</w:t>
      </w:r>
      <w:r>
        <w:rPr>
          <w:noProof/>
        </w:rPr>
        <w:fldChar w:fldCharType="end"/>
      </w:r>
    </w:p>
    <w:p w14:paraId="186CF2ED" w14:textId="41748EC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_Toc186726966 \h </w:instrText>
      </w:r>
      <w:r>
        <w:rPr>
          <w:noProof/>
        </w:rPr>
      </w:r>
      <w:r>
        <w:rPr>
          <w:noProof/>
        </w:rPr>
        <w:fldChar w:fldCharType="separate"/>
      </w:r>
      <w:r>
        <w:rPr>
          <w:noProof/>
        </w:rPr>
        <w:t>102</w:t>
      </w:r>
      <w:r>
        <w:rPr>
          <w:noProof/>
        </w:rPr>
        <w:fldChar w:fldCharType="end"/>
      </w:r>
    </w:p>
    <w:p w14:paraId="26B02A0B" w14:textId="190256A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_Toc186726967 \h </w:instrText>
      </w:r>
      <w:r>
        <w:rPr>
          <w:noProof/>
        </w:rPr>
      </w:r>
      <w:r>
        <w:rPr>
          <w:noProof/>
        </w:rPr>
        <w:fldChar w:fldCharType="separate"/>
      </w:r>
      <w:r>
        <w:rPr>
          <w:noProof/>
        </w:rPr>
        <w:t>102</w:t>
      </w:r>
      <w:r>
        <w:rPr>
          <w:noProof/>
        </w:rPr>
        <w:fldChar w:fldCharType="end"/>
      </w:r>
    </w:p>
    <w:p w14:paraId="4F49A776" w14:textId="719C65EC"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_Toc186726968 \h </w:instrText>
      </w:r>
      <w:r>
        <w:rPr>
          <w:noProof/>
        </w:rPr>
      </w:r>
      <w:r>
        <w:rPr>
          <w:noProof/>
        </w:rPr>
        <w:fldChar w:fldCharType="separate"/>
      </w:r>
      <w:r>
        <w:rPr>
          <w:noProof/>
        </w:rPr>
        <w:t>103</w:t>
      </w:r>
      <w:r>
        <w:rPr>
          <w:noProof/>
        </w:rPr>
        <w:fldChar w:fldCharType="end"/>
      </w:r>
    </w:p>
    <w:p w14:paraId="57AA2DF0" w14:textId="586B58D7"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_Toc186726969 \h </w:instrText>
      </w:r>
      <w:r>
        <w:rPr>
          <w:noProof/>
        </w:rPr>
      </w:r>
      <w:r>
        <w:rPr>
          <w:noProof/>
        </w:rPr>
        <w:fldChar w:fldCharType="separate"/>
      </w:r>
      <w:r>
        <w:rPr>
          <w:noProof/>
        </w:rPr>
        <w:t>104</w:t>
      </w:r>
      <w:r>
        <w:rPr>
          <w:noProof/>
        </w:rPr>
        <w:fldChar w:fldCharType="end"/>
      </w:r>
    </w:p>
    <w:p w14:paraId="36B12262" w14:textId="578969DD"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_Toc186726970 \h </w:instrText>
      </w:r>
      <w:r>
        <w:rPr>
          <w:noProof/>
        </w:rPr>
      </w:r>
      <w:r>
        <w:rPr>
          <w:noProof/>
        </w:rPr>
        <w:fldChar w:fldCharType="separate"/>
      </w:r>
      <w:r>
        <w:rPr>
          <w:noProof/>
        </w:rPr>
        <w:t>104</w:t>
      </w:r>
      <w:r>
        <w:rPr>
          <w:noProof/>
        </w:rPr>
        <w:fldChar w:fldCharType="end"/>
      </w:r>
    </w:p>
    <w:p w14:paraId="4480ED68" w14:textId="57EE89CD"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Structured data types</w:t>
      </w:r>
      <w:r>
        <w:rPr>
          <w:noProof/>
        </w:rPr>
        <w:tab/>
      </w:r>
      <w:r>
        <w:rPr>
          <w:noProof/>
        </w:rPr>
        <w:fldChar w:fldCharType="begin" w:fldLock="1"/>
      </w:r>
      <w:r>
        <w:rPr>
          <w:noProof/>
        </w:rPr>
        <w:instrText xml:space="preserve"> PAGEREF _Toc186726971 \h </w:instrText>
      </w:r>
      <w:r>
        <w:rPr>
          <w:noProof/>
        </w:rPr>
      </w:r>
      <w:r>
        <w:rPr>
          <w:noProof/>
        </w:rPr>
        <w:fldChar w:fldCharType="separate"/>
      </w:r>
      <w:r>
        <w:rPr>
          <w:noProof/>
        </w:rPr>
        <w:t>104</w:t>
      </w:r>
      <w:r>
        <w:rPr>
          <w:noProof/>
        </w:rPr>
        <w:fldChar w:fldCharType="end"/>
      </w:r>
    </w:p>
    <w:p w14:paraId="21208686" w14:textId="1D23BFC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_Toc186726972 \h </w:instrText>
      </w:r>
      <w:r>
        <w:rPr>
          <w:noProof/>
        </w:rPr>
      </w:r>
      <w:r>
        <w:rPr>
          <w:noProof/>
        </w:rPr>
        <w:fldChar w:fldCharType="separate"/>
      </w:r>
      <w:r>
        <w:rPr>
          <w:noProof/>
        </w:rPr>
        <w:t>104</w:t>
      </w:r>
      <w:r>
        <w:rPr>
          <w:noProof/>
        </w:rPr>
        <w:fldChar w:fldCharType="end"/>
      </w:r>
    </w:p>
    <w:p w14:paraId="77D5910D" w14:textId="4AE87BED"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_Toc186726973 \h </w:instrText>
      </w:r>
      <w:r>
        <w:rPr>
          <w:noProof/>
        </w:rPr>
      </w:r>
      <w:r>
        <w:rPr>
          <w:noProof/>
        </w:rPr>
        <w:fldChar w:fldCharType="separate"/>
      </w:r>
      <w:r>
        <w:rPr>
          <w:noProof/>
        </w:rPr>
        <w:t>105</w:t>
      </w:r>
      <w:r>
        <w:rPr>
          <w:noProof/>
        </w:rPr>
        <w:fldChar w:fldCharType="end"/>
      </w:r>
    </w:p>
    <w:p w14:paraId="572A9FC6" w14:textId="2D25209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_Toc186726974 \h </w:instrText>
      </w:r>
      <w:r>
        <w:rPr>
          <w:noProof/>
        </w:rPr>
      </w:r>
      <w:r>
        <w:rPr>
          <w:noProof/>
        </w:rPr>
        <w:fldChar w:fldCharType="separate"/>
      </w:r>
      <w:r>
        <w:rPr>
          <w:noProof/>
        </w:rPr>
        <w:t>105</w:t>
      </w:r>
      <w:r>
        <w:rPr>
          <w:noProof/>
        </w:rPr>
        <w:fldChar w:fldCharType="end"/>
      </w:r>
    </w:p>
    <w:p w14:paraId="1940591B" w14:textId="6B229FE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_Toc186726975 \h </w:instrText>
      </w:r>
      <w:r>
        <w:rPr>
          <w:noProof/>
        </w:rPr>
      </w:r>
      <w:r>
        <w:rPr>
          <w:noProof/>
        </w:rPr>
        <w:fldChar w:fldCharType="separate"/>
      </w:r>
      <w:r>
        <w:rPr>
          <w:noProof/>
        </w:rPr>
        <w:t>106</w:t>
      </w:r>
      <w:r>
        <w:rPr>
          <w:noProof/>
        </w:rPr>
        <w:fldChar w:fldCharType="end"/>
      </w:r>
    </w:p>
    <w:p w14:paraId="54A7230B" w14:textId="60F5EE5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_Toc186726976 \h </w:instrText>
      </w:r>
      <w:r>
        <w:rPr>
          <w:noProof/>
        </w:rPr>
      </w:r>
      <w:r>
        <w:rPr>
          <w:noProof/>
        </w:rPr>
        <w:fldChar w:fldCharType="separate"/>
      </w:r>
      <w:r>
        <w:rPr>
          <w:noProof/>
        </w:rPr>
        <w:t>111</w:t>
      </w:r>
      <w:r>
        <w:rPr>
          <w:noProof/>
        </w:rPr>
        <w:fldChar w:fldCharType="end"/>
      </w:r>
    </w:p>
    <w:p w14:paraId="2AF84CB7" w14:textId="32221E7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_Toc186726977 \h </w:instrText>
      </w:r>
      <w:r>
        <w:rPr>
          <w:noProof/>
        </w:rPr>
      </w:r>
      <w:r>
        <w:rPr>
          <w:noProof/>
        </w:rPr>
        <w:fldChar w:fldCharType="separate"/>
      </w:r>
      <w:r>
        <w:rPr>
          <w:noProof/>
        </w:rPr>
        <w:t>112</w:t>
      </w:r>
      <w:r>
        <w:rPr>
          <w:noProof/>
        </w:rPr>
        <w:fldChar w:fldCharType="end"/>
      </w:r>
    </w:p>
    <w:p w14:paraId="12A3DBA7" w14:textId="6156FF0F"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_Toc186726978 \h </w:instrText>
      </w:r>
      <w:r>
        <w:rPr>
          <w:noProof/>
        </w:rPr>
      </w:r>
      <w:r>
        <w:rPr>
          <w:noProof/>
        </w:rPr>
        <w:fldChar w:fldCharType="separate"/>
      </w:r>
      <w:r>
        <w:rPr>
          <w:noProof/>
        </w:rPr>
        <w:t>112</w:t>
      </w:r>
      <w:r>
        <w:rPr>
          <w:noProof/>
        </w:rPr>
        <w:fldChar w:fldCharType="end"/>
      </w:r>
    </w:p>
    <w:p w14:paraId="332E60F9" w14:textId="1B30B12B"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en-US"/>
        </w:rPr>
        <w:lastRenderedPageBreak/>
        <w:t>6.2.6.3</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Simple data types and enumerations</w:t>
      </w:r>
      <w:r>
        <w:rPr>
          <w:noProof/>
        </w:rPr>
        <w:tab/>
      </w:r>
      <w:r>
        <w:rPr>
          <w:noProof/>
        </w:rPr>
        <w:fldChar w:fldCharType="begin" w:fldLock="1"/>
      </w:r>
      <w:r>
        <w:rPr>
          <w:noProof/>
        </w:rPr>
        <w:instrText xml:space="preserve"> PAGEREF _Toc186726979 \h </w:instrText>
      </w:r>
      <w:r>
        <w:rPr>
          <w:noProof/>
        </w:rPr>
      </w:r>
      <w:r>
        <w:rPr>
          <w:noProof/>
        </w:rPr>
        <w:fldChar w:fldCharType="separate"/>
      </w:r>
      <w:r>
        <w:rPr>
          <w:noProof/>
        </w:rPr>
        <w:t>112</w:t>
      </w:r>
      <w:r>
        <w:rPr>
          <w:noProof/>
        </w:rPr>
        <w:fldChar w:fldCharType="end"/>
      </w:r>
    </w:p>
    <w:p w14:paraId="154AF8FE" w14:textId="3207D769"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_Toc186726980 \h </w:instrText>
      </w:r>
      <w:r>
        <w:rPr>
          <w:noProof/>
        </w:rPr>
      </w:r>
      <w:r>
        <w:rPr>
          <w:noProof/>
        </w:rPr>
        <w:fldChar w:fldCharType="separate"/>
      </w:r>
      <w:r>
        <w:rPr>
          <w:noProof/>
        </w:rPr>
        <w:t>112</w:t>
      </w:r>
      <w:r>
        <w:rPr>
          <w:noProof/>
        </w:rPr>
        <w:fldChar w:fldCharType="end"/>
      </w:r>
    </w:p>
    <w:p w14:paraId="783ED527" w14:textId="1BAD912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_Toc186726981 \h </w:instrText>
      </w:r>
      <w:r>
        <w:rPr>
          <w:noProof/>
        </w:rPr>
      </w:r>
      <w:r>
        <w:rPr>
          <w:noProof/>
        </w:rPr>
        <w:fldChar w:fldCharType="separate"/>
      </w:r>
      <w:r>
        <w:rPr>
          <w:noProof/>
        </w:rPr>
        <w:t>112</w:t>
      </w:r>
      <w:r>
        <w:rPr>
          <w:noProof/>
        </w:rPr>
        <w:fldChar w:fldCharType="end"/>
      </w:r>
    </w:p>
    <w:p w14:paraId="1D8431CE" w14:textId="37A7366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_Toc186726982 \h </w:instrText>
      </w:r>
      <w:r>
        <w:rPr>
          <w:noProof/>
        </w:rPr>
      </w:r>
      <w:r>
        <w:rPr>
          <w:noProof/>
        </w:rPr>
        <w:fldChar w:fldCharType="separate"/>
      </w:r>
      <w:r>
        <w:rPr>
          <w:noProof/>
        </w:rPr>
        <w:t>112</w:t>
      </w:r>
      <w:r>
        <w:rPr>
          <w:noProof/>
        </w:rPr>
        <w:fldChar w:fldCharType="end"/>
      </w:r>
    </w:p>
    <w:p w14:paraId="73777064" w14:textId="6314775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_Toc186726983 \h </w:instrText>
      </w:r>
      <w:r>
        <w:rPr>
          <w:noProof/>
        </w:rPr>
      </w:r>
      <w:r>
        <w:rPr>
          <w:noProof/>
        </w:rPr>
        <w:fldChar w:fldCharType="separate"/>
      </w:r>
      <w:r>
        <w:rPr>
          <w:noProof/>
        </w:rPr>
        <w:t>112</w:t>
      </w:r>
      <w:r>
        <w:rPr>
          <w:noProof/>
        </w:rPr>
        <w:fldChar w:fldCharType="end"/>
      </w:r>
    </w:p>
    <w:p w14:paraId="481FB43F" w14:textId="0A202183"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_Toc186726984 \h </w:instrText>
      </w:r>
      <w:r>
        <w:rPr>
          <w:noProof/>
        </w:rPr>
      </w:r>
      <w:r>
        <w:rPr>
          <w:noProof/>
        </w:rPr>
        <w:fldChar w:fldCharType="separate"/>
      </w:r>
      <w:r>
        <w:rPr>
          <w:noProof/>
        </w:rPr>
        <w:t>113</w:t>
      </w:r>
      <w:r>
        <w:rPr>
          <w:noProof/>
        </w:rPr>
        <w:fldChar w:fldCharType="end"/>
      </w:r>
    </w:p>
    <w:p w14:paraId="0352C1E9" w14:textId="1015FC6D"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_Toc186726985 \h </w:instrText>
      </w:r>
      <w:r>
        <w:rPr>
          <w:noProof/>
        </w:rPr>
      </w:r>
      <w:r>
        <w:rPr>
          <w:noProof/>
        </w:rPr>
        <w:fldChar w:fldCharType="separate"/>
      </w:r>
      <w:r>
        <w:rPr>
          <w:noProof/>
        </w:rPr>
        <w:t>113</w:t>
      </w:r>
      <w:r>
        <w:rPr>
          <w:noProof/>
        </w:rPr>
        <w:fldChar w:fldCharType="end"/>
      </w:r>
    </w:p>
    <w:p w14:paraId="18E5C623" w14:textId="7BDF8AC5"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_Toc186726986 \h </w:instrText>
      </w:r>
      <w:r>
        <w:rPr>
          <w:noProof/>
        </w:rPr>
      </w:r>
      <w:r>
        <w:rPr>
          <w:noProof/>
        </w:rPr>
        <w:fldChar w:fldCharType="separate"/>
      </w:r>
      <w:r>
        <w:rPr>
          <w:noProof/>
        </w:rPr>
        <w:t>113</w:t>
      </w:r>
      <w:r>
        <w:rPr>
          <w:noProof/>
        </w:rPr>
        <w:fldChar w:fldCharType="end"/>
      </w:r>
    </w:p>
    <w:p w14:paraId="41EEF2ED" w14:textId="0B5F9916"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_Toc186726987 \h </w:instrText>
      </w:r>
      <w:r>
        <w:rPr>
          <w:noProof/>
        </w:rPr>
      </w:r>
      <w:r>
        <w:rPr>
          <w:noProof/>
        </w:rPr>
        <w:fldChar w:fldCharType="separate"/>
      </w:r>
      <w:r>
        <w:rPr>
          <w:noProof/>
        </w:rPr>
        <w:t>113</w:t>
      </w:r>
      <w:r>
        <w:rPr>
          <w:noProof/>
        </w:rPr>
        <w:fldChar w:fldCharType="end"/>
      </w:r>
    </w:p>
    <w:p w14:paraId="06EA4026" w14:textId="76C5530E"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sidRPr="006D2FE4">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Security</w:t>
      </w:r>
      <w:r>
        <w:rPr>
          <w:noProof/>
        </w:rPr>
        <w:tab/>
      </w:r>
      <w:r>
        <w:rPr>
          <w:noProof/>
        </w:rPr>
        <w:fldChar w:fldCharType="begin" w:fldLock="1"/>
      </w:r>
      <w:r>
        <w:rPr>
          <w:noProof/>
        </w:rPr>
        <w:instrText xml:space="preserve"> PAGEREF _Toc186726988 \h </w:instrText>
      </w:r>
      <w:r>
        <w:rPr>
          <w:noProof/>
        </w:rPr>
      </w:r>
      <w:r>
        <w:rPr>
          <w:noProof/>
        </w:rPr>
        <w:fldChar w:fldCharType="separate"/>
      </w:r>
      <w:r>
        <w:rPr>
          <w:noProof/>
        </w:rPr>
        <w:t>113</w:t>
      </w:r>
      <w:r>
        <w:rPr>
          <w:noProof/>
        </w:rPr>
        <w:fldChar w:fldCharType="end"/>
      </w:r>
    </w:p>
    <w:p w14:paraId="63ABA14F" w14:textId="2FF4A985"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_Toc186726989 \h </w:instrText>
      </w:r>
      <w:r>
        <w:rPr>
          <w:noProof/>
        </w:rPr>
      </w:r>
      <w:r>
        <w:rPr>
          <w:noProof/>
        </w:rPr>
        <w:fldChar w:fldCharType="separate"/>
      </w:r>
      <w:r>
        <w:rPr>
          <w:noProof/>
        </w:rPr>
        <w:t>113</w:t>
      </w:r>
      <w:r>
        <w:rPr>
          <w:noProof/>
        </w:rPr>
        <w:fldChar w:fldCharType="end"/>
      </w:r>
    </w:p>
    <w:p w14:paraId="4A5833AF" w14:textId="58F16FAF"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sidRPr="006D2FE4">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HTTP redirection</w:t>
      </w:r>
      <w:r>
        <w:rPr>
          <w:noProof/>
        </w:rPr>
        <w:tab/>
      </w:r>
      <w:r>
        <w:rPr>
          <w:noProof/>
        </w:rPr>
        <w:fldChar w:fldCharType="begin" w:fldLock="1"/>
      </w:r>
      <w:r>
        <w:rPr>
          <w:noProof/>
        </w:rPr>
        <w:instrText xml:space="preserve"> PAGEREF _Toc186726990 \h </w:instrText>
      </w:r>
      <w:r>
        <w:rPr>
          <w:noProof/>
        </w:rPr>
      </w:r>
      <w:r>
        <w:rPr>
          <w:noProof/>
        </w:rPr>
        <w:fldChar w:fldCharType="separate"/>
      </w:r>
      <w:r>
        <w:rPr>
          <w:noProof/>
        </w:rPr>
        <w:t>114</w:t>
      </w:r>
      <w:r>
        <w:rPr>
          <w:noProof/>
        </w:rPr>
        <w:fldChar w:fldCharType="end"/>
      </w:r>
    </w:p>
    <w:p w14:paraId="34C38E33" w14:textId="4D4D6318" w:rsidR="00684D8D" w:rsidRDefault="00684D8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_Toc186726991 \h </w:instrText>
      </w:r>
      <w:r>
        <w:rPr>
          <w:noProof/>
        </w:rPr>
      </w:r>
      <w:r>
        <w:rPr>
          <w:noProof/>
        </w:rPr>
        <w:fldChar w:fldCharType="separate"/>
      </w:r>
      <w:r>
        <w:rPr>
          <w:noProof/>
        </w:rPr>
        <w:t>114</w:t>
      </w:r>
      <w:r>
        <w:rPr>
          <w:noProof/>
        </w:rPr>
        <w:fldChar w:fldCharType="end"/>
      </w:r>
    </w:p>
    <w:p w14:paraId="4D331B42" w14:textId="2E452B08"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_Toc186726992 \h </w:instrText>
      </w:r>
      <w:r>
        <w:rPr>
          <w:noProof/>
        </w:rPr>
      </w:r>
      <w:r>
        <w:rPr>
          <w:noProof/>
        </w:rPr>
        <w:fldChar w:fldCharType="separate"/>
      </w:r>
      <w:r>
        <w:rPr>
          <w:noProof/>
        </w:rPr>
        <w:t>114</w:t>
      </w:r>
      <w:r>
        <w:rPr>
          <w:noProof/>
        </w:rPr>
        <w:fldChar w:fldCharType="end"/>
      </w:r>
    </w:p>
    <w:p w14:paraId="3CA99FEC" w14:textId="5E465527"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_Toc186726993 \h </w:instrText>
      </w:r>
      <w:r>
        <w:rPr>
          <w:noProof/>
        </w:rPr>
      </w:r>
      <w:r>
        <w:rPr>
          <w:noProof/>
        </w:rPr>
        <w:fldChar w:fldCharType="separate"/>
      </w:r>
      <w:r>
        <w:rPr>
          <w:noProof/>
        </w:rPr>
        <w:t>114</w:t>
      </w:r>
      <w:r>
        <w:rPr>
          <w:noProof/>
        </w:rPr>
        <w:fldChar w:fldCharType="end"/>
      </w:r>
    </w:p>
    <w:p w14:paraId="5268FE9E" w14:textId="5C32E7D1"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_Toc186726994 \h </w:instrText>
      </w:r>
      <w:r>
        <w:rPr>
          <w:noProof/>
        </w:rPr>
      </w:r>
      <w:r>
        <w:rPr>
          <w:noProof/>
        </w:rPr>
        <w:fldChar w:fldCharType="separate"/>
      </w:r>
      <w:r>
        <w:rPr>
          <w:noProof/>
        </w:rPr>
        <w:t>114</w:t>
      </w:r>
      <w:r>
        <w:rPr>
          <w:noProof/>
        </w:rPr>
        <w:fldChar w:fldCharType="end"/>
      </w:r>
    </w:p>
    <w:p w14:paraId="20FCE418" w14:textId="5AB41199"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_Toc186726995 \h </w:instrText>
      </w:r>
      <w:r>
        <w:rPr>
          <w:noProof/>
        </w:rPr>
      </w:r>
      <w:r>
        <w:rPr>
          <w:noProof/>
        </w:rPr>
        <w:fldChar w:fldCharType="separate"/>
      </w:r>
      <w:r>
        <w:rPr>
          <w:noProof/>
        </w:rPr>
        <w:t>114</w:t>
      </w:r>
      <w:r>
        <w:rPr>
          <w:noProof/>
        </w:rPr>
        <w:fldChar w:fldCharType="end"/>
      </w:r>
    </w:p>
    <w:p w14:paraId="20C72764" w14:textId="3EFC00C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_Toc186726996 \h </w:instrText>
      </w:r>
      <w:r>
        <w:rPr>
          <w:noProof/>
        </w:rPr>
      </w:r>
      <w:r>
        <w:rPr>
          <w:noProof/>
        </w:rPr>
        <w:fldChar w:fldCharType="separate"/>
      </w:r>
      <w:r>
        <w:rPr>
          <w:noProof/>
        </w:rPr>
        <w:t>114</w:t>
      </w:r>
      <w:r>
        <w:rPr>
          <w:noProof/>
        </w:rPr>
        <w:fldChar w:fldCharType="end"/>
      </w:r>
    </w:p>
    <w:p w14:paraId="133EE36C" w14:textId="18DF63F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_Toc186726997 \h </w:instrText>
      </w:r>
      <w:r>
        <w:rPr>
          <w:noProof/>
        </w:rPr>
      </w:r>
      <w:r>
        <w:rPr>
          <w:noProof/>
        </w:rPr>
        <w:fldChar w:fldCharType="separate"/>
      </w:r>
      <w:r>
        <w:rPr>
          <w:noProof/>
        </w:rPr>
        <w:t>114</w:t>
      </w:r>
      <w:r>
        <w:rPr>
          <w:noProof/>
        </w:rPr>
        <w:fldChar w:fldCharType="end"/>
      </w:r>
    </w:p>
    <w:p w14:paraId="6EA773A2" w14:textId="0230887E"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_Toc186726998 \h </w:instrText>
      </w:r>
      <w:r>
        <w:rPr>
          <w:noProof/>
        </w:rPr>
      </w:r>
      <w:r>
        <w:rPr>
          <w:noProof/>
        </w:rPr>
        <w:fldChar w:fldCharType="separate"/>
      </w:r>
      <w:r>
        <w:rPr>
          <w:noProof/>
        </w:rPr>
        <w:t>115</w:t>
      </w:r>
      <w:r>
        <w:rPr>
          <w:noProof/>
        </w:rPr>
        <w:fldChar w:fldCharType="end"/>
      </w:r>
    </w:p>
    <w:p w14:paraId="290C000B" w14:textId="14737D6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_Toc186726999 \h </w:instrText>
      </w:r>
      <w:r>
        <w:rPr>
          <w:noProof/>
        </w:rPr>
      </w:r>
      <w:r>
        <w:rPr>
          <w:noProof/>
        </w:rPr>
        <w:fldChar w:fldCharType="separate"/>
      </w:r>
      <w:r>
        <w:rPr>
          <w:noProof/>
        </w:rPr>
        <w:t>115</w:t>
      </w:r>
      <w:r>
        <w:rPr>
          <w:noProof/>
        </w:rPr>
        <w:fldChar w:fldCharType="end"/>
      </w:r>
    </w:p>
    <w:p w14:paraId="4C6A78F1" w14:textId="7D244E33"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_Toc186727000 \h </w:instrText>
      </w:r>
      <w:r>
        <w:rPr>
          <w:noProof/>
        </w:rPr>
      </w:r>
      <w:r>
        <w:rPr>
          <w:noProof/>
        </w:rPr>
        <w:fldChar w:fldCharType="separate"/>
      </w:r>
      <w:r>
        <w:rPr>
          <w:noProof/>
        </w:rPr>
        <w:t>115</w:t>
      </w:r>
      <w:r>
        <w:rPr>
          <w:noProof/>
        </w:rPr>
        <w:fldChar w:fldCharType="end"/>
      </w:r>
    </w:p>
    <w:p w14:paraId="2BAE9250" w14:textId="412C232B"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_Toc186727001 \h </w:instrText>
      </w:r>
      <w:r>
        <w:rPr>
          <w:noProof/>
        </w:rPr>
      </w:r>
      <w:r>
        <w:rPr>
          <w:noProof/>
        </w:rPr>
        <w:fldChar w:fldCharType="separate"/>
      </w:r>
      <w:r>
        <w:rPr>
          <w:noProof/>
        </w:rPr>
        <w:t>115</w:t>
      </w:r>
      <w:r>
        <w:rPr>
          <w:noProof/>
        </w:rPr>
        <w:fldChar w:fldCharType="end"/>
      </w:r>
    </w:p>
    <w:p w14:paraId="632FDBF4" w14:textId="101AB8F9"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_Toc186727002 \h </w:instrText>
      </w:r>
      <w:r>
        <w:rPr>
          <w:noProof/>
        </w:rPr>
      </w:r>
      <w:r>
        <w:rPr>
          <w:noProof/>
        </w:rPr>
        <w:fldChar w:fldCharType="separate"/>
      </w:r>
      <w:r>
        <w:rPr>
          <w:noProof/>
        </w:rPr>
        <w:t>115</w:t>
      </w:r>
      <w:r>
        <w:rPr>
          <w:noProof/>
        </w:rPr>
        <w:fldChar w:fldCharType="end"/>
      </w:r>
    </w:p>
    <w:p w14:paraId="3E161820" w14:textId="7974BEC0"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6D2FE4">
        <w:rPr>
          <w:noProof/>
          <w:lang w:val="fr-FR"/>
        </w:rPr>
        <w:t>Resource: subscriptions (Collection)</w:t>
      </w:r>
      <w:r>
        <w:rPr>
          <w:noProof/>
        </w:rPr>
        <w:tab/>
      </w:r>
      <w:r>
        <w:rPr>
          <w:noProof/>
        </w:rPr>
        <w:fldChar w:fldCharType="begin" w:fldLock="1"/>
      </w:r>
      <w:r>
        <w:rPr>
          <w:noProof/>
        </w:rPr>
        <w:instrText xml:space="preserve"> PAGEREF _Toc186727003 \h </w:instrText>
      </w:r>
      <w:r>
        <w:rPr>
          <w:noProof/>
        </w:rPr>
      </w:r>
      <w:r>
        <w:rPr>
          <w:noProof/>
        </w:rPr>
        <w:fldChar w:fldCharType="separate"/>
      </w:r>
      <w:r>
        <w:rPr>
          <w:noProof/>
        </w:rPr>
        <w:t>116</w:t>
      </w:r>
      <w:r>
        <w:rPr>
          <w:noProof/>
        </w:rPr>
        <w:fldChar w:fldCharType="end"/>
      </w:r>
    </w:p>
    <w:p w14:paraId="70A86075" w14:textId="5697373E"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sidRPr="006D2FE4">
        <w:rPr>
          <w:noProof/>
          <w:lang w:val="fr-FR"/>
        </w:rPr>
        <w:t>6.3</w:t>
      </w:r>
      <w:r w:rsidRPr="006D2FE4">
        <w:rPr>
          <w:noProof/>
          <w:highlight w:val="yellow"/>
          <w:lang w:val="fr-FR"/>
        </w:rPr>
        <w:t>.</w:t>
      </w:r>
      <w:r w:rsidRPr="006D2FE4">
        <w:rPr>
          <w:noProof/>
          <w:lang w:val="fr-FR"/>
        </w:rPr>
        <w:t>3.2.1</w:t>
      </w:r>
      <w:r>
        <w:rPr>
          <w:rFonts w:asciiTheme="minorHAnsi" w:eastAsiaTheme="minorEastAsia" w:hAnsiTheme="minorHAnsi" w:cstheme="minorBidi"/>
          <w:noProof/>
          <w:kern w:val="2"/>
          <w:sz w:val="24"/>
          <w:szCs w:val="24"/>
          <w:lang w:eastAsia="en-GB"/>
          <w14:ligatures w14:val="standardContextual"/>
        </w:rPr>
        <w:tab/>
      </w:r>
      <w:r w:rsidRPr="006D2FE4">
        <w:rPr>
          <w:noProof/>
          <w:lang w:val="fr-FR"/>
        </w:rPr>
        <w:t>Description</w:t>
      </w:r>
      <w:r>
        <w:rPr>
          <w:noProof/>
        </w:rPr>
        <w:tab/>
      </w:r>
      <w:r>
        <w:rPr>
          <w:noProof/>
        </w:rPr>
        <w:fldChar w:fldCharType="begin" w:fldLock="1"/>
      </w:r>
      <w:r>
        <w:rPr>
          <w:noProof/>
        </w:rPr>
        <w:instrText xml:space="preserve"> PAGEREF _Toc186727004 \h </w:instrText>
      </w:r>
      <w:r>
        <w:rPr>
          <w:noProof/>
        </w:rPr>
      </w:r>
      <w:r>
        <w:rPr>
          <w:noProof/>
        </w:rPr>
        <w:fldChar w:fldCharType="separate"/>
      </w:r>
      <w:r>
        <w:rPr>
          <w:noProof/>
        </w:rPr>
        <w:t>116</w:t>
      </w:r>
      <w:r>
        <w:rPr>
          <w:noProof/>
        </w:rPr>
        <w:fldChar w:fldCharType="end"/>
      </w:r>
    </w:p>
    <w:p w14:paraId="06896ABC" w14:textId="432E40E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_Toc186727005 \h </w:instrText>
      </w:r>
      <w:r>
        <w:rPr>
          <w:noProof/>
        </w:rPr>
      </w:r>
      <w:r>
        <w:rPr>
          <w:noProof/>
        </w:rPr>
        <w:fldChar w:fldCharType="separate"/>
      </w:r>
      <w:r>
        <w:rPr>
          <w:noProof/>
        </w:rPr>
        <w:t>116</w:t>
      </w:r>
      <w:r>
        <w:rPr>
          <w:noProof/>
        </w:rPr>
        <w:fldChar w:fldCharType="end"/>
      </w:r>
    </w:p>
    <w:p w14:paraId="60D05615" w14:textId="775D749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_Toc186727006 \h </w:instrText>
      </w:r>
      <w:r>
        <w:rPr>
          <w:noProof/>
        </w:rPr>
      </w:r>
      <w:r>
        <w:rPr>
          <w:noProof/>
        </w:rPr>
        <w:fldChar w:fldCharType="separate"/>
      </w:r>
      <w:r>
        <w:rPr>
          <w:noProof/>
        </w:rPr>
        <w:t>116</w:t>
      </w:r>
      <w:r>
        <w:rPr>
          <w:noProof/>
        </w:rPr>
        <w:fldChar w:fldCharType="end"/>
      </w:r>
    </w:p>
    <w:p w14:paraId="33834EC7" w14:textId="52C78B5F" w:rsidR="00684D8D" w:rsidRDefault="00684D8D">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6.3.3.2.3.1 POST</w:t>
      </w:r>
      <w:r>
        <w:rPr>
          <w:noProof/>
        </w:rPr>
        <w:tab/>
      </w:r>
      <w:r>
        <w:rPr>
          <w:noProof/>
        </w:rPr>
        <w:fldChar w:fldCharType="begin" w:fldLock="1"/>
      </w:r>
      <w:r>
        <w:rPr>
          <w:noProof/>
        </w:rPr>
        <w:instrText xml:space="preserve"> PAGEREF _Toc186727007 \h </w:instrText>
      </w:r>
      <w:r>
        <w:rPr>
          <w:noProof/>
        </w:rPr>
      </w:r>
      <w:r>
        <w:rPr>
          <w:noProof/>
        </w:rPr>
        <w:fldChar w:fldCharType="separate"/>
      </w:r>
      <w:r>
        <w:rPr>
          <w:noProof/>
        </w:rPr>
        <w:t>116</w:t>
      </w:r>
      <w:r>
        <w:rPr>
          <w:noProof/>
        </w:rPr>
        <w:fldChar w:fldCharType="end"/>
      </w:r>
    </w:p>
    <w:p w14:paraId="4F71F864" w14:textId="17E703A5"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6D2FE4">
        <w:rPr>
          <w:noProof/>
          <w:lang w:val="fr-FR"/>
        </w:rPr>
        <w:t>Resource: subscriptionId (Document)</w:t>
      </w:r>
      <w:r>
        <w:rPr>
          <w:noProof/>
        </w:rPr>
        <w:tab/>
      </w:r>
      <w:r>
        <w:rPr>
          <w:noProof/>
        </w:rPr>
        <w:fldChar w:fldCharType="begin" w:fldLock="1"/>
      </w:r>
      <w:r>
        <w:rPr>
          <w:noProof/>
        </w:rPr>
        <w:instrText xml:space="preserve"> PAGEREF _Toc186727008 \h </w:instrText>
      </w:r>
      <w:r>
        <w:rPr>
          <w:noProof/>
        </w:rPr>
      </w:r>
      <w:r>
        <w:rPr>
          <w:noProof/>
        </w:rPr>
        <w:fldChar w:fldCharType="separate"/>
      </w:r>
      <w:r>
        <w:rPr>
          <w:noProof/>
        </w:rPr>
        <w:t>117</w:t>
      </w:r>
      <w:r>
        <w:rPr>
          <w:noProof/>
        </w:rPr>
        <w:fldChar w:fldCharType="end"/>
      </w:r>
    </w:p>
    <w:p w14:paraId="6252F4D6" w14:textId="666FD875"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sidRPr="006D2FE4">
        <w:rPr>
          <w:noProof/>
          <w:lang w:val="fr-FR"/>
        </w:rPr>
        <w:t>6.3</w:t>
      </w:r>
      <w:r w:rsidRPr="006D2FE4">
        <w:rPr>
          <w:noProof/>
          <w:highlight w:val="yellow"/>
          <w:lang w:val="fr-FR"/>
        </w:rPr>
        <w:t>.</w:t>
      </w:r>
      <w:r w:rsidRPr="006D2FE4">
        <w:rPr>
          <w:noProof/>
          <w:lang w:val="fr-FR"/>
        </w:rPr>
        <w:t>3.3.1</w:t>
      </w:r>
      <w:r>
        <w:rPr>
          <w:rFonts w:asciiTheme="minorHAnsi" w:eastAsiaTheme="minorEastAsia" w:hAnsiTheme="minorHAnsi" w:cstheme="minorBidi"/>
          <w:noProof/>
          <w:kern w:val="2"/>
          <w:sz w:val="24"/>
          <w:szCs w:val="24"/>
          <w:lang w:eastAsia="en-GB"/>
          <w14:ligatures w14:val="standardContextual"/>
        </w:rPr>
        <w:tab/>
      </w:r>
      <w:r w:rsidRPr="006D2FE4">
        <w:rPr>
          <w:noProof/>
          <w:lang w:val="fr-FR"/>
        </w:rPr>
        <w:t>Description</w:t>
      </w:r>
      <w:r>
        <w:rPr>
          <w:noProof/>
        </w:rPr>
        <w:tab/>
      </w:r>
      <w:r>
        <w:rPr>
          <w:noProof/>
        </w:rPr>
        <w:fldChar w:fldCharType="begin" w:fldLock="1"/>
      </w:r>
      <w:r>
        <w:rPr>
          <w:noProof/>
        </w:rPr>
        <w:instrText xml:space="preserve"> PAGEREF _Toc186727009 \h </w:instrText>
      </w:r>
      <w:r>
        <w:rPr>
          <w:noProof/>
        </w:rPr>
      </w:r>
      <w:r>
        <w:rPr>
          <w:noProof/>
        </w:rPr>
        <w:fldChar w:fldCharType="separate"/>
      </w:r>
      <w:r>
        <w:rPr>
          <w:noProof/>
        </w:rPr>
        <w:t>117</w:t>
      </w:r>
      <w:r>
        <w:rPr>
          <w:noProof/>
        </w:rPr>
        <w:fldChar w:fldCharType="end"/>
      </w:r>
    </w:p>
    <w:p w14:paraId="23878DC9" w14:textId="01E8078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_Toc186727010 \h </w:instrText>
      </w:r>
      <w:r>
        <w:rPr>
          <w:noProof/>
        </w:rPr>
      </w:r>
      <w:r>
        <w:rPr>
          <w:noProof/>
        </w:rPr>
        <w:fldChar w:fldCharType="separate"/>
      </w:r>
      <w:r>
        <w:rPr>
          <w:noProof/>
        </w:rPr>
        <w:t>117</w:t>
      </w:r>
      <w:r>
        <w:rPr>
          <w:noProof/>
        </w:rPr>
        <w:fldChar w:fldCharType="end"/>
      </w:r>
    </w:p>
    <w:p w14:paraId="22571BE8" w14:textId="70FF6E31"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_Toc186727011 \h </w:instrText>
      </w:r>
      <w:r>
        <w:rPr>
          <w:noProof/>
        </w:rPr>
      </w:r>
      <w:r>
        <w:rPr>
          <w:noProof/>
        </w:rPr>
        <w:fldChar w:fldCharType="separate"/>
      </w:r>
      <w:r>
        <w:rPr>
          <w:noProof/>
        </w:rPr>
        <w:t>118</w:t>
      </w:r>
      <w:r>
        <w:rPr>
          <w:noProof/>
        </w:rPr>
        <w:fldChar w:fldCharType="end"/>
      </w:r>
    </w:p>
    <w:p w14:paraId="02D65C7E" w14:textId="07194E34" w:rsidR="00684D8D" w:rsidRDefault="00684D8D">
      <w:pPr>
        <w:pStyle w:val="TOC6"/>
        <w:rPr>
          <w:rFonts w:asciiTheme="minorHAnsi" w:eastAsiaTheme="minorEastAsia" w:hAnsiTheme="minorHAnsi" w:cstheme="minorBidi"/>
          <w:noProof/>
          <w:kern w:val="2"/>
          <w:sz w:val="24"/>
          <w:szCs w:val="24"/>
          <w:lang w:eastAsia="en-GB"/>
          <w14:ligatures w14:val="standardContextual"/>
        </w:rPr>
      </w:pPr>
      <w:r>
        <w:rPr>
          <w:noProof/>
        </w:rPr>
        <w:t>b)</w:t>
      </w:r>
      <w:r>
        <w:rPr>
          <w:rFonts w:asciiTheme="minorHAnsi" w:eastAsiaTheme="minorEastAsia" w:hAnsiTheme="minorHAnsi" w:cstheme="minorBidi"/>
          <w:noProof/>
          <w:kern w:val="2"/>
          <w:sz w:val="24"/>
          <w:szCs w:val="24"/>
          <w:lang w:eastAsia="en-GB"/>
          <w14:ligatures w14:val="standardContextual"/>
        </w:rPr>
        <w:tab/>
      </w:r>
      <w:r>
        <w:rPr>
          <w:noProof/>
        </w:rPr>
        <w:t>6.3.3.3.3.1 PATCH</w:t>
      </w:r>
      <w:r>
        <w:rPr>
          <w:noProof/>
        </w:rPr>
        <w:tab/>
      </w:r>
      <w:r>
        <w:rPr>
          <w:noProof/>
        </w:rPr>
        <w:fldChar w:fldCharType="begin" w:fldLock="1"/>
      </w:r>
      <w:r>
        <w:rPr>
          <w:noProof/>
        </w:rPr>
        <w:instrText xml:space="preserve"> PAGEREF _Toc186727012 \h </w:instrText>
      </w:r>
      <w:r>
        <w:rPr>
          <w:noProof/>
        </w:rPr>
      </w:r>
      <w:r>
        <w:rPr>
          <w:noProof/>
        </w:rPr>
        <w:fldChar w:fldCharType="separate"/>
      </w:r>
      <w:r>
        <w:rPr>
          <w:noProof/>
        </w:rPr>
        <w:t>118</w:t>
      </w:r>
      <w:r>
        <w:rPr>
          <w:noProof/>
        </w:rPr>
        <w:fldChar w:fldCharType="end"/>
      </w:r>
    </w:p>
    <w:p w14:paraId="74A6ECA4" w14:textId="6D0930A6" w:rsidR="00684D8D" w:rsidRDefault="00684D8D">
      <w:pPr>
        <w:pStyle w:val="TOC6"/>
        <w:rPr>
          <w:rFonts w:asciiTheme="minorHAnsi" w:eastAsiaTheme="minorEastAsia" w:hAnsiTheme="minorHAnsi" w:cstheme="minorBidi"/>
          <w:noProof/>
          <w:kern w:val="2"/>
          <w:sz w:val="24"/>
          <w:szCs w:val="24"/>
          <w:lang w:eastAsia="en-GB"/>
          <w14:ligatures w14:val="standardContextual"/>
        </w:rPr>
      </w:pPr>
      <w:r>
        <w:rPr>
          <w:noProof/>
        </w:rPr>
        <w:t>c)</w:t>
      </w:r>
      <w:r>
        <w:rPr>
          <w:rFonts w:asciiTheme="minorHAnsi" w:eastAsiaTheme="minorEastAsia" w:hAnsiTheme="minorHAnsi" w:cstheme="minorBidi"/>
          <w:noProof/>
          <w:kern w:val="2"/>
          <w:sz w:val="24"/>
          <w:szCs w:val="24"/>
          <w:lang w:eastAsia="en-GB"/>
          <w14:ligatures w14:val="standardContextual"/>
        </w:rPr>
        <w:tab/>
      </w:r>
      <w:r>
        <w:rPr>
          <w:noProof/>
        </w:rPr>
        <w:t>6.3.3.3.3.2 DELETE</w:t>
      </w:r>
      <w:r>
        <w:rPr>
          <w:noProof/>
        </w:rPr>
        <w:tab/>
      </w:r>
      <w:r>
        <w:rPr>
          <w:noProof/>
        </w:rPr>
        <w:fldChar w:fldCharType="begin" w:fldLock="1"/>
      </w:r>
      <w:r>
        <w:rPr>
          <w:noProof/>
        </w:rPr>
        <w:instrText xml:space="preserve"> PAGEREF _Toc186727013 \h </w:instrText>
      </w:r>
      <w:r>
        <w:rPr>
          <w:noProof/>
        </w:rPr>
      </w:r>
      <w:r>
        <w:rPr>
          <w:noProof/>
        </w:rPr>
        <w:fldChar w:fldCharType="separate"/>
      </w:r>
      <w:r>
        <w:rPr>
          <w:noProof/>
        </w:rPr>
        <w:t>119</w:t>
      </w:r>
      <w:r>
        <w:rPr>
          <w:noProof/>
        </w:rPr>
        <w:fldChar w:fldCharType="end"/>
      </w:r>
    </w:p>
    <w:p w14:paraId="42D1497D" w14:textId="0F18A180"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_Toc186727014 \h </w:instrText>
      </w:r>
      <w:r>
        <w:rPr>
          <w:noProof/>
        </w:rPr>
      </w:r>
      <w:r>
        <w:rPr>
          <w:noProof/>
        </w:rPr>
        <w:fldChar w:fldCharType="separate"/>
      </w:r>
      <w:r>
        <w:rPr>
          <w:noProof/>
        </w:rPr>
        <w:t>120</w:t>
      </w:r>
      <w:r>
        <w:rPr>
          <w:noProof/>
        </w:rPr>
        <w:fldChar w:fldCharType="end"/>
      </w:r>
    </w:p>
    <w:p w14:paraId="71FD1F31" w14:textId="2FD87B94"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_Toc186727015 \h </w:instrText>
      </w:r>
      <w:r>
        <w:rPr>
          <w:noProof/>
        </w:rPr>
      </w:r>
      <w:r>
        <w:rPr>
          <w:noProof/>
        </w:rPr>
        <w:fldChar w:fldCharType="separate"/>
      </w:r>
      <w:r>
        <w:rPr>
          <w:noProof/>
        </w:rPr>
        <w:t>120</w:t>
      </w:r>
      <w:r>
        <w:rPr>
          <w:noProof/>
        </w:rPr>
        <w:fldChar w:fldCharType="end"/>
      </w:r>
    </w:p>
    <w:p w14:paraId="16A29264" w14:textId="4470A28F"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_Toc186727016 \h </w:instrText>
      </w:r>
      <w:r>
        <w:rPr>
          <w:noProof/>
        </w:rPr>
      </w:r>
      <w:r>
        <w:rPr>
          <w:noProof/>
        </w:rPr>
        <w:fldChar w:fldCharType="separate"/>
      </w:r>
      <w:r>
        <w:rPr>
          <w:noProof/>
        </w:rPr>
        <w:t>120</w:t>
      </w:r>
      <w:r>
        <w:rPr>
          <w:noProof/>
        </w:rPr>
        <w:fldChar w:fldCharType="end"/>
      </w:r>
    </w:p>
    <w:p w14:paraId="75D6B5E8" w14:textId="28357C58"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_Toc186727017 \h </w:instrText>
      </w:r>
      <w:r>
        <w:rPr>
          <w:noProof/>
        </w:rPr>
      </w:r>
      <w:r>
        <w:rPr>
          <w:noProof/>
        </w:rPr>
        <w:fldChar w:fldCharType="separate"/>
      </w:r>
      <w:r>
        <w:rPr>
          <w:noProof/>
        </w:rPr>
        <w:t>120</w:t>
      </w:r>
      <w:r>
        <w:rPr>
          <w:noProof/>
        </w:rPr>
        <w:fldChar w:fldCharType="end"/>
      </w:r>
    </w:p>
    <w:p w14:paraId="490D6C3C" w14:textId="0AD84FBA"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_Toc186727018 \h </w:instrText>
      </w:r>
      <w:r>
        <w:rPr>
          <w:noProof/>
        </w:rPr>
      </w:r>
      <w:r>
        <w:rPr>
          <w:noProof/>
        </w:rPr>
        <w:fldChar w:fldCharType="separate"/>
      </w:r>
      <w:r>
        <w:rPr>
          <w:noProof/>
        </w:rPr>
        <w:t>120</w:t>
      </w:r>
      <w:r>
        <w:rPr>
          <w:noProof/>
        </w:rPr>
        <w:fldChar w:fldCharType="end"/>
      </w:r>
    </w:p>
    <w:p w14:paraId="22FE0374" w14:textId="0F01ECE7"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_Toc186727019 \h </w:instrText>
      </w:r>
      <w:r>
        <w:rPr>
          <w:noProof/>
        </w:rPr>
      </w:r>
      <w:r>
        <w:rPr>
          <w:noProof/>
        </w:rPr>
        <w:fldChar w:fldCharType="separate"/>
      </w:r>
      <w:r>
        <w:rPr>
          <w:noProof/>
        </w:rPr>
        <w:t>120</w:t>
      </w:r>
      <w:r>
        <w:rPr>
          <w:noProof/>
        </w:rPr>
        <w:fldChar w:fldCharType="end"/>
      </w:r>
    </w:p>
    <w:p w14:paraId="05D741D3" w14:textId="2BDC8C18" w:rsidR="00684D8D" w:rsidRDefault="00684D8D">
      <w:pPr>
        <w:pStyle w:val="TOC6"/>
        <w:rPr>
          <w:rFonts w:asciiTheme="minorHAnsi" w:eastAsiaTheme="minorEastAsia" w:hAnsiTheme="minorHAnsi" w:cstheme="minorBidi"/>
          <w:noProof/>
          <w:kern w:val="2"/>
          <w:sz w:val="24"/>
          <w:szCs w:val="24"/>
          <w:lang w:eastAsia="en-GB"/>
          <w14:ligatures w14:val="standardContextual"/>
        </w:rPr>
      </w:pPr>
      <w:r>
        <w:rPr>
          <w:noProof/>
        </w:rPr>
        <w:t>d)</w:t>
      </w:r>
      <w:r>
        <w:rPr>
          <w:rFonts w:asciiTheme="minorHAnsi" w:eastAsiaTheme="minorEastAsia" w:hAnsiTheme="minorHAnsi" w:cstheme="minorBidi"/>
          <w:noProof/>
          <w:kern w:val="2"/>
          <w:sz w:val="24"/>
          <w:szCs w:val="24"/>
          <w:lang w:eastAsia="en-GB"/>
          <w14:ligatures w14:val="standardContextual"/>
        </w:rPr>
        <w:tab/>
      </w:r>
      <w:r>
        <w:rPr>
          <w:noProof/>
        </w:rPr>
        <w:t>6.3.5.2.3.1 POST</w:t>
      </w:r>
      <w:r>
        <w:rPr>
          <w:noProof/>
        </w:rPr>
        <w:tab/>
      </w:r>
      <w:r>
        <w:rPr>
          <w:noProof/>
        </w:rPr>
        <w:fldChar w:fldCharType="begin" w:fldLock="1"/>
      </w:r>
      <w:r>
        <w:rPr>
          <w:noProof/>
        </w:rPr>
        <w:instrText xml:space="preserve"> PAGEREF _Toc186727020 \h </w:instrText>
      </w:r>
      <w:r>
        <w:rPr>
          <w:noProof/>
        </w:rPr>
      </w:r>
      <w:r>
        <w:rPr>
          <w:noProof/>
        </w:rPr>
        <w:fldChar w:fldCharType="separate"/>
      </w:r>
      <w:r>
        <w:rPr>
          <w:noProof/>
        </w:rPr>
        <w:t>120</w:t>
      </w:r>
      <w:r>
        <w:rPr>
          <w:noProof/>
        </w:rPr>
        <w:fldChar w:fldCharType="end"/>
      </w:r>
    </w:p>
    <w:p w14:paraId="2E04F679" w14:textId="0EFC0AB6"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_Toc186727021 \h </w:instrText>
      </w:r>
      <w:r>
        <w:rPr>
          <w:noProof/>
        </w:rPr>
      </w:r>
      <w:r>
        <w:rPr>
          <w:noProof/>
        </w:rPr>
        <w:fldChar w:fldCharType="separate"/>
      </w:r>
      <w:r>
        <w:rPr>
          <w:noProof/>
        </w:rPr>
        <w:t>121</w:t>
      </w:r>
      <w:r>
        <w:rPr>
          <w:noProof/>
        </w:rPr>
        <w:fldChar w:fldCharType="end"/>
      </w:r>
    </w:p>
    <w:p w14:paraId="0F7049FD" w14:textId="3719910E"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_Toc186727022 \h </w:instrText>
      </w:r>
      <w:r>
        <w:rPr>
          <w:noProof/>
        </w:rPr>
      </w:r>
      <w:r>
        <w:rPr>
          <w:noProof/>
        </w:rPr>
        <w:fldChar w:fldCharType="separate"/>
      </w:r>
      <w:r>
        <w:rPr>
          <w:noProof/>
        </w:rPr>
        <w:t>121</w:t>
      </w:r>
      <w:r>
        <w:rPr>
          <w:noProof/>
        </w:rPr>
        <w:fldChar w:fldCharType="end"/>
      </w:r>
    </w:p>
    <w:p w14:paraId="61D33411" w14:textId="79A662A4"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en-US"/>
        </w:rPr>
        <w:t>6.3</w:t>
      </w:r>
      <w:r>
        <w:rPr>
          <w:noProof/>
        </w:rPr>
        <w:t>.6</w:t>
      </w:r>
      <w:r w:rsidRPr="006D2FE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Structured data types</w:t>
      </w:r>
      <w:r>
        <w:rPr>
          <w:noProof/>
        </w:rPr>
        <w:tab/>
      </w:r>
      <w:r>
        <w:rPr>
          <w:noProof/>
        </w:rPr>
        <w:fldChar w:fldCharType="begin" w:fldLock="1"/>
      </w:r>
      <w:r>
        <w:rPr>
          <w:noProof/>
        </w:rPr>
        <w:instrText xml:space="preserve"> PAGEREF _Toc186727023 \h </w:instrText>
      </w:r>
      <w:r>
        <w:rPr>
          <w:noProof/>
        </w:rPr>
      </w:r>
      <w:r>
        <w:rPr>
          <w:noProof/>
        </w:rPr>
        <w:fldChar w:fldCharType="separate"/>
      </w:r>
      <w:r>
        <w:rPr>
          <w:noProof/>
        </w:rPr>
        <w:t>122</w:t>
      </w:r>
      <w:r>
        <w:rPr>
          <w:noProof/>
        </w:rPr>
        <w:fldChar w:fldCharType="end"/>
      </w:r>
    </w:p>
    <w:p w14:paraId="7E81631D" w14:textId="7A867D9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_Toc186727024 \h </w:instrText>
      </w:r>
      <w:r>
        <w:rPr>
          <w:noProof/>
        </w:rPr>
      </w:r>
      <w:r>
        <w:rPr>
          <w:noProof/>
        </w:rPr>
        <w:fldChar w:fldCharType="separate"/>
      </w:r>
      <w:r>
        <w:rPr>
          <w:noProof/>
        </w:rPr>
        <w:t>122</w:t>
      </w:r>
      <w:r>
        <w:rPr>
          <w:noProof/>
        </w:rPr>
        <w:fldChar w:fldCharType="end"/>
      </w:r>
    </w:p>
    <w:p w14:paraId="44C441CD" w14:textId="22B91A12"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_Toc186727025 \h </w:instrText>
      </w:r>
      <w:r>
        <w:rPr>
          <w:noProof/>
        </w:rPr>
      </w:r>
      <w:r>
        <w:rPr>
          <w:noProof/>
        </w:rPr>
        <w:fldChar w:fldCharType="separate"/>
      </w:r>
      <w:r>
        <w:rPr>
          <w:noProof/>
        </w:rPr>
        <w:t>122</w:t>
      </w:r>
      <w:r>
        <w:rPr>
          <w:noProof/>
        </w:rPr>
        <w:fldChar w:fldCharType="end"/>
      </w:r>
    </w:p>
    <w:p w14:paraId="381D2F76" w14:textId="206AE1C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_Toc186727026 \h </w:instrText>
      </w:r>
      <w:r>
        <w:rPr>
          <w:noProof/>
        </w:rPr>
      </w:r>
      <w:r>
        <w:rPr>
          <w:noProof/>
        </w:rPr>
        <w:fldChar w:fldCharType="separate"/>
      </w:r>
      <w:r>
        <w:rPr>
          <w:noProof/>
        </w:rPr>
        <w:t>122</w:t>
      </w:r>
      <w:r>
        <w:rPr>
          <w:noProof/>
        </w:rPr>
        <w:fldChar w:fldCharType="end"/>
      </w:r>
    </w:p>
    <w:p w14:paraId="52B2A17A" w14:textId="5B4359F6"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_Toc186727027 \h </w:instrText>
      </w:r>
      <w:r>
        <w:rPr>
          <w:noProof/>
        </w:rPr>
      </w:r>
      <w:r>
        <w:rPr>
          <w:noProof/>
        </w:rPr>
        <w:fldChar w:fldCharType="separate"/>
      </w:r>
      <w:r>
        <w:rPr>
          <w:noProof/>
        </w:rPr>
        <w:t>122</w:t>
      </w:r>
      <w:r>
        <w:rPr>
          <w:noProof/>
        </w:rPr>
        <w:fldChar w:fldCharType="end"/>
      </w:r>
    </w:p>
    <w:p w14:paraId="29E99678" w14:textId="2D052C2E"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en-US"/>
        </w:rPr>
        <w:t>6.3</w:t>
      </w:r>
      <w:r>
        <w:rPr>
          <w:noProof/>
        </w:rPr>
        <w:t>.6</w:t>
      </w:r>
      <w:r w:rsidRPr="006D2FE4">
        <w:rPr>
          <w:noProof/>
          <w:lang w:val="en-US"/>
        </w:rPr>
        <w:t>.3</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Simple data types</w:t>
      </w:r>
      <w:r>
        <w:rPr>
          <w:noProof/>
        </w:rPr>
        <w:tab/>
      </w:r>
      <w:r>
        <w:rPr>
          <w:noProof/>
        </w:rPr>
        <w:fldChar w:fldCharType="begin" w:fldLock="1"/>
      </w:r>
      <w:r>
        <w:rPr>
          <w:noProof/>
        </w:rPr>
        <w:instrText xml:space="preserve"> PAGEREF _Toc186727028 \h </w:instrText>
      </w:r>
      <w:r>
        <w:rPr>
          <w:noProof/>
        </w:rPr>
      </w:r>
      <w:r>
        <w:rPr>
          <w:noProof/>
        </w:rPr>
        <w:fldChar w:fldCharType="separate"/>
      </w:r>
      <w:r>
        <w:rPr>
          <w:noProof/>
        </w:rPr>
        <w:t>123</w:t>
      </w:r>
      <w:r>
        <w:rPr>
          <w:noProof/>
        </w:rPr>
        <w:fldChar w:fldCharType="end"/>
      </w:r>
    </w:p>
    <w:p w14:paraId="013E4893" w14:textId="7EC3C4F8"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_Toc186727029 \h </w:instrText>
      </w:r>
      <w:r>
        <w:rPr>
          <w:noProof/>
        </w:rPr>
      </w:r>
      <w:r>
        <w:rPr>
          <w:noProof/>
        </w:rPr>
        <w:fldChar w:fldCharType="separate"/>
      </w:r>
      <w:r>
        <w:rPr>
          <w:noProof/>
        </w:rPr>
        <w:t>123</w:t>
      </w:r>
      <w:r>
        <w:rPr>
          <w:noProof/>
        </w:rPr>
        <w:fldChar w:fldCharType="end"/>
      </w:r>
    </w:p>
    <w:p w14:paraId="4D72CDBF" w14:textId="09DBB554"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_Toc186727030 \h </w:instrText>
      </w:r>
      <w:r>
        <w:rPr>
          <w:noProof/>
        </w:rPr>
      </w:r>
      <w:r>
        <w:rPr>
          <w:noProof/>
        </w:rPr>
        <w:fldChar w:fldCharType="separate"/>
      </w:r>
      <w:r>
        <w:rPr>
          <w:noProof/>
        </w:rPr>
        <w:t>123</w:t>
      </w:r>
      <w:r>
        <w:rPr>
          <w:noProof/>
        </w:rPr>
        <w:fldChar w:fldCharType="end"/>
      </w:r>
    </w:p>
    <w:p w14:paraId="484C07E2" w14:textId="0C8285CD"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sidRPr="006D2FE4">
        <w:rPr>
          <w:noProof/>
          <w:lang w:val="en-US"/>
        </w:rPr>
        <w:t>6.3</w:t>
      </w:r>
      <w:r>
        <w:rPr>
          <w:noProof/>
        </w:rPr>
        <w:t>.6</w:t>
      </w:r>
      <w:r w:rsidRPr="006D2FE4">
        <w:rPr>
          <w:noProof/>
          <w:lang w:val="en-US"/>
        </w:rPr>
        <w:t>.4</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Binary data types</w:t>
      </w:r>
      <w:r>
        <w:rPr>
          <w:noProof/>
        </w:rPr>
        <w:tab/>
      </w:r>
      <w:r>
        <w:rPr>
          <w:noProof/>
        </w:rPr>
        <w:fldChar w:fldCharType="begin" w:fldLock="1"/>
      </w:r>
      <w:r>
        <w:rPr>
          <w:noProof/>
        </w:rPr>
        <w:instrText xml:space="preserve"> PAGEREF _Toc186727031 \h </w:instrText>
      </w:r>
      <w:r>
        <w:rPr>
          <w:noProof/>
        </w:rPr>
      </w:r>
      <w:r>
        <w:rPr>
          <w:noProof/>
        </w:rPr>
        <w:fldChar w:fldCharType="separate"/>
      </w:r>
      <w:r>
        <w:rPr>
          <w:noProof/>
        </w:rPr>
        <w:t>123</w:t>
      </w:r>
      <w:r>
        <w:rPr>
          <w:noProof/>
        </w:rPr>
        <w:fldChar w:fldCharType="end"/>
      </w:r>
    </w:p>
    <w:p w14:paraId="27D732D5" w14:textId="115AD920"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sidRPr="006D2FE4">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Introduction</w:t>
      </w:r>
      <w:r>
        <w:rPr>
          <w:noProof/>
        </w:rPr>
        <w:tab/>
      </w:r>
      <w:r>
        <w:rPr>
          <w:noProof/>
        </w:rPr>
        <w:fldChar w:fldCharType="begin" w:fldLock="1"/>
      </w:r>
      <w:r>
        <w:rPr>
          <w:noProof/>
        </w:rPr>
        <w:instrText xml:space="preserve"> PAGEREF _Toc186727032 \h </w:instrText>
      </w:r>
      <w:r>
        <w:rPr>
          <w:noProof/>
        </w:rPr>
      </w:r>
      <w:r>
        <w:rPr>
          <w:noProof/>
        </w:rPr>
        <w:fldChar w:fldCharType="separate"/>
      </w:r>
      <w:r>
        <w:rPr>
          <w:noProof/>
        </w:rPr>
        <w:t>123</w:t>
      </w:r>
      <w:r>
        <w:rPr>
          <w:noProof/>
        </w:rPr>
        <w:fldChar w:fldCharType="end"/>
      </w:r>
    </w:p>
    <w:p w14:paraId="05C5E508" w14:textId="5B5E5E83" w:rsidR="00684D8D" w:rsidRDefault="00684D8D">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_Toc186727033 \h </w:instrText>
      </w:r>
      <w:r>
        <w:rPr>
          <w:noProof/>
        </w:rPr>
      </w:r>
      <w:r>
        <w:rPr>
          <w:noProof/>
        </w:rPr>
        <w:fldChar w:fldCharType="separate"/>
      </w:r>
      <w:r>
        <w:rPr>
          <w:noProof/>
        </w:rPr>
        <w:t>123</w:t>
      </w:r>
      <w:r>
        <w:rPr>
          <w:noProof/>
        </w:rPr>
        <w:fldChar w:fldCharType="end"/>
      </w:r>
    </w:p>
    <w:p w14:paraId="13F01A9B" w14:textId="3EA6914D"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_Toc186727034 \h </w:instrText>
      </w:r>
      <w:r>
        <w:rPr>
          <w:noProof/>
        </w:rPr>
      </w:r>
      <w:r>
        <w:rPr>
          <w:noProof/>
        </w:rPr>
        <w:fldChar w:fldCharType="separate"/>
      </w:r>
      <w:r>
        <w:rPr>
          <w:noProof/>
        </w:rPr>
        <w:t>123</w:t>
      </w:r>
      <w:r>
        <w:rPr>
          <w:noProof/>
        </w:rPr>
        <w:fldChar w:fldCharType="end"/>
      </w:r>
    </w:p>
    <w:p w14:paraId="7D3976B5" w14:textId="1F7A265E"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_Toc186727035 \h </w:instrText>
      </w:r>
      <w:r>
        <w:rPr>
          <w:noProof/>
        </w:rPr>
      </w:r>
      <w:r>
        <w:rPr>
          <w:noProof/>
        </w:rPr>
        <w:fldChar w:fldCharType="separate"/>
      </w:r>
      <w:r>
        <w:rPr>
          <w:noProof/>
        </w:rPr>
        <w:t>123</w:t>
      </w:r>
      <w:r>
        <w:rPr>
          <w:noProof/>
        </w:rPr>
        <w:fldChar w:fldCharType="end"/>
      </w:r>
    </w:p>
    <w:p w14:paraId="208C0C1F" w14:textId="3E712364" w:rsidR="00684D8D" w:rsidRDefault="00684D8D">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_Toc186727036 \h </w:instrText>
      </w:r>
      <w:r>
        <w:rPr>
          <w:noProof/>
        </w:rPr>
      </w:r>
      <w:r>
        <w:rPr>
          <w:noProof/>
        </w:rPr>
        <w:fldChar w:fldCharType="separate"/>
      </w:r>
      <w:r>
        <w:rPr>
          <w:noProof/>
        </w:rPr>
        <w:t>123</w:t>
      </w:r>
      <w:r>
        <w:rPr>
          <w:noProof/>
        </w:rPr>
        <w:fldChar w:fldCharType="end"/>
      </w:r>
    </w:p>
    <w:p w14:paraId="37B9B93C" w14:textId="242E170A"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sidRPr="006D2FE4">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6D2FE4">
        <w:rPr>
          <w:noProof/>
          <w:lang w:val="en-US"/>
        </w:rPr>
        <w:t>Security</w:t>
      </w:r>
      <w:r>
        <w:rPr>
          <w:noProof/>
        </w:rPr>
        <w:tab/>
      </w:r>
      <w:r>
        <w:rPr>
          <w:noProof/>
        </w:rPr>
        <w:fldChar w:fldCharType="begin" w:fldLock="1"/>
      </w:r>
      <w:r>
        <w:rPr>
          <w:noProof/>
        </w:rPr>
        <w:instrText xml:space="preserve"> PAGEREF _Toc186727037 \h </w:instrText>
      </w:r>
      <w:r>
        <w:rPr>
          <w:noProof/>
        </w:rPr>
      </w:r>
      <w:r>
        <w:rPr>
          <w:noProof/>
        </w:rPr>
        <w:fldChar w:fldCharType="separate"/>
      </w:r>
      <w:r>
        <w:rPr>
          <w:noProof/>
        </w:rPr>
        <w:t>123</w:t>
      </w:r>
      <w:r>
        <w:rPr>
          <w:noProof/>
        </w:rPr>
        <w:fldChar w:fldCharType="end"/>
      </w:r>
    </w:p>
    <w:p w14:paraId="6B040092" w14:textId="2C3405D9" w:rsidR="00684D8D" w:rsidRDefault="00684D8D">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_Toc186727038 \h </w:instrText>
      </w:r>
      <w:r>
        <w:rPr>
          <w:noProof/>
        </w:rPr>
      </w:r>
      <w:r>
        <w:rPr>
          <w:noProof/>
        </w:rPr>
        <w:fldChar w:fldCharType="separate"/>
      </w:r>
      <w:r>
        <w:rPr>
          <w:noProof/>
        </w:rPr>
        <w:t>124</w:t>
      </w:r>
      <w:r>
        <w:rPr>
          <w:noProof/>
        </w:rPr>
        <w:fldChar w:fldCharType="end"/>
      </w:r>
    </w:p>
    <w:p w14:paraId="1396CFB6" w14:textId="073EC4C7" w:rsidR="00684D8D" w:rsidRDefault="00684D8D">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_Toc186727039 \h </w:instrText>
      </w:r>
      <w:r>
        <w:rPr>
          <w:noProof/>
        </w:rPr>
      </w:r>
      <w:r>
        <w:rPr>
          <w:noProof/>
        </w:rPr>
        <w:fldChar w:fldCharType="separate"/>
      </w:r>
      <w:r>
        <w:rPr>
          <w:noProof/>
        </w:rPr>
        <w:t>124</w:t>
      </w:r>
      <w:r>
        <w:rPr>
          <w:noProof/>
        </w:rPr>
        <w:fldChar w:fldCharType="end"/>
      </w:r>
    </w:p>
    <w:p w14:paraId="1BAB3789" w14:textId="2E2C95FA"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_Toc186727040 \h </w:instrText>
      </w:r>
      <w:r>
        <w:rPr>
          <w:noProof/>
        </w:rPr>
      </w:r>
      <w:r>
        <w:rPr>
          <w:noProof/>
        </w:rPr>
        <w:fldChar w:fldCharType="separate"/>
      </w:r>
      <w:r>
        <w:rPr>
          <w:noProof/>
        </w:rPr>
        <w:t>124</w:t>
      </w:r>
      <w:r>
        <w:rPr>
          <w:noProof/>
        </w:rPr>
        <w:fldChar w:fldCharType="end"/>
      </w:r>
    </w:p>
    <w:p w14:paraId="127E4203" w14:textId="207E3E28"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_Toc186727041 \h </w:instrText>
      </w:r>
      <w:r>
        <w:rPr>
          <w:noProof/>
        </w:rPr>
      </w:r>
      <w:r>
        <w:rPr>
          <w:noProof/>
        </w:rPr>
        <w:fldChar w:fldCharType="separate"/>
      </w:r>
      <w:r>
        <w:rPr>
          <w:noProof/>
        </w:rPr>
        <w:t>124</w:t>
      </w:r>
      <w:r>
        <w:rPr>
          <w:noProof/>
        </w:rPr>
        <w:fldChar w:fldCharType="end"/>
      </w:r>
    </w:p>
    <w:p w14:paraId="10B72C42" w14:textId="4A8CDC5E"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_Toc186727042 \h </w:instrText>
      </w:r>
      <w:r>
        <w:rPr>
          <w:noProof/>
        </w:rPr>
      </w:r>
      <w:r>
        <w:rPr>
          <w:noProof/>
        </w:rPr>
        <w:fldChar w:fldCharType="separate"/>
      </w:r>
      <w:r>
        <w:rPr>
          <w:noProof/>
        </w:rPr>
        <w:t>156</w:t>
      </w:r>
      <w:r>
        <w:rPr>
          <w:noProof/>
        </w:rPr>
        <w:fldChar w:fldCharType="end"/>
      </w:r>
    </w:p>
    <w:p w14:paraId="5E29982C" w14:textId="7C0B3E13" w:rsidR="00684D8D" w:rsidRDefault="00684D8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_Toc186727043 \h </w:instrText>
      </w:r>
      <w:r>
        <w:rPr>
          <w:noProof/>
        </w:rPr>
      </w:r>
      <w:r>
        <w:rPr>
          <w:noProof/>
        </w:rPr>
        <w:fldChar w:fldCharType="separate"/>
      </w:r>
      <w:r>
        <w:rPr>
          <w:noProof/>
        </w:rPr>
        <w:t>159</w:t>
      </w:r>
      <w:r>
        <w:rPr>
          <w:noProof/>
        </w:rPr>
        <w:fldChar w:fldCharType="end"/>
      </w:r>
    </w:p>
    <w:p w14:paraId="7CBFB2A9" w14:textId="0C790AB1" w:rsidR="00684D8D" w:rsidRDefault="00684D8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_Toc186727044 \h </w:instrText>
      </w:r>
      <w:r>
        <w:rPr>
          <w:noProof/>
        </w:rPr>
      </w:r>
      <w:r>
        <w:rPr>
          <w:noProof/>
        </w:rPr>
        <w:fldChar w:fldCharType="separate"/>
      </w:r>
      <w:r>
        <w:rPr>
          <w:noProof/>
        </w:rPr>
        <w:t>163</w:t>
      </w:r>
      <w:r>
        <w:rPr>
          <w:noProof/>
        </w:rPr>
        <w:fldChar w:fldCharType="end"/>
      </w:r>
    </w:p>
    <w:p w14:paraId="128BB875" w14:textId="61360610" w:rsidR="00080512" w:rsidRPr="004D3578" w:rsidRDefault="0070493B">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113AF00" w14:textId="77777777" w:rsidR="00080512" w:rsidRPr="004D3578" w:rsidRDefault="00080512">
      <w:r w:rsidRPr="004D3578">
        <w:t xml:space="preserve">This Technical </w:t>
      </w:r>
      <w:bookmarkStart w:id="37" w:name="spectype3"/>
      <w:r w:rsidRPr="00EB7848">
        <w:t>Specification</w:t>
      </w:r>
      <w:bookmarkEnd w:id="37"/>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8" w:name="introduction"/>
      <w:bookmarkStart w:id="39" w:name="_Toc20150326"/>
      <w:bookmarkStart w:id="40" w:name="_Toc25168565"/>
      <w:bookmarkStart w:id="41" w:name="_Toc27592984"/>
      <w:bookmarkStart w:id="42" w:name="_Toc34147853"/>
      <w:bookmarkStart w:id="43" w:name="_Toc36463237"/>
      <w:bookmarkStart w:id="44" w:name="_Toc43215077"/>
      <w:bookmarkStart w:id="45" w:name="_Toc45032325"/>
      <w:bookmarkStart w:id="46" w:name="_Toc49849814"/>
      <w:bookmarkStart w:id="47" w:name="_Toc51873328"/>
      <w:bookmarkStart w:id="48" w:name="_Toc56517456"/>
      <w:bookmarkStart w:id="49" w:name="_Toc58594357"/>
      <w:bookmarkStart w:id="50" w:name="_Toc67685867"/>
      <w:bookmarkStart w:id="51" w:name="_Toc74993688"/>
      <w:bookmarkStart w:id="52" w:name="_Toc82716276"/>
      <w:bookmarkStart w:id="53" w:name="_Toc88818563"/>
      <w:bookmarkStart w:id="54" w:name="_Toc90650485"/>
      <w:bookmarkStart w:id="55" w:name="_Toc98506156"/>
      <w:bookmarkStart w:id="56" w:name="_Toc106639441"/>
      <w:bookmarkStart w:id="57" w:name="_Toc114778951"/>
      <w:bookmarkStart w:id="58" w:name="_Toc122096868"/>
      <w:bookmarkStart w:id="59" w:name="_Toc130844088"/>
      <w:bookmarkStart w:id="60" w:name="_Toc138411794"/>
      <w:bookmarkStart w:id="61" w:name="_Toc145955962"/>
      <w:bookmarkStart w:id="62" w:name="_Toc153887391"/>
      <w:bookmarkStart w:id="63" w:name="_Toc161905271"/>
      <w:bookmarkStart w:id="64" w:name="_Toc170209874"/>
      <w:bookmarkStart w:id="65" w:name="_Toc177550669"/>
      <w:bookmarkStart w:id="66" w:name="_Toc183624747"/>
      <w:bookmarkStart w:id="67" w:name="_Toc186726740"/>
      <w:bookmarkEnd w:id="38"/>
      <w:r w:rsidRPr="00143FEC">
        <w:t>1</w:t>
      </w:r>
      <w:r w:rsidRPr="00143FEC">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68" w:name="_Toc20150327"/>
      <w:bookmarkStart w:id="69" w:name="_Toc25168566"/>
      <w:bookmarkStart w:id="70" w:name="_Toc27592985"/>
      <w:bookmarkStart w:id="71" w:name="_Toc34147854"/>
      <w:bookmarkStart w:id="72" w:name="_Toc36463238"/>
      <w:bookmarkStart w:id="73" w:name="_Toc43215078"/>
      <w:bookmarkStart w:id="74" w:name="_Toc45032326"/>
      <w:bookmarkStart w:id="75" w:name="_Toc49849815"/>
      <w:bookmarkStart w:id="76" w:name="_Toc51873329"/>
      <w:bookmarkStart w:id="77" w:name="_Toc56517457"/>
      <w:bookmarkStart w:id="78" w:name="_Toc58594358"/>
      <w:bookmarkStart w:id="79" w:name="_Toc67685868"/>
      <w:bookmarkStart w:id="80" w:name="_Toc74993689"/>
      <w:bookmarkStart w:id="81" w:name="_Toc82716277"/>
      <w:bookmarkStart w:id="82" w:name="_Toc88818564"/>
      <w:bookmarkStart w:id="83" w:name="_Toc90650486"/>
      <w:bookmarkStart w:id="84" w:name="_Toc98506157"/>
      <w:bookmarkStart w:id="85" w:name="_Toc106639442"/>
      <w:bookmarkStart w:id="86" w:name="_Toc114778952"/>
      <w:bookmarkStart w:id="87" w:name="_Toc122096869"/>
      <w:bookmarkStart w:id="88" w:name="_Toc130844089"/>
      <w:bookmarkStart w:id="89" w:name="_Toc138411795"/>
      <w:bookmarkStart w:id="90" w:name="_Toc145955963"/>
      <w:bookmarkStart w:id="91" w:name="_Toc153887392"/>
      <w:bookmarkStart w:id="92" w:name="_Toc161905272"/>
      <w:bookmarkStart w:id="93" w:name="_Toc170209875"/>
      <w:bookmarkStart w:id="94" w:name="_Toc177550670"/>
      <w:bookmarkStart w:id="95" w:name="_Toc183624748"/>
      <w:bookmarkStart w:id="96" w:name="_Toc186726741"/>
      <w:r w:rsidRPr="00143FEC">
        <w:t>2</w:t>
      </w:r>
      <w:r w:rsidRPr="00143FEC">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97"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97"/>
    <w:p w14:paraId="6FC69483" w14:textId="58E0CEBE" w:rsidR="00EB7848" w:rsidRDefault="00EB7848" w:rsidP="00EB7848">
      <w:pPr>
        <w:pStyle w:val="EX"/>
        <w:rPr>
          <w:lang w:eastAsia="zh-CN"/>
        </w:rPr>
      </w:pPr>
      <w:r>
        <w:rPr>
          <w:noProof/>
          <w:snapToGrid w:val="0"/>
        </w:rPr>
        <w:t>[15]</w:t>
      </w:r>
      <w:r>
        <w:rPr>
          <w:noProof/>
          <w:snapToGrid w:val="0"/>
        </w:rPr>
        <w:tab/>
        <w:t>IETF RFC </w:t>
      </w:r>
      <w:bookmarkStart w:id="98" w:name="_Hlk149144825"/>
      <w:r w:rsidR="00083B1E" w:rsidRPr="006521E6">
        <w:rPr>
          <w:noProof/>
          <w:snapToGrid w:val="0"/>
        </w:rPr>
        <w:t>9457</w:t>
      </w:r>
      <w:bookmarkEnd w:id="98"/>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99" w:name="_Toc20150328"/>
      <w:bookmarkStart w:id="100" w:name="_Toc25168567"/>
      <w:bookmarkStart w:id="101"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02" w:name="_Toc34147855"/>
      <w:bookmarkStart w:id="103" w:name="_Toc36463239"/>
      <w:bookmarkStart w:id="104" w:name="_Toc43215079"/>
      <w:bookmarkStart w:id="105" w:name="_Toc45032327"/>
      <w:bookmarkStart w:id="106" w:name="_Toc49849816"/>
      <w:bookmarkStart w:id="107" w:name="_Toc51873330"/>
      <w:bookmarkStart w:id="108" w:name="_Toc56517458"/>
      <w:bookmarkStart w:id="109" w:name="_Toc58594359"/>
      <w:bookmarkStart w:id="110" w:name="_Toc67685869"/>
      <w:bookmarkStart w:id="111" w:name="_Toc74993690"/>
      <w:bookmarkStart w:id="112" w:name="_Toc82716278"/>
      <w:bookmarkStart w:id="113" w:name="_Toc88818565"/>
      <w:bookmarkStart w:id="114" w:name="_Toc90650487"/>
      <w:bookmarkStart w:id="115" w:name="_Toc98506158"/>
      <w:bookmarkStart w:id="116" w:name="_Toc106639443"/>
      <w:bookmarkStart w:id="117" w:name="_Toc114778953"/>
      <w:bookmarkStart w:id="118" w:name="_Toc122096870"/>
      <w:bookmarkStart w:id="119" w:name="_Toc130844090"/>
      <w:bookmarkStart w:id="120" w:name="_Toc138411796"/>
      <w:bookmarkStart w:id="121" w:name="_Toc145955964"/>
      <w:bookmarkStart w:id="122" w:name="_Toc153887393"/>
      <w:bookmarkStart w:id="123" w:name="_Toc161905273"/>
      <w:bookmarkStart w:id="124" w:name="_Toc170209876"/>
      <w:bookmarkStart w:id="125" w:name="_Toc177550671"/>
      <w:bookmarkStart w:id="126" w:name="_Toc183624749"/>
      <w:bookmarkStart w:id="127" w:name="_Toc186726742"/>
      <w:r>
        <w:t>3</w:t>
      </w:r>
      <w:r>
        <w:tab/>
        <w:t>Definitions</w:t>
      </w:r>
      <w:r>
        <w:rPr>
          <w:rFonts w:hint="eastAsia"/>
          <w:lang w:eastAsia="zh-CN"/>
        </w:rPr>
        <w:t xml:space="preserve"> </w:t>
      </w:r>
      <w:r>
        <w:t>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1FC9954" w14:textId="77777777" w:rsidR="00EB7848" w:rsidRDefault="00EB7848" w:rsidP="00B32564">
      <w:pPr>
        <w:pStyle w:val="Heading2"/>
      </w:pPr>
      <w:bookmarkStart w:id="128" w:name="_Toc20150329"/>
      <w:bookmarkStart w:id="129" w:name="_Toc25168568"/>
      <w:bookmarkStart w:id="130" w:name="_Toc27592987"/>
      <w:bookmarkStart w:id="131" w:name="_Toc34147856"/>
      <w:bookmarkStart w:id="132" w:name="_Toc36463240"/>
      <w:bookmarkStart w:id="133" w:name="_Toc43215080"/>
      <w:bookmarkStart w:id="134" w:name="_Toc45032328"/>
      <w:bookmarkStart w:id="135" w:name="_Toc49849817"/>
      <w:bookmarkStart w:id="136" w:name="_Toc51873331"/>
      <w:bookmarkStart w:id="137" w:name="_Toc56517459"/>
      <w:bookmarkStart w:id="138" w:name="_Toc58594360"/>
      <w:bookmarkStart w:id="139" w:name="_Toc67685870"/>
      <w:bookmarkStart w:id="140" w:name="_Toc74993691"/>
      <w:bookmarkStart w:id="141" w:name="_Toc82716279"/>
      <w:bookmarkStart w:id="142" w:name="_Toc88818566"/>
      <w:bookmarkStart w:id="143" w:name="_Toc90650488"/>
      <w:bookmarkStart w:id="144" w:name="_Toc98506159"/>
      <w:bookmarkStart w:id="145" w:name="_Toc106639444"/>
      <w:bookmarkStart w:id="146" w:name="_Toc114778954"/>
      <w:bookmarkStart w:id="147" w:name="_Toc122096871"/>
      <w:bookmarkStart w:id="148" w:name="_Toc130844091"/>
      <w:bookmarkStart w:id="149" w:name="_Toc138411797"/>
      <w:bookmarkStart w:id="150" w:name="_Toc145955965"/>
      <w:bookmarkStart w:id="151" w:name="_Toc153887394"/>
      <w:bookmarkStart w:id="152" w:name="_Toc161905274"/>
      <w:bookmarkStart w:id="153" w:name="_Toc170209877"/>
      <w:bookmarkStart w:id="154" w:name="_Toc177550672"/>
      <w:bookmarkStart w:id="155" w:name="_Toc183624750"/>
      <w:bookmarkStart w:id="156" w:name="_Toc186726743"/>
      <w:r>
        <w:t>3.1</w:t>
      </w:r>
      <w:r>
        <w:tab/>
        <w:t>Definitions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57" w:name="_Toc20150330"/>
      <w:bookmarkStart w:id="158" w:name="_Toc25168569"/>
      <w:bookmarkStart w:id="159" w:name="_Toc27592988"/>
      <w:bookmarkStart w:id="160" w:name="_Toc34147857"/>
      <w:bookmarkStart w:id="161" w:name="_Toc36463241"/>
      <w:bookmarkStart w:id="162" w:name="_Toc43215081"/>
      <w:bookmarkStart w:id="163" w:name="_Toc45032329"/>
      <w:bookmarkStart w:id="164" w:name="_Toc49849818"/>
      <w:bookmarkStart w:id="165" w:name="_Toc51873332"/>
      <w:bookmarkStart w:id="166" w:name="_Toc56517460"/>
      <w:bookmarkStart w:id="167" w:name="_Toc58594361"/>
      <w:bookmarkStart w:id="168" w:name="_Toc67685871"/>
      <w:bookmarkStart w:id="169" w:name="_Toc74993692"/>
      <w:bookmarkStart w:id="170" w:name="_Toc82716280"/>
      <w:bookmarkStart w:id="171" w:name="_Toc88818567"/>
      <w:bookmarkStart w:id="172" w:name="_Toc90650489"/>
      <w:bookmarkStart w:id="173" w:name="_Toc98506160"/>
      <w:bookmarkStart w:id="174" w:name="_Toc106639445"/>
      <w:bookmarkStart w:id="175" w:name="_Toc114778955"/>
      <w:bookmarkStart w:id="176" w:name="_Toc122096872"/>
      <w:bookmarkStart w:id="177" w:name="_Toc130844092"/>
      <w:bookmarkStart w:id="178" w:name="_Toc138411798"/>
      <w:bookmarkStart w:id="179" w:name="_Toc145955966"/>
      <w:bookmarkStart w:id="180" w:name="_Toc153887395"/>
      <w:bookmarkStart w:id="181" w:name="_Toc161905275"/>
      <w:bookmarkStart w:id="182" w:name="_Toc170209878"/>
      <w:bookmarkStart w:id="183" w:name="_Toc177550673"/>
      <w:bookmarkStart w:id="184" w:name="_Toc183624751"/>
      <w:bookmarkStart w:id="185" w:name="_Toc186726744"/>
      <w:r>
        <w:t>3.2</w:t>
      </w:r>
      <w:r>
        <w:tab/>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lastRenderedPageBreak/>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86" w:name="_Toc20150331"/>
      <w:bookmarkStart w:id="187" w:name="_Toc25168570"/>
      <w:bookmarkStart w:id="188" w:name="_Toc27592989"/>
      <w:bookmarkStart w:id="189" w:name="_Toc34147858"/>
      <w:bookmarkStart w:id="190" w:name="_Toc36463242"/>
      <w:bookmarkStart w:id="191" w:name="_Toc43215082"/>
      <w:bookmarkStart w:id="192" w:name="_Toc45032330"/>
      <w:bookmarkStart w:id="193" w:name="_Toc49849819"/>
      <w:bookmarkStart w:id="194" w:name="_Toc51873333"/>
      <w:bookmarkStart w:id="195" w:name="_Toc56517461"/>
      <w:bookmarkStart w:id="196" w:name="_Toc58594362"/>
      <w:bookmarkStart w:id="197" w:name="_Toc67685872"/>
      <w:bookmarkStart w:id="198" w:name="_Toc74993693"/>
      <w:bookmarkStart w:id="199" w:name="_Toc82716281"/>
      <w:bookmarkStart w:id="200" w:name="_Toc88818568"/>
      <w:bookmarkStart w:id="201" w:name="_Toc90650490"/>
      <w:bookmarkStart w:id="202" w:name="_Toc98506161"/>
      <w:bookmarkStart w:id="203" w:name="_Toc106639446"/>
      <w:bookmarkStart w:id="204" w:name="_Toc114778956"/>
      <w:bookmarkStart w:id="205" w:name="_Toc122096873"/>
      <w:bookmarkStart w:id="206" w:name="_Toc130844093"/>
      <w:bookmarkStart w:id="207" w:name="_Toc138411799"/>
      <w:bookmarkStart w:id="208" w:name="_Toc145955967"/>
      <w:bookmarkStart w:id="209" w:name="_Toc153887396"/>
      <w:bookmarkStart w:id="210" w:name="_Toc161905276"/>
      <w:bookmarkStart w:id="211" w:name="_Toc170209879"/>
      <w:bookmarkStart w:id="212" w:name="_Toc177550674"/>
      <w:bookmarkStart w:id="213" w:name="_Toc183624752"/>
      <w:bookmarkStart w:id="214" w:name="_Toc186726745"/>
      <w:r w:rsidRPr="00F6448C">
        <w:t>4</w:t>
      </w:r>
      <w:r w:rsidRPr="00F6448C">
        <w:tab/>
      </w:r>
      <w:r>
        <w:t>Overview</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77777777" w:rsidR="00EB7848" w:rsidRDefault="00EB7848" w:rsidP="00EB7848">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pt;height:182.7pt" o:ole="">
            <v:imagedata r:id="rId13" o:title=""/>
          </v:shape>
          <o:OLEObject Type="Embed" ProgID="Visio.Drawing.11" ShapeID="_x0000_i1026" DrawAspect="Content" ObjectID="_1797763570"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15" w:name="_Toc20150332"/>
      <w:bookmarkStart w:id="216" w:name="_Toc25168571"/>
      <w:bookmarkStart w:id="217" w:name="_Toc27592990"/>
      <w:bookmarkStart w:id="218" w:name="_Toc34147859"/>
      <w:bookmarkStart w:id="219" w:name="_Toc36463243"/>
      <w:bookmarkStart w:id="220" w:name="_Toc43215083"/>
      <w:bookmarkStart w:id="221" w:name="_Toc45032331"/>
      <w:bookmarkStart w:id="222" w:name="_Toc49849820"/>
      <w:bookmarkStart w:id="223" w:name="_Toc51873334"/>
      <w:bookmarkStart w:id="224" w:name="_Toc56517462"/>
      <w:bookmarkStart w:id="225" w:name="_Toc58594363"/>
      <w:bookmarkStart w:id="226" w:name="_Toc67685873"/>
      <w:bookmarkStart w:id="227" w:name="_Toc74993694"/>
      <w:bookmarkStart w:id="228" w:name="_Toc82716282"/>
      <w:bookmarkStart w:id="229" w:name="_Toc88818569"/>
      <w:bookmarkStart w:id="230" w:name="_Toc90650491"/>
      <w:bookmarkStart w:id="231" w:name="_Toc98506162"/>
      <w:bookmarkStart w:id="232" w:name="_Toc106639447"/>
      <w:bookmarkStart w:id="233" w:name="_Toc114778957"/>
      <w:bookmarkStart w:id="234" w:name="_Toc122096874"/>
      <w:bookmarkStart w:id="235" w:name="_Toc130844094"/>
      <w:bookmarkStart w:id="236" w:name="_Toc138411800"/>
      <w:bookmarkStart w:id="237" w:name="_Toc145955968"/>
      <w:bookmarkStart w:id="238" w:name="_Toc153887397"/>
      <w:bookmarkStart w:id="239" w:name="_Toc161905277"/>
      <w:bookmarkStart w:id="240" w:name="_Toc170209880"/>
      <w:bookmarkStart w:id="241" w:name="_Toc177550675"/>
      <w:bookmarkStart w:id="242" w:name="_Toc183624753"/>
      <w:bookmarkStart w:id="243" w:name="_Toc186726746"/>
      <w:r>
        <w:t>5</w:t>
      </w:r>
      <w:r>
        <w:rPr>
          <w:rFonts w:hint="eastAsia"/>
        </w:rPr>
        <w:tab/>
      </w:r>
      <w:r>
        <w:t>Services Offered by the LMF</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E3F992D" w14:textId="77777777" w:rsidR="00EB7848" w:rsidRDefault="00EB7848" w:rsidP="00B32564">
      <w:pPr>
        <w:pStyle w:val="Heading2"/>
        <w:rPr>
          <w:lang w:val="en-US"/>
        </w:rPr>
      </w:pPr>
      <w:bookmarkStart w:id="244" w:name="_Toc20150333"/>
      <w:bookmarkStart w:id="245" w:name="_Toc25168572"/>
      <w:bookmarkStart w:id="246" w:name="_Toc27592991"/>
      <w:bookmarkStart w:id="247" w:name="_Toc34147860"/>
      <w:bookmarkStart w:id="248" w:name="_Toc36463244"/>
      <w:bookmarkStart w:id="249" w:name="_Toc43215084"/>
      <w:bookmarkStart w:id="250" w:name="_Toc45032332"/>
      <w:bookmarkStart w:id="251" w:name="_Toc49849821"/>
      <w:bookmarkStart w:id="252" w:name="_Toc51873335"/>
      <w:bookmarkStart w:id="253" w:name="_Toc56517463"/>
      <w:bookmarkStart w:id="254" w:name="_Toc58594364"/>
      <w:bookmarkStart w:id="255" w:name="_Toc67685874"/>
      <w:bookmarkStart w:id="256" w:name="_Toc74993695"/>
      <w:bookmarkStart w:id="257" w:name="_Toc82716283"/>
      <w:bookmarkStart w:id="258" w:name="_Toc88818570"/>
      <w:bookmarkStart w:id="259" w:name="_Toc90650492"/>
      <w:bookmarkStart w:id="260" w:name="_Toc98506163"/>
      <w:bookmarkStart w:id="261" w:name="_Toc106639448"/>
      <w:bookmarkStart w:id="262" w:name="_Toc114778958"/>
      <w:bookmarkStart w:id="263" w:name="_Toc122096875"/>
      <w:bookmarkStart w:id="264" w:name="_Toc130844095"/>
      <w:bookmarkStart w:id="265" w:name="_Toc138411801"/>
      <w:bookmarkStart w:id="266" w:name="_Toc145955969"/>
      <w:bookmarkStart w:id="267" w:name="_Toc153887398"/>
      <w:bookmarkStart w:id="268" w:name="_Toc161905278"/>
      <w:bookmarkStart w:id="269" w:name="_Toc170209881"/>
      <w:bookmarkStart w:id="270" w:name="_Toc177550676"/>
      <w:bookmarkStart w:id="271" w:name="_Toc183624754"/>
      <w:bookmarkStart w:id="272" w:name="_Toc186726747"/>
      <w:r>
        <w:rPr>
          <w:lang w:val="en-US"/>
        </w:rPr>
        <w:t>5.1</w:t>
      </w:r>
      <w:r>
        <w:rPr>
          <w:lang w:val="en-US"/>
        </w:rPr>
        <w:tab/>
        <w:t>Introduction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8E41B81" w14:textId="77777777" w:rsidR="00EB7848" w:rsidRDefault="00EB7848" w:rsidP="00EB7848">
      <w:bookmarkStart w:id="273"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74"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lastRenderedPageBreak/>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7777777" w:rsidR="00EB7848" w:rsidRPr="00BE6E75" w:rsidRDefault="00EB7848" w:rsidP="00183DF2">
            <w:pPr>
              <w:rPr>
                <w:rFonts w:ascii="Arial" w:hAnsi="Arial" w:cs="Arial"/>
                <w:sz w:val="18"/>
                <w:szCs w:val="18"/>
              </w:rPr>
            </w:pPr>
            <w: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63D195CF"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 xml:space="preserve"> DataExposure</w:t>
            </w:r>
            <w:r w:rsidRPr="00BE6E75">
              <w:rPr>
                <w:rFonts w:ascii="Arial" w:hAnsi="Arial" w:cs="Arial"/>
                <w:sz w:val="18"/>
                <w:szCs w:val="18"/>
              </w:rPr>
              <w:t>.yaml</w:t>
            </w:r>
          </w:p>
        </w:tc>
        <w:tc>
          <w:tcPr>
            <w:tcW w:w="1615" w:type="dxa"/>
            <w:shd w:val="clear" w:color="auto" w:fill="auto"/>
          </w:tcPr>
          <w:p w14:paraId="518F230F" w14:textId="7A6D10F8" w:rsidR="002D2622" w:rsidRDefault="002D2622" w:rsidP="002D2622">
            <w:r w:rsidRPr="00FF75E4">
              <w:rPr>
                <w:rFonts w:cs="Arial"/>
                <w:szCs w:val="18"/>
              </w:rPr>
              <w:t>nlmf-</w:t>
            </w:r>
            <w:r>
              <w:rPr>
                <w:rFonts w:cs="Arial"/>
                <w:szCs w:val="18"/>
              </w:rPr>
              <w:t>data</w:t>
            </w:r>
            <w:r w:rsidRPr="00FF75E4">
              <w:rPr>
                <w:rFonts w:cs="Arial"/>
                <w:szCs w:val="18"/>
              </w:rPr>
              <w:t>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75" w:name="_Toc25168573"/>
      <w:bookmarkStart w:id="276" w:name="_Toc27592992"/>
      <w:bookmarkStart w:id="277" w:name="_Toc34147861"/>
      <w:bookmarkStart w:id="278" w:name="_Toc36463245"/>
      <w:bookmarkStart w:id="279" w:name="_Toc43215085"/>
      <w:bookmarkStart w:id="280" w:name="_Toc45032333"/>
      <w:bookmarkStart w:id="281" w:name="_Toc49849822"/>
      <w:bookmarkStart w:id="282" w:name="_Toc51873336"/>
      <w:bookmarkStart w:id="283" w:name="_Toc56517464"/>
      <w:bookmarkStart w:id="284" w:name="_Toc58594365"/>
      <w:bookmarkStart w:id="285" w:name="_Toc67685875"/>
      <w:bookmarkStart w:id="286" w:name="_Toc74993696"/>
      <w:bookmarkStart w:id="287" w:name="_Toc82716284"/>
      <w:bookmarkStart w:id="288" w:name="_Toc88818571"/>
      <w:bookmarkStart w:id="289" w:name="_Toc90650493"/>
      <w:bookmarkStart w:id="290" w:name="_Toc98506164"/>
      <w:bookmarkStart w:id="291" w:name="_Toc106639449"/>
      <w:bookmarkStart w:id="292" w:name="_Toc114778959"/>
      <w:bookmarkStart w:id="293" w:name="_Toc122096876"/>
      <w:bookmarkStart w:id="294" w:name="_Toc130844096"/>
      <w:bookmarkStart w:id="295" w:name="_Toc138411802"/>
      <w:bookmarkStart w:id="296" w:name="_Toc145955970"/>
      <w:bookmarkStart w:id="297" w:name="_Toc153887399"/>
      <w:bookmarkStart w:id="298" w:name="_Toc161905279"/>
      <w:bookmarkStart w:id="299" w:name="_Toc170209882"/>
      <w:bookmarkStart w:id="300" w:name="_Toc177550677"/>
      <w:bookmarkStart w:id="301" w:name="_Toc183624755"/>
      <w:bookmarkStart w:id="302" w:name="_Toc186726748"/>
      <w:r>
        <w:t>5.2</w:t>
      </w:r>
      <w:r>
        <w:tab/>
      </w:r>
      <w:r w:rsidRPr="007B2410">
        <w:t>N</w:t>
      </w:r>
      <w:r>
        <w:t>lmf_Location Service</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C0C8166" w14:textId="77777777" w:rsidR="00EB7848" w:rsidRDefault="00EB7848" w:rsidP="00B32564">
      <w:pPr>
        <w:pStyle w:val="Heading3"/>
      </w:pPr>
      <w:bookmarkStart w:id="303" w:name="_Toc20150335"/>
      <w:bookmarkStart w:id="304" w:name="_Toc25168574"/>
      <w:bookmarkStart w:id="305" w:name="_Toc27592993"/>
      <w:bookmarkStart w:id="306" w:name="_Toc34147862"/>
      <w:bookmarkStart w:id="307" w:name="_Toc36463246"/>
      <w:bookmarkStart w:id="308" w:name="_Toc43215086"/>
      <w:bookmarkStart w:id="309" w:name="_Toc45032334"/>
      <w:bookmarkStart w:id="310" w:name="_Toc49849823"/>
      <w:bookmarkStart w:id="311" w:name="_Toc51873337"/>
      <w:bookmarkStart w:id="312" w:name="_Toc56517465"/>
      <w:bookmarkStart w:id="313" w:name="_Toc58594366"/>
      <w:bookmarkStart w:id="314" w:name="_Toc67685876"/>
      <w:bookmarkStart w:id="315" w:name="_Toc74993697"/>
      <w:bookmarkStart w:id="316" w:name="_Toc82716285"/>
      <w:bookmarkStart w:id="317" w:name="_Toc88818572"/>
      <w:bookmarkStart w:id="318" w:name="_Toc90650494"/>
      <w:bookmarkStart w:id="319" w:name="_Toc98506165"/>
      <w:bookmarkStart w:id="320" w:name="_Toc106639450"/>
      <w:bookmarkStart w:id="321" w:name="_Toc114778960"/>
      <w:bookmarkStart w:id="322" w:name="_Toc122096877"/>
      <w:bookmarkStart w:id="323" w:name="_Toc130844097"/>
      <w:bookmarkStart w:id="324" w:name="_Toc138411803"/>
      <w:bookmarkStart w:id="325" w:name="_Toc145955971"/>
      <w:bookmarkStart w:id="326" w:name="_Toc153887400"/>
      <w:bookmarkStart w:id="327" w:name="_Toc161905280"/>
      <w:bookmarkStart w:id="328" w:name="_Toc170209883"/>
      <w:bookmarkStart w:id="329" w:name="_Toc177550678"/>
      <w:bookmarkStart w:id="330" w:name="_Toc183624756"/>
      <w:bookmarkStart w:id="331" w:name="_Toc186726749"/>
      <w:r>
        <w:t>5.2.1</w:t>
      </w:r>
      <w:r>
        <w:tab/>
        <w:t>Service Description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32" w:name="_Toc20150336"/>
      <w:bookmarkStart w:id="333" w:name="_Toc25168575"/>
      <w:bookmarkStart w:id="334" w:name="_Toc27592994"/>
      <w:bookmarkStart w:id="335" w:name="_Toc34147863"/>
      <w:bookmarkStart w:id="336" w:name="_Toc36463247"/>
      <w:bookmarkStart w:id="337" w:name="_Toc43215087"/>
      <w:bookmarkStart w:id="338" w:name="_Toc45032335"/>
      <w:bookmarkStart w:id="339" w:name="_Toc49849824"/>
      <w:bookmarkStart w:id="340" w:name="_Toc51873338"/>
      <w:bookmarkStart w:id="341" w:name="_Toc56517466"/>
      <w:bookmarkStart w:id="342" w:name="_Toc58594367"/>
      <w:bookmarkStart w:id="343" w:name="_Toc67685877"/>
      <w:bookmarkStart w:id="344" w:name="_Toc74993698"/>
      <w:bookmarkStart w:id="345" w:name="_Toc82716286"/>
      <w:bookmarkStart w:id="346" w:name="_Toc88818573"/>
      <w:bookmarkStart w:id="347" w:name="_Toc90650495"/>
      <w:bookmarkStart w:id="348" w:name="_Toc98506166"/>
      <w:bookmarkStart w:id="349" w:name="_Toc106639451"/>
      <w:bookmarkStart w:id="350" w:name="_Toc114778961"/>
      <w:bookmarkStart w:id="351" w:name="_Toc122096878"/>
      <w:bookmarkStart w:id="352" w:name="_Toc130844098"/>
      <w:bookmarkStart w:id="353" w:name="_Toc138411804"/>
      <w:bookmarkStart w:id="354" w:name="_Toc145955972"/>
      <w:bookmarkStart w:id="355" w:name="_Toc153887401"/>
      <w:bookmarkStart w:id="356" w:name="_Toc161905281"/>
      <w:bookmarkStart w:id="357" w:name="_Toc170209884"/>
      <w:bookmarkStart w:id="358" w:name="_Toc177550679"/>
      <w:bookmarkStart w:id="359" w:name="_Toc183624757"/>
      <w:bookmarkStart w:id="360" w:name="_Toc186726750"/>
      <w:r>
        <w:t>5.2.2</w:t>
      </w:r>
      <w:r>
        <w:tab/>
        <w:t>Service Operations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1058DCB1" w14:textId="77777777" w:rsidR="00EB7848" w:rsidRDefault="00EB7848" w:rsidP="00B32564">
      <w:pPr>
        <w:pStyle w:val="Heading4"/>
      </w:pPr>
      <w:bookmarkStart w:id="361" w:name="_Toc20150337"/>
      <w:bookmarkStart w:id="362" w:name="_Toc25168576"/>
      <w:bookmarkStart w:id="363" w:name="_Toc27592995"/>
      <w:bookmarkStart w:id="364" w:name="_Toc34147864"/>
      <w:bookmarkStart w:id="365" w:name="_Toc36463248"/>
      <w:bookmarkStart w:id="366" w:name="_Toc43215088"/>
      <w:bookmarkStart w:id="367" w:name="_Toc45032336"/>
      <w:bookmarkStart w:id="368" w:name="_Toc49849825"/>
      <w:bookmarkStart w:id="369" w:name="_Toc51873339"/>
      <w:bookmarkStart w:id="370" w:name="_Toc56517467"/>
      <w:bookmarkStart w:id="371" w:name="_Toc58594368"/>
      <w:bookmarkStart w:id="372" w:name="_Toc67685878"/>
      <w:bookmarkStart w:id="373" w:name="_Toc74993699"/>
      <w:bookmarkStart w:id="374" w:name="_Toc82716287"/>
      <w:bookmarkStart w:id="375" w:name="_Toc88818574"/>
      <w:bookmarkStart w:id="376" w:name="_Toc90650496"/>
      <w:bookmarkStart w:id="377" w:name="_Toc98506167"/>
      <w:bookmarkStart w:id="378" w:name="_Toc106639452"/>
      <w:bookmarkStart w:id="379" w:name="_Toc114778962"/>
      <w:bookmarkStart w:id="380" w:name="_Toc122096879"/>
      <w:bookmarkStart w:id="381" w:name="_Toc130844099"/>
      <w:bookmarkStart w:id="382" w:name="_Toc138411805"/>
      <w:bookmarkStart w:id="383" w:name="_Toc145955973"/>
      <w:bookmarkStart w:id="384" w:name="_Toc153887402"/>
      <w:bookmarkStart w:id="385" w:name="_Toc161905282"/>
      <w:bookmarkStart w:id="386" w:name="_Toc170209885"/>
      <w:bookmarkStart w:id="387" w:name="_Toc177550680"/>
      <w:bookmarkStart w:id="388" w:name="_Toc183624758"/>
      <w:bookmarkStart w:id="389" w:name="_Toc186726751"/>
      <w:r>
        <w:t>5.2.2.1</w:t>
      </w:r>
      <w:r>
        <w:tab/>
        <w:t>Introduction</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390" w:name="_Toc20150338"/>
      <w:bookmarkStart w:id="391" w:name="_Toc25168577"/>
      <w:bookmarkStart w:id="392" w:name="_Toc27592996"/>
      <w:bookmarkStart w:id="393" w:name="_Toc34147865"/>
      <w:bookmarkStart w:id="394" w:name="_Toc36463249"/>
      <w:bookmarkStart w:id="395" w:name="_Toc43215089"/>
      <w:bookmarkStart w:id="396" w:name="_Toc45032337"/>
      <w:bookmarkStart w:id="397" w:name="_Toc49849826"/>
      <w:bookmarkStart w:id="398" w:name="_Toc51873340"/>
      <w:bookmarkStart w:id="399" w:name="_Toc56517468"/>
      <w:bookmarkStart w:id="400" w:name="_Toc58594369"/>
      <w:bookmarkStart w:id="401" w:name="_Toc67685879"/>
      <w:bookmarkStart w:id="402" w:name="_Toc74993700"/>
      <w:bookmarkStart w:id="403" w:name="_Toc82716288"/>
      <w:bookmarkStart w:id="404" w:name="_Toc88818575"/>
      <w:bookmarkStart w:id="405" w:name="_Toc90650497"/>
      <w:bookmarkStart w:id="406" w:name="_Toc98506168"/>
      <w:bookmarkStart w:id="407" w:name="_Toc106639453"/>
      <w:bookmarkStart w:id="408" w:name="_Toc114778963"/>
      <w:bookmarkStart w:id="409" w:name="_Toc122096880"/>
      <w:bookmarkStart w:id="410" w:name="_Toc130844100"/>
      <w:bookmarkStart w:id="411" w:name="_Toc138411806"/>
      <w:bookmarkStart w:id="412" w:name="_Toc145955974"/>
      <w:bookmarkStart w:id="413" w:name="_Toc153887403"/>
      <w:bookmarkStart w:id="414" w:name="_Toc161905283"/>
      <w:bookmarkStart w:id="415" w:name="_Toc170209886"/>
      <w:bookmarkStart w:id="416" w:name="_Toc177550681"/>
      <w:bookmarkStart w:id="417" w:name="_Toc183624759"/>
      <w:bookmarkStart w:id="418" w:name="_Toc186726752"/>
      <w:r>
        <w:t>5.2.2.2</w:t>
      </w:r>
      <w:r>
        <w:tab/>
        <w:t>DetermineLocation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743F9D67" w14:textId="77777777" w:rsidR="00EB7848" w:rsidRDefault="00EB7848" w:rsidP="00B32564">
      <w:pPr>
        <w:pStyle w:val="Heading5"/>
      </w:pPr>
      <w:bookmarkStart w:id="419" w:name="_Toc20150339"/>
      <w:bookmarkStart w:id="420" w:name="_Toc25168578"/>
      <w:bookmarkStart w:id="421" w:name="_Toc27592997"/>
      <w:bookmarkStart w:id="422" w:name="_Toc34147866"/>
      <w:bookmarkStart w:id="423" w:name="_Toc36463250"/>
      <w:bookmarkStart w:id="424" w:name="_Toc43215090"/>
      <w:bookmarkStart w:id="425" w:name="_Toc45032338"/>
      <w:bookmarkStart w:id="426" w:name="_Toc49849827"/>
      <w:bookmarkStart w:id="427" w:name="_Toc51873341"/>
      <w:bookmarkStart w:id="428" w:name="_Toc56517469"/>
      <w:bookmarkStart w:id="429" w:name="_Toc58594370"/>
      <w:bookmarkStart w:id="430" w:name="_Toc67685880"/>
      <w:bookmarkStart w:id="431" w:name="_Toc74993701"/>
      <w:bookmarkStart w:id="432" w:name="_Toc82716289"/>
      <w:bookmarkStart w:id="433" w:name="_Toc88818576"/>
      <w:bookmarkStart w:id="434" w:name="_Toc90650498"/>
      <w:bookmarkStart w:id="435" w:name="_Toc98506169"/>
      <w:bookmarkStart w:id="436" w:name="_Toc106639454"/>
      <w:bookmarkStart w:id="437" w:name="_Toc114778964"/>
      <w:bookmarkStart w:id="438" w:name="_Toc122096881"/>
      <w:bookmarkStart w:id="439" w:name="_Toc130844101"/>
      <w:bookmarkStart w:id="440" w:name="_Toc138411807"/>
      <w:bookmarkStart w:id="441" w:name="_Toc145955975"/>
      <w:bookmarkStart w:id="442" w:name="_Toc153887404"/>
      <w:bookmarkStart w:id="443" w:name="_Toc161905284"/>
      <w:bookmarkStart w:id="444" w:name="_Toc170209887"/>
      <w:bookmarkStart w:id="445" w:name="_Toc177550682"/>
      <w:bookmarkStart w:id="446" w:name="_Toc183624760"/>
      <w:bookmarkStart w:id="447" w:name="_Toc186726753"/>
      <w:r>
        <w:t>5.2.2.2.1</w:t>
      </w:r>
      <w:r>
        <w:tab/>
        <w:t>General</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48" w:name="_Toc20150340"/>
      <w:bookmarkStart w:id="449" w:name="_Toc25168579"/>
      <w:bookmarkStart w:id="450"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51" w:name="_Toc34147867"/>
      <w:bookmarkStart w:id="452" w:name="_Toc36463251"/>
      <w:bookmarkStart w:id="453" w:name="_Toc43215091"/>
      <w:bookmarkStart w:id="454" w:name="_Toc45032339"/>
      <w:bookmarkStart w:id="455" w:name="_Toc49849828"/>
      <w:bookmarkStart w:id="456" w:name="_Toc51873342"/>
      <w:bookmarkStart w:id="457" w:name="_Toc56517470"/>
      <w:bookmarkStart w:id="458" w:name="_Toc58594371"/>
      <w:bookmarkStart w:id="459" w:name="_Toc67685881"/>
      <w:bookmarkStart w:id="460" w:name="_Toc74993702"/>
      <w:bookmarkStart w:id="461" w:name="_Toc82716290"/>
      <w:bookmarkStart w:id="462" w:name="_Toc88818577"/>
      <w:bookmarkStart w:id="463" w:name="_Toc90650499"/>
      <w:bookmarkStart w:id="464" w:name="_Toc98506170"/>
      <w:bookmarkStart w:id="465" w:name="_Toc106639455"/>
      <w:bookmarkStart w:id="466" w:name="_Toc114778965"/>
      <w:bookmarkStart w:id="467" w:name="_Toc122096882"/>
      <w:bookmarkStart w:id="468" w:name="_Toc130844102"/>
      <w:bookmarkStart w:id="469" w:name="_Toc138411808"/>
      <w:bookmarkStart w:id="470" w:name="_Toc145955976"/>
      <w:bookmarkStart w:id="471" w:name="_Toc153887405"/>
      <w:bookmarkStart w:id="472" w:name="_Toc161905285"/>
      <w:bookmarkStart w:id="473" w:name="_Toc170209888"/>
      <w:bookmarkStart w:id="474" w:name="_Toc177550683"/>
      <w:bookmarkStart w:id="475" w:name="_Toc183624761"/>
      <w:bookmarkStart w:id="476" w:name="_Toc186726754"/>
      <w:r>
        <w:lastRenderedPageBreak/>
        <w:t>5.2.2.2.2</w:t>
      </w:r>
      <w:r>
        <w:tab/>
        <w:t>Retrieve UE Location</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6pt;height:106pt" o:ole="">
            <v:imagedata r:id="rId15" o:title=""/>
          </v:shape>
          <o:OLEObject Type="Embed" ProgID="Visio.Drawing.11" ShapeID="_x0000_i1027" DrawAspect="Content" ObjectID="_1797763571"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77" w:name="_Hlk175090166"/>
      <w:r w:rsidR="00534A0D">
        <w:t>Ranging and sidelink positioning capabilities supported by the target UE</w:t>
      </w:r>
      <w:bookmarkEnd w:id="477"/>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lastRenderedPageBreak/>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78" w:name="_Toc34147868"/>
      <w:bookmarkStart w:id="479" w:name="_Toc36463252"/>
      <w:bookmarkStart w:id="480" w:name="_Toc43215092"/>
      <w:bookmarkStart w:id="481" w:name="_Toc45032340"/>
      <w:bookmarkStart w:id="482" w:name="_Toc49849829"/>
      <w:bookmarkStart w:id="483" w:name="_Toc51873343"/>
      <w:bookmarkStart w:id="484" w:name="_Toc56517471"/>
      <w:bookmarkStart w:id="485" w:name="_Toc58594372"/>
      <w:bookmarkStart w:id="486" w:name="_Toc67685882"/>
      <w:bookmarkStart w:id="487" w:name="_Toc74993703"/>
      <w:bookmarkStart w:id="488" w:name="_Toc82716291"/>
      <w:bookmarkStart w:id="489" w:name="_Toc88818578"/>
      <w:bookmarkStart w:id="490" w:name="_Toc90650500"/>
      <w:bookmarkStart w:id="491" w:name="_Toc98506171"/>
      <w:bookmarkStart w:id="492" w:name="_Toc106639456"/>
      <w:bookmarkStart w:id="493" w:name="_Toc114778966"/>
      <w:bookmarkStart w:id="494" w:name="_Toc122096883"/>
      <w:bookmarkStart w:id="495" w:name="_Toc130844103"/>
      <w:bookmarkStart w:id="496" w:name="_Toc138411809"/>
      <w:bookmarkStart w:id="497" w:name="_Toc145955977"/>
      <w:bookmarkStart w:id="498" w:name="_Toc153887406"/>
      <w:bookmarkStart w:id="499" w:name="_Toc161905286"/>
      <w:bookmarkStart w:id="500" w:name="_Toc170209889"/>
      <w:bookmarkStart w:id="501" w:name="_Toc177550684"/>
      <w:bookmarkStart w:id="502" w:name="_Toc183624762"/>
      <w:bookmarkStart w:id="503" w:name="_Toc186726755"/>
      <w:bookmarkStart w:id="504" w:name="_Toc20150341"/>
      <w:bookmarkStart w:id="505" w:name="_Toc25168580"/>
      <w:bookmarkStart w:id="506" w:name="_Toc27592999"/>
      <w:r>
        <w:t>5.2.2.2.3</w:t>
      </w:r>
      <w:r>
        <w:tab/>
        <w:t>Retrieve UE Location for 5G-MO-</w:t>
      </w:r>
      <w:r w:rsidRPr="00EE2E41">
        <w:t>LR</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797763572"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07" w:name="_Toc34147869"/>
      <w:bookmarkStart w:id="508" w:name="_Toc36463253"/>
      <w:bookmarkStart w:id="509" w:name="_Toc43215093"/>
      <w:bookmarkStart w:id="510" w:name="_Toc45032341"/>
      <w:bookmarkStart w:id="511" w:name="_Toc49849830"/>
      <w:bookmarkStart w:id="512" w:name="_Toc51873344"/>
      <w:bookmarkStart w:id="513" w:name="_Toc56517472"/>
      <w:bookmarkStart w:id="514" w:name="_Toc58594373"/>
      <w:bookmarkStart w:id="515" w:name="_Toc67685883"/>
      <w:bookmarkStart w:id="516" w:name="_Toc74993704"/>
      <w:bookmarkStart w:id="517" w:name="_Toc82716292"/>
      <w:bookmarkStart w:id="518" w:name="_Toc88818579"/>
      <w:bookmarkStart w:id="519" w:name="_Toc90650501"/>
      <w:bookmarkStart w:id="520" w:name="_Toc98506172"/>
      <w:bookmarkStart w:id="521" w:name="_Toc106639457"/>
      <w:bookmarkStart w:id="522" w:name="_Toc114778967"/>
      <w:bookmarkStart w:id="523" w:name="_Toc122096884"/>
      <w:bookmarkStart w:id="524" w:name="_Toc130844104"/>
      <w:bookmarkStart w:id="525" w:name="_Toc138411810"/>
      <w:bookmarkStart w:id="526"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27" w:name="_Toc153887407"/>
      <w:bookmarkStart w:id="528" w:name="_Toc161905287"/>
      <w:bookmarkStart w:id="529" w:name="_Toc170209890"/>
      <w:bookmarkStart w:id="530" w:name="_Toc177550685"/>
      <w:bookmarkStart w:id="531" w:name="_Toc183624763"/>
      <w:bookmarkStart w:id="532" w:name="_Toc186726756"/>
      <w:r>
        <w:t>5.2.2.3</w:t>
      </w:r>
      <w:r>
        <w:tab/>
        <w:t>EventNotify</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09DBE4BB" w14:textId="77777777" w:rsidR="00EB7848" w:rsidRDefault="00EB7848" w:rsidP="00B32564">
      <w:pPr>
        <w:pStyle w:val="Heading5"/>
      </w:pPr>
      <w:bookmarkStart w:id="533" w:name="_Toc20150342"/>
      <w:bookmarkStart w:id="534" w:name="_Toc25168581"/>
      <w:bookmarkStart w:id="535" w:name="_Toc27593000"/>
      <w:bookmarkStart w:id="536" w:name="_Toc34147870"/>
      <w:bookmarkStart w:id="537" w:name="_Toc36463254"/>
      <w:bookmarkStart w:id="538" w:name="_Toc43215094"/>
      <w:bookmarkStart w:id="539" w:name="_Toc45032342"/>
      <w:bookmarkStart w:id="540" w:name="_Toc49849831"/>
      <w:bookmarkStart w:id="541" w:name="_Toc51873345"/>
      <w:bookmarkStart w:id="542" w:name="_Toc56517473"/>
      <w:bookmarkStart w:id="543" w:name="_Toc58594374"/>
      <w:bookmarkStart w:id="544" w:name="_Toc67685884"/>
      <w:bookmarkStart w:id="545" w:name="_Toc74993705"/>
      <w:bookmarkStart w:id="546" w:name="_Toc82716293"/>
      <w:bookmarkStart w:id="547" w:name="_Toc88818580"/>
      <w:bookmarkStart w:id="548" w:name="_Toc90650502"/>
      <w:bookmarkStart w:id="549" w:name="_Toc98506173"/>
      <w:bookmarkStart w:id="550" w:name="_Toc106639458"/>
      <w:bookmarkStart w:id="551" w:name="_Toc114778968"/>
      <w:bookmarkStart w:id="552" w:name="_Toc122096885"/>
      <w:bookmarkStart w:id="553" w:name="_Toc130844105"/>
      <w:bookmarkStart w:id="554" w:name="_Toc138411811"/>
      <w:bookmarkStart w:id="555" w:name="_Toc145955979"/>
      <w:bookmarkStart w:id="556" w:name="_Toc153887408"/>
      <w:bookmarkStart w:id="557" w:name="_Toc161905288"/>
      <w:bookmarkStart w:id="558" w:name="_Toc170209891"/>
      <w:bookmarkStart w:id="559" w:name="_Toc177550686"/>
      <w:bookmarkStart w:id="560" w:name="_Toc183624764"/>
      <w:bookmarkStart w:id="561" w:name="_Toc186726757"/>
      <w:r>
        <w:t>5.2.2.3.1</w:t>
      </w:r>
      <w:r>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62" w:name="_Toc20150343"/>
      <w:bookmarkStart w:id="563" w:name="_Toc25168582"/>
      <w:bookmarkStart w:id="564" w:name="_Toc27593001"/>
      <w:bookmarkStart w:id="565" w:name="_Toc34147871"/>
      <w:bookmarkStart w:id="566" w:name="_Toc36463255"/>
      <w:bookmarkStart w:id="567" w:name="_Toc43215095"/>
      <w:bookmarkStart w:id="568" w:name="_Toc45032343"/>
      <w:bookmarkStart w:id="569" w:name="_Toc49849832"/>
      <w:bookmarkStart w:id="570" w:name="_Toc51873346"/>
      <w:bookmarkStart w:id="571" w:name="_Toc56517474"/>
      <w:bookmarkStart w:id="572" w:name="_Toc58594375"/>
      <w:bookmarkStart w:id="573" w:name="_Toc67685885"/>
      <w:bookmarkStart w:id="574" w:name="_Toc74993706"/>
      <w:bookmarkStart w:id="575" w:name="_Toc82716294"/>
      <w:bookmarkStart w:id="576" w:name="_Toc88818581"/>
      <w:bookmarkStart w:id="577" w:name="_Toc90650503"/>
      <w:bookmarkStart w:id="578" w:name="_Toc98506174"/>
      <w:bookmarkStart w:id="579" w:name="_Toc106639459"/>
      <w:bookmarkStart w:id="580" w:name="_Toc114778969"/>
      <w:bookmarkStart w:id="581" w:name="_Toc122096886"/>
      <w:bookmarkStart w:id="582" w:name="_Toc130844106"/>
      <w:bookmarkStart w:id="583" w:name="_Toc138411812"/>
      <w:bookmarkStart w:id="584" w:name="_Toc145955980"/>
      <w:bookmarkStart w:id="585" w:name="_Toc153887409"/>
      <w:bookmarkStart w:id="586" w:name="_Toc161905289"/>
      <w:bookmarkStart w:id="587" w:name="_Toc170209892"/>
      <w:bookmarkStart w:id="588" w:name="_Toc177550687"/>
      <w:bookmarkStart w:id="589" w:name="_Toc183624765"/>
      <w:bookmarkStart w:id="590" w:name="_Toc186726758"/>
      <w:r>
        <w:t>5.2.2.3.2</w:t>
      </w:r>
      <w:r>
        <w:tab/>
        <w:t>Periodic or Triggered Event Notification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lastRenderedPageBreak/>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65pt" o:ole="">
            <v:imagedata r:id="rId19" o:title=""/>
          </v:shape>
          <o:OLEObject Type="Embed" ProgID="Visio.Drawing.11" ShapeID="_x0000_i1029" DrawAspect="Content" ObjectID="_1797763573"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591" w:name="_Toc130844107"/>
      <w:bookmarkStart w:id="592" w:name="_Toc138411813"/>
      <w:bookmarkStart w:id="593" w:name="_Toc145955981"/>
      <w:bookmarkStart w:id="594" w:name="_Toc153887410"/>
      <w:bookmarkStart w:id="595" w:name="_Toc161905290"/>
      <w:bookmarkStart w:id="596" w:name="_Toc170209893"/>
      <w:bookmarkStart w:id="597" w:name="_Toc177550688"/>
      <w:bookmarkStart w:id="598" w:name="_Toc183624766"/>
      <w:bookmarkStart w:id="599" w:name="_Toc186726759"/>
      <w:bookmarkStart w:id="600" w:name="_Toc20150344"/>
      <w:bookmarkStart w:id="601" w:name="_Toc25168583"/>
      <w:bookmarkStart w:id="602" w:name="_Toc27593002"/>
      <w:bookmarkStart w:id="603" w:name="_Toc34147872"/>
      <w:bookmarkStart w:id="604" w:name="_Toc36463256"/>
      <w:bookmarkStart w:id="605" w:name="_Toc43215096"/>
      <w:bookmarkStart w:id="606" w:name="_Toc45032344"/>
      <w:bookmarkStart w:id="607" w:name="_Toc49849833"/>
      <w:bookmarkStart w:id="608" w:name="_Toc51873347"/>
      <w:bookmarkStart w:id="609" w:name="_Toc56517475"/>
      <w:bookmarkStart w:id="610" w:name="_Toc58594376"/>
      <w:bookmarkStart w:id="611" w:name="_Toc67685886"/>
      <w:bookmarkStart w:id="612" w:name="_Toc74993707"/>
      <w:bookmarkStart w:id="613" w:name="_Toc82716295"/>
      <w:bookmarkStart w:id="614" w:name="_Toc88818582"/>
      <w:bookmarkStart w:id="615" w:name="_Toc90650504"/>
      <w:bookmarkStart w:id="616" w:name="_Toc98506175"/>
      <w:bookmarkStart w:id="617" w:name="_Toc106639460"/>
      <w:bookmarkStart w:id="618" w:name="_Toc114778970"/>
      <w:bookmarkStart w:id="619" w:name="_Toc122096887"/>
      <w:r>
        <w:t>5.2.2.3.3</w:t>
      </w:r>
      <w:r w:rsidR="00294FBC">
        <w:tab/>
        <w:t>Intermediate location reporting Event Notification</w:t>
      </w:r>
      <w:bookmarkEnd w:id="591"/>
      <w:bookmarkEnd w:id="592"/>
      <w:bookmarkEnd w:id="593"/>
      <w:bookmarkEnd w:id="594"/>
      <w:bookmarkEnd w:id="595"/>
      <w:bookmarkEnd w:id="596"/>
      <w:bookmarkEnd w:id="597"/>
      <w:bookmarkEnd w:id="598"/>
      <w:bookmarkEnd w:id="599"/>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6pt;height:104.65pt" o:ole="">
            <v:imagedata r:id="rId21" o:title=""/>
          </v:shape>
          <o:OLEObject Type="Embed" ProgID="Visio.Drawing.11" ShapeID="_x0000_i1030" DrawAspect="Content" ObjectID="_1797763574"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w:t>
      </w:r>
      <w:r w:rsidRPr="00B32564">
        <w:lastRenderedPageBreak/>
        <w:t xml:space="preserve">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20" w:name="_Toc130844108"/>
      <w:bookmarkStart w:id="621" w:name="_Toc138411814"/>
      <w:bookmarkStart w:id="622" w:name="_Toc145955982"/>
      <w:bookmarkStart w:id="623" w:name="_Toc153887411"/>
      <w:bookmarkStart w:id="624" w:name="_Toc161905291"/>
      <w:bookmarkStart w:id="625" w:name="_Toc170209894"/>
      <w:bookmarkStart w:id="626" w:name="_Toc177550689"/>
      <w:bookmarkStart w:id="627" w:name="_Toc183624767"/>
      <w:bookmarkStart w:id="628" w:name="_Toc186726760"/>
      <w:r>
        <w:t>5.2.2.4</w:t>
      </w:r>
      <w:r>
        <w:tab/>
        <w:t>CancelLocation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6730589E" w14:textId="77777777" w:rsidR="00EB7848" w:rsidRDefault="00EB7848" w:rsidP="00B32564">
      <w:pPr>
        <w:pStyle w:val="Heading5"/>
      </w:pPr>
      <w:bookmarkStart w:id="629" w:name="_Toc20150345"/>
      <w:bookmarkStart w:id="630" w:name="_Toc25168584"/>
      <w:bookmarkStart w:id="631" w:name="_Toc27593003"/>
      <w:bookmarkStart w:id="632" w:name="_Toc34147873"/>
      <w:bookmarkStart w:id="633" w:name="_Toc36463257"/>
      <w:bookmarkStart w:id="634" w:name="_Toc43215097"/>
      <w:bookmarkStart w:id="635" w:name="_Toc45032345"/>
      <w:bookmarkStart w:id="636" w:name="_Toc49849834"/>
      <w:bookmarkStart w:id="637" w:name="_Toc51873348"/>
      <w:bookmarkStart w:id="638" w:name="_Toc56517476"/>
      <w:bookmarkStart w:id="639" w:name="_Toc58594377"/>
      <w:bookmarkStart w:id="640" w:name="_Toc67685887"/>
      <w:bookmarkStart w:id="641" w:name="_Toc74993708"/>
      <w:bookmarkStart w:id="642" w:name="_Toc82716296"/>
      <w:bookmarkStart w:id="643" w:name="_Toc88818583"/>
      <w:bookmarkStart w:id="644" w:name="_Toc90650505"/>
      <w:bookmarkStart w:id="645" w:name="_Toc98506176"/>
      <w:bookmarkStart w:id="646" w:name="_Toc106639461"/>
      <w:bookmarkStart w:id="647" w:name="_Toc114778971"/>
      <w:bookmarkStart w:id="648" w:name="_Toc122096888"/>
      <w:bookmarkStart w:id="649" w:name="_Toc130844109"/>
      <w:bookmarkStart w:id="650" w:name="_Toc138411815"/>
      <w:bookmarkStart w:id="651" w:name="_Toc145955983"/>
      <w:bookmarkStart w:id="652" w:name="_Toc153887412"/>
      <w:bookmarkStart w:id="653" w:name="_Toc161905292"/>
      <w:bookmarkStart w:id="654" w:name="_Toc170209895"/>
      <w:bookmarkStart w:id="655" w:name="_Toc177550690"/>
      <w:bookmarkStart w:id="656" w:name="_Toc183624768"/>
      <w:bookmarkStart w:id="657" w:name="_Toc186726761"/>
      <w:r>
        <w:t>5.2.2.4.1</w:t>
      </w:r>
      <w:r>
        <w:tab/>
        <w:t>General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58" w:name="_Toc20150346"/>
      <w:bookmarkStart w:id="659" w:name="_Toc25168585"/>
      <w:bookmarkStart w:id="660" w:name="_Toc27593004"/>
      <w:bookmarkStart w:id="661" w:name="_Toc34147874"/>
      <w:bookmarkStart w:id="662" w:name="_Toc36463258"/>
      <w:bookmarkStart w:id="663" w:name="_Toc43215098"/>
      <w:bookmarkStart w:id="664" w:name="_Toc45032346"/>
      <w:bookmarkStart w:id="665" w:name="_Toc49849835"/>
      <w:bookmarkStart w:id="666" w:name="_Toc51873349"/>
      <w:bookmarkStart w:id="667" w:name="_Toc56517477"/>
      <w:bookmarkStart w:id="668" w:name="_Toc58594378"/>
      <w:bookmarkStart w:id="669" w:name="_Toc67685888"/>
      <w:bookmarkStart w:id="670" w:name="_Toc74993709"/>
      <w:bookmarkStart w:id="671" w:name="_Toc82716297"/>
      <w:bookmarkStart w:id="672" w:name="_Toc88818584"/>
      <w:bookmarkStart w:id="673" w:name="_Toc90650506"/>
      <w:bookmarkStart w:id="674" w:name="_Toc98506177"/>
      <w:bookmarkStart w:id="675" w:name="_Toc106639462"/>
      <w:bookmarkStart w:id="676" w:name="_Toc114778972"/>
      <w:bookmarkStart w:id="677" w:name="_Toc122096889"/>
      <w:bookmarkStart w:id="678" w:name="_Toc130844110"/>
      <w:bookmarkStart w:id="679" w:name="_Toc138411816"/>
      <w:bookmarkStart w:id="680" w:name="_Toc145955984"/>
      <w:bookmarkStart w:id="681" w:name="_Toc153887413"/>
      <w:bookmarkStart w:id="682" w:name="_Toc161905293"/>
      <w:bookmarkStart w:id="683" w:name="_Toc170209896"/>
      <w:bookmarkStart w:id="684"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685" w:name="_Toc183624769"/>
      <w:bookmarkStart w:id="686" w:name="_Toc186726762"/>
      <w:r>
        <w:t>5.2.2.4.2</w:t>
      </w:r>
      <w:r>
        <w:tab/>
        <w:t>Cancel Periodic</w:t>
      </w:r>
      <w:r w:rsidR="005F6AF0">
        <w:t>,</w:t>
      </w:r>
      <w:r>
        <w:t xml:space="preserve"> Triggered Location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rsidR="005F6AF0">
        <w:t xml:space="preserve"> or 5G-MT-LR / 5G-MO-LR</w:t>
      </w:r>
      <w:bookmarkEnd w:id="685"/>
      <w:bookmarkEnd w:id="686"/>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6pt;height:102.6pt" o:ole="">
            <v:imagedata r:id="rId23" o:title=""/>
          </v:shape>
          <o:OLEObject Type="Embed" ProgID="Visio.Drawing.11" ShapeID="_x0000_i1031" DrawAspect="Content" ObjectID="_1797763575"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687" w:name="_Toc20150347"/>
      <w:bookmarkStart w:id="688" w:name="_Toc25168586"/>
      <w:bookmarkStart w:id="689" w:name="_Toc27593005"/>
      <w:bookmarkStart w:id="690" w:name="_Toc34147875"/>
      <w:bookmarkStart w:id="691" w:name="_Toc36463259"/>
      <w:bookmarkStart w:id="692" w:name="_Toc43215099"/>
      <w:bookmarkStart w:id="693" w:name="_Toc45032347"/>
      <w:bookmarkStart w:id="694" w:name="_Toc49849836"/>
      <w:bookmarkStart w:id="695" w:name="_Toc51873350"/>
      <w:bookmarkStart w:id="696" w:name="_Toc56517478"/>
      <w:bookmarkStart w:id="697" w:name="_Toc58594379"/>
      <w:bookmarkStart w:id="698" w:name="_Toc67685889"/>
      <w:bookmarkStart w:id="699" w:name="_Toc74993710"/>
      <w:bookmarkStart w:id="700" w:name="_Toc82716298"/>
      <w:bookmarkStart w:id="701" w:name="_Toc88818585"/>
      <w:bookmarkStart w:id="702" w:name="_Toc90650507"/>
      <w:bookmarkStart w:id="703" w:name="_Toc98506178"/>
      <w:bookmarkStart w:id="704" w:name="_Toc106639463"/>
      <w:bookmarkStart w:id="705" w:name="_Toc114778973"/>
      <w:bookmarkStart w:id="706" w:name="_Toc122096890"/>
      <w:bookmarkStart w:id="707" w:name="_Toc130844111"/>
      <w:bookmarkStart w:id="708" w:name="_Toc138411817"/>
      <w:bookmarkStart w:id="709" w:name="_Toc145955985"/>
      <w:bookmarkStart w:id="710" w:name="_Toc153887414"/>
      <w:bookmarkStart w:id="711" w:name="_Toc161905294"/>
      <w:bookmarkStart w:id="712" w:name="_Toc170209897"/>
      <w:bookmarkStart w:id="713" w:name="_Toc177550692"/>
      <w:bookmarkStart w:id="714" w:name="_Toc183624770"/>
      <w:bookmarkStart w:id="715" w:name="_Toc186726763"/>
      <w:r>
        <w:t>5.2.2.5</w:t>
      </w:r>
      <w:r>
        <w:tab/>
        <w:t>LocationContextTransfer</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10769C15" w14:textId="77777777" w:rsidR="00EB7848" w:rsidRDefault="00EB7848" w:rsidP="00B32564">
      <w:pPr>
        <w:pStyle w:val="Heading5"/>
      </w:pPr>
      <w:bookmarkStart w:id="716" w:name="_Toc20150348"/>
      <w:bookmarkStart w:id="717" w:name="_Toc25168587"/>
      <w:bookmarkStart w:id="718" w:name="_Toc27593006"/>
      <w:bookmarkStart w:id="719" w:name="_Toc34147876"/>
      <w:bookmarkStart w:id="720" w:name="_Toc36463260"/>
      <w:bookmarkStart w:id="721" w:name="_Toc43215100"/>
      <w:bookmarkStart w:id="722" w:name="_Toc45032348"/>
      <w:bookmarkStart w:id="723" w:name="_Toc49849837"/>
      <w:bookmarkStart w:id="724" w:name="_Toc51873351"/>
      <w:bookmarkStart w:id="725" w:name="_Toc56517479"/>
      <w:bookmarkStart w:id="726" w:name="_Toc58594380"/>
      <w:bookmarkStart w:id="727" w:name="_Toc67685890"/>
      <w:bookmarkStart w:id="728" w:name="_Toc74993711"/>
      <w:bookmarkStart w:id="729" w:name="_Toc82716299"/>
      <w:bookmarkStart w:id="730" w:name="_Toc88818586"/>
      <w:bookmarkStart w:id="731" w:name="_Toc90650508"/>
      <w:bookmarkStart w:id="732" w:name="_Toc98506179"/>
      <w:bookmarkStart w:id="733" w:name="_Toc106639464"/>
      <w:bookmarkStart w:id="734" w:name="_Toc114778974"/>
      <w:bookmarkStart w:id="735" w:name="_Toc122096891"/>
      <w:bookmarkStart w:id="736" w:name="_Toc130844112"/>
      <w:bookmarkStart w:id="737" w:name="_Toc138411818"/>
      <w:bookmarkStart w:id="738" w:name="_Toc145955986"/>
      <w:bookmarkStart w:id="739" w:name="_Toc153887415"/>
      <w:bookmarkStart w:id="740" w:name="_Toc161905295"/>
      <w:bookmarkStart w:id="741" w:name="_Toc170209898"/>
      <w:bookmarkStart w:id="742" w:name="_Toc177550693"/>
      <w:bookmarkStart w:id="743" w:name="_Toc183624771"/>
      <w:bookmarkStart w:id="744" w:name="_Toc186726764"/>
      <w:r>
        <w:t>5.2.2.5.1</w:t>
      </w:r>
      <w:r>
        <w:tab/>
        <w:t>General</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lastRenderedPageBreak/>
        <w:t>-</w:t>
      </w:r>
      <w:r>
        <w:tab/>
        <w:t>Transfer Location Context</w:t>
      </w:r>
    </w:p>
    <w:p w14:paraId="17CC6DC4" w14:textId="77777777" w:rsidR="00EB7848" w:rsidRDefault="00EB7848" w:rsidP="00B32564">
      <w:pPr>
        <w:pStyle w:val="Heading5"/>
      </w:pPr>
      <w:bookmarkStart w:id="745" w:name="_Toc20150349"/>
      <w:bookmarkStart w:id="746" w:name="_Toc25168588"/>
      <w:bookmarkStart w:id="747" w:name="_Toc27593007"/>
      <w:bookmarkStart w:id="748" w:name="_Toc34147877"/>
      <w:bookmarkStart w:id="749" w:name="_Toc36463261"/>
      <w:bookmarkStart w:id="750" w:name="_Toc43215101"/>
      <w:bookmarkStart w:id="751" w:name="_Toc45032349"/>
      <w:bookmarkStart w:id="752" w:name="_Toc49849838"/>
      <w:bookmarkStart w:id="753" w:name="_Toc51873352"/>
      <w:bookmarkStart w:id="754" w:name="_Toc56517480"/>
      <w:bookmarkStart w:id="755" w:name="_Toc58594381"/>
      <w:bookmarkStart w:id="756" w:name="_Toc67685891"/>
      <w:bookmarkStart w:id="757" w:name="_Toc74993712"/>
      <w:bookmarkStart w:id="758" w:name="_Toc82716300"/>
      <w:bookmarkStart w:id="759" w:name="_Toc88818587"/>
      <w:bookmarkStart w:id="760" w:name="_Toc90650509"/>
      <w:bookmarkStart w:id="761" w:name="_Toc98506180"/>
      <w:bookmarkStart w:id="762" w:name="_Toc106639465"/>
      <w:bookmarkStart w:id="763" w:name="_Toc114778975"/>
      <w:bookmarkStart w:id="764" w:name="_Toc122096892"/>
      <w:bookmarkStart w:id="765" w:name="_Toc130844113"/>
      <w:bookmarkStart w:id="766" w:name="_Toc138411819"/>
      <w:bookmarkStart w:id="767" w:name="_Toc145955987"/>
      <w:bookmarkStart w:id="768" w:name="_Toc153887416"/>
      <w:bookmarkStart w:id="769" w:name="_Toc161905296"/>
      <w:bookmarkStart w:id="770" w:name="_Toc170209899"/>
      <w:bookmarkStart w:id="771" w:name="_Toc177550694"/>
      <w:bookmarkStart w:id="772" w:name="_Toc183624772"/>
      <w:bookmarkStart w:id="773" w:name="_Toc186726765"/>
      <w:r>
        <w:t>5.2.2.5</w:t>
      </w:r>
      <w:r w:rsidRPr="003A63C8">
        <w:t>.</w:t>
      </w:r>
      <w:r>
        <w:t>2</w:t>
      </w:r>
      <w:r>
        <w:tab/>
        <w:t>Transfer Location Context</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6pt;height:106pt" o:ole="">
            <v:imagedata r:id="rId25" o:title=""/>
          </v:shape>
          <o:OLEObject Type="Embed" ProgID="Visio.Drawing.11" ShapeID="_x0000_i1032" DrawAspect="Content" ObjectID="_1797763576"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774" w:name="_Toc183624773"/>
      <w:bookmarkStart w:id="775" w:name="_Toc186726766"/>
      <w:bookmarkStart w:id="776" w:name="_Toc145955988"/>
      <w:bookmarkStart w:id="777" w:name="_Toc153887417"/>
      <w:bookmarkStart w:id="778" w:name="_Toc161905297"/>
      <w:bookmarkStart w:id="779" w:name="_Toc170209900"/>
      <w:bookmarkStart w:id="780"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774"/>
      <w:bookmarkEnd w:id="775"/>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781" w:name="_Toc183624774"/>
      <w:bookmarkStart w:id="782" w:name="_Toc186726767"/>
      <w:r>
        <w:lastRenderedPageBreak/>
        <w:t>5.2.2.6</w:t>
      </w:r>
      <w:r w:rsidR="006F7DA1">
        <w:tab/>
      </w:r>
      <w:r w:rsidR="006F7DA1" w:rsidRPr="000153FD">
        <w:t>MeasurementData</w:t>
      </w:r>
      <w:bookmarkEnd w:id="776"/>
      <w:bookmarkEnd w:id="777"/>
      <w:bookmarkEnd w:id="778"/>
      <w:bookmarkEnd w:id="779"/>
      <w:bookmarkEnd w:id="780"/>
      <w:bookmarkEnd w:id="781"/>
      <w:bookmarkEnd w:id="782"/>
    </w:p>
    <w:p w14:paraId="616F3862" w14:textId="4CCC45C2" w:rsidR="006F7DA1" w:rsidRDefault="00765B0F" w:rsidP="006F7DA1">
      <w:pPr>
        <w:pStyle w:val="Heading5"/>
      </w:pPr>
      <w:bookmarkStart w:id="783" w:name="_Toc145955989"/>
      <w:bookmarkStart w:id="784" w:name="_Toc153887418"/>
      <w:bookmarkStart w:id="785" w:name="_Toc161905298"/>
      <w:bookmarkStart w:id="786" w:name="_Toc170209901"/>
      <w:bookmarkStart w:id="787" w:name="_Toc177550696"/>
      <w:bookmarkStart w:id="788" w:name="_Toc183624775"/>
      <w:bookmarkStart w:id="789" w:name="_Toc186726768"/>
      <w:r>
        <w:t>5.2.2.6</w:t>
      </w:r>
      <w:r w:rsidR="006F7DA1">
        <w:t>.1</w:t>
      </w:r>
      <w:r w:rsidR="006F7DA1">
        <w:tab/>
        <w:t>General</w:t>
      </w:r>
      <w:bookmarkEnd w:id="783"/>
      <w:bookmarkEnd w:id="784"/>
      <w:bookmarkEnd w:id="785"/>
      <w:bookmarkEnd w:id="786"/>
      <w:bookmarkEnd w:id="787"/>
      <w:bookmarkEnd w:id="788"/>
      <w:bookmarkEnd w:id="78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790" w:name="_Toc145955990"/>
      <w:bookmarkStart w:id="791" w:name="_Toc153887419"/>
      <w:bookmarkStart w:id="792" w:name="_Toc161905299"/>
      <w:bookmarkStart w:id="793" w:name="_Toc170209902"/>
      <w:bookmarkStart w:id="794" w:name="_Toc177550697"/>
      <w:bookmarkStart w:id="795" w:name="_Toc183624776"/>
      <w:bookmarkStart w:id="796" w:name="_Toc186726769"/>
      <w:r>
        <w:t>5.2.2.6</w:t>
      </w:r>
      <w:r w:rsidR="006F7DA1">
        <w:t>.2</w:t>
      </w:r>
      <w:r w:rsidR="006F7DA1">
        <w:tab/>
        <w:t>Location Measurements</w:t>
      </w:r>
      <w:bookmarkEnd w:id="790"/>
      <w:bookmarkEnd w:id="791"/>
      <w:bookmarkEnd w:id="792"/>
      <w:bookmarkEnd w:id="793"/>
      <w:bookmarkEnd w:id="794"/>
      <w:bookmarkEnd w:id="795"/>
      <w:bookmarkEnd w:id="796"/>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6pt;height:106pt" o:ole="">
            <v:imagedata r:id="rId27" o:title=""/>
          </v:shape>
          <o:OLEObject Type="Embed" ProgID="Visio.Drawing.11" ShapeID="_x0000_i1033" DrawAspect="Content" ObjectID="_1797763577"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797" w:name="_Toc145955991"/>
      <w:bookmarkStart w:id="798" w:name="_Toc153887420"/>
      <w:bookmarkStart w:id="799" w:name="_Toc161905300"/>
      <w:bookmarkStart w:id="800" w:name="_Toc170209903"/>
      <w:bookmarkStart w:id="801" w:name="_Toc177550698"/>
      <w:bookmarkStart w:id="802" w:name="_Toc183624777"/>
      <w:bookmarkStart w:id="803" w:name="_Toc186726770"/>
      <w:r>
        <w:t>5.2.2.7</w:t>
      </w:r>
      <w:r w:rsidR="00EB5437">
        <w:tab/>
        <w:t>UP</w:t>
      </w:r>
      <w:r w:rsidR="00EB5437" w:rsidRPr="000379A6">
        <w:t>Subscribe</w:t>
      </w:r>
      <w:bookmarkEnd w:id="797"/>
      <w:bookmarkEnd w:id="798"/>
      <w:bookmarkEnd w:id="799"/>
      <w:bookmarkEnd w:id="800"/>
      <w:bookmarkEnd w:id="801"/>
      <w:bookmarkEnd w:id="802"/>
      <w:bookmarkEnd w:id="803"/>
    </w:p>
    <w:p w14:paraId="56A32EC0" w14:textId="2D4C3365" w:rsidR="00EB5437" w:rsidRDefault="00E367FC" w:rsidP="00EB5437">
      <w:pPr>
        <w:pStyle w:val="Heading5"/>
      </w:pPr>
      <w:bookmarkStart w:id="804" w:name="_Toc145955992"/>
      <w:bookmarkStart w:id="805" w:name="_Toc153887421"/>
      <w:bookmarkStart w:id="806" w:name="_Toc161905301"/>
      <w:bookmarkStart w:id="807" w:name="_Toc170209904"/>
      <w:bookmarkStart w:id="808" w:name="_Toc177550699"/>
      <w:bookmarkStart w:id="809" w:name="_Toc183624778"/>
      <w:bookmarkStart w:id="810" w:name="_Toc186726771"/>
      <w:r>
        <w:t>5.2.2.7</w:t>
      </w:r>
      <w:r w:rsidR="00EB5437">
        <w:t>.1</w:t>
      </w:r>
      <w:r w:rsidR="00EB5437">
        <w:tab/>
        <w:t>General</w:t>
      </w:r>
      <w:bookmarkEnd w:id="804"/>
      <w:bookmarkEnd w:id="805"/>
      <w:bookmarkEnd w:id="806"/>
      <w:bookmarkEnd w:id="807"/>
      <w:bookmarkEnd w:id="808"/>
      <w:bookmarkEnd w:id="809"/>
      <w:bookmarkEnd w:id="810"/>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11" w:name="_Toc145955993"/>
      <w:bookmarkStart w:id="812" w:name="_Toc153887422"/>
      <w:bookmarkStart w:id="813" w:name="_Toc161905302"/>
      <w:bookmarkStart w:id="814" w:name="_Toc170209905"/>
      <w:bookmarkStart w:id="815" w:name="_Toc177550700"/>
      <w:bookmarkStart w:id="816" w:name="_Toc183624779"/>
      <w:bookmarkStart w:id="817" w:name="_Toc186726772"/>
      <w:r>
        <w:t>5.2.2.7</w:t>
      </w:r>
      <w:r w:rsidR="00EB5437">
        <w:t>.2</w:t>
      </w:r>
      <w:r w:rsidR="00EB5437">
        <w:tab/>
      </w:r>
      <w:r w:rsidR="00EB5437" w:rsidRPr="000379A6">
        <w:t>Subscribe</w:t>
      </w:r>
      <w:r w:rsidR="00EB5437">
        <w:t xml:space="preserve"> to Notification of LCS-UP connection</w:t>
      </w:r>
      <w:bookmarkEnd w:id="811"/>
      <w:bookmarkEnd w:id="812"/>
      <w:r w:rsidR="00D01EB3">
        <w:t xml:space="preserve"> status</w:t>
      </w:r>
      <w:bookmarkEnd w:id="813"/>
      <w:bookmarkEnd w:id="814"/>
      <w:bookmarkEnd w:id="815"/>
      <w:bookmarkEnd w:id="816"/>
      <w:bookmarkEnd w:id="817"/>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pt;height:118.15pt" o:ole="">
            <v:imagedata r:id="rId29" o:title=""/>
          </v:shape>
          <o:OLEObject Type="Embed" ProgID="Visio.Drawing.15" ShapeID="_x0000_i1034" DrawAspect="Content" ObjectID="_1797763578"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18" w:name="_Toc145955994"/>
      <w:bookmarkStart w:id="819" w:name="_Toc153887423"/>
      <w:bookmarkStart w:id="820" w:name="_Toc161905303"/>
      <w:bookmarkStart w:id="821" w:name="_Toc170209906"/>
      <w:bookmarkStart w:id="822" w:name="_Toc177550701"/>
      <w:bookmarkStart w:id="823" w:name="_Toc183624780"/>
      <w:bookmarkStart w:id="824" w:name="_Toc186726773"/>
      <w:r>
        <w:t>5.2.2.8</w:t>
      </w:r>
      <w:r w:rsidR="00D720CA">
        <w:tab/>
        <w:t>UPNotify</w:t>
      </w:r>
      <w:bookmarkEnd w:id="818"/>
      <w:bookmarkEnd w:id="819"/>
      <w:bookmarkEnd w:id="820"/>
      <w:bookmarkEnd w:id="821"/>
      <w:bookmarkEnd w:id="822"/>
      <w:bookmarkEnd w:id="823"/>
      <w:bookmarkEnd w:id="824"/>
    </w:p>
    <w:p w14:paraId="3BEBDFD1" w14:textId="34D12FD3" w:rsidR="00D720CA" w:rsidRDefault="00755E5A" w:rsidP="00D720CA">
      <w:pPr>
        <w:pStyle w:val="Heading5"/>
      </w:pPr>
      <w:bookmarkStart w:id="825" w:name="_Toc145955995"/>
      <w:bookmarkStart w:id="826" w:name="_Toc153887424"/>
      <w:bookmarkStart w:id="827" w:name="_Toc161905304"/>
      <w:bookmarkStart w:id="828" w:name="_Toc170209907"/>
      <w:bookmarkStart w:id="829" w:name="_Toc177550702"/>
      <w:bookmarkStart w:id="830" w:name="_Toc183624781"/>
      <w:bookmarkStart w:id="831" w:name="_Toc186726774"/>
      <w:r>
        <w:t>5.2.2.8</w:t>
      </w:r>
      <w:r w:rsidR="00D720CA">
        <w:t>.1</w:t>
      </w:r>
      <w:r w:rsidR="00D720CA">
        <w:tab/>
        <w:t>General</w:t>
      </w:r>
      <w:bookmarkEnd w:id="825"/>
      <w:bookmarkEnd w:id="826"/>
      <w:bookmarkEnd w:id="827"/>
      <w:bookmarkEnd w:id="828"/>
      <w:bookmarkEnd w:id="829"/>
      <w:bookmarkEnd w:id="830"/>
      <w:bookmarkEnd w:id="831"/>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32" w:name="_Toc145955996"/>
      <w:bookmarkStart w:id="833" w:name="_Toc153887425"/>
      <w:bookmarkStart w:id="834" w:name="_Toc161905305"/>
      <w:bookmarkStart w:id="835" w:name="_Toc170209908"/>
      <w:bookmarkStart w:id="836" w:name="_Toc177550703"/>
      <w:bookmarkStart w:id="837" w:name="_Toc183624782"/>
      <w:bookmarkStart w:id="838" w:name="_Toc186726775"/>
      <w:r>
        <w:t>5.2.2.8</w:t>
      </w:r>
      <w:r w:rsidR="00D720CA">
        <w:t>.2</w:t>
      </w:r>
      <w:r w:rsidR="00D720CA">
        <w:tab/>
        <w:t>Notification of LCS-UP connection</w:t>
      </w:r>
      <w:bookmarkEnd w:id="832"/>
      <w:bookmarkEnd w:id="833"/>
      <w:bookmarkEnd w:id="834"/>
      <w:bookmarkEnd w:id="835"/>
      <w:bookmarkEnd w:id="836"/>
      <w:bookmarkEnd w:id="837"/>
      <w:bookmarkEnd w:id="838"/>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1pt;height:108pt" o:ole="">
            <v:imagedata r:id="rId31" o:title=""/>
          </v:shape>
          <o:OLEObject Type="Embed" ProgID="Visio.Drawing.11" ShapeID="_x0000_i1035" DrawAspect="Content" ObjectID="_1797763579"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77777777"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6.1.5.1.3.1-2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39" w:name="_Toc153887426"/>
      <w:bookmarkStart w:id="840" w:name="_Toc161905306"/>
      <w:bookmarkStart w:id="841" w:name="_Toc170209909"/>
      <w:bookmarkStart w:id="842" w:name="_Toc177550704"/>
      <w:bookmarkStart w:id="843" w:name="_Toc183624783"/>
      <w:bookmarkStart w:id="844" w:name="_Toc186726776"/>
      <w:r>
        <w:lastRenderedPageBreak/>
        <w:t>5.2.2.9</w:t>
      </w:r>
      <w:r w:rsidR="006E7374">
        <w:tab/>
        <w:t>UPConfig</w:t>
      </w:r>
      <w:bookmarkEnd w:id="839"/>
      <w:bookmarkEnd w:id="840"/>
      <w:bookmarkEnd w:id="841"/>
      <w:bookmarkEnd w:id="842"/>
      <w:bookmarkEnd w:id="843"/>
      <w:bookmarkEnd w:id="844"/>
    </w:p>
    <w:p w14:paraId="0A6A4706" w14:textId="39810B4A" w:rsidR="006E7374" w:rsidRDefault="001151E1" w:rsidP="006E7374">
      <w:pPr>
        <w:pStyle w:val="Heading5"/>
      </w:pPr>
      <w:bookmarkStart w:id="845" w:name="_Toc153887427"/>
      <w:bookmarkStart w:id="846" w:name="_Toc161905307"/>
      <w:bookmarkStart w:id="847" w:name="_Toc170209910"/>
      <w:bookmarkStart w:id="848" w:name="_Toc177550705"/>
      <w:bookmarkStart w:id="849" w:name="_Toc183624784"/>
      <w:bookmarkStart w:id="850" w:name="_Toc186726777"/>
      <w:r>
        <w:t>5.2.2.9</w:t>
      </w:r>
      <w:r w:rsidR="006E7374">
        <w:t>.1</w:t>
      </w:r>
      <w:r w:rsidR="006E7374">
        <w:tab/>
        <w:t>General</w:t>
      </w:r>
      <w:bookmarkEnd w:id="845"/>
      <w:bookmarkEnd w:id="846"/>
      <w:bookmarkEnd w:id="847"/>
      <w:bookmarkEnd w:id="848"/>
      <w:bookmarkEnd w:id="849"/>
      <w:bookmarkEnd w:id="850"/>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51" w:name="_Toc153887428"/>
      <w:bookmarkStart w:id="852" w:name="_Toc161905308"/>
      <w:bookmarkStart w:id="853" w:name="_Toc170209911"/>
      <w:bookmarkStart w:id="854" w:name="_Toc177550706"/>
      <w:bookmarkStart w:id="855" w:name="_Toc183624785"/>
      <w:bookmarkStart w:id="856" w:name="_Toc186726778"/>
      <w:r>
        <w:t>5.2.2.9</w:t>
      </w:r>
      <w:r w:rsidR="006E7374">
        <w:t>.2</w:t>
      </w:r>
      <w:r w:rsidR="006E7374">
        <w:tab/>
      </w:r>
      <w:r w:rsidR="00C7480D">
        <w:t>Configure</w:t>
      </w:r>
      <w:r w:rsidR="006E7374">
        <w:rPr>
          <w:lang w:eastAsia="zh-CN"/>
        </w:rPr>
        <w:t xml:space="preserve"> LCS-UP connection</w:t>
      </w:r>
      <w:bookmarkEnd w:id="851"/>
      <w:bookmarkEnd w:id="852"/>
      <w:bookmarkEnd w:id="853"/>
      <w:bookmarkEnd w:id="854"/>
      <w:bookmarkEnd w:id="855"/>
      <w:bookmarkEnd w:id="85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6pt;height:126.45pt" o:ole="">
            <v:imagedata r:id="rId33" o:title=""/>
          </v:shape>
          <o:OLEObject Type="Embed" ProgID="Visio.Drawing.11" ShapeID="_x0000_i1036" DrawAspect="Content" ObjectID="_1797763580"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57" w:name="_Toc161905309"/>
      <w:bookmarkStart w:id="858" w:name="_Toc170209912"/>
      <w:bookmarkStart w:id="859" w:name="_Toc177550707"/>
      <w:bookmarkStart w:id="860" w:name="_Toc183624786"/>
      <w:bookmarkStart w:id="861" w:name="_Toc186726779"/>
      <w:r>
        <w:t>5.2.2.10</w:t>
      </w:r>
      <w:r w:rsidR="00175CAA">
        <w:tab/>
        <w:t>UPUn</w:t>
      </w:r>
      <w:r w:rsidR="00175CAA" w:rsidRPr="000379A6">
        <w:t>Subscribe</w:t>
      </w:r>
      <w:bookmarkEnd w:id="857"/>
      <w:bookmarkEnd w:id="858"/>
      <w:bookmarkEnd w:id="859"/>
      <w:bookmarkEnd w:id="860"/>
      <w:bookmarkEnd w:id="861"/>
    </w:p>
    <w:p w14:paraId="50C79015" w14:textId="001BD578" w:rsidR="00175CAA" w:rsidRDefault="001523A7" w:rsidP="00175CAA">
      <w:pPr>
        <w:pStyle w:val="Heading5"/>
      </w:pPr>
      <w:bookmarkStart w:id="862" w:name="_Toc161905310"/>
      <w:bookmarkStart w:id="863" w:name="_Toc170209913"/>
      <w:bookmarkStart w:id="864" w:name="_Toc177550708"/>
      <w:bookmarkStart w:id="865" w:name="_Toc183624787"/>
      <w:bookmarkStart w:id="866" w:name="_Toc186726780"/>
      <w:r>
        <w:t>5.2.2.10</w:t>
      </w:r>
      <w:r w:rsidR="00175CAA">
        <w:t>.1</w:t>
      </w:r>
      <w:r w:rsidR="00175CAA">
        <w:tab/>
        <w:t>General</w:t>
      </w:r>
      <w:bookmarkEnd w:id="862"/>
      <w:bookmarkEnd w:id="863"/>
      <w:bookmarkEnd w:id="864"/>
      <w:bookmarkEnd w:id="865"/>
      <w:bookmarkEnd w:id="866"/>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867" w:name="_Toc161905311"/>
      <w:bookmarkStart w:id="868" w:name="_Toc170209914"/>
      <w:bookmarkStart w:id="869" w:name="_Toc177550709"/>
      <w:bookmarkStart w:id="870" w:name="_Toc183624788"/>
      <w:bookmarkStart w:id="871" w:name="_Toc186726781"/>
      <w:r>
        <w:t>5.2.2.10</w:t>
      </w:r>
      <w:r w:rsidR="00175CAA">
        <w:t>.2</w:t>
      </w:r>
      <w:r w:rsidR="00175CAA">
        <w:tab/>
        <w:t>Uns</w:t>
      </w:r>
      <w:r w:rsidR="00175CAA" w:rsidRPr="000379A6">
        <w:t>ubscribe</w:t>
      </w:r>
      <w:r w:rsidR="00175CAA">
        <w:t xml:space="preserve"> to notification of LCS-UP connection status</w:t>
      </w:r>
      <w:bookmarkEnd w:id="867"/>
      <w:bookmarkEnd w:id="868"/>
      <w:bookmarkEnd w:id="869"/>
      <w:bookmarkEnd w:id="870"/>
      <w:bookmarkEnd w:id="871"/>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3pt;height:118.8pt" o:ole="">
            <v:imagedata r:id="rId35" o:title=""/>
          </v:shape>
          <o:OLEObject Type="Embed" ProgID="Visio.Drawing.11" ShapeID="_x0000_i1037" DrawAspect="Content" ObjectID="_1797763581"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872" w:name="_Toc25168589"/>
      <w:bookmarkStart w:id="873" w:name="_Toc27593008"/>
      <w:bookmarkStart w:id="874" w:name="_Toc34147878"/>
      <w:bookmarkStart w:id="875" w:name="_Toc36463262"/>
      <w:bookmarkStart w:id="876" w:name="_Toc43215102"/>
      <w:bookmarkStart w:id="877" w:name="_Toc45032350"/>
      <w:bookmarkStart w:id="878" w:name="_Toc49849839"/>
      <w:bookmarkStart w:id="879" w:name="_Toc51873353"/>
      <w:bookmarkStart w:id="880" w:name="_Toc56517481"/>
      <w:bookmarkStart w:id="881" w:name="_Toc58594382"/>
      <w:bookmarkStart w:id="882" w:name="_Toc67685892"/>
      <w:bookmarkStart w:id="883" w:name="_Toc74993713"/>
      <w:bookmarkStart w:id="884" w:name="_Toc82716301"/>
      <w:bookmarkStart w:id="885" w:name="_Toc88818588"/>
      <w:bookmarkStart w:id="886" w:name="_Toc90650510"/>
      <w:bookmarkStart w:id="887" w:name="_Toc98506181"/>
      <w:bookmarkStart w:id="888" w:name="_Toc106639466"/>
      <w:bookmarkStart w:id="889" w:name="_Toc114778976"/>
      <w:bookmarkStart w:id="890" w:name="_Toc122096893"/>
      <w:bookmarkStart w:id="891" w:name="_Toc130844114"/>
      <w:bookmarkStart w:id="892" w:name="_Toc138411820"/>
      <w:bookmarkStart w:id="893" w:name="_Toc145955997"/>
      <w:bookmarkStart w:id="894" w:name="_Toc153887429"/>
      <w:bookmarkStart w:id="895" w:name="_Toc161905312"/>
      <w:bookmarkStart w:id="896" w:name="_Toc170209915"/>
      <w:bookmarkStart w:id="897" w:name="_Toc177550710"/>
      <w:bookmarkStart w:id="898" w:name="_Toc183624789"/>
      <w:bookmarkStart w:id="899" w:name="_Toc186726782"/>
      <w:r>
        <w:t>5.3</w:t>
      </w:r>
      <w:r>
        <w:tab/>
        <w:t>Nlmf_Broadcast Service</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6C22761C" w14:textId="77777777" w:rsidR="00EB7848" w:rsidRDefault="00EB7848" w:rsidP="00B32564">
      <w:pPr>
        <w:pStyle w:val="Heading3"/>
      </w:pPr>
      <w:bookmarkStart w:id="900" w:name="_Toc25168590"/>
      <w:bookmarkStart w:id="901" w:name="_Toc27593009"/>
      <w:bookmarkStart w:id="902" w:name="_Toc34147879"/>
      <w:bookmarkStart w:id="903" w:name="_Toc36463263"/>
      <w:bookmarkStart w:id="904" w:name="_Toc43215103"/>
      <w:bookmarkStart w:id="905" w:name="_Toc45032351"/>
      <w:bookmarkStart w:id="906" w:name="_Toc49849840"/>
      <w:bookmarkStart w:id="907" w:name="_Toc51873354"/>
      <w:bookmarkStart w:id="908" w:name="_Toc56517482"/>
      <w:bookmarkStart w:id="909" w:name="_Toc58594383"/>
      <w:bookmarkStart w:id="910" w:name="_Toc67685893"/>
      <w:bookmarkStart w:id="911" w:name="_Toc74993714"/>
      <w:bookmarkStart w:id="912" w:name="_Toc82716302"/>
      <w:bookmarkStart w:id="913" w:name="_Toc88818589"/>
      <w:bookmarkStart w:id="914" w:name="_Toc90650511"/>
      <w:bookmarkStart w:id="915" w:name="_Toc98506182"/>
      <w:bookmarkStart w:id="916" w:name="_Toc106639467"/>
      <w:bookmarkStart w:id="917" w:name="_Toc114778977"/>
      <w:bookmarkStart w:id="918" w:name="_Toc122096894"/>
      <w:bookmarkStart w:id="919" w:name="_Toc130844115"/>
      <w:bookmarkStart w:id="920" w:name="_Toc138411821"/>
      <w:bookmarkStart w:id="921" w:name="_Toc145955998"/>
      <w:bookmarkStart w:id="922" w:name="_Toc153887430"/>
      <w:bookmarkStart w:id="923" w:name="_Toc161905313"/>
      <w:bookmarkStart w:id="924" w:name="_Toc170209916"/>
      <w:bookmarkStart w:id="925" w:name="_Toc177550711"/>
      <w:bookmarkStart w:id="926" w:name="_Toc183624790"/>
      <w:bookmarkStart w:id="927" w:name="_Toc186726783"/>
      <w:r>
        <w:t>5.3.1</w:t>
      </w:r>
      <w:r>
        <w:tab/>
        <w:t>Service Description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28" w:name="_Toc25168591"/>
      <w:bookmarkStart w:id="929" w:name="_Toc27593010"/>
      <w:bookmarkStart w:id="930" w:name="_Toc34147880"/>
      <w:bookmarkStart w:id="931" w:name="_Toc36463264"/>
      <w:bookmarkStart w:id="932" w:name="_Toc43215104"/>
      <w:bookmarkStart w:id="933" w:name="_Toc45032352"/>
      <w:bookmarkStart w:id="934" w:name="_Toc49849841"/>
      <w:bookmarkStart w:id="935" w:name="_Toc51873355"/>
      <w:bookmarkStart w:id="936" w:name="_Toc56517483"/>
      <w:bookmarkStart w:id="937" w:name="_Toc58594384"/>
      <w:bookmarkStart w:id="938" w:name="_Toc67685894"/>
      <w:bookmarkStart w:id="939" w:name="_Toc74993715"/>
      <w:bookmarkStart w:id="940" w:name="_Toc82716303"/>
      <w:bookmarkStart w:id="941" w:name="_Toc88818590"/>
      <w:bookmarkStart w:id="942" w:name="_Toc90650512"/>
      <w:bookmarkStart w:id="943" w:name="_Toc98506183"/>
      <w:bookmarkStart w:id="944" w:name="_Toc106639468"/>
      <w:bookmarkStart w:id="945" w:name="_Toc114778978"/>
      <w:bookmarkStart w:id="946" w:name="_Toc122096895"/>
      <w:bookmarkStart w:id="947" w:name="_Toc130844116"/>
      <w:bookmarkStart w:id="948" w:name="_Toc138411822"/>
      <w:bookmarkStart w:id="949" w:name="_Toc145955999"/>
      <w:bookmarkStart w:id="950" w:name="_Toc153887431"/>
      <w:bookmarkStart w:id="951" w:name="_Toc161905314"/>
      <w:bookmarkStart w:id="952" w:name="_Toc170209917"/>
      <w:bookmarkStart w:id="953" w:name="_Toc177550712"/>
      <w:bookmarkStart w:id="954" w:name="_Toc183624791"/>
      <w:bookmarkStart w:id="955" w:name="_Toc186726784"/>
      <w:r>
        <w:t>5.3.2</w:t>
      </w:r>
      <w:r>
        <w:tab/>
        <w:t>Service Operations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429B441C" w14:textId="77777777" w:rsidR="00EB7848" w:rsidRDefault="00EB7848" w:rsidP="00B32564">
      <w:pPr>
        <w:pStyle w:val="Heading4"/>
      </w:pPr>
      <w:bookmarkStart w:id="956" w:name="_Toc25168592"/>
      <w:bookmarkStart w:id="957" w:name="_Toc27593011"/>
      <w:bookmarkStart w:id="958" w:name="_Toc34147881"/>
      <w:bookmarkStart w:id="959" w:name="_Toc36463265"/>
      <w:bookmarkStart w:id="960" w:name="_Toc43215105"/>
      <w:bookmarkStart w:id="961" w:name="_Toc45032353"/>
      <w:bookmarkStart w:id="962" w:name="_Toc49849842"/>
      <w:bookmarkStart w:id="963" w:name="_Toc51873356"/>
      <w:bookmarkStart w:id="964" w:name="_Toc56517484"/>
      <w:bookmarkStart w:id="965" w:name="_Toc58594385"/>
      <w:bookmarkStart w:id="966" w:name="_Toc67685895"/>
      <w:bookmarkStart w:id="967" w:name="_Toc74993716"/>
      <w:bookmarkStart w:id="968" w:name="_Toc82716304"/>
      <w:bookmarkStart w:id="969" w:name="_Toc88818591"/>
      <w:bookmarkStart w:id="970" w:name="_Toc90650513"/>
      <w:bookmarkStart w:id="971" w:name="_Toc98506184"/>
      <w:bookmarkStart w:id="972" w:name="_Toc106639469"/>
      <w:bookmarkStart w:id="973" w:name="_Toc114778979"/>
      <w:bookmarkStart w:id="974" w:name="_Toc122096896"/>
      <w:bookmarkStart w:id="975" w:name="_Toc130844117"/>
      <w:bookmarkStart w:id="976" w:name="_Toc138411823"/>
      <w:bookmarkStart w:id="977" w:name="_Toc145956000"/>
      <w:bookmarkStart w:id="978" w:name="_Toc153887432"/>
      <w:bookmarkStart w:id="979" w:name="_Toc161905315"/>
      <w:bookmarkStart w:id="980" w:name="_Toc170209918"/>
      <w:bookmarkStart w:id="981" w:name="_Toc177550713"/>
      <w:bookmarkStart w:id="982" w:name="_Toc183624792"/>
      <w:bookmarkStart w:id="983" w:name="_Toc186726785"/>
      <w:r>
        <w:t>5.3.2.1</w:t>
      </w:r>
      <w:r>
        <w:tab/>
        <w:t>Introduction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984" w:name="_Toc25168593"/>
      <w:bookmarkStart w:id="985" w:name="_Toc27593012"/>
      <w:bookmarkStart w:id="986" w:name="_Toc34147882"/>
      <w:bookmarkStart w:id="987" w:name="_Toc36463266"/>
      <w:bookmarkStart w:id="988" w:name="_Toc43215106"/>
      <w:bookmarkStart w:id="989" w:name="_Toc45032354"/>
      <w:bookmarkStart w:id="990" w:name="_Toc49849843"/>
      <w:bookmarkStart w:id="991" w:name="_Toc51873357"/>
      <w:bookmarkStart w:id="992" w:name="_Toc56517485"/>
      <w:bookmarkStart w:id="993" w:name="_Toc58594386"/>
      <w:bookmarkStart w:id="994" w:name="_Toc67685896"/>
      <w:bookmarkStart w:id="995" w:name="_Toc74993717"/>
      <w:bookmarkStart w:id="996" w:name="_Toc82716305"/>
      <w:bookmarkStart w:id="997" w:name="_Toc88818592"/>
      <w:bookmarkStart w:id="998" w:name="_Toc90650514"/>
      <w:bookmarkStart w:id="999" w:name="_Toc98506185"/>
      <w:bookmarkStart w:id="1000" w:name="_Toc106639470"/>
      <w:bookmarkStart w:id="1001" w:name="_Toc114778980"/>
      <w:bookmarkStart w:id="1002" w:name="_Toc122096897"/>
      <w:bookmarkStart w:id="1003" w:name="_Toc130844118"/>
      <w:bookmarkStart w:id="1004" w:name="_Toc138411824"/>
      <w:bookmarkStart w:id="1005" w:name="_Toc145956001"/>
      <w:bookmarkStart w:id="1006" w:name="_Toc153887433"/>
      <w:bookmarkStart w:id="1007" w:name="_Toc161905316"/>
      <w:bookmarkStart w:id="1008" w:name="_Toc170209919"/>
      <w:bookmarkStart w:id="1009" w:name="_Toc177550714"/>
      <w:bookmarkStart w:id="1010" w:name="_Toc183624793"/>
      <w:bookmarkStart w:id="1011" w:name="_Toc186726786"/>
      <w:r>
        <w:t>5.3.2.2</w:t>
      </w:r>
      <w:r>
        <w:tab/>
        <w:t>CipheringKeyData</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22CEAC03" w14:textId="77777777" w:rsidR="00EB7848" w:rsidRDefault="00EB7848" w:rsidP="00B32564">
      <w:pPr>
        <w:pStyle w:val="Heading5"/>
      </w:pPr>
      <w:bookmarkStart w:id="1012" w:name="_Toc25168594"/>
      <w:bookmarkStart w:id="1013" w:name="_Toc27593013"/>
      <w:bookmarkStart w:id="1014" w:name="_Toc34147883"/>
      <w:bookmarkStart w:id="1015" w:name="_Toc36463267"/>
      <w:bookmarkStart w:id="1016" w:name="_Toc43215107"/>
      <w:bookmarkStart w:id="1017" w:name="_Toc45032355"/>
      <w:bookmarkStart w:id="1018" w:name="_Toc49849844"/>
      <w:bookmarkStart w:id="1019" w:name="_Toc51873358"/>
      <w:bookmarkStart w:id="1020" w:name="_Toc56517486"/>
      <w:bookmarkStart w:id="1021" w:name="_Toc58594387"/>
      <w:bookmarkStart w:id="1022" w:name="_Toc67685897"/>
      <w:bookmarkStart w:id="1023" w:name="_Toc74993718"/>
      <w:bookmarkStart w:id="1024" w:name="_Toc82716306"/>
      <w:bookmarkStart w:id="1025" w:name="_Toc88818593"/>
      <w:bookmarkStart w:id="1026" w:name="_Toc90650515"/>
      <w:bookmarkStart w:id="1027" w:name="_Toc98506186"/>
      <w:bookmarkStart w:id="1028" w:name="_Toc106639471"/>
      <w:bookmarkStart w:id="1029" w:name="_Toc114778981"/>
      <w:bookmarkStart w:id="1030" w:name="_Toc122096898"/>
      <w:bookmarkStart w:id="1031" w:name="_Toc130844119"/>
      <w:bookmarkStart w:id="1032" w:name="_Toc138411825"/>
      <w:bookmarkStart w:id="1033" w:name="_Toc145956002"/>
      <w:bookmarkStart w:id="1034" w:name="_Toc153887434"/>
      <w:bookmarkStart w:id="1035" w:name="_Toc161905317"/>
      <w:bookmarkStart w:id="1036" w:name="_Toc170209920"/>
      <w:bookmarkStart w:id="1037" w:name="_Toc177550715"/>
      <w:bookmarkStart w:id="1038" w:name="_Toc183624794"/>
      <w:bookmarkStart w:id="1039" w:name="_Toc186726787"/>
      <w:r>
        <w:t>5.3.2.2.1</w:t>
      </w:r>
      <w:r>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040" w:name="_Toc25168595"/>
      <w:bookmarkStart w:id="1041" w:name="_Toc27593014"/>
      <w:bookmarkStart w:id="1042" w:name="_Toc34147884"/>
      <w:bookmarkStart w:id="1043" w:name="_Toc36463268"/>
      <w:bookmarkStart w:id="1044" w:name="_Toc43215108"/>
      <w:bookmarkStart w:id="1045" w:name="_Toc45032356"/>
      <w:bookmarkStart w:id="1046" w:name="_Toc49849845"/>
      <w:bookmarkStart w:id="1047" w:name="_Toc51873359"/>
      <w:bookmarkStart w:id="1048" w:name="_Toc56517487"/>
      <w:bookmarkStart w:id="1049" w:name="_Toc58594388"/>
      <w:bookmarkStart w:id="1050" w:name="_Toc67685898"/>
      <w:bookmarkStart w:id="1051" w:name="_Toc74993719"/>
      <w:bookmarkStart w:id="1052" w:name="_Toc82716307"/>
      <w:bookmarkStart w:id="1053" w:name="_Toc88818594"/>
      <w:bookmarkStart w:id="1054" w:name="_Toc90650516"/>
      <w:bookmarkStart w:id="1055" w:name="_Toc98506187"/>
      <w:bookmarkStart w:id="1056" w:name="_Toc106639472"/>
      <w:bookmarkStart w:id="1057" w:name="_Toc114778982"/>
      <w:bookmarkStart w:id="1058" w:name="_Toc122096899"/>
      <w:bookmarkStart w:id="1059" w:name="_Toc130844120"/>
      <w:bookmarkStart w:id="1060" w:name="_Toc138411826"/>
      <w:bookmarkStart w:id="1061" w:name="_Toc145956003"/>
      <w:bookmarkStart w:id="1062" w:name="_Toc153887435"/>
      <w:bookmarkStart w:id="1063" w:name="_Toc161905318"/>
      <w:bookmarkStart w:id="1064" w:name="_Toc170209921"/>
      <w:bookmarkStart w:id="1065" w:name="_Toc177550716"/>
      <w:bookmarkStart w:id="1066" w:name="_Toc183624795"/>
      <w:bookmarkStart w:id="1067" w:name="_Toc186726788"/>
      <w:r>
        <w:t>5.3.2.2.2</w:t>
      </w:r>
      <w:r>
        <w:tab/>
        <w:t>Request Ciphering Key Information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6pt;height:106pt" o:ole="">
            <v:imagedata r:id="rId37" o:title=""/>
          </v:shape>
          <o:OLEObject Type="Embed" ProgID="Visio.Drawing.11" ShapeID="_x0000_i1038" DrawAspect="Content" ObjectID="_1797763582"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068" w:name="_Toc25168596"/>
      <w:bookmarkStart w:id="1069" w:name="_Toc27593015"/>
      <w:bookmarkStart w:id="1070" w:name="_Toc34147885"/>
      <w:bookmarkStart w:id="1071" w:name="_Toc36463269"/>
      <w:bookmarkStart w:id="1072" w:name="_Toc43215109"/>
      <w:bookmarkStart w:id="1073" w:name="_Toc45032357"/>
      <w:bookmarkStart w:id="1074" w:name="_Toc49849846"/>
      <w:bookmarkStart w:id="1075" w:name="_Toc51873360"/>
      <w:bookmarkStart w:id="1076" w:name="_Toc56517488"/>
      <w:bookmarkStart w:id="1077" w:name="_Toc58594389"/>
      <w:bookmarkStart w:id="1078" w:name="_Toc67685899"/>
      <w:bookmarkStart w:id="1079" w:name="_Toc74993720"/>
      <w:bookmarkStart w:id="1080" w:name="_Toc82716308"/>
      <w:bookmarkStart w:id="1081" w:name="_Toc88818595"/>
      <w:bookmarkStart w:id="1082" w:name="_Toc90650517"/>
      <w:bookmarkStart w:id="1083" w:name="_Toc98506188"/>
      <w:bookmarkStart w:id="1084" w:name="_Toc106639473"/>
      <w:bookmarkStart w:id="1085" w:name="_Toc114778983"/>
      <w:bookmarkStart w:id="1086" w:name="_Toc122096900"/>
      <w:bookmarkStart w:id="1087" w:name="_Toc130844121"/>
      <w:bookmarkStart w:id="1088" w:name="_Toc138411827"/>
      <w:bookmarkStart w:id="1089" w:name="_Toc145956004"/>
      <w:bookmarkStart w:id="1090" w:name="_Toc153887436"/>
      <w:bookmarkStart w:id="1091" w:name="_Toc161905319"/>
      <w:bookmarkStart w:id="1092" w:name="_Toc170209922"/>
      <w:bookmarkStart w:id="1093" w:name="_Toc177550717"/>
      <w:bookmarkStart w:id="1094" w:name="_Toc183624796"/>
      <w:bookmarkStart w:id="1095" w:name="_Toc186726789"/>
      <w:r>
        <w:t>5.3.2.2.3</w:t>
      </w:r>
      <w:r>
        <w:tab/>
        <w:t>Provide Ciphering Key Information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6pt;height:106pt" o:ole="">
            <v:imagedata r:id="rId39" o:title=""/>
          </v:shape>
          <o:OLEObject Type="Embed" ProgID="Visio.Drawing.11" ShapeID="_x0000_i1039" DrawAspect="Content" ObjectID="_1797763583"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096" w:name="_Toc183624797"/>
      <w:bookmarkStart w:id="1097" w:name="_Toc186726790"/>
      <w:r>
        <w:t>5.4</w:t>
      </w:r>
      <w:r w:rsidR="004633EE" w:rsidRPr="001A4FB7">
        <w:tab/>
        <w:t>Nlmf_DataExposure Service</w:t>
      </w:r>
      <w:bookmarkEnd w:id="1096"/>
      <w:bookmarkEnd w:id="1097"/>
    </w:p>
    <w:p w14:paraId="0D10616F" w14:textId="1FE30A35" w:rsidR="004633EE" w:rsidRPr="00740470" w:rsidRDefault="00866469" w:rsidP="004633EE">
      <w:pPr>
        <w:pStyle w:val="Heading3"/>
        <w:rPr>
          <w:lang w:val="fr-FR"/>
        </w:rPr>
      </w:pPr>
      <w:bookmarkStart w:id="1098" w:name="_Toc183624798"/>
      <w:bookmarkStart w:id="1099" w:name="_Toc186726791"/>
      <w:r>
        <w:rPr>
          <w:lang w:val="fr-FR"/>
        </w:rPr>
        <w:t>5.4</w:t>
      </w:r>
      <w:r w:rsidR="004633EE" w:rsidRPr="00740470">
        <w:rPr>
          <w:lang w:val="fr-FR"/>
        </w:rPr>
        <w:t>.1</w:t>
      </w:r>
      <w:r w:rsidR="004633EE" w:rsidRPr="00740470">
        <w:rPr>
          <w:lang w:val="fr-FR"/>
        </w:rPr>
        <w:tab/>
        <w:t>Service Description</w:t>
      </w:r>
      <w:bookmarkEnd w:id="1098"/>
      <w:bookmarkEnd w:id="1099"/>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00" w:name="_Toc183624799"/>
      <w:bookmarkStart w:id="1101" w:name="_Toc186726792"/>
      <w:r>
        <w:t>5.4</w:t>
      </w:r>
      <w:r w:rsidR="004633EE">
        <w:t>.2</w:t>
      </w:r>
      <w:r w:rsidR="004633EE">
        <w:tab/>
        <w:t>Service Operation</w:t>
      </w:r>
      <w:bookmarkEnd w:id="1100"/>
      <w:bookmarkEnd w:id="1101"/>
    </w:p>
    <w:p w14:paraId="101C7EEE" w14:textId="0D494C17" w:rsidR="004633EE" w:rsidRDefault="00866469" w:rsidP="004633EE">
      <w:pPr>
        <w:pStyle w:val="Heading4"/>
      </w:pPr>
      <w:bookmarkStart w:id="1102" w:name="_Toc183624800"/>
      <w:bookmarkStart w:id="1103" w:name="_Toc186726793"/>
      <w:r>
        <w:t>5.4</w:t>
      </w:r>
      <w:r w:rsidR="004633EE" w:rsidRPr="004E1DD8">
        <w:t>.</w:t>
      </w:r>
      <w:r w:rsidR="004633EE">
        <w:t>2.1</w:t>
      </w:r>
      <w:r w:rsidR="004633EE">
        <w:tab/>
        <w:t>Introduction</w:t>
      </w:r>
      <w:bookmarkEnd w:id="1102"/>
      <w:bookmarkEnd w:id="1103"/>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24A23A7A" w:rsidR="00E0318A" w:rsidRPr="00E0318A" w:rsidRDefault="004633EE" w:rsidP="00E0318A">
      <w:pPr>
        <w:pStyle w:val="B1"/>
      </w:pPr>
      <w:r>
        <w:t>-</w:t>
      </w:r>
      <w:r>
        <w:tab/>
      </w:r>
      <w:r w:rsidRPr="00AD0398">
        <w:t>Lmf Data Exposure Unsubscription:</w:t>
      </w:r>
      <w:r>
        <w:t xml:space="preserve"> I</w:t>
      </w:r>
      <w:r w:rsidRPr="00AD0398">
        <w:t>t allows the consumer NF to cancel subscirption to input data used for ML model training or performance monitoring for LMF based AI/ML positioning.</w:t>
      </w:r>
    </w:p>
    <w:p w14:paraId="1519DC86" w14:textId="01040653" w:rsidR="004633EE" w:rsidRDefault="00866469" w:rsidP="004633EE">
      <w:pPr>
        <w:pStyle w:val="Heading4"/>
      </w:pPr>
      <w:bookmarkStart w:id="1104" w:name="_Toc183624801"/>
      <w:bookmarkStart w:id="1105" w:name="_Toc186726794"/>
      <w:r>
        <w:t>5.4</w:t>
      </w:r>
      <w:r w:rsidR="004633EE" w:rsidRPr="004E1DD8">
        <w:t>.</w:t>
      </w:r>
      <w:r w:rsidR="004633EE">
        <w:t>2.2</w:t>
      </w:r>
      <w:r w:rsidR="004633EE">
        <w:tab/>
        <w:t>LMF Data Exposure Subscription</w:t>
      </w:r>
      <w:bookmarkEnd w:id="1104"/>
      <w:bookmarkEnd w:id="1105"/>
    </w:p>
    <w:p w14:paraId="1C2DBE20" w14:textId="77777777" w:rsidR="004633EE" w:rsidRPr="00634041" w:rsidRDefault="004633EE" w:rsidP="004633EE"/>
    <w:p w14:paraId="21E38301" w14:textId="77777777"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85pt;height:107.35pt" o:ole="">
            <v:imagedata r:id="rId41" o:title=""/>
          </v:shape>
          <o:OLEObject Type="Embed" ProgID="Visio.Drawing.11" ShapeID="_x0000_i1040" DrawAspect="Content" ObjectID="_1797763584"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4FB05F6E" w14:textId="77777777" w:rsidR="004633EE" w:rsidRDefault="004633EE" w:rsidP="004633EE">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 and may include notification correlation ID and AoI.</w:t>
      </w:r>
    </w:p>
    <w:p w14:paraId="3C49E098" w14:textId="77777777"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7939F4B1" w14:textId="79157BBD" w:rsidR="004633EE" w:rsidRDefault="004633EE" w:rsidP="004633EE">
      <w:pPr>
        <w:pStyle w:val="B1"/>
        <w:ind w:left="644" w:hanging="360"/>
      </w:pPr>
      <w:r>
        <w:lastRenderedPageBreak/>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06" w:name="_Toc183624802"/>
      <w:bookmarkStart w:id="1107" w:name="_Toc186726795"/>
      <w:r>
        <w:t>5.4</w:t>
      </w:r>
      <w:r w:rsidR="004633EE" w:rsidRPr="005772F4">
        <w:t>.2.3</w:t>
      </w:r>
      <w:r w:rsidR="004633EE">
        <w:tab/>
        <w:t>LMF Data Exposure Modification</w:t>
      </w:r>
      <w:bookmarkEnd w:id="1106"/>
      <w:bookmarkEnd w:id="1107"/>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85pt;height:107.35pt" o:ole="">
            <v:imagedata r:id="rId43" o:title=""/>
          </v:shape>
          <o:OLEObject Type="Embed" ProgID="Visio.Drawing.11" ShapeID="_x0000_i1041" DrawAspect="Content" ObjectID="_1797763585"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08" w:name="_Toc183624803"/>
      <w:bookmarkStart w:id="1109" w:name="_Toc186726796"/>
      <w:r>
        <w:t>5.4</w:t>
      </w:r>
      <w:r w:rsidR="004633EE" w:rsidRPr="004E1DD8">
        <w:t>.</w:t>
      </w:r>
      <w:r w:rsidR="004633EE" w:rsidRPr="002B510E">
        <w:t>2</w:t>
      </w:r>
      <w:r w:rsidR="004633EE">
        <w:t>.4</w:t>
      </w:r>
      <w:r w:rsidR="004633EE">
        <w:tab/>
        <w:t>LMF Data Exposure Notification</w:t>
      </w:r>
      <w:bookmarkEnd w:id="1108"/>
      <w:bookmarkEnd w:id="1109"/>
    </w:p>
    <w:p w14:paraId="32FC7ADA" w14:textId="77777777" w:rsidR="004633EE" w:rsidRDefault="004633EE" w:rsidP="004633EE">
      <w:r>
        <w:t>This procedure allows a consumer NF to modify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1pt;height:105.3pt" o:ole="">
            <v:imagedata r:id="rId45" o:title=""/>
          </v:shape>
          <o:OLEObject Type="Embed" ProgID="Visio.Drawing.11" ShapeID="_x0000_i1042" DrawAspect="Content" ObjectID="_1797763586"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39CF53ED" w:rsidR="004633EE" w:rsidRDefault="004633EE" w:rsidP="004633EE">
      <w:pPr>
        <w:pStyle w:val="B1"/>
      </w:pPr>
      <w:r>
        <w:t>1.</w:t>
      </w:r>
      <w:r>
        <w:tab/>
        <w:t>LMF shall send a POST request to the NF Service Consumer with the information on Notification target address.The request body shall include sampling data and notification correlation ID, if received.</w:t>
      </w:r>
    </w:p>
    <w:p w14:paraId="49AB2CFD" w14:textId="77777777" w:rsidR="004633EE" w:rsidRDefault="004633EE" w:rsidP="004633EE">
      <w:pPr>
        <w:pStyle w:val="B1"/>
      </w:pPr>
      <w:r>
        <w:t>2a.</w:t>
      </w:r>
      <w:r>
        <w:tab/>
      </w:r>
      <w:r w:rsidRPr="003B2883">
        <w:t>On success, "204 No content" shall be returned by the NF Service Consume</w:t>
      </w:r>
      <w:r>
        <w:t>r</w:t>
      </w:r>
      <w:r w:rsidRPr="003B2883">
        <w:t>.</w:t>
      </w:r>
      <w:r>
        <w:t xml:space="preserve"> </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110" w:name="_Toc183624804"/>
      <w:bookmarkStart w:id="1111" w:name="_Toc186726797"/>
      <w:r>
        <w:t>5</w:t>
      </w:r>
      <w:r w:rsidRPr="002B510E">
        <w:t>.4</w:t>
      </w:r>
      <w:r w:rsidR="004633EE" w:rsidRPr="004E1DD8">
        <w:t>.</w:t>
      </w:r>
      <w:r w:rsidR="004633EE" w:rsidRPr="002B510E">
        <w:t>2.</w:t>
      </w:r>
      <w:r w:rsidR="004633EE">
        <w:t>5</w:t>
      </w:r>
      <w:r w:rsidR="004633EE">
        <w:tab/>
        <w:t>LMF Data Exposure Unsubscription</w:t>
      </w:r>
      <w:bookmarkEnd w:id="1110"/>
      <w:bookmarkEnd w:id="1111"/>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85pt;height:107.35pt" o:ole="">
            <v:imagedata r:id="rId47" o:title=""/>
          </v:shape>
          <o:OLEObject Type="Embed" ProgID="Visio.Drawing.11" ShapeID="_x0000_i1043" DrawAspect="Content" ObjectID="_1797763587"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77777777" w:rsidR="004633EE" w:rsidRDefault="004633EE" w:rsidP="004633EE">
      <w:pPr>
        <w:pStyle w:val="B1"/>
      </w:pPr>
      <w:r>
        <w:t>1.</w:t>
      </w:r>
      <w:r>
        <w:tab/>
        <w:t>The NF consumer</w:t>
      </w:r>
      <w:r w:rsidRPr="00D10417">
        <w:t xml:space="preserve"> s</w:t>
      </w:r>
      <w:r>
        <w:t>hall send a Delete request to LMF to cancel the subscription to inpt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4F8267C0"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6</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112" w:name="_Toc20150350"/>
      <w:bookmarkStart w:id="1113" w:name="_Toc25168597"/>
      <w:bookmarkStart w:id="1114" w:name="_Toc27593016"/>
      <w:bookmarkStart w:id="1115" w:name="_Toc34147886"/>
      <w:bookmarkStart w:id="1116" w:name="_Toc36463270"/>
      <w:bookmarkStart w:id="1117" w:name="_Toc43215110"/>
      <w:bookmarkStart w:id="1118" w:name="_Toc45032358"/>
      <w:bookmarkStart w:id="1119" w:name="_Toc49849847"/>
      <w:bookmarkStart w:id="1120" w:name="_Toc51873361"/>
      <w:bookmarkStart w:id="1121" w:name="_Toc56517489"/>
      <w:bookmarkStart w:id="1122" w:name="_Toc58594390"/>
      <w:bookmarkStart w:id="1123" w:name="_Toc67685900"/>
      <w:bookmarkStart w:id="1124" w:name="_Toc74993721"/>
      <w:bookmarkStart w:id="1125" w:name="_Toc82716309"/>
      <w:bookmarkStart w:id="1126" w:name="_Toc88818596"/>
      <w:bookmarkStart w:id="1127" w:name="_Toc90650518"/>
      <w:bookmarkStart w:id="1128" w:name="_Toc98506189"/>
      <w:bookmarkStart w:id="1129" w:name="_Toc106639474"/>
      <w:bookmarkStart w:id="1130" w:name="_Toc114778984"/>
      <w:bookmarkStart w:id="1131" w:name="_Toc122096901"/>
      <w:bookmarkStart w:id="1132" w:name="_Toc130844122"/>
      <w:bookmarkStart w:id="1133" w:name="_Toc138411828"/>
      <w:bookmarkStart w:id="1134" w:name="_Toc145956005"/>
      <w:bookmarkStart w:id="1135" w:name="_Toc153887437"/>
      <w:bookmarkStart w:id="1136" w:name="_Toc161905320"/>
      <w:bookmarkStart w:id="1137" w:name="_Toc170209923"/>
      <w:bookmarkStart w:id="1138" w:name="_Toc177550718"/>
      <w:bookmarkStart w:id="1139" w:name="_Toc183624805"/>
      <w:bookmarkStart w:id="1140" w:name="_Toc186726798"/>
      <w:r>
        <w:rPr>
          <w:rFonts w:hint="eastAsia"/>
          <w:lang w:eastAsia="zh-CN"/>
        </w:rPr>
        <w:t>6</w:t>
      </w:r>
      <w:r>
        <w:tab/>
      </w:r>
      <w:r>
        <w:rPr>
          <w:lang w:eastAsia="zh-CN"/>
        </w:rPr>
        <w:t>API Definitions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31B0BB3C" w14:textId="77777777" w:rsidR="00EB7848" w:rsidRDefault="00EB7848" w:rsidP="00B32564">
      <w:pPr>
        <w:pStyle w:val="Heading2"/>
        <w:rPr>
          <w:lang w:eastAsia="zh-CN"/>
        </w:rPr>
      </w:pPr>
      <w:bookmarkStart w:id="1141" w:name="_Toc20150351"/>
      <w:bookmarkStart w:id="1142" w:name="_Toc25168598"/>
      <w:bookmarkStart w:id="1143" w:name="_Toc27593017"/>
      <w:bookmarkStart w:id="1144" w:name="_Toc34147887"/>
      <w:bookmarkStart w:id="1145" w:name="_Toc36463271"/>
      <w:bookmarkStart w:id="1146" w:name="_Toc43215111"/>
      <w:bookmarkStart w:id="1147" w:name="_Toc45032359"/>
      <w:bookmarkStart w:id="1148" w:name="_Toc49849848"/>
      <w:bookmarkStart w:id="1149" w:name="_Toc51873362"/>
      <w:bookmarkStart w:id="1150" w:name="_Toc56517490"/>
      <w:bookmarkStart w:id="1151" w:name="_Toc58594391"/>
      <w:bookmarkStart w:id="1152" w:name="_Toc67685901"/>
      <w:bookmarkStart w:id="1153" w:name="_Toc74993722"/>
      <w:bookmarkStart w:id="1154" w:name="_Toc82716310"/>
      <w:bookmarkStart w:id="1155" w:name="_Toc88818597"/>
      <w:bookmarkStart w:id="1156" w:name="_Toc90650519"/>
      <w:bookmarkStart w:id="1157" w:name="_Toc98506190"/>
      <w:bookmarkStart w:id="1158" w:name="_Toc106639475"/>
      <w:bookmarkStart w:id="1159" w:name="_Toc114778985"/>
      <w:bookmarkStart w:id="1160" w:name="_Toc122096902"/>
      <w:bookmarkStart w:id="1161" w:name="_Toc130844123"/>
      <w:bookmarkStart w:id="1162" w:name="_Toc138411829"/>
      <w:bookmarkStart w:id="1163" w:name="_Toc145956006"/>
      <w:bookmarkStart w:id="1164" w:name="_Toc153887438"/>
      <w:bookmarkStart w:id="1165" w:name="_Toc161905321"/>
      <w:bookmarkStart w:id="1166" w:name="_Toc170209924"/>
      <w:bookmarkStart w:id="1167" w:name="_Toc177550719"/>
      <w:bookmarkStart w:id="1168" w:name="_Toc183624806"/>
      <w:bookmarkStart w:id="1169" w:name="_Toc186726799"/>
      <w:r>
        <w:rPr>
          <w:rFonts w:hint="eastAsia"/>
          <w:lang w:eastAsia="zh-CN"/>
        </w:rPr>
        <w:t>6</w:t>
      </w:r>
      <w:r>
        <w:t>.1</w:t>
      </w:r>
      <w:r>
        <w:tab/>
        <w:t>Nlmf_Location Service API</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640BAE48" w14:textId="77777777" w:rsidR="00EB7848" w:rsidRDefault="00EB7848" w:rsidP="00B32564">
      <w:pPr>
        <w:pStyle w:val="Heading3"/>
      </w:pPr>
      <w:bookmarkStart w:id="1170" w:name="_Toc20150352"/>
      <w:bookmarkStart w:id="1171" w:name="_Toc25168599"/>
      <w:bookmarkStart w:id="1172" w:name="_Toc27593018"/>
      <w:bookmarkStart w:id="1173" w:name="_Toc34147888"/>
      <w:bookmarkStart w:id="1174" w:name="_Toc36463272"/>
      <w:bookmarkStart w:id="1175" w:name="_Toc43215112"/>
      <w:bookmarkStart w:id="1176" w:name="_Toc45032360"/>
      <w:bookmarkStart w:id="1177" w:name="_Toc49849849"/>
      <w:bookmarkStart w:id="1178" w:name="_Toc51873363"/>
      <w:bookmarkStart w:id="1179" w:name="_Toc56517491"/>
      <w:bookmarkStart w:id="1180" w:name="_Toc58594392"/>
      <w:bookmarkStart w:id="1181" w:name="_Toc67685902"/>
      <w:bookmarkStart w:id="1182" w:name="_Toc74993723"/>
      <w:bookmarkStart w:id="1183" w:name="_Toc82716311"/>
      <w:bookmarkStart w:id="1184" w:name="_Toc88818598"/>
      <w:bookmarkStart w:id="1185" w:name="_Toc90650520"/>
      <w:bookmarkStart w:id="1186" w:name="_Toc98506191"/>
      <w:bookmarkStart w:id="1187" w:name="_Toc106639476"/>
      <w:bookmarkStart w:id="1188" w:name="_Toc114778986"/>
      <w:bookmarkStart w:id="1189" w:name="_Toc122096903"/>
      <w:bookmarkStart w:id="1190" w:name="_Toc130844124"/>
      <w:bookmarkStart w:id="1191" w:name="_Toc138411830"/>
      <w:bookmarkStart w:id="1192" w:name="_Toc145956007"/>
      <w:bookmarkStart w:id="1193" w:name="_Toc153887439"/>
      <w:bookmarkStart w:id="1194" w:name="_Toc161905322"/>
      <w:bookmarkStart w:id="1195" w:name="_Toc170209925"/>
      <w:bookmarkStart w:id="1196" w:name="_Toc177550720"/>
      <w:bookmarkStart w:id="1197" w:name="_Toc183624807"/>
      <w:bookmarkStart w:id="1198" w:name="_Toc186726800"/>
      <w:r>
        <w:t>6.1.1</w:t>
      </w:r>
      <w:r>
        <w:tab/>
        <w:t>API URI</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199" w:name="_Toc20150353"/>
      <w:bookmarkStart w:id="1200" w:name="_Toc25168600"/>
      <w:bookmarkStart w:id="1201" w:name="_Toc27593019"/>
      <w:bookmarkStart w:id="1202" w:name="_Toc34147889"/>
      <w:bookmarkStart w:id="1203" w:name="_Toc36463273"/>
      <w:bookmarkStart w:id="1204" w:name="_Toc43215113"/>
      <w:bookmarkStart w:id="1205" w:name="_Toc45032361"/>
      <w:bookmarkStart w:id="1206" w:name="_Toc49849850"/>
      <w:bookmarkStart w:id="1207" w:name="_Toc51873364"/>
      <w:bookmarkStart w:id="1208" w:name="_Toc56517492"/>
      <w:bookmarkStart w:id="1209" w:name="_Toc58594393"/>
      <w:bookmarkStart w:id="1210" w:name="_Toc67685903"/>
      <w:bookmarkStart w:id="1211" w:name="_Toc74993724"/>
      <w:bookmarkStart w:id="1212" w:name="_Toc82716312"/>
      <w:bookmarkStart w:id="1213" w:name="_Toc88818599"/>
      <w:bookmarkStart w:id="1214" w:name="_Toc90650521"/>
      <w:bookmarkStart w:id="1215" w:name="_Toc98506192"/>
      <w:bookmarkStart w:id="1216" w:name="_Toc106639477"/>
      <w:bookmarkStart w:id="1217" w:name="_Toc114778987"/>
      <w:bookmarkStart w:id="1218" w:name="_Toc122096904"/>
      <w:bookmarkStart w:id="1219" w:name="_Toc130844125"/>
      <w:bookmarkStart w:id="1220" w:name="_Toc138411831"/>
      <w:bookmarkStart w:id="1221" w:name="_Toc145956008"/>
      <w:bookmarkStart w:id="1222" w:name="_Toc153887440"/>
      <w:bookmarkStart w:id="1223" w:name="_Toc161905323"/>
      <w:bookmarkStart w:id="1224" w:name="_Toc170209926"/>
      <w:bookmarkStart w:id="1225" w:name="_Toc177550721"/>
      <w:bookmarkStart w:id="1226" w:name="_Toc183624808"/>
      <w:bookmarkStart w:id="1227" w:name="_Toc186726801"/>
      <w:r>
        <w:t>6.1.2</w:t>
      </w:r>
      <w:r>
        <w:tab/>
        <w:t>Usage of HTTP</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19D55479" w14:textId="77777777" w:rsidR="00EB7848" w:rsidRPr="000C5200" w:rsidRDefault="00EB7848" w:rsidP="00B32564">
      <w:pPr>
        <w:pStyle w:val="Heading4"/>
      </w:pPr>
      <w:bookmarkStart w:id="1228" w:name="_Toc20150354"/>
      <w:bookmarkStart w:id="1229" w:name="_Toc25168601"/>
      <w:bookmarkStart w:id="1230" w:name="_Toc27593020"/>
      <w:bookmarkStart w:id="1231" w:name="_Toc34147890"/>
      <w:bookmarkStart w:id="1232" w:name="_Toc36463274"/>
      <w:bookmarkStart w:id="1233" w:name="_Toc43215114"/>
      <w:bookmarkStart w:id="1234" w:name="_Toc45032362"/>
      <w:bookmarkStart w:id="1235" w:name="_Toc49849851"/>
      <w:bookmarkStart w:id="1236" w:name="_Toc51873365"/>
      <w:bookmarkStart w:id="1237" w:name="_Toc56517493"/>
      <w:bookmarkStart w:id="1238" w:name="_Toc58594394"/>
      <w:bookmarkStart w:id="1239" w:name="_Toc67685904"/>
      <w:bookmarkStart w:id="1240" w:name="_Toc74993725"/>
      <w:bookmarkStart w:id="1241" w:name="_Toc82716313"/>
      <w:bookmarkStart w:id="1242" w:name="_Toc88818600"/>
      <w:bookmarkStart w:id="1243" w:name="_Toc90650522"/>
      <w:bookmarkStart w:id="1244" w:name="_Toc98506193"/>
      <w:bookmarkStart w:id="1245" w:name="_Toc106639478"/>
      <w:bookmarkStart w:id="1246" w:name="_Toc114778988"/>
      <w:bookmarkStart w:id="1247" w:name="_Toc122096905"/>
      <w:bookmarkStart w:id="1248" w:name="_Toc130844126"/>
      <w:bookmarkStart w:id="1249" w:name="_Toc138411832"/>
      <w:bookmarkStart w:id="1250" w:name="_Toc145956009"/>
      <w:bookmarkStart w:id="1251" w:name="_Toc153887441"/>
      <w:bookmarkStart w:id="1252" w:name="_Toc161905324"/>
      <w:bookmarkStart w:id="1253" w:name="_Toc170209927"/>
      <w:bookmarkStart w:id="1254" w:name="_Toc177550722"/>
      <w:bookmarkStart w:id="1255" w:name="_Toc183624809"/>
      <w:bookmarkStart w:id="1256" w:name="_Toc186726802"/>
      <w:r>
        <w:t>6.1.2.1</w:t>
      </w:r>
      <w:r>
        <w:tab/>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257" w:name="_Toc20150355"/>
      <w:bookmarkStart w:id="1258" w:name="_Toc25168602"/>
      <w:bookmarkStart w:id="1259" w:name="_Toc27593021"/>
      <w:bookmarkStart w:id="1260" w:name="_Toc34147891"/>
      <w:bookmarkStart w:id="1261" w:name="_Toc36463275"/>
      <w:bookmarkStart w:id="1262" w:name="_Toc43215115"/>
      <w:bookmarkStart w:id="1263" w:name="_Toc45032363"/>
      <w:bookmarkStart w:id="1264" w:name="_Toc49849852"/>
      <w:bookmarkStart w:id="1265" w:name="_Toc51873366"/>
      <w:bookmarkStart w:id="1266" w:name="_Toc56517494"/>
      <w:bookmarkStart w:id="1267" w:name="_Toc58594395"/>
      <w:bookmarkStart w:id="1268" w:name="_Toc67685905"/>
      <w:bookmarkStart w:id="1269" w:name="_Toc74993726"/>
      <w:bookmarkStart w:id="1270" w:name="_Toc82716314"/>
      <w:bookmarkStart w:id="1271" w:name="_Toc88818601"/>
      <w:bookmarkStart w:id="1272" w:name="_Toc90650523"/>
      <w:bookmarkStart w:id="1273" w:name="_Toc98506194"/>
      <w:bookmarkStart w:id="1274" w:name="_Toc106639479"/>
      <w:bookmarkStart w:id="1275" w:name="_Toc114778989"/>
      <w:bookmarkStart w:id="1276" w:name="_Toc122096906"/>
      <w:bookmarkStart w:id="1277" w:name="_Toc130844127"/>
      <w:bookmarkStart w:id="1278" w:name="_Toc138411833"/>
      <w:bookmarkStart w:id="1279" w:name="_Toc145956010"/>
      <w:bookmarkStart w:id="1280" w:name="_Toc153887442"/>
      <w:bookmarkStart w:id="1281" w:name="_Toc161905325"/>
      <w:bookmarkStart w:id="1282" w:name="_Toc170209928"/>
      <w:bookmarkStart w:id="1283" w:name="_Toc177550723"/>
      <w:bookmarkStart w:id="1284" w:name="_Toc183624810"/>
      <w:bookmarkStart w:id="1285" w:name="_Toc186726803"/>
      <w:r>
        <w:lastRenderedPageBreak/>
        <w:t>6.1.2.2</w:t>
      </w:r>
      <w:r>
        <w:tab/>
        <w:t>HTTP Standard Headers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6B28FFCD" w14:textId="77777777" w:rsidR="00EB7848" w:rsidRDefault="00EB7848" w:rsidP="00B32564">
      <w:pPr>
        <w:pStyle w:val="Heading5"/>
        <w:rPr>
          <w:lang w:eastAsia="zh-CN"/>
        </w:rPr>
      </w:pPr>
      <w:bookmarkStart w:id="1286" w:name="_Toc20150356"/>
      <w:bookmarkStart w:id="1287" w:name="_Toc25168603"/>
      <w:bookmarkStart w:id="1288" w:name="_Toc27593022"/>
      <w:bookmarkStart w:id="1289" w:name="_Toc34147892"/>
      <w:bookmarkStart w:id="1290" w:name="_Toc36463276"/>
      <w:bookmarkStart w:id="1291" w:name="_Toc43215116"/>
      <w:bookmarkStart w:id="1292" w:name="_Toc45032364"/>
      <w:bookmarkStart w:id="1293" w:name="_Toc49849853"/>
      <w:bookmarkStart w:id="1294" w:name="_Toc51873367"/>
      <w:bookmarkStart w:id="1295" w:name="_Toc56517495"/>
      <w:bookmarkStart w:id="1296" w:name="_Toc58594396"/>
      <w:bookmarkStart w:id="1297" w:name="_Toc67685906"/>
      <w:bookmarkStart w:id="1298" w:name="_Toc74993727"/>
      <w:bookmarkStart w:id="1299" w:name="_Toc82716315"/>
      <w:bookmarkStart w:id="1300" w:name="_Toc88818602"/>
      <w:bookmarkStart w:id="1301" w:name="_Toc90650524"/>
      <w:bookmarkStart w:id="1302" w:name="_Toc98506195"/>
      <w:bookmarkStart w:id="1303" w:name="_Toc106639480"/>
      <w:bookmarkStart w:id="1304" w:name="_Toc114778990"/>
      <w:bookmarkStart w:id="1305" w:name="_Toc122096907"/>
      <w:bookmarkStart w:id="1306" w:name="_Toc130844128"/>
      <w:bookmarkStart w:id="1307" w:name="_Toc138411834"/>
      <w:bookmarkStart w:id="1308" w:name="_Toc145956011"/>
      <w:bookmarkStart w:id="1309" w:name="_Toc153887443"/>
      <w:bookmarkStart w:id="1310" w:name="_Toc161905326"/>
      <w:bookmarkStart w:id="1311" w:name="_Toc170209929"/>
      <w:bookmarkStart w:id="1312" w:name="_Toc177550724"/>
      <w:bookmarkStart w:id="1313" w:name="_Toc183624811"/>
      <w:bookmarkStart w:id="1314" w:name="_Toc186726804"/>
      <w:r>
        <w:t>6.1.2.2.1</w:t>
      </w:r>
      <w:r>
        <w:rPr>
          <w:rFonts w:hint="eastAsia"/>
          <w:lang w:eastAsia="zh-CN"/>
        </w:rPr>
        <w:tab/>
      </w:r>
      <w:r>
        <w:rPr>
          <w:lang w:eastAsia="zh-CN"/>
        </w:rPr>
        <w:t>General</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EEA3BC2" w14:textId="77777777" w:rsidR="00EB7848" w:rsidRDefault="00EB7848" w:rsidP="00B32564">
      <w:pPr>
        <w:pStyle w:val="Heading5"/>
      </w:pPr>
      <w:bookmarkStart w:id="1315" w:name="_Toc20150357"/>
      <w:bookmarkStart w:id="1316" w:name="_Toc25168604"/>
      <w:bookmarkStart w:id="1317" w:name="_Toc27593023"/>
      <w:bookmarkStart w:id="1318" w:name="_Toc34147893"/>
      <w:bookmarkStart w:id="1319" w:name="_Toc36463277"/>
      <w:bookmarkStart w:id="1320" w:name="_Toc43215117"/>
      <w:bookmarkStart w:id="1321" w:name="_Toc45032365"/>
      <w:bookmarkStart w:id="1322" w:name="_Toc49849854"/>
      <w:bookmarkStart w:id="1323" w:name="_Toc51873368"/>
      <w:bookmarkStart w:id="1324" w:name="_Toc56517496"/>
      <w:bookmarkStart w:id="1325" w:name="_Toc58594397"/>
      <w:bookmarkStart w:id="1326" w:name="_Toc67685907"/>
      <w:bookmarkStart w:id="1327" w:name="_Toc74993728"/>
      <w:bookmarkStart w:id="1328" w:name="_Toc82716316"/>
      <w:bookmarkStart w:id="1329" w:name="_Toc88818603"/>
      <w:bookmarkStart w:id="1330" w:name="_Toc90650525"/>
      <w:bookmarkStart w:id="1331" w:name="_Toc98506196"/>
      <w:bookmarkStart w:id="1332" w:name="_Toc106639481"/>
      <w:bookmarkStart w:id="1333" w:name="_Toc114778991"/>
      <w:bookmarkStart w:id="1334" w:name="_Toc122096908"/>
      <w:bookmarkStart w:id="1335" w:name="_Toc130844129"/>
      <w:bookmarkStart w:id="1336" w:name="_Toc138411835"/>
      <w:bookmarkStart w:id="1337" w:name="_Toc145956012"/>
      <w:bookmarkStart w:id="1338" w:name="_Toc153887444"/>
      <w:bookmarkStart w:id="1339" w:name="_Toc161905327"/>
      <w:bookmarkStart w:id="1340" w:name="_Toc170209930"/>
      <w:bookmarkStart w:id="1341" w:name="_Toc177550725"/>
      <w:bookmarkStart w:id="1342" w:name="_Toc183624812"/>
      <w:bookmarkStart w:id="1343" w:name="_Toc186726805"/>
      <w:r>
        <w:t>6.1.2.2.2</w:t>
      </w:r>
      <w:r>
        <w:tab/>
        <w:t>Content type</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344" w:name="_Toc20150358"/>
      <w:bookmarkStart w:id="1345" w:name="_Toc25168605"/>
      <w:bookmarkStart w:id="1346" w:name="_Toc27593024"/>
      <w:bookmarkStart w:id="1347" w:name="_Toc34147894"/>
      <w:bookmarkStart w:id="1348" w:name="_Toc36463278"/>
      <w:bookmarkStart w:id="1349" w:name="_Toc43215118"/>
      <w:bookmarkStart w:id="1350" w:name="_Toc45032366"/>
      <w:bookmarkStart w:id="1351" w:name="_Toc49849855"/>
      <w:bookmarkStart w:id="1352" w:name="_Toc51873369"/>
      <w:bookmarkStart w:id="1353" w:name="_Toc56517497"/>
      <w:bookmarkStart w:id="1354" w:name="_Toc58594398"/>
      <w:bookmarkStart w:id="1355" w:name="_Toc67685908"/>
      <w:bookmarkStart w:id="1356" w:name="_Toc74993729"/>
      <w:bookmarkStart w:id="1357" w:name="_Toc82716317"/>
      <w:bookmarkStart w:id="1358" w:name="_Toc88818604"/>
      <w:bookmarkStart w:id="1359" w:name="_Toc90650526"/>
      <w:bookmarkStart w:id="1360" w:name="_Toc98506197"/>
      <w:bookmarkStart w:id="1361" w:name="_Toc106639482"/>
      <w:bookmarkStart w:id="1362" w:name="_Toc114778992"/>
      <w:bookmarkStart w:id="1363" w:name="_Toc122096909"/>
      <w:bookmarkStart w:id="1364" w:name="_Toc130844130"/>
      <w:bookmarkStart w:id="1365" w:name="_Toc138411836"/>
      <w:bookmarkStart w:id="1366" w:name="_Toc145956013"/>
      <w:bookmarkStart w:id="1367" w:name="_Toc153887445"/>
      <w:bookmarkStart w:id="1368" w:name="_Toc161905328"/>
      <w:bookmarkStart w:id="1369" w:name="_Toc170209931"/>
      <w:bookmarkStart w:id="1370" w:name="_Toc177550726"/>
      <w:bookmarkStart w:id="1371" w:name="_Toc183624813"/>
      <w:bookmarkStart w:id="1372" w:name="_Toc186726806"/>
      <w:r>
        <w:t>6.1.2.3</w:t>
      </w:r>
      <w:r>
        <w:tab/>
        <w:t>HTTP custom headers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12A111F6" w14:textId="77777777" w:rsidR="00EB7848" w:rsidRDefault="00EB7848" w:rsidP="00B32564">
      <w:pPr>
        <w:pStyle w:val="Heading5"/>
        <w:rPr>
          <w:lang w:eastAsia="zh-CN"/>
        </w:rPr>
      </w:pPr>
      <w:bookmarkStart w:id="1373" w:name="_Toc20150359"/>
      <w:bookmarkStart w:id="1374" w:name="_Toc25168606"/>
      <w:bookmarkStart w:id="1375" w:name="_Toc27593025"/>
      <w:bookmarkStart w:id="1376" w:name="_Toc34147895"/>
      <w:bookmarkStart w:id="1377" w:name="_Toc36463279"/>
      <w:bookmarkStart w:id="1378" w:name="_Toc43215119"/>
      <w:bookmarkStart w:id="1379" w:name="_Toc45032367"/>
      <w:bookmarkStart w:id="1380" w:name="_Toc49849856"/>
      <w:bookmarkStart w:id="1381" w:name="_Toc51873370"/>
      <w:bookmarkStart w:id="1382" w:name="_Toc56517498"/>
      <w:bookmarkStart w:id="1383" w:name="_Toc58594399"/>
      <w:bookmarkStart w:id="1384" w:name="_Toc67685909"/>
      <w:bookmarkStart w:id="1385" w:name="_Toc74993730"/>
      <w:bookmarkStart w:id="1386" w:name="_Toc82716318"/>
      <w:bookmarkStart w:id="1387" w:name="_Toc88818605"/>
      <w:bookmarkStart w:id="1388" w:name="_Toc90650527"/>
      <w:bookmarkStart w:id="1389" w:name="_Toc98506198"/>
      <w:bookmarkStart w:id="1390" w:name="_Toc106639483"/>
      <w:bookmarkStart w:id="1391" w:name="_Toc114778993"/>
      <w:bookmarkStart w:id="1392" w:name="_Toc122096910"/>
      <w:bookmarkStart w:id="1393" w:name="_Toc130844131"/>
      <w:bookmarkStart w:id="1394" w:name="_Toc138411837"/>
      <w:bookmarkStart w:id="1395" w:name="_Toc145956014"/>
      <w:bookmarkStart w:id="1396" w:name="_Toc153887446"/>
      <w:bookmarkStart w:id="1397" w:name="_Toc161905329"/>
      <w:bookmarkStart w:id="1398" w:name="_Toc170209932"/>
      <w:bookmarkStart w:id="1399" w:name="_Toc177550727"/>
      <w:bookmarkStart w:id="1400" w:name="_Toc183624814"/>
      <w:bookmarkStart w:id="1401" w:name="_Toc186726807"/>
      <w:r>
        <w:t>6.1.2.3.1</w:t>
      </w:r>
      <w:r>
        <w:rPr>
          <w:rFonts w:hint="eastAsia"/>
          <w:lang w:eastAsia="zh-CN"/>
        </w:rPr>
        <w:tab/>
      </w:r>
      <w:r>
        <w:rPr>
          <w:lang w:eastAsia="zh-CN"/>
        </w:rPr>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402" w:name="_Toc25156267"/>
      <w:bookmarkStart w:id="1403" w:name="_Toc27591097"/>
      <w:bookmarkStart w:id="1404" w:name="_Toc34147896"/>
      <w:bookmarkStart w:id="1405" w:name="_Toc36463280"/>
      <w:bookmarkStart w:id="1406" w:name="_Toc43215120"/>
      <w:bookmarkStart w:id="1407" w:name="_Toc45032368"/>
      <w:bookmarkStart w:id="1408" w:name="_Toc49849857"/>
      <w:bookmarkStart w:id="1409" w:name="_Toc51873371"/>
      <w:bookmarkStart w:id="1410" w:name="_Toc56517499"/>
      <w:bookmarkStart w:id="1411" w:name="_Toc58594400"/>
      <w:bookmarkStart w:id="1412" w:name="_Toc67685910"/>
      <w:bookmarkStart w:id="1413" w:name="_Toc74993731"/>
      <w:bookmarkStart w:id="1414" w:name="_Toc82716319"/>
      <w:bookmarkStart w:id="1415" w:name="_Toc88818606"/>
      <w:bookmarkStart w:id="1416" w:name="_Toc90650528"/>
      <w:bookmarkStart w:id="1417" w:name="_Toc98506199"/>
      <w:bookmarkStart w:id="1418" w:name="_Toc106639484"/>
      <w:bookmarkStart w:id="1419" w:name="_Toc114778994"/>
      <w:bookmarkStart w:id="1420" w:name="_Toc122096911"/>
      <w:bookmarkStart w:id="1421" w:name="_Toc130844132"/>
      <w:bookmarkStart w:id="1422" w:name="_Toc138411838"/>
      <w:bookmarkStart w:id="1423" w:name="_Toc145956015"/>
      <w:bookmarkStart w:id="1424" w:name="_Toc153887447"/>
      <w:bookmarkStart w:id="1425" w:name="_Toc161905330"/>
      <w:bookmarkStart w:id="1426" w:name="_Toc170209933"/>
      <w:bookmarkStart w:id="1427" w:name="_Toc177550728"/>
      <w:bookmarkStart w:id="1428" w:name="_Toc183624815"/>
      <w:bookmarkStart w:id="1429" w:name="_Toc186726808"/>
      <w:bookmarkStart w:id="1430" w:name="_Toc20150360"/>
      <w:bookmarkStart w:id="1431" w:name="_Toc25168607"/>
      <w:bookmarkStart w:id="1432" w:name="_Toc27593026"/>
      <w:r w:rsidRPr="003B2883">
        <w:t>6.1.2.</w:t>
      </w:r>
      <w:r>
        <w:t>4</w:t>
      </w:r>
      <w:r w:rsidRPr="003B2883">
        <w:tab/>
        <w:t>HTTP multipart messages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7777777" w:rsidR="00EB7848" w:rsidRPr="003B2883" w:rsidRDefault="00EB7848" w:rsidP="00EB7848">
      <w:r w:rsidRPr="003B2883">
        <w:t>The multipart message shall include a "type" parameter (see IETF</w:t>
      </w:r>
      <w:r>
        <w:t> </w:t>
      </w:r>
      <w:r w:rsidRPr="003B2883">
        <w:t>RFC</w:t>
      </w:r>
      <w:r>
        <w:t> </w:t>
      </w:r>
      <w:r w:rsidRPr="003B2883">
        <w:t>2387 [9]) specifying the media type of the root body part, i.e. "application/json".</w:t>
      </w:r>
    </w:p>
    <w:p w14:paraId="699E3702" w14:textId="77777777"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433" w:name="_Toc34147897"/>
      <w:bookmarkStart w:id="1434" w:name="_Toc36463281"/>
      <w:bookmarkStart w:id="1435" w:name="_Toc43215121"/>
      <w:bookmarkStart w:id="1436" w:name="_Toc45032369"/>
      <w:bookmarkStart w:id="1437" w:name="_Toc49849858"/>
      <w:bookmarkStart w:id="1438" w:name="_Toc51873372"/>
      <w:bookmarkStart w:id="1439" w:name="_Toc56517500"/>
      <w:bookmarkStart w:id="1440" w:name="_Toc58594401"/>
      <w:bookmarkStart w:id="1441" w:name="_Toc67685911"/>
      <w:bookmarkStart w:id="1442" w:name="_Toc74993732"/>
      <w:bookmarkStart w:id="1443" w:name="_Toc82716320"/>
      <w:bookmarkStart w:id="1444" w:name="_Toc88818607"/>
      <w:bookmarkStart w:id="1445" w:name="_Toc90650529"/>
      <w:bookmarkStart w:id="1446" w:name="_Toc98506200"/>
      <w:bookmarkStart w:id="1447" w:name="_Toc106639485"/>
      <w:bookmarkStart w:id="1448" w:name="_Toc114778995"/>
      <w:bookmarkStart w:id="1449" w:name="_Toc122096912"/>
      <w:bookmarkStart w:id="1450" w:name="_Toc130844133"/>
      <w:bookmarkStart w:id="1451" w:name="_Toc138411839"/>
      <w:bookmarkStart w:id="1452" w:name="_Toc145956016"/>
      <w:bookmarkStart w:id="1453" w:name="_Toc153887448"/>
      <w:bookmarkStart w:id="1454" w:name="_Toc161905331"/>
      <w:bookmarkStart w:id="1455" w:name="_Toc170209934"/>
      <w:bookmarkStart w:id="1456" w:name="_Toc177550729"/>
      <w:bookmarkStart w:id="1457" w:name="_Toc183624816"/>
      <w:bookmarkStart w:id="1458" w:name="_Toc186726809"/>
      <w:r>
        <w:t>6.1.3</w:t>
      </w:r>
      <w:r>
        <w:tab/>
        <w:t>Resources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030D02FF" w14:textId="77777777" w:rsidR="00EB7848" w:rsidRPr="000A7435" w:rsidRDefault="00EB7848" w:rsidP="00B32564">
      <w:pPr>
        <w:pStyle w:val="Heading4"/>
      </w:pPr>
      <w:bookmarkStart w:id="1459" w:name="_Toc20150361"/>
      <w:bookmarkStart w:id="1460" w:name="_Toc25168608"/>
      <w:bookmarkStart w:id="1461" w:name="_Toc27593027"/>
      <w:bookmarkStart w:id="1462" w:name="_Toc34147898"/>
      <w:bookmarkStart w:id="1463" w:name="_Toc36463282"/>
      <w:bookmarkStart w:id="1464" w:name="_Toc43215122"/>
      <w:bookmarkStart w:id="1465" w:name="_Toc45032370"/>
      <w:bookmarkStart w:id="1466" w:name="_Toc49849859"/>
      <w:bookmarkStart w:id="1467" w:name="_Toc51873373"/>
      <w:bookmarkStart w:id="1468" w:name="_Toc56517501"/>
      <w:bookmarkStart w:id="1469" w:name="_Toc58594402"/>
      <w:bookmarkStart w:id="1470" w:name="_Toc67685912"/>
      <w:bookmarkStart w:id="1471" w:name="_Toc74993733"/>
      <w:bookmarkStart w:id="1472" w:name="_Toc82716321"/>
      <w:bookmarkStart w:id="1473" w:name="_Toc88818608"/>
      <w:bookmarkStart w:id="1474" w:name="_Toc90650530"/>
      <w:bookmarkStart w:id="1475" w:name="_Toc98506201"/>
      <w:bookmarkStart w:id="1476" w:name="_Toc106639486"/>
      <w:bookmarkStart w:id="1477" w:name="_Toc114778996"/>
      <w:bookmarkStart w:id="1478" w:name="_Toc122096913"/>
      <w:bookmarkStart w:id="1479" w:name="_Toc130844134"/>
      <w:bookmarkStart w:id="1480" w:name="_Toc138411840"/>
      <w:bookmarkStart w:id="1481" w:name="_Toc145956017"/>
      <w:bookmarkStart w:id="1482" w:name="_Toc153887449"/>
      <w:bookmarkStart w:id="1483" w:name="_Toc161905332"/>
      <w:bookmarkStart w:id="1484" w:name="_Toc170209935"/>
      <w:bookmarkStart w:id="1485" w:name="_Toc177550730"/>
      <w:bookmarkStart w:id="1486" w:name="_Toc183624817"/>
      <w:bookmarkStart w:id="1487" w:name="_Toc186726810"/>
      <w:r>
        <w:t>6.1.3.1</w:t>
      </w:r>
      <w:r>
        <w:tab/>
        <w:t>Overview</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4.95pt;height:351pt" o:ole="">
            <v:imagedata r:id="rId49" o:title=""/>
          </v:shape>
          <o:OLEObject Type="Embed" ProgID="Visio.Drawing.15" ShapeID="_x0000_i1044" DrawAspect="Content" ObjectID="_1797763588"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488" w:name="_Toc24937632"/>
      <w:bookmarkStart w:id="1489" w:name="_Toc33962447"/>
      <w:bookmarkStart w:id="1490" w:name="_Toc42883209"/>
      <w:bookmarkStart w:id="1491" w:name="_Toc49733077"/>
      <w:bookmarkStart w:id="1492" w:name="_Toc56690702"/>
      <w:bookmarkStart w:id="1493" w:name="_Toc153813289"/>
      <w:bookmarkStart w:id="1494" w:name="_Toc161905333"/>
      <w:bookmarkStart w:id="1495" w:name="_Toc170209936"/>
      <w:bookmarkStart w:id="1496" w:name="_Toc177550731"/>
      <w:bookmarkStart w:id="1497" w:name="_Toc183624818"/>
      <w:bookmarkStart w:id="1498" w:name="_Toc186726811"/>
      <w:r>
        <w:t>6.1.3.2</w:t>
      </w:r>
      <w:r w:rsidR="008211A5" w:rsidRPr="00690A26">
        <w:tab/>
        <w:t xml:space="preserve">Resource: </w:t>
      </w:r>
      <w:r w:rsidR="008211A5">
        <w:t>up-</w:t>
      </w:r>
      <w:r w:rsidR="008211A5" w:rsidRPr="00690A26">
        <w:t>subscriptions (Collection)</w:t>
      </w:r>
      <w:bookmarkEnd w:id="1488"/>
      <w:bookmarkEnd w:id="1489"/>
      <w:bookmarkEnd w:id="1490"/>
      <w:bookmarkEnd w:id="1491"/>
      <w:bookmarkEnd w:id="1492"/>
      <w:bookmarkEnd w:id="1493"/>
      <w:bookmarkEnd w:id="1494"/>
      <w:bookmarkEnd w:id="1495"/>
      <w:bookmarkEnd w:id="1496"/>
      <w:bookmarkEnd w:id="1497"/>
      <w:bookmarkEnd w:id="1498"/>
    </w:p>
    <w:p w14:paraId="5843D221" w14:textId="5434DF47" w:rsidR="008211A5" w:rsidRPr="00690A26" w:rsidRDefault="00576A22" w:rsidP="008211A5">
      <w:pPr>
        <w:pStyle w:val="Heading5"/>
      </w:pPr>
      <w:bookmarkStart w:id="1499" w:name="_Toc24937633"/>
      <w:bookmarkStart w:id="1500" w:name="_Toc33962448"/>
      <w:bookmarkStart w:id="1501" w:name="_Toc42883210"/>
      <w:bookmarkStart w:id="1502" w:name="_Toc49733078"/>
      <w:bookmarkStart w:id="1503" w:name="_Toc56690703"/>
      <w:bookmarkStart w:id="1504" w:name="_Toc153813290"/>
      <w:bookmarkStart w:id="1505" w:name="_Toc161905334"/>
      <w:bookmarkStart w:id="1506" w:name="_Toc170209937"/>
      <w:bookmarkStart w:id="1507" w:name="_Toc177550732"/>
      <w:bookmarkStart w:id="1508" w:name="_Toc183624819"/>
      <w:bookmarkStart w:id="1509" w:name="_Toc186726812"/>
      <w:r>
        <w:t>6.1.3.2</w:t>
      </w:r>
      <w:r w:rsidR="008211A5" w:rsidRPr="00690A26">
        <w:t>.1</w:t>
      </w:r>
      <w:r w:rsidR="008211A5" w:rsidRPr="00690A26">
        <w:tab/>
        <w:t>Description</w:t>
      </w:r>
      <w:bookmarkEnd w:id="1499"/>
      <w:bookmarkEnd w:id="1500"/>
      <w:bookmarkEnd w:id="1501"/>
      <w:bookmarkEnd w:id="1502"/>
      <w:bookmarkEnd w:id="1503"/>
      <w:bookmarkEnd w:id="1504"/>
      <w:bookmarkEnd w:id="1505"/>
      <w:bookmarkEnd w:id="1506"/>
      <w:bookmarkEnd w:id="1507"/>
      <w:bookmarkEnd w:id="1508"/>
      <w:bookmarkEnd w:id="1509"/>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510" w:name="_Toc24937634"/>
      <w:bookmarkStart w:id="1511" w:name="_Toc33962449"/>
      <w:bookmarkStart w:id="1512" w:name="_Toc42883211"/>
      <w:bookmarkStart w:id="1513" w:name="_Toc49733079"/>
      <w:bookmarkStart w:id="1514" w:name="_Toc56690704"/>
      <w:bookmarkStart w:id="1515" w:name="_Toc153813291"/>
      <w:bookmarkStart w:id="1516" w:name="_Toc161905335"/>
      <w:bookmarkStart w:id="1517" w:name="_Toc170209938"/>
      <w:bookmarkStart w:id="1518" w:name="_Toc177550733"/>
      <w:bookmarkStart w:id="1519" w:name="_Toc183624820"/>
      <w:bookmarkStart w:id="1520" w:name="_Toc186726813"/>
      <w:r>
        <w:t>6.1.3.2</w:t>
      </w:r>
      <w:r w:rsidR="008211A5" w:rsidRPr="00690A26">
        <w:t>.2</w:t>
      </w:r>
      <w:r w:rsidR="008211A5" w:rsidRPr="00690A26">
        <w:tab/>
        <w:t>Resource Definition</w:t>
      </w:r>
      <w:bookmarkEnd w:id="1510"/>
      <w:bookmarkEnd w:id="1511"/>
      <w:bookmarkEnd w:id="1512"/>
      <w:bookmarkEnd w:id="1513"/>
      <w:bookmarkEnd w:id="1514"/>
      <w:bookmarkEnd w:id="1515"/>
      <w:bookmarkEnd w:id="1516"/>
      <w:bookmarkEnd w:id="1517"/>
      <w:bookmarkEnd w:id="1518"/>
      <w:bookmarkEnd w:id="1519"/>
      <w:bookmarkEnd w:id="1520"/>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521" w:name="_Toc24937635"/>
      <w:bookmarkStart w:id="1522" w:name="_Toc33962450"/>
      <w:bookmarkStart w:id="1523" w:name="_Toc42883212"/>
      <w:bookmarkStart w:id="1524" w:name="_Toc49733080"/>
      <w:bookmarkStart w:id="1525" w:name="_Toc56690705"/>
      <w:bookmarkStart w:id="1526" w:name="_Toc153813292"/>
      <w:bookmarkStart w:id="1527" w:name="_Toc161905336"/>
      <w:bookmarkStart w:id="1528" w:name="_Toc170209939"/>
      <w:bookmarkStart w:id="1529" w:name="_Toc177550734"/>
      <w:bookmarkStart w:id="1530" w:name="_Toc183624821"/>
      <w:bookmarkStart w:id="1531" w:name="_Toc186726814"/>
      <w:r>
        <w:t>6.1.3.2</w:t>
      </w:r>
      <w:r w:rsidR="008211A5" w:rsidRPr="00690A26">
        <w:t>.3</w:t>
      </w:r>
      <w:r w:rsidR="008211A5" w:rsidRPr="00690A26">
        <w:tab/>
        <w:t>Resource Standard Methods</w:t>
      </w:r>
      <w:bookmarkEnd w:id="1521"/>
      <w:bookmarkEnd w:id="1522"/>
      <w:bookmarkEnd w:id="1523"/>
      <w:bookmarkEnd w:id="1524"/>
      <w:bookmarkEnd w:id="1525"/>
      <w:bookmarkEnd w:id="1526"/>
      <w:bookmarkEnd w:id="1527"/>
      <w:bookmarkEnd w:id="1528"/>
      <w:bookmarkEnd w:id="1529"/>
      <w:bookmarkEnd w:id="1530"/>
      <w:bookmarkEnd w:id="1531"/>
    </w:p>
    <w:p w14:paraId="38DEA7EA" w14:textId="46260D56" w:rsidR="008211A5" w:rsidRPr="00690A26" w:rsidRDefault="00576A22" w:rsidP="008211A5">
      <w:pPr>
        <w:pStyle w:val="H6"/>
      </w:pPr>
      <w:bookmarkStart w:id="1532" w:name="_Toc24937636"/>
      <w:bookmarkStart w:id="1533" w:name="_Toc33962451"/>
      <w:bookmarkStart w:id="1534" w:name="_Toc42883213"/>
      <w:bookmarkStart w:id="1535" w:name="_Toc49733081"/>
      <w:bookmarkStart w:id="1536" w:name="_Toc56690706"/>
      <w:r>
        <w:t>6.1.3.2</w:t>
      </w:r>
      <w:r w:rsidR="008211A5" w:rsidRPr="00690A26">
        <w:t>.3.1</w:t>
      </w:r>
      <w:r w:rsidR="008211A5" w:rsidRPr="00690A26">
        <w:tab/>
        <w:t>POST</w:t>
      </w:r>
      <w:bookmarkEnd w:id="1532"/>
      <w:bookmarkEnd w:id="1533"/>
      <w:bookmarkEnd w:id="1534"/>
      <w:bookmarkEnd w:id="1535"/>
      <w:bookmarkEnd w:id="1536"/>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537" w:name="_Toc24937637"/>
      <w:bookmarkStart w:id="1538"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539" w:name="_Toc42883214"/>
      <w:bookmarkStart w:id="1540" w:name="_Toc49733082"/>
      <w:bookmarkStart w:id="1541" w:name="_Toc56690707"/>
      <w:bookmarkStart w:id="1542" w:name="_Toc153813293"/>
      <w:bookmarkStart w:id="1543" w:name="_Toc161905337"/>
      <w:bookmarkStart w:id="1544" w:name="_Toc170209940"/>
      <w:bookmarkStart w:id="1545" w:name="_Toc177550735"/>
      <w:bookmarkStart w:id="1546" w:name="_Toc183624822"/>
      <w:bookmarkStart w:id="1547" w:name="_Toc186726815"/>
      <w:r>
        <w:t>6.1.3.3</w:t>
      </w:r>
      <w:r w:rsidR="008211A5" w:rsidRPr="00690A26">
        <w:tab/>
        <w:t xml:space="preserve">Resource: </w:t>
      </w:r>
      <w:r w:rsidR="008211A5">
        <w:t>up-</w:t>
      </w:r>
      <w:r w:rsidR="008211A5" w:rsidRPr="00690A26">
        <w:t>subscription (Document)</w:t>
      </w:r>
      <w:bookmarkEnd w:id="1537"/>
      <w:bookmarkEnd w:id="1538"/>
      <w:bookmarkEnd w:id="1539"/>
      <w:bookmarkEnd w:id="1540"/>
      <w:bookmarkEnd w:id="1541"/>
      <w:bookmarkEnd w:id="1542"/>
      <w:bookmarkEnd w:id="1543"/>
      <w:bookmarkEnd w:id="1544"/>
      <w:bookmarkEnd w:id="1545"/>
      <w:bookmarkEnd w:id="1546"/>
      <w:bookmarkEnd w:id="1547"/>
    </w:p>
    <w:p w14:paraId="49DDADFA" w14:textId="07A26118" w:rsidR="008211A5" w:rsidRPr="00690A26" w:rsidRDefault="00CA6E04" w:rsidP="008211A5">
      <w:pPr>
        <w:pStyle w:val="Heading5"/>
      </w:pPr>
      <w:bookmarkStart w:id="1548" w:name="_Toc24937638"/>
      <w:bookmarkStart w:id="1549" w:name="_Toc33962453"/>
      <w:bookmarkStart w:id="1550" w:name="_Toc42883215"/>
      <w:bookmarkStart w:id="1551" w:name="_Toc49733083"/>
      <w:bookmarkStart w:id="1552" w:name="_Toc56690708"/>
      <w:bookmarkStart w:id="1553" w:name="_Toc153813294"/>
      <w:bookmarkStart w:id="1554" w:name="_Toc161905338"/>
      <w:bookmarkStart w:id="1555" w:name="_Toc170209941"/>
      <w:bookmarkStart w:id="1556" w:name="_Toc177550736"/>
      <w:bookmarkStart w:id="1557" w:name="_Toc183624823"/>
      <w:bookmarkStart w:id="1558" w:name="_Toc186726816"/>
      <w:r>
        <w:t>6.1.3.3</w:t>
      </w:r>
      <w:r w:rsidR="008211A5" w:rsidRPr="00690A26">
        <w:t>.1</w:t>
      </w:r>
      <w:r w:rsidR="008211A5" w:rsidRPr="00690A26">
        <w:tab/>
        <w:t>Description</w:t>
      </w:r>
      <w:bookmarkEnd w:id="1548"/>
      <w:bookmarkEnd w:id="1549"/>
      <w:bookmarkEnd w:id="1550"/>
      <w:bookmarkEnd w:id="1551"/>
      <w:bookmarkEnd w:id="1552"/>
      <w:bookmarkEnd w:id="1553"/>
      <w:bookmarkEnd w:id="1554"/>
      <w:bookmarkEnd w:id="1555"/>
      <w:bookmarkEnd w:id="1556"/>
      <w:bookmarkEnd w:id="1557"/>
      <w:bookmarkEnd w:id="1558"/>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559" w:name="_Toc24937639"/>
      <w:bookmarkStart w:id="1560" w:name="_Toc33962454"/>
      <w:bookmarkStart w:id="1561" w:name="_Toc42883216"/>
      <w:bookmarkStart w:id="1562" w:name="_Toc49733084"/>
      <w:bookmarkStart w:id="1563" w:name="_Toc56690709"/>
      <w:bookmarkStart w:id="1564" w:name="_Toc153813295"/>
      <w:bookmarkStart w:id="1565" w:name="_Toc161905339"/>
      <w:bookmarkStart w:id="1566" w:name="_Toc170209942"/>
      <w:bookmarkStart w:id="1567" w:name="_Toc177550737"/>
      <w:bookmarkStart w:id="1568" w:name="_Toc183624824"/>
      <w:bookmarkStart w:id="1569" w:name="_Toc186726817"/>
      <w:r>
        <w:t>6.1.3.3</w:t>
      </w:r>
      <w:r w:rsidR="008211A5" w:rsidRPr="00690A26">
        <w:t>.2</w:t>
      </w:r>
      <w:r w:rsidR="008211A5" w:rsidRPr="00690A26">
        <w:tab/>
        <w:t>Resource Definition</w:t>
      </w:r>
      <w:bookmarkEnd w:id="1559"/>
      <w:bookmarkEnd w:id="1560"/>
      <w:bookmarkEnd w:id="1561"/>
      <w:bookmarkEnd w:id="1562"/>
      <w:bookmarkEnd w:id="1563"/>
      <w:bookmarkEnd w:id="1564"/>
      <w:bookmarkEnd w:id="1565"/>
      <w:bookmarkEnd w:id="1566"/>
      <w:bookmarkEnd w:id="1567"/>
      <w:bookmarkEnd w:id="1568"/>
      <w:bookmarkEnd w:id="1569"/>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570" w:name="_Toc24937640"/>
      <w:bookmarkStart w:id="1571" w:name="_Toc33962455"/>
      <w:bookmarkStart w:id="1572" w:name="_Toc42883217"/>
      <w:bookmarkStart w:id="1573" w:name="_Toc49733085"/>
      <w:bookmarkStart w:id="1574" w:name="_Toc56690710"/>
      <w:bookmarkStart w:id="1575" w:name="_Toc153813296"/>
      <w:bookmarkStart w:id="1576" w:name="_Toc161905340"/>
      <w:bookmarkStart w:id="1577" w:name="_Toc170209943"/>
      <w:bookmarkStart w:id="1578" w:name="_Toc177550738"/>
      <w:bookmarkStart w:id="1579" w:name="_Toc183624825"/>
      <w:bookmarkStart w:id="1580" w:name="_Toc186726818"/>
      <w:r>
        <w:t>6.1.3.3</w:t>
      </w:r>
      <w:r w:rsidR="008211A5" w:rsidRPr="00690A26">
        <w:t>.3</w:t>
      </w:r>
      <w:r w:rsidR="008211A5" w:rsidRPr="00690A26">
        <w:tab/>
        <w:t>Resource Standard Methods</w:t>
      </w:r>
      <w:bookmarkEnd w:id="1570"/>
      <w:bookmarkEnd w:id="1571"/>
      <w:bookmarkEnd w:id="1572"/>
      <w:bookmarkEnd w:id="1573"/>
      <w:bookmarkEnd w:id="1574"/>
      <w:bookmarkEnd w:id="1575"/>
      <w:bookmarkEnd w:id="1576"/>
      <w:bookmarkEnd w:id="1577"/>
      <w:bookmarkEnd w:id="1578"/>
      <w:bookmarkEnd w:id="1579"/>
      <w:bookmarkEnd w:id="1580"/>
    </w:p>
    <w:p w14:paraId="5793DB76" w14:textId="24C3889D" w:rsidR="008211A5" w:rsidRPr="00690A26" w:rsidRDefault="00CA6E04" w:rsidP="008211A5">
      <w:pPr>
        <w:pStyle w:val="H6"/>
      </w:pPr>
      <w:bookmarkStart w:id="1581" w:name="_Toc24937641"/>
      <w:bookmarkStart w:id="1582" w:name="_Toc33962456"/>
      <w:bookmarkStart w:id="1583" w:name="_Toc42883218"/>
      <w:bookmarkStart w:id="1584" w:name="_Toc49733086"/>
      <w:bookmarkStart w:id="1585" w:name="_Toc56690711"/>
      <w:r>
        <w:t>6.1.3.3</w:t>
      </w:r>
      <w:r w:rsidR="008211A5" w:rsidRPr="00690A26">
        <w:t>.3.1</w:t>
      </w:r>
      <w:r w:rsidR="008211A5" w:rsidRPr="00690A26">
        <w:tab/>
        <w:t>DELETE</w:t>
      </w:r>
      <w:bookmarkEnd w:id="1581"/>
      <w:bookmarkEnd w:id="1582"/>
      <w:bookmarkEnd w:id="1583"/>
      <w:bookmarkEnd w:id="1584"/>
      <w:bookmarkEnd w:id="158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586" w:name="_Toc20150362"/>
      <w:bookmarkStart w:id="1587" w:name="_Toc25168609"/>
      <w:bookmarkStart w:id="1588" w:name="_Toc27593028"/>
      <w:bookmarkStart w:id="1589" w:name="_Toc34147899"/>
      <w:bookmarkStart w:id="1590" w:name="_Toc36463283"/>
      <w:bookmarkStart w:id="1591" w:name="_Toc43215123"/>
      <w:bookmarkStart w:id="1592" w:name="_Toc45032371"/>
      <w:bookmarkStart w:id="1593" w:name="_Toc49849860"/>
      <w:bookmarkStart w:id="1594" w:name="_Toc51873374"/>
      <w:bookmarkStart w:id="1595" w:name="_Toc56517502"/>
      <w:bookmarkStart w:id="1596" w:name="_Toc58594403"/>
      <w:bookmarkStart w:id="1597" w:name="_Toc67685913"/>
      <w:bookmarkStart w:id="1598" w:name="_Toc74993734"/>
      <w:bookmarkStart w:id="1599" w:name="_Toc82716322"/>
      <w:bookmarkStart w:id="1600" w:name="_Toc88818609"/>
      <w:bookmarkStart w:id="1601" w:name="_Toc90650531"/>
      <w:bookmarkStart w:id="1602" w:name="_Toc98506202"/>
      <w:bookmarkStart w:id="1603" w:name="_Toc106639487"/>
      <w:bookmarkStart w:id="1604" w:name="_Toc114778997"/>
      <w:bookmarkStart w:id="1605" w:name="_Toc122096914"/>
      <w:bookmarkStart w:id="1606" w:name="_Toc130844135"/>
      <w:bookmarkStart w:id="1607" w:name="_Toc138411841"/>
      <w:bookmarkStart w:id="1608" w:name="_Toc145956018"/>
      <w:bookmarkStart w:id="1609" w:name="_Toc153887450"/>
      <w:bookmarkStart w:id="1610" w:name="_Toc161905341"/>
      <w:bookmarkStart w:id="1611" w:name="_Toc170209944"/>
      <w:bookmarkStart w:id="1612" w:name="_Toc177550739"/>
      <w:bookmarkStart w:id="1613" w:name="_Toc183624826"/>
      <w:bookmarkStart w:id="1614" w:name="_Toc186726819"/>
      <w:r>
        <w:lastRenderedPageBreak/>
        <w:t>6.1.4</w:t>
      </w:r>
      <w:r>
        <w:tab/>
        <w:t>Custom Operations without associated resources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1F165ECE" w14:textId="77777777" w:rsidR="00EB7848" w:rsidRPr="000A7435" w:rsidRDefault="00EB7848" w:rsidP="00B32564">
      <w:pPr>
        <w:pStyle w:val="Heading4"/>
      </w:pPr>
      <w:bookmarkStart w:id="1615" w:name="_Toc20150363"/>
      <w:bookmarkStart w:id="1616" w:name="_Toc25168610"/>
      <w:bookmarkStart w:id="1617" w:name="_Toc27593029"/>
      <w:bookmarkStart w:id="1618" w:name="_Toc34147900"/>
      <w:bookmarkStart w:id="1619" w:name="_Toc36463284"/>
      <w:bookmarkStart w:id="1620" w:name="_Toc43215124"/>
      <w:bookmarkStart w:id="1621" w:name="_Toc45032372"/>
      <w:bookmarkStart w:id="1622" w:name="_Toc49849861"/>
      <w:bookmarkStart w:id="1623" w:name="_Toc51873375"/>
      <w:bookmarkStart w:id="1624" w:name="_Toc56517503"/>
      <w:bookmarkStart w:id="1625" w:name="_Toc58594404"/>
      <w:bookmarkStart w:id="1626" w:name="_Toc67685914"/>
      <w:bookmarkStart w:id="1627" w:name="_Toc74993735"/>
      <w:bookmarkStart w:id="1628" w:name="_Toc82716323"/>
      <w:bookmarkStart w:id="1629" w:name="_Toc88818610"/>
      <w:bookmarkStart w:id="1630" w:name="_Toc90650532"/>
      <w:bookmarkStart w:id="1631" w:name="_Toc98506203"/>
      <w:bookmarkStart w:id="1632" w:name="_Toc106639488"/>
      <w:bookmarkStart w:id="1633" w:name="_Toc114778998"/>
      <w:bookmarkStart w:id="1634" w:name="_Toc122096915"/>
      <w:bookmarkStart w:id="1635" w:name="_Toc130844136"/>
      <w:bookmarkStart w:id="1636" w:name="_Toc138411842"/>
      <w:bookmarkStart w:id="1637" w:name="_Toc145956019"/>
      <w:bookmarkStart w:id="1638" w:name="_Toc153887451"/>
      <w:bookmarkStart w:id="1639" w:name="_Toc161905342"/>
      <w:bookmarkStart w:id="1640" w:name="_Toc170209945"/>
      <w:bookmarkStart w:id="1641" w:name="_Toc177550740"/>
      <w:bookmarkStart w:id="1642" w:name="_Toc183624827"/>
      <w:bookmarkStart w:id="1643" w:name="_Toc186726820"/>
      <w:r>
        <w:t>6.1.4.1</w:t>
      </w:r>
      <w:r>
        <w:tab/>
        <w:t>Overview</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644" w:name="_Toc20150364"/>
      <w:bookmarkStart w:id="1645" w:name="_Toc25168611"/>
      <w:bookmarkStart w:id="1646" w:name="_Toc27593030"/>
      <w:bookmarkStart w:id="1647" w:name="_Toc34147901"/>
      <w:bookmarkStart w:id="1648" w:name="_Toc36463285"/>
      <w:bookmarkStart w:id="1649" w:name="_Toc43215125"/>
      <w:bookmarkStart w:id="1650" w:name="_Toc45032373"/>
      <w:bookmarkStart w:id="1651" w:name="_Toc49849862"/>
      <w:bookmarkStart w:id="1652" w:name="_Toc51873376"/>
      <w:bookmarkStart w:id="1653" w:name="_Toc56517504"/>
      <w:bookmarkStart w:id="1654" w:name="_Toc58594405"/>
      <w:bookmarkStart w:id="1655" w:name="_Toc67685915"/>
      <w:bookmarkStart w:id="1656" w:name="_Toc74993736"/>
      <w:bookmarkStart w:id="1657" w:name="_Toc82716324"/>
      <w:bookmarkStart w:id="1658" w:name="_Toc88818611"/>
      <w:bookmarkStart w:id="1659" w:name="_Toc90650533"/>
      <w:bookmarkStart w:id="1660" w:name="_Toc98506204"/>
      <w:bookmarkStart w:id="1661" w:name="_Toc106639489"/>
      <w:bookmarkStart w:id="1662" w:name="_Toc114778999"/>
      <w:bookmarkStart w:id="1663" w:name="_Toc122096916"/>
      <w:bookmarkStart w:id="1664" w:name="_Toc130844137"/>
      <w:bookmarkStart w:id="1665" w:name="_Toc138411843"/>
      <w:bookmarkStart w:id="1666" w:name="_Toc145956020"/>
      <w:bookmarkStart w:id="1667" w:name="_Toc153887452"/>
      <w:bookmarkStart w:id="1668" w:name="_Toc161905343"/>
      <w:bookmarkStart w:id="1669" w:name="_Toc170209946"/>
      <w:bookmarkStart w:id="1670" w:name="_Toc177550741"/>
      <w:bookmarkStart w:id="1671" w:name="_Toc183624828"/>
      <w:bookmarkStart w:id="1672" w:name="_Toc186726821"/>
      <w:r>
        <w:t>6.1.4.2</w:t>
      </w:r>
      <w:r>
        <w:tab/>
        <w:t>Operation: determine-location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171CAEC2" w14:textId="77777777" w:rsidR="00EB7848" w:rsidRDefault="00EB7848" w:rsidP="00B32564">
      <w:pPr>
        <w:pStyle w:val="Heading5"/>
      </w:pPr>
      <w:bookmarkStart w:id="1673" w:name="_Toc20150365"/>
      <w:bookmarkStart w:id="1674" w:name="_Toc25168612"/>
      <w:bookmarkStart w:id="1675" w:name="_Toc27593031"/>
      <w:bookmarkStart w:id="1676" w:name="_Toc34147902"/>
      <w:bookmarkStart w:id="1677" w:name="_Toc36463286"/>
      <w:bookmarkStart w:id="1678" w:name="_Toc43215126"/>
      <w:bookmarkStart w:id="1679" w:name="_Toc45032374"/>
      <w:bookmarkStart w:id="1680" w:name="_Toc49849863"/>
      <w:bookmarkStart w:id="1681" w:name="_Toc51873377"/>
      <w:bookmarkStart w:id="1682" w:name="_Toc56517505"/>
      <w:bookmarkStart w:id="1683" w:name="_Toc58594406"/>
      <w:bookmarkStart w:id="1684" w:name="_Toc67685916"/>
      <w:bookmarkStart w:id="1685" w:name="_Toc74993737"/>
      <w:bookmarkStart w:id="1686" w:name="_Toc82716325"/>
      <w:bookmarkStart w:id="1687" w:name="_Toc88818612"/>
      <w:bookmarkStart w:id="1688" w:name="_Toc90650534"/>
      <w:bookmarkStart w:id="1689" w:name="_Toc98506205"/>
      <w:bookmarkStart w:id="1690" w:name="_Toc106639490"/>
      <w:bookmarkStart w:id="1691" w:name="_Toc114779000"/>
      <w:bookmarkStart w:id="1692" w:name="_Toc122096917"/>
      <w:bookmarkStart w:id="1693" w:name="_Toc130844138"/>
      <w:bookmarkStart w:id="1694" w:name="_Toc138411844"/>
      <w:bookmarkStart w:id="1695" w:name="_Toc145956021"/>
      <w:bookmarkStart w:id="1696" w:name="_Toc153887453"/>
      <w:bookmarkStart w:id="1697" w:name="_Toc161905344"/>
      <w:bookmarkStart w:id="1698" w:name="_Toc170209947"/>
      <w:bookmarkStart w:id="1699" w:name="_Toc177550742"/>
      <w:bookmarkStart w:id="1700" w:name="_Toc183624829"/>
      <w:bookmarkStart w:id="1701" w:name="_Toc186726822"/>
      <w:r>
        <w:t>6.1.4.2.1</w:t>
      </w:r>
      <w:r>
        <w:tab/>
        <w:t>Description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702" w:name="_Toc20150366"/>
      <w:bookmarkStart w:id="1703" w:name="_Toc25168613"/>
      <w:bookmarkStart w:id="1704" w:name="_Toc27593032"/>
      <w:bookmarkStart w:id="1705" w:name="_Toc34147903"/>
      <w:bookmarkStart w:id="1706" w:name="_Toc36463287"/>
      <w:bookmarkStart w:id="1707" w:name="_Toc43215127"/>
      <w:bookmarkStart w:id="1708" w:name="_Toc45032375"/>
      <w:bookmarkStart w:id="1709" w:name="_Toc49849864"/>
      <w:bookmarkStart w:id="1710" w:name="_Toc51873378"/>
      <w:bookmarkStart w:id="1711" w:name="_Toc56517506"/>
      <w:bookmarkStart w:id="1712" w:name="_Toc58594407"/>
      <w:bookmarkStart w:id="1713" w:name="_Toc67685917"/>
      <w:bookmarkStart w:id="1714" w:name="_Toc74993738"/>
      <w:bookmarkStart w:id="1715" w:name="_Toc82716326"/>
      <w:bookmarkStart w:id="1716" w:name="_Toc88818613"/>
      <w:bookmarkStart w:id="1717" w:name="_Toc90650535"/>
      <w:bookmarkStart w:id="1718" w:name="_Toc98506206"/>
      <w:bookmarkStart w:id="1719" w:name="_Toc106639491"/>
      <w:bookmarkStart w:id="1720" w:name="_Toc114779001"/>
      <w:bookmarkStart w:id="1721" w:name="_Toc122096918"/>
      <w:bookmarkStart w:id="1722" w:name="_Toc130844139"/>
      <w:bookmarkStart w:id="1723" w:name="_Toc138411845"/>
      <w:bookmarkStart w:id="1724" w:name="_Toc145956022"/>
      <w:bookmarkStart w:id="1725" w:name="_Toc153887454"/>
      <w:bookmarkStart w:id="1726" w:name="_Toc161905345"/>
      <w:bookmarkStart w:id="1727" w:name="_Toc170209948"/>
      <w:bookmarkStart w:id="1728" w:name="_Toc177550743"/>
      <w:bookmarkStart w:id="1729" w:name="_Toc183624830"/>
      <w:bookmarkStart w:id="1730" w:name="_Toc186726823"/>
      <w:r>
        <w:t>6.1.4.2.2</w:t>
      </w:r>
      <w:r>
        <w:tab/>
        <w:t>Operation Definition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731"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731"/>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732"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732"/>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733" w:name="_PERM_MCCTEMPBM_CRPT90020009___2"/>
            <w:r w:rsidRPr="00AA6A4C">
              <w:t>-</w:t>
            </w:r>
            <w:r w:rsidRPr="00AA6A4C">
              <w:tab/>
            </w:r>
            <w:r w:rsidRPr="000B71E4">
              <w:t>POSITIONING_FAILED</w:t>
            </w:r>
          </w:p>
          <w:bookmarkEnd w:id="1733"/>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734" w:name="_PERM_MCCTEMPBM_CRPT90020010___2"/>
            <w:r>
              <w:t>-</w:t>
            </w:r>
            <w:r>
              <w:tab/>
            </w:r>
            <w:r w:rsidRPr="0032412C">
              <w:t>UNREACHABLE_USER</w:t>
            </w:r>
          </w:p>
          <w:bookmarkEnd w:id="1734"/>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735" w:name="_Toc20150367"/>
      <w:bookmarkStart w:id="1736" w:name="_Toc25168614"/>
      <w:bookmarkStart w:id="1737" w:name="_Toc27593033"/>
      <w:bookmarkStart w:id="1738" w:name="_Toc34147904"/>
      <w:bookmarkStart w:id="1739" w:name="_Toc36463288"/>
      <w:bookmarkStart w:id="1740" w:name="_Toc43215128"/>
      <w:bookmarkStart w:id="1741" w:name="_Toc45032376"/>
      <w:bookmarkStart w:id="1742" w:name="_Toc49849865"/>
      <w:bookmarkStart w:id="1743" w:name="_Toc51873379"/>
      <w:bookmarkStart w:id="1744" w:name="_Toc56517507"/>
      <w:bookmarkStart w:id="1745" w:name="_Toc58594408"/>
      <w:bookmarkStart w:id="1746" w:name="_Toc67685918"/>
      <w:bookmarkStart w:id="1747" w:name="_Toc74993739"/>
      <w:bookmarkStart w:id="1748" w:name="_Toc82716327"/>
      <w:bookmarkStart w:id="1749" w:name="_Toc88818614"/>
      <w:bookmarkStart w:id="1750" w:name="_Toc90650536"/>
      <w:bookmarkStart w:id="1751" w:name="_Toc98506207"/>
      <w:bookmarkStart w:id="1752" w:name="_Toc106639492"/>
      <w:bookmarkStart w:id="1753" w:name="_Toc114779002"/>
      <w:bookmarkStart w:id="1754" w:name="_Toc122096919"/>
      <w:bookmarkStart w:id="1755" w:name="_Toc130844140"/>
      <w:bookmarkStart w:id="1756" w:name="_Toc138411846"/>
      <w:bookmarkStart w:id="1757" w:name="_Toc145956023"/>
      <w:bookmarkStart w:id="1758" w:name="_Toc153887455"/>
      <w:bookmarkStart w:id="1759" w:name="_Toc161905346"/>
      <w:bookmarkStart w:id="1760" w:name="_Toc170209949"/>
      <w:bookmarkStart w:id="1761" w:name="_Toc177550744"/>
      <w:bookmarkStart w:id="1762" w:name="_Toc183624831"/>
      <w:bookmarkStart w:id="1763" w:name="_Toc186726824"/>
      <w:r>
        <w:t>6.1.4.3</w:t>
      </w:r>
      <w:r>
        <w:tab/>
        <w:t>Operation: cancel-location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AEB620B" w14:textId="77777777" w:rsidR="00EB7848" w:rsidRDefault="00EB7848" w:rsidP="00B32564">
      <w:pPr>
        <w:pStyle w:val="Heading5"/>
      </w:pPr>
      <w:bookmarkStart w:id="1764" w:name="_Toc20150368"/>
      <w:bookmarkStart w:id="1765" w:name="_Toc25168615"/>
      <w:bookmarkStart w:id="1766" w:name="_Toc27593034"/>
      <w:bookmarkStart w:id="1767" w:name="_Toc34147905"/>
      <w:bookmarkStart w:id="1768" w:name="_Toc36463289"/>
      <w:bookmarkStart w:id="1769" w:name="_Toc43215129"/>
      <w:bookmarkStart w:id="1770" w:name="_Toc45032377"/>
      <w:bookmarkStart w:id="1771" w:name="_Toc49849866"/>
      <w:bookmarkStart w:id="1772" w:name="_Toc51873380"/>
      <w:bookmarkStart w:id="1773" w:name="_Toc56517508"/>
      <w:bookmarkStart w:id="1774" w:name="_Toc58594409"/>
      <w:bookmarkStart w:id="1775" w:name="_Toc67685919"/>
      <w:bookmarkStart w:id="1776" w:name="_Toc74993740"/>
      <w:bookmarkStart w:id="1777" w:name="_Toc82716328"/>
      <w:bookmarkStart w:id="1778" w:name="_Toc88818615"/>
      <w:bookmarkStart w:id="1779" w:name="_Toc90650537"/>
      <w:bookmarkStart w:id="1780" w:name="_Toc98506208"/>
      <w:bookmarkStart w:id="1781" w:name="_Toc106639493"/>
      <w:bookmarkStart w:id="1782" w:name="_Toc114779003"/>
      <w:bookmarkStart w:id="1783" w:name="_Toc122096920"/>
      <w:bookmarkStart w:id="1784" w:name="_Toc130844141"/>
      <w:bookmarkStart w:id="1785" w:name="_Toc138411847"/>
      <w:bookmarkStart w:id="1786" w:name="_Toc145956024"/>
      <w:bookmarkStart w:id="1787" w:name="_Toc153887456"/>
      <w:bookmarkStart w:id="1788" w:name="_Toc161905347"/>
      <w:bookmarkStart w:id="1789" w:name="_Toc170209950"/>
      <w:bookmarkStart w:id="1790" w:name="_Toc177550745"/>
      <w:bookmarkStart w:id="1791" w:name="_Toc183624832"/>
      <w:bookmarkStart w:id="1792" w:name="_Toc186726825"/>
      <w:r>
        <w:t>6.1.4.3.1</w:t>
      </w:r>
      <w:r>
        <w:tab/>
        <w:t>Description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793" w:name="_Toc20150369"/>
      <w:bookmarkStart w:id="1794" w:name="_Toc25168616"/>
      <w:bookmarkStart w:id="1795" w:name="_Toc27593035"/>
      <w:bookmarkStart w:id="1796" w:name="_Toc34147906"/>
      <w:bookmarkStart w:id="1797" w:name="_Toc36463290"/>
      <w:bookmarkStart w:id="1798" w:name="_Toc43215130"/>
      <w:bookmarkStart w:id="1799" w:name="_Toc45032378"/>
      <w:bookmarkStart w:id="1800" w:name="_Toc49849867"/>
      <w:bookmarkStart w:id="1801" w:name="_Toc51873381"/>
      <w:bookmarkStart w:id="1802" w:name="_Toc56517509"/>
      <w:bookmarkStart w:id="1803" w:name="_Toc58594410"/>
      <w:bookmarkStart w:id="1804" w:name="_Toc67685920"/>
      <w:bookmarkStart w:id="1805" w:name="_Toc74993741"/>
      <w:bookmarkStart w:id="1806" w:name="_Toc82716329"/>
      <w:bookmarkStart w:id="1807" w:name="_Toc88818616"/>
      <w:bookmarkStart w:id="1808" w:name="_Toc90650538"/>
      <w:bookmarkStart w:id="1809" w:name="_Toc98506209"/>
      <w:bookmarkStart w:id="1810" w:name="_Toc106639494"/>
      <w:bookmarkStart w:id="1811" w:name="_Toc114779004"/>
      <w:bookmarkStart w:id="1812" w:name="_Toc122096921"/>
      <w:bookmarkStart w:id="1813" w:name="_Toc130844142"/>
      <w:bookmarkStart w:id="1814" w:name="_Toc138411848"/>
      <w:bookmarkStart w:id="1815" w:name="_Toc145956025"/>
      <w:bookmarkStart w:id="1816" w:name="_Toc153887457"/>
      <w:bookmarkStart w:id="1817" w:name="_Toc161905348"/>
      <w:bookmarkStart w:id="1818" w:name="_Toc170209951"/>
      <w:bookmarkStart w:id="1819" w:name="_Toc177550746"/>
      <w:bookmarkStart w:id="1820" w:name="_Toc183624833"/>
      <w:bookmarkStart w:id="1821" w:name="_Toc186726826"/>
      <w:r>
        <w:t>6.1.4.3.2</w:t>
      </w:r>
      <w:r>
        <w:tab/>
        <w:t>Operation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822"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822"/>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823" w:name="_Toc20150370"/>
      <w:bookmarkStart w:id="1824" w:name="_Toc25168617"/>
      <w:bookmarkStart w:id="1825" w:name="_Toc27593036"/>
      <w:bookmarkStart w:id="1826" w:name="_Toc34147907"/>
      <w:bookmarkStart w:id="1827" w:name="_Toc36463291"/>
      <w:bookmarkStart w:id="1828" w:name="_Toc43215131"/>
      <w:bookmarkStart w:id="1829" w:name="_Toc45032379"/>
      <w:bookmarkStart w:id="1830" w:name="_Toc49849868"/>
      <w:bookmarkStart w:id="1831" w:name="_Toc51873382"/>
      <w:bookmarkStart w:id="1832" w:name="_Toc56517510"/>
      <w:bookmarkStart w:id="1833" w:name="_Toc58594411"/>
      <w:bookmarkStart w:id="1834" w:name="_Toc67685921"/>
      <w:bookmarkStart w:id="1835" w:name="_Toc74993742"/>
      <w:bookmarkStart w:id="1836" w:name="_Toc82716330"/>
      <w:bookmarkStart w:id="1837" w:name="_Toc88818617"/>
      <w:bookmarkStart w:id="1838" w:name="_Toc90650539"/>
      <w:bookmarkStart w:id="1839" w:name="_Toc98506210"/>
      <w:bookmarkStart w:id="1840" w:name="_Toc106639495"/>
      <w:bookmarkStart w:id="1841" w:name="_Toc114779005"/>
      <w:bookmarkStart w:id="1842" w:name="_Toc122096922"/>
      <w:bookmarkStart w:id="1843" w:name="_Toc130844143"/>
      <w:bookmarkStart w:id="1844" w:name="_Toc138411849"/>
      <w:bookmarkStart w:id="1845" w:name="_Toc145956026"/>
      <w:bookmarkStart w:id="1846" w:name="_Toc153887458"/>
      <w:bookmarkStart w:id="1847" w:name="_Toc161905349"/>
      <w:bookmarkStart w:id="1848" w:name="_Toc170209952"/>
      <w:bookmarkStart w:id="1849" w:name="_Toc177550747"/>
      <w:bookmarkStart w:id="1850" w:name="_Toc183624834"/>
      <w:bookmarkStart w:id="1851" w:name="_Toc186726827"/>
      <w:r>
        <w:t>6.1.4.4</w:t>
      </w:r>
      <w:r>
        <w:tab/>
        <w:t>Operation: location-context-transfer</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F8D4BAA" w14:textId="77777777" w:rsidR="00EB7848" w:rsidRDefault="00EB7848" w:rsidP="00B32564">
      <w:pPr>
        <w:pStyle w:val="Heading5"/>
      </w:pPr>
      <w:bookmarkStart w:id="1852" w:name="_Toc20150371"/>
      <w:bookmarkStart w:id="1853" w:name="_Toc25168618"/>
      <w:bookmarkStart w:id="1854" w:name="_Toc27593037"/>
      <w:bookmarkStart w:id="1855" w:name="_Toc34147908"/>
      <w:bookmarkStart w:id="1856" w:name="_Toc36463292"/>
      <w:bookmarkStart w:id="1857" w:name="_Toc43215132"/>
      <w:bookmarkStart w:id="1858" w:name="_Toc45032380"/>
      <w:bookmarkStart w:id="1859" w:name="_Toc49849869"/>
      <w:bookmarkStart w:id="1860" w:name="_Toc51873383"/>
      <w:bookmarkStart w:id="1861" w:name="_Toc56517511"/>
      <w:bookmarkStart w:id="1862" w:name="_Toc58594412"/>
      <w:bookmarkStart w:id="1863" w:name="_Toc67685922"/>
      <w:bookmarkStart w:id="1864" w:name="_Toc74993743"/>
      <w:bookmarkStart w:id="1865" w:name="_Toc82716331"/>
      <w:bookmarkStart w:id="1866" w:name="_Toc88818618"/>
      <w:bookmarkStart w:id="1867" w:name="_Toc90650540"/>
      <w:bookmarkStart w:id="1868" w:name="_Toc98506211"/>
      <w:bookmarkStart w:id="1869" w:name="_Toc106639496"/>
      <w:bookmarkStart w:id="1870" w:name="_Toc114779006"/>
      <w:bookmarkStart w:id="1871" w:name="_Toc122096923"/>
      <w:bookmarkStart w:id="1872" w:name="_Toc130844144"/>
      <w:bookmarkStart w:id="1873" w:name="_Toc138411850"/>
      <w:bookmarkStart w:id="1874" w:name="_Toc145956027"/>
      <w:bookmarkStart w:id="1875" w:name="_Toc153887459"/>
      <w:bookmarkStart w:id="1876" w:name="_Toc161905350"/>
      <w:bookmarkStart w:id="1877" w:name="_Toc170209953"/>
      <w:bookmarkStart w:id="1878" w:name="_Toc177550748"/>
      <w:bookmarkStart w:id="1879" w:name="_Toc183624835"/>
      <w:bookmarkStart w:id="1880" w:name="_Toc186726828"/>
      <w:r>
        <w:t>6.1.4.4.1</w:t>
      </w:r>
      <w:r>
        <w:tab/>
        <w:t>Description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881" w:name="_Toc20150372"/>
      <w:bookmarkStart w:id="1882" w:name="_Toc25168619"/>
      <w:bookmarkStart w:id="1883" w:name="_Toc27593038"/>
      <w:bookmarkStart w:id="1884" w:name="_Toc34147909"/>
      <w:bookmarkStart w:id="1885" w:name="_Toc36463293"/>
      <w:bookmarkStart w:id="1886" w:name="_Toc43215133"/>
      <w:bookmarkStart w:id="1887" w:name="_Toc45032381"/>
      <w:bookmarkStart w:id="1888" w:name="_Toc49849870"/>
      <w:bookmarkStart w:id="1889" w:name="_Toc51873384"/>
      <w:bookmarkStart w:id="1890" w:name="_Toc56517512"/>
      <w:bookmarkStart w:id="1891" w:name="_Toc58594413"/>
      <w:bookmarkStart w:id="1892" w:name="_Toc67685923"/>
      <w:bookmarkStart w:id="1893" w:name="_Toc74993744"/>
      <w:bookmarkStart w:id="1894" w:name="_Toc82716332"/>
      <w:bookmarkStart w:id="1895" w:name="_Toc88818619"/>
      <w:bookmarkStart w:id="1896" w:name="_Toc90650541"/>
      <w:bookmarkStart w:id="1897" w:name="_Toc98506212"/>
      <w:bookmarkStart w:id="1898" w:name="_Toc106639497"/>
      <w:bookmarkStart w:id="1899" w:name="_Toc114779007"/>
      <w:bookmarkStart w:id="1900" w:name="_Toc122096924"/>
      <w:bookmarkStart w:id="1901" w:name="_Toc130844145"/>
      <w:bookmarkStart w:id="1902" w:name="_Toc138411851"/>
      <w:bookmarkStart w:id="1903" w:name="_Toc145956028"/>
      <w:bookmarkStart w:id="1904" w:name="_Toc153887460"/>
      <w:bookmarkStart w:id="1905" w:name="_Toc161905351"/>
      <w:bookmarkStart w:id="1906" w:name="_Toc170209954"/>
      <w:bookmarkStart w:id="1907" w:name="_Toc177550749"/>
      <w:bookmarkStart w:id="1908" w:name="_Toc183624836"/>
      <w:bookmarkStart w:id="1909" w:name="_Toc186726829"/>
      <w:r>
        <w:t>6.1.4.4.2</w:t>
      </w:r>
      <w:r>
        <w:tab/>
        <w:t>Operation Definition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1910"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1910"/>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1911" w:name="_Toc145956029"/>
      <w:bookmarkStart w:id="1912" w:name="_Toc153887461"/>
      <w:bookmarkStart w:id="1913" w:name="_Toc161905352"/>
      <w:bookmarkStart w:id="1914" w:name="_Toc170209955"/>
      <w:bookmarkStart w:id="1915" w:name="_Toc177550750"/>
      <w:bookmarkStart w:id="1916" w:name="_Toc183624837"/>
      <w:bookmarkStart w:id="1917" w:name="_Toc186726830"/>
      <w:r>
        <w:t>6.1.4.5</w:t>
      </w:r>
      <w:r w:rsidR="007132E0">
        <w:tab/>
        <w:t xml:space="preserve">Operation: </w:t>
      </w:r>
      <w:r w:rsidR="00D55D9B" w:rsidRPr="00D55D9B">
        <w:t>measure-</w:t>
      </w:r>
      <w:r w:rsidR="007132E0">
        <w:t>location</w:t>
      </w:r>
      <w:bookmarkEnd w:id="1911"/>
      <w:bookmarkEnd w:id="1912"/>
      <w:bookmarkEnd w:id="1913"/>
      <w:bookmarkEnd w:id="1914"/>
      <w:bookmarkEnd w:id="1915"/>
      <w:bookmarkEnd w:id="1916"/>
      <w:bookmarkEnd w:id="1917"/>
    </w:p>
    <w:p w14:paraId="53D27504" w14:textId="0D71AA1F" w:rsidR="007132E0" w:rsidRDefault="00783CCD" w:rsidP="007132E0">
      <w:pPr>
        <w:pStyle w:val="Heading5"/>
      </w:pPr>
      <w:bookmarkStart w:id="1918" w:name="_Toc145956030"/>
      <w:bookmarkStart w:id="1919" w:name="_Toc153887462"/>
      <w:bookmarkStart w:id="1920" w:name="_Toc161905353"/>
      <w:bookmarkStart w:id="1921" w:name="_Toc170209956"/>
      <w:bookmarkStart w:id="1922" w:name="_Toc177550751"/>
      <w:bookmarkStart w:id="1923" w:name="_Toc183624838"/>
      <w:bookmarkStart w:id="1924" w:name="_Toc186726831"/>
      <w:r>
        <w:t>6.1.4.5</w:t>
      </w:r>
      <w:r w:rsidR="007132E0">
        <w:t>.1</w:t>
      </w:r>
      <w:r w:rsidR="007132E0">
        <w:tab/>
        <w:t>Description</w:t>
      </w:r>
      <w:bookmarkEnd w:id="1918"/>
      <w:bookmarkEnd w:id="1919"/>
      <w:bookmarkEnd w:id="1920"/>
      <w:bookmarkEnd w:id="1921"/>
      <w:bookmarkEnd w:id="1922"/>
      <w:bookmarkEnd w:id="1923"/>
      <w:bookmarkEnd w:id="1924"/>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1925" w:name="_Toc145956031"/>
      <w:bookmarkStart w:id="1926" w:name="_Toc153887463"/>
      <w:bookmarkStart w:id="1927" w:name="_Toc161905354"/>
      <w:bookmarkStart w:id="1928" w:name="_Toc170209957"/>
      <w:bookmarkStart w:id="1929" w:name="_Toc177550752"/>
      <w:bookmarkStart w:id="1930" w:name="_Toc183624839"/>
      <w:bookmarkStart w:id="1931" w:name="_Toc186726832"/>
      <w:r>
        <w:t>6.1.4.5</w:t>
      </w:r>
      <w:r w:rsidR="007132E0">
        <w:t>.2</w:t>
      </w:r>
      <w:r w:rsidR="007132E0">
        <w:tab/>
        <w:t>Operation Definition</w:t>
      </w:r>
      <w:bookmarkEnd w:id="1925"/>
      <w:bookmarkEnd w:id="1926"/>
      <w:bookmarkEnd w:id="1927"/>
      <w:bookmarkEnd w:id="1928"/>
      <w:bookmarkEnd w:id="1929"/>
      <w:bookmarkEnd w:id="1930"/>
      <w:bookmarkEnd w:id="1931"/>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1932" w:name="_Toc145956032"/>
      <w:bookmarkStart w:id="1933" w:name="_Toc153887464"/>
      <w:bookmarkStart w:id="1934" w:name="_Toc161905355"/>
      <w:bookmarkStart w:id="1935" w:name="_Toc170209958"/>
      <w:bookmarkStart w:id="1936" w:name="_Toc177550753"/>
      <w:bookmarkStart w:id="1937" w:name="_Toc183624840"/>
      <w:bookmarkStart w:id="1938" w:name="_Toc186726833"/>
      <w:r>
        <w:t>6.1.4.6</w:t>
      </w:r>
      <w:r w:rsidR="003D1DD7">
        <w:tab/>
      </w:r>
      <w:r w:rsidR="008717DE">
        <w:t>Void</w:t>
      </w:r>
      <w:bookmarkEnd w:id="1932"/>
      <w:bookmarkEnd w:id="1933"/>
      <w:bookmarkEnd w:id="1934"/>
      <w:bookmarkEnd w:id="1935"/>
      <w:bookmarkEnd w:id="1936"/>
      <w:bookmarkEnd w:id="1937"/>
      <w:bookmarkEnd w:id="1938"/>
    </w:p>
    <w:p w14:paraId="009C76BF" w14:textId="5D4DAE3F" w:rsidR="003D1DD7" w:rsidRDefault="003D1DD7" w:rsidP="00EB7848"/>
    <w:p w14:paraId="398D9AF3" w14:textId="087C84D2" w:rsidR="006D5471" w:rsidRDefault="001151E1" w:rsidP="006D5471">
      <w:pPr>
        <w:pStyle w:val="Heading4"/>
      </w:pPr>
      <w:bookmarkStart w:id="1939" w:name="_Toc153887467"/>
      <w:bookmarkStart w:id="1940" w:name="_Toc161905356"/>
      <w:bookmarkStart w:id="1941" w:name="_Toc170209959"/>
      <w:bookmarkStart w:id="1942" w:name="_Toc177550754"/>
      <w:bookmarkStart w:id="1943" w:name="_Toc183624841"/>
      <w:bookmarkStart w:id="1944" w:name="_Toc186726834"/>
      <w:r>
        <w:t>6.1.4.7</w:t>
      </w:r>
      <w:r w:rsidR="006D5471">
        <w:tab/>
        <w:t xml:space="preserve">Operation: </w:t>
      </w:r>
      <w:r w:rsidR="004F0254">
        <w:rPr>
          <w:lang w:eastAsia="zh-CN"/>
        </w:rPr>
        <w:t>configure-</w:t>
      </w:r>
      <w:r w:rsidR="006D5471">
        <w:rPr>
          <w:lang w:eastAsia="zh-CN"/>
        </w:rPr>
        <w:t>up</w:t>
      </w:r>
      <w:bookmarkEnd w:id="1939"/>
      <w:bookmarkEnd w:id="1940"/>
      <w:bookmarkEnd w:id="1941"/>
      <w:bookmarkEnd w:id="1942"/>
      <w:bookmarkEnd w:id="1943"/>
      <w:bookmarkEnd w:id="1944"/>
    </w:p>
    <w:p w14:paraId="087E232A" w14:textId="2BBCE2F3" w:rsidR="006D5471" w:rsidRDefault="001151E1" w:rsidP="006D5471">
      <w:pPr>
        <w:pStyle w:val="Heading5"/>
      </w:pPr>
      <w:bookmarkStart w:id="1945" w:name="_Toc153887468"/>
      <w:bookmarkStart w:id="1946" w:name="_Toc161905357"/>
      <w:bookmarkStart w:id="1947" w:name="_Toc170209960"/>
      <w:bookmarkStart w:id="1948" w:name="_Toc177550755"/>
      <w:bookmarkStart w:id="1949" w:name="_Toc183624842"/>
      <w:bookmarkStart w:id="1950" w:name="_Toc186726835"/>
      <w:r>
        <w:t>6.1.4.7</w:t>
      </w:r>
      <w:r w:rsidR="006D5471">
        <w:t>.1</w:t>
      </w:r>
      <w:r w:rsidR="006D5471">
        <w:tab/>
        <w:t>Description</w:t>
      </w:r>
      <w:bookmarkEnd w:id="1945"/>
      <w:bookmarkEnd w:id="1946"/>
      <w:bookmarkEnd w:id="1947"/>
      <w:bookmarkEnd w:id="1948"/>
      <w:bookmarkEnd w:id="1949"/>
      <w:bookmarkEnd w:id="1950"/>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1951" w:name="_Toc153887469"/>
      <w:bookmarkStart w:id="1952" w:name="_Toc161905358"/>
      <w:bookmarkStart w:id="1953" w:name="_Toc170209961"/>
      <w:bookmarkStart w:id="1954" w:name="_Toc177550756"/>
      <w:bookmarkStart w:id="1955" w:name="_Toc183624843"/>
      <w:bookmarkStart w:id="1956" w:name="_Toc186726836"/>
      <w:r>
        <w:lastRenderedPageBreak/>
        <w:t>6.1.4.7</w:t>
      </w:r>
      <w:r w:rsidR="006D5471">
        <w:t>.2</w:t>
      </w:r>
      <w:r w:rsidR="006D5471">
        <w:tab/>
        <w:t>Operation Definition</w:t>
      </w:r>
      <w:bookmarkEnd w:id="1951"/>
      <w:bookmarkEnd w:id="1952"/>
      <w:bookmarkEnd w:id="1953"/>
      <w:bookmarkEnd w:id="1954"/>
      <w:bookmarkEnd w:id="1955"/>
      <w:bookmarkEnd w:id="1956"/>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1957" w:name="_Toc20150373"/>
      <w:bookmarkStart w:id="1958" w:name="_Toc25168620"/>
      <w:bookmarkStart w:id="1959" w:name="_Toc27593039"/>
      <w:bookmarkStart w:id="1960" w:name="_Toc34147910"/>
      <w:bookmarkStart w:id="1961" w:name="_Toc36463294"/>
      <w:bookmarkStart w:id="1962" w:name="_Toc43215134"/>
      <w:bookmarkStart w:id="1963" w:name="_Toc45032382"/>
      <w:bookmarkStart w:id="1964" w:name="_Toc49849871"/>
      <w:bookmarkStart w:id="1965" w:name="_Toc51873385"/>
      <w:bookmarkStart w:id="1966" w:name="_Toc56517513"/>
      <w:bookmarkStart w:id="1967" w:name="_Toc58594414"/>
      <w:bookmarkStart w:id="1968" w:name="_Toc67685924"/>
      <w:bookmarkStart w:id="1969" w:name="_Toc74993745"/>
      <w:bookmarkStart w:id="1970" w:name="_Toc82716333"/>
      <w:bookmarkStart w:id="1971" w:name="_Toc88818620"/>
      <w:bookmarkStart w:id="1972" w:name="_Toc90650542"/>
      <w:bookmarkStart w:id="1973" w:name="_Toc98506213"/>
      <w:bookmarkStart w:id="1974" w:name="_Toc106639498"/>
      <w:bookmarkStart w:id="1975" w:name="_Toc114779008"/>
      <w:bookmarkStart w:id="1976" w:name="_Toc122096925"/>
      <w:bookmarkStart w:id="1977" w:name="_Toc130844146"/>
      <w:bookmarkStart w:id="1978" w:name="_Toc138411852"/>
      <w:bookmarkStart w:id="1979" w:name="_Toc145956035"/>
      <w:bookmarkStart w:id="1980" w:name="_Toc153887470"/>
      <w:bookmarkStart w:id="1981" w:name="_Toc161905359"/>
      <w:bookmarkStart w:id="1982" w:name="_Toc170209962"/>
      <w:bookmarkStart w:id="1983" w:name="_Toc177550757"/>
      <w:bookmarkStart w:id="1984" w:name="_Toc183624844"/>
      <w:bookmarkStart w:id="1985" w:name="_Toc186726837"/>
      <w:r>
        <w:lastRenderedPageBreak/>
        <w:t>6.1.5</w:t>
      </w:r>
      <w:r>
        <w:tab/>
        <w:t>Notifications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1986" w:name="_Toc20150374"/>
      <w:bookmarkStart w:id="1987" w:name="_Toc25168621"/>
      <w:bookmarkStart w:id="1988" w:name="_Toc27593040"/>
      <w:bookmarkStart w:id="1989" w:name="_Toc34147911"/>
      <w:bookmarkStart w:id="1990" w:name="_Toc36463295"/>
      <w:bookmarkStart w:id="1991" w:name="_Toc43215135"/>
      <w:bookmarkStart w:id="1992" w:name="_Toc45032383"/>
      <w:bookmarkStart w:id="1993" w:name="_Toc49849872"/>
      <w:bookmarkStart w:id="1994" w:name="_Toc51873386"/>
      <w:bookmarkStart w:id="1995" w:name="_Toc56517514"/>
      <w:bookmarkStart w:id="1996" w:name="_Toc58594415"/>
      <w:bookmarkStart w:id="1997" w:name="_Toc67685925"/>
      <w:bookmarkStart w:id="1998" w:name="_Toc74993746"/>
      <w:bookmarkStart w:id="1999" w:name="_Toc82716334"/>
      <w:bookmarkStart w:id="2000" w:name="_Toc88818621"/>
      <w:bookmarkStart w:id="2001" w:name="_Toc90650543"/>
      <w:bookmarkStart w:id="2002" w:name="_Toc98506214"/>
      <w:bookmarkStart w:id="2003" w:name="_Toc106639499"/>
      <w:bookmarkStart w:id="2004" w:name="_Toc114779009"/>
      <w:bookmarkStart w:id="2005" w:name="_Toc122096926"/>
      <w:bookmarkStart w:id="2006" w:name="_Toc130844147"/>
      <w:bookmarkStart w:id="2007" w:name="_Toc138411853"/>
      <w:bookmarkStart w:id="2008" w:name="_Toc145956036"/>
      <w:bookmarkStart w:id="2009" w:name="_Toc153887471"/>
      <w:bookmarkStart w:id="2010" w:name="_Toc161905360"/>
      <w:bookmarkStart w:id="2011" w:name="_Toc170209963"/>
      <w:bookmarkStart w:id="2012" w:name="_Toc177550758"/>
      <w:bookmarkStart w:id="2013" w:name="_Toc183624845"/>
      <w:bookmarkStart w:id="2014" w:name="_Toc186726838"/>
      <w:r w:rsidRPr="003B2883">
        <w:t>6.</w:t>
      </w:r>
      <w:r>
        <w:t>1</w:t>
      </w:r>
      <w:r w:rsidRPr="003B2883">
        <w:t>.5.</w:t>
      </w:r>
      <w:r>
        <w:t>1</w:t>
      </w:r>
      <w:r w:rsidRPr="003B2883">
        <w:tab/>
        <w:t>EventNotify</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AA07D56" w14:textId="77777777" w:rsidR="00EB7848" w:rsidRPr="003B2883" w:rsidRDefault="00EB7848" w:rsidP="00B32564">
      <w:pPr>
        <w:pStyle w:val="Heading5"/>
      </w:pPr>
      <w:bookmarkStart w:id="2015" w:name="_Toc20150375"/>
      <w:bookmarkStart w:id="2016" w:name="_Toc25168622"/>
      <w:bookmarkStart w:id="2017" w:name="_Toc27593041"/>
      <w:bookmarkStart w:id="2018" w:name="_Toc34147912"/>
      <w:bookmarkStart w:id="2019" w:name="_Toc36463296"/>
      <w:bookmarkStart w:id="2020" w:name="_Toc43215136"/>
      <w:bookmarkStart w:id="2021" w:name="_Toc45032384"/>
      <w:bookmarkStart w:id="2022" w:name="_Toc49849873"/>
      <w:bookmarkStart w:id="2023" w:name="_Toc51873387"/>
      <w:bookmarkStart w:id="2024" w:name="_Toc56517515"/>
      <w:bookmarkStart w:id="2025" w:name="_Toc58594416"/>
      <w:bookmarkStart w:id="2026" w:name="_Toc67685926"/>
      <w:bookmarkStart w:id="2027" w:name="_Toc74993747"/>
      <w:bookmarkStart w:id="2028" w:name="_Toc82716335"/>
      <w:bookmarkStart w:id="2029" w:name="_Toc88818622"/>
      <w:bookmarkStart w:id="2030" w:name="_Toc90650544"/>
      <w:bookmarkStart w:id="2031" w:name="_Toc98506215"/>
      <w:bookmarkStart w:id="2032" w:name="_Toc106639500"/>
      <w:bookmarkStart w:id="2033" w:name="_Toc114779010"/>
      <w:bookmarkStart w:id="2034" w:name="_Toc122096927"/>
      <w:bookmarkStart w:id="2035" w:name="_Toc130844148"/>
      <w:bookmarkStart w:id="2036" w:name="_Toc138411854"/>
      <w:bookmarkStart w:id="2037" w:name="_Toc145956037"/>
      <w:bookmarkStart w:id="2038" w:name="_Toc153887472"/>
      <w:bookmarkStart w:id="2039" w:name="_Toc161905361"/>
      <w:bookmarkStart w:id="2040" w:name="_Toc170209964"/>
      <w:bookmarkStart w:id="2041" w:name="_Toc177550759"/>
      <w:bookmarkStart w:id="2042" w:name="_Toc183624846"/>
      <w:bookmarkStart w:id="2043" w:name="_Toc186726839"/>
      <w:r w:rsidRPr="003B2883">
        <w:t>6.</w:t>
      </w:r>
      <w:r>
        <w:t>1</w:t>
      </w:r>
      <w:r w:rsidRPr="003B2883">
        <w:t>.5.</w:t>
      </w:r>
      <w:r>
        <w:t>1</w:t>
      </w:r>
      <w:r w:rsidRPr="003B2883">
        <w:t>.1</w:t>
      </w:r>
      <w:r w:rsidRPr="003B2883">
        <w:tab/>
        <w:t>Description</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044" w:name="_Toc20150376"/>
      <w:bookmarkStart w:id="2045" w:name="_Toc25168623"/>
      <w:bookmarkStart w:id="2046" w:name="_Toc27593042"/>
      <w:bookmarkStart w:id="2047" w:name="_Toc34147913"/>
      <w:bookmarkStart w:id="2048" w:name="_Toc36463297"/>
      <w:bookmarkStart w:id="2049" w:name="_Toc43215137"/>
      <w:bookmarkStart w:id="2050" w:name="_Toc45032385"/>
      <w:bookmarkStart w:id="2051" w:name="_Toc49849874"/>
      <w:bookmarkStart w:id="2052" w:name="_Toc51873388"/>
      <w:bookmarkStart w:id="2053" w:name="_Toc56517516"/>
      <w:bookmarkStart w:id="2054" w:name="_Toc58594417"/>
      <w:bookmarkStart w:id="2055" w:name="_Toc67685927"/>
      <w:bookmarkStart w:id="2056" w:name="_Toc74993748"/>
      <w:bookmarkStart w:id="2057" w:name="_Toc82716336"/>
      <w:bookmarkStart w:id="2058" w:name="_Toc88818623"/>
      <w:bookmarkStart w:id="2059" w:name="_Toc90650545"/>
      <w:bookmarkStart w:id="2060" w:name="_Toc98506216"/>
      <w:bookmarkStart w:id="2061" w:name="_Toc106639501"/>
      <w:bookmarkStart w:id="2062" w:name="_Toc114779011"/>
      <w:bookmarkStart w:id="2063" w:name="_Toc122096928"/>
      <w:bookmarkStart w:id="2064" w:name="_Toc130844149"/>
      <w:bookmarkStart w:id="2065" w:name="_Toc138411855"/>
      <w:bookmarkStart w:id="2066" w:name="_Toc145956038"/>
      <w:bookmarkStart w:id="2067" w:name="_Toc153887473"/>
      <w:bookmarkStart w:id="2068" w:name="_Toc161905362"/>
      <w:bookmarkStart w:id="2069" w:name="_Toc170209965"/>
      <w:bookmarkStart w:id="2070" w:name="_Toc177550760"/>
      <w:bookmarkStart w:id="2071" w:name="_Toc183624847"/>
      <w:bookmarkStart w:id="2072" w:name="_Toc186726840"/>
      <w:r>
        <w:t>6.1.5.1.2</w:t>
      </w:r>
      <w:r>
        <w:tab/>
        <w:t>Notification Definition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073" w:name="_Toc20150377"/>
      <w:bookmarkStart w:id="2074" w:name="_Toc25168624"/>
      <w:bookmarkStart w:id="2075" w:name="_Toc27593043"/>
      <w:bookmarkStart w:id="2076" w:name="_Toc34147914"/>
      <w:bookmarkStart w:id="2077" w:name="_Toc36463298"/>
      <w:bookmarkStart w:id="2078" w:name="_Toc43215138"/>
      <w:bookmarkStart w:id="2079" w:name="_Toc45032386"/>
      <w:bookmarkStart w:id="2080" w:name="_Toc49849875"/>
      <w:bookmarkStart w:id="2081" w:name="_Toc51873389"/>
      <w:bookmarkStart w:id="2082" w:name="_Toc56517517"/>
      <w:bookmarkStart w:id="2083" w:name="_Toc58594418"/>
      <w:bookmarkStart w:id="2084" w:name="_Toc67685928"/>
      <w:bookmarkStart w:id="2085" w:name="_Toc74993749"/>
      <w:bookmarkStart w:id="2086" w:name="_Toc82716337"/>
      <w:bookmarkStart w:id="2087" w:name="_Toc88818624"/>
      <w:bookmarkStart w:id="2088" w:name="_Toc90650546"/>
      <w:bookmarkStart w:id="2089" w:name="_Toc98506217"/>
      <w:bookmarkStart w:id="2090" w:name="_Toc106639502"/>
      <w:bookmarkStart w:id="2091" w:name="_Toc114779012"/>
      <w:bookmarkStart w:id="2092" w:name="_Toc122096929"/>
      <w:bookmarkStart w:id="2093" w:name="_Toc130844150"/>
      <w:bookmarkStart w:id="2094" w:name="_Toc138411856"/>
      <w:bookmarkStart w:id="2095" w:name="_Toc145956039"/>
      <w:bookmarkStart w:id="2096" w:name="_Toc153887474"/>
      <w:bookmarkStart w:id="2097" w:name="_Toc161905363"/>
      <w:bookmarkStart w:id="2098" w:name="_Toc170209966"/>
      <w:bookmarkStart w:id="2099" w:name="_Toc177550761"/>
      <w:bookmarkStart w:id="2100" w:name="_Toc183624848"/>
      <w:bookmarkStart w:id="2101" w:name="_Toc186726841"/>
      <w:r w:rsidRPr="003B2883">
        <w:t>6.</w:t>
      </w:r>
      <w:r>
        <w:t>1</w:t>
      </w:r>
      <w:r w:rsidRPr="003B2883">
        <w:t>.5.</w:t>
      </w:r>
      <w:r>
        <w:t>1</w:t>
      </w:r>
      <w:r w:rsidRPr="003B2883">
        <w:t>.3</w:t>
      </w:r>
      <w:r w:rsidRPr="003B2883">
        <w:tab/>
        <w:t>Notification Standard Methods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C69EC73" w14:textId="77777777" w:rsidR="00EB7848" w:rsidRDefault="00EB7848" w:rsidP="001760B3">
      <w:pPr>
        <w:pStyle w:val="H6"/>
      </w:pPr>
      <w:bookmarkStart w:id="2102" w:name="_Toc20150378"/>
      <w:bookmarkStart w:id="2103" w:name="_Toc25168625"/>
      <w:bookmarkStart w:id="2104" w:name="_Toc27593044"/>
      <w:bookmarkStart w:id="2105" w:name="_Toc34147915"/>
      <w:bookmarkStart w:id="2106" w:name="_Toc36463299"/>
      <w:bookmarkStart w:id="2107" w:name="_Toc43215139"/>
      <w:bookmarkStart w:id="2108" w:name="_Toc45032387"/>
      <w:bookmarkStart w:id="2109" w:name="_Toc49849876"/>
      <w:bookmarkStart w:id="2110" w:name="_Toc51873390"/>
      <w:bookmarkStart w:id="2111" w:name="_Toc56517518"/>
      <w:bookmarkStart w:id="2112" w:name="_Toc58594419"/>
      <w:bookmarkStart w:id="2113" w:name="_Toc67685929"/>
      <w:bookmarkStart w:id="2114" w:name="_Toc74993750"/>
      <w:bookmarkStart w:id="2115" w:name="_Toc82716338"/>
      <w:bookmarkStart w:id="2116" w:name="_Toc88818625"/>
      <w:bookmarkStart w:id="2117" w:name="_Toc90650547"/>
      <w:r w:rsidRPr="003B2883">
        <w:t>6.</w:t>
      </w:r>
      <w:r>
        <w:t>1</w:t>
      </w:r>
      <w:r w:rsidRPr="003B2883">
        <w:t>.5.</w:t>
      </w:r>
      <w:r>
        <w:t>1</w:t>
      </w:r>
      <w:r w:rsidRPr="003B2883">
        <w:t>.3.1</w:t>
      </w:r>
      <w:r w:rsidRPr="003B2883">
        <w:tab/>
      </w:r>
      <w:r w:rsidRPr="003B2883">
        <w:rPr>
          <w:rFonts w:hint="eastAsia"/>
          <w:lang w:eastAsia="zh-CN"/>
        </w:rPr>
        <w:t>POST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118"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118"/>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119" w:name="_Toc145956040"/>
      <w:bookmarkStart w:id="2120" w:name="_Toc153887475"/>
      <w:bookmarkStart w:id="2121" w:name="_Toc161905364"/>
      <w:bookmarkStart w:id="2122" w:name="_Toc170209967"/>
      <w:bookmarkStart w:id="2123" w:name="_Toc177550762"/>
      <w:bookmarkStart w:id="2124" w:name="_Toc183624849"/>
      <w:bookmarkStart w:id="2125" w:name="_Toc186726842"/>
      <w:r>
        <w:t>6.1.5.2</w:t>
      </w:r>
      <w:r w:rsidR="00E72747">
        <w:tab/>
        <w:t>UPNotify</w:t>
      </w:r>
      <w:bookmarkEnd w:id="2119"/>
      <w:bookmarkEnd w:id="2120"/>
      <w:bookmarkEnd w:id="2121"/>
      <w:bookmarkEnd w:id="2122"/>
      <w:bookmarkEnd w:id="2123"/>
      <w:bookmarkEnd w:id="2124"/>
      <w:bookmarkEnd w:id="2125"/>
    </w:p>
    <w:p w14:paraId="2FC21444" w14:textId="2871551C" w:rsidR="00E72747" w:rsidRDefault="009A2465" w:rsidP="00E72747">
      <w:pPr>
        <w:pStyle w:val="Heading5"/>
      </w:pPr>
      <w:bookmarkStart w:id="2126" w:name="_Toc145956041"/>
      <w:bookmarkStart w:id="2127" w:name="_Toc153887476"/>
      <w:bookmarkStart w:id="2128" w:name="_Toc161905365"/>
      <w:bookmarkStart w:id="2129" w:name="_Toc170209968"/>
      <w:bookmarkStart w:id="2130" w:name="_Toc177550763"/>
      <w:bookmarkStart w:id="2131" w:name="_Toc183624850"/>
      <w:bookmarkStart w:id="2132" w:name="_Toc186726843"/>
      <w:r>
        <w:t>6.1.5.2</w:t>
      </w:r>
      <w:r w:rsidR="00E72747">
        <w:t>.1</w:t>
      </w:r>
      <w:r w:rsidR="00E72747">
        <w:tab/>
        <w:t>Description</w:t>
      </w:r>
      <w:bookmarkEnd w:id="2126"/>
      <w:bookmarkEnd w:id="2127"/>
      <w:bookmarkEnd w:id="2128"/>
      <w:bookmarkEnd w:id="2129"/>
      <w:bookmarkEnd w:id="2130"/>
      <w:bookmarkEnd w:id="2131"/>
      <w:bookmarkEnd w:id="2132"/>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133" w:name="_Toc145956042"/>
      <w:bookmarkStart w:id="2134" w:name="_Toc153887477"/>
      <w:bookmarkStart w:id="2135" w:name="_Toc161905366"/>
      <w:bookmarkStart w:id="2136" w:name="_Toc170209969"/>
      <w:bookmarkStart w:id="2137" w:name="_Toc177550764"/>
      <w:bookmarkStart w:id="2138" w:name="_Toc183624851"/>
      <w:bookmarkStart w:id="2139" w:name="_Toc186726844"/>
      <w:r>
        <w:t>6.1.5.2</w:t>
      </w:r>
      <w:r w:rsidR="00E72747">
        <w:t>.2</w:t>
      </w:r>
      <w:r w:rsidR="00E72747">
        <w:tab/>
        <w:t>Notification Definition</w:t>
      </w:r>
      <w:bookmarkEnd w:id="2133"/>
      <w:bookmarkEnd w:id="2134"/>
      <w:bookmarkEnd w:id="2135"/>
      <w:bookmarkEnd w:id="2136"/>
      <w:bookmarkEnd w:id="2137"/>
      <w:bookmarkEnd w:id="2138"/>
      <w:bookmarkEnd w:id="2139"/>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140" w:name="_Toc145956043"/>
      <w:bookmarkStart w:id="2141" w:name="_Toc153887478"/>
      <w:bookmarkStart w:id="2142" w:name="_Toc161905367"/>
      <w:bookmarkStart w:id="2143" w:name="_Toc170209970"/>
      <w:bookmarkStart w:id="2144" w:name="_Toc177550765"/>
      <w:bookmarkStart w:id="2145" w:name="_Toc183624852"/>
      <w:bookmarkStart w:id="2146" w:name="_Toc186726845"/>
      <w:r>
        <w:lastRenderedPageBreak/>
        <w:t>6.1.5.2</w:t>
      </w:r>
      <w:r w:rsidR="00E72747">
        <w:t>.3</w:t>
      </w:r>
      <w:r w:rsidR="00E72747">
        <w:tab/>
        <w:t>Notification Standard Methods</w:t>
      </w:r>
      <w:bookmarkEnd w:id="2140"/>
      <w:bookmarkEnd w:id="2141"/>
      <w:bookmarkEnd w:id="2142"/>
      <w:bookmarkEnd w:id="2143"/>
      <w:bookmarkEnd w:id="2144"/>
      <w:bookmarkEnd w:id="2145"/>
      <w:bookmarkEnd w:id="2146"/>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402337B" w:rsidR="00E72747" w:rsidRDefault="00E72747" w:rsidP="00E72747">
      <w:r>
        <w:t xml:space="preserve">This method sends a </w:t>
      </w:r>
      <w:r w:rsidR="00AA1A51" w:rsidRPr="008B7E43">
        <w:rPr>
          <w:rFonts w:eastAsia="SimSun"/>
          <w:lang w:eastAsia="zh-CN"/>
        </w:rPr>
        <w:t>notificaiton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147" w:name="_Toc20150379"/>
      <w:bookmarkStart w:id="2148" w:name="_Toc25168626"/>
      <w:bookmarkStart w:id="2149" w:name="_Toc27593045"/>
      <w:bookmarkStart w:id="2150" w:name="_Toc34147916"/>
      <w:bookmarkStart w:id="2151" w:name="_Toc36463300"/>
      <w:bookmarkStart w:id="2152" w:name="_Toc43215140"/>
      <w:bookmarkStart w:id="2153" w:name="_Toc45032388"/>
      <w:bookmarkStart w:id="2154" w:name="_Toc49849877"/>
      <w:bookmarkStart w:id="2155" w:name="_Toc51873391"/>
      <w:bookmarkStart w:id="2156" w:name="_Toc56517519"/>
      <w:bookmarkStart w:id="2157" w:name="_Toc58594420"/>
      <w:bookmarkStart w:id="2158" w:name="_Toc67685930"/>
      <w:bookmarkStart w:id="2159" w:name="_Toc74993751"/>
      <w:bookmarkStart w:id="2160" w:name="_Toc82716339"/>
      <w:bookmarkStart w:id="2161" w:name="_Toc88818626"/>
      <w:bookmarkStart w:id="2162" w:name="_Toc90650548"/>
      <w:bookmarkStart w:id="2163" w:name="_Toc98506218"/>
      <w:bookmarkStart w:id="2164" w:name="_Toc106639503"/>
      <w:bookmarkStart w:id="2165" w:name="_Toc114779013"/>
      <w:bookmarkStart w:id="2166" w:name="_Toc122096930"/>
      <w:bookmarkStart w:id="2167" w:name="_Toc130844151"/>
      <w:bookmarkStart w:id="2168" w:name="_Toc138411857"/>
      <w:bookmarkStart w:id="2169" w:name="_Toc145956044"/>
      <w:bookmarkStart w:id="2170" w:name="_Toc153887479"/>
      <w:bookmarkStart w:id="2171" w:name="_Toc161905368"/>
      <w:bookmarkStart w:id="2172" w:name="_Toc170209971"/>
      <w:bookmarkStart w:id="2173" w:name="_Toc177550766"/>
      <w:bookmarkStart w:id="2174" w:name="_Toc183624853"/>
      <w:bookmarkStart w:id="2175" w:name="_Toc186726846"/>
      <w:r>
        <w:lastRenderedPageBreak/>
        <w:t>6.1.6</w:t>
      </w:r>
      <w:r>
        <w:tab/>
        <w:t>Data Model</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641393E0" w14:textId="77777777" w:rsidR="00EB7848" w:rsidRDefault="00EB7848" w:rsidP="00B32564">
      <w:pPr>
        <w:pStyle w:val="Heading4"/>
      </w:pPr>
      <w:bookmarkStart w:id="2176" w:name="_Toc20150380"/>
      <w:bookmarkStart w:id="2177" w:name="_Toc25168627"/>
      <w:bookmarkStart w:id="2178" w:name="_Toc27593046"/>
      <w:bookmarkStart w:id="2179" w:name="_Toc34147917"/>
      <w:bookmarkStart w:id="2180" w:name="_Toc36463301"/>
      <w:bookmarkStart w:id="2181" w:name="_Toc43215141"/>
      <w:bookmarkStart w:id="2182" w:name="_Toc45032389"/>
      <w:bookmarkStart w:id="2183" w:name="_Toc49849878"/>
      <w:bookmarkStart w:id="2184" w:name="_Toc51873392"/>
      <w:bookmarkStart w:id="2185" w:name="_Toc56517520"/>
      <w:bookmarkStart w:id="2186" w:name="_Toc58594421"/>
      <w:bookmarkStart w:id="2187" w:name="_Toc67685931"/>
      <w:bookmarkStart w:id="2188" w:name="_Toc74993752"/>
      <w:bookmarkStart w:id="2189" w:name="_Toc82716340"/>
      <w:bookmarkStart w:id="2190" w:name="_Toc88818627"/>
      <w:bookmarkStart w:id="2191" w:name="_Toc90650549"/>
      <w:bookmarkStart w:id="2192" w:name="_Toc98506219"/>
      <w:bookmarkStart w:id="2193" w:name="_Toc106639504"/>
      <w:bookmarkStart w:id="2194" w:name="_Toc114779014"/>
      <w:bookmarkStart w:id="2195" w:name="_Toc122096931"/>
      <w:bookmarkStart w:id="2196" w:name="_Toc130844152"/>
      <w:bookmarkStart w:id="2197" w:name="_Toc138411858"/>
      <w:bookmarkStart w:id="2198" w:name="_Toc145956045"/>
      <w:bookmarkStart w:id="2199" w:name="_Toc153887480"/>
      <w:bookmarkStart w:id="2200" w:name="_Toc161905369"/>
      <w:bookmarkStart w:id="2201" w:name="_Toc170209972"/>
      <w:bookmarkStart w:id="2202" w:name="_Toc177550767"/>
      <w:bookmarkStart w:id="2203" w:name="_Toc183624854"/>
      <w:bookmarkStart w:id="2204" w:name="_Toc186726847"/>
      <w:r>
        <w:t>6.1.6.1</w:t>
      </w:r>
      <w:r>
        <w:tab/>
        <w:t>General</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137DF417" w:rsidR="00A30DDF" w:rsidRDefault="00A30DDF" w:rsidP="00A30DDF">
            <w:pPr>
              <w:pStyle w:val="TAL"/>
            </w:pPr>
            <w:r w:rsidRPr="00D01A26">
              <w:t>Represents</w:t>
            </w:r>
            <w:r>
              <w:t xml:space="preserve"> the </w:t>
            </w:r>
            <w:r w:rsidR="001546E3">
              <w:rPr>
                <w:lang w:eastAsia="zh-CN"/>
              </w:rPr>
              <w:t>distance</w:t>
            </w:r>
            <w:r>
              <w:rPr>
                <w:rFonts w:cs="Arial"/>
                <w:szCs w:val="18"/>
              </w:rPr>
              <w:t xml:space="preserve"> 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C45083"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C45083" w:rsidRDefault="00C45083" w:rsidP="00C45083">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C45083" w:rsidRDefault="00C45083" w:rsidP="00C45083">
            <w:pPr>
              <w:pStyle w:val="TAL"/>
              <w:rPr>
                <w:rFonts w:cs="Arial"/>
                <w:szCs w:val="18"/>
              </w:rPr>
            </w:pPr>
            <w:r w:rsidRPr="00057491">
              <w:t>Indicates value of altitude</w:t>
            </w:r>
          </w:p>
        </w:tc>
      </w:tr>
      <w:tr w:rsidR="00C45083"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C45083" w:rsidRDefault="00C45083" w:rsidP="00C45083">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C45083" w:rsidRDefault="00C45083" w:rsidP="00C45083">
            <w:pPr>
              <w:pStyle w:val="TAL"/>
              <w:rPr>
                <w:rFonts w:cs="Arial"/>
                <w:szCs w:val="18"/>
              </w:rPr>
            </w:pPr>
            <w:r w:rsidRPr="00057491">
              <w:t>Indicates value of angle</w:t>
            </w:r>
          </w:p>
        </w:tc>
      </w:tr>
      <w:tr w:rsidR="00C45083"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C45083" w:rsidRDefault="00C45083" w:rsidP="00C45083">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C45083" w:rsidRDefault="00C45083" w:rsidP="00C45083">
            <w:pPr>
              <w:pStyle w:val="TAL"/>
              <w:rPr>
                <w:rFonts w:cs="Arial"/>
                <w:szCs w:val="18"/>
              </w:rPr>
            </w:pPr>
            <w:r w:rsidRPr="00057491">
              <w:t>Indicates value of uncertainty</w:t>
            </w:r>
          </w:p>
        </w:tc>
      </w:tr>
      <w:tr w:rsidR="00C45083"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C45083" w:rsidRDefault="00C45083" w:rsidP="00C45083">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C45083" w:rsidRDefault="00C45083" w:rsidP="00C45083">
            <w:pPr>
              <w:pStyle w:val="TAL"/>
              <w:rPr>
                <w:rFonts w:cs="Arial"/>
                <w:szCs w:val="18"/>
              </w:rPr>
            </w:pPr>
            <w:r w:rsidRPr="00057491">
              <w:t>Indicates value of orientation angle</w:t>
            </w:r>
          </w:p>
        </w:tc>
      </w:tr>
      <w:tr w:rsidR="00C45083"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C45083" w:rsidRDefault="00C45083" w:rsidP="00C45083">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C45083" w:rsidRPr="00057491" w:rsidRDefault="00C45083" w:rsidP="00C45083">
            <w:pPr>
              <w:pStyle w:val="TAL"/>
            </w:pPr>
            <w:r>
              <w:t>Orientation of Horizontal Coordinate System</w:t>
            </w:r>
          </w:p>
        </w:tc>
      </w:tr>
      <w:tr w:rsidR="00C45083"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C45083" w:rsidRDefault="00C45083" w:rsidP="00C45083">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C45083" w:rsidRDefault="00C45083" w:rsidP="00C45083">
            <w:pPr>
              <w:pStyle w:val="TAL"/>
              <w:rPr>
                <w:rFonts w:cs="Arial"/>
                <w:szCs w:val="18"/>
              </w:rPr>
            </w:pPr>
            <w:r w:rsidRPr="00057491">
              <w:t>Indicates value of confidence</w:t>
            </w:r>
          </w:p>
        </w:tc>
      </w:tr>
      <w:tr w:rsidR="00C45083"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C45083" w:rsidRDefault="00C45083" w:rsidP="00C45083">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C45083" w:rsidRDefault="00C45083" w:rsidP="00C45083">
            <w:pPr>
              <w:pStyle w:val="TAL"/>
              <w:rPr>
                <w:rFonts w:cs="Arial"/>
                <w:szCs w:val="18"/>
              </w:rPr>
            </w:pPr>
            <w:r w:rsidRPr="00057491">
              <w:t>Indicates value of accuracy</w:t>
            </w:r>
          </w:p>
        </w:tc>
      </w:tr>
      <w:tr w:rsidR="00C45083"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C45083" w:rsidRDefault="00C45083" w:rsidP="00C45083">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C45083" w:rsidRDefault="00C45083" w:rsidP="00C45083">
            <w:pPr>
              <w:pStyle w:val="TAL"/>
              <w:rPr>
                <w:rFonts w:cs="Arial"/>
                <w:szCs w:val="18"/>
              </w:rPr>
            </w:pPr>
            <w:r w:rsidRPr="00057491">
              <w:t>Indicates value of the inner radius</w:t>
            </w:r>
          </w:p>
        </w:tc>
      </w:tr>
      <w:tr w:rsidR="00C45083"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C45083" w:rsidRDefault="00C45083" w:rsidP="00C45083">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C45083" w:rsidRDefault="00C45083" w:rsidP="00C45083">
            <w:pPr>
              <w:pStyle w:val="TAL"/>
              <w:rPr>
                <w:rFonts w:cs="Arial"/>
                <w:szCs w:val="18"/>
              </w:rPr>
            </w:pPr>
            <w:r w:rsidRPr="00057491">
              <w:t>LCS Correlation ID</w:t>
            </w:r>
          </w:p>
        </w:tc>
      </w:tr>
      <w:tr w:rsidR="00C45083"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C45083" w:rsidRDefault="00C45083" w:rsidP="00C45083">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C45083" w:rsidRDefault="00C45083" w:rsidP="00C45083">
            <w:pPr>
              <w:pStyle w:val="TAL"/>
              <w:rPr>
                <w:rFonts w:cs="Arial"/>
                <w:szCs w:val="18"/>
              </w:rPr>
            </w:pPr>
            <w:r w:rsidRPr="00057491">
              <w:t>Indicates value of the age of the location estimate</w:t>
            </w:r>
          </w:p>
        </w:tc>
      </w:tr>
      <w:tr w:rsidR="00C45083"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C45083" w:rsidRDefault="00C45083" w:rsidP="00C45083">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C45083" w:rsidRDefault="00C45083" w:rsidP="00C45083">
            <w:pPr>
              <w:pStyle w:val="TAL"/>
              <w:rPr>
                <w:rFonts w:cs="Arial"/>
                <w:szCs w:val="18"/>
              </w:rPr>
            </w:pPr>
            <w:r w:rsidRPr="00057491">
              <w:t>Indicates value of horizontal speed</w:t>
            </w:r>
          </w:p>
        </w:tc>
      </w:tr>
      <w:tr w:rsidR="00C45083"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C45083" w:rsidRDefault="00C45083" w:rsidP="00C45083">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C45083" w:rsidRDefault="00C45083" w:rsidP="00C45083">
            <w:pPr>
              <w:pStyle w:val="TAL"/>
              <w:rPr>
                <w:rFonts w:cs="Arial"/>
                <w:szCs w:val="18"/>
              </w:rPr>
            </w:pPr>
            <w:r w:rsidRPr="00057491">
              <w:t>Indicates value of vertical speed</w:t>
            </w:r>
          </w:p>
        </w:tc>
      </w:tr>
      <w:tr w:rsidR="00C45083"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C45083" w:rsidRDefault="00C45083" w:rsidP="00C45083">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C45083" w:rsidRDefault="00C45083" w:rsidP="00C45083">
            <w:pPr>
              <w:pStyle w:val="TAL"/>
              <w:rPr>
                <w:rFonts w:cs="Arial"/>
                <w:szCs w:val="18"/>
              </w:rPr>
            </w:pPr>
            <w:r w:rsidRPr="00057491">
              <w:t>Indicates value of speed uncertainty</w:t>
            </w:r>
          </w:p>
        </w:tc>
      </w:tr>
      <w:tr w:rsidR="00C45083"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C45083" w:rsidRDefault="00C45083" w:rsidP="00C45083">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C45083" w:rsidRDefault="00C45083" w:rsidP="00C45083">
            <w:pPr>
              <w:pStyle w:val="TAL"/>
              <w:rPr>
                <w:rFonts w:cs="Arial"/>
                <w:szCs w:val="18"/>
              </w:rPr>
            </w:pPr>
            <w:r w:rsidRPr="00057491">
              <w:t>Specifies the measured uncompensated atmospheric pressure</w:t>
            </w:r>
          </w:p>
        </w:tc>
      </w:tr>
      <w:tr w:rsidR="00C45083"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C45083" w:rsidRPr="00502DC0" w:rsidRDefault="00C45083" w:rsidP="00C45083">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C45083" w:rsidRDefault="00C45083" w:rsidP="00C45083">
            <w:pPr>
              <w:pStyle w:val="TAL"/>
              <w:rPr>
                <w:rFonts w:cs="Arial"/>
                <w:szCs w:val="18"/>
              </w:rPr>
            </w:pPr>
            <w:r w:rsidRPr="00057491">
              <w:t>LCS service type</w:t>
            </w:r>
          </w:p>
        </w:tc>
      </w:tr>
      <w:tr w:rsidR="00C45083"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C45083" w:rsidRDefault="00C45083" w:rsidP="00C45083">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C45083" w:rsidRDefault="00C45083" w:rsidP="00C45083">
            <w:pPr>
              <w:pStyle w:val="TAL"/>
              <w:rPr>
                <w:rFonts w:cs="Arial"/>
                <w:szCs w:val="18"/>
              </w:rPr>
            </w:pPr>
            <w:r w:rsidRPr="00057491">
              <w:t>LDR Reference</w:t>
            </w:r>
          </w:p>
        </w:tc>
      </w:tr>
      <w:tr w:rsidR="00C45083"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C45083" w:rsidRDefault="00C45083" w:rsidP="00C45083">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C45083" w:rsidRPr="00057491" w:rsidRDefault="00C45083" w:rsidP="00C45083">
            <w:pPr>
              <w:pStyle w:val="TAL"/>
            </w:pPr>
            <w:r w:rsidRPr="00057491">
              <w:t>L</w:t>
            </w:r>
            <w:r>
              <w:t>I</w:t>
            </w:r>
            <w:r w:rsidRPr="00057491">
              <w:t>R Reference</w:t>
            </w:r>
          </w:p>
        </w:tc>
      </w:tr>
      <w:tr w:rsidR="00C45083"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C45083" w:rsidRDefault="00C45083" w:rsidP="00C45083">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C45083" w:rsidRDefault="00C45083" w:rsidP="00C45083">
            <w:pPr>
              <w:pStyle w:val="TAL"/>
              <w:rPr>
                <w:rFonts w:cs="Arial"/>
                <w:szCs w:val="18"/>
              </w:rPr>
            </w:pPr>
            <w:r w:rsidRPr="00057491">
              <w:t>Number of required periodic event reports</w:t>
            </w:r>
          </w:p>
        </w:tc>
      </w:tr>
      <w:tr w:rsidR="00C45083"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C45083" w:rsidRDefault="00C45083" w:rsidP="00C45083">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C45083" w:rsidRDefault="00C45083" w:rsidP="00C45083">
            <w:pPr>
              <w:pStyle w:val="TAL"/>
              <w:rPr>
                <w:rFonts w:cs="Arial"/>
                <w:szCs w:val="18"/>
              </w:rPr>
            </w:pPr>
            <w:r w:rsidRPr="00057491">
              <w:t xml:space="preserve">Event reporting periodic interval </w:t>
            </w:r>
          </w:p>
        </w:tc>
      </w:tr>
      <w:tr w:rsidR="00C45083"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C45083" w:rsidRDefault="00C45083" w:rsidP="00C45083">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C45083" w:rsidRDefault="00C45083" w:rsidP="00C45083">
            <w:pPr>
              <w:pStyle w:val="TAL"/>
              <w:rPr>
                <w:rFonts w:cs="Arial"/>
                <w:szCs w:val="18"/>
              </w:rPr>
            </w:pPr>
            <w:r w:rsidRPr="00057491">
              <w:t>Minimum interval between event reports</w:t>
            </w:r>
          </w:p>
        </w:tc>
      </w:tr>
      <w:tr w:rsidR="00C45083"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C45083" w:rsidRDefault="00C45083" w:rsidP="00C45083">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C45083" w:rsidRDefault="00C45083" w:rsidP="00C45083">
            <w:pPr>
              <w:pStyle w:val="TAL"/>
              <w:rPr>
                <w:rFonts w:cs="Arial"/>
                <w:szCs w:val="18"/>
              </w:rPr>
            </w:pPr>
            <w:r w:rsidRPr="00057491">
              <w:t>Maximum interval between event reports</w:t>
            </w:r>
          </w:p>
        </w:tc>
      </w:tr>
      <w:tr w:rsidR="00C45083"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C45083" w:rsidRDefault="00C45083" w:rsidP="00C45083">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C45083" w:rsidRDefault="00C45083" w:rsidP="00C45083">
            <w:pPr>
              <w:pStyle w:val="TAL"/>
              <w:rPr>
                <w:rFonts w:cs="Arial"/>
                <w:szCs w:val="18"/>
              </w:rPr>
            </w:pPr>
            <w:r w:rsidRPr="00057491">
              <w:t>Maximum time interval between consecutive evaluations by a UE of a trigger event</w:t>
            </w:r>
          </w:p>
        </w:tc>
      </w:tr>
      <w:tr w:rsidR="00C45083"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C45083" w:rsidRDefault="00C45083" w:rsidP="00C45083">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C45083" w:rsidRDefault="00C45083" w:rsidP="00C45083">
            <w:pPr>
              <w:pStyle w:val="TAL"/>
              <w:rPr>
                <w:rFonts w:cs="Arial"/>
                <w:szCs w:val="18"/>
              </w:rPr>
            </w:pPr>
            <w:r w:rsidRPr="00057491">
              <w:t>Maximum duration of event reporting</w:t>
            </w:r>
          </w:p>
        </w:tc>
      </w:tr>
      <w:tr w:rsidR="00C45083"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C45083" w:rsidRDefault="00C45083" w:rsidP="00C45083">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C45083" w:rsidRDefault="00C45083" w:rsidP="00C45083">
            <w:pPr>
              <w:pStyle w:val="TAL"/>
              <w:rPr>
                <w:rFonts w:cs="Arial"/>
                <w:szCs w:val="18"/>
              </w:rPr>
            </w:pPr>
            <w:r w:rsidRPr="00057491">
              <w:t>Minimum straight line distance moved by a UE to trigger a motion event report</w:t>
            </w:r>
          </w:p>
        </w:tc>
      </w:tr>
      <w:tr w:rsidR="00C45083"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C45083" w:rsidRDefault="00C45083" w:rsidP="00C45083">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C45083" w:rsidRDefault="00C45083" w:rsidP="00C45083">
            <w:pPr>
              <w:pStyle w:val="TAL"/>
              <w:rPr>
                <w:rFonts w:cs="Arial"/>
                <w:szCs w:val="18"/>
              </w:rPr>
            </w:pPr>
            <w:r w:rsidRPr="00057491">
              <w:t>LMF identification</w:t>
            </w:r>
          </w:p>
        </w:tc>
      </w:tr>
      <w:tr w:rsidR="00C45083"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C45083" w:rsidRDefault="00C45083" w:rsidP="00C45083">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C45083" w:rsidRDefault="00C45083" w:rsidP="00C45083">
            <w:pPr>
              <w:pStyle w:val="TAL"/>
              <w:rPr>
                <w:rFonts w:cs="Arial"/>
                <w:szCs w:val="18"/>
              </w:rPr>
            </w:pPr>
            <w:r w:rsidRPr="00057491">
              <w:t>Number of event reports received from the target UE</w:t>
            </w:r>
          </w:p>
        </w:tc>
      </w:tr>
      <w:tr w:rsidR="00C45083"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C45083" w:rsidRDefault="00C45083" w:rsidP="00C45083">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C45083" w:rsidRDefault="00C45083" w:rsidP="00C45083">
            <w:pPr>
              <w:pStyle w:val="TAL"/>
              <w:rPr>
                <w:rFonts w:cs="Arial"/>
                <w:szCs w:val="18"/>
              </w:rPr>
            </w:pPr>
            <w:r w:rsidRPr="00057491">
              <w:t>Duration of event reporting</w:t>
            </w:r>
          </w:p>
        </w:tc>
      </w:tr>
      <w:tr w:rsidR="00C45083"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C45083" w:rsidRDefault="00C45083" w:rsidP="00C45083">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C45083" w:rsidRDefault="00C45083" w:rsidP="00C45083">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C45083" w:rsidRPr="00057491" w:rsidRDefault="00C45083" w:rsidP="00C450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C45083"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C45083" w:rsidRDefault="00C45083" w:rsidP="00C45083">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C45083" w:rsidRDefault="00C45083" w:rsidP="00C450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C45083" w:rsidRDefault="00C45083" w:rsidP="00C45083">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C45083"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C45083" w:rsidRDefault="00C45083" w:rsidP="00C45083">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C45083" w:rsidRDefault="00C45083" w:rsidP="00C450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C45083" w:rsidRDefault="00C45083" w:rsidP="00C45083">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C45083"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C45083" w:rsidRDefault="00C45083" w:rsidP="00C45083">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C45083" w:rsidRDefault="00C45083" w:rsidP="00C450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C45083" w:rsidRDefault="00C45083" w:rsidP="00C45083">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750103"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750103" w:rsidRDefault="00750103" w:rsidP="00750103">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750103" w:rsidRDefault="00750103" w:rsidP="00750103">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750103" w:rsidRDefault="00750103" w:rsidP="00750103">
            <w:pPr>
              <w:pStyle w:val="TAL"/>
              <w:rPr>
                <w:rFonts w:cs="Arial"/>
                <w:szCs w:val="18"/>
              </w:rPr>
            </w:pPr>
            <w:r w:rsidRPr="00057491">
              <w:t>Indicates types of External Clients</w:t>
            </w:r>
          </w:p>
        </w:tc>
      </w:tr>
      <w:tr w:rsidR="00750103"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750103" w:rsidRDefault="00750103" w:rsidP="00750103">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750103" w:rsidRDefault="00750103" w:rsidP="00750103">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750103" w:rsidRDefault="00750103" w:rsidP="00750103">
            <w:pPr>
              <w:pStyle w:val="TAL"/>
              <w:rPr>
                <w:rFonts w:cs="Arial"/>
                <w:szCs w:val="18"/>
              </w:rPr>
            </w:pPr>
            <w:r w:rsidRPr="00057491">
              <w:t>Indicates supported GAD shapes</w:t>
            </w:r>
          </w:p>
        </w:tc>
      </w:tr>
      <w:tr w:rsidR="00750103"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750103" w:rsidRDefault="00750103" w:rsidP="00750103">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750103" w:rsidRDefault="00750103" w:rsidP="00750103">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750103" w:rsidRDefault="00750103" w:rsidP="00750103">
            <w:pPr>
              <w:pStyle w:val="TAL"/>
              <w:rPr>
                <w:rFonts w:cs="Arial"/>
                <w:szCs w:val="18"/>
              </w:rPr>
            </w:pPr>
            <w:r w:rsidRPr="00057491">
              <w:t>Indicates acceptable delay of location request</w:t>
            </w:r>
          </w:p>
        </w:tc>
      </w:tr>
      <w:tr w:rsidR="00750103"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750103" w:rsidRDefault="00750103" w:rsidP="00750103">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750103" w:rsidRDefault="00750103" w:rsidP="00750103">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750103" w:rsidRDefault="00750103" w:rsidP="00750103">
            <w:pPr>
              <w:pStyle w:val="TAL"/>
              <w:rPr>
                <w:rFonts w:cs="Arial"/>
                <w:szCs w:val="18"/>
              </w:rPr>
            </w:pPr>
            <w:r w:rsidRPr="00057491">
              <w:t>Indicates supported positioning methods</w:t>
            </w:r>
          </w:p>
        </w:tc>
      </w:tr>
      <w:tr w:rsidR="00750103"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750103" w:rsidRDefault="00750103" w:rsidP="00750103">
            <w:pPr>
              <w:pStyle w:val="TAL"/>
            </w:pPr>
            <w:r>
              <w:lastRenderedPageBreak/>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750103" w:rsidRDefault="00750103" w:rsidP="00750103">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750103" w:rsidRDefault="00750103" w:rsidP="00750103">
            <w:pPr>
              <w:pStyle w:val="TAL"/>
              <w:rPr>
                <w:rFonts w:cs="Arial"/>
                <w:szCs w:val="18"/>
              </w:rPr>
            </w:pPr>
            <w:r w:rsidRPr="00057491">
              <w:t>Indicates supported modes used for positioning method</w:t>
            </w:r>
          </w:p>
        </w:tc>
      </w:tr>
      <w:tr w:rsidR="00750103"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750103" w:rsidRDefault="00750103" w:rsidP="00750103">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750103" w:rsidRDefault="00750103" w:rsidP="00750103">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750103" w:rsidRDefault="00750103" w:rsidP="00750103">
            <w:pPr>
              <w:pStyle w:val="TAL"/>
              <w:rPr>
                <w:rFonts w:cs="Arial"/>
                <w:szCs w:val="18"/>
              </w:rPr>
            </w:pPr>
            <w:r w:rsidRPr="00057491">
              <w:t>Global Navigation Satellite System (GNSS) ID</w:t>
            </w:r>
          </w:p>
        </w:tc>
      </w:tr>
      <w:tr w:rsidR="00750103"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750103" w:rsidRDefault="00750103" w:rsidP="00750103">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750103" w:rsidRDefault="00750103" w:rsidP="00750103">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750103" w:rsidRDefault="00750103" w:rsidP="00750103">
            <w:pPr>
              <w:pStyle w:val="TAL"/>
              <w:rPr>
                <w:rFonts w:cs="Arial"/>
                <w:szCs w:val="18"/>
              </w:rPr>
            </w:pPr>
            <w:r w:rsidRPr="00057491">
              <w:t>Indicates usage made of the location measurement</w:t>
            </w:r>
          </w:p>
        </w:tc>
      </w:tr>
      <w:tr w:rsidR="00750103"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750103" w:rsidRDefault="00750103" w:rsidP="00750103">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750103" w:rsidRDefault="00750103" w:rsidP="00750103">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750103" w:rsidRDefault="00750103" w:rsidP="00750103">
            <w:pPr>
              <w:pStyle w:val="TAL"/>
              <w:rPr>
                <w:rFonts w:cs="Arial"/>
                <w:szCs w:val="18"/>
              </w:rPr>
            </w:pPr>
            <w:r w:rsidRPr="00057491">
              <w:t>Indicates priority of the LCS client</w:t>
            </w:r>
          </w:p>
        </w:tc>
      </w:tr>
      <w:tr w:rsidR="00750103"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750103" w:rsidRDefault="00750103" w:rsidP="00750103">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750103" w:rsidRDefault="00750103" w:rsidP="00750103">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750103" w:rsidRDefault="00750103" w:rsidP="00750103">
            <w:pPr>
              <w:pStyle w:val="TAL"/>
              <w:rPr>
                <w:rFonts w:cs="Arial"/>
                <w:szCs w:val="18"/>
              </w:rPr>
            </w:pPr>
            <w:r w:rsidRPr="00057491">
              <w:t>Indicates velocity requirement</w:t>
            </w:r>
          </w:p>
        </w:tc>
      </w:tr>
      <w:tr w:rsidR="00750103"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750103" w:rsidRDefault="00750103" w:rsidP="00750103">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750103" w:rsidRDefault="00750103" w:rsidP="00750103">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750103" w:rsidRDefault="00750103" w:rsidP="00750103">
            <w:pPr>
              <w:pStyle w:val="TAL"/>
              <w:rPr>
                <w:rFonts w:cs="Arial"/>
                <w:szCs w:val="18"/>
              </w:rPr>
            </w:pPr>
            <w:r w:rsidRPr="00057491">
              <w:t>Indicates fulfilment of requested accuracy</w:t>
            </w:r>
          </w:p>
        </w:tc>
      </w:tr>
      <w:tr w:rsidR="00750103"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750103" w:rsidRDefault="00750103" w:rsidP="00750103">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750103" w:rsidRDefault="00750103" w:rsidP="00750103">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750103" w:rsidRDefault="00750103" w:rsidP="00750103">
            <w:pPr>
              <w:pStyle w:val="TAL"/>
              <w:rPr>
                <w:rFonts w:cs="Arial"/>
                <w:szCs w:val="18"/>
              </w:rPr>
            </w:pPr>
            <w:r w:rsidRPr="00057491">
              <w:t>Indicates direction of vertical speed</w:t>
            </w:r>
          </w:p>
        </w:tc>
      </w:tr>
      <w:tr w:rsidR="00750103"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750103" w:rsidRDefault="00750103" w:rsidP="00750103">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750103" w:rsidRDefault="00750103" w:rsidP="00750103">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750103" w:rsidRDefault="00750103" w:rsidP="00750103">
            <w:pPr>
              <w:pStyle w:val="TAL"/>
              <w:rPr>
                <w:rFonts w:cs="Arial"/>
                <w:szCs w:val="18"/>
              </w:rPr>
            </w:pPr>
            <w:r w:rsidRPr="00057491">
              <w:t>Indicates LDR types</w:t>
            </w:r>
          </w:p>
        </w:tc>
      </w:tr>
      <w:tr w:rsidR="00750103"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750103" w:rsidRDefault="00750103" w:rsidP="00750103">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750103" w:rsidRDefault="00750103" w:rsidP="00750103">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750103" w:rsidRDefault="00750103" w:rsidP="00750103">
            <w:pPr>
              <w:pStyle w:val="TAL"/>
              <w:rPr>
                <w:rFonts w:cs="Arial"/>
                <w:szCs w:val="18"/>
              </w:rPr>
            </w:pPr>
            <w:r w:rsidRPr="00057491">
              <w:t>Indicates type of event reporting area</w:t>
            </w:r>
          </w:p>
        </w:tc>
      </w:tr>
      <w:tr w:rsidR="00750103"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750103" w:rsidRDefault="00750103" w:rsidP="00750103">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750103" w:rsidRDefault="00750103" w:rsidP="00750103">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750103" w:rsidRDefault="00750103" w:rsidP="00750103">
            <w:pPr>
              <w:pStyle w:val="TAL"/>
              <w:rPr>
                <w:rFonts w:cs="Arial"/>
                <w:szCs w:val="18"/>
              </w:rPr>
            </w:pPr>
            <w:r w:rsidRPr="00057491">
              <w:t>Specifies occurrence of event reporting</w:t>
            </w:r>
          </w:p>
        </w:tc>
      </w:tr>
      <w:tr w:rsidR="00750103"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750103" w:rsidRDefault="00750103" w:rsidP="00750103">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750103" w:rsidRDefault="00750103" w:rsidP="00750103">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750103" w:rsidRDefault="00750103" w:rsidP="00750103">
            <w:pPr>
              <w:pStyle w:val="TAL"/>
              <w:rPr>
                <w:rFonts w:cs="Arial"/>
                <w:szCs w:val="18"/>
              </w:rPr>
            </w:pPr>
            <w:r w:rsidRPr="00057491">
              <w:t>Specifies access types of event reporting</w:t>
            </w:r>
          </w:p>
        </w:tc>
      </w:tr>
      <w:tr w:rsidR="00750103"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750103" w:rsidRDefault="00750103" w:rsidP="00750103">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750103" w:rsidRDefault="00750103" w:rsidP="00750103">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750103" w:rsidRDefault="00750103" w:rsidP="00750103">
            <w:pPr>
              <w:pStyle w:val="TAL"/>
              <w:rPr>
                <w:rFonts w:cs="Arial"/>
                <w:szCs w:val="18"/>
              </w:rPr>
            </w:pPr>
            <w:r w:rsidRPr="00057491">
              <w:t>Specifies event classes</w:t>
            </w:r>
          </w:p>
        </w:tc>
      </w:tr>
      <w:tr w:rsidR="00750103"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750103" w:rsidRDefault="00750103" w:rsidP="00750103">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750103" w:rsidRDefault="00750103" w:rsidP="00750103">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750103" w:rsidRDefault="00750103" w:rsidP="00750103">
            <w:pPr>
              <w:pStyle w:val="TAL"/>
              <w:rPr>
                <w:rFonts w:cs="Arial"/>
                <w:szCs w:val="18"/>
              </w:rPr>
            </w:pPr>
            <w:r w:rsidRPr="00057491">
              <w:t>Specifies type of event reporting</w:t>
            </w:r>
          </w:p>
        </w:tc>
      </w:tr>
      <w:tr w:rsidR="00750103"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750103" w:rsidRDefault="00750103" w:rsidP="00750103">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750103" w:rsidRDefault="00750103" w:rsidP="00750103">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750103" w:rsidRDefault="00750103" w:rsidP="00750103">
            <w:pPr>
              <w:pStyle w:val="TAL"/>
              <w:rPr>
                <w:rFonts w:cs="Arial"/>
                <w:szCs w:val="18"/>
              </w:rPr>
            </w:pPr>
            <w:r w:rsidRPr="00057491">
              <w:t xml:space="preserve">Specifies causes of event reporting termination </w:t>
            </w:r>
          </w:p>
        </w:tc>
      </w:tr>
      <w:tr w:rsidR="00750103"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750103" w:rsidRDefault="00750103" w:rsidP="00750103">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750103" w:rsidRDefault="00750103" w:rsidP="00750103">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750103" w:rsidRDefault="00750103" w:rsidP="00750103">
            <w:pPr>
              <w:pStyle w:val="TAL"/>
              <w:rPr>
                <w:rFonts w:cs="Arial"/>
                <w:szCs w:val="18"/>
              </w:rPr>
            </w:pPr>
            <w:r w:rsidRPr="00057491">
              <w:t>Specifies LCS QoS class</w:t>
            </w:r>
          </w:p>
        </w:tc>
      </w:tr>
      <w:tr w:rsidR="00750103"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750103" w:rsidRDefault="00750103" w:rsidP="00750103">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750103" w:rsidRDefault="00750103" w:rsidP="00750103">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750103" w:rsidRDefault="00750103" w:rsidP="00750103">
            <w:pPr>
              <w:pStyle w:val="TAL"/>
              <w:rPr>
                <w:rFonts w:cs="Arial"/>
                <w:szCs w:val="18"/>
              </w:rPr>
            </w:pPr>
            <w:r w:rsidRPr="00057491">
              <w:t>Specifies location service types requested by UE</w:t>
            </w:r>
          </w:p>
        </w:tc>
      </w:tr>
      <w:tr w:rsidR="00750103"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750103" w:rsidRPr="0031710B" w:rsidRDefault="00750103" w:rsidP="00750103">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750103" w:rsidRDefault="00750103" w:rsidP="00750103">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750103" w:rsidRPr="00057491" w:rsidRDefault="00750103" w:rsidP="00750103">
            <w:pPr>
              <w:pStyle w:val="TAL"/>
            </w:pPr>
            <w:r>
              <w:t>Indoor Outdoor Indication</w:t>
            </w:r>
          </w:p>
        </w:tc>
      </w:tr>
      <w:tr w:rsidR="00750103"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750103" w:rsidRDefault="00750103" w:rsidP="00750103">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750103" w:rsidRDefault="00750103" w:rsidP="00750103">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750103" w:rsidRDefault="00750103" w:rsidP="00750103">
            <w:pPr>
              <w:pStyle w:val="TAL"/>
            </w:pPr>
            <w:r>
              <w:t>Fix Type</w:t>
            </w:r>
          </w:p>
        </w:tc>
      </w:tr>
      <w:tr w:rsidR="00750103"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750103" w:rsidRDefault="00750103" w:rsidP="00750103">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750103" w:rsidRDefault="00750103" w:rsidP="00750103">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750103" w:rsidRDefault="00750103" w:rsidP="00750103">
            <w:pPr>
              <w:pStyle w:val="TAL"/>
            </w:pPr>
            <w:r>
              <w:t>LOS/NLOS measurement indication</w:t>
            </w:r>
          </w:p>
        </w:tc>
      </w:tr>
      <w:tr w:rsidR="00750103"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750103" w:rsidRPr="009413E0" w:rsidRDefault="00750103" w:rsidP="00750103">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750103" w:rsidRDefault="00750103" w:rsidP="00750103">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750103" w:rsidRDefault="00750103" w:rsidP="00750103">
            <w:pPr>
              <w:pStyle w:val="TAL"/>
            </w:pPr>
            <w:r>
              <w:t>UP Connection Status</w:t>
            </w:r>
          </w:p>
        </w:tc>
      </w:tr>
      <w:tr w:rsidR="00750103"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750103" w:rsidRDefault="00750103" w:rsidP="00750103">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750103" w:rsidRDefault="00750103" w:rsidP="00750103">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750103" w:rsidRDefault="00750103" w:rsidP="00750103">
            <w:pPr>
              <w:pStyle w:val="TAL"/>
            </w:pPr>
            <w:r>
              <w:rPr>
                <w:rFonts w:hint="eastAsia"/>
                <w:lang w:eastAsia="zh-CN"/>
              </w:rPr>
              <w:t>S</w:t>
            </w:r>
            <w:r>
              <w:rPr>
                <w:lang w:eastAsia="zh-CN"/>
              </w:rPr>
              <w:t>pecifies result type for ranging and sidelink positioning</w:t>
            </w:r>
          </w:p>
        </w:tc>
      </w:tr>
      <w:tr w:rsidR="00750103"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750103" w:rsidRDefault="00750103" w:rsidP="00750103">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750103" w:rsidRDefault="00750103" w:rsidP="00750103">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750103" w:rsidRDefault="00750103" w:rsidP="00750103">
            <w:pPr>
              <w:pStyle w:val="TAL"/>
            </w:pPr>
            <w:r>
              <w:rPr>
                <w:rFonts w:hint="eastAsia"/>
                <w:lang w:eastAsia="zh-CN"/>
              </w:rPr>
              <w:t>S</w:t>
            </w:r>
            <w:r>
              <w:rPr>
                <w:lang w:eastAsia="zh-CN"/>
              </w:rPr>
              <w:t>pecifies type of related UE for ranging and sidelink positioning</w:t>
            </w:r>
          </w:p>
        </w:tc>
      </w:tr>
      <w:tr w:rsidR="00750103"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750103" w:rsidRPr="001A21AF" w:rsidRDefault="00750103" w:rsidP="00750103">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750103" w:rsidRPr="001A21AF" w:rsidRDefault="00750103" w:rsidP="00750103">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750103" w:rsidRDefault="00750103" w:rsidP="00750103">
            <w:pPr>
              <w:pStyle w:val="TAL"/>
              <w:rPr>
                <w:lang w:eastAsia="zh-CN"/>
              </w:rPr>
            </w:pPr>
            <w:r>
              <w:t>LCS UP Connection Indication</w:t>
            </w:r>
          </w:p>
        </w:tc>
      </w:tr>
      <w:tr w:rsidR="00750103"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750103" w:rsidRDefault="00750103" w:rsidP="00750103">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750103" w:rsidRDefault="00750103" w:rsidP="00750103">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750103" w:rsidRDefault="00750103" w:rsidP="0075010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750103"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750103" w:rsidRPr="00E63A90" w:rsidRDefault="00750103" w:rsidP="00750103">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750103" w:rsidRDefault="00750103" w:rsidP="00750103">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750103" w:rsidRDefault="00750103" w:rsidP="0075010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6F1D41"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9A476C" w:rsidRDefault="009A476C" w:rsidP="009A476C">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9A476C" w:rsidRDefault="009A476C" w:rsidP="009A476C">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9A476C" w:rsidRDefault="009A476C" w:rsidP="009A476C">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9D6E50"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9D6E50" w:rsidRDefault="009D6E50" w:rsidP="009D6E50">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9D6E50" w:rsidRDefault="009D6E50" w:rsidP="009D6E50">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9D6E50" w:rsidRDefault="009D6E50" w:rsidP="009D6E50">
            <w:pPr>
              <w:pStyle w:val="TAL"/>
              <w:rPr>
                <w:rFonts w:cs="Arial"/>
                <w:szCs w:val="18"/>
                <w:lang w:eastAsia="zh-CN"/>
              </w:rPr>
            </w:pPr>
            <w:r>
              <w:rPr>
                <w:lang w:eastAsia="zh-CN"/>
              </w:rPr>
              <w:t>Reporting indication</w:t>
            </w:r>
          </w:p>
        </w:tc>
      </w:tr>
      <w:tr w:rsidR="00EF491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EF4912" w:rsidRPr="004E03E8" w:rsidRDefault="00EF4912" w:rsidP="00EF491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EF4912" w:rsidRDefault="00EF4912" w:rsidP="00EF4912">
            <w:pPr>
              <w:pStyle w:val="TAL"/>
            </w:pPr>
            <w:r>
              <w:t>3GPP TS 29.515 [2</w:t>
            </w:r>
            <w:r w:rsidR="00F624ED">
              <w:t>7</w:t>
            </w:r>
            <w:r>
              <w:t>]</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EF4912" w:rsidRDefault="00EF4912" w:rsidP="00EF4912">
            <w:pPr>
              <w:pStyle w:val="TAL"/>
              <w:rPr>
                <w:lang w:eastAsia="zh-CN"/>
              </w:rPr>
            </w:pPr>
            <w:r>
              <w:rPr>
                <w:lang w:eastAsia="zh-CN"/>
              </w:rPr>
              <w:t>Integrity R</w:t>
            </w:r>
            <w:r w:rsidRPr="009B6F0C">
              <w:rPr>
                <w:lang w:eastAsia="zh-CN"/>
              </w:rPr>
              <w:t>equirement</w:t>
            </w:r>
            <w:r>
              <w:rPr>
                <w:lang w:eastAsia="zh-CN"/>
              </w:rPr>
              <w:t>s</w:t>
            </w:r>
          </w:p>
        </w:tc>
      </w:tr>
      <w:tr w:rsidR="0045025F" w14:paraId="13FF61E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A551DF" w14:textId="02F54E57" w:rsidR="0045025F" w:rsidRDefault="0045025F" w:rsidP="0045025F">
            <w:pPr>
              <w:pStyle w:val="TAL"/>
              <w:rPr>
                <w:lang w:eastAsia="zh-CN"/>
              </w:rPr>
            </w:pPr>
            <w:r>
              <w:rPr>
                <w:lang w:eastAsia="zh-CN"/>
              </w:rPr>
              <w:t>UpLocRepAddrAfRm</w:t>
            </w:r>
            <w:r>
              <w:rPr>
                <w:lang w:eastAsia="zh-CN"/>
              </w:rPr>
              <w:tab/>
            </w:r>
          </w:p>
        </w:tc>
        <w:tc>
          <w:tcPr>
            <w:tcW w:w="1883" w:type="dxa"/>
            <w:gridSpan w:val="2"/>
            <w:tcBorders>
              <w:top w:val="single" w:sz="4" w:space="0" w:color="auto"/>
              <w:left w:val="single" w:sz="4" w:space="0" w:color="auto"/>
              <w:bottom w:val="single" w:sz="4" w:space="0" w:color="auto"/>
              <w:right w:val="single" w:sz="4" w:space="0" w:color="auto"/>
            </w:tcBorders>
          </w:tcPr>
          <w:p w14:paraId="2C42AFE7" w14:textId="24478CA6"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29.122</w:t>
            </w:r>
            <w:r>
              <w:rPr>
                <w:lang w:val="en-US" w:eastAsia="zh-CN"/>
              </w:rPr>
              <w:t> </w:t>
            </w:r>
            <w:r>
              <w:rPr>
                <w:lang w:eastAsia="zh-CN"/>
              </w:rPr>
              <w:t>[29]</w:t>
            </w:r>
          </w:p>
        </w:tc>
        <w:tc>
          <w:tcPr>
            <w:tcW w:w="5095" w:type="dxa"/>
            <w:tcBorders>
              <w:top w:val="single" w:sz="4" w:space="0" w:color="auto"/>
              <w:left w:val="single" w:sz="4" w:space="0" w:color="auto"/>
              <w:bottom w:val="single" w:sz="4" w:space="0" w:color="auto"/>
              <w:right w:val="single" w:sz="4" w:space="0" w:color="auto"/>
            </w:tcBorders>
          </w:tcPr>
          <w:p w14:paraId="15630D3C" w14:textId="62FE7171" w:rsidR="0045025F" w:rsidRDefault="0045025F" w:rsidP="0045025F">
            <w:pPr>
              <w:pStyle w:val="TAL"/>
              <w:rPr>
                <w:lang w:eastAsia="zh-CN"/>
              </w:rPr>
            </w:pPr>
            <w:r>
              <w:rPr>
                <w:lang w:eastAsia="zh-CN"/>
              </w:rPr>
              <w:t>Endpoint address for location reporting over user plane</w:t>
            </w:r>
          </w:p>
        </w:tc>
      </w:tr>
      <w:tr w:rsidR="0045025F"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45025F" w:rsidRDefault="0045025F" w:rsidP="0045025F">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45025F" w:rsidRDefault="0045025F" w:rsidP="0045025F">
            <w:pPr>
              <w:pStyle w:val="TAL"/>
              <w:rPr>
                <w:lang w:eastAsia="zh-CN"/>
              </w:rPr>
            </w:pPr>
            <w:r>
              <w:rPr>
                <w:lang w:eastAsia="zh-CN"/>
              </w:rPr>
              <w:t>Criteria for sending cumulative events reports over control plane</w:t>
            </w:r>
          </w:p>
        </w:tc>
      </w:tr>
      <w:tr w:rsidR="00FA196F"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FA196F" w:rsidRDefault="00FA196F" w:rsidP="00FA196F">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FA196F" w:rsidRDefault="00FA196F" w:rsidP="00FA196F">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FA196F" w:rsidRDefault="00FA196F" w:rsidP="00FA196F">
            <w:pPr>
              <w:pStyle w:val="TAL"/>
              <w:rPr>
                <w:lang w:eastAsia="zh-CN"/>
              </w:rPr>
            </w:pPr>
            <w:r>
              <w:t>Integrity Result</w:t>
            </w:r>
          </w:p>
        </w:tc>
      </w:tr>
    </w:tbl>
    <w:p w14:paraId="399437E2" w14:textId="77777777" w:rsidR="00EB7848" w:rsidRDefault="00EB7848" w:rsidP="00EB7848"/>
    <w:p w14:paraId="0630AC93" w14:textId="77777777" w:rsidR="00EB7848" w:rsidRDefault="00EB7848" w:rsidP="00B32564">
      <w:pPr>
        <w:pStyle w:val="Heading4"/>
        <w:rPr>
          <w:lang w:val="en-US"/>
        </w:rPr>
      </w:pPr>
      <w:bookmarkStart w:id="2205" w:name="_Toc20150381"/>
      <w:bookmarkStart w:id="2206" w:name="_Toc25168628"/>
      <w:bookmarkStart w:id="2207" w:name="_Toc27593047"/>
      <w:bookmarkStart w:id="2208" w:name="_Toc34147918"/>
      <w:bookmarkStart w:id="2209" w:name="_Toc36463302"/>
      <w:bookmarkStart w:id="2210" w:name="_Toc43215142"/>
      <w:bookmarkStart w:id="2211" w:name="_Toc45032390"/>
      <w:bookmarkStart w:id="2212" w:name="_Toc49849879"/>
      <w:bookmarkStart w:id="2213" w:name="_Toc51873393"/>
      <w:bookmarkStart w:id="2214" w:name="_Toc56517521"/>
      <w:bookmarkStart w:id="2215" w:name="_Toc58594422"/>
      <w:bookmarkStart w:id="2216" w:name="_Toc67685932"/>
      <w:bookmarkStart w:id="2217" w:name="_Toc74993753"/>
      <w:bookmarkStart w:id="2218" w:name="_Toc82716341"/>
      <w:bookmarkStart w:id="2219" w:name="_Toc88818628"/>
      <w:bookmarkStart w:id="2220" w:name="_Toc90650550"/>
      <w:bookmarkStart w:id="2221" w:name="_Toc98506220"/>
      <w:bookmarkStart w:id="2222" w:name="_Toc106639505"/>
      <w:bookmarkStart w:id="2223" w:name="_Toc114779015"/>
      <w:bookmarkStart w:id="2224" w:name="_Toc122096932"/>
      <w:bookmarkStart w:id="2225" w:name="_Toc130844153"/>
      <w:bookmarkStart w:id="2226" w:name="_Toc138411859"/>
      <w:bookmarkStart w:id="2227" w:name="_Toc145956046"/>
      <w:bookmarkStart w:id="2228" w:name="_Toc153887481"/>
      <w:bookmarkStart w:id="2229" w:name="_Toc161905370"/>
      <w:bookmarkStart w:id="2230" w:name="_Toc170209973"/>
      <w:bookmarkStart w:id="2231" w:name="_Toc177550768"/>
      <w:bookmarkStart w:id="2232" w:name="_Toc183624855"/>
      <w:bookmarkStart w:id="2233" w:name="_Toc18672684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14594438" w14:textId="77777777" w:rsidR="00EB7848" w:rsidRDefault="00EB7848" w:rsidP="00B32564">
      <w:pPr>
        <w:pStyle w:val="Heading5"/>
      </w:pPr>
      <w:bookmarkStart w:id="2234" w:name="_Toc20150382"/>
      <w:bookmarkStart w:id="2235" w:name="_Toc25168629"/>
      <w:bookmarkStart w:id="2236" w:name="_Toc27593048"/>
      <w:bookmarkStart w:id="2237" w:name="_Toc34147919"/>
      <w:bookmarkStart w:id="2238" w:name="_Toc36463303"/>
      <w:bookmarkStart w:id="2239" w:name="_Toc43215143"/>
      <w:bookmarkStart w:id="2240" w:name="_Toc45032391"/>
      <w:bookmarkStart w:id="2241" w:name="_Toc49849880"/>
      <w:bookmarkStart w:id="2242" w:name="_Toc51873394"/>
      <w:bookmarkStart w:id="2243" w:name="_Toc56517522"/>
      <w:bookmarkStart w:id="2244" w:name="_Toc58594423"/>
      <w:bookmarkStart w:id="2245" w:name="_Toc67685933"/>
      <w:bookmarkStart w:id="2246" w:name="_Toc74993754"/>
      <w:bookmarkStart w:id="2247" w:name="_Toc82716342"/>
      <w:bookmarkStart w:id="2248" w:name="_Toc88818629"/>
      <w:bookmarkStart w:id="2249" w:name="_Toc90650551"/>
      <w:bookmarkStart w:id="2250" w:name="_Toc98506221"/>
      <w:bookmarkStart w:id="2251" w:name="_Toc106639506"/>
      <w:bookmarkStart w:id="2252" w:name="_Toc114779016"/>
      <w:bookmarkStart w:id="2253" w:name="_Toc122096933"/>
      <w:bookmarkStart w:id="2254" w:name="_Toc130844154"/>
      <w:bookmarkStart w:id="2255" w:name="_Toc138411860"/>
      <w:bookmarkStart w:id="2256" w:name="_Toc145956047"/>
      <w:bookmarkStart w:id="2257" w:name="_Toc153887482"/>
      <w:bookmarkStart w:id="2258" w:name="_Toc161905371"/>
      <w:bookmarkStart w:id="2259" w:name="_Toc170209974"/>
      <w:bookmarkStart w:id="2260" w:name="_Toc177550769"/>
      <w:bookmarkStart w:id="2261" w:name="_Toc183624856"/>
      <w:bookmarkStart w:id="2262" w:name="_Toc186726849"/>
      <w:r>
        <w:t>6.1.6.2.1</w:t>
      </w:r>
      <w:r>
        <w:tab/>
        <w:t>Introduction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263" w:name="_Toc20150383"/>
      <w:bookmarkStart w:id="2264" w:name="_Toc25168630"/>
      <w:bookmarkStart w:id="2265" w:name="_Toc27593049"/>
      <w:bookmarkStart w:id="2266" w:name="_Toc34147920"/>
      <w:bookmarkStart w:id="2267" w:name="_Toc36463304"/>
      <w:bookmarkStart w:id="2268" w:name="_Toc43215144"/>
      <w:bookmarkStart w:id="2269" w:name="_Toc45032392"/>
      <w:bookmarkStart w:id="2270" w:name="_Toc49849881"/>
      <w:bookmarkStart w:id="2271" w:name="_Toc51873395"/>
      <w:bookmarkStart w:id="2272" w:name="_Toc56517523"/>
      <w:bookmarkStart w:id="2273" w:name="_Toc58594424"/>
      <w:bookmarkStart w:id="2274" w:name="_Toc67685934"/>
      <w:bookmarkStart w:id="2275" w:name="_Toc74993755"/>
      <w:bookmarkStart w:id="2276" w:name="_Toc82716343"/>
      <w:bookmarkStart w:id="2277" w:name="_Toc88818630"/>
      <w:bookmarkStart w:id="2278" w:name="_Toc90650552"/>
      <w:bookmarkStart w:id="2279" w:name="_Toc98506222"/>
      <w:bookmarkStart w:id="2280" w:name="_Toc106639507"/>
      <w:bookmarkStart w:id="2281" w:name="_Toc114779017"/>
      <w:bookmarkStart w:id="2282" w:name="_Toc122096934"/>
      <w:bookmarkStart w:id="2283" w:name="_Toc130844155"/>
      <w:bookmarkStart w:id="2284" w:name="_Toc138411861"/>
      <w:bookmarkStart w:id="2285" w:name="_Toc145956048"/>
      <w:bookmarkStart w:id="2286" w:name="_Toc153887483"/>
      <w:bookmarkStart w:id="2287" w:name="_Toc161905372"/>
      <w:bookmarkStart w:id="2288" w:name="_Toc170209975"/>
      <w:bookmarkStart w:id="2289" w:name="_Toc177550770"/>
      <w:bookmarkStart w:id="2290" w:name="_Toc183624857"/>
      <w:bookmarkStart w:id="2291" w:name="_Toc186726850"/>
      <w:r>
        <w:lastRenderedPageBreak/>
        <w:t>6.1.6.2.2</w:t>
      </w:r>
      <w:r>
        <w:tab/>
        <w:t>Type: InputData</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1F30FA3" w14:textId="76E67955" w:rsidR="009717B7" w:rsidRDefault="00D93046" w:rsidP="00D93046">
            <w:pPr>
              <w:pStyle w:val="TAL"/>
              <w:rPr>
                <w:rFonts w:cs="Arial"/>
                <w:color w:val="000000" w:themeColor="text1"/>
                <w:szCs w:val="18"/>
                <w:lang w:eastAsia="zh-CN"/>
              </w:rPr>
            </w:pPr>
            <w:r>
              <w:rPr>
                <w:rFonts w:cs="Arial"/>
                <w:color w:val="000000" w:themeColor="text1"/>
                <w:szCs w:val="18"/>
                <w:lang w:eastAsia="zh-CN"/>
              </w:rPr>
              <w:t xml:space="preserve">When present, this IE </w:t>
            </w:r>
            <w:r w:rsidR="009717B7">
              <w:rPr>
                <w:rFonts w:cs="Arial"/>
                <w:color w:val="000000" w:themeColor="text1"/>
                <w:szCs w:val="18"/>
                <w:lang w:eastAsia="zh-CN"/>
              </w:rPr>
              <w:t xml:space="preserve">shall </w:t>
            </w:r>
            <w:r>
              <w:rPr>
                <w:rFonts w:cs="Arial"/>
                <w:color w:val="000000" w:themeColor="text1"/>
                <w:szCs w:val="18"/>
                <w:lang w:eastAsia="zh-CN"/>
              </w:rPr>
              <w:t xml:space="preserve">indicate </w:t>
            </w:r>
          </w:p>
          <w:p w14:paraId="0C0681F4" w14:textId="77777777" w:rsidR="00D93046"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sidR="00D93046">
              <w:rPr>
                <w:rFonts w:cs="Arial"/>
                <w:color w:val="000000" w:themeColor="text1"/>
                <w:szCs w:val="18"/>
                <w:lang w:eastAsia="zh-CN"/>
              </w:rPr>
              <w:t xml:space="preserve">the serving cell of the MBSR UE (i.e., IAB UE) </w:t>
            </w:r>
            <w:r w:rsidRPr="009E66C7">
              <w:rPr>
                <w:rFonts w:cs="Arial"/>
                <w:color w:val="000000" w:themeColor="text1"/>
                <w:szCs w:val="18"/>
                <w:lang w:eastAsia="zh-CN"/>
              </w:rPr>
              <w:t>if the mbsrInfo is present</w:t>
            </w:r>
          </w:p>
          <w:p w14:paraId="17498B4C" w14:textId="5013361A" w:rsidR="009717B7" w:rsidRDefault="009717B7" w:rsidP="00D93046">
            <w:pPr>
              <w:pStyle w:val="TAL"/>
              <w:rPr>
                <w:rFonts w:cs="Arial"/>
                <w:color w:val="000000" w:themeColor="text1"/>
                <w:szCs w:val="18"/>
                <w:lang w:eastAsia="zh-CN"/>
              </w:rPr>
            </w:pPr>
            <w:r>
              <w:rPr>
                <w:rFonts w:cs="Arial"/>
                <w:color w:val="000000" w:themeColor="text1"/>
                <w:szCs w:val="18"/>
                <w:lang w:eastAsia="zh-CN"/>
              </w:rPr>
              <w:t>Or</w:t>
            </w:r>
          </w:p>
          <w:p w14:paraId="38B87934" w14:textId="3749E161" w:rsidR="009717B7"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Pr>
                <w:rFonts w:cs="Arial"/>
                <w:color w:val="000000" w:themeColor="text1"/>
                <w:szCs w:val="18"/>
                <w:lang w:val="en-US" w:eastAsia="zh-CN"/>
              </w:rPr>
              <w:t>the</w:t>
            </w:r>
            <w:r>
              <w:rPr>
                <w:rFonts w:cs="Arial" w:hint="eastAsia"/>
                <w:color w:val="000000" w:themeColor="text1"/>
                <w:szCs w:val="18"/>
                <w:lang w:val="en-US" w:eastAsia="ko-KR"/>
              </w:rPr>
              <w:t xml:space="preserve"> </w:t>
            </w:r>
            <w:r w:rsidRPr="00A87AD8">
              <w:rPr>
                <w:rFonts w:cs="Arial"/>
                <w:color w:val="000000" w:themeColor="text1"/>
                <w:szCs w:val="18"/>
                <w:lang w:val="en-US" w:eastAsia="ko-KR"/>
              </w:rPr>
              <w:t xml:space="preserve">serving cell of </w:t>
            </w:r>
            <w:r>
              <w:rPr>
                <w:rFonts w:cs="Arial"/>
                <w:color w:val="000000" w:themeColor="text1"/>
                <w:szCs w:val="18"/>
                <w:lang w:val="en-US" w:eastAsia="zh-CN"/>
              </w:rPr>
              <w:t>MWAB UE if the mwabSupportInd is present and set to true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77777777"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ecgi or ncgi is present.</w:t>
            </w:r>
          </w:p>
          <w:p w14:paraId="05D5AA23" w14:textId="77777777" w:rsidR="0022080F" w:rsidRDefault="0022080F" w:rsidP="0022080F">
            <w:pPr>
              <w:pStyle w:val="TAL"/>
              <w:rPr>
                <w:rFonts w:cs="Arial"/>
                <w:color w:val="000000" w:themeColor="text1"/>
                <w:szCs w:val="18"/>
                <w:lang w:eastAsia="zh-CN"/>
              </w:rPr>
            </w:pPr>
          </w:p>
          <w:p w14:paraId="70ECB6CF" w14:textId="77777777"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 xml:space="preserve">When this attribute is present and set to true, it shall indicate that the target UE is served by a MWAB. The serving cell is identified by ecgi or ngci that </w:t>
            </w:r>
            <w:r w:rsidRPr="004C19C1">
              <w:rPr>
                <w:rFonts w:cs="Arial"/>
                <w:color w:val="000000" w:themeColor="text1"/>
                <w:szCs w:val="18"/>
                <w:lang w:eastAsia="zh-CN"/>
              </w:rPr>
              <w:t xml:space="preserve">belongs to </w:t>
            </w:r>
            <w:r>
              <w:rPr>
                <w:rFonts w:cs="Arial"/>
                <w:color w:val="000000" w:themeColor="text1"/>
                <w:szCs w:val="18"/>
                <w:lang w:eastAsia="zh-CN"/>
              </w:rPr>
              <w:t>the</w:t>
            </w:r>
            <w:r w:rsidRPr="004C19C1">
              <w:rPr>
                <w:rFonts w:cs="Arial"/>
                <w:color w:val="000000" w:themeColor="text1"/>
                <w:szCs w:val="18"/>
                <w:lang w:eastAsia="zh-CN"/>
              </w:rPr>
              <w:t xml:space="preserve"> </w:t>
            </w:r>
            <w:r>
              <w:rPr>
                <w:rFonts w:cs="Arial"/>
                <w:color w:val="000000" w:themeColor="text1"/>
                <w:szCs w:val="18"/>
                <w:lang w:eastAsia="zh-CN"/>
              </w:rPr>
              <w:t>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292" w:name="_Hlk142683907"/>
            <w:r w:rsidRPr="00B82322">
              <w:rPr>
                <w:rFonts w:cs="Arial"/>
                <w:szCs w:val="18"/>
              </w:rPr>
              <w:t>RangingSlResult</w:t>
            </w:r>
            <w:bookmarkEnd w:id="2292"/>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0CF44610"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Pr>
                <w:lang w:eastAsia="zh-CN"/>
              </w:rPr>
              <w:t>distances</w:t>
            </w:r>
            <w:r w:rsidRPr="00B82322">
              <w:rPr>
                <w:rFonts w:cs="Arial"/>
                <w:szCs w:val="18"/>
              </w:rPr>
              <w:t xml:space="preserve"> 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293" w:name="_Hlk142683982"/>
            <w:r w:rsidRPr="00B82322">
              <w:rPr>
                <w:rFonts w:cs="Arial"/>
                <w:szCs w:val="18"/>
              </w:rPr>
              <w:t>RelatedU</w:t>
            </w:r>
            <w:bookmarkEnd w:id="2293"/>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7A061DAC" w:rsidR="0022080F" w:rsidRPr="00B82322" w:rsidRDefault="0022080F" w:rsidP="0022080F">
            <w:pPr>
              <w:pStyle w:val="TAL"/>
              <w:rPr>
                <w:rFonts w:cs="Arial"/>
                <w:szCs w:val="18"/>
              </w:rPr>
            </w:pPr>
            <w:r>
              <w:rPr>
                <w:rFonts w:cs="Arial"/>
                <w:szCs w:val="18"/>
              </w:rPr>
              <w:t>U</w:t>
            </w:r>
            <w:r w:rsidRPr="007E2486">
              <w:rPr>
                <w:rFonts w:cs="Arial"/>
                <w:szCs w:val="18"/>
              </w:rPr>
              <w:t>pLocRepAddrAf</w:t>
            </w:r>
            <w:r>
              <w:rPr>
                <w:rFonts w:cs="Arial"/>
                <w:szCs w:val="18"/>
              </w:rPr>
              <w:t>Rm</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7AD5A7A"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294" w:name="_Toc20150384"/>
      <w:bookmarkStart w:id="2295" w:name="_Toc25168631"/>
      <w:bookmarkStart w:id="2296" w:name="_Toc27593050"/>
      <w:bookmarkStart w:id="2297" w:name="_Toc34147921"/>
      <w:bookmarkStart w:id="2298" w:name="_Toc36463305"/>
      <w:bookmarkStart w:id="2299" w:name="_Toc43215145"/>
      <w:bookmarkStart w:id="2300" w:name="_Toc45032393"/>
      <w:bookmarkStart w:id="2301" w:name="_Toc49849882"/>
      <w:bookmarkStart w:id="2302" w:name="_Toc51873396"/>
      <w:bookmarkStart w:id="2303" w:name="_Toc56517524"/>
      <w:bookmarkStart w:id="2304" w:name="_Toc58594425"/>
      <w:bookmarkStart w:id="2305" w:name="_Toc67685935"/>
      <w:bookmarkStart w:id="2306" w:name="_Toc74993756"/>
      <w:bookmarkStart w:id="2307" w:name="_Toc82716344"/>
      <w:bookmarkStart w:id="2308" w:name="_Toc88818631"/>
      <w:bookmarkStart w:id="2309" w:name="_Toc90650553"/>
      <w:bookmarkStart w:id="2310" w:name="_Toc98506223"/>
      <w:bookmarkStart w:id="2311" w:name="_Toc106639508"/>
      <w:bookmarkStart w:id="2312" w:name="_Toc114779018"/>
      <w:bookmarkStart w:id="2313" w:name="_Toc122096935"/>
      <w:bookmarkStart w:id="2314" w:name="_Toc130844156"/>
      <w:bookmarkStart w:id="2315" w:name="_Toc138411862"/>
      <w:bookmarkStart w:id="2316" w:name="_Toc145956049"/>
      <w:bookmarkStart w:id="2317" w:name="_Toc153887484"/>
      <w:bookmarkStart w:id="2318" w:name="_Toc161905373"/>
      <w:bookmarkStart w:id="2319" w:name="_Toc170209976"/>
      <w:bookmarkStart w:id="2320" w:name="_Toc177550771"/>
      <w:bookmarkStart w:id="2321" w:name="_Toc183624858"/>
      <w:bookmarkStart w:id="2322" w:name="_Toc186726851"/>
      <w:r>
        <w:lastRenderedPageBreak/>
        <w:t>6.1.6.2.3</w:t>
      </w:r>
      <w:r>
        <w:tab/>
        <w:t>Type: LocationData</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7C4574E6"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C6185F">
              <w:rPr>
                <w:color w:val="FF0000"/>
              </w:rPr>
              <w:t xml:space="preserve">relay UE if </w:t>
            </w:r>
            <w:r w:rsidR="00C6185F">
              <w:rPr>
                <w:lang w:eastAsia="zh-CN"/>
              </w:rPr>
              <w:t>remoteUeInd</w:t>
            </w:r>
            <w:r w:rsidR="00C6185F">
              <w:rPr>
                <w:color w:val="FF0000"/>
              </w:rPr>
              <w:t xml:space="preserve"> IE is present with the value true</w:t>
            </w:r>
            <w:r w:rsidRPr="009675C1">
              <w:t>.</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6FCB74B4" w14:textId="77777777" w:rsidR="00437A3F" w:rsidRDefault="00437A3F" w:rsidP="00437A3F">
            <w:pPr>
              <w:pStyle w:val="TAL"/>
              <w:keepNext w:val="0"/>
              <w:rPr>
                <w:u w:val="single"/>
              </w:rPr>
            </w:pPr>
            <w:r>
              <w:rPr>
                <w:u w:val="single"/>
              </w:rPr>
              <w:t>This IE shall be present with the value true when the UE is a Remote UE.</w:t>
            </w:r>
          </w:p>
          <w:p w14:paraId="6B490D8E" w14:textId="77777777" w:rsidR="00437A3F" w:rsidRDefault="00437A3F" w:rsidP="00437A3F">
            <w:pPr>
              <w:pStyle w:val="TAL"/>
              <w:keepNext w:val="0"/>
              <w:rPr>
                <w:u w:val="single"/>
              </w:rPr>
            </w:pPr>
          </w:p>
          <w:p w14:paraId="6C99FDA4" w14:textId="77777777" w:rsidR="00437A3F" w:rsidRDefault="00437A3F" w:rsidP="00437A3F">
            <w:pPr>
              <w:pStyle w:val="TAL"/>
              <w:keepNext w:val="0"/>
              <w:rPr>
                <w:u w:val="single"/>
              </w:rPr>
            </w:pPr>
            <w:r>
              <w:rPr>
                <w:u w:val="single"/>
              </w:rPr>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5BC83C1E" w:rsidR="00437A3F" w:rsidRDefault="00437A3F" w:rsidP="00437A3F">
            <w:pPr>
              <w:pStyle w:val="TAL"/>
              <w:rPr>
                <w:rFonts w:cs="Arial"/>
                <w:szCs w:val="18"/>
              </w:rPr>
            </w:pPr>
            <w:r>
              <w:rPr>
                <w:noProof/>
              </w:rPr>
              <w:t>When present, this IE</w:t>
            </w:r>
            <w:r>
              <w:rPr>
                <w:rFonts w:cs="Arial"/>
                <w:szCs w:val="18"/>
              </w:rPr>
              <w:t xml:space="preserve"> identifies a </w:t>
            </w:r>
            <w:r>
              <w:rPr>
                <w:lang w:eastAsia="zh-CN"/>
              </w:rPr>
              <w:t>distance</w:t>
            </w:r>
            <w:r>
              <w:t xml:space="preserve"> and direction from a point A to a point B, comprising a </w:t>
            </w:r>
            <w:r>
              <w:rPr>
                <w:lang w:eastAsia="zh-CN"/>
              </w:rPr>
              <w:t>distance</w:t>
            </w:r>
            <w:r>
              <w:t xml:space="preserve"> 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323" w:name="_Toc20150385"/>
      <w:bookmarkStart w:id="2324" w:name="_Toc25168632"/>
      <w:bookmarkStart w:id="2325" w:name="_Toc27593051"/>
      <w:bookmarkStart w:id="2326" w:name="_Toc34147922"/>
      <w:bookmarkStart w:id="2327" w:name="_Toc36463306"/>
      <w:bookmarkStart w:id="2328" w:name="_Toc43215146"/>
      <w:bookmarkStart w:id="2329" w:name="_Toc45032394"/>
      <w:bookmarkStart w:id="2330" w:name="_Toc49849883"/>
      <w:bookmarkStart w:id="2331" w:name="_Toc51873397"/>
      <w:bookmarkStart w:id="2332" w:name="_Toc56517525"/>
      <w:bookmarkStart w:id="2333" w:name="_Toc58594426"/>
      <w:bookmarkStart w:id="2334" w:name="_Toc67685936"/>
      <w:bookmarkStart w:id="2335" w:name="_Toc74993757"/>
      <w:bookmarkStart w:id="2336" w:name="_Toc82716345"/>
      <w:bookmarkStart w:id="2337" w:name="_Toc88818632"/>
      <w:bookmarkStart w:id="2338" w:name="_Toc90650554"/>
      <w:bookmarkStart w:id="2339" w:name="_Toc98506224"/>
      <w:bookmarkStart w:id="2340" w:name="_Toc106639509"/>
      <w:bookmarkStart w:id="2341" w:name="_Toc114779019"/>
      <w:bookmarkStart w:id="2342" w:name="_Toc122096936"/>
      <w:bookmarkStart w:id="2343" w:name="_Toc130844157"/>
      <w:bookmarkStart w:id="2344" w:name="_Toc138411863"/>
      <w:bookmarkStart w:id="2345" w:name="_Toc145956050"/>
      <w:bookmarkStart w:id="2346" w:name="_Toc153887485"/>
      <w:bookmarkStart w:id="2347" w:name="_Toc161905374"/>
      <w:bookmarkStart w:id="2348" w:name="_Toc170209977"/>
      <w:bookmarkStart w:id="2349" w:name="_Toc177550772"/>
      <w:bookmarkStart w:id="2350" w:name="_Toc183624859"/>
      <w:bookmarkStart w:id="2351" w:name="_Toc186726852"/>
      <w:r>
        <w:t>6.1.6.2.4</w:t>
      </w:r>
      <w:r>
        <w:tab/>
        <w:t>Type: GeographicalCoordinates</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352" w:name="_Toc20150386"/>
      <w:bookmarkStart w:id="2353" w:name="_Toc25168633"/>
      <w:bookmarkStart w:id="2354" w:name="_Toc27593052"/>
      <w:bookmarkStart w:id="2355" w:name="_Toc34147923"/>
      <w:bookmarkStart w:id="2356" w:name="_Toc36463307"/>
      <w:bookmarkStart w:id="2357" w:name="_Toc43215147"/>
      <w:bookmarkStart w:id="2358" w:name="_Toc45032395"/>
      <w:bookmarkStart w:id="2359" w:name="_Toc49849884"/>
      <w:bookmarkStart w:id="2360" w:name="_Toc51873398"/>
      <w:bookmarkStart w:id="2361" w:name="_Toc56517526"/>
      <w:bookmarkStart w:id="2362" w:name="_Toc58594427"/>
      <w:bookmarkStart w:id="2363" w:name="_Toc67685937"/>
      <w:bookmarkStart w:id="2364" w:name="_Toc74993758"/>
      <w:bookmarkStart w:id="2365" w:name="_Toc82716346"/>
      <w:bookmarkStart w:id="2366" w:name="_Toc88818633"/>
      <w:bookmarkStart w:id="2367" w:name="_Toc90650555"/>
      <w:bookmarkStart w:id="2368" w:name="_Toc98506225"/>
      <w:bookmarkStart w:id="2369" w:name="_Toc106639510"/>
      <w:bookmarkStart w:id="2370" w:name="_Toc114779020"/>
      <w:bookmarkStart w:id="2371" w:name="_Toc122096937"/>
      <w:bookmarkStart w:id="2372" w:name="_Toc130844158"/>
      <w:bookmarkStart w:id="2373" w:name="_Toc138411864"/>
      <w:bookmarkStart w:id="2374" w:name="_Toc145956051"/>
      <w:bookmarkStart w:id="2375" w:name="_Toc153887486"/>
      <w:bookmarkStart w:id="2376" w:name="_Toc161905375"/>
      <w:bookmarkStart w:id="2377" w:name="_Toc170209978"/>
      <w:bookmarkStart w:id="2378" w:name="_Toc177550773"/>
      <w:bookmarkStart w:id="2379" w:name="_Toc183624860"/>
      <w:bookmarkStart w:id="2380" w:name="_Toc186726853"/>
      <w:r>
        <w:t>6.1.6.2.5</w:t>
      </w:r>
      <w:r>
        <w:tab/>
        <w:t>Type: GeographicArea</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381" w:name="_Toc20150387"/>
      <w:bookmarkStart w:id="2382" w:name="_Toc25168634"/>
      <w:bookmarkStart w:id="2383" w:name="_Toc27593053"/>
      <w:bookmarkStart w:id="2384" w:name="_Toc34147924"/>
      <w:bookmarkStart w:id="2385" w:name="_Toc36463308"/>
      <w:bookmarkStart w:id="2386" w:name="_Toc43215148"/>
      <w:bookmarkStart w:id="2387" w:name="_Toc45032396"/>
      <w:bookmarkStart w:id="2388" w:name="_Toc49849885"/>
      <w:bookmarkStart w:id="2389" w:name="_Toc51873399"/>
      <w:bookmarkStart w:id="2390" w:name="_Toc56517527"/>
      <w:bookmarkStart w:id="2391" w:name="_Toc58594428"/>
      <w:bookmarkStart w:id="2392" w:name="_Toc67685938"/>
      <w:bookmarkStart w:id="2393" w:name="_Toc74993759"/>
      <w:bookmarkStart w:id="2394" w:name="_Toc82716347"/>
      <w:bookmarkStart w:id="2395" w:name="_Toc88818634"/>
      <w:bookmarkStart w:id="2396" w:name="_Toc90650556"/>
      <w:bookmarkStart w:id="2397" w:name="_Toc98506226"/>
      <w:bookmarkStart w:id="2398" w:name="_Toc106639511"/>
      <w:bookmarkStart w:id="2399" w:name="_Toc114779021"/>
      <w:bookmarkStart w:id="2400" w:name="_Toc122096938"/>
      <w:bookmarkStart w:id="2401" w:name="_Toc130844159"/>
      <w:bookmarkStart w:id="2402" w:name="_Toc138411865"/>
      <w:bookmarkStart w:id="2403" w:name="_Toc145956052"/>
      <w:bookmarkStart w:id="2404" w:name="_Toc153887487"/>
      <w:bookmarkStart w:id="2405" w:name="_Toc161905376"/>
      <w:bookmarkStart w:id="2406" w:name="_Toc170209979"/>
      <w:bookmarkStart w:id="2407" w:name="_Toc177550774"/>
      <w:bookmarkStart w:id="2408" w:name="_Toc183624861"/>
      <w:bookmarkStart w:id="2409" w:name="_Toc186726854"/>
      <w:r>
        <w:t>6.1.6.2.6</w:t>
      </w:r>
      <w:r>
        <w:tab/>
        <w:t>Type: Point</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410" w:name="_Toc20150388"/>
      <w:bookmarkStart w:id="2411" w:name="_Toc25168635"/>
      <w:bookmarkStart w:id="2412" w:name="_Toc27593054"/>
      <w:bookmarkStart w:id="2413" w:name="_Toc34147925"/>
      <w:bookmarkStart w:id="2414" w:name="_Toc36463309"/>
      <w:bookmarkStart w:id="2415" w:name="_Toc43215149"/>
      <w:bookmarkStart w:id="2416" w:name="_Toc45032397"/>
      <w:bookmarkStart w:id="2417" w:name="_Toc49849886"/>
      <w:bookmarkStart w:id="2418" w:name="_Toc51873400"/>
      <w:bookmarkStart w:id="2419" w:name="_Toc56517528"/>
      <w:bookmarkStart w:id="2420" w:name="_Toc58594429"/>
      <w:bookmarkStart w:id="2421" w:name="_Toc67685939"/>
      <w:bookmarkStart w:id="2422" w:name="_Toc74993760"/>
      <w:bookmarkStart w:id="2423" w:name="_Toc82716348"/>
      <w:bookmarkStart w:id="2424" w:name="_Toc88818635"/>
      <w:bookmarkStart w:id="2425" w:name="_Toc90650557"/>
      <w:bookmarkStart w:id="2426" w:name="_Toc98506227"/>
      <w:bookmarkStart w:id="2427" w:name="_Toc106639512"/>
      <w:bookmarkStart w:id="2428" w:name="_Toc114779022"/>
      <w:bookmarkStart w:id="2429" w:name="_Toc122096939"/>
      <w:bookmarkStart w:id="2430" w:name="_Toc130844160"/>
      <w:bookmarkStart w:id="2431" w:name="_Toc138411866"/>
      <w:bookmarkStart w:id="2432" w:name="_Toc145956053"/>
      <w:bookmarkStart w:id="2433" w:name="_Toc153887488"/>
      <w:bookmarkStart w:id="2434" w:name="_Toc161905377"/>
      <w:bookmarkStart w:id="2435" w:name="_Toc170209980"/>
      <w:bookmarkStart w:id="2436" w:name="_Toc177550775"/>
      <w:bookmarkStart w:id="2437" w:name="_Toc183624862"/>
      <w:bookmarkStart w:id="2438" w:name="_Toc186726855"/>
      <w:r>
        <w:lastRenderedPageBreak/>
        <w:t>6.1.6.2.7</w:t>
      </w:r>
      <w:r>
        <w:tab/>
        <w:t>Type: PointUncertaintyCircle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439" w:name="_Toc20150389"/>
      <w:bookmarkStart w:id="2440" w:name="_Toc25168636"/>
      <w:bookmarkStart w:id="2441" w:name="_Toc27593055"/>
      <w:bookmarkStart w:id="2442" w:name="_Toc34147926"/>
      <w:bookmarkStart w:id="2443" w:name="_Toc36463310"/>
      <w:bookmarkStart w:id="2444" w:name="_Toc43215150"/>
      <w:bookmarkStart w:id="2445" w:name="_Toc45032398"/>
      <w:bookmarkStart w:id="2446" w:name="_Toc49849887"/>
      <w:bookmarkStart w:id="2447" w:name="_Toc51873401"/>
      <w:bookmarkStart w:id="2448" w:name="_Toc56517529"/>
      <w:bookmarkStart w:id="2449" w:name="_Toc58594430"/>
      <w:bookmarkStart w:id="2450" w:name="_Toc67685940"/>
      <w:bookmarkStart w:id="2451" w:name="_Toc74993761"/>
      <w:bookmarkStart w:id="2452" w:name="_Toc82716349"/>
      <w:bookmarkStart w:id="2453" w:name="_Toc88818636"/>
      <w:bookmarkStart w:id="2454" w:name="_Toc90650558"/>
      <w:bookmarkStart w:id="2455" w:name="_Toc98506228"/>
      <w:bookmarkStart w:id="2456" w:name="_Toc106639513"/>
      <w:bookmarkStart w:id="2457" w:name="_Toc114779023"/>
      <w:bookmarkStart w:id="2458" w:name="_Toc122096940"/>
      <w:bookmarkStart w:id="2459" w:name="_Toc130844161"/>
      <w:bookmarkStart w:id="2460" w:name="_Toc138411867"/>
      <w:bookmarkStart w:id="2461" w:name="_Toc145956054"/>
      <w:bookmarkStart w:id="2462" w:name="_Toc153887489"/>
      <w:bookmarkStart w:id="2463" w:name="_Toc161905378"/>
      <w:bookmarkStart w:id="2464" w:name="_Toc170209981"/>
      <w:bookmarkStart w:id="2465" w:name="_Toc177550776"/>
      <w:bookmarkStart w:id="2466" w:name="_Toc183624863"/>
      <w:bookmarkStart w:id="2467" w:name="_Toc186726856"/>
      <w:r>
        <w:t>6.1.6.2.8</w:t>
      </w:r>
      <w:r>
        <w:tab/>
        <w:t>Type: PointUncertaintyEllipse</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468" w:name="_Toc20150390"/>
      <w:bookmarkStart w:id="2469" w:name="_Toc25168637"/>
      <w:bookmarkStart w:id="2470" w:name="_Toc27593056"/>
      <w:bookmarkStart w:id="2471" w:name="_Toc34147927"/>
      <w:bookmarkStart w:id="2472" w:name="_Toc36463311"/>
      <w:bookmarkStart w:id="2473" w:name="_Toc43215151"/>
      <w:bookmarkStart w:id="2474" w:name="_Toc45032399"/>
      <w:bookmarkStart w:id="2475" w:name="_Toc49849888"/>
      <w:bookmarkStart w:id="2476" w:name="_Toc51873402"/>
      <w:bookmarkStart w:id="2477" w:name="_Toc56517530"/>
      <w:bookmarkStart w:id="2478" w:name="_Toc58594431"/>
      <w:bookmarkStart w:id="2479" w:name="_Toc67685941"/>
      <w:bookmarkStart w:id="2480" w:name="_Toc74993762"/>
      <w:bookmarkStart w:id="2481" w:name="_Toc82716350"/>
      <w:bookmarkStart w:id="2482" w:name="_Toc88818637"/>
      <w:bookmarkStart w:id="2483" w:name="_Toc90650559"/>
      <w:bookmarkStart w:id="2484" w:name="_Toc98506229"/>
      <w:bookmarkStart w:id="2485" w:name="_Toc106639514"/>
      <w:bookmarkStart w:id="2486" w:name="_Toc114779024"/>
      <w:bookmarkStart w:id="2487" w:name="_Toc122096941"/>
      <w:bookmarkStart w:id="2488" w:name="_Toc130844162"/>
      <w:bookmarkStart w:id="2489" w:name="_Toc138411868"/>
      <w:bookmarkStart w:id="2490" w:name="_Toc145956055"/>
      <w:bookmarkStart w:id="2491" w:name="_Toc153887490"/>
      <w:bookmarkStart w:id="2492" w:name="_Toc161905379"/>
      <w:bookmarkStart w:id="2493" w:name="_Toc170209982"/>
      <w:bookmarkStart w:id="2494" w:name="_Toc177550777"/>
      <w:bookmarkStart w:id="2495" w:name="_Toc183624864"/>
      <w:bookmarkStart w:id="2496" w:name="_Toc186726857"/>
      <w:r>
        <w:t>6.1.6.2.9</w:t>
      </w:r>
      <w:r>
        <w:tab/>
        <w:t>Type: Polygon</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497" w:name="_Toc20150391"/>
      <w:bookmarkStart w:id="2498" w:name="_Toc25168638"/>
      <w:bookmarkStart w:id="2499" w:name="_Toc27593057"/>
      <w:bookmarkStart w:id="2500" w:name="_Toc34147928"/>
      <w:bookmarkStart w:id="2501" w:name="_Toc36463312"/>
      <w:bookmarkStart w:id="2502" w:name="_Toc43215152"/>
      <w:bookmarkStart w:id="2503" w:name="_Toc45032400"/>
      <w:bookmarkStart w:id="2504" w:name="_Toc49849889"/>
      <w:bookmarkStart w:id="2505" w:name="_Toc51873403"/>
      <w:bookmarkStart w:id="2506" w:name="_Toc56517531"/>
      <w:bookmarkStart w:id="2507" w:name="_Toc58594432"/>
      <w:bookmarkStart w:id="2508" w:name="_Toc67685942"/>
      <w:bookmarkStart w:id="2509" w:name="_Toc74993763"/>
      <w:bookmarkStart w:id="2510" w:name="_Toc82716351"/>
      <w:bookmarkStart w:id="2511" w:name="_Toc88818638"/>
      <w:bookmarkStart w:id="2512" w:name="_Toc90650560"/>
      <w:bookmarkStart w:id="2513" w:name="_Toc98506230"/>
      <w:bookmarkStart w:id="2514" w:name="_Toc106639515"/>
      <w:bookmarkStart w:id="2515" w:name="_Toc114779025"/>
      <w:bookmarkStart w:id="2516" w:name="_Toc122096942"/>
      <w:bookmarkStart w:id="2517" w:name="_Toc130844163"/>
      <w:bookmarkStart w:id="2518" w:name="_Toc138411869"/>
      <w:bookmarkStart w:id="2519" w:name="_Toc145956056"/>
      <w:bookmarkStart w:id="2520" w:name="_Toc153887491"/>
      <w:bookmarkStart w:id="2521" w:name="_Toc161905380"/>
      <w:bookmarkStart w:id="2522" w:name="_Toc170209983"/>
      <w:bookmarkStart w:id="2523" w:name="_Toc177550778"/>
      <w:bookmarkStart w:id="2524" w:name="_Toc183624865"/>
      <w:bookmarkStart w:id="2525" w:name="_Toc186726858"/>
      <w:r>
        <w:t>6.1.6.2.10</w:t>
      </w:r>
      <w:r>
        <w:tab/>
        <w:t>Type: PointAltitude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526" w:name="_Toc20150392"/>
      <w:bookmarkStart w:id="2527" w:name="_Toc25168639"/>
      <w:bookmarkStart w:id="2528" w:name="_Toc27593058"/>
      <w:bookmarkStart w:id="2529" w:name="_Toc34147929"/>
      <w:bookmarkStart w:id="2530" w:name="_Toc36463313"/>
      <w:bookmarkStart w:id="2531" w:name="_Toc43215153"/>
      <w:bookmarkStart w:id="2532" w:name="_Toc45032401"/>
      <w:bookmarkStart w:id="2533" w:name="_Toc49849890"/>
      <w:bookmarkStart w:id="2534" w:name="_Toc51873404"/>
      <w:bookmarkStart w:id="2535" w:name="_Toc56517532"/>
      <w:bookmarkStart w:id="2536" w:name="_Toc58594433"/>
      <w:bookmarkStart w:id="2537" w:name="_Toc67685943"/>
      <w:bookmarkStart w:id="2538" w:name="_Toc74993764"/>
      <w:bookmarkStart w:id="2539" w:name="_Toc82716352"/>
      <w:bookmarkStart w:id="2540" w:name="_Toc88818639"/>
      <w:bookmarkStart w:id="2541" w:name="_Toc90650561"/>
      <w:bookmarkStart w:id="2542" w:name="_Toc98506231"/>
      <w:bookmarkStart w:id="2543" w:name="_Toc106639516"/>
      <w:bookmarkStart w:id="2544" w:name="_Toc114779026"/>
      <w:bookmarkStart w:id="2545" w:name="_Toc122096943"/>
      <w:bookmarkStart w:id="2546" w:name="_Toc130844164"/>
      <w:bookmarkStart w:id="2547" w:name="_Toc138411870"/>
      <w:bookmarkStart w:id="2548" w:name="_Toc145956057"/>
      <w:bookmarkStart w:id="2549" w:name="_Toc153887492"/>
      <w:bookmarkStart w:id="2550" w:name="_Toc161905381"/>
      <w:bookmarkStart w:id="2551" w:name="_Toc170209984"/>
      <w:bookmarkStart w:id="2552" w:name="_Toc177550779"/>
      <w:bookmarkStart w:id="2553" w:name="_Toc183624866"/>
      <w:bookmarkStart w:id="2554" w:name="_Toc186726859"/>
      <w:r>
        <w:lastRenderedPageBreak/>
        <w:t>6.1.6.2.11</w:t>
      </w:r>
      <w:r>
        <w:tab/>
        <w:t>Type: PointAltitudeUncertainty</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555" w:name="_Toc20150393"/>
      <w:bookmarkStart w:id="2556" w:name="_Toc25168640"/>
      <w:bookmarkStart w:id="2557" w:name="_Toc27593059"/>
      <w:bookmarkStart w:id="2558" w:name="_Toc34147930"/>
      <w:bookmarkStart w:id="2559" w:name="_Toc36463314"/>
      <w:bookmarkStart w:id="2560" w:name="_Toc43215154"/>
      <w:bookmarkStart w:id="2561" w:name="_Toc45032402"/>
      <w:bookmarkStart w:id="2562" w:name="_Toc49849891"/>
      <w:bookmarkStart w:id="2563" w:name="_Toc51873405"/>
      <w:bookmarkStart w:id="2564" w:name="_Toc56517533"/>
      <w:bookmarkStart w:id="2565" w:name="_Toc58594434"/>
      <w:bookmarkStart w:id="2566" w:name="_Toc67685944"/>
      <w:bookmarkStart w:id="2567" w:name="_Toc74993765"/>
      <w:bookmarkStart w:id="2568" w:name="_Toc82716353"/>
      <w:bookmarkStart w:id="2569" w:name="_Toc88818640"/>
      <w:bookmarkStart w:id="2570" w:name="_Toc90650562"/>
      <w:bookmarkStart w:id="2571" w:name="_Toc98506232"/>
      <w:bookmarkStart w:id="2572" w:name="_Toc106639517"/>
      <w:bookmarkStart w:id="2573" w:name="_Toc114779027"/>
      <w:bookmarkStart w:id="2574" w:name="_Toc122096944"/>
      <w:bookmarkStart w:id="2575" w:name="_Toc130844165"/>
      <w:bookmarkStart w:id="2576" w:name="_Toc138411871"/>
      <w:bookmarkStart w:id="2577" w:name="_Toc145956058"/>
      <w:bookmarkStart w:id="2578" w:name="_Toc153887493"/>
      <w:bookmarkStart w:id="2579" w:name="_Toc161905382"/>
      <w:bookmarkStart w:id="2580" w:name="_Toc170209985"/>
      <w:bookmarkStart w:id="2581" w:name="_Toc177550780"/>
      <w:bookmarkStart w:id="2582" w:name="_Toc183624867"/>
      <w:bookmarkStart w:id="2583" w:name="_Toc186726860"/>
      <w:r>
        <w:t>6.1.6.2.12</w:t>
      </w:r>
      <w:r>
        <w:tab/>
        <w:t>Type: EllipsoidArc</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584" w:name="_Toc20150394"/>
      <w:bookmarkStart w:id="2585" w:name="_Toc25168641"/>
      <w:bookmarkStart w:id="2586" w:name="_Toc27593060"/>
      <w:bookmarkStart w:id="2587" w:name="_Toc34147931"/>
      <w:bookmarkStart w:id="2588" w:name="_Toc36463315"/>
      <w:bookmarkStart w:id="2589" w:name="_Toc43215155"/>
      <w:bookmarkStart w:id="2590" w:name="_Toc45032403"/>
      <w:bookmarkStart w:id="2591" w:name="_Toc49849892"/>
      <w:bookmarkStart w:id="2592" w:name="_Toc51873406"/>
      <w:bookmarkStart w:id="2593" w:name="_Toc56517534"/>
      <w:bookmarkStart w:id="2594" w:name="_Toc58594435"/>
      <w:bookmarkStart w:id="2595" w:name="_Toc67685945"/>
      <w:bookmarkStart w:id="2596" w:name="_Toc74993766"/>
      <w:bookmarkStart w:id="2597" w:name="_Toc82716354"/>
      <w:bookmarkStart w:id="2598" w:name="_Toc88818641"/>
      <w:bookmarkStart w:id="2599" w:name="_Toc90650563"/>
      <w:bookmarkStart w:id="2600" w:name="_Toc98506233"/>
      <w:bookmarkStart w:id="2601" w:name="_Toc106639518"/>
      <w:bookmarkStart w:id="2602" w:name="_Toc114779028"/>
      <w:bookmarkStart w:id="2603" w:name="_Toc122096945"/>
      <w:bookmarkStart w:id="2604" w:name="_Toc130844166"/>
      <w:bookmarkStart w:id="2605" w:name="_Toc138411872"/>
      <w:bookmarkStart w:id="2606" w:name="_Toc145956059"/>
      <w:bookmarkStart w:id="2607" w:name="_Toc153887494"/>
      <w:bookmarkStart w:id="2608" w:name="_Toc161905383"/>
      <w:bookmarkStart w:id="2609" w:name="_Toc170209986"/>
      <w:bookmarkStart w:id="2610" w:name="_Toc177550781"/>
      <w:bookmarkStart w:id="2611" w:name="_Toc183624868"/>
      <w:bookmarkStart w:id="2612" w:name="_Toc186726861"/>
      <w:r>
        <w:lastRenderedPageBreak/>
        <w:t>6.1.6.2.13</w:t>
      </w:r>
      <w:r>
        <w:tab/>
        <w:t>Type: LocationQoS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613" w:name="_Toc20150395"/>
      <w:bookmarkStart w:id="2614" w:name="_Toc25168642"/>
      <w:bookmarkStart w:id="2615" w:name="_Toc27593061"/>
      <w:bookmarkStart w:id="2616" w:name="_Toc34147932"/>
      <w:bookmarkStart w:id="2617" w:name="_Toc36463316"/>
      <w:bookmarkStart w:id="2618" w:name="_Toc43215156"/>
      <w:bookmarkStart w:id="2619" w:name="_Toc45032404"/>
      <w:bookmarkStart w:id="2620" w:name="_Toc49849893"/>
      <w:bookmarkStart w:id="2621" w:name="_Toc51873407"/>
      <w:bookmarkStart w:id="2622" w:name="_Toc56517535"/>
      <w:bookmarkStart w:id="2623" w:name="_Toc58594436"/>
      <w:bookmarkStart w:id="2624" w:name="_Toc67685946"/>
      <w:bookmarkStart w:id="2625" w:name="_Toc74993767"/>
      <w:bookmarkStart w:id="2626" w:name="_Toc82716355"/>
      <w:bookmarkStart w:id="2627" w:name="_Toc88818642"/>
      <w:bookmarkStart w:id="2628" w:name="_Toc90650564"/>
      <w:bookmarkStart w:id="2629" w:name="_Toc98506234"/>
      <w:bookmarkStart w:id="2630" w:name="_Toc106639519"/>
      <w:bookmarkStart w:id="2631" w:name="_Toc114779029"/>
      <w:bookmarkStart w:id="2632" w:name="_Toc122096946"/>
      <w:bookmarkStart w:id="2633" w:name="_Toc130844167"/>
      <w:bookmarkStart w:id="2634" w:name="_Toc138411873"/>
      <w:bookmarkStart w:id="2635" w:name="_Toc145956060"/>
      <w:bookmarkStart w:id="2636" w:name="_Toc153887495"/>
      <w:bookmarkStart w:id="2637" w:name="_Toc161905384"/>
      <w:bookmarkStart w:id="2638" w:name="_Toc170209987"/>
      <w:bookmarkStart w:id="2639" w:name="_Toc177550782"/>
      <w:bookmarkStart w:id="2640" w:name="_Toc183624869"/>
      <w:bookmarkStart w:id="2641" w:name="_Toc186726862"/>
      <w:r>
        <w:lastRenderedPageBreak/>
        <w:t>6.1.6.2.14</w:t>
      </w:r>
      <w:r>
        <w:tab/>
        <w:t>Type: CivicAddress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77777777" w:rsidR="00EB7848" w:rsidRPr="00A61E64"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642" w:name="_Toc20150396"/>
      <w:bookmarkStart w:id="2643" w:name="_Toc25168643"/>
      <w:bookmarkStart w:id="2644" w:name="_Toc27593062"/>
      <w:bookmarkStart w:id="2645" w:name="_Toc34147933"/>
      <w:bookmarkStart w:id="2646" w:name="_Toc36463317"/>
      <w:bookmarkStart w:id="2647" w:name="_Toc43215157"/>
      <w:bookmarkStart w:id="2648" w:name="_Toc45032405"/>
      <w:bookmarkStart w:id="2649" w:name="_Toc49849894"/>
      <w:bookmarkStart w:id="2650" w:name="_Toc51873408"/>
      <w:bookmarkStart w:id="2651" w:name="_Toc56517536"/>
      <w:bookmarkStart w:id="2652" w:name="_Toc58594437"/>
      <w:bookmarkStart w:id="2653" w:name="_Toc67685947"/>
      <w:bookmarkStart w:id="2654" w:name="_Toc74993768"/>
      <w:bookmarkStart w:id="2655" w:name="_Toc82716356"/>
      <w:bookmarkStart w:id="2656" w:name="_Toc88818643"/>
      <w:bookmarkStart w:id="2657" w:name="_Toc90650565"/>
      <w:bookmarkStart w:id="2658" w:name="_Toc98506235"/>
      <w:bookmarkStart w:id="2659" w:name="_Toc106639520"/>
      <w:bookmarkStart w:id="2660" w:name="_Toc114779030"/>
      <w:bookmarkStart w:id="2661" w:name="_Toc122096947"/>
      <w:bookmarkStart w:id="2662" w:name="_Toc130844168"/>
      <w:bookmarkStart w:id="2663" w:name="_Toc138411874"/>
      <w:bookmarkStart w:id="2664" w:name="_Toc145956061"/>
      <w:bookmarkStart w:id="2665" w:name="_Toc153887496"/>
      <w:bookmarkStart w:id="2666" w:name="_Toc161905385"/>
      <w:bookmarkStart w:id="2667" w:name="_Toc170209988"/>
      <w:bookmarkStart w:id="2668" w:name="_Toc177550783"/>
      <w:bookmarkStart w:id="2669" w:name="_Toc183624870"/>
      <w:bookmarkStart w:id="2670" w:name="_Toc186726863"/>
      <w:r>
        <w:t>6.1.6.2.15</w:t>
      </w:r>
      <w:r>
        <w:tab/>
        <w:t>Type: PositioningMethodAndUsage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671" w:name="_Toc20150397"/>
      <w:bookmarkStart w:id="2672" w:name="_Toc25168644"/>
      <w:bookmarkStart w:id="2673" w:name="_Toc27593063"/>
      <w:bookmarkStart w:id="2674" w:name="_Toc34147934"/>
      <w:bookmarkStart w:id="2675" w:name="_Toc36463318"/>
      <w:bookmarkStart w:id="2676" w:name="_Toc43215158"/>
      <w:bookmarkStart w:id="2677" w:name="_Toc45032406"/>
      <w:bookmarkStart w:id="2678" w:name="_Toc49849895"/>
      <w:bookmarkStart w:id="2679" w:name="_Toc51873409"/>
      <w:bookmarkStart w:id="2680" w:name="_Toc56517537"/>
      <w:bookmarkStart w:id="2681" w:name="_Toc58594438"/>
      <w:bookmarkStart w:id="2682" w:name="_Toc67685948"/>
      <w:bookmarkStart w:id="2683" w:name="_Toc74993769"/>
      <w:bookmarkStart w:id="2684" w:name="_Toc82716357"/>
      <w:bookmarkStart w:id="2685" w:name="_Toc88818644"/>
      <w:bookmarkStart w:id="2686" w:name="_Toc90650566"/>
      <w:bookmarkStart w:id="2687" w:name="_Toc98506236"/>
      <w:bookmarkStart w:id="2688" w:name="_Toc106639521"/>
      <w:bookmarkStart w:id="2689" w:name="_Toc114779031"/>
      <w:bookmarkStart w:id="2690" w:name="_Toc122096948"/>
      <w:bookmarkStart w:id="2691" w:name="_Toc130844169"/>
      <w:bookmarkStart w:id="2692" w:name="_Toc138411875"/>
      <w:bookmarkStart w:id="2693" w:name="_Toc145956062"/>
      <w:bookmarkStart w:id="2694" w:name="_Toc153887497"/>
      <w:bookmarkStart w:id="2695" w:name="_Toc161905386"/>
      <w:bookmarkStart w:id="2696" w:name="_Toc170209989"/>
      <w:bookmarkStart w:id="2697" w:name="_Toc177550784"/>
      <w:bookmarkStart w:id="2698" w:name="_Toc183624871"/>
      <w:bookmarkStart w:id="2699" w:name="_Toc186726864"/>
      <w:r>
        <w:lastRenderedPageBreak/>
        <w:t>6.1.6.2.16</w:t>
      </w:r>
      <w:r>
        <w:tab/>
        <w:t>Type: GnssPositioningMethodAndUsage</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700" w:name="_Toc20150398"/>
      <w:bookmarkStart w:id="2701" w:name="_Toc25168645"/>
      <w:bookmarkStart w:id="2702" w:name="_Toc27593064"/>
      <w:bookmarkStart w:id="2703" w:name="_Toc34147935"/>
      <w:bookmarkStart w:id="2704" w:name="_Toc36463319"/>
      <w:bookmarkStart w:id="2705" w:name="_Toc43215159"/>
      <w:bookmarkStart w:id="2706" w:name="_Toc45032407"/>
      <w:bookmarkStart w:id="2707" w:name="_Toc49849896"/>
      <w:bookmarkStart w:id="2708" w:name="_Toc51873410"/>
      <w:bookmarkStart w:id="2709" w:name="_Toc56517538"/>
      <w:bookmarkStart w:id="2710" w:name="_Toc58594439"/>
      <w:bookmarkStart w:id="2711" w:name="_Toc67685949"/>
      <w:bookmarkStart w:id="2712" w:name="_Toc74993770"/>
      <w:bookmarkStart w:id="2713" w:name="_Toc82716358"/>
      <w:bookmarkStart w:id="2714" w:name="_Toc88818645"/>
      <w:bookmarkStart w:id="2715" w:name="_Toc90650567"/>
      <w:bookmarkStart w:id="2716" w:name="_Toc98506237"/>
      <w:bookmarkStart w:id="2717" w:name="_Toc106639522"/>
      <w:bookmarkStart w:id="2718" w:name="_Toc114779032"/>
      <w:bookmarkStart w:id="2719" w:name="_Toc122096949"/>
      <w:bookmarkStart w:id="2720" w:name="_Toc130844170"/>
      <w:bookmarkStart w:id="2721" w:name="_Toc138411876"/>
      <w:bookmarkStart w:id="2722" w:name="_Toc145956063"/>
      <w:bookmarkStart w:id="2723" w:name="_Toc153887498"/>
      <w:bookmarkStart w:id="2724" w:name="_Toc161905387"/>
      <w:bookmarkStart w:id="2725" w:name="_Toc170209990"/>
      <w:bookmarkStart w:id="2726" w:name="_Toc177550785"/>
      <w:bookmarkStart w:id="2727" w:name="_Toc183624872"/>
      <w:bookmarkStart w:id="2728" w:name="_Toc186726865"/>
      <w:r>
        <w:t>6.1.6.2.</w:t>
      </w:r>
      <w:r w:rsidRPr="00BA3DCF">
        <w:t>17</w:t>
      </w:r>
      <w:r>
        <w:tab/>
        <w:t>Type: VelocityEstimate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943068"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943068" w:rsidRDefault="00943068" w:rsidP="00943068">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729" w:name="_Toc20150399"/>
      <w:bookmarkStart w:id="2730" w:name="_Toc25168646"/>
      <w:bookmarkStart w:id="2731" w:name="_Toc27593065"/>
      <w:bookmarkStart w:id="2732" w:name="_Toc34147936"/>
      <w:bookmarkStart w:id="2733" w:name="_Toc36463320"/>
      <w:bookmarkStart w:id="2734" w:name="_Toc43215160"/>
      <w:bookmarkStart w:id="2735" w:name="_Toc45032408"/>
      <w:bookmarkStart w:id="2736" w:name="_Toc49849897"/>
      <w:bookmarkStart w:id="2737" w:name="_Toc51873411"/>
      <w:bookmarkStart w:id="2738" w:name="_Toc56517539"/>
      <w:bookmarkStart w:id="2739" w:name="_Toc58594440"/>
      <w:bookmarkStart w:id="2740" w:name="_Toc67685950"/>
      <w:bookmarkStart w:id="2741" w:name="_Toc74993771"/>
      <w:bookmarkStart w:id="2742" w:name="_Toc82716359"/>
      <w:bookmarkStart w:id="2743" w:name="_Toc88818646"/>
      <w:bookmarkStart w:id="2744" w:name="_Toc90650568"/>
      <w:bookmarkStart w:id="2745" w:name="_Toc98506238"/>
      <w:bookmarkStart w:id="2746" w:name="_Toc106639523"/>
      <w:bookmarkStart w:id="2747" w:name="_Toc114779033"/>
      <w:bookmarkStart w:id="2748" w:name="_Toc122096950"/>
      <w:bookmarkStart w:id="2749" w:name="_Toc130844171"/>
      <w:bookmarkStart w:id="2750" w:name="_Toc138411877"/>
      <w:bookmarkStart w:id="2751" w:name="_Toc145956064"/>
      <w:bookmarkStart w:id="2752" w:name="_Toc153887499"/>
      <w:bookmarkStart w:id="2753" w:name="_Toc161905388"/>
      <w:bookmarkStart w:id="2754" w:name="_Toc170209991"/>
      <w:bookmarkStart w:id="2755" w:name="_Toc177550786"/>
      <w:bookmarkStart w:id="2756" w:name="_Toc183624873"/>
      <w:bookmarkStart w:id="2757" w:name="_Toc186726866"/>
      <w:r>
        <w:t>6.1.6.2.18</w:t>
      </w:r>
      <w:r>
        <w:tab/>
        <w:t>Type: HorizontalVelocity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758" w:name="_Toc20150400"/>
      <w:bookmarkStart w:id="2759" w:name="_Toc25168647"/>
      <w:bookmarkStart w:id="2760" w:name="_Toc27593066"/>
      <w:bookmarkStart w:id="2761" w:name="_Toc34147937"/>
      <w:bookmarkStart w:id="2762" w:name="_Toc36463321"/>
      <w:bookmarkStart w:id="2763" w:name="_Toc43215161"/>
      <w:bookmarkStart w:id="2764" w:name="_Toc45032409"/>
      <w:bookmarkStart w:id="2765" w:name="_Toc49849898"/>
      <w:bookmarkStart w:id="2766" w:name="_Toc51873412"/>
      <w:bookmarkStart w:id="2767" w:name="_Toc56517540"/>
      <w:bookmarkStart w:id="2768" w:name="_Toc58594441"/>
      <w:bookmarkStart w:id="2769" w:name="_Toc67685951"/>
      <w:bookmarkStart w:id="2770" w:name="_Toc74993772"/>
      <w:bookmarkStart w:id="2771" w:name="_Toc82716360"/>
      <w:bookmarkStart w:id="2772" w:name="_Toc88818647"/>
      <w:bookmarkStart w:id="2773" w:name="_Toc90650569"/>
      <w:bookmarkStart w:id="2774" w:name="_Toc98506239"/>
      <w:bookmarkStart w:id="2775" w:name="_Toc106639524"/>
      <w:bookmarkStart w:id="2776" w:name="_Toc114779034"/>
      <w:bookmarkStart w:id="2777" w:name="_Toc122096951"/>
      <w:bookmarkStart w:id="2778" w:name="_Toc130844172"/>
      <w:bookmarkStart w:id="2779" w:name="_Toc138411878"/>
      <w:bookmarkStart w:id="2780" w:name="_Toc145956065"/>
      <w:bookmarkStart w:id="2781" w:name="_Toc153887500"/>
      <w:bookmarkStart w:id="2782" w:name="_Toc161905389"/>
      <w:bookmarkStart w:id="2783" w:name="_Toc170209992"/>
      <w:bookmarkStart w:id="2784" w:name="_Toc177550787"/>
      <w:bookmarkStart w:id="2785" w:name="_Toc183624874"/>
      <w:bookmarkStart w:id="2786" w:name="_Toc186726867"/>
      <w:r>
        <w:t>6.1.6.2.19</w:t>
      </w:r>
      <w:r>
        <w:tab/>
        <w:t>Type: HorizontalWithVerticalVelocity</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787" w:name="_Toc20150401"/>
      <w:bookmarkStart w:id="2788" w:name="_Toc25168648"/>
      <w:bookmarkStart w:id="2789" w:name="_Toc27593067"/>
      <w:bookmarkStart w:id="2790" w:name="_Toc34147938"/>
      <w:bookmarkStart w:id="2791" w:name="_Toc36463322"/>
      <w:bookmarkStart w:id="2792" w:name="_Toc43215162"/>
      <w:bookmarkStart w:id="2793" w:name="_Toc45032410"/>
      <w:bookmarkStart w:id="2794" w:name="_Toc49849899"/>
      <w:bookmarkStart w:id="2795" w:name="_Toc51873413"/>
      <w:bookmarkStart w:id="2796" w:name="_Toc56517541"/>
      <w:bookmarkStart w:id="2797" w:name="_Toc58594442"/>
      <w:bookmarkStart w:id="2798" w:name="_Toc67685952"/>
      <w:bookmarkStart w:id="2799" w:name="_Toc74993773"/>
      <w:bookmarkStart w:id="2800" w:name="_Toc82716361"/>
      <w:bookmarkStart w:id="2801" w:name="_Toc88818648"/>
      <w:bookmarkStart w:id="2802" w:name="_Toc90650570"/>
      <w:bookmarkStart w:id="2803" w:name="_Toc98506240"/>
      <w:bookmarkStart w:id="2804" w:name="_Toc106639525"/>
      <w:bookmarkStart w:id="2805" w:name="_Toc114779035"/>
      <w:bookmarkStart w:id="2806" w:name="_Toc122096952"/>
      <w:bookmarkStart w:id="2807" w:name="_Toc130844173"/>
      <w:bookmarkStart w:id="2808" w:name="_Toc138411879"/>
      <w:bookmarkStart w:id="2809" w:name="_Toc145956066"/>
      <w:bookmarkStart w:id="2810" w:name="_Toc153887501"/>
      <w:bookmarkStart w:id="2811" w:name="_Toc161905390"/>
      <w:bookmarkStart w:id="2812" w:name="_Toc170209993"/>
      <w:bookmarkStart w:id="2813" w:name="_Toc177550788"/>
      <w:bookmarkStart w:id="2814" w:name="_Toc183624875"/>
      <w:bookmarkStart w:id="2815" w:name="_Toc186726868"/>
      <w:r>
        <w:lastRenderedPageBreak/>
        <w:t>6.1.6.2.20</w:t>
      </w:r>
      <w:r>
        <w:tab/>
        <w:t>Type: HorizontalVelocityWithUncertainty</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816" w:name="_Toc20150402"/>
      <w:bookmarkStart w:id="2817" w:name="_Toc25168649"/>
      <w:bookmarkStart w:id="2818" w:name="_Toc27593068"/>
      <w:bookmarkStart w:id="2819" w:name="_Toc34147939"/>
      <w:bookmarkStart w:id="2820" w:name="_Toc36463323"/>
      <w:bookmarkStart w:id="2821" w:name="_Toc43215163"/>
      <w:bookmarkStart w:id="2822" w:name="_Toc45032411"/>
      <w:bookmarkStart w:id="2823" w:name="_Toc49849900"/>
      <w:bookmarkStart w:id="2824" w:name="_Toc51873414"/>
      <w:bookmarkStart w:id="2825" w:name="_Toc56517542"/>
      <w:bookmarkStart w:id="2826" w:name="_Toc58594443"/>
      <w:bookmarkStart w:id="2827" w:name="_Toc67685953"/>
      <w:bookmarkStart w:id="2828" w:name="_Toc74993774"/>
      <w:bookmarkStart w:id="2829" w:name="_Toc82716362"/>
      <w:bookmarkStart w:id="2830" w:name="_Toc88818649"/>
      <w:bookmarkStart w:id="2831" w:name="_Toc90650571"/>
      <w:bookmarkStart w:id="2832" w:name="_Toc98506241"/>
      <w:bookmarkStart w:id="2833" w:name="_Toc106639526"/>
      <w:bookmarkStart w:id="2834" w:name="_Toc114779036"/>
      <w:bookmarkStart w:id="2835" w:name="_Toc122096953"/>
      <w:bookmarkStart w:id="2836" w:name="_Toc130844174"/>
      <w:bookmarkStart w:id="2837" w:name="_Toc138411880"/>
      <w:bookmarkStart w:id="2838" w:name="_Toc145956067"/>
      <w:bookmarkStart w:id="2839" w:name="_Toc153887502"/>
      <w:bookmarkStart w:id="2840" w:name="_Toc161905391"/>
      <w:bookmarkStart w:id="2841" w:name="_Toc170209994"/>
      <w:bookmarkStart w:id="2842" w:name="_Toc177550789"/>
      <w:bookmarkStart w:id="2843" w:name="_Toc183624876"/>
      <w:bookmarkStart w:id="2844" w:name="_Toc186726869"/>
      <w:r>
        <w:t>6.1.6.2.21</w:t>
      </w:r>
      <w:r>
        <w:tab/>
        <w:t>Type: HorizontalWithVerticalVelocityAndUncertainty</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845" w:name="_Toc20150403"/>
      <w:bookmarkStart w:id="2846" w:name="_Toc25168650"/>
      <w:bookmarkStart w:id="2847" w:name="_Toc27593069"/>
      <w:bookmarkStart w:id="2848" w:name="_Toc34147940"/>
      <w:bookmarkStart w:id="2849" w:name="_Toc36463324"/>
      <w:bookmarkStart w:id="2850" w:name="_Toc43215164"/>
      <w:bookmarkStart w:id="2851" w:name="_Toc45032412"/>
      <w:bookmarkStart w:id="2852" w:name="_Toc49849901"/>
      <w:bookmarkStart w:id="2853" w:name="_Toc51873415"/>
      <w:bookmarkStart w:id="2854" w:name="_Toc56517543"/>
      <w:bookmarkStart w:id="2855" w:name="_Toc58594444"/>
      <w:bookmarkStart w:id="2856" w:name="_Toc67685954"/>
      <w:bookmarkStart w:id="2857" w:name="_Toc74993775"/>
      <w:bookmarkStart w:id="2858" w:name="_Toc82716363"/>
      <w:bookmarkStart w:id="2859" w:name="_Toc88818650"/>
      <w:bookmarkStart w:id="2860" w:name="_Toc90650572"/>
      <w:bookmarkStart w:id="2861" w:name="_Toc98506242"/>
      <w:bookmarkStart w:id="2862" w:name="_Toc106639527"/>
      <w:bookmarkStart w:id="2863" w:name="_Toc114779037"/>
      <w:bookmarkStart w:id="2864" w:name="_Toc122096954"/>
      <w:bookmarkStart w:id="2865" w:name="_Toc130844175"/>
      <w:bookmarkStart w:id="2866" w:name="_Toc138411881"/>
      <w:bookmarkStart w:id="2867" w:name="_Toc145956068"/>
      <w:bookmarkStart w:id="2868" w:name="_Toc153887503"/>
      <w:bookmarkStart w:id="2869" w:name="_Toc161905392"/>
      <w:bookmarkStart w:id="2870" w:name="_Toc170209995"/>
      <w:bookmarkStart w:id="2871" w:name="_Toc177550790"/>
      <w:bookmarkStart w:id="2872" w:name="_Toc183624877"/>
      <w:bookmarkStart w:id="2873" w:name="_Toc186726870"/>
      <w:r>
        <w:t>6.1.6.2.22</w:t>
      </w:r>
      <w:r>
        <w:tab/>
        <w:t>Type: UncertaintyEllipse</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2874" w:name="_Toc20150404"/>
      <w:bookmarkStart w:id="2875" w:name="_Toc25168651"/>
      <w:bookmarkStart w:id="2876" w:name="_Toc27593070"/>
      <w:bookmarkStart w:id="2877" w:name="_Toc34147941"/>
      <w:bookmarkStart w:id="2878" w:name="_Toc36463325"/>
      <w:bookmarkStart w:id="2879" w:name="_Toc43215165"/>
      <w:bookmarkStart w:id="2880" w:name="_Toc45032413"/>
      <w:bookmarkStart w:id="2881" w:name="_Toc49849902"/>
      <w:bookmarkStart w:id="2882" w:name="_Toc51873416"/>
      <w:bookmarkStart w:id="2883" w:name="_Toc56517544"/>
      <w:bookmarkStart w:id="2884" w:name="_Toc58594445"/>
      <w:bookmarkStart w:id="2885" w:name="_Toc67685955"/>
      <w:bookmarkStart w:id="2886" w:name="_Toc74993776"/>
      <w:bookmarkStart w:id="2887" w:name="_Toc82716364"/>
      <w:bookmarkStart w:id="2888" w:name="_Toc88818651"/>
      <w:bookmarkStart w:id="2889" w:name="_Toc90650573"/>
      <w:bookmarkStart w:id="2890" w:name="_Toc98506243"/>
      <w:bookmarkStart w:id="2891" w:name="_Toc106639528"/>
      <w:bookmarkStart w:id="2892" w:name="_Toc114779038"/>
      <w:bookmarkStart w:id="2893" w:name="_Toc122096955"/>
      <w:bookmarkStart w:id="2894" w:name="_Toc130844176"/>
      <w:bookmarkStart w:id="2895" w:name="_Toc138411882"/>
      <w:bookmarkStart w:id="2896" w:name="_Toc145956069"/>
      <w:bookmarkStart w:id="2897" w:name="_Toc153887504"/>
      <w:bookmarkStart w:id="2898" w:name="_Toc161905393"/>
      <w:bookmarkStart w:id="2899" w:name="_Toc170209996"/>
      <w:bookmarkStart w:id="2900" w:name="_Toc177550791"/>
      <w:bookmarkStart w:id="2901" w:name="_Toc183624878"/>
      <w:bookmarkStart w:id="2902" w:name="_Toc186726871"/>
      <w:r>
        <w:t>6.1.6.2.23</w:t>
      </w:r>
      <w:r w:rsidRPr="007F4DE4">
        <w:tab/>
      </w:r>
      <w:r>
        <w:t xml:space="preserve">Type: </w:t>
      </w:r>
      <w:r w:rsidRPr="007F4DE4">
        <w:t>U</w:t>
      </w:r>
      <w:r>
        <w:t>eLcs</w:t>
      </w:r>
      <w:r w:rsidRPr="007F4DE4">
        <w:t>Capability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2903" w:name="_Toc20150405"/>
      <w:bookmarkStart w:id="2904" w:name="_Toc25168652"/>
      <w:bookmarkStart w:id="2905" w:name="_Toc27593071"/>
      <w:bookmarkStart w:id="2906" w:name="_Toc34147942"/>
      <w:bookmarkStart w:id="2907" w:name="_Toc36463326"/>
      <w:bookmarkStart w:id="2908" w:name="_Toc43215166"/>
      <w:bookmarkStart w:id="2909" w:name="_Toc45032414"/>
      <w:bookmarkStart w:id="2910" w:name="_Toc49849903"/>
      <w:bookmarkStart w:id="2911" w:name="_Toc51873417"/>
      <w:bookmarkStart w:id="2912" w:name="_Toc56517545"/>
      <w:bookmarkStart w:id="2913" w:name="_Toc58594446"/>
      <w:bookmarkStart w:id="2914" w:name="_Toc67685956"/>
      <w:bookmarkStart w:id="2915" w:name="_Toc74993777"/>
      <w:bookmarkStart w:id="2916" w:name="_Toc82716365"/>
      <w:bookmarkStart w:id="2917" w:name="_Toc88818652"/>
      <w:bookmarkStart w:id="2918" w:name="_Toc90650574"/>
      <w:bookmarkStart w:id="2919" w:name="_Toc98506244"/>
      <w:bookmarkStart w:id="2920" w:name="_Toc106639529"/>
      <w:bookmarkStart w:id="2921" w:name="_Toc114779039"/>
      <w:bookmarkStart w:id="2922" w:name="_Toc122096956"/>
      <w:bookmarkStart w:id="2923" w:name="_Toc130844177"/>
      <w:bookmarkStart w:id="2924" w:name="_Toc138411883"/>
      <w:bookmarkStart w:id="2925" w:name="_Toc145956070"/>
      <w:bookmarkStart w:id="2926" w:name="_Toc153887505"/>
      <w:bookmarkStart w:id="2927" w:name="_Toc161905394"/>
      <w:bookmarkStart w:id="2928" w:name="_Toc170209997"/>
      <w:bookmarkStart w:id="2929" w:name="_Toc177550792"/>
      <w:bookmarkStart w:id="2930" w:name="_Toc183624879"/>
      <w:bookmarkStart w:id="2931" w:name="_Toc186726872"/>
      <w:r>
        <w:lastRenderedPageBreak/>
        <w:t>6.1.6.2.24</w:t>
      </w:r>
      <w:r>
        <w:tab/>
        <w:t>Type: PeriodicEventInfo</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2932" w:name="_Toc20150406"/>
      <w:bookmarkStart w:id="2933" w:name="_Toc25168653"/>
      <w:bookmarkStart w:id="2934" w:name="_Toc27593072"/>
      <w:bookmarkStart w:id="2935" w:name="_Toc34147943"/>
      <w:bookmarkStart w:id="2936" w:name="_Toc36463327"/>
      <w:bookmarkStart w:id="2937" w:name="_Toc43215167"/>
      <w:bookmarkStart w:id="2938" w:name="_Toc45032415"/>
      <w:bookmarkStart w:id="2939" w:name="_Toc49849904"/>
      <w:bookmarkStart w:id="2940" w:name="_Toc51873418"/>
      <w:bookmarkStart w:id="2941" w:name="_Toc56517546"/>
      <w:bookmarkStart w:id="2942" w:name="_Toc58594447"/>
      <w:bookmarkStart w:id="2943" w:name="_Toc67685957"/>
      <w:bookmarkStart w:id="2944" w:name="_Toc74993778"/>
      <w:bookmarkStart w:id="2945" w:name="_Toc82716366"/>
      <w:bookmarkStart w:id="2946" w:name="_Toc88818653"/>
      <w:bookmarkStart w:id="2947" w:name="_Toc90650575"/>
      <w:bookmarkStart w:id="2948" w:name="_Toc98506245"/>
      <w:bookmarkStart w:id="2949" w:name="_Toc106639530"/>
      <w:bookmarkStart w:id="2950" w:name="_Toc114779040"/>
      <w:bookmarkStart w:id="2951" w:name="_Toc122096957"/>
      <w:bookmarkStart w:id="2952" w:name="_Toc130844178"/>
      <w:bookmarkStart w:id="2953" w:name="_Toc138411884"/>
      <w:bookmarkStart w:id="2954" w:name="_Toc145956071"/>
      <w:bookmarkStart w:id="2955" w:name="_Toc153887506"/>
      <w:bookmarkStart w:id="2956" w:name="_Toc161905395"/>
      <w:bookmarkStart w:id="2957" w:name="_Toc170209998"/>
      <w:bookmarkStart w:id="2958" w:name="_Toc177550793"/>
      <w:bookmarkStart w:id="2959" w:name="_Toc183624880"/>
      <w:bookmarkStart w:id="2960" w:name="_Toc186726873"/>
      <w:r>
        <w:lastRenderedPageBreak/>
        <w:t>6.1.6.2.25</w:t>
      </w:r>
      <w:r>
        <w:tab/>
        <w:t>Type: AreaEventInfo</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2961" w:name="_Toc20150407"/>
      <w:bookmarkStart w:id="2962" w:name="_Toc25168654"/>
      <w:bookmarkStart w:id="2963" w:name="_Toc27593073"/>
      <w:bookmarkStart w:id="2964" w:name="_Toc34147944"/>
      <w:bookmarkStart w:id="2965" w:name="_Toc36463328"/>
      <w:bookmarkStart w:id="2966" w:name="_Toc43215168"/>
      <w:bookmarkStart w:id="2967" w:name="_Toc45032416"/>
      <w:bookmarkStart w:id="2968" w:name="_Toc49849905"/>
      <w:bookmarkStart w:id="2969" w:name="_Toc51873419"/>
      <w:bookmarkStart w:id="2970" w:name="_Toc56517547"/>
      <w:bookmarkStart w:id="2971" w:name="_Toc58594448"/>
      <w:bookmarkStart w:id="2972" w:name="_Toc67685958"/>
      <w:bookmarkStart w:id="2973" w:name="_Toc74993779"/>
      <w:bookmarkStart w:id="2974" w:name="_Toc82716367"/>
      <w:bookmarkStart w:id="2975" w:name="_Toc88818654"/>
      <w:bookmarkStart w:id="2976" w:name="_Toc90650576"/>
      <w:bookmarkStart w:id="2977" w:name="_Toc98506246"/>
      <w:bookmarkStart w:id="2978" w:name="_Toc106639531"/>
      <w:bookmarkStart w:id="2979" w:name="_Toc114779041"/>
      <w:bookmarkStart w:id="2980" w:name="_Toc122096958"/>
      <w:bookmarkStart w:id="2981" w:name="_Toc130844179"/>
      <w:bookmarkStart w:id="2982" w:name="_Toc138411885"/>
      <w:bookmarkStart w:id="2983" w:name="_Toc145956072"/>
      <w:bookmarkStart w:id="2984" w:name="_Toc153887507"/>
      <w:bookmarkStart w:id="2985" w:name="_Toc161905396"/>
      <w:bookmarkStart w:id="2986" w:name="_Toc170209999"/>
      <w:bookmarkStart w:id="2987" w:name="_Toc177550794"/>
      <w:bookmarkStart w:id="2988" w:name="_Toc183624881"/>
      <w:bookmarkStart w:id="2989" w:name="_Toc186726874"/>
      <w:r>
        <w:t>6.1.6.2.26</w:t>
      </w:r>
      <w:r>
        <w:tab/>
        <w:t>Type: ReportingArea</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2990" w:name="_Toc20150408"/>
      <w:bookmarkStart w:id="2991" w:name="_Toc25168655"/>
      <w:bookmarkStart w:id="2992" w:name="_Toc27593074"/>
      <w:bookmarkStart w:id="2993" w:name="_Toc34147945"/>
      <w:bookmarkStart w:id="2994" w:name="_Toc36463329"/>
      <w:bookmarkStart w:id="2995" w:name="_Toc43215169"/>
      <w:bookmarkStart w:id="2996" w:name="_Toc45032417"/>
      <w:bookmarkStart w:id="2997" w:name="_Toc49849906"/>
      <w:bookmarkStart w:id="2998" w:name="_Toc51873420"/>
      <w:bookmarkStart w:id="2999" w:name="_Toc56517548"/>
      <w:bookmarkStart w:id="3000" w:name="_Toc58594449"/>
      <w:bookmarkStart w:id="3001" w:name="_Toc67685959"/>
      <w:bookmarkStart w:id="3002" w:name="_Toc74993780"/>
      <w:bookmarkStart w:id="3003" w:name="_Toc82716368"/>
      <w:bookmarkStart w:id="3004" w:name="_Toc88818655"/>
      <w:bookmarkStart w:id="3005" w:name="_Toc90650577"/>
      <w:bookmarkStart w:id="3006" w:name="_Toc98506247"/>
      <w:bookmarkStart w:id="3007" w:name="_Toc106639532"/>
      <w:bookmarkStart w:id="3008" w:name="_Toc114779042"/>
      <w:bookmarkStart w:id="3009" w:name="_Toc122096959"/>
      <w:bookmarkStart w:id="3010" w:name="_Toc130844180"/>
      <w:bookmarkStart w:id="3011" w:name="_Toc138411886"/>
      <w:bookmarkStart w:id="3012" w:name="_Toc145956073"/>
      <w:bookmarkStart w:id="3013" w:name="_Toc153887508"/>
      <w:bookmarkStart w:id="3014" w:name="_Toc161905397"/>
      <w:bookmarkStart w:id="3015" w:name="_Toc170210000"/>
      <w:bookmarkStart w:id="3016" w:name="_Toc177550795"/>
      <w:bookmarkStart w:id="3017" w:name="_Toc183624882"/>
      <w:bookmarkStart w:id="3018" w:name="_Toc186726875"/>
      <w:r>
        <w:lastRenderedPageBreak/>
        <w:t>6.1.6.2.27</w:t>
      </w:r>
      <w:r>
        <w:tab/>
        <w:t>Type: MotionEventInfo</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019" w:name="_Toc20150409"/>
      <w:bookmarkStart w:id="3020" w:name="_Toc25168656"/>
      <w:bookmarkStart w:id="3021" w:name="_Toc27593075"/>
      <w:bookmarkStart w:id="3022" w:name="_Toc34147946"/>
      <w:bookmarkStart w:id="3023" w:name="_Toc36463330"/>
      <w:bookmarkStart w:id="3024" w:name="_Toc43215170"/>
      <w:bookmarkStart w:id="3025" w:name="_Toc45032418"/>
      <w:bookmarkStart w:id="3026" w:name="_Toc49849907"/>
      <w:bookmarkStart w:id="3027" w:name="_Toc51873421"/>
      <w:bookmarkStart w:id="3028" w:name="_Toc56517549"/>
      <w:bookmarkStart w:id="3029" w:name="_Toc58594450"/>
      <w:bookmarkStart w:id="3030" w:name="_Toc67685960"/>
      <w:bookmarkStart w:id="3031" w:name="_Toc74993781"/>
      <w:bookmarkStart w:id="3032" w:name="_Toc82716369"/>
      <w:bookmarkStart w:id="3033" w:name="_Toc88818656"/>
      <w:bookmarkStart w:id="3034" w:name="_Toc90650578"/>
      <w:bookmarkStart w:id="3035" w:name="_Toc98506248"/>
      <w:bookmarkStart w:id="3036" w:name="_Toc106639533"/>
      <w:bookmarkStart w:id="3037" w:name="_Toc114779043"/>
      <w:bookmarkStart w:id="3038" w:name="_Toc122096960"/>
      <w:bookmarkStart w:id="3039" w:name="_Toc130844181"/>
      <w:bookmarkStart w:id="3040" w:name="_Toc138411887"/>
      <w:bookmarkStart w:id="3041" w:name="_Toc145956074"/>
      <w:bookmarkStart w:id="3042" w:name="_Toc153887509"/>
      <w:bookmarkStart w:id="3043" w:name="_Toc161905398"/>
      <w:bookmarkStart w:id="3044" w:name="_Toc170210001"/>
      <w:bookmarkStart w:id="3045" w:name="_Toc177550796"/>
      <w:bookmarkStart w:id="3046" w:name="_Toc183624883"/>
      <w:bookmarkStart w:id="3047" w:name="_Toc186726876"/>
      <w:r>
        <w:t>6.1.6.2.28</w:t>
      </w:r>
      <w:r w:rsidRPr="003B2883">
        <w:tab/>
      </w:r>
      <w:r w:rsidR="001E7C73">
        <w:t>Void</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1837DBD2" w14:textId="77777777" w:rsidR="00EB7848" w:rsidRDefault="00EB7848" w:rsidP="00EB7848"/>
    <w:p w14:paraId="31F8BA9E" w14:textId="77777777" w:rsidR="00EB7848" w:rsidRDefault="00EB7848" w:rsidP="00B32564">
      <w:pPr>
        <w:pStyle w:val="Heading5"/>
      </w:pPr>
      <w:bookmarkStart w:id="3048" w:name="_Toc20150410"/>
      <w:bookmarkStart w:id="3049" w:name="_Toc25168657"/>
      <w:bookmarkStart w:id="3050" w:name="_Toc27593076"/>
      <w:bookmarkStart w:id="3051" w:name="_Toc34147947"/>
      <w:bookmarkStart w:id="3052" w:name="_Toc36463331"/>
      <w:bookmarkStart w:id="3053" w:name="_Toc43215171"/>
      <w:bookmarkStart w:id="3054" w:name="_Toc45032419"/>
      <w:bookmarkStart w:id="3055" w:name="_Toc49849908"/>
      <w:bookmarkStart w:id="3056" w:name="_Toc51873422"/>
      <w:bookmarkStart w:id="3057" w:name="_Toc56517550"/>
      <w:bookmarkStart w:id="3058" w:name="_Toc58594451"/>
      <w:bookmarkStart w:id="3059" w:name="_Toc67685961"/>
      <w:bookmarkStart w:id="3060" w:name="_Toc74993782"/>
      <w:bookmarkStart w:id="3061" w:name="_Toc82716370"/>
      <w:bookmarkStart w:id="3062" w:name="_Toc88818657"/>
      <w:bookmarkStart w:id="3063" w:name="_Toc90650579"/>
      <w:bookmarkStart w:id="3064" w:name="_Toc98506249"/>
      <w:bookmarkStart w:id="3065" w:name="_Toc106639534"/>
      <w:bookmarkStart w:id="3066" w:name="_Toc114779044"/>
      <w:bookmarkStart w:id="3067" w:name="_Toc122096961"/>
      <w:bookmarkStart w:id="3068" w:name="_Toc130844182"/>
      <w:bookmarkStart w:id="3069" w:name="_Toc138411888"/>
      <w:bookmarkStart w:id="3070" w:name="_Toc145956075"/>
      <w:bookmarkStart w:id="3071" w:name="_Toc153887510"/>
      <w:bookmarkStart w:id="3072" w:name="_Toc161905399"/>
      <w:bookmarkStart w:id="3073" w:name="_Toc170210002"/>
      <w:bookmarkStart w:id="3074" w:name="_Toc177550797"/>
      <w:bookmarkStart w:id="3075" w:name="_Toc183624884"/>
      <w:bookmarkStart w:id="3076" w:name="_Toc186726877"/>
      <w:r>
        <w:t>6.1.6.2.29</w:t>
      </w:r>
      <w:r>
        <w:tab/>
        <w:t>Type: CancelLocData</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077" w:name="_Toc20150411"/>
      <w:bookmarkStart w:id="3078" w:name="_Toc25168658"/>
      <w:bookmarkStart w:id="3079" w:name="_Toc27593077"/>
      <w:bookmarkStart w:id="3080" w:name="_Toc34147948"/>
      <w:bookmarkStart w:id="3081" w:name="_Toc36463332"/>
      <w:bookmarkStart w:id="3082" w:name="_Toc43215172"/>
      <w:bookmarkStart w:id="3083" w:name="_Toc45032420"/>
      <w:bookmarkStart w:id="3084" w:name="_Toc49849909"/>
      <w:bookmarkStart w:id="3085" w:name="_Toc51873423"/>
      <w:bookmarkStart w:id="3086" w:name="_Toc56517551"/>
      <w:bookmarkStart w:id="3087" w:name="_Toc58594452"/>
      <w:bookmarkStart w:id="3088" w:name="_Toc67685962"/>
      <w:bookmarkStart w:id="3089" w:name="_Toc74993783"/>
      <w:bookmarkStart w:id="3090" w:name="_Toc82716371"/>
      <w:bookmarkStart w:id="3091" w:name="_Toc88818658"/>
      <w:bookmarkStart w:id="3092" w:name="_Toc90650580"/>
      <w:bookmarkStart w:id="3093" w:name="_Toc98506250"/>
      <w:bookmarkStart w:id="3094" w:name="_Toc106639535"/>
      <w:bookmarkStart w:id="3095" w:name="_Toc114779045"/>
      <w:bookmarkStart w:id="3096" w:name="_Toc122096962"/>
      <w:bookmarkStart w:id="3097" w:name="_Toc130844183"/>
      <w:bookmarkStart w:id="3098" w:name="_Toc138411889"/>
      <w:bookmarkStart w:id="3099" w:name="_Toc145956076"/>
      <w:bookmarkStart w:id="3100" w:name="_Toc153887511"/>
      <w:bookmarkStart w:id="3101" w:name="_Toc161905400"/>
      <w:bookmarkStart w:id="3102" w:name="_Toc170210003"/>
      <w:bookmarkStart w:id="3103" w:name="_Toc177550798"/>
      <w:bookmarkStart w:id="3104" w:name="_Toc183624885"/>
      <w:bookmarkStart w:id="3105" w:name="_Toc186726878"/>
      <w:r>
        <w:lastRenderedPageBreak/>
        <w:t>6.1.6.2.30</w:t>
      </w:r>
      <w:r>
        <w:tab/>
        <w:t>Type: LocContextData</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75D6E4" w14:textId="77777777" w:rsidR="00AE1E2C" w:rsidRDefault="00AE1E2C" w:rsidP="00AE1E2C">
            <w:pPr>
              <w:pStyle w:val="TAL"/>
              <w:rPr>
                <w:rFonts w:cs="Arial"/>
                <w:szCs w:val="18"/>
              </w:rPr>
            </w:pPr>
            <w:r>
              <w:rPr>
                <w:rFonts w:cs="Arial"/>
                <w:szCs w:val="18"/>
              </w:rPr>
              <w:t>Contains an embedded event report</w:t>
            </w: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AE1E2C"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AE1E2C" w:rsidRDefault="00AE1E2C" w:rsidP="00AE1E2C">
            <w:pPr>
              <w:pStyle w:val="TAN"/>
            </w:pPr>
            <w:r>
              <w:lastRenderedPageBreak/>
              <w:t>NOTE</w:t>
            </w:r>
            <w:r w:rsidR="00D94DFE">
              <w:t> 1</w:t>
            </w:r>
            <w:r>
              <w:t>:</w:t>
            </w:r>
            <w:r>
              <w:tab/>
              <w:t>At least one of periodicEventInfo, areaEventInfo or motionEventInfo shall be present in the LocContextData structure.</w:t>
            </w:r>
          </w:p>
          <w:p w14:paraId="3ABB1411" w14:textId="08074D17" w:rsidR="00D94DFE" w:rsidRDefault="00D94DFE" w:rsidP="00D94DFE">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D94DFE" w:rsidRPr="0001619D" w:rsidRDefault="00D94DFE" w:rsidP="00AE1E2C">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AE1E2C" w:rsidRDefault="00AE1E2C" w:rsidP="00AE1E2C">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106" w:name="_Toc20150412"/>
      <w:bookmarkStart w:id="3107" w:name="_Toc25168659"/>
      <w:bookmarkStart w:id="3108" w:name="_Toc27593078"/>
      <w:bookmarkStart w:id="3109" w:name="_Toc34147949"/>
      <w:bookmarkStart w:id="3110" w:name="_Toc36463333"/>
      <w:bookmarkStart w:id="3111" w:name="_Toc43215173"/>
      <w:bookmarkStart w:id="3112" w:name="_Toc45032421"/>
      <w:bookmarkStart w:id="3113" w:name="_Toc49849910"/>
      <w:bookmarkStart w:id="3114" w:name="_Toc51873424"/>
      <w:bookmarkStart w:id="3115" w:name="_Toc56517552"/>
      <w:bookmarkStart w:id="3116" w:name="_Toc58594453"/>
      <w:bookmarkStart w:id="3117" w:name="_Toc67685963"/>
      <w:bookmarkStart w:id="3118" w:name="_Toc74993784"/>
      <w:bookmarkStart w:id="3119" w:name="_Toc82716372"/>
      <w:bookmarkStart w:id="3120" w:name="_Toc88818659"/>
      <w:bookmarkStart w:id="3121" w:name="_Toc90650581"/>
      <w:bookmarkStart w:id="3122" w:name="_Toc98506251"/>
      <w:bookmarkStart w:id="3123" w:name="_Toc106639536"/>
      <w:bookmarkStart w:id="3124" w:name="_Toc114779046"/>
      <w:bookmarkStart w:id="3125" w:name="_Toc122096963"/>
      <w:bookmarkStart w:id="3126" w:name="_Toc130844184"/>
      <w:bookmarkStart w:id="3127" w:name="_Toc138411890"/>
      <w:bookmarkStart w:id="3128" w:name="_Toc145956077"/>
      <w:bookmarkStart w:id="3129" w:name="_Toc153887512"/>
      <w:bookmarkStart w:id="3130" w:name="_Toc161905401"/>
      <w:bookmarkStart w:id="3131" w:name="_Toc170210004"/>
      <w:bookmarkStart w:id="3132" w:name="_Toc177550799"/>
      <w:bookmarkStart w:id="3133" w:name="_Toc183624886"/>
      <w:bookmarkStart w:id="3134" w:name="_Toc186726879"/>
      <w:r>
        <w:t>6.1.6.2.31</w:t>
      </w:r>
      <w:r w:rsidRPr="003B2883">
        <w:tab/>
        <w:t xml:space="preserve">Type: </w:t>
      </w:r>
      <w:r>
        <w:t>EventReportMessage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135" w:name="_Toc20150413"/>
      <w:bookmarkStart w:id="3136" w:name="_Toc25168660"/>
      <w:bookmarkStart w:id="3137" w:name="_Toc27593079"/>
      <w:bookmarkStart w:id="3138" w:name="_Toc34147950"/>
      <w:bookmarkStart w:id="3139" w:name="_Toc36463334"/>
      <w:bookmarkStart w:id="3140" w:name="_Toc43215174"/>
      <w:bookmarkStart w:id="3141" w:name="_Toc45032422"/>
      <w:bookmarkStart w:id="3142" w:name="_Toc49849911"/>
      <w:bookmarkStart w:id="3143" w:name="_Toc51873425"/>
      <w:bookmarkStart w:id="3144" w:name="_Toc56517553"/>
      <w:bookmarkStart w:id="3145" w:name="_Toc58594454"/>
      <w:bookmarkStart w:id="3146" w:name="_Toc67685964"/>
      <w:bookmarkStart w:id="3147" w:name="_Toc74993785"/>
      <w:bookmarkStart w:id="3148" w:name="_Toc82716373"/>
      <w:bookmarkStart w:id="3149" w:name="_Toc88818660"/>
      <w:bookmarkStart w:id="3150" w:name="_Toc90650582"/>
      <w:bookmarkStart w:id="3151" w:name="_Toc98506252"/>
      <w:bookmarkStart w:id="3152" w:name="_Toc106639537"/>
      <w:bookmarkStart w:id="3153" w:name="_Toc114779047"/>
      <w:bookmarkStart w:id="3154" w:name="_Toc122096964"/>
      <w:bookmarkStart w:id="3155" w:name="_Toc130844185"/>
      <w:bookmarkStart w:id="3156" w:name="_Toc138411891"/>
      <w:bookmarkStart w:id="3157" w:name="_Toc145956078"/>
      <w:bookmarkStart w:id="3158" w:name="_Toc153887513"/>
      <w:bookmarkStart w:id="3159" w:name="_Toc161905402"/>
      <w:bookmarkStart w:id="3160" w:name="_Toc170210005"/>
      <w:bookmarkStart w:id="3161" w:name="_Toc177550800"/>
      <w:bookmarkStart w:id="3162" w:name="_Toc183624887"/>
      <w:bookmarkStart w:id="3163" w:name="_Toc186726880"/>
      <w:r>
        <w:t>6.1.6.2.32</w:t>
      </w:r>
      <w:r w:rsidRPr="003B2883">
        <w:tab/>
        <w:t xml:space="preserve">Type: </w:t>
      </w:r>
      <w:r>
        <w:t>EventReportingStatus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164" w:name="_Toc20150414"/>
      <w:bookmarkStart w:id="3165" w:name="_Toc25168661"/>
      <w:bookmarkStart w:id="3166" w:name="_Toc27593080"/>
      <w:bookmarkStart w:id="3167" w:name="_Toc34147951"/>
      <w:bookmarkStart w:id="3168" w:name="_Toc36463335"/>
      <w:bookmarkStart w:id="3169" w:name="_Toc43215175"/>
      <w:bookmarkStart w:id="3170" w:name="_Toc45032423"/>
      <w:bookmarkStart w:id="3171" w:name="_Toc49849912"/>
      <w:bookmarkStart w:id="3172" w:name="_Toc51873426"/>
      <w:bookmarkStart w:id="3173" w:name="_Toc56517554"/>
      <w:bookmarkStart w:id="3174" w:name="_Toc58594455"/>
      <w:bookmarkStart w:id="3175" w:name="_Toc67685965"/>
      <w:bookmarkStart w:id="3176" w:name="_Toc74993786"/>
      <w:bookmarkStart w:id="3177" w:name="_Toc82716374"/>
      <w:bookmarkStart w:id="3178" w:name="_Toc88818661"/>
      <w:bookmarkStart w:id="3179" w:name="_Toc90650583"/>
      <w:bookmarkStart w:id="3180" w:name="_Toc98506253"/>
      <w:bookmarkStart w:id="3181" w:name="_Toc106639538"/>
      <w:bookmarkStart w:id="3182" w:name="_Toc114779048"/>
      <w:bookmarkStart w:id="3183" w:name="_Toc122096965"/>
      <w:bookmarkStart w:id="3184" w:name="_Toc130844186"/>
      <w:bookmarkStart w:id="3185" w:name="_Toc138411892"/>
      <w:bookmarkStart w:id="3186" w:name="_Toc145956079"/>
      <w:bookmarkStart w:id="3187" w:name="_Toc153887514"/>
      <w:bookmarkStart w:id="3188" w:name="_Toc161905403"/>
      <w:bookmarkStart w:id="3189" w:name="_Toc170210006"/>
      <w:bookmarkStart w:id="3190" w:name="_Toc177550801"/>
      <w:bookmarkStart w:id="3191" w:name="_Toc183624888"/>
      <w:bookmarkStart w:id="3192" w:name="_Toc186726881"/>
      <w:r>
        <w:t>6.1.6.2.33</w:t>
      </w:r>
      <w:r w:rsidRPr="003B2883">
        <w:tab/>
        <w:t>Type</w:t>
      </w:r>
      <w:r>
        <w:t>: UELocationInfo</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193" w:name="_Toc20150415"/>
      <w:bookmarkStart w:id="3194" w:name="_Toc25168662"/>
      <w:bookmarkStart w:id="3195" w:name="_Toc27593081"/>
      <w:bookmarkStart w:id="3196" w:name="_Toc34147952"/>
      <w:bookmarkStart w:id="3197" w:name="_Toc36463336"/>
      <w:bookmarkStart w:id="3198" w:name="_Toc43215176"/>
      <w:bookmarkStart w:id="3199" w:name="_Toc45032424"/>
      <w:bookmarkStart w:id="3200" w:name="_Toc49849913"/>
      <w:bookmarkStart w:id="3201" w:name="_Toc51873427"/>
      <w:bookmarkStart w:id="3202" w:name="_Toc56517555"/>
      <w:bookmarkStart w:id="3203" w:name="_Toc58594456"/>
      <w:bookmarkStart w:id="3204" w:name="_Toc67685966"/>
      <w:bookmarkStart w:id="3205" w:name="_Toc74993787"/>
      <w:bookmarkStart w:id="3206" w:name="_Toc82716375"/>
      <w:bookmarkStart w:id="3207" w:name="_Toc88818662"/>
      <w:bookmarkStart w:id="3208" w:name="_Toc90650584"/>
      <w:bookmarkStart w:id="3209" w:name="_Toc98506254"/>
      <w:bookmarkStart w:id="3210" w:name="_Toc106639539"/>
      <w:bookmarkStart w:id="3211" w:name="_Toc114779049"/>
      <w:bookmarkStart w:id="3212" w:name="_Toc122096966"/>
      <w:bookmarkStart w:id="3213" w:name="_Toc130844187"/>
      <w:bookmarkStart w:id="3214" w:name="_Toc138411893"/>
      <w:bookmarkStart w:id="3215" w:name="_Toc145956080"/>
      <w:bookmarkStart w:id="3216" w:name="_Toc153887515"/>
      <w:bookmarkStart w:id="3217" w:name="_Toc161905404"/>
      <w:bookmarkStart w:id="3218" w:name="_Toc170210007"/>
      <w:bookmarkStart w:id="3219" w:name="_Toc177550802"/>
      <w:bookmarkStart w:id="3220" w:name="_Toc183624889"/>
      <w:bookmarkStart w:id="3221" w:name="_Toc186726882"/>
      <w:r w:rsidRPr="003B2883">
        <w:lastRenderedPageBreak/>
        <w:t>6.</w:t>
      </w:r>
      <w:r>
        <w:t>1</w:t>
      </w:r>
      <w:r w:rsidRPr="003B2883">
        <w:t>.6.2.</w:t>
      </w:r>
      <w:r>
        <w:t>34</w:t>
      </w:r>
      <w:r w:rsidRPr="003B2883">
        <w:tab/>
        <w:t xml:space="preserve">Type: </w:t>
      </w:r>
      <w:r>
        <w:rPr>
          <w:lang w:eastAsia="zh-CN"/>
        </w:rPr>
        <w:t>EventNotifyData</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3E60E6E7" w:rsidR="008A560C" w:rsidRPr="009413E0" w:rsidRDefault="008A560C" w:rsidP="00502DFA">
            <w:pPr>
              <w:pStyle w:val="TAL"/>
              <w:rPr>
                <w:lang w:eastAsia="zh-CN"/>
              </w:rPr>
            </w:pPr>
            <w:r>
              <w:rPr>
                <w:noProof/>
              </w:rPr>
              <w:t>When present, this IE</w:t>
            </w:r>
            <w:r>
              <w:rPr>
                <w:rFonts w:cs="Arial"/>
                <w:szCs w:val="18"/>
              </w:rPr>
              <w:t xml:space="preserve"> identifies a </w:t>
            </w:r>
            <w:r w:rsidR="000A3D1F">
              <w:rPr>
                <w:lang w:eastAsia="zh-CN"/>
              </w:rPr>
              <w:t>distance</w:t>
            </w:r>
            <w:r>
              <w:t xml:space="preserve"> and direction from a point A to a point B, comprising a </w:t>
            </w:r>
            <w:r w:rsidR="00636EE0">
              <w:rPr>
                <w:lang w:eastAsia="zh-CN"/>
              </w:rPr>
              <w:t>distance</w:t>
            </w:r>
            <w:r>
              <w:t xml:space="preserv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222" w:name="_Toc34147953"/>
      <w:bookmarkStart w:id="3223" w:name="_Toc36463337"/>
      <w:bookmarkStart w:id="3224" w:name="_Toc43215177"/>
      <w:bookmarkStart w:id="3225" w:name="_Toc45032425"/>
      <w:bookmarkStart w:id="3226" w:name="_Toc49849914"/>
      <w:bookmarkStart w:id="3227" w:name="_Toc51873428"/>
      <w:bookmarkStart w:id="3228" w:name="_Toc56517556"/>
      <w:bookmarkStart w:id="3229" w:name="_Toc58594457"/>
      <w:bookmarkStart w:id="3230" w:name="_Toc67685967"/>
      <w:bookmarkStart w:id="3231" w:name="_Toc74993788"/>
      <w:bookmarkStart w:id="3232" w:name="_Toc82716376"/>
      <w:bookmarkStart w:id="3233" w:name="_Toc88818663"/>
      <w:bookmarkStart w:id="3234" w:name="_Toc90650585"/>
      <w:bookmarkStart w:id="3235" w:name="_Toc98506255"/>
      <w:bookmarkStart w:id="3236" w:name="_Toc106639540"/>
      <w:bookmarkStart w:id="3237" w:name="_Toc114779050"/>
      <w:bookmarkStart w:id="3238" w:name="_Toc122096967"/>
      <w:bookmarkStart w:id="3239" w:name="_Toc130844188"/>
      <w:bookmarkStart w:id="3240" w:name="_Toc138411894"/>
      <w:bookmarkStart w:id="3241" w:name="_Toc145956081"/>
      <w:bookmarkStart w:id="3242" w:name="_Toc153887516"/>
      <w:bookmarkStart w:id="3243" w:name="_Toc161905405"/>
      <w:bookmarkStart w:id="3244" w:name="_Toc170210008"/>
      <w:bookmarkStart w:id="3245" w:name="_Toc177550803"/>
      <w:bookmarkStart w:id="3246" w:name="_Toc183624890"/>
      <w:bookmarkStart w:id="3247" w:name="_Toc186726883"/>
      <w:r>
        <w:t>6.1.6.2.35</w:t>
      </w:r>
      <w:r>
        <w:tab/>
        <w:t xml:space="preserve">Type: </w:t>
      </w:r>
      <w:r>
        <w:rPr>
          <w:lang w:eastAsia="zh-CN"/>
        </w:rPr>
        <w:t>UeConnectivityState</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248" w:name="_Toc74993789"/>
      <w:bookmarkStart w:id="3249" w:name="_Toc82716377"/>
      <w:bookmarkStart w:id="3250" w:name="_Toc88818664"/>
      <w:bookmarkStart w:id="3251" w:name="_Toc90650586"/>
      <w:bookmarkStart w:id="3252" w:name="_Toc98506256"/>
      <w:bookmarkStart w:id="3253" w:name="_Toc106639541"/>
      <w:bookmarkStart w:id="3254" w:name="_Toc114779051"/>
      <w:bookmarkStart w:id="3255" w:name="_Toc122096968"/>
      <w:bookmarkStart w:id="3256" w:name="_Toc130844189"/>
      <w:bookmarkStart w:id="3257" w:name="_Toc138411895"/>
      <w:bookmarkStart w:id="3258" w:name="_Toc145956082"/>
      <w:bookmarkStart w:id="3259" w:name="_Toc153887517"/>
      <w:bookmarkStart w:id="3260" w:name="_Toc161905406"/>
      <w:bookmarkStart w:id="3261" w:name="_Toc170210009"/>
      <w:bookmarkStart w:id="3262" w:name="_Toc177550804"/>
      <w:bookmarkStart w:id="3263" w:name="_Toc183624891"/>
      <w:bookmarkStart w:id="3264" w:name="_Toc186726884"/>
      <w:r>
        <w:t>6.1.6.2.</w:t>
      </w:r>
      <w:r w:rsidR="00C921E1">
        <w:rPr>
          <w:lang w:eastAsia="zh-CN"/>
        </w:rPr>
        <w:t>36</w:t>
      </w:r>
      <w:r>
        <w:tab/>
        <w:t xml:space="preserve">Type: </w:t>
      </w:r>
      <w:r>
        <w:rPr>
          <w:rFonts w:hint="eastAsia"/>
          <w:lang w:eastAsia="zh-CN"/>
        </w:rPr>
        <w:t>Local</w:t>
      </w:r>
      <w:r>
        <w:t>Origin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0E66DF1C" w:rsidR="00D2666F" w:rsidRDefault="00B77F19" w:rsidP="00D2666F">
            <w:pPr>
              <w:pStyle w:val="TAL"/>
            </w:pPr>
            <w:r>
              <w:t>When present, this IE shall i</w:t>
            </w:r>
            <w:r w:rsidR="002123F7" w:rsidRPr="00357A6F">
              <w:t xml:space="preserve">ndicates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265" w:name="_Toc74993790"/>
      <w:bookmarkStart w:id="3266" w:name="_Toc82716378"/>
      <w:bookmarkStart w:id="3267" w:name="_Toc88818665"/>
      <w:bookmarkStart w:id="3268" w:name="_Toc90650587"/>
      <w:bookmarkStart w:id="3269" w:name="_Toc98506257"/>
      <w:bookmarkStart w:id="3270" w:name="_Toc106639542"/>
      <w:bookmarkStart w:id="3271" w:name="_Toc114779052"/>
      <w:bookmarkStart w:id="3272" w:name="_Toc122096969"/>
      <w:bookmarkStart w:id="3273" w:name="_Toc130844190"/>
      <w:bookmarkStart w:id="3274" w:name="_Toc138411896"/>
      <w:bookmarkStart w:id="3275" w:name="_Toc145956083"/>
      <w:bookmarkStart w:id="3276" w:name="_Toc153887518"/>
      <w:bookmarkStart w:id="3277" w:name="_Toc161905407"/>
      <w:bookmarkStart w:id="3278" w:name="_Toc170210010"/>
      <w:bookmarkStart w:id="3279" w:name="_Toc177550805"/>
      <w:bookmarkStart w:id="3280" w:name="_Toc183624892"/>
      <w:bookmarkStart w:id="3281" w:name="_Toc186726885"/>
      <w:r>
        <w:lastRenderedPageBreak/>
        <w:t>6.1.6.2.</w:t>
      </w:r>
      <w:r w:rsidR="00C921E1">
        <w:rPr>
          <w:lang w:eastAsia="zh-CN"/>
        </w:rPr>
        <w:t>37</w:t>
      </w:r>
      <w:r w:rsidR="00C921E1">
        <w:tab/>
      </w:r>
      <w:r w:rsidR="000E718A">
        <w:t xml:space="preserve">Type: </w:t>
      </w:r>
      <w:r w:rsidRPr="008D5DB3">
        <w:t>RelativeCartesianLocation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282" w:name="_Toc66101648"/>
      <w:bookmarkStart w:id="3283" w:name="_Toc74993791"/>
      <w:bookmarkStart w:id="3284" w:name="_Toc82716379"/>
      <w:bookmarkStart w:id="3285" w:name="_Toc88818666"/>
      <w:bookmarkStart w:id="3286" w:name="_Toc90650588"/>
      <w:bookmarkStart w:id="3287" w:name="_Toc98506258"/>
      <w:bookmarkStart w:id="3288" w:name="_Toc106639543"/>
      <w:bookmarkStart w:id="3289" w:name="_Toc114779053"/>
      <w:bookmarkStart w:id="3290" w:name="_Toc122096970"/>
      <w:bookmarkStart w:id="3291" w:name="_Toc130844191"/>
      <w:bookmarkStart w:id="3292" w:name="_Toc138411897"/>
      <w:bookmarkStart w:id="3293" w:name="_Toc145956084"/>
      <w:bookmarkStart w:id="3294" w:name="_Toc153887519"/>
      <w:bookmarkStart w:id="3295" w:name="_Toc161905408"/>
      <w:bookmarkStart w:id="3296" w:name="_Toc170210011"/>
      <w:bookmarkStart w:id="3297" w:name="_Toc177550806"/>
      <w:bookmarkStart w:id="3298" w:name="_Toc183624893"/>
      <w:bookmarkStart w:id="3299" w:name="_Toc186726886"/>
      <w:r>
        <w:t>6.1.6.2.</w:t>
      </w:r>
      <w:r w:rsidR="00C921E1">
        <w:rPr>
          <w:lang w:eastAsia="zh-CN"/>
        </w:rPr>
        <w:t>38</w:t>
      </w:r>
      <w:r>
        <w:tab/>
        <w:t xml:space="preserve">Type: </w:t>
      </w:r>
      <w:bookmarkEnd w:id="3282"/>
      <w:r w:rsidRPr="00774B8E">
        <w:t>Local2dPointUncertaintyEllipse</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300" w:name="_Toc74993792"/>
      <w:bookmarkStart w:id="3301" w:name="_Toc82716380"/>
      <w:bookmarkStart w:id="3302" w:name="_Toc88818667"/>
      <w:bookmarkStart w:id="3303" w:name="_Toc90650589"/>
      <w:bookmarkStart w:id="3304" w:name="_Toc98506259"/>
      <w:bookmarkStart w:id="3305" w:name="_Toc106639544"/>
      <w:bookmarkStart w:id="3306" w:name="_Toc114779054"/>
      <w:bookmarkStart w:id="3307" w:name="_Toc122096971"/>
      <w:bookmarkStart w:id="3308" w:name="_Toc130844192"/>
      <w:bookmarkStart w:id="3309" w:name="_Toc138411898"/>
      <w:bookmarkStart w:id="3310" w:name="_Toc145956085"/>
      <w:bookmarkStart w:id="3311" w:name="_Toc153887520"/>
      <w:bookmarkStart w:id="3312" w:name="_Toc161905409"/>
      <w:bookmarkStart w:id="3313" w:name="_Toc170210012"/>
      <w:bookmarkStart w:id="3314" w:name="_Toc177550807"/>
      <w:bookmarkStart w:id="3315" w:name="_Toc183624894"/>
      <w:bookmarkStart w:id="3316" w:name="_Toc186726887"/>
      <w:r>
        <w:lastRenderedPageBreak/>
        <w:t>6.1.6.2.</w:t>
      </w:r>
      <w:r w:rsidR="00C921E1">
        <w:rPr>
          <w:lang w:eastAsia="zh-CN"/>
        </w:rPr>
        <w:t>39</w:t>
      </w:r>
      <w:r>
        <w:tab/>
        <w:t xml:space="preserve">Type: </w:t>
      </w:r>
      <w:r w:rsidRPr="00C21B52">
        <w:t>Local3dPointUncertaintyEllipsoid</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317" w:name="_Toc74993793"/>
      <w:bookmarkStart w:id="3318" w:name="_Toc82716381"/>
      <w:bookmarkStart w:id="3319" w:name="_Toc88818668"/>
      <w:bookmarkStart w:id="3320" w:name="_Toc90650590"/>
      <w:bookmarkStart w:id="3321" w:name="_Toc98506260"/>
      <w:bookmarkStart w:id="3322" w:name="_Toc106639545"/>
      <w:bookmarkStart w:id="3323" w:name="_Toc114779055"/>
      <w:bookmarkStart w:id="3324" w:name="_Toc122096972"/>
      <w:bookmarkStart w:id="3325" w:name="_Toc130844193"/>
      <w:bookmarkStart w:id="3326" w:name="_Toc138411899"/>
      <w:bookmarkStart w:id="3327" w:name="_Toc145956086"/>
      <w:bookmarkStart w:id="3328" w:name="_Toc153887521"/>
      <w:bookmarkStart w:id="3329" w:name="_Toc161905410"/>
      <w:bookmarkStart w:id="3330" w:name="_Toc170210013"/>
      <w:bookmarkStart w:id="3331" w:name="_Toc177550808"/>
      <w:bookmarkStart w:id="3332" w:name="_Toc183624895"/>
      <w:bookmarkStart w:id="3333" w:name="_Toc186726888"/>
      <w:r>
        <w:t>6.1.6.2.</w:t>
      </w:r>
      <w:r w:rsidR="00C921E1">
        <w:rPr>
          <w:lang w:eastAsia="zh-CN"/>
        </w:rPr>
        <w:t>40</w:t>
      </w:r>
      <w:r>
        <w:tab/>
        <w:t>Type: Uncertainty</w:t>
      </w:r>
      <w:r w:rsidRPr="003158B5">
        <w:t>Ellipsoid</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334" w:name="_Toc74993794"/>
      <w:bookmarkStart w:id="3335" w:name="_Toc82716382"/>
      <w:bookmarkStart w:id="3336" w:name="_Toc88818669"/>
      <w:bookmarkStart w:id="3337" w:name="_Toc90650591"/>
      <w:bookmarkStart w:id="3338" w:name="_Toc98506261"/>
      <w:bookmarkStart w:id="3339" w:name="_Toc106639546"/>
      <w:bookmarkStart w:id="3340" w:name="_Toc114779056"/>
      <w:bookmarkStart w:id="3341" w:name="_Toc122096973"/>
      <w:bookmarkStart w:id="3342" w:name="_Toc130844194"/>
      <w:bookmarkStart w:id="3343" w:name="_Toc138411900"/>
      <w:bookmarkStart w:id="3344" w:name="_Toc145956087"/>
      <w:bookmarkStart w:id="3345" w:name="_Toc153887522"/>
      <w:bookmarkStart w:id="3346" w:name="_Toc161905411"/>
      <w:bookmarkStart w:id="3347" w:name="_Toc170210014"/>
      <w:bookmarkStart w:id="3348" w:name="_Toc177550809"/>
      <w:bookmarkStart w:id="3349" w:name="_Toc183624896"/>
      <w:bookmarkStart w:id="3350" w:name="_Toc186726889"/>
      <w:r>
        <w:lastRenderedPageBreak/>
        <w:t>6.1.6.2.</w:t>
      </w:r>
      <w:r w:rsidR="00C921E1">
        <w:rPr>
          <w:lang w:eastAsia="zh-CN"/>
        </w:rPr>
        <w:t>41</w:t>
      </w:r>
      <w:r>
        <w:tab/>
        <w:t xml:space="preserve">Type: </w:t>
      </w:r>
      <w:r>
        <w:rPr>
          <w:rFonts w:hint="eastAsia"/>
          <w:lang w:eastAsia="zh-CN"/>
        </w:rPr>
        <w:t>LocalArea</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351" w:name="_Toc82716383"/>
      <w:bookmarkStart w:id="3352" w:name="_Toc88818670"/>
      <w:bookmarkStart w:id="3353" w:name="_Toc90650592"/>
      <w:bookmarkStart w:id="3354" w:name="_Toc98506262"/>
      <w:bookmarkStart w:id="3355" w:name="_Toc106639547"/>
      <w:bookmarkStart w:id="3356" w:name="_Toc114779057"/>
      <w:bookmarkStart w:id="3357" w:name="_Toc122096974"/>
      <w:bookmarkStart w:id="3358" w:name="_Toc130844195"/>
      <w:bookmarkStart w:id="3359" w:name="_Toc138411901"/>
      <w:bookmarkStart w:id="3360" w:name="_Toc145956088"/>
      <w:bookmarkStart w:id="3361" w:name="_Toc153887523"/>
      <w:bookmarkStart w:id="3362" w:name="_Toc161905412"/>
      <w:bookmarkStart w:id="3363" w:name="_Toc170210015"/>
      <w:bookmarkStart w:id="3364" w:name="_Toc177550810"/>
      <w:bookmarkStart w:id="3365" w:name="_Toc183624897"/>
      <w:bookmarkStart w:id="3366" w:name="_Toc186726890"/>
      <w:r>
        <w:t>6.1.6.2.42</w:t>
      </w:r>
      <w:r>
        <w:tab/>
        <w:t>Type: UeAreaIndication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367" w:name="_Toc82716384"/>
      <w:bookmarkStart w:id="3368" w:name="_Toc88818671"/>
      <w:bookmarkStart w:id="3369" w:name="_Toc90650593"/>
      <w:bookmarkStart w:id="3370" w:name="_Toc98506263"/>
      <w:bookmarkStart w:id="3371" w:name="_Toc106639548"/>
      <w:bookmarkStart w:id="3372" w:name="_Toc114779058"/>
      <w:bookmarkStart w:id="3373" w:name="_Toc122096975"/>
      <w:bookmarkStart w:id="3374" w:name="_Toc130844196"/>
      <w:bookmarkStart w:id="3375" w:name="_Toc138411902"/>
      <w:bookmarkStart w:id="3376" w:name="_Toc145956089"/>
      <w:bookmarkStart w:id="3377" w:name="_Toc153887524"/>
      <w:bookmarkStart w:id="3378" w:name="_Toc161905413"/>
      <w:bookmarkStart w:id="3379" w:name="_Toc170210016"/>
      <w:bookmarkStart w:id="3380" w:name="_Toc177550811"/>
      <w:bookmarkStart w:id="3381" w:name="_Toc183624898"/>
      <w:bookmarkStart w:id="3382" w:name="_Toc186726891"/>
      <w:r>
        <w:t>6.1.6.2.43</w:t>
      </w:r>
      <w:r>
        <w:tab/>
        <w:t xml:space="preserve">Type: </w:t>
      </w:r>
      <w:r w:rsidRPr="002F5B42">
        <w:rPr>
          <w:noProof/>
          <w:lang w:eastAsia="zh-CN"/>
        </w:rPr>
        <w:t>MinorLocationQoS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383" w:name="_Toc138411903"/>
      <w:bookmarkStart w:id="3384" w:name="_Toc145956090"/>
      <w:bookmarkStart w:id="3385" w:name="_Toc153887525"/>
      <w:bookmarkStart w:id="3386" w:name="_Toc161905414"/>
      <w:bookmarkStart w:id="3387" w:name="_Toc170210017"/>
      <w:bookmarkStart w:id="3388" w:name="_Toc177550812"/>
      <w:bookmarkStart w:id="3389" w:name="_Toc183624899"/>
      <w:bookmarkStart w:id="3390" w:name="_Toc186726892"/>
      <w:r>
        <w:t>6.1.</w:t>
      </w:r>
      <w:r>
        <w:rPr>
          <w:lang w:eastAsia="zh-CN"/>
        </w:rPr>
        <w:t>6</w:t>
      </w:r>
      <w:r>
        <w:t>.2.44</w:t>
      </w:r>
      <w:r>
        <w:tab/>
        <w:t>Type: MbsrInfo</w:t>
      </w:r>
      <w:bookmarkEnd w:id="3383"/>
      <w:bookmarkEnd w:id="3384"/>
      <w:bookmarkEnd w:id="3385"/>
      <w:bookmarkEnd w:id="3386"/>
      <w:bookmarkEnd w:id="3387"/>
      <w:bookmarkEnd w:id="3388"/>
      <w:bookmarkEnd w:id="3389"/>
      <w:bookmarkEnd w:id="3390"/>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391" w:name="_Toc145956091"/>
      <w:bookmarkStart w:id="3392" w:name="_Toc153887526"/>
      <w:bookmarkStart w:id="3393" w:name="_Toc161905415"/>
      <w:bookmarkStart w:id="3394" w:name="_Toc170210018"/>
      <w:bookmarkStart w:id="3395" w:name="_Toc177550813"/>
      <w:bookmarkStart w:id="3396" w:name="_Toc183624900"/>
      <w:bookmarkStart w:id="3397" w:name="_Toc186726893"/>
      <w:r>
        <w:lastRenderedPageBreak/>
        <w:t>6.1.6.2.</w:t>
      </w:r>
      <w:r w:rsidR="00F212C4">
        <w:t>45</w:t>
      </w:r>
      <w:r>
        <w:tab/>
        <w:t>Type: LocMeasurementReq</w:t>
      </w:r>
      <w:bookmarkEnd w:id="3391"/>
      <w:bookmarkEnd w:id="3392"/>
      <w:bookmarkEnd w:id="3393"/>
      <w:bookmarkEnd w:id="3394"/>
      <w:bookmarkEnd w:id="3395"/>
      <w:bookmarkEnd w:id="3396"/>
      <w:bookmarkEnd w:id="3397"/>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8974BA"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8974BA" w:rsidRDefault="008974BA" w:rsidP="008974BA">
            <w:pPr>
              <w:pStyle w:val="TAN"/>
            </w:pPr>
            <w:r>
              <w:t>NOTE</w:t>
            </w:r>
            <w:r w:rsidR="00265D47">
              <w:t> 1</w:t>
            </w:r>
            <w:r>
              <w:t>:</w:t>
            </w:r>
            <w:r>
              <w:tab/>
              <w:t>Either the "ecgi" attribute or the "ncgi" attribute shall be included.</w:t>
            </w:r>
          </w:p>
          <w:p w14:paraId="37BE0530" w14:textId="3CB9AF7C" w:rsidR="00265D47" w:rsidRDefault="00265D47" w:rsidP="008974BA">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398" w:name="_Toc145956092"/>
      <w:bookmarkStart w:id="3399" w:name="_Toc153887527"/>
      <w:bookmarkStart w:id="3400" w:name="_Toc161905416"/>
      <w:bookmarkStart w:id="3401" w:name="_Toc170210019"/>
      <w:bookmarkStart w:id="3402" w:name="_Toc177550814"/>
      <w:bookmarkStart w:id="3403" w:name="_Toc183624901"/>
      <w:bookmarkStart w:id="3404" w:name="_Toc186726894"/>
      <w:r>
        <w:t>6.1.6.2.</w:t>
      </w:r>
      <w:r w:rsidR="00F212C4">
        <w:t>46</w:t>
      </w:r>
      <w:r>
        <w:tab/>
        <w:t>Type: LocMeasurementResp</w:t>
      </w:r>
      <w:bookmarkEnd w:id="3398"/>
      <w:bookmarkEnd w:id="3399"/>
      <w:bookmarkEnd w:id="3400"/>
      <w:bookmarkEnd w:id="3401"/>
      <w:bookmarkEnd w:id="3402"/>
      <w:bookmarkEnd w:id="3403"/>
      <w:bookmarkEnd w:id="3404"/>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405" w:name="_Toc145956093"/>
      <w:bookmarkStart w:id="3406" w:name="_Toc153887528"/>
      <w:bookmarkStart w:id="3407" w:name="_Toc161905417"/>
      <w:bookmarkStart w:id="3408" w:name="_Toc170210020"/>
      <w:bookmarkStart w:id="3409" w:name="_Toc177550815"/>
      <w:bookmarkStart w:id="3410" w:name="_Toc183624902"/>
      <w:bookmarkStart w:id="3411" w:name="_Toc186726895"/>
      <w:r>
        <w:t>6.1.6.2.</w:t>
      </w:r>
      <w:r w:rsidR="00F212C4">
        <w:t>47</w:t>
      </w:r>
      <w:r>
        <w:tab/>
        <w:t xml:space="preserve">Type: </w:t>
      </w:r>
      <w:r>
        <w:rPr>
          <w:lang w:eastAsia="zh-CN"/>
        </w:rPr>
        <w:t>L</w:t>
      </w:r>
      <w:r>
        <w:rPr>
          <w:rFonts w:hint="eastAsia"/>
          <w:lang w:eastAsia="zh-CN"/>
        </w:rPr>
        <w:t>oc</w:t>
      </w:r>
      <w:r>
        <w:rPr>
          <w:lang w:eastAsia="zh-CN"/>
        </w:rPr>
        <w:t>Measurements</w:t>
      </w:r>
      <w:bookmarkEnd w:id="3405"/>
      <w:bookmarkEnd w:id="3406"/>
      <w:bookmarkEnd w:id="3407"/>
      <w:bookmarkEnd w:id="3408"/>
      <w:bookmarkEnd w:id="3409"/>
      <w:bookmarkEnd w:id="3410"/>
      <w:bookmarkEnd w:id="3411"/>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412" w:name="_Toc145956094"/>
      <w:bookmarkStart w:id="3413" w:name="_Toc153887529"/>
      <w:bookmarkStart w:id="3414" w:name="_Toc161905418"/>
      <w:bookmarkStart w:id="3415" w:name="_Toc170210021"/>
      <w:bookmarkStart w:id="3416" w:name="_Toc177550816"/>
      <w:bookmarkStart w:id="3417" w:name="_Toc183624903"/>
      <w:bookmarkStart w:id="3418" w:name="_Toc186726896"/>
      <w:r>
        <w:lastRenderedPageBreak/>
        <w:t>6.1.6.2.48</w:t>
      </w:r>
      <w:r>
        <w:tab/>
        <w:t xml:space="preserve">Type: </w:t>
      </w:r>
      <w:r>
        <w:rPr>
          <w:noProof/>
          <w:lang w:eastAsia="zh-CN"/>
        </w:rPr>
        <w:t>HighAccuracyGnssMetrics</w:t>
      </w:r>
      <w:bookmarkEnd w:id="3412"/>
      <w:bookmarkEnd w:id="3413"/>
      <w:bookmarkEnd w:id="3414"/>
      <w:bookmarkEnd w:id="3415"/>
      <w:bookmarkEnd w:id="3416"/>
      <w:bookmarkEnd w:id="3417"/>
      <w:bookmarkEnd w:id="3418"/>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419" w:name="_Toc145956095"/>
      <w:bookmarkStart w:id="3420" w:name="_Toc153887530"/>
      <w:bookmarkStart w:id="3421" w:name="_Toc161905419"/>
      <w:bookmarkStart w:id="3422" w:name="_Toc170210022"/>
      <w:bookmarkStart w:id="3423" w:name="_Toc177550817"/>
      <w:bookmarkStart w:id="3424" w:name="_Toc183624904"/>
      <w:bookmarkStart w:id="3425" w:name="_Toc186726897"/>
      <w:r>
        <w:t>6.1.6.2.49</w:t>
      </w:r>
      <w:r>
        <w:tab/>
        <w:t>Type: UpNotifyData</w:t>
      </w:r>
      <w:bookmarkEnd w:id="3419"/>
      <w:bookmarkEnd w:id="3420"/>
      <w:bookmarkEnd w:id="3421"/>
      <w:bookmarkEnd w:id="3422"/>
      <w:bookmarkEnd w:id="3423"/>
      <w:bookmarkEnd w:id="3424"/>
      <w:bookmarkEnd w:id="3425"/>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426" w:name="_Hlk156291764"/>
            <w:r>
              <w:t>notifCorrelationId</w:t>
            </w:r>
            <w:bookmarkEnd w:id="3426"/>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0AAE6613" w:rsidR="00DC263C" w:rsidRDefault="00FA4DCD" w:rsidP="0077140D">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77777777" w:rsidR="0096751F" w:rsidRDefault="0096751F" w:rsidP="0096751F">
            <w:pPr>
              <w:pStyle w:val="TAL"/>
              <w:rPr>
                <w:rFonts w:cs="Arial"/>
                <w:szCs w:val="18"/>
              </w:rPr>
            </w:pPr>
            <w:r>
              <w:rPr>
                <w:rFonts w:cs="Arial"/>
                <w:szCs w:val="18"/>
              </w:rPr>
              <w:t xml:space="preserve">This IE shall 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427" w:name="_Toc145956096"/>
    </w:p>
    <w:p w14:paraId="64C3ED68" w14:textId="70152F6D" w:rsidR="001C71F4" w:rsidRDefault="001C71F4" w:rsidP="001C71F4">
      <w:pPr>
        <w:pStyle w:val="Heading5"/>
      </w:pPr>
      <w:bookmarkStart w:id="3428" w:name="_Toc153887531"/>
      <w:bookmarkStart w:id="3429" w:name="_Toc161905420"/>
      <w:bookmarkStart w:id="3430" w:name="_Toc170210023"/>
      <w:bookmarkStart w:id="3431" w:name="_Toc177550818"/>
      <w:bookmarkStart w:id="3432" w:name="_Toc183624905"/>
      <w:bookmarkStart w:id="3433" w:name="_Toc186726898"/>
      <w:r>
        <w:t>6.1.6.2.</w:t>
      </w:r>
      <w:r w:rsidR="00303CF4">
        <w:t>50</w:t>
      </w:r>
      <w:r>
        <w:tab/>
        <w:t>Type: UpSubscription</w:t>
      </w:r>
      <w:bookmarkEnd w:id="3427"/>
      <w:bookmarkEnd w:id="3428"/>
      <w:bookmarkEnd w:id="3429"/>
      <w:bookmarkEnd w:id="3430"/>
      <w:bookmarkEnd w:id="3431"/>
      <w:bookmarkEnd w:id="3432"/>
      <w:bookmarkEnd w:id="3433"/>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434" w:name="_Hlk143752206"/>
      <w:r w:rsidRPr="0070731B">
        <w:rPr>
          <w:rFonts w:ascii="Arial" w:hAnsi="Arial" w:hint="eastAsia"/>
          <w:sz w:val="22"/>
        </w:rPr>
        <w:t>R</w:t>
      </w:r>
      <w:r w:rsidRPr="0070731B">
        <w:rPr>
          <w:rFonts w:ascii="Arial" w:hAnsi="Arial"/>
          <w:sz w:val="22"/>
        </w:rPr>
        <w:t>elatedU</w:t>
      </w:r>
      <w:bookmarkEnd w:id="3434"/>
      <w:r w:rsidR="00B53298">
        <w:rPr>
          <w:rFonts w:ascii="Arial" w:hAnsi="Arial"/>
          <w:sz w:val="22"/>
        </w:rPr>
        <w:t>e</w:t>
      </w:r>
    </w:p>
    <w:p w14:paraId="1BCA0E36" w14:textId="6BE6D021" w:rsidR="00B258E6" w:rsidRDefault="00B258E6" w:rsidP="00B258E6">
      <w:pPr>
        <w:pStyle w:val="TH"/>
        <w:rPr>
          <w:noProof/>
        </w:rPr>
      </w:pPr>
      <w:bookmarkStart w:id="3435"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435"/>
    </w:tbl>
    <w:p w14:paraId="562AA53D" w14:textId="36973482" w:rsidR="00B258E6" w:rsidRDefault="00B258E6" w:rsidP="00EB7848"/>
    <w:p w14:paraId="500F9A95" w14:textId="26BE41C9" w:rsidR="00963055" w:rsidRDefault="00963055" w:rsidP="00963055">
      <w:pPr>
        <w:pStyle w:val="Heading5"/>
      </w:pPr>
      <w:bookmarkStart w:id="3436" w:name="_Toc153887532"/>
      <w:bookmarkStart w:id="3437" w:name="_Toc161905421"/>
      <w:bookmarkStart w:id="3438" w:name="_Toc170210024"/>
      <w:bookmarkStart w:id="3439" w:name="_Toc177550819"/>
      <w:bookmarkStart w:id="3440" w:name="_Toc183624906"/>
      <w:bookmarkStart w:id="3441" w:name="_Toc186726899"/>
      <w:r>
        <w:lastRenderedPageBreak/>
        <w:t>6.1.6.2.52</w:t>
      </w:r>
      <w:r>
        <w:tab/>
        <w:t>Type: UpConfig</w:t>
      </w:r>
      <w:bookmarkEnd w:id="3436"/>
      <w:bookmarkEnd w:id="3437"/>
      <w:bookmarkEnd w:id="3438"/>
      <w:bookmarkEnd w:id="3439"/>
      <w:bookmarkEnd w:id="3440"/>
      <w:bookmarkEnd w:id="3441"/>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442"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442"/>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1E8DC026"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t xml:space="preserve">distance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443"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443"/>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444"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444"/>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445"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445"/>
    </w:tbl>
    <w:p w14:paraId="1EF8EC22" w14:textId="77777777" w:rsidR="004B0A15" w:rsidRPr="00396985" w:rsidRDefault="004B0A15" w:rsidP="004B0A15"/>
    <w:p w14:paraId="39F1936C" w14:textId="058F5339" w:rsidR="004B0A15" w:rsidRDefault="004B0A15" w:rsidP="004B0A15">
      <w:pPr>
        <w:pStyle w:val="Heading5"/>
      </w:pPr>
      <w:bookmarkStart w:id="3446" w:name="_Toc153887533"/>
      <w:bookmarkStart w:id="3447" w:name="_Toc161905422"/>
      <w:bookmarkStart w:id="3448" w:name="_Toc170210025"/>
      <w:bookmarkStart w:id="3449" w:name="_Toc177550820"/>
      <w:bookmarkStart w:id="3450" w:name="_Toc183624907"/>
      <w:bookmarkStart w:id="3451" w:name="_Toc186726900"/>
      <w:bookmarkStart w:id="3452" w:name="_Hlk149827298"/>
      <w:r w:rsidRPr="00B55AF7">
        <w:t>6.1.6.2.</w:t>
      </w:r>
      <w:r w:rsidR="00950C85">
        <w:t>58</w:t>
      </w:r>
      <w:r>
        <w:tab/>
        <w:t xml:space="preserve">Type: </w:t>
      </w:r>
      <w:r w:rsidRPr="00B55AF7">
        <w:t>LocationData</w:t>
      </w:r>
      <w:r>
        <w:rPr>
          <w:lang w:eastAsia="zh-CN"/>
        </w:rPr>
        <w:t>Ext</w:t>
      </w:r>
      <w:bookmarkEnd w:id="3446"/>
      <w:bookmarkEnd w:id="3447"/>
      <w:bookmarkEnd w:id="3448"/>
      <w:bookmarkEnd w:id="3449"/>
      <w:bookmarkEnd w:id="3450"/>
      <w:bookmarkEnd w:id="3451"/>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452"/>
    </w:tbl>
    <w:p w14:paraId="75ECA06A" w14:textId="77777777" w:rsidR="004B0A15" w:rsidRPr="00396985" w:rsidRDefault="004B0A15" w:rsidP="004B0A15"/>
    <w:p w14:paraId="68386522" w14:textId="012E6A8E" w:rsidR="004B0A15" w:rsidRDefault="004B0A15" w:rsidP="004B0A15">
      <w:pPr>
        <w:pStyle w:val="Heading5"/>
      </w:pPr>
      <w:bookmarkStart w:id="3453" w:name="_Toc153887534"/>
      <w:bookmarkStart w:id="3454" w:name="_Toc161905423"/>
      <w:bookmarkStart w:id="3455" w:name="_Toc170210026"/>
      <w:bookmarkStart w:id="3456" w:name="_Toc177550821"/>
      <w:bookmarkStart w:id="3457" w:name="_Toc183624908"/>
      <w:bookmarkStart w:id="3458" w:name="_Toc186726901"/>
      <w:r w:rsidRPr="00B55AF7">
        <w:t>6.1.6.2.</w:t>
      </w:r>
      <w:r w:rsidR="00950C85">
        <w:t>59</w:t>
      </w:r>
      <w:r>
        <w:tab/>
        <w:t xml:space="preserve">Type: </w:t>
      </w:r>
      <w:r w:rsidRPr="00A10217">
        <w:t>EventNotifyData</w:t>
      </w:r>
      <w:r>
        <w:rPr>
          <w:lang w:eastAsia="zh-CN"/>
        </w:rPr>
        <w:t>Ext</w:t>
      </w:r>
      <w:bookmarkEnd w:id="3453"/>
      <w:bookmarkEnd w:id="3454"/>
      <w:bookmarkEnd w:id="3455"/>
      <w:bookmarkEnd w:id="3456"/>
      <w:bookmarkEnd w:id="3457"/>
      <w:bookmarkEnd w:id="345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459" w:name="_Toc153887535"/>
      <w:bookmarkStart w:id="3460" w:name="_Toc161905424"/>
      <w:bookmarkStart w:id="3461" w:name="_Toc170210027"/>
      <w:bookmarkStart w:id="3462" w:name="_Toc177550822"/>
      <w:bookmarkStart w:id="3463" w:name="_Toc183624909"/>
      <w:bookmarkStart w:id="3464" w:name="_Toc186726902"/>
      <w:r>
        <w:t>6.1.6.2.</w:t>
      </w:r>
      <w:r w:rsidR="005E520A">
        <w:t>60</w:t>
      </w:r>
      <w:r>
        <w:tab/>
        <w:t>Type: MappedLocationQoSEps</w:t>
      </w:r>
      <w:bookmarkEnd w:id="3459"/>
      <w:bookmarkEnd w:id="3460"/>
      <w:bookmarkEnd w:id="3461"/>
      <w:bookmarkEnd w:id="3462"/>
      <w:bookmarkEnd w:id="3463"/>
      <w:bookmarkEnd w:id="3464"/>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465" w:name="_Toc153887536"/>
      <w:bookmarkStart w:id="3466" w:name="_Toc161905425"/>
      <w:bookmarkStart w:id="3467" w:name="_Toc170210028"/>
      <w:bookmarkStart w:id="3468" w:name="_Toc177550823"/>
      <w:bookmarkStart w:id="3469" w:name="_Toc183624910"/>
      <w:bookmarkStart w:id="3470" w:name="_Toc186726903"/>
      <w:r>
        <w:t>6.1.</w:t>
      </w:r>
      <w:r>
        <w:rPr>
          <w:lang w:eastAsia="zh-CN"/>
        </w:rPr>
        <w:t>6</w:t>
      </w:r>
      <w:r>
        <w:t>.2.</w:t>
      </w:r>
      <w:r w:rsidR="00123DCE">
        <w:t>61</w:t>
      </w:r>
      <w:r>
        <w:tab/>
        <w:t>Type: AdditionalUeInfo</w:t>
      </w:r>
      <w:bookmarkEnd w:id="3465"/>
      <w:bookmarkEnd w:id="3466"/>
      <w:bookmarkEnd w:id="3467"/>
      <w:bookmarkEnd w:id="3468"/>
      <w:bookmarkEnd w:id="3469"/>
      <w:bookmarkEnd w:id="3470"/>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3956724F"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1CBE316B" w14:textId="77777777" w:rsidR="003D558A" w:rsidRDefault="003D558A" w:rsidP="00502DFA">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477A8C32" w14:textId="77777777" w:rsidR="003D558A" w:rsidRDefault="003D558A" w:rsidP="00502DFA">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43612817"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4BD09A"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548E5A0B" w14:textId="02C9AE6A" w:rsidR="003D558A" w:rsidRDefault="003D558A" w:rsidP="00502DFA">
            <w:pPr>
              <w:pStyle w:val="TAL"/>
            </w:pPr>
            <w:r>
              <w:rPr>
                <w:rFonts w:cs="Arial"/>
                <w:szCs w:val="18"/>
              </w:rPr>
              <w:t>E-UTRA Cell Identity of MBSR UE (i.e., IAB UE)</w:t>
            </w:r>
          </w:p>
        </w:tc>
        <w:tc>
          <w:tcPr>
            <w:tcW w:w="1430" w:type="dxa"/>
            <w:tcBorders>
              <w:top w:val="single" w:sz="4" w:space="0" w:color="auto"/>
              <w:left w:val="single" w:sz="4" w:space="0" w:color="auto"/>
              <w:bottom w:val="single" w:sz="4" w:space="0" w:color="auto"/>
              <w:right w:val="single" w:sz="4" w:space="0" w:color="auto"/>
            </w:tcBorders>
          </w:tcPr>
          <w:p w14:paraId="74213761" w14:textId="77777777" w:rsidR="003D558A" w:rsidRDefault="003D558A" w:rsidP="00502DFA">
            <w:pPr>
              <w:pStyle w:val="TAL"/>
              <w:rPr>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7676040" w:rsidR="003D558A" w:rsidRDefault="003D558A" w:rsidP="00502DFA">
            <w:pPr>
              <w:pStyle w:val="TAL"/>
            </w:pPr>
            <w:r>
              <w:rPr>
                <w:rFonts w:cs="Arial"/>
                <w:szCs w:val="18"/>
              </w:rPr>
              <w:t>NR Cell Identity of MBSR UE (i.e., IAB UE)</w:t>
            </w:r>
            <w:r w:rsidR="00D3173D">
              <w:rPr>
                <w:rFonts w:cs="Arial" w:hint="eastAsia"/>
                <w:szCs w:val="18"/>
                <w:lang w:eastAsia="ko-KR"/>
              </w:rPr>
              <w:t xml:space="preserve"> or NR Cell Identity of MWAB UE</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471" w:name="_Toc183624911"/>
      <w:bookmarkStart w:id="3472" w:name="_Toc186726904"/>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471"/>
      <w:bookmarkEnd w:id="3472"/>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ADF8DF6" w14:textId="77777777" w:rsidR="00F85B3D" w:rsidRDefault="00F85B3D" w:rsidP="00F76148">
            <w:pPr>
              <w:pStyle w:val="TAL"/>
              <w:rPr>
                <w:rFonts w:cs="Arial"/>
                <w:szCs w:val="18"/>
              </w:rPr>
            </w:pPr>
            <w:r>
              <w:rPr>
                <w:rFonts w:cs="Arial"/>
                <w:szCs w:val="18"/>
              </w:rPr>
              <w:t>Contains an embedded event report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F85B3D"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F85B3D" w:rsidRPr="0001619D" w:rsidRDefault="00F85B3D" w:rsidP="00F76148">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473" w:name="_Toc183624913"/>
      <w:bookmarkStart w:id="3474" w:name="_Toc186726905"/>
      <w:r w:rsidRPr="00F86C98">
        <w:t>6.1.</w:t>
      </w:r>
      <w:r w:rsidRPr="00F86C98">
        <w:rPr>
          <w:lang w:eastAsia="zh-CN"/>
        </w:rPr>
        <w:t>6</w:t>
      </w:r>
      <w:r w:rsidRPr="00F86C98">
        <w:t>.2.</w:t>
      </w:r>
      <w:r>
        <w:t>6</w:t>
      </w:r>
      <w:r w:rsidR="00454B56">
        <w:t>3</w:t>
      </w:r>
      <w:r w:rsidRPr="00F86C98">
        <w:tab/>
        <w:t xml:space="preserve">Type: </w:t>
      </w:r>
      <w:bookmarkStart w:id="3475" w:name="_Hlk182973217"/>
      <w:r w:rsidRPr="002C30C8">
        <w:t>TimeWindowsNrppa</w:t>
      </w:r>
      <w:bookmarkEnd w:id="3473"/>
      <w:bookmarkEnd w:id="3474"/>
      <w:bookmarkEnd w:id="3475"/>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476" w:name="_Hlk182973245"/>
            <w:r>
              <w:rPr>
                <w:rFonts w:hint="eastAsia"/>
                <w:lang w:eastAsia="zh-CN"/>
              </w:rPr>
              <w:t>measurementList</w:t>
            </w:r>
            <w:bookmarkEnd w:id="3476"/>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477" w:name="_Hlk182973259"/>
            <w:r>
              <w:rPr>
                <w:rFonts w:hint="eastAsia"/>
                <w:lang w:eastAsia="zh-CN"/>
              </w:rPr>
              <w:t>srsList</w:t>
            </w:r>
            <w:bookmarkEnd w:id="3477"/>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Pr="000E3542" w:rsidRDefault="004011E4" w:rsidP="00EB7848"/>
    <w:p w14:paraId="49DF59ED" w14:textId="77777777" w:rsidR="00EB7848" w:rsidRDefault="00EB7848" w:rsidP="00B32564">
      <w:pPr>
        <w:pStyle w:val="Heading4"/>
        <w:rPr>
          <w:lang w:val="en-US"/>
        </w:rPr>
      </w:pPr>
      <w:bookmarkStart w:id="3478" w:name="_Toc20150416"/>
      <w:bookmarkStart w:id="3479" w:name="_Toc25168663"/>
      <w:bookmarkStart w:id="3480" w:name="_Toc27593082"/>
      <w:bookmarkStart w:id="3481" w:name="_Toc34147954"/>
      <w:bookmarkStart w:id="3482" w:name="_Toc36463338"/>
      <w:bookmarkStart w:id="3483" w:name="_Toc43215178"/>
      <w:bookmarkStart w:id="3484" w:name="_Toc45032426"/>
      <w:bookmarkStart w:id="3485" w:name="_Toc49849915"/>
      <w:bookmarkStart w:id="3486" w:name="_Toc51873429"/>
      <w:bookmarkStart w:id="3487" w:name="_Toc56517557"/>
      <w:bookmarkStart w:id="3488" w:name="_Toc58594458"/>
      <w:bookmarkStart w:id="3489" w:name="_Toc67685968"/>
      <w:bookmarkStart w:id="3490" w:name="_Toc74993795"/>
      <w:bookmarkStart w:id="3491" w:name="_Toc82716385"/>
      <w:bookmarkStart w:id="3492" w:name="_Toc88818672"/>
      <w:bookmarkStart w:id="3493" w:name="_Toc90650594"/>
      <w:bookmarkStart w:id="3494" w:name="_Toc98506264"/>
      <w:bookmarkStart w:id="3495" w:name="_Toc106639549"/>
      <w:bookmarkStart w:id="3496" w:name="_Toc114779059"/>
      <w:bookmarkStart w:id="3497" w:name="_Toc122096976"/>
      <w:bookmarkStart w:id="3498" w:name="_Toc130844197"/>
      <w:bookmarkStart w:id="3499" w:name="_Toc138411904"/>
      <w:bookmarkStart w:id="3500" w:name="_Toc145956097"/>
      <w:bookmarkStart w:id="3501" w:name="_Toc153887537"/>
      <w:bookmarkStart w:id="3502" w:name="_Toc161905426"/>
      <w:bookmarkStart w:id="3503" w:name="_Toc170210029"/>
      <w:bookmarkStart w:id="3504" w:name="_Toc177550824"/>
      <w:bookmarkStart w:id="3505" w:name="_Toc183624914"/>
      <w:bookmarkStart w:id="3506" w:name="_Toc18672690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889BD48" w14:textId="77777777" w:rsidR="00EB7848" w:rsidRPr="00384E92" w:rsidRDefault="00EB7848" w:rsidP="00B32564">
      <w:pPr>
        <w:pStyle w:val="Heading5"/>
      </w:pPr>
      <w:bookmarkStart w:id="3507" w:name="_Toc20150417"/>
      <w:bookmarkStart w:id="3508" w:name="_Toc25168664"/>
      <w:bookmarkStart w:id="3509" w:name="_Toc27593083"/>
      <w:bookmarkStart w:id="3510" w:name="_Toc34147955"/>
      <w:bookmarkStart w:id="3511" w:name="_Toc36463339"/>
      <w:bookmarkStart w:id="3512" w:name="_Toc43215179"/>
      <w:bookmarkStart w:id="3513" w:name="_Toc45032427"/>
      <w:bookmarkStart w:id="3514" w:name="_Toc49849916"/>
      <w:bookmarkStart w:id="3515" w:name="_Toc51873430"/>
      <w:bookmarkStart w:id="3516" w:name="_Toc56517558"/>
      <w:bookmarkStart w:id="3517" w:name="_Toc58594459"/>
      <w:bookmarkStart w:id="3518" w:name="_Toc67685969"/>
      <w:bookmarkStart w:id="3519" w:name="_Toc74993796"/>
      <w:bookmarkStart w:id="3520" w:name="_Toc82716386"/>
      <w:bookmarkStart w:id="3521" w:name="_Toc88818673"/>
      <w:bookmarkStart w:id="3522" w:name="_Toc90650595"/>
      <w:bookmarkStart w:id="3523" w:name="_Toc98506265"/>
      <w:bookmarkStart w:id="3524" w:name="_Toc106639550"/>
      <w:bookmarkStart w:id="3525" w:name="_Toc114779060"/>
      <w:bookmarkStart w:id="3526" w:name="_Toc122096977"/>
      <w:bookmarkStart w:id="3527" w:name="_Toc130844198"/>
      <w:bookmarkStart w:id="3528" w:name="_Toc138411905"/>
      <w:bookmarkStart w:id="3529" w:name="_Toc145956098"/>
      <w:bookmarkStart w:id="3530" w:name="_Toc153887538"/>
      <w:bookmarkStart w:id="3531" w:name="_Toc161905427"/>
      <w:bookmarkStart w:id="3532" w:name="_Toc170210030"/>
      <w:bookmarkStart w:id="3533" w:name="_Toc177550825"/>
      <w:bookmarkStart w:id="3534" w:name="_Toc183624915"/>
      <w:bookmarkStart w:id="3535" w:name="_Toc186726907"/>
      <w:r>
        <w:t>6.1.6.3.1</w:t>
      </w:r>
      <w:r w:rsidRPr="00384E92">
        <w:tab/>
        <w:t>Introduction</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536" w:name="_Toc20150418"/>
      <w:bookmarkStart w:id="3537" w:name="_Toc25168665"/>
      <w:bookmarkStart w:id="3538" w:name="_Toc27593084"/>
      <w:bookmarkStart w:id="3539" w:name="_Toc34147956"/>
      <w:bookmarkStart w:id="3540" w:name="_Toc36463340"/>
      <w:bookmarkStart w:id="3541" w:name="_Toc43215180"/>
      <w:bookmarkStart w:id="3542" w:name="_Toc45032428"/>
      <w:bookmarkStart w:id="3543" w:name="_Toc49849917"/>
      <w:bookmarkStart w:id="3544" w:name="_Toc51873431"/>
      <w:bookmarkStart w:id="3545" w:name="_Toc56517559"/>
      <w:bookmarkStart w:id="3546" w:name="_Toc58594460"/>
      <w:bookmarkStart w:id="3547" w:name="_Toc67685970"/>
      <w:bookmarkStart w:id="3548" w:name="_Toc74993797"/>
      <w:bookmarkStart w:id="3549" w:name="_Toc82716387"/>
      <w:bookmarkStart w:id="3550" w:name="_Toc88818674"/>
      <w:bookmarkStart w:id="3551" w:name="_Toc90650596"/>
      <w:bookmarkStart w:id="3552" w:name="_Toc98506266"/>
      <w:bookmarkStart w:id="3553" w:name="_Toc106639551"/>
      <w:bookmarkStart w:id="3554" w:name="_Toc114779061"/>
      <w:bookmarkStart w:id="3555" w:name="_Toc122096978"/>
      <w:bookmarkStart w:id="3556" w:name="_Toc130844199"/>
      <w:bookmarkStart w:id="3557" w:name="_Toc138411906"/>
      <w:bookmarkStart w:id="3558" w:name="_Toc145956099"/>
      <w:bookmarkStart w:id="3559" w:name="_Toc153887539"/>
      <w:bookmarkStart w:id="3560" w:name="_Toc161905428"/>
      <w:bookmarkStart w:id="3561" w:name="_Toc170210031"/>
      <w:bookmarkStart w:id="3562" w:name="_Toc177550826"/>
      <w:bookmarkStart w:id="3563" w:name="_Toc183624916"/>
      <w:bookmarkStart w:id="3564" w:name="_Toc186726908"/>
      <w:r>
        <w:t>6.1.6.3.2</w:t>
      </w:r>
      <w:r w:rsidRPr="00384E92">
        <w:tab/>
        <w:t>Simple data types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bl>
    <w:p w14:paraId="3E8A96C7" w14:textId="0D1B3BFE" w:rsidR="00EB7848" w:rsidRDefault="00EB7848" w:rsidP="00EB7848"/>
    <w:p w14:paraId="65C719F2" w14:textId="77777777" w:rsidR="00EB7848" w:rsidRPr="00BC662F" w:rsidRDefault="00EB7848" w:rsidP="00B32564">
      <w:pPr>
        <w:pStyle w:val="Heading5"/>
      </w:pPr>
      <w:bookmarkStart w:id="3565" w:name="_Toc20150419"/>
      <w:bookmarkStart w:id="3566" w:name="_Toc25168666"/>
      <w:bookmarkStart w:id="3567" w:name="_Toc27593085"/>
      <w:bookmarkStart w:id="3568" w:name="_Toc34147957"/>
      <w:bookmarkStart w:id="3569" w:name="_Toc36463341"/>
      <w:bookmarkStart w:id="3570" w:name="_Toc43215181"/>
      <w:bookmarkStart w:id="3571" w:name="_Toc45032429"/>
      <w:bookmarkStart w:id="3572" w:name="_Toc49849918"/>
      <w:bookmarkStart w:id="3573" w:name="_Toc51873432"/>
      <w:bookmarkStart w:id="3574" w:name="_Toc56517560"/>
      <w:bookmarkStart w:id="3575" w:name="_Toc58594461"/>
      <w:bookmarkStart w:id="3576" w:name="_Toc67685971"/>
      <w:bookmarkStart w:id="3577" w:name="_Toc74993798"/>
      <w:bookmarkStart w:id="3578" w:name="_Toc82716388"/>
      <w:bookmarkStart w:id="3579" w:name="_Toc88818675"/>
      <w:bookmarkStart w:id="3580" w:name="_Toc90650597"/>
      <w:bookmarkStart w:id="3581" w:name="_Toc98506267"/>
      <w:bookmarkStart w:id="3582" w:name="_Toc106639552"/>
      <w:bookmarkStart w:id="3583" w:name="_Toc114779062"/>
      <w:bookmarkStart w:id="3584" w:name="_Toc122096979"/>
      <w:bookmarkStart w:id="3585" w:name="_Toc130844200"/>
      <w:bookmarkStart w:id="3586" w:name="_Toc138411907"/>
      <w:bookmarkStart w:id="3587" w:name="_Toc145956100"/>
      <w:bookmarkStart w:id="3588" w:name="_Toc153887540"/>
      <w:bookmarkStart w:id="3589" w:name="_Toc161905429"/>
      <w:bookmarkStart w:id="3590" w:name="_Toc170210032"/>
      <w:bookmarkStart w:id="3591" w:name="_Toc177550827"/>
      <w:bookmarkStart w:id="3592" w:name="_Toc183624917"/>
      <w:bookmarkStart w:id="3593" w:name="_Toc186726909"/>
      <w:r>
        <w:t>6.1.6.3.3</w:t>
      </w:r>
      <w:r w:rsidRPr="00BC662F">
        <w:tab/>
        <w:t xml:space="preserve">Enumeration: </w:t>
      </w:r>
      <w:r>
        <w:t>ExternalClientType</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594" w:name="_Toc20150420"/>
      <w:bookmarkStart w:id="3595" w:name="_Toc25168667"/>
      <w:bookmarkStart w:id="3596" w:name="_Toc27593086"/>
      <w:bookmarkStart w:id="3597" w:name="_Toc34147958"/>
      <w:bookmarkStart w:id="3598" w:name="_Toc36463342"/>
      <w:bookmarkStart w:id="3599" w:name="_Toc43215182"/>
      <w:bookmarkStart w:id="3600" w:name="_Toc45032430"/>
      <w:bookmarkStart w:id="3601" w:name="_Toc49849919"/>
      <w:bookmarkStart w:id="3602" w:name="_Toc51873433"/>
      <w:bookmarkStart w:id="3603" w:name="_Toc56517561"/>
      <w:bookmarkStart w:id="3604" w:name="_Toc58594462"/>
      <w:bookmarkStart w:id="3605" w:name="_Toc67685972"/>
      <w:bookmarkStart w:id="3606" w:name="_Toc74993799"/>
      <w:bookmarkStart w:id="3607" w:name="_Toc82716389"/>
      <w:bookmarkStart w:id="3608" w:name="_Toc88818676"/>
      <w:bookmarkStart w:id="3609" w:name="_Toc90650598"/>
      <w:bookmarkStart w:id="3610" w:name="_Toc98506268"/>
      <w:bookmarkStart w:id="3611" w:name="_Toc106639553"/>
      <w:bookmarkStart w:id="3612" w:name="_Toc114779063"/>
      <w:bookmarkStart w:id="3613" w:name="_Toc122096980"/>
      <w:bookmarkStart w:id="3614" w:name="_Toc130844201"/>
      <w:bookmarkStart w:id="3615" w:name="_Toc138411908"/>
      <w:bookmarkStart w:id="3616" w:name="_Toc145956101"/>
      <w:bookmarkStart w:id="3617" w:name="_Toc153887541"/>
      <w:bookmarkStart w:id="3618" w:name="_Toc161905430"/>
      <w:bookmarkStart w:id="3619" w:name="_Toc170210033"/>
      <w:bookmarkStart w:id="3620" w:name="_Toc177550828"/>
      <w:bookmarkStart w:id="3621" w:name="_Toc183624918"/>
      <w:bookmarkStart w:id="3622" w:name="_Toc186726910"/>
      <w:r>
        <w:t>6.1.6.3.4</w:t>
      </w:r>
      <w:r w:rsidRPr="00BC662F">
        <w:tab/>
        <w:t xml:space="preserve">Enumeration: </w:t>
      </w:r>
      <w:r>
        <w:t>SupportedGADShapes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623" w:name="_Toc20150421"/>
      <w:bookmarkStart w:id="3624" w:name="_Toc25168668"/>
      <w:bookmarkStart w:id="3625" w:name="_Toc27593087"/>
      <w:bookmarkStart w:id="3626" w:name="_Toc34147959"/>
      <w:bookmarkStart w:id="3627" w:name="_Toc36463343"/>
      <w:bookmarkStart w:id="3628" w:name="_Toc43215183"/>
      <w:bookmarkStart w:id="3629" w:name="_Toc45032431"/>
      <w:bookmarkStart w:id="3630" w:name="_Toc49849920"/>
      <w:bookmarkStart w:id="3631" w:name="_Toc51873434"/>
      <w:bookmarkStart w:id="3632" w:name="_Toc56517562"/>
      <w:bookmarkStart w:id="3633" w:name="_Toc58594463"/>
      <w:bookmarkStart w:id="3634" w:name="_Toc67685973"/>
      <w:bookmarkStart w:id="3635" w:name="_Toc74993800"/>
      <w:bookmarkStart w:id="3636" w:name="_Toc82716390"/>
      <w:bookmarkStart w:id="3637" w:name="_Toc88818677"/>
      <w:bookmarkStart w:id="3638" w:name="_Toc90650599"/>
      <w:bookmarkStart w:id="3639" w:name="_Toc98506269"/>
      <w:bookmarkStart w:id="3640" w:name="_Toc106639554"/>
      <w:bookmarkStart w:id="3641" w:name="_Toc114779064"/>
      <w:bookmarkStart w:id="3642" w:name="_Toc122096981"/>
      <w:bookmarkStart w:id="3643" w:name="_Toc130844202"/>
      <w:bookmarkStart w:id="3644" w:name="_Toc138411909"/>
      <w:bookmarkStart w:id="3645" w:name="_Toc145956102"/>
      <w:bookmarkStart w:id="3646" w:name="_Toc153887542"/>
      <w:bookmarkStart w:id="3647" w:name="_Toc161905431"/>
      <w:bookmarkStart w:id="3648" w:name="_Toc170210034"/>
      <w:bookmarkStart w:id="3649" w:name="_Toc177550829"/>
      <w:bookmarkStart w:id="3650" w:name="_Toc183624919"/>
      <w:bookmarkStart w:id="3651" w:name="_Toc186726911"/>
      <w:r>
        <w:t>6.1.6.3.5</w:t>
      </w:r>
      <w:r w:rsidRPr="00BC662F">
        <w:tab/>
        <w:t>Enumeration:</w:t>
      </w:r>
      <w:r>
        <w:t xml:space="preserve"> ResponseTime</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652" w:name="_Toc20150422"/>
      <w:bookmarkStart w:id="3653" w:name="_Toc25168669"/>
      <w:bookmarkStart w:id="3654" w:name="_Toc27593088"/>
      <w:bookmarkStart w:id="3655" w:name="_Toc34147960"/>
      <w:bookmarkStart w:id="3656" w:name="_Toc36463344"/>
      <w:bookmarkStart w:id="3657" w:name="_Toc43215184"/>
      <w:bookmarkStart w:id="3658" w:name="_Toc45032432"/>
      <w:bookmarkStart w:id="3659" w:name="_Toc49849921"/>
      <w:bookmarkStart w:id="3660" w:name="_Toc51873435"/>
      <w:bookmarkStart w:id="3661" w:name="_Toc56517563"/>
      <w:bookmarkStart w:id="3662" w:name="_Toc58594464"/>
      <w:bookmarkStart w:id="3663" w:name="_Toc67685974"/>
      <w:bookmarkStart w:id="3664" w:name="_Toc74993801"/>
      <w:bookmarkStart w:id="3665" w:name="_Toc82716391"/>
      <w:bookmarkStart w:id="3666" w:name="_Toc88818678"/>
      <w:bookmarkStart w:id="3667" w:name="_Toc90650600"/>
      <w:bookmarkStart w:id="3668" w:name="_Toc98506270"/>
      <w:bookmarkStart w:id="3669" w:name="_Toc106639555"/>
      <w:bookmarkStart w:id="3670" w:name="_Toc114779065"/>
      <w:bookmarkStart w:id="3671" w:name="_Toc122096982"/>
      <w:bookmarkStart w:id="3672" w:name="_Toc130844203"/>
      <w:bookmarkStart w:id="3673" w:name="_Toc138411910"/>
      <w:bookmarkStart w:id="3674" w:name="_Toc145956103"/>
      <w:bookmarkStart w:id="3675" w:name="_Toc153887543"/>
      <w:bookmarkStart w:id="3676" w:name="_Toc161905432"/>
      <w:bookmarkStart w:id="3677" w:name="_Toc170210035"/>
      <w:bookmarkStart w:id="3678" w:name="_Toc177550830"/>
      <w:bookmarkStart w:id="3679" w:name="_Toc183624920"/>
      <w:bookmarkStart w:id="3680" w:name="_Toc186726912"/>
      <w:r>
        <w:t>6.1.6.3.6</w:t>
      </w:r>
      <w:r w:rsidRPr="00BC662F">
        <w:tab/>
        <w:t>Enumeration:</w:t>
      </w:r>
      <w:r>
        <w:t xml:space="preserve"> PositioningMethod</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681" w:name="_Toc20150423"/>
      <w:bookmarkStart w:id="3682" w:name="_Toc25168670"/>
      <w:bookmarkStart w:id="3683" w:name="_Toc27593089"/>
      <w:bookmarkStart w:id="3684" w:name="_Toc34147961"/>
      <w:bookmarkStart w:id="3685" w:name="_Toc36463345"/>
      <w:bookmarkStart w:id="3686" w:name="_Toc43215185"/>
      <w:bookmarkStart w:id="3687" w:name="_Toc45032433"/>
      <w:bookmarkStart w:id="3688" w:name="_Toc49849922"/>
      <w:bookmarkStart w:id="3689" w:name="_Toc51873436"/>
      <w:bookmarkStart w:id="3690" w:name="_Toc56517564"/>
      <w:bookmarkStart w:id="3691" w:name="_Toc58594465"/>
      <w:bookmarkStart w:id="3692" w:name="_Toc67685975"/>
      <w:bookmarkStart w:id="3693" w:name="_Toc74993802"/>
      <w:bookmarkStart w:id="3694" w:name="_Toc82716392"/>
      <w:bookmarkStart w:id="3695" w:name="_Toc88818679"/>
      <w:bookmarkStart w:id="3696" w:name="_Toc90650601"/>
      <w:bookmarkStart w:id="3697" w:name="_Toc98506271"/>
      <w:bookmarkStart w:id="3698" w:name="_Toc106639556"/>
      <w:bookmarkStart w:id="3699" w:name="_Toc114779066"/>
      <w:bookmarkStart w:id="3700" w:name="_Toc122096983"/>
      <w:bookmarkStart w:id="3701" w:name="_Toc130844204"/>
      <w:bookmarkStart w:id="3702" w:name="_Toc138411911"/>
      <w:bookmarkStart w:id="3703" w:name="_Toc145956104"/>
      <w:bookmarkStart w:id="3704" w:name="_Toc153887544"/>
      <w:bookmarkStart w:id="3705"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706" w:name="_Toc170210036"/>
      <w:bookmarkStart w:id="3707" w:name="_Toc177550831"/>
      <w:bookmarkStart w:id="3708" w:name="_Toc183624921"/>
      <w:bookmarkStart w:id="3709" w:name="_Toc186726913"/>
      <w:r>
        <w:lastRenderedPageBreak/>
        <w:t>6.1.6.3.7</w:t>
      </w:r>
      <w:r w:rsidRPr="00BC662F">
        <w:tab/>
        <w:t>Enumeration:</w:t>
      </w:r>
      <w:r>
        <w:t xml:space="preserve"> PositioningMode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710" w:name="_Toc20150424"/>
      <w:bookmarkStart w:id="3711" w:name="_Toc25168671"/>
      <w:bookmarkStart w:id="3712" w:name="_Toc27593090"/>
      <w:bookmarkStart w:id="3713" w:name="_Toc34147962"/>
      <w:bookmarkStart w:id="3714" w:name="_Toc36463346"/>
      <w:bookmarkStart w:id="3715" w:name="_Toc43215186"/>
      <w:bookmarkStart w:id="3716" w:name="_Toc45032434"/>
      <w:bookmarkStart w:id="3717" w:name="_Toc49849923"/>
      <w:bookmarkStart w:id="3718" w:name="_Toc51873437"/>
      <w:bookmarkStart w:id="3719" w:name="_Toc56517565"/>
      <w:bookmarkStart w:id="3720" w:name="_Toc58594466"/>
      <w:bookmarkStart w:id="3721" w:name="_Toc67685976"/>
      <w:bookmarkStart w:id="3722" w:name="_Toc74993803"/>
      <w:bookmarkStart w:id="3723" w:name="_Toc82716393"/>
      <w:bookmarkStart w:id="3724" w:name="_Toc88818680"/>
      <w:bookmarkStart w:id="3725" w:name="_Toc90650602"/>
      <w:bookmarkStart w:id="3726" w:name="_Toc98506272"/>
      <w:bookmarkStart w:id="3727" w:name="_Toc106639557"/>
      <w:bookmarkStart w:id="3728" w:name="_Toc114779067"/>
      <w:bookmarkStart w:id="3729" w:name="_Toc122096984"/>
      <w:bookmarkStart w:id="3730" w:name="_Toc130844205"/>
      <w:bookmarkStart w:id="3731" w:name="_Toc138411912"/>
      <w:bookmarkStart w:id="3732" w:name="_Toc145956105"/>
      <w:bookmarkStart w:id="3733" w:name="_Toc153887545"/>
      <w:bookmarkStart w:id="3734" w:name="_Toc161905434"/>
      <w:bookmarkStart w:id="3735" w:name="_Toc170210037"/>
      <w:bookmarkStart w:id="3736" w:name="_Toc177550832"/>
      <w:bookmarkStart w:id="3737" w:name="_Toc183624922"/>
      <w:bookmarkStart w:id="3738" w:name="_Toc186726914"/>
      <w:r>
        <w:t>6.1.6.3.8</w:t>
      </w:r>
      <w:r w:rsidRPr="00BC662F">
        <w:tab/>
        <w:t>Enumeration:</w:t>
      </w:r>
      <w:r>
        <w:t xml:space="preserve"> GnssId</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739" w:name="_Toc20150425"/>
      <w:bookmarkStart w:id="3740" w:name="_Toc25168672"/>
      <w:bookmarkStart w:id="3741" w:name="_Toc27593091"/>
      <w:bookmarkStart w:id="3742" w:name="_Toc34147963"/>
      <w:bookmarkStart w:id="3743" w:name="_Toc36463347"/>
      <w:bookmarkStart w:id="3744" w:name="_Toc43215187"/>
      <w:bookmarkStart w:id="3745" w:name="_Toc45032435"/>
      <w:bookmarkStart w:id="3746" w:name="_Toc49849924"/>
      <w:bookmarkStart w:id="3747" w:name="_Toc51873438"/>
      <w:bookmarkStart w:id="3748" w:name="_Toc56517566"/>
      <w:bookmarkStart w:id="3749" w:name="_Toc58594467"/>
      <w:bookmarkStart w:id="3750" w:name="_Toc67685977"/>
      <w:bookmarkStart w:id="3751" w:name="_Toc74993804"/>
      <w:bookmarkStart w:id="3752" w:name="_Toc82716394"/>
      <w:bookmarkStart w:id="3753" w:name="_Toc88818681"/>
      <w:bookmarkStart w:id="3754" w:name="_Toc90650603"/>
      <w:bookmarkStart w:id="3755" w:name="_Toc98506273"/>
      <w:bookmarkStart w:id="3756" w:name="_Toc106639558"/>
      <w:bookmarkStart w:id="3757" w:name="_Toc114779068"/>
      <w:bookmarkStart w:id="3758" w:name="_Toc122096985"/>
      <w:bookmarkStart w:id="3759" w:name="_Toc130844206"/>
      <w:bookmarkStart w:id="3760" w:name="_Toc138411913"/>
      <w:bookmarkStart w:id="3761" w:name="_Toc145956106"/>
      <w:bookmarkStart w:id="3762" w:name="_Toc153887546"/>
      <w:bookmarkStart w:id="3763" w:name="_Toc161905435"/>
      <w:bookmarkStart w:id="3764" w:name="_Toc170210038"/>
      <w:bookmarkStart w:id="3765" w:name="_Toc177550833"/>
      <w:bookmarkStart w:id="3766" w:name="_Toc183624923"/>
      <w:bookmarkStart w:id="3767" w:name="_Toc186726915"/>
      <w:r>
        <w:t>6.1.6.3.9</w:t>
      </w:r>
      <w:r w:rsidRPr="00BC662F">
        <w:tab/>
        <w:t>Enumeration:</w:t>
      </w:r>
      <w:r>
        <w:t xml:space="preserve"> Usage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768" w:name="_Toc20150426"/>
      <w:bookmarkStart w:id="3769" w:name="_Toc25168673"/>
      <w:bookmarkStart w:id="3770" w:name="_Toc27593092"/>
      <w:bookmarkStart w:id="3771" w:name="_Toc34147964"/>
      <w:bookmarkStart w:id="3772" w:name="_Toc36463348"/>
      <w:bookmarkStart w:id="3773" w:name="_Toc43215188"/>
      <w:bookmarkStart w:id="3774" w:name="_Toc45032436"/>
      <w:bookmarkStart w:id="3775" w:name="_Toc49849925"/>
      <w:bookmarkStart w:id="3776" w:name="_Toc51873439"/>
      <w:bookmarkStart w:id="3777" w:name="_Toc56517567"/>
      <w:bookmarkStart w:id="3778" w:name="_Toc58594468"/>
      <w:bookmarkStart w:id="3779" w:name="_Toc67685978"/>
      <w:bookmarkStart w:id="3780" w:name="_Toc74993805"/>
      <w:bookmarkStart w:id="3781" w:name="_Toc82716395"/>
      <w:bookmarkStart w:id="3782" w:name="_Toc88818682"/>
      <w:bookmarkStart w:id="3783" w:name="_Toc90650604"/>
      <w:bookmarkStart w:id="3784" w:name="_Toc98506274"/>
      <w:bookmarkStart w:id="3785" w:name="_Toc106639559"/>
      <w:bookmarkStart w:id="3786" w:name="_Toc114779069"/>
      <w:bookmarkStart w:id="3787" w:name="_Toc122096986"/>
      <w:bookmarkStart w:id="3788" w:name="_Toc130844207"/>
      <w:bookmarkStart w:id="3789" w:name="_Toc138411914"/>
      <w:bookmarkStart w:id="3790" w:name="_Toc145956107"/>
      <w:bookmarkStart w:id="3791" w:name="_Toc153887547"/>
      <w:bookmarkStart w:id="3792" w:name="_Toc161905436"/>
      <w:bookmarkStart w:id="3793" w:name="_Toc170210039"/>
      <w:bookmarkStart w:id="3794" w:name="_Toc177550834"/>
      <w:bookmarkStart w:id="3795" w:name="_Toc183624924"/>
      <w:bookmarkStart w:id="3796" w:name="_Toc186726916"/>
      <w:r>
        <w:t>6.1.6.3.10</w:t>
      </w:r>
      <w:r w:rsidRPr="00BC662F">
        <w:tab/>
        <w:t>Enumeration:</w:t>
      </w:r>
      <w:r>
        <w:t xml:space="preserve"> LcsPriority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797" w:name="_Toc20150427"/>
      <w:bookmarkStart w:id="3798" w:name="_Toc25168674"/>
      <w:bookmarkStart w:id="3799" w:name="_Toc27593093"/>
      <w:bookmarkStart w:id="3800" w:name="_Toc34147965"/>
      <w:bookmarkStart w:id="3801" w:name="_Toc36463349"/>
      <w:bookmarkStart w:id="3802" w:name="_Toc43215189"/>
      <w:bookmarkStart w:id="3803" w:name="_Toc45032437"/>
      <w:bookmarkStart w:id="3804" w:name="_Toc49849926"/>
      <w:bookmarkStart w:id="3805" w:name="_Toc51873440"/>
      <w:bookmarkStart w:id="3806" w:name="_Toc56517568"/>
      <w:bookmarkStart w:id="3807" w:name="_Toc58594469"/>
      <w:bookmarkStart w:id="3808" w:name="_Toc67685979"/>
      <w:bookmarkStart w:id="3809" w:name="_Toc74993806"/>
      <w:bookmarkStart w:id="3810" w:name="_Toc82716396"/>
      <w:bookmarkStart w:id="3811" w:name="_Toc88818683"/>
      <w:bookmarkStart w:id="3812" w:name="_Toc90650605"/>
      <w:bookmarkStart w:id="3813" w:name="_Toc98506275"/>
      <w:bookmarkStart w:id="3814" w:name="_Toc106639560"/>
      <w:bookmarkStart w:id="3815" w:name="_Toc114779070"/>
      <w:bookmarkStart w:id="3816" w:name="_Toc122096987"/>
      <w:bookmarkStart w:id="3817" w:name="_Toc130844208"/>
      <w:bookmarkStart w:id="3818" w:name="_Toc138411915"/>
      <w:bookmarkStart w:id="3819" w:name="_Toc145956108"/>
      <w:bookmarkStart w:id="3820" w:name="_Toc153887548"/>
      <w:bookmarkStart w:id="3821" w:name="_Toc161905437"/>
      <w:bookmarkStart w:id="3822" w:name="_Toc170210040"/>
      <w:bookmarkStart w:id="3823" w:name="_Toc177550835"/>
      <w:bookmarkStart w:id="3824" w:name="_Toc183624925"/>
      <w:bookmarkStart w:id="3825" w:name="_Toc186726917"/>
      <w:r>
        <w:lastRenderedPageBreak/>
        <w:t>6.1.6.3.11</w:t>
      </w:r>
      <w:r w:rsidRPr="00BC662F">
        <w:tab/>
        <w:t>Enumeration:</w:t>
      </w:r>
      <w:r w:rsidRPr="00E661BE">
        <w:t xml:space="preserve"> VelocityRequested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3826" w:name="_Toc20150428"/>
      <w:bookmarkStart w:id="3827" w:name="_Toc25168675"/>
      <w:bookmarkStart w:id="3828" w:name="_Toc27593094"/>
      <w:bookmarkStart w:id="3829" w:name="_Toc34147966"/>
      <w:bookmarkStart w:id="3830" w:name="_Toc36463350"/>
      <w:bookmarkStart w:id="3831" w:name="_Toc43215190"/>
      <w:bookmarkStart w:id="3832" w:name="_Toc45032438"/>
      <w:bookmarkStart w:id="3833" w:name="_Toc49849927"/>
      <w:bookmarkStart w:id="3834" w:name="_Toc51873441"/>
      <w:bookmarkStart w:id="3835" w:name="_Toc56517569"/>
      <w:bookmarkStart w:id="3836" w:name="_Toc58594470"/>
      <w:bookmarkStart w:id="3837" w:name="_Toc67685980"/>
      <w:bookmarkStart w:id="3838" w:name="_Toc74993807"/>
      <w:bookmarkStart w:id="3839" w:name="_Toc82716397"/>
      <w:bookmarkStart w:id="3840" w:name="_Toc88818684"/>
      <w:bookmarkStart w:id="3841" w:name="_Toc90650606"/>
      <w:bookmarkStart w:id="3842" w:name="_Toc98506276"/>
      <w:bookmarkStart w:id="3843" w:name="_Toc106639561"/>
      <w:bookmarkStart w:id="3844" w:name="_Toc114779071"/>
      <w:bookmarkStart w:id="3845" w:name="_Toc122096988"/>
      <w:bookmarkStart w:id="3846" w:name="_Toc130844209"/>
      <w:bookmarkStart w:id="3847" w:name="_Toc138411916"/>
      <w:bookmarkStart w:id="3848" w:name="_Toc145956109"/>
      <w:bookmarkStart w:id="3849" w:name="_Toc153887549"/>
      <w:bookmarkStart w:id="3850" w:name="_Toc161905438"/>
      <w:bookmarkStart w:id="3851" w:name="_Toc170210041"/>
      <w:bookmarkStart w:id="3852" w:name="_Toc177550836"/>
      <w:bookmarkStart w:id="3853" w:name="_Toc183624926"/>
      <w:bookmarkStart w:id="3854" w:name="_Toc186726918"/>
      <w:r>
        <w:t>6.1.6.3.12</w:t>
      </w:r>
      <w:r w:rsidRPr="00BC662F">
        <w:tab/>
        <w:t>Enumeration:</w:t>
      </w:r>
      <w:r w:rsidRPr="00E661BE">
        <w:t xml:space="preserve"> </w:t>
      </w:r>
      <w:r w:rsidRPr="0088594C">
        <w:t>AccuracyFulfilmentIndicator</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3855" w:name="_Toc20150429"/>
      <w:bookmarkStart w:id="3856" w:name="_Toc25168676"/>
      <w:bookmarkStart w:id="3857" w:name="_Toc27593095"/>
      <w:bookmarkStart w:id="3858" w:name="_Toc34147967"/>
      <w:bookmarkStart w:id="3859" w:name="_Toc36463351"/>
      <w:bookmarkStart w:id="3860" w:name="_Toc43215191"/>
      <w:bookmarkStart w:id="3861" w:name="_Toc45032439"/>
      <w:bookmarkStart w:id="3862" w:name="_Toc49849928"/>
      <w:bookmarkStart w:id="3863" w:name="_Toc51873442"/>
      <w:bookmarkStart w:id="3864" w:name="_Toc56517570"/>
      <w:bookmarkStart w:id="3865" w:name="_Toc58594471"/>
      <w:bookmarkStart w:id="3866" w:name="_Toc67685981"/>
      <w:bookmarkStart w:id="3867" w:name="_Toc74993808"/>
      <w:bookmarkStart w:id="3868" w:name="_Toc82716398"/>
      <w:bookmarkStart w:id="3869" w:name="_Toc88818685"/>
      <w:bookmarkStart w:id="3870" w:name="_Toc90650607"/>
      <w:bookmarkStart w:id="3871" w:name="_Toc98506277"/>
      <w:bookmarkStart w:id="3872" w:name="_Toc106639562"/>
      <w:bookmarkStart w:id="3873" w:name="_Toc114779072"/>
      <w:bookmarkStart w:id="3874" w:name="_Toc122096989"/>
      <w:bookmarkStart w:id="3875" w:name="_Toc130844210"/>
      <w:bookmarkStart w:id="3876" w:name="_Toc138411917"/>
      <w:bookmarkStart w:id="3877" w:name="_Toc145956110"/>
      <w:bookmarkStart w:id="3878" w:name="_Toc153887550"/>
      <w:bookmarkStart w:id="3879" w:name="_Toc161905439"/>
      <w:bookmarkStart w:id="3880" w:name="_Toc170210042"/>
      <w:bookmarkStart w:id="3881" w:name="_Toc177550837"/>
      <w:bookmarkStart w:id="3882" w:name="_Toc183624927"/>
      <w:bookmarkStart w:id="3883" w:name="_Toc186726919"/>
      <w:r>
        <w:t>6.1.6.3.13</w:t>
      </w:r>
      <w:r w:rsidRPr="00BC662F">
        <w:tab/>
        <w:t>Enumeration:</w:t>
      </w:r>
      <w:r w:rsidRPr="00E661BE">
        <w:t xml:space="preserve"> </w:t>
      </w:r>
      <w:r>
        <w:t>VerticalDirection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3884" w:name="_Toc20150430"/>
      <w:bookmarkStart w:id="3885" w:name="_Toc25168677"/>
      <w:bookmarkStart w:id="3886" w:name="_Toc27593096"/>
      <w:bookmarkStart w:id="3887" w:name="_Toc34147968"/>
      <w:bookmarkStart w:id="3888" w:name="_Toc36463352"/>
      <w:bookmarkStart w:id="3889" w:name="_Toc43215192"/>
      <w:bookmarkStart w:id="3890" w:name="_Toc45032440"/>
      <w:bookmarkStart w:id="3891" w:name="_Toc49849929"/>
      <w:bookmarkStart w:id="3892" w:name="_Toc51873443"/>
      <w:bookmarkStart w:id="3893" w:name="_Toc56517571"/>
      <w:bookmarkStart w:id="3894" w:name="_Toc58594472"/>
      <w:bookmarkStart w:id="3895" w:name="_Toc67685982"/>
      <w:bookmarkStart w:id="3896" w:name="_Toc74993809"/>
      <w:bookmarkStart w:id="3897" w:name="_Toc82716399"/>
      <w:bookmarkStart w:id="3898" w:name="_Toc88818686"/>
      <w:bookmarkStart w:id="3899" w:name="_Toc90650608"/>
      <w:bookmarkStart w:id="3900" w:name="_Toc98506278"/>
      <w:bookmarkStart w:id="3901" w:name="_Toc106639563"/>
      <w:bookmarkStart w:id="3902" w:name="_Toc114779073"/>
      <w:bookmarkStart w:id="3903" w:name="_Toc122096990"/>
      <w:bookmarkStart w:id="3904" w:name="_Toc130844211"/>
      <w:bookmarkStart w:id="3905" w:name="_Toc138411918"/>
      <w:bookmarkStart w:id="3906" w:name="_Toc145956111"/>
      <w:bookmarkStart w:id="3907" w:name="_Toc153887551"/>
      <w:bookmarkStart w:id="3908" w:name="_Toc161905440"/>
      <w:bookmarkStart w:id="3909" w:name="_Toc170210043"/>
      <w:bookmarkStart w:id="3910" w:name="_Toc177550838"/>
      <w:bookmarkStart w:id="3911" w:name="_Toc183624928"/>
      <w:bookmarkStart w:id="3912" w:name="_Toc186726920"/>
      <w:r>
        <w:t>6.1.6.3.14</w:t>
      </w:r>
      <w:r w:rsidRPr="003B2883">
        <w:tab/>
        <w:t xml:space="preserve">Enumeration: </w:t>
      </w:r>
      <w:r>
        <w:t>LdrType</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3913" w:name="_Toc20150431"/>
      <w:bookmarkStart w:id="3914" w:name="_Toc25168678"/>
      <w:bookmarkStart w:id="3915" w:name="_Toc27593097"/>
      <w:bookmarkStart w:id="3916" w:name="_Toc34147969"/>
      <w:bookmarkStart w:id="3917" w:name="_Toc36463353"/>
      <w:bookmarkStart w:id="3918" w:name="_Toc43215193"/>
      <w:bookmarkStart w:id="3919" w:name="_Toc45032441"/>
      <w:bookmarkStart w:id="3920" w:name="_Toc49849930"/>
      <w:bookmarkStart w:id="3921" w:name="_Toc51873444"/>
      <w:bookmarkStart w:id="3922" w:name="_Toc56517572"/>
      <w:bookmarkStart w:id="3923" w:name="_Toc58594473"/>
      <w:bookmarkStart w:id="3924" w:name="_Toc67685983"/>
      <w:bookmarkStart w:id="3925" w:name="_Toc74993810"/>
      <w:bookmarkStart w:id="3926" w:name="_Toc82716400"/>
      <w:bookmarkStart w:id="3927" w:name="_Toc88818687"/>
      <w:bookmarkStart w:id="3928" w:name="_Toc90650609"/>
      <w:bookmarkStart w:id="3929" w:name="_Toc98506279"/>
      <w:bookmarkStart w:id="3930" w:name="_Toc106639564"/>
      <w:bookmarkStart w:id="3931" w:name="_Toc114779074"/>
      <w:bookmarkStart w:id="3932" w:name="_Toc122096991"/>
      <w:bookmarkStart w:id="3933" w:name="_Toc130844212"/>
      <w:bookmarkStart w:id="3934" w:name="_Toc138411919"/>
      <w:bookmarkStart w:id="3935" w:name="_Toc145956112"/>
      <w:bookmarkStart w:id="3936" w:name="_Toc153887552"/>
      <w:bookmarkStart w:id="3937" w:name="_Toc161905441"/>
      <w:bookmarkStart w:id="3938" w:name="_Toc170210044"/>
      <w:bookmarkStart w:id="3939" w:name="_Toc177550839"/>
      <w:bookmarkStart w:id="3940" w:name="_Toc183624929"/>
      <w:bookmarkStart w:id="3941" w:name="_Toc186726921"/>
      <w:r>
        <w:t>6.1.6.3.15</w:t>
      </w:r>
      <w:r w:rsidRPr="00BC662F">
        <w:tab/>
        <w:t>Enumeration</w:t>
      </w:r>
      <w:r>
        <w:t>: ReportingAreaType</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3942" w:name="_Toc20150432"/>
      <w:bookmarkStart w:id="3943" w:name="_Toc25168679"/>
      <w:bookmarkStart w:id="3944" w:name="_Toc27593098"/>
      <w:bookmarkStart w:id="3945" w:name="_Toc34147970"/>
      <w:bookmarkStart w:id="3946" w:name="_Toc36463354"/>
      <w:bookmarkStart w:id="3947" w:name="_Toc43215194"/>
      <w:bookmarkStart w:id="3948" w:name="_Toc45032442"/>
      <w:bookmarkStart w:id="3949" w:name="_Toc49849931"/>
      <w:bookmarkStart w:id="3950" w:name="_Toc51873445"/>
      <w:bookmarkStart w:id="3951" w:name="_Toc56517573"/>
      <w:bookmarkStart w:id="3952" w:name="_Toc58594474"/>
      <w:bookmarkStart w:id="3953" w:name="_Toc67685984"/>
      <w:bookmarkStart w:id="3954" w:name="_Toc74993811"/>
      <w:bookmarkStart w:id="3955" w:name="_Toc82716401"/>
      <w:bookmarkStart w:id="3956" w:name="_Toc88818688"/>
      <w:bookmarkStart w:id="3957" w:name="_Toc90650610"/>
      <w:bookmarkStart w:id="3958" w:name="_Toc98506280"/>
      <w:bookmarkStart w:id="3959" w:name="_Toc106639565"/>
      <w:bookmarkStart w:id="3960" w:name="_Toc114779075"/>
      <w:bookmarkStart w:id="3961" w:name="_Toc122096992"/>
      <w:bookmarkStart w:id="3962" w:name="_Toc130844213"/>
      <w:bookmarkStart w:id="3963" w:name="_Toc138411920"/>
      <w:bookmarkStart w:id="3964" w:name="_Toc145956113"/>
      <w:bookmarkStart w:id="3965" w:name="_Toc153887553"/>
      <w:bookmarkStart w:id="3966"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3967" w:name="_Toc170210045"/>
      <w:bookmarkStart w:id="3968" w:name="_Toc177550840"/>
      <w:bookmarkStart w:id="3969" w:name="_Toc183624930"/>
      <w:bookmarkStart w:id="3970" w:name="_Toc186726922"/>
      <w:r>
        <w:t>6.1.6.3.16</w:t>
      </w:r>
      <w:r w:rsidRPr="00BC662F">
        <w:tab/>
        <w:t>Enumeration</w:t>
      </w:r>
      <w:r>
        <w:t>: OccurrenceInfo</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3971" w:name="_Toc20150433"/>
      <w:bookmarkStart w:id="3972" w:name="_Toc25168680"/>
      <w:bookmarkStart w:id="3973" w:name="_Toc27593099"/>
      <w:bookmarkStart w:id="3974" w:name="_Toc34147971"/>
      <w:bookmarkStart w:id="3975" w:name="_Toc36463355"/>
      <w:bookmarkStart w:id="3976" w:name="_Toc43215195"/>
      <w:bookmarkStart w:id="3977" w:name="_Toc45032443"/>
      <w:bookmarkStart w:id="3978" w:name="_Toc49849932"/>
      <w:bookmarkStart w:id="3979" w:name="_Toc51873446"/>
      <w:bookmarkStart w:id="3980" w:name="_Toc56517574"/>
      <w:bookmarkStart w:id="3981" w:name="_Toc58594475"/>
      <w:bookmarkStart w:id="3982" w:name="_Toc67685985"/>
      <w:bookmarkStart w:id="3983" w:name="_Toc74993812"/>
      <w:bookmarkStart w:id="3984" w:name="_Toc82716402"/>
      <w:bookmarkStart w:id="3985" w:name="_Toc88818689"/>
      <w:bookmarkStart w:id="3986" w:name="_Toc90650611"/>
      <w:bookmarkStart w:id="3987" w:name="_Toc98506281"/>
      <w:bookmarkStart w:id="3988" w:name="_Toc106639566"/>
      <w:bookmarkStart w:id="3989" w:name="_Toc114779076"/>
      <w:bookmarkStart w:id="3990" w:name="_Toc122096993"/>
      <w:bookmarkStart w:id="3991" w:name="_Toc130844214"/>
      <w:bookmarkStart w:id="3992" w:name="_Toc138411921"/>
      <w:bookmarkStart w:id="3993" w:name="_Toc145956114"/>
      <w:bookmarkStart w:id="3994" w:name="_Toc153887554"/>
      <w:bookmarkStart w:id="3995" w:name="_Toc161905443"/>
      <w:bookmarkStart w:id="3996" w:name="_Toc170210046"/>
      <w:bookmarkStart w:id="3997" w:name="_Toc177550841"/>
      <w:bookmarkStart w:id="3998" w:name="_Toc183624931"/>
      <w:bookmarkStart w:id="3999" w:name="_Toc186726923"/>
      <w:r>
        <w:t>6.1.6.3.17</w:t>
      </w:r>
      <w:r w:rsidRPr="00BC662F">
        <w:tab/>
        <w:t>Enumeration</w:t>
      </w:r>
      <w:r>
        <w:t>: ReportingAccessType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000" w:name="_Toc20150434"/>
      <w:bookmarkStart w:id="4001" w:name="_Toc25168681"/>
      <w:bookmarkStart w:id="4002" w:name="_Toc27593100"/>
      <w:bookmarkStart w:id="4003" w:name="_Toc34147972"/>
      <w:bookmarkStart w:id="4004" w:name="_Toc36463356"/>
      <w:bookmarkStart w:id="4005" w:name="_Toc43215196"/>
      <w:bookmarkStart w:id="4006" w:name="_Toc45032444"/>
      <w:bookmarkStart w:id="4007" w:name="_Toc49849933"/>
      <w:bookmarkStart w:id="4008" w:name="_Toc51873447"/>
      <w:bookmarkStart w:id="4009" w:name="_Toc56517575"/>
      <w:bookmarkStart w:id="4010" w:name="_Toc58594476"/>
      <w:bookmarkStart w:id="4011" w:name="_Toc67685986"/>
      <w:bookmarkStart w:id="4012" w:name="_Toc74993813"/>
      <w:bookmarkStart w:id="4013" w:name="_Toc82716403"/>
      <w:bookmarkStart w:id="4014" w:name="_Toc88818690"/>
      <w:bookmarkStart w:id="4015" w:name="_Toc90650612"/>
      <w:bookmarkStart w:id="4016" w:name="_Toc98506282"/>
      <w:bookmarkStart w:id="4017" w:name="_Toc106639567"/>
      <w:bookmarkStart w:id="4018" w:name="_Toc114779077"/>
      <w:bookmarkStart w:id="4019" w:name="_Toc122096994"/>
      <w:bookmarkStart w:id="4020" w:name="_Toc130844215"/>
      <w:bookmarkStart w:id="4021" w:name="_Toc138411922"/>
      <w:bookmarkStart w:id="4022" w:name="_Toc145956115"/>
      <w:bookmarkStart w:id="4023" w:name="_Toc153887555"/>
      <w:bookmarkStart w:id="4024" w:name="_Toc161905444"/>
      <w:bookmarkStart w:id="4025" w:name="_Toc170210047"/>
      <w:bookmarkStart w:id="4026" w:name="_Toc177550842"/>
      <w:bookmarkStart w:id="4027" w:name="_Toc183624932"/>
      <w:bookmarkStart w:id="4028" w:name="_Toc186726924"/>
      <w:r>
        <w:t>6.1.6.3.18</w:t>
      </w:r>
      <w:r w:rsidRPr="003B2883">
        <w:tab/>
        <w:t xml:space="preserve">Enumeration: </w:t>
      </w:r>
      <w:r>
        <w:t>Event</w:t>
      </w:r>
      <w:r w:rsidRPr="003B2883">
        <w:t>Class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bl>
    <w:p w14:paraId="7F3E0241" w14:textId="77777777" w:rsidR="00EB7848" w:rsidRDefault="00EB7848" w:rsidP="00EB7848"/>
    <w:p w14:paraId="08E965B0" w14:textId="77777777" w:rsidR="00EB7848" w:rsidRPr="003B2883" w:rsidRDefault="00EB7848" w:rsidP="00B32564">
      <w:pPr>
        <w:pStyle w:val="Heading5"/>
      </w:pPr>
      <w:bookmarkStart w:id="4029" w:name="_Toc20150435"/>
      <w:bookmarkStart w:id="4030" w:name="_Toc25168682"/>
      <w:bookmarkStart w:id="4031" w:name="_Toc27593101"/>
      <w:bookmarkStart w:id="4032" w:name="_Toc34147973"/>
      <w:bookmarkStart w:id="4033" w:name="_Toc36463357"/>
      <w:bookmarkStart w:id="4034" w:name="_Toc43215197"/>
      <w:bookmarkStart w:id="4035" w:name="_Toc45032445"/>
      <w:bookmarkStart w:id="4036" w:name="_Toc49849934"/>
      <w:bookmarkStart w:id="4037" w:name="_Toc51873448"/>
      <w:bookmarkStart w:id="4038" w:name="_Toc56517576"/>
      <w:bookmarkStart w:id="4039" w:name="_Toc58594477"/>
      <w:bookmarkStart w:id="4040" w:name="_Toc67685987"/>
      <w:bookmarkStart w:id="4041" w:name="_Toc74993814"/>
      <w:bookmarkStart w:id="4042" w:name="_Toc82716404"/>
      <w:bookmarkStart w:id="4043" w:name="_Toc88818691"/>
      <w:bookmarkStart w:id="4044" w:name="_Toc90650613"/>
      <w:bookmarkStart w:id="4045" w:name="_Toc98506283"/>
      <w:bookmarkStart w:id="4046" w:name="_Toc106639568"/>
      <w:bookmarkStart w:id="4047" w:name="_Toc114779078"/>
      <w:bookmarkStart w:id="4048" w:name="_Toc122096995"/>
      <w:bookmarkStart w:id="4049" w:name="_Toc130844216"/>
      <w:bookmarkStart w:id="4050" w:name="_Toc138411923"/>
      <w:bookmarkStart w:id="4051" w:name="_Toc145956116"/>
      <w:bookmarkStart w:id="4052" w:name="_Toc153887556"/>
      <w:bookmarkStart w:id="4053" w:name="_Toc161905445"/>
      <w:bookmarkStart w:id="4054" w:name="_Toc170210048"/>
      <w:bookmarkStart w:id="4055" w:name="_Toc177550843"/>
      <w:bookmarkStart w:id="4056" w:name="_Toc183624933"/>
      <w:bookmarkStart w:id="4057" w:name="_Toc186726925"/>
      <w:r>
        <w:lastRenderedPageBreak/>
        <w:t>6.1.6.3.19</w:t>
      </w:r>
      <w:r w:rsidRPr="003B2883">
        <w:tab/>
        <w:t xml:space="preserve">Enumeration: </w:t>
      </w:r>
      <w:r>
        <w:t>ReportedEventType</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058" w:name="_Toc20150436"/>
      <w:bookmarkStart w:id="4059" w:name="_Toc25168683"/>
      <w:bookmarkStart w:id="4060" w:name="_Toc27593102"/>
      <w:bookmarkStart w:id="4061" w:name="_Toc34147974"/>
      <w:bookmarkStart w:id="4062" w:name="_Toc36463358"/>
      <w:bookmarkStart w:id="4063" w:name="_Toc43215198"/>
      <w:bookmarkStart w:id="4064" w:name="_Toc45032446"/>
      <w:bookmarkStart w:id="4065" w:name="_Toc49849935"/>
      <w:bookmarkStart w:id="4066" w:name="_Toc51873449"/>
      <w:bookmarkStart w:id="4067" w:name="_Toc56517577"/>
      <w:bookmarkStart w:id="4068" w:name="_Toc58594478"/>
      <w:bookmarkStart w:id="4069" w:name="_Toc67685988"/>
      <w:bookmarkStart w:id="4070" w:name="_Toc74993815"/>
      <w:bookmarkStart w:id="4071" w:name="_Toc82716405"/>
      <w:bookmarkStart w:id="4072" w:name="_Toc88818692"/>
      <w:bookmarkStart w:id="4073" w:name="_Toc90650614"/>
      <w:bookmarkStart w:id="4074" w:name="_Toc98506284"/>
      <w:bookmarkStart w:id="4075" w:name="_Toc106639569"/>
      <w:bookmarkStart w:id="4076" w:name="_Toc114779079"/>
      <w:bookmarkStart w:id="4077" w:name="_Toc122096996"/>
      <w:bookmarkStart w:id="4078" w:name="_Toc130844217"/>
      <w:bookmarkStart w:id="4079" w:name="_Toc138411924"/>
      <w:bookmarkStart w:id="4080" w:name="_Toc145956117"/>
      <w:bookmarkStart w:id="4081" w:name="_Toc153887557"/>
      <w:bookmarkStart w:id="4082" w:name="_Toc161905446"/>
      <w:bookmarkStart w:id="4083" w:name="_Toc170210049"/>
      <w:bookmarkStart w:id="4084" w:name="_Toc177550844"/>
      <w:bookmarkStart w:id="4085" w:name="_Toc183624934"/>
      <w:bookmarkStart w:id="4086" w:name="_Toc186726926"/>
      <w:r>
        <w:t>6.1.6.3.20</w:t>
      </w:r>
      <w:r w:rsidRPr="003B2883">
        <w:tab/>
        <w:t>Enumeration</w:t>
      </w:r>
      <w:r>
        <w:t>: TerminationCause</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087" w:name="_Toc25168684"/>
      <w:bookmarkStart w:id="4088" w:name="_Toc27593103"/>
      <w:bookmarkStart w:id="4089" w:name="_Toc34147975"/>
      <w:bookmarkStart w:id="4090" w:name="_Toc36463359"/>
      <w:bookmarkStart w:id="4091" w:name="_Toc43215199"/>
      <w:bookmarkStart w:id="4092" w:name="_Toc45032447"/>
      <w:bookmarkStart w:id="4093" w:name="_Toc49849936"/>
      <w:bookmarkStart w:id="4094" w:name="_Toc51873450"/>
      <w:bookmarkStart w:id="4095" w:name="_Toc56517578"/>
      <w:bookmarkStart w:id="4096" w:name="_Toc58594479"/>
      <w:bookmarkStart w:id="4097" w:name="_Toc67685989"/>
      <w:bookmarkStart w:id="4098" w:name="_Toc74993816"/>
      <w:bookmarkStart w:id="4099" w:name="_Toc82716406"/>
      <w:bookmarkStart w:id="4100" w:name="_Toc88818693"/>
      <w:bookmarkStart w:id="4101" w:name="_Toc90650615"/>
      <w:bookmarkStart w:id="4102" w:name="_Toc98506285"/>
      <w:bookmarkStart w:id="4103" w:name="_Toc106639570"/>
      <w:bookmarkStart w:id="4104" w:name="_Toc114779080"/>
      <w:bookmarkStart w:id="4105" w:name="_Toc122096997"/>
      <w:bookmarkStart w:id="4106" w:name="_Toc130844218"/>
      <w:bookmarkStart w:id="4107" w:name="_Toc138411925"/>
      <w:bookmarkStart w:id="4108" w:name="_Toc145956118"/>
      <w:bookmarkStart w:id="4109" w:name="_Toc153887558"/>
      <w:bookmarkStart w:id="4110" w:name="_Toc161905447"/>
      <w:bookmarkStart w:id="4111" w:name="_Toc170210050"/>
      <w:bookmarkStart w:id="4112" w:name="_Toc177550845"/>
      <w:bookmarkStart w:id="4113" w:name="_Toc183624935"/>
      <w:bookmarkStart w:id="4114" w:name="_Toc186726927"/>
      <w:r w:rsidRPr="00EB7848">
        <w:t>6.1.6.3.21</w:t>
      </w:r>
      <w:r w:rsidRPr="00EB7848">
        <w:tab/>
        <w:t xml:space="preserve">Enumeration: </w:t>
      </w:r>
      <w:r w:rsidRPr="00EB7848">
        <w:rPr>
          <w:lang w:eastAsia="zh-CN"/>
        </w:rPr>
        <w:t>LcsQosClass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r>
              <w:rPr>
                <w:rFonts w:hint="eastAsia"/>
                <w:lang w:eastAsia="zh-CN"/>
              </w:rPr>
              <w:t>M</w:t>
            </w:r>
            <w:r>
              <w:rPr>
                <w:lang w:eastAsia="zh-CN"/>
              </w:rPr>
              <w:t>UTIQOS</w:t>
            </w:r>
          </w:p>
        </w:tc>
      </w:tr>
    </w:tbl>
    <w:p w14:paraId="28B0E171" w14:textId="77777777" w:rsidR="00EB7848" w:rsidRDefault="00EB7848" w:rsidP="00EB7848"/>
    <w:p w14:paraId="24C580A6" w14:textId="77777777" w:rsidR="00EB7848" w:rsidRDefault="00EB7848" w:rsidP="00B32564">
      <w:pPr>
        <w:pStyle w:val="Heading5"/>
      </w:pPr>
      <w:bookmarkStart w:id="4115" w:name="_Toc34147976"/>
      <w:bookmarkStart w:id="4116" w:name="_Toc36463360"/>
      <w:bookmarkStart w:id="4117" w:name="_Toc43215200"/>
      <w:bookmarkStart w:id="4118" w:name="_Toc45032448"/>
      <w:bookmarkStart w:id="4119" w:name="_Toc49849937"/>
      <w:bookmarkStart w:id="4120" w:name="_Toc51873451"/>
      <w:bookmarkStart w:id="4121" w:name="_Toc56517579"/>
      <w:bookmarkStart w:id="4122" w:name="_Toc58594480"/>
      <w:bookmarkStart w:id="4123" w:name="_Toc67685990"/>
      <w:bookmarkStart w:id="4124" w:name="_Toc74993817"/>
      <w:bookmarkStart w:id="4125" w:name="_Toc82716407"/>
      <w:bookmarkStart w:id="4126" w:name="_Toc88818694"/>
      <w:bookmarkStart w:id="4127" w:name="_Toc90650616"/>
      <w:bookmarkStart w:id="4128" w:name="_Toc98506286"/>
      <w:bookmarkStart w:id="4129" w:name="_Toc106639571"/>
      <w:bookmarkStart w:id="4130" w:name="_Toc114779081"/>
      <w:bookmarkStart w:id="4131" w:name="_Toc122096998"/>
      <w:bookmarkStart w:id="4132" w:name="_Toc130844219"/>
      <w:bookmarkStart w:id="4133" w:name="_Toc138411926"/>
      <w:bookmarkStart w:id="4134" w:name="_Toc145956119"/>
      <w:bookmarkStart w:id="4135" w:name="_Toc153887559"/>
      <w:bookmarkStart w:id="4136" w:name="_Toc161905448"/>
      <w:bookmarkStart w:id="4137" w:name="_Toc170210051"/>
      <w:bookmarkStart w:id="4138" w:name="_Toc177550846"/>
      <w:bookmarkStart w:id="4139" w:name="_Toc183624936"/>
      <w:bookmarkStart w:id="4140" w:name="_Toc186726928"/>
      <w:r>
        <w:t>6.1.6.3.22</w:t>
      </w:r>
      <w:r>
        <w:tab/>
        <w:t xml:space="preserve">Enumeration: </w:t>
      </w:r>
      <w:r w:rsidRPr="0031710B">
        <w:rPr>
          <w:lang w:eastAsia="zh-CN"/>
        </w:rPr>
        <w:t>UeLocationServiceInd</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141" w:name="_Toc138411927"/>
      <w:bookmarkStart w:id="4142" w:name="_Toc145956120"/>
      <w:bookmarkStart w:id="4143" w:name="_Toc153887560"/>
      <w:bookmarkStart w:id="4144" w:name="_Toc161905449"/>
      <w:bookmarkStart w:id="4145" w:name="_Toc170210052"/>
      <w:bookmarkStart w:id="4146" w:name="_Toc177550847"/>
      <w:bookmarkStart w:id="4147" w:name="_Toc183624937"/>
      <w:bookmarkStart w:id="4148" w:name="_Toc186726929"/>
      <w:r>
        <w:t>6.1.6.3.</w:t>
      </w:r>
      <w:r w:rsidR="006F709B">
        <w:t>23</w:t>
      </w:r>
      <w:r>
        <w:tab/>
      </w:r>
      <w:r w:rsidR="00AC3DAF">
        <w:t xml:space="preserve">Enumeration: </w:t>
      </w:r>
      <w:r w:rsidR="00AC3DAF">
        <w:rPr>
          <w:lang w:eastAsia="zh-CN"/>
        </w:rPr>
        <w:t>IndoorOutdoorInd</w:t>
      </w:r>
      <w:bookmarkEnd w:id="4141"/>
      <w:bookmarkEnd w:id="4142"/>
      <w:bookmarkEnd w:id="4143"/>
      <w:bookmarkEnd w:id="4144"/>
      <w:bookmarkEnd w:id="4145"/>
      <w:bookmarkEnd w:id="4146"/>
      <w:bookmarkEnd w:id="4147"/>
      <w:bookmarkEnd w:id="4148"/>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149" w:name="_Toc122096358"/>
      <w:bookmarkStart w:id="4150" w:name="_Toc138411643"/>
      <w:bookmarkStart w:id="4151" w:name="_Toc145956121"/>
      <w:bookmarkStart w:id="4152" w:name="_Toc153887561"/>
      <w:bookmarkStart w:id="4153" w:name="_Toc161905450"/>
      <w:bookmarkStart w:id="4154" w:name="_Toc170210053"/>
      <w:bookmarkStart w:id="4155" w:name="_Toc177550848"/>
      <w:bookmarkStart w:id="4156" w:name="_Toc183624938"/>
      <w:bookmarkStart w:id="4157" w:name="_Toc186726930"/>
      <w:r>
        <w:lastRenderedPageBreak/>
        <w:t>6.1.6.3.24</w:t>
      </w:r>
      <w:r>
        <w:tab/>
        <w:t xml:space="preserve">Enumeration: </w:t>
      </w:r>
      <w:bookmarkEnd w:id="4149"/>
      <w:bookmarkEnd w:id="4150"/>
      <w:r>
        <w:rPr>
          <w:lang w:eastAsia="zh-CN"/>
        </w:rPr>
        <w:t>FixType</w:t>
      </w:r>
      <w:bookmarkEnd w:id="4151"/>
      <w:bookmarkEnd w:id="4152"/>
      <w:bookmarkEnd w:id="4153"/>
      <w:bookmarkEnd w:id="4154"/>
      <w:bookmarkEnd w:id="4155"/>
      <w:bookmarkEnd w:id="4156"/>
      <w:bookmarkEnd w:id="4157"/>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158" w:name="_Toc145956122"/>
      <w:bookmarkStart w:id="4159" w:name="_Toc153887562"/>
      <w:bookmarkStart w:id="4160" w:name="_Toc161905451"/>
      <w:bookmarkStart w:id="4161" w:name="_Toc170210054"/>
      <w:bookmarkStart w:id="4162" w:name="_Toc177550849"/>
      <w:bookmarkStart w:id="4163" w:name="_Toc183624939"/>
      <w:bookmarkStart w:id="4164" w:name="_Toc186726931"/>
      <w:r>
        <w:t>6.1.6.3.25</w:t>
      </w:r>
      <w:r>
        <w:tab/>
        <w:t xml:space="preserve">Enumeration: </w:t>
      </w:r>
      <w:r w:rsidRPr="009413E0">
        <w:rPr>
          <w:lang w:eastAsia="zh-CN"/>
        </w:rPr>
        <w:t>LosNlosMeasureInd</w:t>
      </w:r>
      <w:bookmarkEnd w:id="4158"/>
      <w:bookmarkEnd w:id="4159"/>
      <w:bookmarkEnd w:id="4160"/>
      <w:bookmarkEnd w:id="4161"/>
      <w:bookmarkEnd w:id="4162"/>
      <w:bookmarkEnd w:id="4163"/>
      <w:bookmarkEnd w:id="4164"/>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165" w:name="_Toc145956123"/>
      <w:bookmarkStart w:id="4166" w:name="_Toc153887563"/>
      <w:bookmarkStart w:id="4167" w:name="_Toc161905452"/>
      <w:bookmarkStart w:id="4168" w:name="_Toc170210055"/>
      <w:bookmarkStart w:id="4169" w:name="_Toc177550850"/>
      <w:bookmarkStart w:id="4170" w:name="_Toc183624940"/>
      <w:bookmarkStart w:id="4171" w:name="_Toc186726932"/>
      <w:r>
        <w:t>6.1.6.3.26</w:t>
      </w:r>
      <w:r>
        <w:tab/>
        <w:t>Enumeration: UpConnectionS</w:t>
      </w:r>
      <w:r w:rsidRPr="00EC7E78">
        <w:t>tatus</w:t>
      </w:r>
      <w:bookmarkEnd w:id="4165"/>
      <w:bookmarkEnd w:id="4166"/>
      <w:bookmarkEnd w:id="4167"/>
      <w:bookmarkEnd w:id="4168"/>
      <w:bookmarkEnd w:id="4169"/>
      <w:bookmarkEnd w:id="4170"/>
      <w:bookmarkEnd w:id="4171"/>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1D3D2D69" w:rsidR="00516E01" w:rsidRDefault="00516E01" w:rsidP="0077140D">
            <w:pPr>
              <w:pStyle w:val="TAL"/>
            </w:pPr>
            <w:r>
              <w:t xml:space="preserve">UP Connection </w:t>
            </w:r>
            <w:r w:rsidR="00F45B18">
              <w:t>Move</w:t>
            </w:r>
            <w:r>
              <w:t xml:space="preserve"> Indication</w:t>
            </w:r>
          </w:p>
        </w:tc>
      </w:tr>
    </w:tbl>
    <w:p w14:paraId="6EB87B99" w14:textId="0185BA2E" w:rsidR="00516E01" w:rsidRDefault="00516E01" w:rsidP="00EB7848"/>
    <w:p w14:paraId="2D851AF0" w14:textId="4F70AA2E" w:rsidR="00EF3D7B" w:rsidRDefault="00EF3D7B" w:rsidP="00EF3D7B">
      <w:pPr>
        <w:pStyle w:val="Heading5"/>
      </w:pPr>
      <w:bookmarkStart w:id="4172" w:name="_Toc145956124"/>
      <w:bookmarkStart w:id="4173" w:name="_Toc153887564"/>
      <w:bookmarkStart w:id="4174" w:name="_Toc161905453"/>
      <w:bookmarkStart w:id="4175" w:name="_Toc170210056"/>
      <w:bookmarkStart w:id="4176" w:name="_Toc177550851"/>
      <w:bookmarkStart w:id="4177" w:name="_Toc183624941"/>
      <w:bookmarkStart w:id="4178" w:name="_Toc186726933"/>
      <w:r w:rsidRPr="003B2883">
        <w:t>6.</w:t>
      </w:r>
      <w:r>
        <w:t>1</w:t>
      </w:r>
      <w:r w:rsidRPr="003B2883">
        <w:t>.6.3.</w:t>
      </w:r>
      <w:r w:rsidR="00D773A8">
        <w:t>27</w:t>
      </w:r>
      <w:r w:rsidRPr="003B2883">
        <w:tab/>
        <w:t xml:space="preserve">Enumeration: </w:t>
      </w:r>
      <w:r>
        <w:t>RangingSlResult</w:t>
      </w:r>
      <w:bookmarkEnd w:id="4172"/>
      <w:bookmarkEnd w:id="4173"/>
      <w:bookmarkEnd w:id="4174"/>
      <w:bookmarkEnd w:id="4175"/>
      <w:bookmarkEnd w:id="4176"/>
      <w:bookmarkEnd w:id="4177"/>
      <w:bookmarkEnd w:id="4178"/>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77777777" w:rsidR="00EF3D7B" w:rsidRPr="003B2883" w:rsidRDefault="00EF3D7B" w:rsidP="0077140D">
            <w:pPr>
              <w:pStyle w:val="TAL"/>
            </w:pPr>
            <w:r>
              <w:t xml:space="preserve">This value indicates that the </w:t>
            </w:r>
            <w:r w:rsidRPr="00DF048C">
              <w:rPr>
                <w:rFonts w:eastAsia="SimSun"/>
                <w:lang w:eastAsia="zh-CN" w:bidi="ar"/>
              </w:rPr>
              <w:t xml:space="preserve">distance 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179" w:name="_Toc145956125"/>
      <w:bookmarkStart w:id="4180" w:name="_Toc153887565"/>
      <w:bookmarkStart w:id="4181" w:name="_Toc161905454"/>
      <w:bookmarkStart w:id="4182" w:name="_Toc170210057"/>
      <w:bookmarkStart w:id="4183" w:name="_Toc177550852"/>
      <w:bookmarkStart w:id="4184" w:name="_Toc183624942"/>
      <w:bookmarkStart w:id="4185" w:name="_Toc186726934"/>
      <w:r>
        <w:t>6.1.6.3.</w:t>
      </w:r>
      <w:r w:rsidR="00D773A8">
        <w:t>28</w:t>
      </w:r>
      <w:r w:rsidRPr="00BC662F">
        <w:tab/>
        <w:t xml:space="preserve">Enumeration: </w:t>
      </w:r>
      <w:r>
        <w:t>RelatedU</w:t>
      </w:r>
      <w:r w:rsidR="001B1456">
        <w:t>e</w:t>
      </w:r>
      <w:r w:rsidRPr="003B2883">
        <w:t>Type</w:t>
      </w:r>
      <w:bookmarkEnd w:id="4179"/>
      <w:bookmarkEnd w:id="4180"/>
      <w:bookmarkEnd w:id="4181"/>
      <w:bookmarkEnd w:id="4182"/>
      <w:bookmarkEnd w:id="4183"/>
      <w:bookmarkEnd w:id="4184"/>
      <w:bookmarkEnd w:id="4185"/>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186" w:name="_Toc153887566"/>
      <w:bookmarkStart w:id="4187" w:name="_Toc161905455"/>
      <w:bookmarkStart w:id="4188" w:name="_Toc170210058"/>
      <w:bookmarkStart w:id="4189" w:name="_Toc177550853"/>
      <w:bookmarkStart w:id="4190" w:name="_Toc183624943"/>
      <w:bookmarkStart w:id="4191" w:name="_Toc186726935"/>
      <w:r>
        <w:t>6.1.6.3.29</w:t>
      </w:r>
      <w:r>
        <w:tab/>
        <w:t xml:space="preserve">Enumeration: </w:t>
      </w:r>
      <w:r>
        <w:rPr>
          <w:lang w:eastAsia="zh-CN"/>
        </w:rPr>
        <w:t>LcsUpConnectionInd</w:t>
      </w:r>
      <w:bookmarkEnd w:id="4186"/>
      <w:bookmarkEnd w:id="4187"/>
      <w:bookmarkEnd w:id="4188"/>
      <w:bookmarkEnd w:id="4189"/>
      <w:bookmarkEnd w:id="4190"/>
      <w:bookmarkEnd w:id="4191"/>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192" w:name="_Toc153887567"/>
      <w:bookmarkStart w:id="4193" w:name="_Toc161905456"/>
      <w:bookmarkStart w:id="4194" w:name="_Toc170210059"/>
      <w:bookmarkStart w:id="4195" w:name="_Toc177550854"/>
      <w:bookmarkStart w:id="4196" w:name="_Toc183624944"/>
      <w:bookmarkStart w:id="4197" w:name="_Toc186726936"/>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192"/>
      <w:bookmarkEnd w:id="4193"/>
      <w:bookmarkEnd w:id="4194"/>
      <w:bookmarkEnd w:id="4195"/>
      <w:bookmarkEnd w:id="4196"/>
      <w:bookmarkEnd w:id="419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198" w:name="_Toc177550855"/>
      <w:bookmarkStart w:id="4199" w:name="_Toc183624945"/>
      <w:bookmarkStart w:id="4200" w:name="_Toc186726937"/>
      <w:r>
        <w:t>6.1.6.3.31</w:t>
      </w:r>
      <w:r w:rsidRPr="00BC662F">
        <w:tab/>
        <w:t xml:space="preserve">Enumeration: </w:t>
      </w:r>
      <w:r>
        <w:t>SlPositioningCapability</w:t>
      </w:r>
      <w:bookmarkEnd w:id="4198"/>
      <w:bookmarkEnd w:id="4199"/>
      <w:bookmarkEnd w:id="4200"/>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Pr="00387BE7" w:rsidRDefault="00EE2B25" w:rsidP="00EB7848"/>
    <w:p w14:paraId="7810EFB0" w14:textId="77777777" w:rsidR="00EB7848" w:rsidRDefault="00EB7848" w:rsidP="00B32564">
      <w:pPr>
        <w:pStyle w:val="Heading4"/>
      </w:pPr>
      <w:bookmarkStart w:id="4201" w:name="_Toc25073996"/>
      <w:bookmarkStart w:id="4202" w:name="_Toc27584636"/>
      <w:bookmarkStart w:id="4203" w:name="_Toc34147977"/>
      <w:bookmarkStart w:id="4204" w:name="_Toc36463361"/>
      <w:bookmarkStart w:id="4205" w:name="_Toc43215201"/>
      <w:bookmarkStart w:id="4206" w:name="_Toc45032449"/>
      <w:bookmarkStart w:id="4207" w:name="_Toc49849938"/>
      <w:bookmarkStart w:id="4208" w:name="_Toc51873452"/>
      <w:bookmarkStart w:id="4209" w:name="_Toc56517580"/>
      <w:bookmarkStart w:id="4210" w:name="_Toc58594481"/>
      <w:bookmarkStart w:id="4211" w:name="_Toc67685991"/>
      <w:bookmarkStart w:id="4212" w:name="_Toc74993818"/>
      <w:bookmarkStart w:id="4213" w:name="_Toc82716408"/>
      <w:bookmarkStart w:id="4214" w:name="_Toc88818695"/>
      <w:bookmarkStart w:id="4215" w:name="_Toc90650617"/>
      <w:bookmarkStart w:id="4216" w:name="_Toc98506287"/>
      <w:bookmarkStart w:id="4217" w:name="_Toc106639572"/>
      <w:bookmarkStart w:id="4218" w:name="_Toc114779082"/>
      <w:bookmarkStart w:id="4219" w:name="_Toc122096999"/>
      <w:bookmarkStart w:id="4220" w:name="_Toc130844220"/>
      <w:bookmarkStart w:id="4221" w:name="_Toc138411928"/>
      <w:bookmarkStart w:id="4222" w:name="_Toc145956126"/>
      <w:bookmarkStart w:id="4223" w:name="_Toc153887568"/>
      <w:bookmarkStart w:id="4224" w:name="_Toc161905457"/>
      <w:bookmarkStart w:id="4225" w:name="_Toc170210060"/>
      <w:bookmarkStart w:id="4226" w:name="_Toc177550856"/>
      <w:bookmarkStart w:id="4227" w:name="_Toc183624946"/>
      <w:bookmarkStart w:id="4228" w:name="_Toc186726938"/>
      <w:bookmarkStart w:id="4229" w:name="_Toc25073998"/>
      <w:bookmarkStart w:id="4230" w:name="_Toc27584638"/>
      <w:bookmarkStart w:id="4231" w:name="_Toc20150437"/>
      <w:bookmarkStart w:id="4232" w:name="_Toc25168685"/>
      <w:bookmarkStart w:id="4233" w:name="_Toc27593104"/>
      <w:r>
        <w:t>6.1.6.4</w:t>
      </w:r>
      <w:r>
        <w:tab/>
        <w:t>Binary data</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3CC82FFE" w14:textId="77777777" w:rsidR="00EB7848" w:rsidRDefault="00EB7848" w:rsidP="00B32564">
      <w:pPr>
        <w:pStyle w:val="Heading5"/>
        <w:rPr>
          <w:lang w:val="en-US"/>
        </w:rPr>
      </w:pPr>
      <w:bookmarkStart w:id="4234" w:name="_Toc25073997"/>
      <w:bookmarkStart w:id="4235" w:name="_Toc27584637"/>
      <w:bookmarkStart w:id="4236" w:name="_Toc34147978"/>
      <w:bookmarkStart w:id="4237" w:name="_Toc36463362"/>
      <w:bookmarkStart w:id="4238" w:name="_Toc43215202"/>
      <w:bookmarkStart w:id="4239" w:name="_Toc45032450"/>
      <w:bookmarkStart w:id="4240" w:name="_Toc49849939"/>
      <w:bookmarkStart w:id="4241" w:name="_Toc51873453"/>
      <w:bookmarkStart w:id="4242" w:name="_Toc56517581"/>
      <w:bookmarkStart w:id="4243" w:name="_Toc58594482"/>
      <w:bookmarkStart w:id="4244" w:name="_Toc67685992"/>
      <w:bookmarkStart w:id="4245" w:name="_Toc74993819"/>
      <w:bookmarkStart w:id="4246" w:name="_Toc82716409"/>
      <w:bookmarkStart w:id="4247" w:name="_Toc88818696"/>
      <w:bookmarkStart w:id="4248" w:name="_Toc90650618"/>
      <w:bookmarkStart w:id="4249" w:name="_Toc98506288"/>
      <w:bookmarkStart w:id="4250" w:name="_Toc106639573"/>
      <w:bookmarkStart w:id="4251" w:name="_Toc114779083"/>
      <w:bookmarkStart w:id="4252" w:name="_Toc122097000"/>
      <w:bookmarkStart w:id="4253" w:name="_Toc130844221"/>
      <w:bookmarkStart w:id="4254" w:name="_Toc138411929"/>
      <w:bookmarkStart w:id="4255" w:name="_Toc145956127"/>
      <w:bookmarkStart w:id="4256" w:name="_Toc153887569"/>
      <w:bookmarkStart w:id="4257" w:name="_Toc161905458"/>
      <w:bookmarkStart w:id="4258" w:name="_Toc170210061"/>
      <w:bookmarkStart w:id="4259" w:name="_Toc177550857"/>
      <w:bookmarkStart w:id="4260" w:name="_Toc183624947"/>
      <w:bookmarkStart w:id="4261" w:name="_Toc186726939"/>
      <w:r>
        <w:rPr>
          <w:lang w:val="en-US"/>
        </w:rPr>
        <w:t>6.1.6.4.1</w:t>
      </w:r>
      <w:r>
        <w:rPr>
          <w:lang w:val="en-US"/>
        </w:rPr>
        <w:tab/>
        <w:t>Introduction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262" w:name="_Toc34147979"/>
      <w:bookmarkStart w:id="4263" w:name="_Toc36463363"/>
      <w:bookmarkStart w:id="4264" w:name="_Toc43215203"/>
      <w:bookmarkStart w:id="4265" w:name="_Toc45032451"/>
      <w:bookmarkStart w:id="4266" w:name="_Toc49849940"/>
      <w:bookmarkStart w:id="4267" w:name="_Toc51873454"/>
      <w:bookmarkStart w:id="4268" w:name="_Toc56517582"/>
      <w:bookmarkStart w:id="4269" w:name="_Toc58594483"/>
      <w:bookmarkStart w:id="4270" w:name="_Toc67685993"/>
      <w:bookmarkStart w:id="4271" w:name="_Toc74993820"/>
      <w:bookmarkStart w:id="4272" w:name="_Toc82716410"/>
      <w:bookmarkStart w:id="4273" w:name="_Toc88818697"/>
      <w:bookmarkStart w:id="4274" w:name="_Toc90650619"/>
      <w:bookmarkStart w:id="4275" w:name="_Toc98506289"/>
      <w:bookmarkStart w:id="4276" w:name="_Toc106639574"/>
      <w:bookmarkStart w:id="4277" w:name="_Toc114779084"/>
      <w:bookmarkStart w:id="4278" w:name="_Toc122097001"/>
      <w:bookmarkStart w:id="4279" w:name="_Toc130844222"/>
      <w:bookmarkStart w:id="4280" w:name="_Toc138411930"/>
      <w:bookmarkStart w:id="4281" w:name="_Toc145956128"/>
      <w:bookmarkStart w:id="4282" w:name="_Toc153887570"/>
      <w:bookmarkStart w:id="4283" w:name="_Toc161905459"/>
      <w:bookmarkStart w:id="4284" w:name="_Toc170210062"/>
      <w:bookmarkStart w:id="4285" w:name="_Toc177550858"/>
      <w:bookmarkStart w:id="4286" w:name="_Toc183624948"/>
      <w:bookmarkStart w:id="4287" w:name="_Toc186726940"/>
      <w:r>
        <w:rPr>
          <w:lang w:val="en-US"/>
        </w:rPr>
        <w:t>6.1.6.4.2</w:t>
      </w:r>
      <w:r>
        <w:rPr>
          <w:lang w:val="en-US"/>
        </w:rPr>
        <w:tab/>
        <w:t>LPP Message</w:t>
      </w:r>
      <w:bookmarkEnd w:id="4229"/>
      <w:bookmarkEnd w:id="4230"/>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288" w:name="_Toc34147980"/>
      <w:bookmarkStart w:id="4289" w:name="_Toc36463364"/>
      <w:bookmarkStart w:id="4290" w:name="_Toc43215204"/>
      <w:bookmarkStart w:id="4291" w:name="_Toc45032452"/>
      <w:bookmarkStart w:id="4292" w:name="_Toc49849941"/>
      <w:bookmarkStart w:id="4293" w:name="_Toc51873455"/>
      <w:bookmarkStart w:id="4294" w:name="_Toc56517583"/>
      <w:bookmarkStart w:id="4295" w:name="_Toc58594484"/>
      <w:bookmarkStart w:id="4296" w:name="_Toc67685994"/>
      <w:bookmarkStart w:id="4297" w:name="_Toc74993821"/>
      <w:bookmarkStart w:id="4298" w:name="_Toc82716411"/>
      <w:bookmarkStart w:id="4299" w:name="_Toc88818698"/>
      <w:bookmarkStart w:id="4300" w:name="_Toc90650620"/>
      <w:bookmarkStart w:id="4301" w:name="_Toc98506290"/>
      <w:bookmarkStart w:id="4302" w:name="_Toc106639575"/>
      <w:bookmarkStart w:id="4303" w:name="_Toc114779085"/>
      <w:bookmarkStart w:id="4304" w:name="_Toc122097002"/>
      <w:bookmarkStart w:id="4305" w:name="_Toc130844223"/>
      <w:bookmarkStart w:id="4306" w:name="_Toc138411931"/>
      <w:bookmarkStart w:id="4307" w:name="_Toc145956129"/>
      <w:bookmarkStart w:id="4308" w:name="_Toc153887571"/>
      <w:bookmarkStart w:id="4309" w:name="_Toc161905460"/>
      <w:bookmarkStart w:id="4310" w:name="_Toc170210063"/>
      <w:bookmarkStart w:id="4311" w:name="_Toc177550859"/>
      <w:bookmarkStart w:id="4312" w:name="_Toc183624949"/>
      <w:bookmarkStart w:id="4313" w:name="_Toc186726941"/>
      <w:r>
        <w:t>6.1.7</w:t>
      </w:r>
      <w:r>
        <w:tab/>
        <w:t>Error Handling</w:t>
      </w:r>
      <w:bookmarkEnd w:id="4231"/>
      <w:bookmarkEnd w:id="4232"/>
      <w:bookmarkEnd w:id="4233"/>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34939AA2" w14:textId="77777777" w:rsidR="00EB7848" w:rsidRDefault="00EB7848" w:rsidP="00B32564">
      <w:pPr>
        <w:pStyle w:val="Heading4"/>
      </w:pPr>
      <w:bookmarkStart w:id="4314" w:name="_Toc20150438"/>
      <w:bookmarkStart w:id="4315" w:name="_Toc25168686"/>
      <w:bookmarkStart w:id="4316" w:name="_Toc27593105"/>
      <w:bookmarkStart w:id="4317" w:name="_Toc34147981"/>
      <w:bookmarkStart w:id="4318" w:name="_Toc36463365"/>
      <w:bookmarkStart w:id="4319" w:name="_Toc43215205"/>
      <w:bookmarkStart w:id="4320" w:name="_Toc45032453"/>
      <w:bookmarkStart w:id="4321" w:name="_Toc49849942"/>
      <w:bookmarkStart w:id="4322" w:name="_Toc51873456"/>
      <w:bookmarkStart w:id="4323" w:name="_Toc56517584"/>
      <w:bookmarkStart w:id="4324" w:name="_Toc58594485"/>
      <w:bookmarkStart w:id="4325" w:name="_Toc67685995"/>
      <w:bookmarkStart w:id="4326" w:name="_Toc74993822"/>
      <w:bookmarkStart w:id="4327" w:name="_Toc82716412"/>
      <w:bookmarkStart w:id="4328" w:name="_Toc88818699"/>
      <w:bookmarkStart w:id="4329" w:name="_Toc90650621"/>
      <w:bookmarkStart w:id="4330" w:name="_Toc98506291"/>
      <w:bookmarkStart w:id="4331" w:name="_Toc106639576"/>
      <w:bookmarkStart w:id="4332" w:name="_Toc114779086"/>
      <w:bookmarkStart w:id="4333" w:name="_Toc122097003"/>
      <w:bookmarkStart w:id="4334" w:name="_Toc130844224"/>
      <w:bookmarkStart w:id="4335" w:name="_Toc138411932"/>
      <w:bookmarkStart w:id="4336" w:name="_Toc145956130"/>
      <w:bookmarkStart w:id="4337" w:name="_Toc153887572"/>
      <w:bookmarkStart w:id="4338" w:name="_Toc161905461"/>
      <w:bookmarkStart w:id="4339" w:name="_Toc170210064"/>
      <w:bookmarkStart w:id="4340" w:name="_Toc177550860"/>
      <w:bookmarkStart w:id="4341" w:name="_Toc183624950"/>
      <w:bookmarkStart w:id="4342" w:name="_Toc186726942"/>
      <w:r>
        <w:t>6.1.7.1</w:t>
      </w:r>
      <w:r>
        <w:tab/>
        <w:t>General</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343" w:name="_Toc20150439"/>
      <w:bookmarkStart w:id="4344" w:name="_Toc25168687"/>
      <w:bookmarkStart w:id="4345" w:name="_Toc27593106"/>
      <w:bookmarkStart w:id="4346" w:name="_Toc34147982"/>
      <w:bookmarkStart w:id="4347" w:name="_Toc36463366"/>
      <w:bookmarkStart w:id="4348" w:name="_Toc43215206"/>
      <w:bookmarkStart w:id="4349" w:name="_Toc45032454"/>
      <w:bookmarkStart w:id="4350" w:name="_Toc49849943"/>
      <w:bookmarkStart w:id="4351" w:name="_Toc51873457"/>
      <w:bookmarkStart w:id="4352" w:name="_Toc56517585"/>
      <w:bookmarkStart w:id="4353" w:name="_Toc58594486"/>
      <w:bookmarkStart w:id="4354" w:name="_Toc67685996"/>
      <w:bookmarkStart w:id="4355" w:name="_Toc74993823"/>
      <w:bookmarkStart w:id="4356" w:name="_Toc82716413"/>
      <w:bookmarkStart w:id="4357" w:name="_Toc88818700"/>
      <w:bookmarkStart w:id="4358" w:name="_Toc90650622"/>
      <w:bookmarkStart w:id="4359" w:name="_Toc98506292"/>
      <w:bookmarkStart w:id="4360" w:name="_Toc106639577"/>
      <w:bookmarkStart w:id="4361" w:name="_Toc114779087"/>
      <w:bookmarkStart w:id="4362" w:name="_Toc122097004"/>
      <w:bookmarkStart w:id="4363" w:name="_Toc130844225"/>
      <w:bookmarkStart w:id="4364" w:name="_Toc138411933"/>
      <w:bookmarkStart w:id="4365" w:name="_Toc145956131"/>
      <w:bookmarkStart w:id="4366" w:name="_Toc153887573"/>
      <w:bookmarkStart w:id="4367" w:name="_Toc161905462"/>
      <w:bookmarkStart w:id="4368" w:name="_Toc170210065"/>
      <w:bookmarkStart w:id="4369" w:name="_Toc177550861"/>
      <w:bookmarkStart w:id="4370" w:name="_Toc183624951"/>
      <w:bookmarkStart w:id="4371" w:name="_Toc186726943"/>
      <w:r>
        <w:t>6.1.7.2</w:t>
      </w:r>
      <w:r>
        <w:tab/>
        <w:t>Protocol Errors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372" w:name="_Toc20150440"/>
      <w:bookmarkStart w:id="4373" w:name="_Toc25168688"/>
      <w:bookmarkStart w:id="4374" w:name="_Toc27593107"/>
      <w:bookmarkStart w:id="4375" w:name="_Toc34147983"/>
      <w:bookmarkStart w:id="4376" w:name="_Toc36463367"/>
      <w:bookmarkStart w:id="4377" w:name="_Toc43215207"/>
      <w:bookmarkStart w:id="4378" w:name="_Toc45032455"/>
      <w:bookmarkStart w:id="4379" w:name="_Toc49849944"/>
      <w:bookmarkStart w:id="4380" w:name="_Toc51873458"/>
      <w:bookmarkStart w:id="4381" w:name="_Toc56517586"/>
      <w:bookmarkStart w:id="4382" w:name="_Toc58594487"/>
      <w:bookmarkStart w:id="4383" w:name="_Toc67685997"/>
      <w:bookmarkStart w:id="4384" w:name="_Toc74993824"/>
      <w:bookmarkStart w:id="4385" w:name="_Toc82716414"/>
      <w:bookmarkStart w:id="4386" w:name="_Toc88818701"/>
      <w:bookmarkStart w:id="4387" w:name="_Toc90650623"/>
      <w:bookmarkStart w:id="4388" w:name="_Toc98506293"/>
      <w:bookmarkStart w:id="4389" w:name="_Toc106639578"/>
      <w:bookmarkStart w:id="4390" w:name="_Toc114779088"/>
      <w:bookmarkStart w:id="4391" w:name="_Toc122097005"/>
      <w:bookmarkStart w:id="4392" w:name="_Toc130844226"/>
      <w:bookmarkStart w:id="4393" w:name="_Toc138411934"/>
      <w:bookmarkStart w:id="4394" w:name="_Toc145956132"/>
      <w:bookmarkStart w:id="4395" w:name="_Toc153887574"/>
      <w:bookmarkStart w:id="4396" w:name="_Toc161905463"/>
      <w:bookmarkStart w:id="4397" w:name="_Toc170210066"/>
      <w:bookmarkStart w:id="4398" w:name="_Toc177550862"/>
      <w:bookmarkStart w:id="4399" w:name="_Toc183624952"/>
      <w:bookmarkStart w:id="4400" w:name="_Toc186726944"/>
      <w:r>
        <w:t>6.1.7.3</w:t>
      </w:r>
      <w:r>
        <w:tab/>
        <w:t>Application Errors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401" w:name="_Toc20150441"/>
      <w:bookmarkStart w:id="4402" w:name="_Toc25168689"/>
      <w:bookmarkStart w:id="4403" w:name="_Toc27593108"/>
      <w:bookmarkStart w:id="4404" w:name="_Toc34147984"/>
      <w:bookmarkStart w:id="4405" w:name="_Toc36463368"/>
      <w:bookmarkStart w:id="4406" w:name="_Toc43215208"/>
      <w:bookmarkStart w:id="4407" w:name="_Toc45032456"/>
      <w:bookmarkStart w:id="4408" w:name="_Toc49849945"/>
      <w:bookmarkStart w:id="4409" w:name="_Toc51873459"/>
      <w:bookmarkStart w:id="4410" w:name="_Toc56517587"/>
      <w:bookmarkStart w:id="4411" w:name="_Toc58594488"/>
      <w:bookmarkStart w:id="4412" w:name="_Toc67685998"/>
      <w:bookmarkStart w:id="4413" w:name="_Toc74993825"/>
      <w:bookmarkStart w:id="4414" w:name="_Toc82716415"/>
      <w:bookmarkStart w:id="4415" w:name="_Toc88818702"/>
      <w:bookmarkStart w:id="4416" w:name="_Toc90650624"/>
      <w:bookmarkStart w:id="4417" w:name="_Toc98506294"/>
      <w:bookmarkStart w:id="4418" w:name="_Toc106639579"/>
      <w:bookmarkStart w:id="4419" w:name="_Toc114779089"/>
      <w:bookmarkStart w:id="4420" w:name="_Toc122097006"/>
      <w:bookmarkStart w:id="4421" w:name="_Toc130844227"/>
      <w:bookmarkStart w:id="4422" w:name="_Toc138411935"/>
      <w:bookmarkStart w:id="4423" w:name="_Toc145956133"/>
      <w:bookmarkStart w:id="4424" w:name="_Toc153887575"/>
      <w:bookmarkStart w:id="4425" w:name="_Toc161905464"/>
      <w:bookmarkStart w:id="4426" w:name="_Toc170210067"/>
      <w:bookmarkStart w:id="4427" w:name="_Toc177550863"/>
      <w:bookmarkStart w:id="4428" w:name="_Toc183624953"/>
      <w:bookmarkStart w:id="4429" w:name="_Toc186726945"/>
      <w:r>
        <w:rPr>
          <w:lang w:val="en-US"/>
        </w:rPr>
        <w:t>6.1.8</w:t>
      </w:r>
      <w:r>
        <w:rPr>
          <w:lang w:val="en-US"/>
        </w:rPr>
        <w:tab/>
        <w:t>Security</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430" w:name="_Toc11342351"/>
      <w:bookmarkStart w:id="4431" w:name="_Toc36460757"/>
      <w:bookmarkStart w:id="4432" w:name="_Toc45029965"/>
      <w:bookmarkStart w:id="4433" w:name="_Toc57026388"/>
      <w:bookmarkStart w:id="4434" w:name="_Toc67685999"/>
      <w:bookmarkStart w:id="4435" w:name="_Toc74993826"/>
      <w:bookmarkStart w:id="4436" w:name="_Toc82716416"/>
      <w:bookmarkStart w:id="4437" w:name="_Toc88818703"/>
      <w:bookmarkStart w:id="4438" w:name="_Toc90650625"/>
      <w:bookmarkStart w:id="4439" w:name="_Toc98506295"/>
      <w:bookmarkStart w:id="4440" w:name="_Toc106639580"/>
      <w:bookmarkStart w:id="4441" w:name="_Toc114779090"/>
      <w:bookmarkStart w:id="4442" w:name="_Toc122097007"/>
      <w:bookmarkStart w:id="4443" w:name="_Toc130844228"/>
      <w:bookmarkStart w:id="4444" w:name="_Toc138411936"/>
      <w:bookmarkStart w:id="4445" w:name="_Toc145956134"/>
      <w:bookmarkStart w:id="4446" w:name="_Toc153887576"/>
      <w:bookmarkStart w:id="4447" w:name="_Toc161905465"/>
      <w:bookmarkStart w:id="4448" w:name="_Toc170210068"/>
      <w:bookmarkStart w:id="4449" w:name="_Toc177550864"/>
      <w:bookmarkStart w:id="4450" w:name="_Toc183624954"/>
      <w:bookmarkStart w:id="4451" w:name="_Toc186726946"/>
      <w:r w:rsidRPr="00AA440E">
        <w:rPr>
          <w:lang w:eastAsia="zh-CN"/>
        </w:rPr>
        <w:t>6.1.</w:t>
      </w:r>
      <w:r>
        <w:rPr>
          <w:lang w:eastAsia="zh-CN"/>
        </w:rPr>
        <w:t>9</w:t>
      </w:r>
      <w:r w:rsidRPr="00AA440E">
        <w:rPr>
          <w:lang w:eastAsia="zh-CN"/>
        </w:rPr>
        <w:tab/>
        <w:t>Feature Negotiation</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452" w:name="_Toc25074008"/>
      <w:bookmarkStart w:id="4453" w:name="_Toc34063200"/>
      <w:bookmarkStart w:id="4454" w:name="_Toc43120185"/>
      <w:bookmarkStart w:id="4455" w:name="_Toc49768242"/>
      <w:bookmarkStart w:id="4456" w:name="_Toc51867092"/>
      <w:bookmarkStart w:id="4457" w:name="_Toc67686000"/>
      <w:bookmarkStart w:id="4458" w:name="_Toc74993827"/>
      <w:bookmarkStart w:id="4459" w:name="_Toc82716417"/>
      <w:bookmarkStart w:id="4460" w:name="_Toc88818704"/>
      <w:bookmarkStart w:id="4461" w:name="_Toc90650626"/>
      <w:bookmarkStart w:id="4462" w:name="_Toc98506296"/>
      <w:bookmarkStart w:id="4463" w:name="_Toc106639581"/>
      <w:bookmarkStart w:id="4464" w:name="_Toc114779091"/>
      <w:bookmarkStart w:id="4465" w:name="_Toc122097008"/>
      <w:bookmarkStart w:id="4466" w:name="_Toc130844229"/>
      <w:bookmarkStart w:id="4467" w:name="_Toc138411937"/>
      <w:bookmarkStart w:id="4468" w:name="_Toc145956135"/>
      <w:bookmarkStart w:id="4469" w:name="_Toc153887577"/>
      <w:bookmarkStart w:id="4470" w:name="_Toc161905466"/>
      <w:bookmarkStart w:id="4471" w:name="_Toc170210069"/>
      <w:bookmarkStart w:id="4472" w:name="_Toc177550865"/>
      <w:bookmarkStart w:id="4473" w:name="_Toc183624955"/>
      <w:bookmarkStart w:id="4474" w:name="_Toc186726947"/>
      <w:r>
        <w:rPr>
          <w:lang w:val="en-US"/>
        </w:rPr>
        <w:t>6.1.</w:t>
      </w:r>
      <w:r w:rsidR="00457BD2">
        <w:rPr>
          <w:lang w:val="en-US"/>
        </w:rPr>
        <w:t>10</w:t>
      </w:r>
      <w:r>
        <w:rPr>
          <w:lang w:val="en-US"/>
        </w:rPr>
        <w:tab/>
      </w:r>
      <w:bookmarkEnd w:id="4452"/>
      <w:bookmarkEnd w:id="4453"/>
      <w:bookmarkEnd w:id="4454"/>
      <w:bookmarkEnd w:id="4455"/>
      <w:bookmarkEnd w:id="4456"/>
      <w:r>
        <w:rPr>
          <w:lang w:val="en-US"/>
        </w:rPr>
        <w:t>HTTP redirection</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475" w:name="_Toc25168690"/>
      <w:bookmarkStart w:id="4476" w:name="_Toc27593109"/>
      <w:bookmarkStart w:id="4477" w:name="_Toc34147985"/>
      <w:bookmarkStart w:id="4478" w:name="_Toc36463369"/>
      <w:bookmarkStart w:id="4479" w:name="_Toc43215209"/>
      <w:bookmarkStart w:id="4480" w:name="_Toc45032457"/>
      <w:bookmarkStart w:id="4481" w:name="_Toc49849946"/>
      <w:bookmarkStart w:id="4482" w:name="_Toc51873460"/>
      <w:bookmarkStart w:id="4483" w:name="_Toc56517588"/>
      <w:bookmarkStart w:id="4484" w:name="_Toc58594489"/>
      <w:bookmarkStart w:id="4485" w:name="_Toc67686001"/>
      <w:bookmarkStart w:id="4486" w:name="_Toc74993828"/>
      <w:bookmarkStart w:id="4487" w:name="_Toc82716418"/>
      <w:bookmarkStart w:id="4488" w:name="_Toc88818705"/>
      <w:bookmarkStart w:id="4489" w:name="_Toc90650627"/>
      <w:bookmarkStart w:id="4490" w:name="_Toc98506297"/>
      <w:bookmarkStart w:id="4491" w:name="_Toc106639582"/>
      <w:bookmarkStart w:id="4492" w:name="_Toc114779092"/>
      <w:bookmarkStart w:id="4493" w:name="_Toc122097009"/>
      <w:bookmarkStart w:id="4494" w:name="_Toc130844230"/>
      <w:bookmarkStart w:id="4495" w:name="_Toc138411938"/>
      <w:bookmarkStart w:id="4496" w:name="_Toc145956136"/>
      <w:bookmarkStart w:id="4497" w:name="_Toc153887578"/>
      <w:bookmarkStart w:id="4498" w:name="_Toc161905467"/>
      <w:bookmarkStart w:id="4499" w:name="_Toc170210070"/>
      <w:bookmarkStart w:id="4500" w:name="_Toc177550866"/>
      <w:bookmarkStart w:id="4501" w:name="_Toc183624956"/>
      <w:bookmarkStart w:id="4502" w:name="_Toc186726948"/>
      <w:r>
        <w:rPr>
          <w:lang w:eastAsia="zh-CN"/>
        </w:rPr>
        <w:t>6.2</w:t>
      </w:r>
      <w:r>
        <w:tab/>
        <w:t>Nlmf_Broadcast Service API</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6B444DB1" w14:textId="77777777" w:rsidR="00EB7848" w:rsidRDefault="00EB7848" w:rsidP="00B32564">
      <w:pPr>
        <w:pStyle w:val="Heading3"/>
      </w:pPr>
      <w:bookmarkStart w:id="4503" w:name="_Toc25168691"/>
      <w:bookmarkStart w:id="4504" w:name="_Toc27593110"/>
      <w:bookmarkStart w:id="4505" w:name="_Toc34147986"/>
      <w:bookmarkStart w:id="4506" w:name="_Toc36463370"/>
      <w:bookmarkStart w:id="4507" w:name="_Toc43215210"/>
      <w:bookmarkStart w:id="4508" w:name="_Toc45032458"/>
      <w:bookmarkStart w:id="4509" w:name="_Toc49849947"/>
      <w:bookmarkStart w:id="4510" w:name="_Toc51873461"/>
      <w:bookmarkStart w:id="4511" w:name="_Toc56517589"/>
      <w:bookmarkStart w:id="4512" w:name="_Toc58594490"/>
      <w:bookmarkStart w:id="4513" w:name="_Toc67686002"/>
      <w:bookmarkStart w:id="4514" w:name="_Toc74993829"/>
      <w:bookmarkStart w:id="4515" w:name="_Toc82716419"/>
      <w:bookmarkStart w:id="4516" w:name="_Toc88818706"/>
      <w:bookmarkStart w:id="4517" w:name="_Toc90650628"/>
      <w:bookmarkStart w:id="4518" w:name="_Toc98506298"/>
      <w:bookmarkStart w:id="4519" w:name="_Toc106639583"/>
      <w:bookmarkStart w:id="4520" w:name="_Toc114779093"/>
      <w:bookmarkStart w:id="4521" w:name="_Toc122097010"/>
      <w:bookmarkStart w:id="4522" w:name="_Toc130844231"/>
      <w:bookmarkStart w:id="4523" w:name="_Toc138411939"/>
      <w:bookmarkStart w:id="4524" w:name="_Toc145956137"/>
      <w:bookmarkStart w:id="4525" w:name="_Toc153887579"/>
      <w:bookmarkStart w:id="4526" w:name="_Toc161905468"/>
      <w:bookmarkStart w:id="4527" w:name="_Toc170210071"/>
      <w:bookmarkStart w:id="4528" w:name="_Toc177550867"/>
      <w:bookmarkStart w:id="4529" w:name="_Toc183624957"/>
      <w:bookmarkStart w:id="4530" w:name="_Toc186726949"/>
      <w:r>
        <w:t>6.2.1</w:t>
      </w:r>
      <w:r>
        <w:tab/>
        <w:t>API URI</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531" w:name="_Toc25168692"/>
      <w:bookmarkStart w:id="4532" w:name="_Toc27593111"/>
      <w:bookmarkStart w:id="4533" w:name="_Toc34147987"/>
      <w:bookmarkStart w:id="4534" w:name="_Toc36463371"/>
      <w:bookmarkStart w:id="4535" w:name="_Toc43215211"/>
      <w:bookmarkStart w:id="4536" w:name="_Toc45032459"/>
      <w:bookmarkStart w:id="4537" w:name="_Toc49849948"/>
      <w:bookmarkStart w:id="4538" w:name="_Toc51873462"/>
      <w:bookmarkStart w:id="4539" w:name="_Toc56517590"/>
      <w:bookmarkStart w:id="4540" w:name="_Toc58594491"/>
      <w:bookmarkStart w:id="4541" w:name="_Toc67686003"/>
      <w:bookmarkStart w:id="4542" w:name="_Toc74993830"/>
      <w:bookmarkStart w:id="4543" w:name="_Toc82716420"/>
      <w:bookmarkStart w:id="4544" w:name="_Toc88818707"/>
      <w:bookmarkStart w:id="4545" w:name="_Toc90650629"/>
      <w:bookmarkStart w:id="4546" w:name="_Toc98506299"/>
      <w:bookmarkStart w:id="4547" w:name="_Toc106639584"/>
      <w:bookmarkStart w:id="4548" w:name="_Toc114779094"/>
      <w:bookmarkStart w:id="4549" w:name="_Toc122097011"/>
      <w:bookmarkStart w:id="4550" w:name="_Toc130844232"/>
      <w:bookmarkStart w:id="4551" w:name="_Toc138411940"/>
      <w:bookmarkStart w:id="4552" w:name="_Toc145956138"/>
      <w:bookmarkStart w:id="4553" w:name="_Toc153887580"/>
      <w:bookmarkStart w:id="4554" w:name="_Toc161905469"/>
      <w:bookmarkStart w:id="4555" w:name="_Toc170210072"/>
      <w:bookmarkStart w:id="4556" w:name="_Toc177550868"/>
      <w:bookmarkStart w:id="4557" w:name="_Toc183624958"/>
      <w:bookmarkStart w:id="4558" w:name="_Toc186726950"/>
      <w:r>
        <w:t>6.2.2</w:t>
      </w:r>
      <w:r>
        <w:tab/>
        <w:t>Usage of HTTP</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C7C9707" w14:textId="77777777" w:rsidR="00EB7848" w:rsidRDefault="00EB7848" w:rsidP="00B32564">
      <w:pPr>
        <w:pStyle w:val="Heading4"/>
      </w:pPr>
      <w:bookmarkStart w:id="4559" w:name="_Toc25168693"/>
      <w:bookmarkStart w:id="4560" w:name="_Toc27593112"/>
      <w:bookmarkStart w:id="4561" w:name="_Toc34147988"/>
      <w:bookmarkStart w:id="4562" w:name="_Toc36463372"/>
      <w:bookmarkStart w:id="4563" w:name="_Toc43215212"/>
      <w:bookmarkStart w:id="4564" w:name="_Toc45032460"/>
      <w:bookmarkStart w:id="4565" w:name="_Toc49849949"/>
      <w:bookmarkStart w:id="4566" w:name="_Toc51873463"/>
      <w:bookmarkStart w:id="4567" w:name="_Toc56517591"/>
      <w:bookmarkStart w:id="4568" w:name="_Toc58594492"/>
      <w:bookmarkStart w:id="4569" w:name="_Toc67686004"/>
      <w:bookmarkStart w:id="4570" w:name="_Toc74993831"/>
      <w:bookmarkStart w:id="4571" w:name="_Toc82716421"/>
      <w:bookmarkStart w:id="4572" w:name="_Toc88818708"/>
      <w:bookmarkStart w:id="4573" w:name="_Toc90650630"/>
      <w:bookmarkStart w:id="4574" w:name="_Toc98506300"/>
      <w:bookmarkStart w:id="4575" w:name="_Toc106639585"/>
      <w:bookmarkStart w:id="4576" w:name="_Toc114779095"/>
      <w:bookmarkStart w:id="4577" w:name="_Toc122097012"/>
      <w:bookmarkStart w:id="4578" w:name="_Toc130844233"/>
      <w:bookmarkStart w:id="4579" w:name="_Toc138411941"/>
      <w:bookmarkStart w:id="4580" w:name="_Toc145956139"/>
      <w:bookmarkStart w:id="4581" w:name="_Toc153887581"/>
      <w:bookmarkStart w:id="4582" w:name="_Toc161905470"/>
      <w:bookmarkStart w:id="4583" w:name="_Toc170210073"/>
      <w:bookmarkStart w:id="4584" w:name="_Toc177550869"/>
      <w:bookmarkStart w:id="4585" w:name="_Toc183624959"/>
      <w:bookmarkStart w:id="4586" w:name="_Toc186726951"/>
      <w:r>
        <w:t>6.2.2.1</w:t>
      </w:r>
      <w:r>
        <w:tab/>
        <w:t>General</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587" w:name="_Toc25168694"/>
      <w:bookmarkStart w:id="4588" w:name="_Toc27593113"/>
      <w:bookmarkStart w:id="4589" w:name="_Toc34147989"/>
      <w:bookmarkStart w:id="4590" w:name="_Toc36463373"/>
      <w:bookmarkStart w:id="4591" w:name="_Toc43215213"/>
      <w:bookmarkStart w:id="4592" w:name="_Toc45032461"/>
      <w:bookmarkStart w:id="4593" w:name="_Toc49849950"/>
      <w:bookmarkStart w:id="4594" w:name="_Toc51873464"/>
      <w:bookmarkStart w:id="4595" w:name="_Toc56517592"/>
      <w:bookmarkStart w:id="4596" w:name="_Toc58594493"/>
      <w:bookmarkStart w:id="4597" w:name="_Toc67686005"/>
      <w:bookmarkStart w:id="4598" w:name="_Toc74993832"/>
      <w:bookmarkStart w:id="4599" w:name="_Toc82716422"/>
      <w:bookmarkStart w:id="4600" w:name="_Toc88818709"/>
      <w:bookmarkStart w:id="4601" w:name="_Toc90650631"/>
      <w:bookmarkStart w:id="4602" w:name="_Toc98506301"/>
      <w:bookmarkStart w:id="4603" w:name="_Toc106639586"/>
      <w:bookmarkStart w:id="4604" w:name="_Toc114779096"/>
      <w:bookmarkStart w:id="4605" w:name="_Toc122097013"/>
      <w:bookmarkStart w:id="4606" w:name="_Toc130844234"/>
      <w:bookmarkStart w:id="4607" w:name="_Toc138411942"/>
      <w:bookmarkStart w:id="4608" w:name="_Toc145956140"/>
      <w:bookmarkStart w:id="4609" w:name="_Toc153887582"/>
      <w:bookmarkStart w:id="4610" w:name="_Toc161905471"/>
      <w:bookmarkStart w:id="4611" w:name="_Toc170210074"/>
      <w:bookmarkStart w:id="4612" w:name="_Toc177550870"/>
      <w:bookmarkStart w:id="4613" w:name="_Toc183624960"/>
      <w:bookmarkStart w:id="4614" w:name="_Toc186726952"/>
      <w:r>
        <w:t>6.2.2.2</w:t>
      </w:r>
      <w:r>
        <w:tab/>
        <w:t>HTTP Standard Headers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08F33B42" w14:textId="77777777" w:rsidR="00EB7848" w:rsidRDefault="00EB7848" w:rsidP="00B32564">
      <w:pPr>
        <w:pStyle w:val="Heading5"/>
        <w:rPr>
          <w:lang w:eastAsia="zh-CN"/>
        </w:rPr>
      </w:pPr>
      <w:bookmarkStart w:id="4615" w:name="_Toc25168695"/>
      <w:bookmarkStart w:id="4616" w:name="_Toc27593114"/>
      <w:bookmarkStart w:id="4617" w:name="_Toc34147990"/>
      <w:bookmarkStart w:id="4618" w:name="_Toc36463374"/>
      <w:bookmarkStart w:id="4619" w:name="_Toc43215214"/>
      <w:bookmarkStart w:id="4620" w:name="_Toc45032462"/>
      <w:bookmarkStart w:id="4621" w:name="_Toc49849951"/>
      <w:bookmarkStart w:id="4622" w:name="_Toc51873465"/>
      <w:bookmarkStart w:id="4623" w:name="_Toc56517593"/>
      <w:bookmarkStart w:id="4624" w:name="_Toc58594494"/>
      <w:bookmarkStart w:id="4625" w:name="_Toc67686006"/>
      <w:bookmarkStart w:id="4626" w:name="_Toc74993833"/>
      <w:bookmarkStart w:id="4627" w:name="_Toc82716423"/>
      <w:bookmarkStart w:id="4628" w:name="_Toc88818710"/>
      <w:bookmarkStart w:id="4629" w:name="_Toc90650632"/>
      <w:bookmarkStart w:id="4630" w:name="_Toc98506302"/>
      <w:bookmarkStart w:id="4631" w:name="_Toc106639587"/>
      <w:bookmarkStart w:id="4632" w:name="_Toc114779097"/>
      <w:bookmarkStart w:id="4633" w:name="_Toc122097014"/>
      <w:bookmarkStart w:id="4634" w:name="_Toc130844235"/>
      <w:bookmarkStart w:id="4635" w:name="_Toc138411943"/>
      <w:bookmarkStart w:id="4636" w:name="_Toc145956141"/>
      <w:bookmarkStart w:id="4637" w:name="_Toc153887583"/>
      <w:bookmarkStart w:id="4638" w:name="_Toc161905472"/>
      <w:bookmarkStart w:id="4639" w:name="_Toc170210075"/>
      <w:bookmarkStart w:id="4640" w:name="_Toc177550871"/>
      <w:bookmarkStart w:id="4641" w:name="_Toc183624961"/>
      <w:bookmarkStart w:id="4642" w:name="_Toc186726953"/>
      <w:r>
        <w:t>6.2.2.2.1</w:t>
      </w:r>
      <w:r>
        <w:rPr>
          <w:lang w:eastAsia="zh-CN"/>
        </w:rPr>
        <w:tab/>
        <w:t>General</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763503E7" w14:textId="77777777" w:rsidR="00EB7848" w:rsidRDefault="00EB7848" w:rsidP="00B32564">
      <w:pPr>
        <w:pStyle w:val="Heading5"/>
      </w:pPr>
      <w:bookmarkStart w:id="4643" w:name="_Toc25168696"/>
      <w:bookmarkStart w:id="4644" w:name="_Toc27593115"/>
      <w:bookmarkStart w:id="4645" w:name="_Toc34147991"/>
      <w:bookmarkStart w:id="4646" w:name="_Toc36463375"/>
      <w:bookmarkStart w:id="4647" w:name="_Toc43215215"/>
      <w:bookmarkStart w:id="4648" w:name="_Toc45032463"/>
      <w:bookmarkStart w:id="4649" w:name="_Toc49849952"/>
      <w:bookmarkStart w:id="4650" w:name="_Toc51873466"/>
      <w:bookmarkStart w:id="4651" w:name="_Toc56517594"/>
      <w:bookmarkStart w:id="4652" w:name="_Toc58594495"/>
      <w:bookmarkStart w:id="4653" w:name="_Toc67686007"/>
      <w:bookmarkStart w:id="4654" w:name="_Toc74993834"/>
      <w:bookmarkStart w:id="4655" w:name="_Toc82716424"/>
      <w:bookmarkStart w:id="4656" w:name="_Toc88818711"/>
      <w:bookmarkStart w:id="4657" w:name="_Toc90650633"/>
      <w:bookmarkStart w:id="4658" w:name="_Toc98506303"/>
      <w:bookmarkStart w:id="4659" w:name="_Toc106639588"/>
      <w:bookmarkStart w:id="4660" w:name="_Toc114779098"/>
      <w:bookmarkStart w:id="4661" w:name="_Toc122097015"/>
      <w:bookmarkStart w:id="4662" w:name="_Toc130844236"/>
      <w:bookmarkStart w:id="4663" w:name="_Toc138411944"/>
      <w:bookmarkStart w:id="4664" w:name="_Toc145956142"/>
      <w:bookmarkStart w:id="4665" w:name="_Toc153887584"/>
      <w:bookmarkStart w:id="4666" w:name="_Toc161905473"/>
      <w:bookmarkStart w:id="4667" w:name="_Toc170210076"/>
      <w:bookmarkStart w:id="4668" w:name="_Toc177550872"/>
      <w:bookmarkStart w:id="4669" w:name="_Toc183624962"/>
      <w:bookmarkStart w:id="4670" w:name="_Toc186726954"/>
      <w:r>
        <w:t>6.2.2.2.2</w:t>
      </w:r>
      <w:r>
        <w:tab/>
        <w:t>Content type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671" w:name="_Toc25168697"/>
      <w:bookmarkStart w:id="4672" w:name="_Toc27593116"/>
      <w:bookmarkStart w:id="4673" w:name="_Toc34147992"/>
      <w:bookmarkStart w:id="4674" w:name="_Toc36463376"/>
      <w:bookmarkStart w:id="4675" w:name="_Toc43215216"/>
      <w:bookmarkStart w:id="4676" w:name="_Toc45032464"/>
      <w:bookmarkStart w:id="4677" w:name="_Toc49849953"/>
      <w:bookmarkStart w:id="4678" w:name="_Toc51873467"/>
      <w:bookmarkStart w:id="4679" w:name="_Toc56517595"/>
      <w:bookmarkStart w:id="4680" w:name="_Toc58594496"/>
      <w:bookmarkStart w:id="4681" w:name="_Toc67686008"/>
      <w:bookmarkStart w:id="4682" w:name="_Toc74993835"/>
      <w:bookmarkStart w:id="4683" w:name="_Toc82716425"/>
      <w:bookmarkStart w:id="4684" w:name="_Toc88818712"/>
      <w:bookmarkStart w:id="4685" w:name="_Toc90650634"/>
      <w:bookmarkStart w:id="4686" w:name="_Toc98506304"/>
      <w:bookmarkStart w:id="4687" w:name="_Toc106639589"/>
      <w:bookmarkStart w:id="4688" w:name="_Toc114779099"/>
      <w:bookmarkStart w:id="4689" w:name="_Toc122097016"/>
      <w:bookmarkStart w:id="4690" w:name="_Toc130844237"/>
      <w:bookmarkStart w:id="4691" w:name="_Toc138411945"/>
      <w:bookmarkStart w:id="4692" w:name="_Toc145956143"/>
      <w:bookmarkStart w:id="4693" w:name="_Toc153887585"/>
      <w:bookmarkStart w:id="4694" w:name="_Toc161905474"/>
      <w:bookmarkStart w:id="4695" w:name="_Toc170210077"/>
      <w:bookmarkStart w:id="4696" w:name="_Toc177550873"/>
      <w:bookmarkStart w:id="4697" w:name="_Toc183624963"/>
      <w:bookmarkStart w:id="4698" w:name="_Toc186726955"/>
      <w:r>
        <w:t>6.2.2.3</w:t>
      </w:r>
      <w:r>
        <w:tab/>
        <w:t>HTTP custom headers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64B9A577" w14:textId="77777777" w:rsidR="00EB7848" w:rsidRDefault="00EB7848" w:rsidP="00B32564">
      <w:pPr>
        <w:pStyle w:val="Heading5"/>
        <w:rPr>
          <w:lang w:eastAsia="zh-CN"/>
        </w:rPr>
      </w:pPr>
      <w:bookmarkStart w:id="4699" w:name="_Toc25168698"/>
      <w:bookmarkStart w:id="4700" w:name="_Toc27593117"/>
      <w:bookmarkStart w:id="4701" w:name="_Toc34147993"/>
      <w:bookmarkStart w:id="4702" w:name="_Toc36463377"/>
      <w:bookmarkStart w:id="4703" w:name="_Toc43215217"/>
      <w:bookmarkStart w:id="4704" w:name="_Toc45032465"/>
      <w:bookmarkStart w:id="4705" w:name="_Toc49849954"/>
      <w:bookmarkStart w:id="4706" w:name="_Toc51873468"/>
      <w:bookmarkStart w:id="4707" w:name="_Toc56517596"/>
      <w:bookmarkStart w:id="4708" w:name="_Toc58594497"/>
      <w:bookmarkStart w:id="4709" w:name="_Toc67686009"/>
      <w:bookmarkStart w:id="4710" w:name="_Toc74993836"/>
      <w:bookmarkStart w:id="4711" w:name="_Toc82716426"/>
      <w:bookmarkStart w:id="4712" w:name="_Toc88818713"/>
      <w:bookmarkStart w:id="4713" w:name="_Toc90650635"/>
      <w:bookmarkStart w:id="4714" w:name="_Toc98506305"/>
      <w:bookmarkStart w:id="4715" w:name="_Toc106639590"/>
      <w:bookmarkStart w:id="4716" w:name="_Toc114779100"/>
      <w:bookmarkStart w:id="4717" w:name="_Toc122097017"/>
      <w:bookmarkStart w:id="4718" w:name="_Toc130844238"/>
      <w:bookmarkStart w:id="4719" w:name="_Toc138411946"/>
      <w:bookmarkStart w:id="4720" w:name="_Toc145956144"/>
      <w:bookmarkStart w:id="4721" w:name="_Toc153887586"/>
      <w:bookmarkStart w:id="4722" w:name="_Toc161905475"/>
      <w:bookmarkStart w:id="4723" w:name="_Toc170210078"/>
      <w:bookmarkStart w:id="4724" w:name="_Toc177550874"/>
      <w:bookmarkStart w:id="4725" w:name="_Toc183624964"/>
      <w:bookmarkStart w:id="4726" w:name="_Toc186726956"/>
      <w:r>
        <w:t>6.2.2.3.1</w:t>
      </w:r>
      <w:r>
        <w:rPr>
          <w:lang w:eastAsia="zh-CN"/>
        </w:rPr>
        <w:tab/>
        <w:t>General</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4727" w:name="_Toc25168699"/>
      <w:bookmarkStart w:id="4728" w:name="_Toc27593118"/>
      <w:bookmarkStart w:id="4729" w:name="_Toc34147994"/>
      <w:bookmarkStart w:id="4730" w:name="_Toc36463378"/>
      <w:bookmarkStart w:id="4731" w:name="_Toc43215218"/>
      <w:bookmarkStart w:id="4732" w:name="_Toc45032466"/>
      <w:bookmarkStart w:id="4733" w:name="_Toc49849955"/>
      <w:bookmarkStart w:id="4734" w:name="_Toc51873469"/>
      <w:bookmarkStart w:id="4735" w:name="_Toc56517597"/>
      <w:bookmarkStart w:id="4736" w:name="_Toc58594498"/>
      <w:bookmarkStart w:id="4737" w:name="_Toc67686010"/>
      <w:bookmarkStart w:id="4738" w:name="_Toc74993837"/>
      <w:bookmarkStart w:id="4739" w:name="_Toc82716427"/>
      <w:bookmarkStart w:id="4740" w:name="_Toc88818714"/>
      <w:bookmarkStart w:id="4741" w:name="_Toc90650636"/>
      <w:bookmarkStart w:id="4742" w:name="_Toc98506306"/>
      <w:bookmarkStart w:id="4743" w:name="_Toc106639591"/>
      <w:bookmarkStart w:id="4744" w:name="_Toc114779101"/>
      <w:bookmarkStart w:id="4745" w:name="_Toc122097018"/>
      <w:bookmarkStart w:id="4746" w:name="_Toc130844239"/>
      <w:bookmarkStart w:id="4747" w:name="_Toc138411947"/>
      <w:bookmarkStart w:id="4748" w:name="_Toc145956145"/>
      <w:bookmarkStart w:id="4749" w:name="_Toc153887587"/>
      <w:bookmarkStart w:id="4750" w:name="_Toc161905476"/>
      <w:bookmarkStart w:id="4751" w:name="_Toc170210079"/>
      <w:bookmarkStart w:id="4752" w:name="_Toc177550875"/>
      <w:bookmarkStart w:id="4753" w:name="_Toc183624965"/>
      <w:bookmarkStart w:id="4754" w:name="_Toc186726957"/>
      <w:r>
        <w:t>6.2.3</w:t>
      </w:r>
      <w:r>
        <w:tab/>
        <w:t>Resources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0B41BE80" w14:textId="77777777" w:rsidR="00EB7848" w:rsidRDefault="00EB7848" w:rsidP="00B32564">
      <w:pPr>
        <w:pStyle w:val="Heading4"/>
      </w:pPr>
      <w:bookmarkStart w:id="4755" w:name="_Toc25168700"/>
      <w:bookmarkStart w:id="4756" w:name="_Toc27593119"/>
      <w:bookmarkStart w:id="4757" w:name="_Toc34147995"/>
      <w:bookmarkStart w:id="4758" w:name="_Toc36463379"/>
      <w:bookmarkStart w:id="4759" w:name="_Toc43215219"/>
      <w:bookmarkStart w:id="4760" w:name="_Toc45032467"/>
      <w:bookmarkStart w:id="4761" w:name="_Toc49849956"/>
      <w:bookmarkStart w:id="4762" w:name="_Toc51873470"/>
      <w:bookmarkStart w:id="4763" w:name="_Toc56517598"/>
      <w:bookmarkStart w:id="4764" w:name="_Toc58594499"/>
      <w:bookmarkStart w:id="4765" w:name="_Toc67686011"/>
      <w:bookmarkStart w:id="4766" w:name="_Toc74993838"/>
      <w:bookmarkStart w:id="4767" w:name="_Toc82716428"/>
      <w:bookmarkStart w:id="4768" w:name="_Toc88818715"/>
      <w:bookmarkStart w:id="4769" w:name="_Toc90650637"/>
      <w:bookmarkStart w:id="4770" w:name="_Toc98506307"/>
      <w:bookmarkStart w:id="4771" w:name="_Toc106639592"/>
      <w:bookmarkStart w:id="4772" w:name="_Toc114779102"/>
      <w:bookmarkStart w:id="4773" w:name="_Toc122097019"/>
      <w:bookmarkStart w:id="4774" w:name="_Toc130844240"/>
      <w:bookmarkStart w:id="4775" w:name="_Toc138411948"/>
      <w:bookmarkStart w:id="4776" w:name="_Toc145956146"/>
      <w:bookmarkStart w:id="4777" w:name="_Toc153887588"/>
      <w:bookmarkStart w:id="4778" w:name="_Toc161905477"/>
      <w:bookmarkStart w:id="4779" w:name="_Toc170210080"/>
      <w:bookmarkStart w:id="4780" w:name="_Toc177550876"/>
      <w:bookmarkStart w:id="4781" w:name="_Toc183624966"/>
      <w:bookmarkStart w:id="4782" w:name="_Toc186726958"/>
      <w:r>
        <w:t>6.2.3.1</w:t>
      </w:r>
      <w:r>
        <w:tab/>
        <w:t>Overview</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45pt" o:ole="">
            <v:imagedata r:id="rId51" o:title=""/>
          </v:shape>
          <o:OLEObject Type="Embed" ProgID="Visio.Drawing.11" ShapeID="_x0000_i1045" DrawAspect="Content" ObjectID="_1797763589"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4783" w:name="_Toc25168701"/>
      <w:bookmarkStart w:id="4784" w:name="_Toc27593120"/>
      <w:bookmarkStart w:id="4785" w:name="_Toc34147996"/>
      <w:bookmarkStart w:id="4786" w:name="_Toc36463380"/>
      <w:bookmarkStart w:id="4787" w:name="_Toc43215220"/>
      <w:bookmarkStart w:id="4788" w:name="_Toc45032468"/>
      <w:bookmarkStart w:id="4789" w:name="_Toc49849957"/>
      <w:bookmarkStart w:id="4790" w:name="_Toc51873471"/>
      <w:bookmarkStart w:id="4791" w:name="_Toc56517599"/>
      <w:bookmarkStart w:id="4792" w:name="_Toc58594500"/>
      <w:bookmarkStart w:id="4793" w:name="_Toc67686012"/>
      <w:bookmarkStart w:id="4794" w:name="_Toc74993839"/>
      <w:bookmarkStart w:id="4795" w:name="_Toc82716429"/>
      <w:bookmarkStart w:id="4796" w:name="_Toc88818716"/>
      <w:bookmarkStart w:id="4797" w:name="_Toc90650638"/>
      <w:bookmarkStart w:id="4798" w:name="_Toc98506308"/>
      <w:bookmarkStart w:id="4799" w:name="_Toc106639593"/>
      <w:bookmarkStart w:id="4800" w:name="_Toc114779103"/>
      <w:bookmarkStart w:id="4801" w:name="_Toc122097020"/>
      <w:bookmarkStart w:id="4802" w:name="_Toc130844241"/>
      <w:bookmarkStart w:id="4803" w:name="_Toc138411949"/>
      <w:bookmarkStart w:id="4804" w:name="_Toc145956147"/>
      <w:bookmarkStart w:id="4805" w:name="_Toc153887589"/>
      <w:bookmarkStart w:id="4806" w:name="_Toc161905478"/>
      <w:bookmarkStart w:id="4807" w:name="_Toc170210081"/>
      <w:bookmarkStart w:id="4808" w:name="_Toc177550877"/>
      <w:bookmarkStart w:id="4809" w:name="_Toc183624967"/>
      <w:bookmarkStart w:id="4810" w:name="_Toc186726959"/>
      <w:r>
        <w:t>6.2.4</w:t>
      </w:r>
      <w:r>
        <w:tab/>
        <w:t>Custom Operations without associated resources</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489D719E" w14:textId="77777777" w:rsidR="00EB7848" w:rsidRDefault="00EB7848" w:rsidP="00B32564">
      <w:pPr>
        <w:pStyle w:val="Heading4"/>
      </w:pPr>
      <w:bookmarkStart w:id="4811" w:name="_Toc25168702"/>
      <w:bookmarkStart w:id="4812" w:name="_Toc27593121"/>
      <w:bookmarkStart w:id="4813" w:name="_Toc34147997"/>
      <w:bookmarkStart w:id="4814" w:name="_Toc36463381"/>
      <w:bookmarkStart w:id="4815" w:name="_Toc43215221"/>
      <w:bookmarkStart w:id="4816" w:name="_Toc45032469"/>
      <w:bookmarkStart w:id="4817" w:name="_Toc49849958"/>
      <w:bookmarkStart w:id="4818" w:name="_Toc51873472"/>
      <w:bookmarkStart w:id="4819" w:name="_Toc56517600"/>
      <w:bookmarkStart w:id="4820" w:name="_Toc58594501"/>
      <w:bookmarkStart w:id="4821" w:name="_Toc67686013"/>
      <w:bookmarkStart w:id="4822" w:name="_Toc74993840"/>
      <w:bookmarkStart w:id="4823" w:name="_Toc82716430"/>
      <w:bookmarkStart w:id="4824" w:name="_Toc88818717"/>
      <w:bookmarkStart w:id="4825" w:name="_Toc90650639"/>
      <w:bookmarkStart w:id="4826" w:name="_Toc98506309"/>
      <w:bookmarkStart w:id="4827" w:name="_Toc106639594"/>
      <w:bookmarkStart w:id="4828" w:name="_Toc114779104"/>
      <w:bookmarkStart w:id="4829" w:name="_Toc122097021"/>
      <w:bookmarkStart w:id="4830" w:name="_Toc130844242"/>
      <w:bookmarkStart w:id="4831" w:name="_Toc138411950"/>
      <w:bookmarkStart w:id="4832" w:name="_Toc145956148"/>
      <w:bookmarkStart w:id="4833" w:name="_Toc153887590"/>
      <w:bookmarkStart w:id="4834" w:name="_Toc161905479"/>
      <w:bookmarkStart w:id="4835" w:name="_Toc170210082"/>
      <w:bookmarkStart w:id="4836" w:name="_Toc177550878"/>
      <w:bookmarkStart w:id="4837" w:name="_Toc183624968"/>
      <w:bookmarkStart w:id="4838" w:name="_Toc186726960"/>
      <w:r>
        <w:t>6.2.4.1</w:t>
      </w:r>
      <w:r>
        <w:tab/>
        <w:t>Overview</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4839" w:name="_Toc25168703"/>
      <w:bookmarkStart w:id="4840" w:name="_Toc27593122"/>
      <w:bookmarkStart w:id="4841" w:name="_Toc34147998"/>
      <w:bookmarkStart w:id="4842" w:name="_Toc36463382"/>
      <w:bookmarkStart w:id="4843" w:name="_Toc43215222"/>
      <w:bookmarkStart w:id="4844" w:name="_Toc45032470"/>
      <w:bookmarkStart w:id="4845" w:name="_Toc49849959"/>
      <w:bookmarkStart w:id="4846" w:name="_Toc51873473"/>
      <w:bookmarkStart w:id="4847" w:name="_Toc56517601"/>
      <w:bookmarkStart w:id="4848" w:name="_Toc58594502"/>
      <w:bookmarkStart w:id="4849" w:name="_Toc67686014"/>
      <w:bookmarkStart w:id="4850" w:name="_Toc74993841"/>
      <w:bookmarkStart w:id="4851" w:name="_Toc82716431"/>
      <w:bookmarkStart w:id="4852" w:name="_Toc88818718"/>
      <w:bookmarkStart w:id="4853" w:name="_Toc90650640"/>
      <w:bookmarkStart w:id="4854" w:name="_Toc98506310"/>
      <w:bookmarkStart w:id="4855" w:name="_Toc106639595"/>
      <w:bookmarkStart w:id="4856" w:name="_Toc114779105"/>
      <w:bookmarkStart w:id="4857" w:name="_Toc122097022"/>
      <w:bookmarkStart w:id="4858" w:name="_Toc130844243"/>
      <w:bookmarkStart w:id="4859" w:name="_Toc138411951"/>
      <w:bookmarkStart w:id="4860" w:name="_Toc145956149"/>
      <w:bookmarkStart w:id="4861" w:name="_Toc153887591"/>
      <w:bookmarkStart w:id="4862" w:name="_Toc161905480"/>
      <w:bookmarkStart w:id="4863" w:name="_Toc170210083"/>
      <w:bookmarkStart w:id="4864" w:name="_Toc177550879"/>
      <w:bookmarkStart w:id="4865" w:name="_Toc183624969"/>
      <w:bookmarkStart w:id="4866" w:name="_Toc186726961"/>
      <w:r>
        <w:t>6.2.4.4</w:t>
      </w:r>
      <w:r>
        <w:tab/>
        <w:t>Operation: cipher-key-data</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31BAC605" w14:textId="77777777" w:rsidR="00EB7848" w:rsidRDefault="00EB7848" w:rsidP="00B32564">
      <w:pPr>
        <w:pStyle w:val="Heading5"/>
      </w:pPr>
      <w:bookmarkStart w:id="4867" w:name="_Toc25168704"/>
      <w:bookmarkStart w:id="4868" w:name="_Toc27593123"/>
      <w:bookmarkStart w:id="4869" w:name="_Toc34147999"/>
      <w:bookmarkStart w:id="4870" w:name="_Toc36463383"/>
      <w:bookmarkStart w:id="4871" w:name="_Toc43215223"/>
      <w:bookmarkStart w:id="4872" w:name="_Toc45032471"/>
      <w:bookmarkStart w:id="4873" w:name="_Toc49849960"/>
      <w:bookmarkStart w:id="4874" w:name="_Toc51873474"/>
      <w:bookmarkStart w:id="4875" w:name="_Toc56517602"/>
      <w:bookmarkStart w:id="4876" w:name="_Toc58594503"/>
      <w:bookmarkStart w:id="4877" w:name="_Toc67686015"/>
      <w:bookmarkStart w:id="4878" w:name="_Toc74993842"/>
      <w:bookmarkStart w:id="4879" w:name="_Toc82716432"/>
      <w:bookmarkStart w:id="4880" w:name="_Toc88818719"/>
      <w:bookmarkStart w:id="4881" w:name="_Toc90650641"/>
      <w:bookmarkStart w:id="4882" w:name="_Toc98506311"/>
      <w:bookmarkStart w:id="4883" w:name="_Toc106639596"/>
      <w:bookmarkStart w:id="4884" w:name="_Toc114779106"/>
      <w:bookmarkStart w:id="4885" w:name="_Toc122097023"/>
      <w:bookmarkStart w:id="4886" w:name="_Toc130844244"/>
      <w:bookmarkStart w:id="4887" w:name="_Toc138411952"/>
      <w:bookmarkStart w:id="4888" w:name="_Toc145956150"/>
      <w:bookmarkStart w:id="4889" w:name="_Toc153887592"/>
      <w:bookmarkStart w:id="4890" w:name="_Toc161905481"/>
      <w:bookmarkStart w:id="4891" w:name="_Toc170210084"/>
      <w:bookmarkStart w:id="4892" w:name="_Toc177550880"/>
      <w:bookmarkStart w:id="4893" w:name="_Toc183624970"/>
      <w:bookmarkStart w:id="4894" w:name="_Toc186726962"/>
      <w:r>
        <w:t>6.2.4.4.1</w:t>
      </w:r>
      <w:r>
        <w:tab/>
        <w:t>Description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4895" w:name="_Toc25168705"/>
      <w:bookmarkStart w:id="4896" w:name="_Toc27593124"/>
      <w:bookmarkStart w:id="4897" w:name="_Toc34148000"/>
      <w:bookmarkStart w:id="4898" w:name="_Toc36463384"/>
      <w:bookmarkStart w:id="4899" w:name="_Toc43215224"/>
      <w:bookmarkStart w:id="4900" w:name="_Toc45032472"/>
      <w:bookmarkStart w:id="4901" w:name="_Toc49849961"/>
      <w:bookmarkStart w:id="4902" w:name="_Toc51873475"/>
      <w:bookmarkStart w:id="4903" w:name="_Toc56517603"/>
      <w:bookmarkStart w:id="4904" w:name="_Toc58594504"/>
      <w:bookmarkStart w:id="4905" w:name="_Toc67686016"/>
      <w:bookmarkStart w:id="4906" w:name="_Toc74993843"/>
      <w:bookmarkStart w:id="4907" w:name="_Toc82716433"/>
      <w:bookmarkStart w:id="4908" w:name="_Toc88818720"/>
      <w:bookmarkStart w:id="4909" w:name="_Toc90650642"/>
      <w:bookmarkStart w:id="4910" w:name="_Toc98506312"/>
      <w:bookmarkStart w:id="4911" w:name="_Toc106639597"/>
      <w:bookmarkStart w:id="4912" w:name="_Toc114779107"/>
      <w:bookmarkStart w:id="4913" w:name="_Toc122097024"/>
      <w:bookmarkStart w:id="4914" w:name="_Toc130844245"/>
      <w:bookmarkStart w:id="4915" w:name="_Toc138411953"/>
      <w:bookmarkStart w:id="4916" w:name="_Toc145956151"/>
      <w:bookmarkStart w:id="4917" w:name="_Toc153887593"/>
      <w:bookmarkStart w:id="4918" w:name="_Toc161905482"/>
      <w:bookmarkStart w:id="4919" w:name="_Toc170210085"/>
      <w:bookmarkStart w:id="4920" w:name="_Toc177550881"/>
      <w:bookmarkStart w:id="4921" w:name="_Toc183624971"/>
      <w:bookmarkStart w:id="4922" w:name="_Toc186726963"/>
      <w:r>
        <w:t>6.2.4.4.2</w:t>
      </w:r>
      <w:r>
        <w:tab/>
        <w:t>Operation Definition</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4923"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4923"/>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4924" w:name="_Toc25168706"/>
      <w:bookmarkStart w:id="4925" w:name="_Toc27593125"/>
      <w:bookmarkStart w:id="4926" w:name="_Toc34148001"/>
      <w:bookmarkStart w:id="4927" w:name="_Toc36463385"/>
      <w:bookmarkStart w:id="4928" w:name="_Toc43215225"/>
      <w:bookmarkStart w:id="4929" w:name="_Toc45032473"/>
      <w:bookmarkStart w:id="4930" w:name="_Toc49849962"/>
      <w:bookmarkStart w:id="4931" w:name="_Toc51873476"/>
      <w:bookmarkStart w:id="4932" w:name="_Toc56517604"/>
      <w:bookmarkStart w:id="4933" w:name="_Toc58594505"/>
      <w:bookmarkStart w:id="4934" w:name="_Toc67686017"/>
      <w:bookmarkStart w:id="4935" w:name="_Toc74993844"/>
      <w:bookmarkStart w:id="4936" w:name="_Toc82716434"/>
      <w:bookmarkStart w:id="4937" w:name="_Toc88818721"/>
      <w:bookmarkStart w:id="4938" w:name="_Toc90650643"/>
      <w:bookmarkStart w:id="4939" w:name="_Toc98506313"/>
      <w:bookmarkStart w:id="4940" w:name="_Toc106639598"/>
      <w:bookmarkStart w:id="4941" w:name="_Toc114779108"/>
      <w:bookmarkStart w:id="4942" w:name="_Toc122097025"/>
      <w:bookmarkStart w:id="4943" w:name="_Toc130844246"/>
      <w:bookmarkStart w:id="4944" w:name="_Toc138411954"/>
      <w:bookmarkStart w:id="4945" w:name="_Toc145956152"/>
      <w:bookmarkStart w:id="4946" w:name="_Toc153887594"/>
      <w:bookmarkStart w:id="4947" w:name="_Toc161905483"/>
      <w:bookmarkStart w:id="4948" w:name="_Toc170210086"/>
      <w:bookmarkStart w:id="4949" w:name="_Toc177550882"/>
      <w:bookmarkStart w:id="4950" w:name="_Toc183624972"/>
      <w:bookmarkStart w:id="4951" w:name="_Toc186726964"/>
      <w:r>
        <w:t>6.2.5</w:t>
      </w:r>
      <w:r>
        <w:tab/>
        <w:t>Notifications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9CEF37C" w14:textId="77777777" w:rsidR="00EB7848" w:rsidRDefault="00EB7848" w:rsidP="00B32564">
      <w:pPr>
        <w:pStyle w:val="Heading4"/>
      </w:pPr>
      <w:bookmarkStart w:id="4952" w:name="_Toc25168707"/>
      <w:bookmarkStart w:id="4953" w:name="_Toc27593126"/>
      <w:bookmarkStart w:id="4954" w:name="_Toc34148002"/>
      <w:bookmarkStart w:id="4955" w:name="_Toc36463386"/>
      <w:bookmarkStart w:id="4956" w:name="_Toc43215226"/>
      <w:bookmarkStart w:id="4957" w:name="_Toc45032474"/>
      <w:bookmarkStart w:id="4958" w:name="_Toc49849963"/>
      <w:bookmarkStart w:id="4959" w:name="_Toc51873477"/>
      <w:bookmarkStart w:id="4960" w:name="_Toc56517605"/>
      <w:bookmarkStart w:id="4961" w:name="_Toc58594506"/>
      <w:bookmarkStart w:id="4962" w:name="_Toc67686018"/>
      <w:bookmarkStart w:id="4963" w:name="_Toc74993845"/>
      <w:bookmarkStart w:id="4964" w:name="_Toc82716435"/>
      <w:bookmarkStart w:id="4965" w:name="_Toc88818722"/>
      <w:bookmarkStart w:id="4966" w:name="_Toc90650644"/>
      <w:bookmarkStart w:id="4967" w:name="_Toc98506314"/>
      <w:bookmarkStart w:id="4968" w:name="_Toc106639599"/>
      <w:bookmarkStart w:id="4969" w:name="_Toc114779109"/>
      <w:bookmarkStart w:id="4970" w:name="_Toc122097026"/>
      <w:bookmarkStart w:id="4971" w:name="_Toc130844247"/>
      <w:bookmarkStart w:id="4972" w:name="_Toc138411955"/>
      <w:bookmarkStart w:id="4973" w:name="_Toc145956153"/>
      <w:bookmarkStart w:id="4974" w:name="_Toc153887595"/>
      <w:bookmarkStart w:id="4975" w:name="_Toc161905484"/>
      <w:bookmarkStart w:id="4976" w:name="_Toc170210087"/>
      <w:bookmarkStart w:id="4977" w:name="_Toc177550883"/>
      <w:bookmarkStart w:id="4978" w:name="_Toc183624973"/>
      <w:bookmarkStart w:id="4979" w:name="_Toc186726965"/>
      <w:r>
        <w:t>6.2.5.1</w:t>
      </w:r>
      <w:r>
        <w:tab/>
        <w:t>CipheringKeyData</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735FCADD" w14:textId="77777777" w:rsidR="00EB7848" w:rsidRDefault="00EB7848" w:rsidP="00B32564">
      <w:pPr>
        <w:pStyle w:val="Heading5"/>
      </w:pPr>
      <w:bookmarkStart w:id="4980" w:name="_Toc25168708"/>
      <w:bookmarkStart w:id="4981" w:name="_Toc27593127"/>
      <w:bookmarkStart w:id="4982" w:name="_Toc34148003"/>
      <w:bookmarkStart w:id="4983" w:name="_Toc36463387"/>
      <w:bookmarkStart w:id="4984" w:name="_Toc43215227"/>
      <w:bookmarkStart w:id="4985" w:name="_Toc45032475"/>
      <w:bookmarkStart w:id="4986" w:name="_Toc49849964"/>
      <w:bookmarkStart w:id="4987" w:name="_Toc51873478"/>
      <w:bookmarkStart w:id="4988" w:name="_Toc56517606"/>
      <w:bookmarkStart w:id="4989" w:name="_Toc58594507"/>
      <w:bookmarkStart w:id="4990" w:name="_Toc67686019"/>
      <w:bookmarkStart w:id="4991" w:name="_Toc74993846"/>
      <w:bookmarkStart w:id="4992" w:name="_Toc82716436"/>
      <w:bookmarkStart w:id="4993" w:name="_Toc88818723"/>
      <w:bookmarkStart w:id="4994" w:name="_Toc90650645"/>
      <w:bookmarkStart w:id="4995" w:name="_Toc98506315"/>
      <w:bookmarkStart w:id="4996" w:name="_Toc106639600"/>
      <w:bookmarkStart w:id="4997" w:name="_Toc114779110"/>
      <w:bookmarkStart w:id="4998" w:name="_Toc122097027"/>
      <w:bookmarkStart w:id="4999" w:name="_Toc130844248"/>
      <w:bookmarkStart w:id="5000" w:name="_Toc138411956"/>
      <w:bookmarkStart w:id="5001" w:name="_Toc145956154"/>
      <w:bookmarkStart w:id="5002" w:name="_Toc153887596"/>
      <w:bookmarkStart w:id="5003" w:name="_Toc161905485"/>
      <w:bookmarkStart w:id="5004" w:name="_Toc170210088"/>
      <w:bookmarkStart w:id="5005" w:name="_Toc177550884"/>
      <w:bookmarkStart w:id="5006" w:name="_Toc183624974"/>
      <w:bookmarkStart w:id="5007" w:name="_Toc186726966"/>
      <w:r>
        <w:t>6.2.5.1.1</w:t>
      </w:r>
      <w:r>
        <w:tab/>
        <w:t>Description</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008" w:name="_Toc25168709"/>
      <w:bookmarkStart w:id="5009" w:name="_Toc27593128"/>
      <w:bookmarkStart w:id="5010" w:name="_Toc34148004"/>
      <w:bookmarkStart w:id="5011" w:name="_Toc36463388"/>
      <w:bookmarkStart w:id="5012" w:name="_Toc43215228"/>
      <w:bookmarkStart w:id="5013" w:name="_Toc45032476"/>
      <w:bookmarkStart w:id="5014" w:name="_Toc49849965"/>
      <w:bookmarkStart w:id="5015" w:name="_Toc51873479"/>
      <w:bookmarkStart w:id="5016" w:name="_Toc56517607"/>
      <w:bookmarkStart w:id="5017" w:name="_Toc58594508"/>
      <w:bookmarkStart w:id="5018" w:name="_Toc67686020"/>
      <w:bookmarkStart w:id="5019" w:name="_Toc74993847"/>
      <w:bookmarkStart w:id="5020" w:name="_Toc82716437"/>
      <w:bookmarkStart w:id="5021" w:name="_Toc88818724"/>
      <w:bookmarkStart w:id="5022" w:name="_Toc90650646"/>
      <w:bookmarkStart w:id="5023" w:name="_Toc98506316"/>
      <w:bookmarkStart w:id="5024" w:name="_Toc106639601"/>
      <w:bookmarkStart w:id="5025" w:name="_Toc114779111"/>
      <w:bookmarkStart w:id="5026" w:name="_Toc122097028"/>
      <w:bookmarkStart w:id="5027" w:name="_Toc130844249"/>
      <w:bookmarkStart w:id="5028" w:name="_Toc138411957"/>
      <w:bookmarkStart w:id="5029" w:name="_Toc145956155"/>
      <w:bookmarkStart w:id="5030" w:name="_Toc153887597"/>
      <w:bookmarkStart w:id="5031" w:name="_Toc161905486"/>
      <w:bookmarkStart w:id="5032" w:name="_Toc170210089"/>
      <w:bookmarkStart w:id="5033" w:name="_Toc177550885"/>
      <w:bookmarkStart w:id="5034" w:name="_Toc183624975"/>
      <w:bookmarkStart w:id="5035" w:name="_Toc186726967"/>
      <w:r>
        <w:t>6.2.5.1.2</w:t>
      </w:r>
      <w:r>
        <w:tab/>
        <w:t>Notification Definition</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036" w:name="_Toc25168710"/>
      <w:bookmarkStart w:id="5037" w:name="_Toc27593129"/>
      <w:bookmarkStart w:id="5038" w:name="_Toc34148005"/>
      <w:bookmarkStart w:id="5039" w:name="_Toc36463389"/>
      <w:bookmarkStart w:id="5040" w:name="_Toc43215229"/>
      <w:bookmarkStart w:id="5041" w:name="_Toc45032477"/>
      <w:bookmarkStart w:id="5042" w:name="_Toc49849966"/>
      <w:bookmarkStart w:id="5043" w:name="_Toc51873480"/>
      <w:bookmarkStart w:id="5044" w:name="_Toc56517608"/>
      <w:bookmarkStart w:id="5045" w:name="_Toc58594509"/>
      <w:bookmarkStart w:id="5046" w:name="_Toc67686021"/>
      <w:bookmarkStart w:id="5047" w:name="_Toc74993848"/>
      <w:bookmarkStart w:id="5048" w:name="_Toc82716438"/>
      <w:bookmarkStart w:id="5049" w:name="_Toc88818725"/>
      <w:bookmarkStart w:id="5050" w:name="_Toc90650647"/>
      <w:bookmarkStart w:id="5051" w:name="_Toc98506317"/>
      <w:bookmarkStart w:id="5052" w:name="_Toc106639602"/>
      <w:bookmarkStart w:id="5053" w:name="_Toc114779112"/>
      <w:bookmarkStart w:id="5054" w:name="_Toc122097029"/>
      <w:bookmarkStart w:id="5055" w:name="_Toc130844250"/>
      <w:bookmarkStart w:id="5056" w:name="_Toc138411958"/>
      <w:bookmarkStart w:id="5057" w:name="_Toc145956156"/>
      <w:bookmarkStart w:id="5058" w:name="_Toc153887598"/>
      <w:bookmarkStart w:id="5059" w:name="_Toc161905487"/>
      <w:bookmarkStart w:id="5060" w:name="_Toc170210090"/>
      <w:bookmarkStart w:id="5061" w:name="_Toc177550886"/>
      <w:bookmarkStart w:id="5062" w:name="_Toc183624976"/>
      <w:bookmarkStart w:id="5063" w:name="_Toc186726968"/>
      <w:r>
        <w:t>6.2.5.1.3</w:t>
      </w:r>
      <w:r>
        <w:tab/>
        <w:t>Notification Standard Methods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42D71566" w14:textId="77777777" w:rsidR="00EB7848" w:rsidRDefault="00EB7848" w:rsidP="001760B3">
      <w:pPr>
        <w:pStyle w:val="H6"/>
      </w:pPr>
      <w:bookmarkStart w:id="5064" w:name="_Toc25168711"/>
      <w:bookmarkStart w:id="5065" w:name="_Toc27593130"/>
      <w:bookmarkStart w:id="5066" w:name="_Toc34148006"/>
      <w:bookmarkStart w:id="5067" w:name="_Toc36463390"/>
      <w:bookmarkStart w:id="5068" w:name="_Toc43215230"/>
      <w:bookmarkStart w:id="5069" w:name="_Toc45032478"/>
      <w:bookmarkStart w:id="5070" w:name="_Toc49849967"/>
      <w:bookmarkStart w:id="5071" w:name="_Toc51873481"/>
      <w:bookmarkStart w:id="5072" w:name="_Toc56517609"/>
      <w:bookmarkStart w:id="5073" w:name="_Toc58594510"/>
      <w:bookmarkStart w:id="5074" w:name="_Toc67686022"/>
      <w:bookmarkStart w:id="5075" w:name="_Toc74993849"/>
      <w:bookmarkStart w:id="5076" w:name="_Toc82716439"/>
      <w:bookmarkStart w:id="5077" w:name="_Toc88818726"/>
      <w:bookmarkStart w:id="5078" w:name="_Toc90650648"/>
      <w:r>
        <w:t>6.2.5.1.3.1</w:t>
      </w:r>
      <w:r>
        <w:tab/>
      </w:r>
      <w:r>
        <w:rPr>
          <w:lang w:eastAsia="zh-CN"/>
        </w:rPr>
        <w:t>POST</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079"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079"/>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080"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080"/>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081" w:name="_Toc25168712"/>
      <w:bookmarkStart w:id="5082" w:name="_Toc27593131"/>
      <w:bookmarkStart w:id="5083" w:name="_Toc34148007"/>
      <w:bookmarkStart w:id="5084" w:name="_Toc36463391"/>
      <w:bookmarkStart w:id="5085" w:name="_Toc43215231"/>
      <w:bookmarkStart w:id="5086" w:name="_Toc45032479"/>
      <w:bookmarkStart w:id="5087" w:name="_Toc49849968"/>
      <w:bookmarkStart w:id="5088" w:name="_Toc51873482"/>
      <w:bookmarkStart w:id="5089" w:name="_Toc56517610"/>
      <w:bookmarkStart w:id="5090" w:name="_Toc58594511"/>
      <w:bookmarkStart w:id="5091" w:name="_Toc67686023"/>
      <w:bookmarkStart w:id="5092" w:name="_Toc74993850"/>
      <w:bookmarkStart w:id="5093" w:name="_Toc82716440"/>
      <w:bookmarkStart w:id="5094" w:name="_Toc88818727"/>
      <w:bookmarkStart w:id="5095" w:name="_Toc90650649"/>
      <w:bookmarkStart w:id="5096" w:name="_Toc98506318"/>
      <w:bookmarkStart w:id="5097" w:name="_Toc106639603"/>
      <w:bookmarkStart w:id="5098" w:name="_Toc114779113"/>
      <w:bookmarkStart w:id="5099" w:name="_Toc122097030"/>
      <w:bookmarkStart w:id="5100" w:name="_Toc130844251"/>
      <w:bookmarkStart w:id="5101" w:name="_Toc138411959"/>
      <w:bookmarkStart w:id="5102" w:name="_Toc145956157"/>
      <w:bookmarkStart w:id="5103" w:name="_Toc153887599"/>
      <w:bookmarkStart w:id="5104" w:name="_Toc161905488"/>
      <w:bookmarkStart w:id="5105" w:name="_Toc170210091"/>
      <w:bookmarkStart w:id="5106" w:name="_Toc177550887"/>
      <w:bookmarkStart w:id="5107" w:name="_Toc183624977"/>
      <w:bookmarkStart w:id="5108" w:name="_Toc186726969"/>
      <w:r>
        <w:t>6.2.6</w:t>
      </w:r>
      <w:r>
        <w:tab/>
        <w:t>Data Model</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89CC388" w14:textId="77777777" w:rsidR="00EB7848" w:rsidRDefault="00EB7848" w:rsidP="00B32564">
      <w:pPr>
        <w:pStyle w:val="Heading4"/>
      </w:pPr>
      <w:bookmarkStart w:id="5109" w:name="_Toc25168713"/>
      <w:bookmarkStart w:id="5110" w:name="_Toc27593132"/>
      <w:bookmarkStart w:id="5111" w:name="_Toc34148008"/>
      <w:bookmarkStart w:id="5112" w:name="_Toc36463392"/>
      <w:bookmarkStart w:id="5113" w:name="_Toc43215232"/>
      <w:bookmarkStart w:id="5114" w:name="_Toc45032480"/>
      <w:bookmarkStart w:id="5115" w:name="_Toc49849969"/>
      <w:bookmarkStart w:id="5116" w:name="_Toc51873483"/>
      <w:bookmarkStart w:id="5117" w:name="_Toc56517611"/>
      <w:bookmarkStart w:id="5118" w:name="_Toc58594512"/>
      <w:bookmarkStart w:id="5119" w:name="_Toc67686024"/>
      <w:bookmarkStart w:id="5120" w:name="_Toc74993851"/>
      <w:bookmarkStart w:id="5121" w:name="_Toc82716441"/>
      <w:bookmarkStart w:id="5122" w:name="_Toc88818728"/>
      <w:bookmarkStart w:id="5123" w:name="_Toc90650650"/>
      <w:bookmarkStart w:id="5124" w:name="_Toc98506319"/>
      <w:bookmarkStart w:id="5125" w:name="_Toc106639604"/>
      <w:bookmarkStart w:id="5126" w:name="_Toc114779114"/>
      <w:bookmarkStart w:id="5127" w:name="_Toc122097031"/>
      <w:bookmarkStart w:id="5128" w:name="_Toc130844252"/>
      <w:bookmarkStart w:id="5129" w:name="_Toc138411960"/>
      <w:bookmarkStart w:id="5130" w:name="_Toc145956158"/>
      <w:bookmarkStart w:id="5131" w:name="_Toc153887600"/>
      <w:bookmarkStart w:id="5132" w:name="_Toc161905489"/>
      <w:bookmarkStart w:id="5133" w:name="_Toc170210092"/>
      <w:bookmarkStart w:id="5134" w:name="_Toc177550888"/>
      <w:bookmarkStart w:id="5135" w:name="_Toc183624978"/>
      <w:bookmarkStart w:id="5136" w:name="_Toc186726970"/>
      <w:r>
        <w:t>6.2.6.1</w:t>
      </w:r>
      <w:r>
        <w:tab/>
        <w:t>General</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137" w:name="_Toc25168714"/>
      <w:bookmarkStart w:id="5138" w:name="_Toc27593133"/>
      <w:bookmarkStart w:id="5139" w:name="_Toc34148009"/>
      <w:bookmarkStart w:id="5140" w:name="_Toc36463393"/>
      <w:bookmarkStart w:id="5141" w:name="_Toc43215233"/>
      <w:bookmarkStart w:id="5142" w:name="_Toc45032481"/>
      <w:bookmarkStart w:id="5143" w:name="_Toc49849970"/>
      <w:bookmarkStart w:id="5144" w:name="_Toc51873484"/>
      <w:bookmarkStart w:id="5145" w:name="_Toc56517612"/>
      <w:bookmarkStart w:id="5146" w:name="_Toc58594513"/>
      <w:bookmarkStart w:id="5147" w:name="_Toc67686025"/>
      <w:bookmarkStart w:id="5148" w:name="_Toc74993852"/>
      <w:bookmarkStart w:id="5149" w:name="_Toc82716442"/>
      <w:bookmarkStart w:id="5150" w:name="_Toc88818729"/>
      <w:bookmarkStart w:id="5151" w:name="_Toc90650651"/>
      <w:bookmarkStart w:id="5152" w:name="_Toc98506320"/>
      <w:bookmarkStart w:id="5153" w:name="_Toc106639605"/>
      <w:bookmarkStart w:id="5154" w:name="_Toc114779115"/>
      <w:bookmarkStart w:id="5155" w:name="_Toc122097032"/>
      <w:bookmarkStart w:id="5156" w:name="_Toc130844253"/>
      <w:bookmarkStart w:id="5157" w:name="_Toc138411961"/>
      <w:bookmarkStart w:id="5158" w:name="_Toc145956159"/>
      <w:bookmarkStart w:id="5159" w:name="_Toc153887601"/>
      <w:bookmarkStart w:id="5160" w:name="_Toc161905490"/>
      <w:bookmarkStart w:id="5161" w:name="_Toc170210093"/>
      <w:bookmarkStart w:id="5162" w:name="_Toc177550889"/>
      <w:bookmarkStart w:id="5163" w:name="_Toc183624979"/>
      <w:bookmarkStart w:id="5164" w:name="_Toc186726971"/>
      <w:r>
        <w:rPr>
          <w:lang w:val="en-US"/>
        </w:rPr>
        <w:t>6.2.6.2</w:t>
      </w:r>
      <w:r>
        <w:rPr>
          <w:lang w:val="en-US"/>
        </w:rPr>
        <w:tab/>
        <w:t>Structured data types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1D03A0F8" w14:textId="77777777" w:rsidR="00EB7848" w:rsidRDefault="00EB7848" w:rsidP="00B32564">
      <w:pPr>
        <w:pStyle w:val="Heading5"/>
      </w:pPr>
      <w:bookmarkStart w:id="5165" w:name="_Toc25168715"/>
      <w:bookmarkStart w:id="5166" w:name="_Toc27593134"/>
      <w:bookmarkStart w:id="5167" w:name="_Toc34148010"/>
      <w:bookmarkStart w:id="5168" w:name="_Toc36463394"/>
      <w:bookmarkStart w:id="5169" w:name="_Toc43215234"/>
      <w:bookmarkStart w:id="5170" w:name="_Toc45032482"/>
      <w:bookmarkStart w:id="5171" w:name="_Toc49849971"/>
      <w:bookmarkStart w:id="5172" w:name="_Toc51873485"/>
      <w:bookmarkStart w:id="5173" w:name="_Toc56517613"/>
      <w:bookmarkStart w:id="5174" w:name="_Toc58594514"/>
      <w:bookmarkStart w:id="5175" w:name="_Toc67686026"/>
      <w:bookmarkStart w:id="5176" w:name="_Toc74993853"/>
      <w:bookmarkStart w:id="5177" w:name="_Toc82716443"/>
      <w:bookmarkStart w:id="5178" w:name="_Toc88818730"/>
      <w:bookmarkStart w:id="5179" w:name="_Toc90650652"/>
      <w:bookmarkStart w:id="5180" w:name="_Toc98506321"/>
      <w:bookmarkStart w:id="5181" w:name="_Toc106639606"/>
      <w:bookmarkStart w:id="5182" w:name="_Toc114779116"/>
      <w:bookmarkStart w:id="5183" w:name="_Toc122097033"/>
      <w:bookmarkStart w:id="5184" w:name="_Toc130844254"/>
      <w:bookmarkStart w:id="5185" w:name="_Toc138411962"/>
      <w:bookmarkStart w:id="5186" w:name="_Toc145956160"/>
      <w:bookmarkStart w:id="5187" w:name="_Toc153887602"/>
      <w:bookmarkStart w:id="5188" w:name="_Toc161905491"/>
      <w:bookmarkStart w:id="5189" w:name="_Toc170210094"/>
      <w:bookmarkStart w:id="5190" w:name="_Toc177550890"/>
      <w:bookmarkStart w:id="5191" w:name="_Toc183624980"/>
      <w:bookmarkStart w:id="5192" w:name="_Toc186726972"/>
      <w:r>
        <w:t>6.2.6.2.1</w:t>
      </w:r>
      <w:r>
        <w:tab/>
        <w:t>Introduction</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193" w:name="_Toc25168716"/>
      <w:bookmarkStart w:id="5194" w:name="_Toc27593135"/>
      <w:bookmarkStart w:id="5195" w:name="_Toc34148011"/>
      <w:bookmarkStart w:id="5196" w:name="_Toc36463395"/>
      <w:bookmarkStart w:id="5197" w:name="_Toc43215235"/>
      <w:bookmarkStart w:id="5198" w:name="_Toc45032483"/>
      <w:bookmarkStart w:id="5199" w:name="_Toc49849972"/>
      <w:bookmarkStart w:id="5200" w:name="_Toc51873486"/>
      <w:bookmarkStart w:id="5201" w:name="_Toc56517614"/>
      <w:bookmarkStart w:id="5202" w:name="_Toc58594515"/>
      <w:bookmarkStart w:id="5203" w:name="_Toc67686027"/>
      <w:bookmarkStart w:id="5204" w:name="_Toc74993854"/>
      <w:bookmarkStart w:id="5205" w:name="_Toc82716444"/>
      <w:bookmarkStart w:id="5206" w:name="_Toc88818731"/>
      <w:bookmarkStart w:id="5207" w:name="_Toc90650653"/>
      <w:bookmarkStart w:id="5208" w:name="_Toc98506322"/>
      <w:bookmarkStart w:id="5209" w:name="_Toc106639607"/>
      <w:bookmarkStart w:id="5210" w:name="_Toc114779117"/>
      <w:bookmarkStart w:id="5211" w:name="_Toc122097034"/>
      <w:bookmarkStart w:id="5212" w:name="_Toc130844255"/>
      <w:bookmarkStart w:id="5213" w:name="_Toc138411963"/>
      <w:bookmarkStart w:id="5214" w:name="_Toc145956161"/>
      <w:bookmarkStart w:id="5215" w:name="_Toc153887603"/>
      <w:bookmarkStart w:id="5216" w:name="_Toc161905492"/>
      <w:bookmarkStart w:id="5217" w:name="_Toc170210095"/>
      <w:bookmarkStart w:id="5218" w:name="_Toc177550891"/>
      <w:bookmarkStart w:id="5219" w:name="_Toc183624981"/>
      <w:bookmarkStart w:id="5220" w:name="_Toc186726973"/>
      <w:r>
        <w:lastRenderedPageBreak/>
        <w:t>6.2.6.2.2</w:t>
      </w:r>
      <w:r>
        <w:tab/>
        <w:t>Type: CipheringKeyInfo</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221" w:name="_Toc25168717"/>
      <w:bookmarkStart w:id="5222" w:name="_Toc27593136"/>
      <w:bookmarkStart w:id="5223" w:name="_Toc34148012"/>
      <w:bookmarkStart w:id="5224" w:name="_Toc36463396"/>
      <w:bookmarkStart w:id="5225" w:name="_Toc43215236"/>
      <w:bookmarkStart w:id="5226" w:name="_Toc45032484"/>
      <w:bookmarkStart w:id="5227" w:name="_Toc49849973"/>
      <w:bookmarkStart w:id="5228" w:name="_Toc51873487"/>
      <w:bookmarkStart w:id="5229" w:name="_Toc56517615"/>
      <w:bookmarkStart w:id="5230" w:name="_Toc58594516"/>
      <w:bookmarkStart w:id="5231" w:name="_Toc67686028"/>
      <w:bookmarkStart w:id="5232" w:name="_Toc74993855"/>
      <w:bookmarkStart w:id="5233" w:name="_Toc82716445"/>
      <w:bookmarkStart w:id="5234" w:name="_Toc88818732"/>
      <w:bookmarkStart w:id="5235" w:name="_Toc90650654"/>
      <w:bookmarkStart w:id="5236" w:name="_Toc98506323"/>
      <w:bookmarkStart w:id="5237" w:name="_Toc106639608"/>
      <w:bookmarkStart w:id="5238" w:name="_Toc114779118"/>
      <w:bookmarkStart w:id="5239" w:name="_Toc122097035"/>
      <w:bookmarkStart w:id="5240" w:name="_Toc130844256"/>
      <w:bookmarkStart w:id="5241" w:name="_Toc138411964"/>
      <w:bookmarkStart w:id="5242" w:name="_Toc145956162"/>
      <w:bookmarkStart w:id="5243" w:name="_Toc153887604"/>
      <w:bookmarkStart w:id="5244" w:name="_Toc161905493"/>
      <w:bookmarkStart w:id="5245" w:name="_Toc170210096"/>
      <w:bookmarkStart w:id="5246" w:name="_Toc177550892"/>
      <w:bookmarkStart w:id="5247" w:name="_Toc183624982"/>
      <w:bookmarkStart w:id="5248" w:name="_Toc186726974"/>
      <w:r>
        <w:t>6.2.6.2.3</w:t>
      </w:r>
      <w:r>
        <w:tab/>
        <w:t>Type: CipheringKeyResponse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249" w:name="_Toc25168718"/>
      <w:bookmarkStart w:id="5250" w:name="_Toc27593137"/>
      <w:bookmarkStart w:id="5251" w:name="_Toc34148013"/>
      <w:bookmarkStart w:id="5252" w:name="_Toc36463397"/>
      <w:bookmarkStart w:id="5253" w:name="_Toc43215237"/>
      <w:bookmarkStart w:id="5254" w:name="_Toc45032485"/>
      <w:bookmarkStart w:id="5255" w:name="_Toc49849974"/>
      <w:bookmarkStart w:id="5256" w:name="_Toc51873488"/>
      <w:bookmarkStart w:id="5257" w:name="_Toc56517616"/>
      <w:bookmarkStart w:id="5258" w:name="_Toc58594517"/>
      <w:bookmarkStart w:id="5259" w:name="_Toc67686029"/>
      <w:bookmarkStart w:id="5260" w:name="_Toc74993856"/>
      <w:bookmarkStart w:id="5261" w:name="_Toc82716446"/>
      <w:bookmarkStart w:id="5262" w:name="_Toc88818733"/>
      <w:bookmarkStart w:id="5263" w:name="_Toc90650655"/>
      <w:bookmarkStart w:id="5264" w:name="_Toc98506324"/>
      <w:bookmarkStart w:id="5265" w:name="_Toc106639609"/>
      <w:bookmarkStart w:id="5266" w:name="_Toc114779119"/>
      <w:bookmarkStart w:id="5267" w:name="_Toc122097036"/>
      <w:bookmarkStart w:id="5268" w:name="_Toc130844257"/>
      <w:bookmarkStart w:id="5269" w:name="_Toc138411965"/>
      <w:bookmarkStart w:id="5270" w:name="_Toc145956163"/>
      <w:bookmarkStart w:id="5271" w:name="_Toc153887605"/>
      <w:bookmarkStart w:id="5272" w:name="_Toc161905494"/>
      <w:bookmarkStart w:id="5273" w:name="_Toc170210097"/>
      <w:bookmarkStart w:id="5274" w:name="_Toc177550893"/>
      <w:bookmarkStart w:id="5275" w:name="_Toc183624983"/>
      <w:bookmarkStart w:id="5276" w:name="_Toc186726975"/>
      <w:r>
        <w:lastRenderedPageBreak/>
        <w:t>6.2.6.2.4</w:t>
      </w:r>
      <w:r>
        <w:tab/>
        <w:t>Type: CipheringDataSet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277"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278" w:name="_PERM_MCCTEMPBM_CRPT90020125___2"/>
            <w:bookmarkEnd w:id="5277"/>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279" w:name="_PERM_MCCTEMPBM_CRPT90020126___2"/>
            <w:bookmarkEnd w:id="5278"/>
          </w:p>
          <w:bookmarkEnd w:id="5279"/>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280"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281" w:name="_PERM_MCCTEMPBM_CRPT90020128___2"/>
            <w:bookmarkEnd w:id="5280"/>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282" w:name="_PERM_MCCTEMPBM_CRPT90020129___2"/>
            <w:bookmarkEnd w:id="5281"/>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283" w:name="_PERM_MCCTEMPBM_CRPT90020130___2"/>
            <w:bookmarkEnd w:id="5282"/>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283"/>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284"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285" w:name="_PERM_MCCTEMPBM_CRPT90020132___2"/>
            <w:bookmarkEnd w:id="5284"/>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286" w:name="_PERM_MCCTEMPBM_CRPT90020133___2"/>
            <w:bookmarkEnd w:id="5285"/>
          </w:p>
          <w:bookmarkEnd w:id="5286"/>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287"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288" w:name="_PERM_MCCTEMPBM_CRPT90020135___2"/>
            <w:bookmarkEnd w:id="5287"/>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0A09D6A7" w14:textId="77777777" w:rsidR="00EB7848" w:rsidRDefault="00EB7848" w:rsidP="00183DF2">
            <w:pPr>
              <w:pStyle w:val="TAL"/>
              <w:keepLines w:val="0"/>
              <w:widowControl w:val="0"/>
              <w:ind w:left="304" w:hanging="204"/>
            </w:pPr>
            <w:bookmarkStart w:id="5289" w:name="_PERM_MCCTEMPBM_CRPT90020136___2"/>
            <w:bookmarkEnd w:id="5288"/>
          </w:p>
          <w:bookmarkEnd w:id="5289"/>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290" w:name="_PERM_MCCTEMPBM_CRPT90020137___2"/>
            <w:r>
              <w:t>This IE contains the UTC time when the ciphering data set becomes valid.</w:t>
            </w:r>
            <w:bookmarkEnd w:id="5290"/>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291" w:name="_PERM_MCCTEMPBM_CRPT90020138___2"/>
            <w:r>
              <w:t>The validity duration of the ciphering data set.</w:t>
            </w:r>
            <w:bookmarkEnd w:id="5291"/>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292" w:name="_PERM_MCCTEMPBM_CRPT90020139___2"/>
            <w:r>
              <w:t>0..1</w:t>
            </w:r>
            <w:bookmarkEnd w:id="5292"/>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293" w:name="_Toc25168719"/>
      <w:bookmarkStart w:id="5294" w:name="_Toc27593138"/>
      <w:bookmarkStart w:id="5295" w:name="_Toc34148014"/>
      <w:bookmarkStart w:id="5296" w:name="_Toc36463398"/>
      <w:bookmarkStart w:id="5297" w:name="_Toc43215238"/>
      <w:bookmarkStart w:id="5298" w:name="_Toc45032486"/>
      <w:bookmarkStart w:id="5299" w:name="_Toc49849975"/>
      <w:bookmarkStart w:id="5300" w:name="_Toc51873489"/>
      <w:bookmarkStart w:id="5301" w:name="_Toc56517617"/>
      <w:bookmarkStart w:id="5302" w:name="_Toc58594518"/>
      <w:bookmarkStart w:id="5303" w:name="_Toc67686030"/>
      <w:bookmarkStart w:id="5304" w:name="_Toc74993857"/>
      <w:bookmarkStart w:id="5305" w:name="_Toc82716447"/>
      <w:bookmarkStart w:id="5306" w:name="_Toc88818734"/>
      <w:bookmarkStart w:id="5307" w:name="_Toc90650656"/>
      <w:bookmarkStart w:id="5308" w:name="_Toc98506325"/>
      <w:bookmarkStart w:id="5309" w:name="_Toc106639610"/>
      <w:bookmarkStart w:id="5310" w:name="_Toc114779120"/>
      <w:bookmarkStart w:id="5311" w:name="_Toc122097037"/>
      <w:bookmarkStart w:id="5312" w:name="_Toc130844258"/>
      <w:bookmarkStart w:id="5313" w:name="_Toc138411966"/>
      <w:bookmarkStart w:id="5314" w:name="_Toc145956164"/>
      <w:bookmarkStart w:id="5315" w:name="_Toc153887606"/>
      <w:bookmarkStart w:id="5316" w:name="_Toc161905495"/>
      <w:bookmarkStart w:id="5317" w:name="_Toc170210098"/>
      <w:bookmarkStart w:id="5318" w:name="_Toc177550894"/>
      <w:bookmarkStart w:id="5319" w:name="_Toc183624984"/>
      <w:bookmarkStart w:id="5320" w:name="_Toc186726976"/>
      <w:r>
        <w:t>6.2.6.2.5</w:t>
      </w:r>
      <w:r>
        <w:tab/>
        <w:t>Type: CipheringSetReport</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321" w:name="_Toc25168720"/>
      <w:bookmarkStart w:id="5322" w:name="_Toc27593139"/>
      <w:bookmarkStart w:id="5323" w:name="_Toc34148015"/>
      <w:bookmarkStart w:id="5324" w:name="_Toc36463399"/>
      <w:bookmarkStart w:id="5325" w:name="_Toc43215239"/>
      <w:bookmarkStart w:id="5326" w:name="_Toc45032487"/>
      <w:bookmarkStart w:id="5327" w:name="_Toc49849976"/>
      <w:bookmarkStart w:id="5328" w:name="_Toc51873490"/>
      <w:bookmarkStart w:id="5329" w:name="_Toc56517618"/>
      <w:bookmarkStart w:id="5330" w:name="_Toc58594519"/>
      <w:bookmarkStart w:id="5331" w:name="_Toc67686031"/>
      <w:bookmarkStart w:id="5332" w:name="_Toc74993858"/>
      <w:bookmarkStart w:id="5333" w:name="_Toc82716448"/>
      <w:bookmarkStart w:id="5334" w:name="_Toc88818735"/>
      <w:bookmarkStart w:id="5335" w:name="_Toc90650657"/>
      <w:bookmarkStart w:id="5336" w:name="_Toc98506326"/>
      <w:bookmarkStart w:id="5337" w:name="_Toc106639611"/>
      <w:bookmarkStart w:id="5338" w:name="_Toc114779121"/>
      <w:bookmarkStart w:id="5339" w:name="_Toc122097038"/>
      <w:bookmarkStart w:id="5340" w:name="_Toc130844259"/>
      <w:bookmarkStart w:id="5341" w:name="_Toc138411967"/>
      <w:bookmarkStart w:id="5342" w:name="_Toc145956165"/>
      <w:bookmarkStart w:id="5343" w:name="_Toc153887607"/>
      <w:bookmarkStart w:id="5344" w:name="_Toc161905496"/>
      <w:bookmarkStart w:id="5345" w:name="_Toc170210099"/>
      <w:bookmarkStart w:id="5346" w:name="_Toc177550895"/>
      <w:bookmarkStart w:id="5347" w:name="_Toc183624985"/>
      <w:bookmarkStart w:id="5348" w:name="_Toc186726977"/>
      <w:r>
        <w:lastRenderedPageBreak/>
        <w:t>6.2.6.2.6</w:t>
      </w:r>
      <w:r>
        <w:tab/>
        <w:t>Type: CipherRequestData</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349" w:name="_Toc25168721"/>
      <w:bookmarkStart w:id="5350" w:name="_Toc27593140"/>
      <w:bookmarkStart w:id="5351" w:name="_Toc34148016"/>
      <w:bookmarkStart w:id="5352" w:name="_Toc36463400"/>
      <w:bookmarkStart w:id="5353" w:name="_Toc43215240"/>
      <w:bookmarkStart w:id="5354" w:name="_Toc45032488"/>
      <w:bookmarkStart w:id="5355" w:name="_Toc49849977"/>
      <w:bookmarkStart w:id="5356" w:name="_Toc51873491"/>
      <w:bookmarkStart w:id="5357" w:name="_Toc56517619"/>
      <w:bookmarkStart w:id="5358" w:name="_Toc58594520"/>
      <w:bookmarkStart w:id="5359" w:name="_Toc67686032"/>
      <w:bookmarkStart w:id="5360" w:name="_Toc74993859"/>
      <w:bookmarkStart w:id="5361" w:name="_Toc82716449"/>
      <w:bookmarkStart w:id="5362" w:name="_Toc88818736"/>
      <w:bookmarkStart w:id="5363" w:name="_Toc90650658"/>
      <w:bookmarkStart w:id="5364" w:name="_Toc98506327"/>
      <w:bookmarkStart w:id="5365" w:name="_Toc106639612"/>
      <w:bookmarkStart w:id="5366" w:name="_Toc114779122"/>
      <w:bookmarkStart w:id="5367" w:name="_Toc122097039"/>
      <w:bookmarkStart w:id="5368" w:name="_Toc130844260"/>
      <w:bookmarkStart w:id="5369" w:name="_Toc138411968"/>
      <w:bookmarkStart w:id="5370" w:name="_Toc145956166"/>
      <w:bookmarkStart w:id="5371" w:name="_Toc153887608"/>
      <w:bookmarkStart w:id="5372" w:name="_Toc161905497"/>
      <w:bookmarkStart w:id="5373" w:name="_Toc170210100"/>
      <w:bookmarkStart w:id="5374" w:name="_Toc177550896"/>
      <w:bookmarkStart w:id="5375" w:name="_Toc183624986"/>
      <w:bookmarkStart w:id="5376" w:name="_Toc186726978"/>
      <w:r>
        <w:t>6.2.6.2.7</w:t>
      </w:r>
      <w:r>
        <w:tab/>
        <w:t>Type: CipherResponseData</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377" w:name="_Toc25168722"/>
      <w:bookmarkStart w:id="5378" w:name="_Toc27593141"/>
      <w:bookmarkStart w:id="5379" w:name="_Toc34148017"/>
      <w:bookmarkStart w:id="5380" w:name="_Toc36463401"/>
      <w:bookmarkStart w:id="5381" w:name="_Toc43215241"/>
      <w:bookmarkStart w:id="5382" w:name="_Toc45032489"/>
      <w:bookmarkStart w:id="5383" w:name="_Toc49849978"/>
      <w:bookmarkStart w:id="5384" w:name="_Toc51873492"/>
      <w:bookmarkStart w:id="5385" w:name="_Toc56517620"/>
      <w:bookmarkStart w:id="5386" w:name="_Toc58594521"/>
      <w:bookmarkStart w:id="5387" w:name="_Toc67686033"/>
      <w:bookmarkStart w:id="5388" w:name="_Toc74993860"/>
      <w:bookmarkStart w:id="5389" w:name="_Toc82716450"/>
      <w:bookmarkStart w:id="5390" w:name="_Toc88818737"/>
      <w:bookmarkStart w:id="5391" w:name="_Toc90650659"/>
      <w:bookmarkStart w:id="5392" w:name="_Toc98506328"/>
      <w:bookmarkStart w:id="5393" w:name="_Toc106639613"/>
      <w:bookmarkStart w:id="5394" w:name="_Toc114779123"/>
      <w:bookmarkStart w:id="5395" w:name="_Toc122097040"/>
      <w:bookmarkStart w:id="5396" w:name="_Toc130844261"/>
      <w:bookmarkStart w:id="5397" w:name="_Toc138411969"/>
      <w:bookmarkStart w:id="5398" w:name="_Toc145956167"/>
      <w:bookmarkStart w:id="5399" w:name="_Toc153887609"/>
      <w:bookmarkStart w:id="5400" w:name="_Toc161905498"/>
      <w:bookmarkStart w:id="5401" w:name="_Toc170210101"/>
      <w:bookmarkStart w:id="5402" w:name="_Toc177550897"/>
      <w:bookmarkStart w:id="5403" w:name="_Toc183624987"/>
      <w:bookmarkStart w:id="5404" w:name="_Toc186726979"/>
      <w:r>
        <w:rPr>
          <w:lang w:val="en-US"/>
        </w:rPr>
        <w:t>6.2.6.3</w:t>
      </w:r>
      <w:r>
        <w:rPr>
          <w:lang w:val="en-US"/>
        </w:rPr>
        <w:tab/>
        <w:t>Simple data types and enumerations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4E236F7E" w14:textId="77777777" w:rsidR="00EB7848" w:rsidRDefault="00EB7848" w:rsidP="00B32564">
      <w:pPr>
        <w:pStyle w:val="Heading5"/>
      </w:pPr>
      <w:bookmarkStart w:id="5405" w:name="_Toc25168723"/>
      <w:bookmarkStart w:id="5406" w:name="_Toc27593142"/>
      <w:bookmarkStart w:id="5407" w:name="_Toc34148018"/>
      <w:bookmarkStart w:id="5408" w:name="_Toc36463402"/>
      <w:bookmarkStart w:id="5409" w:name="_Toc43215242"/>
      <w:bookmarkStart w:id="5410" w:name="_Toc45032490"/>
      <w:bookmarkStart w:id="5411" w:name="_Toc49849979"/>
      <w:bookmarkStart w:id="5412" w:name="_Toc51873493"/>
      <w:bookmarkStart w:id="5413" w:name="_Toc56517621"/>
      <w:bookmarkStart w:id="5414" w:name="_Toc58594522"/>
      <w:bookmarkStart w:id="5415" w:name="_Toc67686034"/>
      <w:bookmarkStart w:id="5416" w:name="_Toc74993861"/>
      <w:bookmarkStart w:id="5417" w:name="_Toc82716451"/>
      <w:bookmarkStart w:id="5418" w:name="_Toc88818738"/>
      <w:bookmarkStart w:id="5419" w:name="_Toc90650660"/>
      <w:bookmarkStart w:id="5420" w:name="_Toc98506329"/>
      <w:bookmarkStart w:id="5421" w:name="_Toc106639614"/>
      <w:bookmarkStart w:id="5422" w:name="_Toc114779124"/>
      <w:bookmarkStart w:id="5423" w:name="_Toc122097041"/>
      <w:bookmarkStart w:id="5424" w:name="_Toc130844262"/>
      <w:bookmarkStart w:id="5425" w:name="_Toc138411970"/>
      <w:bookmarkStart w:id="5426" w:name="_Toc145956168"/>
      <w:bookmarkStart w:id="5427" w:name="_Toc153887610"/>
      <w:bookmarkStart w:id="5428" w:name="_Toc161905499"/>
      <w:bookmarkStart w:id="5429" w:name="_Toc170210102"/>
      <w:bookmarkStart w:id="5430" w:name="_Toc177550898"/>
      <w:bookmarkStart w:id="5431" w:name="_Toc183624988"/>
      <w:bookmarkStart w:id="5432" w:name="_Toc186726980"/>
      <w:r>
        <w:t>6.2.6.3.1</w:t>
      </w:r>
      <w:r>
        <w:tab/>
        <w:t>Introduction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433" w:name="_Toc25168724"/>
      <w:bookmarkStart w:id="5434" w:name="_Toc27593143"/>
      <w:bookmarkStart w:id="5435" w:name="_Toc34148019"/>
      <w:bookmarkStart w:id="5436" w:name="_Toc36463403"/>
      <w:bookmarkStart w:id="5437" w:name="_Toc43215243"/>
      <w:bookmarkStart w:id="5438" w:name="_Toc45032491"/>
      <w:bookmarkStart w:id="5439" w:name="_Toc49849980"/>
      <w:bookmarkStart w:id="5440" w:name="_Toc51873494"/>
      <w:bookmarkStart w:id="5441" w:name="_Toc56517622"/>
      <w:bookmarkStart w:id="5442" w:name="_Toc58594523"/>
      <w:bookmarkStart w:id="5443" w:name="_Toc67686035"/>
      <w:bookmarkStart w:id="5444" w:name="_Toc74993862"/>
      <w:bookmarkStart w:id="5445" w:name="_Toc82716452"/>
      <w:bookmarkStart w:id="5446" w:name="_Toc88818739"/>
      <w:bookmarkStart w:id="5447" w:name="_Toc90650661"/>
      <w:bookmarkStart w:id="5448" w:name="_Toc98506330"/>
      <w:bookmarkStart w:id="5449" w:name="_Toc106639615"/>
      <w:bookmarkStart w:id="5450" w:name="_Toc114779125"/>
      <w:bookmarkStart w:id="5451" w:name="_Toc122097042"/>
      <w:bookmarkStart w:id="5452" w:name="_Toc130844263"/>
      <w:bookmarkStart w:id="5453" w:name="_Toc138411971"/>
      <w:bookmarkStart w:id="5454" w:name="_Toc145956169"/>
      <w:bookmarkStart w:id="5455" w:name="_Toc153887611"/>
      <w:bookmarkStart w:id="5456" w:name="_Toc161905500"/>
      <w:bookmarkStart w:id="5457" w:name="_Toc170210103"/>
      <w:bookmarkStart w:id="5458" w:name="_Toc177550899"/>
      <w:bookmarkStart w:id="5459" w:name="_Toc183624989"/>
      <w:bookmarkStart w:id="5460" w:name="_Toc186726981"/>
      <w:r>
        <w:t>6.2.6.3.2</w:t>
      </w:r>
      <w:r>
        <w:tab/>
        <w:t>Simple data types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461" w:name="_Toc25168725"/>
      <w:bookmarkStart w:id="5462" w:name="_Toc27593144"/>
      <w:bookmarkStart w:id="5463" w:name="_Toc34148020"/>
      <w:bookmarkStart w:id="5464" w:name="_Toc36463404"/>
      <w:bookmarkStart w:id="5465" w:name="_Toc43215244"/>
      <w:bookmarkStart w:id="5466" w:name="_Toc45032492"/>
      <w:bookmarkStart w:id="5467" w:name="_Toc49849981"/>
      <w:bookmarkStart w:id="5468" w:name="_Toc51873495"/>
      <w:bookmarkStart w:id="5469" w:name="_Toc56517623"/>
      <w:bookmarkStart w:id="5470" w:name="_Toc58594524"/>
      <w:bookmarkStart w:id="5471" w:name="_Toc67686036"/>
      <w:bookmarkStart w:id="5472" w:name="_Toc74993863"/>
      <w:bookmarkStart w:id="5473" w:name="_Toc82716453"/>
      <w:bookmarkStart w:id="5474" w:name="_Toc88818740"/>
      <w:bookmarkStart w:id="5475" w:name="_Toc90650662"/>
      <w:bookmarkStart w:id="5476" w:name="_Toc98506331"/>
      <w:bookmarkStart w:id="5477" w:name="_Toc106639616"/>
      <w:bookmarkStart w:id="5478" w:name="_Toc114779126"/>
      <w:bookmarkStart w:id="5479" w:name="_Toc122097043"/>
      <w:bookmarkStart w:id="5480" w:name="_Toc130844264"/>
      <w:bookmarkStart w:id="5481" w:name="_Toc138411972"/>
      <w:bookmarkStart w:id="5482" w:name="_Toc145956170"/>
      <w:bookmarkStart w:id="5483" w:name="_Toc153887612"/>
      <w:bookmarkStart w:id="5484" w:name="_Toc161905501"/>
      <w:bookmarkStart w:id="5485" w:name="_Toc170210104"/>
      <w:bookmarkStart w:id="5486" w:name="_Toc177550900"/>
      <w:bookmarkStart w:id="5487" w:name="_Toc183624990"/>
      <w:bookmarkStart w:id="5488" w:name="_Toc186726982"/>
      <w:r>
        <w:t>6.2.6.3.3</w:t>
      </w:r>
      <w:r>
        <w:tab/>
        <w:t>Enumeration: StorageOutcome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489" w:name="_Toc25168726"/>
      <w:bookmarkStart w:id="5490" w:name="_Toc27593145"/>
      <w:bookmarkStart w:id="5491" w:name="_Toc34148021"/>
      <w:bookmarkStart w:id="5492" w:name="_Toc36463405"/>
      <w:bookmarkStart w:id="5493" w:name="_Toc43215245"/>
      <w:bookmarkStart w:id="5494" w:name="_Toc45032493"/>
      <w:bookmarkStart w:id="5495" w:name="_Toc49849982"/>
      <w:bookmarkStart w:id="5496" w:name="_Toc51873496"/>
      <w:bookmarkStart w:id="5497" w:name="_Toc56517624"/>
      <w:bookmarkStart w:id="5498" w:name="_Toc58594525"/>
      <w:bookmarkStart w:id="5499" w:name="_Toc67686037"/>
      <w:bookmarkStart w:id="5500" w:name="_Toc74993864"/>
      <w:bookmarkStart w:id="5501" w:name="_Toc82716454"/>
      <w:bookmarkStart w:id="5502" w:name="_Toc88818741"/>
      <w:bookmarkStart w:id="5503" w:name="_Toc90650663"/>
      <w:bookmarkStart w:id="5504" w:name="_Toc98506332"/>
      <w:bookmarkStart w:id="5505" w:name="_Toc106639617"/>
      <w:bookmarkStart w:id="5506" w:name="_Toc114779127"/>
      <w:bookmarkStart w:id="5507" w:name="_Toc122097044"/>
      <w:bookmarkStart w:id="5508" w:name="_Toc130844265"/>
      <w:bookmarkStart w:id="5509" w:name="_Toc138411973"/>
      <w:bookmarkStart w:id="5510" w:name="_Toc145956171"/>
      <w:bookmarkStart w:id="5511" w:name="_Toc153887613"/>
      <w:bookmarkStart w:id="5512" w:name="_Toc161905502"/>
      <w:bookmarkStart w:id="5513" w:name="_Toc170210105"/>
      <w:bookmarkStart w:id="5514" w:name="_Toc177550901"/>
      <w:bookmarkStart w:id="5515" w:name="_Toc183624991"/>
      <w:bookmarkStart w:id="5516" w:name="_Toc186726983"/>
      <w:r>
        <w:t>6.2.6.3.4</w:t>
      </w:r>
      <w:r>
        <w:tab/>
        <w:t>Enumeration: DataAvailability</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lastRenderedPageBreak/>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77777777" w:rsidR="000B3748" w:rsidRDefault="000B3748" w:rsidP="000B3748">
            <w:pPr>
              <w:pStyle w:val="TAL"/>
            </w:pPr>
            <w:r>
              <w:t>CIPHERING_KEY_DATA_NOT_AVAILABLE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517" w:name="_Toc25168727"/>
      <w:bookmarkStart w:id="5518" w:name="_Toc27593146"/>
      <w:bookmarkStart w:id="5519" w:name="_Toc34148022"/>
      <w:bookmarkStart w:id="5520" w:name="_Toc36463406"/>
      <w:bookmarkStart w:id="5521" w:name="_Toc43215246"/>
      <w:bookmarkStart w:id="5522" w:name="_Toc45032494"/>
      <w:bookmarkStart w:id="5523" w:name="_Toc49849983"/>
      <w:bookmarkStart w:id="5524" w:name="_Toc51873497"/>
      <w:bookmarkStart w:id="5525" w:name="_Toc56517625"/>
      <w:bookmarkStart w:id="5526" w:name="_Toc58594526"/>
      <w:bookmarkStart w:id="5527" w:name="_Toc67686038"/>
      <w:bookmarkStart w:id="5528" w:name="_Toc74993865"/>
      <w:bookmarkStart w:id="5529" w:name="_Toc82716455"/>
      <w:bookmarkStart w:id="5530" w:name="_Toc88818742"/>
      <w:bookmarkStart w:id="5531" w:name="_Toc90650664"/>
      <w:bookmarkStart w:id="5532" w:name="_Toc98506333"/>
      <w:bookmarkStart w:id="5533" w:name="_Toc106639618"/>
      <w:bookmarkStart w:id="5534" w:name="_Toc114779128"/>
      <w:bookmarkStart w:id="5535" w:name="_Toc122097045"/>
      <w:bookmarkStart w:id="5536" w:name="_Toc130844266"/>
      <w:bookmarkStart w:id="5537" w:name="_Toc138411974"/>
      <w:bookmarkStart w:id="5538" w:name="_Toc145956172"/>
      <w:bookmarkStart w:id="5539" w:name="_Toc153887614"/>
      <w:bookmarkStart w:id="5540" w:name="_Toc161905503"/>
      <w:bookmarkStart w:id="5541" w:name="_Toc170210106"/>
      <w:bookmarkStart w:id="5542" w:name="_Toc177550902"/>
      <w:bookmarkStart w:id="5543" w:name="_Toc183624992"/>
      <w:bookmarkStart w:id="5544" w:name="_Toc186726984"/>
      <w:r>
        <w:t>6.2.7</w:t>
      </w:r>
      <w:r>
        <w:tab/>
        <w:t>Error Handling</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5EBCE21B" w14:textId="77777777" w:rsidR="00EB7848" w:rsidRDefault="00EB7848" w:rsidP="00B32564">
      <w:pPr>
        <w:pStyle w:val="Heading4"/>
      </w:pPr>
      <w:bookmarkStart w:id="5545" w:name="_Toc25168728"/>
      <w:bookmarkStart w:id="5546" w:name="_Toc27593147"/>
      <w:bookmarkStart w:id="5547" w:name="_Toc34148023"/>
      <w:bookmarkStart w:id="5548" w:name="_Toc36463407"/>
      <w:bookmarkStart w:id="5549" w:name="_Toc43215247"/>
      <w:bookmarkStart w:id="5550" w:name="_Toc45032495"/>
      <w:bookmarkStart w:id="5551" w:name="_Toc49849984"/>
      <w:bookmarkStart w:id="5552" w:name="_Toc51873498"/>
      <w:bookmarkStart w:id="5553" w:name="_Toc56517626"/>
      <w:bookmarkStart w:id="5554" w:name="_Toc58594527"/>
      <w:bookmarkStart w:id="5555" w:name="_Toc67686039"/>
      <w:bookmarkStart w:id="5556" w:name="_Toc74993866"/>
      <w:bookmarkStart w:id="5557" w:name="_Toc82716456"/>
      <w:bookmarkStart w:id="5558" w:name="_Toc88818743"/>
      <w:bookmarkStart w:id="5559" w:name="_Toc90650665"/>
      <w:bookmarkStart w:id="5560" w:name="_Toc98506334"/>
      <w:bookmarkStart w:id="5561" w:name="_Toc106639619"/>
      <w:bookmarkStart w:id="5562" w:name="_Toc114779129"/>
      <w:bookmarkStart w:id="5563" w:name="_Toc122097046"/>
      <w:bookmarkStart w:id="5564" w:name="_Toc130844267"/>
      <w:bookmarkStart w:id="5565" w:name="_Toc138411975"/>
      <w:bookmarkStart w:id="5566" w:name="_Toc145956173"/>
      <w:bookmarkStart w:id="5567" w:name="_Toc153887615"/>
      <w:bookmarkStart w:id="5568" w:name="_Toc161905504"/>
      <w:bookmarkStart w:id="5569" w:name="_Toc170210107"/>
      <w:bookmarkStart w:id="5570" w:name="_Toc177550903"/>
      <w:bookmarkStart w:id="5571" w:name="_Toc183624993"/>
      <w:bookmarkStart w:id="5572" w:name="_Toc186726985"/>
      <w:r>
        <w:t>6.2.7.1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573" w:name="_Toc25168729"/>
      <w:bookmarkStart w:id="5574" w:name="_Toc27593148"/>
      <w:bookmarkStart w:id="5575" w:name="_Toc34148024"/>
      <w:bookmarkStart w:id="5576" w:name="_Toc36463408"/>
      <w:bookmarkStart w:id="5577" w:name="_Toc43215248"/>
      <w:bookmarkStart w:id="5578" w:name="_Toc45032496"/>
      <w:bookmarkStart w:id="5579" w:name="_Toc49849985"/>
      <w:bookmarkStart w:id="5580" w:name="_Toc51873499"/>
      <w:bookmarkStart w:id="5581" w:name="_Toc56517627"/>
      <w:bookmarkStart w:id="5582" w:name="_Toc58594528"/>
      <w:bookmarkStart w:id="5583" w:name="_Toc67686040"/>
      <w:bookmarkStart w:id="5584" w:name="_Toc74993867"/>
      <w:bookmarkStart w:id="5585" w:name="_Toc82716457"/>
      <w:bookmarkStart w:id="5586" w:name="_Toc88818744"/>
      <w:bookmarkStart w:id="5587" w:name="_Toc90650666"/>
      <w:bookmarkStart w:id="5588" w:name="_Toc98506335"/>
      <w:bookmarkStart w:id="5589" w:name="_Toc106639620"/>
      <w:bookmarkStart w:id="5590" w:name="_Toc114779130"/>
      <w:bookmarkStart w:id="5591" w:name="_Toc122097047"/>
      <w:bookmarkStart w:id="5592" w:name="_Toc130844268"/>
      <w:bookmarkStart w:id="5593" w:name="_Toc138411976"/>
      <w:bookmarkStart w:id="5594" w:name="_Toc145956174"/>
      <w:bookmarkStart w:id="5595" w:name="_Toc153887616"/>
      <w:bookmarkStart w:id="5596" w:name="_Toc161905505"/>
      <w:bookmarkStart w:id="5597" w:name="_Toc170210108"/>
      <w:bookmarkStart w:id="5598" w:name="_Toc177550904"/>
      <w:bookmarkStart w:id="5599" w:name="_Toc183624994"/>
      <w:bookmarkStart w:id="5600" w:name="_Toc186726986"/>
      <w:r>
        <w:t>6.2.7.2</w:t>
      </w:r>
      <w:r>
        <w:tab/>
        <w:t>Protocol Errors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601" w:name="_Toc25168730"/>
      <w:bookmarkStart w:id="5602" w:name="_Toc27593149"/>
      <w:bookmarkStart w:id="5603" w:name="_Toc34148025"/>
      <w:bookmarkStart w:id="5604" w:name="_Toc36463409"/>
      <w:bookmarkStart w:id="5605" w:name="_Toc43215249"/>
      <w:bookmarkStart w:id="5606" w:name="_Toc45032497"/>
      <w:bookmarkStart w:id="5607" w:name="_Toc49849986"/>
      <w:bookmarkStart w:id="5608" w:name="_Toc51873500"/>
      <w:bookmarkStart w:id="5609" w:name="_Toc56517628"/>
      <w:bookmarkStart w:id="5610" w:name="_Toc58594529"/>
      <w:bookmarkStart w:id="5611" w:name="_Toc67686041"/>
      <w:bookmarkStart w:id="5612" w:name="_Toc74993868"/>
      <w:bookmarkStart w:id="5613" w:name="_Toc82716458"/>
      <w:bookmarkStart w:id="5614" w:name="_Toc88818745"/>
      <w:bookmarkStart w:id="5615" w:name="_Toc90650667"/>
      <w:bookmarkStart w:id="5616" w:name="_Toc98506336"/>
      <w:bookmarkStart w:id="5617" w:name="_Toc106639621"/>
      <w:bookmarkStart w:id="5618" w:name="_Toc114779131"/>
      <w:bookmarkStart w:id="5619" w:name="_Toc122097048"/>
      <w:bookmarkStart w:id="5620" w:name="_Toc130844269"/>
      <w:bookmarkStart w:id="5621" w:name="_Toc138411977"/>
      <w:bookmarkStart w:id="5622" w:name="_Toc145956175"/>
      <w:bookmarkStart w:id="5623" w:name="_Toc153887617"/>
      <w:bookmarkStart w:id="5624" w:name="_Toc161905506"/>
      <w:bookmarkStart w:id="5625" w:name="_Toc170210109"/>
      <w:bookmarkStart w:id="5626" w:name="_Toc177550905"/>
      <w:bookmarkStart w:id="5627" w:name="_Toc183624995"/>
      <w:bookmarkStart w:id="5628" w:name="_Toc186726987"/>
      <w:r>
        <w:t>6.2.7.3</w:t>
      </w:r>
      <w:r>
        <w:tab/>
        <w:t>Application Errors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629" w:name="_Toc25168731"/>
      <w:bookmarkStart w:id="5630" w:name="_Toc27593150"/>
      <w:bookmarkStart w:id="5631" w:name="_Toc34148026"/>
      <w:bookmarkStart w:id="5632" w:name="_Toc36463410"/>
      <w:bookmarkStart w:id="5633" w:name="_Toc43215250"/>
      <w:bookmarkStart w:id="5634" w:name="_Toc45032498"/>
      <w:bookmarkStart w:id="5635" w:name="_Toc49849987"/>
      <w:bookmarkStart w:id="5636" w:name="_Toc51873501"/>
      <w:bookmarkStart w:id="5637" w:name="_Toc56517629"/>
      <w:bookmarkStart w:id="5638" w:name="_Toc58594530"/>
      <w:bookmarkStart w:id="5639" w:name="_Toc67686042"/>
      <w:bookmarkStart w:id="5640" w:name="_Toc74993869"/>
      <w:bookmarkStart w:id="5641" w:name="_Toc82716459"/>
      <w:bookmarkStart w:id="5642" w:name="_Toc88818746"/>
      <w:bookmarkStart w:id="5643" w:name="_Toc90650668"/>
      <w:bookmarkStart w:id="5644" w:name="_Toc98506337"/>
      <w:bookmarkStart w:id="5645" w:name="_Toc106639622"/>
      <w:bookmarkStart w:id="5646" w:name="_Toc114779132"/>
      <w:bookmarkStart w:id="5647" w:name="_Toc122097049"/>
      <w:bookmarkStart w:id="5648" w:name="_Toc130844270"/>
      <w:bookmarkStart w:id="5649" w:name="_Toc138411978"/>
      <w:bookmarkStart w:id="5650" w:name="_Toc145956176"/>
      <w:bookmarkStart w:id="5651" w:name="_Toc153887618"/>
      <w:bookmarkStart w:id="5652" w:name="_Toc161905507"/>
      <w:bookmarkStart w:id="5653" w:name="_Toc170210110"/>
      <w:bookmarkStart w:id="5654" w:name="_Toc177550906"/>
      <w:bookmarkStart w:id="5655" w:name="_Toc183624996"/>
      <w:bookmarkStart w:id="5656" w:name="_Toc186726988"/>
      <w:r>
        <w:rPr>
          <w:lang w:val="en-US"/>
        </w:rPr>
        <w:t>6.2.8</w:t>
      </w:r>
      <w:r>
        <w:rPr>
          <w:lang w:val="en-US"/>
        </w:rPr>
        <w:tab/>
        <w:t>Security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657" w:name="_Toc67686043"/>
      <w:bookmarkStart w:id="5658" w:name="_Toc74993870"/>
      <w:bookmarkStart w:id="5659" w:name="_Toc82716460"/>
      <w:bookmarkStart w:id="5660" w:name="_Toc88818747"/>
      <w:bookmarkStart w:id="5661" w:name="_Toc90650669"/>
      <w:bookmarkStart w:id="5662" w:name="_Toc98506338"/>
      <w:bookmarkStart w:id="5663" w:name="_Toc106639623"/>
      <w:bookmarkStart w:id="5664" w:name="_Toc114779133"/>
      <w:bookmarkStart w:id="5665" w:name="_Toc122097050"/>
      <w:bookmarkStart w:id="5666" w:name="_Toc130844271"/>
      <w:bookmarkStart w:id="5667" w:name="_Toc138411979"/>
      <w:bookmarkStart w:id="5668" w:name="_Toc145956177"/>
      <w:bookmarkStart w:id="5669" w:name="_Toc153887619"/>
      <w:bookmarkStart w:id="5670" w:name="_Toc161905508"/>
      <w:bookmarkStart w:id="5671" w:name="_Toc170210111"/>
      <w:bookmarkStart w:id="5672" w:name="_Toc177550907"/>
      <w:bookmarkStart w:id="5673" w:name="_Toc183624997"/>
      <w:bookmarkStart w:id="5674" w:name="_Toc186726989"/>
      <w:r>
        <w:rPr>
          <w:lang w:eastAsia="zh-CN"/>
        </w:rPr>
        <w:t>6.2.9</w:t>
      </w:r>
      <w:r w:rsidR="001032A9" w:rsidRPr="00AA440E">
        <w:rPr>
          <w:lang w:eastAsia="zh-CN"/>
        </w:rPr>
        <w:tab/>
        <w:t>Feature Negotiation</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675" w:name="_Toc67686044"/>
      <w:bookmarkStart w:id="5676" w:name="_Toc74993871"/>
      <w:bookmarkStart w:id="5677" w:name="_Toc82716461"/>
      <w:bookmarkStart w:id="5678" w:name="_Toc88818748"/>
      <w:bookmarkStart w:id="5679" w:name="_Toc90650670"/>
      <w:bookmarkStart w:id="5680" w:name="_Toc98506339"/>
      <w:bookmarkStart w:id="5681" w:name="_Toc106639624"/>
      <w:bookmarkStart w:id="5682" w:name="_Toc114779134"/>
      <w:bookmarkStart w:id="5683" w:name="_Toc122097051"/>
      <w:bookmarkStart w:id="5684" w:name="_Toc130844272"/>
      <w:bookmarkStart w:id="5685" w:name="_Toc138411980"/>
      <w:bookmarkStart w:id="5686" w:name="_Toc145956178"/>
      <w:bookmarkStart w:id="5687" w:name="_Toc153887620"/>
      <w:bookmarkStart w:id="5688" w:name="_Toc161905509"/>
      <w:bookmarkStart w:id="5689" w:name="_Toc170210112"/>
      <w:bookmarkStart w:id="5690" w:name="_Toc177550908"/>
      <w:bookmarkStart w:id="5691" w:name="_Toc183624998"/>
      <w:bookmarkStart w:id="5692" w:name="_Toc186726990"/>
      <w:r>
        <w:rPr>
          <w:lang w:val="en-US"/>
        </w:rPr>
        <w:lastRenderedPageBreak/>
        <w:t>6.2.10</w:t>
      </w:r>
      <w:r w:rsidR="001032A9">
        <w:rPr>
          <w:lang w:val="en-US"/>
        </w:rPr>
        <w:tab/>
        <w:t>HTTP redirection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693" w:name="_Toc183624999"/>
      <w:bookmarkStart w:id="5694" w:name="_Toc186726991"/>
      <w:r>
        <w:rPr>
          <w:rFonts w:hint="eastAsia"/>
        </w:rPr>
        <w:t>6.3</w:t>
      </w:r>
      <w:r w:rsidR="007D2637" w:rsidRPr="001A4FB7">
        <w:tab/>
        <w:t>Nlmf_DataExposure Service API</w:t>
      </w:r>
      <w:bookmarkEnd w:id="5693"/>
      <w:bookmarkEnd w:id="5694"/>
    </w:p>
    <w:p w14:paraId="51568133" w14:textId="12C765C1" w:rsidR="007D2637" w:rsidRPr="001A4FB7" w:rsidRDefault="00866469" w:rsidP="007D2637">
      <w:pPr>
        <w:pStyle w:val="Heading3"/>
        <w:rPr>
          <w:sz w:val="24"/>
        </w:rPr>
      </w:pPr>
      <w:bookmarkStart w:id="5695" w:name="_Toc25156449"/>
      <w:bookmarkStart w:id="5696" w:name="_Toc34124753"/>
      <w:bookmarkStart w:id="5697" w:name="_Toc43207879"/>
      <w:bookmarkStart w:id="5698" w:name="_Toc49857352"/>
      <w:bookmarkStart w:id="5699" w:name="_Toc56677193"/>
      <w:bookmarkStart w:id="5700" w:name="_Toc56691716"/>
      <w:bookmarkStart w:id="5701" w:name="_Toc56698980"/>
      <w:bookmarkStart w:id="5702" w:name="_Toc89035230"/>
      <w:bookmarkStart w:id="5703" w:name="_Toc89065028"/>
      <w:bookmarkStart w:id="5704" w:name="_Toc89180327"/>
      <w:bookmarkStart w:id="5705" w:name="_Toc97072006"/>
      <w:bookmarkStart w:id="5706" w:name="_Toc120051411"/>
      <w:bookmarkStart w:id="5707" w:name="_Toc177506850"/>
      <w:bookmarkStart w:id="5708" w:name="_Toc183625000"/>
      <w:bookmarkStart w:id="5709" w:name="_Toc186726992"/>
      <w:r>
        <w:rPr>
          <w:sz w:val="24"/>
        </w:rPr>
        <w:t>6.3</w:t>
      </w:r>
      <w:r w:rsidR="007D2637" w:rsidRPr="001A4FB7">
        <w:rPr>
          <w:sz w:val="24"/>
        </w:rPr>
        <w:t>.1</w:t>
      </w:r>
      <w:r w:rsidR="007D2637" w:rsidRPr="001A4FB7">
        <w:rPr>
          <w:sz w:val="24"/>
        </w:rPr>
        <w:tab/>
        <w:t>API URI</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710" w:name="_Toc183625001"/>
      <w:bookmarkStart w:id="5711" w:name="_Toc186726993"/>
      <w:r>
        <w:t>6.3</w:t>
      </w:r>
      <w:r w:rsidR="007D2637">
        <w:t>.2</w:t>
      </w:r>
      <w:r w:rsidR="007D2637">
        <w:tab/>
        <w:t>Usage of HTTP</w:t>
      </w:r>
      <w:bookmarkEnd w:id="5710"/>
      <w:bookmarkEnd w:id="5711"/>
    </w:p>
    <w:p w14:paraId="3EAA78A2" w14:textId="199BC980" w:rsidR="007D2637" w:rsidRPr="000C5200" w:rsidRDefault="00866469" w:rsidP="007D2637">
      <w:pPr>
        <w:pStyle w:val="Heading4"/>
      </w:pPr>
      <w:bookmarkStart w:id="5712" w:name="_Toc183625002"/>
      <w:bookmarkStart w:id="5713" w:name="_Toc186726994"/>
      <w:r>
        <w:t>6.3</w:t>
      </w:r>
      <w:r w:rsidR="007D2637">
        <w:t>.2.1</w:t>
      </w:r>
      <w:r w:rsidR="007D2637">
        <w:tab/>
        <w:t>General</w:t>
      </w:r>
      <w:bookmarkEnd w:id="5712"/>
      <w:bookmarkEnd w:id="571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77777777" w:rsidR="007D2637" w:rsidRDefault="007D2637" w:rsidP="007D2637">
      <w:r>
        <w:t xml:space="preserve">HTTP messages and bodies for the </w:t>
      </w:r>
      <w:r w:rsidRPr="0023018E">
        <w:t>N</w:t>
      </w:r>
      <w:r>
        <w:t>lmf</w:t>
      </w:r>
      <w:r w:rsidRPr="0023018E">
        <w:t>_</w:t>
      </w:r>
      <w:r w:rsidRPr="00300E35">
        <w:rPr>
          <w:noProof/>
        </w:rPr>
        <w:t xml:space="preserve"> </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714" w:name="_Toc183625003"/>
      <w:bookmarkStart w:id="5715" w:name="_Toc186726995"/>
      <w:r>
        <w:t>6.3</w:t>
      </w:r>
      <w:r w:rsidR="007D2637">
        <w:t>.2.2</w:t>
      </w:r>
      <w:r w:rsidR="007D2637">
        <w:tab/>
        <w:t>HTTP Standard Headers</w:t>
      </w:r>
      <w:bookmarkEnd w:id="5714"/>
      <w:bookmarkEnd w:id="5715"/>
    </w:p>
    <w:p w14:paraId="6D3B56EB" w14:textId="32E6A97A" w:rsidR="007D2637" w:rsidRDefault="00866469" w:rsidP="007D2637">
      <w:pPr>
        <w:pStyle w:val="Heading5"/>
        <w:rPr>
          <w:lang w:eastAsia="zh-CN"/>
        </w:rPr>
      </w:pPr>
      <w:bookmarkStart w:id="5716" w:name="_Toc183625004"/>
      <w:bookmarkStart w:id="5717" w:name="_Toc186726996"/>
      <w:r>
        <w:t>6.3</w:t>
      </w:r>
      <w:r w:rsidR="007D2637">
        <w:t>.2.2.1</w:t>
      </w:r>
      <w:r w:rsidR="007D2637">
        <w:rPr>
          <w:rFonts w:hint="eastAsia"/>
          <w:lang w:eastAsia="zh-CN"/>
        </w:rPr>
        <w:tab/>
      </w:r>
      <w:r w:rsidR="007D2637">
        <w:rPr>
          <w:lang w:eastAsia="zh-CN"/>
        </w:rPr>
        <w:t>General</w:t>
      </w:r>
      <w:bookmarkEnd w:id="5716"/>
      <w:bookmarkEnd w:id="5717"/>
    </w:p>
    <w:p w14:paraId="188263BE" w14:textId="07B6CD75" w:rsidR="007D2637" w:rsidRDefault="00866469" w:rsidP="007D2637">
      <w:pPr>
        <w:pStyle w:val="Heading5"/>
      </w:pPr>
      <w:bookmarkStart w:id="5718" w:name="_Toc183625005"/>
      <w:bookmarkStart w:id="5719" w:name="_Toc186726997"/>
      <w:r>
        <w:t>6.3</w:t>
      </w:r>
      <w:r w:rsidR="007D2637">
        <w:t>.2.2.2</w:t>
      </w:r>
      <w:r w:rsidR="007D2637">
        <w:tab/>
        <w:t>Content type</w:t>
      </w:r>
      <w:bookmarkEnd w:id="5718"/>
      <w:bookmarkEnd w:id="5719"/>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lastRenderedPageBreak/>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5720" w:name="_Toc183625006"/>
      <w:bookmarkStart w:id="5721" w:name="_Toc186726998"/>
      <w:r>
        <w:t>6.3</w:t>
      </w:r>
      <w:r w:rsidR="007D2637">
        <w:t>.2.3</w:t>
      </w:r>
      <w:r w:rsidR="007D2637">
        <w:tab/>
        <w:t>HTTP custom headers</w:t>
      </w:r>
      <w:bookmarkEnd w:id="5720"/>
      <w:bookmarkEnd w:id="5721"/>
    </w:p>
    <w:p w14:paraId="50F6459A" w14:textId="7469D55F" w:rsidR="007D2637" w:rsidRDefault="00866469" w:rsidP="007D2637">
      <w:pPr>
        <w:pStyle w:val="Heading5"/>
        <w:rPr>
          <w:lang w:eastAsia="zh-CN"/>
        </w:rPr>
      </w:pPr>
      <w:bookmarkStart w:id="5722" w:name="_Toc183625007"/>
      <w:bookmarkStart w:id="5723" w:name="_Toc186726999"/>
      <w:r>
        <w:t>6.3</w:t>
      </w:r>
      <w:r w:rsidR="007D2637">
        <w:t>.2.3.1</w:t>
      </w:r>
      <w:r w:rsidR="007D2637">
        <w:rPr>
          <w:rFonts w:hint="eastAsia"/>
          <w:lang w:eastAsia="zh-CN"/>
        </w:rPr>
        <w:tab/>
      </w:r>
      <w:r w:rsidR="007D2637">
        <w:rPr>
          <w:lang w:eastAsia="zh-CN"/>
        </w:rPr>
        <w:t>General</w:t>
      </w:r>
      <w:bookmarkEnd w:id="5722"/>
      <w:bookmarkEnd w:id="5723"/>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724" w:name="_Toc34124567"/>
      <w:bookmarkStart w:id="5725" w:name="_Toc43207681"/>
      <w:bookmarkStart w:id="5726" w:name="_Toc49857161"/>
      <w:bookmarkStart w:id="5727" w:name="_Toc56676996"/>
      <w:bookmarkStart w:id="5728" w:name="_Toc56691519"/>
      <w:bookmarkStart w:id="5729" w:name="_Toc56698783"/>
      <w:bookmarkStart w:id="5730" w:name="_Toc89035003"/>
      <w:bookmarkStart w:id="5731" w:name="_Toc89064801"/>
      <w:bookmarkStart w:id="5732" w:name="_Toc89180100"/>
      <w:bookmarkStart w:id="5733" w:name="_Toc97071779"/>
      <w:bookmarkStart w:id="5734" w:name="_Toc120051181"/>
      <w:bookmarkStart w:id="5735" w:name="_Toc177506608"/>
      <w:bookmarkStart w:id="5736" w:name="_Toc183625008"/>
      <w:bookmarkStart w:id="5737" w:name="_Toc186727000"/>
      <w:r>
        <w:t>6.3</w:t>
      </w:r>
      <w:r w:rsidR="007D2637" w:rsidRPr="003B2883">
        <w:t>.2.4</w:t>
      </w:r>
      <w:r w:rsidR="007D2637" w:rsidRPr="003B2883">
        <w:tab/>
        <w:t>HTTP multipart messages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F85D558" w:rsidR="001032A9" w:rsidRDefault="007D2637" w:rsidP="007D2637">
      <w:r w:rsidRPr="003B2883">
        <w:t>The multipart message shall include a "type" parameter (see IETF</w:t>
      </w:r>
      <w:r>
        <w:t> </w:t>
      </w:r>
      <w:r w:rsidRPr="003B2883">
        <w:t>RFC</w:t>
      </w:r>
      <w:r>
        <w:t> </w:t>
      </w:r>
      <w:r w:rsidRPr="003B2883">
        <w:t>2387 [9])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5738" w:name="_Toc183625009"/>
      <w:bookmarkStart w:id="5739" w:name="_Toc186727001"/>
      <w:r>
        <w:t>6.3</w:t>
      </w:r>
      <w:r w:rsidR="002B50F5">
        <w:t>.3</w:t>
      </w:r>
      <w:r w:rsidR="002B50F5">
        <w:tab/>
        <w:t>Resources</w:t>
      </w:r>
      <w:bookmarkEnd w:id="5738"/>
      <w:bookmarkEnd w:id="5739"/>
    </w:p>
    <w:p w14:paraId="0C64128F" w14:textId="73A04390" w:rsidR="002B50F5" w:rsidRPr="000A7435" w:rsidRDefault="00866469" w:rsidP="002B50F5">
      <w:pPr>
        <w:pStyle w:val="Heading4"/>
      </w:pPr>
      <w:bookmarkStart w:id="5740" w:name="_Toc183625010"/>
      <w:bookmarkStart w:id="5741" w:name="_Toc186727002"/>
      <w:r>
        <w:t>6.3</w:t>
      </w:r>
      <w:r w:rsidR="002B50F5">
        <w:t>.3.1</w:t>
      </w:r>
      <w:r w:rsidR="002B50F5">
        <w:tab/>
        <w:t>Overview</w:t>
      </w:r>
      <w:bookmarkEnd w:id="5740"/>
      <w:bookmarkEnd w:id="5741"/>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7777777" w:rsidR="002B50F5" w:rsidRDefault="002B50F5" w:rsidP="002B50F5">
      <w:pPr>
        <w:pStyle w:val="TH"/>
      </w:pPr>
      <w:r>
        <w:object w:dxaOrig="7417" w:dyaOrig="3180" w14:anchorId="58AF7F91">
          <v:shape id="_x0000_i1046" type="#_x0000_t75" style="width:370.15pt;height:159.55pt" o:ole="">
            <v:imagedata r:id="rId53" o:title=""/>
          </v:shape>
          <o:OLEObject Type="Embed" ProgID="Visio.Drawing.11" ShapeID="_x0000_i1046" DrawAspect="Content" ObjectID="_1797763590"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77777777" w:rsidR="002B50F5" w:rsidRPr="00690A26" w:rsidRDefault="002B50F5" w:rsidP="00F76148">
            <w:pPr>
              <w:pStyle w:val="TAL"/>
            </w:pPr>
            <w:r w:rsidRPr="00690A26">
              <w:t>subscription</w:t>
            </w:r>
            <w:r>
              <w:t>id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5742" w:name="_Toc25156459"/>
      <w:bookmarkStart w:id="5743" w:name="_Toc34124763"/>
      <w:bookmarkStart w:id="5744" w:name="_Toc43207889"/>
      <w:bookmarkStart w:id="5745" w:name="_Toc49857362"/>
      <w:bookmarkStart w:id="5746" w:name="_Toc56677203"/>
      <w:bookmarkStart w:id="5747" w:name="_Toc56691726"/>
      <w:bookmarkStart w:id="5748" w:name="_Toc56698990"/>
      <w:bookmarkStart w:id="5749" w:name="_Toc89035240"/>
      <w:bookmarkStart w:id="5750" w:name="_Toc89065038"/>
      <w:bookmarkStart w:id="5751" w:name="_Toc89180337"/>
      <w:bookmarkStart w:id="5752" w:name="_Toc97072016"/>
      <w:bookmarkStart w:id="5753" w:name="_Toc120051421"/>
      <w:bookmarkStart w:id="5754" w:name="_Toc177506860"/>
      <w:bookmarkStart w:id="5755" w:name="_Toc183625011"/>
      <w:bookmarkStart w:id="5756" w:name="_Toc186727003"/>
      <w:bookmarkStart w:id="5757" w:name="_Hlk183032772"/>
    </w:p>
    <w:p w14:paraId="430745CE" w14:textId="3A8E8C46" w:rsidR="002B50F5" w:rsidRPr="001E1D2A" w:rsidRDefault="00866469" w:rsidP="002B50F5">
      <w:pPr>
        <w:pStyle w:val="Heading4"/>
        <w:rPr>
          <w:lang w:val="fr-FR"/>
        </w:rPr>
      </w:pPr>
      <w:r>
        <w:rPr>
          <w:lang w:val="fr-FR"/>
        </w:rPr>
        <w:lastRenderedPageBreak/>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r w:rsidR="002B50F5" w:rsidRPr="001E1D2A">
        <w:rPr>
          <w:lang w:val="fr-FR"/>
        </w:rPr>
        <w:t xml:space="preserve"> (</w:t>
      </w:r>
      <w:r w:rsidR="002B50F5">
        <w:rPr>
          <w:lang w:val="fr-FR"/>
        </w:rPr>
        <w:t>Collection)</w:t>
      </w:r>
      <w:bookmarkEnd w:id="5755"/>
      <w:bookmarkEnd w:id="5756"/>
    </w:p>
    <w:p w14:paraId="090DCAA7" w14:textId="04D793C7" w:rsidR="002B50F5" w:rsidRPr="001E1D2A" w:rsidRDefault="00866469" w:rsidP="002B50F5">
      <w:pPr>
        <w:pStyle w:val="Heading5"/>
        <w:rPr>
          <w:lang w:val="fr-FR"/>
        </w:rPr>
      </w:pPr>
      <w:bookmarkStart w:id="5758" w:name="_Toc25156460"/>
      <w:bookmarkStart w:id="5759" w:name="_Toc34124764"/>
      <w:bookmarkStart w:id="5760" w:name="_Toc43207890"/>
      <w:bookmarkStart w:id="5761" w:name="_Toc49857363"/>
      <w:bookmarkStart w:id="5762" w:name="_Toc56677204"/>
      <w:bookmarkStart w:id="5763" w:name="_Toc56691727"/>
      <w:bookmarkStart w:id="5764" w:name="_Toc56698991"/>
      <w:bookmarkStart w:id="5765" w:name="_Toc89035241"/>
      <w:bookmarkStart w:id="5766" w:name="_Toc89065039"/>
      <w:bookmarkStart w:id="5767" w:name="_Toc89180338"/>
      <w:bookmarkStart w:id="5768" w:name="_Toc97072017"/>
      <w:bookmarkStart w:id="5769" w:name="_Toc120051422"/>
      <w:bookmarkStart w:id="5770" w:name="_Toc177506861"/>
      <w:bookmarkStart w:id="5771" w:name="_Toc183625012"/>
      <w:bookmarkStart w:id="5772" w:name="_Toc186727004"/>
      <w:r>
        <w:rPr>
          <w:lang w:val="fr-FR"/>
        </w:rPr>
        <w:t>6.3</w:t>
      </w:r>
      <w:r w:rsidR="002B50F5" w:rsidRPr="00684D8D">
        <w:rPr>
          <w:lang w:val="fr-FR"/>
        </w:rPr>
        <w:t>.</w:t>
      </w:r>
      <w:r w:rsidR="002B50F5" w:rsidRPr="001E1D2A">
        <w:rPr>
          <w:lang w:val="fr-FR"/>
        </w:rPr>
        <w:t>3.2.1</w:t>
      </w:r>
      <w:r w:rsidR="002B50F5" w:rsidRPr="001E1D2A">
        <w:rPr>
          <w:lang w:val="fr-FR"/>
        </w:rPr>
        <w:tab/>
        <w:t>Description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bookmarkEnd w:id="5757"/>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5773" w:name="_Toc25156461"/>
      <w:bookmarkStart w:id="5774" w:name="_Toc34124765"/>
      <w:bookmarkStart w:id="5775" w:name="_Toc43207891"/>
      <w:bookmarkStart w:id="5776" w:name="_Toc49857364"/>
      <w:bookmarkStart w:id="5777" w:name="_Toc56677205"/>
      <w:bookmarkStart w:id="5778" w:name="_Toc56691728"/>
      <w:bookmarkStart w:id="5779" w:name="_Toc56698992"/>
      <w:bookmarkStart w:id="5780" w:name="_Toc89035242"/>
      <w:bookmarkStart w:id="5781" w:name="_Toc89065040"/>
      <w:bookmarkStart w:id="5782" w:name="_Toc89180339"/>
      <w:bookmarkStart w:id="5783" w:name="_Toc97072018"/>
      <w:bookmarkStart w:id="5784" w:name="_Toc120051423"/>
      <w:bookmarkStart w:id="5785" w:name="_Toc177506862"/>
      <w:bookmarkStart w:id="5786" w:name="_Toc183625013"/>
      <w:bookmarkStart w:id="5787" w:name="_Toc186727005"/>
      <w:r>
        <w:t>6.3</w:t>
      </w:r>
      <w:r w:rsidR="002B50F5" w:rsidRPr="003B2883">
        <w:t>.3.2.2</w:t>
      </w:r>
      <w:r w:rsidR="002B50F5" w:rsidRPr="003B2883">
        <w:tab/>
        <w:t>Resource Definition</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5788" w:name="_Toc25156462"/>
      <w:bookmarkStart w:id="5789" w:name="_Toc34124766"/>
      <w:bookmarkStart w:id="5790" w:name="_Toc43207892"/>
      <w:bookmarkStart w:id="5791" w:name="_Toc49857365"/>
      <w:bookmarkStart w:id="5792" w:name="_Toc56677206"/>
      <w:bookmarkStart w:id="5793" w:name="_Toc56691729"/>
      <w:bookmarkStart w:id="5794" w:name="_Toc56698993"/>
      <w:bookmarkStart w:id="5795" w:name="_Toc89035243"/>
      <w:bookmarkStart w:id="5796" w:name="_Toc89065041"/>
      <w:bookmarkStart w:id="5797" w:name="_Toc89180340"/>
      <w:bookmarkStart w:id="5798" w:name="_Toc97072019"/>
      <w:bookmarkStart w:id="5799" w:name="_Toc120051424"/>
      <w:bookmarkStart w:id="5800" w:name="_Toc177506863"/>
      <w:bookmarkStart w:id="5801" w:name="_Toc183625014"/>
      <w:bookmarkStart w:id="5802" w:name="_Toc186727006"/>
      <w:r>
        <w:t>6.3</w:t>
      </w:r>
      <w:r w:rsidR="002B50F5" w:rsidRPr="003B2883">
        <w:t>.3.2.3</w:t>
      </w:r>
      <w:r w:rsidR="002B50F5" w:rsidRPr="003B2883">
        <w:tab/>
        <w:t>Resource Standard Methods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62D01AFC" w14:textId="3DA31AC2" w:rsidR="002B50F5" w:rsidRPr="003B2883" w:rsidRDefault="00866469" w:rsidP="00684D8D">
      <w:pPr>
        <w:pStyle w:val="H6"/>
      </w:pPr>
      <w:bookmarkStart w:id="5803" w:name="_Toc25156463"/>
      <w:bookmarkStart w:id="5804" w:name="_Toc34124767"/>
      <w:bookmarkStart w:id="5805" w:name="_Toc43207893"/>
      <w:bookmarkStart w:id="5806" w:name="_Toc49857366"/>
      <w:bookmarkStart w:id="5807" w:name="_Toc56677207"/>
      <w:bookmarkStart w:id="5808" w:name="_Toc56691730"/>
      <w:bookmarkStart w:id="5809" w:name="_Toc56698994"/>
      <w:bookmarkStart w:id="5810" w:name="_Toc89035244"/>
      <w:bookmarkStart w:id="5811" w:name="_Toc89065042"/>
      <w:bookmarkStart w:id="5812" w:name="_Toc89180341"/>
      <w:bookmarkStart w:id="5813" w:name="_Toc97072020"/>
      <w:bookmarkStart w:id="5814" w:name="_Toc120051425"/>
      <w:bookmarkStart w:id="5815" w:name="_Toc177506864"/>
      <w:bookmarkStart w:id="5816" w:name="_Toc183625015"/>
      <w:bookmarkStart w:id="5817" w:name="_Toc186727007"/>
      <w:r>
        <w:t>6.3</w:t>
      </w:r>
      <w:r w:rsidR="002B50F5" w:rsidRPr="003B2883">
        <w:t>.3.2.3.1</w:t>
      </w:r>
      <w:r w:rsidR="002B50F5" w:rsidRPr="003B2883">
        <w:tab/>
        <w:t>POST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2B50F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2B50F5" w:rsidRPr="003B2883" w:rsidRDefault="002B50F5" w:rsidP="00F7614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5818" w:name="_Toc183625016"/>
      <w:bookmarkStart w:id="5819" w:name="_Toc186727008"/>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5818"/>
      <w:bookmarkEnd w:id="5819"/>
    </w:p>
    <w:p w14:paraId="723F82E4" w14:textId="67FD0EA0" w:rsidR="002B50F5" w:rsidRPr="001E1D2A" w:rsidRDefault="00866469" w:rsidP="002B50F5">
      <w:pPr>
        <w:pStyle w:val="Heading5"/>
        <w:rPr>
          <w:lang w:val="fr-FR"/>
        </w:rPr>
      </w:pPr>
      <w:bookmarkStart w:id="5820" w:name="_Toc183625017"/>
      <w:bookmarkStart w:id="5821" w:name="_Toc186727009"/>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5820"/>
      <w:bookmarkEnd w:id="5821"/>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5822" w:name="_Toc183625018"/>
      <w:bookmarkStart w:id="5823" w:name="_Toc186727010"/>
      <w:r>
        <w:t>6.3</w:t>
      </w:r>
      <w:r w:rsidR="002B50F5">
        <w:t>.3.3.2</w:t>
      </w:r>
      <w:r w:rsidR="002B50F5">
        <w:tab/>
        <w:t>Resource Definition</w:t>
      </w:r>
      <w:bookmarkEnd w:id="5822"/>
      <w:bookmarkEnd w:id="5823"/>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5824" w:name="_Toc183625019"/>
      <w:bookmarkStart w:id="5825" w:name="_Toc186727011"/>
      <w:r>
        <w:t>6.3</w:t>
      </w:r>
      <w:r w:rsidR="002B50F5">
        <w:t>.3.3.3</w:t>
      </w:r>
      <w:r w:rsidR="002B50F5">
        <w:tab/>
        <w:t>Resource Standard Methods</w:t>
      </w:r>
      <w:bookmarkEnd w:id="5824"/>
      <w:bookmarkEnd w:id="5825"/>
    </w:p>
    <w:p w14:paraId="2C4B1762" w14:textId="045B517F" w:rsidR="002B50F5" w:rsidRPr="003B2883" w:rsidRDefault="00866469" w:rsidP="00684D8D">
      <w:pPr>
        <w:pStyle w:val="H6"/>
      </w:pPr>
      <w:bookmarkStart w:id="5826" w:name="_Toc25156469"/>
      <w:bookmarkStart w:id="5827" w:name="_Toc34124773"/>
      <w:bookmarkStart w:id="5828" w:name="_Toc43207899"/>
      <w:bookmarkStart w:id="5829" w:name="_Toc49857372"/>
      <w:bookmarkStart w:id="5830" w:name="_Toc56677213"/>
      <w:bookmarkStart w:id="5831" w:name="_Toc56691736"/>
      <w:bookmarkStart w:id="5832" w:name="_Toc56699000"/>
      <w:bookmarkStart w:id="5833" w:name="_Toc89035250"/>
      <w:bookmarkStart w:id="5834" w:name="_Toc89065048"/>
      <w:bookmarkStart w:id="5835" w:name="_Toc89180347"/>
      <w:bookmarkStart w:id="5836" w:name="_Toc97072026"/>
      <w:bookmarkStart w:id="5837" w:name="_Toc120051431"/>
      <w:bookmarkStart w:id="5838" w:name="_Toc177506870"/>
      <w:bookmarkStart w:id="5839" w:name="_Toc183625020"/>
      <w:bookmarkStart w:id="5840" w:name="_Toc186727012"/>
      <w:r>
        <w:t>6.3</w:t>
      </w:r>
      <w:r w:rsidR="002B50F5" w:rsidRPr="003B2883">
        <w:t>.3.3.3.1</w:t>
      </w:r>
      <w:r w:rsidR="002B50F5" w:rsidRPr="003B2883">
        <w:tab/>
        <w:t>PATCH</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lastRenderedPageBreak/>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77777777"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Pr="00684D8D">
              <w:rPr>
                <w:rFonts w:eastAsia="SimSun"/>
              </w:rPr>
              <w:t>xx</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5841" w:name="_Toc183625021"/>
      <w:bookmarkStart w:id="5842" w:name="_Toc186727013"/>
      <w:r>
        <w:t>6.3</w:t>
      </w:r>
      <w:r w:rsidR="002B50F5" w:rsidRPr="003B2883">
        <w:t>.3.3.</w:t>
      </w:r>
      <w:r w:rsidR="002B50F5">
        <w:t>3.2</w:t>
      </w:r>
      <w:r w:rsidR="002B50F5" w:rsidRPr="003B2883">
        <w:tab/>
        <w:t>DELETE</w:t>
      </w:r>
      <w:bookmarkEnd w:id="5841"/>
      <w:bookmarkEnd w:id="5842"/>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55927C10" w:rsidR="002B50F5" w:rsidRPr="003B2883" w:rsidRDefault="002B50F5" w:rsidP="002B50F5">
      <w:pPr>
        <w:pStyle w:val="TH"/>
        <w:rPr>
          <w:rFonts w:cs="Arial"/>
        </w:rPr>
      </w:pPr>
      <w:r w:rsidRPr="003B2883">
        <w:lastRenderedPageBreak/>
        <w:t xml:space="preserve">Table </w:t>
      </w:r>
      <w:r w:rsidR="00866469">
        <w:t>6.3</w:t>
      </w:r>
      <w:r w:rsidRPr="003B2883">
        <w:t>.</w:t>
      </w:r>
      <w:r>
        <w:t>6</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44858C38" w:rsidR="002B50F5" w:rsidRPr="003B2883" w:rsidRDefault="002B50F5" w:rsidP="002B50F5">
      <w:pPr>
        <w:pStyle w:val="TH"/>
      </w:pPr>
      <w:r w:rsidRPr="003B2883">
        <w:t xml:space="preserve">Table </w:t>
      </w:r>
      <w:r w:rsidR="00866469">
        <w:t>6.3</w:t>
      </w:r>
      <w:r w:rsidRPr="003B2883">
        <w:t>.</w:t>
      </w:r>
      <w:r>
        <w:t>6</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3DE00FE8" w:rsidR="002B50F5" w:rsidRDefault="002B50F5" w:rsidP="002B50F5">
      <w:pPr>
        <w:pStyle w:val="TH"/>
      </w:pPr>
      <w:r w:rsidRPr="00D67AB2">
        <w:t xml:space="preserve">Table </w:t>
      </w:r>
      <w:r w:rsidR="00866469">
        <w:t>6.3</w:t>
      </w:r>
      <w:r w:rsidRPr="003B2883">
        <w:t>.</w:t>
      </w:r>
      <w:r>
        <w:t>6</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5843" w:name="_Toc25156472"/>
      <w:bookmarkStart w:id="5844" w:name="_Toc34124776"/>
      <w:bookmarkStart w:id="5845" w:name="_Toc43207902"/>
      <w:bookmarkStart w:id="5846" w:name="_Toc49857375"/>
      <w:bookmarkStart w:id="5847" w:name="_Toc56677216"/>
      <w:bookmarkStart w:id="5848" w:name="_Toc56691739"/>
      <w:bookmarkStart w:id="5849" w:name="_Toc56699003"/>
      <w:bookmarkStart w:id="5850" w:name="_Toc89035253"/>
      <w:bookmarkStart w:id="5851" w:name="_Toc89065051"/>
      <w:bookmarkStart w:id="5852" w:name="_Toc89180350"/>
      <w:bookmarkStart w:id="5853" w:name="_Toc97072029"/>
      <w:bookmarkStart w:id="5854" w:name="_Toc120051434"/>
      <w:bookmarkStart w:id="5855" w:name="_Toc177506873"/>
      <w:bookmarkStart w:id="5856" w:name="_Toc183625022"/>
      <w:bookmarkStart w:id="5857" w:name="_Toc186727014"/>
      <w:r>
        <w:t>6.3</w:t>
      </w:r>
      <w:r w:rsidR="002B50F5" w:rsidRPr="003B2883">
        <w:t>.4</w:t>
      </w:r>
      <w:r w:rsidR="002B50F5" w:rsidRPr="003B2883">
        <w:tab/>
        <w:t>Custom Operations without associated resources</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5858" w:name="_Toc25156473"/>
      <w:bookmarkStart w:id="5859" w:name="_Toc34124777"/>
      <w:bookmarkStart w:id="5860" w:name="_Toc43207903"/>
      <w:bookmarkStart w:id="5861" w:name="_Toc49857376"/>
      <w:bookmarkStart w:id="5862" w:name="_Toc56677217"/>
      <w:bookmarkStart w:id="5863" w:name="_Toc56691740"/>
      <w:bookmarkStart w:id="5864" w:name="_Toc56699004"/>
      <w:bookmarkStart w:id="5865" w:name="_Toc89035254"/>
      <w:bookmarkStart w:id="5866" w:name="_Toc89065052"/>
      <w:bookmarkStart w:id="5867" w:name="_Toc89180351"/>
      <w:bookmarkStart w:id="5868" w:name="_Toc97072030"/>
      <w:bookmarkStart w:id="5869" w:name="_Toc120051435"/>
      <w:bookmarkStart w:id="5870" w:name="_Toc177506874"/>
      <w:bookmarkStart w:id="5871" w:name="_Toc183625023"/>
      <w:bookmarkStart w:id="5872" w:name="_Toc186727015"/>
      <w:r>
        <w:lastRenderedPageBreak/>
        <w:t>6.3</w:t>
      </w:r>
      <w:r w:rsidR="002B50F5" w:rsidRPr="00634041">
        <w:t>.5</w:t>
      </w:r>
      <w:r w:rsidR="002B50F5" w:rsidRPr="00634041">
        <w:tab/>
        <w:t>Notifications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A733A0E" w14:textId="7C7EBC95" w:rsidR="002B50F5" w:rsidRDefault="00866469" w:rsidP="002B50F5">
      <w:pPr>
        <w:pStyle w:val="Heading4"/>
      </w:pPr>
      <w:bookmarkStart w:id="5873" w:name="_Toc25156474"/>
      <w:bookmarkStart w:id="5874" w:name="_Toc34124778"/>
      <w:bookmarkStart w:id="5875" w:name="_Toc43207904"/>
      <w:bookmarkStart w:id="5876" w:name="_Toc49857377"/>
      <w:bookmarkStart w:id="5877" w:name="_Toc56677218"/>
      <w:bookmarkStart w:id="5878" w:name="_Toc56691741"/>
      <w:bookmarkStart w:id="5879" w:name="_Toc56699005"/>
      <w:bookmarkStart w:id="5880" w:name="_Toc89035255"/>
      <w:bookmarkStart w:id="5881" w:name="_Toc89065053"/>
      <w:bookmarkStart w:id="5882" w:name="_Toc89180352"/>
      <w:bookmarkStart w:id="5883" w:name="_Toc97072031"/>
      <w:bookmarkStart w:id="5884" w:name="_Toc120051436"/>
      <w:bookmarkStart w:id="5885" w:name="_Toc177506875"/>
      <w:bookmarkStart w:id="5886" w:name="_Toc183625024"/>
      <w:bookmarkStart w:id="5887" w:name="_Toc186727016"/>
      <w:r>
        <w:t>6.3</w:t>
      </w:r>
      <w:r w:rsidR="002B50F5" w:rsidRPr="003B2883">
        <w:t>.5.1</w:t>
      </w:r>
      <w:r w:rsidR="002B50F5" w:rsidRPr="003B2883">
        <w:tab/>
      </w:r>
      <w:bookmarkEnd w:id="5873"/>
      <w:bookmarkEnd w:id="5874"/>
      <w:bookmarkEnd w:id="5875"/>
      <w:bookmarkEnd w:id="5876"/>
      <w:bookmarkEnd w:id="5877"/>
      <w:bookmarkEnd w:id="5878"/>
      <w:bookmarkEnd w:id="5879"/>
      <w:bookmarkEnd w:id="5880"/>
      <w:bookmarkEnd w:id="5881"/>
      <w:bookmarkEnd w:id="5882"/>
      <w:bookmarkEnd w:id="5883"/>
      <w:bookmarkEnd w:id="5884"/>
      <w:bookmarkEnd w:id="5885"/>
      <w:r w:rsidR="002B50F5">
        <w:t>Description</w:t>
      </w:r>
      <w:bookmarkEnd w:id="5886"/>
      <w:bookmarkEnd w:id="5887"/>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5888" w:name="_Toc25156475"/>
      <w:bookmarkStart w:id="5889" w:name="_Toc34124779"/>
      <w:bookmarkStart w:id="5890" w:name="_Toc43207905"/>
      <w:bookmarkStart w:id="5891" w:name="_Toc49857378"/>
      <w:bookmarkStart w:id="5892" w:name="_Toc56677219"/>
      <w:bookmarkStart w:id="5893" w:name="_Toc56691742"/>
      <w:bookmarkStart w:id="5894" w:name="_Toc56699006"/>
      <w:bookmarkStart w:id="5895" w:name="_Toc89035256"/>
      <w:bookmarkStart w:id="5896" w:name="_Toc89065054"/>
      <w:bookmarkStart w:id="5897" w:name="_Toc89180353"/>
      <w:bookmarkStart w:id="5898" w:name="_Toc97072032"/>
      <w:bookmarkStart w:id="5899" w:name="_Toc120051437"/>
      <w:bookmarkStart w:id="5900" w:name="_Toc177506876"/>
      <w:bookmarkStart w:id="5901" w:name="_Toc183625025"/>
      <w:bookmarkStart w:id="5902" w:name="_Toc186727017"/>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5903" w:name="_Toc25156476"/>
      <w:bookmarkStart w:id="5904" w:name="_Toc34124780"/>
      <w:bookmarkStart w:id="5905" w:name="_Toc43207906"/>
      <w:bookmarkStart w:id="5906" w:name="_Toc49857379"/>
      <w:bookmarkStart w:id="5907" w:name="_Toc56677220"/>
      <w:bookmarkStart w:id="5908" w:name="_Toc56691743"/>
      <w:bookmarkStart w:id="5909" w:name="_Toc56699007"/>
      <w:bookmarkStart w:id="5910" w:name="_Toc89035257"/>
      <w:bookmarkStart w:id="5911" w:name="_Toc89065055"/>
      <w:bookmarkStart w:id="5912" w:name="_Toc89180354"/>
      <w:bookmarkStart w:id="5913" w:name="_Toc97072033"/>
      <w:bookmarkStart w:id="5914" w:name="_Toc120051438"/>
      <w:bookmarkStart w:id="5915" w:name="_Toc177506877"/>
      <w:bookmarkStart w:id="5916" w:name="_Toc183625026"/>
      <w:bookmarkStart w:id="5917" w:name="_Toc186727018"/>
      <w:r>
        <w:t>6.3</w:t>
      </w:r>
      <w:r w:rsidR="002B50F5" w:rsidRPr="003B2883">
        <w:t>.5.2.1</w:t>
      </w:r>
      <w:r w:rsidR="002B50F5" w:rsidRPr="003B2883">
        <w:tab/>
        <w:t>Notification Definition</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5918" w:name="_Toc25156477"/>
      <w:bookmarkStart w:id="5919" w:name="_Toc34124781"/>
      <w:bookmarkStart w:id="5920" w:name="_Toc43207907"/>
      <w:bookmarkStart w:id="5921" w:name="_Toc49857380"/>
      <w:bookmarkStart w:id="5922" w:name="_Toc56677221"/>
      <w:bookmarkStart w:id="5923" w:name="_Toc56691744"/>
      <w:bookmarkStart w:id="5924" w:name="_Toc56699008"/>
      <w:bookmarkStart w:id="5925" w:name="_Toc89035258"/>
      <w:bookmarkStart w:id="5926" w:name="_Toc89065056"/>
      <w:bookmarkStart w:id="5927" w:name="_Toc89180355"/>
      <w:bookmarkStart w:id="5928" w:name="_Toc97072034"/>
      <w:bookmarkStart w:id="5929" w:name="_Toc120051439"/>
      <w:bookmarkStart w:id="5930" w:name="_Toc177506878"/>
      <w:bookmarkStart w:id="5931" w:name="_Toc183625027"/>
      <w:bookmarkStart w:id="5932" w:name="_Toc186727019"/>
      <w:r>
        <w:t>6.3</w:t>
      </w:r>
      <w:r w:rsidR="002B50F5" w:rsidRPr="003B2883">
        <w:t>.5.2.3</w:t>
      </w:r>
      <w:r w:rsidR="002B50F5" w:rsidRPr="003B2883">
        <w:tab/>
        <w:t>Notification Standard Methods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A6A5C7E" w14:textId="2088E7BD" w:rsidR="002B50F5" w:rsidRPr="003B2883" w:rsidRDefault="00866469" w:rsidP="00684D8D">
      <w:pPr>
        <w:pStyle w:val="H6"/>
      </w:pPr>
      <w:bookmarkStart w:id="5933" w:name="_Toc25156478"/>
      <w:bookmarkStart w:id="5934" w:name="_Toc34124782"/>
      <w:bookmarkStart w:id="5935" w:name="_Toc43207908"/>
      <w:bookmarkStart w:id="5936" w:name="_Toc49857381"/>
      <w:bookmarkStart w:id="5937" w:name="_Toc56677222"/>
      <w:bookmarkStart w:id="5938" w:name="_Toc56691745"/>
      <w:bookmarkStart w:id="5939" w:name="_Toc56699009"/>
      <w:bookmarkStart w:id="5940" w:name="_Toc89035259"/>
      <w:bookmarkStart w:id="5941" w:name="_Toc89065057"/>
      <w:bookmarkStart w:id="5942" w:name="_Toc89180356"/>
      <w:bookmarkStart w:id="5943" w:name="_Toc97072035"/>
      <w:bookmarkStart w:id="5944" w:name="_Toc120051440"/>
      <w:bookmarkStart w:id="5945" w:name="_Toc177506879"/>
      <w:bookmarkStart w:id="5946" w:name="_Toc183625028"/>
      <w:bookmarkStart w:id="5947" w:name="_Toc186727020"/>
      <w:r>
        <w:t>6.3</w:t>
      </w:r>
      <w:r w:rsidR="002B50F5" w:rsidRPr="003B2883">
        <w:t>.5.2.3.1</w:t>
      </w:r>
      <w:r w:rsidR="002B50F5" w:rsidRPr="003B2883">
        <w:tab/>
        <w:t>POST</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5948" w:name="_Toc25156479"/>
      <w:bookmarkStart w:id="5949" w:name="_Toc34124783"/>
      <w:bookmarkStart w:id="5950" w:name="_Toc43207909"/>
      <w:bookmarkStart w:id="5951" w:name="_Toc49857382"/>
      <w:bookmarkStart w:id="5952" w:name="_Toc56677223"/>
      <w:bookmarkStart w:id="5953" w:name="_Toc56691746"/>
      <w:bookmarkStart w:id="5954" w:name="_Toc56699010"/>
      <w:bookmarkStart w:id="5955" w:name="_Toc89035260"/>
      <w:bookmarkStart w:id="5956" w:name="_Toc89065058"/>
      <w:bookmarkStart w:id="5957" w:name="_Toc89180357"/>
      <w:bookmarkStart w:id="5958" w:name="_Toc97072036"/>
      <w:bookmarkStart w:id="5959" w:name="_Toc120051441"/>
      <w:bookmarkStart w:id="5960" w:name="_Toc177506880"/>
      <w:bookmarkStart w:id="5961" w:name="_Toc183625029"/>
      <w:bookmarkStart w:id="5962" w:name="_Toc186727021"/>
      <w:r>
        <w:t>6.3</w:t>
      </w:r>
      <w:r w:rsidR="005352AA" w:rsidRPr="003B2883">
        <w:t>.</w:t>
      </w:r>
      <w:r w:rsidR="005352AA">
        <w:t>6</w:t>
      </w:r>
      <w:r w:rsidR="005352AA" w:rsidRPr="003B2883">
        <w:tab/>
        <w:t>Data Model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1DE87B2E" w14:textId="7D5141E2" w:rsidR="005352AA" w:rsidRPr="003B2883" w:rsidRDefault="00866469" w:rsidP="005352AA">
      <w:pPr>
        <w:pStyle w:val="Heading4"/>
      </w:pPr>
      <w:bookmarkStart w:id="5963" w:name="_Toc25156480"/>
      <w:bookmarkStart w:id="5964" w:name="_Toc34124784"/>
      <w:bookmarkStart w:id="5965" w:name="_Toc43207910"/>
      <w:bookmarkStart w:id="5966" w:name="_Toc49857383"/>
      <w:bookmarkStart w:id="5967" w:name="_Toc56677224"/>
      <w:bookmarkStart w:id="5968" w:name="_Toc56691747"/>
      <w:bookmarkStart w:id="5969" w:name="_Toc56699011"/>
      <w:bookmarkStart w:id="5970" w:name="_Toc89035261"/>
      <w:bookmarkStart w:id="5971" w:name="_Toc89065059"/>
      <w:bookmarkStart w:id="5972" w:name="_Toc89180358"/>
      <w:bookmarkStart w:id="5973" w:name="_Toc97072037"/>
      <w:bookmarkStart w:id="5974" w:name="_Toc120051442"/>
      <w:bookmarkStart w:id="5975" w:name="_Toc177506881"/>
      <w:bookmarkStart w:id="5976" w:name="_Toc183625030"/>
      <w:bookmarkStart w:id="5977" w:name="_Toc186727022"/>
      <w:r>
        <w:t>6.3</w:t>
      </w:r>
      <w:r w:rsidR="005352AA" w:rsidRPr="003B2883">
        <w:t>.</w:t>
      </w:r>
      <w:r w:rsidR="005352AA">
        <w:t>6</w:t>
      </w:r>
      <w:r w:rsidR="005352AA" w:rsidRPr="003B2883">
        <w:t>.1</w:t>
      </w:r>
      <w:r w:rsidR="005352AA" w:rsidRPr="003B2883">
        <w:tab/>
        <w:t>General</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B971E4C" w:rsidR="005352AA" w:rsidRPr="003B2883" w:rsidRDefault="00866469" w:rsidP="00F76148">
            <w:pPr>
              <w:pStyle w:val="TAL"/>
            </w:pPr>
            <w:r>
              <w:t>6.3</w:t>
            </w:r>
            <w:r w:rsidR="005352AA" w:rsidRPr="003B2883">
              <w:t>.6.2.4</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4F7319" w:rsidR="005352AA" w:rsidRPr="003B2883" w:rsidRDefault="00866469" w:rsidP="00F76148">
            <w:pPr>
              <w:pStyle w:val="TAL"/>
            </w:pPr>
            <w:r>
              <w:t>6.3</w:t>
            </w:r>
            <w:r w:rsidR="005352AA" w:rsidRPr="003B2883">
              <w:t>.</w:t>
            </w:r>
            <w:r w:rsidR="005352AA">
              <w:t>6</w:t>
            </w:r>
            <w:r w:rsidR="005352AA" w:rsidRPr="003B2883">
              <w:t>.2.5</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bl>
    <w:p w14:paraId="2729A64E" w14:textId="77777777" w:rsidR="005352AA" w:rsidRPr="003B2883" w:rsidRDefault="005352AA" w:rsidP="005352AA"/>
    <w:p w14:paraId="03DDC034" w14:textId="799C8C11"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5352AA" w14:paraId="55E6D35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A06C87" w14:textId="77777777" w:rsidR="005352AA" w:rsidRDefault="005352AA" w:rsidP="00F76148">
            <w:pPr>
              <w:pStyle w:val="TAL"/>
              <w:rPr>
                <w:lang w:val="fr-FR"/>
              </w:rPr>
            </w:pPr>
            <w:r w:rsidRPr="004216C9">
              <w:rPr>
                <w:lang w:eastAsia="zh-CN"/>
              </w:rPr>
              <w:t>TimeWindow</w:t>
            </w:r>
          </w:p>
        </w:tc>
        <w:tc>
          <w:tcPr>
            <w:tcW w:w="2230" w:type="dxa"/>
            <w:tcBorders>
              <w:top w:val="single" w:sz="4" w:space="0" w:color="auto"/>
              <w:left w:val="single" w:sz="4" w:space="0" w:color="auto"/>
              <w:bottom w:val="single" w:sz="4" w:space="0" w:color="auto"/>
              <w:right w:val="single" w:sz="4" w:space="0" w:color="auto"/>
            </w:tcBorders>
          </w:tcPr>
          <w:p w14:paraId="6F705706" w14:textId="77777777" w:rsidR="005352AA" w:rsidRPr="00484132" w:rsidRDefault="005352AA" w:rsidP="00F76148">
            <w:pPr>
              <w:pStyle w:val="TAL"/>
              <w:rPr>
                <w:lang w:val="en-US" w:eastAsia="zh-CN"/>
              </w:rPr>
            </w:pPr>
            <w:r>
              <w:rPr>
                <w:lang w:val="en-US" w:eastAsia="zh-CN"/>
              </w:rPr>
              <w:t>3GPP TS 29.122 [29]</w:t>
            </w:r>
          </w:p>
        </w:tc>
        <w:tc>
          <w:tcPr>
            <w:tcW w:w="5130" w:type="dxa"/>
            <w:tcBorders>
              <w:top w:val="single" w:sz="4" w:space="0" w:color="auto"/>
              <w:left w:val="single" w:sz="4" w:space="0" w:color="auto"/>
              <w:bottom w:val="single" w:sz="4" w:space="0" w:color="auto"/>
              <w:right w:val="single" w:sz="4" w:space="0" w:color="auto"/>
            </w:tcBorders>
          </w:tcPr>
          <w:p w14:paraId="43C7752B" w14:textId="77777777" w:rsidR="005352AA" w:rsidRDefault="005352AA" w:rsidP="00F76148">
            <w:pPr>
              <w:pStyle w:val="TAL"/>
              <w:rPr>
                <w:lang w:val="en-US" w:eastAsia="zh-CN"/>
              </w:rPr>
            </w:pPr>
            <w:r>
              <w:rPr>
                <w:lang w:val="en-US" w:eastAsia="zh-CN"/>
              </w:rPr>
              <w:t>Time window</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5978" w:name="_Toc25156481"/>
      <w:bookmarkStart w:id="5979" w:name="_Toc34124785"/>
      <w:bookmarkStart w:id="5980" w:name="_Toc43207911"/>
      <w:bookmarkStart w:id="5981" w:name="_Toc49857384"/>
      <w:bookmarkStart w:id="5982" w:name="_Toc56677225"/>
      <w:bookmarkStart w:id="5983" w:name="_Toc56691748"/>
      <w:bookmarkStart w:id="5984" w:name="_Toc56699012"/>
      <w:bookmarkStart w:id="5985" w:name="_Toc89035262"/>
      <w:bookmarkStart w:id="5986" w:name="_Toc89065060"/>
      <w:bookmarkStart w:id="5987" w:name="_Toc89180359"/>
      <w:bookmarkStart w:id="5988" w:name="_Toc97072038"/>
      <w:bookmarkStart w:id="5989" w:name="_Toc120051443"/>
      <w:bookmarkStart w:id="5990" w:name="_Toc177506882"/>
      <w:bookmarkStart w:id="5991" w:name="_Toc183625031"/>
      <w:bookmarkStart w:id="5992" w:name="_Toc186727023"/>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101A3C90" w14:textId="68A33A2F" w:rsidR="005352AA" w:rsidRPr="003B2883" w:rsidRDefault="00866469" w:rsidP="005352AA">
      <w:pPr>
        <w:pStyle w:val="Heading5"/>
      </w:pPr>
      <w:bookmarkStart w:id="5993" w:name="_Toc25156482"/>
      <w:bookmarkStart w:id="5994" w:name="_Toc34124786"/>
      <w:bookmarkStart w:id="5995" w:name="_Toc43207912"/>
      <w:bookmarkStart w:id="5996" w:name="_Toc49857385"/>
      <w:bookmarkStart w:id="5997" w:name="_Toc56677226"/>
      <w:bookmarkStart w:id="5998" w:name="_Toc56691749"/>
      <w:bookmarkStart w:id="5999" w:name="_Toc56699013"/>
      <w:bookmarkStart w:id="6000" w:name="_Toc89035263"/>
      <w:bookmarkStart w:id="6001" w:name="_Toc89065061"/>
      <w:bookmarkStart w:id="6002" w:name="_Toc89180360"/>
      <w:bookmarkStart w:id="6003" w:name="_Toc97072039"/>
      <w:bookmarkStart w:id="6004" w:name="_Toc120051444"/>
      <w:bookmarkStart w:id="6005" w:name="_Toc177506883"/>
      <w:bookmarkStart w:id="6006" w:name="_Toc183625032"/>
      <w:bookmarkStart w:id="6007" w:name="_Toc186727024"/>
      <w:r>
        <w:t>6.3</w:t>
      </w:r>
      <w:r w:rsidR="005352AA" w:rsidRPr="003B2883">
        <w:t>.</w:t>
      </w:r>
      <w:r w:rsidR="005352AA">
        <w:t>6</w:t>
      </w:r>
      <w:r w:rsidR="005352AA" w:rsidRPr="003B2883">
        <w:t>.2.1</w:t>
      </w:r>
      <w:r w:rsidR="005352AA" w:rsidRPr="003B2883">
        <w:tab/>
        <w:t>Introduction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008" w:name="_Toc183625033"/>
      <w:bookmarkStart w:id="6009" w:name="_Toc186727025"/>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008"/>
      <w:bookmarkEnd w:id="6009"/>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CA607C5" w14:textId="77777777" w:rsidR="005352AA" w:rsidRPr="003B2883" w:rsidRDefault="005352AA" w:rsidP="00F76148">
            <w:pPr>
              <w:pStyle w:val="TAL"/>
            </w:pPr>
            <w:r>
              <w:rPr>
                <w:rFonts w:cs="Arial"/>
                <w:szCs w:val="18"/>
              </w:rPr>
              <w:t>This IE shall be included to identify the recipients of notifications sent by LMF for data exposure services.</w:t>
            </w: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CA3767E" w14:textId="77777777" w:rsidR="005352AA" w:rsidRPr="003B2883" w:rsidRDefault="005352AA" w:rsidP="00F76148">
            <w:pPr>
              <w:pStyle w:val="TAL"/>
              <w:rPr>
                <w:noProof/>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73373B71" w14:textId="77777777" w:rsidR="005352AA" w:rsidRDefault="005352AA" w:rsidP="00F76148">
            <w:pPr>
              <w:pStyle w:val="TAL"/>
              <w:rPr>
                <w:rFonts w:cs="Arial"/>
                <w:szCs w:val="18"/>
              </w:rPr>
            </w:pPr>
            <w:r>
              <w:rPr>
                <w:lang w:eastAsia="zh-CN"/>
              </w:rPr>
              <w:t>Area of Interest</w:t>
            </w: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5352A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77777777" w:rsidR="005352AA" w:rsidRDefault="005352AA" w:rsidP="00F76148">
            <w:pPr>
              <w:pStyle w:val="TAL"/>
              <w:rPr>
                <w:lang w:eastAsia="zh-CN"/>
              </w:rPr>
            </w:pPr>
            <w:r>
              <w:rPr>
                <w:lang w:eastAsia="zh-CN"/>
              </w:rPr>
              <w:t>timeWindow</w:t>
            </w:r>
          </w:p>
        </w:tc>
        <w:tc>
          <w:tcPr>
            <w:tcW w:w="1559" w:type="dxa"/>
            <w:tcBorders>
              <w:top w:val="single" w:sz="4" w:space="0" w:color="auto"/>
              <w:left w:val="single" w:sz="4" w:space="0" w:color="auto"/>
              <w:bottom w:val="single" w:sz="4" w:space="0" w:color="auto"/>
              <w:right w:val="single" w:sz="4" w:space="0" w:color="auto"/>
            </w:tcBorders>
          </w:tcPr>
          <w:p w14:paraId="644259CF" w14:textId="77777777" w:rsidR="005352AA" w:rsidRPr="00F11966" w:rsidRDefault="005352AA" w:rsidP="00F76148">
            <w:pPr>
              <w:pStyle w:val="TAL"/>
            </w:pPr>
            <w:r>
              <w:t>TimeWindow</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77777777" w:rsidR="005352AA" w:rsidRDefault="005352AA" w:rsidP="00F76148">
            <w:pPr>
              <w:pStyle w:val="TAL"/>
              <w:rPr>
                <w:lang w:eastAsia="zh-CN"/>
              </w:rPr>
            </w:pPr>
            <w:r w:rsidRPr="00AE5E17">
              <w:t>Data collection window</w:t>
            </w:r>
            <w:r>
              <w:t>.</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5352AA" w:rsidRPr="003B2883" w:rsidRDefault="005352AA" w:rsidP="00F76148">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77777777" w:rsidR="005352AA" w:rsidRDefault="005352AA" w:rsidP="00F76148">
            <w:pPr>
              <w:pStyle w:val="TAL"/>
              <w:rPr>
                <w:lang w:eastAsia="zh-CN"/>
              </w:rPr>
            </w:pPr>
            <w:r>
              <w:rPr>
                <w:lang w:eastAsia="zh-CN"/>
              </w:rPr>
              <w:t>noSamples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82DE383" w14:textId="77777777" w:rsidR="005352AA" w:rsidRPr="00AE5E17" w:rsidRDefault="005352AA" w:rsidP="00F76148">
            <w:pPr>
              <w:pStyle w:val="TAL"/>
            </w:pPr>
            <w:r>
              <w:t>Number of samples.</w:t>
            </w: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010" w:name="_Toc25156485"/>
      <w:bookmarkStart w:id="6011" w:name="_Toc34124789"/>
      <w:bookmarkStart w:id="6012" w:name="_Toc43207915"/>
      <w:bookmarkStart w:id="6013" w:name="_Toc49857388"/>
      <w:bookmarkStart w:id="6014" w:name="_Toc56677229"/>
      <w:bookmarkStart w:id="6015" w:name="_Toc56691752"/>
      <w:bookmarkStart w:id="6016" w:name="_Toc56699016"/>
      <w:bookmarkStart w:id="6017" w:name="_Toc89035266"/>
      <w:bookmarkStart w:id="6018" w:name="_Toc89065064"/>
      <w:bookmarkStart w:id="6019" w:name="_Toc89180363"/>
      <w:bookmarkStart w:id="6020" w:name="_Toc97072042"/>
      <w:bookmarkStart w:id="6021" w:name="_Toc120051447"/>
      <w:bookmarkStart w:id="6022" w:name="_Toc177506886"/>
      <w:bookmarkStart w:id="6023" w:name="_Toc183625034"/>
      <w:bookmarkStart w:id="6024" w:name="_Toc186727026"/>
      <w:r>
        <w:t>6.3</w:t>
      </w:r>
      <w:r w:rsidR="005352AA" w:rsidRPr="003B2883">
        <w:t>.6.2.</w:t>
      </w:r>
      <w:r w:rsidR="005352AA">
        <w:t>3</w:t>
      </w:r>
      <w:r w:rsidR="005352AA" w:rsidRPr="003B2883">
        <w:tab/>
        <w:t xml:space="preserve">Type: </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r w:rsidR="005352AA">
        <w:t>LmfDataExposureNotification</w:t>
      </w:r>
      <w:bookmarkEnd w:id="6023"/>
      <w:bookmarkEnd w:id="6024"/>
    </w:p>
    <w:p w14:paraId="434DD958" w14:textId="55FEBEA7" w:rsidR="005352AA" w:rsidRPr="003B2883" w:rsidRDefault="005352AA" w:rsidP="005352AA">
      <w:pPr>
        <w:pStyle w:val="TH"/>
      </w:pPr>
      <w:r w:rsidRPr="003B2883">
        <w:rPr>
          <w:noProof/>
        </w:rPr>
        <w:t>Table </w:t>
      </w:r>
      <w:r w:rsidR="00866469">
        <w:t>6.3</w:t>
      </w:r>
      <w:r w:rsidRPr="003B2883">
        <w:t xml:space="preserve">.6.2.4-1: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6BEC9983"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563109DE" w14:textId="77777777" w:rsidR="005352AA" w:rsidRPr="003B2883" w:rsidRDefault="005352AA" w:rsidP="00F76148">
            <w:pPr>
              <w:pStyle w:val="TAL"/>
            </w:pPr>
            <w:r w:rsidRPr="003B2883">
              <w:rPr>
                <w:rFonts w:hint="eastAsia"/>
              </w:rPr>
              <w:t>subs</w:t>
            </w:r>
            <w:r>
              <w:t>criptionCorrelation</w:t>
            </w:r>
            <w:r w:rsidRPr="003B2883">
              <w:rPr>
                <w:rFonts w:hint="eastAsia"/>
              </w:rPr>
              <w:t>Id</w:t>
            </w:r>
          </w:p>
        </w:tc>
        <w:tc>
          <w:tcPr>
            <w:tcW w:w="1417" w:type="dxa"/>
            <w:tcBorders>
              <w:top w:val="single" w:sz="4" w:space="0" w:color="auto"/>
              <w:left w:val="single" w:sz="4" w:space="0" w:color="auto"/>
              <w:bottom w:val="single" w:sz="4" w:space="0" w:color="auto"/>
              <w:right w:val="single" w:sz="4" w:space="0" w:color="auto"/>
            </w:tcBorders>
          </w:tcPr>
          <w:p w14:paraId="32546D14" w14:textId="77777777" w:rsidR="005352AA" w:rsidRPr="003B2883" w:rsidRDefault="005352AA" w:rsidP="00F76148">
            <w:pPr>
              <w:pStyle w:val="TAL"/>
            </w:pPr>
            <w:r>
              <w:rPr>
                <w:lang w:val="en-US" w:eastAsia="zh-CN"/>
              </w:rPr>
              <w:t>Uri</w:t>
            </w:r>
          </w:p>
        </w:tc>
        <w:tc>
          <w:tcPr>
            <w:tcW w:w="426" w:type="dxa"/>
            <w:tcBorders>
              <w:top w:val="single" w:sz="4" w:space="0" w:color="auto"/>
              <w:left w:val="single" w:sz="4" w:space="0" w:color="auto"/>
              <w:bottom w:val="single" w:sz="4" w:space="0" w:color="auto"/>
              <w:right w:val="single" w:sz="4" w:space="0" w:color="auto"/>
            </w:tcBorders>
          </w:tcPr>
          <w:p w14:paraId="6BE97387" w14:textId="77777777" w:rsidR="005352AA" w:rsidRPr="003B2883" w:rsidRDefault="005352AA" w:rsidP="00F76148">
            <w:pPr>
              <w:pStyle w:val="TAC"/>
            </w:pPr>
            <w:r w:rsidRPr="003B2883">
              <w:rPr>
                <w:rFonts w:hint="eastAsia"/>
              </w:rPr>
              <w:t>C</w:t>
            </w:r>
          </w:p>
        </w:tc>
        <w:tc>
          <w:tcPr>
            <w:tcW w:w="1275" w:type="dxa"/>
            <w:tcBorders>
              <w:top w:val="single" w:sz="4" w:space="0" w:color="auto"/>
              <w:left w:val="single" w:sz="4" w:space="0" w:color="auto"/>
              <w:bottom w:val="single" w:sz="4" w:space="0" w:color="auto"/>
              <w:right w:val="single" w:sz="4" w:space="0" w:color="auto"/>
            </w:tcBorders>
          </w:tcPr>
          <w:p w14:paraId="7601E505" w14:textId="77777777" w:rsidR="005352AA" w:rsidRPr="003B2883" w:rsidRDefault="005352AA" w:rsidP="00F76148">
            <w:pPr>
              <w:pStyle w:val="TAL"/>
            </w:pPr>
            <w:r>
              <w:t>0..1</w:t>
            </w:r>
          </w:p>
        </w:tc>
        <w:tc>
          <w:tcPr>
            <w:tcW w:w="3828" w:type="dxa"/>
            <w:tcBorders>
              <w:top w:val="single" w:sz="4" w:space="0" w:color="auto"/>
              <w:left w:val="single" w:sz="4" w:space="0" w:color="auto"/>
              <w:bottom w:val="single" w:sz="4" w:space="0" w:color="auto"/>
              <w:right w:val="single" w:sz="4" w:space="0" w:color="auto"/>
            </w:tcBorders>
          </w:tcPr>
          <w:p w14:paraId="41BBEF12" w14:textId="77777777" w:rsidR="005352AA" w:rsidRPr="003B2883" w:rsidRDefault="005352AA" w:rsidP="00F76148">
            <w:pPr>
              <w:pStyle w:val="TAL"/>
              <w:rPr>
                <w:noProof/>
              </w:rPr>
            </w:pPr>
            <w:r w:rsidRPr="003B2883">
              <w:rPr>
                <w:noProof/>
              </w:rPr>
              <w:t xml:space="preserve">When present, this IE shall </w:t>
            </w:r>
            <w:r>
              <w:rPr>
                <w:noProof/>
              </w:rPr>
              <w:t xml:space="preserve">indicate </w:t>
            </w:r>
            <w:r w:rsidRPr="007E2FEA">
              <w:rPr>
                <w:lang w:eastAsia="zh-CN"/>
              </w:rPr>
              <w:t xml:space="preserve">the notification </w:t>
            </w:r>
            <w:r>
              <w:rPr>
                <w:lang w:eastAsia="zh-CN"/>
              </w:rPr>
              <w:t>for</w:t>
            </w:r>
            <w:r w:rsidRPr="007E2FEA">
              <w:rPr>
                <w:lang w:eastAsia="zh-CN"/>
              </w:rPr>
              <w:t xml:space="preserve"> the assignment of a new Subscription Correlation I</w:t>
            </w:r>
            <w:r>
              <w:rPr>
                <w:lang w:eastAsia="zh-CN"/>
              </w:rPr>
              <w:t>D</w:t>
            </w:r>
            <w:r w:rsidRPr="007E2FEA">
              <w:rPr>
                <w:lang w:eastAsia="zh-CN"/>
              </w:rPr>
              <w:t xml:space="preserve"> by the </w:t>
            </w:r>
            <w:r>
              <w:rPr>
                <w:lang w:eastAsia="zh-CN"/>
              </w:rPr>
              <w:t>LMF.</w:t>
            </w:r>
          </w:p>
        </w:tc>
        <w:tc>
          <w:tcPr>
            <w:tcW w:w="1559" w:type="dxa"/>
            <w:tcBorders>
              <w:top w:val="single" w:sz="4" w:space="0" w:color="auto"/>
              <w:left w:val="single" w:sz="4" w:space="0" w:color="auto"/>
              <w:bottom w:val="single" w:sz="4" w:space="0" w:color="auto"/>
              <w:right w:val="single" w:sz="4" w:space="0" w:color="auto"/>
            </w:tcBorders>
          </w:tcPr>
          <w:p w14:paraId="61CF61ED"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025" w:name="_Toc25156486"/>
      <w:bookmarkStart w:id="6026" w:name="_Toc34124790"/>
      <w:bookmarkStart w:id="6027" w:name="_Toc43207916"/>
      <w:bookmarkStart w:id="6028" w:name="_Toc49857389"/>
      <w:bookmarkStart w:id="6029" w:name="_Toc56677230"/>
      <w:bookmarkStart w:id="6030" w:name="_Toc56691753"/>
      <w:bookmarkStart w:id="6031" w:name="_Toc56699017"/>
      <w:bookmarkStart w:id="6032" w:name="_Toc89035267"/>
      <w:bookmarkStart w:id="6033" w:name="_Toc89065065"/>
      <w:bookmarkStart w:id="6034" w:name="_Toc89180364"/>
      <w:bookmarkStart w:id="6035" w:name="_Toc97072043"/>
      <w:bookmarkStart w:id="6036" w:name="_Toc120051448"/>
      <w:bookmarkStart w:id="6037" w:name="_Toc177506887"/>
      <w:bookmarkStart w:id="6038" w:name="_Toc183625035"/>
      <w:bookmarkStart w:id="6039" w:name="_Toc186727027"/>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5352AA" w:rsidRPr="003B2883" w14:paraId="45D79434"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00E4B927" w14:textId="77777777" w:rsidR="005352AA" w:rsidRPr="003B2883" w:rsidRDefault="005352AA" w:rsidP="00F76148">
            <w:pPr>
              <w:pStyle w:val="TAL"/>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619FC6B6" w14:textId="77777777" w:rsidR="005352AA" w:rsidRPr="003B2883" w:rsidRDefault="005352AA" w:rsidP="00F7614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49972124"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5DF2C08" w14:textId="77777777" w:rsidR="005352AA" w:rsidRPr="003B2883" w:rsidRDefault="005352AA" w:rsidP="00F7614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1DA91376" w14:textId="77777777" w:rsidR="005352AA" w:rsidRPr="003B2883" w:rsidRDefault="005352AA" w:rsidP="00F76148">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UTC </w:t>
            </w:r>
            <w:r w:rsidRPr="003B2883">
              <w:rPr>
                <w:rFonts w:cs="Arial"/>
                <w:szCs w:val="18"/>
              </w:rPr>
              <w:t>time.</w:t>
            </w:r>
          </w:p>
        </w:tc>
        <w:tc>
          <w:tcPr>
            <w:tcW w:w="1418" w:type="dxa"/>
            <w:tcBorders>
              <w:top w:val="single" w:sz="4" w:space="0" w:color="auto"/>
              <w:left w:val="single" w:sz="4" w:space="0" w:color="auto"/>
              <w:bottom w:val="single" w:sz="4" w:space="0" w:color="auto"/>
              <w:right w:val="single" w:sz="4" w:space="0" w:color="auto"/>
            </w:tcBorders>
          </w:tcPr>
          <w:p w14:paraId="7A5C6690" w14:textId="77777777" w:rsidR="005352AA" w:rsidRPr="003B2883" w:rsidRDefault="005352AA" w:rsidP="00F76148">
            <w:pPr>
              <w:pStyle w:val="TAL"/>
              <w:rPr>
                <w:rFonts w:cs="Arial"/>
                <w:szCs w:val="18"/>
              </w:rPr>
            </w:pPr>
          </w:p>
        </w:tc>
      </w:tr>
      <w:tr w:rsidR="005352AA"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77777777" w:rsidR="005352AA" w:rsidRPr="003B2883" w:rsidRDefault="005352AA" w:rsidP="00F76148">
            <w:pPr>
              <w:pStyle w:val="TAL"/>
            </w:pPr>
            <w:r>
              <w:t>samplingData</w:t>
            </w:r>
          </w:p>
        </w:tc>
        <w:tc>
          <w:tcPr>
            <w:tcW w:w="1343" w:type="dxa"/>
            <w:tcBorders>
              <w:top w:val="single" w:sz="4" w:space="0" w:color="auto"/>
              <w:left w:val="single" w:sz="4" w:space="0" w:color="auto"/>
              <w:bottom w:val="single" w:sz="4" w:space="0" w:color="auto"/>
              <w:right w:val="single" w:sz="4" w:space="0" w:color="auto"/>
            </w:tcBorders>
          </w:tcPr>
          <w:p w14:paraId="6D119965" w14:textId="77777777" w:rsidR="005352AA" w:rsidRPr="003B2883" w:rsidRDefault="005352AA" w:rsidP="00F76148">
            <w:pPr>
              <w:pStyle w:val="TAL"/>
            </w:pPr>
            <w:r>
              <w:t>FFS</w:t>
            </w:r>
          </w:p>
        </w:tc>
        <w:tc>
          <w:tcPr>
            <w:tcW w:w="567" w:type="dxa"/>
            <w:tcBorders>
              <w:top w:val="single" w:sz="4" w:space="0" w:color="auto"/>
              <w:left w:val="single" w:sz="4" w:space="0" w:color="auto"/>
              <w:bottom w:val="single" w:sz="4" w:space="0" w:color="auto"/>
              <w:right w:val="single" w:sz="4" w:space="0" w:color="auto"/>
            </w:tcBorders>
          </w:tcPr>
          <w:p w14:paraId="5736B199" w14:textId="77777777" w:rsidR="005352AA" w:rsidRPr="003B2883" w:rsidRDefault="005352AA" w:rsidP="00F76148">
            <w:pPr>
              <w:pStyle w:val="TAC"/>
            </w:pPr>
            <w:r>
              <w:t>FFS</w:t>
            </w:r>
          </w:p>
        </w:tc>
        <w:tc>
          <w:tcPr>
            <w:tcW w:w="1134" w:type="dxa"/>
            <w:tcBorders>
              <w:top w:val="single" w:sz="4" w:space="0" w:color="auto"/>
              <w:left w:val="single" w:sz="4" w:space="0" w:color="auto"/>
              <w:bottom w:val="single" w:sz="4" w:space="0" w:color="auto"/>
              <w:right w:val="single" w:sz="4" w:space="0" w:color="auto"/>
            </w:tcBorders>
          </w:tcPr>
          <w:p w14:paraId="684828CD" w14:textId="77777777" w:rsidR="005352AA" w:rsidRPr="003B2883" w:rsidRDefault="005352AA" w:rsidP="00F76148">
            <w:pPr>
              <w:pStyle w:val="TAL"/>
            </w:pPr>
            <w:r>
              <w:t>FFS</w:t>
            </w:r>
          </w:p>
        </w:tc>
        <w:tc>
          <w:tcPr>
            <w:tcW w:w="3827" w:type="dxa"/>
            <w:tcBorders>
              <w:top w:val="single" w:sz="4" w:space="0" w:color="auto"/>
              <w:left w:val="single" w:sz="4" w:space="0" w:color="auto"/>
              <w:bottom w:val="single" w:sz="4" w:space="0" w:color="auto"/>
              <w:right w:val="single" w:sz="4" w:space="0" w:color="auto"/>
            </w:tcBorders>
          </w:tcPr>
          <w:p w14:paraId="335221BB" w14:textId="77777777" w:rsidR="005352AA" w:rsidRDefault="005352AA" w:rsidP="00F76148">
            <w:pPr>
              <w:pStyle w:val="TAL"/>
              <w:rPr>
                <w:rFonts w:cs="Arial"/>
                <w:szCs w:val="18"/>
                <w:lang w:val="en-US"/>
              </w:rPr>
            </w:pPr>
            <w:r>
              <w:rPr>
                <w:rFonts w:cs="Arial"/>
                <w:szCs w:val="18"/>
                <w:lang w:val="en-US"/>
              </w:rPr>
              <w:t>FFS</w:t>
            </w:r>
          </w:p>
          <w:p w14:paraId="70E4D3EE" w14:textId="77777777" w:rsidR="005352AA" w:rsidRPr="003B2883" w:rsidRDefault="005352AA" w:rsidP="00F7614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5352AA" w:rsidRPr="003B2883" w:rsidRDefault="005352AA" w:rsidP="00F76148">
            <w:pPr>
              <w:pStyle w:val="TAL"/>
              <w:rPr>
                <w:rFonts w:cs="Arial"/>
                <w:szCs w:val="18"/>
              </w:rPr>
            </w:pPr>
          </w:p>
        </w:tc>
      </w:tr>
    </w:tbl>
    <w:p w14:paraId="1125438B" w14:textId="77777777" w:rsidR="005352AA" w:rsidRDefault="005352AA" w:rsidP="005352AA"/>
    <w:p w14:paraId="68CEE959" w14:textId="11685683" w:rsidR="005352AA" w:rsidRDefault="00DF5DB9" w:rsidP="005352AA">
      <w:pPr>
        <w:pStyle w:val="EditorsNote"/>
      </w:pPr>
      <w:r w:rsidRPr="00634041">
        <w:rPr>
          <w:rStyle w:val="EditorsNoteChar"/>
        </w:rPr>
        <w:t xml:space="preserve">Editor's note: The data samples used for </w:t>
      </w:r>
      <w:r w:rsidRPr="00634041">
        <w:rPr>
          <w:rStyle w:val="EditorsNoteChar"/>
          <w:rFonts w:eastAsia="DengXian"/>
        </w:rPr>
        <w:t>LMF-based AI/ML Positioning</w:t>
      </w:r>
      <w:r w:rsidRPr="00634041">
        <w:rPr>
          <w:rStyle w:val="EditorsNoteChar"/>
        </w:rPr>
        <w:t xml:space="preserve"> will be decided by RAN WGs</w:t>
      </w:r>
      <w:r w:rsidRPr="00346266">
        <w:t>.</w:t>
      </w:r>
    </w:p>
    <w:p w14:paraId="64DAE55B" w14:textId="0CC3604D" w:rsidR="005352AA" w:rsidRDefault="00866469" w:rsidP="005352AA">
      <w:pPr>
        <w:pStyle w:val="Heading4"/>
        <w:rPr>
          <w:lang w:val="en-US"/>
        </w:rPr>
      </w:pPr>
      <w:bookmarkStart w:id="6040" w:name="_Toc183625036"/>
      <w:bookmarkStart w:id="6041" w:name="_Toc186727028"/>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040"/>
      <w:bookmarkEnd w:id="6041"/>
    </w:p>
    <w:p w14:paraId="3C9DAEB9" w14:textId="46C83289" w:rsidR="005352AA" w:rsidRDefault="00866469" w:rsidP="005352AA">
      <w:pPr>
        <w:pStyle w:val="Heading5"/>
      </w:pPr>
      <w:bookmarkStart w:id="6042" w:name="_Toc183625037"/>
      <w:bookmarkStart w:id="6043" w:name="_Toc186727029"/>
      <w:r>
        <w:t>6.3</w:t>
      </w:r>
      <w:r w:rsidR="005352AA">
        <w:t>.6.3.1</w:t>
      </w:r>
      <w:r w:rsidR="005352AA">
        <w:tab/>
        <w:t>Introduction</w:t>
      </w:r>
      <w:bookmarkEnd w:id="6042"/>
      <w:bookmarkEnd w:id="6043"/>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044" w:name="_Toc183625038"/>
      <w:bookmarkStart w:id="6045" w:name="_Toc186727030"/>
      <w:r>
        <w:t>6.3</w:t>
      </w:r>
      <w:r w:rsidR="005352AA">
        <w:t>.6.3.2</w:t>
      </w:r>
      <w:r w:rsidR="005352AA">
        <w:tab/>
        <w:t>Simple data types</w:t>
      </w:r>
      <w:bookmarkEnd w:id="6044"/>
      <w:bookmarkEnd w:id="6045"/>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5D0FED33" w14:textId="265FD784" w:rsidR="005352AA" w:rsidRDefault="00866469" w:rsidP="005352AA">
      <w:pPr>
        <w:pStyle w:val="Heading4"/>
        <w:rPr>
          <w:lang w:val="en-US"/>
        </w:rPr>
      </w:pPr>
      <w:bookmarkStart w:id="6046" w:name="_Toc183625039"/>
      <w:bookmarkStart w:id="6047" w:name="_Toc186727031"/>
      <w:r>
        <w:rPr>
          <w:lang w:val="en-US"/>
        </w:rPr>
        <w:lastRenderedPageBreak/>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046"/>
      <w:bookmarkEnd w:id="6047"/>
    </w:p>
    <w:p w14:paraId="470B9BB6" w14:textId="679EBB0E" w:rsidR="005352AA" w:rsidRPr="003B2883" w:rsidRDefault="00866469" w:rsidP="005352AA">
      <w:pPr>
        <w:pStyle w:val="Heading5"/>
        <w:rPr>
          <w:lang w:val="en-US"/>
        </w:rPr>
      </w:pPr>
      <w:bookmarkStart w:id="6048" w:name="_Toc25156435"/>
      <w:bookmarkStart w:id="6049" w:name="_Toc34124739"/>
      <w:bookmarkStart w:id="6050" w:name="_Toc43207865"/>
      <w:bookmarkStart w:id="6051" w:name="_Toc49857338"/>
      <w:bookmarkStart w:id="6052" w:name="_Toc56677178"/>
      <w:bookmarkStart w:id="6053" w:name="_Toc56691701"/>
      <w:bookmarkStart w:id="6054" w:name="_Toc56698965"/>
      <w:bookmarkStart w:id="6055" w:name="_Toc89035214"/>
      <w:bookmarkStart w:id="6056" w:name="_Toc89065012"/>
      <w:bookmarkStart w:id="6057" w:name="_Toc89180311"/>
      <w:bookmarkStart w:id="6058" w:name="_Toc97071990"/>
      <w:bookmarkStart w:id="6059" w:name="_Toc120051395"/>
      <w:bookmarkStart w:id="6060" w:name="_Toc177506834"/>
      <w:bookmarkStart w:id="6061" w:name="_Toc183625040"/>
      <w:bookmarkStart w:id="6062" w:name="_Toc186727032"/>
      <w:r>
        <w:rPr>
          <w:lang w:val="en-US"/>
        </w:rPr>
        <w:t>6.3</w:t>
      </w:r>
      <w:r w:rsidR="005352AA" w:rsidRPr="003B2883">
        <w:rPr>
          <w:lang w:val="en-US"/>
        </w:rPr>
        <w:t>.6.4.1</w:t>
      </w:r>
      <w:r w:rsidR="005352AA" w:rsidRPr="003B2883">
        <w:rPr>
          <w:lang w:val="en-US"/>
        </w:rPr>
        <w:tab/>
        <w:t>Introduction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6063" w:name="_Toc183625041"/>
      <w:bookmarkStart w:id="6064" w:name="_Toc186727033"/>
      <w:r>
        <w:t>6.3</w:t>
      </w:r>
      <w:r w:rsidR="005352AA">
        <w:t>.6.4.2</w:t>
      </w:r>
      <w:r w:rsidR="005352AA">
        <w:tab/>
        <w:t>Binary data types</w:t>
      </w:r>
      <w:bookmarkEnd w:id="6063"/>
      <w:bookmarkEnd w:id="6064"/>
    </w:p>
    <w:p w14:paraId="316CCC33" w14:textId="2FDEFDD9" w:rsidR="005352AA" w:rsidRDefault="005352AA" w:rsidP="005352AA">
      <w:pPr>
        <w:pStyle w:val="TH"/>
      </w:pPr>
      <w:r w:rsidRPr="009C4D60">
        <w:t xml:space="preserve">Table </w:t>
      </w:r>
      <w:r w:rsidR="00866469">
        <w:t>6.3</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6065" w:name="_Toc25156514"/>
      <w:bookmarkStart w:id="6066" w:name="_Toc34124819"/>
      <w:bookmarkStart w:id="6067" w:name="_Toc43207948"/>
      <w:bookmarkStart w:id="6068" w:name="_Toc49857421"/>
      <w:bookmarkStart w:id="6069" w:name="_Toc56677264"/>
      <w:bookmarkStart w:id="6070" w:name="_Toc56691787"/>
      <w:bookmarkStart w:id="6071" w:name="_Toc56699051"/>
      <w:bookmarkStart w:id="6072" w:name="_Toc89035307"/>
      <w:bookmarkStart w:id="6073" w:name="_Toc89065105"/>
      <w:bookmarkStart w:id="6074" w:name="_Toc89180404"/>
      <w:bookmarkStart w:id="6075" w:name="_Toc97072089"/>
      <w:bookmarkStart w:id="6076" w:name="_Toc120051494"/>
      <w:bookmarkStart w:id="6077" w:name="_Toc177506935"/>
      <w:bookmarkStart w:id="6078" w:name="_Toc183625042"/>
      <w:bookmarkStart w:id="6079" w:name="_Toc186727034"/>
      <w:r>
        <w:t>6.3</w:t>
      </w:r>
      <w:r w:rsidR="005352AA" w:rsidRPr="003B2883">
        <w:t>.7</w:t>
      </w:r>
      <w:r w:rsidR="005352AA" w:rsidRPr="003B2883">
        <w:tab/>
        <w:t>Error Handling</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791735C0" w14:textId="77A7AF61" w:rsidR="005352AA" w:rsidRPr="003B2883" w:rsidRDefault="00866469" w:rsidP="005352AA">
      <w:pPr>
        <w:pStyle w:val="Heading4"/>
      </w:pPr>
      <w:bookmarkStart w:id="6080" w:name="_Toc25156515"/>
      <w:bookmarkStart w:id="6081" w:name="_Toc34124820"/>
      <w:bookmarkStart w:id="6082" w:name="_Toc43207949"/>
      <w:bookmarkStart w:id="6083" w:name="_Toc49857422"/>
      <w:bookmarkStart w:id="6084" w:name="_Toc56677265"/>
      <w:bookmarkStart w:id="6085" w:name="_Toc56691788"/>
      <w:bookmarkStart w:id="6086" w:name="_Toc56699052"/>
      <w:bookmarkStart w:id="6087" w:name="_Toc89035308"/>
      <w:bookmarkStart w:id="6088" w:name="_Toc89065106"/>
      <w:bookmarkStart w:id="6089" w:name="_Toc89180405"/>
      <w:bookmarkStart w:id="6090" w:name="_Toc97072090"/>
      <w:bookmarkStart w:id="6091" w:name="_Toc120051495"/>
      <w:bookmarkStart w:id="6092" w:name="_Toc177506936"/>
      <w:bookmarkStart w:id="6093" w:name="_Toc183625043"/>
      <w:bookmarkStart w:id="6094" w:name="_Toc186727035"/>
      <w:r>
        <w:t>6.3</w:t>
      </w:r>
      <w:r w:rsidR="005352AA" w:rsidRPr="003B2883">
        <w:t>.7.1</w:t>
      </w:r>
      <w:r w:rsidR="005352AA" w:rsidRPr="003B2883">
        <w:tab/>
        <w:t>General</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095" w:name="_Toc25156516"/>
      <w:bookmarkStart w:id="6096" w:name="_Toc34124821"/>
      <w:bookmarkStart w:id="6097" w:name="_Toc43207950"/>
      <w:bookmarkStart w:id="6098" w:name="_Toc49857423"/>
      <w:bookmarkStart w:id="6099" w:name="_Toc56677266"/>
      <w:bookmarkStart w:id="6100" w:name="_Toc56691789"/>
      <w:bookmarkStart w:id="6101" w:name="_Toc56699053"/>
      <w:bookmarkStart w:id="6102" w:name="_Toc89035309"/>
      <w:bookmarkStart w:id="6103" w:name="_Toc89065107"/>
      <w:bookmarkStart w:id="6104" w:name="_Toc89180406"/>
      <w:bookmarkStart w:id="6105" w:name="_Toc97072091"/>
      <w:bookmarkStart w:id="6106" w:name="_Toc120051496"/>
      <w:bookmarkStart w:id="6107" w:name="_Toc177506937"/>
      <w:bookmarkStart w:id="6108" w:name="_Toc183625044"/>
      <w:bookmarkStart w:id="6109" w:name="_Toc186727036"/>
      <w:r>
        <w:t>6.3</w:t>
      </w:r>
      <w:r w:rsidR="005352AA" w:rsidRPr="003B2883">
        <w:t>.7.2</w:t>
      </w:r>
      <w:r w:rsidR="005352AA" w:rsidRPr="003B2883">
        <w:tab/>
        <w:t>Protocol Errors</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4FE10C60" w14:textId="77777777" w:rsidR="007812F0" w:rsidRPr="003B2883" w:rsidRDefault="007812F0" w:rsidP="005352AA"/>
    <w:p w14:paraId="701F1B2E" w14:textId="143B005B" w:rsidR="005352AA" w:rsidRPr="0027247C" w:rsidRDefault="00866469" w:rsidP="005352AA">
      <w:pPr>
        <w:pStyle w:val="Heading3"/>
        <w:rPr>
          <w:lang w:val="en-US"/>
        </w:rPr>
      </w:pPr>
      <w:bookmarkStart w:id="6110" w:name="_Toc25156519"/>
      <w:bookmarkStart w:id="6111" w:name="_Toc34124824"/>
      <w:bookmarkStart w:id="6112" w:name="_Toc43207953"/>
      <w:bookmarkStart w:id="6113" w:name="_Toc49857426"/>
      <w:bookmarkStart w:id="6114" w:name="_Toc56677269"/>
      <w:bookmarkStart w:id="6115" w:name="_Toc56691792"/>
      <w:bookmarkStart w:id="6116" w:name="_Toc56699056"/>
      <w:bookmarkStart w:id="6117" w:name="_Toc89035312"/>
      <w:bookmarkStart w:id="6118" w:name="_Toc89065110"/>
      <w:bookmarkStart w:id="6119" w:name="_Toc89180409"/>
      <w:bookmarkStart w:id="6120" w:name="_Toc97072094"/>
      <w:bookmarkStart w:id="6121" w:name="_Toc120051499"/>
      <w:bookmarkStart w:id="6122" w:name="_Toc177506940"/>
      <w:bookmarkStart w:id="6123" w:name="_Toc183625045"/>
      <w:bookmarkStart w:id="6124" w:name="_Toc186727037"/>
      <w:r>
        <w:rPr>
          <w:lang w:val="en-US"/>
        </w:rPr>
        <w:t>6.3</w:t>
      </w:r>
      <w:r w:rsidR="005352AA" w:rsidRPr="0027247C">
        <w:rPr>
          <w:lang w:val="en-US"/>
        </w:rPr>
        <w:t>.</w:t>
      </w:r>
      <w:r w:rsidR="005352AA">
        <w:rPr>
          <w:lang w:val="en-US"/>
        </w:rPr>
        <w:t>8</w:t>
      </w:r>
      <w:r w:rsidR="005352AA" w:rsidRPr="0027247C">
        <w:rPr>
          <w:lang w:val="en-US"/>
        </w:rPr>
        <w:tab/>
        <w:t>Security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4629D48" w14:textId="77777777" w:rsidR="005352AA" w:rsidRPr="0027247C" w:rsidRDefault="005352AA" w:rsidP="005352AA">
      <w:pPr>
        <w:rPr>
          <w:lang w:val="en-US"/>
        </w:rPr>
      </w:pPr>
      <w:r w:rsidRPr="0027247C">
        <w:rPr>
          <w:lang w:val="en-US"/>
        </w:rPr>
        <w:t>As indicated in 3GPP TS 33.501 [27],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[28]), using the "Client Credentials" authorization grant, where the NRF (see 3GPP TS 29.510 [29]) plays the role of the authorization server.</w:t>
      </w:r>
    </w:p>
    <w:p w14:paraId="0638D0D1" w14:textId="77777777" w:rsidR="005352AA" w:rsidRPr="0027247C" w:rsidRDefault="005352AA" w:rsidP="005352AA">
      <w:pPr>
        <w:rPr>
          <w:lang w:val="en-US"/>
        </w:rPr>
      </w:pPr>
    </w:p>
    <w:p w14:paraId="4CAF8691" w14:textId="77777777"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sidRPr="00BE5ECB">
        <w:rPr>
          <w:lang w:val="en-US"/>
        </w:rPr>
        <w:t xml:space="preserve"> </w:t>
      </w:r>
      <w:r w:rsidRPr="0027247C">
        <w:rPr>
          <w:lang w:val="en-US"/>
        </w:rPr>
        <w:t>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[29], clause 5.4.2.2.</w:t>
      </w:r>
    </w:p>
    <w:p w14:paraId="04CA3BB3" w14:textId="77777777" w:rsidR="005352AA" w:rsidRPr="0027247C" w:rsidRDefault="005352AA" w:rsidP="005352AA">
      <w:pPr>
        <w:rPr>
          <w:lang w:val="en-US"/>
        </w:rPr>
      </w:pP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77777777"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[27];</w:t>
      </w:r>
    </w:p>
    <w:p w14:paraId="48C325BA" w14:textId="3975A71A" w:rsidR="005352AA" w:rsidRDefault="005352AA" w:rsidP="005352AA">
      <w:pPr>
        <w:pStyle w:val="TH"/>
      </w:pPr>
      <w:r>
        <w:t>Table </w:t>
      </w:r>
      <w:r w:rsidR="00866469">
        <w:t>6.3</w:t>
      </w:r>
      <w:r>
        <w:t>.8-1: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6A3F68CD" w:rsidR="005352AA" w:rsidRPr="0027247C" w:rsidRDefault="00866469" w:rsidP="005352AA">
      <w:pPr>
        <w:pStyle w:val="Heading3"/>
      </w:pPr>
      <w:bookmarkStart w:id="6125" w:name="_Toc56677270"/>
      <w:bookmarkStart w:id="6126" w:name="_Toc56691793"/>
      <w:bookmarkStart w:id="6127" w:name="_Toc56699057"/>
      <w:bookmarkStart w:id="6128" w:name="_Toc89035313"/>
      <w:bookmarkStart w:id="6129" w:name="_Toc89065111"/>
      <w:bookmarkStart w:id="6130" w:name="_Toc89180410"/>
      <w:bookmarkStart w:id="6131" w:name="_Toc97072095"/>
      <w:bookmarkStart w:id="6132" w:name="_Toc120051500"/>
      <w:bookmarkStart w:id="6133" w:name="_Toc177506941"/>
      <w:bookmarkStart w:id="6134" w:name="_Toc183625046"/>
      <w:bookmarkStart w:id="6135" w:name="_Toc186727038"/>
      <w:r>
        <w:t>6.3</w:t>
      </w:r>
      <w:r w:rsidR="005352AA" w:rsidRPr="0027247C">
        <w:t>.</w:t>
      </w:r>
      <w:r w:rsidR="005352AA">
        <w:t>9</w:t>
      </w:r>
      <w:r w:rsidR="005352AA" w:rsidRPr="0027247C">
        <w:tab/>
        <w:t>HTTP redirection</w:t>
      </w:r>
      <w:bookmarkEnd w:id="6125"/>
      <w:bookmarkEnd w:id="6126"/>
      <w:bookmarkEnd w:id="6127"/>
      <w:bookmarkEnd w:id="6128"/>
      <w:bookmarkEnd w:id="6129"/>
      <w:bookmarkEnd w:id="6130"/>
      <w:bookmarkEnd w:id="6131"/>
      <w:bookmarkEnd w:id="6132"/>
      <w:bookmarkEnd w:id="6133"/>
      <w:bookmarkEnd w:id="6134"/>
      <w:bookmarkEnd w:id="6135"/>
    </w:p>
    <w:p w14:paraId="4AC36EB9" w14:textId="77777777"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 See the ES3XX feature in clause 6.2.8.</w:t>
      </w:r>
    </w:p>
    <w:p w14:paraId="467B9E2D" w14:textId="77777777" w:rsidR="005352AA" w:rsidRPr="0027247C" w:rsidRDefault="005352AA" w:rsidP="005352AA"/>
    <w:p w14:paraId="0F6FFE91" w14:textId="77777777" w:rsidR="005352AA" w:rsidRPr="0027247C" w:rsidRDefault="005352AA" w:rsidP="005352AA">
      <w:r w:rsidRPr="0027247C">
        <w:lastRenderedPageBreak/>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5685A876" w14:textId="77777777" w:rsidR="005352AA" w:rsidRPr="0027247C" w:rsidRDefault="005352AA" w:rsidP="005352AA"/>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6136" w:name="_Toc20150442"/>
      <w:bookmarkStart w:id="6137" w:name="_Toc25168732"/>
      <w:bookmarkStart w:id="6138" w:name="_Toc27593151"/>
      <w:bookmarkStart w:id="6139" w:name="_Toc34148027"/>
      <w:bookmarkStart w:id="6140" w:name="_Toc36463411"/>
      <w:bookmarkStart w:id="6141" w:name="_Toc43215251"/>
      <w:bookmarkStart w:id="6142" w:name="_Toc45032499"/>
      <w:bookmarkStart w:id="6143" w:name="_Toc49849988"/>
      <w:bookmarkStart w:id="6144" w:name="_Toc51873502"/>
      <w:bookmarkStart w:id="6145" w:name="_Toc56517630"/>
      <w:bookmarkStart w:id="6146" w:name="_Toc58594531"/>
      <w:bookmarkStart w:id="6147" w:name="_Toc67686045"/>
      <w:bookmarkStart w:id="6148" w:name="_Toc74993872"/>
      <w:bookmarkStart w:id="6149" w:name="_Toc82716462"/>
      <w:bookmarkStart w:id="6150" w:name="_Toc88818749"/>
      <w:bookmarkStart w:id="6151" w:name="_Toc90650671"/>
      <w:bookmarkStart w:id="6152" w:name="_Toc98506340"/>
      <w:bookmarkStart w:id="6153" w:name="_Toc106639398"/>
      <w:bookmarkStart w:id="6154" w:name="_Toc106639625"/>
      <w:bookmarkStart w:id="6155" w:name="_Toc114779135"/>
      <w:bookmarkStart w:id="6156" w:name="_Toc122097052"/>
      <w:bookmarkStart w:id="6157" w:name="_Toc130844273"/>
      <w:bookmarkStart w:id="6158" w:name="_Toc138411981"/>
      <w:bookmarkStart w:id="6159" w:name="_Toc145956179"/>
      <w:bookmarkStart w:id="6160" w:name="_Toc153887621"/>
      <w:bookmarkStart w:id="6161" w:name="_Toc161905510"/>
      <w:bookmarkStart w:id="6162" w:name="_Toc170210113"/>
      <w:bookmarkStart w:id="6163" w:name="_Toc177550909"/>
      <w:bookmarkStart w:id="6164" w:name="_Toc183625047"/>
      <w:bookmarkStart w:id="6165" w:name="_Toc186727039"/>
      <w:bookmarkEnd w:id="273"/>
      <w:r>
        <w:rPr>
          <w:noProof/>
        </w:rPr>
        <w:t>Annex A (normative):</w:t>
      </w:r>
      <w:r w:rsidR="009B5010">
        <w:rPr>
          <w:noProof/>
        </w:rPr>
        <w:br/>
      </w:r>
      <w:r>
        <w:rPr>
          <w:noProof/>
        </w:rPr>
        <w:t>OpenAPI specification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3907BCF6" w14:textId="77777777" w:rsidR="00EB7848" w:rsidRDefault="00EB7848" w:rsidP="009B5010">
      <w:pPr>
        <w:pStyle w:val="Heading1"/>
      </w:pPr>
      <w:bookmarkStart w:id="6166" w:name="_Toc20150443"/>
      <w:bookmarkStart w:id="6167" w:name="_Toc25168733"/>
      <w:bookmarkStart w:id="6168" w:name="_Toc27593152"/>
      <w:bookmarkStart w:id="6169" w:name="_Toc34148028"/>
      <w:bookmarkStart w:id="6170" w:name="_Toc36463412"/>
      <w:bookmarkStart w:id="6171" w:name="_Toc43215252"/>
      <w:bookmarkStart w:id="6172" w:name="_Toc45032500"/>
      <w:bookmarkStart w:id="6173" w:name="_Toc49849989"/>
      <w:bookmarkStart w:id="6174" w:name="_Toc51873503"/>
      <w:bookmarkStart w:id="6175" w:name="_Toc56517631"/>
      <w:bookmarkStart w:id="6176" w:name="_Toc58594532"/>
      <w:bookmarkStart w:id="6177" w:name="_Toc67686046"/>
      <w:bookmarkStart w:id="6178" w:name="_Toc74993873"/>
      <w:bookmarkStart w:id="6179" w:name="_Toc82716463"/>
      <w:bookmarkStart w:id="6180" w:name="_Toc88818750"/>
      <w:bookmarkStart w:id="6181" w:name="_Toc90650672"/>
      <w:bookmarkStart w:id="6182" w:name="_Toc98506341"/>
      <w:bookmarkStart w:id="6183" w:name="_Toc106639626"/>
      <w:bookmarkStart w:id="6184" w:name="_Toc114779136"/>
      <w:bookmarkStart w:id="6185" w:name="_Toc122097053"/>
      <w:bookmarkStart w:id="6186" w:name="_Toc130844274"/>
      <w:bookmarkStart w:id="6187" w:name="_Toc138411982"/>
      <w:bookmarkStart w:id="6188" w:name="_Toc145956180"/>
      <w:bookmarkStart w:id="6189" w:name="_Toc153887622"/>
      <w:bookmarkStart w:id="6190" w:name="_Toc161905511"/>
      <w:bookmarkStart w:id="6191" w:name="_Toc170210114"/>
      <w:bookmarkStart w:id="6192" w:name="_Toc177550910"/>
      <w:bookmarkStart w:id="6193" w:name="_Toc183625048"/>
      <w:bookmarkStart w:id="6194" w:name="_Toc186727040"/>
      <w:r>
        <w:t>A.1</w:t>
      </w:r>
      <w:r>
        <w:tab/>
        <w:t>General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6195" w:name="_Toc20150444"/>
      <w:bookmarkStart w:id="6196" w:name="_Toc25168734"/>
      <w:bookmarkStart w:id="6197" w:name="_Toc27593153"/>
      <w:bookmarkStart w:id="6198" w:name="_Toc34148029"/>
      <w:bookmarkStart w:id="6199" w:name="_Toc36463413"/>
      <w:bookmarkStart w:id="6200" w:name="_Toc43215253"/>
      <w:bookmarkStart w:id="6201" w:name="_Toc45032501"/>
      <w:bookmarkStart w:id="6202" w:name="_Toc49849990"/>
      <w:bookmarkStart w:id="6203" w:name="_Toc51873504"/>
      <w:bookmarkStart w:id="6204" w:name="_Toc56517632"/>
      <w:bookmarkStart w:id="6205" w:name="_Toc58594533"/>
      <w:bookmarkStart w:id="6206" w:name="_Toc67686047"/>
      <w:bookmarkStart w:id="6207" w:name="_Toc74993874"/>
      <w:bookmarkStart w:id="6208" w:name="_Toc82716464"/>
      <w:bookmarkStart w:id="6209" w:name="_Toc88818751"/>
      <w:bookmarkStart w:id="6210" w:name="_Toc90650673"/>
      <w:bookmarkStart w:id="6211" w:name="_Toc98506342"/>
      <w:bookmarkStart w:id="6212" w:name="_Toc106639627"/>
      <w:bookmarkStart w:id="6213" w:name="_Toc114779137"/>
      <w:bookmarkStart w:id="6214" w:name="_Toc122097054"/>
      <w:bookmarkStart w:id="6215" w:name="_Toc130844275"/>
      <w:bookmarkStart w:id="6216" w:name="_Toc138411983"/>
      <w:bookmarkStart w:id="6217" w:name="_Toc145956181"/>
      <w:bookmarkStart w:id="6218" w:name="_Toc153887623"/>
      <w:bookmarkStart w:id="6219" w:name="_Toc161905512"/>
      <w:bookmarkStart w:id="6220" w:name="_Toc170210115"/>
      <w:bookmarkStart w:id="6221" w:name="_Toc177550911"/>
      <w:bookmarkStart w:id="6222" w:name="_Toc183625049"/>
      <w:bookmarkStart w:id="6223" w:name="_Toc186727041"/>
      <w:bookmarkStart w:id="6224" w:name="_Hlk160537101"/>
      <w:r>
        <w:t>A.2</w:t>
      </w:r>
      <w:r>
        <w:tab/>
        <w:t>Nlmf_Location API</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097A48AA"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0442E1">
        <w:rPr>
          <w:lang w:val="en-US"/>
        </w:rPr>
        <w:t>2</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40FB8782" w:rsidR="00EB7848" w:rsidRDefault="00EB7848" w:rsidP="00EB7848">
      <w:pPr>
        <w:pStyle w:val="PL"/>
      </w:pPr>
      <w:r>
        <w:t xml:space="preserve">    © 202</w:t>
      </w:r>
      <w:r w:rsidR="00CD2ABC">
        <w:t>4</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3425B61"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0442E1">
        <w:rPr>
          <w:lang w:val="en-US"/>
        </w:rPr>
        <w:t>1</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224"/>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lastRenderedPageBreak/>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lastRenderedPageBreak/>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lastRenderedPageBreak/>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lastRenderedPageBreak/>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lastRenderedPageBreak/>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lastRenderedPageBreak/>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lastRenderedPageBreak/>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lastRenderedPageBreak/>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lastRenderedPageBreak/>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1C7ED225" w14:textId="4067441E" w:rsidR="00735296" w:rsidRPr="007E2486" w:rsidRDefault="00735296" w:rsidP="00436FFE">
      <w:pPr>
        <w:pStyle w:val="PL"/>
        <w:rPr>
          <w:lang w:val="en-US"/>
        </w:rPr>
      </w:pPr>
      <w:r w:rsidRPr="007E2486">
        <w:t xml:space="preserve">          $ref: 'TS29122_MonitoringEvent.yaml</w:t>
      </w:r>
      <w:r w:rsidR="00D12EDC">
        <w:t>#</w:t>
      </w:r>
      <w:r w:rsidRPr="007E2486">
        <w:t>/components/schemas/UpLocRepAddrAfRm'</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lastRenderedPageBreak/>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lastRenderedPageBreak/>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lastRenderedPageBreak/>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lastRenderedPageBreak/>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lastRenderedPageBreak/>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lastRenderedPageBreak/>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lastRenderedPageBreak/>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lastRenderedPageBreak/>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lastRenderedPageBreak/>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73C3A092" w14:textId="77777777" w:rsidR="00E22586" w:rsidRDefault="00E22586" w:rsidP="00E22586">
      <w:pPr>
        <w:pStyle w:val="PL"/>
        <w:rPr>
          <w:lang w:val="en-US" w:eastAsia="zh-CN"/>
        </w:rPr>
      </w:pPr>
      <w:r>
        <w:rPr>
          <w:lang w:val="en-US"/>
        </w:rPr>
        <w:t xml:space="preserve">        - eventReportMessage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lastRenderedPageBreak/>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lastRenderedPageBreak/>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lastRenderedPageBreak/>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lastRenderedPageBreak/>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lastRenderedPageBreak/>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7777777" w:rsidR="00786199" w:rsidRPr="00EB1C3D" w:rsidRDefault="00786199" w:rsidP="00786199">
      <w:pPr>
        <w:pStyle w:val="PL"/>
      </w:pPr>
      <w:r w:rsidRPr="00EB1C3D">
        <w:t xml:space="preserve">        ecgi:</w:t>
      </w:r>
    </w:p>
    <w:p w14:paraId="3A3454D4" w14:textId="77777777" w:rsidR="00786199" w:rsidRDefault="00786199" w:rsidP="00786199">
      <w:pPr>
        <w:pStyle w:val="PL"/>
      </w:pPr>
      <w:r w:rsidRPr="00EB1C3D">
        <w:t xml:space="preserve">          $ref: 'TS29571_CommonData.yaml#/components/schemas/Ecgi'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lastRenderedPageBreak/>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lastRenderedPageBreak/>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lastRenderedPageBreak/>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lastRenderedPageBreak/>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lastRenderedPageBreak/>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lastRenderedPageBreak/>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lastRenderedPageBreak/>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6225" w:name="_Toc25168735"/>
      <w:bookmarkStart w:id="6226" w:name="_Toc27593154"/>
      <w:bookmarkStart w:id="6227" w:name="_Toc34148030"/>
      <w:bookmarkStart w:id="6228" w:name="_Toc36463414"/>
      <w:bookmarkStart w:id="6229" w:name="_Toc43215254"/>
      <w:bookmarkStart w:id="6230" w:name="_Toc45032502"/>
      <w:bookmarkStart w:id="6231" w:name="_Toc49849991"/>
      <w:bookmarkStart w:id="6232" w:name="_Toc51873505"/>
      <w:bookmarkStart w:id="6233" w:name="_Toc56517633"/>
      <w:bookmarkStart w:id="6234" w:name="_Toc58594534"/>
      <w:bookmarkStart w:id="6235" w:name="_Toc67686048"/>
      <w:bookmarkStart w:id="6236" w:name="_Toc74993875"/>
      <w:bookmarkStart w:id="6237" w:name="_Toc82716465"/>
      <w:bookmarkStart w:id="6238" w:name="_Toc88818752"/>
      <w:bookmarkStart w:id="6239" w:name="_Toc90650674"/>
      <w:bookmarkStart w:id="6240" w:name="_Toc98506343"/>
      <w:bookmarkStart w:id="6241" w:name="_Toc106639628"/>
      <w:bookmarkStart w:id="6242" w:name="_Toc114779138"/>
      <w:bookmarkStart w:id="6243" w:name="_Toc122097055"/>
      <w:bookmarkStart w:id="6244" w:name="_Toc130844276"/>
      <w:bookmarkStart w:id="6245" w:name="_Toc138411984"/>
      <w:bookmarkStart w:id="6246" w:name="_Toc145956182"/>
      <w:bookmarkStart w:id="6247" w:name="_Toc153887624"/>
      <w:bookmarkStart w:id="6248" w:name="_Toc161905513"/>
      <w:bookmarkStart w:id="6249" w:name="_Toc170210116"/>
      <w:bookmarkStart w:id="6250" w:name="_Toc177550912"/>
      <w:bookmarkStart w:id="6251" w:name="_Toc183625050"/>
      <w:bookmarkStart w:id="6252" w:name="_Toc186727042"/>
      <w:r>
        <w:t>A.3</w:t>
      </w:r>
      <w:r>
        <w:tab/>
        <w:t>Nlmf_Broadcast API</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lastRenderedPageBreak/>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lastRenderedPageBreak/>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lastRenderedPageBreak/>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6253" w:name="_Toc25156616"/>
      <w:bookmarkStart w:id="6254" w:name="_Toc34124921"/>
      <w:bookmarkStart w:id="6255" w:name="_Toc43208057"/>
      <w:bookmarkStart w:id="6256" w:name="_Toc49857524"/>
      <w:bookmarkStart w:id="6257" w:name="_Toc56677370"/>
      <w:bookmarkStart w:id="6258" w:name="_Toc56691893"/>
      <w:bookmarkStart w:id="6259" w:name="_Toc56699157"/>
      <w:bookmarkStart w:id="6260" w:name="_Toc89035526"/>
      <w:bookmarkStart w:id="6261" w:name="_Toc89065325"/>
      <w:bookmarkStart w:id="6262" w:name="_Toc89180626"/>
      <w:bookmarkStart w:id="6263" w:name="_Toc97072321"/>
      <w:bookmarkStart w:id="6264" w:name="_Toc120051737"/>
      <w:bookmarkStart w:id="6265" w:name="_Toc177507192"/>
      <w:bookmarkStart w:id="6266" w:name="_Toc183625051"/>
      <w:bookmarkStart w:id="6267" w:name="_Toc186727043"/>
      <w:r w:rsidRPr="004046FC">
        <w:lastRenderedPageBreak/>
        <w:t>A.</w:t>
      </w:r>
      <w:r w:rsidR="00FF1997">
        <w:t>4</w:t>
      </w:r>
      <w:r w:rsidRPr="004046FC">
        <w:tab/>
        <w:t>Nlmf_DataExposure API</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77777777" w:rsidR="00B10703" w:rsidRPr="003B2883" w:rsidRDefault="00B10703" w:rsidP="00B10703">
      <w:pPr>
        <w:pStyle w:val="PL"/>
      </w:pPr>
      <w:r w:rsidRPr="003B2883">
        <w:t xml:space="preserve">  version: </w:t>
      </w:r>
      <w:r>
        <w:t>1.0.0-alpha.1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009B9544" w:rsidR="00B10703" w:rsidRPr="003B2883" w:rsidRDefault="00B10703" w:rsidP="00B10703">
      <w:pPr>
        <w:pStyle w:val="PL"/>
      </w:pPr>
      <w:r w:rsidRPr="009B58B7">
        <w:t xml:space="preserve">    </w:t>
      </w:r>
      <w:r w:rsidRPr="003B2883">
        <w:t>© 20</w:t>
      </w:r>
      <w:r>
        <w:t>24</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77777777" w:rsidR="00B10703" w:rsidRDefault="00B10703" w:rsidP="00B10703">
      <w:pPr>
        <w:pStyle w:val="PL"/>
        <w:rPr>
          <w:lang w:val="en-US"/>
        </w:rPr>
      </w:pPr>
      <w:r>
        <w:rPr>
          <w:lang w:val="en-US"/>
        </w:rPr>
        <w:t xml:space="preserve">  description: 3GPP TS 29.572 V19.1.0;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77777777" w:rsidR="00B10703" w:rsidRPr="003B2883" w:rsidRDefault="00B10703" w:rsidP="00B10703">
      <w:pPr>
        <w:pStyle w:val="PL"/>
      </w:pPr>
      <w:r w:rsidRPr="003B2883">
        <w:t xml:space="preserve">      summary: N</w:t>
      </w:r>
      <w:r>
        <w:t>l</w:t>
      </w:r>
      <w:r w:rsidRPr="003B2883">
        <w:t>mf_</w:t>
      </w:r>
      <w:r>
        <w:t xml:space="preserve">Data </w:t>
      </w:r>
      <w:r w:rsidRPr="003B2883">
        <w:t>Exposure Subscribe service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77777777" w:rsidR="00B10703" w:rsidRPr="003B2883" w:rsidRDefault="00B10703" w:rsidP="00B10703">
      <w:pPr>
        <w:pStyle w:val="PL"/>
      </w:pPr>
      <w:r w:rsidRPr="003B2883">
        <w:t xml:space="preserve">          description: Subsription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lastRenderedPageBreak/>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77777777" w:rsidR="00B10703" w:rsidRPr="003B2883" w:rsidRDefault="00B10703" w:rsidP="00B10703">
      <w:pPr>
        <w:pStyle w:val="PL"/>
      </w:pPr>
      <w:r w:rsidRPr="003B2883">
        <w:t xml:space="preserve">        on</w:t>
      </w:r>
      <w:r>
        <w:t>LmfDataExposureSubscriptionNotification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lastRenderedPageBreak/>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77777777" w:rsidR="00B10703" w:rsidRPr="00FE0ACD" w:rsidRDefault="00B10703" w:rsidP="00B10703">
      <w:pPr>
        <w:pStyle w:val="PL"/>
      </w:pPr>
      <w:r w:rsidRPr="00FE0ACD">
        <w:t xml:space="preserve">          description: Subsription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lastRenderedPageBreak/>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626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626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12782757" w14:textId="77777777" w:rsidR="00B10703" w:rsidRDefault="00B10703" w:rsidP="00B10703">
      <w:pPr>
        <w:pStyle w:val="PL"/>
        <w:rPr>
          <w:lang w:val="en-US"/>
        </w:rPr>
      </w:pPr>
      <w:r>
        <w:rPr>
          <w:lang w:val="en-US"/>
        </w:rPr>
        <w:t xml:space="preserve">        </w:t>
      </w:r>
      <w:r>
        <w:rPr>
          <w:lang w:eastAsia="zh-CN"/>
        </w:rPr>
        <w:t>timeWindow</w:t>
      </w:r>
      <w:r>
        <w:rPr>
          <w:lang w:val="en-US"/>
        </w:rPr>
        <w:t>:</w:t>
      </w:r>
    </w:p>
    <w:p w14:paraId="35459F8D" w14:textId="77777777" w:rsidR="009D501B" w:rsidRDefault="00B10703" w:rsidP="00B10703">
      <w:pPr>
        <w:pStyle w:val="PL"/>
        <w:rPr>
          <w:lang w:val="en-US"/>
        </w:rPr>
      </w:pPr>
      <w:r>
        <w:rPr>
          <w:lang w:val="en-US"/>
        </w:rPr>
        <w:t xml:space="preserve">          $ref: '</w:t>
      </w:r>
      <w:r w:rsidRPr="00F57A29">
        <w:t>TS29122_CommonData.yaml</w:t>
      </w:r>
      <w:r>
        <w:rPr>
          <w:lang w:val="en-US"/>
        </w:rPr>
        <w:t>#/components/schemas/</w:t>
      </w:r>
      <w:r>
        <w:t>TimeWindow</w:t>
      </w:r>
      <w:r>
        <w:rPr>
          <w:lang w:val="en-US"/>
        </w:rPr>
        <w:t>'</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693FB319" w14:textId="77777777" w:rsidR="00B10703" w:rsidRPr="00EB110F" w:rsidRDefault="00B10703" w:rsidP="00B10703">
      <w:pPr>
        <w:pStyle w:val="PL"/>
      </w:pPr>
      <w:r w:rsidRPr="00EB110F">
        <w:t xml:space="preserve">        </w:t>
      </w:r>
      <w:r w:rsidRPr="00EB110F">
        <w:rPr>
          <w:rFonts w:hint="eastAsia"/>
        </w:rPr>
        <w:t>subs</w:t>
      </w:r>
      <w:r w:rsidRPr="00EB110F">
        <w:t>cription</w:t>
      </w:r>
      <w:r>
        <w:t>Correlation</w:t>
      </w:r>
      <w:r w:rsidRPr="00EB110F">
        <w:rPr>
          <w:rFonts w:hint="eastAsia"/>
        </w:rPr>
        <w:t>Id</w:t>
      </w:r>
      <w:r w:rsidRPr="00EB110F">
        <w:t>:</w:t>
      </w:r>
    </w:p>
    <w:p w14:paraId="4BC6B7D3" w14:textId="77777777" w:rsidR="00B10703" w:rsidRDefault="00B10703" w:rsidP="00B10703">
      <w:pPr>
        <w:pStyle w:val="PL"/>
        <w:rPr>
          <w:lang w:val="en-US"/>
        </w:rPr>
      </w:pPr>
      <w:r w:rsidRPr="00FE0ACD">
        <w:rPr>
          <w:lang w:val="en-US"/>
        </w:rPr>
        <w:t xml:space="preserve">          $ref: 'TS29571_CommonData.yaml#/components/schemas/</w:t>
      </w:r>
      <w:r>
        <w:rPr>
          <w:lang w:val="en-US"/>
        </w:rPr>
        <w:t>Uri</w:t>
      </w:r>
      <w:r w:rsidRPr="00FE0ACD">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2DB756F1" w14:textId="77777777" w:rsidR="00B10703" w:rsidRPr="00F17B9F" w:rsidRDefault="00B10703" w:rsidP="00B10703">
      <w:pPr>
        <w:pStyle w:val="PL"/>
      </w:pPr>
      <w:r w:rsidRPr="00F17B9F">
        <w:t xml:space="preserve">        timestamp:</w:t>
      </w:r>
    </w:p>
    <w:p w14:paraId="6D8F1C36" w14:textId="77777777" w:rsidR="00B10703" w:rsidRPr="00F17B9F" w:rsidRDefault="00B10703" w:rsidP="00B10703">
      <w:pPr>
        <w:pStyle w:val="PL"/>
      </w:pPr>
      <w:r w:rsidRPr="00F17B9F">
        <w:t xml:space="preserve">          $ref: 'TS29571_CommonData.yaml#/components/schemas/DateTime'</w:t>
      </w:r>
    </w:p>
    <w:p w14:paraId="263A3A75" w14:textId="77777777" w:rsidR="00B10703" w:rsidRPr="00F17B9F" w:rsidRDefault="00B10703" w:rsidP="00B10703">
      <w:pPr>
        <w:pStyle w:val="PL"/>
      </w:pPr>
      <w:r w:rsidRPr="00F17B9F">
        <w:t xml:space="preserve">      required:</w:t>
      </w:r>
    </w:p>
    <w:p w14:paraId="22E15147" w14:textId="77777777" w:rsidR="00B10703" w:rsidRPr="00F17B9F" w:rsidRDefault="00B10703" w:rsidP="00B10703">
      <w:pPr>
        <w:pStyle w:val="PL"/>
      </w:pPr>
      <w:r w:rsidRPr="00F17B9F">
        <w:t xml:space="preserve">        - timestamp</w:t>
      </w:r>
    </w:p>
    <w:p w14:paraId="38F7E22A" w14:textId="77777777" w:rsidR="00B10703" w:rsidRPr="000F6ABB" w:rsidRDefault="00B10703"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6269" w:name="_Toc20150445"/>
      <w:bookmarkStart w:id="6270" w:name="_Toc25168736"/>
      <w:bookmarkStart w:id="6271" w:name="_Toc27593155"/>
      <w:bookmarkStart w:id="6272" w:name="_Toc34148031"/>
      <w:bookmarkStart w:id="6273" w:name="_Toc36463415"/>
      <w:bookmarkStart w:id="6274" w:name="_Toc43215255"/>
      <w:bookmarkStart w:id="6275" w:name="_Toc45032503"/>
      <w:bookmarkStart w:id="6276" w:name="_Toc49849992"/>
      <w:bookmarkStart w:id="6277" w:name="_Toc51873506"/>
      <w:bookmarkStart w:id="6278" w:name="_Toc56517634"/>
      <w:bookmarkStart w:id="6279" w:name="_Toc58594535"/>
      <w:bookmarkStart w:id="6280" w:name="_Toc67686049"/>
      <w:bookmarkStart w:id="6281" w:name="_Toc74993876"/>
      <w:bookmarkStart w:id="6282" w:name="_Toc82716466"/>
      <w:bookmarkStart w:id="6283" w:name="_Toc88818753"/>
      <w:bookmarkStart w:id="6284" w:name="_Toc90650675"/>
      <w:bookmarkStart w:id="6285" w:name="_Toc98506344"/>
      <w:bookmarkStart w:id="6286" w:name="_Toc106639629"/>
      <w:bookmarkStart w:id="6287" w:name="_Toc114779139"/>
      <w:bookmarkStart w:id="6288" w:name="_Toc122097056"/>
      <w:bookmarkStart w:id="6289" w:name="_Toc130844277"/>
      <w:bookmarkStart w:id="6290" w:name="_Toc138411985"/>
      <w:bookmarkStart w:id="6291" w:name="_Toc145956183"/>
      <w:bookmarkStart w:id="6292" w:name="_Toc153887625"/>
      <w:bookmarkStart w:id="6293" w:name="_Toc161905514"/>
      <w:bookmarkStart w:id="6294" w:name="_Toc170210117"/>
      <w:bookmarkStart w:id="6295" w:name="_Toc177550913"/>
      <w:bookmarkStart w:id="6296" w:name="_Toc183625052"/>
      <w:bookmarkStart w:id="6297" w:name="_Toc186727044"/>
      <w:r w:rsidRPr="004D3578">
        <w:lastRenderedPageBreak/>
        <w:t xml:space="preserve">Annex </w:t>
      </w:r>
      <w:r>
        <w:rPr>
          <w:lang w:eastAsia="zh-CN"/>
        </w:rPr>
        <w:t>B</w:t>
      </w:r>
      <w:r w:rsidRPr="004D3578">
        <w:t xml:space="preserve"> (informative):</w:t>
      </w:r>
      <w:r w:rsidR="009B5010">
        <w:br/>
      </w:r>
      <w:r>
        <w:t>Change history</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1CA26" w14:textId="77777777" w:rsidR="00E67524" w:rsidRDefault="00E67524">
      <w:r>
        <w:separator/>
      </w:r>
    </w:p>
  </w:endnote>
  <w:endnote w:type="continuationSeparator" w:id="0">
    <w:p w14:paraId="61F8FEBC" w14:textId="77777777" w:rsidR="00E67524" w:rsidRDefault="00E675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467D1" w14:textId="77777777" w:rsidR="00E67524" w:rsidRDefault="00E67524">
      <w:r>
        <w:separator/>
      </w:r>
    </w:p>
  </w:footnote>
  <w:footnote w:type="continuationSeparator" w:id="0">
    <w:p w14:paraId="5EE38560" w14:textId="77777777" w:rsidR="00E67524" w:rsidRDefault="00E675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4BD0DC36"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6A0A">
      <w:rPr>
        <w:rFonts w:ascii="Arial" w:hAnsi="Arial" w:cs="Arial"/>
        <w:b/>
        <w:noProof/>
        <w:sz w:val="18"/>
        <w:szCs w:val="18"/>
      </w:rPr>
      <w:t>3GPP TS 29.572 V19.1.0 (2024-12)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6D9A8423"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6A0A">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7DFA"/>
    <w:rsid w:val="00040095"/>
    <w:rsid w:val="00040EB6"/>
    <w:rsid w:val="000416FE"/>
    <w:rsid w:val="00042FF9"/>
    <w:rsid w:val="00043893"/>
    <w:rsid w:val="000442E1"/>
    <w:rsid w:val="000448D2"/>
    <w:rsid w:val="00045EB6"/>
    <w:rsid w:val="000463BA"/>
    <w:rsid w:val="00047160"/>
    <w:rsid w:val="000478D0"/>
    <w:rsid w:val="000503F3"/>
    <w:rsid w:val="00051186"/>
    <w:rsid w:val="00051834"/>
    <w:rsid w:val="000538AB"/>
    <w:rsid w:val="00054A22"/>
    <w:rsid w:val="000554DC"/>
    <w:rsid w:val="00055A76"/>
    <w:rsid w:val="00055F85"/>
    <w:rsid w:val="00056F0B"/>
    <w:rsid w:val="00057EDE"/>
    <w:rsid w:val="00061124"/>
    <w:rsid w:val="000615EB"/>
    <w:rsid w:val="00062023"/>
    <w:rsid w:val="000655A6"/>
    <w:rsid w:val="00067251"/>
    <w:rsid w:val="0007086E"/>
    <w:rsid w:val="00071184"/>
    <w:rsid w:val="000732AF"/>
    <w:rsid w:val="000749AF"/>
    <w:rsid w:val="00074FA0"/>
    <w:rsid w:val="0007592C"/>
    <w:rsid w:val="00077A79"/>
    <w:rsid w:val="00080512"/>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2E2F"/>
    <w:rsid w:val="000C3B5A"/>
    <w:rsid w:val="000C47C3"/>
    <w:rsid w:val="000C5B5B"/>
    <w:rsid w:val="000C5E60"/>
    <w:rsid w:val="000C6A48"/>
    <w:rsid w:val="000C6B4E"/>
    <w:rsid w:val="000D0DF6"/>
    <w:rsid w:val="000D1F46"/>
    <w:rsid w:val="000D2507"/>
    <w:rsid w:val="000D28E2"/>
    <w:rsid w:val="000D3A7E"/>
    <w:rsid w:val="000D5697"/>
    <w:rsid w:val="000D58AB"/>
    <w:rsid w:val="000D7452"/>
    <w:rsid w:val="000D74EC"/>
    <w:rsid w:val="000D7C1E"/>
    <w:rsid w:val="000E44CA"/>
    <w:rsid w:val="000E6B7D"/>
    <w:rsid w:val="000E718A"/>
    <w:rsid w:val="000F180E"/>
    <w:rsid w:val="000F2546"/>
    <w:rsid w:val="001004AF"/>
    <w:rsid w:val="001005BD"/>
    <w:rsid w:val="00100C66"/>
    <w:rsid w:val="0010256E"/>
    <w:rsid w:val="001032A9"/>
    <w:rsid w:val="00107EB4"/>
    <w:rsid w:val="00107F87"/>
    <w:rsid w:val="00110E32"/>
    <w:rsid w:val="0011225B"/>
    <w:rsid w:val="00112983"/>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60D9"/>
    <w:rsid w:val="00146339"/>
    <w:rsid w:val="0014758F"/>
    <w:rsid w:val="00150781"/>
    <w:rsid w:val="0015089E"/>
    <w:rsid w:val="001523A7"/>
    <w:rsid w:val="001546E3"/>
    <w:rsid w:val="00156BF8"/>
    <w:rsid w:val="00160B8D"/>
    <w:rsid w:val="00160E69"/>
    <w:rsid w:val="0016225B"/>
    <w:rsid w:val="00164AAB"/>
    <w:rsid w:val="00165D6D"/>
    <w:rsid w:val="001664A0"/>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91A44"/>
    <w:rsid w:val="00193C41"/>
    <w:rsid w:val="001947A7"/>
    <w:rsid w:val="00194AB1"/>
    <w:rsid w:val="001959FE"/>
    <w:rsid w:val="00195AF2"/>
    <w:rsid w:val="001963A4"/>
    <w:rsid w:val="0019769A"/>
    <w:rsid w:val="001A0869"/>
    <w:rsid w:val="001A1C57"/>
    <w:rsid w:val="001A267D"/>
    <w:rsid w:val="001A4767"/>
    <w:rsid w:val="001A4C42"/>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60DD"/>
    <w:rsid w:val="001E7C73"/>
    <w:rsid w:val="001F0C1D"/>
    <w:rsid w:val="001F1132"/>
    <w:rsid w:val="001F168B"/>
    <w:rsid w:val="001F2CBA"/>
    <w:rsid w:val="001F33CF"/>
    <w:rsid w:val="001F51FC"/>
    <w:rsid w:val="001F7875"/>
    <w:rsid w:val="001F7883"/>
    <w:rsid w:val="0020012B"/>
    <w:rsid w:val="00200B76"/>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12D1"/>
    <w:rsid w:val="00241C4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AA"/>
    <w:rsid w:val="00253566"/>
    <w:rsid w:val="002560D7"/>
    <w:rsid w:val="0025708E"/>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90B1C"/>
    <w:rsid w:val="00290E4F"/>
    <w:rsid w:val="00290E8E"/>
    <w:rsid w:val="00290F81"/>
    <w:rsid w:val="00291871"/>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CF5"/>
    <w:rsid w:val="002C442B"/>
    <w:rsid w:val="002C4FD8"/>
    <w:rsid w:val="002C5C8B"/>
    <w:rsid w:val="002C7708"/>
    <w:rsid w:val="002D2622"/>
    <w:rsid w:val="002D28A9"/>
    <w:rsid w:val="002D4F4F"/>
    <w:rsid w:val="002E00EE"/>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131B"/>
    <w:rsid w:val="00302B36"/>
    <w:rsid w:val="00303CF4"/>
    <w:rsid w:val="00303EF6"/>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6FBC"/>
    <w:rsid w:val="003472B4"/>
    <w:rsid w:val="0035150B"/>
    <w:rsid w:val="003543BC"/>
    <w:rsid w:val="0035462D"/>
    <w:rsid w:val="0035511C"/>
    <w:rsid w:val="0035792D"/>
    <w:rsid w:val="00357ECD"/>
    <w:rsid w:val="00360846"/>
    <w:rsid w:val="00362941"/>
    <w:rsid w:val="003634BA"/>
    <w:rsid w:val="0036466C"/>
    <w:rsid w:val="00365812"/>
    <w:rsid w:val="00365C5D"/>
    <w:rsid w:val="00366756"/>
    <w:rsid w:val="00371220"/>
    <w:rsid w:val="00373C6E"/>
    <w:rsid w:val="00373CF6"/>
    <w:rsid w:val="00375B97"/>
    <w:rsid w:val="00375ED8"/>
    <w:rsid w:val="003765B8"/>
    <w:rsid w:val="00382606"/>
    <w:rsid w:val="0038394E"/>
    <w:rsid w:val="003844FB"/>
    <w:rsid w:val="0038492E"/>
    <w:rsid w:val="00384F12"/>
    <w:rsid w:val="003855C4"/>
    <w:rsid w:val="003914D3"/>
    <w:rsid w:val="003959FB"/>
    <w:rsid w:val="003960BE"/>
    <w:rsid w:val="00396174"/>
    <w:rsid w:val="00397F48"/>
    <w:rsid w:val="003A117B"/>
    <w:rsid w:val="003A2348"/>
    <w:rsid w:val="003A385C"/>
    <w:rsid w:val="003A6270"/>
    <w:rsid w:val="003B0C11"/>
    <w:rsid w:val="003B1FD0"/>
    <w:rsid w:val="003B2742"/>
    <w:rsid w:val="003B30B9"/>
    <w:rsid w:val="003B6266"/>
    <w:rsid w:val="003B74CB"/>
    <w:rsid w:val="003B7C8B"/>
    <w:rsid w:val="003C0069"/>
    <w:rsid w:val="003C3971"/>
    <w:rsid w:val="003C51AC"/>
    <w:rsid w:val="003C63E2"/>
    <w:rsid w:val="003C729A"/>
    <w:rsid w:val="003D04CC"/>
    <w:rsid w:val="003D1BC0"/>
    <w:rsid w:val="003D1D31"/>
    <w:rsid w:val="003D1DD7"/>
    <w:rsid w:val="003D25D8"/>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4B56"/>
    <w:rsid w:val="00457BD2"/>
    <w:rsid w:val="00457F42"/>
    <w:rsid w:val="00460183"/>
    <w:rsid w:val="00462FFA"/>
    <w:rsid w:val="004633EE"/>
    <w:rsid w:val="00463691"/>
    <w:rsid w:val="00464E08"/>
    <w:rsid w:val="00465515"/>
    <w:rsid w:val="00465AB0"/>
    <w:rsid w:val="00467CA0"/>
    <w:rsid w:val="00470EAC"/>
    <w:rsid w:val="004737DC"/>
    <w:rsid w:val="00473F8F"/>
    <w:rsid w:val="00474075"/>
    <w:rsid w:val="004746FD"/>
    <w:rsid w:val="004778F5"/>
    <w:rsid w:val="00477988"/>
    <w:rsid w:val="0048079F"/>
    <w:rsid w:val="004827C3"/>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6AE6"/>
    <w:rsid w:val="004D0174"/>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77D8"/>
    <w:rsid w:val="005278C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7B11"/>
    <w:rsid w:val="005A17BC"/>
    <w:rsid w:val="005A18AA"/>
    <w:rsid w:val="005A2D7D"/>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6CAE"/>
    <w:rsid w:val="005D7526"/>
    <w:rsid w:val="005E2579"/>
    <w:rsid w:val="005E2CDA"/>
    <w:rsid w:val="005E3525"/>
    <w:rsid w:val="005E4B44"/>
    <w:rsid w:val="005E4BB2"/>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AEA"/>
    <w:rsid w:val="00605434"/>
    <w:rsid w:val="0060630C"/>
    <w:rsid w:val="00606C62"/>
    <w:rsid w:val="00610A6B"/>
    <w:rsid w:val="00613522"/>
    <w:rsid w:val="00614F95"/>
    <w:rsid w:val="00614FDF"/>
    <w:rsid w:val="006163CB"/>
    <w:rsid w:val="0062032F"/>
    <w:rsid w:val="00621FC6"/>
    <w:rsid w:val="00622323"/>
    <w:rsid w:val="006234B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25E8"/>
    <w:rsid w:val="006E26B4"/>
    <w:rsid w:val="006E4503"/>
    <w:rsid w:val="006E5C29"/>
    <w:rsid w:val="006E5C86"/>
    <w:rsid w:val="006E7374"/>
    <w:rsid w:val="006E7D18"/>
    <w:rsid w:val="006F0431"/>
    <w:rsid w:val="006F0EBB"/>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75B1"/>
    <w:rsid w:val="00770DA6"/>
    <w:rsid w:val="00770F0E"/>
    <w:rsid w:val="007719C7"/>
    <w:rsid w:val="00774DA4"/>
    <w:rsid w:val="0077574F"/>
    <w:rsid w:val="00775E67"/>
    <w:rsid w:val="00775FA1"/>
    <w:rsid w:val="007762BA"/>
    <w:rsid w:val="0078065D"/>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7A87"/>
    <w:rsid w:val="007A7BFD"/>
    <w:rsid w:val="007B125A"/>
    <w:rsid w:val="007B23C5"/>
    <w:rsid w:val="007B29A8"/>
    <w:rsid w:val="007B600E"/>
    <w:rsid w:val="007B7B79"/>
    <w:rsid w:val="007B7BFC"/>
    <w:rsid w:val="007C0A26"/>
    <w:rsid w:val="007C0D78"/>
    <w:rsid w:val="007C1380"/>
    <w:rsid w:val="007C3E35"/>
    <w:rsid w:val="007C524D"/>
    <w:rsid w:val="007C556D"/>
    <w:rsid w:val="007C65B4"/>
    <w:rsid w:val="007C7914"/>
    <w:rsid w:val="007C7D5F"/>
    <w:rsid w:val="007D1426"/>
    <w:rsid w:val="007D1529"/>
    <w:rsid w:val="007D1DB1"/>
    <w:rsid w:val="007D2637"/>
    <w:rsid w:val="007D5C3D"/>
    <w:rsid w:val="007D64A9"/>
    <w:rsid w:val="007D64BB"/>
    <w:rsid w:val="007D7212"/>
    <w:rsid w:val="007E08BA"/>
    <w:rsid w:val="007E1A94"/>
    <w:rsid w:val="007E2817"/>
    <w:rsid w:val="007E5D9D"/>
    <w:rsid w:val="007E6186"/>
    <w:rsid w:val="007F0621"/>
    <w:rsid w:val="007F0F4A"/>
    <w:rsid w:val="007F22EB"/>
    <w:rsid w:val="007F303B"/>
    <w:rsid w:val="007F31A6"/>
    <w:rsid w:val="007F333B"/>
    <w:rsid w:val="007F46DA"/>
    <w:rsid w:val="007F4F2C"/>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E2"/>
    <w:rsid w:val="00866469"/>
    <w:rsid w:val="0086651F"/>
    <w:rsid w:val="0086708A"/>
    <w:rsid w:val="008717DE"/>
    <w:rsid w:val="00871EE1"/>
    <w:rsid w:val="00874B25"/>
    <w:rsid w:val="008766A8"/>
    <w:rsid w:val="008768CA"/>
    <w:rsid w:val="00880BAC"/>
    <w:rsid w:val="00880C5D"/>
    <w:rsid w:val="00882771"/>
    <w:rsid w:val="00884B46"/>
    <w:rsid w:val="00885143"/>
    <w:rsid w:val="00887312"/>
    <w:rsid w:val="00890EB0"/>
    <w:rsid w:val="008910C7"/>
    <w:rsid w:val="00893A10"/>
    <w:rsid w:val="00893D66"/>
    <w:rsid w:val="0089704A"/>
    <w:rsid w:val="0089714B"/>
    <w:rsid w:val="008974BA"/>
    <w:rsid w:val="00897B3D"/>
    <w:rsid w:val="00897FA3"/>
    <w:rsid w:val="008A0446"/>
    <w:rsid w:val="008A0DF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E38"/>
    <w:rsid w:val="008F117F"/>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9CD"/>
    <w:rsid w:val="00916174"/>
    <w:rsid w:val="009169F3"/>
    <w:rsid w:val="009177F2"/>
    <w:rsid w:val="009179F6"/>
    <w:rsid w:val="00917C9E"/>
    <w:rsid w:val="00917CCB"/>
    <w:rsid w:val="00920404"/>
    <w:rsid w:val="00922BC3"/>
    <w:rsid w:val="00922DC5"/>
    <w:rsid w:val="009233FC"/>
    <w:rsid w:val="00923D4A"/>
    <w:rsid w:val="0092520F"/>
    <w:rsid w:val="00926796"/>
    <w:rsid w:val="00930119"/>
    <w:rsid w:val="00930568"/>
    <w:rsid w:val="00930D1B"/>
    <w:rsid w:val="00931D49"/>
    <w:rsid w:val="009322F1"/>
    <w:rsid w:val="00933287"/>
    <w:rsid w:val="0093502D"/>
    <w:rsid w:val="00940764"/>
    <w:rsid w:val="00941F1D"/>
    <w:rsid w:val="00942D0B"/>
    <w:rsid w:val="00942EC2"/>
    <w:rsid w:val="00943068"/>
    <w:rsid w:val="00944C89"/>
    <w:rsid w:val="0094571D"/>
    <w:rsid w:val="00946089"/>
    <w:rsid w:val="00950C85"/>
    <w:rsid w:val="00951CBB"/>
    <w:rsid w:val="00955364"/>
    <w:rsid w:val="009560BA"/>
    <w:rsid w:val="0095732C"/>
    <w:rsid w:val="0096111A"/>
    <w:rsid w:val="00963055"/>
    <w:rsid w:val="00965607"/>
    <w:rsid w:val="00965FF8"/>
    <w:rsid w:val="00966BE4"/>
    <w:rsid w:val="0096751F"/>
    <w:rsid w:val="009717B7"/>
    <w:rsid w:val="00973948"/>
    <w:rsid w:val="00974090"/>
    <w:rsid w:val="00976074"/>
    <w:rsid w:val="0097788C"/>
    <w:rsid w:val="00980D7D"/>
    <w:rsid w:val="00983F03"/>
    <w:rsid w:val="00984649"/>
    <w:rsid w:val="00984F8C"/>
    <w:rsid w:val="009852E6"/>
    <w:rsid w:val="00985315"/>
    <w:rsid w:val="00985805"/>
    <w:rsid w:val="00987244"/>
    <w:rsid w:val="00987BDB"/>
    <w:rsid w:val="0099279D"/>
    <w:rsid w:val="00993421"/>
    <w:rsid w:val="009949A3"/>
    <w:rsid w:val="00995BCA"/>
    <w:rsid w:val="00995FF9"/>
    <w:rsid w:val="009A0E6E"/>
    <w:rsid w:val="009A15F9"/>
    <w:rsid w:val="009A2465"/>
    <w:rsid w:val="009A3945"/>
    <w:rsid w:val="009A3B5E"/>
    <w:rsid w:val="009A3FF7"/>
    <w:rsid w:val="009A476C"/>
    <w:rsid w:val="009A5715"/>
    <w:rsid w:val="009A606F"/>
    <w:rsid w:val="009B02C1"/>
    <w:rsid w:val="009B1E44"/>
    <w:rsid w:val="009B204A"/>
    <w:rsid w:val="009B2138"/>
    <w:rsid w:val="009B2564"/>
    <w:rsid w:val="009B4417"/>
    <w:rsid w:val="009B5010"/>
    <w:rsid w:val="009B6A65"/>
    <w:rsid w:val="009B7782"/>
    <w:rsid w:val="009C0E9B"/>
    <w:rsid w:val="009C1C25"/>
    <w:rsid w:val="009C1C87"/>
    <w:rsid w:val="009C5BD8"/>
    <w:rsid w:val="009C6A3F"/>
    <w:rsid w:val="009D0787"/>
    <w:rsid w:val="009D0C87"/>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70FE"/>
    <w:rsid w:val="009F7397"/>
    <w:rsid w:val="00A00040"/>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44DF"/>
    <w:rsid w:val="00A247F7"/>
    <w:rsid w:val="00A250CC"/>
    <w:rsid w:val="00A256C0"/>
    <w:rsid w:val="00A26956"/>
    <w:rsid w:val="00A2702F"/>
    <w:rsid w:val="00A27486"/>
    <w:rsid w:val="00A30DDF"/>
    <w:rsid w:val="00A30E1C"/>
    <w:rsid w:val="00A33328"/>
    <w:rsid w:val="00A334F6"/>
    <w:rsid w:val="00A36A0A"/>
    <w:rsid w:val="00A4789E"/>
    <w:rsid w:val="00A531F6"/>
    <w:rsid w:val="00A5372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2E30"/>
    <w:rsid w:val="00A933CE"/>
    <w:rsid w:val="00A9384B"/>
    <w:rsid w:val="00A94C60"/>
    <w:rsid w:val="00AA0C27"/>
    <w:rsid w:val="00AA1A51"/>
    <w:rsid w:val="00AA3727"/>
    <w:rsid w:val="00AA380D"/>
    <w:rsid w:val="00AA5D57"/>
    <w:rsid w:val="00AA7CD8"/>
    <w:rsid w:val="00AB5412"/>
    <w:rsid w:val="00AB7373"/>
    <w:rsid w:val="00AC0CAF"/>
    <w:rsid w:val="00AC25E6"/>
    <w:rsid w:val="00AC3DAF"/>
    <w:rsid w:val="00AC6BC6"/>
    <w:rsid w:val="00AC7583"/>
    <w:rsid w:val="00AD17A7"/>
    <w:rsid w:val="00AD1D9A"/>
    <w:rsid w:val="00AE0188"/>
    <w:rsid w:val="00AE1E2C"/>
    <w:rsid w:val="00AE25EF"/>
    <w:rsid w:val="00AE39FD"/>
    <w:rsid w:val="00AE3DAF"/>
    <w:rsid w:val="00AE5840"/>
    <w:rsid w:val="00AE5C8F"/>
    <w:rsid w:val="00AE65E2"/>
    <w:rsid w:val="00AE7A4F"/>
    <w:rsid w:val="00AE7A7C"/>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3298"/>
    <w:rsid w:val="00B549D1"/>
    <w:rsid w:val="00B62A83"/>
    <w:rsid w:val="00B652AA"/>
    <w:rsid w:val="00B65933"/>
    <w:rsid w:val="00B664E0"/>
    <w:rsid w:val="00B6668C"/>
    <w:rsid w:val="00B67E1A"/>
    <w:rsid w:val="00B71E06"/>
    <w:rsid w:val="00B71E76"/>
    <w:rsid w:val="00B74DD7"/>
    <w:rsid w:val="00B75868"/>
    <w:rsid w:val="00B771A9"/>
    <w:rsid w:val="00B77F19"/>
    <w:rsid w:val="00B80963"/>
    <w:rsid w:val="00B85580"/>
    <w:rsid w:val="00B86D96"/>
    <w:rsid w:val="00B874F9"/>
    <w:rsid w:val="00B90C94"/>
    <w:rsid w:val="00B93086"/>
    <w:rsid w:val="00B931A2"/>
    <w:rsid w:val="00B93683"/>
    <w:rsid w:val="00B938F9"/>
    <w:rsid w:val="00B969DD"/>
    <w:rsid w:val="00BA15CF"/>
    <w:rsid w:val="00BA19ED"/>
    <w:rsid w:val="00BA1E64"/>
    <w:rsid w:val="00BA4B8D"/>
    <w:rsid w:val="00BA6377"/>
    <w:rsid w:val="00BA73D5"/>
    <w:rsid w:val="00BA7C5E"/>
    <w:rsid w:val="00BB3FF0"/>
    <w:rsid w:val="00BB72B0"/>
    <w:rsid w:val="00BC0278"/>
    <w:rsid w:val="00BC0386"/>
    <w:rsid w:val="00BC0F7D"/>
    <w:rsid w:val="00BC2587"/>
    <w:rsid w:val="00BC2D77"/>
    <w:rsid w:val="00BC3896"/>
    <w:rsid w:val="00BC5389"/>
    <w:rsid w:val="00BC6B83"/>
    <w:rsid w:val="00BD0907"/>
    <w:rsid w:val="00BD0BAD"/>
    <w:rsid w:val="00BD0D18"/>
    <w:rsid w:val="00BD3963"/>
    <w:rsid w:val="00BD472A"/>
    <w:rsid w:val="00BD7D31"/>
    <w:rsid w:val="00BD7E80"/>
    <w:rsid w:val="00BE0007"/>
    <w:rsid w:val="00BE3255"/>
    <w:rsid w:val="00BE5F06"/>
    <w:rsid w:val="00BE6E75"/>
    <w:rsid w:val="00BE794C"/>
    <w:rsid w:val="00BF128E"/>
    <w:rsid w:val="00BF26E3"/>
    <w:rsid w:val="00BF2BF3"/>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3F9"/>
    <w:rsid w:val="00C24B90"/>
    <w:rsid w:val="00C24E9A"/>
    <w:rsid w:val="00C25E9F"/>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4BC"/>
    <w:rsid w:val="00CD0F4F"/>
    <w:rsid w:val="00CD19FF"/>
    <w:rsid w:val="00CD2ABC"/>
    <w:rsid w:val="00CD30CF"/>
    <w:rsid w:val="00CD6101"/>
    <w:rsid w:val="00CD7C7A"/>
    <w:rsid w:val="00CE086A"/>
    <w:rsid w:val="00CE1A59"/>
    <w:rsid w:val="00CE2C41"/>
    <w:rsid w:val="00CE331A"/>
    <w:rsid w:val="00CE35E8"/>
    <w:rsid w:val="00CF2333"/>
    <w:rsid w:val="00CF5FC9"/>
    <w:rsid w:val="00CF6A94"/>
    <w:rsid w:val="00D01EB3"/>
    <w:rsid w:val="00D02701"/>
    <w:rsid w:val="00D02BE7"/>
    <w:rsid w:val="00D0531D"/>
    <w:rsid w:val="00D05716"/>
    <w:rsid w:val="00D06488"/>
    <w:rsid w:val="00D11287"/>
    <w:rsid w:val="00D12A22"/>
    <w:rsid w:val="00D12EDC"/>
    <w:rsid w:val="00D13EB8"/>
    <w:rsid w:val="00D1743D"/>
    <w:rsid w:val="00D200E4"/>
    <w:rsid w:val="00D2148F"/>
    <w:rsid w:val="00D22C07"/>
    <w:rsid w:val="00D22D7C"/>
    <w:rsid w:val="00D230E9"/>
    <w:rsid w:val="00D2666F"/>
    <w:rsid w:val="00D26F42"/>
    <w:rsid w:val="00D27AE0"/>
    <w:rsid w:val="00D27E81"/>
    <w:rsid w:val="00D3061F"/>
    <w:rsid w:val="00D307CD"/>
    <w:rsid w:val="00D31567"/>
    <w:rsid w:val="00D3173D"/>
    <w:rsid w:val="00D31FC8"/>
    <w:rsid w:val="00D32D8F"/>
    <w:rsid w:val="00D33F81"/>
    <w:rsid w:val="00D347BF"/>
    <w:rsid w:val="00D3670C"/>
    <w:rsid w:val="00D37C07"/>
    <w:rsid w:val="00D42410"/>
    <w:rsid w:val="00D43F1D"/>
    <w:rsid w:val="00D454A0"/>
    <w:rsid w:val="00D4682F"/>
    <w:rsid w:val="00D47C55"/>
    <w:rsid w:val="00D512DA"/>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55EB"/>
    <w:rsid w:val="00D76048"/>
    <w:rsid w:val="00D773A8"/>
    <w:rsid w:val="00D81F7A"/>
    <w:rsid w:val="00D83BFA"/>
    <w:rsid w:val="00D86526"/>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FFB"/>
    <w:rsid w:val="00E052AD"/>
    <w:rsid w:val="00E05F64"/>
    <w:rsid w:val="00E06294"/>
    <w:rsid w:val="00E067ED"/>
    <w:rsid w:val="00E0794B"/>
    <w:rsid w:val="00E10C11"/>
    <w:rsid w:val="00E10FA3"/>
    <w:rsid w:val="00E11420"/>
    <w:rsid w:val="00E14A0D"/>
    <w:rsid w:val="00E14F72"/>
    <w:rsid w:val="00E16509"/>
    <w:rsid w:val="00E16830"/>
    <w:rsid w:val="00E20040"/>
    <w:rsid w:val="00E22586"/>
    <w:rsid w:val="00E22910"/>
    <w:rsid w:val="00E2378C"/>
    <w:rsid w:val="00E24117"/>
    <w:rsid w:val="00E24880"/>
    <w:rsid w:val="00E27115"/>
    <w:rsid w:val="00E320FE"/>
    <w:rsid w:val="00E326F6"/>
    <w:rsid w:val="00E3289C"/>
    <w:rsid w:val="00E32B66"/>
    <w:rsid w:val="00E35762"/>
    <w:rsid w:val="00E367FC"/>
    <w:rsid w:val="00E36DD4"/>
    <w:rsid w:val="00E36F40"/>
    <w:rsid w:val="00E4395A"/>
    <w:rsid w:val="00E43C41"/>
    <w:rsid w:val="00E44582"/>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B61"/>
    <w:rsid w:val="00E72747"/>
    <w:rsid w:val="00E7568B"/>
    <w:rsid w:val="00E76A17"/>
    <w:rsid w:val="00E772D4"/>
    <w:rsid w:val="00E77645"/>
    <w:rsid w:val="00E81223"/>
    <w:rsid w:val="00E83CA5"/>
    <w:rsid w:val="00E83F46"/>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CB3"/>
    <w:rsid w:val="00EB1FF6"/>
    <w:rsid w:val="00EB328E"/>
    <w:rsid w:val="00EB37E4"/>
    <w:rsid w:val="00EB5192"/>
    <w:rsid w:val="00EB5437"/>
    <w:rsid w:val="00EB5D00"/>
    <w:rsid w:val="00EB663D"/>
    <w:rsid w:val="00EB7848"/>
    <w:rsid w:val="00EC01C0"/>
    <w:rsid w:val="00EC0630"/>
    <w:rsid w:val="00EC11AD"/>
    <w:rsid w:val="00EC1B43"/>
    <w:rsid w:val="00EC292A"/>
    <w:rsid w:val="00EC478F"/>
    <w:rsid w:val="00EC4A25"/>
    <w:rsid w:val="00EC7179"/>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F025A2"/>
    <w:rsid w:val="00F04712"/>
    <w:rsid w:val="00F05242"/>
    <w:rsid w:val="00F06B8F"/>
    <w:rsid w:val="00F07F81"/>
    <w:rsid w:val="00F1252A"/>
    <w:rsid w:val="00F13360"/>
    <w:rsid w:val="00F149D9"/>
    <w:rsid w:val="00F14F13"/>
    <w:rsid w:val="00F150D2"/>
    <w:rsid w:val="00F17536"/>
    <w:rsid w:val="00F212C4"/>
    <w:rsid w:val="00F228BA"/>
    <w:rsid w:val="00F22EC7"/>
    <w:rsid w:val="00F23047"/>
    <w:rsid w:val="00F260C3"/>
    <w:rsid w:val="00F26171"/>
    <w:rsid w:val="00F304B9"/>
    <w:rsid w:val="00F30B8A"/>
    <w:rsid w:val="00F32550"/>
    <w:rsid w:val="00F325C8"/>
    <w:rsid w:val="00F33A33"/>
    <w:rsid w:val="00F34DC9"/>
    <w:rsid w:val="00F35B04"/>
    <w:rsid w:val="00F37601"/>
    <w:rsid w:val="00F37EF1"/>
    <w:rsid w:val="00F423B4"/>
    <w:rsid w:val="00F42D18"/>
    <w:rsid w:val="00F43033"/>
    <w:rsid w:val="00F44979"/>
    <w:rsid w:val="00F45B18"/>
    <w:rsid w:val="00F46BA1"/>
    <w:rsid w:val="00F47362"/>
    <w:rsid w:val="00F5310A"/>
    <w:rsid w:val="00F54436"/>
    <w:rsid w:val="00F544F1"/>
    <w:rsid w:val="00F55047"/>
    <w:rsid w:val="00F554A6"/>
    <w:rsid w:val="00F61913"/>
    <w:rsid w:val="00F624ED"/>
    <w:rsid w:val="00F62736"/>
    <w:rsid w:val="00F653B8"/>
    <w:rsid w:val="00F70C36"/>
    <w:rsid w:val="00F70DA9"/>
    <w:rsid w:val="00F71443"/>
    <w:rsid w:val="00F73D84"/>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167</Pages>
  <Words>51963</Words>
  <Characters>296191</Characters>
  <Application>Microsoft Office Word</Application>
  <DocSecurity>0</DocSecurity>
  <Lines>2468</Lines>
  <Paragraphs>694</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347460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Jesus de Gregorio</cp:lastModifiedBy>
  <cp:revision>6</cp:revision>
  <cp:lastPrinted>2019-02-25T14:05:00Z</cp:lastPrinted>
  <dcterms:created xsi:type="dcterms:W3CDTF">2024-12-13T02:37:00Z</dcterms:created>
  <dcterms:modified xsi:type="dcterms:W3CDTF">2025-01-07T12:59:00Z</dcterms:modified>
</cp:coreProperties>
</file>