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F0E02B5"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r w:rsidR="009815F1">
              <w:t>1</w:t>
            </w:r>
            <w:r w:rsidRPr="001D2CEF">
              <w:t xml:space="preserve">.0 </w:t>
            </w:r>
            <w:r w:rsidRPr="001D2CEF">
              <w:rPr>
                <w:sz w:val="32"/>
              </w:rPr>
              <w:t>(</w:t>
            </w:r>
            <w:r w:rsidR="00965514" w:rsidRPr="001D2CEF">
              <w:rPr>
                <w:sz w:val="32"/>
              </w:rPr>
              <w:t>202</w:t>
            </w:r>
            <w:r w:rsidR="00B60F43">
              <w:rPr>
                <w:sz w:val="32"/>
              </w:rPr>
              <w:t>4</w:t>
            </w:r>
            <w:r w:rsidRPr="001D2CEF">
              <w:rPr>
                <w:sz w:val="32"/>
              </w:rPr>
              <w:t>-</w:t>
            </w:r>
            <w:r w:rsidR="009815F1">
              <w:rPr>
                <w:sz w:val="32"/>
              </w:rPr>
              <w:t>12</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4.6pt" o:ole="">
                  <v:imagedata r:id="rId8" o:title=""/>
                </v:shape>
                <o:OLEObject Type="Embed" ProgID="Word.Picture.8" ShapeID="_x0000_i1025" DrawAspect="Content" ObjectID="_1797761878" r:id="rId9"/>
              </w:object>
            </w:r>
          </w:p>
        </w:tc>
        <w:tc>
          <w:tcPr>
            <w:tcW w:w="5540" w:type="dxa"/>
            <w:shd w:val="clear" w:color="auto" w:fill="auto"/>
          </w:tcPr>
          <w:p w14:paraId="239265ED" w14:textId="77777777" w:rsidR="00B073D8" w:rsidRDefault="00E94C5D" w:rsidP="00B073D8">
            <w:pPr>
              <w:jc w:val="right"/>
            </w:pPr>
            <w:bookmarkStart w:id="3" w:name="logos"/>
            <w:r>
              <w:pict w14:anchorId="2CB0DF75">
                <v:shape id="_x0000_i1026" type="#_x0000_t75" style="width:127.8pt;height:75.4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44C0E5D"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B60F43">
              <w:rPr>
                <w:noProof/>
                <w:sz w:val="18"/>
              </w:rPr>
              <w:t>4</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2899B2CD" w14:textId="45129838" w:rsidR="007D0C7D" w:rsidRDefault="00A1202E">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7D0C7D">
        <w:rPr>
          <w:noProof/>
        </w:rPr>
        <w:t>Foreword</w:t>
      </w:r>
      <w:r w:rsidR="007D0C7D">
        <w:rPr>
          <w:noProof/>
        </w:rPr>
        <w:tab/>
      </w:r>
      <w:r w:rsidR="007D0C7D">
        <w:rPr>
          <w:noProof/>
        </w:rPr>
        <w:fldChar w:fldCharType="begin" w:fldLock="1"/>
      </w:r>
      <w:r w:rsidR="007D0C7D">
        <w:rPr>
          <w:noProof/>
        </w:rPr>
        <w:instrText xml:space="preserve"> PAGEREF _Toc186725721 \h </w:instrText>
      </w:r>
      <w:r w:rsidR="007D0C7D">
        <w:rPr>
          <w:noProof/>
        </w:rPr>
      </w:r>
      <w:r w:rsidR="007D0C7D">
        <w:rPr>
          <w:noProof/>
        </w:rPr>
        <w:fldChar w:fldCharType="separate"/>
      </w:r>
      <w:r w:rsidR="007D0C7D">
        <w:rPr>
          <w:noProof/>
        </w:rPr>
        <w:t>10</w:t>
      </w:r>
      <w:r w:rsidR="007D0C7D">
        <w:rPr>
          <w:noProof/>
        </w:rPr>
        <w:fldChar w:fldCharType="end"/>
      </w:r>
    </w:p>
    <w:p w14:paraId="2B6D28AF" w14:textId="7DFCEF0A" w:rsidR="007D0C7D" w:rsidRDefault="007D0C7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_Toc186725722 \h </w:instrText>
      </w:r>
      <w:r>
        <w:rPr>
          <w:noProof/>
        </w:rPr>
      </w:r>
      <w:r>
        <w:rPr>
          <w:noProof/>
        </w:rPr>
        <w:fldChar w:fldCharType="separate"/>
      </w:r>
      <w:r>
        <w:rPr>
          <w:noProof/>
        </w:rPr>
        <w:t>11</w:t>
      </w:r>
      <w:r>
        <w:rPr>
          <w:noProof/>
        </w:rPr>
        <w:fldChar w:fldCharType="end"/>
      </w:r>
    </w:p>
    <w:p w14:paraId="15BE7C9F" w14:textId="7A55B5F8" w:rsidR="007D0C7D" w:rsidRDefault="007D0C7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_Toc186725723 \h </w:instrText>
      </w:r>
      <w:r>
        <w:rPr>
          <w:noProof/>
        </w:rPr>
      </w:r>
      <w:r>
        <w:rPr>
          <w:noProof/>
        </w:rPr>
        <w:fldChar w:fldCharType="separate"/>
      </w:r>
      <w:r>
        <w:rPr>
          <w:noProof/>
        </w:rPr>
        <w:t>11</w:t>
      </w:r>
      <w:r>
        <w:rPr>
          <w:noProof/>
        </w:rPr>
        <w:fldChar w:fldCharType="end"/>
      </w:r>
    </w:p>
    <w:p w14:paraId="47BF9855" w14:textId="44473FB6" w:rsidR="007D0C7D" w:rsidRDefault="007D0C7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_Toc186725724 \h </w:instrText>
      </w:r>
      <w:r>
        <w:rPr>
          <w:noProof/>
        </w:rPr>
      </w:r>
      <w:r>
        <w:rPr>
          <w:noProof/>
        </w:rPr>
        <w:fldChar w:fldCharType="separate"/>
      </w:r>
      <w:r>
        <w:rPr>
          <w:noProof/>
        </w:rPr>
        <w:t>14</w:t>
      </w:r>
      <w:r>
        <w:rPr>
          <w:noProof/>
        </w:rPr>
        <w:fldChar w:fldCharType="end"/>
      </w:r>
    </w:p>
    <w:p w14:paraId="1C43D40A" w14:textId="05949D56" w:rsidR="007D0C7D" w:rsidRDefault="007D0C7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_Toc186725725 \h </w:instrText>
      </w:r>
      <w:r>
        <w:rPr>
          <w:noProof/>
        </w:rPr>
      </w:r>
      <w:r>
        <w:rPr>
          <w:noProof/>
        </w:rPr>
        <w:fldChar w:fldCharType="separate"/>
      </w:r>
      <w:r>
        <w:rPr>
          <w:noProof/>
        </w:rPr>
        <w:t>14</w:t>
      </w:r>
      <w:r>
        <w:rPr>
          <w:noProof/>
        </w:rPr>
        <w:fldChar w:fldCharType="end"/>
      </w:r>
    </w:p>
    <w:p w14:paraId="712A5155" w14:textId="5BA600C1" w:rsidR="007D0C7D" w:rsidRDefault="007D0C7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_Toc186725726 \h </w:instrText>
      </w:r>
      <w:r>
        <w:rPr>
          <w:noProof/>
        </w:rPr>
      </w:r>
      <w:r>
        <w:rPr>
          <w:noProof/>
        </w:rPr>
        <w:fldChar w:fldCharType="separate"/>
      </w:r>
      <w:r>
        <w:rPr>
          <w:noProof/>
        </w:rPr>
        <w:t>14</w:t>
      </w:r>
      <w:r>
        <w:rPr>
          <w:noProof/>
        </w:rPr>
        <w:fldChar w:fldCharType="end"/>
      </w:r>
    </w:p>
    <w:p w14:paraId="7F7F1193" w14:textId="49FB5E87" w:rsidR="007D0C7D" w:rsidRDefault="007D0C7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_Toc186725727 \h </w:instrText>
      </w:r>
      <w:r>
        <w:rPr>
          <w:noProof/>
        </w:rPr>
      </w:r>
      <w:r>
        <w:rPr>
          <w:noProof/>
        </w:rPr>
        <w:fldChar w:fldCharType="separate"/>
      </w:r>
      <w:r>
        <w:rPr>
          <w:noProof/>
        </w:rPr>
        <w:t>14</w:t>
      </w:r>
      <w:r>
        <w:rPr>
          <w:noProof/>
        </w:rPr>
        <w:fldChar w:fldCharType="end"/>
      </w:r>
    </w:p>
    <w:p w14:paraId="48D24397" w14:textId="31AA7297" w:rsidR="007D0C7D" w:rsidRDefault="007D0C7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_Toc186725728 \h </w:instrText>
      </w:r>
      <w:r>
        <w:rPr>
          <w:noProof/>
        </w:rPr>
      </w:r>
      <w:r>
        <w:rPr>
          <w:noProof/>
        </w:rPr>
        <w:fldChar w:fldCharType="separate"/>
      </w:r>
      <w:r>
        <w:rPr>
          <w:noProof/>
        </w:rPr>
        <w:t>14</w:t>
      </w:r>
      <w:r>
        <w:rPr>
          <w:noProof/>
        </w:rPr>
        <w:fldChar w:fldCharType="end"/>
      </w:r>
    </w:p>
    <w:p w14:paraId="4577D631" w14:textId="5167B2E7" w:rsidR="007D0C7D" w:rsidRDefault="007D0C7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_Toc186725729 \h </w:instrText>
      </w:r>
      <w:r>
        <w:rPr>
          <w:noProof/>
        </w:rPr>
      </w:r>
      <w:r>
        <w:rPr>
          <w:noProof/>
        </w:rPr>
        <w:fldChar w:fldCharType="separate"/>
      </w:r>
      <w:r>
        <w:rPr>
          <w:noProof/>
        </w:rPr>
        <w:t>14</w:t>
      </w:r>
      <w:r>
        <w:rPr>
          <w:noProof/>
        </w:rPr>
        <w:fldChar w:fldCharType="end"/>
      </w:r>
    </w:p>
    <w:p w14:paraId="2160E394" w14:textId="69E26090" w:rsidR="007D0C7D" w:rsidRDefault="007D0C7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_Toc186725730 \h </w:instrText>
      </w:r>
      <w:r>
        <w:rPr>
          <w:noProof/>
        </w:rPr>
      </w:r>
      <w:r>
        <w:rPr>
          <w:noProof/>
        </w:rPr>
        <w:fldChar w:fldCharType="separate"/>
      </w:r>
      <w:r>
        <w:rPr>
          <w:noProof/>
        </w:rPr>
        <w:t>15</w:t>
      </w:r>
      <w:r>
        <w:rPr>
          <w:noProof/>
        </w:rPr>
        <w:fldChar w:fldCharType="end"/>
      </w:r>
    </w:p>
    <w:p w14:paraId="1D076D13" w14:textId="5E1D8140"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_Toc186725731 \h </w:instrText>
      </w:r>
      <w:r>
        <w:rPr>
          <w:noProof/>
        </w:rPr>
      </w:r>
      <w:r>
        <w:rPr>
          <w:noProof/>
        </w:rPr>
        <w:fldChar w:fldCharType="separate"/>
      </w:r>
      <w:r>
        <w:rPr>
          <w:noProof/>
        </w:rPr>
        <w:t>15</w:t>
      </w:r>
      <w:r>
        <w:rPr>
          <w:noProof/>
        </w:rPr>
        <w:fldChar w:fldCharType="end"/>
      </w:r>
    </w:p>
    <w:p w14:paraId="40F0303E" w14:textId="64525C88"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_Toc186725732 \h </w:instrText>
      </w:r>
      <w:r>
        <w:rPr>
          <w:noProof/>
        </w:rPr>
      </w:r>
      <w:r>
        <w:rPr>
          <w:noProof/>
        </w:rPr>
        <w:fldChar w:fldCharType="separate"/>
      </w:r>
      <w:r>
        <w:rPr>
          <w:noProof/>
        </w:rPr>
        <w:t>15</w:t>
      </w:r>
      <w:r>
        <w:rPr>
          <w:noProof/>
        </w:rPr>
        <w:fldChar w:fldCharType="end"/>
      </w:r>
    </w:p>
    <w:p w14:paraId="59779928" w14:textId="54FF1246"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_Toc186725733 \h </w:instrText>
      </w:r>
      <w:r>
        <w:rPr>
          <w:noProof/>
        </w:rPr>
      </w:r>
      <w:r>
        <w:rPr>
          <w:noProof/>
        </w:rPr>
        <w:fldChar w:fldCharType="separate"/>
      </w:r>
      <w:r>
        <w:rPr>
          <w:noProof/>
        </w:rPr>
        <w:t>15</w:t>
      </w:r>
      <w:r>
        <w:rPr>
          <w:noProof/>
        </w:rPr>
        <w:fldChar w:fldCharType="end"/>
      </w:r>
    </w:p>
    <w:p w14:paraId="5C3B7D2E" w14:textId="223A61A0"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_Toc186725734 \h </w:instrText>
      </w:r>
      <w:r>
        <w:rPr>
          <w:noProof/>
        </w:rPr>
      </w:r>
      <w:r>
        <w:rPr>
          <w:noProof/>
        </w:rPr>
        <w:fldChar w:fldCharType="separate"/>
      </w:r>
      <w:r>
        <w:rPr>
          <w:noProof/>
        </w:rPr>
        <w:t>20</w:t>
      </w:r>
      <w:r>
        <w:rPr>
          <w:noProof/>
        </w:rPr>
        <w:fldChar w:fldCharType="end"/>
      </w:r>
    </w:p>
    <w:p w14:paraId="713E2BE5" w14:textId="72E9DB9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_Toc186725735 \h </w:instrText>
      </w:r>
      <w:r>
        <w:rPr>
          <w:noProof/>
        </w:rPr>
      </w:r>
      <w:r>
        <w:rPr>
          <w:noProof/>
        </w:rPr>
        <w:fldChar w:fldCharType="separate"/>
      </w:r>
      <w:r>
        <w:rPr>
          <w:noProof/>
        </w:rPr>
        <w:t>20</w:t>
      </w:r>
      <w:r>
        <w:rPr>
          <w:noProof/>
        </w:rPr>
        <w:fldChar w:fldCharType="end"/>
      </w:r>
    </w:p>
    <w:p w14:paraId="7926D664" w14:textId="6A295F2F"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_Toc186725736 \h </w:instrText>
      </w:r>
      <w:r>
        <w:rPr>
          <w:noProof/>
        </w:rPr>
      </w:r>
      <w:r>
        <w:rPr>
          <w:noProof/>
        </w:rPr>
        <w:fldChar w:fldCharType="separate"/>
      </w:r>
      <w:r>
        <w:rPr>
          <w:noProof/>
        </w:rPr>
        <w:t>20</w:t>
      </w:r>
      <w:r>
        <w:rPr>
          <w:noProof/>
        </w:rPr>
        <w:fldChar w:fldCharType="end"/>
      </w:r>
    </w:p>
    <w:p w14:paraId="61FBB13D" w14:textId="3CE1F37D"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_Toc186725737 \h </w:instrText>
      </w:r>
      <w:r>
        <w:rPr>
          <w:noProof/>
        </w:rPr>
      </w:r>
      <w:r>
        <w:rPr>
          <w:noProof/>
        </w:rPr>
        <w:fldChar w:fldCharType="separate"/>
      </w:r>
      <w:r>
        <w:rPr>
          <w:noProof/>
        </w:rPr>
        <w:t>21</w:t>
      </w:r>
      <w:r>
        <w:rPr>
          <w:noProof/>
        </w:rPr>
        <w:fldChar w:fldCharType="end"/>
      </w:r>
    </w:p>
    <w:p w14:paraId="0FCB5531" w14:textId="1ECA8B7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_Toc186725738 \h </w:instrText>
      </w:r>
      <w:r>
        <w:rPr>
          <w:noProof/>
        </w:rPr>
      </w:r>
      <w:r>
        <w:rPr>
          <w:noProof/>
        </w:rPr>
        <w:fldChar w:fldCharType="separate"/>
      </w:r>
      <w:r>
        <w:rPr>
          <w:noProof/>
        </w:rPr>
        <w:t>24</w:t>
      </w:r>
      <w:r>
        <w:rPr>
          <w:noProof/>
        </w:rPr>
        <w:fldChar w:fldCharType="end"/>
      </w:r>
    </w:p>
    <w:p w14:paraId="068FFF16" w14:textId="16E09F8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_Toc186725739 \h </w:instrText>
      </w:r>
      <w:r>
        <w:rPr>
          <w:noProof/>
        </w:rPr>
      </w:r>
      <w:r>
        <w:rPr>
          <w:noProof/>
        </w:rPr>
        <w:fldChar w:fldCharType="separate"/>
      </w:r>
      <w:r>
        <w:rPr>
          <w:noProof/>
        </w:rPr>
        <w:t>24</w:t>
      </w:r>
      <w:r>
        <w:rPr>
          <w:noProof/>
        </w:rPr>
        <w:fldChar w:fldCharType="end"/>
      </w:r>
    </w:p>
    <w:p w14:paraId="5D39B101" w14:textId="6227B128"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sidRPr="008E3328">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8E3328">
        <w:rPr>
          <w:rFonts w:eastAsia="SimSun"/>
          <w:noProof/>
        </w:rPr>
        <w:t xml:space="preserve">Enumeration: </w:t>
      </w:r>
      <w:r w:rsidRPr="008E3328">
        <w:rPr>
          <w:rFonts w:eastAsia="Malgun Gothic"/>
          <w:noProof/>
        </w:rPr>
        <w:t>MatchingOperator</w:t>
      </w:r>
      <w:r>
        <w:rPr>
          <w:noProof/>
        </w:rPr>
        <w:tab/>
      </w:r>
      <w:r>
        <w:rPr>
          <w:noProof/>
        </w:rPr>
        <w:fldChar w:fldCharType="begin" w:fldLock="1"/>
      </w:r>
      <w:r>
        <w:rPr>
          <w:noProof/>
        </w:rPr>
        <w:instrText xml:space="preserve"> PAGEREF _Toc186725740 \h </w:instrText>
      </w:r>
      <w:r>
        <w:rPr>
          <w:noProof/>
        </w:rPr>
      </w:r>
      <w:r>
        <w:rPr>
          <w:noProof/>
        </w:rPr>
        <w:fldChar w:fldCharType="separate"/>
      </w:r>
      <w:r>
        <w:rPr>
          <w:noProof/>
        </w:rPr>
        <w:t>24</w:t>
      </w:r>
      <w:r>
        <w:rPr>
          <w:noProof/>
        </w:rPr>
        <w:fldChar w:fldCharType="end"/>
      </w:r>
    </w:p>
    <w:p w14:paraId="09484E2E" w14:textId="2C6C0C0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sidRPr="008E3328">
        <w:rPr>
          <w:rFonts w:eastAsia="SimSun"/>
          <w:noProof/>
        </w:rPr>
        <w:t>5.2.3.7</w:t>
      </w:r>
      <w:r>
        <w:rPr>
          <w:rFonts w:asciiTheme="minorHAnsi" w:eastAsiaTheme="minorEastAsia" w:hAnsiTheme="minorHAnsi" w:cstheme="minorBidi"/>
          <w:noProof/>
          <w:kern w:val="2"/>
          <w:sz w:val="24"/>
          <w:szCs w:val="24"/>
          <w:lang w:eastAsia="en-GB"/>
          <w14:ligatures w14:val="standardContextual"/>
        </w:rPr>
        <w:tab/>
      </w:r>
      <w:r w:rsidRPr="008E3328">
        <w:rPr>
          <w:rFonts w:eastAsia="SimSun"/>
          <w:noProof/>
        </w:rPr>
        <w:t>Enumeration: UpfPacketInspectionFunctionality</w:t>
      </w:r>
      <w:r>
        <w:rPr>
          <w:noProof/>
        </w:rPr>
        <w:tab/>
      </w:r>
      <w:r>
        <w:rPr>
          <w:noProof/>
        </w:rPr>
        <w:fldChar w:fldCharType="begin" w:fldLock="1"/>
      </w:r>
      <w:r>
        <w:rPr>
          <w:noProof/>
        </w:rPr>
        <w:instrText xml:space="preserve"> PAGEREF _Toc186725741 \h </w:instrText>
      </w:r>
      <w:r>
        <w:rPr>
          <w:noProof/>
        </w:rPr>
      </w:r>
      <w:r>
        <w:rPr>
          <w:noProof/>
        </w:rPr>
        <w:fldChar w:fldCharType="separate"/>
      </w:r>
      <w:r>
        <w:rPr>
          <w:noProof/>
        </w:rPr>
        <w:t>25</w:t>
      </w:r>
      <w:r>
        <w:rPr>
          <w:noProof/>
        </w:rPr>
        <w:fldChar w:fldCharType="end"/>
      </w:r>
    </w:p>
    <w:p w14:paraId="35EBF3E2" w14:textId="6062FFA4"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_Toc186725742 \h </w:instrText>
      </w:r>
      <w:r>
        <w:rPr>
          <w:noProof/>
        </w:rPr>
      </w:r>
      <w:r>
        <w:rPr>
          <w:noProof/>
        </w:rPr>
        <w:fldChar w:fldCharType="separate"/>
      </w:r>
      <w:r>
        <w:rPr>
          <w:noProof/>
        </w:rPr>
        <w:t>26</w:t>
      </w:r>
      <w:r>
        <w:rPr>
          <w:noProof/>
        </w:rPr>
        <w:fldChar w:fldCharType="end"/>
      </w:r>
    </w:p>
    <w:p w14:paraId="37F7EF48" w14:textId="448843AB"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_Toc186725743 \h </w:instrText>
      </w:r>
      <w:r>
        <w:rPr>
          <w:noProof/>
        </w:rPr>
      </w:r>
      <w:r>
        <w:rPr>
          <w:noProof/>
        </w:rPr>
        <w:fldChar w:fldCharType="separate"/>
      </w:r>
      <w:r>
        <w:rPr>
          <w:noProof/>
        </w:rPr>
        <w:t>26</w:t>
      </w:r>
      <w:r>
        <w:rPr>
          <w:noProof/>
        </w:rPr>
        <w:fldChar w:fldCharType="end"/>
      </w:r>
    </w:p>
    <w:p w14:paraId="3DA37041" w14:textId="69BE41E0"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_Toc186725744 \h </w:instrText>
      </w:r>
      <w:r>
        <w:rPr>
          <w:noProof/>
        </w:rPr>
      </w:r>
      <w:r>
        <w:rPr>
          <w:noProof/>
        </w:rPr>
        <w:fldChar w:fldCharType="separate"/>
      </w:r>
      <w:r>
        <w:rPr>
          <w:noProof/>
        </w:rPr>
        <w:t>28</w:t>
      </w:r>
      <w:r>
        <w:rPr>
          <w:noProof/>
        </w:rPr>
        <w:fldChar w:fldCharType="end"/>
      </w:r>
    </w:p>
    <w:p w14:paraId="421631F3" w14:textId="51922B50"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_Toc186725745 \h </w:instrText>
      </w:r>
      <w:r>
        <w:rPr>
          <w:noProof/>
        </w:rPr>
      </w:r>
      <w:r>
        <w:rPr>
          <w:noProof/>
        </w:rPr>
        <w:fldChar w:fldCharType="separate"/>
      </w:r>
      <w:r>
        <w:rPr>
          <w:noProof/>
        </w:rPr>
        <w:t>28</w:t>
      </w:r>
      <w:r>
        <w:rPr>
          <w:noProof/>
        </w:rPr>
        <w:fldChar w:fldCharType="end"/>
      </w:r>
    </w:p>
    <w:p w14:paraId="688703ED" w14:textId="5B5D9686"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sidRPr="008E3328">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8E3328">
        <w:rPr>
          <w:noProof/>
          <w:lang w:val="en-US"/>
        </w:rPr>
        <w:t>Type: LinksValueSchema</w:t>
      </w:r>
      <w:r>
        <w:rPr>
          <w:noProof/>
        </w:rPr>
        <w:tab/>
      </w:r>
      <w:r>
        <w:rPr>
          <w:noProof/>
        </w:rPr>
        <w:fldChar w:fldCharType="begin" w:fldLock="1"/>
      </w:r>
      <w:r>
        <w:rPr>
          <w:noProof/>
        </w:rPr>
        <w:instrText xml:space="preserve"> PAGEREF _Toc186725746 \h </w:instrText>
      </w:r>
      <w:r>
        <w:rPr>
          <w:noProof/>
        </w:rPr>
      </w:r>
      <w:r>
        <w:rPr>
          <w:noProof/>
        </w:rPr>
        <w:fldChar w:fldCharType="separate"/>
      </w:r>
      <w:r>
        <w:rPr>
          <w:noProof/>
        </w:rPr>
        <w:t>28</w:t>
      </w:r>
      <w:r>
        <w:rPr>
          <w:noProof/>
        </w:rPr>
        <w:fldChar w:fldCharType="end"/>
      </w:r>
    </w:p>
    <w:p w14:paraId="1EAE9456" w14:textId="7ADCEA1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sidRPr="008E3328">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8E3328">
        <w:rPr>
          <w:noProof/>
          <w:lang w:val="en-US"/>
        </w:rPr>
        <w:t>Type: SelfLink</w:t>
      </w:r>
      <w:r>
        <w:rPr>
          <w:noProof/>
        </w:rPr>
        <w:tab/>
      </w:r>
      <w:r>
        <w:rPr>
          <w:noProof/>
        </w:rPr>
        <w:fldChar w:fldCharType="begin" w:fldLock="1"/>
      </w:r>
      <w:r>
        <w:rPr>
          <w:noProof/>
        </w:rPr>
        <w:instrText xml:space="preserve"> PAGEREF _Toc186725747 \h </w:instrText>
      </w:r>
      <w:r>
        <w:rPr>
          <w:noProof/>
        </w:rPr>
      </w:r>
      <w:r>
        <w:rPr>
          <w:noProof/>
        </w:rPr>
        <w:fldChar w:fldCharType="separate"/>
      </w:r>
      <w:r>
        <w:rPr>
          <w:noProof/>
        </w:rPr>
        <w:t>28</w:t>
      </w:r>
      <w:r>
        <w:rPr>
          <w:noProof/>
        </w:rPr>
        <w:fldChar w:fldCharType="end"/>
      </w:r>
    </w:p>
    <w:p w14:paraId="2A7D56AC" w14:textId="5A86060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_Toc186725748 \h </w:instrText>
      </w:r>
      <w:r>
        <w:rPr>
          <w:noProof/>
        </w:rPr>
      </w:r>
      <w:r>
        <w:rPr>
          <w:noProof/>
        </w:rPr>
        <w:fldChar w:fldCharType="separate"/>
      </w:r>
      <w:r>
        <w:rPr>
          <w:noProof/>
        </w:rPr>
        <w:t>29</w:t>
      </w:r>
      <w:r>
        <w:rPr>
          <w:noProof/>
        </w:rPr>
        <w:fldChar w:fldCharType="end"/>
      </w:r>
    </w:p>
    <w:p w14:paraId="2572DD80" w14:textId="464B4C66"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_Toc186725749 \h </w:instrText>
      </w:r>
      <w:r>
        <w:rPr>
          <w:noProof/>
        </w:rPr>
      </w:r>
      <w:r>
        <w:rPr>
          <w:noProof/>
        </w:rPr>
        <w:fldChar w:fldCharType="separate"/>
      </w:r>
      <w:r>
        <w:rPr>
          <w:noProof/>
        </w:rPr>
        <w:t>29</w:t>
      </w:r>
      <w:r>
        <w:rPr>
          <w:noProof/>
        </w:rPr>
        <w:fldChar w:fldCharType="end"/>
      </w:r>
    </w:p>
    <w:p w14:paraId="42A8493F" w14:textId="0C7FF9E8"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_Toc186725750 \h </w:instrText>
      </w:r>
      <w:r>
        <w:rPr>
          <w:noProof/>
        </w:rPr>
      </w:r>
      <w:r>
        <w:rPr>
          <w:noProof/>
        </w:rPr>
        <w:fldChar w:fldCharType="separate"/>
      </w:r>
      <w:r>
        <w:rPr>
          <w:noProof/>
        </w:rPr>
        <w:t>30</w:t>
      </w:r>
      <w:r>
        <w:rPr>
          <w:noProof/>
        </w:rPr>
        <w:fldChar w:fldCharType="end"/>
      </w:r>
    </w:p>
    <w:p w14:paraId="4D0ED63E" w14:textId="31E2815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_Toc186725751 \h </w:instrText>
      </w:r>
      <w:r>
        <w:rPr>
          <w:noProof/>
        </w:rPr>
      </w:r>
      <w:r>
        <w:rPr>
          <w:noProof/>
        </w:rPr>
        <w:fldChar w:fldCharType="separate"/>
      </w:r>
      <w:r>
        <w:rPr>
          <w:noProof/>
        </w:rPr>
        <w:t>30</w:t>
      </w:r>
      <w:r>
        <w:rPr>
          <w:noProof/>
        </w:rPr>
        <w:fldChar w:fldCharType="end"/>
      </w:r>
    </w:p>
    <w:p w14:paraId="4D3DF8FE" w14:textId="458CF9D8"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_Toc186725752 \h </w:instrText>
      </w:r>
      <w:r>
        <w:rPr>
          <w:noProof/>
        </w:rPr>
      </w:r>
      <w:r>
        <w:rPr>
          <w:noProof/>
        </w:rPr>
        <w:fldChar w:fldCharType="separate"/>
      </w:r>
      <w:r>
        <w:rPr>
          <w:noProof/>
        </w:rPr>
        <w:t>31</w:t>
      </w:r>
      <w:r>
        <w:rPr>
          <w:noProof/>
        </w:rPr>
        <w:fldChar w:fldCharType="end"/>
      </w:r>
    </w:p>
    <w:p w14:paraId="5D85F466" w14:textId="696515C0"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_Toc186725753 \h </w:instrText>
      </w:r>
      <w:r>
        <w:rPr>
          <w:noProof/>
        </w:rPr>
      </w:r>
      <w:r>
        <w:rPr>
          <w:noProof/>
        </w:rPr>
        <w:fldChar w:fldCharType="separate"/>
      </w:r>
      <w:r>
        <w:rPr>
          <w:noProof/>
        </w:rPr>
        <w:t>31</w:t>
      </w:r>
      <w:r>
        <w:rPr>
          <w:noProof/>
        </w:rPr>
        <w:fldChar w:fldCharType="end"/>
      </w:r>
    </w:p>
    <w:p w14:paraId="76FDDBDF" w14:textId="4E39879F"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_Toc186725754 \h </w:instrText>
      </w:r>
      <w:r>
        <w:rPr>
          <w:noProof/>
        </w:rPr>
      </w:r>
      <w:r>
        <w:rPr>
          <w:noProof/>
        </w:rPr>
        <w:fldChar w:fldCharType="separate"/>
      </w:r>
      <w:r>
        <w:rPr>
          <w:noProof/>
        </w:rPr>
        <w:t>31</w:t>
      </w:r>
      <w:r>
        <w:rPr>
          <w:noProof/>
        </w:rPr>
        <w:fldChar w:fldCharType="end"/>
      </w:r>
    </w:p>
    <w:p w14:paraId="03E8ECA8" w14:textId="5198E09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_Toc186725755 \h </w:instrText>
      </w:r>
      <w:r>
        <w:rPr>
          <w:noProof/>
        </w:rPr>
      </w:r>
      <w:r>
        <w:rPr>
          <w:noProof/>
        </w:rPr>
        <w:fldChar w:fldCharType="separate"/>
      </w:r>
      <w:r>
        <w:rPr>
          <w:noProof/>
        </w:rPr>
        <w:t>31</w:t>
      </w:r>
      <w:r>
        <w:rPr>
          <w:noProof/>
        </w:rPr>
        <w:fldChar w:fldCharType="end"/>
      </w:r>
    </w:p>
    <w:p w14:paraId="19CB9936" w14:textId="7F775BD0"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_Toc186725756 \h </w:instrText>
      </w:r>
      <w:r>
        <w:rPr>
          <w:noProof/>
        </w:rPr>
      </w:r>
      <w:r>
        <w:rPr>
          <w:noProof/>
        </w:rPr>
        <w:fldChar w:fldCharType="separate"/>
      </w:r>
      <w:r>
        <w:rPr>
          <w:noProof/>
        </w:rPr>
        <w:t>31</w:t>
      </w:r>
      <w:r>
        <w:rPr>
          <w:noProof/>
        </w:rPr>
        <w:fldChar w:fldCharType="end"/>
      </w:r>
    </w:p>
    <w:p w14:paraId="32C17E97" w14:textId="0A9F2A5D"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_Toc186725757 \h </w:instrText>
      </w:r>
      <w:r>
        <w:rPr>
          <w:noProof/>
        </w:rPr>
      </w:r>
      <w:r>
        <w:rPr>
          <w:noProof/>
        </w:rPr>
        <w:fldChar w:fldCharType="separate"/>
      </w:r>
      <w:r>
        <w:rPr>
          <w:noProof/>
        </w:rPr>
        <w:t>32</w:t>
      </w:r>
      <w:r>
        <w:rPr>
          <w:noProof/>
        </w:rPr>
        <w:fldChar w:fldCharType="end"/>
      </w:r>
    </w:p>
    <w:p w14:paraId="442235C1" w14:textId="378A15C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_Toc186725758 \h </w:instrText>
      </w:r>
      <w:r>
        <w:rPr>
          <w:noProof/>
        </w:rPr>
      </w:r>
      <w:r>
        <w:rPr>
          <w:noProof/>
        </w:rPr>
        <w:fldChar w:fldCharType="separate"/>
      </w:r>
      <w:r>
        <w:rPr>
          <w:noProof/>
        </w:rPr>
        <w:t>32</w:t>
      </w:r>
      <w:r>
        <w:rPr>
          <w:noProof/>
        </w:rPr>
        <w:fldChar w:fldCharType="end"/>
      </w:r>
    </w:p>
    <w:p w14:paraId="6F751137" w14:textId="4AB44AD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_Toc186725759 \h </w:instrText>
      </w:r>
      <w:r>
        <w:rPr>
          <w:noProof/>
        </w:rPr>
      </w:r>
      <w:r>
        <w:rPr>
          <w:noProof/>
        </w:rPr>
        <w:fldChar w:fldCharType="separate"/>
      </w:r>
      <w:r>
        <w:rPr>
          <w:noProof/>
        </w:rPr>
        <w:t>32</w:t>
      </w:r>
      <w:r>
        <w:rPr>
          <w:noProof/>
        </w:rPr>
        <w:fldChar w:fldCharType="end"/>
      </w:r>
    </w:p>
    <w:p w14:paraId="79225E97" w14:textId="0DD500B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_Toc186725760 \h </w:instrText>
      </w:r>
      <w:r>
        <w:rPr>
          <w:noProof/>
        </w:rPr>
      </w:r>
      <w:r>
        <w:rPr>
          <w:noProof/>
        </w:rPr>
        <w:fldChar w:fldCharType="separate"/>
      </w:r>
      <w:r>
        <w:rPr>
          <w:noProof/>
        </w:rPr>
        <w:t>32</w:t>
      </w:r>
      <w:r>
        <w:rPr>
          <w:noProof/>
        </w:rPr>
        <w:fldChar w:fldCharType="end"/>
      </w:r>
    </w:p>
    <w:p w14:paraId="3693D18C" w14:textId="624F8A1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_Toc186725761 \h </w:instrText>
      </w:r>
      <w:r>
        <w:rPr>
          <w:noProof/>
        </w:rPr>
      </w:r>
      <w:r>
        <w:rPr>
          <w:noProof/>
        </w:rPr>
        <w:fldChar w:fldCharType="separate"/>
      </w:r>
      <w:r>
        <w:rPr>
          <w:noProof/>
        </w:rPr>
        <w:t>33</w:t>
      </w:r>
      <w:r>
        <w:rPr>
          <w:noProof/>
        </w:rPr>
        <w:fldChar w:fldCharType="end"/>
      </w:r>
    </w:p>
    <w:p w14:paraId="5FDACA17" w14:textId="06F39F8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_Toc186725762 \h </w:instrText>
      </w:r>
      <w:r>
        <w:rPr>
          <w:noProof/>
        </w:rPr>
      </w:r>
      <w:r>
        <w:rPr>
          <w:noProof/>
        </w:rPr>
        <w:fldChar w:fldCharType="separate"/>
      </w:r>
      <w:r>
        <w:rPr>
          <w:noProof/>
        </w:rPr>
        <w:t>33</w:t>
      </w:r>
      <w:r>
        <w:rPr>
          <w:noProof/>
        </w:rPr>
        <w:fldChar w:fldCharType="end"/>
      </w:r>
    </w:p>
    <w:p w14:paraId="6787B336" w14:textId="44499350"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_Toc186725763 \h </w:instrText>
      </w:r>
      <w:r>
        <w:rPr>
          <w:noProof/>
        </w:rPr>
      </w:r>
      <w:r>
        <w:rPr>
          <w:noProof/>
        </w:rPr>
        <w:fldChar w:fldCharType="separate"/>
      </w:r>
      <w:r>
        <w:rPr>
          <w:noProof/>
        </w:rPr>
        <w:t>33</w:t>
      </w:r>
      <w:r>
        <w:rPr>
          <w:noProof/>
        </w:rPr>
        <w:fldChar w:fldCharType="end"/>
      </w:r>
    </w:p>
    <w:p w14:paraId="5BF31D2B" w14:textId="64C7A1E8"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_Toc186725764 \h </w:instrText>
      </w:r>
      <w:r>
        <w:rPr>
          <w:noProof/>
        </w:rPr>
      </w:r>
      <w:r>
        <w:rPr>
          <w:noProof/>
        </w:rPr>
        <w:fldChar w:fldCharType="separate"/>
      </w:r>
      <w:r>
        <w:rPr>
          <w:noProof/>
        </w:rPr>
        <w:t>34</w:t>
      </w:r>
      <w:r>
        <w:rPr>
          <w:noProof/>
        </w:rPr>
        <w:fldChar w:fldCharType="end"/>
      </w:r>
    </w:p>
    <w:p w14:paraId="18B2F2CF" w14:textId="551A8475"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sidRPr="008E3328">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8E3328">
        <w:rPr>
          <w:rFonts w:eastAsia="SimSun"/>
          <w:noProof/>
        </w:rPr>
        <w:t>Type: FqdnPatternMatchingRule</w:t>
      </w:r>
      <w:r>
        <w:rPr>
          <w:noProof/>
        </w:rPr>
        <w:tab/>
      </w:r>
      <w:r>
        <w:rPr>
          <w:noProof/>
        </w:rPr>
        <w:fldChar w:fldCharType="begin" w:fldLock="1"/>
      </w:r>
      <w:r>
        <w:rPr>
          <w:noProof/>
        </w:rPr>
        <w:instrText xml:space="preserve"> PAGEREF _Toc186725765 \h </w:instrText>
      </w:r>
      <w:r>
        <w:rPr>
          <w:noProof/>
        </w:rPr>
      </w:r>
      <w:r>
        <w:rPr>
          <w:noProof/>
        </w:rPr>
        <w:fldChar w:fldCharType="separate"/>
      </w:r>
      <w:r>
        <w:rPr>
          <w:noProof/>
        </w:rPr>
        <w:t>34</w:t>
      </w:r>
      <w:r>
        <w:rPr>
          <w:noProof/>
        </w:rPr>
        <w:fldChar w:fldCharType="end"/>
      </w:r>
    </w:p>
    <w:p w14:paraId="2419B02A" w14:textId="68FF913F"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sidRPr="008E3328">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8E3328">
        <w:rPr>
          <w:rFonts w:eastAsia="SimSun"/>
          <w:noProof/>
        </w:rPr>
        <w:t>Type: StringMatchingRule</w:t>
      </w:r>
      <w:r>
        <w:rPr>
          <w:noProof/>
        </w:rPr>
        <w:tab/>
      </w:r>
      <w:r>
        <w:rPr>
          <w:noProof/>
        </w:rPr>
        <w:fldChar w:fldCharType="begin" w:fldLock="1"/>
      </w:r>
      <w:r>
        <w:rPr>
          <w:noProof/>
        </w:rPr>
        <w:instrText xml:space="preserve"> PAGEREF _Toc186725766 \h </w:instrText>
      </w:r>
      <w:r>
        <w:rPr>
          <w:noProof/>
        </w:rPr>
      </w:r>
      <w:r>
        <w:rPr>
          <w:noProof/>
        </w:rPr>
        <w:fldChar w:fldCharType="separate"/>
      </w:r>
      <w:r>
        <w:rPr>
          <w:noProof/>
        </w:rPr>
        <w:t>34</w:t>
      </w:r>
      <w:r>
        <w:rPr>
          <w:noProof/>
        </w:rPr>
        <w:fldChar w:fldCharType="end"/>
      </w:r>
    </w:p>
    <w:p w14:paraId="0888013F" w14:textId="6448B02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sidRPr="008E3328">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8E3328">
        <w:rPr>
          <w:rFonts w:eastAsia="SimSun"/>
          <w:noProof/>
        </w:rPr>
        <w:t>Type: StringMatchingCondition</w:t>
      </w:r>
      <w:r>
        <w:rPr>
          <w:noProof/>
        </w:rPr>
        <w:tab/>
      </w:r>
      <w:r>
        <w:rPr>
          <w:noProof/>
        </w:rPr>
        <w:fldChar w:fldCharType="begin" w:fldLock="1"/>
      </w:r>
      <w:r>
        <w:rPr>
          <w:noProof/>
        </w:rPr>
        <w:instrText xml:space="preserve"> PAGEREF _Toc186725767 \h </w:instrText>
      </w:r>
      <w:r>
        <w:rPr>
          <w:noProof/>
        </w:rPr>
      </w:r>
      <w:r>
        <w:rPr>
          <w:noProof/>
        </w:rPr>
        <w:fldChar w:fldCharType="separate"/>
      </w:r>
      <w:r>
        <w:rPr>
          <w:noProof/>
        </w:rPr>
        <w:t>35</w:t>
      </w:r>
      <w:r>
        <w:rPr>
          <w:noProof/>
        </w:rPr>
        <w:fldChar w:fldCharType="end"/>
      </w:r>
    </w:p>
    <w:p w14:paraId="64A47406" w14:textId="578EE695"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sidRPr="008E3328">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_Toc186725768 \h </w:instrText>
      </w:r>
      <w:r>
        <w:rPr>
          <w:noProof/>
        </w:rPr>
      </w:r>
      <w:r>
        <w:rPr>
          <w:noProof/>
        </w:rPr>
        <w:fldChar w:fldCharType="separate"/>
      </w:r>
      <w:r>
        <w:rPr>
          <w:noProof/>
        </w:rPr>
        <w:t>35</w:t>
      </w:r>
      <w:r>
        <w:rPr>
          <w:noProof/>
        </w:rPr>
        <w:fldChar w:fldCharType="end"/>
      </w:r>
    </w:p>
    <w:p w14:paraId="1403F57B" w14:textId="23258C10"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sidRPr="008E3328">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fldLock="1"/>
      </w:r>
      <w:r>
        <w:rPr>
          <w:noProof/>
        </w:rPr>
        <w:instrText xml:space="preserve"> PAGEREF _Toc186725769 \h </w:instrText>
      </w:r>
      <w:r>
        <w:rPr>
          <w:noProof/>
        </w:rPr>
      </w:r>
      <w:r>
        <w:rPr>
          <w:noProof/>
        </w:rPr>
        <w:fldChar w:fldCharType="separate"/>
      </w:r>
      <w:r>
        <w:rPr>
          <w:noProof/>
        </w:rPr>
        <w:t>35</w:t>
      </w:r>
      <w:r>
        <w:rPr>
          <w:noProof/>
        </w:rPr>
        <w:fldChar w:fldCharType="end"/>
      </w:r>
    </w:p>
    <w:p w14:paraId="76ED275A" w14:textId="0B1B085B"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sidRPr="008E3328">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_Toc186725770 \h </w:instrText>
      </w:r>
      <w:r>
        <w:rPr>
          <w:noProof/>
        </w:rPr>
      </w:r>
      <w:r>
        <w:rPr>
          <w:noProof/>
        </w:rPr>
        <w:fldChar w:fldCharType="separate"/>
      </w:r>
      <w:r>
        <w:rPr>
          <w:noProof/>
        </w:rPr>
        <w:t>35</w:t>
      </w:r>
      <w:r>
        <w:rPr>
          <w:noProof/>
        </w:rPr>
        <w:fldChar w:fldCharType="end"/>
      </w:r>
    </w:p>
    <w:p w14:paraId="030BA654" w14:textId="5BF01398" w:rsidR="007D0C7D" w:rsidRDefault="007D0C7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_Toc186725771 \h </w:instrText>
      </w:r>
      <w:r>
        <w:rPr>
          <w:noProof/>
        </w:rPr>
      </w:r>
      <w:r>
        <w:rPr>
          <w:noProof/>
        </w:rPr>
        <w:fldChar w:fldCharType="separate"/>
      </w:r>
      <w:r>
        <w:rPr>
          <w:noProof/>
        </w:rPr>
        <w:t>35</w:t>
      </w:r>
      <w:r>
        <w:rPr>
          <w:noProof/>
        </w:rPr>
        <w:fldChar w:fldCharType="end"/>
      </w:r>
    </w:p>
    <w:p w14:paraId="70F89717" w14:textId="5D16539B"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_Toc186725772 \h </w:instrText>
      </w:r>
      <w:r>
        <w:rPr>
          <w:noProof/>
        </w:rPr>
      </w:r>
      <w:r>
        <w:rPr>
          <w:noProof/>
        </w:rPr>
        <w:fldChar w:fldCharType="separate"/>
      </w:r>
      <w:r>
        <w:rPr>
          <w:noProof/>
        </w:rPr>
        <w:t>35</w:t>
      </w:r>
      <w:r>
        <w:rPr>
          <w:noProof/>
        </w:rPr>
        <w:fldChar w:fldCharType="end"/>
      </w:r>
    </w:p>
    <w:p w14:paraId="0BC93E81" w14:textId="08894BBA"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_Toc186725773 \h </w:instrText>
      </w:r>
      <w:r>
        <w:rPr>
          <w:noProof/>
        </w:rPr>
      </w:r>
      <w:r>
        <w:rPr>
          <w:noProof/>
        </w:rPr>
        <w:fldChar w:fldCharType="separate"/>
      </w:r>
      <w:r>
        <w:rPr>
          <w:noProof/>
        </w:rPr>
        <w:t>36</w:t>
      </w:r>
      <w:r>
        <w:rPr>
          <w:noProof/>
        </w:rPr>
        <w:fldChar w:fldCharType="end"/>
      </w:r>
    </w:p>
    <w:p w14:paraId="426F89B2" w14:textId="20083F55"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_Toc186725774 \h </w:instrText>
      </w:r>
      <w:r>
        <w:rPr>
          <w:noProof/>
        </w:rPr>
      </w:r>
      <w:r>
        <w:rPr>
          <w:noProof/>
        </w:rPr>
        <w:fldChar w:fldCharType="separate"/>
      </w:r>
      <w:r>
        <w:rPr>
          <w:noProof/>
        </w:rPr>
        <w:t>40</w:t>
      </w:r>
      <w:r>
        <w:rPr>
          <w:noProof/>
        </w:rPr>
        <w:fldChar w:fldCharType="end"/>
      </w:r>
    </w:p>
    <w:p w14:paraId="4C02394C" w14:textId="562AA88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_Toc186725775 \h </w:instrText>
      </w:r>
      <w:r>
        <w:rPr>
          <w:noProof/>
        </w:rPr>
      </w:r>
      <w:r>
        <w:rPr>
          <w:noProof/>
        </w:rPr>
        <w:fldChar w:fldCharType="separate"/>
      </w:r>
      <w:r>
        <w:rPr>
          <w:noProof/>
        </w:rPr>
        <w:t>40</w:t>
      </w:r>
      <w:r>
        <w:rPr>
          <w:noProof/>
        </w:rPr>
        <w:fldChar w:fldCharType="end"/>
      </w:r>
    </w:p>
    <w:p w14:paraId="0C5CE4F7" w14:textId="39B3537D"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_Toc186725776 \h </w:instrText>
      </w:r>
      <w:r>
        <w:rPr>
          <w:noProof/>
        </w:rPr>
      </w:r>
      <w:r>
        <w:rPr>
          <w:noProof/>
        </w:rPr>
        <w:fldChar w:fldCharType="separate"/>
      </w:r>
      <w:r>
        <w:rPr>
          <w:noProof/>
        </w:rPr>
        <w:t>41</w:t>
      </w:r>
      <w:r>
        <w:rPr>
          <w:noProof/>
        </w:rPr>
        <w:fldChar w:fldCharType="end"/>
      </w:r>
    </w:p>
    <w:p w14:paraId="62C88EBA" w14:textId="0AECE22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_Toc186725777 \h </w:instrText>
      </w:r>
      <w:r>
        <w:rPr>
          <w:noProof/>
        </w:rPr>
      </w:r>
      <w:r>
        <w:rPr>
          <w:noProof/>
        </w:rPr>
        <w:fldChar w:fldCharType="separate"/>
      </w:r>
      <w:r>
        <w:rPr>
          <w:noProof/>
        </w:rPr>
        <w:t>41</w:t>
      </w:r>
      <w:r>
        <w:rPr>
          <w:noProof/>
        </w:rPr>
        <w:fldChar w:fldCharType="end"/>
      </w:r>
    </w:p>
    <w:p w14:paraId="43185BD9" w14:textId="0E2D62AF"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_Toc186725778 \h </w:instrText>
      </w:r>
      <w:r>
        <w:rPr>
          <w:noProof/>
        </w:rPr>
      </w:r>
      <w:r>
        <w:rPr>
          <w:noProof/>
        </w:rPr>
        <w:fldChar w:fldCharType="separate"/>
      </w:r>
      <w:r>
        <w:rPr>
          <w:noProof/>
        </w:rPr>
        <w:t>41</w:t>
      </w:r>
      <w:r>
        <w:rPr>
          <w:noProof/>
        </w:rPr>
        <w:fldChar w:fldCharType="end"/>
      </w:r>
    </w:p>
    <w:p w14:paraId="18886B5A" w14:textId="71D3990B"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_Toc186725779 \h </w:instrText>
      </w:r>
      <w:r>
        <w:rPr>
          <w:noProof/>
        </w:rPr>
      </w:r>
      <w:r>
        <w:rPr>
          <w:noProof/>
        </w:rPr>
        <w:fldChar w:fldCharType="separate"/>
      </w:r>
      <w:r>
        <w:rPr>
          <w:noProof/>
        </w:rPr>
        <w:t>41</w:t>
      </w:r>
      <w:r>
        <w:rPr>
          <w:noProof/>
        </w:rPr>
        <w:fldChar w:fldCharType="end"/>
      </w:r>
    </w:p>
    <w:p w14:paraId="448B152A" w14:textId="7C3A0251" w:rsidR="007D0C7D" w:rsidRDefault="007D0C7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_Toc186725780 \h </w:instrText>
      </w:r>
      <w:r>
        <w:rPr>
          <w:noProof/>
        </w:rPr>
      </w:r>
      <w:r>
        <w:rPr>
          <w:noProof/>
        </w:rPr>
        <w:fldChar w:fldCharType="separate"/>
      </w:r>
      <w:r>
        <w:rPr>
          <w:noProof/>
        </w:rPr>
        <w:t>41</w:t>
      </w:r>
      <w:r>
        <w:rPr>
          <w:noProof/>
        </w:rPr>
        <w:fldChar w:fldCharType="end"/>
      </w:r>
    </w:p>
    <w:p w14:paraId="26B7D250" w14:textId="767CB844"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_Toc186725781 \h </w:instrText>
      </w:r>
      <w:r>
        <w:rPr>
          <w:noProof/>
        </w:rPr>
      </w:r>
      <w:r>
        <w:rPr>
          <w:noProof/>
        </w:rPr>
        <w:fldChar w:fldCharType="separate"/>
      </w:r>
      <w:r>
        <w:rPr>
          <w:noProof/>
        </w:rPr>
        <w:t>41</w:t>
      </w:r>
      <w:r>
        <w:rPr>
          <w:noProof/>
        </w:rPr>
        <w:fldChar w:fldCharType="end"/>
      </w:r>
    </w:p>
    <w:p w14:paraId="750C09AC" w14:textId="33174580"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_Toc186725782 \h </w:instrText>
      </w:r>
      <w:r>
        <w:rPr>
          <w:noProof/>
        </w:rPr>
      </w:r>
      <w:r>
        <w:rPr>
          <w:noProof/>
        </w:rPr>
        <w:fldChar w:fldCharType="separate"/>
      </w:r>
      <w:r>
        <w:rPr>
          <w:noProof/>
        </w:rPr>
        <w:t>41</w:t>
      </w:r>
      <w:r>
        <w:rPr>
          <w:noProof/>
        </w:rPr>
        <w:fldChar w:fldCharType="end"/>
      </w:r>
    </w:p>
    <w:p w14:paraId="69DBF7AE" w14:textId="7817E51B"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_Toc186725783 \h </w:instrText>
      </w:r>
      <w:r>
        <w:rPr>
          <w:noProof/>
        </w:rPr>
      </w:r>
      <w:r>
        <w:rPr>
          <w:noProof/>
        </w:rPr>
        <w:fldChar w:fldCharType="separate"/>
      </w:r>
      <w:r>
        <w:rPr>
          <w:noProof/>
        </w:rPr>
        <w:t>48</w:t>
      </w:r>
      <w:r>
        <w:rPr>
          <w:noProof/>
        </w:rPr>
        <w:fldChar w:fldCharType="end"/>
      </w:r>
    </w:p>
    <w:p w14:paraId="36B9B324" w14:textId="5A4047A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_Toc186725784 \h </w:instrText>
      </w:r>
      <w:r>
        <w:rPr>
          <w:noProof/>
        </w:rPr>
      </w:r>
      <w:r>
        <w:rPr>
          <w:noProof/>
        </w:rPr>
        <w:fldChar w:fldCharType="separate"/>
      </w:r>
      <w:r>
        <w:rPr>
          <w:noProof/>
        </w:rPr>
        <w:t>48</w:t>
      </w:r>
      <w:r>
        <w:rPr>
          <w:noProof/>
        </w:rPr>
        <w:fldChar w:fldCharType="end"/>
      </w:r>
    </w:p>
    <w:p w14:paraId="0D1A3942" w14:textId="72DE1998"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_Toc186725785 \h </w:instrText>
      </w:r>
      <w:r>
        <w:rPr>
          <w:noProof/>
        </w:rPr>
      </w:r>
      <w:r>
        <w:rPr>
          <w:noProof/>
        </w:rPr>
        <w:fldChar w:fldCharType="separate"/>
      </w:r>
      <w:r>
        <w:rPr>
          <w:noProof/>
        </w:rPr>
        <w:t>49</w:t>
      </w:r>
      <w:r>
        <w:rPr>
          <w:noProof/>
        </w:rPr>
        <w:fldChar w:fldCharType="end"/>
      </w:r>
    </w:p>
    <w:p w14:paraId="42134FE6" w14:textId="2FF3B42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_Toc186725786 \h </w:instrText>
      </w:r>
      <w:r>
        <w:rPr>
          <w:noProof/>
        </w:rPr>
      </w:r>
      <w:r>
        <w:rPr>
          <w:noProof/>
        </w:rPr>
        <w:fldChar w:fldCharType="separate"/>
      </w:r>
      <w:r>
        <w:rPr>
          <w:noProof/>
        </w:rPr>
        <w:t>49</w:t>
      </w:r>
      <w:r>
        <w:rPr>
          <w:noProof/>
        </w:rPr>
        <w:fldChar w:fldCharType="end"/>
      </w:r>
    </w:p>
    <w:p w14:paraId="79ED09DC" w14:textId="12BDEF18"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_Toc186725787 \h </w:instrText>
      </w:r>
      <w:r>
        <w:rPr>
          <w:noProof/>
        </w:rPr>
      </w:r>
      <w:r>
        <w:rPr>
          <w:noProof/>
        </w:rPr>
        <w:fldChar w:fldCharType="separate"/>
      </w:r>
      <w:r>
        <w:rPr>
          <w:noProof/>
        </w:rPr>
        <w:t>50</w:t>
      </w:r>
      <w:r>
        <w:rPr>
          <w:noProof/>
        </w:rPr>
        <w:fldChar w:fldCharType="end"/>
      </w:r>
    </w:p>
    <w:p w14:paraId="15A03EED" w14:textId="4424535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_Toc186725788 \h </w:instrText>
      </w:r>
      <w:r>
        <w:rPr>
          <w:noProof/>
        </w:rPr>
      </w:r>
      <w:r>
        <w:rPr>
          <w:noProof/>
        </w:rPr>
        <w:fldChar w:fldCharType="separate"/>
      </w:r>
      <w:r>
        <w:rPr>
          <w:noProof/>
        </w:rPr>
        <w:t>50</w:t>
      </w:r>
      <w:r>
        <w:rPr>
          <w:noProof/>
        </w:rPr>
        <w:fldChar w:fldCharType="end"/>
      </w:r>
    </w:p>
    <w:p w14:paraId="3F9AC345" w14:textId="457C1CA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_Toc186725789 \h </w:instrText>
      </w:r>
      <w:r>
        <w:rPr>
          <w:noProof/>
        </w:rPr>
      </w:r>
      <w:r>
        <w:rPr>
          <w:noProof/>
        </w:rPr>
        <w:fldChar w:fldCharType="separate"/>
      </w:r>
      <w:r>
        <w:rPr>
          <w:noProof/>
        </w:rPr>
        <w:t>50</w:t>
      </w:r>
      <w:r>
        <w:rPr>
          <w:noProof/>
        </w:rPr>
        <w:fldChar w:fldCharType="end"/>
      </w:r>
    </w:p>
    <w:p w14:paraId="2F41F83F" w14:textId="72604E8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_Toc186725790 \h </w:instrText>
      </w:r>
      <w:r>
        <w:rPr>
          <w:noProof/>
        </w:rPr>
      </w:r>
      <w:r>
        <w:rPr>
          <w:noProof/>
        </w:rPr>
        <w:fldChar w:fldCharType="separate"/>
      </w:r>
      <w:r>
        <w:rPr>
          <w:noProof/>
        </w:rPr>
        <w:t>50</w:t>
      </w:r>
      <w:r>
        <w:rPr>
          <w:noProof/>
        </w:rPr>
        <w:fldChar w:fldCharType="end"/>
      </w:r>
    </w:p>
    <w:p w14:paraId="10DD5BFC" w14:textId="7709190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_Toc186725791 \h </w:instrText>
      </w:r>
      <w:r>
        <w:rPr>
          <w:noProof/>
        </w:rPr>
      </w:r>
      <w:r>
        <w:rPr>
          <w:noProof/>
        </w:rPr>
        <w:fldChar w:fldCharType="separate"/>
      </w:r>
      <w:r>
        <w:rPr>
          <w:noProof/>
        </w:rPr>
        <w:t>51</w:t>
      </w:r>
      <w:r>
        <w:rPr>
          <w:noProof/>
        </w:rPr>
        <w:fldChar w:fldCharType="end"/>
      </w:r>
    </w:p>
    <w:p w14:paraId="171E96E2" w14:textId="14AECBF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_Toc186725792 \h </w:instrText>
      </w:r>
      <w:r>
        <w:rPr>
          <w:noProof/>
        </w:rPr>
      </w:r>
      <w:r>
        <w:rPr>
          <w:noProof/>
        </w:rPr>
        <w:fldChar w:fldCharType="separate"/>
      </w:r>
      <w:r>
        <w:rPr>
          <w:noProof/>
        </w:rPr>
        <w:t>51</w:t>
      </w:r>
      <w:r>
        <w:rPr>
          <w:noProof/>
        </w:rPr>
        <w:fldChar w:fldCharType="end"/>
      </w:r>
    </w:p>
    <w:p w14:paraId="0B8F28C2" w14:textId="653ECD35"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_Toc186725793 \h </w:instrText>
      </w:r>
      <w:r>
        <w:rPr>
          <w:noProof/>
        </w:rPr>
      </w:r>
      <w:r>
        <w:rPr>
          <w:noProof/>
        </w:rPr>
        <w:fldChar w:fldCharType="separate"/>
      </w:r>
      <w:r>
        <w:rPr>
          <w:noProof/>
        </w:rPr>
        <w:t>51</w:t>
      </w:r>
      <w:r>
        <w:rPr>
          <w:noProof/>
        </w:rPr>
        <w:fldChar w:fldCharType="end"/>
      </w:r>
    </w:p>
    <w:p w14:paraId="0E1B46FD" w14:textId="679ED4E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_Toc186725794 \h </w:instrText>
      </w:r>
      <w:r>
        <w:rPr>
          <w:noProof/>
        </w:rPr>
      </w:r>
      <w:r>
        <w:rPr>
          <w:noProof/>
        </w:rPr>
        <w:fldChar w:fldCharType="separate"/>
      </w:r>
      <w:r>
        <w:rPr>
          <w:noProof/>
        </w:rPr>
        <w:t>51</w:t>
      </w:r>
      <w:r>
        <w:rPr>
          <w:noProof/>
        </w:rPr>
        <w:fldChar w:fldCharType="end"/>
      </w:r>
    </w:p>
    <w:p w14:paraId="477F0757" w14:textId="5F8E3A3D"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_Toc186725795 \h </w:instrText>
      </w:r>
      <w:r>
        <w:rPr>
          <w:noProof/>
        </w:rPr>
      </w:r>
      <w:r>
        <w:rPr>
          <w:noProof/>
        </w:rPr>
        <w:fldChar w:fldCharType="separate"/>
      </w:r>
      <w:r>
        <w:rPr>
          <w:noProof/>
        </w:rPr>
        <w:t>51</w:t>
      </w:r>
      <w:r>
        <w:rPr>
          <w:noProof/>
        </w:rPr>
        <w:fldChar w:fldCharType="end"/>
      </w:r>
    </w:p>
    <w:p w14:paraId="6F496D9E" w14:textId="0B74101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_Toc186725796 \h </w:instrText>
      </w:r>
      <w:r>
        <w:rPr>
          <w:noProof/>
        </w:rPr>
      </w:r>
      <w:r>
        <w:rPr>
          <w:noProof/>
        </w:rPr>
        <w:fldChar w:fldCharType="separate"/>
      </w:r>
      <w:r>
        <w:rPr>
          <w:noProof/>
        </w:rPr>
        <w:t>51</w:t>
      </w:r>
      <w:r>
        <w:rPr>
          <w:noProof/>
        </w:rPr>
        <w:fldChar w:fldCharType="end"/>
      </w:r>
    </w:p>
    <w:p w14:paraId="6EFF3E82" w14:textId="7BFD746F"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_Toc186725797 \h </w:instrText>
      </w:r>
      <w:r>
        <w:rPr>
          <w:noProof/>
        </w:rPr>
      </w:r>
      <w:r>
        <w:rPr>
          <w:noProof/>
        </w:rPr>
        <w:fldChar w:fldCharType="separate"/>
      </w:r>
      <w:r>
        <w:rPr>
          <w:noProof/>
        </w:rPr>
        <w:t>51</w:t>
      </w:r>
      <w:r>
        <w:rPr>
          <w:noProof/>
        </w:rPr>
        <w:fldChar w:fldCharType="end"/>
      </w:r>
    </w:p>
    <w:p w14:paraId="510DE1A9" w14:textId="463AFE08"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_Toc186725798 \h </w:instrText>
      </w:r>
      <w:r>
        <w:rPr>
          <w:noProof/>
        </w:rPr>
      </w:r>
      <w:r>
        <w:rPr>
          <w:noProof/>
        </w:rPr>
        <w:fldChar w:fldCharType="separate"/>
      </w:r>
      <w:r>
        <w:rPr>
          <w:noProof/>
        </w:rPr>
        <w:t>51</w:t>
      </w:r>
      <w:r>
        <w:rPr>
          <w:noProof/>
        </w:rPr>
        <w:fldChar w:fldCharType="end"/>
      </w:r>
    </w:p>
    <w:p w14:paraId="1C96E18B" w14:textId="0E6872E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_Toc186725799 \h </w:instrText>
      </w:r>
      <w:r>
        <w:rPr>
          <w:noProof/>
        </w:rPr>
      </w:r>
      <w:r>
        <w:rPr>
          <w:noProof/>
        </w:rPr>
        <w:fldChar w:fldCharType="separate"/>
      </w:r>
      <w:r>
        <w:rPr>
          <w:noProof/>
        </w:rPr>
        <w:t>52</w:t>
      </w:r>
      <w:r>
        <w:rPr>
          <w:noProof/>
        </w:rPr>
        <w:fldChar w:fldCharType="end"/>
      </w:r>
    </w:p>
    <w:p w14:paraId="63576078" w14:textId="1C8EC2B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_Toc186725800 \h </w:instrText>
      </w:r>
      <w:r>
        <w:rPr>
          <w:noProof/>
        </w:rPr>
      </w:r>
      <w:r>
        <w:rPr>
          <w:noProof/>
        </w:rPr>
        <w:fldChar w:fldCharType="separate"/>
      </w:r>
      <w:r>
        <w:rPr>
          <w:noProof/>
        </w:rPr>
        <w:t>52</w:t>
      </w:r>
      <w:r>
        <w:rPr>
          <w:noProof/>
        </w:rPr>
        <w:fldChar w:fldCharType="end"/>
      </w:r>
    </w:p>
    <w:p w14:paraId="2A1CC6AB" w14:textId="7593167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_Toc186725801 \h </w:instrText>
      </w:r>
      <w:r>
        <w:rPr>
          <w:noProof/>
        </w:rPr>
      </w:r>
      <w:r>
        <w:rPr>
          <w:noProof/>
        </w:rPr>
        <w:fldChar w:fldCharType="separate"/>
      </w:r>
      <w:r>
        <w:rPr>
          <w:noProof/>
        </w:rPr>
        <w:t>52</w:t>
      </w:r>
      <w:r>
        <w:rPr>
          <w:noProof/>
        </w:rPr>
        <w:fldChar w:fldCharType="end"/>
      </w:r>
    </w:p>
    <w:p w14:paraId="2CFE5741" w14:textId="0ACCB02D"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_Toc186725802 \h </w:instrText>
      </w:r>
      <w:r>
        <w:rPr>
          <w:noProof/>
        </w:rPr>
      </w:r>
      <w:r>
        <w:rPr>
          <w:noProof/>
        </w:rPr>
        <w:fldChar w:fldCharType="separate"/>
      </w:r>
      <w:r>
        <w:rPr>
          <w:noProof/>
        </w:rPr>
        <w:t>52</w:t>
      </w:r>
      <w:r>
        <w:rPr>
          <w:noProof/>
        </w:rPr>
        <w:fldChar w:fldCharType="end"/>
      </w:r>
    </w:p>
    <w:p w14:paraId="346616E1" w14:textId="769D24D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_Toc186725803 \h </w:instrText>
      </w:r>
      <w:r>
        <w:rPr>
          <w:noProof/>
        </w:rPr>
      </w:r>
      <w:r>
        <w:rPr>
          <w:noProof/>
        </w:rPr>
        <w:fldChar w:fldCharType="separate"/>
      </w:r>
      <w:r>
        <w:rPr>
          <w:noProof/>
        </w:rPr>
        <w:t>52</w:t>
      </w:r>
      <w:r>
        <w:rPr>
          <w:noProof/>
        </w:rPr>
        <w:fldChar w:fldCharType="end"/>
      </w:r>
    </w:p>
    <w:p w14:paraId="4B888D67" w14:textId="44168FE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_Toc186725804 \h </w:instrText>
      </w:r>
      <w:r>
        <w:rPr>
          <w:noProof/>
        </w:rPr>
      </w:r>
      <w:r>
        <w:rPr>
          <w:noProof/>
        </w:rPr>
        <w:fldChar w:fldCharType="separate"/>
      </w:r>
      <w:r>
        <w:rPr>
          <w:noProof/>
        </w:rPr>
        <w:t>52</w:t>
      </w:r>
      <w:r>
        <w:rPr>
          <w:noProof/>
        </w:rPr>
        <w:fldChar w:fldCharType="end"/>
      </w:r>
    </w:p>
    <w:p w14:paraId="50A59630" w14:textId="53276C1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_Toc186725805 \h </w:instrText>
      </w:r>
      <w:r>
        <w:rPr>
          <w:noProof/>
        </w:rPr>
      </w:r>
      <w:r>
        <w:rPr>
          <w:noProof/>
        </w:rPr>
        <w:fldChar w:fldCharType="separate"/>
      </w:r>
      <w:r>
        <w:rPr>
          <w:noProof/>
        </w:rPr>
        <w:t>52</w:t>
      </w:r>
      <w:r>
        <w:rPr>
          <w:noProof/>
        </w:rPr>
        <w:fldChar w:fldCharType="end"/>
      </w:r>
    </w:p>
    <w:p w14:paraId="7B7F8D3F" w14:textId="4EAB28FB"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_Toc186725806 \h </w:instrText>
      </w:r>
      <w:r>
        <w:rPr>
          <w:noProof/>
        </w:rPr>
      </w:r>
      <w:r>
        <w:rPr>
          <w:noProof/>
        </w:rPr>
        <w:fldChar w:fldCharType="separate"/>
      </w:r>
      <w:r>
        <w:rPr>
          <w:noProof/>
        </w:rPr>
        <w:t>52</w:t>
      </w:r>
      <w:r>
        <w:rPr>
          <w:noProof/>
        </w:rPr>
        <w:fldChar w:fldCharType="end"/>
      </w:r>
    </w:p>
    <w:p w14:paraId="675A939C" w14:textId="220CC92F"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_Toc186725807 \h </w:instrText>
      </w:r>
      <w:r>
        <w:rPr>
          <w:noProof/>
        </w:rPr>
      </w:r>
      <w:r>
        <w:rPr>
          <w:noProof/>
        </w:rPr>
        <w:fldChar w:fldCharType="separate"/>
      </w:r>
      <w:r>
        <w:rPr>
          <w:noProof/>
        </w:rPr>
        <w:t>53</w:t>
      </w:r>
      <w:r>
        <w:rPr>
          <w:noProof/>
        </w:rPr>
        <w:fldChar w:fldCharType="end"/>
      </w:r>
    </w:p>
    <w:p w14:paraId="18DDACE7" w14:textId="4E68596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_Toc186725808 \h </w:instrText>
      </w:r>
      <w:r>
        <w:rPr>
          <w:noProof/>
        </w:rPr>
      </w:r>
      <w:r>
        <w:rPr>
          <w:noProof/>
        </w:rPr>
        <w:fldChar w:fldCharType="separate"/>
      </w:r>
      <w:r>
        <w:rPr>
          <w:noProof/>
        </w:rPr>
        <w:t>53</w:t>
      </w:r>
      <w:r>
        <w:rPr>
          <w:noProof/>
        </w:rPr>
        <w:fldChar w:fldCharType="end"/>
      </w:r>
    </w:p>
    <w:p w14:paraId="0B3EDC9C" w14:textId="7138ACB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_Toc186725809 \h </w:instrText>
      </w:r>
      <w:r>
        <w:rPr>
          <w:noProof/>
        </w:rPr>
      </w:r>
      <w:r>
        <w:rPr>
          <w:noProof/>
        </w:rPr>
        <w:fldChar w:fldCharType="separate"/>
      </w:r>
      <w:r>
        <w:rPr>
          <w:noProof/>
        </w:rPr>
        <w:t>53</w:t>
      </w:r>
      <w:r>
        <w:rPr>
          <w:noProof/>
        </w:rPr>
        <w:fldChar w:fldCharType="end"/>
      </w:r>
    </w:p>
    <w:p w14:paraId="05A1F31D" w14:textId="4F02582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_Toc186725810 \h </w:instrText>
      </w:r>
      <w:r>
        <w:rPr>
          <w:noProof/>
        </w:rPr>
      </w:r>
      <w:r>
        <w:rPr>
          <w:noProof/>
        </w:rPr>
        <w:fldChar w:fldCharType="separate"/>
      </w:r>
      <w:r>
        <w:rPr>
          <w:noProof/>
        </w:rPr>
        <w:t>53</w:t>
      </w:r>
      <w:r>
        <w:rPr>
          <w:noProof/>
        </w:rPr>
        <w:fldChar w:fldCharType="end"/>
      </w:r>
    </w:p>
    <w:p w14:paraId="30F859FB" w14:textId="46F340A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_Toc186725811 \h </w:instrText>
      </w:r>
      <w:r>
        <w:rPr>
          <w:noProof/>
        </w:rPr>
      </w:r>
      <w:r>
        <w:rPr>
          <w:noProof/>
        </w:rPr>
        <w:fldChar w:fldCharType="separate"/>
      </w:r>
      <w:r>
        <w:rPr>
          <w:noProof/>
        </w:rPr>
        <w:t>54</w:t>
      </w:r>
      <w:r>
        <w:rPr>
          <w:noProof/>
        </w:rPr>
        <w:fldChar w:fldCharType="end"/>
      </w:r>
    </w:p>
    <w:p w14:paraId="42A0BFBC" w14:textId="26B93EA9"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_Toc186725812 \h </w:instrText>
      </w:r>
      <w:r>
        <w:rPr>
          <w:noProof/>
        </w:rPr>
      </w:r>
      <w:r>
        <w:rPr>
          <w:noProof/>
        </w:rPr>
        <w:fldChar w:fldCharType="separate"/>
      </w:r>
      <w:r>
        <w:rPr>
          <w:noProof/>
        </w:rPr>
        <w:t>54</w:t>
      </w:r>
      <w:r>
        <w:rPr>
          <w:noProof/>
        </w:rPr>
        <w:fldChar w:fldCharType="end"/>
      </w:r>
    </w:p>
    <w:p w14:paraId="2BE86910" w14:textId="6C0965A5"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_Toc186725813 \h </w:instrText>
      </w:r>
      <w:r>
        <w:rPr>
          <w:noProof/>
        </w:rPr>
      </w:r>
      <w:r>
        <w:rPr>
          <w:noProof/>
        </w:rPr>
        <w:fldChar w:fldCharType="separate"/>
      </w:r>
      <w:r>
        <w:rPr>
          <w:noProof/>
        </w:rPr>
        <w:t>54</w:t>
      </w:r>
      <w:r>
        <w:rPr>
          <w:noProof/>
        </w:rPr>
        <w:fldChar w:fldCharType="end"/>
      </w:r>
    </w:p>
    <w:p w14:paraId="0E135585" w14:textId="10AE6E1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_Toc186725814 \h </w:instrText>
      </w:r>
      <w:r>
        <w:rPr>
          <w:noProof/>
        </w:rPr>
      </w:r>
      <w:r>
        <w:rPr>
          <w:noProof/>
        </w:rPr>
        <w:fldChar w:fldCharType="separate"/>
      </w:r>
      <w:r>
        <w:rPr>
          <w:noProof/>
        </w:rPr>
        <w:t>54</w:t>
      </w:r>
      <w:r>
        <w:rPr>
          <w:noProof/>
        </w:rPr>
        <w:fldChar w:fldCharType="end"/>
      </w:r>
    </w:p>
    <w:p w14:paraId="16C48677" w14:textId="4E624CBD"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_Toc186725815 \h </w:instrText>
      </w:r>
      <w:r>
        <w:rPr>
          <w:noProof/>
        </w:rPr>
      </w:r>
      <w:r>
        <w:rPr>
          <w:noProof/>
        </w:rPr>
        <w:fldChar w:fldCharType="separate"/>
      </w:r>
      <w:r>
        <w:rPr>
          <w:noProof/>
        </w:rPr>
        <w:t>54</w:t>
      </w:r>
      <w:r>
        <w:rPr>
          <w:noProof/>
        </w:rPr>
        <w:fldChar w:fldCharType="end"/>
      </w:r>
    </w:p>
    <w:p w14:paraId="0C675116" w14:textId="02BAD2F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_Toc186725816 \h </w:instrText>
      </w:r>
      <w:r>
        <w:rPr>
          <w:noProof/>
        </w:rPr>
      </w:r>
      <w:r>
        <w:rPr>
          <w:noProof/>
        </w:rPr>
        <w:fldChar w:fldCharType="separate"/>
      </w:r>
      <w:r>
        <w:rPr>
          <w:noProof/>
        </w:rPr>
        <w:t>54</w:t>
      </w:r>
      <w:r>
        <w:rPr>
          <w:noProof/>
        </w:rPr>
        <w:fldChar w:fldCharType="end"/>
      </w:r>
    </w:p>
    <w:p w14:paraId="729E61E6" w14:textId="2A530A99"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_Toc186725817 \h </w:instrText>
      </w:r>
      <w:r>
        <w:rPr>
          <w:noProof/>
        </w:rPr>
      </w:r>
      <w:r>
        <w:rPr>
          <w:noProof/>
        </w:rPr>
        <w:fldChar w:fldCharType="separate"/>
      </w:r>
      <w:r>
        <w:rPr>
          <w:noProof/>
        </w:rPr>
        <w:t>55</w:t>
      </w:r>
      <w:r>
        <w:rPr>
          <w:noProof/>
        </w:rPr>
        <w:fldChar w:fldCharType="end"/>
      </w:r>
    </w:p>
    <w:p w14:paraId="411EBB80" w14:textId="70A56BD8"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_Toc186725818 \h </w:instrText>
      </w:r>
      <w:r>
        <w:rPr>
          <w:noProof/>
        </w:rPr>
      </w:r>
      <w:r>
        <w:rPr>
          <w:noProof/>
        </w:rPr>
        <w:fldChar w:fldCharType="separate"/>
      </w:r>
      <w:r>
        <w:rPr>
          <w:noProof/>
        </w:rPr>
        <w:t>55</w:t>
      </w:r>
      <w:r>
        <w:rPr>
          <w:noProof/>
        </w:rPr>
        <w:fldChar w:fldCharType="end"/>
      </w:r>
    </w:p>
    <w:p w14:paraId="530BFC95" w14:textId="5FC201C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_Toc186725819 \h </w:instrText>
      </w:r>
      <w:r>
        <w:rPr>
          <w:noProof/>
        </w:rPr>
      </w:r>
      <w:r>
        <w:rPr>
          <w:noProof/>
        </w:rPr>
        <w:fldChar w:fldCharType="separate"/>
      </w:r>
      <w:r>
        <w:rPr>
          <w:noProof/>
        </w:rPr>
        <w:t>55</w:t>
      </w:r>
      <w:r>
        <w:rPr>
          <w:noProof/>
        </w:rPr>
        <w:fldChar w:fldCharType="end"/>
      </w:r>
    </w:p>
    <w:p w14:paraId="0DE5CD3A" w14:textId="2374FE16"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_Toc186725820 \h </w:instrText>
      </w:r>
      <w:r>
        <w:rPr>
          <w:noProof/>
        </w:rPr>
      </w:r>
      <w:r>
        <w:rPr>
          <w:noProof/>
        </w:rPr>
        <w:fldChar w:fldCharType="separate"/>
      </w:r>
      <w:r>
        <w:rPr>
          <w:noProof/>
        </w:rPr>
        <w:t>55</w:t>
      </w:r>
      <w:r>
        <w:rPr>
          <w:noProof/>
        </w:rPr>
        <w:fldChar w:fldCharType="end"/>
      </w:r>
    </w:p>
    <w:p w14:paraId="43FEEF87" w14:textId="40CB541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_Toc186725821 \h </w:instrText>
      </w:r>
      <w:r>
        <w:rPr>
          <w:noProof/>
        </w:rPr>
      </w:r>
      <w:r>
        <w:rPr>
          <w:noProof/>
        </w:rPr>
        <w:fldChar w:fldCharType="separate"/>
      </w:r>
      <w:r>
        <w:rPr>
          <w:noProof/>
        </w:rPr>
        <w:t>55</w:t>
      </w:r>
      <w:r>
        <w:rPr>
          <w:noProof/>
        </w:rPr>
        <w:fldChar w:fldCharType="end"/>
      </w:r>
    </w:p>
    <w:p w14:paraId="2637F67F" w14:textId="355FAD0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_Toc186725822 \h </w:instrText>
      </w:r>
      <w:r>
        <w:rPr>
          <w:noProof/>
        </w:rPr>
      </w:r>
      <w:r>
        <w:rPr>
          <w:noProof/>
        </w:rPr>
        <w:fldChar w:fldCharType="separate"/>
      </w:r>
      <w:r>
        <w:rPr>
          <w:noProof/>
        </w:rPr>
        <w:t>55</w:t>
      </w:r>
      <w:r>
        <w:rPr>
          <w:noProof/>
        </w:rPr>
        <w:fldChar w:fldCharType="end"/>
      </w:r>
    </w:p>
    <w:p w14:paraId="4BF8218E" w14:textId="189D585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_Toc186725823 \h </w:instrText>
      </w:r>
      <w:r>
        <w:rPr>
          <w:noProof/>
        </w:rPr>
      </w:r>
      <w:r>
        <w:rPr>
          <w:noProof/>
        </w:rPr>
        <w:fldChar w:fldCharType="separate"/>
      </w:r>
      <w:r>
        <w:rPr>
          <w:noProof/>
        </w:rPr>
        <w:t>56</w:t>
      </w:r>
      <w:r>
        <w:rPr>
          <w:noProof/>
        </w:rPr>
        <w:fldChar w:fldCharType="end"/>
      </w:r>
    </w:p>
    <w:p w14:paraId="092C2001" w14:textId="27ED7F8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_Toc186725824 \h </w:instrText>
      </w:r>
      <w:r>
        <w:rPr>
          <w:noProof/>
        </w:rPr>
      </w:r>
      <w:r>
        <w:rPr>
          <w:noProof/>
        </w:rPr>
        <w:fldChar w:fldCharType="separate"/>
      </w:r>
      <w:r>
        <w:rPr>
          <w:noProof/>
        </w:rPr>
        <w:t>56</w:t>
      </w:r>
      <w:r>
        <w:rPr>
          <w:noProof/>
        </w:rPr>
        <w:fldChar w:fldCharType="end"/>
      </w:r>
    </w:p>
    <w:p w14:paraId="7CD46A8D" w14:textId="63E3EFB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_Toc186725825 \h </w:instrText>
      </w:r>
      <w:r>
        <w:rPr>
          <w:noProof/>
        </w:rPr>
      </w:r>
      <w:r>
        <w:rPr>
          <w:noProof/>
        </w:rPr>
        <w:fldChar w:fldCharType="separate"/>
      </w:r>
      <w:r>
        <w:rPr>
          <w:noProof/>
        </w:rPr>
        <w:t>56</w:t>
      </w:r>
      <w:r>
        <w:rPr>
          <w:noProof/>
        </w:rPr>
        <w:fldChar w:fldCharType="end"/>
      </w:r>
    </w:p>
    <w:p w14:paraId="7C089928" w14:textId="6F9C1D1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_Toc186725826 \h </w:instrText>
      </w:r>
      <w:r>
        <w:rPr>
          <w:noProof/>
        </w:rPr>
      </w:r>
      <w:r>
        <w:rPr>
          <w:noProof/>
        </w:rPr>
        <w:fldChar w:fldCharType="separate"/>
      </w:r>
      <w:r>
        <w:rPr>
          <w:noProof/>
        </w:rPr>
        <w:t>56</w:t>
      </w:r>
      <w:r>
        <w:rPr>
          <w:noProof/>
        </w:rPr>
        <w:fldChar w:fldCharType="end"/>
      </w:r>
    </w:p>
    <w:p w14:paraId="70E89022" w14:textId="7D570DBE"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_Toc186725827 \h </w:instrText>
      </w:r>
      <w:r>
        <w:rPr>
          <w:noProof/>
        </w:rPr>
      </w:r>
      <w:r>
        <w:rPr>
          <w:noProof/>
        </w:rPr>
        <w:fldChar w:fldCharType="separate"/>
      </w:r>
      <w:r>
        <w:rPr>
          <w:noProof/>
        </w:rPr>
        <w:t>57</w:t>
      </w:r>
      <w:r>
        <w:rPr>
          <w:noProof/>
        </w:rPr>
        <w:fldChar w:fldCharType="end"/>
      </w:r>
    </w:p>
    <w:p w14:paraId="24EE6B41" w14:textId="6CAD86BF"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_Toc186725828 \h </w:instrText>
      </w:r>
      <w:r>
        <w:rPr>
          <w:noProof/>
        </w:rPr>
      </w:r>
      <w:r>
        <w:rPr>
          <w:noProof/>
        </w:rPr>
        <w:fldChar w:fldCharType="separate"/>
      </w:r>
      <w:r>
        <w:rPr>
          <w:noProof/>
        </w:rPr>
        <w:t>57</w:t>
      </w:r>
      <w:r>
        <w:rPr>
          <w:noProof/>
        </w:rPr>
        <w:fldChar w:fldCharType="end"/>
      </w:r>
    </w:p>
    <w:p w14:paraId="69955CAD" w14:textId="1B18A4B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_Toc186725829 \h </w:instrText>
      </w:r>
      <w:r>
        <w:rPr>
          <w:noProof/>
        </w:rPr>
      </w:r>
      <w:r>
        <w:rPr>
          <w:noProof/>
        </w:rPr>
        <w:fldChar w:fldCharType="separate"/>
      </w:r>
      <w:r>
        <w:rPr>
          <w:noProof/>
        </w:rPr>
        <w:t>57</w:t>
      </w:r>
      <w:r>
        <w:rPr>
          <w:noProof/>
        </w:rPr>
        <w:fldChar w:fldCharType="end"/>
      </w:r>
    </w:p>
    <w:p w14:paraId="22113E4D" w14:textId="53E0091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_Toc186725830 \h </w:instrText>
      </w:r>
      <w:r>
        <w:rPr>
          <w:noProof/>
        </w:rPr>
      </w:r>
      <w:r>
        <w:rPr>
          <w:noProof/>
        </w:rPr>
        <w:fldChar w:fldCharType="separate"/>
      </w:r>
      <w:r>
        <w:rPr>
          <w:noProof/>
        </w:rPr>
        <w:t>58</w:t>
      </w:r>
      <w:r>
        <w:rPr>
          <w:noProof/>
        </w:rPr>
        <w:fldChar w:fldCharType="end"/>
      </w:r>
    </w:p>
    <w:p w14:paraId="0A8FE791" w14:textId="31E619A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fldLock="1"/>
      </w:r>
      <w:r>
        <w:rPr>
          <w:noProof/>
        </w:rPr>
        <w:instrText xml:space="preserve"> PAGEREF _Toc186725831 \h </w:instrText>
      </w:r>
      <w:r>
        <w:rPr>
          <w:noProof/>
        </w:rPr>
      </w:r>
      <w:r>
        <w:rPr>
          <w:noProof/>
        </w:rPr>
        <w:fldChar w:fldCharType="separate"/>
      </w:r>
      <w:r>
        <w:rPr>
          <w:noProof/>
        </w:rPr>
        <w:t>58</w:t>
      </w:r>
      <w:r>
        <w:rPr>
          <w:noProof/>
        </w:rPr>
        <w:fldChar w:fldCharType="end"/>
      </w:r>
    </w:p>
    <w:p w14:paraId="4DB3661D" w14:textId="21E2921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fldLock="1"/>
      </w:r>
      <w:r>
        <w:rPr>
          <w:noProof/>
        </w:rPr>
        <w:instrText xml:space="preserve"> PAGEREF _Toc186725832 \h </w:instrText>
      </w:r>
      <w:r>
        <w:rPr>
          <w:noProof/>
        </w:rPr>
      </w:r>
      <w:r>
        <w:rPr>
          <w:noProof/>
        </w:rPr>
        <w:fldChar w:fldCharType="separate"/>
      </w:r>
      <w:r>
        <w:rPr>
          <w:noProof/>
        </w:rPr>
        <w:t>58</w:t>
      </w:r>
      <w:r>
        <w:rPr>
          <w:noProof/>
        </w:rPr>
        <w:fldChar w:fldCharType="end"/>
      </w:r>
    </w:p>
    <w:p w14:paraId="76614877" w14:textId="7C42C7E8"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fldLock="1"/>
      </w:r>
      <w:r>
        <w:rPr>
          <w:noProof/>
        </w:rPr>
        <w:instrText xml:space="preserve"> PAGEREF _Toc186725833 \h </w:instrText>
      </w:r>
      <w:r>
        <w:rPr>
          <w:noProof/>
        </w:rPr>
      </w:r>
      <w:r>
        <w:rPr>
          <w:noProof/>
        </w:rPr>
        <w:fldChar w:fldCharType="separate"/>
      </w:r>
      <w:r>
        <w:rPr>
          <w:noProof/>
        </w:rPr>
        <w:t>59</w:t>
      </w:r>
      <w:r>
        <w:rPr>
          <w:noProof/>
        </w:rPr>
        <w:fldChar w:fldCharType="end"/>
      </w:r>
    </w:p>
    <w:p w14:paraId="0D25E695" w14:textId="72E79EB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_Toc186725834 \h </w:instrText>
      </w:r>
      <w:r>
        <w:rPr>
          <w:noProof/>
        </w:rPr>
      </w:r>
      <w:r>
        <w:rPr>
          <w:noProof/>
        </w:rPr>
        <w:fldChar w:fldCharType="separate"/>
      </w:r>
      <w:r>
        <w:rPr>
          <w:noProof/>
        </w:rPr>
        <w:t>59</w:t>
      </w:r>
      <w:r>
        <w:rPr>
          <w:noProof/>
        </w:rPr>
        <w:fldChar w:fldCharType="end"/>
      </w:r>
    </w:p>
    <w:p w14:paraId="020BA498" w14:textId="52A9CE1B"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_Toc186725835 \h </w:instrText>
      </w:r>
      <w:r>
        <w:rPr>
          <w:noProof/>
        </w:rPr>
      </w:r>
      <w:r>
        <w:rPr>
          <w:noProof/>
        </w:rPr>
        <w:fldChar w:fldCharType="separate"/>
      </w:r>
      <w:r>
        <w:rPr>
          <w:noProof/>
        </w:rPr>
        <w:t>60</w:t>
      </w:r>
      <w:r>
        <w:rPr>
          <w:noProof/>
        </w:rPr>
        <w:fldChar w:fldCharType="end"/>
      </w:r>
    </w:p>
    <w:p w14:paraId="13B6131E" w14:textId="2730F98D"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_Toc186725836 \h </w:instrText>
      </w:r>
      <w:r>
        <w:rPr>
          <w:noProof/>
        </w:rPr>
      </w:r>
      <w:r>
        <w:rPr>
          <w:noProof/>
        </w:rPr>
        <w:fldChar w:fldCharType="separate"/>
      </w:r>
      <w:r>
        <w:rPr>
          <w:noProof/>
        </w:rPr>
        <w:t>61</w:t>
      </w:r>
      <w:r>
        <w:rPr>
          <w:noProof/>
        </w:rPr>
        <w:fldChar w:fldCharType="end"/>
      </w:r>
    </w:p>
    <w:p w14:paraId="4B082CB5" w14:textId="20B3B31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_Toc186725837 \h </w:instrText>
      </w:r>
      <w:r>
        <w:rPr>
          <w:noProof/>
        </w:rPr>
      </w:r>
      <w:r>
        <w:rPr>
          <w:noProof/>
        </w:rPr>
        <w:fldChar w:fldCharType="separate"/>
      </w:r>
      <w:r>
        <w:rPr>
          <w:noProof/>
        </w:rPr>
        <w:t>62</w:t>
      </w:r>
      <w:r>
        <w:rPr>
          <w:noProof/>
        </w:rPr>
        <w:fldChar w:fldCharType="end"/>
      </w:r>
    </w:p>
    <w:p w14:paraId="13A7FF30" w14:textId="1319547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_Toc186725838 \h </w:instrText>
      </w:r>
      <w:r>
        <w:rPr>
          <w:noProof/>
        </w:rPr>
      </w:r>
      <w:r>
        <w:rPr>
          <w:noProof/>
        </w:rPr>
        <w:fldChar w:fldCharType="separate"/>
      </w:r>
      <w:r>
        <w:rPr>
          <w:noProof/>
        </w:rPr>
        <w:t>64</w:t>
      </w:r>
      <w:r>
        <w:rPr>
          <w:noProof/>
        </w:rPr>
        <w:fldChar w:fldCharType="end"/>
      </w:r>
    </w:p>
    <w:p w14:paraId="2EF58957" w14:textId="78C1A3A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_Toc186725839 \h </w:instrText>
      </w:r>
      <w:r>
        <w:rPr>
          <w:noProof/>
        </w:rPr>
      </w:r>
      <w:r>
        <w:rPr>
          <w:noProof/>
        </w:rPr>
        <w:fldChar w:fldCharType="separate"/>
      </w:r>
      <w:r>
        <w:rPr>
          <w:noProof/>
        </w:rPr>
        <w:t>64</w:t>
      </w:r>
      <w:r>
        <w:rPr>
          <w:noProof/>
        </w:rPr>
        <w:fldChar w:fldCharType="end"/>
      </w:r>
    </w:p>
    <w:p w14:paraId="1CA28B3A" w14:textId="5B1F10B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_Toc186725840 \h </w:instrText>
      </w:r>
      <w:r>
        <w:rPr>
          <w:noProof/>
        </w:rPr>
      </w:r>
      <w:r>
        <w:rPr>
          <w:noProof/>
        </w:rPr>
        <w:fldChar w:fldCharType="separate"/>
      </w:r>
      <w:r>
        <w:rPr>
          <w:noProof/>
        </w:rPr>
        <w:t>65</w:t>
      </w:r>
      <w:r>
        <w:rPr>
          <w:noProof/>
        </w:rPr>
        <w:fldChar w:fldCharType="end"/>
      </w:r>
    </w:p>
    <w:p w14:paraId="22C3E186" w14:textId="6AA3D38B"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_Toc186725841 \h </w:instrText>
      </w:r>
      <w:r>
        <w:rPr>
          <w:noProof/>
        </w:rPr>
      </w:r>
      <w:r>
        <w:rPr>
          <w:noProof/>
        </w:rPr>
        <w:fldChar w:fldCharType="separate"/>
      </w:r>
      <w:r>
        <w:rPr>
          <w:noProof/>
        </w:rPr>
        <w:t>65</w:t>
      </w:r>
      <w:r>
        <w:rPr>
          <w:noProof/>
        </w:rPr>
        <w:fldChar w:fldCharType="end"/>
      </w:r>
    </w:p>
    <w:p w14:paraId="4FAFA706" w14:textId="22213665"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_Toc186725842 \h </w:instrText>
      </w:r>
      <w:r>
        <w:rPr>
          <w:noProof/>
        </w:rPr>
      </w:r>
      <w:r>
        <w:rPr>
          <w:noProof/>
        </w:rPr>
        <w:fldChar w:fldCharType="separate"/>
      </w:r>
      <w:r>
        <w:rPr>
          <w:noProof/>
        </w:rPr>
        <w:t>65</w:t>
      </w:r>
      <w:r>
        <w:rPr>
          <w:noProof/>
        </w:rPr>
        <w:fldChar w:fldCharType="end"/>
      </w:r>
    </w:p>
    <w:p w14:paraId="20A766C0" w14:textId="0B1FABAB"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_Toc186725843 \h </w:instrText>
      </w:r>
      <w:r>
        <w:rPr>
          <w:noProof/>
        </w:rPr>
      </w:r>
      <w:r>
        <w:rPr>
          <w:noProof/>
        </w:rPr>
        <w:fldChar w:fldCharType="separate"/>
      </w:r>
      <w:r>
        <w:rPr>
          <w:noProof/>
        </w:rPr>
        <w:t>65</w:t>
      </w:r>
      <w:r>
        <w:rPr>
          <w:noProof/>
        </w:rPr>
        <w:fldChar w:fldCharType="end"/>
      </w:r>
    </w:p>
    <w:p w14:paraId="511D97DC" w14:textId="1FB857FB"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_Toc186725844 \h </w:instrText>
      </w:r>
      <w:r>
        <w:rPr>
          <w:noProof/>
        </w:rPr>
      </w:r>
      <w:r>
        <w:rPr>
          <w:noProof/>
        </w:rPr>
        <w:fldChar w:fldCharType="separate"/>
      </w:r>
      <w:r>
        <w:rPr>
          <w:noProof/>
        </w:rPr>
        <w:t>66</w:t>
      </w:r>
      <w:r>
        <w:rPr>
          <w:noProof/>
        </w:rPr>
        <w:fldChar w:fldCharType="end"/>
      </w:r>
    </w:p>
    <w:p w14:paraId="7757B107" w14:textId="1FF6E09B"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_Toc186725845 \h </w:instrText>
      </w:r>
      <w:r>
        <w:rPr>
          <w:noProof/>
        </w:rPr>
      </w:r>
      <w:r>
        <w:rPr>
          <w:noProof/>
        </w:rPr>
        <w:fldChar w:fldCharType="separate"/>
      </w:r>
      <w:r>
        <w:rPr>
          <w:noProof/>
        </w:rPr>
        <w:t>66</w:t>
      </w:r>
      <w:r>
        <w:rPr>
          <w:noProof/>
        </w:rPr>
        <w:fldChar w:fldCharType="end"/>
      </w:r>
    </w:p>
    <w:p w14:paraId="7A2F5F23" w14:textId="298621B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_Toc186725846 \h </w:instrText>
      </w:r>
      <w:r>
        <w:rPr>
          <w:noProof/>
        </w:rPr>
      </w:r>
      <w:r>
        <w:rPr>
          <w:noProof/>
        </w:rPr>
        <w:fldChar w:fldCharType="separate"/>
      </w:r>
      <w:r>
        <w:rPr>
          <w:noProof/>
        </w:rPr>
        <w:t>66</w:t>
      </w:r>
      <w:r>
        <w:rPr>
          <w:noProof/>
        </w:rPr>
        <w:fldChar w:fldCharType="end"/>
      </w:r>
    </w:p>
    <w:p w14:paraId="0661BCD3" w14:textId="2AC4960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_Toc186725847 \h </w:instrText>
      </w:r>
      <w:r>
        <w:rPr>
          <w:noProof/>
        </w:rPr>
      </w:r>
      <w:r>
        <w:rPr>
          <w:noProof/>
        </w:rPr>
        <w:fldChar w:fldCharType="separate"/>
      </w:r>
      <w:r>
        <w:rPr>
          <w:noProof/>
        </w:rPr>
        <w:t>66</w:t>
      </w:r>
      <w:r>
        <w:rPr>
          <w:noProof/>
        </w:rPr>
        <w:fldChar w:fldCharType="end"/>
      </w:r>
    </w:p>
    <w:p w14:paraId="6E95AEE9" w14:textId="52C5E605"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_Toc186725848 \h </w:instrText>
      </w:r>
      <w:r>
        <w:rPr>
          <w:noProof/>
        </w:rPr>
      </w:r>
      <w:r>
        <w:rPr>
          <w:noProof/>
        </w:rPr>
        <w:fldChar w:fldCharType="separate"/>
      </w:r>
      <w:r>
        <w:rPr>
          <w:noProof/>
        </w:rPr>
        <w:t>66</w:t>
      </w:r>
      <w:r>
        <w:rPr>
          <w:noProof/>
        </w:rPr>
        <w:fldChar w:fldCharType="end"/>
      </w:r>
    </w:p>
    <w:p w14:paraId="7F640CB0" w14:textId="3E0D1E29"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_Toc186725849 \h </w:instrText>
      </w:r>
      <w:r>
        <w:rPr>
          <w:noProof/>
        </w:rPr>
      </w:r>
      <w:r>
        <w:rPr>
          <w:noProof/>
        </w:rPr>
        <w:fldChar w:fldCharType="separate"/>
      </w:r>
      <w:r>
        <w:rPr>
          <w:noProof/>
        </w:rPr>
        <w:t>66</w:t>
      </w:r>
      <w:r>
        <w:rPr>
          <w:noProof/>
        </w:rPr>
        <w:fldChar w:fldCharType="end"/>
      </w:r>
    </w:p>
    <w:p w14:paraId="3C47B971" w14:textId="3F550B4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_Toc186725850 \h </w:instrText>
      </w:r>
      <w:r>
        <w:rPr>
          <w:noProof/>
        </w:rPr>
      </w:r>
      <w:r>
        <w:rPr>
          <w:noProof/>
        </w:rPr>
        <w:fldChar w:fldCharType="separate"/>
      </w:r>
      <w:r>
        <w:rPr>
          <w:noProof/>
        </w:rPr>
        <w:t>66</w:t>
      </w:r>
      <w:r>
        <w:rPr>
          <w:noProof/>
        </w:rPr>
        <w:fldChar w:fldCharType="end"/>
      </w:r>
    </w:p>
    <w:p w14:paraId="26A2077C" w14:textId="5BC6734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_Toc186725851 \h </w:instrText>
      </w:r>
      <w:r>
        <w:rPr>
          <w:noProof/>
        </w:rPr>
      </w:r>
      <w:r>
        <w:rPr>
          <w:noProof/>
        </w:rPr>
        <w:fldChar w:fldCharType="separate"/>
      </w:r>
      <w:r>
        <w:rPr>
          <w:noProof/>
        </w:rPr>
        <w:t>67</w:t>
      </w:r>
      <w:r>
        <w:rPr>
          <w:noProof/>
        </w:rPr>
        <w:fldChar w:fldCharType="end"/>
      </w:r>
    </w:p>
    <w:p w14:paraId="3105D4F3" w14:textId="151F7A8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_Toc186725852 \h </w:instrText>
      </w:r>
      <w:r>
        <w:rPr>
          <w:noProof/>
        </w:rPr>
      </w:r>
      <w:r>
        <w:rPr>
          <w:noProof/>
        </w:rPr>
        <w:fldChar w:fldCharType="separate"/>
      </w:r>
      <w:r>
        <w:rPr>
          <w:noProof/>
        </w:rPr>
        <w:t>67</w:t>
      </w:r>
      <w:r>
        <w:rPr>
          <w:noProof/>
        </w:rPr>
        <w:fldChar w:fldCharType="end"/>
      </w:r>
    </w:p>
    <w:p w14:paraId="47C72AE5" w14:textId="7D3C3BA6"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_Toc186725853 \h </w:instrText>
      </w:r>
      <w:r>
        <w:rPr>
          <w:noProof/>
        </w:rPr>
      </w:r>
      <w:r>
        <w:rPr>
          <w:noProof/>
        </w:rPr>
        <w:fldChar w:fldCharType="separate"/>
      </w:r>
      <w:r>
        <w:rPr>
          <w:noProof/>
        </w:rPr>
        <w:t>67</w:t>
      </w:r>
      <w:r>
        <w:rPr>
          <w:noProof/>
        </w:rPr>
        <w:fldChar w:fldCharType="end"/>
      </w:r>
    </w:p>
    <w:p w14:paraId="3EC56B02" w14:textId="78D48F9B"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_Toc186725854 \h </w:instrText>
      </w:r>
      <w:r>
        <w:rPr>
          <w:noProof/>
        </w:rPr>
      </w:r>
      <w:r>
        <w:rPr>
          <w:noProof/>
        </w:rPr>
        <w:fldChar w:fldCharType="separate"/>
      </w:r>
      <w:r>
        <w:rPr>
          <w:noProof/>
        </w:rPr>
        <w:t>68</w:t>
      </w:r>
      <w:r>
        <w:rPr>
          <w:noProof/>
        </w:rPr>
        <w:fldChar w:fldCharType="end"/>
      </w:r>
    </w:p>
    <w:p w14:paraId="36A70112" w14:textId="29558E30"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_Toc186725855 \h </w:instrText>
      </w:r>
      <w:r>
        <w:rPr>
          <w:noProof/>
        </w:rPr>
      </w:r>
      <w:r>
        <w:rPr>
          <w:noProof/>
        </w:rPr>
        <w:fldChar w:fldCharType="separate"/>
      </w:r>
      <w:r>
        <w:rPr>
          <w:noProof/>
        </w:rPr>
        <w:t>69</w:t>
      </w:r>
      <w:r>
        <w:rPr>
          <w:noProof/>
        </w:rPr>
        <w:fldChar w:fldCharType="end"/>
      </w:r>
    </w:p>
    <w:p w14:paraId="3FE0E51C" w14:textId="5F92B48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_Toc186725856 \h </w:instrText>
      </w:r>
      <w:r>
        <w:rPr>
          <w:noProof/>
        </w:rPr>
      </w:r>
      <w:r>
        <w:rPr>
          <w:noProof/>
        </w:rPr>
        <w:fldChar w:fldCharType="separate"/>
      </w:r>
      <w:r>
        <w:rPr>
          <w:noProof/>
        </w:rPr>
        <w:t>70</w:t>
      </w:r>
      <w:r>
        <w:rPr>
          <w:noProof/>
        </w:rPr>
        <w:fldChar w:fldCharType="end"/>
      </w:r>
    </w:p>
    <w:p w14:paraId="31C22748" w14:textId="6B1468F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_Toc186725857 \h </w:instrText>
      </w:r>
      <w:r>
        <w:rPr>
          <w:noProof/>
        </w:rPr>
      </w:r>
      <w:r>
        <w:rPr>
          <w:noProof/>
        </w:rPr>
        <w:fldChar w:fldCharType="separate"/>
      </w:r>
      <w:r>
        <w:rPr>
          <w:noProof/>
        </w:rPr>
        <w:t>70</w:t>
      </w:r>
      <w:r>
        <w:rPr>
          <w:noProof/>
        </w:rPr>
        <w:fldChar w:fldCharType="end"/>
      </w:r>
    </w:p>
    <w:p w14:paraId="0069D345" w14:textId="544ACC00"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_Toc186725858 \h </w:instrText>
      </w:r>
      <w:r>
        <w:rPr>
          <w:noProof/>
        </w:rPr>
      </w:r>
      <w:r>
        <w:rPr>
          <w:noProof/>
        </w:rPr>
        <w:fldChar w:fldCharType="separate"/>
      </w:r>
      <w:r>
        <w:rPr>
          <w:noProof/>
        </w:rPr>
        <w:t>70</w:t>
      </w:r>
      <w:r>
        <w:rPr>
          <w:noProof/>
        </w:rPr>
        <w:fldChar w:fldCharType="end"/>
      </w:r>
    </w:p>
    <w:p w14:paraId="76DAB6EF" w14:textId="1BF61CBB"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_Toc186725859 \h </w:instrText>
      </w:r>
      <w:r>
        <w:rPr>
          <w:noProof/>
        </w:rPr>
      </w:r>
      <w:r>
        <w:rPr>
          <w:noProof/>
        </w:rPr>
        <w:fldChar w:fldCharType="separate"/>
      </w:r>
      <w:r>
        <w:rPr>
          <w:noProof/>
        </w:rPr>
        <w:t>71</w:t>
      </w:r>
      <w:r>
        <w:rPr>
          <w:noProof/>
        </w:rPr>
        <w:fldChar w:fldCharType="end"/>
      </w:r>
    </w:p>
    <w:p w14:paraId="3FA8E9DC" w14:textId="01B6315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_Toc186725860 \h </w:instrText>
      </w:r>
      <w:r>
        <w:rPr>
          <w:noProof/>
        </w:rPr>
      </w:r>
      <w:r>
        <w:rPr>
          <w:noProof/>
        </w:rPr>
        <w:fldChar w:fldCharType="separate"/>
      </w:r>
      <w:r>
        <w:rPr>
          <w:noProof/>
        </w:rPr>
        <w:t>71</w:t>
      </w:r>
      <w:r>
        <w:rPr>
          <w:noProof/>
        </w:rPr>
        <w:fldChar w:fldCharType="end"/>
      </w:r>
    </w:p>
    <w:p w14:paraId="4E206886" w14:textId="565F8A3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_Toc186725861 \h </w:instrText>
      </w:r>
      <w:r>
        <w:rPr>
          <w:noProof/>
        </w:rPr>
      </w:r>
      <w:r>
        <w:rPr>
          <w:noProof/>
        </w:rPr>
        <w:fldChar w:fldCharType="separate"/>
      </w:r>
      <w:r>
        <w:rPr>
          <w:noProof/>
        </w:rPr>
        <w:t>72</w:t>
      </w:r>
      <w:r>
        <w:rPr>
          <w:noProof/>
        </w:rPr>
        <w:fldChar w:fldCharType="end"/>
      </w:r>
    </w:p>
    <w:p w14:paraId="4C56C115" w14:textId="7BE8D1B5"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_Toc186725862 \h </w:instrText>
      </w:r>
      <w:r>
        <w:rPr>
          <w:noProof/>
        </w:rPr>
      </w:r>
      <w:r>
        <w:rPr>
          <w:noProof/>
        </w:rPr>
        <w:fldChar w:fldCharType="separate"/>
      </w:r>
      <w:r>
        <w:rPr>
          <w:noProof/>
        </w:rPr>
        <w:t>72</w:t>
      </w:r>
      <w:r>
        <w:rPr>
          <w:noProof/>
        </w:rPr>
        <w:fldChar w:fldCharType="end"/>
      </w:r>
    </w:p>
    <w:p w14:paraId="373A2BC1" w14:textId="0ECB85D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_Toc186725863 \h </w:instrText>
      </w:r>
      <w:r>
        <w:rPr>
          <w:noProof/>
        </w:rPr>
      </w:r>
      <w:r>
        <w:rPr>
          <w:noProof/>
        </w:rPr>
        <w:fldChar w:fldCharType="separate"/>
      </w:r>
      <w:r>
        <w:rPr>
          <w:noProof/>
        </w:rPr>
        <w:t>72</w:t>
      </w:r>
      <w:r>
        <w:rPr>
          <w:noProof/>
        </w:rPr>
        <w:fldChar w:fldCharType="end"/>
      </w:r>
    </w:p>
    <w:p w14:paraId="4DAD5EE2" w14:textId="41D4EC5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_Toc186725864 \h </w:instrText>
      </w:r>
      <w:r>
        <w:rPr>
          <w:noProof/>
        </w:rPr>
      </w:r>
      <w:r>
        <w:rPr>
          <w:noProof/>
        </w:rPr>
        <w:fldChar w:fldCharType="separate"/>
      </w:r>
      <w:r>
        <w:rPr>
          <w:noProof/>
        </w:rPr>
        <w:t>72</w:t>
      </w:r>
      <w:r>
        <w:rPr>
          <w:noProof/>
        </w:rPr>
        <w:fldChar w:fldCharType="end"/>
      </w:r>
    </w:p>
    <w:p w14:paraId="0F1DE0CB" w14:textId="4E03FE0F"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_Toc186725865 \h </w:instrText>
      </w:r>
      <w:r>
        <w:rPr>
          <w:noProof/>
        </w:rPr>
      </w:r>
      <w:r>
        <w:rPr>
          <w:noProof/>
        </w:rPr>
        <w:fldChar w:fldCharType="separate"/>
      </w:r>
      <w:r>
        <w:rPr>
          <w:noProof/>
        </w:rPr>
        <w:t>73</w:t>
      </w:r>
      <w:r>
        <w:rPr>
          <w:noProof/>
        </w:rPr>
        <w:fldChar w:fldCharType="end"/>
      </w:r>
    </w:p>
    <w:p w14:paraId="08457350" w14:textId="773C4CC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_Toc186725866 \h </w:instrText>
      </w:r>
      <w:r>
        <w:rPr>
          <w:noProof/>
        </w:rPr>
      </w:r>
      <w:r>
        <w:rPr>
          <w:noProof/>
        </w:rPr>
        <w:fldChar w:fldCharType="separate"/>
      </w:r>
      <w:r>
        <w:rPr>
          <w:noProof/>
        </w:rPr>
        <w:t>73</w:t>
      </w:r>
      <w:r>
        <w:rPr>
          <w:noProof/>
        </w:rPr>
        <w:fldChar w:fldCharType="end"/>
      </w:r>
    </w:p>
    <w:p w14:paraId="6B6573F0" w14:textId="785B841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_Toc186725867 \h </w:instrText>
      </w:r>
      <w:r>
        <w:rPr>
          <w:noProof/>
        </w:rPr>
      </w:r>
      <w:r>
        <w:rPr>
          <w:noProof/>
        </w:rPr>
        <w:fldChar w:fldCharType="separate"/>
      </w:r>
      <w:r>
        <w:rPr>
          <w:noProof/>
        </w:rPr>
        <w:t>74</w:t>
      </w:r>
      <w:r>
        <w:rPr>
          <w:noProof/>
        </w:rPr>
        <w:fldChar w:fldCharType="end"/>
      </w:r>
    </w:p>
    <w:p w14:paraId="2E1DC104" w14:textId="2694EF3B"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_Toc186725868 \h </w:instrText>
      </w:r>
      <w:r>
        <w:rPr>
          <w:noProof/>
        </w:rPr>
      </w:r>
      <w:r>
        <w:rPr>
          <w:noProof/>
        </w:rPr>
        <w:fldChar w:fldCharType="separate"/>
      </w:r>
      <w:r>
        <w:rPr>
          <w:noProof/>
        </w:rPr>
        <w:t>74</w:t>
      </w:r>
      <w:r>
        <w:rPr>
          <w:noProof/>
        </w:rPr>
        <w:fldChar w:fldCharType="end"/>
      </w:r>
    </w:p>
    <w:p w14:paraId="46826FA0" w14:textId="67C81F3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_Toc186725869 \h </w:instrText>
      </w:r>
      <w:r>
        <w:rPr>
          <w:noProof/>
        </w:rPr>
      </w:r>
      <w:r>
        <w:rPr>
          <w:noProof/>
        </w:rPr>
        <w:fldChar w:fldCharType="separate"/>
      </w:r>
      <w:r>
        <w:rPr>
          <w:noProof/>
        </w:rPr>
        <w:t>74</w:t>
      </w:r>
      <w:r>
        <w:rPr>
          <w:noProof/>
        </w:rPr>
        <w:fldChar w:fldCharType="end"/>
      </w:r>
    </w:p>
    <w:p w14:paraId="1501174F" w14:textId="77432F8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_Toc186725870 \h </w:instrText>
      </w:r>
      <w:r>
        <w:rPr>
          <w:noProof/>
        </w:rPr>
      </w:r>
      <w:r>
        <w:rPr>
          <w:noProof/>
        </w:rPr>
        <w:fldChar w:fldCharType="separate"/>
      </w:r>
      <w:r>
        <w:rPr>
          <w:noProof/>
        </w:rPr>
        <w:t>75</w:t>
      </w:r>
      <w:r>
        <w:rPr>
          <w:noProof/>
        </w:rPr>
        <w:fldChar w:fldCharType="end"/>
      </w:r>
    </w:p>
    <w:p w14:paraId="65E7DE6E" w14:textId="150BA33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_Toc186725871 \h </w:instrText>
      </w:r>
      <w:r>
        <w:rPr>
          <w:noProof/>
        </w:rPr>
      </w:r>
      <w:r>
        <w:rPr>
          <w:noProof/>
        </w:rPr>
        <w:fldChar w:fldCharType="separate"/>
      </w:r>
      <w:r>
        <w:rPr>
          <w:noProof/>
        </w:rPr>
        <w:t>75</w:t>
      </w:r>
      <w:r>
        <w:rPr>
          <w:noProof/>
        </w:rPr>
        <w:fldChar w:fldCharType="end"/>
      </w:r>
    </w:p>
    <w:p w14:paraId="0B4D0CAA" w14:textId="342DE96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_Toc186725872 \h </w:instrText>
      </w:r>
      <w:r>
        <w:rPr>
          <w:noProof/>
        </w:rPr>
      </w:r>
      <w:r>
        <w:rPr>
          <w:noProof/>
        </w:rPr>
        <w:fldChar w:fldCharType="separate"/>
      </w:r>
      <w:r>
        <w:rPr>
          <w:noProof/>
        </w:rPr>
        <w:t>75</w:t>
      </w:r>
      <w:r>
        <w:rPr>
          <w:noProof/>
        </w:rPr>
        <w:fldChar w:fldCharType="end"/>
      </w:r>
    </w:p>
    <w:p w14:paraId="25EB7C0C" w14:textId="062AA06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_Toc186725873 \h </w:instrText>
      </w:r>
      <w:r>
        <w:rPr>
          <w:noProof/>
        </w:rPr>
      </w:r>
      <w:r>
        <w:rPr>
          <w:noProof/>
        </w:rPr>
        <w:fldChar w:fldCharType="separate"/>
      </w:r>
      <w:r>
        <w:rPr>
          <w:noProof/>
        </w:rPr>
        <w:t>75</w:t>
      </w:r>
      <w:r>
        <w:rPr>
          <w:noProof/>
        </w:rPr>
        <w:fldChar w:fldCharType="end"/>
      </w:r>
    </w:p>
    <w:p w14:paraId="5602AB3B" w14:textId="59F42D8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_Toc186725874 \h </w:instrText>
      </w:r>
      <w:r>
        <w:rPr>
          <w:noProof/>
        </w:rPr>
      </w:r>
      <w:r>
        <w:rPr>
          <w:noProof/>
        </w:rPr>
        <w:fldChar w:fldCharType="separate"/>
      </w:r>
      <w:r>
        <w:rPr>
          <w:noProof/>
        </w:rPr>
        <w:t>75</w:t>
      </w:r>
      <w:r>
        <w:rPr>
          <w:noProof/>
        </w:rPr>
        <w:fldChar w:fldCharType="end"/>
      </w:r>
    </w:p>
    <w:p w14:paraId="3F6FCC3A" w14:textId="453DF1F6"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_Toc186725875 \h </w:instrText>
      </w:r>
      <w:r>
        <w:rPr>
          <w:noProof/>
        </w:rPr>
      </w:r>
      <w:r>
        <w:rPr>
          <w:noProof/>
        </w:rPr>
        <w:fldChar w:fldCharType="separate"/>
      </w:r>
      <w:r>
        <w:rPr>
          <w:noProof/>
        </w:rPr>
        <w:t>76</w:t>
      </w:r>
      <w:r>
        <w:rPr>
          <w:noProof/>
        </w:rPr>
        <w:fldChar w:fldCharType="end"/>
      </w:r>
    </w:p>
    <w:p w14:paraId="3EFAA616" w14:textId="43E975A6"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E3328">
        <w:rPr>
          <w:rFonts w:cs="Arial"/>
          <w:noProof/>
          <w:lang w:eastAsia="zh-CN"/>
        </w:rPr>
        <w:t>Pc5QoSPara</w:t>
      </w:r>
      <w:r>
        <w:rPr>
          <w:noProof/>
        </w:rPr>
        <w:tab/>
      </w:r>
      <w:r>
        <w:rPr>
          <w:noProof/>
        </w:rPr>
        <w:fldChar w:fldCharType="begin" w:fldLock="1"/>
      </w:r>
      <w:r>
        <w:rPr>
          <w:noProof/>
        </w:rPr>
        <w:instrText xml:space="preserve"> PAGEREF _Toc186725876 \h </w:instrText>
      </w:r>
      <w:r>
        <w:rPr>
          <w:noProof/>
        </w:rPr>
      </w:r>
      <w:r>
        <w:rPr>
          <w:noProof/>
        </w:rPr>
        <w:fldChar w:fldCharType="separate"/>
      </w:r>
      <w:r>
        <w:rPr>
          <w:noProof/>
        </w:rPr>
        <w:t>76</w:t>
      </w:r>
      <w:r>
        <w:rPr>
          <w:noProof/>
        </w:rPr>
        <w:fldChar w:fldCharType="end"/>
      </w:r>
    </w:p>
    <w:p w14:paraId="30C26BBD" w14:textId="47C38BB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_Toc186725877 \h </w:instrText>
      </w:r>
      <w:r>
        <w:rPr>
          <w:noProof/>
        </w:rPr>
      </w:r>
      <w:r>
        <w:rPr>
          <w:noProof/>
        </w:rPr>
        <w:fldChar w:fldCharType="separate"/>
      </w:r>
      <w:r>
        <w:rPr>
          <w:noProof/>
        </w:rPr>
        <w:t>76</w:t>
      </w:r>
      <w:r>
        <w:rPr>
          <w:noProof/>
        </w:rPr>
        <w:fldChar w:fldCharType="end"/>
      </w:r>
    </w:p>
    <w:p w14:paraId="2DAC1205" w14:textId="5C9C7BC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E3328">
        <w:rPr>
          <w:rFonts w:eastAsia="Batang" w:cs="Arial"/>
          <w:noProof/>
          <w:lang w:eastAsia="ja-JP"/>
        </w:rPr>
        <w:t>Pc5FlowBitRates</w:t>
      </w:r>
      <w:r>
        <w:rPr>
          <w:noProof/>
        </w:rPr>
        <w:tab/>
      </w:r>
      <w:r>
        <w:rPr>
          <w:noProof/>
        </w:rPr>
        <w:fldChar w:fldCharType="begin" w:fldLock="1"/>
      </w:r>
      <w:r>
        <w:rPr>
          <w:noProof/>
        </w:rPr>
        <w:instrText xml:space="preserve"> PAGEREF _Toc186725878 \h </w:instrText>
      </w:r>
      <w:r>
        <w:rPr>
          <w:noProof/>
        </w:rPr>
      </w:r>
      <w:r>
        <w:rPr>
          <w:noProof/>
        </w:rPr>
        <w:fldChar w:fldCharType="separate"/>
      </w:r>
      <w:r>
        <w:rPr>
          <w:noProof/>
        </w:rPr>
        <w:t>76</w:t>
      </w:r>
      <w:r>
        <w:rPr>
          <w:noProof/>
        </w:rPr>
        <w:fldChar w:fldCharType="end"/>
      </w:r>
    </w:p>
    <w:p w14:paraId="3D3C13EC" w14:textId="4609F8A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_Toc186725879 \h </w:instrText>
      </w:r>
      <w:r>
        <w:rPr>
          <w:noProof/>
        </w:rPr>
      </w:r>
      <w:r>
        <w:rPr>
          <w:noProof/>
        </w:rPr>
        <w:fldChar w:fldCharType="separate"/>
      </w:r>
      <w:r>
        <w:rPr>
          <w:noProof/>
        </w:rPr>
        <w:t>77</w:t>
      </w:r>
      <w:r>
        <w:rPr>
          <w:noProof/>
        </w:rPr>
        <w:fldChar w:fldCharType="end"/>
      </w:r>
    </w:p>
    <w:p w14:paraId="44D510DD" w14:textId="4C5E938B"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_Toc186725880 \h </w:instrText>
      </w:r>
      <w:r>
        <w:rPr>
          <w:noProof/>
        </w:rPr>
      </w:r>
      <w:r>
        <w:rPr>
          <w:noProof/>
        </w:rPr>
        <w:fldChar w:fldCharType="separate"/>
      </w:r>
      <w:r>
        <w:rPr>
          <w:noProof/>
        </w:rPr>
        <w:t>78</w:t>
      </w:r>
      <w:r>
        <w:rPr>
          <w:noProof/>
        </w:rPr>
        <w:fldChar w:fldCharType="end"/>
      </w:r>
    </w:p>
    <w:p w14:paraId="3CF4B6BE" w14:textId="1140AF69"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_Toc186725881 \h </w:instrText>
      </w:r>
      <w:r>
        <w:rPr>
          <w:noProof/>
        </w:rPr>
      </w:r>
      <w:r>
        <w:rPr>
          <w:noProof/>
        </w:rPr>
        <w:fldChar w:fldCharType="separate"/>
      </w:r>
      <w:r>
        <w:rPr>
          <w:noProof/>
        </w:rPr>
        <w:t>78</w:t>
      </w:r>
      <w:r>
        <w:rPr>
          <w:noProof/>
        </w:rPr>
        <w:fldChar w:fldCharType="end"/>
      </w:r>
    </w:p>
    <w:p w14:paraId="1313634E" w14:textId="0C3B2F9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_Toc186725882 \h </w:instrText>
      </w:r>
      <w:r>
        <w:rPr>
          <w:noProof/>
        </w:rPr>
      </w:r>
      <w:r>
        <w:rPr>
          <w:noProof/>
        </w:rPr>
        <w:fldChar w:fldCharType="separate"/>
      </w:r>
      <w:r>
        <w:rPr>
          <w:noProof/>
        </w:rPr>
        <w:t>79</w:t>
      </w:r>
      <w:r>
        <w:rPr>
          <w:noProof/>
        </w:rPr>
        <w:fldChar w:fldCharType="end"/>
      </w:r>
    </w:p>
    <w:p w14:paraId="69D5575D" w14:textId="16F9CEA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_Toc186725883 \h </w:instrText>
      </w:r>
      <w:r>
        <w:rPr>
          <w:noProof/>
        </w:rPr>
      </w:r>
      <w:r>
        <w:rPr>
          <w:noProof/>
        </w:rPr>
        <w:fldChar w:fldCharType="separate"/>
      </w:r>
      <w:r>
        <w:rPr>
          <w:noProof/>
        </w:rPr>
        <w:t>79</w:t>
      </w:r>
      <w:r>
        <w:rPr>
          <w:noProof/>
        </w:rPr>
        <w:fldChar w:fldCharType="end"/>
      </w:r>
    </w:p>
    <w:p w14:paraId="3885752F" w14:textId="56E321C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_Toc186725884 \h </w:instrText>
      </w:r>
      <w:r>
        <w:rPr>
          <w:noProof/>
        </w:rPr>
      </w:r>
      <w:r>
        <w:rPr>
          <w:noProof/>
        </w:rPr>
        <w:fldChar w:fldCharType="separate"/>
      </w:r>
      <w:r>
        <w:rPr>
          <w:noProof/>
        </w:rPr>
        <w:t>79</w:t>
      </w:r>
      <w:r>
        <w:rPr>
          <w:noProof/>
        </w:rPr>
        <w:fldChar w:fldCharType="end"/>
      </w:r>
    </w:p>
    <w:p w14:paraId="72ED6337" w14:textId="0106F7B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_Toc186725885 \h </w:instrText>
      </w:r>
      <w:r>
        <w:rPr>
          <w:noProof/>
        </w:rPr>
      </w:r>
      <w:r>
        <w:rPr>
          <w:noProof/>
        </w:rPr>
        <w:fldChar w:fldCharType="separate"/>
      </w:r>
      <w:r>
        <w:rPr>
          <w:noProof/>
        </w:rPr>
        <w:t>79</w:t>
      </w:r>
      <w:r>
        <w:rPr>
          <w:noProof/>
        </w:rPr>
        <w:fldChar w:fldCharType="end"/>
      </w:r>
    </w:p>
    <w:p w14:paraId="18041857" w14:textId="7465B37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_Toc186725886 \h </w:instrText>
      </w:r>
      <w:r>
        <w:rPr>
          <w:noProof/>
        </w:rPr>
      </w:r>
      <w:r>
        <w:rPr>
          <w:noProof/>
        </w:rPr>
        <w:fldChar w:fldCharType="separate"/>
      </w:r>
      <w:r>
        <w:rPr>
          <w:noProof/>
        </w:rPr>
        <w:t>79</w:t>
      </w:r>
      <w:r>
        <w:rPr>
          <w:noProof/>
        </w:rPr>
        <w:fldChar w:fldCharType="end"/>
      </w:r>
    </w:p>
    <w:p w14:paraId="70266FAF" w14:textId="3154842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_Toc186725887 \h </w:instrText>
      </w:r>
      <w:r>
        <w:rPr>
          <w:noProof/>
        </w:rPr>
      </w:r>
      <w:r>
        <w:rPr>
          <w:noProof/>
        </w:rPr>
        <w:fldChar w:fldCharType="separate"/>
      </w:r>
      <w:r>
        <w:rPr>
          <w:noProof/>
        </w:rPr>
        <w:t>80</w:t>
      </w:r>
      <w:r>
        <w:rPr>
          <w:noProof/>
        </w:rPr>
        <w:fldChar w:fldCharType="end"/>
      </w:r>
    </w:p>
    <w:p w14:paraId="0D97819E" w14:textId="4CD6275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_Toc186725888 \h </w:instrText>
      </w:r>
      <w:r>
        <w:rPr>
          <w:noProof/>
        </w:rPr>
      </w:r>
      <w:r>
        <w:rPr>
          <w:noProof/>
        </w:rPr>
        <w:fldChar w:fldCharType="separate"/>
      </w:r>
      <w:r>
        <w:rPr>
          <w:noProof/>
        </w:rPr>
        <w:t>80</w:t>
      </w:r>
      <w:r>
        <w:rPr>
          <w:noProof/>
        </w:rPr>
        <w:fldChar w:fldCharType="end"/>
      </w:r>
    </w:p>
    <w:p w14:paraId="08543363" w14:textId="06AEF649"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_Toc186725889 \h </w:instrText>
      </w:r>
      <w:r>
        <w:rPr>
          <w:noProof/>
        </w:rPr>
      </w:r>
      <w:r>
        <w:rPr>
          <w:noProof/>
        </w:rPr>
        <w:fldChar w:fldCharType="separate"/>
      </w:r>
      <w:r>
        <w:rPr>
          <w:noProof/>
        </w:rPr>
        <w:t>80</w:t>
      </w:r>
      <w:r>
        <w:rPr>
          <w:noProof/>
        </w:rPr>
        <w:fldChar w:fldCharType="end"/>
      </w:r>
    </w:p>
    <w:p w14:paraId="21441E28" w14:textId="08C8BBD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_Toc186725890 \h </w:instrText>
      </w:r>
      <w:r>
        <w:rPr>
          <w:noProof/>
        </w:rPr>
      </w:r>
      <w:r>
        <w:rPr>
          <w:noProof/>
        </w:rPr>
        <w:fldChar w:fldCharType="separate"/>
      </w:r>
      <w:r>
        <w:rPr>
          <w:noProof/>
        </w:rPr>
        <w:t>80</w:t>
      </w:r>
      <w:r>
        <w:rPr>
          <w:noProof/>
        </w:rPr>
        <w:fldChar w:fldCharType="end"/>
      </w:r>
    </w:p>
    <w:p w14:paraId="4D45990E" w14:textId="15B57A5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_Toc186725891 \h </w:instrText>
      </w:r>
      <w:r>
        <w:rPr>
          <w:noProof/>
        </w:rPr>
      </w:r>
      <w:r>
        <w:rPr>
          <w:noProof/>
        </w:rPr>
        <w:fldChar w:fldCharType="separate"/>
      </w:r>
      <w:r>
        <w:rPr>
          <w:noProof/>
        </w:rPr>
        <w:t>81</w:t>
      </w:r>
      <w:r>
        <w:rPr>
          <w:noProof/>
        </w:rPr>
        <w:fldChar w:fldCharType="end"/>
      </w:r>
    </w:p>
    <w:p w14:paraId="020D9498" w14:textId="65AD846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_Toc186725892 \h </w:instrText>
      </w:r>
      <w:r>
        <w:rPr>
          <w:noProof/>
        </w:rPr>
      </w:r>
      <w:r>
        <w:rPr>
          <w:noProof/>
        </w:rPr>
        <w:fldChar w:fldCharType="separate"/>
      </w:r>
      <w:r>
        <w:rPr>
          <w:noProof/>
        </w:rPr>
        <w:t>81</w:t>
      </w:r>
      <w:r>
        <w:rPr>
          <w:noProof/>
        </w:rPr>
        <w:fldChar w:fldCharType="end"/>
      </w:r>
    </w:p>
    <w:p w14:paraId="5E0A2AE9" w14:textId="3D513D3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_Toc186725893 \h </w:instrText>
      </w:r>
      <w:r>
        <w:rPr>
          <w:noProof/>
        </w:rPr>
      </w:r>
      <w:r>
        <w:rPr>
          <w:noProof/>
        </w:rPr>
        <w:fldChar w:fldCharType="separate"/>
      </w:r>
      <w:r>
        <w:rPr>
          <w:noProof/>
        </w:rPr>
        <w:t>81</w:t>
      </w:r>
      <w:r>
        <w:rPr>
          <w:noProof/>
        </w:rPr>
        <w:fldChar w:fldCharType="end"/>
      </w:r>
    </w:p>
    <w:p w14:paraId="471D267B" w14:textId="4D26E998"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_Toc186725894 \h </w:instrText>
      </w:r>
      <w:r>
        <w:rPr>
          <w:noProof/>
        </w:rPr>
      </w:r>
      <w:r>
        <w:rPr>
          <w:noProof/>
        </w:rPr>
        <w:fldChar w:fldCharType="separate"/>
      </w:r>
      <w:r>
        <w:rPr>
          <w:noProof/>
        </w:rPr>
        <w:t>81</w:t>
      </w:r>
      <w:r>
        <w:rPr>
          <w:noProof/>
        </w:rPr>
        <w:fldChar w:fldCharType="end"/>
      </w:r>
    </w:p>
    <w:p w14:paraId="445A1480" w14:textId="0E35BA2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_Toc186725895 \h </w:instrText>
      </w:r>
      <w:r>
        <w:rPr>
          <w:noProof/>
        </w:rPr>
      </w:r>
      <w:r>
        <w:rPr>
          <w:noProof/>
        </w:rPr>
        <w:fldChar w:fldCharType="separate"/>
      </w:r>
      <w:r>
        <w:rPr>
          <w:noProof/>
        </w:rPr>
        <w:t>82</w:t>
      </w:r>
      <w:r>
        <w:rPr>
          <w:noProof/>
        </w:rPr>
        <w:fldChar w:fldCharType="end"/>
      </w:r>
    </w:p>
    <w:p w14:paraId="4ED147D8" w14:textId="566BA9B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_Toc186725896 \h </w:instrText>
      </w:r>
      <w:r>
        <w:rPr>
          <w:noProof/>
        </w:rPr>
      </w:r>
      <w:r>
        <w:rPr>
          <w:noProof/>
        </w:rPr>
        <w:fldChar w:fldCharType="separate"/>
      </w:r>
      <w:r>
        <w:rPr>
          <w:noProof/>
        </w:rPr>
        <w:t>83</w:t>
      </w:r>
      <w:r>
        <w:rPr>
          <w:noProof/>
        </w:rPr>
        <w:fldChar w:fldCharType="end"/>
      </w:r>
    </w:p>
    <w:p w14:paraId="4DBDFF09" w14:textId="5292C819"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_Toc186725897 \h </w:instrText>
      </w:r>
      <w:r>
        <w:rPr>
          <w:noProof/>
        </w:rPr>
      </w:r>
      <w:r>
        <w:rPr>
          <w:noProof/>
        </w:rPr>
        <w:fldChar w:fldCharType="separate"/>
      </w:r>
      <w:r>
        <w:rPr>
          <w:noProof/>
        </w:rPr>
        <w:t>83</w:t>
      </w:r>
      <w:r>
        <w:rPr>
          <w:noProof/>
        </w:rPr>
        <w:fldChar w:fldCharType="end"/>
      </w:r>
    </w:p>
    <w:p w14:paraId="0CEDE6BF" w14:textId="2198821B"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_Toc186725898 \h </w:instrText>
      </w:r>
      <w:r>
        <w:rPr>
          <w:noProof/>
        </w:rPr>
      </w:r>
      <w:r>
        <w:rPr>
          <w:noProof/>
        </w:rPr>
        <w:fldChar w:fldCharType="separate"/>
      </w:r>
      <w:r>
        <w:rPr>
          <w:noProof/>
        </w:rPr>
        <w:t>83</w:t>
      </w:r>
      <w:r>
        <w:rPr>
          <w:noProof/>
        </w:rPr>
        <w:fldChar w:fldCharType="end"/>
      </w:r>
    </w:p>
    <w:p w14:paraId="1DB9E523" w14:textId="791E3EE8"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_Toc186725899 \h </w:instrText>
      </w:r>
      <w:r>
        <w:rPr>
          <w:noProof/>
        </w:rPr>
      </w:r>
      <w:r>
        <w:rPr>
          <w:noProof/>
        </w:rPr>
        <w:fldChar w:fldCharType="separate"/>
      </w:r>
      <w:r>
        <w:rPr>
          <w:noProof/>
        </w:rPr>
        <w:t>84</w:t>
      </w:r>
      <w:r>
        <w:rPr>
          <w:noProof/>
        </w:rPr>
        <w:fldChar w:fldCharType="end"/>
      </w:r>
    </w:p>
    <w:p w14:paraId="7F982895" w14:textId="7562F365"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_Toc186725900 \h </w:instrText>
      </w:r>
      <w:r>
        <w:rPr>
          <w:noProof/>
        </w:rPr>
      </w:r>
      <w:r>
        <w:rPr>
          <w:noProof/>
        </w:rPr>
        <w:fldChar w:fldCharType="separate"/>
      </w:r>
      <w:r>
        <w:rPr>
          <w:noProof/>
        </w:rPr>
        <w:t>87</w:t>
      </w:r>
      <w:r>
        <w:rPr>
          <w:noProof/>
        </w:rPr>
        <w:fldChar w:fldCharType="end"/>
      </w:r>
    </w:p>
    <w:p w14:paraId="0B59D72A" w14:textId="218F22B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E3328">
        <w:rPr>
          <w:rFonts w:eastAsia="Malgun Gothic"/>
          <w:noProof/>
        </w:rPr>
        <w:t>SpatialValidityCond</w:t>
      </w:r>
      <w:r>
        <w:rPr>
          <w:noProof/>
        </w:rPr>
        <w:tab/>
      </w:r>
      <w:r>
        <w:rPr>
          <w:noProof/>
        </w:rPr>
        <w:fldChar w:fldCharType="begin" w:fldLock="1"/>
      </w:r>
      <w:r>
        <w:rPr>
          <w:noProof/>
        </w:rPr>
        <w:instrText xml:space="preserve"> PAGEREF _Toc186725901 \h </w:instrText>
      </w:r>
      <w:r>
        <w:rPr>
          <w:noProof/>
        </w:rPr>
      </w:r>
      <w:r>
        <w:rPr>
          <w:noProof/>
        </w:rPr>
        <w:fldChar w:fldCharType="separate"/>
      </w:r>
      <w:r>
        <w:rPr>
          <w:noProof/>
        </w:rPr>
        <w:t>87</w:t>
      </w:r>
      <w:r>
        <w:rPr>
          <w:noProof/>
        </w:rPr>
        <w:fldChar w:fldCharType="end"/>
      </w:r>
    </w:p>
    <w:p w14:paraId="10A023A1" w14:textId="4DE3127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E3328">
        <w:rPr>
          <w:rFonts w:eastAsia="Malgun Gothic"/>
          <w:noProof/>
        </w:rPr>
        <w:t>SpatialValidityCond</w:t>
      </w:r>
      <w:r>
        <w:rPr>
          <w:noProof/>
        </w:rPr>
        <w:t>Rm</w:t>
      </w:r>
      <w:r>
        <w:rPr>
          <w:noProof/>
        </w:rPr>
        <w:tab/>
      </w:r>
      <w:r>
        <w:rPr>
          <w:noProof/>
        </w:rPr>
        <w:fldChar w:fldCharType="begin" w:fldLock="1"/>
      </w:r>
      <w:r>
        <w:rPr>
          <w:noProof/>
        </w:rPr>
        <w:instrText xml:space="preserve"> PAGEREF _Toc186725902 \h </w:instrText>
      </w:r>
      <w:r>
        <w:rPr>
          <w:noProof/>
        </w:rPr>
      </w:r>
      <w:r>
        <w:rPr>
          <w:noProof/>
        </w:rPr>
        <w:fldChar w:fldCharType="separate"/>
      </w:r>
      <w:r>
        <w:rPr>
          <w:noProof/>
        </w:rPr>
        <w:t>87</w:t>
      </w:r>
      <w:r>
        <w:rPr>
          <w:noProof/>
        </w:rPr>
        <w:fldChar w:fldCharType="end"/>
      </w:r>
    </w:p>
    <w:p w14:paraId="6A8381E5" w14:textId="35C7C93D"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_Toc186725903 \h </w:instrText>
      </w:r>
      <w:r>
        <w:rPr>
          <w:noProof/>
        </w:rPr>
      </w:r>
      <w:r>
        <w:rPr>
          <w:noProof/>
        </w:rPr>
        <w:fldChar w:fldCharType="separate"/>
      </w:r>
      <w:r>
        <w:rPr>
          <w:noProof/>
        </w:rPr>
        <w:t>87</w:t>
      </w:r>
      <w:r>
        <w:rPr>
          <w:noProof/>
        </w:rPr>
        <w:fldChar w:fldCharType="end"/>
      </w:r>
    </w:p>
    <w:p w14:paraId="521B270D" w14:textId="0A13A33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_Toc186725904 \h </w:instrText>
      </w:r>
      <w:r>
        <w:rPr>
          <w:noProof/>
        </w:rPr>
      </w:r>
      <w:r>
        <w:rPr>
          <w:noProof/>
        </w:rPr>
        <w:fldChar w:fldCharType="separate"/>
      </w:r>
      <w:r>
        <w:rPr>
          <w:noProof/>
        </w:rPr>
        <w:t>88</w:t>
      </w:r>
      <w:r>
        <w:rPr>
          <w:noProof/>
        </w:rPr>
        <w:fldChar w:fldCharType="end"/>
      </w:r>
    </w:p>
    <w:p w14:paraId="76B5F709" w14:textId="607FED96"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_Toc186725905 \h </w:instrText>
      </w:r>
      <w:r>
        <w:rPr>
          <w:noProof/>
        </w:rPr>
      </w:r>
      <w:r>
        <w:rPr>
          <w:noProof/>
        </w:rPr>
        <w:fldChar w:fldCharType="separate"/>
      </w:r>
      <w:r>
        <w:rPr>
          <w:noProof/>
        </w:rPr>
        <w:t>88</w:t>
      </w:r>
      <w:r>
        <w:rPr>
          <w:noProof/>
        </w:rPr>
        <w:fldChar w:fldCharType="end"/>
      </w:r>
    </w:p>
    <w:p w14:paraId="3DD301E4" w14:textId="6E4CAB5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_Toc186725906 \h </w:instrText>
      </w:r>
      <w:r>
        <w:rPr>
          <w:noProof/>
        </w:rPr>
      </w:r>
      <w:r>
        <w:rPr>
          <w:noProof/>
        </w:rPr>
        <w:fldChar w:fldCharType="separate"/>
      </w:r>
      <w:r>
        <w:rPr>
          <w:noProof/>
        </w:rPr>
        <w:t>88</w:t>
      </w:r>
      <w:r>
        <w:rPr>
          <w:noProof/>
        </w:rPr>
        <w:fldChar w:fldCharType="end"/>
      </w:r>
    </w:p>
    <w:p w14:paraId="62FC57C6" w14:textId="5D9E51A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_Toc186725907 \h </w:instrText>
      </w:r>
      <w:r>
        <w:rPr>
          <w:noProof/>
        </w:rPr>
      </w:r>
      <w:r>
        <w:rPr>
          <w:noProof/>
        </w:rPr>
        <w:fldChar w:fldCharType="separate"/>
      </w:r>
      <w:r>
        <w:rPr>
          <w:noProof/>
        </w:rPr>
        <w:t>88</w:t>
      </w:r>
      <w:r>
        <w:rPr>
          <w:noProof/>
        </w:rPr>
        <w:fldChar w:fldCharType="end"/>
      </w:r>
    </w:p>
    <w:p w14:paraId="05C03FDE" w14:textId="7EBEA25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_Toc186725908 \h </w:instrText>
      </w:r>
      <w:r>
        <w:rPr>
          <w:noProof/>
        </w:rPr>
      </w:r>
      <w:r>
        <w:rPr>
          <w:noProof/>
        </w:rPr>
        <w:fldChar w:fldCharType="separate"/>
      </w:r>
      <w:r>
        <w:rPr>
          <w:noProof/>
        </w:rPr>
        <w:t>89</w:t>
      </w:r>
      <w:r>
        <w:rPr>
          <w:noProof/>
        </w:rPr>
        <w:fldChar w:fldCharType="end"/>
      </w:r>
    </w:p>
    <w:p w14:paraId="3B5EE192" w14:textId="12B5322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_Toc186725909 \h </w:instrText>
      </w:r>
      <w:r>
        <w:rPr>
          <w:noProof/>
        </w:rPr>
      </w:r>
      <w:r>
        <w:rPr>
          <w:noProof/>
        </w:rPr>
        <w:fldChar w:fldCharType="separate"/>
      </w:r>
      <w:r>
        <w:rPr>
          <w:noProof/>
        </w:rPr>
        <w:t>89</w:t>
      </w:r>
      <w:r>
        <w:rPr>
          <w:noProof/>
        </w:rPr>
        <w:fldChar w:fldCharType="end"/>
      </w:r>
    </w:p>
    <w:p w14:paraId="4200612D" w14:textId="555FDDA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_Toc186725910 \h </w:instrText>
      </w:r>
      <w:r>
        <w:rPr>
          <w:noProof/>
        </w:rPr>
      </w:r>
      <w:r>
        <w:rPr>
          <w:noProof/>
        </w:rPr>
        <w:fldChar w:fldCharType="separate"/>
      </w:r>
      <w:r>
        <w:rPr>
          <w:noProof/>
        </w:rPr>
        <w:t>89</w:t>
      </w:r>
      <w:r>
        <w:rPr>
          <w:noProof/>
        </w:rPr>
        <w:fldChar w:fldCharType="end"/>
      </w:r>
    </w:p>
    <w:p w14:paraId="239CCB99" w14:textId="543AF7D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_Toc186725911 \h </w:instrText>
      </w:r>
      <w:r>
        <w:rPr>
          <w:noProof/>
        </w:rPr>
      </w:r>
      <w:r>
        <w:rPr>
          <w:noProof/>
        </w:rPr>
        <w:fldChar w:fldCharType="separate"/>
      </w:r>
      <w:r>
        <w:rPr>
          <w:noProof/>
        </w:rPr>
        <w:t>89</w:t>
      </w:r>
      <w:r>
        <w:rPr>
          <w:noProof/>
        </w:rPr>
        <w:fldChar w:fldCharType="end"/>
      </w:r>
    </w:p>
    <w:p w14:paraId="513B74AA" w14:textId="751FC66D"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_Toc186725912 \h </w:instrText>
      </w:r>
      <w:r>
        <w:rPr>
          <w:noProof/>
        </w:rPr>
      </w:r>
      <w:r>
        <w:rPr>
          <w:noProof/>
        </w:rPr>
        <w:fldChar w:fldCharType="separate"/>
      </w:r>
      <w:r>
        <w:rPr>
          <w:noProof/>
        </w:rPr>
        <w:t>90</w:t>
      </w:r>
      <w:r>
        <w:rPr>
          <w:noProof/>
        </w:rPr>
        <w:fldChar w:fldCharType="end"/>
      </w:r>
    </w:p>
    <w:p w14:paraId="70F76D8E" w14:textId="72B2607B"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_Toc186725913 \h </w:instrText>
      </w:r>
      <w:r>
        <w:rPr>
          <w:noProof/>
        </w:rPr>
      </w:r>
      <w:r>
        <w:rPr>
          <w:noProof/>
        </w:rPr>
        <w:fldChar w:fldCharType="separate"/>
      </w:r>
      <w:r>
        <w:rPr>
          <w:noProof/>
        </w:rPr>
        <w:t>90</w:t>
      </w:r>
      <w:r>
        <w:rPr>
          <w:noProof/>
        </w:rPr>
        <w:fldChar w:fldCharType="end"/>
      </w:r>
    </w:p>
    <w:p w14:paraId="5F32CB95" w14:textId="496BFD5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_Toc186725914 \h </w:instrText>
      </w:r>
      <w:r>
        <w:rPr>
          <w:noProof/>
        </w:rPr>
      </w:r>
      <w:r>
        <w:rPr>
          <w:noProof/>
        </w:rPr>
        <w:fldChar w:fldCharType="separate"/>
      </w:r>
      <w:r>
        <w:rPr>
          <w:noProof/>
        </w:rPr>
        <w:t>91</w:t>
      </w:r>
      <w:r>
        <w:rPr>
          <w:noProof/>
        </w:rPr>
        <w:fldChar w:fldCharType="end"/>
      </w:r>
    </w:p>
    <w:p w14:paraId="3AB8FBA8" w14:textId="581ABA0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fldLock="1"/>
      </w:r>
      <w:r>
        <w:rPr>
          <w:noProof/>
        </w:rPr>
        <w:instrText xml:space="preserve"> PAGEREF _Toc186725915 \h </w:instrText>
      </w:r>
      <w:r>
        <w:rPr>
          <w:noProof/>
        </w:rPr>
      </w:r>
      <w:r>
        <w:rPr>
          <w:noProof/>
        </w:rPr>
        <w:fldChar w:fldCharType="separate"/>
      </w:r>
      <w:r>
        <w:rPr>
          <w:noProof/>
        </w:rPr>
        <w:t>91</w:t>
      </w:r>
      <w:r>
        <w:rPr>
          <w:noProof/>
        </w:rPr>
        <w:fldChar w:fldCharType="end"/>
      </w:r>
    </w:p>
    <w:p w14:paraId="659B1E6A" w14:textId="4C5544B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8E3328">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fldLock="1"/>
      </w:r>
      <w:r>
        <w:rPr>
          <w:noProof/>
        </w:rPr>
        <w:instrText xml:space="preserve"> PAGEREF _Toc186725916 \h </w:instrText>
      </w:r>
      <w:r>
        <w:rPr>
          <w:noProof/>
        </w:rPr>
      </w:r>
      <w:r>
        <w:rPr>
          <w:noProof/>
        </w:rPr>
        <w:fldChar w:fldCharType="separate"/>
      </w:r>
      <w:r>
        <w:rPr>
          <w:noProof/>
        </w:rPr>
        <w:t>91</w:t>
      </w:r>
      <w:r>
        <w:rPr>
          <w:noProof/>
        </w:rPr>
        <w:fldChar w:fldCharType="end"/>
      </w:r>
    </w:p>
    <w:p w14:paraId="0AEAC62B" w14:textId="0E2C992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8E3328">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fldLock="1"/>
      </w:r>
      <w:r>
        <w:rPr>
          <w:noProof/>
        </w:rPr>
        <w:instrText xml:space="preserve"> PAGEREF _Toc186725917 \h </w:instrText>
      </w:r>
      <w:r>
        <w:rPr>
          <w:noProof/>
        </w:rPr>
      </w:r>
      <w:r>
        <w:rPr>
          <w:noProof/>
        </w:rPr>
        <w:fldChar w:fldCharType="separate"/>
      </w:r>
      <w:r>
        <w:rPr>
          <w:noProof/>
        </w:rPr>
        <w:t>91</w:t>
      </w:r>
      <w:r>
        <w:rPr>
          <w:noProof/>
        </w:rPr>
        <w:fldChar w:fldCharType="end"/>
      </w:r>
    </w:p>
    <w:p w14:paraId="6BC1042F" w14:textId="2EFC492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_Toc186725918 \h </w:instrText>
      </w:r>
      <w:r>
        <w:rPr>
          <w:noProof/>
        </w:rPr>
      </w:r>
      <w:r>
        <w:rPr>
          <w:noProof/>
        </w:rPr>
        <w:fldChar w:fldCharType="separate"/>
      </w:r>
      <w:r>
        <w:rPr>
          <w:noProof/>
        </w:rPr>
        <w:t>92</w:t>
      </w:r>
      <w:r>
        <w:rPr>
          <w:noProof/>
        </w:rPr>
        <w:fldChar w:fldCharType="end"/>
      </w:r>
    </w:p>
    <w:p w14:paraId="66CA717D" w14:textId="7CF75B1B"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_Toc186725919 \h </w:instrText>
      </w:r>
      <w:r>
        <w:rPr>
          <w:noProof/>
        </w:rPr>
      </w:r>
      <w:r>
        <w:rPr>
          <w:noProof/>
        </w:rPr>
        <w:fldChar w:fldCharType="separate"/>
      </w:r>
      <w:r>
        <w:rPr>
          <w:noProof/>
        </w:rPr>
        <w:t>92</w:t>
      </w:r>
      <w:r>
        <w:rPr>
          <w:noProof/>
        </w:rPr>
        <w:fldChar w:fldCharType="end"/>
      </w:r>
    </w:p>
    <w:p w14:paraId="7F70B055" w14:textId="6C62BED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fldLock="1"/>
      </w:r>
      <w:r>
        <w:rPr>
          <w:noProof/>
        </w:rPr>
        <w:instrText xml:space="preserve"> PAGEREF _Toc186725920 \h </w:instrText>
      </w:r>
      <w:r>
        <w:rPr>
          <w:noProof/>
        </w:rPr>
      </w:r>
      <w:r>
        <w:rPr>
          <w:noProof/>
        </w:rPr>
        <w:fldChar w:fldCharType="separate"/>
      </w:r>
      <w:r>
        <w:rPr>
          <w:noProof/>
        </w:rPr>
        <w:t>92</w:t>
      </w:r>
      <w:r>
        <w:rPr>
          <w:noProof/>
        </w:rPr>
        <w:fldChar w:fldCharType="end"/>
      </w:r>
    </w:p>
    <w:p w14:paraId="2129AA9C" w14:textId="5E70D3F5"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fldLock="1"/>
      </w:r>
      <w:r>
        <w:rPr>
          <w:noProof/>
        </w:rPr>
        <w:instrText xml:space="preserve"> PAGEREF _Toc186725921 \h </w:instrText>
      </w:r>
      <w:r>
        <w:rPr>
          <w:noProof/>
        </w:rPr>
      </w:r>
      <w:r>
        <w:rPr>
          <w:noProof/>
        </w:rPr>
        <w:fldChar w:fldCharType="separate"/>
      </w:r>
      <w:r>
        <w:rPr>
          <w:noProof/>
        </w:rPr>
        <w:t>92</w:t>
      </w:r>
      <w:r>
        <w:rPr>
          <w:noProof/>
        </w:rPr>
        <w:fldChar w:fldCharType="end"/>
      </w:r>
    </w:p>
    <w:p w14:paraId="5682F4B8" w14:textId="3BE251D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fldLock="1"/>
      </w:r>
      <w:r>
        <w:rPr>
          <w:noProof/>
        </w:rPr>
        <w:instrText xml:space="preserve"> PAGEREF _Toc186725922 \h </w:instrText>
      </w:r>
      <w:r>
        <w:rPr>
          <w:noProof/>
        </w:rPr>
      </w:r>
      <w:r>
        <w:rPr>
          <w:noProof/>
        </w:rPr>
        <w:fldChar w:fldCharType="separate"/>
      </w:r>
      <w:r>
        <w:rPr>
          <w:noProof/>
        </w:rPr>
        <w:t>93</w:t>
      </w:r>
      <w:r>
        <w:rPr>
          <w:noProof/>
        </w:rPr>
        <w:fldChar w:fldCharType="end"/>
      </w:r>
    </w:p>
    <w:p w14:paraId="78F30CB5" w14:textId="6EE7D3C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fldLock="1"/>
      </w:r>
      <w:r>
        <w:rPr>
          <w:noProof/>
        </w:rPr>
        <w:instrText xml:space="preserve"> PAGEREF _Toc186725923 \h </w:instrText>
      </w:r>
      <w:r>
        <w:rPr>
          <w:noProof/>
        </w:rPr>
      </w:r>
      <w:r>
        <w:rPr>
          <w:noProof/>
        </w:rPr>
        <w:fldChar w:fldCharType="separate"/>
      </w:r>
      <w:r>
        <w:rPr>
          <w:noProof/>
        </w:rPr>
        <w:t>93</w:t>
      </w:r>
      <w:r>
        <w:rPr>
          <w:noProof/>
        </w:rPr>
        <w:fldChar w:fldCharType="end"/>
      </w:r>
    </w:p>
    <w:p w14:paraId="1F3B821A" w14:textId="7DB24B4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5.4.4.97</w:t>
      </w:r>
      <w:r>
        <w:rPr>
          <w:rFonts w:asciiTheme="minorHAnsi" w:eastAsiaTheme="minorEastAsia"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fldLock="1"/>
      </w:r>
      <w:r>
        <w:rPr>
          <w:noProof/>
        </w:rPr>
        <w:instrText xml:space="preserve"> PAGEREF _Toc186725924 \h </w:instrText>
      </w:r>
      <w:r>
        <w:rPr>
          <w:noProof/>
        </w:rPr>
      </w:r>
      <w:r>
        <w:rPr>
          <w:noProof/>
        </w:rPr>
        <w:fldChar w:fldCharType="separate"/>
      </w:r>
      <w:r>
        <w:rPr>
          <w:noProof/>
        </w:rPr>
        <w:t>93</w:t>
      </w:r>
      <w:r>
        <w:rPr>
          <w:noProof/>
        </w:rPr>
        <w:fldChar w:fldCharType="end"/>
      </w:r>
    </w:p>
    <w:p w14:paraId="48FAED25" w14:textId="699507A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98</w:t>
      </w:r>
      <w:r>
        <w:rPr>
          <w:rFonts w:asciiTheme="minorHAnsi" w:eastAsiaTheme="minorEastAsia"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fldLock="1"/>
      </w:r>
      <w:r>
        <w:rPr>
          <w:noProof/>
        </w:rPr>
        <w:instrText xml:space="preserve"> PAGEREF _Toc186725925 \h </w:instrText>
      </w:r>
      <w:r>
        <w:rPr>
          <w:noProof/>
        </w:rPr>
      </w:r>
      <w:r>
        <w:rPr>
          <w:noProof/>
        </w:rPr>
        <w:fldChar w:fldCharType="separate"/>
      </w:r>
      <w:r>
        <w:rPr>
          <w:noProof/>
        </w:rPr>
        <w:t>94</w:t>
      </w:r>
      <w:r>
        <w:rPr>
          <w:noProof/>
        </w:rPr>
        <w:fldChar w:fldCharType="end"/>
      </w:r>
    </w:p>
    <w:p w14:paraId="5D688C24" w14:textId="771E1ED3"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sidRPr="008E3328">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_Toc186725926 \h </w:instrText>
      </w:r>
      <w:r>
        <w:rPr>
          <w:noProof/>
        </w:rPr>
      </w:r>
      <w:r>
        <w:rPr>
          <w:noProof/>
        </w:rPr>
        <w:fldChar w:fldCharType="separate"/>
      </w:r>
      <w:r>
        <w:rPr>
          <w:noProof/>
        </w:rPr>
        <w:t>94</w:t>
      </w:r>
      <w:r>
        <w:rPr>
          <w:noProof/>
        </w:rPr>
        <w:fldChar w:fldCharType="end"/>
      </w:r>
    </w:p>
    <w:p w14:paraId="0ED529E8" w14:textId="2BA54978"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_Toc186725927 \h </w:instrText>
      </w:r>
      <w:r>
        <w:rPr>
          <w:noProof/>
        </w:rPr>
      </w:r>
      <w:r>
        <w:rPr>
          <w:noProof/>
        </w:rPr>
        <w:fldChar w:fldCharType="separate"/>
      </w:r>
      <w:r>
        <w:rPr>
          <w:noProof/>
        </w:rPr>
        <w:t>94</w:t>
      </w:r>
      <w:r>
        <w:rPr>
          <w:noProof/>
        </w:rPr>
        <w:fldChar w:fldCharType="end"/>
      </w:r>
    </w:p>
    <w:p w14:paraId="22B5612E" w14:textId="03A2502F"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fldLock="1"/>
      </w:r>
      <w:r>
        <w:rPr>
          <w:noProof/>
        </w:rPr>
        <w:instrText xml:space="preserve"> PAGEREF _Toc186725928 \h </w:instrText>
      </w:r>
      <w:r>
        <w:rPr>
          <w:noProof/>
        </w:rPr>
      </w:r>
      <w:r>
        <w:rPr>
          <w:noProof/>
        </w:rPr>
        <w:fldChar w:fldCharType="separate"/>
      </w:r>
      <w:r>
        <w:rPr>
          <w:noProof/>
        </w:rPr>
        <w:t>95</w:t>
      </w:r>
      <w:r>
        <w:rPr>
          <w:noProof/>
        </w:rPr>
        <w:fldChar w:fldCharType="end"/>
      </w:r>
    </w:p>
    <w:p w14:paraId="235DE885" w14:textId="00CC8950" w:rsidR="007D0C7D" w:rsidRDefault="007D0C7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_Toc186725929 \h </w:instrText>
      </w:r>
      <w:r>
        <w:rPr>
          <w:noProof/>
        </w:rPr>
      </w:r>
      <w:r>
        <w:rPr>
          <w:noProof/>
        </w:rPr>
        <w:fldChar w:fldCharType="separate"/>
      </w:r>
      <w:r>
        <w:rPr>
          <w:noProof/>
        </w:rPr>
        <w:t>95</w:t>
      </w:r>
      <w:r>
        <w:rPr>
          <w:noProof/>
        </w:rPr>
        <w:fldChar w:fldCharType="end"/>
      </w:r>
    </w:p>
    <w:p w14:paraId="64AE02BE" w14:textId="4624C851"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_Toc186725930 \h </w:instrText>
      </w:r>
      <w:r>
        <w:rPr>
          <w:noProof/>
        </w:rPr>
      </w:r>
      <w:r>
        <w:rPr>
          <w:noProof/>
        </w:rPr>
        <w:fldChar w:fldCharType="separate"/>
      </w:r>
      <w:r>
        <w:rPr>
          <w:noProof/>
        </w:rPr>
        <w:t>95</w:t>
      </w:r>
      <w:r>
        <w:rPr>
          <w:noProof/>
        </w:rPr>
        <w:fldChar w:fldCharType="end"/>
      </w:r>
    </w:p>
    <w:p w14:paraId="02AC175B" w14:textId="4BA60ED6"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_Toc186725931 \h </w:instrText>
      </w:r>
      <w:r>
        <w:rPr>
          <w:noProof/>
        </w:rPr>
      </w:r>
      <w:r>
        <w:rPr>
          <w:noProof/>
        </w:rPr>
        <w:fldChar w:fldCharType="separate"/>
      </w:r>
      <w:r>
        <w:rPr>
          <w:noProof/>
        </w:rPr>
        <w:t>95</w:t>
      </w:r>
      <w:r>
        <w:rPr>
          <w:noProof/>
        </w:rPr>
        <w:fldChar w:fldCharType="end"/>
      </w:r>
    </w:p>
    <w:p w14:paraId="1F08B9DB" w14:textId="61A7D8A1"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_Toc186725932 \h </w:instrText>
      </w:r>
      <w:r>
        <w:rPr>
          <w:noProof/>
        </w:rPr>
      </w:r>
      <w:r>
        <w:rPr>
          <w:noProof/>
        </w:rPr>
        <w:fldChar w:fldCharType="separate"/>
      </w:r>
      <w:r>
        <w:rPr>
          <w:noProof/>
        </w:rPr>
        <w:t>99</w:t>
      </w:r>
      <w:r>
        <w:rPr>
          <w:noProof/>
        </w:rPr>
        <w:fldChar w:fldCharType="end"/>
      </w:r>
    </w:p>
    <w:p w14:paraId="2CCEB817" w14:textId="442677A0"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_Toc186725933 \h </w:instrText>
      </w:r>
      <w:r>
        <w:rPr>
          <w:noProof/>
        </w:rPr>
      </w:r>
      <w:r>
        <w:rPr>
          <w:noProof/>
        </w:rPr>
        <w:fldChar w:fldCharType="separate"/>
      </w:r>
      <w:r>
        <w:rPr>
          <w:noProof/>
        </w:rPr>
        <w:t>99</w:t>
      </w:r>
      <w:r>
        <w:rPr>
          <w:noProof/>
        </w:rPr>
        <w:fldChar w:fldCharType="end"/>
      </w:r>
    </w:p>
    <w:p w14:paraId="1179174F" w14:textId="042B18A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_Toc186725934 \h </w:instrText>
      </w:r>
      <w:r>
        <w:rPr>
          <w:noProof/>
        </w:rPr>
      </w:r>
      <w:r>
        <w:rPr>
          <w:noProof/>
        </w:rPr>
        <w:fldChar w:fldCharType="separate"/>
      </w:r>
      <w:r>
        <w:rPr>
          <w:noProof/>
        </w:rPr>
        <w:t>99</w:t>
      </w:r>
      <w:r>
        <w:rPr>
          <w:noProof/>
        </w:rPr>
        <w:fldChar w:fldCharType="end"/>
      </w:r>
    </w:p>
    <w:p w14:paraId="6D7FFA14" w14:textId="59377C46"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_Toc186725935 \h </w:instrText>
      </w:r>
      <w:r>
        <w:rPr>
          <w:noProof/>
        </w:rPr>
      </w:r>
      <w:r>
        <w:rPr>
          <w:noProof/>
        </w:rPr>
        <w:fldChar w:fldCharType="separate"/>
      </w:r>
      <w:r>
        <w:rPr>
          <w:noProof/>
        </w:rPr>
        <w:t>99</w:t>
      </w:r>
      <w:r>
        <w:rPr>
          <w:noProof/>
        </w:rPr>
        <w:fldChar w:fldCharType="end"/>
      </w:r>
    </w:p>
    <w:p w14:paraId="61A9BCF0" w14:textId="2069C64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_Toc186725936 \h </w:instrText>
      </w:r>
      <w:r>
        <w:rPr>
          <w:noProof/>
        </w:rPr>
      </w:r>
      <w:r>
        <w:rPr>
          <w:noProof/>
        </w:rPr>
        <w:fldChar w:fldCharType="separate"/>
      </w:r>
      <w:r>
        <w:rPr>
          <w:noProof/>
        </w:rPr>
        <w:t>99</w:t>
      </w:r>
      <w:r>
        <w:rPr>
          <w:noProof/>
        </w:rPr>
        <w:fldChar w:fldCharType="end"/>
      </w:r>
    </w:p>
    <w:p w14:paraId="47C21DC7" w14:textId="498A63B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_Toc186725937 \h </w:instrText>
      </w:r>
      <w:r>
        <w:rPr>
          <w:noProof/>
        </w:rPr>
      </w:r>
      <w:r>
        <w:rPr>
          <w:noProof/>
        </w:rPr>
        <w:fldChar w:fldCharType="separate"/>
      </w:r>
      <w:r>
        <w:rPr>
          <w:noProof/>
        </w:rPr>
        <w:t>99</w:t>
      </w:r>
      <w:r>
        <w:rPr>
          <w:noProof/>
        </w:rPr>
        <w:fldChar w:fldCharType="end"/>
      </w:r>
    </w:p>
    <w:p w14:paraId="7CFD25EB" w14:textId="12C3DD1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_Toc186725938 \h </w:instrText>
      </w:r>
      <w:r>
        <w:rPr>
          <w:noProof/>
        </w:rPr>
      </w:r>
      <w:r>
        <w:rPr>
          <w:noProof/>
        </w:rPr>
        <w:fldChar w:fldCharType="separate"/>
      </w:r>
      <w:r>
        <w:rPr>
          <w:noProof/>
        </w:rPr>
        <w:t>100</w:t>
      </w:r>
      <w:r>
        <w:rPr>
          <w:noProof/>
        </w:rPr>
        <w:fldChar w:fldCharType="end"/>
      </w:r>
    </w:p>
    <w:p w14:paraId="16A4A548" w14:textId="6295D9A6"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_Toc186725939 \h </w:instrText>
      </w:r>
      <w:r>
        <w:rPr>
          <w:noProof/>
        </w:rPr>
      </w:r>
      <w:r>
        <w:rPr>
          <w:noProof/>
        </w:rPr>
        <w:fldChar w:fldCharType="separate"/>
      </w:r>
      <w:r>
        <w:rPr>
          <w:noProof/>
        </w:rPr>
        <w:t>100</w:t>
      </w:r>
      <w:r>
        <w:rPr>
          <w:noProof/>
        </w:rPr>
        <w:fldChar w:fldCharType="end"/>
      </w:r>
    </w:p>
    <w:p w14:paraId="456566D7" w14:textId="1DF9FD3B"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_Toc186725940 \h </w:instrText>
      </w:r>
      <w:r>
        <w:rPr>
          <w:noProof/>
        </w:rPr>
      </w:r>
      <w:r>
        <w:rPr>
          <w:noProof/>
        </w:rPr>
        <w:fldChar w:fldCharType="separate"/>
      </w:r>
      <w:r>
        <w:rPr>
          <w:noProof/>
        </w:rPr>
        <w:t>100</w:t>
      </w:r>
      <w:r>
        <w:rPr>
          <w:noProof/>
        </w:rPr>
        <w:fldChar w:fldCharType="end"/>
      </w:r>
    </w:p>
    <w:p w14:paraId="5E271BF9" w14:textId="1BD5CF8F"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_Toc186725941 \h </w:instrText>
      </w:r>
      <w:r>
        <w:rPr>
          <w:noProof/>
        </w:rPr>
      </w:r>
      <w:r>
        <w:rPr>
          <w:noProof/>
        </w:rPr>
        <w:fldChar w:fldCharType="separate"/>
      </w:r>
      <w:r>
        <w:rPr>
          <w:noProof/>
        </w:rPr>
        <w:t>100</w:t>
      </w:r>
      <w:r>
        <w:rPr>
          <w:noProof/>
        </w:rPr>
        <w:fldChar w:fldCharType="end"/>
      </w:r>
    </w:p>
    <w:p w14:paraId="1D68FF71" w14:textId="731640C6"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_Toc186725942 \h </w:instrText>
      </w:r>
      <w:r>
        <w:rPr>
          <w:noProof/>
        </w:rPr>
      </w:r>
      <w:r>
        <w:rPr>
          <w:noProof/>
        </w:rPr>
        <w:fldChar w:fldCharType="separate"/>
      </w:r>
      <w:r>
        <w:rPr>
          <w:noProof/>
        </w:rPr>
        <w:t>100</w:t>
      </w:r>
      <w:r>
        <w:rPr>
          <w:noProof/>
        </w:rPr>
        <w:fldChar w:fldCharType="end"/>
      </w:r>
    </w:p>
    <w:p w14:paraId="601C5FAD" w14:textId="3448F9D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_Toc186725943 \h </w:instrText>
      </w:r>
      <w:r>
        <w:rPr>
          <w:noProof/>
        </w:rPr>
      </w:r>
      <w:r>
        <w:rPr>
          <w:noProof/>
        </w:rPr>
        <w:fldChar w:fldCharType="separate"/>
      </w:r>
      <w:r>
        <w:rPr>
          <w:noProof/>
        </w:rPr>
        <w:t>100</w:t>
      </w:r>
      <w:r>
        <w:rPr>
          <w:noProof/>
        </w:rPr>
        <w:fldChar w:fldCharType="end"/>
      </w:r>
    </w:p>
    <w:p w14:paraId="3B8F5095" w14:textId="51D8E31B"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_Toc186725944 \h </w:instrText>
      </w:r>
      <w:r>
        <w:rPr>
          <w:noProof/>
        </w:rPr>
      </w:r>
      <w:r>
        <w:rPr>
          <w:noProof/>
        </w:rPr>
        <w:fldChar w:fldCharType="separate"/>
      </w:r>
      <w:r>
        <w:rPr>
          <w:noProof/>
        </w:rPr>
        <w:t>100</w:t>
      </w:r>
      <w:r>
        <w:rPr>
          <w:noProof/>
        </w:rPr>
        <w:fldChar w:fldCharType="end"/>
      </w:r>
    </w:p>
    <w:p w14:paraId="04132AB7" w14:textId="3E330D9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_Toc186725945 \h </w:instrText>
      </w:r>
      <w:r>
        <w:rPr>
          <w:noProof/>
        </w:rPr>
      </w:r>
      <w:r>
        <w:rPr>
          <w:noProof/>
        </w:rPr>
        <w:fldChar w:fldCharType="separate"/>
      </w:r>
      <w:r>
        <w:rPr>
          <w:noProof/>
        </w:rPr>
        <w:t>101</w:t>
      </w:r>
      <w:r>
        <w:rPr>
          <w:noProof/>
        </w:rPr>
        <w:fldChar w:fldCharType="end"/>
      </w:r>
    </w:p>
    <w:p w14:paraId="6E5A6600" w14:textId="75168E4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_Toc186725946 \h </w:instrText>
      </w:r>
      <w:r>
        <w:rPr>
          <w:noProof/>
        </w:rPr>
      </w:r>
      <w:r>
        <w:rPr>
          <w:noProof/>
        </w:rPr>
        <w:fldChar w:fldCharType="separate"/>
      </w:r>
      <w:r>
        <w:rPr>
          <w:noProof/>
        </w:rPr>
        <w:t>101</w:t>
      </w:r>
      <w:r>
        <w:rPr>
          <w:noProof/>
        </w:rPr>
        <w:fldChar w:fldCharType="end"/>
      </w:r>
    </w:p>
    <w:p w14:paraId="1D07FEB2" w14:textId="52458FDD"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_Toc186725947 \h </w:instrText>
      </w:r>
      <w:r>
        <w:rPr>
          <w:noProof/>
        </w:rPr>
      </w:r>
      <w:r>
        <w:rPr>
          <w:noProof/>
        </w:rPr>
        <w:fldChar w:fldCharType="separate"/>
      </w:r>
      <w:r>
        <w:rPr>
          <w:noProof/>
        </w:rPr>
        <w:t>101</w:t>
      </w:r>
      <w:r>
        <w:rPr>
          <w:noProof/>
        </w:rPr>
        <w:fldChar w:fldCharType="end"/>
      </w:r>
    </w:p>
    <w:p w14:paraId="56C2AD55" w14:textId="55F9673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_Toc186725948 \h </w:instrText>
      </w:r>
      <w:r>
        <w:rPr>
          <w:noProof/>
        </w:rPr>
      </w:r>
      <w:r>
        <w:rPr>
          <w:noProof/>
        </w:rPr>
        <w:fldChar w:fldCharType="separate"/>
      </w:r>
      <w:r>
        <w:rPr>
          <w:noProof/>
        </w:rPr>
        <w:t>101</w:t>
      </w:r>
      <w:r>
        <w:rPr>
          <w:noProof/>
        </w:rPr>
        <w:fldChar w:fldCharType="end"/>
      </w:r>
    </w:p>
    <w:p w14:paraId="05807857" w14:textId="1369397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_Toc186725949 \h </w:instrText>
      </w:r>
      <w:r>
        <w:rPr>
          <w:noProof/>
        </w:rPr>
      </w:r>
      <w:r>
        <w:rPr>
          <w:noProof/>
        </w:rPr>
        <w:fldChar w:fldCharType="separate"/>
      </w:r>
      <w:r>
        <w:rPr>
          <w:noProof/>
        </w:rPr>
        <w:t>101</w:t>
      </w:r>
      <w:r>
        <w:rPr>
          <w:noProof/>
        </w:rPr>
        <w:fldChar w:fldCharType="end"/>
      </w:r>
    </w:p>
    <w:p w14:paraId="2C9548A5" w14:textId="7C9E28A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_Toc186725950 \h </w:instrText>
      </w:r>
      <w:r>
        <w:rPr>
          <w:noProof/>
        </w:rPr>
      </w:r>
      <w:r>
        <w:rPr>
          <w:noProof/>
        </w:rPr>
        <w:fldChar w:fldCharType="separate"/>
      </w:r>
      <w:r>
        <w:rPr>
          <w:noProof/>
        </w:rPr>
        <w:t>102</w:t>
      </w:r>
      <w:r>
        <w:rPr>
          <w:noProof/>
        </w:rPr>
        <w:fldChar w:fldCharType="end"/>
      </w:r>
    </w:p>
    <w:p w14:paraId="7610ADC4" w14:textId="0D7F4E8F"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fldLock="1"/>
      </w:r>
      <w:r>
        <w:rPr>
          <w:noProof/>
        </w:rPr>
        <w:instrText xml:space="preserve"> PAGEREF _Toc186725951 \h </w:instrText>
      </w:r>
      <w:r>
        <w:rPr>
          <w:noProof/>
        </w:rPr>
      </w:r>
      <w:r>
        <w:rPr>
          <w:noProof/>
        </w:rPr>
        <w:fldChar w:fldCharType="separate"/>
      </w:r>
      <w:r>
        <w:rPr>
          <w:noProof/>
        </w:rPr>
        <w:t>102</w:t>
      </w:r>
      <w:r>
        <w:rPr>
          <w:noProof/>
        </w:rPr>
        <w:fldChar w:fldCharType="end"/>
      </w:r>
    </w:p>
    <w:p w14:paraId="78E73182" w14:textId="600EE1B5"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fldLock="1"/>
      </w:r>
      <w:r>
        <w:rPr>
          <w:noProof/>
        </w:rPr>
        <w:instrText xml:space="preserve"> PAGEREF _Toc186725952 \h </w:instrText>
      </w:r>
      <w:r>
        <w:rPr>
          <w:noProof/>
        </w:rPr>
      </w:r>
      <w:r>
        <w:rPr>
          <w:noProof/>
        </w:rPr>
        <w:fldChar w:fldCharType="separate"/>
      </w:r>
      <w:r>
        <w:rPr>
          <w:noProof/>
        </w:rPr>
        <w:t>102</w:t>
      </w:r>
      <w:r>
        <w:rPr>
          <w:noProof/>
        </w:rPr>
        <w:fldChar w:fldCharType="end"/>
      </w:r>
    </w:p>
    <w:p w14:paraId="58634B6D" w14:textId="585A796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fldLock="1"/>
      </w:r>
      <w:r>
        <w:rPr>
          <w:noProof/>
        </w:rPr>
        <w:instrText xml:space="preserve"> PAGEREF _Toc186725953 \h </w:instrText>
      </w:r>
      <w:r>
        <w:rPr>
          <w:noProof/>
        </w:rPr>
      </w:r>
      <w:r>
        <w:rPr>
          <w:noProof/>
        </w:rPr>
        <w:fldChar w:fldCharType="separate"/>
      </w:r>
      <w:r>
        <w:rPr>
          <w:noProof/>
        </w:rPr>
        <w:t>102</w:t>
      </w:r>
      <w:r>
        <w:rPr>
          <w:noProof/>
        </w:rPr>
        <w:fldChar w:fldCharType="end"/>
      </w:r>
    </w:p>
    <w:p w14:paraId="74517088" w14:textId="411BA7CD"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fldLock="1"/>
      </w:r>
      <w:r>
        <w:rPr>
          <w:noProof/>
        </w:rPr>
        <w:instrText xml:space="preserve"> PAGEREF _Toc186725954 \h </w:instrText>
      </w:r>
      <w:r>
        <w:rPr>
          <w:noProof/>
        </w:rPr>
      </w:r>
      <w:r>
        <w:rPr>
          <w:noProof/>
        </w:rPr>
        <w:fldChar w:fldCharType="separate"/>
      </w:r>
      <w:r>
        <w:rPr>
          <w:noProof/>
        </w:rPr>
        <w:t>102</w:t>
      </w:r>
      <w:r>
        <w:rPr>
          <w:noProof/>
        </w:rPr>
        <w:fldChar w:fldCharType="end"/>
      </w:r>
    </w:p>
    <w:p w14:paraId="73570CBC" w14:textId="6362C67C"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_Toc186725955 \h </w:instrText>
      </w:r>
      <w:r>
        <w:rPr>
          <w:noProof/>
        </w:rPr>
      </w:r>
      <w:r>
        <w:rPr>
          <w:noProof/>
        </w:rPr>
        <w:fldChar w:fldCharType="separate"/>
      </w:r>
      <w:r>
        <w:rPr>
          <w:noProof/>
        </w:rPr>
        <w:t>102</w:t>
      </w:r>
      <w:r>
        <w:rPr>
          <w:noProof/>
        </w:rPr>
        <w:fldChar w:fldCharType="end"/>
      </w:r>
    </w:p>
    <w:p w14:paraId="6D9087E6" w14:textId="12DE120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_Toc186725956 \h </w:instrText>
      </w:r>
      <w:r>
        <w:rPr>
          <w:noProof/>
        </w:rPr>
      </w:r>
      <w:r>
        <w:rPr>
          <w:noProof/>
        </w:rPr>
        <w:fldChar w:fldCharType="separate"/>
      </w:r>
      <w:r>
        <w:rPr>
          <w:noProof/>
        </w:rPr>
        <w:t>102</w:t>
      </w:r>
      <w:r>
        <w:rPr>
          <w:noProof/>
        </w:rPr>
        <w:fldChar w:fldCharType="end"/>
      </w:r>
    </w:p>
    <w:p w14:paraId="5CBA6948" w14:textId="1B9526A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_Toc186725957 \h </w:instrText>
      </w:r>
      <w:r>
        <w:rPr>
          <w:noProof/>
        </w:rPr>
      </w:r>
      <w:r>
        <w:rPr>
          <w:noProof/>
        </w:rPr>
        <w:fldChar w:fldCharType="separate"/>
      </w:r>
      <w:r>
        <w:rPr>
          <w:noProof/>
        </w:rPr>
        <w:t>103</w:t>
      </w:r>
      <w:r>
        <w:rPr>
          <w:noProof/>
        </w:rPr>
        <w:fldChar w:fldCharType="end"/>
      </w:r>
    </w:p>
    <w:p w14:paraId="7665CA31" w14:textId="2E3682E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_Toc186725958 \h </w:instrText>
      </w:r>
      <w:r>
        <w:rPr>
          <w:noProof/>
        </w:rPr>
      </w:r>
      <w:r>
        <w:rPr>
          <w:noProof/>
        </w:rPr>
        <w:fldChar w:fldCharType="separate"/>
      </w:r>
      <w:r>
        <w:rPr>
          <w:noProof/>
        </w:rPr>
        <w:t>103</w:t>
      </w:r>
      <w:r>
        <w:rPr>
          <w:noProof/>
        </w:rPr>
        <w:fldChar w:fldCharType="end"/>
      </w:r>
    </w:p>
    <w:p w14:paraId="3A0AAE3D" w14:textId="4A8B8B4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_Toc186725959 \h </w:instrText>
      </w:r>
      <w:r>
        <w:rPr>
          <w:noProof/>
        </w:rPr>
      </w:r>
      <w:r>
        <w:rPr>
          <w:noProof/>
        </w:rPr>
        <w:fldChar w:fldCharType="separate"/>
      </w:r>
      <w:r>
        <w:rPr>
          <w:noProof/>
        </w:rPr>
        <w:t>104</w:t>
      </w:r>
      <w:r>
        <w:rPr>
          <w:noProof/>
        </w:rPr>
        <w:fldChar w:fldCharType="end"/>
      </w:r>
    </w:p>
    <w:p w14:paraId="46CB3E7D" w14:textId="72A29AF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_Toc186725960 \h </w:instrText>
      </w:r>
      <w:r>
        <w:rPr>
          <w:noProof/>
        </w:rPr>
      </w:r>
      <w:r>
        <w:rPr>
          <w:noProof/>
        </w:rPr>
        <w:fldChar w:fldCharType="separate"/>
      </w:r>
      <w:r>
        <w:rPr>
          <w:noProof/>
        </w:rPr>
        <w:t>104</w:t>
      </w:r>
      <w:r>
        <w:rPr>
          <w:noProof/>
        </w:rPr>
        <w:fldChar w:fldCharType="end"/>
      </w:r>
    </w:p>
    <w:p w14:paraId="7E292390" w14:textId="0D7F8855"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_Toc186725961 \h </w:instrText>
      </w:r>
      <w:r>
        <w:rPr>
          <w:noProof/>
        </w:rPr>
      </w:r>
      <w:r>
        <w:rPr>
          <w:noProof/>
        </w:rPr>
        <w:fldChar w:fldCharType="separate"/>
      </w:r>
      <w:r>
        <w:rPr>
          <w:noProof/>
        </w:rPr>
        <w:t>104</w:t>
      </w:r>
      <w:r>
        <w:rPr>
          <w:noProof/>
        </w:rPr>
        <w:fldChar w:fldCharType="end"/>
      </w:r>
    </w:p>
    <w:p w14:paraId="0B464992" w14:textId="5DFC7198"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_Toc186725962 \h </w:instrText>
      </w:r>
      <w:r>
        <w:rPr>
          <w:noProof/>
        </w:rPr>
      </w:r>
      <w:r>
        <w:rPr>
          <w:noProof/>
        </w:rPr>
        <w:fldChar w:fldCharType="separate"/>
      </w:r>
      <w:r>
        <w:rPr>
          <w:noProof/>
        </w:rPr>
        <w:t>104</w:t>
      </w:r>
      <w:r>
        <w:rPr>
          <w:noProof/>
        </w:rPr>
        <w:fldChar w:fldCharType="end"/>
      </w:r>
    </w:p>
    <w:p w14:paraId="22811C11" w14:textId="51BA7CC9"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_Toc186725963 \h </w:instrText>
      </w:r>
      <w:r>
        <w:rPr>
          <w:noProof/>
        </w:rPr>
      </w:r>
      <w:r>
        <w:rPr>
          <w:noProof/>
        </w:rPr>
        <w:fldChar w:fldCharType="separate"/>
      </w:r>
      <w:r>
        <w:rPr>
          <w:noProof/>
        </w:rPr>
        <w:t>105</w:t>
      </w:r>
      <w:r>
        <w:rPr>
          <w:noProof/>
        </w:rPr>
        <w:fldChar w:fldCharType="end"/>
      </w:r>
    </w:p>
    <w:p w14:paraId="4E1E6A3A" w14:textId="16BD1C45"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_Toc186725964 \h </w:instrText>
      </w:r>
      <w:r>
        <w:rPr>
          <w:noProof/>
        </w:rPr>
      </w:r>
      <w:r>
        <w:rPr>
          <w:noProof/>
        </w:rPr>
        <w:fldChar w:fldCharType="separate"/>
      </w:r>
      <w:r>
        <w:rPr>
          <w:noProof/>
        </w:rPr>
        <w:t>105</w:t>
      </w:r>
      <w:r>
        <w:rPr>
          <w:noProof/>
        </w:rPr>
        <w:fldChar w:fldCharType="end"/>
      </w:r>
    </w:p>
    <w:p w14:paraId="7FDE19CB" w14:textId="64032EC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sidRPr="008E3328">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8E3328">
        <w:rPr>
          <w:rFonts w:eastAsia="DengXian"/>
          <w:noProof/>
        </w:rPr>
        <w:t>Type: SliceMbrRm</w:t>
      </w:r>
      <w:r>
        <w:rPr>
          <w:noProof/>
        </w:rPr>
        <w:tab/>
      </w:r>
      <w:r>
        <w:rPr>
          <w:noProof/>
        </w:rPr>
        <w:fldChar w:fldCharType="begin" w:fldLock="1"/>
      </w:r>
      <w:r>
        <w:rPr>
          <w:noProof/>
        </w:rPr>
        <w:instrText xml:space="preserve"> PAGEREF _Toc186725965 \h </w:instrText>
      </w:r>
      <w:r>
        <w:rPr>
          <w:noProof/>
        </w:rPr>
      </w:r>
      <w:r>
        <w:rPr>
          <w:noProof/>
        </w:rPr>
        <w:fldChar w:fldCharType="separate"/>
      </w:r>
      <w:r>
        <w:rPr>
          <w:noProof/>
        </w:rPr>
        <w:t>105</w:t>
      </w:r>
      <w:r>
        <w:rPr>
          <w:noProof/>
        </w:rPr>
        <w:fldChar w:fldCharType="end"/>
      </w:r>
    </w:p>
    <w:p w14:paraId="06908213" w14:textId="4DC114A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_Toc186725966 \h </w:instrText>
      </w:r>
      <w:r>
        <w:rPr>
          <w:noProof/>
        </w:rPr>
      </w:r>
      <w:r>
        <w:rPr>
          <w:noProof/>
        </w:rPr>
        <w:fldChar w:fldCharType="separate"/>
      </w:r>
      <w:r>
        <w:rPr>
          <w:noProof/>
        </w:rPr>
        <w:t>105</w:t>
      </w:r>
      <w:r>
        <w:rPr>
          <w:noProof/>
        </w:rPr>
        <w:fldChar w:fldCharType="end"/>
      </w:r>
    </w:p>
    <w:p w14:paraId="70DADA28" w14:textId="7155B18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fldLock="1"/>
      </w:r>
      <w:r>
        <w:rPr>
          <w:noProof/>
        </w:rPr>
        <w:instrText xml:space="preserve"> PAGEREF _Toc186725967 \h </w:instrText>
      </w:r>
      <w:r>
        <w:rPr>
          <w:noProof/>
        </w:rPr>
      </w:r>
      <w:r>
        <w:rPr>
          <w:noProof/>
        </w:rPr>
        <w:fldChar w:fldCharType="separate"/>
      </w:r>
      <w:r>
        <w:rPr>
          <w:noProof/>
        </w:rPr>
        <w:t>105</w:t>
      </w:r>
      <w:r>
        <w:rPr>
          <w:noProof/>
        </w:rPr>
        <w:fldChar w:fldCharType="end"/>
      </w:r>
    </w:p>
    <w:p w14:paraId="16F026C5" w14:textId="31D7BF2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_Toc186725968 \h </w:instrText>
      </w:r>
      <w:r>
        <w:rPr>
          <w:noProof/>
        </w:rPr>
      </w:r>
      <w:r>
        <w:rPr>
          <w:noProof/>
        </w:rPr>
        <w:fldChar w:fldCharType="separate"/>
      </w:r>
      <w:r>
        <w:rPr>
          <w:noProof/>
        </w:rPr>
        <w:t>106</w:t>
      </w:r>
      <w:r>
        <w:rPr>
          <w:noProof/>
        </w:rPr>
        <w:fldChar w:fldCharType="end"/>
      </w:r>
    </w:p>
    <w:p w14:paraId="160C1F52" w14:textId="5C6B21A8"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fldLock="1"/>
      </w:r>
      <w:r>
        <w:rPr>
          <w:noProof/>
        </w:rPr>
        <w:instrText xml:space="preserve"> PAGEREF _Toc186725969 \h </w:instrText>
      </w:r>
      <w:r>
        <w:rPr>
          <w:noProof/>
        </w:rPr>
      </w:r>
      <w:r>
        <w:rPr>
          <w:noProof/>
        </w:rPr>
        <w:fldChar w:fldCharType="separate"/>
      </w:r>
      <w:r>
        <w:rPr>
          <w:noProof/>
        </w:rPr>
        <w:t>106</w:t>
      </w:r>
      <w:r>
        <w:rPr>
          <w:noProof/>
        </w:rPr>
        <w:fldChar w:fldCharType="end"/>
      </w:r>
    </w:p>
    <w:p w14:paraId="6A1A58C4" w14:textId="4413995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fldLock="1"/>
      </w:r>
      <w:r>
        <w:rPr>
          <w:noProof/>
        </w:rPr>
        <w:instrText xml:space="preserve"> PAGEREF _Toc186725970 \h </w:instrText>
      </w:r>
      <w:r>
        <w:rPr>
          <w:noProof/>
        </w:rPr>
      </w:r>
      <w:r>
        <w:rPr>
          <w:noProof/>
        </w:rPr>
        <w:fldChar w:fldCharType="separate"/>
      </w:r>
      <w:r>
        <w:rPr>
          <w:noProof/>
        </w:rPr>
        <w:t>108</w:t>
      </w:r>
      <w:r>
        <w:rPr>
          <w:noProof/>
        </w:rPr>
        <w:fldChar w:fldCharType="end"/>
      </w:r>
    </w:p>
    <w:p w14:paraId="0FCC3817" w14:textId="061CC7F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fldLock="1"/>
      </w:r>
      <w:r>
        <w:rPr>
          <w:noProof/>
        </w:rPr>
        <w:instrText xml:space="preserve"> PAGEREF _Toc186725971 \h </w:instrText>
      </w:r>
      <w:r>
        <w:rPr>
          <w:noProof/>
        </w:rPr>
      </w:r>
      <w:r>
        <w:rPr>
          <w:noProof/>
        </w:rPr>
        <w:fldChar w:fldCharType="separate"/>
      </w:r>
      <w:r>
        <w:rPr>
          <w:noProof/>
        </w:rPr>
        <w:t>108</w:t>
      </w:r>
      <w:r>
        <w:rPr>
          <w:noProof/>
        </w:rPr>
        <w:fldChar w:fldCharType="end"/>
      </w:r>
    </w:p>
    <w:p w14:paraId="28907883" w14:textId="51428AB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fldLock="1"/>
      </w:r>
      <w:r>
        <w:rPr>
          <w:noProof/>
        </w:rPr>
        <w:instrText xml:space="preserve"> PAGEREF _Toc186725972 \h </w:instrText>
      </w:r>
      <w:r>
        <w:rPr>
          <w:noProof/>
        </w:rPr>
      </w:r>
      <w:r>
        <w:rPr>
          <w:noProof/>
        </w:rPr>
        <w:fldChar w:fldCharType="separate"/>
      </w:r>
      <w:r>
        <w:rPr>
          <w:noProof/>
        </w:rPr>
        <w:t>110</w:t>
      </w:r>
      <w:r>
        <w:rPr>
          <w:noProof/>
        </w:rPr>
        <w:fldChar w:fldCharType="end"/>
      </w:r>
    </w:p>
    <w:p w14:paraId="496C0F3C" w14:textId="020AB8B6"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fldLock="1"/>
      </w:r>
      <w:r>
        <w:rPr>
          <w:noProof/>
        </w:rPr>
        <w:instrText xml:space="preserve"> PAGEREF _Toc186725973 \h </w:instrText>
      </w:r>
      <w:r>
        <w:rPr>
          <w:noProof/>
        </w:rPr>
      </w:r>
      <w:r>
        <w:rPr>
          <w:noProof/>
        </w:rPr>
        <w:fldChar w:fldCharType="separate"/>
      </w:r>
      <w:r>
        <w:rPr>
          <w:noProof/>
        </w:rPr>
        <w:t>110</w:t>
      </w:r>
      <w:r>
        <w:rPr>
          <w:noProof/>
        </w:rPr>
        <w:fldChar w:fldCharType="end"/>
      </w:r>
    </w:p>
    <w:p w14:paraId="51913BE0" w14:textId="19468005" w:rsidR="007D0C7D" w:rsidRDefault="007D0C7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_Toc186725974 \h </w:instrText>
      </w:r>
      <w:r>
        <w:rPr>
          <w:noProof/>
        </w:rPr>
      </w:r>
      <w:r>
        <w:rPr>
          <w:noProof/>
        </w:rPr>
        <w:fldChar w:fldCharType="separate"/>
      </w:r>
      <w:r>
        <w:rPr>
          <w:noProof/>
        </w:rPr>
        <w:t>110</w:t>
      </w:r>
      <w:r>
        <w:rPr>
          <w:noProof/>
        </w:rPr>
        <w:fldChar w:fldCharType="end"/>
      </w:r>
    </w:p>
    <w:p w14:paraId="4BB2DA5D" w14:textId="11DDF2EF"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_Toc186725975 \h </w:instrText>
      </w:r>
      <w:r>
        <w:rPr>
          <w:noProof/>
        </w:rPr>
      </w:r>
      <w:r>
        <w:rPr>
          <w:noProof/>
        </w:rPr>
        <w:fldChar w:fldCharType="separate"/>
      </w:r>
      <w:r>
        <w:rPr>
          <w:noProof/>
        </w:rPr>
        <w:t>110</w:t>
      </w:r>
      <w:r>
        <w:rPr>
          <w:noProof/>
        </w:rPr>
        <w:fldChar w:fldCharType="end"/>
      </w:r>
    </w:p>
    <w:p w14:paraId="27700165" w14:textId="3DC1B127"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_Toc186725976 \h </w:instrText>
      </w:r>
      <w:r>
        <w:rPr>
          <w:noProof/>
        </w:rPr>
      </w:r>
      <w:r>
        <w:rPr>
          <w:noProof/>
        </w:rPr>
        <w:fldChar w:fldCharType="separate"/>
      </w:r>
      <w:r>
        <w:rPr>
          <w:noProof/>
        </w:rPr>
        <w:t>111</w:t>
      </w:r>
      <w:r>
        <w:rPr>
          <w:noProof/>
        </w:rPr>
        <w:fldChar w:fldCharType="end"/>
      </w:r>
    </w:p>
    <w:p w14:paraId="0EF250D8" w14:textId="65C10674"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_Toc186725977 \h </w:instrText>
      </w:r>
      <w:r>
        <w:rPr>
          <w:noProof/>
        </w:rPr>
      </w:r>
      <w:r>
        <w:rPr>
          <w:noProof/>
        </w:rPr>
        <w:fldChar w:fldCharType="separate"/>
      </w:r>
      <w:r>
        <w:rPr>
          <w:noProof/>
        </w:rPr>
        <w:t>111</w:t>
      </w:r>
      <w:r>
        <w:rPr>
          <w:noProof/>
        </w:rPr>
        <w:fldChar w:fldCharType="end"/>
      </w:r>
    </w:p>
    <w:p w14:paraId="01141716" w14:textId="5CF167FD"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_Toc186725978 \h </w:instrText>
      </w:r>
      <w:r>
        <w:rPr>
          <w:noProof/>
        </w:rPr>
      </w:r>
      <w:r>
        <w:rPr>
          <w:noProof/>
        </w:rPr>
        <w:fldChar w:fldCharType="separate"/>
      </w:r>
      <w:r>
        <w:rPr>
          <w:noProof/>
        </w:rPr>
        <w:t>111</w:t>
      </w:r>
      <w:r>
        <w:rPr>
          <w:noProof/>
        </w:rPr>
        <w:fldChar w:fldCharType="end"/>
      </w:r>
    </w:p>
    <w:p w14:paraId="7AC64556" w14:textId="0C2D02B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_Toc186725979 \h </w:instrText>
      </w:r>
      <w:r>
        <w:rPr>
          <w:noProof/>
        </w:rPr>
      </w:r>
      <w:r>
        <w:rPr>
          <w:noProof/>
        </w:rPr>
        <w:fldChar w:fldCharType="separate"/>
      </w:r>
      <w:r>
        <w:rPr>
          <w:noProof/>
        </w:rPr>
        <w:t>111</w:t>
      </w:r>
      <w:r>
        <w:rPr>
          <w:noProof/>
        </w:rPr>
        <w:fldChar w:fldCharType="end"/>
      </w:r>
    </w:p>
    <w:p w14:paraId="235EE3BD" w14:textId="5E2B27E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_Toc186725980 \h </w:instrText>
      </w:r>
      <w:r>
        <w:rPr>
          <w:noProof/>
        </w:rPr>
      </w:r>
      <w:r>
        <w:rPr>
          <w:noProof/>
        </w:rPr>
        <w:fldChar w:fldCharType="separate"/>
      </w:r>
      <w:r>
        <w:rPr>
          <w:noProof/>
        </w:rPr>
        <w:t>112</w:t>
      </w:r>
      <w:r>
        <w:rPr>
          <w:noProof/>
        </w:rPr>
        <w:fldChar w:fldCharType="end"/>
      </w:r>
    </w:p>
    <w:p w14:paraId="0A539378" w14:textId="3D389E8F"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_Toc186725981 \h </w:instrText>
      </w:r>
      <w:r>
        <w:rPr>
          <w:noProof/>
        </w:rPr>
      </w:r>
      <w:r>
        <w:rPr>
          <w:noProof/>
        </w:rPr>
        <w:fldChar w:fldCharType="separate"/>
      </w:r>
      <w:r>
        <w:rPr>
          <w:noProof/>
        </w:rPr>
        <w:t>112</w:t>
      </w:r>
      <w:r>
        <w:rPr>
          <w:noProof/>
        </w:rPr>
        <w:fldChar w:fldCharType="end"/>
      </w:r>
    </w:p>
    <w:p w14:paraId="434D12D9" w14:textId="62A840B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_Toc186725982 \h </w:instrText>
      </w:r>
      <w:r>
        <w:rPr>
          <w:noProof/>
        </w:rPr>
      </w:r>
      <w:r>
        <w:rPr>
          <w:noProof/>
        </w:rPr>
        <w:fldChar w:fldCharType="separate"/>
      </w:r>
      <w:r>
        <w:rPr>
          <w:noProof/>
        </w:rPr>
        <w:t>112</w:t>
      </w:r>
      <w:r>
        <w:rPr>
          <w:noProof/>
        </w:rPr>
        <w:fldChar w:fldCharType="end"/>
      </w:r>
    </w:p>
    <w:p w14:paraId="7ED8E7C5" w14:textId="71591F4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_Toc186725983 \h </w:instrText>
      </w:r>
      <w:r>
        <w:rPr>
          <w:noProof/>
        </w:rPr>
      </w:r>
      <w:r>
        <w:rPr>
          <w:noProof/>
        </w:rPr>
        <w:fldChar w:fldCharType="separate"/>
      </w:r>
      <w:r>
        <w:rPr>
          <w:noProof/>
        </w:rPr>
        <w:t>113</w:t>
      </w:r>
      <w:r>
        <w:rPr>
          <w:noProof/>
        </w:rPr>
        <w:fldChar w:fldCharType="end"/>
      </w:r>
    </w:p>
    <w:p w14:paraId="624061B5" w14:textId="23E0EB3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_Toc186725984 \h </w:instrText>
      </w:r>
      <w:r>
        <w:rPr>
          <w:noProof/>
        </w:rPr>
      </w:r>
      <w:r>
        <w:rPr>
          <w:noProof/>
        </w:rPr>
        <w:fldChar w:fldCharType="separate"/>
      </w:r>
      <w:r>
        <w:rPr>
          <w:noProof/>
        </w:rPr>
        <w:t>113</w:t>
      </w:r>
      <w:r>
        <w:rPr>
          <w:noProof/>
        </w:rPr>
        <w:fldChar w:fldCharType="end"/>
      </w:r>
    </w:p>
    <w:p w14:paraId="5AF14162" w14:textId="6B8DFC00"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_Toc186725985 \h </w:instrText>
      </w:r>
      <w:r>
        <w:rPr>
          <w:noProof/>
        </w:rPr>
      </w:r>
      <w:r>
        <w:rPr>
          <w:noProof/>
        </w:rPr>
        <w:fldChar w:fldCharType="separate"/>
      </w:r>
      <w:r>
        <w:rPr>
          <w:noProof/>
        </w:rPr>
        <w:t>113</w:t>
      </w:r>
      <w:r>
        <w:rPr>
          <w:noProof/>
        </w:rPr>
        <w:fldChar w:fldCharType="end"/>
      </w:r>
    </w:p>
    <w:p w14:paraId="74662444" w14:textId="6141B419"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_Toc186725986 \h </w:instrText>
      </w:r>
      <w:r>
        <w:rPr>
          <w:noProof/>
        </w:rPr>
      </w:r>
      <w:r>
        <w:rPr>
          <w:noProof/>
        </w:rPr>
        <w:fldChar w:fldCharType="separate"/>
      </w:r>
      <w:r>
        <w:rPr>
          <w:noProof/>
        </w:rPr>
        <w:t>113</w:t>
      </w:r>
      <w:r>
        <w:rPr>
          <w:noProof/>
        </w:rPr>
        <w:fldChar w:fldCharType="end"/>
      </w:r>
    </w:p>
    <w:p w14:paraId="0D8A327A" w14:textId="4900528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_Toc186725987 \h </w:instrText>
      </w:r>
      <w:r>
        <w:rPr>
          <w:noProof/>
        </w:rPr>
      </w:r>
      <w:r>
        <w:rPr>
          <w:noProof/>
        </w:rPr>
        <w:fldChar w:fldCharType="separate"/>
      </w:r>
      <w:r>
        <w:rPr>
          <w:noProof/>
        </w:rPr>
        <w:t>114</w:t>
      </w:r>
      <w:r>
        <w:rPr>
          <w:noProof/>
        </w:rPr>
        <w:fldChar w:fldCharType="end"/>
      </w:r>
    </w:p>
    <w:p w14:paraId="09BF29D9" w14:textId="2A0FB6F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_Toc186725988 \h </w:instrText>
      </w:r>
      <w:r>
        <w:rPr>
          <w:noProof/>
        </w:rPr>
      </w:r>
      <w:r>
        <w:rPr>
          <w:noProof/>
        </w:rPr>
        <w:fldChar w:fldCharType="separate"/>
      </w:r>
      <w:r>
        <w:rPr>
          <w:noProof/>
        </w:rPr>
        <w:t>114</w:t>
      </w:r>
      <w:r>
        <w:rPr>
          <w:noProof/>
        </w:rPr>
        <w:fldChar w:fldCharType="end"/>
      </w:r>
    </w:p>
    <w:p w14:paraId="05B50DCD" w14:textId="17E9CAB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_Toc186725989 \h </w:instrText>
      </w:r>
      <w:r>
        <w:rPr>
          <w:noProof/>
        </w:rPr>
      </w:r>
      <w:r>
        <w:rPr>
          <w:noProof/>
        </w:rPr>
        <w:fldChar w:fldCharType="separate"/>
      </w:r>
      <w:r>
        <w:rPr>
          <w:noProof/>
        </w:rPr>
        <w:t>114</w:t>
      </w:r>
      <w:r>
        <w:rPr>
          <w:noProof/>
        </w:rPr>
        <w:fldChar w:fldCharType="end"/>
      </w:r>
    </w:p>
    <w:p w14:paraId="0DDF2C25" w14:textId="4541E1B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_Toc186725990 \h </w:instrText>
      </w:r>
      <w:r>
        <w:rPr>
          <w:noProof/>
        </w:rPr>
      </w:r>
      <w:r>
        <w:rPr>
          <w:noProof/>
        </w:rPr>
        <w:fldChar w:fldCharType="separate"/>
      </w:r>
      <w:r>
        <w:rPr>
          <w:noProof/>
        </w:rPr>
        <w:t>115</w:t>
      </w:r>
      <w:r>
        <w:rPr>
          <w:noProof/>
        </w:rPr>
        <w:fldChar w:fldCharType="end"/>
      </w:r>
    </w:p>
    <w:p w14:paraId="45AD4389" w14:textId="2D9E33A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_Toc186725991 \h </w:instrText>
      </w:r>
      <w:r>
        <w:rPr>
          <w:noProof/>
        </w:rPr>
      </w:r>
      <w:r>
        <w:rPr>
          <w:noProof/>
        </w:rPr>
        <w:fldChar w:fldCharType="separate"/>
      </w:r>
      <w:r>
        <w:rPr>
          <w:noProof/>
        </w:rPr>
        <w:t>115</w:t>
      </w:r>
      <w:r>
        <w:rPr>
          <w:noProof/>
        </w:rPr>
        <w:fldChar w:fldCharType="end"/>
      </w:r>
    </w:p>
    <w:p w14:paraId="2304AC2C" w14:textId="4EBC894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_Toc186725992 \h </w:instrText>
      </w:r>
      <w:r>
        <w:rPr>
          <w:noProof/>
        </w:rPr>
      </w:r>
      <w:r>
        <w:rPr>
          <w:noProof/>
        </w:rPr>
        <w:fldChar w:fldCharType="separate"/>
      </w:r>
      <w:r>
        <w:rPr>
          <w:noProof/>
        </w:rPr>
        <w:t>115</w:t>
      </w:r>
      <w:r>
        <w:rPr>
          <w:noProof/>
        </w:rPr>
        <w:fldChar w:fldCharType="end"/>
      </w:r>
    </w:p>
    <w:p w14:paraId="054DDFD1" w14:textId="5A52DA8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_Toc186725993 \h </w:instrText>
      </w:r>
      <w:r>
        <w:rPr>
          <w:noProof/>
        </w:rPr>
      </w:r>
      <w:r>
        <w:rPr>
          <w:noProof/>
        </w:rPr>
        <w:fldChar w:fldCharType="separate"/>
      </w:r>
      <w:r>
        <w:rPr>
          <w:noProof/>
        </w:rPr>
        <w:t>116</w:t>
      </w:r>
      <w:r>
        <w:rPr>
          <w:noProof/>
        </w:rPr>
        <w:fldChar w:fldCharType="end"/>
      </w:r>
    </w:p>
    <w:p w14:paraId="17900183" w14:textId="4A45D58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_Toc186725994 \h </w:instrText>
      </w:r>
      <w:r>
        <w:rPr>
          <w:noProof/>
        </w:rPr>
      </w:r>
      <w:r>
        <w:rPr>
          <w:noProof/>
        </w:rPr>
        <w:fldChar w:fldCharType="separate"/>
      </w:r>
      <w:r>
        <w:rPr>
          <w:noProof/>
        </w:rPr>
        <w:t>116</w:t>
      </w:r>
      <w:r>
        <w:rPr>
          <w:noProof/>
        </w:rPr>
        <w:fldChar w:fldCharType="end"/>
      </w:r>
    </w:p>
    <w:p w14:paraId="0A96B4FE" w14:textId="51E1D3A8"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_Toc186725995 \h </w:instrText>
      </w:r>
      <w:r>
        <w:rPr>
          <w:noProof/>
        </w:rPr>
      </w:r>
      <w:r>
        <w:rPr>
          <w:noProof/>
        </w:rPr>
        <w:fldChar w:fldCharType="separate"/>
      </w:r>
      <w:r>
        <w:rPr>
          <w:noProof/>
        </w:rPr>
        <w:t>116</w:t>
      </w:r>
      <w:r>
        <w:rPr>
          <w:noProof/>
        </w:rPr>
        <w:fldChar w:fldCharType="end"/>
      </w:r>
    </w:p>
    <w:p w14:paraId="52AA22CE" w14:textId="7C882E1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_Toc186725996 \h </w:instrText>
      </w:r>
      <w:r>
        <w:rPr>
          <w:noProof/>
        </w:rPr>
      </w:r>
      <w:r>
        <w:rPr>
          <w:noProof/>
        </w:rPr>
        <w:fldChar w:fldCharType="separate"/>
      </w:r>
      <w:r>
        <w:rPr>
          <w:noProof/>
        </w:rPr>
        <w:t>117</w:t>
      </w:r>
      <w:r>
        <w:rPr>
          <w:noProof/>
        </w:rPr>
        <w:fldChar w:fldCharType="end"/>
      </w:r>
    </w:p>
    <w:p w14:paraId="64060AF5" w14:textId="6E8B357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_Toc186725997 \h </w:instrText>
      </w:r>
      <w:r>
        <w:rPr>
          <w:noProof/>
        </w:rPr>
      </w:r>
      <w:r>
        <w:rPr>
          <w:noProof/>
        </w:rPr>
        <w:fldChar w:fldCharType="separate"/>
      </w:r>
      <w:r>
        <w:rPr>
          <w:noProof/>
        </w:rPr>
        <w:t>117</w:t>
      </w:r>
      <w:r>
        <w:rPr>
          <w:noProof/>
        </w:rPr>
        <w:fldChar w:fldCharType="end"/>
      </w:r>
    </w:p>
    <w:p w14:paraId="56DF35D7" w14:textId="048DB73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_Toc186725998 \h </w:instrText>
      </w:r>
      <w:r>
        <w:rPr>
          <w:noProof/>
        </w:rPr>
      </w:r>
      <w:r>
        <w:rPr>
          <w:noProof/>
        </w:rPr>
        <w:fldChar w:fldCharType="separate"/>
      </w:r>
      <w:r>
        <w:rPr>
          <w:noProof/>
        </w:rPr>
        <w:t>117</w:t>
      </w:r>
      <w:r>
        <w:rPr>
          <w:noProof/>
        </w:rPr>
        <w:fldChar w:fldCharType="end"/>
      </w:r>
    </w:p>
    <w:p w14:paraId="4C2154F8" w14:textId="77CDABC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_Toc186725999 \h </w:instrText>
      </w:r>
      <w:r>
        <w:rPr>
          <w:noProof/>
        </w:rPr>
      </w:r>
      <w:r>
        <w:rPr>
          <w:noProof/>
        </w:rPr>
        <w:fldChar w:fldCharType="separate"/>
      </w:r>
      <w:r>
        <w:rPr>
          <w:noProof/>
        </w:rPr>
        <w:t>118</w:t>
      </w:r>
      <w:r>
        <w:rPr>
          <w:noProof/>
        </w:rPr>
        <w:fldChar w:fldCharType="end"/>
      </w:r>
    </w:p>
    <w:p w14:paraId="35C57C18" w14:textId="3C9C65B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fldLock="1"/>
      </w:r>
      <w:r>
        <w:rPr>
          <w:noProof/>
        </w:rPr>
        <w:instrText xml:space="preserve"> PAGEREF _Toc186726000 \h </w:instrText>
      </w:r>
      <w:r>
        <w:rPr>
          <w:noProof/>
        </w:rPr>
      </w:r>
      <w:r>
        <w:rPr>
          <w:noProof/>
        </w:rPr>
        <w:fldChar w:fldCharType="separate"/>
      </w:r>
      <w:r>
        <w:rPr>
          <w:noProof/>
        </w:rPr>
        <w:t>118</w:t>
      </w:r>
      <w:r>
        <w:rPr>
          <w:noProof/>
        </w:rPr>
        <w:fldChar w:fldCharType="end"/>
      </w:r>
    </w:p>
    <w:p w14:paraId="743681ED" w14:textId="17921F1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fldLock="1"/>
      </w:r>
      <w:r>
        <w:rPr>
          <w:noProof/>
        </w:rPr>
        <w:instrText xml:space="preserve"> PAGEREF _Toc186726001 \h </w:instrText>
      </w:r>
      <w:r>
        <w:rPr>
          <w:noProof/>
        </w:rPr>
      </w:r>
      <w:r>
        <w:rPr>
          <w:noProof/>
        </w:rPr>
        <w:fldChar w:fldCharType="separate"/>
      </w:r>
      <w:r>
        <w:rPr>
          <w:noProof/>
        </w:rPr>
        <w:t>118</w:t>
      </w:r>
      <w:r>
        <w:rPr>
          <w:noProof/>
        </w:rPr>
        <w:fldChar w:fldCharType="end"/>
      </w:r>
    </w:p>
    <w:p w14:paraId="6A235FCD" w14:textId="64A6DCA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fldLock="1"/>
      </w:r>
      <w:r>
        <w:rPr>
          <w:noProof/>
        </w:rPr>
        <w:instrText xml:space="preserve"> PAGEREF _Toc186726002 \h </w:instrText>
      </w:r>
      <w:r>
        <w:rPr>
          <w:noProof/>
        </w:rPr>
      </w:r>
      <w:r>
        <w:rPr>
          <w:noProof/>
        </w:rPr>
        <w:fldChar w:fldCharType="separate"/>
      </w:r>
      <w:r>
        <w:rPr>
          <w:noProof/>
        </w:rPr>
        <w:t>118</w:t>
      </w:r>
      <w:r>
        <w:rPr>
          <w:noProof/>
        </w:rPr>
        <w:fldChar w:fldCharType="end"/>
      </w:r>
    </w:p>
    <w:p w14:paraId="6A1F1B4E" w14:textId="0156C98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fldLock="1"/>
      </w:r>
      <w:r>
        <w:rPr>
          <w:noProof/>
        </w:rPr>
        <w:instrText xml:space="preserve"> PAGEREF _Toc186726003 \h </w:instrText>
      </w:r>
      <w:r>
        <w:rPr>
          <w:noProof/>
        </w:rPr>
      </w:r>
      <w:r>
        <w:rPr>
          <w:noProof/>
        </w:rPr>
        <w:fldChar w:fldCharType="separate"/>
      </w:r>
      <w:r>
        <w:rPr>
          <w:noProof/>
        </w:rPr>
        <w:t>118</w:t>
      </w:r>
      <w:r>
        <w:rPr>
          <w:noProof/>
        </w:rPr>
        <w:fldChar w:fldCharType="end"/>
      </w:r>
    </w:p>
    <w:p w14:paraId="46676563" w14:textId="20265176"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_Toc186726004 \h </w:instrText>
      </w:r>
      <w:r>
        <w:rPr>
          <w:noProof/>
        </w:rPr>
      </w:r>
      <w:r>
        <w:rPr>
          <w:noProof/>
        </w:rPr>
        <w:fldChar w:fldCharType="separate"/>
      </w:r>
      <w:r>
        <w:rPr>
          <w:noProof/>
        </w:rPr>
        <w:t>120</w:t>
      </w:r>
      <w:r>
        <w:rPr>
          <w:noProof/>
        </w:rPr>
        <w:fldChar w:fldCharType="end"/>
      </w:r>
    </w:p>
    <w:p w14:paraId="07A96FF1" w14:textId="222B480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_Toc186726005 \h </w:instrText>
      </w:r>
      <w:r>
        <w:rPr>
          <w:noProof/>
        </w:rPr>
      </w:r>
      <w:r>
        <w:rPr>
          <w:noProof/>
        </w:rPr>
        <w:fldChar w:fldCharType="separate"/>
      </w:r>
      <w:r>
        <w:rPr>
          <w:noProof/>
        </w:rPr>
        <w:t>120</w:t>
      </w:r>
      <w:r>
        <w:rPr>
          <w:noProof/>
        </w:rPr>
        <w:fldChar w:fldCharType="end"/>
      </w:r>
    </w:p>
    <w:p w14:paraId="0A383663" w14:textId="3BA40D35"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_Toc186726006 \h </w:instrText>
      </w:r>
      <w:r>
        <w:rPr>
          <w:noProof/>
        </w:rPr>
      </w:r>
      <w:r>
        <w:rPr>
          <w:noProof/>
        </w:rPr>
        <w:fldChar w:fldCharType="separate"/>
      </w:r>
      <w:r>
        <w:rPr>
          <w:noProof/>
        </w:rPr>
        <w:t>123</w:t>
      </w:r>
      <w:r>
        <w:rPr>
          <w:noProof/>
        </w:rPr>
        <w:fldChar w:fldCharType="end"/>
      </w:r>
    </w:p>
    <w:p w14:paraId="298B3288" w14:textId="2297EEE5"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_Toc186726007 \h </w:instrText>
      </w:r>
      <w:r>
        <w:rPr>
          <w:noProof/>
        </w:rPr>
      </w:r>
      <w:r>
        <w:rPr>
          <w:noProof/>
        </w:rPr>
        <w:fldChar w:fldCharType="separate"/>
      </w:r>
      <w:r>
        <w:rPr>
          <w:noProof/>
        </w:rPr>
        <w:t>128</w:t>
      </w:r>
      <w:r>
        <w:rPr>
          <w:noProof/>
        </w:rPr>
        <w:fldChar w:fldCharType="end"/>
      </w:r>
    </w:p>
    <w:p w14:paraId="5C1E5895" w14:textId="3532BEF6"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_Toc186726008 \h </w:instrText>
      </w:r>
      <w:r>
        <w:rPr>
          <w:noProof/>
        </w:rPr>
      </w:r>
      <w:r>
        <w:rPr>
          <w:noProof/>
        </w:rPr>
        <w:fldChar w:fldCharType="separate"/>
      </w:r>
      <w:r>
        <w:rPr>
          <w:noProof/>
        </w:rPr>
        <w:t>128</w:t>
      </w:r>
      <w:r>
        <w:rPr>
          <w:noProof/>
        </w:rPr>
        <w:fldChar w:fldCharType="end"/>
      </w:r>
    </w:p>
    <w:p w14:paraId="1339296B" w14:textId="4691F59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_Toc186726009 \h </w:instrText>
      </w:r>
      <w:r>
        <w:rPr>
          <w:noProof/>
        </w:rPr>
      </w:r>
      <w:r>
        <w:rPr>
          <w:noProof/>
        </w:rPr>
        <w:fldChar w:fldCharType="separate"/>
      </w:r>
      <w:r>
        <w:rPr>
          <w:noProof/>
        </w:rPr>
        <w:t>128</w:t>
      </w:r>
      <w:r>
        <w:rPr>
          <w:noProof/>
        </w:rPr>
        <w:fldChar w:fldCharType="end"/>
      </w:r>
    </w:p>
    <w:p w14:paraId="12F6A6D2" w14:textId="392CB56F"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_Toc186726010 \h </w:instrText>
      </w:r>
      <w:r>
        <w:rPr>
          <w:noProof/>
        </w:rPr>
      </w:r>
      <w:r>
        <w:rPr>
          <w:noProof/>
        </w:rPr>
        <w:fldChar w:fldCharType="separate"/>
      </w:r>
      <w:r>
        <w:rPr>
          <w:noProof/>
        </w:rPr>
        <w:t>129</w:t>
      </w:r>
      <w:r>
        <w:rPr>
          <w:noProof/>
        </w:rPr>
        <w:fldChar w:fldCharType="end"/>
      </w:r>
    </w:p>
    <w:p w14:paraId="1B6A7B91" w14:textId="32404F18"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fldLock="1"/>
      </w:r>
      <w:r>
        <w:rPr>
          <w:noProof/>
        </w:rPr>
        <w:instrText xml:space="preserve"> PAGEREF _Toc186726011 \h </w:instrText>
      </w:r>
      <w:r>
        <w:rPr>
          <w:noProof/>
        </w:rPr>
      </w:r>
      <w:r>
        <w:rPr>
          <w:noProof/>
        </w:rPr>
        <w:fldChar w:fldCharType="separate"/>
      </w:r>
      <w:r>
        <w:rPr>
          <w:noProof/>
        </w:rPr>
        <w:t>130</w:t>
      </w:r>
      <w:r>
        <w:rPr>
          <w:noProof/>
        </w:rPr>
        <w:fldChar w:fldCharType="end"/>
      </w:r>
    </w:p>
    <w:p w14:paraId="5F1322C5" w14:textId="7D62AFC6"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fldLock="1"/>
      </w:r>
      <w:r>
        <w:rPr>
          <w:noProof/>
        </w:rPr>
        <w:instrText xml:space="preserve"> PAGEREF _Toc186726012 \h </w:instrText>
      </w:r>
      <w:r>
        <w:rPr>
          <w:noProof/>
        </w:rPr>
      </w:r>
      <w:r>
        <w:rPr>
          <w:noProof/>
        </w:rPr>
        <w:fldChar w:fldCharType="separate"/>
      </w:r>
      <w:r>
        <w:rPr>
          <w:noProof/>
        </w:rPr>
        <w:t>131</w:t>
      </w:r>
      <w:r>
        <w:rPr>
          <w:noProof/>
        </w:rPr>
        <w:fldChar w:fldCharType="end"/>
      </w:r>
    </w:p>
    <w:p w14:paraId="7C29C923" w14:textId="15CA78A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fldLock="1"/>
      </w:r>
      <w:r>
        <w:rPr>
          <w:noProof/>
        </w:rPr>
        <w:instrText xml:space="preserve"> PAGEREF _Toc186726013 \h </w:instrText>
      </w:r>
      <w:r>
        <w:rPr>
          <w:noProof/>
        </w:rPr>
      </w:r>
      <w:r>
        <w:rPr>
          <w:noProof/>
        </w:rPr>
        <w:fldChar w:fldCharType="separate"/>
      </w:r>
      <w:r>
        <w:rPr>
          <w:noProof/>
        </w:rPr>
        <w:t>131</w:t>
      </w:r>
      <w:r>
        <w:rPr>
          <w:noProof/>
        </w:rPr>
        <w:fldChar w:fldCharType="end"/>
      </w:r>
    </w:p>
    <w:p w14:paraId="6A16414B" w14:textId="0D5B803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fldLock="1"/>
      </w:r>
      <w:r>
        <w:rPr>
          <w:noProof/>
        </w:rPr>
        <w:instrText xml:space="preserve"> PAGEREF _Toc186726014 \h </w:instrText>
      </w:r>
      <w:r>
        <w:rPr>
          <w:noProof/>
        </w:rPr>
      </w:r>
      <w:r>
        <w:rPr>
          <w:noProof/>
        </w:rPr>
        <w:fldChar w:fldCharType="separate"/>
      </w:r>
      <w:r>
        <w:rPr>
          <w:noProof/>
        </w:rPr>
        <w:t>131</w:t>
      </w:r>
      <w:r>
        <w:rPr>
          <w:noProof/>
        </w:rPr>
        <w:fldChar w:fldCharType="end"/>
      </w:r>
    </w:p>
    <w:p w14:paraId="72D3C491" w14:textId="653C4E6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fldLock="1"/>
      </w:r>
      <w:r>
        <w:rPr>
          <w:noProof/>
        </w:rPr>
        <w:instrText xml:space="preserve"> PAGEREF _Toc186726015 \h </w:instrText>
      </w:r>
      <w:r>
        <w:rPr>
          <w:noProof/>
        </w:rPr>
      </w:r>
      <w:r>
        <w:rPr>
          <w:noProof/>
        </w:rPr>
        <w:fldChar w:fldCharType="separate"/>
      </w:r>
      <w:r>
        <w:rPr>
          <w:noProof/>
        </w:rPr>
        <w:t>131</w:t>
      </w:r>
      <w:r>
        <w:rPr>
          <w:noProof/>
        </w:rPr>
        <w:fldChar w:fldCharType="end"/>
      </w:r>
    </w:p>
    <w:p w14:paraId="4128E536" w14:textId="6F983F0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fldLock="1"/>
      </w:r>
      <w:r>
        <w:rPr>
          <w:noProof/>
        </w:rPr>
        <w:instrText xml:space="preserve"> PAGEREF _Toc186726016 \h </w:instrText>
      </w:r>
      <w:r>
        <w:rPr>
          <w:noProof/>
        </w:rPr>
      </w:r>
      <w:r>
        <w:rPr>
          <w:noProof/>
        </w:rPr>
        <w:fldChar w:fldCharType="separate"/>
      </w:r>
      <w:r>
        <w:rPr>
          <w:noProof/>
        </w:rPr>
        <w:t>132</w:t>
      </w:r>
      <w:r>
        <w:rPr>
          <w:noProof/>
        </w:rPr>
        <w:fldChar w:fldCharType="end"/>
      </w:r>
    </w:p>
    <w:p w14:paraId="58EE303E" w14:textId="32EFA24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sidRPr="008E3328">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8E3328">
        <w:rPr>
          <w:rFonts w:eastAsiaTheme="minorEastAsia"/>
          <w:noProof/>
        </w:rPr>
        <w:t xml:space="preserve">Type: </w:t>
      </w:r>
      <w:r w:rsidRPr="008E3328">
        <w:rPr>
          <w:rFonts w:eastAsiaTheme="minorEastAsia"/>
          <w:noProof/>
          <w:lang w:eastAsia="zh-CN"/>
        </w:rPr>
        <w:t>CellIdNidInfo</w:t>
      </w:r>
      <w:r>
        <w:rPr>
          <w:noProof/>
        </w:rPr>
        <w:tab/>
      </w:r>
      <w:r>
        <w:rPr>
          <w:noProof/>
        </w:rPr>
        <w:fldChar w:fldCharType="begin" w:fldLock="1"/>
      </w:r>
      <w:r>
        <w:rPr>
          <w:noProof/>
        </w:rPr>
        <w:instrText xml:space="preserve"> PAGEREF _Toc186726017 \h </w:instrText>
      </w:r>
      <w:r>
        <w:rPr>
          <w:noProof/>
        </w:rPr>
      </w:r>
      <w:r>
        <w:rPr>
          <w:noProof/>
        </w:rPr>
        <w:fldChar w:fldCharType="separate"/>
      </w:r>
      <w:r>
        <w:rPr>
          <w:noProof/>
        </w:rPr>
        <w:t>132</w:t>
      </w:r>
      <w:r>
        <w:rPr>
          <w:noProof/>
        </w:rPr>
        <w:fldChar w:fldCharType="end"/>
      </w:r>
    </w:p>
    <w:p w14:paraId="44BD9C61" w14:textId="7A70776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sidRPr="008E3328">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8E3328">
        <w:rPr>
          <w:rFonts w:eastAsiaTheme="minorEastAsia"/>
          <w:noProof/>
        </w:rPr>
        <w:t xml:space="preserve">Type: </w:t>
      </w:r>
      <w:r w:rsidRPr="008E3328">
        <w:rPr>
          <w:rFonts w:eastAsiaTheme="minorEastAsia"/>
          <w:noProof/>
          <w:lang w:eastAsia="zh-CN"/>
        </w:rPr>
        <w:t>CellIdNid</w:t>
      </w:r>
      <w:r>
        <w:rPr>
          <w:noProof/>
        </w:rPr>
        <w:tab/>
      </w:r>
      <w:r>
        <w:rPr>
          <w:noProof/>
        </w:rPr>
        <w:fldChar w:fldCharType="begin" w:fldLock="1"/>
      </w:r>
      <w:r>
        <w:rPr>
          <w:noProof/>
        </w:rPr>
        <w:instrText xml:space="preserve"> PAGEREF _Toc186726018 \h </w:instrText>
      </w:r>
      <w:r>
        <w:rPr>
          <w:noProof/>
        </w:rPr>
      </w:r>
      <w:r>
        <w:rPr>
          <w:noProof/>
        </w:rPr>
        <w:fldChar w:fldCharType="separate"/>
      </w:r>
      <w:r>
        <w:rPr>
          <w:noProof/>
        </w:rPr>
        <w:t>132</w:t>
      </w:r>
      <w:r>
        <w:rPr>
          <w:noProof/>
        </w:rPr>
        <w:fldChar w:fldCharType="end"/>
      </w:r>
    </w:p>
    <w:p w14:paraId="3925179F" w14:textId="4446A51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sidRPr="008E3328">
        <w:rPr>
          <w:rFonts w:eastAsiaTheme="minorEastAsia"/>
          <w:noProof/>
        </w:rPr>
        <w:t>5.6.4.</w:t>
      </w:r>
      <w:r w:rsidRPr="008E3328">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8E3328">
        <w:rPr>
          <w:rFonts w:eastAsiaTheme="minorEastAsia"/>
          <w:noProof/>
        </w:rPr>
        <w:t xml:space="preserve">Type: </w:t>
      </w:r>
      <w:r w:rsidRPr="008E3328">
        <w:rPr>
          <w:rFonts w:eastAsiaTheme="minorEastAsia"/>
          <w:noProof/>
          <w:lang w:eastAsia="zh-CN"/>
        </w:rPr>
        <w:t>TacNidInfo</w:t>
      </w:r>
      <w:r>
        <w:rPr>
          <w:noProof/>
        </w:rPr>
        <w:tab/>
      </w:r>
      <w:r>
        <w:rPr>
          <w:noProof/>
        </w:rPr>
        <w:fldChar w:fldCharType="begin" w:fldLock="1"/>
      </w:r>
      <w:r>
        <w:rPr>
          <w:noProof/>
        </w:rPr>
        <w:instrText xml:space="preserve"> PAGEREF _Toc186726019 \h </w:instrText>
      </w:r>
      <w:r>
        <w:rPr>
          <w:noProof/>
        </w:rPr>
      </w:r>
      <w:r>
        <w:rPr>
          <w:noProof/>
        </w:rPr>
        <w:fldChar w:fldCharType="separate"/>
      </w:r>
      <w:r>
        <w:rPr>
          <w:noProof/>
        </w:rPr>
        <w:t>132</w:t>
      </w:r>
      <w:r>
        <w:rPr>
          <w:noProof/>
        </w:rPr>
        <w:fldChar w:fldCharType="end"/>
      </w:r>
    </w:p>
    <w:p w14:paraId="5F07F531" w14:textId="01C1129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sidRPr="008E3328">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8E3328">
        <w:rPr>
          <w:rFonts w:eastAsiaTheme="minorEastAsia"/>
          <w:noProof/>
        </w:rPr>
        <w:t xml:space="preserve">Type: </w:t>
      </w:r>
      <w:r w:rsidRPr="008E3328">
        <w:rPr>
          <w:rFonts w:eastAsiaTheme="minorEastAsia"/>
          <w:noProof/>
          <w:lang w:eastAsia="zh-CN"/>
        </w:rPr>
        <w:t>TacNid</w:t>
      </w:r>
      <w:r>
        <w:rPr>
          <w:noProof/>
        </w:rPr>
        <w:tab/>
      </w:r>
      <w:r>
        <w:rPr>
          <w:noProof/>
        </w:rPr>
        <w:fldChar w:fldCharType="begin" w:fldLock="1"/>
      </w:r>
      <w:r>
        <w:rPr>
          <w:noProof/>
        </w:rPr>
        <w:instrText xml:space="preserve"> PAGEREF _Toc186726020 \h </w:instrText>
      </w:r>
      <w:r>
        <w:rPr>
          <w:noProof/>
        </w:rPr>
      </w:r>
      <w:r>
        <w:rPr>
          <w:noProof/>
        </w:rPr>
        <w:fldChar w:fldCharType="separate"/>
      </w:r>
      <w:r>
        <w:rPr>
          <w:noProof/>
        </w:rPr>
        <w:t>132</w:t>
      </w:r>
      <w:r>
        <w:rPr>
          <w:noProof/>
        </w:rPr>
        <w:fldChar w:fldCharType="end"/>
      </w:r>
    </w:p>
    <w:p w14:paraId="4F564F1D" w14:textId="29158515"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5.6.4.17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fldLock="1"/>
      </w:r>
      <w:r>
        <w:rPr>
          <w:noProof/>
        </w:rPr>
        <w:instrText xml:space="preserve"> PAGEREF _Toc186726021 \h </w:instrText>
      </w:r>
      <w:r>
        <w:rPr>
          <w:noProof/>
        </w:rPr>
      </w:r>
      <w:r>
        <w:rPr>
          <w:noProof/>
        </w:rPr>
        <w:fldChar w:fldCharType="separate"/>
      </w:r>
      <w:r>
        <w:rPr>
          <w:noProof/>
        </w:rPr>
        <w:t>133</w:t>
      </w:r>
      <w:r>
        <w:rPr>
          <w:noProof/>
        </w:rPr>
        <w:fldChar w:fldCharType="end"/>
      </w:r>
    </w:p>
    <w:p w14:paraId="3D25DE1B" w14:textId="02FB88B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5.6.4.18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fldLock="1"/>
      </w:r>
      <w:r>
        <w:rPr>
          <w:noProof/>
        </w:rPr>
        <w:instrText xml:space="preserve"> PAGEREF _Toc186726022 \h </w:instrText>
      </w:r>
      <w:r>
        <w:rPr>
          <w:noProof/>
        </w:rPr>
      </w:r>
      <w:r>
        <w:rPr>
          <w:noProof/>
        </w:rPr>
        <w:fldChar w:fldCharType="separate"/>
      </w:r>
      <w:r>
        <w:rPr>
          <w:noProof/>
        </w:rPr>
        <w:t>133</w:t>
      </w:r>
      <w:r>
        <w:rPr>
          <w:noProof/>
        </w:rPr>
        <w:fldChar w:fldCharType="end"/>
      </w:r>
    </w:p>
    <w:p w14:paraId="70C69217" w14:textId="7927039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5.6.4.19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fldLock="1"/>
      </w:r>
      <w:r>
        <w:rPr>
          <w:noProof/>
        </w:rPr>
        <w:instrText xml:space="preserve"> PAGEREF _Toc186726023 \h </w:instrText>
      </w:r>
      <w:r>
        <w:rPr>
          <w:noProof/>
        </w:rPr>
      </w:r>
      <w:r>
        <w:rPr>
          <w:noProof/>
        </w:rPr>
        <w:fldChar w:fldCharType="separate"/>
      </w:r>
      <w:r>
        <w:rPr>
          <w:noProof/>
        </w:rPr>
        <w:t>133</w:t>
      </w:r>
      <w:r>
        <w:rPr>
          <w:noProof/>
        </w:rPr>
        <w:fldChar w:fldCharType="end"/>
      </w:r>
    </w:p>
    <w:p w14:paraId="0CDF65DC" w14:textId="1601D8F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5.6.4.20</w:t>
      </w:r>
      <w:r>
        <w:rPr>
          <w:rFonts w:asciiTheme="minorHAnsi" w:eastAsiaTheme="minorEastAsia"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fldLock="1"/>
      </w:r>
      <w:r>
        <w:rPr>
          <w:noProof/>
        </w:rPr>
        <w:instrText xml:space="preserve"> PAGEREF _Toc186726024 \h </w:instrText>
      </w:r>
      <w:r>
        <w:rPr>
          <w:noProof/>
        </w:rPr>
      </w:r>
      <w:r>
        <w:rPr>
          <w:noProof/>
        </w:rPr>
        <w:fldChar w:fldCharType="separate"/>
      </w:r>
      <w:r>
        <w:rPr>
          <w:noProof/>
        </w:rPr>
        <w:t>133</w:t>
      </w:r>
      <w:r>
        <w:rPr>
          <w:noProof/>
        </w:rPr>
        <w:fldChar w:fldCharType="end"/>
      </w:r>
    </w:p>
    <w:p w14:paraId="715352CE" w14:textId="41710978" w:rsidR="007D0C7D" w:rsidRDefault="007D0C7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_Toc186726025 \h </w:instrText>
      </w:r>
      <w:r>
        <w:rPr>
          <w:noProof/>
        </w:rPr>
      </w:r>
      <w:r>
        <w:rPr>
          <w:noProof/>
        </w:rPr>
        <w:fldChar w:fldCharType="separate"/>
      </w:r>
      <w:r>
        <w:rPr>
          <w:noProof/>
        </w:rPr>
        <w:t>134</w:t>
      </w:r>
      <w:r>
        <w:rPr>
          <w:noProof/>
        </w:rPr>
        <w:fldChar w:fldCharType="end"/>
      </w:r>
    </w:p>
    <w:p w14:paraId="249C9748" w14:textId="485B034D"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_Toc186726026 \h </w:instrText>
      </w:r>
      <w:r>
        <w:rPr>
          <w:noProof/>
        </w:rPr>
      </w:r>
      <w:r>
        <w:rPr>
          <w:noProof/>
        </w:rPr>
        <w:fldChar w:fldCharType="separate"/>
      </w:r>
      <w:r>
        <w:rPr>
          <w:noProof/>
        </w:rPr>
        <w:t>134</w:t>
      </w:r>
      <w:r>
        <w:rPr>
          <w:noProof/>
        </w:rPr>
        <w:fldChar w:fldCharType="end"/>
      </w:r>
    </w:p>
    <w:p w14:paraId="2664751B" w14:textId="251FA877"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_Toc186726027 \h </w:instrText>
      </w:r>
      <w:r>
        <w:rPr>
          <w:noProof/>
        </w:rPr>
      </w:r>
      <w:r>
        <w:rPr>
          <w:noProof/>
        </w:rPr>
        <w:fldChar w:fldCharType="separate"/>
      </w:r>
      <w:r>
        <w:rPr>
          <w:noProof/>
        </w:rPr>
        <w:t>134</w:t>
      </w:r>
      <w:r>
        <w:rPr>
          <w:noProof/>
        </w:rPr>
        <w:fldChar w:fldCharType="end"/>
      </w:r>
    </w:p>
    <w:p w14:paraId="76ED5F60" w14:textId="0063D65E"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_Toc186726028 \h </w:instrText>
      </w:r>
      <w:r>
        <w:rPr>
          <w:noProof/>
        </w:rPr>
      </w:r>
      <w:r>
        <w:rPr>
          <w:noProof/>
        </w:rPr>
        <w:fldChar w:fldCharType="separate"/>
      </w:r>
      <w:r>
        <w:rPr>
          <w:noProof/>
        </w:rPr>
        <w:t>134</w:t>
      </w:r>
      <w:r>
        <w:rPr>
          <w:noProof/>
        </w:rPr>
        <w:fldChar w:fldCharType="end"/>
      </w:r>
    </w:p>
    <w:p w14:paraId="0B70EC86" w14:textId="3D052E9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8E3328">
        <w:rPr>
          <w:noProof/>
          <w:lang w:val="en-US"/>
        </w:rPr>
        <w:t>RoamingOdb</w:t>
      </w:r>
      <w:r>
        <w:rPr>
          <w:noProof/>
        </w:rPr>
        <w:tab/>
      </w:r>
      <w:r>
        <w:rPr>
          <w:noProof/>
        </w:rPr>
        <w:fldChar w:fldCharType="begin" w:fldLock="1"/>
      </w:r>
      <w:r>
        <w:rPr>
          <w:noProof/>
        </w:rPr>
        <w:instrText xml:space="preserve"> PAGEREF _Toc186726029 \h </w:instrText>
      </w:r>
      <w:r>
        <w:rPr>
          <w:noProof/>
        </w:rPr>
      </w:r>
      <w:r>
        <w:rPr>
          <w:noProof/>
        </w:rPr>
        <w:fldChar w:fldCharType="separate"/>
      </w:r>
      <w:r>
        <w:rPr>
          <w:noProof/>
        </w:rPr>
        <w:t>134</w:t>
      </w:r>
      <w:r>
        <w:rPr>
          <w:noProof/>
        </w:rPr>
        <w:fldChar w:fldCharType="end"/>
      </w:r>
    </w:p>
    <w:p w14:paraId="062E93E5" w14:textId="26ED727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8E3328">
        <w:rPr>
          <w:noProof/>
          <w:lang w:val="en-US"/>
        </w:rPr>
        <w:t>OdbPacketServices</w:t>
      </w:r>
      <w:r>
        <w:rPr>
          <w:noProof/>
        </w:rPr>
        <w:tab/>
      </w:r>
      <w:r>
        <w:rPr>
          <w:noProof/>
        </w:rPr>
        <w:fldChar w:fldCharType="begin" w:fldLock="1"/>
      </w:r>
      <w:r>
        <w:rPr>
          <w:noProof/>
        </w:rPr>
        <w:instrText xml:space="preserve"> PAGEREF _Toc186726030 \h </w:instrText>
      </w:r>
      <w:r>
        <w:rPr>
          <w:noProof/>
        </w:rPr>
      </w:r>
      <w:r>
        <w:rPr>
          <w:noProof/>
        </w:rPr>
        <w:fldChar w:fldCharType="separate"/>
      </w:r>
      <w:r>
        <w:rPr>
          <w:noProof/>
        </w:rPr>
        <w:t>134</w:t>
      </w:r>
      <w:r>
        <w:rPr>
          <w:noProof/>
        </w:rPr>
        <w:fldChar w:fldCharType="end"/>
      </w:r>
    </w:p>
    <w:p w14:paraId="43EC690B" w14:textId="5D6A7DB5"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_Toc186726031 \h </w:instrText>
      </w:r>
      <w:r>
        <w:rPr>
          <w:noProof/>
        </w:rPr>
      </w:r>
      <w:r>
        <w:rPr>
          <w:noProof/>
        </w:rPr>
        <w:fldChar w:fldCharType="separate"/>
      </w:r>
      <w:r>
        <w:rPr>
          <w:noProof/>
        </w:rPr>
        <w:t>134</w:t>
      </w:r>
      <w:r>
        <w:rPr>
          <w:noProof/>
        </w:rPr>
        <w:fldChar w:fldCharType="end"/>
      </w:r>
    </w:p>
    <w:p w14:paraId="5F86B551" w14:textId="72AD2F4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E3328">
        <w:rPr>
          <w:noProof/>
          <w:lang w:val="en-US"/>
        </w:rPr>
        <w:t>OdbData</w:t>
      </w:r>
      <w:r>
        <w:rPr>
          <w:noProof/>
        </w:rPr>
        <w:tab/>
      </w:r>
      <w:r>
        <w:rPr>
          <w:noProof/>
        </w:rPr>
        <w:fldChar w:fldCharType="begin" w:fldLock="1"/>
      </w:r>
      <w:r>
        <w:rPr>
          <w:noProof/>
        </w:rPr>
        <w:instrText xml:space="preserve"> PAGEREF _Toc186726032 \h </w:instrText>
      </w:r>
      <w:r>
        <w:rPr>
          <w:noProof/>
        </w:rPr>
      </w:r>
      <w:r>
        <w:rPr>
          <w:noProof/>
        </w:rPr>
        <w:fldChar w:fldCharType="separate"/>
      </w:r>
      <w:r>
        <w:rPr>
          <w:noProof/>
        </w:rPr>
        <w:t>134</w:t>
      </w:r>
      <w:r>
        <w:rPr>
          <w:noProof/>
        </w:rPr>
        <w:fldChar w:fldCharType="end"/>
      </w:r>
    </w:p>
    <w:p w14:paraId="4DE6DAF6" w14:textId="6C202637" w:rsidR="007D0C7D" w:rsidRDefault="007D0C7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_Toc186726033 \h </w:instrText>
      </w:r>
      <w:r>
        <w:rPr>
          <w:noProof/>
        </w:rPr>
      </w:r>
      <w:r>
        <w:rPr>
          <w:noProof/>
        </w:rPr>
        <w:fldChar w:fldCharType="separate"/>
      </w:r>
      <w:r>
        <w:rPr>
          <w:noProof/>
        </w:rPr>
        <w:t>135</w:t>
      </w:r>
      <w:r>
        <w:rPr>
          <w:noProof/>
        </w:rPr>
        <w:fldChar w:fldCharType="end"/>
      </w:r>
    </w:p>
    <w:p w14:paraId="2C6AF6D8" w14:textId="07EDDC3E"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_Toc186726034 \h </w:instrText>
      </w:r>
      <w:r>
        <w:rPr>
          <w:noProof/>
        </w:rPr>
      </w:r>
      <w:r>
        <w:rPr>
          <w:noProof/>
        </w:rPr>
        <w:fldChar w:fldCharType="separate"/>
      </w:r>
      <w:r>
        <w:rPr>
          <w:noProof/>
        </w:rPr>
        <w:t>135</w:t>
      </w:r>
      <w:r>
        <w:rPr>
          <w:noProof/>
        </w:rPr>
        <w:fldChar w:fldCharType="end"/>
      </w:r>
    </w:p>
    <w:p w14:paraId="1E8C9064" w14:textId="24184489"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_Toc186726035 \h </w:instrText>
      </w:r>
      <w:r>
        <w:rPr>
          <w:noProof/>
        </w:rPr>
      </w:r>
      <w:r>
        <w:rPr>
          <w:noProof/>
        </w:rPr>
        <w:fldChar w:fldCharType="separate"/>
      </w:r>
      <w:r>
        <w:rPr>
          <w:noProof/>
        </w:rPr>
        <w:t>135</w:t>
      </w:r>
      <w:r>
        <w:rPr>
          <w:noProof/>
        </w:rPr>
        <w:fldChar w:fldCharType="end"/>
      </w:r>
    </w:p>
    <w:p w14:paraId="118C1097" w14:textId="7765BF93"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_Toc186726036 \h </w:instrText>
      </w:r>
      <w:r>
        <w:rPr>
          <w:noProof/>
        </w:rPr>
      </w:r>
      <w:r>
        <w:rPr>
          <w:noProof/>
        </w:rPr>
        <w:fldChar w:fldCharType="separate"/>
      </w:r>
      <w:r>
        <w:rPr>
          <w:noProof/>
        </w:rPr>
        <w:t>135</w:t>
      </w:r>
      <w:r>
        <w:rPr>
          <w:noProof/>
        </w:rPr>
        <w:fldChar w:fldCharType="end"/>
      </w:r>
    </w:p>
    <w:p w14:paraId="4565368A" w14:textId="6602DE91"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_Toc186726037 \h </w:instrText>
      </w:r>
      <w:r>
        <w:rPr>
          <w:noProof/>
        </w:rPr>
      </w:r>
      <w:r>
        <w:rPr>
          <w:noProof/>
        </w:rPr>
        <w:fldChar w:fldCharType="separate"/>
      </w:r>
      <w:r>
        <w:rPr>
          <w:noProof/>
        </w:rPr>
        <w:t>135</w:t>
      </w:r>
      <w:r>
        <w:rPr>
          <w:noProof/>
        </w:rPr>
        <w:fldChar w:fldCharType="end"/>
      </w:r>
    </w:p>
    <w:p w14:paraId="56EA2320" w14:textId="15AC6920"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_Toc186726038 \h </w:instrText>
      </w:r>
      <w:r>
        <w:rPr>
          <w:noProof/>
        </w:rPr>
      </w:r>
      <w:r>
        <w:rPr>
          <w:noProof/>
        </w:rPr>
        <w:fldChar w:fldCharType="separate"/>
      </w:r>
      <w:r>
        <w:rPr>
          <w:noProof/>
        </w:rPr>
        <w:t>135</w:t>
      </w:r>
      <w:r>
        <w:rPr>
          <w:noProof/>
        </w:rPr>
        <w:fldChar w:fldCharType="end"/>
      </w:r>
    </w:p>
    <w:p w14:paraId="6F52580A" w14:textId="1EB3DD1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_Toc186726039 \h </w:instrText>
      </w:r>
      <w:r>
        <w:rPr>
          <w:noProof/>
        </w:rPr>
      </w:r>
      <w:r>
        <w:rPr>
          <w:noProof/>
        </w:rPr>
        <w:fldChar w:fldCharType="separate"/>
      </w:r>
      <w:r>
        <w:rPr>
          <w:noProof/>
        </w:rPr>
        <w:t>136</w:t>
      </w:r>
      <w:r>
        <w:rPr>
          <w:noProof/>
        </w:rPr>
        <w:fldChar w:fldCharType="end"/>
      </w:r>
    </w:p>
    <w:p w14:paraId="45087A88" w14:textId="2BB53348"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_Toc186726040 \h </w:instrText>
      </w:r>
      <w:r>
        <w:rPr>
          <w:noProof/>
        </w:rPr>
      </w:r>
      <w:r>
        <w:rPr>
          <w:noProof/>
        </w:rPr>
        <w:fldChar w:fldCharType="separate"/>
      </w:r>
      <w:r>
        <w:rPr>
          <w:noProof/>
        </w:rPr>
        <w:t>136</w:t>
      </w:r>
      <w:r>
        <w:rPr>
          <w:noProof/>
        </w:rPr>
        <w:fldChar w:fldCharType="end"/>
      </w:r>
    </w:p>
    <w:p w14:paraId="715199D5" w14:textId="2E692CF0"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_Toc186726041 \h </w:instrText>
      </w:r>
      <w:r>
        <w:rPr>
          <w:noProof/>
        </w:rPr>
      </w:r>
      <w:r>
        <w:rPr>
          <w:noProof/>
        </w:rPr>
        <w:fldChar w:fldCharType="separate"/>
      </w:r>
      <w:r>
        <w:rPr>
          <w:noProof/>
        </w:rPr>
        <w:t>136</w:t>
      </w:r>
      <w:r>
        <w:rPr>
          <w:noProof/>
        </w:rPr>
        <w:fldChar w:fldCharType="end"/>
      </w:r>
    </w:p>
    <w:p w14:paraId="628765D4" w14:textId="3383F39C" w:rsidR="007D0C7D" w:rsidRDefault="007D0C7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_Toc186726042 \h </w:instrText>
      </w:r>
      <w:r>
        <w:rPr>
          <w:noProof/>
        </w:rPr>
      </w:r>
      <w:r>
        <w:rPr>
          <w:noProof/>
        </w:rPr>
        <w:fldChar w:fldCharType="separate"/>
      </w:r>
      <w:r>
        <w:rPr>
          <w:noProof/>
        </w:rPr>
        <w:t>136</w:t>
      </w:r>
      <w:r>
        <w:rPr>
          <w:noProof/>
        </w:rPr>
        <w:fldChar w:fldCharType="end"/>
      </w:r>
    </w:p>
    <w:p w14:paraId="7F5A741E" w14:textId="1B6674EE"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_Toc186726043 \h </w:instrText>
      </w:r>
      <w:r>
        <w:rPr>
          <w:noProof/>
        </w:rPr>
      </w:r>
      <w:r>
        <w:rPr>
          <w:noProof/>
        </w:rPr>
        <w:fldChar w:fldCharType="separate"/>
      </w:r>
      <w:r>
        <w:rPr>
          <w:noProof/>
        </w:rPr>
        <w:t>136</w:t>
      </w:r>
      <w:r>
        <w:rPr>
          <w:noProof/>
        </w:rPr>
        <w:fldChar w:fldCharType="end"/>
      </w:r>
    </w:p>
    <w:p w14:paraId="4C2597A3" w14:textId="4FDCA275"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_Toc186726044 \h </w:instrText>
      </w:r>
      <w:r>
        <w:rPr>
          <w:noProof/>
        </w:rPr>
      </w:r>
      <w:r>
        <w:rPr>
          <w:noProof/>
        </w:rPr>
        <w:fldChar w:fldCharType="separate"/>
      </w:r>
      <w:r>
        <w:rPr>
          <w:noProof/>
        </w:rPr>
        <w:t>136</w:t>
      </w:r>
      <w:r>
        <w:rPr>
          <w:noProof/>
        </w:rPr>
        <w:fldChar w:fldCharType="end"/>
      </w:r>
    </w:p>
    <w:p w14:paraId="5937220D" w14:textId="34A380C3"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_Toc186726045 \h </w:instrText>
      </w:r>
      <w:r>
        <w:rPr>
          <w:noProof/>
        </w:rPr>
      </w:r>
      <w:r>
        <w:rPr>
          <w:noProof/>
        </w:rPr>
        <w:fldChar w:fldCharType="separate"/>
      </w:r>
      <w:r>
        <w:rPr>
          <w:noProof/>
        </w:rPr>
        <w:t>137</w:t>
      </w:r>
      <w:r>
        <w:rPr>
          <w:noProof/>
        </w:rPr>
        <w:fldChar w:fldCharType="end"/>
      </w:r>
    </w:p>
    <w:p w14:paraId="332244C2" w14:textId="1BF4DE9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_Toc186726046 \h </w:instrText>
      </w:r>
      <w:r>
        <w:rPr>
          <w:noProof/>
        </w:rPr>
      </w:r>
      <w:r>
        <w:rPr>
          <w:noProof/>
        </w:rPr>
        <w:fldChar w:fldCharType="separate"/>
      </w:r>
      <w:r>
        <w:rPr>
          <w:noProof/>
        </w:rPr>
        <w:t>137</w:t>
      </w:r>
      <w:r>
        <w:rPr>
          <w:noProof/>
        </w:rPr>
        <w:fldChar w:fldCharType="end"/>
      </w:r>
    </w:p>
    <w:p w14:paraId="44B49FDE" w14:textId="50C791D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_Toc186726047 \h </w:instrText>
      </w:r>
      <w:r>
        <w:rPr>
          <w:noProof/>
        </w:rPr>
      </w:r>
      <w:r>
        <w:rPr>
          <w:noProof/>
        </w:rPr>
        <w:fldChar w:fldCharType="separate"/>
      </w:r>
      <w:r>
        <w:rPr>
          <w:noProof/>
        </w:rPr>
        <w:t>137</w:t>
      </w:r>
      <w:r>
        <w:rPr>
          <w:noProof/>
        </w:rPr>
        <w:fldChar w:fldCharType="end"/>
      </w:r>
    </w:p>
    <w:p w14:paraId="6065D5DF" w14:textId="1F03AA4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_Toc186726048 \h </w:instrText>
      </w:r>
      <w:r>
        <w:rPr>
          <w:noProof/>
        </w:rPr>
      </w:r>
      <w:r>
        <w:rPr>
          <w:noProof/>
        </w:rPr>
        <w:fldChar w:fldCharType="separate"/>
      </w:r>
      <w:r>
        <w:rPr>
          <w:noProof/>
        </w:rPr>
        <w:t>138</w:t>
      </w:r>
      <w:r>
        <w:rPr>
          <w:noProof/>
        </w:rPr>
        <w:fldChar w:fldCharType="end"/>
      </w:r>
    </w:p>
    <w:p w14:paraId="3DCABE21" w14:textId="01513D1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_Toc186726049 \h </w:instrText>
      </w:r>
      <w:r>
        <w:rPr>
          <w:noProof/>
        </w:rPr>
      </w:r>
      <w:r>
        <w:rPr>
          <w:noProof/>
        </w:rPr>
        <w:fldChar w:fldCharType="separate"/>
      </w:r>
      <w:r>
        <w:rPr>
          <w:noProof/>
        </w:rPr>
        <w:t>138</w:t>
      </w:r>
      <w:r>
        <w:rPr>
          <w:noProof/>
        </w:rPr>
        <w:fldChar w:fldCharType="end"/>
      </w:r>
    </w:p>
    <w:p w14:paraId="25ECC3F8" w14:textId="5C23426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fldLock="1"/>
      </w:r>
      <w:r>
        <w:rPr>
          <w:noProof/>
        </w:rPr>
        <w:instrText xml:space="preserve"> PAGEREF _Toc186726050 \h </w:instrText>
      </w:r>
      <w:r>
        <w:rPr>
          <w:noProof/>
        </w:rPr>
      </w:r>
      <w:r>
        <w:rPr>
          <w:noProof/>
        </w:rPr>
        <w:fldChar w:fldCharType="separate"/>
      </w:r>
      <w:r>
        <w:rPr>
          <w:noProof/>
        </w:rPr>
        <w:t>138</w:t>
      </w:r>
      <w:r>
        <w:rPr>
          <w:noProof/>
        </w:rPr>
        <w:fldChar w:fldCharType="end"/>
      </w:r>
    </w:p>
    <w:p w14:paraId="0726BB9E" w14:textId="6FC1E0EA"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_Toc186726051 \h </w:instrText>
      </w:r>
      <w:r>
        <w:rPr>
          <w:noProof/>
        </w:rPr>
      </w:r>
      <w:r>
        <w:rPr>
          <w:noProof/>
        </w:rPr>
        <w:fldChar w:fldCharType="separate"/>
      </w:r>
      <w:r>
        <w:rPr>
          <w:noProof/>
        </w:rPr>
        <w:t>138</w:t>
      </w:r>
      <w:r>
        <w:rPr>
          <w:noProof/>
        </w:rPr>
        <w:fldChar w:fldCharType="end"/>
      </w:r>
    </w:p>
    <w:p w14:paraId="73F84A8D" w14:textId="6CBE583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_Toc186726052 \h </w:instrText>
      </w:r>
      <w:r>
        <w:rPr>
          <w:noProof/>
        </w:rPr>
      </w:r>
      <w:r>
        <w:rPr>
          <w:noProof/>
        </w:rPr>
        <w:fldChar w:fldCharType="separate"/>
      </w:r>
      <w:r>
        <w:rPr>
          <w:noProof/>
        </w:rPr>
        <w:t>138</w:t>
      </w:r>
      <w:r>
        <w:rPr>
          <w:noProof/>
        </w:rPr>
        <w:fldChar w:fldCharType="end"/>
      </w:r>
    </w:p>
    <w:p w14:paraId="1750FF3B" w14:textId="7EB0F73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_Toc186726053 \h </w:instrText>
      </w:r>
      <w:r>
        <w:rPr>
          <w:noProof/>
        </w:rPr>
      </w:r>
      <w:r>
        <w:rPr>
          <w:noProof/>
        </w:rPr>
        <w:fldChar w:fldCharType="separate"/>
      </w:r>
      <w:r>
        <w:rPr>
          <w:noProof/>
        </w:rPr>
        <w:t>139</w:t>
      </w:r>
      <w:r>
        <w:rPr>
          <w:noProof/>
        </w:rPr>
        <w:fldChar w:fldCharType="end"/>
      </w:r>
    </w:p>
    <w:p w14:paraId="195C4597" w14:textId="324BD0B5"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_Toc186726054 \h </w:instrText>
      </w:r>
      <w:r>
        <w:rPr>
          <w:noProof/>
        </w:rPr>
      </w:r>
      <w:r>
        <w:rPr>
          <w:noProof/>
        </w:rPr>
        <w:fldChar w:fldCharType="separate"/>
      </w:r>
      <w:r>
        <w:rPr>
          <w:noProof/>
        </w:rPr>
        <w:t>139</w:t>
      </w:r>
      <w:r>
        <w:rPr>
          <w:noProof/>
        </w:rPr>
        <w:fldChar w:fldCharType="end"/>
      </w:r>
    </w:p>
    <w:p w14:paraId="03E66C74" w14:textId="58F62F05"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_Toc186726055 \h </w:instrText>
      </w:r>
      <w:r>
        <w:rPr>
          <w:noProof/>
        </w:rPr>
      </w:r>
      <w:r>
        <w:rPr>
          <w:noProof/>
        </w:rPr>
        <w:fldChar w:fldCharType="separate"/>
      </w:r>
      <w:r>
        <w:rPr>
          <w:noProof/>
        </w:rPr>
        <w:t>139</w:t>
      </w:r>
      <w:r>
        <w:rPr>
          <w:noProof/>
        </w:rPr>
        <w:fldChar w:fldCharType="end"/>
      </w:r>
    </w:p>
    <w:p w14:paraId="39DB5344" w14:textId="6E1B48E0"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_Toc186726056 \h </w:instrText>
      </w:r>
      <w:r>
        <w:rPr>
          <w:noProof/>
        </w:rPr>
      </w:r>
      <w:r>
        <w:rPr>
          <w:noProof/>
        </w:rPr>
        <w:fldChar w:fldCharType="separate"/>
      </w:r>
      <w:r>
        <w:rPr>
          <w:noProof/>
        </w:rPr>
        <w:t>139</w:t>
      </w:r>
      <w:r>
        <w:rPr>
          <w:noProof/>
        </w:rPr>
        <w:fldChar w:fldCharType="end"/>
      </w:r>
    </w:p>
    <w:p w14:paraId="2E16293A" w14:textId="7AD1C4A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_Toc186726057 \h </w:instrText>
      </w:r>
      <w:r>
        <w:rPr>
          <w:noProof/>
        </w:rPr>
      </w:r>
      <w:r>
        <w:rPr>
          <w:noProof/>
        </w:rPr>
        <w:fldChar w:fldCharType="separate"/>
      </w:r>
      <w:r>
        <w:rPr>
          <w:noProof/>
        </w:rPr>
        <w:t>140</w:t>
      </w:r>
      <w:r>
        <w:rPr>
          <w:noProof/>
        </w:rPr>
        <w:fldChar w:fldCharType="end"/>
      </w:r>
    </w:p>
    <w:p w14:paraId="23386186" w14:textId="390CD635"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_Toc186726058 \h </w:instrText>
      </w:r>
      <w:r>
        <w:rPr>
          <w:noProof/>
        </w:rPr>
      </w:r>
      <w:r>
        <w:rPr>
          <w:noProof/>
        </w:rPr>
        <w:fldChar w:fldCharType="separate"/>
      </w:r>
      <w:r>
        <w:rPr>
          <w:noProof/>
        </w:rPr>
        <w:t>144</w:t>
      </w:r>
      <w:r>
        <w:rPr>
          <w:noProof/>
        </w:rPr>
        <w:fldChar w:fldCharType="end"/>
      </w:r>
    </w:p>
    <w:p w14:paraId="45022826" w14:textId="4F0AD618"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_Toc186726059 \h </w:instrText>
      </w:r>
      <w:r>
        <w:rPr>
          <w:noProof/>
        </w:rPr>
      </w:r>
      <w:r>
        <w:rPr>
          <w:noProof/>
        </w:rPr>
        <w:fldChar w:fldCharType="separate"/>
      </w:r>
      <w:r>
        <w:rPr>
          <w:noProof/>
        </w:rPr>
        <w:t>144</w:t>
      </w:r>
      <w:r>
        <w:rPr>
          <w:noProof/>
        </w:rPr>
        <w:fldChar w:fldCharType="end"/>
      </w:r>
    </w:p>
    <w:p w14:paraId="7ECB04CE" w14:textId="3D0F2FD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_Toc186726060 \h </w:instrText>
      </w:r>
      <w:r>
        <w:rPr>
          <w:noProof/>
        </w:rPr>
      </w:r>
      <w:r>
        <w:rPr>
          <w:noProof/>
        </w:rPr>
        <w:fldChar w:fldCharType="separate"/>
      </w:r>
      <w:r>
        <w:rPr>
          <w:noProof/>
        </w:rPr>
        <w:t>145</w:t>
      </w:r>
      <w:r>
        <w:rPr>
          <w:noProof/>
        </w:rPr>
        <w:fldChar w:fldCharType="end"/>
      </w:r>
    </w:p>
    <w:p w14:paraId="4D844C38" w14:textId="42430A93"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_Toc186726061 \h </w:instrText>
      </w:r>
      <w:r>
        <w:rPr>
          <w:noProof/>
        </w:rPr>
      </w:r>
      <w:r>
        <w:rPr>
          <w:noProof/>
        </w:rPr>
        <w:fldChar w:fldCharType="separate"/>
      </w:r>
      <w:r>
        <w:rPr>
          <w:noProof/>
        </w:rPr>
        <w:t>145</w:t>
      </w:r>
      <w:r>
        <w:rPr>
          <w:noProof/>
        </w:rPr>
        <w:fldChar w:fldCharType="end"/>
      </w:r>
    </w:p>
    <w:p w14:paraId="676CE412" w14:textId="75C6713B"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_Toc186726062 \h </w:instrText>
      </w:r>
      <w:r>
        <w:rPr>
          <w:noProof/>
        </w:rPr>
      </w:r>
      <w:r>
        <w:rPr>
          <w:noProof/>
        </w:rPr>
        <w:fldChar w:fldCharType="separate"/>
      </w:r>
      <w:r>
        <w:rPr>
          <w:noProof/>
        </w:rPr>
        <w:t>145</w:t>
      </w:r>
      <w:r>
        <w:rPr>
          <w:noProof/>
        </w:rPr>
        <w:fldChar w:fldCharType="end"/>
      </w:r>
    </w:p>
    <w:p w14:paraId="57767DAD" w14:textId="1168383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_Toc186726063 \h </w:instrText>
      </w:r>
      <w:r>
        <w:rPr>
          <w:noProof/>
        </w:rPr>
      </w:r>
      <w:r>
        <w:rPr>
          <w:noProof/>
        </w:rPr>
        <w:fldChar w:fldCharType="separate"/>
      </w:r>
      <w:r>
        <w:rPr>
          <w:noProof/>
        </w:rPr>
        <w:t>145</w:t>
      </w:r>
      <w:r>
        <w:rPr>
          <w:noProof/>
        </w:rPr>
        <w:fldChar w:fldCharType="end"/>
      </w:r>
    </w:p>
    <w:p w14:paraId="77C02857" w14:textId="78426B86"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_Toc186726064 \h </w:instrText>
      </w:r>
      <w:r>
        <w:rPr>
          <w:noProof/>
        </w:rPr>
      </w:r>
      <w:r>
        <w:rPr>
          <w:noProof/>
        </w:rPr>
        <w:fldChar w:fldCharType="separate"/>
      </w:r>
      <w:r>
        <w:rPr>
          <w:noProof/>
        </w:rPr>
        <w:t>146</w:t>
      </w:r>
      <w:r>
        <w:rPr>
          <w:noProof/>
        </w:rPr>
        <w:fldChar w:fldCharType="end"/>
      </w:r>
    </w:p>
    <w:p w14:paraId="21D89149" w14:textId="32CE89B6"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_Toc186726065 \h </w:instrText>
      </w:r>
      <w:r>
        <w:rPr>
          <w:noProof/>
        </w:rPr>
      </w:r>
      <w:r>
        <w:rPr>
          <w:noProof/>
        </w:rPr>
        <w:fldChar w:fldCharType="separate"/>
      </w:r>
      <w:r>
        <w:rPr>
          <w:noProof/>
        </w:rPr>
        <w:t>146</w:t>
      </w:r>
      <w:r>
        <w:rPr>
          <w:noProof/>
        </w:rPr>
        <w:fldChar w:fldCharType="end"/>
      </w:r>
    </w:p>
    <w:p w14:paraId="0C4A64C8" w14:textId="7B89552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_Toc186726066 \h </w:instrText>
      </w:r>
      <w:r>
        <w:rPr>
          <w:noProof/>
        </w:rPr>
      </w:r>
      <w:r>
        <w:rPr>
          <w:noProof/>
        </w:rPr>
        <w:fldChar w:fldCharType="separate"/>
      </w:r>
      <w:r>
        <w:rPr>
          <w:noProof/>
        </w:rPr>
        <w:t>147</w:t>
      </w:r>
      <w:r>
        <w:rPr>
          <w:noProof/>
        </w:rPr>
        <w:fldChar w:fldCharType="end"/>
      </w:r>
    </w:p>
    <w:p w14:paraId="1D08F62B" w14:textId="2CFF34A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_Toc186726067 \h </w:instrText>
      </w:r>
      <w:r>
        <w:rPr>
          <w:noProof/>
        </w:rPr>
      </w:r>
      <w:r>
        <w:rPr>
          <w:noProof/>
        </w:rPr>
        <w:fldChar w:fldCharType="separate"/>
      </w:r>
      <w:r>
        <w:rPr>
          <w:noProof/>
        </w:rPr>
        <w:t>147</w:t>
      </w:r>
      <w:r>
        <w:rPr>
          <w:noProof/>
        </w:rPr>
        <w:fldChar w:fldCharType="end"/>
      </w:r>
    </w:p>
    <w:p w14:paraId="7BD89B38" w14:textId="150AF702"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_Toc186726068 \h </w:instrText>
      </w:r>
      <w:r>
        <w:rPr>
          <w:noProof/>
        </w:rPr>
      </w:r>
      <w:r>
        <w:rPr>
          <w:noProof/>
        </w:rPr>
        <w:fldChar w:fldCharType="separate"/>
      </w:r>
      <w:r>
        <w:rPr>
          <w:noProof/>
        </w:rPr>
        <w:t>147</w:t>
      </w:r>
      <w:r>
        <w:rPr>
          <w:noProof/>
        </w:rPr>
        <w:fldChar w:fldCharType="end"/>
      </w:r>
    </w:p>
    <w:p w14:paraId="3FC7BE1C" w14:textId="42B7C07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_Toc186726069 \h </w:instrText>
      </w:r>
      <w:r>
        <w:rPr>
          <w:noProof/>
        </w:rPr>
      </w:r>
      <w:r>
        <w:rPr>
          <w:noProof/>
        </w:rPr>
        <w:fldChar w:fldCharType="separate"/>
      </w:r>
      <w:r>
        <w:rPr>
          <w:noProof/>
        </w:rPr>
        <w:t>147</w:t>
      </w:r>
      <w:r>
        <w:rPr>
          <w:noProof/>
        </w:rPr>
        <w:fldChar w:fldCharType="end"/>
      </w:r>
    </w:p>
    <w:p w14:paraId="6CD5214B" w14:textId="2671F9F6"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_Toc186726070 \h </w:instrText>
      </w:r>
      <w:r>
        <w:rPr>
          <w:noProof/>
        </w:rPr>
      </w:r>
      <w:r>
        <w:rPr>
          <w:noProof/>
        </w:rPr>
        <w:fldChar w:fldCharType="separate"/>
      </w:r>
      <w:r>
        <w:rPr>
          <w:noProof/>
        </w:rPr>
        <w:t>148</w:t>
      </w:r>
      <w:r>
        <w:rPr>
          <w:noProof/>
        </w:rPr>
        <w:fldChar w:fldCharType="end"/>
      </w:r>
    </w:p>
    <w:p w14:paraId="476B3461" w14:textId="1E342BE0"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_Toc186726071 \h </w:instrText>
      </w:r>
      <w:r>
        <w:rPr>
          <w:noProof/>
        </w:rPr>
      </w:r>
      <w:r>
        <w:rPr>
          <w:noProof/>
        </w:rPr>
        <w:fldChar w:fldCharType="separate"/>
      </w:r>
      <w:r>
        <w:rPr>
          <w:noProof/>
        </w:rPr>
        <w:t>148</w:t>
      </w:r>
      <w:r>
        <w:rPr>
          <w:noProof/>
        </w:rPr>
        <w:fldChar w:fldCharType="end"/>
      </w:r>
    </w:p>
    <w:p w14:paraId="76C54A12" w14:textId="2243AACD"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_Toc186726072 \h </w:instrText>
      </w:r>
      <w:r>
        <w:rPr>
          <w:noProof/>
        </w:rPr>
      </w:r>
      <w:r>
        <w:rPr>
          <w:noProof/>
        </w:rPr>
        <w:fldChar w:fldCharType="separate"/>
      </w:r>
      <w:r>
        <w:rPr>
          <w:noProof/>
        </w:rPr>
        <w:t>148</w:t>
      </w:r>
      <w:r>
        <w:rPr>
          <w:noProof/>
        </w:rPr>
        <w:fldChar w:fldCharType="end"/>
      </w:r>
    </w:p>
    <w:p w14:paraId="09B796C5" w14:textId="34D4B75F" w:rsidR="007D0C7D" w:rsidRDefault="007D0C7D">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_Toc186726073 \h </w:instrText>
      </w:r>
      <w:r>
        <w:rPr>
          <w:noProof/>
        </w:rPr>
      </w:r>
      <w:r>
        <w:rPr>
          <w:noProof/>
        </w:rPr>
        <w:fldChar w:fldCharType="separate"/>
      </w:r>
      <w:r>
        <w:rPr>
          <w:noProof/>
        </w:rPr>
        <w:t>148</w:t>
      </w:r>
      <w:r>
        <w:rPr>
          <w:noProof/>
        </w:rPr>
        <w:fldChar w:fldCharType="end"/>
      </w:r>
    </w:p>
    <w:p w14:paraId="631FAB5A" w14:textId="0F1E7002" w:rsidR="007D0C7D" w:rsidRDefault="007D0C7D">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_Toc186726074 \h </w:instrText>
      </w:r>
      <w:r>
        <w:rPr>
          <w:noProof/>
        </w:rPr>
      </w:r>
      <w:r>
        <w:rPr>
          <w:noProof/>
        </w:rPr>
        <w:fldChar w:fldCharType="separate"/>
      </w:r>
      <w:r>
        <w:rPr>
          <w:noProof/>
        </w:rPr>
        <w:t>148</w:t>
      </w:r>
      <w:r>
        <w:rPr>
          <w:noProof/>
        </w:rPr>
        <w:fldChar w:fldCharType="end"/>
      </w:r>
    </w:p>
    <w:p w14:paraId="50FD86D8" w14:textId="51828C01"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_Toc186726075 \h </w:instrText>
      </w:r>
      <w:r>
        <w:rPr>
          <w:noProof/>
        </w:rPr>
      </w:r>
      <w:r>
        <w:rPr>
          <w:noProof/>
        </w:rPr>
        <w:fldChar w:fldCharType="separate"/>
      </w:r>
      <w:r>
        <w:rPr>
          <w:noProof/>
        </w:rPr>
        <w:t>148</w:t>
      </w:r>
      <w:r>
        <w:rPr>
          <w:noProof/>
        </w:rPr>
        <w:fldChar w:fldCharType="end"/>
      </w:r>
    </w:p>
    <w:p w14:paraId="292ADC92" w14:textId="739A3C22"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_Toc186726076 \h </w:instrText>
      </w:r>
      <w:r>
        <w:rPr>
          <w:noProof/>
        </w:rPr>
      </w:r>
      <w:r>
        <w:rPr>
          <w:noProof/>
        </w:rPr>
        <w:fldChar w:fldCharType="separate"/>
      </w:r>
      <w:r>
        <w:rPr>
          <w:noProof/>
        </w:rPr>
        <w:t>148</w:t>
      </w:r>
      <w:r>
        <w:rPr>
          <w:noProof/>
        </w:rPr>
        <w:fldChar w:fldCharType="end"/>
      </w:r>
    </w:p>
    <w:p w14:paraId="6C5C872E" w14:textId="3AA88192"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_Toc186726077 \h </w:instrText>
      </w:r>
      <w:r>
        <w:rPr>
          <w:noProof/>
        </w:rPr>
      </w:r>
      <w:r>
        <w:rPr>
          <w:noProof/>
        </w:rPr>
        <w:fldChar w:fldCharType="separate"/>
      </w:r>
      <w:r>
        <w:rPr>
          <w:noProof/>
        </w:rPr>
        <w:t>149</w:t>
      </w:r>
      <w:r>
        <w:rPr>
          <w:noProof/>
        </w:rPr>
        <w:fldChar w:fldCharType="end"/>
      </w:r>
    </w:p>
    <w:p w14:paraId="34BAEE1E" w14:textId="122E6C51"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_Toc186726078 \h </w:instrText>
      </w:r>
      <w:r>
        <w:rPr>
          <w:noProof/>
        </w:rPr>
      </w:r>
      <w:r>
        <w:rPr>
          <w:noProof/>
        </w:rPr>
        <w:fldChar w:fldCharType="separate"/>
      </w:r>
      <w:r>
        <w:rPr>
          <w:noProof/>
        </w:rPr>
        <w:t>149</w:t>
      </w:r>
      <w:r>
        <w:rPr>
          <w:noProof/>
        </w:rPr>
        <w:fldChar w:fldCharType="end"/>
      </w:r>
    </w:p>
    <w:p w14:paraId="024DB8DD" w14:textId="26745B6D"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fldLock="1"/>
      </w:r>
      <w:r>
        <w:rPr>
          <w:noProof/>
        </w:rPr>
        <w:instrText xml:space="preserve"> PAGEREF _Toc186726079 \h </w:instrText>
      </w:r>
      <w:r>
        <w:rPr>
          <w:noProof/>
        </w:rPr>
      </w:r>
      <w:r>
        <w:rPr>
          <w:noProof/>
        </w:rPr>
        <w:fldChar w:fldCharType="separate"/>
      </w:r>
      <w:r>
        <w:rPr>
          <w:noProof/>
        </w:rPr>
        <w:t>149</w:t>
      </w:r>
      <w:r>
        <w:rPr>
          <w:noProof/>
        </w:rPr>
        <w:fldChar w:fldCharType="end"/>
      </w:r>
    </w:p>
    <w:p w14:paraId="7AB9A018" w14:textId="1C93B29D"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_Toc186726080 \h </w:instrText>
      </w:r>
      <w:r>
        <w:rPr>
          <w:noProof/>
        </w:rPr>
      </w:r>
      <w:r>
        <w:rPr>
          <w:noProof/>
        </w:rPr>
        <w:fldChar w:fldCharType="separate"/>
      </w:r>
      <w:r>
        <w:rPr>
          <w:noProof/>
        </w:rPr>
        <w:t>149</w:t>
      </w:r>
      <w:r>
        <w:rPr>
          <w:noProof/>
        </w:rPr>
        <w:fldChar w:fldCharType="end"/>
      </w:r>
    </w:p>
    <w:p w14:paraId="3E3FA033" w14:textId="353CE0C0"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fldLock="1"/>
      </w:r>
      <w:r>
        <w:rPr>
          <w:noProof/>
        </w:rPr>
        <w:instrText xml:space="preserve"> PAGEREF _Toc186726081 \h </w:instrText>
      </w:r>
      <w:r>
        <w:rPr>
          <w:noProof/>
        </w:rPr>
      </w:r>
      <w:r>
        <w:rPr>
          <w:noProof/>
        </w:rPr>
        <w:fldChar w:fldCharType="separate"/>
      </w:r>
      <w:r>
        <w:rPr>
          <w:noProof/>
        </w:rPr>
        <w:t>149</w:t>
      </w:r>
      <w:r>
        <w:rPr>
          <w:noProof/>
        </w:rPr>
        <w:fldChar w:fldCharType="end"/>
      </w:r>
    </w:p>
    <w:p w14:paraId="29F18917" w14:textId="0B1DCA75"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_Toc186726082 \h </w:instrText>
      </w:r>
      <w:r>
        <w:rPr>
          <w:noProof/>
        </w:rPr>
      </w:r>
      <w:r>
        <w:rPr>
          <w:noProof/>
        </w:rPr>
        <w:fldChar w:fldCharType="separate"/>
      </w:r>
      <w:r>
        <w:rPr>
          <w:noProof/>
        </w:rPr>
        <w:t>149</w:t>
      </w:r>
      <w:r>
        <w:rPr>
          <w:noProof/>
        </w:rPr>
        <w:fldChar w:fldCharType="end"/>
      </w:r>
    </w:p>
    <w:p w14:paraId="3224F28D" w14:textId="05C1C634"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_Toc186726083 \h </w:instrText>
      </w:r>
      <w:r>
        <w:rPr>
          <w:noProof/>
        </w:rPr>
      </w:r>
      <w:r>
        <w:rPr>
          <w:noProof/>
        </w:rPr>
        <w:fldChar w:fldCharType="separate"/>
      </w:r>
      <w:r>
        <w:rPr>
          <w:noProof/>
        </w:rPr>
        <w:t>149</w:t>
      </w:r>
      <w:r>
        <w:rPr>
          <w:noProof/>
        </w:rPr>
        <w:fldChar w:fldCharType="end"/>
      </w:r>
    </w:p>
    <w:p w14:paraId="4E79D1BB" w14:textId="2ECEC1B7"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fldLock="1"/>
      </w:r>
      <w:r>
        <w:rPr>
          <w:noProof/>
        </w:rPr>
        <w:instrText xml:space="preserve"> PAGEREF _Toc186726084 \h </w:instrText>
      </w:r>
      <w:r>
        <w:rPr>
          <w:noProof/>
        </w:rPr>
      </w:r>
      <w:r>
        <w:rPr>
          <w:noProof/>
        </w:rPr>
        <w:fldChar w:fldCharType="separate"/>
      </w:r>
      <w:r>
        <w:rPr>
          <w:noProof/>
        </w:rPr>
        <w:t>150</w:t>
      </w:r>
      <w:r>
        <w:rPr>
          <w:noProof/>
        </w:rPr>
        <w:fldChar w:fldCharType="end"/>
      </w:r>
    </w:p>
    <w:p w14:paraId="326FC9DA" w14:textId="639879CE"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fldLock="1"/>
      </w:r>
      <w:r>
        <w:rPr>
          <w:noProof/>
        </w:rPr>
        <w:instrText xml:space="preserve"> PAGEREF _Toc186726085 \h </w:instrText>
      </w:r>
      <w:r>
        <w:rPr>
          <w:noProof/>
        </w:rPr>
      </w:r>
      <w:r>
        <w:rPr>
          <w:noProof/>
        </w:rPr>
        <w:fldChar w:fldCharType="separate"/>
      </w:r>
      <w:r>
        <w:rPr>
          <w:noProof/>
        </w:rPr>
        <w:t>150</w:t>
      </w:r>
      <w:r>
        <w:rPr>
          <w:noProof/>
        </w:rPr>
        <w:fldChar w:fldCharType="end"/>
      </w:r>
    </w:p>
    <w:p w14:paraId="059F7EA6" w14:textId="36978B8D"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fldLock="1"/>
      </w:r>
      <w:r>
        <w:rPr>
          <w:noProof/>
        </w:rPr>
        <w:instrText xml:space="preserve"> PAGEREF _Toc186726086 \h </w:instrText>
      </w:r>
      <w:r>
        <w:rPr>
          <w:noProof/>
        </w:rPr>
      </w:r>
      <w:r>
        <w:rPr>
          <w:noProof/>
        </w:rPr>
        <w:fldChar w:fldCharType="separate"/>
      </w:r>
      <w:r>
        <w:rPr>
          <w:noProof/>
        </w:rPr>
        <w:t>150</w:t>
      </w:r>
      <w:r>
        <w:rPr>
          <w:noProof/>
        </w:rPr>
        <w:fldChar w:fldCharType="end"/>
      </w:r>
    </w:p>
    <w:p w14:paraId="52CA6099" w14:textId="2AC4018C" w:rsidR="007D0C7D" w:rsidRDefault="007D0C7D">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_Toc186726087 \h </w:instrText>
      </w:r>
      <w:r>
        <w:rPr>
          <w:noProof/>
        </w:rPr>
      </w:r>
      <w:r>
        <w:rPr>
          <w:noProof/>
        </w:rPr>
        <w:fldChar w:fldCharType="separate"/>
      </w:r>
      <w:r>
        <w:rPr>
          <w:noProof/>
        </w:rPr>
        <w:t>151</w:t>
      </w:r>
      <w:r>
        <w:rPr>
          <w:noProof/>
        </w:rPr>
        <w:fldChar w:fldCharType="end"/>
      </w:r>
    </w:p>
    <w:p w14:paraId="38E8B38F" w14:textId="6655DC52"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_Toc186726088 \h </w:instrText>
      </w:r>
      <w:r>
        <w:rPr>
          <w:noProof/>
        </w:rPr>
      </w:r>
      <w:r>
        <w:rPr>
          <w:noProof/>
        </w:rPr>
        <w:fldChar w:fldCharType="separate"/>
      </w:r>
      <w:r>
        <w:rPr>
          <w:noProof/>
        </w:rPr>
        <w:t>151</w:t>
      </w:r>
      <w:r>
        <w:rPr>
          <w:noProof/>
        </w:rPr>
        <w:fldChar w:fldCharType="end"/>
      </w:r>
    </w:p>
    <w:p w14:paraId="523D56F4" w14:textId="1F7E08C9"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_Toc186726089 \h </w:instrText>
      </w:r>
      <w:r>
        <w:rPr>
          <w:noProof/>
        </w:rPr>
      </w:r>
      <w:r>
        <w:rPr>
          <w:noProof/>
        </w:rPr>
        <w:fldChar w:fldCharType="separate"/>
      </w:r>
      <w:r>
        <w:rPr>
          <w:noProof/>
        </w:rPr>
        <w:t>151</w:t>
      </w:r>
      <w:r>
        <w:rPr>
          <w:noProof/>
        </w:rPr>
        <w:fldChar w:fldCharType="end"/>
      </w:r>
    </w:p>
    <w:p w14:paraId="163DBEF6" w14:textId="29F107FA"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_Toc186726090 \h </w:instrText>
      </w:r>
      <w:r>
        <w:rPr>
          <w:noProof/>
        </w:rPr>
      </w:r>
      <w:r>
        <w:rPr>
          <w:noProof/>
        </w:rPr>
        <w:fldChar w:fldCharType="separate"/>
      </w:r>
      <w:r>
        <w:rPr>
          <w:noProof/>
        </w:rPr>
        <w:t>152</w:t>
      </w:r>
      <w:r>
        <w:rPr>
          <w:noProof/>
        </w:rPr>
        <w:fldChar w:fldCharType="end"/>
      </w:r>
    </w:p>
    <w:p w14:paraId="59D3A18E" w14:textId="3320C865"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_Toc186726091 \h </w:instrText>
      </w:r>
      <w:r>
        <w:rPr>
          <w:noProof/>
        </w:rPr>
      </w:r>
      <w:r>
        <w:rPr>
          <w:noProof/>
        </w:rPr>
        <w:fldChar w:fldCharType="separate"/>
      </w:r>
      <w:r>
        <w:rPr>
          <w:noProof/>
        </w:rPr>
        <w:t>152</w:t>
      </w:r>
      <w:r>
        <w:rPr>
          <w:noProof/>
        </w:rPr>
        <w:fldChar w:fldCharType="end"/>
      </w:r>
    </w:p>
    <w:p w14:paraId="26E9BBA6" w14:textId="7EDA00BF"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fldLock="1"/>
      </w:r>
      <w:r>
        <w:rPr>
          <w:noProof/>
        </w:rPr>
        <w:instrText xml:space="preserve"> PAGEREF _Toc186726092 \h </w:instrText>
      </w:r>
      <w:r>
        <w:rPr>
          <w:noProof/>
        </w:rPr>
      </w:r>
      <w:r>
        <w:rPr>
          <w:noProof/>
        </w:rPr>
        <w:fldChar w:fldCharType="separate"/>
      </w:r>
      <w:r>
        <w:rPr>
          <w:noProof/>
        </w:rPr>
        <w:t>152</w:t>
      </w:r>
      <w:r>
        <w:rPr>
          <w:noProof/>
        </w:rPr>
        <w:fldChar w:fldCharType="end"/>
      </w:r>
    </w:p>
    <w:p w14:paraId="6FD09AD4" w14:textId="64E34996"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_Toc186726093 \h </w:instrText>
      </w:r>
      <w:r>
        <w:rPr>
          <w:noProof/>
        </w:rPr>
      </w:r>
      <w:r>
        <w:rPr>
          <w:noProof/>
        </w:rPr>
        <w:fldChar w:fldCharType="separate"/>
      </w:r>
      <w:r>
        <w:rPr>
          <w:noProof/>
        </w:rPr>
        <w:t>153</w:t>
      </w:r>
      <w:r>
        <w:rPr>
          <w:noProof/>
        </w:rPr>
        <w:fldChar w:fldCharType="end"/>
      </w:r>
    </w:p>
    <w:p w14:paraId="30D0BAD1" w14:textId="7A61B2B6"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fldLock="1"/>
      </w:r>
      <w:r>
        <w:rPr>
          <w:noProof/>
        </w:rPr>
        <w:instrText xml:space="preserve"> PAGEREF _Toc186726094 \h </w:instrText>
      </w:r>
      <w:r>
        <w:rPr>
          <w:noProof/>
        </w:rPr>
      </w:r>
      <w:r>
        <w:rPr>
          <w:noProof/>
        </w:rPr>
        <w:fldChar w:fldCharType="separate"/>
      </w:r>
      <w:r>
        <w:rPr>
          <w:noProof/>
        </w:rPr>
        <w:t>153</w:t>
      </w:r>
      <w:r>
        <w:rPr>
          <w:noProof/>
        </w:rPr>
        <w:fldChar w:fldCharType="end"/>
      </w:r>
    </w:p>
    <w:p w14:paraId="529BAAE2" w14:textId="5A919F6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fldLock="1"/>
      </w:r>
      <w:r>
        <w:rPr>
          <w:noProof/>
        </w:rPr>
        <w:instrText xml:space="preserve"> PAGEREF _Toc186726095 \h </w:instrText>
      </w:r>
      <w:r>
        <w:rPr>
          <w:noProof/>
        </w:rPr>
      </w:r>
      <w:r>
        <w:rPr>
          <w:noProof/>
        </w:rPr>
        <w:fldChar w:fldCharType="separate"/>
      </w:r>
      <w:r>
        <w:rPr>
          <w:noProof/>
        </w:rPr>
        <w:t>153</w:t>
      </w:r>
      <w:r>
        <w:rPr>
          <w:noProof/>
        </w:rPr>
        <w:fldChar w:fldCharType="end"/>
      </w:r>
    </w:p>
    <w:p w14:paraId="38F77A77" w14:textId="575D7FAA"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fldLock="1"/>
      </w:r>
      <w:r>
        <w:rPr>
          <w:noProof/>
        </w:rPr>
        <w:instrText xml:space="preserve"> PAGEREF _Toc186726096 \h </w:instrText>
      </w:r>
      <w:r>
        <w:rPr>
          <w:noProof/>
        </w:rPr>
      </w:r>
      <w:r>
        <w:rPr>
          <w:noProof/>
        </w:rPr>
        <w:fldChar w:fldCharType="separate"/>
      </w:r>
      <w:r>
        <w:rPr>
          <w:noProof/>
        </w:rPr>
        <w:t>153</w:t>
      </w:r>
      <w:r>
        <w:rPr>
          <w:noProof/>
        </w:rPr>
        <w:fldChar w:fldCharType="end"/>
      </w:r>
    </w:p>
    <w:p w14:paraId="09220352" w14:textId="4907BF58" w:rsidR="007D0C7D" w:rsidRDefault="007D0C7D">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_Toc186726097 \h </w:instrText>
      </w:r>
      <w:r>
        <w:rPr>
          <w:noProof/>
        </w:rPr>
      </w:r>
      <w:r>
        <w:rPr>
          <w:noProof/>
        </w:rPr>
        <w:fldChar w:fldCharType="separate"/>
      </w:r>
      <w:r>
        <w:rPr>
          <w:noProof/>
        </w:rPr>
        <w:t>154</w:t>
      </w:r>
      <w:r>
        <w:rPr>
          <w:noProof/>
        </w:rPr>
        <w:fldChar w:fldCharType="end"/>
      </w:r>
    </w:p>
    <w:p w14:paraId="78E61D54" w14:textId="712BF5FD"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fldLock="1"/>
      </w:r>
      <w:r>
        <w:rPr>
          <w:noProof/>
        </w:rPr>
        <w:instrText xml:space="preserve"> PAGEREF _Toc186726098 \h </w:instrText>
      </w:r>
      <w:r>
        <w:rPr>
          <w:noProof/>
        </w:rPr>
      </w:r>
      <w:r>
        <w:rPr>
          <w:noProof/>
        </w:rPr>
        <w:fldChar w:fldCharType="separate"/>
      </w:r>
      <w:r>
        <w:rPr>
          <w:noProof/>
        </w:rPr>
        <w:t>154</w:t>
      </w:r>
      <w:r>
        <w:rPr>
          <w:noProof/>
        </w:rPr>
        <w:fldChar w:fldCharType="end"/>
      </w:r>
    </w:p>
    <w:p w14:paraId="2F0016BA" w14:textId="7AFCC04C"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fldLock="1"/>
      </w:r>
      <w:r>
        <w:rPr>
          <w:noProof/>
        </w:rPr>
        <w:instrText xml:space="preserve"> PAGEREF _Toc186726099 \h </w:instrText>
      </w:r>
      <w:r>
        <w:rPr>
          <w:noProof/>
        </w:rPr>
      </w:r>
      <w:r>
        <w:rPr>
          <w:noProof/>
        </w:rPr>
        <w:fldChar w:fldCharType="separate"/>
      </w:r>
      <w:r>
        <w:rPr>
          <w:noProof/>
        </w:rPr>
        <w:t>155</w:t>
      </w:r>
      <w:r>
        <w:rPr>
          <w:noProof/>
        </w:rPr>
        <w:fldChar w:fldCharType="end"/>
      </w:r>
    </w:p>
    <w:p w14:paraId="3174B71C" w14:textId="19A642A6"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fldLock="1"/>
      </w:r>
      <w:r>
        <w:rPr>
          <w:noProof/>
        </w:rPr>
        <w:instrText xml:space="preserve"> PAGEREF _Toc186726100 \h </w:instrText>
      </w:r>
      <w:r>
        <w:rPr>
          <w:noProof/>
        </w:rPr>
      </w:r>
      <w:r>
        <w:rPr>
          <w:noProof/>
        </w:rPr>
        <w:fldChar w:fldCharType="separate"/>
      </w:r>
      <w:r>
        <w:rPr>
          <w:noProof/>
        </w:rPr>
        <w:t>155</w:t>
      </w:r>
      <w:r>
        <w:rPr>
          <w:noProof/>
        </w:rPr>
        <w:fldChar w:fldCharType="end"/>
      </w:r>
    </w:p>
    <w:p w14:paraId="65A18955" w14:textId="2E94FFDB"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fldLock="1"/>
      </w:r>
      <w:r>
        <w:rPr>
          <w:noProof/>
        </w:rPr>
        <w:instrText xml:space="preserve"> PAGEREF _Toc186726101 \h </w:instrText>
      </w:r>
      <w:r>
        <w:rPr>
          <w:noProof/>
        </w:rPr>
      </w:r>
      <w:r>
        <w:rPr>
          <w:noProof/>
        </w:rPr>
        <w:fldChar w:fldCharType="separate"/>
      </w:r>
      <w:r>
        <w:rPr>
          <w:noProof/>
        </w:rPr>
        <w:t>156</w:t>
      </w:r>
      <w:r>
        <w:rPr>
          <w:noProof/>
        </w:rPr>
        <w:fldChar w:fldCharType="end"/>
      </w:r>
    </w:p>
    <w:p w14:paraId="011E6BC2" w14:textId="03EB5098"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fldLock="1"/>
      </w:r>
      <w:r>
        <w:rPr>
          <w:noProof/>
        </w:rPr>
        <w:instrText xml:space="preserve"> PAGEREF _Toc186726102 \h </w:instrText>
      </w:r>
      <w:r>
        <w:rPr>
          <w:noProof/>
        </w:rPr>
      </w:r>
      <w:r>
        <w:rPr>
          <w:noProof/>
        </w:rPr>
        <w:fldChar w:fldCharType="separate"/>
      </w:r>
      <w:r>
        <w:rPr>
          <w:noProof/>
        </w:rPr>
        <w:t>156</w:t>
      </w:r>
      <w:r>
        <w:rPr>
          <w:noProof/>
        </w:rPr>
        <w:fldChar w:fldCharType="end"/>
      </w:r>
    </w:p>
    <w:p w14:paraId="071897D8" w14:textId="68529DC9"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fldLock="1"/>
      </w:r>
      <w:r>
        <w:rPr>
          <w:noProof/>
        </w:rPr>
        <w:instrText xml:space="preserve"> PAGEREF _Toc186726103 \h </w:instrText>
      </w:r>
      <w:r>
        <w:rPr>
          <w:noProof/>
        </w:rPr>
      </w:r>
      <w:r>
        <w:rPr>
          <w:noProof/>
        </w:rPr>
        <w:fldChar w:fldCharType="separate"/>
      </w:r>
      <w:r>
        <w:rPr>
          <w:noProof/>
        </w:rPr>
        <w:t>156</w:t>
      </w:r>
      <w:r>
        <w:rPr>
          <w:noProof/>
        </w:rPr>
        <w:fldChar w:fldCharType="end"/>
      </w:r>
    </w:p>
    <w:p w14:paraId="5585ECF2" w14:textId="1FA8DF5D" w:rsidR="007D0C7D" w:rsidRDefault="007D0C7D">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fldLock="1"/>
      </w:r>
      <w:r>
        <w:rPr>
          <w:noProof/>
        </w:rPr>
        <w:instrText xml:space="preserve"> PAGEREF _Toc186726104 \h </w:instrText>
      </w:r>
      <w:r>
        <w:rPr>
          <w:noProof/>
        </w:rPr>
      </w:r>
      <w:r>
        <w:rPr>
          <w:noProof/>
        </w:rPr>
        <w:fldChar w:fldCharType="separate"/>
      </w:r>
      <w:r>
        <w:rPr>
          <w:noProof/>
        </w:rPr>
        <w:t>157</w:t>
      </w:r>
      <w:r>
        <w:rPr>
          <w:noProof/>
        </w:rPr>
        <w:fldChar w:fldCharType="end"/>
      </w:r>
    </w:p>
    <w:p w14:paraId="0DDFDD17" w14:textId="14E55281" w:rsidR="007D0C7D" w:rsidRDefault="007D0C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_Toc186726105 \h </w:instrText>
      </w:r>
      <w:r>
        <w:rPr>
          <w:noProof/>
        </w:rPr>
      </w:r>
      <w:r>
        <w:rPr>
          <w:noProof/>
        </w:rPr>
        <w:fldChar w:fldCharType="separate"/>
      </w:r>
      <w:r>
        <w:rPr>
          <w:noProof/>
        </w:rPr>
        <w:t>158</w:t>
      </w:r>
      <w:r>
        <w:rPr>
          <w:noProof/>
        </w:rPr>
        <w:fldChar w:fldCharType="end"/>
      </w:r>
    </w:p>
    <w:p w14:paraId="60317CFE" w14:textId="43CEB754" w:rsidR="007D0C7D" w:rsidRDefault="007D0C7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_Toc186726106 \h </w:instrText>
      </w:r>
      <w:r>
        <w:rPr>
          <w:noProof/>
        </w:rPr>
      </w:r>
      <w:r>
        <w:rPr>
          <w:noProof/>
        </w:rPr>
        <w:fldChar w:fldCharType="separate"/>
      </w:r>
      <w:r>
        <w:rPr>
          <w:noProof/>
        </w:rPr>
        <w:t>158</w:t>
      </w:r>
      <w:r>
        <w:rPr>
          <w:noProof/>
        </w:rPr>
        <w:fldChar w:fldCharType="end"/>
      </w:r>
    </w:p>
    <w:p w14:paraId="6594FA9B" w14:textId="75E41DA7" w:rsidR="007D0C7D" w:rsidRDefault="007D0C7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_Toc186726107 \h </w:instrText>
      </w:r>
      <w:r>
        <w:rPr>
          <w:noProof/>
        </w:rPr>
      </w:r>
      <w:r>
        <w:rPr>
          <w:noProof/>
        </w:rPr>
        <w:fldChar w:fldCharType="separate"/>
      </w:r>
      <w:r>
        <w:rPr>
          <w:noProof/>
        </w:rPr>
        <w:t>158</w:t>
      </w:r>
      <w:r>
        <w:rPr>
          <w:noProof/>
        </w:rPr>
        <w:fldChar w:fldCharType="end"/>
      </w:r>
    </w:p>
    <w:p w14:paraId="1F5F0073" w14:textId="1B0E1F12" w:rsidR="007D0C7D" w:rsidRDefault="007D0C7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_Toc186726108 \h </w:instrText>
      </w:r>
      <w:r>
        <w:rPr>
          <w:noProof/>
        </w:rPr>
      </w:r>
      <w:r>
        <w:rPr>
          <w:noProof/>
        </w:rPr>
        <w:fldChar w:fldCharType="separate"/>
      </w:r>
      <w:r>
        <w:rPr>
          <w:noProof/>
        </w:rPr>
        <w:t>249</w:t>
      </w:r>
      <w:r>
        <w:rPr>
          <w:noProof/>
        </w:rPr>
        <w:fldChar w:fldCharType="end"/>
      </w:r>
    </w:p>
    <w:p w14:paraId="28B910C9" w14:textId="1AA10416" w:rsidR="00080512" w:rsidRPr="004D3578" w:rsidRDefault="00A1202E">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4BA5176" w14:textId="77777777" w:rsidR="00080512" w:rsidRPr="004D3578" w:rsidRDefault="00080512">
      <w:r w:rsidRPr="004D3578">
        <w:t xml:space="preserve">This Technical </w:t>
      </w:r>
      <w:bookmarkStart w:id="27" w:name="spectype3"/>
      <w:r w:rsidRPr="00E92CBF">
        <w:t>Specification</w:t>
      </w:r>
      <w:bookmarkEnd w:id="27"/>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8" w:name="introduction"/>
      <w:bookmarkStart w:id="29" w:name="_Toc24925762"/>
      <w:bookmarkStart w:id="30" w:name="_Toc24925940"/>
      <w:bookmarkStart w:id="31" w:name="_Toc24926116"/>
      <w:bookmarkStart w:id="32" w:name="_Toc33963969"/>
      <w:bookmarkStart w:id="33" w:name="_Toc33980725"/>
      <w:bookmarkStart w:id="34" w:name="_Toc36462525"/>
      <w:bookmarkStart w:id="35" w:name="_Toc36462721"/>
      <w:bookmarkStart w:id="36" w:name="_Toc43025960"/>
      <w:bookmarkStart w:id="37" w:name="_Toc49763494"/>
      <w:bookmarkStart w:id="38" w:name="_Toc56754190"/>
      <w:bookmarkStart w:id="39" w:name="_Toc88742956"/>
      <w:bookmarkStart w:id="40" w:name="_Toc101253865"/>
      <w:bookmarkStart w:id="41" w:name="_Toc101254304"/>
      <w:bookmarkStart w:id="42" w:name="_Toc104112016"/>
      <w:bookmarkStart w:id="43" w:name="_Toc104192193"/>
      <w:bookmarkStart w:id="44" w:name="_Toc104192753"/>
      <w:bookmarkStart w:id="45" w:name="_Toc133336128"/>
      <w:bookmarkStart w:id="46" w:name="_Toc143984615"/>
      <w:bookmarkStart w:id="47" w:name="_Toc144147391"/>
      <w:bookmarkStart w:id="48" w:name="_Toc153885185"/>
      <w:bookmarkStart w:id="49" w:name="_Toc177548719"/>
      <w:bookmarkStart w:id="50" w:name="_Toc186725722"/>
      <w:bookmarkEnd w:id="28"/>
      <w:r w:rsidRPr="001D2CEF">
        <w:t>1</w:t>
      </w:r>
      <w:r w:rsidRPr="001D2CEF">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1" w:name="_Toc24925763"/>
      <w:bookmarkStart w:id="52" w:name="_Toc24925941"/>
      <w:bookmarkStart w:id="53" w:name="_Toc24926117"/>
      <w:bookmarkStart w:id="54" w:name="_Toc33963970"/>
      <w:bookmarkStart w:id="55" w:name="_Toc33980726"/>
      <w:bookmarkStart w:id="56" w:name="_Toc36462526"/>
      <w:bookmarkStart w:id="57" w:name="_Toc36462722"/>
      <w:bookmarkStart w:id="58" w:name="_Toc43025961"/>
      <w:bookmarkStart w:id="59" w:name="_Toc49763495"/>
      <w:bookmarkStart w:id="60" w:name="_Toc56754191"/>
      <w:bookmarkStart w:id="61" w:name="_Toc88742957"/>
      <w:bookmarkStart w:id="62" w:name="_Toc101253866"/>
      <w:bookmarkStart w:id="63" w:name="_Toc101254305"/>
      <w:bookmarkStart w:id="64" w:name="_Toc104112017"/>
      <w:bookmarkStart w:id="65" w:name="_Toc104192194"/>
      <w:bookmarkStart w:id="66" w:name="_Toc104192754"/>
      <w:bookmarkStart w:id="67" w:name="_Toc133336129"/>
      <w:bookmarkStart w:id="68" w:name="_Toc143984616"/>
      <w:bookmarkStart w:id="69" w:name="_Toc144147392"/>
      <w:bookmarkStart w:id="70" w:name="_Toc153885186"/>
      <w:bookmarkStart w:id="71" w:name="_Toc177548720"/>
      <w:bookmarkStart w:id="72" w:name="_Toc186725723"/>
      <w:r w:rsidRPr="001D2CEF">
        <w:t>2</w:t>
      </w:r>
      <w:r w:rsidRPr="001D2CEF">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3"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3"/>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74"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4"/>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5"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6" w:name="OLE_LINK2"/>
      <w:bookmarkStart w:id="77" w:name="OLE_LINK4"/>
      <w:r w:rsidR="004A246B" w:rsidRPr="001B7C50">
        <w:t>]</w:t>
      </w:r>
      <w:bookmarkEnd w:id="76"/>
      <w:bookmarkEnd w:id="77"/>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5"/>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Default="000F1FD8" w:rsidP="000F1FD8">
      <w:pPr>
        <w:pStyle w:val="EX"/>
      </w:pPr>
      <w:r>
        <w:t>[68]</w:t>
      </w:r>
      <w:r>
        <w:tab/>
      </w:r>
      <w:r w:rsidRPr="003B2883">
        <w:t>3GPP</w:t>
      </w:r>
      <w:r>
        <w:t> </w:t>
      </w:r>
      <w:r w:rsidRPr="003B2883">
        <w:t>TS</w:t>
      </w:r>
      <w:r>
        <w:t> </w:t>
      </w:r>
      <w:r w:rsidRPr="003B2883">
        <w:t>29.503: "5G System; Unified Data Management Services; Stage 3".</w:t>
      </w:r>
    </w:p>
    <w:p w14:paraId="0E65AC8E" w14:textId="77777777" w:rsidR="005E136E" w:rsidRPr="00D204FB" w:rsidRDefault="005E136E" w:rsidP="00EC26D2">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78" w:name="_Toc24925764"/>
      <w:bookmarkStart w:id="79" w:name="_Toc24925942"/>
      <w:bookmarkStart w:id="80" w:name="_Toc24926118"/>
      <w:bookmarkStart w:id="81" w:name="_Toc33963971"/>
      <w:bookmarkStart w:id="82" w:name="_Toc33980727"/>
      <w:bookmarkStart w:id="83" w:name="_Toc36462527"/>
      <w:bookmarkStart w:id="84" w:name="_Toc36462723"/>
      <w:bookmarkStart w:id="85" w:name="_Toc43025962"/>
      <w:bookmarkStart w:id="86" w:name="_Toc49763496"/>
      <w:bookmarkStart w:id="87" w:name="_Toc56754192"/>
      <w:bookmarkStart w:id="88" w:name="_Toc88742958"/>
      <w:bookmarkStart w:id="89" w:name="_Toc101253867"/>
      <w:bookmarkStart w:id="90" w:name="_Toc101254306"/>
      <w:bookmarkStart w:id="91" w:name="_Toc104112018"/>
      <w:bookmarkStart w:id="92" w:name="_Toc104192195"/>
      <w:bookmarkStart w:id="93" w:name="_Toc104192755"/>
      <w:bookmarkStart w:id="94" w:name="_Toc133336130"/>
      <w:bookmarkStart w:id="95" w:name="_Toc143984617"/>
      <w:bookmarkStart w:id="96" w:name="_Toc144147393"/>
      <w:bookmarkStart w:id="97" w:name="_Toc153885187"/>
      <w:bookmarkStart w:id="98" w:name="_Toc177548721"/>
      <w:bookmarkStart w:id="99" w:name="_Toc186725724"/>
      <w:r w:rsidRPr="001D2CEF">
        <w:lastRenderedPageBreak/>
        <w:t>3</w:t>
      </w:r>
      <w:r w:rsidRPr="001D2CEF">
        <w:tab/>
        <w:t>Definitions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75F1A1A" w14:textId="77777777" w:rsidR="00E92CBF" w:rsidRPr="001D2CEF" w:rsidRDefault="00E92CBF" w:rsidP="00D362EB">
      <w:pPr>
        <w:pStyle w:val="Heading2"/>
      </w:pPr>
      <w:bookmarkStart w:id="100" w:name="_Toc24925765"/>
      <w:bookmarkStart w:id="101" w:name="_Toc24925943"/>
      <w:bookmarkStart w:id="102" w:name="_Toc24926119"/>
      <w:bookmarkStart w:id="103" w:name="_Toc33963972"/>
      <w:bookmarkStart w:id="104" w:name="_Toc33980728"/>
      <w:bookmarkStart w:id="105" w:name="_Toc36462528"/>
      <w:bookmarkStart w:id="106" w:name="_Toc36462724"/>
      <w:bookmarkStart w:id="107" w:name="_Toc43025963"/>
      <w:bookmarkStart w:id="108" w:name="_Toc49763497"/>
      <w:bookmarkStart w:id="109" w:name="_Toc56754193"/>
      <w:bookmarkStart w:id="110" w:name="_Toc88742959"/>
      <w:bookmarkStart w:id="111" w:name="_Toc101253868"/>
      <w:bookmarkStart w:id="112" w:name="_Toc101254307"/>
      <w:bookmarkStart w:id="113" w:name="_Toc104112019"/>
      <w:bookmarkStart w:id="114" w:name="_Toc104192196"/>
      <w:bookmarkStart w:id="115" w:name="_Toc104192756"/>
      <w:bookmarkStart w:id="116" w:name="_Toc133336131"/>
      <w:bookmarkStart w:id="117" w:name="_Toc143984618"/>
      <w:bookmarkStart w:id="118" w:name="_Toc144147394"/>
      <w:bookmarkStart w:id="119" w:name="_Toc153885188"/>
      <w:bookmarkStart w:id="120" w:name="_Toc177548722"/>
      <w:bookmarkStart w:id="121" w:name="_Toc186725725"/>
      <w:r w:rsidRPr="001D2CEF">
        <w:t>3.1</w:t>
      </w:r>
      <w:r w:rsidRPr="001D2CEF">
        <w:tab/>
        <w:t>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22" w:name="_Toc24925766"/>
      <w:bookmarkStart w:id="123" w:name="_Toc24925944"/>
      <w:bookmarkStart w:id="124" w:name="_Toc24926120"/>
      <w:bookmarkStart w:id="125" w:name="_Toc33963973"/>
      <w:bookmarkStart w:id="126" w:name="_Toc33980729"/>
      <w:bookmarkStart w:id="127" w:name="_Toc36462529"/>
      <w:bookmarkStart w:id="128" w:name="_Toc36462725"/>
      <w:bookmarkStart w:id="129" w:name="_Toc43025964"/>
      <w:bookmarkStart w:id="130" w:name="_Toc49763498"/>
      <w:bookmarkStart w:id="131" w:name="_Toc56754194"/>
      <w:bookmarkStart w:id="132" w:name="_Toc88742960"/>
      <w:bookmarkStart w:id="133" w:name="_Toc101253869"/>
      <w:bookmarkStart w:id="134" w:name="_Toc101254308"/>
      <w:bookmarkStart w:id="135" w:name="_Toc104112020"/>
      <w:bookmarkStart w:id="136" w:name="_Toc104192197"/>
      <w:bookmarkStart w:id="137" w:name="_Toc104192757"/>
      <w:bookmarkStart w:id="138" w:name="_Toc133336132"/>
      <w:bookmarkStart w:id="139" w:name="_Toc143984619"/>
      <w:bookmarkStart w:id="140" w:name="_Toc144147395"/>
      <w:bookmarkStart w:id="141" w:name="_Toc153885189"/>
      <w:bookmarkStart w:id="142" w:name="_Toc177548723"/>
      <w:bookmarkStart w:id="143" w:name="_Toc186725726"/>
      <w:r w:rsidRPr="001D2CEF">
        <w:t>3.2</w:t>
      </w:r>
      <w:r w:rsidRPr="001D2CEF">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44" w:name="_Toc24925767"/>
      <w:bookmarkStart w:id="145" w:name="_Toc24925945"/>
      <w:bookmarkStart w:id="146" w:name="_Toc24926121"/>
      <w:bookmarkStart w:id="147" w:name="_Toc33963974"/>
      <w:bookmarkStart w:id="148" w:name="_Toc33980730"/>
      <w:bookmarkStart w:id="149" w:name="_Toc36462530"/>
      <w:bookmarkStart w:id="150" w:name="_Toc36462726"/>
      <w:bookmarkStart w:id="151" w:name="_Toc43025965"/>
      <w:bookmarkStart w:id="152" w:name="_Toc49763499"/>
      <w:bookmarkStart w:id="153" w:name="_Toc56754195"/>
      <w:bookmarkStart w:id="154" w:name="_Toc88742961"/>
      <w:bookmarkStart w:id="155" w:name="_Toc101253870"/>
      <w:bookmarkStart w:id="156" w:name="_Toc101254309"/>
      <w:bookmarkStart w:id="157" w:name="_Toc104112021"/>
      <w:bookmarkStart w:id="158" w:name="_Toc104192198"/>
      <w:bookmarkStart w:id="159" w:name="_Toc104192758"/>
      <w:bookmarkStart w:id="160" w:name="_Toc133336133"/>
      <w:bookmarkStart w:id="161" w:name="_Toc143984620"/>
      <w:bookmarkStart w:id="162" w:name="_Toc144147396"/>
      <w:bookmarkStart w:id="163" w:name="_Toc153885190"/>
      <w:bookmarkStart w:id="164" w:name="_Toc177548724"/>
      <w:bookmarkStart w:id="165" w:name="_Toc186725727"/>
      <w:r w:rsidRPr="001D2CEF">
        <w:t>4</w:t>
      </w:r>
      <w:r w:rsidRPr="001D2CEF">
        <w:tab/>
        <w:t>Overview</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66" w:name="_Toc24925768"/>
      <w:bookmarkStart w:id="167" w:name="_Toc24925946"/>
      <w:bookmarkStart w:id="168" w:name="_Toc24926122"/>
      <w:bookmarkStart w:id="169" w:name="_Toc33963975"/>
      <w:bookmarkStart w:id="170" w:name="_Toc33980731"/>
      <w:bookmarkStart w:id="171" w:name="_Toc36462531"/>
      <w:bookmarkStart w:id="172" w:name="_Toc36462727"/>
      <w:bookmarkStart w:id="173" w:name="_Toc43025966"/>
      <w:bookmarkStart w:id="174" w:name="_Toc49763500"/>
      <w:bookmarkStart w:id="175" w:name="_Toc56754196"/>
      <w:bookmarkStart w:id="176" w:name="_Toc88742962"/>
      <w:bookmarkStart w:id="177" w:name="_Toc101253871"/>
      <w:bookmarkStart w:id="178" w:name="_Toc101254310"/>
      <w:bookmarkStart w:id="179" w:name="_Toc104112022"/>
      <w:bookmarkStart w:id="180" w:name="_Toc104192199"/>
      <w:bookmarkStart w:id="181" w:name="_Toc104192759"/>
      <w:bookmarkStart w:id="182" w:name="_Toc133336134"/>
      <w:bookmarkStart w:id="183" w:name="_Toc143984621"/>
      <w:bookmarkStart w:id="184" w:name="_Toc144147397"/>
      <w:bookmarkStart w:id="185" w:name="_Toc153885191"/>
      <w:bookmarkStart w:id="186" w:name="_Toc177548725"/>
      <w:bookmarkStart w:id="187" w:name="_Toc186725728"/>
      <w:r w:rsidRPr="001D2CEF">
        <w:t>5</w:t>
      </w:r>
      <w:r w:rsidRPr="001D2CEF">
        <w:tab/>
        <w:t>Common Data Types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4FA7B91" w14:textId="77777777" w:rsidR="00E92CBF" w:rsidRPr="001D2CEF" w:rsidRDefault="00E92CBF" w:rsidP="00D362EB">
      <w:pPr>
        <w:pStyle w:val="Heading2"/>
      </w:pPr>
      <w:bookmarkStart w:id="188" w:name="_Toc24925769"/>
      <w:bookmarkStart w:id="189" w:name="_Toc24925947"/>
      <w:bookmarkStart w:id="190" w:name="_Toc24926123"/>
      <w:bookmarkStart w:id="191" w:name="_Toc33963976"/>
      <w:bookmarkStart w:id="192" w:name="_Toc33980732"/>
      <w:bookmarkStart w:id="193" w:name="_Toc36462532"/>
      <w:bookmarkStart w:id="194" w:name="_Toc36462728"/>
      <w:bookmarkStart w:id="195" w:name="_Toc43025967"/>
      <w:bookmarkStart w:id="196" w:name="_Toc49763501"/>
      <w:bookmarkStart w:id="197" w:name="_Toc56754197"/>
      <w:bookmarkStart w:id="198" w:name="_Toc88742963"/>
      <w:bookmarkStart w:id="199" w:name="_Toc101253872"/>
      <w:bookmarkStart w:id="200" w:name="_Toc101254311"/>
      <w:bookmarkStart w:id="201" w:name="_Toc104112023"/>
      <w:bookmarkStart w:id="202" w:name="_Toc104192200"/>
      <w:bookmarkStart w:id="203" w:name="_Toc104192760"/>
      <w:bookmarkStart w:id="204" w:name="_Toc133336135"/>
      <w:bookmarkStart w:id="205" w:name="_Toc143984622"/>
      <w:bookmarkStart w:id="206" w:name="_Toc144147398"/>
      <w:bookmarkStart w:id="207" w:name="_Toc153885192"/>
      <w:bookmarkStart w:id="208" w:name="_Toc177548726"/>
      <w:bookmarkStart w:id="209" w:name="_Toc186725729"/>
      <w:r w:rsidRPr="001D2CEF">
        <w:t>5.1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lastRenderedPageBreak/>
        <w:t>-</w:t>
      </w:r>
      <w:r w:rsidRPr="001D2CEF">
        <w:tab/>
        <w:t>Data types related to 5G ODBs.</w:t>
      </w:r>
    </w:p>
    <w:p w14:paraId="7B4231EA" w14:textId="77777777" w:rsidR="00E92CBF" w:rsidRPr="001D2CEF" w:rsidRDefault="00E92CBF" w:rsidP="00D362EB">
      <w:pPr>
        <w:pStyle w:val="Heading2"/>
      </w:pPr>
      <w:bookmarkStart w:id="210" w:name="_Toc24925770"/>
      <w:bookmarkStart w:id="211" w:name="_Toc24925948"/>
      <w:bookmarkStart w:id="212" w:name="_Toc24926124"/>
      <w:bookmarkStart w:id="213" w:name="_Toc33963977"/>
      <w:bookmarkStart w:id="214" w:name="_Toc33980733"/>
      <w:bookmarkStart w:id="215" w:name="_Toc36462533"/>
      <w:bookmarkStart w:id="216" w:name="_Toc36462729"/>
      <w:bookmarkStart w:id="217" w:name="_Toc43025968"/>
      <w:bookmarkStart w:id="218" w:name="_Toc49763502"/>
      <w:bookmarkStart w:id="219" w:name="_Toc56754198"/>
      <w:bookmarkStart w:id="220" w:name="_Toc88742964"/>
      <w:bookmarkStart w:id="221" w:name="_Toc101253873"/>
      <w:bookmarkStart w:id="222" w:name="_Toc101254312"/>
      <w:bookmarkStart w:id="223" w:name="_Toc104112024"/>
      <w:bookmarkStart w:id="224" w:name="_Toc104192201"/>
      <w:bookmarkStart w:id="225" w:name="_Toc104192761"/>
      <w:bookmarkStart w:id="226" w:name="_Toc133336136"/>
      <w:bookmarkStart w:id="227" w:name="_Toc143984623"/>
      <w:bookmarkStart w:id="228" w:name="_Toc144147399"/>
      <w:bookmarkStart w:id="229" w:name="_Toc153885193"/>
      <w:bookmarkStart w:id="230" w:name="_Toc177548727"/>
      <w:bookmarkStart w:id="231" w:name="_Toc186725730"/>
      <w:r w:rsidRPr="001D2CEF">
        <w:t>5.2</w:t>
      </w:r>
      <w:r w:rsidRPr="001D2CEF">
        <w:tab/>
        <w:t>Data Types for Generic Usage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81CD6D" w14:textId="77777777" w:rsidR="00E92CBF" w:rsidRPr="001D2CEF" w:rsidRDefault="00E92CBF" w:rsidP="00D362EB">
      <w:pPr>
        <w:pStyle w:val="Heading3"/>
      </w:pPr>
      <w:bookmarkStart w:id="232" w:name="_Toc24925771"/>
      <w:bookmarkStart w:id="233" w:name="_Toc24925949"/>
      <w:bookmarkStart w:id="234" w:name="_Toc24926125"/>
      <w:bookmarkStart w:id="235" w:name="_Toc33963978"/>
      <w:bookmarkStart w:id="236" w:name="_Toc33980734"/>
      <w:bookmarkStart w:id="237" w:name="_Toc36462534"/>
      <w:bookmarkStart w:id="238" w:name="_Toc36462730"/>
      <w:bookmarkStart w:id="239" w:name="_Toc43025969"/>
      <w:bookmarkStart w:id="240" w:name="_Toc49763503"/>
      <w:bookmarkStart w:id="241" w:name="_Toc56754199"/>
      <w:bookmarkStart w:id="242" w:name="_Toc88742965"/>
      <w:bookmarkStart w:id="243" w:name="_Toc101253874"/>
      <w:bookmarkStart w:id="244" w:name="_Toc101254313"/>
      <w:bookmarkStart w:id="245" w:name="_Toc104112025"/>
      <w:bookmarkStart w:id="246" w:name="_Toc104192202"/>
      <w:bookmarkStart w:id="247" w:name="_Toc104192762"/>
      <w:bookmarkStart w:id="248" w:name="_Toc133336137"/>
      <w:bookmarkStart w:id="249" w:name="_Toc143984624"/>
      <w:bookmarkStart w:id="250" w:name="_Toc144147400"/>
      <w:bookmarkStart w:id="251" w:name="_Toc153885194"/>
      <w:bookmarkStart w:id="252" w:name="_Toc177548728"/>
      <w:bookmarkStart w:id="253" w:name="_Toc186725731"/>
      <w:r w:rsidRPr="001D2CEF">
        <w:t>5.2.1</w:t>
      </w:r>
      <w:r w:rsidRPr="001D2CEF">
        <w:tab/>
        <w:t>Introduction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54" w:name="_Toc24925772"/>
      <w:bookmarkStart w:id="255" w:name="_Toc24925950"/>
      <w:bookmarkStart w:id="256" w:name="_Toc24926126"/>
      <w:bookmarkStart w:id="257" w:name="_Toc33963979"/>
      <w:bookmarkStart w:id="258" w:name="_Toc33980735"/>
      <w:bookmarkStart w:id="259" w:name="_Toc36462535"/>
      <w:bookmarkStart w:id="260" w:name="_Toc36462731"/>
      <w:bookmarkStart w:id="261" w:name="_Toc43025970"/>
      <w:bookmarkStart w:id="262" w:name="_Toc49763504"/>
      <w:bookmarkStart w:id="263" w:name="_Toc56754200"/>
      <w:bookmarkStart w:id="264" w:name="_Toc88742966"/>
      <w:bookmarkStart w:id="265" w:name="_Toc101253875"/>
      <w:bookmarkStart w:id="266" w:name="_Toc101254314"/>
      <w:bookmarkStart w:id="267" w:name="_Toc104112026"/>
      <w:bookmarkStart w:id="268" w:name="_Toc104192203"/>
      <w:bookmarkStart w:id="269" w:name="_Toc104192763"/>
      <w:bookmarkStart w:id="270" w:name="_Toc133336138"/>
      <w:bookmarkStart w:id="271" w:name="_Toc143984625"/>
      <w:bookmarkStart w:id="272" w:name="_Toc144147401"/>
      <w:bookmarkStart w:id="273" w:name="_Toc153885195"/>
      <w:bookmarkStart w:id="274" w:name="_Toc177548729"/>
      <w:bookmarkStart w:id="275" w:name="_Toc186725732"/>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76" w:name="_Toc24925773"/>
      <w:bookmarkStart w:id="277" w:name="_Toc24925951"/>
      <w:bookmarkStart w:id="278" w:name="_Toc24926127"/>
      <w:bookmarkStart w:id="279" w:name="_Toc33963980"/>
      <w:bookmarkStart w:id="280" w:name="_Toc33980736"/>
      <w:bookmarkStart w:id="281" w:name="_Toc36462536"/>
      <w:bookmarkStart w:id="282" w:name="_Toc36462732"/>
      <w:bookmarkStart w:id="283" w:name="_Toc43025971"/>
      <w:bookmarkStart w:id="284" w:name="_Toc49763505"/>
      <w:bookmarkStart w:id="285" w:name="_Toc56754201"/>
      <w:bookmarkStart w:id="286" w:name="_Toc88742967"/>
      <w:bookmarkStart w:id="287" w:name="_Toc101253876"/>
      <w:bookmarkStart w:id="288" w:name="_Toc101254315"/>
      <w:bookmarkStart w:id="289" w:name="_Toc104112027"/>
      <w:bookmarkStart w:id="290" w:name="_Toc104192204"/>
      <w:bookmarkStart w:id="291" w:name="_Toc104192764"/>
      <w:bookmarkStart w:id="292" w:name="_Toc133336139"/>
      <w:bookmarkStart w:id="293" w:name="_Toc143984626"/>
      <w:bookmarkStart w:id="294" w:name="_Toc144147402"/>
      <w:bookmarkStart w:id="295" w:name="_Toc153885196"/>
      <w:bookmarkStart w:id="296" w:name="_Toc177548730"/>
      <w:bookmarkStart w:id="297" w:name="_Toc186725733"/>
      <w:r w:rsidRPr="001D2CEF">
        <w:t>5.2.2</w:t>
      </w:r>
      <w:r w:rsidRPr="001D2CEF">
        <w:tab/>
        <w:t>Simple Data Types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98" w:name="_Toc24925774"/>
      <w:bookmarkStart w:id="299" w:name="_Toc24925952"/>
      <w:bookmarkStart w:id="300" w:name="_Toc24926128"/>
      <w:bookmarkStart w:id="301" w:name="_Toc33963981"/>
      <w:bookmarkStart w:id="302" w:name="_Toc33980737"/>
      <w:bookmarkStart w:id="303" w:name="_Toc36462537"/>
      <w:bookmarkStart w:id="304" w:name="_Toc36462733"/>
      <w:bookmarkStart w:id="305" w:name="_Toc43025972"/>
      <w:bookmarkStart w:id="306" w:name="_Toc49763506"/>
      <w:bookmarkStart w:id="307" w:name="_Toc56754202"/>
      <w:bookmarkStart w:id="308" w:name="_Toc88742968"/>
      <w:bookmarkStart w:id="309" w:name="_Toc101253877"/>
      <w:bookmarkStart w:id="310" w:name="_Toc101254316"/>
      <w:bookmarkStart w:id="311" w:name="_Toc104112028"/>
      <w:bookmarkStart w:id="312" w:name="_Toc104192205"/>
      <w:bookmarkStart w:id="313" w:name="_Toc104192765"/>
      <w:bookmarkStart w:id="314" w:name="_Toc133336140"/>
      <w:bookmarkStart w:id="315" w:name="_Toc143984627"/>
      <w:bookmarkStart w:id="316" w:name="_Toc144147403"/>
      <w:bookmarkStart w:id="317" w:name="_Toc153885197"/>
      <w:bookmarkStart w:id="318" w:name="_Toc177548731"/>
      <w:bookmarkStart w:id="319" w:name="_Toc186725734"/>
      <w:r w:rsidRPr="001D2CEF">
        <w:t>5.2.3</w:t>
      </w:r>
      <w:r w:rsidRPr="001D2CEF">
        <w:tab/>
        <w:t>Enumerations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366F364" w14:textId="77777777" w:rsidR="00E92CBF" w:rsidRPr="001D2CEF" w:rsidRDefault="00E92CBF" w:rsidP="00D362EB">
      <w:pPr>
        <w:pStyle w:val="Heading4"/>
      </w:pPr>
      <w:bookmarkStart w:id="320" w:name="_Toc24925775"/>
      <w:bookmarkStart w:id="321" w:name="_Toc24925953"/>
      <w:bookmarkStart w:id="322" w:name="_Toc24926129"/>
      <w:bookmarkStart w:id="323" w:name="_Toc33963982"/>
      <w:bookmarkStart w:id="324" w:name="_Toc33980738"/>
      <w:bookmarkStart w:id="325" w:name="_Toc36462538"/>
      <w:bookmarkStart w:id="326" w:name="_Toc36462734"/>
      <w:bookmarkStart w:id="327" w:name="_Toc43025973"/>
      <w:bookmarkStart w:id="328" w:name="_Toc49763507"/>
      <w:bookmarkStart w:id="329" w:name="_Toc56754203"/>
      <w:bookmarkStart w:id="330" w:name="_Toc88742969"/>
      <w:bookmarkStart w:id="331" w:name="_Toc101253878"/>
      <w:bookmarkStart w:id="332" w:name="_Toc101254317"/>
      <w:bookmarkStart w:id="333" w:name="_Toc104112029"/>
      <w:bookmarkStart w:id="334" w:name="_Toc104192206"/>
      <w:bookmarkStart w:id="335" w:name="_Toc104192766"/>
      <w:bookmarkStart w:id="336" w:name="_Toc133336141"/>
      <w:bookmarkStart w:id="337" w:name="_Toc143984628"/>
      <w:bookmarkStart w:id="338" w:name="_Toc144147404"/>
      <w:bookmarkStart w:id="339" w:name="_Toc153885198"/>
      <w:bookmarkStart w:id="340" w:name="_Toc177548732"/>
      <w:bookmarkStart w:id="341" w:name="_Toc186725735"/>
      <w:r w:rsidRPr="001D2CEF">
        <w:t>5.2.3.1</w:t>
      </w:r>
      <w:r w:rsidRPr="001D2CEF">
        <w:tab/>
        <w:t>Enumeration: PatchOperation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42" w:name="_Toc24925776"/>
      <w:bookmarkStart w:id="343" w:name="_Toc24925954"/>
      <w:bookmarkStart w:id="344" w:name="_Toc24926130"/>
      <w:bookmarkStart w:id="345" w:name="_Toc33963983"/>
      <w:bookmarkStart w:id="346" w:name="_Toc33980739"/>
      <w:bookmarkStart w:id="347" w:name="_Toc36462539"/>
      <w:bookmarkStart w:id="348" w:name="_Toc36462735"/>
      <w:bookmarkStart w:id="349" w:name="_Toc43025974"/>
      <w:bookmarkStart w:id="350" w:name="_Toc49763508"/>
      <w:bookmarkStart w:id="351" w:name="_Toc56754204"/>
      <w:bookmarkStart w:id="352" w:name="_Toc88742970"/>
      <w:bookmarkStart w:id="353" w:name="_Toc101253879"/>
      <w:bookmarkStart w:id="354" w:name="_Toc101254318"/>
      <w:bookmarkStart w:id="355" w:name="_Toc104112030"/>
      <w:bookmarkStart w:id="356" w:name="_Toc104192207"/>
      <w:bookmarkStart w:id="357" w:name="_Toc104192767"/>
      <w:bookmarkStart w:id="358" w:name="_Toc133336142"/>
      <w:bookmarkStart w:id="359" w:name="_Toc143984629"/>
      <w:bookmarkStart w:id="360" w:name="_Toc144147405"/>
      <w:bookmarkStart w:id="361" w:name="_Toc153885199"/>
      <w:bookmarkStart w:id="362" w:name="_Toc177548733"/>
      <w:bookmarkStart w:id="363" w:name="_Toc186725736"/>
      <w:r w:rsidRPr="001D2CEF">
        <w:t>5.2.3.2</w:t>
      </w:r>
      <w:r w:rsidRPr="001D2CEF">
        <w:tab/>
        <w:t>Enumeration: UriScheme</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64" w:name="_Toc24925777"/>
      <w:bookmarkStart w:id="365" w:name="_Toc24925955"/>
      <w:bookmarkStart w:id="366" w:name="_Toc24926131"/>
      <w:bookmarkStart w:id="367" w:name="_Toc33963984"/>
      <w:bookmarkStart w:id="368" w:name="_Toc33980740"/>
      <w:bookmarkStart w:id="369" w:name="_Toc36462540"/>
      <w:bookmarkStart w:id="370" w:name="_Toc36462736"/>
      <w:bookmarkStart w:id="371" w:name="_Toc43025975"/>
      <w:bookmarkStart w:id="372" w:name="_Toc49763509"/>
      <w:bookmarkStart w:id="373" w:name="_Toc56754205"/>
      <w:bookmarkStart w:id="374" w:name="_Toc88742971"/>
      <w:bookmarkStart w:id="375" w:name="_Toc101253880"/>
      <w:bookmarkStart w:id="376" w:name="_Toc101254319"/>
      <w:bookmarkStart w:id="377" w:name="_Toc104112031"/>
      <w:bookmarkStart w:id="378" w:name="_Toc104192208"/>
      <w:bookmarkStart w:id="379" w:name="_Toc104192768"/>
      <w:bookmarkStart w:id="380" w:name="_Toc133336143"/>
      <w:bookmarkStart w:id="381" w:name="_Toc143984630"/>
      <w:bookmarkStart w:id="382" w:name="_Toc144147406"/>
      <w:bookmarkStart w:id="383" w:name="_Toc153885200"/>
      <w:bookmarkStart w:id="384" w:name="_Toc177548734"/>
      <w:bookmarkStart w:id="385" w:name="_Toc186725737"/>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86" w:name="_Toc3974156"/>
      <w:bookmarkStart w:id="387" w:name="_Toc24925778"/>
      <w:bookmarkStart w:id="388" w:name="_Toc24925956"/>
      <w:bookmarkStart w:id="389" w:name="_Toc24926132"/>
      <w:bookmarkStart w:id="390" w:name="_Toc33963985"/>
      <w:bookmarkStart w:id="391" w:name="_Toc33980741"/>
      <w:bookmarkStart w:id="392" w:name="_Toc36462541"/>
      <w:bookmarkStart w:id="393" w:name="_Toc36462737"/>
      <w:bookmarkStart w:id="394" w:name="_Toc43025976"/>
      <w:bookmarkStart w:id="395" w:name="_Toc49763510"/>
      <w:bookmarkStart w:id="396" w:name="_Toc56754206"/>
      <w:bookmarkStart w:id="397" w:name="_Toc88742972"/>
      <w:bookmarkStart w:id="398" w:name="_Toc101253881"/>
      <w:bookmarkStart w:id="399" w:name="_Toc101254320"/>
      <w:bookmarkStart w:id="400" w:name="_Toc104112032"/>
      <w:bookmarkStart w:id="401" w:name="_Toc104192209"/>
      <w:bookmarkStart w:id="402" w:name="_Toc104192769"/>
      <w:bookmarkStart w:id="403" w:name="_Toc133336144"/>
      <w:bookmarkStart w:id="404" w:name="_Toc143984631"/>
      <w:bookmarkStart w:id="405" w:name="_Toc144147407"/>
      <w:bookmarkStart w:id="406" w:name="_Toc153885201"/>
      <w:bookmarkStart w:id="407" w:name="_Toc177548735"/>
      <w:bookmarkStart w:id="408" w:name="_Toc186725738"/>
      <w:r w:rsidRPr="001D2CEF">
        <w:lastRenderedPageBreak/>
        <w:t>5.2.3.</w:t>
      </w:r>
      <w:r w:rsidRPr="001D2CEF">
        <w:rPr>
          <w:lang w:eastAsia="zh-CN"/>
        </w:rPr>
        <w:t>4</w:t>
      </w:r>
      <w:r w:rsidRPr="001D2CEF">
        <w:tab/>
        <w:t xml:space="preserve">Enumeration: </w:t>
      </w:r>
      <w:bookmarkEnd w:id="386"/>
      <w:r w:rsidRPr="001D2CEF">
        <w:rPr>
          <w:rFonts w:hint="eastAsia"/>
          <w:lang w:eastAsia="zh-CN"/>
        </w:rPr>
        <w:t>HttpMethod</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09" w:name="_Toc27592771"/>
      <w:bookmarkStart w:id="410" w:name="_Toc36462542"/>
      <w:bookmarkStart w:id="411" w:name="_Toc36462738"/>
      <w:bookmarkStart w:id="412" w:name="_Toc43025977"/>
      <w:bookmarkStart w:id="413" w:name="_Toc49763511"/>
      <w:bookmarkStart w:id="414" w:name="_Toc56754207"/>
      <w:bookmarkStart w:id="415" w:name="_Toc88742973"/>
      <w:bookmarkStart w:id="416" w:name="_Toc101253882"/>
      <w:bookmarkStart w:id="417" w:name="_Toc101254321"/>
      <w:bookmarkStart w:id="418" w:name="_Toc104112033"/>
      <w:bookmarkStart w:id="419" w:name="_Toc104192210"/>
      <w:bookmarkStart w:id="420" w:name="_Toc104192770"/>
      <w:bookmarkStart w:id="421" w:name="_Toc133336145"/>
      <w:bookmarkStart w:id="422" w:name="_Toc143984632"/>
      <w:bookmarkStart w:id="423" w:name="_Toc144147408"/>
      <w:bookmarkStart w:id="424" w:name="_Toc153885202"/>
      <w:bookmarkStart w:id="425" w:name="_Toc177548736"/>
      <w:bookmarkStart w:id="426" w:name="_Toc186725739"/>
      <w:r w:rsidRPr="001D2CEF">
        <w:t>5.2.3.5</w:t>
      </w:r>
      <w:r w:rsidRPr="001D2CEF">
        <w:tab/>
        <w:t xml:space="preserve">Enumeration: </w:t>
      </w:r>
      <w:bookmarkEnd w:id="409"/>
      <w:r w:rsidRPr="001D2CEF">
        <w:rPr>
          <w:lang w:eastAsia="zh-CN"/>
        </w:rPr>
        <w:t>NullValue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27" w:name="_Toc104192771"/>
      <w:bookmarkStart w:id="428" w:name="_Toc133336146"/>
      <w:bookmarkStart w:id="429" w:name="_Toc143984633"/>
      <w:bookmarkStart w:id="430" w:name="_Toc144147409"/>
      <w:bookmarkStart w:id="431" w:name="_Toc153885203"/>
      <w:bookmarkStart w:id="432" w:name="_Toc177548737"/>
      <w:bookmarkStart w:id="433" w:name="_Toc186725740"/>
      <w:r>
        <w:rPr>
          <w:rFonts w:eastAsia="SimSun"/>
        </w:rPr>
        <w:t>5.2.3.6</w:t>
      </w:r>
      <w:r>
        <w:rPr>
          <w:rFonts w:eastAsia="SimSun"/>
        </w:rPr>
        <w:tab/>
        <w:t xml:space="preserve">Enumeration: </w:t>
      </w:r>
      <w:r>
        <w:rPr>
          <w:rFonts w:eastAsia="Malgun Gothic"/>
        </w:rPr>
        <w:t>MatchingOperator</w:t>
      </w:r>
      <w:bookmarkEnd w:id="427"/>
      <w:bookmarkEnd w:id="428"/>
      <w:bookmarkEnd w:id="429"/>
      <w:bookmarkEnd w:id="430"/>
      <w:bookmarkEnd w:id="431"/>
      <w:bookmarkEnd w:id="432"/>
      <w:bookmarkEnd w:id="43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34" w:name="_Toc186725741"/>
      <w:r>
        <w:rPr>
          <w:rFonts w:eastAsia="SimSun"/>
        </w:rPr>
        <w:lastRenderedPageBreak/>
        <w:t>5.2.3.7</w:t>
      </w:r>
      <w:r>
        <w:rPr>
          <w:rFonts w:eastAsia="SimSun"/>
        </w:rPr>
        <w:tab/>
        <w:t>Enumeration: UpfPacketInspectionFunctionality</w:t>
      </w:r>
      <w:bookmarkEnd w:id="434"/>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755EAA">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755EAA">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755EAA">
            <w:pPr>
              <w:pStyle w:val="TAH"/>
            </w:pPr>
            <w:r>
              <w:t>Applicability</w:t>
            </w:r>
          </w:p>
        </w:tc>
      </w:tr>
      <w:tr w:rsidR="00CF5560" w:rsidRPr="00262B19" w14:paraId="64ADFB2E"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755EAA">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755EAA">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755EAA">
            <w:pPr>
              <w:pStyle w:val="TAL"/>
              <w:rPr>
                <w:lang w:eastAsia="zh-CN"/>
              </w:rPr>
            </w:pPr>
          </w:p>
        </w:tc>
      </w:tr>
      <w:tr w:rsidR="00CF5560" w:rsidRPr="00262B19" w14:paraId="49B78E10"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755EAA">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755EAA">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755EAA">
            <w:pPr>
              <w:pStyle w:val="TAL"/>
              <w:rPr>
                <w:lang w:eastAsia="zh-CN"/>
              </w:rPr>
            </w:pPr>
          </w:p>
        </w:tc>
      </w:tr>
      <w:tr w:rsidR="00CF5560" w:rsidRPr="00262B19" w14:paraId="3484C29B" w14:textId="77777777" w:rsidTr="00755EAA">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755EAA">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755EAA">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755EAA">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35" w:name="_Toc24925779"/>
      <w:bookmarkStart w:id="436" w:name="_Toc24925957"/>
      <w:bookmarkStart w:id="437" w:name="_Toc24926133"/>
      <w:bookmarkStart w:id="438" w:name="_Toc33963986"/>
      <w:bookmarkStart w:id="439" w:name="_Toc33980742"/>
      <w:bookmarkStart w:id="440" w:name="_Toc36462543"/>
      <w:bookmarkStart w:id="441" w:name="_Toc36462739"/>
      <w:bookmarkStart w:id="442" w:name="_Toc43025978"/>
      <w:bookmarkStart w:id="443" w:name="_Toc49763512"/>
      <w:bookmarkStart w:id="444" w:name="_Toc56754208"/>
      <w:bookmarkStart w:id="445" w:name="_Toc88742974"/>
      <w:bookmarkStart w:id="446" w:name="_Toc101253883"/>
      <w:bookmarkStart w:id="447" w:name="_Toc101254322"/>
      <w:bookmarkStart w:id="448" w:name="_Toc104112034"/>
      <w:bookmarkStart w:id="449" w:name="_Toc104192211"/>
      <w:bookmarkStart w:id="450" w:name="_Toc104192772"/>
      <w:bookmarkStart w:id="451" w:name="_Toc133336147"/>
      <w:bookmarkStart w:id="452" w:name="_Toc143984634"/>
      <w:bookmarkStart w:id="453" w:name="_Toc144147410"/>
      <w:bookmarkStart w:id="454" w:name="_Toc153885204"/>
      <w:bookmarkStart w:id="455" w:name="_Toc177548738"/>
      <w:bookmarkStart w:id="456" w:name="_Toc186725742"/>
      <w:r w:rsidRPr="001D2CEF">
        <w:lastRenderedPageBreak/>
        <w:t>5.2.4</w:t>
      </w:r>
      <w:r w:rsidRPr="001D2CEF">
        <w:tab/>
        <w:t>Structured Data Types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623011F" w14:textId="77777777" w:rsidR="00E92CBF" w:rsidRPr="001D2CEF" w:rsidRDefault="00E92CBF" w:rsidP="00D362EB">
      <w:pPr>
        <w:pStyle w:val="Heading4"/>
      </w:pPr>
      <w:bookmarkStart w:id="457" w:name="_Toc24925780"/>
      <w:bookmarkStart w:id="458" w:name="_Toc24925958"/>
      <w:bookmarkStart w:id="459" w:name="_Toc24926134"/>
      <w:bookmarkStart w:id="460" w:name="_Toc33963987"/>
      <w:bookmarkStart w:id="461" w:name="_Toc33980743"/>
      <w:bookmarkStart w:id="462" w:name="_Toc36462544"/>
      <w:bookmarkStart w:id="463" w:name="_Toc36462740"/>
      <w:bookmarkStart w:id="464" w:name="_Toc43025979"/>
      <w:bookmarkStart w:id="465" w:name="_Toc49763513"/>
      <w:bookmarkStart w:id="466" w:name="_Toc56754209"/>
      <w:bookmarkStart w:id="467" w:name="_Toc88742975"/>
      <w:bookmarkStart w:id="468" w:name="_Toc101253884"/>
      <w:bookmarkStart w:id="469" w:name="_Toc101254323"/>
      <w:bookmarkStart w:id="470" w:name="_Toc104112035"/>
      <w:bookmarkStart w:id="471" w:name="_Toc104192212"/>
      <w:bookmarkStart w:id="472" w:name="_Toc104192773"/>
      <w:bookmarkStart w:id="473" w:name="_Toc133336148"/>
      <w:bookmarkStart w:id="474" w:name="_Toc143984635"/>
      <w:bookmarkStart w:id="475" w:name="_Toc144147411"/>
      <w:bookmarkStart w:id="476" w:name="_Toc153885205"/>
      <w:bookmarkStart w:id="477" w:name="_Toc177548739"/>
      <w:bookmarkStart w:id="478" w:name="_Toc186725743"/>
      <w:r w:rsidRPr="001D2CEF">
        <w:t>5.2.4.1</w:t>
      </w:r>
      <w:r w:rsidRPr="001D2CEF">
        <w:tab/>
        <w:t>Type: ProblemDetails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79" w:name="_Hlk117203490"/>
            <w:r>
              <w:t>supportedApiVersions</w:t>
            </w:r>
            <w:bookmarkEnd w:id="479"/>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80" w:name="_Toc24925781"/>
      <w:bookmarkStart w:id="481" w:name="_Toc24925959"/>
      <w:bookmarkStart w:id="482" w:name="_Toc24926135"/>
      <w:bookmarkStart w:id="483" w:name="_Toc33963988"/>
      <w:bookmarkStart w:id="484" w:name="_Toc33980744"/>
      <w:bookmarkStart w:id="485" w:name="_Toc36462545"/>
      <w:bookmarkStart w:id="486" w:name="_Toc36462741"/>
      <w:bookmarkStart w:id="487" w:name="_Toc43025980"/>
      <w:bookmarkStart w:id="488" w:name="_Toc49763514"/>
      <w:bookmarkStart w:id="489" w:name="_Toc56754210"/>
      <w:bookmarkStart w:id="490" w:name="_Toc88742976"/>
      <w:bookmarkStart w:id="491" w:name="_Toc101253885"/>
      <w:bookmarkStart w:id="492" w:name="_Toc101254324"/>
      <w:bookmarkStart w:id="493" w:name="_Toc104112036"/>
      <w:bookmarkStart w:id="494" w:name="_Toc104192213"/>
      <w:bookmarkStart w:id="495" w:name="_Toc104192774"/>
      <w:bookmarkStart w:id="496" w:name="_Toc133336149"/>
      <w:bookmarkStart w:id="497" w:name="_Toc143984636"/>
      <w:bookmarkStart w:id="498" w:name="_Toc144147412"/>
      <w:bookmarkStart w:id="499" w:name="_Toc153885206"/>
      <w:bookmarkStart w:id="500" w:name="_Toc177548740"/>
      <w:bookmarkStart w:id="501" w:name="_Toc186725744"/>
      <w:r w:rsidRPr="001D2CEF">
        <w:lastRenderedPageBreak/>
        <w:t>5.2.4.2</w:t>
      </w:r>
      <w:r w:rsidRPr="001D2CEF">
        <w:tab/>
        <w:t>Type: Link</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02" w:name="_Toc24925782"/>
      <w:bookmarkStart w:id="503" w:name="_Toc24925960"/>
      <w:bookmarkStart w:id="504" w:name="_Toc24926136"/>
      <w:bookmarkStart w:id="505" w:name="_Toc33963989"/>
      <w:bookmarkStart w:id="506" w:name="_Toc33980745"/>
      <w:bookmarkStart w:id="507" w:name="_Toc36462546"/>
      <w:bookmarkStart w:id="508" w:name="_Toc36462742"/>
      <w:bookmarkStart w:id="509" w:name="_Toc43025981"/>
      <w:bookmarkStart w:id="510" w:name="_Toc49763515"/>
      <w:bookmarkStart w:id="511" w:name="_Toc56754211"/>
      <w:bookmarkStart w:id="512" w:name="_Toc88742977"/>
      <w:bookmarkStart w:id="513" w:name="_Toc101253886"/>
      <w:bookmarkStart w:id="514" w:name="_Toc101254325"/>
      <w:bookmarkStart w:id="515" w:name="_Toc104112037"/>
      <w:bookmarkStart w:id="516" w:name="_Toc104192214"/>
      <w:bookmarkStart w:id="517" w:name="_Toc104192775"/>
      <w:bookmarkStart w:id="518" w:name="_Toc133336150"/>
      <w:bookmarkStart w:id="519" w:name="_Toc143984637"/>
      <w:bookmarkStart w:id="520" w:name="_Toc144147413"/>
      <w:bookmarkStart w:id="521" w:name="_Toc153885207"/>
      <w:bookmarkStart w:id="522" w:name="_Toc177548741"/>
      <w:bookmarkStart w:id="523" w:name="_Toc186725745"/>
      <w:r w:rsidRPr="001D2CEF">
        <w:t>5.2.4.3</w:t>
      </w:r>
      <w:r w:rsidRPr="001D2CEF">
        <w:tab/>
        <w:t>Type PatchItem</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24" w:name="_Toc24925783"/>
      <w:bookmarkStart w:id="525" w:name="_Toc24925961"/>
      <w:bookmarkStart w:id="526" w:name="_Toc24926137"/>
      <w:bookmarkStart w:id="527" w:name="_Toc33963990"/>
      <w:bookmarkStart w:id="528" w:name="_Toc33980746"/>
      <w:bookmarkStart w:id="529" w:name="_Toc36462547"/>
      <w:bookmarkStart w:id="530" w:name="_Toc36462743"/>
      <w:bookmarkStart w:id="531" w:name="_Toc43025982"/>
      <w:bookmarkStart w:id="532" w:name="_Toc49763516"/>
      <w:bookmarkStart w:id="533" w:name="_Toc56754212"/>
      <w:bookmarkStart w:id="534" w:name="_Toc88742978"/>
      <w:bookmarkStart w:id="535" w:name="_Toc101253887"/>
      <w:bookmarkStart w:id="536" w:name="_Toc101254326"/>
      <w:bookmarkStart w:id="537" w:name="_Toc104112038"/>
      <w:bookmarkStart w:id="538" w:name="_Toc104192215"/>
      <w:bookmarkStart w:id="539" w:name="_Toc104192776"/>
      <w:bookmarkStart w:id="540" w:name="_Toc133336151"/>
      <w:bookmarkStart w:id="541" w:name="_Toc143984638"/>
      <w:bookmarkStart w:id="542" w:name="_Toc144147414"/>
      <w:bookmarkStart w:id="543" w:name="_Toc153885208"/>
      <w:bookmarkStart w:id="544" w:name="_Toc177548742"/>
      <w:bookmarkStart w:id="545" w:name="_Toc186725746"/>
      <w:r w:rsidRPr="001D2CEF">
        <w:rPr>
          <w:lang w:val="en-US"/>
        </w:rPr>
        <w:t>5.2.4.4</w:t>
      </w:r>
      <w:r w:rsidRPr="001D2CEF">
        <w:rPr>
          <w:lang w:val="en-US"/>
        </w:rPr>
        <w:tab/>
        <w:t>Type: LinksValueSchema</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46" w:name="_Toc24925784"/>
      <w:bookmarkStart w:id="547" w:name="_Toc24925962"/>
      <w:bookmarkStart w:id="548" w:name="_Toc24926138"/>
      <w:bookmarkStart w:id="549" w:name="_Toc33963991"/>
      <w:bookmarkStart w:id="550" w:name="_Toc33980747"/>
      <w:bookmarkStart w:id="551" w:name="_Toc36462548"/>
      <w:bookmarkStart w:id="552" w:name="_Toc36462744"/>
      <w:bookmarkStart w:id="553" w:name="_Toc43025983"/>
      <w:bookmarkStart w:id="554" w:name="_Toc49763517"/>
      <w:bookmarkStart w:id="555" w:name="_Toc56754213"/>
      <w:bookmarkStart w:id="556" w:name="_Toc88742979"/>
      <w:bookmarkStart w:id="557" w:name="_Toc101253888"/>
      <w:bookmarkStart w:id="558" w:name="_Toc101254327"/>
      <w:bookmarkStart w:id="559" w:name="_Toc104112039"/>
      <w:bookmarkStart w:id="560" w:name="_Toc104192216"/>
      <w:bookmarkStart w:id="561" w:name="_Toc104192777"/>
      <w:bookmarkStart w:id="562" w:name="_Toc133336152"/>
      <w:bookmarkStart w:id="563" w:name="_Toc143984639"/>
      <w:bookmarkStart w:id="564" w:name="_Toc144147415"/>
      <w:bookmarkStart w:id="565" w:name="_Toc153885209"/>
      <w:bookmarkStart w:id="566" w:name="_Toc177548743"/>
      <w:bookmarkStart w:id="567" w:name="_Toc186725747"/>
      <w:r w:rsidRPr="001D2CEF">
        <w:rPr>
          <w:lang w:val="en-US"/>
        </w:rPr>
        <w:t>5.2.4.5</w:t>
      </w:r>
      <w:r w:rsidRPr="001D2CEF">
        <w:rPr>
          <w:lang w:val="en-US"/>
        </w:rPr>
        <w:tab/>
        <w:t>Type: SelfLink</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68" w:name="_Toc24925785"/>
      <w:bookmarkStart w:id="569" w:name="_Toc24925963"/>
      <w:bookmarkStart w:id="570" w:name="_Toc24926139"/>
      <w:bookmarkStart w:id="571" w:name="_Toc33963992"/>
      <w:bookmarkStart w:id="572" w:name="_Toc33980748"/>
      <w:bookmarkStart w:id="573" w:name="_Toc36462549"/>
      <w:bookmarkStart w:id="574" w:name="_Toc36462745"/>
      <w:bookmarkStart w:id="575" w:name="_Toc43025984"/>
      <w:bookmarkStart w:id="576" w:name="_Toc49763518"/>
      <w:bookmarkStart w:id="577" w:name="_Toc56754214"/>
      <w:bookmarkStart w:id="578" w:name="_Toc88742980"/>
      <w:bookmarkStart w:id="579" w:name="_Toc101253889"/>
      <w:bookmarkStart w:id="580" w:name="_Toc101254328"/>
      <w:bookmarkStart w:id="581" w:name="_Toc104112040"/>
      <w:bookmarkStart w:id="582" w:name="_Toc104192217"/>
      <w:bookmarkStart w:id="583" w:name="_Toc104192778"/>
      <w:bookmarkStart w:id="584" w:name="_Toc133336153"/>
      <w:bookmarkStart w:id="585" w:name="_Toc143984640"/>
      <w:bookmarkStart w:id="586" w:name="_Toc144147416"/>
      <w:bookmarkStart w:id="587" w:name="_Toc153885210"/>
      <w:bookmarkStart w:id="588" w:name="_Toc177548744"/>
      <w:bookmarkStart w:id="589" w:name="_Toc186725748"/>
      <w:r w:rsidRPr="001D2CEF">
        <w:lastRenderedPageBreak/>
        <w:t>5.2.4.6</w:t>
      </w:r>
      <w:r w:rsidRPr="001D2CEF">
        <w:tab/>
        <w:t>Type: InvalidParam</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90" w:name="_Toc24925786"/>
      <w:bookmarkStart w:id="591" w:name="_Toc24925964"/>
      <w:bookmarkStart w:id="592" w:name="_Toc24926140"/>
      <w:bookmarkStart w:id="593" w:name="_Toc33963993"/>
      <w:bookmarkStart w:id="594" w:name="_Toc33980749"/>
      <w:bookmarkStart w:id="595" w:name="_Toc36462550"/>
      <w:bookmarkStart w:id="596" w:name="_Toc36462746"/>
      <w:bookmarkStart w:id="597" w:name="_Toc43025985"/>
      <w:bookmarkStart w:id="598" w:name="_Toc49763519"/>
      <w:bookmarkStart w:id="599" w:name="_Toc56754215"/>
      <w:bookmarkStart w:id="600" w:name="_Toc88742981"/>
      <w:bookmarkStart w:id="601" w:name="_Toc101253890"/>
      <w:bookmarkStart w:id="602" w:name="_Toc101254329"/>
      <w:bookmarkStart w:id="603" w:name="_Toc104112041"/>
      <w:bookmarkStart w:id="604" w:name="_Toc104192218"/>
      <w:bookmarkStart w:id="605" w:name="_Toc104192779"/>
      <w:bookmarkStart w:id="606" w:name="_Toc133336154"/>
      <w:bookmarkStart w:id="607" w:name="_Toc143984641"/>
      <w:bookmarkStart w:id="608" w:name="_Toc144147417"/>
      <w:bookmarkStart w:id="609" w:name="_Toc153885211"/>
      <w:bookmarkStart w:id="610" w:name="_Toc177548745"/>
      <w:bookmarkStart w:id="611" w:name="_Toc186725749"/>
      <w:r w:rsidRPr="001D2CEF">
        <w:t>5.2.4.7</w:t>
      </w:r>
      <w:r w:rsidRPr="001D2CEF">
        <w:tab/>
        <w:t>Type: LinkRm</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12" w:name="_Toc24925787"/>
      <w:bookmarkStart w:id="613" w:name="_Toc24925965"/>
      <w:bookmarkStart w:id="614" w:name="_Toc24926141"/>
      <w:bookmarkStart w:id="615" w:name="_Toc33963994"/>
      <w:bookmarkStart w:id="616" w:name="_Toc33980750"/>
      <w:bookmarkStart w:id="617" w:name="_Toc36462551"/>
      <w:bookmarkStart w:id="618" w:name="_Toc36462747"/>
      <w:bookmarkStart w:id="619" w:name="_Toc43025986"/>
      <w:bookmarkStart w:id="620" w:name="_Toc49763520"/>
      <w:bookmarkStart w:id="621" w:name="_Toc56754216"/>
      <w:bookmarkStart w:id="622" w:name="_Toc88742982"/>
      <w:bookmarkStart w:id="623" w:name="_Toc101253891"/>
      <w:bookmarkStart w:id="624" w:name="_Toc101254330"/>
      <w:bookmarkStart w:id="625" w:name="_Toc104112042"/>
      <w:bookmarkStart w:id="626" w:name="_Toc104192219"/>
      <w:bookmarkStart w:id="627" w:name="_Toc104192780"/>
      <w:bookmarkStart w:id="628" w:name="_Toc133336155"/>
      <w:bookmarkStart w:id="629" w:name="_Toc143984642"/>
      <w:bookmarkStart w:id="630" w:name="_Toc144147418"/>
      <w:bookmarkStart w:id="631" w:name="_Toc153885212"/>
      <w:bookmarkStart w:id="632" w:name="_Toc177548746"/>
      <w:bookmarkStart w:id="633" w:name="_Toc186725750"/>
      <w:r w:rsidRPr="001D2CEF">
        <w:lastRenderedPageBreak/>
        <w:t>5.2.4.</w:t>
      </w:r>
      <w:r w:rsidRPr="001D2CEF">
        <w:rPr>
          <w:lang w:eastAsia="zh-CN"/>
        </w:rPr>
        <w:t>8</w:t>
      </w:r>
      <w:r w:rsidRPr="001D2CEF">
        <w:tab/>
        <w:t xml:space="preserve">Type </w:t>
      </w:r>
      <w:r w:rsidRPr="001D2CEF">
        <w:rPr>
          <w:rFonts w:hint="eastAsia"/>
          <w:lang w:eastAsia="zh-CN"/>
        </w:rPr>
        <w:t>ChangeItem</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34" w:name="_Toc24925788"/>
      <w:bookmarkStart w:id="635" w:name="_Toc24925966"/>
      <w:bookmarkStart w:id="636" w:name="_Toc24926142"/>
      <w:bookmarkStart w:id="637" w:name="_Toc33963995"/>
      <w:bookmarkStart w:id="638" w:name="_Toc33980751"/>
      <w:bookmarkStart w:id="639" w:name="_Toc36462552"/>
      <w:bookmarkStart w:id="640" w:name="_Toc36462748"/>
      <w:bookmarkStart w:id="641" w:name="_Toc43025987"/>
      <w:bookmarkStart w:id="642" w:name="_Toc49763521"/>
      <w:bookmarkStart w:id="643" w:name="_Toc56754217"/>
      <w:bookmarkStart w:id="644" w:name="_Toc88742983"/>
      <w:bookmarkStart w:id="645" w:name="_Toc101253892"/>
      <w:bookmarkStart w:id="646" w:name="_Toc101254331"/>
      <w:bookmarkStart w:id="647" w:name="_Toc104112043"/>
      <w:bookmarkStart w:id="648" w:name="_Toc104192220"/>
      <w:bookmarkStart w:id="649" w:name="_Toc104192781"/>
      <w:bookmarkStart w:id="650" w:name="_Toc133336156"/>
      <w:bookmarkStart w:id="651" w:name="_Toc143984643"/>
      <w:bookmarkStart w:id="652" w:name="_Toc144147419"/>
      <w:bookmarkStart w:id="653" w:name="_Toc153885213"/>
      <w:bookmarkStart w:id="654" w:name="_Toc177548747"/>
      <w:bookmarkStart w:id="655" w:name="_Toc186725751"/>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56" w:name="_Toc24925789"/>
      <w:bookmarkStart w:id="657" w:name="_Toc24925967"/>
      <w:bookmarkStart w:id="658" w:name="_Toc24926143"/>
      <w:bookmarkStart w:id="659" w:name="_Toc33963996"/>
      <w:bookmarkStart w:id="660" w:name="_Toc33980752"/>
      <w:bookmarkStart w:id="661" w:name="_Toc36462553"/>
      <w:bookmarkStart w:id="662" w:name="_Toc36462749"/>
      <w:bookmarkStart w:id="663" w:name="_Toc43025988"/>
      <w:bookmarkStart w:id="664" w:name="_Toc49763522"/>
      <w:bookmarkStart w:id="665" w:name="_Toc56754218"/>
      <w:bookmarkStart w:id="666" w:name="_Toc88742984"/>
      <w:bookmarkStart w:id="667" w:name="_Toc101253893"/>
      <w:bookmarkStart w:id="668" w:name="_Toc101254332"/>
      <w:bookmarkStart w:id="669" w:name="_Toc104112044"/>
      <w:bookmarkStart w:id="670" w:name="_Toc104192221"/>
      <w:bookmarkStart w:id="671" w:name="_Toc104192782"/>
      <w:bookmarkStart w:id="672" w:name="_Toc133336157"/>
      <w:bookmarkStart w:id="673" w:name="_Toc143984644"/>
      <w:bookmarkStart w:id="674" w:name="_Toc144147420"/>
      <w:bookmarkStart w:id="675" w:name="_Toc153885214"/>
      <w:bookmarkStart w:id="676" w:name="_Toc177548748"/>
      <w:bookmarkStart w:id="677" w:name="_Toc186725752"/>
      <w:r w:rsidRPr="001D2CEF">
        <w:lastRenderedPageBreak/>
        <w:t>5.2.4.</w:t>
      </w:r>
      <w:r w:rsidRPr="001D2CEF">
        <w:rPr>
          <w:lang w:eastAsia="zh-CN"/>
        </w:rPr>
        <w:t>10</w:t>
      </w:r>
      <w:r w:rsidRPr="001D2CEF">
        <w:tab/>
        <w:t xml:space="preserve">Type: </w:t>
      </w:r>
      <w:r w:rsidRPr="001D2CEF">
        <w:rPr>
          <w:rFonts w:hint="eastAsia"/>
          <w:lang w:eastAsia="zh-CN"/>
        </w:rPr>
        <w:t>ComplexQuery</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78" w:name="_Toc24925790"/>
      <w:bookmarkStart w:id="679" w:name="_Toc24925968"/>
      <w:bookmarkStart w:id="680" w:name="_Toc24926144"/>
      <w:bookmarkStart w:id="681" w:name="_Toc33963997"/>
      <w:bookmarkStart w:id="682" w:name="_Toc33980753"/>
      <w:bookmarkStart w:id="683" w:name="_Toc36462554"/>
      <w:bookmarkStart w:id="684" w:name="_Toc36462750"/>
      <w:bookmarkStart w:id="685" w:name="_Toc43025989"/>
      <w:bookmarkStart w:id="686" w:name="_Toc49763523"/>
      <w:bookmarkStart w:id="687" w:name="_Toc56754219"/>
      <w:bookmarkStart w:id="688" w:name="_Toc88742985"/>
      <w:bookmarkStart w:id="689" w:name="_Toc101253894"/>
      <w:bookmarkStart w:id="690" w:name="_Toc101254333"/>
      <w:bookmarkStart w:id="691" w:name="_Toc104112045"/>
      <w:bookmarkStart w:id="692" w:name="_Toc104192222"/>
      <w:bookmarkStart w:id="693" w:name="_Toc104192783"/>
      <w:bookmarkStart w:id="694" w:name="_Toc133336158"/>
      <w:bookmarkStart w:id="695" w:name="_Toc143984645"/>
      <w:bookmarkStart w:id="696" w:name="_Toc144147421"/>
      <w:bookmarkStart w:id="697" w:name="_Toc153885215"/>
      <w:bookmarkStart w:id="698" w:name="_Toc177548749"/>
      <w:bookmarkStart w:id="699" w:name="_Toc186725753"/>
      <w:r w:rsidRPr="001D2CEF">
        <w:t>5.2.4.</w:t>
      </w:r>
      <w:r w:rsidRPr="001D2CEF">
        <w:rPr>
          <w:lang w:eastAsia="zh-CN"/>
        </w:rPr>
        <w:t>11</w:t>
      </w:r>
      <w:r w:rsidRPr="001D2CEF">
        <w:tab/>
        <w:t xml:space="preserve">Type: </w:t>
      </w:r>
      <w:r w:rsidRPr="001D2CEF">
        <w:rPr>
          <w:rFonts w:hint="eastAsia"/>
          <w:lang w:eastAsia="zh-CN"/>
        </w:rPr>
        <w:t>Cnf</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00" w:name="_Toc24925791"/>
      <w:bookmarkStart w:id="701" w:name="_Toc24925969"/>
      <w:bookmarkStart w:id="702" w:name="_Toc24926145"/>
      <w:bookmarkStart w:id="703" w:name="_Toc33963998"/>
      <w:bookmarkStart w:id="704" w:name="_Toc33980754"/>
      <w:bookmarkStart w:id="705" w:name="_Toc36462555"/>
      <w:bookmarkStart w:id="706" w:name="_Toc36462751"/>
      <w:bookmarkStart w:id="707" w:name="_Toc43025990"/>
      <w:bookmarkStart w:id="708" w:name="_Toc49763524"/>
      <w:bookmarkStart w:id="709" w:name="_Toc56754220"/>
      <w:bookmarkStart w:id="710" w:name="_Toc88742986"/>
      <w:bookmarkStart w:id="711" w:name="_Toc101253895"/>
      <w:bookmarkStart w:id="712" w:name="_Toc101254334"/>
      <w:bookmarkStart w:id="713" w:name="_Toc104112046"/>
      <w:bookmarkStart w:id="714" w:name="_Toc104192223"/>
      <w:bookmarkStart w:id="715" w:name="_Toc104192784"/>
      <w:bookmarkStart w:id="716" w:name="_Toc133336159"/>
      <w:bookmarkStart w:id="717" w:name="_Toc143984646"/>
      <w:bookmarkStart w:id="718" w:name="_Toc144147422"/>
      <w:bookmarkStart w:id="719" w:name="_Toc153885216"/>
      <w:bookmarkStart w:id="720" w:name="_Toc177548750"/>
      <w:bookmarkStart w:id="721" w:name="_Toc186725754"/>
      <w:r w:rsidRPr="001D2CEF">
        <w:t>5.2.4.</w:t>
      </w:r>
      <w:r w:rsidRPr="001D2CEF">
        <w:rPr>
          <w:lang w:eastAsia="zh-CN"/>
        </w:rPr>
        <w:t>12</w:t>
      </w:r>
      <w:r w:rsidRPr="001D2CEF">
        <w:tab/>
        <w:t xml:space="preserve">Type: </w:t>
      </w:r>
      <w:r w:rsidRPr="001D2CEF">
        <w:rPr>
          <w:rFonts w:hint="eastAsia"/>
          <w:lang w:eastAsia="zh-CN"/>
        </w:rPr>
        <w:t>Dnf</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22" w:name="_Toc24925792"/>
      <w:bookmarkStart w:id="723" w:name="_Toc24925970"/>
      <w:bookmarkStart w:id="724" w:name="_Toc24926146"/>
      <w:bookmarkStart w:id="725" w:name="_Toc33963999"/>
      <w:bookmarkStart w:id="726" w:name="_Toc33980755"/>
      <w:bookmarkStart w:id="727" w:name="_Toc36462556"/>
      <w:bookmarkStart w:id="728" w:name="_Toc36462752"/>
      <w:bookmarkStart w:id="729" w:name="_Toc43025991"/>
      <w:bookmarkStart w:id="730" w:name="_Toc49763525"/>
      <w:bookmarkStart w:id="731" w:name="_Toc56754221"/>
      <w:bookmarkStart w:id="732" w:name="_Toc88742987"/>
      <w:bookmarkStart w:id="733" w:name="_Toc101253896"/>
      <w:bookmarkStart w:id="734" w:name="_Toc101254335"/>
      <w:bookmarkStart w:id="735" w:name="_Toc104112047"/>
      <w:bookmarkStart w:id="736" w:name="_Toc104192224"/>
      <w:bookmarkStart w:id="737" w:name="_Toc104192785"/>
      <w:bookmarkStart w:id="738" w:name="_Toc133336160"/>
      <w:bookmarkStart w:id="739" w:name="_Toc143984647"/>
      <w:bookmarkStart w:id="740" w:name="_Toc144147423"/>
      <w:bookmarkStart w:id="741" w:name="_Toc153885217"/>
      <w:bookmarkStart w:id="742" w:name="_Toc177548751"/>
      <w:bookmarkStart w:id="743" w:name="_Toc186725755"/>
      <w:r w:rsidRPr="001D2CEF">
        <w:t>5.2.4.</w:t>
      </w:r>
      <w:r w:rsidRPr="001D2CEF">
        <w:rPr>
          <w:lang w:eastAsia="zh-CN"/>
        </w:rPr>
        <w:t>13</w:t>
      </w:r>
      <w:r w:rsidRPr="001D2CEF">
        <w:tab/>
        <w:t xml:space="preserve">Type: </w:t>
      </w:r>
      <w:r w:rsidRPr="001D2CEF">
        <w:rPr>
          <w:rFonts w:hint="eastAsia"/>
          <w:lang w:eastAsia="zh-CN"/>
        </w:rPr>
        <w:t>CnfUnit</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44" w:name="_Toc24925793"/>
      <w:bookmarkStart w:id="745" w:name="_Toc24925971"/>
      <w:bookmarkStart w:id="746" w:name="_Toc24926147"/>
      <w:bookmarkStart w:id="747" w:name="_Toc33964000"/>
      <w:bookmarkStart w:id="748" w:name="_Toc33980756"/>
      <w:bookmarkStart w:id="749" w:name="_Toc36462557"/>
      <w:bookmarkStart w:id="750" w:name="_Toc36462753"/>
      <w:bookmarkStart w:id="751" w:name="_Toc43025992"/>
      <w:bookmarkStart w:id="752" w:name="_Toc49763526"/>
      <w:bookmarkStart w:id="753" w:name="_Toc56754222"/>
      <w:bookmarkStart w:id="754" w:name="_Toc88742988"/>
      <w:bookmarkStart w:id="755" w:name="_Toc101253897"/>
      <w:bookmarkStart w:id="756" w:name="_Toc101254336"/>
      <w:bookmarkStart w:id="757" w:name="_Toc104112048"/>
      <w:bookmarkStart w:id="758" w:name="_Toc104192225"/>
      <w:bookmarkStart w:id="759" w:name="_Toc104192786"/>
      <w:bookmarkStart w:id="760" w:name="_Toc133336161"/>
      <w:bookmarkStart w:id="761" w:name="_Toc143984648"/>
      <w:bookmarkStart w:id="762" w:name="_Toc144147424"/>
      <w:bookmarkStart w:id="763" w:name="_Toc153885218"/>
      <w:bookmarkStart w:id="764" w:name="_Toc177548752"/>
      <w:bookmarkStart w:id="765" w:name="_Toc186725756"/>
      <w:r w:rsidRPr="001D2CEF">
        <w:t>5.2.4.</w:t>
      </w:r>
      <w:r w:rsidRPr="001D2CEF">
        <w:rPr>
          <w:lang w:eastAsia="zh-CN"/>
        </w:rPr>
        <w:t>14</w:t>
      </w:r>
      <w:r w:rsidRPr="001D2CEF">
        <w:tab/>
        <w:t xml:space="preserve">Type: </w:t>
      </w:r>
      <w:r w:rsidRPr="001D2CEF">
        <w:rPr>
          <w:rFonts w:hint="eastAsia"/>
          <w:lang w:eastAsia="zh-CN"/>
        </w:rPr>
        <w:t>DnfUnit</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66" w:name="_Toc24925794"/>
      <w:bookmarkStart w:id="767" w:name="_Toc24925972"/>
      <w:bookmarkStart w:id="768" w:name="_Toc24926148"/>
      <w:bookmarkStart w:id="769" w:name="_Toc33964001"/>
      <w:bookmarkStart w:id="770" w:name="_Toc33980757"/>
      <w:bookmarkStart w:id="771" w:name="_Toc36462558"/>
      <w:bookmarkStart w:id="772" w:name="_Toc36462754"/>
      <w:bookmarkStart w:id="773" w:name="_Toc43025993"/>
      <w:bookmarkStart w:id="774" w:name="_Toc49763527"/>
      <w:bookmarkStart w:id="775" w:name="_Toc56754223"/>
      <w:bookmarkStart w:id="776" w:name="_Toc88742989"/>
      <w:bookmarkStart w:id="777" w:name="_Toc101253898"/>
      <w:bookmarkStart w:id="778" w:name="_Toc101254337"/>
      <w:bookmarkStart w:id="779" w:name="_Toc104112049"/>
      <w:bookmarkStart w:id="780" w:name="_Toc104192226"/>
      <w:bookmarkStart w:id="781" w:name="_Toc104192787"/>
      <w:bookmarkStart w:id="782" w:name="_Toc133336162"/>
      <w:bookmarkStart w:id="783" w:name="_Toc143984649"/>
      <w:bookmarkStart w:id="784" w:name="_Toc144147425"/>
      <w:bookmarkStart w:id="785" w:name="_Toc153885219"/>
      <w:bookmarkStart w:id="786" w:name="_Toc177548753"/>
      <w:bookmarkStart w:id="787" w:name="_Toc186725757"/>
      <w:r w:rsidRPr="001D2CEF">
        <w:lastRenderedPageBreak/>
        <w:t>5.2.4.</w:t>
      </w:r>
      <w:r w:rsidRPr="001D2CEF">
        <w:rPr>
          <w:lang w:eastAsia="zh-CN"/>
        </w:rPr>
        <w:t>15</w:t>
      </w:r>
      <w:r w:rsidRPr="001D2CEF">
        <w:tab/>
        <w:t xml:space="preserve">Type: </w:t>
      </w:r>
      <w:r w:rsidRPr="001D2CEF">
        <w:rPr>
          <w:rFonts w:hint="eastAsia"/>
          <w:lang w:eastAsia="zh-CN"/>
        </w:rPr>
        <w:t>Atom</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88" w:name="_Toc24925795"/>
      <w:bookmarkStart w:id="789" w:name="_Toc24925973"/>
      <w:bookmarkStart w:id="790" w:name="_Toc24926149"/>
      <w:bookmarkStart w:id="791" w:name="_Toc33964002"/>
      <w:bookmarkStart w:id="792" w:name="_Toc33980758"/>
      <w:bookmarkStart w:id="793" w:name="_Toc36462559"/>
      <w:bookmarkStart w:id="794" w:name="_Toc36462755"/>
      <w:bookmarkStart w:id="795" w:name="_Toc43025994"/>
      <w:bookmarkStart w:id="796" w:name="_Toc49763528"/>
      <w:bookmarkStart w:id="797" w:name="_Toc56754224"/>
      <w:bookmarkStart w:id="798" w:name="_Toc88742990"/>
      <w:bookmarkStart w:id="799" w:name="_Toc101253899"/>
      <w:bookmarkStart w:id="800" w:name="_Toc101254338"/>
      <w:bookmarkStart w:id="801" w:name="_Toc104112050"/>
      <w:bookmarkStart w:id="802" w:name="_Toc104192227"/>
      <w:bookmarkStart w:id="803" w:name="_Toc104192788"/>
      <w:bookmarkStart w:id="804" w:name="_Toc133336163"/>
      <w:bookmarkStart w:id="805" w:name="_Toc143984650"/>
      <w:bookmarkStart w:id="806" w:name="_Toc144147426"/>
      <w:bookmarkStart w:id="807" w:name="_Toc153885220"/>
      <w:bookmarkStart w:id="808" w:name="_Toc177548754"/>
      <w:bookmarkStart w:id="809" w:name="_Toc186725758"/>
      <w:r w:rsidRPr="001D2CEF">
        <w:t>5.2.4.</w:t>
      </w:r>
      <w:r w:rsidRPr="001D2CEF">
        <w:rPr>
          <w:lang w:eastAsia="zh-CN"/>
        </w:rPr>
        <w:t>16</w:t>
      </w:r>
      <w:r w:rsidRPr="001D2CEF">
        <w:tab/>
        <w:t>Void</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153E8666" w14:textId="77777777" w:rsidR="00E92CBF" w:rsidRPr="001D2CEF" w:rsidRDefault="00E92CBF" w:rsidP="00D362EB">
      <w:pPr>
        <w:pStyle w:val="Heading4"/>
        <w:rPr>
          <w:lang w:eastAsia="zh-CN"/>
        </w:rPr>
      </w:pPr>
      <w:bookmarkStart w:id="810" w:name="_Toc24925798"/>
      <w:bookmarkStart w:id="811" w:name="_Toc24925974"/>
      <w:bookmarkStart w:id="812" w:name="_Toc24926150"/>
      <w:bookmarkStart w:id="813" w:name="_Toc33964003"/>
      <w:bookmarkStart w:id="814" w:name="_Toc33980759"/>
      <w:bookmarkStart w:id="815" w:name="_Toc36462560"/>
      <w:bookmarkStart w:id="816" w:name="_Toc36462756"/>
      <w:bookmarkStart w:id="817" w:name="_Toc43025995"/>
      <w:bookmarkStart w:id="818" w:name="_Toc49763529"/>
      <w:bookmarkStart w:id="819" w:name="_Toc56754225"/>
      <w:bookmarkStart w:id="820" w:name="_Toc88742991"/>
      <w:bookmarkStart w:id="821" w:name="_Toc101253900"/>
      <w:bookmarkStart w:id="822" w:name="_Toc101254339"/>
      <w:bookmarkStart w:id="823" w:name="_Toc104112051"/>
      <w:bookmarkStart w:id="824" w:name="_Toc104192228"/>
      <w:bookmarkStart w:id="825" w:name="_Toc104192789"/>
      <w:bookmarkStart w:id="826" w:name="_Toc133336164"/>
      <w:bookmarkStart w:id="827" w:name="_Toc143984651"/>
      <w:bookmarkStart w:id="828" w:name="_Toc144147427"/>
      <w:bookmarkStart w:id="829" w:name="_Toc153885221"/>
      <w:bookmarkStart w:id="830" w:name="_Toc177548755"/>
      <w:bookmarkStart w:id="831" w:name="_Toc186725759"/>
      <w:r w:rsidRPr="001D2CEF">
        <w:t>5.2.4.</w:t>
      </w:r>
      <w:r w:rsidRPr="001D2CEF">
        <w:rPr>
          <w:lang w:eastAsia="zh-CN"/>
        </w:rPr>
        <w:t>17</w:t>
      </w:r>
      <w:r w:rsidRPr="001D2CEF">
        <w:tab/>
        <w:t xml:space="preserve">Type: </w:t>
      </w:r>
      <w:r w:rsidRPr="001D2CEF">
        <w:rPr>
          <w:rFonts w:hint="eastAsia"/>
          <w:lang w:eastAsia="zh-CN"/>
        </w:rPr>
        <w:t>PatchResult</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32" w:name="_Toc24925799"/>
      <w:bookmarkStart w:id="833" w:name="_Toc24925975"/>
      <w:bookmarkStart w:id="834" w:name="_Toc24926151"/>
      <w:bookmarkStart w:id="835" w:name="_Toc33964004"/>
      <w:bookmarkStart w:id="836" w:name="_Toc33980760"/>
      <w:bookmarkStart w:id="837" w:name="_Toc36462561"/>
      <w:bookmarkStart w:id="838" w:name="_Toc36462757"/>
      <w:bookmarkStart w:id="839" w:name="_Toc43025996"/>
      <w:bookmarkStart w:id="840" w:name="_Toc49763530"/>
      <w:bookmarkStart w:id="841" w:name="_Toc56754226"/>
      <w:bookmarkStart w:id="842" w:name="_Toc88742992"/>
      <w:bookmarkStart w:id="843" w:name="_Toc101253901"/>
      <w:bookmarkStart w:id="844" w:name="_Toc101254340"/>
      <w:bookmarkStart w:id="845" w:name="_Toc104112052"/>
      <w:bookmarkStart w:id="846" w:name="_Toc104192229"/>
      <w:bookmarkStart w:id="847" w:name="_Toc104192790"/>
      <w:bookmarkStart w:id="848" w:name="_Toc133336165"/>
      <w:bookmarkStart w:id="849" w:name="_Toc143984652"/>
      <w:bookmarkStart w:id="850" w:name="_Toc144147428"/>
      <w:bookmarkStart w:id="851" w:name="_Toc153885222"/>
      <w:bookmarkStart w:id="852" w:name="_Toc177548756"/>
      <w:bookmarkStart w:id="853" w:name="_Toc186725760"/>
      <w:r w:rsidRPr="001D2CEF">
        <w:t>5.2.4.</w:t>
      </w:r>
      <w:r w:rsidRPr="001D2CEF">
        <w:rPr>
          <w:lang w:eastAsia="zh-CN"/>
        </w:rPr>
        <w:t>18</w:t>
      </w:r>
      <w:r w:rsidRPr="001D2CEF">
        <w:tab/>
        <w:t xml:space="preserve">Type: </w:t>
      </w:r>
      <w:r w:rsidRPr="001D2CEF">
        <w:rPr>
          <w:rFonts w:hint="eastAsia"/>
          <w:lang w:eastAsia="zh-CN"/>
        </w:rPr>
        <w:t>ReportItem</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54" w:name="_Toc24925796"/>
      <w:bookmarkStart w:id="855" w:name="_Toc24925976"/>
      <w:bookmarkStart w:id="856" w:name="_Toc24926152"/>
      <w:bookmarkStart w:id="857" w:name="_Toc33964005"/>
      <w:bookmarkStart w:id="858" w:name="_Toc33980761"/>
      <w:bookmarkStart w:id="859" w:name="_Toc36462562"/>
      <w:bookmarkStart w:id="860" w:name="_Toc36462758"/>
      <w:bookmarkStart w:id="861" w:name="_Toc43025997"/>
      <w:bookmarkStart w:id="862" w:name="_Toc49763531"/>
      <w:bookmarkStart w:id="863" w:name="_Toc56754227"/>
      <w:bookmarkStart w:id="864" w:name="_Toc88742993"/>
      <w:bookmarkStart w:id="865" w:name="_Toc101253902"/>
      <w:bookmarkStart w:id="866" w:name="_Toc101254341"/>
      <w:bookmarkStart w:id="867" w:name="_Toc104112053"/>
      <w:bookmarkStart w:id="868" w:name="_Toc104192230"/>
      <w:bookmarkStart w:id="869" w:name="_Toc104192791"/>
      <w:bookmarkStart w:id="870" w:name="_Toc133336166"/>
      <w:bookmarkStart w:id="871" w:name="_Toc143984653"/>
      <w:bookmarkStart w:id="872" w:name="_Toc144147429"/>
      <w:bookmarkStart w:id="873" w:name="_Toc153885223"/>
      <w:bookmarkStart w:id="874" w:name="_Toc177548757"/>
      <w:bookmarkStart w:id="875" w:name="_Toc186725761"/>
      <w:r w:rsidRPr="001D2CEF">
        <w:lastRenderedPageBreak/>
        <w:t>5.2.4.</w:t>
      </w:r>
      <w:r w:rsidRPr="001D2CEF">
        <w:rPr>
          <w:lang w:eastAsia="zh-CN"/>
        </w:rPr>
        <w:t>19</w:t>
      </w:r>
      <w:r w:rsidRPr="001D2CEF">
        <w:tab/>
        <w:t xml:space="preserve">Type: </w:t>
      </w:r>
      <w:r w:rsidRPr="001D2CEF">
        <w:rPr>
          <w:rFonts w:hint="eastAsia"/>
          <w:lang w:eastAsia="zh-CN"/>
        </w:rPr>
        <w:t>HalTemplate</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76" w:name="_Toc24925797"/>
      <w:bookmarkStart w:id="877" w:name="_Toc24925977"/>
      <w:bookmarkStart w:id="878" w:name="_Toc24926153"/>
      <w:bookmarkStart w:id="879" w:name="_Toc33964006"/>
      <w:bookmarkStart w:id="880" w:name="_Toc33980762"/>
      <w:bookmarkStart w:id="881" w:name="_Toc36462563"/>
      <w:bookmarkStart w:id="882" w:name="_Toc36462759"/>
      <w:bookmarkStart w:id="883" w:name="_Toc43025998"/>
      <w:bookmarkStart w:id="884" w:name="_Toc49763532"/>
      <w:bookmarkStart w:id="885" w:name="_Toc56754228"/>
      <w:bookmarkStart w:id="886" w:name="_Toc88742994"/>
      <w:bookmarkStart w:id="887" w:name="_Toc101253903"/>
      <w:bookmarkStart w:id="888" w:name="_Toc101254342"/>
      <w:bookmarkStart w:id="889" w:name="_Toc104112054"/>
      <w:bookmarkStart w:id="890" w:name="_Toc104192231"/>
      <w:bookmarkStart w:id="891" w:name="_Toc104192792"/>
      <w:bookmarkStart w:id="892" w:name="_Toc133336167"/>
      <w:bookmarkStart w:id="893" w:name="_Toc143984654"/>
      <w:bookmarkStart w:id="894" w:name="_Toc144147430"/>
      <w:bookmarkStart w:id="895" w:name="_Toc153885224"/>
      <w:bookmarkStart w:id="896" w:name="_Toc177548758"/>
      <w:bookmarkStart w:id="897" w:name="_Toc186725762"/>
      <w:r w:rsidRPr="001D2CEF">
        <w:t>5.2.4.</w:t>
      </w:r>
      <w:r w:rsidRPr="001D2CEF">
        <w:rPr>
          <w:lang w:eastAsia="zh-CN"/>
        </w:rPr>
        <w:t>20</w:t>
      </w:r>
      <w:r w:rsidRPr="001D2CEF">
        <w:tab/>
        <w:t>Type:</w:t>
      </w:r>
      <w:r w:rsidRPr="001D2CEF">
        <w:rPr>
          <w:rFonts w:hint="eastAsia"/>
          <w:lang w:eastAsia="zh-CN"/>
        </w:rPr>
        <w:t xml:space="preserve"> Property</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98" w:name="_Toc88742995"/>
      <w:bookmarkStart w:id="899" w:name="_Toc101253904"/>
      <w:bookmarkStart w:id="900" w:name="_Toc101254343"/>
      <w:bookmarkStart w:id="901" w:name="_Toc104112055"/>
      <w:bookmarkStart w:id="902" w:name="_Toc104192232"/>
      <w:bookmarkStart w:id="903" w:name="_Toc104192793"/>
      <w:bookmarkStart w:id="904" w:name="_Toc133336168"/>
      <w:bookmarkStart w:id="905" w:name="_Toc143984655"/>
      <w:bookmarkStart w:id="906" w:name="_Toc144147431"/>
      <w:bookmarkStart w:id="907" w:name="_Toc153885225"/>
      <w:bookmarkStart w:id="908" w:name="_Toc177548759"/>
      <w:bookmarkStart w:id="909" w:name="_Toc186725763"/>
      <w:r w:rsidRPr="001D2CEF">
        <w:t>5.2.4.</w:t>
      </w:r>
      <w:r>
        <w:t>21</w:t>
      </w:r>
      <w:r w:rsidRPr="001D2CEF">
        <w:tab/>
        <w:t xml:space="preserve">Type: </w:t>
      </w:r>
      <w:r>
        <w:t>RedirectResponse</w:t>
      </w:r>
      <w:bookmarkEnd w:id="898"/>
      <w:bookmarkEnd w:id="899"/>
      <w:bookmarkEnd w:id="900"/>
      <w:bookmarkEnd w:id="901"/>
      <w:bookmarkEnd w:id="902"/>
      <w:bookmarkEnd w:id="903"/>
      <w:bookmarkEnd w:id="904"/>
      <w:bookmarkEnd w:id="905"/>
      <w:bookmarkEnd w:id="906"/>
      <w:bookmarkEnd w:id="907"/>
      <w:bookmarkEnd w:id="908"/>
      <w:bookmarkEnd w:id="909"/>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10" w:name="_Toc101253905"/>
      <w:bookmarkStart w:id="911" w:name="_Toc101254344"/>
      <w:bookmarkStart w:id="912" w:name="_Toc104112056"/>
      <w:bookmarkStart w:id="913" w:name="_Toc104192233"/>
      <w:bookmarkStart w:id="914" w:name="_Toc104192794"/>
      <w:bookmarkStart w:id="915" w:name="_Toc133336169"/>
      <w:bookmarkStart w:id="916" w:name="_Toc143984656"/>
      <w:bookmarkStart w:id="917" w:name="_Toc144147432"/>
      <w:bookmarkStart w:id="918" w:name="_Toc153885226"/>
      <w:bookmarkStart w:id="919" w:name="_Toc177548760"/>
      <w:bookmarkStart w:id="920" w:name="_Toc186725764"/>
      <w:r>
        <w:lastRenderedPageBreak/>
        <w:t>5.2.4.22</w:t>
      </w:r>
      <w:r>
        <w:tab/>
        <w:t>Type: TunnelAddress</w:t>
      </w:r>
      <w:bookmarkEnd w:id="910"/>
      <w:bookmarkEnd w:id="911"/>
      <w:bookmarkEnd w:id="912"/>
      <w:bookmarkEnd w:id="913"/>
      <w:bookmarkEnd w:id="914"/>
      <w:bookmarkEnd w:id="915"/>
      <w:bookmarkEnd w:id="916"/>
      <w:bookmarkEnd w:id="917"/>
      <w:bookmarkEnd w:id="918"/>
      <w:bookmarkEnd w:id="919"/>
      <w:bookmarkEnd w:id="920"/>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21" w:name="_Toc104192795"/>
      <w:bookmarkStart w:id="922" w:name="_Toc133336170"/>
      <w:bookmarkStart w:id="923" w:name="_Toc143984657"/>
      <w:bookmarkStart w:id="924" w:name="_Toc144147433"/>
      <w:bookmarkStart w:id="925" w:name="_Toc153885227"/>
      <w:bookmarkStart w:id="926" w:name="_Toc177548761"/>
      <w:bookmarkStart w:id="927" w:name="_Toc186725765"/>
      <w:r>
        <w:rPr>
          <w:rFonts w:eastAsia="SimSun"/>
        </w:rPr>
        <w:t>5.2.4.2</w:t>
      </w:r>
      <w:r w:rsidR="00887456">
        <w:rPr>
          <w:rFonts w:eastAsia="SimSun"/>
        </w:rPr>
        <w:t>3</w:t>
      </w:r>
      <w:r>
        <w:rPr>
          <w:rFonts w:eastAsia="SimSun"/>
        </w:rPr>
        <w:tab/>
        <w:t>Type: FqdnPatternMatchingRule</w:t>
      </w:r>
      <w:bookmarkEnd w:id="921"/>
      <w:bookmarkEnd w:id="922"/>
      <w:bookmarkEnd w:id="923"/>
      <w:bookmarkEnd w:id="924"/>
      <w:bookmarkEnd w:id="925"/>
      <w:bookmarkEnd w:id="926"/>
      <w:bookmarkEnd w:id="927"/>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28" w:name="_Toc104192796"/>
      <w:bookmarkStart w:id="929" w:name="_Toc133336171"/>
      <w:bookmarkStart w:id="930" w:name="_Toc143984658"/>
      <w:bookmarkStart w:id="931" w:name="_Toc144147434"/>
      <w:bookmarkStart w:id="932" w:name="_Toc153885228"/>
      <w:bookmarkStart w:id="933" w:name="_Toc177548762"/>
      <w:bookmarkStart w:id="934" w:name="_Toc186725766"/>
      <w:r>
        <w:rPr>
          <w:rFonts w:eastAsia="SimSun"/>
        </w:rPr>
        <w:t>5.2.4.2</w:t>
      </w:r>
      <w:r w:rsidR="00887456">
        <w:rPr>
          <w:rFonts w:eastAsia="SimSun"/>
        </w:rPr>
        <w:t>4</w:t>
      </w:r>
      <w:r>
        <w:rPr>
          <w:rFonts w:eastAsia="SimSun"/>
        </w:rPr>
        <w:tab/>
        <w:t>Type: StringMatchingRule</w:t>
      </w:r>
      <w:bookmarkEnd w:id="928"/>
      <w:bookmarkEnd w:id="929"/>
      <w:bookmarkEnd w:id="930"/>
      <w:bookmarkEnd w:id="931"/>
      <w:bookmarkEnd w:id="932"/>
      <w:bookmarkEnd w:id="933"/>
      <w:bookmarkEnd w:id="934"/>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35" w:name="_Toc104192797"/>
      <w:bookmarkStart w:id="936" w:name="_Toc133336172"/>
      <w:bookmarkStart w:id="937" w:name="_Toc143984659"/>
      <w:bookmarkStart w:id="938" w:name="_Toc144147435"/>
      <w:bookmarkStart w:id="939" w:name="_Toc153885229"/>
      <w:bookmarkStart w:id="940" w:name="_Toc177548763"/>
      <w:bookmarkStart w:id="941" w:name="_Toc186725767"/>
      <w:r>
        <w:rPr>
          <w:rFonts w:eastAsia="SimSun"/>
        </w:rPr>
        <w:lastRenderedPageBreak/>
        <w:t>5.2.4.2</w:t>
      </w:r>
      <w:r w:rsidR="00887456">
        <w:rPr>
          <w:rFonts w:eastAsia="SimSun"/>
        </w:rPr>
        <w:t>5</w:t>
      </w:r>
      <w:r>
        <w:rPr>
          <w:rFonts w:eastAsia="SimSun"/>
        </w:rPr>
        <w:tab/>
        <w:t>Type: StringMatchingCondition</w:t>
      </w:r>
      <w:bookmarkEnd w:id="935"/>
      <w:bookmarkEnd w:id="936"/>
      <w:bookmarkEnd w:id="937"/>
      <w:bookmarkEnd w:id="938"/>
      <w:bookmarkEnd w:id="939"/>
      <w:bookmarkEnd w:id="940"/>
      <w:bookmarkEnd w:id="941"/>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42" w:name="_Toc24937673"/>
      <w:bookmarkStart w:id="943" w:name="_Toc33962488"/>
      <w:bookmarkStart w:id="944" w:name="_Toc42883250"/>
      <w:bookmarkStart w:id="945" w:name="_Toc49733118"/>
      <w:bookmarkStart w:id="946" w:name="_Toc56690743"/>
      <w:bookmarkStart w:id="947" w:name="_Toc130820776"/>
      <w:bookmarkStart w:id="948" w:name="_Toc133336173"/>
      <w:bookmarkStart w:id="949" w:name="_Toc143984660"/>
      <w:bookmarkStart w:id="950" w:name="_Toc144147436"/>
      <w:bookmarkStart w:id="951" w:name="_Toc153885230"/>
      <w:bookmarkStart w:id="952" w:name="_Toc177548764"/>
      <w:bookmarkStart w:id="953" w:name="_Toc186725768"/>
      <w:r>
        <w:rPr>
          <w:rFonts w:eastAsia="SimSun"/>
        </w:rPr>
        <w:t>5.2.4.</w:t>
      </w:r>
      <w:r w:rsidR="00347FEC" w:rsidRPr="000F0C82">
        <w:rPr>
          <w:rFonts w:eastAsia="SimSun"/>
        </w:rPr>
        <w:t>26</w:t>
      </w:r>
      <w:r>
        <w:tab/>
        <w:t>Type: Ipv4AddressRange</w:t>
      </w:r>
      <w:bookmarkEnd w:id="942"/>
      <w:bookmarkEnd w:id="943"/>
      <w:bookmarkEnd w:id="944"/>
      <w:bookmarkEnd w:id="945"/>
      <w:bookmarkEnd w:id="946"/>
      <w:bookmarkEnd w:id="947"/>
      <w:bookmarkEnd w:id="948"/>
      <w:bookmarkEnd w:id="949"/>
      <w:bookmarkEnd w:id="950"/>
      <w:bookmarkEnd w:id="951"/>
      <w:bookmarkEnd w:id="952"/>
      <w:bookmarkEnd w:id="953"/>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54" w:name="_Toc133336174"/>
      <w:bookmarkStart w:id="955" w:name="_Toc143984661"/>
      <w:bookmarkStart w:id="956" w:name="_Toc144147437"/>
      <w:bookmarkStart w:id="957" w:name="_Toc153885231"/>
      <w:bookmarkStart w:id="958" w:name="_Toc177548765"/>
      <w:bookmarkStart w:id="959" w:name="_Toc186725769"/>
      <w:r>
        <w:rPr>
          <w:rFonts w:eastAsia="SimSun"/>
        </w:rPr>
        <w:t>5.2.4.</w:t>
      </w:r>
      <w:r w:rsidR="00347FEC" w:rsidRPr="000F0C82">
        <w:rPr>
          <w:rFonts w:eastAsia="SimSun"/>
        </w:rPr>
        <w:t>27</w:t>
      </w:r>
      <w:r>
        <w:tab/>
        <w:t>Type: Ipv6AddressRange</w:t>
      </w:r>
      <w:bookmarkEnd w:id="954"/>
      <w:bookmarkEnd w:id="955"/>
      <w:bookmarkEnd w:id="956"/>
      <w:bookmarkEnd w:id="957"/>
      <w:bookmarkEnd w:id="958"/>
      <w:bookmarkEnd w:id="959"/>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60" w:name="_Toc133336175"/>
      <w:bookmarkStart w:id="961" w:name="_Toc143984662"/>
      <w:bookmarkStart w:id="962" w:name="_Toc144147438"/>
      <w:bookmarkStart w:id="963" w:name="_Toc153885232"/>
      <w:bookmarkStart w:id="964" w:name="_Toc177548766"/>
      <w:bookmarkStart w:id="965" w:name="_Toc186725770"/>
      <w:r>
        <w:rPr>
          <w:rFonts w:eastAsia="SimSun"/>
        </w:rPr>
        <w:t>5.2.4.</w:t>
      </w:r>
      <w:r w:rsidR="00347FEC" w:rsidRPr="000F0C82">
        <w:rPr>
          <w:rFonts w:eastAsia="SimSun"/>
        </w:rPr>
        <w:t>28</w:t>
      </w:r>
      <w:r>
        <w:tab/>
        <w:t>Type: Ipv6PrefixRange</w:t>
      </w:r>
      <w:bookmarkEnd w:id="960"/>
      <w:bookmarkEnd w:id="961"/>
      <w:bookmarkEnd w:id="962"/>
      <w:bookmarkEnd w:id="963"/>
      <w:bookmarkEnd w:id="964"/>
      <w:bookmarkEnd w:id="965"/>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66" w:name="_Toc24925800"/>
      <w:bookmarkStart w:id="967" w:name="_Toc24925978"/>
      <w:bookmarkStart w:id="968" w:name="_Toc24926154"/>
      <w:bookmarkStart w:id="969" w:name="_Toc33964007"/>
      <w:bookmarkStart w:id="970" w:name="_Toc33980763"/>
      <w:bookmarkStart w:id="971" w:name="_Toc36462564"/>
      <w:bookmarkStart w:id="972" w:name="_Toc36462760"/>
      <w:bookmarkStart w:id="973" w:name="_Toc43025999"/>
      <w:bookmarkStart w:id="974" w:name="_Toc49763533"/>
      <w:bookmarkStart w:id="975" w:name="_Toc56754229"/>
      <w:bookmarkStart w:id="976" w:name="_Toc88742996"/>
      <w:bookmarkStart w:id="977" w:name="_Toc101253906"/>
      <w:bookmarkStart w:id="978" w:name="_Toc101254345"/>
      <w:bookmarkStart w:id="979" w:name="_Toc104112057"/>
      <w:bookmarkStart w:id="980" w:name="_Toc104192234"/>
      <w:bookmarkStart w:id="981" w:name="_Toc104192798"/>
      <w:bookmarkStart w:id="982" w:name="_Toc133336176"/>
      <w:bookmarkStart w:id="983" w:name="_Toc143984663"/>
      <w:bookmarkStart w:id="984" w:name="_Toc144147439"/>
      <w:bookmarkStart w:id="985" w:name="_Toc153885233"/>
      <w:bookmarkStart w:id="986" w:name="_Toc177548767"/>
      <w:bookmarkStart w:id="987" w:name="_Toc186725771"/>
      <w:r w:rsidRPr="001D2CEF">
        <w:t>5.3</w:t>
      </w:r>
      <w:r w:rsidRPr="001D2CEF">
        <w:tab/>
        <w:t>Data Types related to Subscription, Identification and Numbering</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11A0E818" w14:textId="77777777" w:rsidR="00E92CBF" w:rsidRPr="001D2CEF" w:rsidRDefault="00E92CBF" w:rsidP="00D362EB">
      <w:pPr>
        <w:pStyle w:val="Heading3"/>
      </w:pPr>
      <w:bookmarkStart w:id="988" w:name="_Toc24925801"/>
      <w:bookmarkStart w:id="989" w:name="_Toc24925979"/>
      <w:bookmarkStart w:id="990" w:name="_Toc24926155"/>
      <w:bookmarkStart w:id="991" w:name="_Toc33964008"/>
      <w:bookmarkStart w:id="992" w:name="_Toc33980764"/>
      <w:bookmarkStart w:id="993" w:name="_Toc36462565"/>
      <w:bookmarkStart w:id="994" w:name="_Toc36462761"/>
      <w:bookmarkStart w:id="995" w:name="_Toc43026000"/>
      <w:bookmarkStart w:id="996" w:name="_Toc49763534"/>
      <w:bookmarkStart w:id="997" w:name="_Toc56754230"/>
      <w:bookmarkStart w:id="998" w:name="_Toc88742997"/>
      <w:bookmarkStart w:id="999" w:name="_Toc101253907"/>
      <w:bookmarkStart w:id="1000" w:name="_Toc101254346"/>
      <w:bookmarkStart w:id="1001" w:name="_Toc104112058"/>
      <w:bookmarkStart w:id="1002" w:name="_Toc104192235"/>
      <w:bookmarkStart w:id="1003" w:name="_Toc104192799"/>
      <w:bookmarkStart w:id="1004" w:name="_Toc133336177"/>
      <w:bookmarkStart w:id="1005" w:name="_Toc143984664"/>
      <w:bookmarkStart w:id="1006" w:name="_Toc144147440"/>
      <w:bookmarkStart w:id="1007" w:name="_Toc153885234"/>
      <w:bookmarkStart w:id="1008" w:name="_Toc177548768"/>
      <w:bookmarkStart w:id="1009" w:name="_Toc186725772"/>
      <w:r w:rsidRPr="001D2CEF">
        <w:t>5.3.1</w:t>
      </w:r>
      <w:r w:rsidRPr="001D2CEF">
        <w:tab/>
        <w:t>Introduction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10" w:name="_Toc24925802"/>
      <w:bookmarkStart w:id="1011" w:name="_Toc24925980"/>
      <w:bookmarkStart w:id="1012" w:name="_Toc24926156"/>
      <w:bookmarkStart w:id="1013" w:name="_Toc33964009"/>
      <w:bookmarkStart w:id="1014" w:name="_Toc33980765"/>
      <w:bookmarkStart w:id="1015" w:name="_Toc36462566"/>
      <w:bookmarkStart w:id="1016" w:name="_Toc36462762"/>
      <w:bookmarkStart w:id="1017" w:name="_Toc43026001"/>
      <w:bookmarkStart w:id="1018" w:name="_Toc49763535"/>
      <w:bookmarkStart w:id="1019" w:name="_Toc56754231"/>
      <w:bookmarkStart w:id="1020" w:name="_Toc88742998"/>
      <w:bookmarkStart w:id="1021" w:name="_Toc101253908"/>
      <w:bookmarkStart w:id="1022" w:name="_Toc101254347"/>
      <w:bookmarkStart w:id="1023" w:name="_Toc104112059"/>
      <w:bookmarkStart w:id="1024" w:name="_Toc104192236"/>
      <w:bookmarkStart w:id="1025" w:name="_Toc104192800"/>
      <w:bookmarkStart w:id="1026" w:name="_Toc133336178"/>
      <w:bookmarkStart w:id="1027" w:name="_Toc143984665"/>
      <w:bookmarkStart w:id="1028" w:name="_Toc144147441"/>
      <w:bookmarkStart w:id="1029" w:name="_Toc153885235"/>
      <w:bookmarkStart w:id="1030" w:name="_Toc177548769"/>
      <w:bookmarkStart w:id="1031" w:name="_Toc186725773"/>
      <w:r w:rsidRPr="001D2CEF">
        <w:lastRenderedPageBreak/>
        <w:t>5.3.2</w:t>
      </w:r>
      <w:r w:rsidRPr="001D2CEF">
        <w:tab/>
        <w:t>Simple Data Types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32"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033"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33"/>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32"/>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034"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035" w:name="_PERM_MCCTEMPBM_CRPT84370011___7"/>
            <w:bookmarkEnd w:id="1034"/>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035"/>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1036"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37" w:name="_Toc68196428"/>
            <w:bookmarkStart w:id="1038" w:name="_Toc59209096"/>
            <w:bookmarkStart w:id="1039" w:name="_Toc51951319"/>
            <w:bookmarkStart w:id="1040" w:name="_Toc45882769"/>
            <w:bookmarkStart w:id="1041" w:name="_Toc45282383"/>
            <w:bookmarkStart w:id="1042" w:name="_Toc34404487"/>
            <w:bookmarkStart w:id="1043" w:name="_Toc34388716"/>
            <w:bookmarkStart w:id="1044" w:name="_Toc138361565"/>
            <w:r>
              <w:t xml:space="preserve">is same as the </w:t>
            </w:r>
            <w:r w:rsidRPr="00C33F68">
              <w:t>Application layer ID</w:t>
            </w:r>
            <w:bookmarkEnd w:id="1036"/>
            <w:bookmarkEnd w:id="1037"/>
            <w:bookmarkEnd w:id="1038"/>
            <w:bookmarkEnd w:id="1039"/>
            <w:bookmarkEnd w:id="1040"/>
            <w:bookmarkEnd w:id="1041"/>
            <w:bookmarkEnd w:id="1042"/>
            <w:bookmarkEnd w:id="1043"/>
            <w:bookmarkEnd w:id="1044"/>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045" w:name="_Toc24925803"/>
      <w:bookmarkStart w:id="1046" w:name="_Toc24925981"/>
      <w:bookmarkStart w:id="1047" w:name="_Toc24926157"/>
      <w:bookmarkStart w:id="1048" w:name="_Toc33964010"/>
      <w:bookmarkStart w:id="1049" w:name="_Toc33980766"/>
      <w:bookmarkStart w:id="1050" w:name="_Toc36462567"/>
      <w:bookmarkStart w:id="1051" w:name="_Toc36462763"/>
      <w:bookmarkStart w:id="1052" w:name="_Toc43026002"/>
      <w:bookmarkStart w:id="1053" w:name="_Toc49763536"/>
      <w:bookmarkStart w:id="1054" w:name="_Toc56754232"/>
      <w:bookmarkStart w:id="1055" w:name="_Toc88742999"/>
      <w:bookmarkStart w:id="1056" w:name="_Toc101253909"/>
      <w:bookmarkStart w:id="1057" w:name="_Toc101254348"/>
      <w:bookmarkStart w:id="1058" w:name="_Toc104112060"/>
      <w:bookmarkStart w:id="1059" w:name="_Toc104192237"/>
      <w:bookmarkStart w:id="1060" w:name="_Toc104192801"/>
      <w:bookmarkStart w:id="1061" w:name="_Toc133336179"/>
      <w:bookmarkStart w:id="1062" w:name="_Toc143984666"/>
      <w:bookmarkStart w:id="1063" w:name="_Toc144147442"/>
      <w:bookmarkStart w:id="1064" w:name="_Toc153885236"/>
      <w:bookmarkStart w:id="1065" w:name="_Toc177548770"/>
      <w:bookmarkStart w:id="1066" w:name="_Toc186725774"/>
      <w:r w:rsidRPr="001D2CEF">
        <w:t>5.3.3</w:t>
      </w:r>
      <w:r w:rsidRPr="001D2CEF">
        <w:tab/>
        <w:t>Enumerations</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0C33B67C" w14:textId="25EC8FAE" w:rsidR="00841A03" w:rsidRDefault="00841A03" w:rsidP="004B0F6D">
      <w:pPr>
        <w:pStyle w:val="Heading4"/>
      </w:pPr>
      <w:bookmarkStart w:id="1067" w:name="_Toc143984667"/>
      <w:bookmarkStart w:id="1068" w:name="_Toc144147443"/>
      <w:bookmarkStart w:id="1069" w:name="_Toc153885237"/>
      <w:bookmarkStart w:id="1070" w:name="_Toc177548771"/>
      <w:bookmarkStart w:id="1071" w:name="_Toc186725775"/>
      <w:r>
        <w:t>5.3.3.</w:t>
      </w:r>
      <w:r w:rsidRPr="00496DB9">
        <w:rPr>
          <w:lang w:eastAsia="zh-CN"/>
        </w:rPr>
        <w:t>1</w:t>
      </w:r>
      <w:r>
        <w:tab/>
        <w:t>Enumeration: GroupServiceId</w:t>
      </w:r>
      <w:bookmarkEnd w:id="1067"/>
      <w:bookmarkEnd w:id="1068"/>
      <w:bookmarkEnd w:id="1069"/>
      <w:bookmarkEnd w:id="1070"/>
      <w:bookmarkEnd w:id="1071"/>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72" w:name="_Toc24925804"/>
      <w:bookmarkStart w:id="1073" w:name="_Toc24925982"/>
      <w:bookmarkStart w:id="1074" w:name="_Toc24926158"/>
      <w:bookmarkStart w:id="1075" w:name="_Toc33964011"/>
      <w:bookmarkStart w:id="1076" w:name="_Toc33980767"/>
      <w:bookmarkStart w:id="1077" w:name="_Toc36462568"/>
      <w:bookmarkStart w:id="1078" w:name="_Toc36462764"/>
      <w:bookmarkStart w:id="1079" w:name="_Toc43026003"/>
      <w:bookmarkStart w:id="1080" w:name="_Toc49763537"/>
      <w:bookmarkStart w:id="1081" w:name="_Toc56754233"/>
      <w:bookmarkStart w:id="1082" w:name="_Toc88743000"/>
      <w:bookmarkStart w:id="1083" w:name="_Toc101253910"/>
      <w:bookmarkStart w:id="1084" w:name="_Toc101254349"/>
      <w:bookmarkStart w:id="1085" w:name="_Toc104112061"/>
      <w:bookmarkStart w:id="1086" w:name="_Toc104192238"/>
      <w:bookmarkStart w:id="1087" w:name="_Toc104192802"/>
      <w:bookmarkStart w:id="1088" w:name="_Toc133336180"/>
      <w:bookmarkStart w:id="1089" w:name="_Toc143984668"/>
      <w:bookmarkStart w:id="1090" w:name="_Toc144147444"/>
      <w:bookmarkStart w:id="1091" w:name="_Toc153885238"/>
      <w:bookmarkStart w:id="1092" w:name="_Toc177548772"/>
      <w:bookmarkStart w:id="1093" w:name="_Toc186725776"/>
      <w:r w:rsidRPr="001D2CEF">
        <w:t>5.3.4</w:t>
      </w:r>
      <w:r w:rsidRPr="001D2CEF">
        <w:tab/>
        <w:t>Structured Data Types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35B6D825" w14:textId="77777777" w:rsidR="00E92CBF" w:rsidRPr="001D2CEF" w:rsidRDefault="00E92CBF" w:rsidP="00D362EB">
      <w:pPr>
        <w:pStyle w:val="Heading4"/>
      </w:pPr>
      <w:bookmarkStart w:id="1094" w:name="_Toc24925805"/>
      <w:bookmarkStart w:id="1095" w:name="_Toc24925983"/>
      <w:bookmarkStart w:id="1096" w:name="_Toc24926159"/>
      <w:bookmarkStart w:id="1097" w:name="_Toc33964012"/>
      <w:bookmarkStart w:id="1098" w:name="_Toc33980768"/>
      <w:bookmarkStart w:id="1099" w:name="_Toc36462569"/>
      <w:bookmarkStart w:id="1100" w:name="_Toc36462765"/>
      <w:bookmarkStart w:id="1101" w:name="_Toc43026004"/>
      <w:bookmarkStart w:id="1102" w:name="_Toc49763538"/>
      <w:bookmarkStart w:id="1103" w:name="_Toc56754234"/>
      <w:bookmarkStart w:id="1104" w:name="_Toc88743001"/>
      <w:bookmarkStart w:id="1105" w:name="_Toc101253911"/>
      <w:bookmarkStart w:id="1106" w:name="_Toc101254350"/>
      <w:bookmarkStart w:id="1107" w:name="_Toc104112062"/>
      <w:bookmarkStart w:id="1108" w:name="_Toc104192239"/>
      <w:bookmarkStart w:id="1109" w:name="_Toc104192803"/>
      <w:bookmarkStart w:id="1110" w:name="_Toc133336181"/>
      <w:bookmarkStart w:id="1111" w:name="_Toc143984669"/>
      <w:bookmarkStart w:id="1112" w:name="_Toc144147445"/>
      <w:bookmarkStart w:id="1113" w:name="_Toc153885239"/>
      <w:bookmarkStart w:id="1114" w:name="_Toc177548773"/>
      <w:bookmarkStart w:id="1115" w:name="_Toc186725777"/>
      <w:r w:rsidRPr="001D2CEF">
        <w:t>5.3.4.1</w:t>
      </w:r>
      <w:r w:rsidRPr="001D2CEF">
        <w:tab/>
        <w:t>Type: Guami</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16" w:name="_Toc24925806"/>
      <w:bookmarkStart w:id="1117" w:name="_Toc24925984"/>
      <w:bookmarkStart w:id="1118" w:name="_Toc24926160"/>
      <w:bookmarkStart w:id="1119" w:name="_Toc33964013"/>
      <w:bookmarkStart w:id="1120" w:name="_Toc33980769"/>
      <w:bookmarkStart w:id="1121" w:name="_Toc36462570"/>
      <w:bookmarkStart w:id="1122" w:name="_Toc36462766"/>
      <w:bookmarkStart w:id="1123" w:name="_Toc43026005"/>
      <w:bookmarkStart w:id="1124" w:name="_Toc49763539"/>
      <w:bookmarkStart w:id="1125" w:name="_Toc56754235"/>
      <w:bookmarkStart w:id="1126" w:name="_Toc88743002"/>
      <w:bookmarkStart w:id="1127" w:name="_Toc101253912"/>
      <w:bookmarkStart w:id="1128" w:name="_Toc101254351"/>
      <w:bookmarkStart w:id="1129" w:name="_Toc104112063"/>
      <w:bookmarkStart w:id="1130" w:name="_Toc104192240"/>
      <w:bookmarkStart w:id="1131" w:name="_Toc104192804"/>
      <w:bookmarkStart w:id="1132" w:name="_Toc133336182"/>
      <w:bookmarkStart w:id="1133" w:name="_Toc143984670"/>
      <w:bookmarkStart w:id="1134" w:name="_Toc144147446"/>
      <w:bookmarkStart w:id="1135" w:name="_Toc153885240"/>
      <w:bookmarkStart w:id="1136" w:name="_Toc177548774"/>
      <w:bookmarkStart w:id="1137" w:name="_Toc186725778"/>
      <w:r w:rsidRPr="001D2CEF">
        <w:t>5.3.4.2</w:t>
      </w:r>
      <w:r w:rsidRPr="001D2CEF">
        <w:tab/>
        <w:t>Type: NetworkId</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138" w:name="_Toc24925807"/>
      <w:bookmarkStart w:id="1139" w:name="_Toc24925985"/>
      <w:bookmarkStart w:id="1140" w:name="_Toc24926161"/>
      <w:bookmarkStart w:id="1141" w:name="_Toc33964014"/>
      <w:bookmarkStart w:id="1142" w:name="_Toc33980770"/>
      <w:bookmarkStart w:id="1143" w:name="_Toc36462571"/>
      <w:bookmarkStart w:id="1144" w:name="_Toc36462767"/>
      <w:bookmarkStart w:id="1145" w:name="_Toc43026006"/>
      <w:bookmarkStart w:id="1146" w:name="_Toc49763540"/>
      <w:bookmarkStart w:id="1147" w:name="_Toc56754236"/>
      <w:bookmarkStart w:id="1148" w:name="_Toc88743003"/>
      <w:bookmarkStart w:id="1149" w:name="_Toc101253913"/>
      <w:bookmarkStart w:id="1150" w:name="_Toc101254352"/>
      <w:bookmarkStart w:id="1151" w:name="_Toc104112064"/>
      <w:bookmarkStart w:id="1152" w:name="_Toc104192241"/>
      <w:bookmarkStart w:id="1153" w:name="_Toc104192805"/>
      <w:bookmarkStart w:id="1154" w:name="_Toc133336183"/>
      <w:bookmarkStart w:id="1155" w:name="_Toc143984671"/>
      <w:bookmarkStart w:id="1156" w:name="_Toc144147447"/>
      <w:bookmarkStart w:id="1157" w:name="_Toc153885241"/>
      <w:bookmarkStart w:id="1158" w:name="_Toc177548775"/>
      <w:bookmarkStart w:id="1159" w:name="_Toc186725779"/>
      <w:r w:rsidRPr="001D2CEF">
        <w:t>5.3.4.3</w:t>
      </w:r>
      <w:r w:rsidRPr="001D2CEF">
        <w:tab/>
        <w:t>Type: GuamiRm</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60" w:name="_Toc24925808"/>
      <w:bookmarkStart w:id="1161" w:name="_Toc24925986"/>
      <w:bookmarkStart w:id="1162" w:name="_Toc24926162"/>
      <w:bookmarkStart w:id="1163" w:name="_Toc33964015"/>
      <w:bookmarkStart w:id="1164" w:name="_Toc33980771"/>
      <w:bookmarkStart w:id="1165" w:name="_Toc36462572"/>
      <w:bookmarkStart w:id="1166" w:name="_Toc36462768"/>
      <w:bookmarkStart w:id="1167" w:name="_Toc43026007"/>
      <w:bookmarkStart w:id="1168" w:name="_Toc49763541"/>
      <w:bookmarkStart w:id="1169" w:name="_Toc56754237"/>
      <w:bookmarkStart w:id="1170" w:name="_Toc88743004"/>
      <w:bookmarkStart w:id="1171" w:name="_Toc101253914"/>
      <w:bookmarkStart w:id="1172" w:name="_Toc101254353"/>
      <w:bookmarkStart w:id="1173" w:name="_Toc104112065"/>
      <w:bookmarkStart w:id="1174" w:name="_Toc104192242"/>
      <w:bookmarkStart w:id="1175" w:name="_Toc104192806"/>
      <w:bookmarkStart w:id="1176" w:name="_Toc133336184"/>
      <w:bookmarkStart w:id="1177" w:name="_Toc143984672"/>
      <w:bookmarkStart w:id="1178" w:name="_Toc144147448"/>
      <w:bookmarkStart w:id="1179" w:name="_Toc153885242"/>
      <w:bookmarkStart w:id="1180" w:name="_Toc177548776"/>
      <w:bookmarkStart w:id="1181" w:name="_Toc186725780"/>
      <w:r w:rsidRPr="001D2CEF">
        <w:t>5.4</w:t>
      </w:r>
      <w:r w:rsidRPr="001D2CEF">
        <w:tab/>
        <w:t>Data Types related to 5G Network</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38D737C5" w14:textId="77777777" w:rsidR="00E92CBF" w:rsidRPr="001D2CEF" w:rsidRDefault="00E92CBF" w:rsidP="00D362EB">
      <w:pPr>
        <w:pStyle w:val="Heading3"/>
      </w:pPr>
      <w:bookmarkStart w:id="1182" w:name="_Toc24925809"/>
      <w:bookmarkStart w:id="1183" w:name="_Toc24925987"/>
      <w:bookmarkStart w:id="1184" w:name="_Toc24926163"/>
      <w:bookmarkStart w:id="1185" w:name="_Toc33964016"/>
      <w:bookmarkStart w:id="1186" w:name="_Toc33980772"/>
      <w:bookmarkStart w:id="1187" w:name="_Toc36462573"/>
      <w:bookmarkStart w:id="1188" w:name="_Toc36462769"/>
      <w:bookmarkStart w:id="1189" w:name="_Toc43026008"/>
      <w:bookmarkStart w:id="1190" w:name="_Toc49763542"/>
      <w:bookmarkStart w:id="1191" w:name="_Toc56754238"/>
      <w:bookmarkStart w:id="1192" w:name="_Toc88743005"/>
      <w:bookmarkStart w:id="1193" w:name="_Toc101253915"/>
      <w:bookmarkStart w:id="1194" w:name="_Toc101254354"/>
      <w:bookmarkStart w:id="1195" w:name="_Toc104112066"/>
      <w:bookmarkStart w:id="1196" w:name="_Toc104192243"/>
      <w:bookmarkStart w:id="1197" w:name="_Toc104192807"/>
      <w:bookmarkStart w:id="1198" w:name="_Toc133336185"/>
      <w:bookmarkStart w:id="1199" w:name="_Toc143984673"/>
      <w:bookmarkStart w:id="1200" w:name="_Toc144147449"/>
      <w:bookmarkStart w:id="1201" w:name="_Toc153885243"/>
      <w:bookmarkStart w:id="1202" w:name="_Toc177548777"/>
      <w:bookmarkStart w:id="1203" w:name="_Toc186725781"/>
      <w:r w:rsidRPr="001D2CEF">
        <w:t>5.4.1</w:t>
      </w:r>
      <w:r w:rsidRPr="001D2CEF">
        <w:tab/>
        <w:t>Introduction</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04" w:name="_Toc24925810"/>
      <w:bookmarkStart w:id="1205" w:name="_Toc24925988"/>
      <w:bookmarkStart w:id="1206" w:name="_Toc24926164"/>
      <w:bookmarkStart w:id="1207" w:name="_Toc33964017"/>
      <w:bookmarkStart w:id="1208" w:name="_Toc33980773"/>
      <w:bookmarkStart w:id="1209" w:name="_Toc36462574"/>
      <w:bookmarkStart w:id="1210" w:name="_Toc36462770"/>
      <w:bookmarkStart w:id="1211" w:name="_Toc43026009"/>
      <w:bookmarkStart w:id="1212" w:name="_Toc49763543"/>
      <w:bookmarkStart w:id="1213" w:name="_Toc56754239"/>
      <w:bookmarkStart w:id="1214" w:name="_Toc88743006"/>
      <w:bookmarkStart w:id="1215" w:name="_Toc101253916"/>
      <w:bookmarkStart w:id="1216" w:name="_Toc101254355"/>
      <w:bookmarkStart w:id="1217" w:name="_Toc104112067"/>
      <w:bookmarkStart w:id="1218" w:name="_Toc104192244"/>
      <w:bookmarkStart w:id="1219" w:name="_Toc104192808"/>
      <w:bookmarkStart w:id="1220" w:name="_Toc133336186"/>
      <w:bookmarkStart w:id="1221" w:name="_Toc143984674"/>
      <w:bookmarkStart w:id="1222" w:name="_Toc144147450"/>
      <w:bookmarkStart w:id="1223" w:name="_Toc153885244"/>
      <w:bookmarkStart w:id="1224" w:name="_Toc177548778"/>
      <w:bookmarkStart w:id="1225" w:name="_Toc186725782"/>
      <w:r w:rsidRPr="001D2CEF">
        <w:t>5.4.2</w:t>
      </w:r>
      <w:r w:rsidRPr="001D2CEF">
        <w:tab/>
        <w:t>Simple Data Types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26"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226"/>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27"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227"/>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28"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229" w:name="_MCCTEMPBM_CRPT84370017___2"/>
            <w:bookmarkEnd w:id="1228"/>
          </w:p>
          <w:bookmarkEnd w:id="1229"/>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30"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30"/>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31"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231"/>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32"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232"/>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bookmarkStart w:id="1233"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1233"/>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234" w:name="_Toc24925811"/>
      <w:bookmarkStart w:id="1235" w:name="_Toc24925989"/>
      <w:bookmarkStart w:id="1236" w:name="_Toc24926165"/>
      <w:bookmarkStart w:id="1237" w:name="_Toc33964018"/>
      <w:bookmarkStart w:id="1238" w:name="_Toc33980774"/>
      <w:bookmarkStart w:id="1239" w:name="_Toc36462575"/>
      <w:bookmarkStart w:id="1240" w:name="_Toc36462771"/>
      <w:bookmarkStart w:id="1241" w:name="_Toc43026010"/>
      <w:bookmarkStart w:id="1242" w:name="_Toc49763544"/>
      <w:bookmarkStart w:id="1243" w:name="_Toc56754240"/>
      <w:bookmarkStart w:id="1244" w:name="_Toc88743007"/>
      <w:bookmarkStart w:id="1245" w:name="_Toc101253917"/>
      <w:bookmarkStart w:id="1246" w:name="_Toc101254356"/>
      <w:bookmarkStart w:id="1247" w:name="_Toc104112068"/>
      <w:bookmarkStart w:id="1248" w:name="_Toc104192245"/>
      <w:bookmarkStart w:id="1249" w:name="_Toc104192809"/>
      <w:bookmarkStart w:id="1250" w:name="_Toc133336187"/>
      <w:bookmarkStart w:id="1251" w:name="_Toc143984675"/>
      <w:bookmarkStart w:id="1252" w:name="_Toc144147451"/>
      <w:bookmarkStart w:id="1253" w:name="_Toc153885245"/>
      <w:bookmarkStart w:id="1254" w:name="_Toc177548779"/>
      <w:bookmarkStart w:id="1255" w:name="_Toc186725783"/>
      <w:r w:rsidRPr="00F11966">
        <w:t>5.4.3</w:t>
      </w:r>
      <w:r w:rsidRPr="00F11966">
        <w:tab/>
        <w:t>Enumerations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617D6F02" w14:textId="77777777" w:rsidR="00E92CBF" w:rsidRPr="00F11966" w:rsidRDefault="00E92CBF" w:rsidP="00D362EB">
      <w:pPr>
        <w:pStyle w:val="Heading4"/>
      </w:pPr>
      <w:bookmarkStart w:id="1256" w:name="_Toc24925812"/>
      <w:bookmarkStart w:id="1257" w:name="_Toc24925990"/>
      <w:bookmarkStart w:id="1258" w:name="_Toc24926166"/>
      <w:bookmarkStart w:id="1259" w:name="_Toc33964019"/>
      <w:bookmarkStart w:id="1260" w:name="_Toc33980775"/>
      <w:bookmarkStart w:id="1261" w:name="_Toc36462576"/>
      <w:bookmarkStart w:id="1262" w:name="_Toc36462772"/>
      <w:bookmarkStart w:id="1263" w:name="_Toc43026011"/>
      <w:bookmarkStart w:id="1264" w:name="_Toc49763545"/>
      <w:bookmarkStart w:id="1265" w:name="_Toc56754241"/>
      <w:bookmarkStart w:id="1266" w:name="_Toc88743008"/>
      <w:bookmarkStart w:id="1267" w:name="_Toc101253918"/>
      <w:bookmarkStart w:id="1268" w:name="_Toc101254357"/>
      <w:bookmarkStart w:id="1269" w:name="_Toc104112069"/>
      <w:bookmarkStart w:id="1270" w:name="_Toc104192246"/>
      <w:bookmarkStart w:id="1271" w:name="_Toc104192810"/>
      <w:bookmarkStart w:id="1272" w:name="_Toc133336188"/>
      <w:bookmarkStart w:id="1273" w:name="_Toc143984676"/>
      <w:bookmarkStart w:id="1274" w:name="_Toc144147452"/>
      <w:bookmarkStart w:id="1275" w:name="_Toc153885246"/>
      <w:bookmarkStart w:id="1276" w:name="_Toc177548780"/>
      <w:bookmarkStart w:id="1277" w:name="_Toc186725784"/>
      <w:r w:rsidRPr="00F11966">
        <w:t>5.4.3.1</w:t>
      </w:r>
      <w:r w:rsidRPr="00F11966">
        <w:tab/>
        <w:t>Enumeration: AccessType</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78" w:name="_Toc24925813"/>
      <w:bookmarkStart w:id="1279" w:name="_Toc24925991"/>
      <w:bookmarkStart w:id="1280" w:name="_Toc24926167"/>
      <w:bookmarkStart w:id="1281" w:name="_Toc33964020"/>
      <w:bookmarkStart w:id="1282" w:name="_Toc33980776"/>
      <w:bookmarkStart w:id="1283" w:name="_Toc36462577"/>
      <w:bookmarkStart w:id="1284" w:name="_Toc36462773"/>
      <w:bookmarkStart w:id="1285" w:name="_Toc43026012"/>
      <w:bookmarkStart w:id="1286" w:name="_Toc49763546"/>
      <w:bookmarkStart w:id="1287" w:name="_Toc56754242"/>
      <w:bookmarkStart w:id="1288" w:name="_Toc88743009"/>
      <w:bookmarkStart w:id="1289" w:name="_Toc101253919"/>
      <w:bookmarkStart w:id="1290" w:name="_Toc101254358"/>
      <w:bookmarkStart w:id="1291" w:name="_Toc104112070"/>
      <w:bookmarkStart w:id="1292" w:name="_Toc104192247"/>
      <w:bookmarkStart w:id="1293" w:name="_Toc104192811"/>
      <w:bookmarkStart w:id="1294" w:name="_Toc133336189"/>
      <w:bookmarkStart w:id="1295" w:name="_Toc143984677"/>
      <w:bookmarkStart w:id="1296" w:name="_Toc144147453"/>
      <w:bookmarkStart w:id="1297" w:name="_Toc153885247"/>
      <w:bookmarkStart w:id="1298" w:name="_Toc177548781"/>
      <w:bookmarkStart w:id="1299" w:name="_Toc186725785"/>
      <w:r w:rsidRPr="00F11966">
        <w:lastRenderedPageBreak/>
        <w:t>5.4.3.2</w:t>
      </w:r>
      <w:r w:rsidRPr="00F11966">
        <w:tab/>
        <w:t>Enumeration: RatType</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70095431"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F934EF" w:rsidRDefault="00F934EF" w:rsidP="00F934EF">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F934EF" w:rsidRPr="00F11966" w:rsidRDefault="00F934EF" w:rsidP="00F934EF">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300" w:name="_Toc24925814"/>
      <w:bookmarkStart w:id="1301" w:name="_Toc24925992"/>
      <w:bookmarkStart w:id="1302" w:name="_Toc24926168"/>
      <w:bookmarkStart w:id="1303" w:name="_Toc33964021"/>
      <w:bookmarkStart w:id="1304" w:name="_Toc33980777"/>
      <w:bookmarkStart w:id="1305" w:name="_Toc36462578"/>
      <w:bookmarkStart w:id="1306" w:name="_Toc36462774"/>
      <w:bookmarkStart w:id="1307" w:name="_Toc43026013"/>
      <w:bookmarkStart w:id="1308" w:name="_Toc49763547"/>
      <w:bookmarkStart w:id="1309" w:name="_Toc56754243"/>
      <w:bookmarkStart w:id="1310" w:name="_Toc88743010"/>
      <w:bookmarkStart w:id="1311" w:name="_Toc101253920"/>
      <w:bookmarkStart w:id="1312" w:name="_Toc101254359"/>
      <w:bookmarkStart w:id="1313" w:name="_Toc104112071"/>
      <w:bookmarkStart w:id="1314" w:name="_Toc104192248"/>
      <w:bookmarkStart w:id="1315" w:name="_Toc104192812"/>
      <w:bookmarkStart w:id="1316" w:name="_Toc133336190"/>
      <w:bookmarkStart w:id="1317" w:name="_Toc143984678"/>
      <w:bookmarkStart w:id="1318" w:name="_Toc144147454"/>
      <w:bookmarkStart w:id="1319" w:name="_Toc153885248"/>
      <w:bookmarkStart w:id="1320" w:name="_Toc177548782"/>
      <w:bookmarkStart w:id="1321" w:name="_Toc186725786"/>
      <w:r w:rsidRPr="00F11966">
        <w:t>5.4.3.3</w:t>
      </w:r>
      <w:r w:rsidRPr="00F11966">
        <w:tab/>
        <w:t>Enumeration: PduSessionType</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22" w:name="_Toc24925815"/>
      <w:bookmarkStart w:id="1323" w:name="_Toc24925993"/>
      <w:bookmarkStart w:id="1324" w:name="_Toc24926169"/>
      <w:bookmarkStart w:id="1325" w:name="_Toc33964022"/>
      <w:bookmarkStart w:id="1326" w:name="_Toc33980778"/>
      <w:bookmarkStart w:id="1327" w:name="_Toc36462579"/>
      <w:bookmarkStart w:id="1328" w:name="_Toc36462775"/>
      <w:bookmarkStart w:id="1329" w:name="_Toc43026014"/>
      <w:bookmarkStart w:id="1330" w:name="_Toc49763548"/>
      <w:bookmarkStart w:id="1331" w:name="_Toc56754244"/>
      <w:bookmarkStart w:id="1332" w:name="_Toc88743011"/>
      <w:bookmarkStart w:id="1333" w:name="_Toc101253921"/>
      <w:bookmarkStart w:id="1334" w:name="_Toc101254360"/>
      <w:bookmarkStart w:id="1335" w:name="_Toc104112072"/>
      <w:bookmarkStart w:id="1336" w:name="_Toc104192249"/>
      <w:bookmarkStart w:id="1337" w:name="_Toc104192813"/>
      <w:bookmarkStart w:id="1338" w:name="_Toc133336191"/>
      <w:bookmarkStart w:id="1339" w:name="_Toc143984679"/>
      <w:bookmarkStart w:id="1340" w:name="_Toc144147455"/>
      <w:bookmarkStart w:id="1341" w:name="_Toc153885249"/>
      <w:bookmarkStart w:id="1342" w:name="_Toc177548783"/>
      <w:bookmarkStart w:id="1343" w:name="_Toc186725787"/>
      <w:r w:rsidRPr="00F11966">
        <w:t>5.4.3.4</w:t>
      </w:r>
      <w:r w:rsidRPr="00F11966">
        <w:tab/>
        <w:t>Enumeration: UpIntegrity</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344" w:name="_Toc24925816"/>
      <w:bookmarkStart w:id="1345" w:name="_Toc24925994"/>
      <w:bookmarkStart w:id="1346" w:name="_Toc24926170"/>
      <w:bookmarkStart w:id="1347" w:name="_Toc33964023"/>
      <w:bookmarkStart w:id="1348" w:name="_Toc33980779"/>
      <w:bookmarkStart w:id="1349" w:name="_Toc36462580"/>
      <w:bookmarkStart w:id="1350" w:name="_Toc36462776"/>
      <w:bookmarkStart w:id="1351" w:name="_Toc43026015"/>
      <w:bookmarkStart w:id="1352" w:name="_Toc49763549"/>
      <w:bookmarkStart w:id="1353" w:name="_Toc56754245"/>
      <w:bookmarkStart w:id="1354" w:name="_Toc88743012"/>
      <w:bookmarkStart w:id="1355" w:name="_Toc101253922"/>
      <w:bookmarkStart w:id="1356" w:name="_Toc101254361"/>
      <w:bookmarkStart w:id="1357" w:name="_Toc104112073"/>
      <w:bookmarkStart w:id="1358" w:name="_Toc104192250"/>
      <w:bookmarkStart w:id="1359" w:name="_Toc104192814"/>
      <w:bookmarkStart w:id="1360" w:name="_Toc133336192"/>
      <w:bookmarkStart w:id="1361" w:name="_Toc143984680"/>
      <w:bookmarkStart w:id="1362" w:name="_Toc144147456"/>
      <w:bookmarkStart w:id="1363" w:name="_Toc153885250"/>
      <w:bookmarkStart w:id="1364" w:name="_Toc177548784"/>
      <w:bookmarkStart w:id="1365" w:name="_Toc186725788"/>
      <w:r w:rsidRPr="00F11966">
        <w:t>5.4.3.5</w:t>
      </w:r>
      <w:r w:rsidRPr="00F11966">
        <w:tab/>
        <w:t>Enumeration: UpConfidentiality</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366" w:name="_Toc24925817"/>
      <w:bookmarkStart w:id="1367" w:name="_Toc24925995"/>
      <w:bookmarkStart w:id="1368" w:name="_Toc24926171"/>
      <w:bookmarkStart w:id="1369" w:name="_Toc33964024"/>
      <w:bookmarkStart w:id="1370" w:name="_Toc33980780"/>
      <w:bookmarkStart w:id="1371" w:name="_Toc36462581"/>
      <w:bookmarkStart w:id="1372" w:name="_Toc36462777"/>
      <w:bookmarkStart w:id="1373" w:name="_Toc43026016"/>
      <w:bookmarkStart w:id="1374" w:name="_Toc49763550"/>
      <w:bookmarkStart w:id="1375" w:name="_Toc56754246"/>
      <w:bookmarkStart w:id="1376" w:name="_Toc88743013"/>
      <w:bookmarkStart w:id="1377" w:name="_Toc101253923"/>
      <w:bookmarkStart w:id="1378" w:name="_Toc101254362"/>
      <w:bookmarkStart w:id="1379" w:name="_Toc104112074"/>
      <w:bookmarkStart w:id="1380" w:name="_Toc104192251"/>
      <w:bookmarkStart w:id="1381" w:name="_Toc104192815"/>
      <w:bookmarkStart w:id="1382" w:name="_Toc133336193"/>
      <w:bookmarkStart w:id="1383" w:name="_Toc143984681"/>
      <w:bookmarkStart w:id="1384" w:name="_Toc144147457"/>
      <w:bookmarkStart w:id="1385" w:name="_Toc153885251"/>
      <w:bookmarkStart w:id="1386" w:name="_Toc177548785"/>
      <w:bookmarkStart w:id="1387" w:name="_Toc186725789"/>
      <w:r w:rsidRPr="00F11966">
        <w:t>5.4.3.6</w:t>
      </w:r>
      <w:r w:rsidRPr="00F11966">
        <w:tab/>
        <w:t>Enumeration: SscMode</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88" w:name="_Toc24925818"/>
      <w:bookmarkStart w:id="1389" w:name="_Toc24925996"/>
      <w:bookmarkStart w:id="1390" w:name="_Toc24926172"/>
      <w:bookmarkStart w:id="1391" w:name="_Toc33964025"/>
      <w:bookmarkStart w:id="1392" w:name="_Toc33980781"/>
      <w:bookmarkStart w:id="1393" w:name="_Toc36462582"/>
      <w:bookmarkStart w:id="1394" w:name="_Toc36462778"/>
      <w:bookmarkStart w:id="1395" w:name="_Toc43026017"/>
      <w:bookmarkStart w:id="1396" w:name="_Toc49763551"/>
      <w:bookmarkStart w:id="1397" w:name="_Toc56754247"/>
      <w:bookmarkStart w:id="1398" w:name="_Toc88743014"/>
      <w:bookmarkStart w:id="1399" w:name="_Toc101253924"/>
      <w:bookmarkStart w:id="1400" w:name="_Toc101254363"/>
      <w:bookmarkStart w:id="1401" w:name="_Toc104112075"/>
      <w:bookmarkStart w:id="1402" w:name="_Toc104192252"/>
      <w:bookmarkStart w:id="1403" w:name="_Toc104192816"/>
      <w:bookmarkStart w:id="1404" w:name="_Toc133336194"/>
      <w:bookmarkStart w:id="1405" w:name="_Toc143984682"/>
      <w:bookmarkStart w:id="1406" w:name="_Toc144147458"/>
      <w:bookmarkStart w:id="1407" w:name="_Toc153885252"/>
      <w:bookmarkStart w:id="1408" w:name="_Toc177548786"/>
      <w:bookmarkStart w:id="1409" w:name="_Toc186725790"/>
      <w:r w:rsidRPr="00F11966">
        <w:rPr>
          <w:noProof/>
        </w:rPr>
        <w:t>5.4.3.7</w:t>
      </w:r>
      <w:r w:rsidRPr="00F11966">
        <w:rPr>
          <w:noProof/>
        </w:rPr>
        <w:tab/>
        <w:t>Enumeration: DnaiChangeType</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10" w:name="_Toc24925819"/>
      <w:bookmarkStart w:id="1411" w:name="_Toc24925997"/>
      <w:bookmarkStart w:id="1412" w:name="_Toc24926173"/>
      <w:bookmarkStart w:id="1413" w:name="_Toc33964026"/>
      <w:bookmarkStart w:id="1414" w:name="_Toc33980782"/>
      <w:bookmarkStart w:id="1415" w:name="_Toc36462583"/>
      <w:bookmarkStart w:id="1416" w:name="_Toc36462779"/>
      <w:bookmarkStart w:id="1417" w:name="_Toc43026018"/>
      <w:bookmarkStart w:id="1418" w:name="_Toc49763552"/>
      <w:bookmarkStart w:id="1419" w:name="_Toc56754248"/>
      <w:bookmarkStart w:id="1420" w:name="_Toc88743015"/>
      <w:bookmarkStart w:id="1421" w:name="_Toc101253925"/>
      <w:bookmarkStart w:id="1422" w:name="_Toc101254364"/>
      <w:bookmarkStart w:id="1423" w:name="_Toc104112076"/>
      <w:bookmarkStart w:id="1424" w:name="_Toc104192253"/>
      <w:bookmarkStart w:id="1425" w:name="_Toc104192817"/>
      <w:bookmarkStart w:id="1426" w:name="_Toc133336195"/>
      <w:bookmarkStart w:id="1427" w:name="_Toc143984683"/>
      <w:bookmarkStart w:id="1428" w:name="_Toc144147459"/>
      <w:bookmarkStart w:id="1429" w:name="_Toc153885253"/>
      <w:bookmarkStart w:id="1430" w:name="_Toc177548787"/>
      <w:bookmarkStart w:id="1431" w:name="_Toc186725791"/>
      <w:r w:rsidRPr="00F11966">
        <w:t>5.4.3.8</w:t>
      </w:r>
      <w:r w:rsidRPr="00F11966">
        <w:tab/>
        <w:t>Enumeration: RestrictionType</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432" w:name="_Toc24925820"/>
      <w:bookmarkStart w:id="1433" w:name="_Toc24925998"/>
      <w:bookmarkStart w:id="1434" w:name="_Toc24926174"/>
      <w:bookmarkStart w:id="1435" w:name="_Toc33964027"/>
      <w:bookmarkStart w:id="1436" w:name="_Toc33980783"/>
      <w:bookmarkStart w:id="1437" w:name="_Toc36462584"/>
      <w:bookmarkStart w:id="1438" w:name="_Toc36462780"/>
      <w:bookmarkStart w:id="1439" w:name="_Toc43026019"/>
      <w:bookmarkStart w:id="1440" w:name="_Toc49763553"/>
      <w:bookmarkStart w:id="1441" w:name="_Toc56754249"/>
      <w:bookmarkStart w:id="1442" w:name="_Toc88743016"/>
      <w:bookmarkStart w:id="1443" w:name="_Toc101253926"/>
      <w:bookmarkStart w:id="1444" w:name="_Toc101254365"/>
      <w:bookmarkStart w:id="1445" w:name="_Toc104112077"/>
      <w:bookmarkStart w:id="1446" w:name="_Toc104192254"/>
      <w:bookmarkStart w:id="1447" w:name="_Toc104192818"/>
      <w:bookmarkStart w:id="1448" w:name="_Toc133336196"/>
      <w:bookmarkStart w:id="1449" w:name="_Toc143984684"/>
      <w:bookmarkStart w:id="1450" w:name="_Toc144147460"/>
      <w:bookmarkStart w:id="1451" w:name="_Toc153885254"/>
      <w:bookmarkStart w:id="1452" w:name="_Toc177548788"/>
      <w:bookmarkStart w:id="1453" w:name="_Toc186725792"/>
      <w:r w:rsidRPr="00F11966">
        <w:t>5.4.3.9</w:t>
      </w:r>
      <w:r w:rsidRPr="00F11966">
        <w:tab/>
        <w:t>Enumeration: CoreNetworkType</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454" w:name="_Toc24925821"/>
      <w:bookmarkStart w:id="1455" w:name="_Toc24925999"/>
      <w:bookmarkStart w:id="1456" w:name="_Toc24926175"/>
      <w:bookmarkStart w:id="1457" w:name="_Toc33964028"/>
      <w:bookmarkStart w:id="1458" w:name="_Toc33980784"/>
      <w:bookmarkStart w:id="1459" w:name="_Toc36462585"/>
      <w:bookmarkStart w:id="1460" w:name="_Toc36462781"/>
      <w:bookmarkStart w:id="1461" w:name="_Toc43026020"/>
      <w:bookmarkStart w:id="1462" w:name="_Toc49763554"/>
      <w:bookmarkStart w:id="1463" w:name="_Toc56754250"/>
      <w:bookmarkStart w:id="1464" w:name="_Toc88743017"/>
      <w:bookmarkStart w:id="1465" w:name="_Toc101253927"/>
      <w:bookmarkStart w:id="1466" w:name="_Toc101254366"/>
      <w:bookmarkStart w:id="1467" w:name="_Toc104112078"/>
      <w:bookmarkStart w:id="1468" w:name="_Toc104192255"/>
      <w:bookmarkStart w:id="1469" w:name="_Toc104192819"/>
      <w:bookmarkStart w:id="1470" w:name="_Toc133336197"/>
      <w:bookmarkStart w:id="1471" w:name="_Toc143984685"/>
      <w:bookmarkStart w:id="1472" w:name="_Toc144147461"/>
      <w:bookmarkStart w:id="1473" w:name="_Toc153885255"/>
      <w:bookmarkStart w:id="1474" w:name="_Toc177548789"/>
      <w:bookmarkStart w:id="1475" w:name="_Toc186725793"/>
      <w:r w:rsidRPr="00F11966">
        <w:t>5.4.3.10</w:t>
      </w:r>
      <w:r w:rsidRPr="00F11966">
        <w:tab/>
        <w:t>Enumeration: AccessTypeRm</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476" w:name="_Toc24925822"/>
      <w:bookmarkStart w:id="1477" w:name="_Toc24926000"/>
      <w:bookmarkStart w:id="1478" w:name="_Toc24926176"/>
      <w:bookmarkStart w:id="1479" w:name="_Toc33964029"/>
      <w:bookmarkStart w:id="1480" w:name="_Toc33980785"/>
      <w:bookmarkStart w:id="1481" w:name="_Toc36462586"/>
      <w:bookmarkStart w:id="1482" w:name="_Toc36462782"/>
      <w:bookmarkStart w:id="1483" w:name="_Toc43026021"/>
      <w:bookmarkStart w:id="1484" w:name="_Toc49763555"/>
      <w:bookmarkStart w:id="1485" w:name="_Toc56754251"/>
      <w:bookmarkStart w:id="1486" w:name="_Toc88743018"/>
      <w:bookmarkStart w:id="1487" w:name="_Toc101253928"/>
      <w:bookmarkStart w:id="1488" w:name="_Toc101254367"/>
      <w:bookmarkStart w:id="1489" w:name="_Toc104112079"/>
      <w:bookmarkStart w:id="1490" w:name="_Toc104192256"/>
      <w:bookmarkStart w:id="1491" w:name="_Toc104192820"/>
      <w:bookmarkStart w:id="1492" w:name="_Toc133336198"/>
      <w:bookmarkStart w:id="1493" w:name="_Toc143984686"/>
      <w:bookmarkStart w:id="1494" w:name="_Toc144147462"/>
      <w:bookmarkStart w:id="1495" w:name="_Toc153885256"/>
      <w:bookmarkStart w:id="1496" w:name="_Toc177548790"/>
      <w:bookmarkStart w:id="1497" w:name="_Toc186725794"/>
      <w:r w:rsidRPr="00F11966">
        <w:t>5.4.3.11</w:t>
      </w:r>
      <w:r w:rsidRPr="00F11966">
        <w:tab/>
        <w:t>Enumeration: RatTypeRm</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498" w:name="_Toc24925823"/>
      <w:bookmarkStart w:id="1499" w:name="_Toc24926001"/>
      <w:bookmarkStart w:id="1500" w:name="_Toc24926177"/>
      <w:bookmarkStart w:id="1501" w:name="_Toc33964030"/>
      <w:bookmarkStart w:id="1502" w:name="_Toc33980786"/>
      <w:bookmarkStart w:id="1503" w:name="_Toc36462587"/>
      <w:bookmarkStart w:id="1504" w:name="_Toc36462783"/>
      <w:bookmarkStart w:id="1505" w:name="_Toc43026022"/>
      <w:bookmarkStart w:id="1506" w:name="_Toc49763556"/>
      <w:bookmarkStart w:id="1507" w:name="_Toc56754252"/>
      <w:bookmarkStart w:id="1508" w:name="_Toc88743019"/>
      <w:bookmarkStart w:id="1509" w:name="_Toc101253929"/>
      <w:bookmarkStart w:id="1510" w:name="_Toc101254368"/>
      <w:bookmarkStart w:id="1511" w:name="_Toc104112080"/>
      <w:bookmarkStart w:id="1512" w:name="_Toc104192257"/>
      <w:bookmarkStart w:id="1513" w:name="_Toc104192821"/>
      <w:bookmarkStart w:id="1514" w:name="_Toc133336199"/>
      <w:bookmarkStart w:id="1515" w:name="_Toc143984687"/>
      <w:bookmarkStart w:id="1516" w:name="_Toc144147463"/>
      <w:bookmarkStart w:id="1517" w:name="_Toc153885257"/>
      <w:bookmarkStart w:id="1518" w:name="_Toc177548791"/>
      <w:bookmarkStart w:id="1519" w:name="_Toc186725795"/>
      <w:r w:rsidRPr="00F11966">
        <w:t>5.4.3.12</w:t>
      </w:r>
      <w:r w:rsidRPr="00F11966">
        <w:tab/>
        <w:t>Enumeration: PduSessionTypeRm</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520" w:name="_Toc24925824"/>
      <w:bookmarkStart w:id="1521" w:name="_Toc24926002"/>
      <w:bookmarkStart w:id="1522" w:name="_Toc24926178"/>
      <w:bookmarkStart w:id="1523" w:name="_Toc33964031"/>
      <w:bookmarkStart w:id="1524" w:name="_Toc33980787"/>
      <w:bookmarkStart w:id="1525" w:name="_Toc36462588"/>
      <w:bookmarkStart w:id="1526" w:name="_Toc36462784"/>
      <w:bookmarkStart w:id="1527" w:name="_Toc43026023"/>
      <w:bookmarkStart w:id="1528" w:name="_Toc49763557"/>
      <w:bookmarkStart w:id="1529" w:name="_Toc56754253"/>
      <w:bookmarkStart w:id="1530" w:name="_Toc88743020"/>
      <w:bookmarkStart w:id="1531" w:name="_Toc101253930"/>
      <w:bookmarkStart w:id="1532" w:name="_Toc101254369"/>
      <w:bookmarkStart w:id="1533" w:name="_Toc104112081"/>
      <w:bookmarkStart w:id="1534" w:name="_Toc104192258"/>
      <w:bookmarkStart w:id="1535" w:name="_Toc104192822"/>
      <w:bookmarkStart w:id="1536" w:name="_Toc133336200"/>
      <w:bookmarkStart w:id="1537" w:name="_Toc143984688"/>
      <w:bookmarkStart w:id="1538" w:name="_Toc144147464"/>
      <w:bookmarkStart w:id="1539" w:name="_Toc153885258"/>
      <w:bookmarkStart w:id="1540" w:name="_Toc177548792"/>
      <w:bookmarkStart w:id="1541" w:name="_Toc186725796"/>
      <w:r w:rsidRPr="00F11966">
        <w:t>5.4.3.13</w:t>
      </w:r>
      <w:r w:rsidRPr="00F11966">
        <w:tab/>
        <w:t>Enumeration: UpIntegrityRm</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542" w:name="_Toc24925825"/>
      <w:bookmarkStart w:id="1543" w:name="_Toc24926003"/>
      <w:bookmarkStart w:id="1544" w:name="_Toc24926179"/>
      <w:bookmarkStart w:id="1545" w:name="_Toc33964032"/>
      <w:bookmarkStart w:id="1546" w:name="_Toc33980788"/>
      <w:bookmarkStart w:id="1547" w:name="_Toc36462589"/>
      <w:bookmarkStart w:id="1548" w:name="_Toc36462785"/>
      <w:bookmarkStart w:id="1549" w:name="_Toc43026024"/>
      <w:bookmarkStart w:id="1550" w:name="_Toc49763558"/>
      <w:bookmarkStart w:id="1551" w:name="_Toc56754254"/>
      <w:bookmarkStart w:id="1552" w:name="_Toc88743021"/>
      <w:bookmarkStart w:id="1553" w:name="_Toc101253931"/>
      <w:bookmarkStart w:id="1554" w:name="_Toc101254370"/>
      <w:bookmarkStart w:id="1555" w:name="_Toc104112082"/>
      <w:bookmarkStart w:id="1556" w:name="_Toc104192259"/>
      <w:bookmarkStart w:id="1557" w:name="_Toc104192823"/>
      <w:bookmarkStart w:id="1558" w:name="_Toc133336201"/>
      <w:bookmarkStart w:id="1559" w:name="_Toc143984689"/>
      <w:bookmarkStart w:id="1560" w:name="_Toc144147465"/>
      <w:bookmarkStart w:id="1561" w:name="_Toc153885259"/>
      <w:bookmarkStart w:id="1562" w:name="_Toc177548793"/>
      <w:bookmarkStart w:id="1563" w:name="_Toc186725797"/>
      <w:r w:rsidRPr="00F11966">
        <w:t>5.4.3.14</w:t>
      </w:r>
      <w:r w:rsidRPr="00F11966">
        <w:tab/>
        <w:t>Enumeration: UpConfidentialityRm</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564" w:name="_Toc24925826"/>
      <w:bookmarkStart w:id="1565" w:name="_Toc24926004"/>
      <w:bookmarkStart w:id="1566" w:name="_Toc24926180"/>
      <w:bookmarkStart w:id="1567" w:name="_Toc33964033"/>
      <w:bookmarkStart w:id="1568" w:name="_Toc33980789"/>
      <w:bookmarkStart w:id="1569" w:name="_Toc36462590"/>
      <w:bookmarkStart w:id="1570" w:name="_Toc36462786"/>
      <w:bookmarkStart w:id="1571" w:name="_Toc43026025"/>
      <w:bookmarkStart w:id="1572" w:name="_Toc49763559"/>
      <w:bookmarkStart w:id="1573" w:name="_Toc56754255"/>
      <w:bookmarkStart w:id="1574" w:name="_Toc88743022"/>
      <w:bookmarkStart w:id="1575" w:name="_Toc101253932"/>
      <w:bookmarkStart w:id="1576" w:name="_Toc101254371"/>
      <w:bookmarkStart w:id="1577" w:name="_Toc104112083"/>
      <w:bookmarkStart w:id="1578" w:name="_Toc104192260"/>
      <w:bookmarkStart w:id="1579" w:name="_Toc104192824"/>
      <w:bookmarkStart w:id="1580" w:name="_Toc133336202"/>
      <w:bookmarkStart w:id="1581" w:name="_Toc143984690"/>
      <w:bookmarkStart w:id="1582" w:name="_Toc144147466"/>
      <w:bookmarkStart w:id="1583" w:name="_Toc153885260"/>
      <w:bookmarkStart w:id="1584" w:name="_Toc177548794"/>
      <w:bookmarkStart w:id="1585" w:name="_Toc186725798"/>
      <w:r w:rsidRPr="00F11966">
        <w:t>5.4.3.15</w:t>
      </w:r>
      <w:r w:rsidRPr="00F11966">
        <w:tab/>
        <w:t>Enumeration: SscModeRm</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586" w:name="_Toc24925827"/>
      <w:bookmarkStart w:id="1587" w:name="_Toc24926005"/>
      <w:bookmarkStart w:id="1588" w:name="_Toc24926181"/>
      <w:bookmarkStart w:id="1589" w:name="_Toc33964034"/>
      <w:bookmarkStart w:id="1590" w:name="_Toc33980790"/>
      <w:bookmarkStart w:id="1591" w:name="_Toc36462591"/>
      <w:bookmarkStart w:id="1592" w:name="_Toc36462787"/>
      <w:bookmarkStart w:id="1593" w:name="_Toc43026026"/>
      <w:bookmarkStart w:id="1594" w:name="_Toc49763560"/>
      <w:bookmarkStart w:id="1595" w:name="_Toc56754256"/>
      <w:bookmarkStart w:id="1596" w:name="_Toc88743023"/>
      <w:bookmarkStart w:id="1597" w:name="_Toc101253933"/>
      <w:bookmarkStart w:id="1598" w:name="_Toc101254372"/>
      <w:bookmarkStart w:id="1599" w:name="_Toc104112084"/>
      <w:bookmarkStart w:id="1600" w:name="_Toc104192261"/>
      <w:bookmarkStart w:id="1601" w:name="_Toc104192825"/>
      <w:bookmarkStart w:id="1602" w:name="_Toc133336203"/>
      <w:bookmarkStart w:id="1603" w:name="_Toc143984691"/>
      <w:bookmarkStart w:id="1604" w:name="_Toc144147467"/>
      <w:bookmarkStart w:id="1605" w:name="_Toc153885261"/>
      <w:bookmarkStart w:id="1606" w:name="_Toc177548795"/>
      <w:bookmarkStart w:id="1607" w:name="_Toc186725799"/>
      <w:r w:rsidRPr="00F11966">
        <w:rPr>
          <w:noProof/>
        </w:rPr>
        <w:lastRenderedPageBreak/>
        <w:t>5.4.3.17</w:t>
      </w:r>
      <w:r w:rsidRPr="00F11966">
        <w:rPr>
          <w:noProof/>
        </w:rPr>
        <w:tab/>
        <w:t>Enumeration: DnaiChangeTypeRm</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608" w:name="_Toc24925828"/>
      <w:bookmarkStart w:id="1609" w:name="_Toc24926006"/>
      <w:bookmarkStart w:id="1610" w:name="_Toc24926182"/>
      <w:bookmarkStart w:id="1611" w:name="_Toc33964035"/>
      <w:bookmarkStart w:id="1612" w:name="_Toc33980791"/>
      <w:bookmarkStart w:id="1613" w:name="_Toc36462592"/>
      <w:bookmarkStart w:id="1614" w:name="_Toc36462788"/>
      <w:bookmarkStart w:id="1615" w:name="_Toc43026027"/>
      <w:bookmarkStart w:id="1616" w:name="_Toc49763561"/>
      <w:bookmarkStart w:id="1617" w:name="_Toc56754257"/>
      <w:bookmarkStart w:id="1618" w:name="_Toc88743024"/>
      <w:bookmarkStart w:id="1619" w:name="_Toc101253934"/>
      <w:bookmarkStart w:id="1620" w:name="_Toc101254373"/>
      <w:bookmarkStart w:id="1621" w:name="_Toc104112085"/>
      <w:bookmarkStart w:id="1622" w:name="_Toc104192262"/>
      <w:bookmarkStart w:id="1623" w:name="_Toc104192826"/>
      <w:bookmarkStart w:id="1624" w:name="_Toc133336204"/>
      <w:bookmarkStart w:id="1625" w:name="_Toc143984692"/>
      <w:bookmarkStart w:id="1626" w:name="_Toc144147468"/>
      <w:bookmarkStart w:id="1627" w:name="_Toc153885262"/>
      <w:bookmarkStart w:id="1628" w:name="_Toc177548796"/>
      <w:bookmarkStart w:id="1629" w:name="_Toc186725800"/>
      <w:r w:rsidRPr="00F11966">
        <w:t>5.4.3.18</w:t>
      </w:r>
      <w:r w:rsidRPr="00F11966">
        <w:tab/>
        <w:t>Enumeration: RestrictionTypeRm</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630" w:name="_Toc24925829"/>
      <w:bookmarkStart w:id="1631" w:name="_Toc24926007"/>
      <w:bookmarkStart w:id="1632" w:name="_Toc24926183"/>
      <w:bookmarkStart w:id="1633" w:name="_Toc33964036"/>
      <w:bookmarkStart w:id="1634" w:name="_Toc33980792"/>
      <w:bookmarkStart w:id="1635" w:name="_Toc36462593"/>
      <w:bookmarkStart w:id="1636" w:name="_Toc36462789"/>
      <w:bookmarkStart w:id="1637" w:name="_Toc43026028"/>
      <w:bookmarkStart w:id="1638" w:name="_Toc49763562"/>
      <w:bookmarkStart w:id="1639" w:name="_Toc56754258"/>
      <w:bookmarkStart w:id="1640" w:name="_Toc88743025"/>
      <w:bookmarkStart w:id="1641" w:name="_Toc101253935"/>
      <w:bookmarkStart w:id="1642" w:name="_Toc101254374"/>
      <w:bookmarkStart w:id="1643" w:name="_Toc104112086"/>
      <w:bookmarkStart w:id="1644" w:name="_Toc104192263"/>
      <w:bookmarkStart w:id="1645" w:name="_Toc104192827"/>
      <w:bookmarkStart w:id="1646" w:name="_Toc133336205"/>
      <w:bookmarkStart w:id="1647" w:name="_Toc143984693"/>
      <w:bookmarkStart w:id="1648" w:name="_Toc144147469"/>
      <w:bookmarkStart w:id="1649" w:name="_Toc153885263"/>
      <w:bookmarkStart w:id="1650" w:name="_Toc177548797"/>
      <w:bookmarkStart w:id="1651" w:name="_Toc186725801"/>
      <w:r w:rsidRPr="00F11966">
        <w:t>5.4.3.19</w:t>
      </w:r>
      <w:r w:rsidRPr="00F11966">
        <w:tab/>
        <w:t>Enumeration: CoreNetworkType</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652" w:name="_Toc24925830"/>
      <w:bookmarkStart w:id="1653" w:name="_Toc24926008"/>
      <w:bookmarkStart w:id="1654" w:name="_Toc24926184"/>
      <w:bookmarkStart w:id="1655" w:name="_Toc33964037"/>
      <w:bookmarkStart w:id="1656" w:name="_Toc33980793"/>
      <w:bookmarkStart w:id="1657" w:name="_Toc36462594"/>
      <w:bookmarkStart w:id="1658" w:name="_Toc36462790"/>
      <w:bookmarkStart w:id="1659" w:name="_Toc43026029"/>
      <w:bookmarkStart w:id="1660" w:name="_Toc49763563"/>
      <w:bookmarkStart w:id="1661" w:name="_Toc56754259"/>
      <w:bookmarkStart w:id="1662" w:name="_Toc88743026"/>
      <w:bookmarkStart w:id="1663" w:name="_Toc101253936"/>
      <w:bookmarkStart w:id="1664" w:name="_Toc101254375"/>
      <w:bookmarkStart w:id="1665" w:name="_Toc104112087"/>
      <w:bookmarkStart w:id="1666" w:name="_Toc104192264"/>
      <w:bookmarkStart w:id="1667" w:name="_Toc104192828"/>
      <w:bookmarkStart w:id="1668" w:name="_Toc133336206"/>
      <w:bookmarkStart w:id="1669" w:name="_Toc143984694"/>
      <w:bookmarkStart w:id="1670" w:name="_Toc144147470"/>
      <w:bookmarkStart w:id="1671" w:name="_Toc153885264"/>
      <w:bookmarkStart w:id="1672" w:name="_Toc177548798"/>
      <w:bookmarkStart w:id="1673" w:name="_Toc186725802"/>
      <w:r w:rsidRPr="00F11966">
        <w:t>5.4.3.20</w:t>
      </w:r>
      <w:r w:rsidRPr="00F11966">
        <w:tab/>
        <w:t>Enumeration: PresenceState</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674" w:name="_Toc24925831"/>
      <w:bookmarkStart w:id="1675" w:name="_Toc24926009"/>
      <w:bookmarkStart w:id="1676" w:name="_Toc24926185"/>
      <w:bookmarkStart w:id="1677" w:name="_Toc33964038"/>
      <w:bookmarkStart w:id="1678" w:name="_Toc33980794"/>
      <w:bookmarkStart w:id="1679" w:name="_Toc36462595"/>
      <w:bookmarkStart w:id="1680" w:name="_Toc36462791"/>
      <w:bookmarkStart w:id="1681" w:name="_Toc43026030"/>
      <w:bookmarkStart w:id="1682" w:name="_Toc49763564"/>
      <w:bookmarkStart w:id="1683" w:name="_Toc56754260"/>
      <w:bookmarkStart w:id="1684" w:name="_Toc88743027"/>
      <w:bookmarkStart w:id="1685" w:name="_Toc101253937"/>
      <w:bookmarkStart w:id="1686" w:name="_Toc101254376"/>
      <w:bookmarkStart w:id="1687" w:name="_Toc104112088"/>
      <w:bookmarkStart w:id="1688" w:name="_Toc104192265"/>
      <w:bookmarkStart w:id="1689" w:name="_Toc104192829"/>
      <w:bookmarkStart w:id="1690" w:name="_Toc133336207"/>
      <w:bookmarkStart w:id="1691" w:name="_Toc143984695"/>
      <w:bookmarkStart w:id="1692" w:name="_Toc144147471"/>
      <w:bookmarkStart w:id="1693" w:name="_Toc153885265"/>
      <w:bookmarkStart w:id="1694" w:name="_Toc177548799"/>
      <w:bookmarkStart w:id="1695" w:name="_Toc186725803"/>
      <w:r w:rsidRPr="00F11966">
        <w:t>5.4.3.21</w:t>
      </w:r>
      <w:r w:rsidRPr="00F11966">
        <w:tab/>
        <w:t>Enumeration: StationaryIndication</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96" w:name="_Toc24925832"/>
      <w:bookmarkStart w:id="1697" w:name="_Toc24926010"/>
      <w:bookmarkStart w:id="1698" w:name="_Toc24926186"/>
      <w:bookmarkStart w:id="1699" w:name="_Toc33964039"/>
      <w:bookmarkStart w:id="1700" w:name="_Toc33980795"/>
      <w:bookmarkStart w:id="1701" w:name="_Toc36462596"/>
      <w:bookmarkStart w:id="1702" w:name="_Toc36462792"/>
      <w:bookmarkStart w:id="1703" w:name="_Toc43026031"/>
      <w:bookmarkStart w:id="1704" w:name="_Toc49763565"/>
      <w:bookmarkStart w:id="1705" w:name="_Toc56754261"/>
      <w:bookmarkStart w:id="1706" w:name="_Toc88743028"/>
      <w:bookmarkStart w:id="1707" w:name="_Toc101253938"/>
      <w:bookmarkStart w:id="1708" w:name="_Toc101254377"/>
      <w:bookmarkStart w:id="1709" w:name="_Toc104112089"/>
      <w:bookmarkStart w:id="1710" w:name="_Toc104192266"/>
      <w:bookmarkStart w:id="1711" w:name="_Toc104192830"/>
      <w:bookmarkStart w:id="1712" w:name="_Toc133336208"/>
      <w:bookmarkStart w:id="1713" w:name="_Toc143984696"/>
      <w:bookmarkStart w:id="1714" w:name="_Toc144147472"/>
      <w:bookmarkStart w:id="1715" w:name="_Toc153885266"/>
      <w:bookmarkStart w:id="1716" w:name="_Toc177548800"/>
      <w:bookmarkStart w:id="1717" w:name="_Toc186725804"/>
      <w:r w:rsidRPr="00F11966">
        <w:t>5.4.3.22</w:t>
      </w:r>
      <w:r w:rsidRPr="00F11966">
        <w:tab/>
        <w:t>Enumeration: StationaryIndicationRm</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718" w:name="_Toc24925833"/>
      <w:bookmarkStart w:id="1719" w:name="_Toc24926011"/>
      <w:bookmarkStart w:id="1720" w:name="_Toc24926187"/>
      <w:bookmarkStart w:id="1721" w:name="_Toc33964040"/>
      <w:bookmarkStart w:id="1722" w:name="_Toc33980796"/>
      <w:bookmarkStart w:id="1723" w:name="_Toc36462597"/>
      <w:bookmarkStart w:id="1724" w:name="_Toc36462793"/>
      <w:bookmarkStart w:id="1725" w:name="_Toc43026032"/>
      <w:bookmarkStart w:id="1726" w:name="_Toc49763566"/>
      <w:bookmarkStart w:id="1727" w:name="_Toc56754262"/>
      <w:bookmarkStart w:id="1728" w:name="_Toc88743029"/>
      <w:bookmarkStart w:id="1729" w:name="_Toc101253939"/>
      <w:bookmarkStart w:id="1730" w:name="_Toc101254378"/>
      <w:bookmarkStart w:id="1731" w:name="_Toc104112090"/>
      <w:bookmarkStart w:id="1732" w:name="_Toc104192267"/>
      <w:bookmarkStart w:id="1733" w:name="_Toc104192831"/>
      <w:bookmarkStart w:id="1734" w:name="_Toc133336209"/>
      <w:bookmarkStart w:id="1735" w:name="_Toc143984697"/>
      <w:bookmarkStart w:id="1736" w:name="_Toc144147473"/>
      <w:bookmarkStart w:id="1737" w:name="_Toc153885267"/>
      <w:bookmarkStart w:id="1738" w:name="_Toc177548801"/>
      <w:bookmarkStart w:id="1739" w:name="_Toc186725805"/>
      <w:r w:rsidRPr="00F11966">
        <w:t>5.4.3.23</w:t>
      </w:r>
      <w:r w:rsidRPr="00F11966">
        <w:tab/>
        <w:t>Enumeration: ScheduledCommunicationType</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740" w:name="_Toc24925834"/>
      <w:bookmarkStart w:id="1741" w:name="_Toc24926012"/>
      <w:bookmarkStart w:id="1742" w:name="_Toc24926188"/>
      <w:bookmarkStart w:id="1743" w:name="_Toc33964041"/>
      <w:bookmarkStart w:id="1744" w:name="_Toc33980797"/>
      <w:bookmarkStart w:id="1745" w:name="_Toc36462598"/>
      <w:bookmarkStart w:id="1746" w:name="_Toc36462794"/>
      <w:bookmarkStart w:id="1747" w:name="_Toc43026033"/>
      <w:bookmarkStart w:id="1748" w:name="_Toc49763567"/>
      <w:bookmarkStart w:id="1749" w:name="_Toc56754263"/>
      <w:bookmarkStart w:id="1750" w:name="_Toc88743030"/>
      <w:bookmarkStart w:id="1751" w:name="_Toc101253940"/>
      <w:bookmarkStart w:id="1752" w:name="_Toc101254379"/>
      <w:bookmarkStart w:id="1753" w:name="_Toc104112091"/>
      <w:bookmarkStart w:id="1754" w:name="_Toc104192268"/>
      <w:bookmarkStart w:id="1755" w:name="_Toc104192832"/>
      <w:bookmarkStart w:id="1756" w:name="_Toc133336210"/>
      <w:bookmarkStart w:id="1757" w:name="_Toc143984698"/>
      <w:bookmarkStart w:id="1758" w:name="_Toc144147474"/>
      <w:bookmarkStart w:id="1759" w:name="_Toc153885268"/>
      <w:bookmarkStart w:id="1760" w:name="_Toc177548802"/>
      <w:bookmarkStart w:id="1761" w:name="_Toc186725806"/>
      <w:r w:rsidRPr="00F11966">
        <w:t>5.4.3.24</w:t>
      </w:r>
      <w:r w:rsidRPr="00F11966">
        <w:tab/>
        <w:t>Enumeration: ScheduledCommunicationTypeRm</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762" w:name="_Toc24925835"/>
      <w:bookmarkStart w:id="1763" w:name="_Toc24926013"/>
      <w:bookmarkStart w:id="1764" w:name="_Toc24926189"/>
      <w:bookmarkStart w:id="1765" w:name="_Toc33964042"/>
      <w:bookmarkStart w:id="1766" w:name="_Toc33980798"/>
      <w:bookmarkStart w:id="1767" w:name="_Toc36462599"/>
      <w:bookmarkStart w:id="1768" w:name="_Toc36462795"/>
      <w:bookmarkStart w:id="1769" w:name="_Toc43026034"/>
      <w:bookmarkStart w:id="1770" w:name="_Toc49763568"/>
      <w:bookmarkStart w:id="1771" w:name="_Toc56754264"/>
      <w:bookmarkStart w:id="1772" w:name="_Toc88743031"/>
      <w:bookmarkStart w:id="1773" w:name="_Toc101253941"/>
      <w:bookmarkStart w:id="1774" w:name="_Toc101254380"/>
      <w:bookmarkStart w:id="1775" w:name="_Toc104112092"/>
      <w:bookmarkStart w:id="1776" w:name="_Toc104192269"/>
      <w:bookmarkStart w:id="1777" w:name="_Toc104192833"/>
      <w:bookmarkStart w:id="1778" w:name="_Toc133336211"/>
      <w:bookmarkStart w:id="1779" w:name="_Toc143984699"/>
      <w:bookmarkStart w:id="1780" w:name="_Toc144147475"/>
      <w:bookmarkStart w:id="1781" w:name="_Toc153885269"/>
      <w:bookmarkStart w:id="1782" w:name="_Toc177548803"/>
      <w:bookmarkStart w:id="1783" w:name="_Toc186725807"/>
      <w:r w:rsidRPr="00F11966">
        <w:t>5.4.3.25</w:t>
      </w:r>
      <w:r w:rsidRPr="00F11966">
        <w:tab/>
        <w:t>Enumeration: TrafficProfile</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784" w:name="_Toc24925836"/>
      <w:bookmarkStart w:id="1785" w:name="_Toc24926014"/>
      <w:bookmarkStart w:id="1786" w:name="_Toc24926190"/>
      <w:bookmarkStart w:id="1787" w:name="_Toc33964043"/>
      <w:bookmarkStart w:id="1788" w:name="_Toc33980799"/>
      <w:bookmarkStart w:id="1789" w:name="_Toc36462600"/>
      <w:bookmarkStart w:id="1790" w:name="_Toc36462796"/>
      <w:bookmarkStart w:id="1791" w:name="_Toc43026035"/>
      <w:bookmarkStart w:id="1792" w:name="_Toc49763569"/>
      <w:bookmarkStart w:id="1793" w:name="_Toc56754265"/>
      <w:bookmarkStart w:id="1794" w:name="_Toc88743032"/>
      <w:bookmarkStart w:id="1795" w:name="_Toc101253942"/>
      <w:bookmarkStart w:id="1796" w:name="_Toc101254381"/>
      <w:bookmarkStart w:id="1797" w:name="_Toc104112093"/>
      <w:bookmarkStart w:id="1798" w:name="_Toc104192270"/>
      <w:bookmarkStart w:id="1799" w:name="_Toc104192834"/>
      <w:bookmarkStart w:id="1800" w:name="_Toc133336212"/>
      <w:bookmarkStart w:id="1801" w:name="_Toc143984700"/>
      <w:bookmarkStart w:id="1802" w:name="_Toc144147476"/>
      <w:bookmarkStart w:id="1803" w:name="_Toc153885270"/>
      <w:bookmarkStart w:id="1804" w:name="_Toc177548804"/>
      <w:bookmarkStart w:id="1805" w:name="_Toc186725808"/>
      <w:r w:rsidRPr="00F11966">
        <w:t>5.4.3.26</w:t>
      </w:r>
      <w:r w:rsidRPr="00F11966">
        <w:tab/>
        <w:t>Enumeration: TrafficProfileRm</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06" w:name="_Toc33964044"/>
      <w:bookmarkStart w:id="1807" w:name="_Toc33980800"/>
      <w:bookmarkStart w:id="1808" w:name="_Toc36462601"/>
      <w:bookmarkStart w:id="1809" w:name="_Toc36462797"/>
      <w:bookmarkStart w:id="1810" w:name="_Toc43026036"/>
      <w:bookmarkStart w:id="1811" w:name="_Toc49763570"/>
      <w:bookmarkStart w:id="1812" w:name="_Toc56754266"/>
      <w:bookmarkStart w:id="1813" w:name="_Toc88743033"/>
      <w:bookmarkStart w:id="1814" w:name="_Toc101253943"/>
      <w:bookmarkStart w:id="1815" w:name="_Toc101254382"/>
      <w:bookmarkStart w:id="1816" w:name="_Toc104112094"/>
      <w:bookmarkStart w:id="1817" w:name="_Toc104192271"/>
      <w:bookmarkStart w:id="1818" w:name="_Toc104192835"/>
      <w:bookmarkStart w:id="1819" w:name="_Toc133336213"/>
      <w:bookmarkStart w:id="1820" w:name="_Toc143984701"/>
      <w:bookmarkStart w:id="1821" w:name="_Toc144147477"/>
      <w:bookmarkStart w:id="1822" w:name="_Toc153885271"/>
      <w:bookmarkStart w:id="1823" w:name="_Toc177548805"/>
      <w:bookmarkStart w:id="1824" w:name="_Toc186725809"/>
      <w:r w:rsidRPr="00F11966">
        <w:t>5.4.3.27</w:t>
      </w:r>
      <w:r w:rsidRPr="00F11966">
        <w:tab/>
        <w:t>Enumeration: LcsServiceAuth</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825" w:name="_Toc20148658"/>
      <w:bookmarkStart w:id="1826" w:name="_Toc33964045"/>
      <w:bookmarkStart w:id="1827" w:name="_Toc33980801"/>
      <w:bookmarkStart w:id="1828" w:name="_Toc36462602"/>
      <w:bookmarkStart w:id="1829" w:name="_Toc36462798"/>
      <w:bookmarkStart w:id="1830" w:name="_Toc43026037"/>
      <w:bookmarkStart w:id="1831" w:name="_Toc49763571"/>
      <w:bookmarkStart w:id="1832" w:name="_Toc56754267"/>
      <w:bookmarkStart w:id="1833" w:name="_Toc88743034"/>
      <w:bookmarkStart w:id="1834" w:name="_Toc101253944"/>
      <w:bookmarkStart w:id="1835" w:name="_Toc101254383"/>
      <w:bookmarkStart w:id="1836" w:name="_Toc104112095"/>
      <w:bookmarkStart w:id="1837" w:name="_Toc104192272"/>
      <w:bookmarkStart w:id="1838" w:name="_Toc104192836"/>
      <w:bookmarkStart w:id="1839" w:name="_Toc133336214"/>
      <w:bookmarkStart w:id="1840" w:name="_Toc143984702"/>
      <w:bookmarkStart w:id="1841" w:name="_Toc144147478"/>
      <w:bookmarkStart w:id="1842" w:name="_Toc153885272"/>
      <w:bookmarkStart w:id="1843" w:name="_Toc177548806"/>
      <w:bookmarkStart w:id="1844" w:name="_Toc186725810"/>
      <w:r w:rsidRPr="00F11966">
        <w:t>5.4.3.28</w:t>
      </w:r>
      <w:r w:rsidRPr="00F11966">
        <w:tab/>
        <w:t xml:space="preserve">Enumeration: </w:t>
      </w:r>
      <w:bookmarkEnd w:id="1825"/>
      <w:r w:rsidRPr="00F11966">
        <w:t>UeAuth</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845" w:name="_Toc33964046"/>
      <w:bookmarkStart w:id="1846" w:name="_Toc33980802"/>
      <w:bookmarkStart w:id="1847" w:name="_Toc36462603"/>
      <w:bookmarkStart w:id="1848" w:name="_Toc36462799"/>
      <w:bookmarkStart w:id="1849" w:name="_Toc43026038"/>
      <w:bookmarkStart w:id="1850" w:name="_Toc49763572"/>
      <w:bookmarkStart w:id="1851" w:name="_Toc56754268"/>
      <w:bookmarkStart w:id="1852" w:name="_Toc88743035"/>
      <w:bookmarkStart w:id="1853" w:name="_Toc101253945"/>
      <w:bookmarkStart w:id="1854" w:name="_Toc101254384"/>
      <w:bookmarkStart w:id="1855" w:name="_Toc104112096"/>
      <w:bookmarkStart w:id="1856" w:name="_Toc104192273"/>
      <w:bookmarkStart w:id="1857" w:name="_Toc104192837"/>
      <w:bookmarkStart w:id="1858" w:name="_Toc133336215"/>
      <w:bookmarkStart w:id="1859" w:name="_Toc143984703"/>
      <w:bookmarkStart w:id="1860" w:name="_Toc144147479"/>
      <w:bookmarkStart w:id="1861" w:name="_Toc153885273"/>
      <w:bookmarkStart w:id="1862" w:name="_Toc177548807"/>
      <w:bookmarkStart w:id="1863" w:name="_Toc186725811"/>
      <w:r w:rsidRPr="00F11966">
        <w:lastRenderedPageBreak/>
        <w:t>5.4.3.29</w:t>
      </w:r>
      <w:r w:rsidRPr="00F11966">
        <w:tab/>
        <w:t xml:space="preserve">Enumeration: </w:t>
      </w:r>
      <w:r w:rsidRPr="00F11966">
        <w:rPr>
          <w:noProof/>
          <w:lang w:eastAsia="zh-CN"/>
        </w:rPr>
        <w:t>DlDataDeliveryStatus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864" w:name="_Toc33964047"/>
      <w:bookmarkStart w:id="1865" w:name="_Toc33980803"/>
      <w:bookmarkStart w:id="1866" w:name="_Toc36462604"/>
      <w:bookmarkStart w:id="1867" w:name="_Toc36462800"/>
      <w:bookmarkStart w:id="1868" w:name="_Toc43026039"/>
      <w:bookmarkStart w:id="1869" w:name="_Toc49763573"/>
      <w:bookmarkStart w:id="1870" w:name="_Toc56754269"/>
      <w:bookmarkStart w:id="1871" w:name="_Toc88743036"/>
      <w:bookmarkStart w:id="1872" w:name="_Toc101253946"/>
      <w:bookmarkStart w:id="1873" w:name="_Toc101254385"/>
      <w:bookmarkStart w:id="1874" w:name="_Toc104112097"/>
      <w:bookmarkStart w:id="1875" w:name="_Toc104192274"/>
      <w:bookmarkStart w:id="1876" w:name="_Toc104192838"/>
      <w:bookmarkStart w:id="1877" w:name="_Toc133336216"/>
      <w:bookmarkStart w:id="1878" w:name="_Toc143984704"/>
      <w:bookmarkStart w:id="1879" w:name="_Toc144147480"/>
      <w:bookmarkStart w:id="1880" w:name="_Toc153885274"/>
      <w:bookmarkStart w:id="1881" w:name="_Toc177548808"/>
      <w:bookmarkStart w:id="1882" w:name="_Toc186725812"/>
      <w:r w:rsidRPr="00F11966">
        <w:t>5.4.3.30</w:t>
      </w:r>
      <w:r w:rsidRPr="00F11966">
        <w:tab/>
        <w:t>Enumeration: DlDataDelivery</w:t>
      </w:r>
      <w:r w:rsidRPr="00F11966">
        <w:rPr>
          <w:noProof/>
        </w:rPr>
        <w:t>Status</w:t>
      </w:r>
      <w:r w:rsidRPr="00F11966">
        <w:t>Rm</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883" w:name="_Toc33964049"/>
      <w:bookmarkStart w:id="1884" w:name="_Toc33980804"/>
      <w:bookmarkStart w:id="1885" w:name="_Toc36462605"/>
      <w:bookmarkStart w:id="1886" w:name="_Toc36462801"/>
      <w:bookmarkStart w:id="1887" w:name="_Toc43026040"/>
      <w:bookmarkStart w:id="1888" w:name="_Toc49763574"/>
      <w:bookmarkStart w:id="1889" w:name="_Toc56754270"/>
      <w:bookmarkStart w:id="1890" w:name="_Toc88743037"/>
      <w:bookmarkStart w:id="1891" w:name="_Toc101253947"/>
      <w:bookmarkStart w:id="1892" w:name="_Toc101254386"/>
      <w:bookmarkStart w:id="1893" w:name="_Toc104112098"/>
      <w:bookmarkStart w:id="1894" w:name="_Toc104192275"/>
      <w:bookmarkStart w:id="1895" w:name="_Toc104192839"/>
      <w:bookmarkStart w:id="1896" w:name="_Toc133336217"/>
      <w:bookmarkStart w:id="1897" w:name="_Toc143984705"/>
      <w:bookmarkStart w:id="1898" w:name="_Toc144147481"/>
      <w:bookmarkStart w:id="1899" w:name="_Toc153885275"/>
      <w:bookmarkStart w:id="1900" w:name="_Toc177548809"/>
      <w:bookmarkStart w:id="1901" w:name="_Toc186725813"/>
      <w:r w:rsidRPr="00F11966">
        <w:t>5.4.3.31</w:t>
      </w:r>
      <w:r w:rsidRPr="00F11966">
        <w:tab/>
      </w:r>
      <w:bookmarkEnd w:id="1883"/>
      <w:bookmarkEnd w:id="1884"/>
      <w:bookmarkEnd w:id="1885"/>
      <w:bookmarkEnd w:id="1886"/>
      <w:r w:rsidR="00F445D2" w:rsidRPr="00F11966">
        <w:t>Void</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902" w:name="_Toc43026041"/>
      <w:bookmarkStart w:id="1903" w:name="_Toc49763575"/>
      <w:bookmarkStart w:id="1904" w:name="_Toc56754271"/>
      <w:bookmarkStart w:id="1905" w:name="_Toc88743038"/>
      <w:bookmarkStart w:id="1906" w:name="_Toc101253948"/>
      <w:bookmarkStart w:id="1907" w:name="_Toc101254387"/>
      <w:bookmarkStart w:id="1908" w:name="_Toc104112099"/>
      <w:bookmarkStart w:id="1909" w:name="_Toc104192276"/>
      <w:bookmarkStart w:id="1910" w:name="_Toc104192840"/>
      <w:bookmarkStart w:id="1911" w:name="_Toc133336218"/>
      <w:bookmarkStart w:id="1912" w:name="_Toc143984706"/>
      <w:bookmarkStart w:id="1913" w:name="_Toc144147482"/>
      <w:bookmarkStart w:id="1914" w:name="_Toc153885276"/>
      <w:bookmarkStart w:id="1915" w:name="_Toc177548810"/>
      <w:bookmarkStart w:id="1916" w:name="_Toc186725814"/>
      <w:r w:rsidRPr="00F11966">
        <w:t>5.4.3.32</w:t>
      </w:r>
      <w:r w:rsidRPr="00F11966">
        <w:tab/>
        <w:t>Enumeration: AuthStatus</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917" w:name="_Toc27592828"/>
      <w:bookmarkStart w:id="1918" w:name="_Toc43026042"/>
      <w:bookmarkStart w:id="1919" w:name="_Toc49763576"/>
      <w:bookmarkStart w:id="1920" w:name="_Toc56754272"/>
      <w:bookmarkStart w:id="1921" w:name="_Toc88743039"/>
      <w:bookmarkStart w:id="1922" w:name="_Toc101253949"/>
      <w:bookmarkStart w:id="1923" w:name="_Toc101254388"/>
      <w:bookmarkStart w:id="1924" w:name="_Toc104112100"/>
      <w:bookmarkStart w:id="1925" w:name="_Toc104192277"/>
      <w:bookmarkStart w:id="1926" w:name="_Toc104192841"/>
      <w:bookmarkStart w:id="1927" w:name="_Toc133336219"/>
      <w:bookmarkStart w:id="1928" w:name="_Toc143984707"/>
      <w:bookmarkStart w:id="1929" w:name="_Toc144147483"/>
      <w:bookmarkStart w:id="1930" w:name="_Toc153885277"/>
      <w:bookmarkStart w:id="1931" w:name="_Toc177548811"/>
      <w:bookmarkStart w:id="1932" w:name="_Toc186725815"/>
      <w:r w:rsidRPr="00F11966">
        <w:t>5.4.3.33</w:t>
      </w:r>
      <w:r w:rsidRPr="00F11966">
        <w:tab/>
        <w:t xml:space="preserve">Enumeration: </w:t>
      </w:r>
      <w:bookmarkEnd w:id="1917"/>
      <w:r w:rsidRPr="00F11966">
        <w:t>LineType</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933" w:name="_Toc27592829"/>
      <w:bookmarkStart w:id="1934" w:name="_Toc43026043"/>
      <w:bookmarkStart w:id="1935" w:name="_Toc49763577"/>
      <w:bookmarkStart w:id="1936" w:name="_Toc56754273"/>
      <w:bookmarkStart w:id="1937" w:name="_Toc88743040"/>
      <w:bookmarkStart w:id="1938" w:name="_Toc101253950"/>
      <w:bookmarkStart w:id="1939" w:name="_Toc101254389"/>
      <w:bookmarkStart w:id="1940" w:name="_Toc104112101"/>
      <w:bookmarkStart w:id="1941" w:name="_Toc104192278"/>
      <w:bookmarkStart w:id="1942" w:name="_Toc104192842"/>
      <w:bookmarkStart w:id="1943" w:name="_Toc133336220"/>
      <w:bookmarkStart w:id="1944" w:name="_Toc143984708"/>
      <w:bookmarkStart w:id="1945" w:name="_Toc144147484"/>
      <w:bookmarkStart w:id="1946" w:name="_Toc153885278"/>
      <w:bookmarkStart w:id="1947" w:name="_Toc177548812"/>
      <w:bookmarkStart w:id="1948" w:name="_Toc186725816"/>
      <w:r w:rsidRPr="00F11966">
        <w:t>5.4.3.34</w:t>
      </w:r>
      <w:r w:rsidRPr="00F11966">
        <w:tab/>
        <w:t xml:space="preserve">Enumeration: </w:t>
      </w:r>
      <w:bookmarkEnd w:id="1933"/>
      <w:r w:rsidRPr="00F11966">
        <w:t>LineTypeRm</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949" w:name="_Toc43026044"/>
      <w:bookmarkStart w:id="1950" w:name="_Toc49763578"/>
      <w:bookmarkStart w:id="1951" w:name="_Toc56754274"/>
      <w:bookmarkStart w:id="1952" w:name="_Toc88743041"/>
      <w:bookmarkStart w:id="1953" w:name="_Toc101253951"/>
      <w:bookmarkStart w:id="1954" w:name="_Toc101254390"/>
      <w:bookmarkStart w:id="1955" w:name="_Toc104112102"/>
      <w:bookmarkStart w:id="1956" w:name="_Toc104192279"/>
      <w:bookmarkStart w:id="1957" w:name="_Toc104192843"/>
      <w:bookmarkStart w:id="1958" w:name="_Toc133336221"/>
      <w:bookmarkStart w:id="1959" w:name="_Toc143984709"/>
      <w:bookmarkStart w:id="1960" w:name="_Toc144147485"/>
      <w:bookmarkStart w:id="1961" w:name="_Toc153885279"/>
      <w:bookmarkStart w:id="1962" w:name="_Toc177548813"/>
      <w:bookmarkStart w:id="1963" w:name="_Toc186725817"/>
      <w:r w:rsidRPr="00F23CD7">
        <w:lastRenderedPageBreak/>
        <w:t>5.4.3.35</w:t>
      </w:r>
      <w:r w:rsidRPr="00F23CD7">
        <w:tab/>
      </w:r>
      <w:r w:rsidR="00863648" w:rsidRPr="00202CB2">
        <w:t>Void</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5F5FB74B" w14:textId="77777777" w:rsidR="002922AB" w:rsidRPr="00813CE7" w:rsidRDefault="002922AB" w:rsidP="00D362EB">
      <w:pPr>
        <w:pStyle w:val="Heading4"/>
      </w:pPr>
      <w:bookmarkStart w:id="1964" w:name="_Toc43026045"/>
      <w:bookmarkStart w:id="1965" w:name="_Toc49763579"/>
      <w:bookmarkStart w:id="1966" w:name="_Toc56754275"/>
      <w:bookmarkStart w:id="1967" w:name="_Toc88743042"/>
      <w:bookmarkStart w:id="1968" w:name="_Toc101253952"/>
      <w:bookmarkStart w:id="1969" w:name="_Toc101254391"/>
      <w:bookmarkStart w:id="1970" w:name="_Toc104112103"/>
      <w:bookmarkStart w:id="1971" w:name="_Toc104192280"/>
      <w:bookmarkStart w:id="1972" w:name="_Toc104192844"/>
      <w:bookmarkStart w:id="1973" w:name="_Toc133336222"/>
      <w:bookmarkStart w:id="1974" w:name="_Toc143984710"/>
      <w:bookmarkStart w:id="1975" w:name="_Toc144147486"/>
      <w:bookmarkStart w:id="1976" w:name="_Toc153885280"/>
      <w:bookmarkStart w:id="1977" w:name="_Toc177548814"/>
      <w:bookmarkStart w:id="1978" w:name="_Toc186725818"/>
      <w:r w:rsidRPr="00F23CD7">
        <w:t>5.4.3.36</w:t>
      </w:r>
      <w:r w:rsidRPr="00F23CD7">
        <w:tab/>
      </w:r>
      <w:r w:rsidR="00863648" w:rsidRPr="00202CB2">
        <w:t>Void</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76079F32" w14:textId="77777777" w:rsidR="00822329" w:rsidRDefault="00822329" w:rsidP="00D362EB">
      <w:pPr>
        <w:pStyle w:val="Heading4"/>
        <w:rPr>
          <w:noProof/>
        </w:rPr>
      </w:pPr>
      <w:bookmarkStart w:id="1979" w:name="_Toc88743043"/>
      <w:bookmarkStart w:id="1980" w:name="_Toc101253953"/>
      <w:bookmarkStart w:id="1981" w:name="_Toc101254392"/>
      <w:bookmarkStart w:id="1982" w:name="_Toc104112104"/>
      <w:bookmarkStart w:id="1983" w:name="_Toc104192281"/>
      <w:bookmarkStart w:id="1984" w:name="_Toc104192845"/>
      <w:bookmarkStart w:id="1985" w:name="_Toc133336223"/>
      <w:bookmarkStart w:id="1986" w:name="_Toc143984711"/>
      <w:bookmarkStart w:id="1987" w:name="_Toc144147487"/>
      <w:bookmarkStart w:id="1988" w:name="_Toc153885281"/>
      <w:bookmarkStart w:id="1989" w:name="_Toc177548815"/>
      <w:bookmarkStart w:id="1990" w:name="_Toc186725819"/>
      <w:r w:rsidRPr="00F11966">
        <w:t>5.4.3.</w:t>
      </w:r>
      <w:r>
        <w:t>37</w:t>
      </w:r>
      <w:r w:rsidRPr="00F11966">
        <w:tab/>
      </w:r>
      <w:r>
        <w:rPr>
          <w:noProof/>
        </w:rPr>
        <w:t xml:space="preserve">Enumeration: </w:t>
      </w:r>
      <w:r>
        <w:rPr>
          <w:rFonts w:hint="eastAsia"/>
          <w:lang w:eastAsia="zh-CN"/>
        </w:rPr>
        <w:t>N</w:t>
      </w:r>
      <w:r>
        <w:rPr>
          <w:lang w:eastAsia="zh-CN"/>
        </w:rPr>
        <w:t>otificationFlag</w:t>
      </w:r>
      <w:bookmarkEnd w:id="1979"/>
      <w:bookmarkEnd w:id="1980"/>
      <w:bookmarkEnd w:id="1981"/>
      <w:bookmarkEnd w:id="1982"/>
      <w:bookmarkEnd w:id="1983"/>
      <w:bookmarkEnd w:id="1984"/>
      <w:bookmarkEnd w:id="1985"/>
      <w:bookmarkEnd w:id="1986"/>
      <w:bookmarkEnd w:id="1987"/>
      <w:bookmarkEnd w:id="1988"/>
      <w:bookmarkEnd w:id="1989"/>
      <w:bookmarkEnd w:id="1990"/>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991" w:name="_Toc88743044"/>
      <w:bookmarkStart w:id="1992" w:name="_Toc101253954"/>
      <w:bookmarkStart w:id="1993" w:name="_Toc101254393"/>
      <w:bookmarkStart w:id="1994" w:name="_Toc104112105"/>
      <w:bookmarkStart w:id="1995" w:name="_Toc104192282"/>
      <w:bookmarkStart w:id="1996" w:name="_Toc104192846"/>
      <w:bookmarkStart w:id="1997" w:name="_Toc133336224"/>
      <w:bookmarkStart w:id="1998" w:name="_Toc143984712"/>
      <w:bookmarkStart w:id="1999" w:name="_Toc144147488"/>
      <w:bookmarkStart w:id="2000" w:name="_Toc153885282"/>
      <w:bookmarkStart w:id="2001" w:name="_Toc177548816"/>
      <w:bookmarkStart w:id="2002" w:name="_Toc186725820"/>
      <w:r w:rsidRPr="00F11966">
        <w:t>5.4.3.</w:t>
      </w:r>
      <w:r>
        <w:t>38</w:t>
      </w:r>
      <w:r w:rsidRPr="00F11966">
        <w:tab/>
        <w:t xml:space="preserve">Enumeration: </w:t>
      </w:r>
      <w:r>
        <w:t>TransportProtocol</w:t>
      </w:r>
      <w:bookmarkEnd w:id="1991"/>
      <w:bookmarkEnd w:id="1992"/>
      <w:bookmarkEnd w:id="1993"/>
      <w:bookmarkEnd w:id="1994"/>
      <w:bookmarkEnd w:id="1995"/>
      <w:bookmarkEnd w:id="1996"/>
      <w:bookmarkEnd w:id="1997"/>
      <w:bookmarkEnd w:id="1998"/>
      <w:bookmarkEnd w:id="1999"/>
      <w:bookmarkEnd w:id="2000"/>
      <w:bookmarkEnd w:id="2001"/>
      <w:bookmarkEnd w:id="2002"/>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003" w:name="_Toc88743045"/>
      <w:bookmarkStart w:id="2004" w:name="_Toc101253955"/>
      <w:bookmarkStart w:id="2005" w:name="_Toc101254394"/>
      <w:bookmarkStart w:id="2006" w:name="_Toc104112106"/>
      <w:bookmarkStart w:id="2007" w:name="_Toc104192283"/>
      <w:bookmarkStart w:id="2008" w:name="_Toc104192847"/>
      <w:bookmarkStart w:id="2009" w:name="_Toc133336225"/>
      <w:bookmarkStart w:id="2010" w:name="_Toc143984713"/>
      <w:bookmarkStart w:id="2011" w:name="_Toc144147489"/>
      <w:bookmarkStart w:id="2012" w:name="_Toc153885283"/>
      <w:bookmarkStart w:id="2013" w:name="_Toc177548817"/>
      <w:bookmarkStart w:id="2014" w:name="_Toc186725821"/>
      <w:r w:rsidRPr="00F11966">
        <w:t>5.4.3.</w:t>
      </w:r>
      <w:r w:rsidRPr="00BC0053">
        <w:t>39</w:t>
      </w:r>
      <w:r w:rsidRPr="00F11966">
        <w:tab/>
        <w:t xml:space="preserve">Enumeration: </w:t>
      </w:r>
      <w:r>
        <w:t>SatelliteBackhaulCategory</w:t>
      </w:r>
      <w:bookmarkEnd w:id="2003"/>
      <w:bookmarkEnd w:id="2004"/>
      <w:bookmarkEnd w:id="2005"/>
      <w:bookmarkEnd w:id="2006"/>
      <w:bookmarkEnd w:id="2007"/>
      <w:bookmarkEnd w:id="2008"/>
      <w:bookmarkEnd w:id="2009"/>
      <w:bookmarkEnd w:id="2010"/>
      <w:bookmarkEnd w:id="2011"/>
      <w:bookmarkEnd w:id="2012"/>
      <w:bookmarkEnd w:id="2013"/>
      <w:bookmarkEnd w:id="2014"/>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015" w:name="_Toc88743046"/>
      <w:bookmarkStart w:id="2016" w:name="_Toc101253956"/>
      <w:bookmarkStart w:id="2017" w:name="_Toc101254395"/>
      <w:bookmarkStart w:id="2018" w:name="_Toc104112107"/>
      <w:bookmarkStart w:id="2019" w:name="_Toc104192284"/>
      <w:bookmarkStart w:id="2020" w:name="_Toc104192848"/>
      <w:bookmarkStart w:id="2021" w:name="_Toc133336226"/>
      <w:bookmarkStart w:id="2022" w:name="_Toc143984714"/>
      <w:bookmarkStart w:id="2023" w:name="_Toc144147490"/>
      <w:bookmarkStart w:id="2024" w:name="_Toc153885284"/>
      <w:bookmarkStart w:id="2025" w:name="_Toc177548818"/>
      <w:bookmarkStart w:id="2026" w:name="_Toc186725822"/>
      <w:r w:rsidRPr="00F11966">
        <w:t>5.4.3.</w:t>
      </w:r>
      <w:r>
        <w:t>40</w:t>
      </w:r>
      <w:r w:rsidRPr="00F11966">
        <w:tab/>
        <w:t xml:space="preserve">Enumeration: </w:t>
      </w:r>
      <w:r>
        <w:t>SatelliteBackhaulCategoryRm</w:t>
      </w:r>
      <w:bookmarkEnd w:id="2015"/>
      <w:bookmarkEnd w:id="2016"/>
      <w:bookmarkEnd w:id="2017"/>
      <w:bookmarkEnd w:id="2018"/>
      <w:bookmarkEnd w:id="2019"/>
      <w:bookmarkEnd w:id="2020"/>
      <w:bookmarkEnd w:id="2021"/>
      <w:bookmarkEnd w:id="2022"/>
      <w:bookmarkEnd w:id="2023"/>
      <w:bookmarkEnd w:id="2024"/>
      <w:bookmarkEnd w:id="2025"/>
      <w:bookmarkEnd w:id="2026"/>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027" w:name="_Toc25156504"/>
      <w:bookmarkStart w:id="2028" w:name="_Toc34124809"/>
      <w:bookmarkStart w:id="2029" w:name="_Toc43207936"/>
      <w:bookmarkStart w:id="2030" w:name="_Toc49857409"/>
      <w:bookmarkStart w:id="2031" w:name="_Toc56677252"/>
      <w:bookmarkStart w:id="2032" w:name="_Toc56691775"/>
      <w:bookmarkStart w:id="2033" w:name="_Toc56699039"/>
      <w:bookmarkStart w:id="2034" w:name="_Toc89035294"/>
      <w:bookmarkStart w:id="2035" w:name="_Toc89065092"/>
      <w:bookmarkStart w:id="2036" w:name="_Toc89180391"/>
      <w:bookmarkStart w:id="2037" w:name="_Toc97072075"/>
      <w:bookmarkStart w:id="2038" w:name="_Toc120051480"/>
      <w:bookmarkStart w:id="2039" w:name="_Toc122025843"/>
      <w:bookmarkStart w:id="2040" w:name="_Toc133336227"/>
      <w:bookmarkStart w:id="2041" w:name="_Toc143984715"/>
      <w:bookmarkStart w:id="2042" w:name="_Toc144147491"/>
      <w:bookmarkStart w:id="2043" w:name="_Toc153885285"/>
      <w:bookmarkStart w:id="2044" w:name="_Toc177548819"/>
      <w:bookmarkStart w:id="2045" w:name="_Toc186725823"/>
      <w:r w:rsidRPr="00F11966">
        <w:lastRenderedPageBreak/>
        <w:t>5.4.3.</w:t>
      </w:r>
      <w:r>
        <w:t>41</w:t>
      </w:r>
      <w:r w:rsidRPr="003B2883">
        <w:tab/>
        <w:t xml:space="preserve">Enumeration: </w:t>
      </w:r>
      <w:bookmarkStart w:id="2046" w:name="_Hlk125569815"/>
      <w:bookmarkEnd w:id="2027"/>
      <w:bookmarkEnd w:id="2028"/>
      <w:bookmarkEnd w:id="2029"/>
      <w:bookmarkEnd w:id="2030"/>
      <w:bookmarkEnd w:id="2031"/>
      <w:bookmarkEnd w:id="2032"/>
      <w:bookmarkEnd w:id="2033"/>
      <w:bookmarkEnd w:id="2034"/>
      <w:bookmarkEnd w:id="2035"/>
      <w:bookmarkEnd w:id="2036"/>
      <w:bookmarkEnd w:id="2037"/>
      <w:bookmarkEnd w:id="2038"/>
      <w:bookmarkEnd w:id="2039"/>
      <w:r>
        <w:t>BufferedNotifications</w:t>
      </w:r>
      <w:bookmarkEnd w:id="2046"/>
      <w:r>
        <w:t>Action</w:t>
      </w:r>
      <w:bookmarkEnd w:id="2040"/>
      <w:bookmarkEnd w:id="2041"/>
      <w:bookmarkEnd w:id="2042"/>
      <w:bookmarkEnd w:id="2043"/>
      <w:bookmarkEnd w:id="2044"/>
      <w:bookmarkEnd w:id="2045"/>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047" w:name="_Toc133336228"/>
      <w:bookmarkStart w:id="2048" w:name="_Toc143984716"/>
      <w:bookmarkStart w:id="2049" w:name="_Toc144147492"/>
      <w:bookmarkStart w:id="2050" w:name="_Toc153885286"/>
      <w:bookmarkStart w:id="2051" w:name="_Toc177548820"/>
      <w:bookmarkStart w:id="2052" w:name="_Toc186725824"/>
      <w:r w:rsidRPr="00F11966">
        <w:t>5.4.3.</w:t>
      </w:r>
      <w:r>
        <w:t>42</w:t>
      </w:r>
      <w:r w:rsidRPr="003B2883">
        <w:tab/>
        <w:t xml:space="preserve">Enumeration: </w:t>
      </w:r>
      <w:r>
        <w:t>S</w:t>
      </w:r>
      <w:r w:rsidRPr="00A741E3">
        <w:t>ubscriptio</w:t>
      </w:r>
      <w:r>
        <w:t>nAction</w:t>
      </w:r>
      <w:bookmarkEnd w:id="2047"/>
      <w:bookmarkEnd w:id="2048"/>
      <w:bookmarkEnd w:id="2049"/>
      <w:bookmarkEnd w:id="2050"/>
      <w:bookmarkEnd w:id="2051"/>
      <w:bookmarkEnd w:id="2052"/>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053" w:name="_Toc144147493"/>
      <w:bookmarkStart w:id="2054" w:name="_Toc153885287"/>
      <w:bookmarkStart w:id="2055" w:name="_Toc177548821"/>
      <w:bookmarkStart w:id="2056" w:name="_Toc186725825"/>
      <w:r w:rsidRPr="00D16387">
        <w:t>5.4.3.</w:t>
      </w:r>
      <w:r w:rsidR="00894973" w:rsidRPr="000F0C82">
        <w:t>43</w:t>
      </w:r>
      <w:r w:rsidRPr="00D16387">
        <w:tab/>
        <w:t xml:space="preserve">Enumeration: </w:t>
      </w:r>
      <w:bookmarkStart w:id="2057" w:name="_Hlk132825517"/>
      <w:r w:rsidRPr="006D7DC8">
        <w:t>SnssaiStatus</w:t>
      </w:r>
      <w:bookmarkEnd w:id="2053"/>
      <w:bookmarkEnd w:id="2054"/>
      <w:bookmarkEnd w:id="2055"/>
      <w:bookmarkEnd w:id="2056"/>
      <w:bookmarkEnd w:id="2057"/>
    </w:p>
    <w:p w14:paraId="4DB70273" w14:textId="0FD0CE0F" w:rsidR="008E7BA1" w:rsidRPr="00D16387" w:rsidRDefault="008E7BA1" w:rsidP="008E7BA1">
      <w:pPr>
        <w:keepNext/>
        <w:keepLines/>
        <w:spacing w:before="60"/>
        <w:jc w:val="center"/>
        <w:rPr>
          <w:rFonts w:ascii="Arial" w:hAnsi="Arial"/>
          <w:b/>
        </w:rPr>
      </w:pPr>
      <w:bookmarkStart w:id="2058"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058"/>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059" w:name="_Hlk132826888"/>
            <w:r w:rsidRPr="00D16387">
              <w:rPr>
                <w:rFonts w:ascii="Arial" w:hAnsi="Arial"/>
                <w:sz w:val="18"/>
              </w:rPr>
              <w:t>AVAILABLE</w:t>
            </w:r>
            <w:bookmarkEnd w:id="2059"/>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060" w:name="_Toc143984717"/>
      <w:bookmarkStart w:id="2061" w:name="_Toc144147494"/>
      <w:bookmarkStart w:id="2062" w:name="_Toc153885288"/>
      <w:bookmarkStart w:id="2063" w:name="_Toc177548822"/>
      <w:bookmarkStart w:id="2064" w:name="_Toc186725826"/>
      <w:bookmarkStart w:id="2065" w:name="_Hlk142403576"/>
      <w:r w:rsidRPr="001B6C38">
        <w:t>5.4.3.</w:t>
      </w:r>
      <w:r w:rsidRPr="00496DB9">
        <w:t>44</w:t>
      </w:r>
      <w:r w:rsidRPr="001B6C38">
        <w:tab/>
        <w:t>Enumeration: Termin</w:t>
      </w:r>
      <w:r>
        <w:t>ation</w:t>
      </w:r>
      <w:r w:rsidRPr="001B6C38">
        <w:t>Ind</w:t>
      </w:r>
      <w:r>
        <w:t>ication</w:t>
      </w:r>
      <w:bookmarkEnd w:id="2060"/>
      <w:bookmarkEnd w:id="2061"/>
      <w:bookmarkEnd w:id="2062"/>
      <w:bookmarkEnd w:id="2063"/>
      <w:bookmarkEnd w:id="2064"/>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065"/>
    </w:tbl>
    <w:p w14:paraId="27B9F511" w14:textId="77777777" w:rsidR="00804B0E" w:rsidRPr="00496DB9" w:rsidRDefault="00804B0E" w:rsidP="00E92CBF"/>
    <w:p w14:paraId="047FC232" w14:textId="77777777" w:rsidR="00E92CBF" w:rsidRPr="00F11966" w:rsidRDefault="00E92CBF" w:rsidP="00D362EB">
      <w:pPr>
        <w:pStyle w:val="Heading3"/>
      </w:pPr>
      <w:bookmarkStart w:id="2066" w:name="_Toc24925837"/>
      <w:bookmarkStart w:id="2067" w:name="_Toc24926015"/>
      <w:bookmarkStart w:id="2068" w:name="_Toc24926191"/>
      <w:bookmarkStart w:id="2069" w:name="_Toc33964051"/>
      <w:bookmarkStart w:id="2070" w:name="_Toc33980805"/>
      <w:bookmarkStart w:id="2071" w:name="_Toc36462606"/>
      <w:bookmarkStart w:id="2072" w:name="_Toc36462802"/>
      <w:bookmarkStart w:id="2073" w:name="_Toc43026046"/>
      <w:bookmarkStart w:id="2074" w:name="_Toc49763580"/>
      <w:bookmarkStart w:id="2075" w:name="_Toc56754276"/>
      <w:bookmarkStart w:id="2076" w:name="_Toc88743047"/>
      <w:bookmarkStart w:id="2077" w:name="_Toc101253957"/>
      <w:bookmarkStart w:id="2078" w:name="_Toc101254396"/>
      <w:bookmarkStart w:id="2079" w:name="_Toc104112108"/>
      <w:bookmarkStart w:id="2080" w:name="_Toc104192285"/>
      <w:bookmarkStart w:id="2081" w:name="_Toc104192849"/>
      <w:bookmarkStart w:id="2082" w:name="_Toc133336229"/>
      <w:bookmarkStart w:id="2083" w:name="_Toc143984718"/>
      <w:bookmarkStart w:id="2084" w:name="_Toc144147495"/>
      <w:bookmarkStart w:id="2085" w:name="_Toc153885289"/>
      <w:bookmarkStart w:id="2086" w:name="_Toc177548823"/>
      <w:bookmarkStart w:id="2087" w:name="_Toc186725827"/>
      <w:r w:rsidRPr="00F11966">
        <w:lastRenderedPageBreak/>
        <w:t>5.4.4</w:t>
      </w:r>
      <w:r w:rsidRPr="00F11966">
        <w:tab/>
        <w:t>Structured Data Types</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3449B4DB" w14:textId="77777777" w:rsidR="00E92CBF" w:rsidRPr="00F11966" w:rsidRDefault="00E92CBF" w:rsidP="00D362EB">
      <w:pPr>
        <w:pStyle w:val="Heading4"/>
      </w:pPr>
      <w:bookmarkStart w:id="2088" w:name="_Toc24925838"/>
      <w:bookmarkStart w:id="2089" w:name="_Toc24926016"/>
      <w:bookmarkStart w:id="2090" w:name="_Toc24926192"/>
      <w:bookmarkStart w:id="2091" w:name="_Toc33964052"/>
      <w:bookmarkStart w:id="2092" w:name="_Toc33980806"/>
      <w:bookmarkStart w:id="2093" w:name="_Toc36462607"/>
      <w:bookmarkStart w:id="2094" w:name="_Toc36462803"/>
      <w:bookmarkStart w:id="2095" w:name="_Toc43026047"/>
      <w:bookmarkStart w:id="2096" w:name="_Toc49763581"/>
      <w:bookmarkStart w:id="2097" w:name="_Toc56754277"/>
      <w:bookmarkStart w:id="2098" w:name="_Toc88743048"/>
      <w:bookmarkStart w:id="2099" w:name="_Toc101253958"/>
      <w:bookmarkStart w:id="2100" w:name="_Toc101254397"/>
      <w:bookmarkStart w:id="2101" w:name="_Toc104112109"/>
      <w:bookmarkStart w:id="2102" w:name="_Toc104192286"/>
      <w:bookmarkStart w:id="2103" w:name="_Toc104192850"/>
      <w:bookmarkStart w:id="2104" w:name="_Toc133336230"/>
      <w:bookmarkStart w:id="2105" w:name="_Toc143984719"/>
      <w:bookmarkStart w:id="2106" w:name="_Toc144147496"/>
      <w:bookmarkStart w:id="2107" w:name="_Toc153885290"/>
      <w:bookmarkStart w:id="2108" w:name="_Toc177548824"/>
      <w:bookmarkStart w:id="2109" w:name="_Toc186725828"/>
      <w:r w:rsidRPr="00F11966">
        <w:t>5.4.4.1</w:t>
      </w:r>
      <w:r w:rsidRPr="00F11966">
        <w:tab/>
        <w:t>Type: SubscribedDefaultQos</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110" w:name="_Toc24925839"/>
      <w:bookmarkStart w:id="2111" w:name="_Toc24926017"/>
      <w:bookmarkStart w:id="2112" w:name="_Toc24926193"/>
      <w:bookmarkStart w:id="2113" w:name="_Toc33964053"/>
      <w:bookmarkStart w:id="2114" w:name="_Toc33980807"/>
      <w:bookmarkStart w:id="2115" w:name="_Toc36462608"/>
      <w:bookmarkStart w:id="2116" w:name="_Toc36462804"/>
      <w:bookmarkStart w:id="2117" w:name="_Toc43026048"/>
      <w:bookmarkStart w:id="2118" w:name="_Toc49763582"/>
      <w:bookmarkStart w:id="2119" w:name="_Toc56754278"/>
      <w:bookmarkStart w:id="2120" w:name="_Toc88743049"/>
      <w:bookmarkStart w:id="2121" w:name="_Toc101253959"/>
      <w:bookmarkStart w:id="2122" w:name="_Toc101254398"/>
      <w:bookmarkStart w:id="2123" w:name="_Toc104112110"/>
      <w:bookmarkStart w:id="2124" w:name="_Toc104192287"/>
      <w:bookmarkStart w:id="2125" w:name="_Toc104192851"/>
      <w:bookmarkStart w:id="2126" w:name="_Toc133336231"/>
      <w:bookmarkStart w:id="2127" w:name="_Toc143984720"/>
      <w:bookmarkStart w:id="2128" w:name="_Toc144147497"/>
      <w:bookmarkStart w:id="2129" w:name="_Toc153885291"/>
      <w:bookmarkStart w:id="2130" w:name="_Toc177548825"/>
      <w:bookmarkStart w:id="2131" w:name="_Toc186725829"/>
      <w:r w:rsidRPr="00F11966">
        <w:t>5.4.4.2</w:t>
      </w:r>
      <w:r w:rsidRPr="00F11966">
        <w:tab/>
        <w:t>Type: Snssai</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132" w:name="_Toc24925840"/>
      <w:bookmarkStart w:id="2133" w:name="_Toc24926018"/>
      <w:bookmarkStart w:id="2134" w:name="_Toc24926194"/>
      <w:bookmarkStart w:id="2135" w:name="_Toc33964054"/>
      <w:bookmarkStart w:id="2136" w:name="_Toc33980808"/>
      <w:bookmarkStart w:id="2137" w:name="_Toc36462609"/>
      <w:bookmarkStart w:id="2138" w:name="_Toc36462805"/>
      <w:bookmarkStart w:id="2139" w:name="_Toc43026049"/>
      <w:bookmarkStart w:id="2140" w:name="_Toc49763583"/>
      <w:bookmarkStart w:id="2141" w:name="_Toc56754279"/>
      <w:bookmarkStart w:id="2142" w:name="_Toc88743050"/>
      <w:bookmarkStart w:id="2143" w:name="_Toc101253960"/>
      <w:bookmarkStart w:id="2144" w:name="_Toc101254399"/>
      <w:bookmarkStart w:id="2145" w:name="_Toc104112111"/>
      <w:bookmarkStart w:id="2146" w:name="_Toc104192288"/>
      <w:bookmarkStart w:id="2147" w:name="_Toc104192852"/>
      <w:bookmarkStart w:id="2148" w:name="_Toc133336232"/>
      <w:bookmarkStart w:id="2149" w:name="_Toc143984721"/>
      <w:bookmarkStart w:id="2150" w:name="_Toc144147498"/>
      <w:bookmarkStart w:id="2151" w:name="_Toc153885292"/>
      <w:bookmarkStart w:id="2152" w:name="_Toc177548826"/>
      <w:bookmarkStart w:id="2153" w:name="_Toc186725830"/>
      <w:r w:rsidRPr="00F11966">
        <w:lastRenderedPageBreak/>
        <w:t>5.4.4.3</w:t>
      </w:r>
      <w:r w:rsidRPr="00F11966">
        <w:tab/>
        <w:t>Type: PlmnId</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154" w:name="_Toc24925841"/>
      <w:bookmarkStart w:id="2155" w:name="_Toc24926019"/>
      <w:bookmarkStart w:id="2156" w:name="_Toc24926195"/>
      <w:bookmarkStart w:id="2157" w:name="_Toc33964055"/>
      <w:bookmarkStart w:id="2158" w:name="_Toc33980809"/>
      <w:bookmarkStart w:id="2159" w:name="_Toc36462610"/>
      <w:bookmarkStart w:id="2160" w:name="_Toc36462806"/>
      <w:bookmarkStart w:id="2161" w:name="_Toc43026050"/>
      <w:bookmarkStart w:id="2162" w:name="_Toc49763584"/>
      <w:bookmarkStart w:id="2163" w:name="_Toc56754280"/>
      <w:bookmarkStart w:id="2164" w:name="_Toc88743051"/>
      <w:bookmarkStart w:id="2165" w:name="_Toc101253961"/>
      <w:bookmarkStart w:id="2166" w:name="_Toc101254400"/>
      <w:bookmarkStart w:id="2167" w:name="_Toc104112112"/>
      <w:bookmarkStart w:id="2168" w:name="_Toc104192289"/>
      <w:bookmarkStart w:id="2169" w:name="_Toc104192853"/>
      <w:bookmarkStart w:id="2170" w:name="_Toc133336233"/>
      <w:bookmarkStart w:id="2171" w:name="_Toc143984722"/>
      <w:bookmarkStart w:id="2172" w:name="_Toc144147499"/>
      <w:bookmarkStart w:id="2173" w:name="_Toc153885293"/>
      <w:bookmarkStart w:id="2174" w:name="_Toc177548827"/>
      <w:bookmarkStart w:id="2175" w:name="_Toc186725831"/>
      <w:r w:rsidRPr="00F11966">
        <w:t>5.4.4.4</w:t>
      </w:r>
      <w:r w:rsidRPr="00F11966">
        <w:tab/>
        <w:t>Type: Tai</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176" w:name="_Toc24925842"/>
      <w:bookmarkStart w:id="2177" w:name="_Toc24926020"/>
      <w:bookmarkStart w:id="2178" w:name="_Toc24926196"/>
      <w:bookmarkStart w:id="2179" w:name="_Toc33964056"/>
      <w:bookmarkStart w:id="2180" w:name="_Toc33980810"/>
      <w:bookmarkStart w:id="2181" w:name="_Toc36462611"/>
      <w:bookmarkStart w:id="2182" w:name="_Toc36462807"/>
      <w:bookmarkStart w:id="2183" w:name="_Toc43026051"/>
      <w:bookmarkStart w:id="2184" w:name="_Toc49763585"/>
      <w:bookmarkStart w:id="2185" w:name="_Toc56754281"/>
      <w:bookmarkStart w:id="2186" w:name="_Toc88743052"/>
      <w:bookmarkStart w:id="2187" w:name="_Toc101253962"/>
      <w:bookmarkStart w:id="2188" w:name="_Toc101254401"/>
      <w:bookmarkStart w:id="2189" w:name="_Toc104112113"/>
      <w:bookmarkStart w:id="2190" w:name="_Toc104192290"/>
      <w:bookmarkStart w:id="2191" w:name="_Toc104192854"/>
      <w:bookmarkStart w:id="2192" w:name="_Toc133336234"/>
      <w:bookmarkStart w:id="2193" w:name="_Toc143984723"/>
      <w:bookmarkStart w:id="2194" w:name="_Toc144147500"/>
      <w:bookmarkStart w:id="2195" w:name="_Toc153885294"/>
      <w:bookmarkStart w:id="2196" w:name="_Toc177548828"/>
      <w:bookmarkStart w:id="2197" w:name="_Toc186725832"/>
      <w:r w:rsidRPr="00F11966">
        <w:t>5.4.4.5</w:t>
      </w:r>
      <w:r w:rsidRPr="00F11966">
        <w:tab/>
        <w:t>Type: Ecgi</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198" w:name="_Toc24925843"/>
      <w:bookmarkStart w:id="2199" w:name="_Toc24926021"/>
      <w:bookmarkStart w:id="2200" w:name="_Toc24926197"/>
      <w:bookmarkStart w:id="2201" w:name="_Toc33964057"/>
      <w:bookmarkStart w:id="2202" w:name="_Toc33980811"/>
      <w:bookmarkStart w:id="2203" w:name="_Toc36462612"/>
      <w:bookmarkStart w:id="2204" w:name="_Toc36462808"/>
      <w:bookmarkStart w:id="2205" w:name="_Toc43026052"/>
      <w:bookmarkStart w:id="2206" w:name="_Toc49763586"/>
      <w:bookmarkStart w:id="2207" w:name="_Toc56754282"/>
      <w:bookmarkStart w:id="2208" w:name="_Toc88743053"/>
      <w:bookmarkStart w:id="2209" w:name="_Toc101253963"/>
      <w:bookmarkStart w:id="2210" w:name="_Toc101254402"/>
      <w:bookmarkStart w:id="2211" w:name="_Toc104112114"/>
      <w:bookmarkStart w:id="2212" w:name="_Toc104192291"/>
      <w:bookmarkStart w:id="2213" w:name="_Toc104192855"/>
      <w:bookmarkStart w:id="2214" w:name="_Toc133336235"/>
      <w:bookmarkStart w:id="2215" w:name="_Toc143984724"/>
      <w:bookmarkStart w:id="2216" w:name="_Toc144147501"/>
      <w:bookmarkStart w:id="2217" w:name="_Toc153885295"/>
      <w:bookmarkStart w:id="2218" w:name="_Toc177548829"/>
      <w:bookmarkStart w:id="2219" w:name="_Toc186725833"/>
      <w:r w:rsidRPr="00F11966">
        <w:lastRenderedPageBreak/>
        <w:t>5.4.4.6</w:t>
      </w:r>
      <w:r w:rsidRPr="00F11966">
        <w:tab/>
        <w:t>Type: Ncgi</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220" w:name="_Toc24925844"/>
      <w:bookmarkStart w:id="2221" w:name="_Toc24926022"/>
      <w:bookmarkStart w:id="2222" w:name="_Toc24926198"/>
      <w:bookmarkStart w:id="2223" w:name="_Toc33964058"/>
      <w:bookmarkStart w:id="2224" w:name="_Toc33980812"/>
      <w:bookmarkStart w:id="2225" w:name="_Toc36462613"/>
      <w:bookmarkStart w:id="2226" w:name="_Toc36462809"/>
      <w:bookmarkStart w:id="2227" w:name="_Toc43026053"/>
      <w:bookmarkStart w:id="2228" w:name="_Toc49763587"/>
      <w:bookmarkStart w:id="2229" w:name="_Toc56754283"/>
      <w:bookmarkStart w:id="2230" w:name="_Toc88743054"/>
      <w:bookmarkStart w:id="2231" w:name="_Toc101253964"/>
      <w:bookmarkStart w:id="2232" w:name="_Toc101254403"/>
      <w:bookmarkStart w:id="2233" w:name="_Toc104112115"/>
      <w:bookmarkStart w:id="2234" w:name="_Toc104192292"/>
      <w:bookmarkStart w:id="2235" w:name="_Toc104192856"/>
      <w:bookmarkStart w:id="2236" w:name="_Toc133336236"/>
      <w:bookmarkStart w:id="2237" w:name="_Toc143984725"/>
      <w:bookmarkStart w:id="2238" w:name="_Toc144147502"/>
      <w:bookmarkStart w:id="2239" w:name="_Toc153885296"/>
      <w:bookmarkStart w:id="2240" w:name="_Toc177548830"/>
      <w:bookmarkStart w:id="2241" w:name="_Toc186725834"/>
      <w:r w:rsidRPr="00F11966">
        <w:t>5.4.4.7</w:t>
      </w:r>
      <w:r w:rsidRPr="00F11966">
        <w:tab/>
        <w:t>Type: UserLocation</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242" w:name="_Toc24925845"/>
      <w:bookmarkStart w:id="2243" w:name="_Toc24926023"/>
      <w:bookmarkStart w:id="2244" w:name="_Toc24926199"/>
      <w:bookmarkStart w:id="2245" w:name="_Toc33964059"/>
      <w:bookmarkStart w:id="2246" w:name="_Toc33980813"/>
      <w:bookmarkStart w:id="2247" w:name="_Toc36462614"/>
      <w:bookmarkStart w:id="2248" w:name="_Toc36462810"/>
      <w:bookmarkStart w:id="2249" w:name="_Toc43026054"/>
      <w:bookmarkStart w:id="2250" w:name="_Toc49763588"/>
      <w:bookmarkStart w:id="2251" w:name="_Toc56754284"/>
      <w:bookmarkStart w:id="2252" w:name="_Toc88743055"/>
      <w:bookmarkStart w:id="2253" w:name="_Toc101253965"/>
      <w:bookmarkStart w:id="2254" w:name="_Toc101254404"/>
      <w:bookmarkStart w:id="2255" w:name="_Toc104112116"/>
      <w:bookmarkStart w:id="2256" w:name="_Toc104192293"/>
      <w:bookmarkStart w:id="2257" w:name="_Toc104192857"/>
      <w:bookmarkStart w:id="2258" w:name="_Toc133336237"/>
      <w:bookmarkStart w:id="2259" w:name="_Toc143984726"/>
      <w:bookmarkStart w:id="2260" w:name="_Toc144147503"/>
      <w:bookmarkStart w:id="2261" w:name="_Toc153885297"/>
      <w:bookmarkStart w:id="2262" w:name="_Toc177548831"/>
      <w:bookmarkStart w:id="2263" w:name="_Toc186725835"/>
      <w:r w:rsidRPr="00F11966">
        <w:lastRenderedPageBreak/>
        <w:t>5.4.4.8</w:t>
      </w:r>
      <w:r w:rsidRPr="00F11966">
        <w:tab/>
        <w:t>Type: EutraLocation</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264" w:name="_Toc24925846"/>
      <w:bookmarkStart w:id="2265" w:name="_Toc24926024"/>
      <w:bookmarkStart w:id="2266" w:name="_Toc24926200"/>
      <w:bookmarkStart w:id="2267" w:name="_Toc33964060"/>
      <w:bookmarkStart w:id="2268" w:name="_Toc33980814"/>
      <w:bookmarkStart w:id="2269" w:name="_Toc36462615"/>
      <w:bookmarkStart w:id="2270" w:name="_Toc36462811"/>
      <w:bookmarkStart w:id="2271" w:name="_Toc43026055"/>
      <w:bookmarkStart w:id="2272" w:name="_Toc49763589"/>
      <w:bookmarkStart w:id="2273" w:name="_Toc56754285"/>
      <w:bookmarkStart w:id="2274" w:name="_Toc88743056"/>
      <w:bookmarkStart w:id="2275" w:name="_Toc101253966"/>
      <w:bookmarkStart w:id="2276" w:name="_Toc101254405"/>
      <w:bookmarkStart w:id="2277" w:name="_Toc104112117"/>
      <w:bookmarkStart w:id="2278" w:name="_Toc104192294"/>
      <w:bookmarkStart w:id="2279" w:name="_Toc104192858"/>
      <w:bookmarkStart w:id="2280" w:name="_Toc133336238"/>
      <w:bookmarkStart w:id="2281" w:name="_Toc143984727"/>
      <w:bookmarkStart w:id="2282" w:name="_Toc144147504"/>
      <w:bookmarkStart w:id="2283" w:name="_Toc153885298"/>
      <w:bookmarkStart w:id="2284" w:name="_Toc177548832"/>
      <w:bookmarkStart w:id="2285" w:name="_Toc186725836"/>
      <w:r w:rsidRPr="00F11966">
        <w:lastRenderedPageBreak/>
        <w:t>5.4.4.9</w:t>
      </w:r>
      <w:r w:rsidRPr="00F11966">
        <w:tab/>
        <w:t>Type: NrLocation</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286"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286"/>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287" w:name="_Toc24925847"/>
      <w:bookmarkStart w:id="2288" w:name="_Toc24926025"/>
      <w:bookmarkStart w:id="2289" w:name="_Toc24926201"/>
      <w:bookmarkStart w:id="2290" w:name="_Toc33964061"/>
      <w:bookmarkStart w:id="2291" w:name="_Toc33980815"/>
      <w:bookmarkStart w:id="2292" w:name="_Toc36462616"/>
      <w:bookmarkStart w:id="2293" w:name="_Toc36462812"/>
      <w:bookmarkStart w:id="2294" w:name="_Toc43026056"/>
      <w:bookmarkStart w:id="2295" w:name="_Toc49763590"/>
      <w:bookmarkStart w:id="2296" w:name="_Toc56754286"/>
      <w:bookmarkStart w:id="2297" w:name="_Toc88743057"/>
      <w:bookmarkStart w:id="2298" w:name="_Toc101253967"/>
      <w:bookmarkStart w:id="2299" w:name="_Toc101254406"/>
      <w:bookmarkStart w:id="2300" w:name="_Toc104112118"/>
      <w:bookmarkStart w:id="2301" w:name="_Toc104192295"/>
      <w:bookmarkStart w:id="2302" w:name="_Toc104192859"/>
      <w:bookmarkStart w:id="2303" w:name="_Toc133336239"/>
      <w:bookmarkStart w:id="2304" w:name="_Toc143984728"/>
      <w:bookmarkStart w:id="2305" w:name="_Toc144147505"/>
      <w:bookmarkStart w:id="2306" w:name="_Toc153885299"/>
      <w:bookmarkStart w:id="2307" w:name="_Toc177548833"/>
      <w:bookmarkStart w:id="2308" w:name="_Toc186725837"/>
      <w:r w:rsidRPr="00F11966">
        <w:lastRenderedPageBreak/>
        <w:t>5.4.4.10</w:t>
      </w:r>
      <w:r w:rsidRPr="00F11966">
        <w:tab/>
        <w:t>Type: N3gaLocation</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51C1464"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309" w:name="_Toc24925848"/>
      <w:bookmarkStart w:id="2310" w:name="_Toc24926026"/>
      <w:bookmarkStart w:id="2311" w:name="_Toc24926202"/>
      <w:bookmarkStart w:id="2312" w:name="_Toc33964062"/>
      <w:bookmarkStart w:id="2313" w:name="_Toc33980816"/>
      <w:bookmarkStart w:id="2314" w:name="_Toc36462617"/>
      <w:bookmarkStart w:id="2315" w:name="_Toc36462813"/>
      <w:bookmarkStart w:id="2316" w:name="_Toc43026057"/>
      <w:bookmarkStart w:id="2317" w:name="_Toc49763591"/>
      <w:bookmarkStart w:id="2318" w:name="_Toc56754287"/>
      <w:bookmarkStart w:id="2319" w:name="_Toc88743058"/>
      <w:bookmarkStart w:id="2320" w:name="_Toc101253968"/>
      <w:bookmarkStart w:id="2321" w:name="_Toc101254407"/>
      <w:bookmarkStart w:id="2322" w:name="_Toc104112119"/>
      <w:bookmarkStart w:id="2323" w:name="_Toc104192296"/>
      <w:bookmarkStart w:id="2324" w:name="_Toc104192860"/>
      <w:bookmarkStart w:id="2325" w:name="_Toc133336240"/>
      <w:bookmarkStart w:id="2326" w:name="_Toc143984729"/>
      <w:bookmarkStart w:id="2327" w:name="_Toc144147506"/>
      <w:bookmarkStart w:id="2328" w:name="_Toc153885300"/>
      <w:bookmarkStart w:id="2329" w:name="_Toc177548834"/>
      <w:bookmarkStart w:id="2330" w:name="_Toc186725838"/>
      <w:r w:rsidRPr="00F11966">
        <w:t>5.4.4.11</w:t>
      </w:r>
      <w:r w:rsidRPr="00F11966">
        <w:tab/>
        <w:t>Type: UpSecurity</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331" w:name="_Toc24925849"/>
      <w:bookmarkStart w:id="2332" w:name="_Toc24926027"/>
      <w:bookmarkStart w:id="2333" w:name="_Toc24926203"/>
      <w:bookmarkStart w:id="2334" w:name="_Toc33964063"/>
      <w:bookmarkStart w:id="2335" w:name="_Toc33980817"/>
      <w:bookmarkStart w:id="2336" w:name="_Toc36462618"/>
      <w:bookmarkStart w:id="2337" w:name="_Toc36462814"/>
      <w:bookmarkStart w:id="2338" w:name="_Toc43026058"/>
      <w:bookmarkStart w:id="2339" w:name="_Toc49763592"/>
      <w:bookmarkStart w:id="2340" w:name="_Toc56754288"/>
      <w:bookmarkStart w:id="2341" w:name="_Toc88743059"/>
      <w:bookmarkStart w:id="2342" w:name="_Toc101253969"/>
      <w:bookmarkStart w:id="2343" w:name="_Toc101254408"/>
      <w:bookmarkStart w:id="2344" w:name="_Toc104112120"/>
      <w:bookmarkStart w:id="2345" w:name="_Toc104192297"/>
      <w:bookmarkStart w:id="2346" w:name="_Toc104192861"/>
      <w:bookmarkStart w:id="2347" w:name="_Toc133336241"/>
      <w:bookmarkStart w:id="2348" w:name="_Toc143984730"/>
      <w:bookmarkStart w:id="2349" w:name="_Toc144147507"/>
      <w:bookmarkStart w:id="2350" w:name="_Toc153885301"/>
      <w:bookmarkStart w:id="2351" w:name="_Toc177548835"/>
      <w:bookmarkStart w:id="2352" w:name="_Toc186725839"/>
      <w:r w:rsidRPr="00F11966">
        <w:t>5.4.4.12</w:t>
      </w:r>
      <w:r w:rsidRPr="00F11966">
        <w:tab/>
        <w:t xml:space="preserve">Type: </w:t>
      </w:r>
      <w:r w:rsidRPr="00F11966">
        <w:rPr>
          <w:lang w:eastAsia="zh-CN"/>
        </w:rPr>
        <w:t>NgApCause</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353"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353"/>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354" w:name="_Toc24925850"/>
      <w:bookmarkStart w:id="2355" w:name="_Toc24926028"/>
      <w:bookmarkStart w:id="2356" w:name="_Toc24926204"/>
      <w:bookmarkStart w:id="2357" w:name="_Toc33964064"/>
      <w:bookmarkStart w:id="2358" w:name="_Toc33980818"/>
      <w:bookmarkStart w:id="2359" w:name="_Toc36462619"/>
      <w:bookmarkStart w:id="2360" w:name="_Toc36462815"/>
      <w:bookmarkStart w:id="2361" w:name="_Toc43026059"/>
      <w:bookmarkStart w:id="2362" w:name="_Toc49763593"/>
      <w:bookmarkStart w:id="2363" w:name="_Toc56754289"/>
      <w:bookmarkStart w:id="2364" w:name="_Toc88743060"/>
      <w:bookmarkStart w:id="2365" w:name="_Toc101253970"/>
      <w:bookmarkStart w:id="2366" w:name="_Toc101254409"/>
      <w:bookmarkStart w:id="2367" w:name="_Toc104112121"/>
      <w:bookmarkStart w:id="2368" w:name="_Toc104192298"/>
      <w:bookmarkStart w:id="2369" w:name="_Toc104192862"/>
      <w:bookmarkStart w:id="2370" w:name="_Toc133336242"/>
      <w:bookmarkStart w:id="2371" w:name="_Toc143984731"/>
      <w:bookmarkStart w:id="2372" w:name="_Toc144147508"/>
      <w:bookmarkStart w:id="2373" w:name="_Toc153885302"/>
      <w:bookmarkStart w:id="2374" w:name="_Toc177548836"/>
      <w:bookmarkStart w:id="2375" w:name="_Toc186725840"/>
      <w:r w:rsidRPr="00F11966">
        <w:lastRenderedPageBreak/>
        <w:t>5.4.4.13</w:t>
      </w:r>
      <w:r w:rsidRPr="00F11966">
        <w:tab/>
        <w:t xml:space="preserve">Type: </w:t>
      </w:r>
      <w:r w:rsidRPr="00F11966">
        <w:rPr>
          <w:noProof/>
        </w:rPr>
        <w:t>BackupAmfInfo</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376" w:name="_Toc24925851"/>
      <w:bookmarkStart w:id="2377" w:name="_Toc24926029"/>
      <w:bookmarkStart w:id="2378" w:name="_Toc24926205"/>
      <w:bookmarkStart w:id="2379" w:name="_Toc33964065"/>
      <w:bookmarkStart w:id="2380" w:name="_Toc33980819"/>
      <w:bookmarkStart w:id="2381" w:name="_Toc36462620"/>
      <w:bookmarkStart w:id="2382" w:name="_Toc36462816"/>
      <w:bookmarkStart w:id="2383" w:name="_Toc43026060"/>
      <w:bookmarkStart w:id="2384" w:name="_Toc49763594"/>
      <w:bookmarkStart w:id="2385" w:name="_Toc56754290"/>
      <w:bookmarkStart w:id="2386" w:name="_Toc88743061"/>
      <w:bookmarkStart w:id="2387" w:name="_Toc101253971"/>
      <w:bookmarkStart w:id="2388" w:name="_Toc101254410"/>
      <w:bookmarkStart w:id="2389" w:name="_Toc104112122"/>
      <w:bookmarkStart w:id="2390" w:name="_Toc104192299"/>
      <w:bookmarkStart w:id="2391" w:name="_Toc104192863"/>
      <w:bookmarkStart w:id="2392" w:name="_Toc133336243"/>
      <w:bookmarkStart w:id="2393" w:name="_Toc143984732"/>
      <w:bookmarkStart w:id="2394" w:name="_Toc144147509"/>
      <w:bookmarkStart w:id="2395" w:name="_Toc153885303"/>
      <w:bookmarkStart w:id="2396" w:name="_Toc177548837"/>
      <w:bookmarkStart w:id="2397" w:name="_Toc186725841"/>
      <w:r w:rsidRPr="00F11966">
        <w:t>5.4.4.14</w:t>
      </w:r>
      <w:r w:rsidRPr="00F11966">
        <w:tab/>
        <w:t xml:space="preserve">Type: </w:t>
      </w:r>
      <w:r w:rsidRPr="00F11966">
        <w:rPr>
          <w:lang w:eastAsia="zh-CN"/>
        </w:rPr>
        <w:t>RefToBinaryData</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398" w:name="_Toc24925852"/>
      <w:bookmarkStart w:id="2399" w:name="_Toc24926030"/>
      <w:bookmarkStart w:id="2400" w:name="_Toc24926206"/>
      <w:bookmarkStart w:id="2401" w:name="_Toc33964066"/>
      <w:bookmarkStart w:id="2402" w:name="_Toc33980820"/>
      <w:bookmarkStart w:id="2403" w:name="_Toc36462621"/>
      <w:bookmarkStart w:id="2404" w:name="_Toc36462817"/>
      <w:bookmarkStart w:id="2405" w:name="_Toc43026061"/>
      <w:bookmarkStart w:id="2406" w:name="_Toc49763595"/>
      <w:bookmarkStart w:id="2407" w:name="_Toc56754291"/>
      <w:bookmarkStart w:id="2408" w:name="_Toc88743062"/>
      <w:bookmarkStart w:id="2409" w:name="_Toc101253972"/>
      <w:bookmarkStart w:id="2410" w:name="_Toc101254411"/>
      <w:bookmarkStart w:id="2411" w:name="_Toc104112123"/>
      <w:bookmarkStart w:id="2412" w:name="_Toc104192300"/>
      <w:bookmarkStart w:id="2413" w:name="_Toc104192864"/>
      <w:bookmarkStart w:id="2414" w:name="_Toc133336244"/>
      <w:bookmarkStart w:id="2415" w:name="_Toc143984733"/>
      <w:bookmarkStart w:id="2416" w:name="_Toc144147510"/>
      <w:bookmarkStart w:id="2417" w:name="_Toc153885304"/>
      <w:bookmarkStart w:id="2418" w:name="_Toc177548838"/>
      <w:bookmarkStart w:id="2419" w:name="_Toc186725842"/>
      <w:r w:rsidRPr="00F11966">
        <w:t>5.4.4.15</w:t>
      </w:r>
      <w:r w:rsidRPr="00F11966">
        <w:tab/>
        <w:t>Type RouteToLocation</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420" w:name="_Toc24925853"/>
      <w:bookmarkStart w:id="2421" w:name="_Toc24926031"/>
      <w:bookmarkStart w:id="2422" w:name="_Toc24926207"/>
      <w:bookmarkStart w:id="2423" w:name="_Toc33964067"/>
      <w:bookmarkStart w:id="2424" w:name="_Toc33980821"/>
      <w:bookmarkStart w:id="2425" w:name="_Toc36462622"/>
      <w:bookmarkStart w:id="2426" w:name="_Toc36462818"/>
      <w:bookmarkStart w:id="2427" w:name="_Toc43026062"/>
      <w:bookmarkStart w:id="2428" w:name="_Toc49763596"/>
      <w:bookmarkStart w:id="2429" w:name="_Toc56754292"/>
      <w:bookmarkStart w:id="2430" w:name="_Toc88743063"/>
      <w:bookmarkStart w:id="2431" w:name="_Toc101253973"/>
      <w:bookmarkStart w:id="2432" w:name="_Toc101254412"/>
      <w:bookmarkStart w:id="2433" w:name="_Toc104112124"/>
      <w:bookmarkStart w:id="2434" w:name="_Toc104192301"/>
      <w:bookmarkStart w:id="2435" w:name="_Toc104192865"/>
      <w:bookmarkStart w:id="2436" w:name="_Toc133336245"/>
      <w:bookmarkStart w:id="2437" w:name="_Toc143984734"/>
      <w:bookmarkStart w:id="2438" w:name="_Toc144147511"/>
      <w:bookmarkStart w:id="2439" w:name="_Toc153885305"/>
      <w:bookmarkStart w:id="2440" w:name="_Toc177548839"/>
      <w:bookmarkStart w:id="2441" w:name="_Toc186725843"/>
      <w:r w:rsidRPr="00F11966">
        <w:t>5.4.4.16</w:t>
      </w:r>
      <w:r w:rsidRPr="00F11966">
        <w:tab/>
        <w:t>Type RouteInformation</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442" w:name="_Toc24925854"/>
      <w:bookmarkStart w:id="2443" w:name="_Toc24926032"/>
      <w:bookmarkStart w:id="2444" w:name="_Toc24926208"/>
      <w:bookmarkStart w:id="2445" w:name="_Toc33964068"/>
      <w:bookmarkStart w:id="2446" w:name="_Toc33980822"/>
      <w:bookmarkStart w:id="2447" w:name="_Toc36462623"/>
      <w:bookmarkStart w:id="2448" w:name="_Toc36462819"/>
      <w:bookmarkStart w:id="2449" w:name="_Toc43026063"/>
      <w:bookmarkStart w:id="2450" w:name="_Toc49763597"/>
      <w:bookmarkStart w:id="2451" w:name="_Toc56754293"/>
      <w:bookmarkStart w:id="2452" w:name="_Toc88743064"/>
      <w:bookmarkStart w:id="2453" w:name="_Toc101253974"/>
      <w:bookmarkStart w:id="2454" w:name="_Toc101254413"/>
      <w:bookmarkStart w:id="2455" w:name="_Toc104112125"/>
      <w:bookmarkStart w:id="2456" w:name="_Toc104192302"/>
      <w:bookmarkStart w:id="2457" w:name="_Toc104192866"/>
      <w:bookmarkStart w:id="2458" w:name="_Toc133336246"/>
      <w:bookmarkStart w:id="2459" w:name="_Toc143984735"/>
      <w:bookmarkStart w:id="2460" w:name="_Toc144147512"/>
      <w:bookmarkStart w:id="2461" w:name="_Toc153885306"/>
      <w:bookmarkStart w:id="2462" w:name="_Toc177548840"/>
      <w:bookmarkStart w:id="2463" w:name="_Toc186725844"/>
      <w:r w:rsidRPr="00F11966">
        <w:lastRenderedPageBreak/>
        <w:t>5.4.4.17</w:t>
      </w:r>
      <w:r w:rsidRPr="00F11966">
        <w:tab/>
        <w:t>Type: Area</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464" w:name="_Toc24925855"/>
      <w:bookmarkStart w:id="2465" w:name="_Toc24926033"/>
      <w:bookmarkStart w:id="2466" w:name="_Toc24926209"/>
      <w:bookmarkStart w:id="2467" w:name="_Toc33964069"/>
      <w:bookmarkStart w:id="2468" w:name="_Toc33980823"/>
      <w:bookmarkStart w:id="2469" w:name="_Toc36462624"/>
      <w:bookmarkStart w:id="2470" w:name="_Toc36462820"/>
      <w:bookmarkStart w:id="2471" w:name="_Toc43026064"/>
      <w:bookmarkStart w:id="2472" w:name="_Toc49763598"/>
      <w:bookmarkStart w:id="2473" w:name="_Toc56754294"/>
      <w:bookmarkStart w:id="2474" w:name="_Toc88743065"/>
      <w:bookmarkStart w:id="2475" w:name="_Toc101253975"/>
      <w:bookmarkStart w:id="2476" w:name="_Toc101254414"/>
      <w:bookmarkStart w:id="2477" w:name="_Toc104112126"/>
      <w:bookmarkStart w:id="2478" w:name="_Toc104192303"/>
      <w:bookmarkStart w:id="2479" w:name="_Toc104192867"/>
      <w:bookmarkStart w:id="2480" w:name="_Toc133336247"/>
      <w:bookmarkStart w:id="2481" w:name="_Toc143984736"/>
      <w:bookmarkStart w:id="2482" w:name="_Toc144147513"/>
      <w:bookmarkStart w:id="2483" w:name="_Toc153885307"/>
      <w:bookmarkStart w:id="2484" w:name="_Toc177548841"/>
      <w:bookmarkStart w:id="2485" w:name="_Toc186725845"/>
      <w:r w:rsidRPr="00F11966">
        <w:t>5.4.4.18</w:t>
      </w:r>
      <w:r w:rsidRPr="00F11966">
        <w:tab/>
        <w:t>Type: ServiceAreaRestriction</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486"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487" w:name="_MCCTEMPBM_CRPT84370048___2"/>
            <w:bookmarkEnd w:id="2486"/>
            <w:bookmarkEnd w:id="2487"/>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488" w:name="_Toc24925856"/>
      <w:bookmarkStart w:id="2489" w:name="_Toc24926034"/>
      <w:bookmarkStart w:id="2490" w:name="_Toc24926210"/>
      <w:bookmarkStart w:id="2491" w:name="_Toc33964070"/>
      <w:bookmarkStart w:id="2492" w:name="_Toc33980824"/>
      <w:bookmarkStart w:id="2493" w:name="_Toc36462625"/>
      <w:bookmarkStart w:id="2494" w:name="_Toc36462821"/>
      <w:bookmarkStart w:id="2495" w:name="_Toc43026065"/>
      <w:bookmarkStart w:id="2496" w:name="_Toc49763599"/>
      <w:bookmarkStart w:id="2497" w:name="_Toc56754295"/>
      <w:bookmarkStart w:id="2498" w:name="_Toc88743066"/>
      <w:bookmarkStart w:id="2499" w:name="_Toc101253976"/>
      <w:bookmarkStart w:id="2500" w:name="_Toc101254415"/>
      <w:bookmarkStart w:id="2501" w:name="_Toc104112127"/>
      <w:bookmarkStart w:id="2502" w:name="_Toc104192304"/>
      <w:bookmarkStart w:id="2503" w:name="_Toc104192868"/>
      <w:bookmarkStart w:id="2504" w:name="_Toc133336248"/>
      <w:bookmarkStart w:id="2505" w:name="_Toc143984737"/>
      <w:bookmarkStart w:id="2506" w:name="_Toc144147514"/>
      <w:bookmarkStart w:id="2507" w:name="_Toc153885308"/>
      <w:bookmarkStart w:id="2508" w:name="_Toc177548842"/>
      <w:bookmarkStart w:id="2509" w:name="_Toc186725846"/>
      <w:r w:rsidRPr="00F11966">
        <w:t>5.4.4.19</w:t>
      </w:r>
      <w:r w:rsidRPr="00F11966">
        <w:tab/>
        <w:t>Type: PlmnIdRm</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510" w:name="_Toc24925857"/>
      <w:bookmarkStart w:id="2511" w:name="_Toc24926035"/>
      <w:bookmarkStart w:id="2512" w:name="_Toc24926211"/>
      <w:bookmarkStart w:id="2513" w:name="_Toc33964071"/>
      <w:bookmarkStart w:id="2514" w:name="_Toc33980825"/>
      <w:bookmarkStart w:id="2515" w:name="_Toc36462626"/>
      <w:bookmarkStart w:id="2516" w:name="_Toc36462822"/>
      <w:bookmarkStart w:id="2517" w:name="_Toc43026066"/>
      <w:bookmarkStart w:id="2518" w:name="_Toc49763600"/>
      <w:bookmarkStart w:id="2519" w:name="_Toc56754296"/>
      <w:bookmarkStart w:id="2520" w:name="_Toc88743067"/>
      <w:bookmarkStart w:id="2521" w:name="_Toc101253977"/>
      <w:bookmarkStart w:id="2522" w:name="_Toc101254416"/>
      <w:bookmarkStart w:id="2523" w:name="_Toc104112128"/>
      <w:bookmarkStart w:id="2524" w:name="_Toc104192305"/>
      <w:bookmarkStart w:id="2525" w:name="_Toc104192869"/>
      <w:bookmarkStart w:id="2526" w:name="_Toc133336249"/>
      <w:bookmarkStart w:id="2527" w:name="_Toc143984738"/>
      <w:bookmarkStart w:id="2528" w:name="_Toc144147515"/>
      <w:bookmarkStart w:id="2529" w:name="_Toc153885309"/>
      <w:bookmarkStart w:id="2530" w:name="_Toc177548843"/>
      <w:bookmarkStart w:id="2531" w:name="_Toc186725847"/>
      <w:r w:rsidRPr="00F11966">
        <w:t>5.4.4.20</w:t>
      </w:r>
      <w:r w:rsidRPr="00F11966">
        <w:tab/>
        <w:t>Type: TaiRm</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532" w:name="_Toc24925858"/>
      <w:bookmarkStart w:id="2533" w:name="_Toc24926036"/>
      <w:bookmarkStart w:id="2534" w:name="_Toc24926212"/>
      <w:bookmarkStart w:id="2535" w:name="_Toc33964072"/>
      <w:bookmarkStart w:id="2536" w:name="_Toc33980826"/>
      <w:bookmarkStart w:id="2537" w:name="_Toc36462627"/>
      <w:bookmarkStart w:id="2538" w:name="_Toc36462823"/>
      <w:bookmarkStart w:id="2539" w:name="_Toc43026067"/>
      <w:bookmarkStart w:id="2540" w:name="_Toc49763601"/>
      <w:bookmarkStart w:id="2541" w:name="_Toc56754297"/>
      <w:bookmarkStart w:id="2542" w:name="_Toc88743068"/>
      <w:bookmarkStart w:id="2543" w:name="_Toc101253978"/>
      <w:bookmarkStart w:id="2544" w:name="_Toc101254417"/>
      <w:bookmarkStart w:id="2545" w:name="_Toc104112129"/>
      <w:bookmarkStart w:id="2546" w:name="_Toc104192306"/>
      <w:bookmarkStart w:id="2547" w:name="_Toc104192870"/>
      <w:bookmarkStart w:id="2548" w:name="_Toc133336250"/>
      <w:bookmarkStart w:id="2549" w:name="_Toc143984739"/>
      <w:bookmarkStart w:id="2550" w:name="_Toc144147516"/>
      <w:bookmarkStart w:id="2551" w:name="_Toc153885310"/>
      <w:bookmarkStart w:id="2552" w:name="_Toc177548844"/>
      <w:bookmarkStart w:id="2553" w:name="_Toc186725848"/>
      <w:r w:rsidRPr="00F11966">
        <w:t>5.4.4.21</w:t>
      </w:r>
      <w:r w:rsidRPr="00F11966">
        <w:tab/>
        <w:t>Type: EcgiRm</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554" w:name="_Toc24925859"/>
      <w:bookmarkStart w:id="2555" w:name="_Toc24926037"/>
      <w:bookmarkStart w:id="2556" w:name="_Toc24926213"/>
      <w:bookmarkStart w:id="2557" w:name="_Toc33964073"/>
      <w:bookmarkStart w:id="2558" w:name="_Toc33980827"/>
      <w:bookmarkStart w:id="2559" w:name="_Toc36462628"/>
      <w:bookmarkStart w:id="2560" w:name="_Toc36462824"/>
      <w:bookmarkStart w:id="2561" w:name="_Toc43026068"/>
      <w:bookmarkStart w:id="2562" w:name="_Toc49763602"/>
      <w:bookmarkStart w:id="2563" w:name="_Toc56754298"/>
      <w:bookmarkStart w:id="2564" w:name="_Toc88743069"/>
      <w:bookmarkStart w:id="2565" w:name="_Toc101253979"/>
      <w:bookmarkStart w:id="2566" w:name="_Toc101254418"/>
      <w:bookmarkStart w:id="2567" w:name="_Toc104112130"/>
      <w:bookmarkStart w:id="2568" w:name="_Toc104192307"/>
      <w:bookmarkStart w:id="2569" w:name="_Toc104192871"/>
      <w:bookmarkStart w:id="2570" w:name="_Toc133336251"/>
      <w:bookmarkStart w:id="2571" w:name="_Toc143984740"/>
      <w:bookmarkStart w:id="2572" w:name="_Toc144147517"/>
      <w:bookmarkStart w:id="2573" w:name="_Toc153885311"/>
      <w:bookmarkStart w:id="2574" w:name="_Toc177548845"/>
      <w:bookmarkStart w:id="2575" w:name="_Toc186725849"/>
      <w:r w:rsidRPr="00F11966">
        <w:t>5.4.4.22</w:t>
      </w:r>
      <w:r w:rsidRPr="00F11966">
        <w:tab/>
        <w:t>Type: NcgiRm</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576" w:name="_Toc24925860"/>
      <w:bookmarkStart w:id="2577" w:name="_Toc24926038"/>
      <w:bookmarkStart w:id="2578" w:name="_Toc24926214"/>
      <w:bookmarkStart w:id="2579" w:name="_Toc33964074"/>
      <w:bookmarkStart w:id="2580" w:name="_Toc33980828"/>
      <w:bookmarkStart w:id="2581" w:name="_Toc36462629"/>
      <w:bookmarkStart w:id="2582" w:name="_Toc36462825"/>
      <w:bookmarkStart w:id="2583" w:name="_Toc43026069"/>
      <w:bookmarkStart w:id="2584" w:name="_Toc49763603"/>
      <w:bookmarkStart w:id="2585" w:name="_Toc56754299"/>
      <w:bookmarkStart w:id="2586" w:name="_Toc88743070"/>
      <w:bookmarkStart w:id="2587" w:name="_Toc101253980"/>
      <w:bookmarkStart w:id="2588" w:name="_Toc101254419"/>
      <w:bookmarkStart w:id="2589" w:name="_Toc104112131"/>
      <w:bookmarkStart w:id="2590" w:name="_Toc104192308"/>
      <w:bookmarkStart w:id="2591" w:name="_Toc104192872"/>
      <w:bookmarkStart w:id="2592" w:name="_Toc133336252"/>
      <w:bookmarkStart w:id="2593" w:name="_Toc143984741"/>
      <w:bookmarkStart w:id="2594" w:name="_Toc144147518"/>
      <w:bookmarkStart w:id="2595" w:name="_Toc153885312"/>
      <w:bookmarkStart w:id="2596" w:name="_Toc177548846"/>
      <w:bookmarkStart w:id="2597" w:name="_Toc186725850"/>
      <w:r w:rsidRPr="00F11966">
        <w:t>5.4.4.23</w:t>
      </w:r>
      <w:r w:rsidRPr="00F11966">
        <w:tab/>
        <w:t>Type: EutraLocationRm</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598" w:name="_Toc24925861"/>
      <w:bookmarkStart w:id="2599" w:name="_Toc24926039"/>
      <w:bookmarkStart w:id="2600" w:name="_Toc24926215"/>
      <w:bookmarkStart w:id="2601" w:name="_Toc33964075"/>
      <w:bookmarkStart w:id="2602" w:name="_Toc33980829"/>
      <w:bookmarkStart w:id="2603" w:name="_Toc36462630"/>
      <w:bookmarkStart w:id="2604" w:name="_Toc36462826"/>
      <w:bookmarkStart w:id="2605" w:name="_Toc43026070"/>
      <w:bookmarkStart w:id="2606" w:name="_Toc49763604"/>
      <w:bookmarkStart w:id="2607" w:name="_Toc56754300"/>
      <w:bookmarkStart w:id="2608" w:name="_Toc88743071"/>
      <w:bookmarkStart w:id="2609" w:name="_Toc101253981"/>
      <w:bookmarkStart w:id="2610" w:name="_Toc101254420"/>
      <w:bookmarkStart w:id="2611" w:name="_Toc104112132"/>
      <w:bookmarkStart w:id="2612" w:name="_Toc104192309"/>
      <w:bookmarkStart w:id="2613" w:name="_Toc104192873"/>
      <w:bookmarkStart w:id="2614" w:name="_Toc133336253"/>
      <w:bookmarkStart w:id="2615" w:name="_Toc143984742"/>
      <w:bookmarkStart w:id="2616" w:name="_Toc144147519"/>
      <w:bookmarkStart w:id="2617" w:name="_Toc153885313"/>
      <w:bookmarkStart w:id="2618" w:name="_Toc177548847"/>
      <w:bookmarkStart w:id="2619" w:name="_Toc186725851"/>
      <w:r w:rsidRPr="00F11966">
        <w:lastRenderedPageBreak/>
        <w:t>5.4.4.24</w:t>
      </w:r>
      <w:r w:rsidRPr="00F11966">
        <w:tab/>
        <w:t>Type: NrLocationRm</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620" w:name="_Toc24925862"/>
      <w:bookmarkStart w:id="2621" w:name="_Toc24926040"/>
      <w:bookmarkStart w:id="2622" w:name="_Toc24926216"/>
      <w:bookmarkStart w:id="2623" w:name="_Toc33964076"/>
      <w:bookmarkStart w:id="2624" w:name="_Toc33980830"/>
      <w:bookmarkStart w:id="2625" w:name="_Toc36462631"/>
      <w:bookmarkStart w:id="2626" w:name="_Toc36462827"/>
      <w:bookmarkStart w:id="2627" w:name="_Toc43026071"/>
      <w:bookmarkStart w:id="2628" w:name="_Toc49763605"/>
      <w:bookmarkStart w:id="2629" w:name="_Toc56754301"/>
      <w:bookmarkStart w:id="2630" w:name="_Toc88743072"/>
      <w:bookmarkStart w:id="2631" w:name="_Toc101253982"/>
      <w:bookmarkStart w:id="2632" w:name="_Toc101254421"/>
      <w:bookmarkStart w:id="2633" w:name="_Toc104112133"/>
      <w:bookmarkStart w:id="2634" w:name="_Toc104192310"/>
      <w:bookmarkStart w:id="2635" w:name="_Toc104192874"/>
      <w:bookmarkStart w:id="2636" w:name="_Toc133336254"/>
      <w:bookmarkStart w:id="2637" w:name="_Toc143984743"/>
      <w:bookmarkStart w:id="2638" w:name="_Toc144147520"/>
      <w:bookmarkStart w:id="2639" w:name="_Toc153885314"/>
      <w:bookmarkStart w:id="2640" w:name="_Toc177548848"/>
      <w:bookmarkStart w:id="2641" w:name="_Toc186725852"/>
      <w:r w:rsidRPr="00F11966">
        <w:t>5.4.4.25</w:t>
      </w:r>
      <w:r w:rsidRPr="00F11966">
        <w:tab/>
        <w:t>Type: UpSecurityRm</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642" w:name="_Toc24925863"/>
      <w:bookmarkStart w:id="2643" w:name="_Toc24926041"/>
      <w:bookmarkStart w:id="2644" w:name="_Toc24926217"/>
      <w:bookmarkStart w:id="2645" w:name="_Toc33964077"/>
      <w:bookmarkStart w:id="2646" w:name="_Toc33980831"/>
      <w:bookmarkStart w:id="2647" w:name="_Toc36462632"/>
      <w:bookmarkStart w:id="2648" w:name="_Toc36462828"/>
      <w:bookmarkStart w:id="2649" w:name="_Toc43026072"/>
      <w:bookmarkStart w:id="2650" w:name="_Toc49763606"/>
      <w:bookmarkStart w:id="2651" w:name="_Toc56754302"/>
      <w:bookmarkStart w:id="2652" w:name="_Toc88743073"/>
      <w:bookmarkStart w:id="2653" w:name="_Toc101253983"/>
      <w:bookmarkStart w:id="2654" w:name="_Toc101254422"/>
      <w:bookmarkStart w:id="2655" w:name="_Toc104112134"/>
      <w:bookmarkStart w:id="2656" w:name="_Toc104192311"/>
      <w:bookmarkStart w:id="2657" w:name="_Toc104192875"/>
      <w:bookmarkStart w:id="2658" w:name="_Toc133336255"/>
      <w:bookmarkStart w:id="2659" w:name="_Toc143984744"/>
      <w:bookmarkStart w:id="2660" w:name="_Toc144147521"/>
      <w:bookmarkStart w:id="2661" w:name="_Toc153885315"/>
      <w:bookmarkStart w:id="2662" w:name="_Toc177548849"/>
      <w:bookmarkStart w:id="2663" w:name="_Toc186725853"/>
      <w:r w:rsidRPr="00F11966">
        <w:t>5.4.4.26</w:t>
      </w:r>
      <w:r w:rsidRPr="00F11966">
        <w:tab/>
        <w:t xml:space="preserve">Type: </w:t>
      </w:r>
      <w:r w:rsidRPr="00F11966">
        <w:rPr>
          <w:lang w:eastAsia="zh-CN"/>
        </w:rPr>
        <w:t>RefToBinaryDataRm</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2664" w:name="_Toc24925864"/>
      <w:bookmarkStart w:id="2665" w:name="_Toc24926042"/>
      <w:bookmarkStart w:id="2666" w:name="_Toc24926218"/>
      <w:bookmarkStart w:id="2667" w:name="_Toc33964078"/>
      <w:bookmarkStart w:id="2668" w:name="_Toc33980832"/>
      <w:bookmarkStart w:id="2669" w:name="_Toc36462633"/>
      <w:bookmarkStart w:id="2670" w:name="_Toc36462829"/>
      <w:bookmarkStart w:id="2671" w:name="_Toc43026073"/>
      <w:bookmarkStart w:id="2672" w:name="_Toc49763607"/>
      <w:bookmarkStart w:id="2673" w:name="_Toc56754303"/>
      <w:bookmarkStart w:id="2674" w:name="_Toc88743074"/>
      <w:bookmarkStart w:id="2675" w:name="_Toc101253984"/>
      <w:bookmarkStart w:id="2676" w:name="_Toc101254423"/>
      <w:bookmarkStart w:id="2677" w:name="_Toc104112135"/>
      <w:bookmarkStart w:id="2678" w:name="_Toc104192312"/>
      <w:bookmarkStart w:id="2679" w:name="_Toc104192876"/>
      <w:bookmarkStart w:id="2680" w:name="_Toc133336256"/>
      <w:bookmarkStart w:id="2681" w:name="_Toc143984745"/>
      <w:bookmarkStart w:id="2682" w:name="_Toc144147522"/>
      <w:bookmarkStart w:id="2683" w:name="_Toc153885316"/>
      <w:bookmarkStart w:id="2684" w:name="_Toc177548850"/>
      <w:bookmarkStart w:id="2685" w:name="_Toc186725854"/>
      <w:r w:rsidRPr="00F11966">
        <w:lastRenderedPageBreak/>
        <w:t>5.4.4.27</w:t>
      </w:r>
      <w:r w:rsidRPr="00F11966">
        <w:tab/>
        <w:t>Type: PresenceInfo</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686" w:name="_Toc24925865"/>
      <w:bookmarkStart w:id="2687" w:name="_Toc24926043"/>
      <w:bookmarkStart w:id="2688" w:name="_Toc24926219"/>
      <w:bookmarkStart w:id="2689" w:name="_Toc33964079"/>
      <w:bookmarkStart w:id="2690" w:name="_Toc33980833"/>
      <w:bookmarkStart w:id="2691" w:name="_Toc36462634"/>
      <w:bookmarkStart w:id="2692" w:name="_Toc36462830"/>
      <w:bookmarkStart w:id="2693" w:name="_Toc43026074"/>
      <w:bookmarkStart w:id="2694" w:name="_Toc49763608"/>
      <w:bookmarkStart w:id="2695" w:name="_Toc56754304"/>
      <w:bookmarkStart w:id="2696" w:name="_Toc88743075"/>
      <w:bookmarkStart w:id="2697" w:name="_Toc101253985"/>
      <w:bookmarkStart w:id="2698" w:name="_Toc101254424"/>
      <w:bookmarkStart w:id="2699" w:name="_Toc104112136"/>
      <w:bookmarkStart w:id="2700" w:name="_Toc104192313"/>
      <w:bookmarkStart w:id="2701" w:name="_Toc104192877"/>
      <w:bookmarkStart w:id="2702" w:name="_Toc133336257"/>
      <w:bookmarkStart w:id="2703" w:name="_Toc143984746"/>
      <w:bookmarkStart w:id="2704" w:name="_Toc144147523"/>
      <w:bookmarkStart w:id="2705" w:name="_Toc153885317"/>
      <w:bookmarkStart w:id="2706" w:name="_Toc177548851"/>
      <w:bookmarkStart w:id="2707" w:name="_Toc186725855"/>
      <w:r w:rsidRPr="00F11966">
        <w:lastRenderedPageBreak/>
        <w:t>5.4.4.28</w:t>
      </w:r>
      <w:r w:rsidRPr="00F11966">
        <w:tab/>
        <w:t>Type: GlobalRanNodeId</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708" w:name="_Toc24925866"/>
      <w:bookmarkStart w:id="2709" w:name="_Toc24926044"/>
      <w:bookmarkStart w:id="2710" w:name="_Toc24926220"/>
      <w:bookmarkStart w:id="2711" w:name="_Toc33964080"/>
      <w:bookmarkStart w:id="2712" w:name="_Toc33980834"/>
      <w:bookmarkStart w:id="2713" w:name="_Toc36462635"/>
      <w:bookmarkStart w:id="2714" w:name="_Toc36462831"/>
      <w:bookmarkStart w:id="2715" w:name="_Toc43026075"/>
      <w:bookmarkStart w:id="2716" w:name="_Toc49763609"/>
      <w:bookmarkStart w:id="2717" w:name="_Toc56754305"/>
      <w:bookmarkStart w:id="2718" w:name="_Toc88743076"/>
      <w:bookmarkStart w:id="2719" w:name="_Toc101253986"/>
      <w:bookmarkStart w:id="2720" w:name="_Toc101254425"/>
      <w:bookmarkStart w:id="2721" w:name="_Toc104112137"/>
      <w:bookmarkStart w:id="2722" w:name="_Toc104192314"/>
      <w:bookmarkStart w:id="2723" w:name="_Toc104192878"/>
      <w:bookmarkStart w:id="2724" w:name="_Toc133336258"/>
      <w:bookmarkStart w:id="2725" w:name="_Toc143984747"/>
      <w:bookmarkStart w:id="2726" w:name="_Toc144147524"/>
      <w:bookmarkStart w:id="2727" w:name="_Toc153885318"/>
      <w:bookmarkStart w:id="2728" w:name="_Toc177548852"/>
      <w:bookmarkStart w:id="2729" w:name="_Toc186725856"/>
      <w:r w:rsidRPr="00F11966">
        <w:lastRenderedPageBreak/>
        <w:t>5.4.4.29</w:t>
      </w:r>
      <w:r w:rsidRPr="00F11966">
        <w:tab/>
        <w:t>Type: GNbId</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730" w:name="_Toc24925867"/>
      <w:bookmarkStart w:id="2731" w:name="_Toc24926045"/>
      <w:bookmarkStart w:id="2732" w:name="_Toc24926221"/>
      <w:bookmarkStart w:id="2733" w:name="_Toc33964081"/>
      <w:bookmarkStart w:id="2734" w:name="_Toc33980835"/>
      <w:bookmarkStart w:id="2735" w:name="_Toc36462636"/>
      <w:bookmarkStart w:id="2736" w:name="_Toc36462832"/>
      <w:bookmarkStart w:id="2737" w:name="_Toc43026076"/>
      <w:bookmarkStart w:id="2738" w:name="_Toc49763610"/>
      <w:bookmarkStart w:id="2739" w:name="_Toc56754306"/>
      <w:bookmarkStart w:id="2740" w:name="_Toc88743077"/>
      <w:bookmarkStart w:id="2741" w:name="_Toc101253987"/>
      <w:bookmarkStart w:id="2742" w:name="_Toc101254426"/>
      <w:bookmarkStart w:id="2743" w:name="_Toc104112138"/>
      <w:bookmarkStart w:id="2744" w:name="_Toc104192315"/>
      <w:bookmarkStart w:id="2745" w:name="_Toc104192879"/>
      <w:bookmarkStart w:id="2746" w:name="_Toc133336259"/>
      <w:bookmarkStart w:id="2747" w:name="_Toc143984748"/>
      <w:bookmarkStart w:id="2748" w:name="_Toc144147525"/>
      <w:bookmarkStart w:id="2749" w:name="_Toc153885319"/>
      <w:bookmarkStart w:id="2750" w:name="_Toc177548853"/>
      <w:bookmarkStart w:id="2751" w:name="_Toc186725857"/>
      <w:r w:rsidRPr="00F11966">
        <w:t>5.4.4.30</w:t>
      </w:r>
      <w:r w:rsidRPr="00F11966">
        <w:tab/>
        <w:t>Type: PresenceInfoRm</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752" w:name="_Toc24925868"/>
      <w:bookmarkStart w:id="2753" w:name="_Toc24926046"/>
      <w:bookmarkStart w:id="2754" w:name="_Toc24926222"/>
      <w:bookmarkStart w:id="2755" w:name="_Toc33964082"/>
      <w:bookmarkStart w:id="2756" w:name="_Toc33980836"/>
      <w:bookmarkStart w:id="2757" w:name="_Toc36462637"/>
      <w:bookmarkStart w:id="2758" w:name="_Toc36462833"/>
      <w:bookmarkStart w:id="2759" w:name="_Toc43026077"/>
      <w:bookmarkStart w:id="2760" w:name="_Toc49763611"/>
      <w:bookmarkStart w:id="2761" w:name="_Toc56754307"/>
      <w:bookmarkStart w:id="2762" w:name="_Toc88743078"/>
      <w:bookmarkStart w:id="2763" w:name="_Toc101253988"/>
      <w:bookmarkStart w:id="2764" w:name="_Toc101254427"/>
      <w:bookmarkStart w:id="2765" w:name="_Toc104112139"/>
      <w:bookmarkStart w:id="2766" w:name="_Toc104192316"/>
      <w:bookmarkStart w:id="2767" w:name="_Toc104192880"/>
      <w:bookmarkStart w:id="2768" w:name="_Toc133336260"/>
      <w:bookmarkStart w:id="2769" w:name="_Toc143984749"/>
      <w:bookmarkStart w:id="2770" w:name="_Toc144147526"/>
      <w:bookmarkStart w:id="2771" w:name="_Toc153885320"/>
      <w:bookmarkStart w:id="2772" w:name="_Toc177548854"/>
      <w:bookmarkStart w:id="2773" w:name="_Toc186725858"/>
      <w:r w:rsidRPr="00F11966">
        <w:t>5.4.4.</w:t>
      </w:r>
      <w:r w:rsidRPr="00F11966">
        <w:rPr>
          <w:lang w:eastAsia="zh-CN"/>
        </w:rPr>
        <w:t>31</w:t>
      </w:r>
      <w:r w:rsidRPr="00F11966">
        <w:tab/>
      </w:r>
      <w:bookmarkEnd w:id="2752"/>
      <w:bookmarkEnd w:id="2753"/>
      <w:bookmarkEnd w:id="2754"/>
      <w:r w:rsidRPr="00F11966">
        <w:t>Void</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774" w:name="_Toc24925869"/>
      <w:bookmarkStart w:id="2775" w:name="_Toc24926047"/>
      <w:bookmarkStart w:id="2776" w:name="_Toc24926223"/>
      <w:bookmarkStart w:id="2777" w:name="_Toc33964083"/>
      <w:bookmarkStart w:id="2778" w:name="_Toc33980837"/>
      <w:bookmarkStart w:id="2779" w:name="_Toc36462638"/>
      <w:bookmarkStart w:id="2780" w:name="_Toc36462834"/>
      <w:bookmarkStart w:id="2781" w:name="_Toc43026078"/>
      <w:bookmarkStart w:id="2782" w:name="_Toc49763612"/>
      <w:bookmarkStart w:id="2783" w:name="_Toc56754308"/>
      <w:bookmarkStart w:id="2784" w:name="_Toc88743079"/>
      <w:bookmarkStart w:id="2785" w:name="_Toc101253989"/>
      <w:bookmarkStart w:id="2786" w:name="_Toc101254428"/>
      <w:bookmarkStart w:id="2787" w:name="_Toc104112140"/>
      <w:bookmarkStart w:id="2788" w:name="_Toc104192317"/>
      <w:bookmarkStart w:id="2789" w:name="_Toc104192881"/>
      <w:bookmarkStart w:id="2790" w:name="_Toc133336261"/>
      <w:bookmarkStart w:id="2791" w:name="_Toc143984750"/>
      <w:bookmarkStart w:id="2792" w:name="_Toc144147527"/>
      <w:bookmarkStart w:id="2793" w:name="_Toc153885321"/>
      <w:bookmarkStart w:id="2794" w:name="_Toc177548855"/>
      <w:bookmarkStart w:id="2795" w:name="_Toc186725859"/>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796" w:name="_Toc24925870"/>
      <w:bookmarkStart w:id="2797" w:name="_Toc24926048"/>
      <w:bookmarkStart w:id="2798" w:name="_Toc24926224"/>
      <w:bookmarkStart w:id="2799" w:name="_Toc33964084"/>
      <w:bookmarkStart w:id="2800" w:name="_Toc33980838"/>
      <w:bookmarkStart w:id="2801" w:name="_Toc36462639"/>
      <w:bookmarkStart w:id="2802" w:name="_Toc36462835"/>
      <w:bookmarkStart w:id="2803" w:name="_Toc43026079"/>
      <w:bookmarkStart w:id="2804" w:name="_Toc49763613"/>
      <w:bookmarkStart w:id="2805" w:name="_Toc56754309"/>
      <w:bookmarkStart w:id="2806" w:name="_Toc88743080"/>
      <w:bookmarkStart w:id="2807" w:name="_Toc101253990"/>
      <w:bookmarkStart w:id="2808" w:name="_Toc101254429"/>
      <w:bookmarkStart w:id="2809" w:name="_Toc104112141"/>
      <w:bookmarkStart w:id="2810" w:name="_Toc104192318"/>
      <w:bookmarkStart w:id="2811" w:name="_Toc104192882"/>
      <w:bookmarkStart w:id="2812" w:name="_Toc133336262"/>
      <w:bookmarkStart w:id="2813" w:name="_Toc143984751"/>
      <w:bookmarkStart w:id="2814" w:name="_Toc144147528"/>
      <w:bookmarkStart w:id="2815" w:name="_Toc153885322"/>
      <w:bookmarkStart w:id="2816" w:name="_Toc177548856"/>
      <w:bookmarkStart w:id="2817" w:name="_Toc186725860"/>
      <w:r w:rsidRPr="00F11966">
        <w:t>5.4.4.33</w:t>
      </w:r>
      <w:r w:rsidRPr="00F11966">
        <w:tab/>
        <w:t>Type: PlmnIdNid</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818" w:name="_Toc24925871"/>
      <w:bookmarkStart w:id="2819" w:name="_Toc24926049"/>
      <w:bookmarkStart w:id="2820" w:name="_Toc24926225"/>
      <w:bookmarkStart w:id="2821" w:name="_Toc33964085"/>
      <w:bookmarkStart w:id="2822" w:name="_Toc33980839"/>
      <w:bookmarkStart w:id="2823" w:name="_Toc36462640"/>
      <w:bookmarkStart w:id="2824" w:name="_Toc36462836"/>
      <w:bookmarkStart w:id="2825" w:name="_Toc43026080"/>
      <w:bookmarkStart w:id="2826" w:name="_Toc49763614"/>
      <w:bookmarkStart w:id="2827" w:name="_Toc56754310"/>
      <w:bookmarkStart w:id="2828" w:name="_Toc88743081"/>
      <w:bookmarkStart w:id="2829" w:name="_Toc101253991"/>
      <w:bookmarkStart w:id="2830" w:name="_Toc101254430"/>
      <w:bookmarkStart w:id="2831" w:name="_Toc104112142"/>
      <w:bookmarkStart w:id="2832" w:name="_Toc104192319"/>
      <w:bookmarkStart w:id="2833" w:name="_Toc104192883"/>
      <w:bookmarkStart w:id="2834" w:name="_Toc133336263"/>
      <w:bookmarkStart w:id="2835" w:name="_Toc143984752"/>
      <w:bookmarkStart w:id="2836" w:name="_Toc144147529"/>
      <w:bookmarkStart w:id="2837" w:name="_Toc153885323"/>
      <w:bookmarkStart w:id="2838" w:name="_Toc177548857"/>
      <w:bookmarkStart w:id="2839" w:name="_Toc186725861"/>
      <w:r w:rsidRPr="00F11966">
        <w:t>5.4.4.34</w:t>
      </w:r>
      <w:r w:rsidRPr="00F11966">
        <w:tab/>
        <w:t>Type: PlmnIdNidRm</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840" w:name="_Toc24925872"/>
      <w:bookmarkStart w:id="2841" w:name="_Toc24926050"/>
      <w:bookmarkStart w:id="2842" w:name="_Toc24926226"/>
      <w:bookmarkStart w:id="2843" w:name="_Toc33964086"/>
      <w:bookmarkStart w:id="2844" w:name="_Toc33980840"/>
      <w:bookmarkStart w:id="2845" w:name="_Toc36462641"/>
      <w:bookmarkStart w:id="2846" w:name="_Toc36462837"/>
      <w:bookmarkStart w:id="2847" w:name="_Toc43026081"/>
      <w:bookmarkStart w:id="2848" w:name="_Toc49763615"/>
      <w:bookmarkStart w:id="2849" w:name="_Toc56754311"/>
      <w:bookmarkStart w:id="2850" w:name="_Toc88743082"/>
      <w:bookmarkStart w:id="2851" w:name="_Toc101253992"/>
      <w:bookmarkStart w:id="2852" w:name="_Toc101254431"/>
      <w:bookmarkStart w:id="2853" w:name="_Toc104112143"/>
      <w:bookmarkStart w:id="2854" w:name="_Toc104192320"/>
      <w:bookmarkStart w:id="2855" w:name="_Toc104192884"/>
      <w:bookmarkStart w:id="2856" w:name="_Toc133336264"/>
      <w:bookmarkStart w:id="2857" w:name="_Toc143984753"/>
      <w:bookmarkStart w:id="2858" w:name="_Toc144147530"/>
      <w:bookmarkStart w:id="2859" w:name="_Toc153885324"/>
      <w:bookmarkStart w:id="2860" w:name="_Toc177548858"/>
      <w:bookmarkStart w:id="2861" w:name="_Toc186725862"/>
      <w:r w:rsidRPr="00F11966">
        <w:t>5.4.4.35</w:t>
      </w:r>
      <w:r w:rsidRPr="00F11966">
        <w:tab/>
        <w:t xml:space="preserve">Type: </w:t>
      </w:r>
      <w:r w:rsidRPr="00F11966">
        <w:rPr>
          <w:noProof/>
          <w:lang w:eastAsia="zh-CN"/>
        </w:rPr>
        <w:t>SmallDataRateStatus</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862" w:name="_Toc24925873"/>
      <w:bookmarkStart w:id="2863" w:name="_Toc24926051"/>
      <w:bookmarkStart w:id="2864" w:name="_Toc24926227"/>
      <w:bookmarkStart w:id="2865" w:name="_Toc33964087"/>
      <w:bookmarkStart w:id="2866" w:name="_Toc33980841"/>
      <w:bookmarkStart w:id="2867" w:name="_Toc36462642"/>
      <w:bookmarkStart w:id="2868" w:name="_Toc36462838"/>
      <w:bookmarkStart w:id="2869" w:name="_Toc43026082"/>
      <w:bookmarkStart w:id="2870" w:name="_Toc49763616"/>
      <w:bookmarkStart w:id="2871" w:name="_Toc56754312"/>
      <w:bookmarkStart w:id="2872" w:name="_Toc88743083"/>
      <w:bookmarkStart w:id="2873" w:name="_Toc101253993"/>
      <w:bookmarkStart w:id="2874" w:name="_Toc101254432"/>
      <w:bookmarkStart w:id="2875" w:name="_Toc104112144"/>
      <w:bookmarkStart w:id="2876" w:name="_Toc104192321"/>
      <w:bookmarkStart w:id="2877" w:name="_Toc104192885"/>
      <w:bookmarkStart w:id="2878" w:name="_Toc133336265"/>
      <w:bookmarkStart w:id="2879" w:name="_Toc143984754"/>
      <w:bookmarkStart w:id="2880" w:name="_Toc144147531"/>
      <w:bookmarkStart w:id="2881" w:name="_Toc153885325"/>
      <w:bookmarkStart w:id="2882" w:name="_Toc177548859"/>
      <w:bookmarkStart w:id="2883" w:name="_Toc186725863"/>
      <w:r w:rsidRPr="00F11966">
        <w:t>5.4.4.36</w:t>
      </w:r>
      <w:r w:rsidRPr="00F11966">
        <w:tab/>
        <w:t>Type: HfcNodeId</w:t>
      </w:r>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884" w:name="_Toc24925874"/>
      <w:bookmarkStart w:id="2885" w:name="_Toc24926052"/>
      <w:bookmarkStart w:id="2886" w:name="_Toc24926228"/>
      <w:bookmarkStart w:id="2887" w:name="_Toc33964088"/>
      <w:bookmarkStart w:id="2888" w:name="_Toc33980842"/>
      <w:bookmarkStart w:id="2889" w:name="_Toc36462643"/>
      <w:bookmarkStart w:id="2890" w:name="_Toc36462839"/>
      <w:bookmarkStart w:id="2891" w:name="_Toc43026083"/>
      <w:bookmarkStart w:id="2892" w:name="_Toc49763617"/>
      <w:bookmarkStart w:id="2893" w:name="_Toc56754313"/>
      <w:bookmarkStart w:id="2894" w:name="_Toc88743084"/>
      <w:bookmarkStart w:id="2895" w:name="_Toc101253994"/>
      <w:bookmarkStart w:id="2896" w:name="_Toc101254433"/>
      <w:bookmarkStart w:id="2897" w:name="_Toc104112145"/>
      <w:bookmarkStart w:id="2898" w:name="_Toc104192322"/>
      <w:bookmarkStart w:id="2899" w:name="_Toc104192886"/>
      <w:bookmarkStart w:id="2900" w:name="_Toc133336266"/>
      <w:bookmarkStart w:id="2901" w:name="_Toc143984755"/>
      <w:bookmarkStart w:id="2902" w:name="_Toc144147532"/>
      <w:bookmarkStart w:id="2903" w:name="_Toc153885326"/>
      <w:bookmarkStart w:id="2904" w:name="_Toc177548860"/>
      <w:bookmarkStart w:id="2905" w:name="_Toc186725864"/>
      <w:r w:rsidRPr="00F11966">
        <w:t>5.4.4.37</w:t>
      </w:r>
      <w:r w:rsidRPr="00F11966">
        <w:tab/>
        <w:t>Type: HfcNodeIdRm</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906" w:name="_Toc24925875"/>
      <w:bookmarkStart w:id="2907" w:name="_Toc24926053"/>
      <w:bookmarkStart w:id="2908" w:name="_Toc24926229"/>
      <w:bookmarkStart w:id="2909" w:name="_Toc33964089"/>
      <w:bookmarkStart w:id="2910" w:name="_Toc33980843"/>
      <w:bookmarkStart w:id="2911" w:name="_Toc36462644"/>
      <w:bookmarkStart w:id="2912" w:name="_Toc36462840"/>
      <w:bookmarkStart w:id="2913" w:name="_Toc43026084"/>
      <w:bookmarkStart w:id="2914" w:name="_Toc49763618"/>
      <w:bookmarkStart w:id="2915" w:name="_Toc56754314"/>
      <w:bookmarkStart w:id="2916" w:name="_Toc88743085"/>
      <w:bookmarkStart w:id="2917" w:name="_Toc101253995"/>
      <w:bookmarkStart w:id="2918" w:name="_Toc101254434"/>
      <w:bookmarkStart w:id="2919" w:name="_Toc104112146"/>
      <w:bookmarkStart w:id="2920" w:name="_Toc104192323"/>
      <w:bookmarkStart w:id="2921" w:name="_Toc104192887"/>
      <w:bookmarkStart w:id="2922" w:name="_Toc133336267"/>
      <w:bookmarkStart w:id="2923" w:name="_Toc143984756"/>
      <w:bookmarkStart w:id="2924" w:name="_Toc144147533"/>
      <w:bookmarkStart w:id="2925" w:name="_Toc153885327"/>
      <w:bookmarkStart w:id="2926" w:name="_Toc177548861"/>
      <w:bookmarkStart w:id="2927" w:name="_Toc186725865"/>
      <w:r w:rsidRPr="00F11966">
        <w:lastRenderedPageBreak/>
        <w:t>5.4.4.38</w:t>
      </w:r>
      <w:r w:rsidRPr="00F11966">
        <w:tab/>
        <w:t>Type: WirelineArea</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928" w:name="_Toc24925876"/>
      <w:bookmarkStart w:id="2929" w:name="_Toc24926054"/>
      <w:bookmarkStart w:id="2930" w:name="_Toc24926230"/>
      <w:bookmarkStart w:id="2931" w:name="_Toc33964090"/>
      <w:bookmarkStart w:id="2932" w:name="_Toc33980844"/>
      <w:bookmarkStart w:id="2933" w:name="_Toc36462645"/>
      <w:bookmarkStart w:id="2934" w:name="_Toc36462841"/>
      <w:bookmarkStart w:id="2935" w:name="_Toc43026085"/>
      <w:bookmarkStart w:id="2936" w:name="_Toc49763619"/>
      <w:bookmarkStart w:id="2937" w:name="_Toc56754315"/>
      <w:bookmarkStart w:id="2938" w:name="_Toc88743086"/>
      <w:bookmarkStart w:id="2939" w:name="_Toc101253996"/>
      <w:bookmarkStart w:id="2940" w:name="_Toc101254435"/>
      <w:bookmarkStart w:id="2941" w:name="_Toc104112147"/>
      <w:bookmarkStart w:id="2942" w:name="_Toc104192324"/>
      <w:bookmarkStart w:id="2943" w:name="_Toc104192888"/>
      <w:bookmarkStart w:id="2944" w:name="_Toc133336268"/>
      <w:bookmarkStart w:id="2945" w:name="_Toc143984757"/>
      <w:bookmarkStart w:id="2946" w:name="_Toc144147534"/>
      <w:bookmarkStart w:id="2947" w:name="_Toc153885328"/>
      <w:bookmarkStart w:id="2948" w:name="_Toc177548862"/>
      <w:bookmarkStart w:id="2949" w:name="_Toc186725866"/>
      <w:r w:rsidRPr="00F11966">
        <w:t>5.4.4.39</w:t>
      </w:r>
      <w:r w:rsidRPr="00F11966">
        <w:tab/>
        <w:t>Type: WirelineServiceAreaRestriction</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950"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950"/>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951" w:name="_MCCTEMPBM_CRPT84370060___2"/>
            <w:bookmarkEnd w:id="2951"/>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952" w:name="_Toc24925877"/>
      <w:bookmarkStart w:id="2953" w:name="_Toc24926055"/>
      <w:bookmarkStart w:id="2954" w:name="_Toc24926231"/>
      <w:bookmarkStart w:id="2955" w:name="_Toc33964091"/>
      <w:bookmarkStart w:id="2956" w:name="_Toc33980845"/>
      <w:bookmarkStart w:id="2957" w:name="_Toc36462646"/>
      <w:bookmarkStart w:id="2958" w:name="_Toc36462842"/>
      <w:bookmarkStart w:id="2959" w:name="_Toc43026086"/>
      <w:bookmarkStart w:id="2960" w:name="_Toc49763620"/>
      <w:bookmarkStart w:id="2961" w:name="_Toc56754316"/>
      <w:bookmarkStart w:id="2962" w:name="_Toc88743087"/>
      <w:bookmarkStart w:id="2963" w:name="_Toc101253997"/>
      <w:bookmarkStart w:id="2964" w:name="_Toc101254436"/>
      <w:bookmarkStart w:id="2965" w:name="_Toc104112148"/>
      <w:bookmarkStart w:id="2966" w:name="_Toc104192325"/>
      <w:bookmarkStart w:id="2967" w:name="_Toc104192889"/>
      <w:bookmarkStart w:id="2968" w:name="_Toc133336269"/>
      <w:bookmarkStart w:id="2969" w:name="_Toc143984758"/>
      <w:bookmarkStart w:id="2970" w:name="_Toc144147535"/>
      <w:bookmarkStart w:id="2971" w:name="_Toc153885329"/>
      <w:bookmarkStart w:id="2972" w:name="_Toc177548863"/>
      <w:bookmarkStart w:id="2973" w:name="_Toc186725867"/>
      <w:r w:rsidRPr="00F11966">
        <w:lastRenderedPageBreak/>
        <w:t>5.4.4.40</w:t>
      </w:r>
      <w:r w:rsidRPr="00F11966">
        <w:tab/>
        <w:t>Type: ApnRateStatus</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974" w:name="_Toc24925878"/>
      <w:bookmarkStart w:id="2975" w:name="_Toc24926056"/>
      <w:bookmarkStart w:id="2976" w:name="_Toc24926232"/>
      <w:bookmarkStart w:id="2977" w:name="_Toc33964092"/>
      <w:bookmarkStart w:id="2978" w:name="_Toc33980846"/>
      <w:bookmarkStart w:id="2979" w:name="_Toc36462647"/>
      <w:bookmarkStart w:id="2980" w:name="_Toc36462843"/>
      <w:bookmarkStart w:id="2981" w:name="_Toc43026087"/>
      <w:bookmarkStart w:id="2982" w:name="_Toc49763621"/>
      <w:bookmarkStart w:id="2983" w:name="_Toc56754317"/>
      <w:bookmarkStart w:id="2984" w:name="_Toc88743088"/>
      <w:bookmarkStart w:id="2985" w:name="_Toc101253998"/>
      <w:bookmarkStart w:id="2986" w:name="_Toc101254437"/>
      <w:bookmarkStart w:id="2987" w:name="_Toc104112149"/>
      <w:bookmarkStart w:id="2988" w:name="_Toc104192326"/>
      <w:bookmarkStart w:id="2989" w:name="_Toc104192890"/>
      <w:bookmarkStart w:id="2990" w:name="_Toc133336270"/>
      <w:bookmarkStart w:id="2991" w:name="_Toc143984759"/>
      <w:bookmarkStart w:id="2992" w:name="_Toc144147536"/>
      <w:bookmarkStart w:id="2993" w:name="_Toc153885330"/>
      <w:bookmarkStart w:id="2994" w:name="_Toc177548864"/>
      <w:bookmarkStart w:id="2995" w:name="_Toc186725868"/>
      <w:r w:rsidRPr="00F11966">
        <w:t>5.4.4.41</w:t>
      </w:r>
      <w:r w:rsidRPr="00F11966">
        <w:tab/>
        <w:t>Type: ScheduledCommunicationTime</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996" w:name="_Toc24925879"/>
      <w:bookmarkStart w:id="2997" w:name="_Toc24926057"/>
      <w:bookmarkStart w:id="2998" w:name="_Toc24926233"/>
      <w:bookmarkStart w:id="2999" w:name="_Toc33964093"/>
      <w:bookmarkStart w:id="3000" w:name="_Toc33980847"/>
      <w:bookmarkStart w:id="3001" w:name="_Toc36462648"/>
      <w:bookmarkStart w:id="3002" w:name="_Toc36462844"/>
      <w:bookmarkStart w:id="3003" w:name="_Toc43026088"/>
      <w:bookmarkStart w:id="3004" w:name="_Toc49763622"/>
      <w:bookmarkStart w:id="3005" w:name="_Toc56754318"/>
      <w:bookmarkStart w:id="3006" w:name="_Toc88743089"/>
      <w:bookmarkStart w:id="3007" w:name="_Toc101253999"/>
      <w:bookmarkStart w:id="3008" w:name="_Toc101254438"/>
      <w:bookmarkStart w:id="3009" w:name="_Toc104112150"/>
      <w:bookmarkStart w:id="3010" w:name="_Toc104192327"/>
      <w:bookmarkStart w:id="3011" w:name="_Toc104192891"/>
      <w:bookmarkStart w:id="3012" w:name="_Toc133336271"/>
      <w:bookmarkStart w:id="3013" w:name="_Toc143984760"/>
      <w:bookmarkStart w:id="3014" w:name="_Toc144147537"/>
      <w:bookmarkStart w:id="3015" w:name="_Toc153885331"/>
      <w:bookmarkStart w:id="3016" w:name="_Toc177548865"/>
      <w:bookmarkStart w:id="3017" w:name="_Toc186725869"/>
      <w:r w:rsidRPr="00F11966">
        <w:t>5.4.4.42</w:t>
      </w:r>
      <w:r w:rsidRPr="00F11966">
        <w:tab/>
        <w:t>Type: ScheduledCommunicationTimeRm</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018" w:name="_Toc24925880"/>
      <w:bookmarkStart w:id="3019" w:name="_Toc24926058"/>
      <w:bookmarkStart w:id="3020" w:name="_Toc24926234"/>
      <w:bookmarkStart w:id="3021" w:name="_Toc33964094"/>
      <w:bookmarkStart w:id="3022" w:name="_Toc33980848"/>
      <w:bookmarkStart w:id="3023" w:name="_Toc36462649"/>
      <w:bookmarkStart w:id="3024" w:name="_Toc36462845"/>
      <w:bookmarkStart w:id="3025" w:name="_Toc43026089"/>
      <w:bookmarkStart w:id="3026" w:name="_Toc49763623"/>
      <w:bookmarkStart w:id="3027" w:name="_Toc56754319"/>
      <w:bookmarkStart w:id="3028" w:name="_Toc88743090"/>
      <w:bookmarkStart w:id="3029" w:name="_Toc101254000"/>
      <w:bookmarkStart w:id="3030" w:name="_Toc101254439"/>
      <w:bookmarkStart w:id="3031" w:name="_Toc104112151"/>
      <w:bookmarkStart w:id="3032" w:name="_Toc104192328"/>
      <w:bookmarkStart w:id="3033" w:name="_Toc104192892"/>
      <w:bookmarkStart w:id="3034" w:name="_Toc133336272"/>
      <w:bookmarkStart w:id="3035" w:name="_Toc143984761"/>
      <w:bookmarkStart w:id="3036" w:name="_Toc144147538"/>
      <w:bookmarkStart w:id="3037" w:name="_Toc153885332"/>
      <w:bookmarkStart w:id="3038" w:name="_Toc177548866"/>
      <w:bookmarkStart w:id="3039" w:name="_Toc186725870"/>
      <w:r w:rsidRPr="00F11966">
        <w:lastRenderedPageBreak/>
        <w:t>5.4.4.43</w:t>
      </w:r>
      <w:r w:rsidRPr="00F11966">
        <w:tab/>
        <w:t>Type: BatteryIndication</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040" w:name="_Toc24925881"/>
      <w:bookmarkStart w:id="3041" w:name="_Toc24926059"/>
      <w:bookmarkStart w:id="3042" w:name="_Toc24926235"/>
      <w:bookmarkStart w:id="3043" w:name="_Toc33964095"/>
      <w:bookmarkStart w:id="3044" w:name="_Toc33980849"/>
      <w:bookmarkStart w:id="3045" w:name="_Toc36462650"/>
      <w:bookmarkStart w:id="3046" w:name="_Toc36462846"/>
      <w:bookmarkStart w:id="3047" w:name="_Toc43026090"/>
      <w:bookmarkStart w:id="3048" w:name="_Toc49763624"/>
      <w:bookmarkStart w:id="3049" w:name="_Toc56754320"/>
      <w:bookmarkStart w:id="3050" w:name="_Toc88743091"/>
      <w:bookmarkStart w:id="3051" w:name="_Toc101254001"/>
      <w:bookmarkStart w:id="3052" w:name="_Toc101254440"/>
      <w:bookmarkStart w:id="3053" w:name="_Toc104112152"/>
      <w:bookmarkStart w:id="3054" w:name="_Toc104192329"/>
      <w:bookmarkStart w:id="3055" w:name="_Toc104192893"/>
      <w:bookmarkStart w:id="3056" w:name="_Toc133336273"/>
      <w:bookmarkStart w:id="3057" w:name="_Toc143984762"/>
      <w:bookmarkStart w:id="3058" w:name="_Toc144147539"/>
      <w:bookmarkStart w:id="3059" w:name="_Toc153885333"/>
      <w:bookmarkStart w:id="3060" w:name="_Toc177548867"/>
      <w:bookmarkStart w:id="3061" w:name="_Toc186725871"/>
      <w:r w:rsidRPr="00F11966">
        <w:t>5.4.4.44</w:t>
      </w:r>
      <w:r w:rsidRPr="00F11966">
        <w:tab/>
        <w:t>Type: BatteryIndicationRm</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062" w:name="_Toc24925882"/>
      <w:bookmarkStart w:id="3063" w:name="_Toc24926060"/>
      <w:bookmarkStart w:id="3064" w:name="_Toc24926236"/>
      <w:bookmarkStart w:id="3065" w:name="_Toc33964096"/>
      <w:bookmarkStart w:id="3066" w:name="_Toc33980850"/>
      <w:bookmarkStart w:id="3067" w:name="_Toc36462651"/>
      <w:bookmarkStart w:id="3068" w:name="_Toc36462847"/>
      <w:bookmarkStart w:id="3069" w:name="_Toc43026091"/>
      <w:bookmarkStart w:id="3070" w:name="_Toc49763625"/>
      <w:bookmarkStart w:id="3071" w:name="_Toc56754321"/>
      <w:bookmarkStart w:id="3072" w:name="_Toc88743092"/>
      <w:bookmarkStart w:id="3073" w:name="_Toc101254002"/>
      <w:bookmarkStart w:id="3074" w:name="_Toc101254441"/>
      <w:bookmarkStart w:id="3075" w:name="_Toc104112153"/>
      <w:bookmarkStart w:id="3076" w:name="_Toc104192330"/>
      <w:bookmarkStart w:id="3077" w:name="_Toc104192894"/>
      <w:bookmarkStart w:id="3078" w:name="_Toc133336274"/>
      <w:bookmarkStart w:id="3079" w:name="_Toc143984763"/>
      <w:bookmarkStart w:id="3080" w:name="_Toc144147540"/>
      <w:bookmarkStart w:id="3081" w:name="_Toc153885334"/>
      <w:bookmarkStart w:id="3082" w:name="_Toc177548868"/>
      <w:bookmarkStart w:id="3083" w:name="_Toc186725872"/>
      <w:r w:rsidRPr="00F11966">
        <w:t>5.4.4.45</w:t>
      </w:r>
      <w:r w:rsidRPr="00F11966">
        <w:tab/>
        <w:t xml:space="preserve">Type: </w:t>
      </w:r>
      <w:r w:rsidRPr="00F11966">
        <w:rPr>
          <w:noProof/>
          <w:lang w:eastAsia="zh-CN"/>
        </w:rPr>
        <w:t>AcsInfo</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084" w:name="_Toc24925883"/>
      <w:bookmarkStart w:id="3085" w:name="_Toc24926061"/>
      <w:bookmarkStart w:id="3086" w:name="_Toc24926237"/>
      <w:bookmarkStart w:id="3087" w:name="_Toc33964097"/>
      <w:bookmarkStart w:id="3088" w:name="_Toc33980851"/>
      <w:bookmarkStart w:id="3089" w:name="_Toc36462652"/>
      <w:bookmarkStart w:id="3090" w:name="_Toc36462848"/>
      <w:bookmarkStart w:id="3091" w:name="_Toc43026092"/>
      <w:bookmarkStart w:id="3092" w:name="_Toc49763626"/>
      <w:bookmarkStart w:id="3093" w:name="_Toc56754322"/>
      <w:bookmarkStart w:id="3094" w:name="_Toc88743093"/>
      <w:bookmarkStart w:id="3095" w:name="_Toc101254003"/>
      <w:bookmarkStart w:id="3096" w:name="_Toc101254442"/>
      <w:bookmarkStart w:id="3097" w:name="_Toc104112154"/>
      <w:bookmarkStart w:id="3098" w:name="_Toc104192331"/>
      <w:bookmarkStart w:id="3099" w:name="_Toc104192895"/>
      <w:bookmarkStart w:id="3100" w:name="_Toc133336275"/>
      <w:bookmarkStart w:id="3101" w:name="_Toc143984764"/>
      <w:bookmarkStart w:id="3102" w:name="_Toc144147541"/>
      <w:bookmarkStart w:id="3103" w:name="_Toc153885335"/>
      <w:bookmarkStart w:id="3104" w:name="_Toc177548869"/>
      <w:bookmarkStart w:id="3105" w:name="_Toc186725873"/>
      <w:r w:rsidRPr="00F11966">
        <w:t>5.4.4.46</w:t>
      </w:r>
      <w:r w:rsidRPr="00F11966">
        <w:tab/>
        <w:t xml:space="preserve">Type: </w:t>
      </w:r>
      <w:r w:rsidRPr="00F11966">
        <w:rPr>
          <w:noProof/>
          <w:lang w:eastAsia="zh-CN"/>
        </w:rPr>
        <w:t>AcsInfoRm</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106" w:name="_Toc33980852"/>
      <w:bookmarkStart w:id="3107" w:name="_Toc36462653"/>
      <w:bookmarkStart w:id="3108" w:name="_Toc36462849"/>
      <w:bookmarkStart w:id="3109" w:name="_Toc43026093"/>
      <w:bookmarkStart w:id="3110" w:name="_Toc49763627"/>
      <w:bookmarkStart w:id="3111" w:name="_Toc56754323"/>
      <w:bookmarkStart w:id="3112" w:name="_Toc88743094"/>
      <w:bookmarkStart w:id="3113" w:name="_Toc101254004"/>
      <w:bookmarkStart w:id="3114" w:name="_Toc101254443"/>
      <w:bookmarkStart w:id="3115" w:name="_Toc104112155"/>
      <w:bookmarkStart w:id="3116" w:name="_Toc104192332"/>
      <w:bookmarkStart w:id="3117" w:name="_Toc104192896"/>
      <w:bookmarkStart w:id="3118" w:name="_Toc133336276"/>
      <w:bookmarkStart w:id="3119" w:name="_Toc143984765"/>
      <w:bookmarkStart w:id="3120" w:name="_Toc144147542"/>
      <w:bookmarkStart w:id="3121" w:name="_Toc153885336"/>
      <w:bookmarkStart w:id="3122" w:name="_Toc177548870"/>
      <w:bookmarkStart w:id="3123" w:name="_Toc186725874"/>
      <w:r w:rsidRPr="00F11966">
        <w:t>5.4.4.47</w:t>
      </w:r>
      <w:r w:rsidRPr="00F11966">
        <w:tab/>
        <w:t>Type: NrV2xAuth</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124" w:name="_Toc33980853"/>
      <w:bookmarkStart w:id="3125" w:name="_Toc36462654"/>
      <w:bookmarkStart w:id="3126" w:name="_Toc36462850"/>
      <w:bookmarkStart w:id="3127" w:name="_Toc43026094"/>
      <w:bookmarkStart w:id="3128" w:name="_Toc49763628"/>
      <w:bookmarkStart w:id="3129" w:name="_Toc56754324"/>
      <w:bookmarkStart w:id="3130" w:name="_Toc88743095"/>
      <w:bookmarkStart w:id="3131" w:name="_Toc101254005"/>
      <w:bookmarkStart w:id="3132" w:name="_Toc101254444"/>
      <w:bookmarkStart w:id="3133" w:name="_Toc104112156"/>
      <w:bookmarkStart w:id="3134" w:name="_Toc104192333"/>
      <w:bookmarkStart w:id="3135" w:name="_Toc104192897"/>
      <w:bookmarkStart w:id="3136" w:name="_Toc133336277"/>
      <w:bookmarkStart w:id="3137" w:name="_Toc143984766"/>
      <w:bookmarkStart w:id="3138" w:name="_Toc144147543"/>
      <w:bookmarkStart w:id="3139" w:name="_Toc153885337"/>
      <w:bookmarkStart w:id="3140" w:name="_Toc177548871"/>
      <w:bookmarkStart w:id="3141" w:name="_Toc186725875"/>
      <w:r w:rsidRPr="00F11966">
        <w:lastRenderedPageBreak/>
        <w:t>5.4.4.48</w:t>
      </w:r>
      <w:r w:rsidRPr="00F11966">
        <w:tab/>
        <w:t>Type: LteV2xAuth</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142" w:name="_Toc33980854"/>
      <w:bookmarkStart w:id="3143" w:name="_Toc36462655"/>
      <w:bookmarkStart w:id="3144" w:name="_Toc36462851"/>
      <w:bookmarkStart w:id="3145" w:name="_Toc43026095"/>
      <w:bookmarkStart w:id="3146" w:name="_Toc49763629"/>
      <w:bookmarkStart w:id="3147" w:name="_Toc56754325"/>
      <w:bookmarkStart w:id="3148" w:name="_Toc88743096"/>
      <w:bookmarkStart w:id="3149" w:name="_Toc101254006"/>
      <w:bookmarkStart w:id="3150" w:name="_Toc101254445"/>
      <w:bookmarkStart w:id="3151" w:name="_Toc104112157"/>
      <w:bookmarkStart w:id="3152" w:name="_Toc104192334"/>
      <w:bookmarkStart w:id="3153" w:name="_Toc104192898"/>
      <w:bookmarkStart w:id="3154" w:name="_Toc133336278"/>
      <w:bookmarkStart w:id="3155" w:name="_Toc143984767"/>
      <w:bookmarkStart w:id="3156" w:name="_Toc144147544"/>
      <w:bookmarkStart w:id="3157" w:name="_Toc153885338"/>
      <w:bookmarkStart w:id="3158" w:name="_Toc177548872"/>
      <w:bookmarkStart w:id="3159" w:name="_Toc186725876"/>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160" w:name="_Toc33980855"/>
      <w:bookmarkStart w:id="3161" w:name="_Toc36462656"/>
      <w:bookmarkStart w:id="3162" w:name="_Toc36462852"/>
      <w:bookmarkStart w:id="3163" w:name="_Toc43026096"/>
      <w:bookmarkStart w:id="3164" w:name="_Toc49763630"/>
      <w:bookmarkStart w:id="3165" w:name="_Toc56754326"/>
      <w:bookmarkStart w:id="3166" w:name="_Toc88743097"/>
      <w:bookmarkStart w:id="3167" w:name="_Toc101254007"/>
      <w:bookmarkStart w:id="3168" w:name="_Toc101254446"/>
      <w:bookmarkStart w:id="3169" w:name="_Toc104112158"/>
      <w:bookmarkStart w:id="3170" w:name="_Toc104192335"/>
      <w:bookmarkStart w:id="3171" w:name="_Toc104192899"/>
      <w:bookmarkStart w:id="3172" w:name="_Toc133336279"/>
      <w:bookmarkStart w:id="3173" w:name="_Toc143984768"/>
      <w:bookmarkStart w:id="3174" w:name="_Toc144147545"/>
      <w:bookmarkStart w:id="3175" w:name="_Toc153885339"/>
      <w:bookmarkStart w:id="3176" w:name="_Toc177548873"/>
      <w:bookmarkStart w:id="3177" w:name="_Toc186725877"/>
      <w:r w:rsidRPr="00F11966">
        <w:t>5.4.4.50</w:t>
      </w:r>
      <w:r w:rsidRPr="00F11966">
        <w:tab/>
        <w:t>Type: Pc5QosFlowItem</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178" w:name="_Toc33980856"/>
      <w:bookmarkStart w:id="3179" w:name="_Toc36462657"/>
      <w:bookmarkStart w:id="3180" w:name="_Toc36462853"/>
      <w:bookmarkStart w:id="3181" w:name="_Toc43026097"/>
      <w:bookmarkStart w:id="3182" w:name="_Toc49763631"/>
      <w:bookmarkStart w:id="3183" w:name="_Toc56754327"/>
      <w:bookmarkStart w:id="3184" w:name="_Toc88743098"/>
      <w:bookmarkStart w:id="3185" w:name="_Toc101254008"/>
      <w:bookmarkStart w:id="3186" w:name="_Toc101254447"/>
      <w:bookmarkStart w:id="3187" w:name="_Toc104112159"/>
      <w:bookmarkStart w:id="3188" w:name="_Toc104192336"/>
      <w:bookmarkStart w:id="3189" w:name="_Toc104192900"/>
      <w:bookmarkStart w:id="3190" w:name="_Toc133336280"/>
      <w:bookmarkStart w:id="3191" w:name="_Toc143984769"/>
      <w:bookmarkStart w:id="3192" w:name="_Toc144147546"/>
      <w:bookmarkStart w:id="3193" w:name="_Toc153885340"/>
      <w:bookmarkStart w:id="3194" w:name="_Toc177548874"/>
      <w:bookmarkStart w:id="3195" w:name="_Toc186725878"/>
      <w:r w:rsidRPr="00F11966">
        <w:t>5.4.4.51</w:t>
      </w:r>
      <w:r w:rsidRPr="00F11966">
        <w:tab/>
        <w:t xml:space="preserve">Type: </w:t>
      </w:r>
      <w:r w:rsidRPr="00F11966">
        <w:rPr>
          <w:rFonts w:eastAsia="Batang" w:cs="Arial"/>
          <w:szCs w:val="18"/>
          <w:lang w:eastAsia="ja-JP"/>
        </w:rPr>
        <w:t>Pc5FlowBitRates</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196" w:name="_Toc33980857"/>
      <w:bookmarkStart w:id="3197" w:name="_Toc36462658"/>
      <w:bookmarkStart w:id="3198" w:name="_Toc36462854"/>
      <w:bookmarkStart w:id="3199" w:name="_Toc43026098"/>
      <w:bookmarkStart w:id="3200" w:name="_Toc49763632"/>
      <w:bookmarkStart w:id="3201" w:name="_Toc56754328"/>
      <w:bookmarkStart w:id="3202" w:name="_Toc88743099"/>
      <w:bookmarkStart w:id="3203" w:name="_Toc101254009"/>
      <w:bookmarkStart w:id="3204" w:name="_Toc101254448"/>
      <w:bookmarkStart w:id="3205" w:name="_Toc104112160"/>
      <w:bookmarkStart w:id="3206" w:name="_Toc104192337"/>
      <w:bookmarkStart w:id="3207" w:name="_Toc104192901"/>
      <w:bookmarkStart w:id="3208" w:name="_Toc133336281"/>
      <w:bookmarkStart w:id="3209" w:name="_Toc143984770"/>
      <w:bookmarkStart w:id="3210" w:name="_Toc144147547"/>
      <w:bookmarkStart w:id="3211" w:name="_Toc153885341"/>
      <w:bookmarkStart w:id="3212" w:name="_Toc177548875"/>
      <w:bookmarkStart w:id="3213" w:name="_Toc186725879"/>
      <w:r w:rsidRPr="00F11966">
        <w:lastRenderedPageBreak/>
        <w:t>5.4.4.52</w:t>
      </w:r>
      <w:r w:rsidRPr="00F11966">
        <w:tab/>
        <w:t>Type: UtraLocation</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214" w:name="_Toc33980858"/>
      <w:bookmarkStart w:id="3215" w:name="_Toc36462659"/>
      <w:bookmarkStart w:id="3216" w:name="_Toc36462855"/>
      <w:bookmarkStart w:id="3217" w:name="_Toc43026099"/>
      <w:bookmarkStart w:id="3218" w:name="_Toc49763633"/>
      <w:bookmarkStart w:id="3219" w:name="_Toc56754329"/>
      <w:bookmarkStart w:id="3220" w:name="_Toc88743100"/>
      <w:bookmarkStart w:id="3221" w:name="_Toc101254010"/>
      <w:bookmarkStart w:id="3222" w:name="_Toc101254449"/>
      <w:bookmarkStart w:id="3223" w:name="_Toc104112161"/>
      <w:bookmarkStart w:id="3224" w:name="_Toc104192338"/>
      <w:bookmarkStart w:id="3225" w:name="_Toc104192902"/>
      <w:bookmarkStart w:id="3226" w:name="_Toc133336282"/>
      <w:bookmarkStart w:id="3227" w:name="_Toc143984771"/>
      <w:bookmarkStart w:id="3228" w:name="_Toc144147548"/>
      <w:bookmarkStart w:id="3229" w:name="_Toc153885342"/>
      <w:bookmarkStart w:id="3230" w:name="_Toc177548876"/>
      <w:bookmarkStart w:id="3231" w:name="_Toc186725880"/>
      <w:r w:rsidRPr="00F11966">
        <w:lastRenderedPageBreak/>
        <w:t>5.4.4.53</w:t>
      </w:r>
      <w:r w:rsidRPr="00F11966">
        <w:tab/>
        <w:t>Type: GeraLocation</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232" w:name="_Toc33980859"/>
      <w:bookmarkStart w:id="3233" w:name="_Toc36462660"/>
      <w:bookmarkStart w:id="3234" w:name="_Toc36462856"/>
      <w:bookmarkStart w:id="3235" w:name="_Toc43026100"/>
      <w:bookmarkStart w:id="3236" w:name="_Toc49763634"/>
      <w:bookmarkStart w:id="3237" w:name="_Toc56754330"/>
      <w:bookmarkStart w:id="3238" w:name="_Toc88743101"/>
      <w:bookmarkStart w:id="3239" w:name="_Toc101254011"/>
      <w:bookmarkStart w:id="3240" w:name="_Toc101254450"/>
      <w:bookmarkStart w:id="3241" w:name="_Toc104112162"/>
      <w:bookmarkStart w:id="3242" w:name="_Toc104192339"/>
      <w:bookmarkStart w:id="3243" w:name="_Toc104192903"/>
      <w:bookmarkStart w:id="3244" w:name="_Toc133336283"/>
      <w:bookmarkStart w:id="3245" w:name="_Toc143984772"/>
      <w:bookmarkStart w:id="3246" w:name="_Toc144147549"/>
      <w:bookmarkStart w:id="3247" w:name="_Toc153885343"/>
      <w:bookmarkStart w:id="3248" w:name="_Toc177548877"/>
      <w:bookmarkStart w:id="3249" w:name="_Toc186725881"/>
      <w:r w:rsidRPr="00F11966">
        <w:t>5.4.4.54</w:t>
      </w:r>
      <w:r w:rsidRPr="00F11966">
        <w:tab/>
        <w:t>Type: CellGlobalId</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250" w:name="_Toc33980860"/>
      <w:bookmarkStart w:id="3251" w:name="_Toc36462661"/>
      <w:bookmarkStart w:id="3252" w:name="_Toc36462857"/>
      <w:bookmarkStart w:id="3253" w:name="_Toc43026101"/>
      <w:bookmarkStart w:id="3254" w:name="_Toc49763635"/>
      <w:bookmarkStart w:id="3255" w:name="_Toc56754331"/>
      <w:bookmarkStart w:id="3256" w:name="_Toc88743102"/>
      <w:bookmarkStart w:id="3257" w:name="_Toc101254012"/>
      <w:bookmarkStart w:id="3258" w:name="_Toc101254451"/>
      <w:bookmarkStart w:id="3259" w:name="_Toc104112163"/>
      <w:bookmarkStart w:id="3260" w:name="_Toc104192340"/>
      <w:bookmarkStart w:id="3261" w:name="_Toc104192904"/>
      <w:bookmarkStart w:id="3262" w:name="_Toc133336284"/>
      <w:bookmarkStart w:id="3263" w:name="_Toc143984773"/>
      <w:bookmarkStart w:id="3264" w:name="_Toc144147550"/>
      <w:bookmarkStart w:id="3265" w:name="_Toc153885344"/>
      <w:bookmarkStart w:id="3266" w:name="_Toc177548878"/>
      <w:bookmarkStart w:id="3267" w:name="_Toc186725882"/>
      <w:r w:rsidRPr="00F11966">
        <w:lastRenderedPageBreak/>
        <w:t>5.4.4.55</w:t>
      </w:r>
      <w:r w:rsidRPr="00F11966">
        <w:tab/>
        <w:t>Type: ServiceAreaId</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268" w:name="_Toc33980861"/>
      <w:bookmarkStart w:id="3269" w:name="_Toc36462662"/>
      <w:bookmarkStart w:id="3270" w:name="_Toc36462858"/>
      <w:bookmarkStart w:id="3271" w:name="_Toc43026102"/>
      <w:bookmarkStart w:id="3272" w:name="_Toc49763636"/>
      <w:bookmarkStart w:id="3273" w:name="_Toc56754332"/>
      <w:bookmarkStart w:id="3274" w:name="_Toc88743103"/>
      <w:bookmarkStart w:id="3275" w:name="_Toc101254013"/>
      <w:bookmarkStart w:id="3276" w:name="_Toc101254452"/>
      <w:bookmarkStart w:id="3277" w:name="_Toc104112164"/>
      <w:bookmarkStart w:id="3278" w:name="_Toc104192341"/>
      <w:bookmarkStart w:id="3279" w:name="_Toc104192905"/>
      <w:bookmarkStart w:id="3280" w:name="_Toc133336285"/>
      <w:bookmarkStart w:id="3281" w:name="_Toc143984774"/>
      <w:bookmarkStart w:id="3282" w:name="_Toc144147551"/>
      <w:bookmarkStart w:id="3283" w:name="_Toc153885345"/>
      <w:bookmarkStart w:id="3284" w:name="_Toc177548879"/>
      <w:bookmarkStart w:id="3285" w:name="_Toc186725883"/>
      <w:r w:rsidRPr="00F11966">
        <w:t>5.4.4.56</w:t>
      </w:r>
      <w:r w:rsidRPr="00F11966">
        <w:tab/>
        <w:t>Type: LocationAreaId</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286" w:name="_Toc33980862"/>
      <w:bookmarkStart w:id="3287" w:name="_Toc36462663"/>
      <w:bookmarkStart w:id="3288" w:name="_Toc36462859"/>
      <w:bookmarkStart w:id="3289" w:name="_Toc43026103"/>
      <w:bookmarkStart w:id="3290" w:name="_Toc49763637"/>
      <w:bookmarkStart w:id="3291" w:name="_Toc56754333"/>
      <w:bookmarkStart w:id="3292" w:name="_Toc88743104"/>
      <w:bookmarkStart w:id="3293" w:name="_Toc101254014"/>
      <w:bookmarkStart w:id="3294" w:name="_Toc101254453"/>
      <w:bookmarkStart w:id="3295" w:name="_Toc104112165"/>
      <w:bookmarkStart w:id="3296" w:name="_Toc104192342"/>
      <w:bookmarkStart w:id="3297" w:name="_Toc104192906"/>
      <w:bookmarkStart w:id="3298" w:name="_Toc133336286"/>
      <w:bookmarkStart w:id="3299" w:name="_Toc143984775"/>
      <w:bookmarkStart w:id="3300" w:name="_Toc144147552"/>
      <w:bookmarkStart w:id="3301" w:name="_Toc153885346"/>
      <w:bookmarkStart w:id="3302" w:name="_Toc177548880"/>
      <w:bookmarkStart w:id="3303" w:name="_Toc186725884"/>
      <w:r w:rsidRPr="00F11966">
        <w:t>5.4.4.57</w:t>
      </w:r>
      <w:r w:rsidRPr="00F11966">
        <w:tab/>
        <w:t>Type: RoutingAreaId</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304" w:name="_Toc33980863"/>
      <w:bookmarkStart w:id="3305" w:name="_Toc36462664"/>
      <w:bookmarkStart w:id="3306" w:name="_Toc36462860"/>
      <w:bookmarkStart w:id="3307" w:name="_Toc43026104"/>
      <w:bookmarkStart w:id="3308" w:name="_Toc49763638"/>
      <w:bookmarkStart w:id="3309" w:name="_Toc56754334"/>
      <w:bookmarkStart w:id="3310" w:name="_Toc88743105"/>
      <w:bookmarkStart w:id="3311" w:name="_Toc101254015"/>
      <w:bookmarkStart w:id="3312" w:name="_Toc101254454"/>
      <w:bookmarkStart w:id="3313" w:name="_Toc104112166"/>
      <w:bookmarkStart w:id="3314" w:name="_Toc104192343"/>
      <w:bookmarkStart w:id="3315" w:name="_Toc104192907"/>
      <w:bookmarkStart w:id="3316" w:name="_Toc133336287"/>
      <w:bookmarkStart w:id="3317" w:name="_Toc143984776"/>
      <w:bookmarkStart w:id="3318" w:name="_Toc144147553"/>
      <w:bookmarkStart w:id="3319" w:name="_Toc153885347"/>
      <w:bookmarkStart w:id="3320" w:name="_Toc177548881"/>
      <w:bookmarkStart w:id="3321" w:name="_Toc186725885"/>
      <w:bookmarkStart w:id="3322" w:name="_Toc33964050"/>
      <w:r w:rsidRPr="00F11966">
        <w:t>5.4.4.58</w:t>
      </w:r>
      <w:r w:rsidRPr="00F11966">
        <w:tab/>
        <w:t>Type: DddTrafficDescriptor</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323" w:name="_Toc33980864"/>
      <w:bookmarkStart w:id="3324" w:name="_Toc36462665"/>
      <w:bookmarkStart w:id="3325" w:name="_Toc36462861"/>
      <w:bookmarkStart w:id="3326" w:name="_Toc43026105"/>
      <w:bookmarkStart w:id="3327" w:name="_Toc49763639"/>
      <w:bookmarkStart w:id="3328" w:name="_Toc56754335"/>
      <w:bookmarkStart w:id="3329" w:name="_Toc88743106"/>
      <w:bookmarkStart w:id="3330" w:name="_Toc101254016"/>
      <w:bookmarkStart w:id="3331" w:name="_Toc101254455"/>
      <w:bookmarkStart w:id="3332" w:name="_Toc104112167"/>
      <w:bookmarkStart w:id="3333" w:name="_Toc104192344"/>
      <w:bookmarkStart w:id="3334" w:name="_Toc104192908"/>
      <w:bookmarkStart w:id="3335" w:name="_Toc133336288"/>
      <w:bookmarkStart w:id="3336" w:name="_Toc143984777"/>
      <w:bookmarkStart w:id="3337" w:name="_Toc144147554"/>
      <w:bookmarkStart w:id="3338" w:name="_Toc153885348"/>
      <w:bookmarkStart w:id="3339" w:name="_Toc177548882"/>
      <w:bookmarkStart w:id="3340" w:name="_Toc186725886"/>
      <w:r w:rsidRPr="00F11966">
        <w:t>5.4.4.59</w:t>
      </w:r>
      <w:r w:rsidRPr="00F11966">
        <w:tab/>
        <w:t xml:space="preserve">Type: </w:t>
      </w:r>
      <w:r w:rsidRPr="00F11966">
        <w:rPr>
          <w:lang w:eastAsia="zh-CN"/>
        </w:rPr>
        <w:t>M</w:t>
      </w:r>
      <w:r w:rsidRPr="00F11966">
        <w:rPr>
          <w:rFonts w:hint="eastAsia"/>
          <w:lang w:eastAsia="zh-CN"/>
        </w:rPr>
        <w:t>oExpDataCounter</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341" w:name="_Toc43026106"/>
      <w:bookmarkStart w:id="3342" w:name="_Toc49763640"/>
      <w:bookmarkStart w:id="3343" w:name="_Toc56754336"/>
      <w:bookmarkStart w:id="3344" w:name="_Toc88743107"/>
      <w:bookmarkStart w:id="3345" w:name="_Toc101254017"/>
      <w:bookmarkStart w:id="3346" w:name="_Toc101254456"/>
      <w:bookmarkStart w:id="3347" w:name="_Toc104112168"/>
      <w:bookmarkStart w:id="3348" w:name="_Toc104192345"/>
      <w:bookmarkStart w:id="3349" w:name="_Toc104192909"/>
      <w:bookmarkStart w:id="3350" w:name="_Toc133336289"/>
      <w:bookmarkStart w:id="3351" w:name="_Toc143984778"/>
      <w:bookmarkStart w:id="3352" w:name="_Toc144147555"/>
      <w:bookmarkStart w:id="3353" w:name="_Toc153885349"/>
      <w:bookmarkStart w:id="3354" w:name="_Toc177548883"/>
      <w:bookmarkStart w:id="3355" w:name="_Toc186725887"/>
      <w:r w:rsidRPr="00F11966">
        <w:lastRenderedPageBreak/>
        <w:t>5.4.4.60</w:t>
      </w:r>
      <w:r w:rsidRPr="00F11966">
        <w:tab/>
        <w:t xml:space="preserve">Type: </w:t>
      </w:r>
      <w:r w:rsidRPr="00F11966">
        <w:rPr>
          <w:noProof/>
        </w:rPr>
        <w:t>NssaaStatus</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356" w:name="_Toc43026107"/>
      <w:bookmarkStart w:id="3357" w:name="_Toc49763641"/>
      <w:bookmarkStart w:id="3358" w:name="_Toc56754337"/>
      <w:bookmarkStart w:id="3359" w:name="_Toc88743108"/>
      <w:bookmarkStart w:id="3360" w:name="_Toc101254018"/>
      <w:bookmarkStart w:id="3361" w:name="_Toc101254457"/>
      <w:bookmarkStart w:id="3362" w:name="_Toc104112169"/>
      <w:bookmarkStart w:id="3363" w:name="_Toc104192346"/>
      <w:bookmarkStart w:id="3364" w:name="_Toc104192910"/>
      <w:bookmarkStart w:id="3365" w:name="_Toc133336290"/>
      <w:bookmarkStart w:id="3366" w:name="_Toc143984779"/>
      <w:bookmarkStart w:id="3367" w:name="_Toc144147556"/>
      <w:bookmarkStart w:id="3368" w:name="_Toc153885350"/>
      <w:bookmarkStart w:id="3369" w:name="_Toc177548884"/>
      <w:bookmarkStart w:id="3370" w:name="_Toc186725888"/>
      <w:r w:rsidRPr="00F11966">
        <w:t>5.4.4.61</w:t>
      </w:r>
      <w:r w:rsidRPr="00F11966">
        <w:tab/>
        <w:t xml:space="preserve">Type: </w:t>
      </w:r>
      <w:r w:rsidRPr="00F11966">
        <w:rPr>
          <w:noProof/>
        </w:rPr>
        <w:t>NssaaStatusRm</w:t>
      </w:r>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371" w:name="_Toc43026108"/>
      <w:bookmarkStart w:id="3372" w:name="_Toc49763642"/>
      <w:bookmarkStart w:id="3373" w:name="_Toc56754338"/>
      <w:bookmarkStart w:id="3374" w:name="_Toc88743109"/>
      <w:bookmarkStart w:id="3375" w:name="_Toc101254019"/>
      <w:bookmarkStart w:id="3376" w:name="_Toc101254458"/>
      <w:bookmarkStart w:id="3377" w:name="_Toc104112170"/>
      <w:bookmarkStart w:id="3378" w:name="_Toc104192347"/>
      <w:bookmarkStart w:id="3379" w:name="_Toc104192911"/>
      <w:bookmarkStart w:id="3380" w:name="_Toc133336291"/>
      <w:bookmarkStart w:id="3381" w:name="_Toc143984780"/>
      <w:bookmarkStart w:id="3382" w:name="_Toc144147557"/>
      <w:bookmarkStart w:id="3383" w:name="_Toc153885351"/>
      <w:bookmarkStart w:id="3384" w:name="_Toc177548885"/>
      <w:bookmarkStart w:id="3385" w:name="_Toc186725889"/>
      <w:bookmarkStart w:id="3386" w:name="_Toc27592875"/>
      <w:r w:rsidRPr="00F11966">
        <w:t>5.4.4.62</w:t>
      </w:r>
      <w:r w:rsidRPr="00F11966">
        <w:tab/>
        <w:t xml:space="preserve">Type: </w:t>
      </w:r>
      <w:r w:rsidRPr="00F11966">
        <w:rPr>
          <w:noProof/>
          <w:lang w:eastAsia="zh-CN"/>
        </w:rPr>
        <w:t>TnapId</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387" w:name="_Toc43026109"/>
      <w:bookmarkStart w:id="3388" w:name="_Toc49763643"/>
      <w:bookmarkStart w:id="3389" w:name="_Toc56754339"/>
      <w:bookmarkStart w:id="3390" w:name="_Toc88743110"/>
      <w:bookmarkStart w:id="3391" w:name="_Toc101254020"/>
      <w:bookmarkStart w:id="3392" w:name="_Toc101254459"/>
      <w:bookmarkStart w:id="3393" w:name="_Toc104112171"/>
      <w:bookmarkStart w:id="3394" w:name="_Toc104192348"/>
      <w:bookmarkStart w:id="3395" w:name="_Toc104192912"/>
      <w:bookmarkStart w:id="3396" w:name="_Toc133336292"/>
      <w:bookmarkStart w:id="3397" w:name="_Toc143984781"/>
      <w:bookmarkStart w:id="3398" w:name="_Toc144147558"/>
      <w:bookmarkStart w:id="3399" w:name="_Toc153885352"/>
      <w:bookmarkStart w:id="3400" w:name="_Toc177548886"/>
      <w:bookmarkStart w:id="3401" w:name="_Toc186725890"/>
      <w:r w:rsidRPr="00F11966">
        <w:t>5.4.4.63</w:t>
      </w:r>
      <w:r w:rsidRPr="00F11966">
        <w:tab/>
        <w:t>Type: TnapIdRm</w:t>
      </w:r>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402" w:name="_Toc43026110"/>
      <w:bookmarkStart w:id="3403" w:name="_Toc49763644"/>
      <w:bookmarkStart w:id="3404" w:name="_Toc56754340"/>
      <w:bookmarkStart w:id="3405" w:name="_Toc88743111"/>
      <w:bookmarkStart w:id="3406" w:name="_Toc101254021"/>
      <w:bookmarkStart w:id="3407" w:name="_Toc101254460"/>
      <w:bookmarkStart w:id="3408" w:name="_Toc104112172"/>
      <w:bookmarkStart w:id="3409" w:name="_Toc104192349"/>
      <w:bookmarkStart w:id="3410" w:name="_Toc104192913"/>
      <w:bookmarkStart w:id="3411" w:name="_Toc133336293"/>
      <w:bookmarkStart w:id="3412" w:name="_Toc143984782"/>
      <w:bookmarkStart w:id="3413" w:name="_Toc144147559"/>
      <w:bookmarkStart w:id="3414" w:name="_Toc153885353"/>
      <w:bookmarkStart w:id="3415" w:name="_Toc177548887"/>
      <w:bookmarkStart w:id="3416" w:name="_Toc186725891"/>
      <w:r w:rsidRPr="00F11966">
        <w:lastRenderedPageBreak/>
        <w:t>5.4.4.64</w:t>
      </w:r>
      <w:r w:rsidRPr="00F11966">
        <w:tab/>
        <w:t xml:space="preserve">Type: </w:t>
      </w:r>
      <w:r w:rsidRPr="00F11966">
        <w:rPr>
          <w:noProof/>
          <w:lang w:eastAsia="zh-CN"/>
        </w:rPr>
        <w:t>TwapId</w:t>
      </w:r>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417" w:name="_Toc43026111"/>
      <w:bookmarkStart w:id="3418" w:name="_Toc49763645"/>
      <w:bookmarkStart w:id="3419" w:name="_Toc56754341"/>
      <w:bookmarkStart w:id="3420" w:name="_Toc88743112"/>
      <w:bookmarkStart w:id="3421" w:name="_Toc101254022"/>
      <w:bookmarkStart w:id="3422" w:name="_Toc101254461"/>
      <w:bookmarkStart w:id="3423" w:name="_Toc104112173"/>
      <w:bookmarkStart w:id="3424" w:name="_Toc104192350"/>
      <w:bookmarkStart w:id="3425" w:name="_Toc104192914"/>
      <w:bookmarkStart w:id="3426" w:name="_Toc133336294"/>
      <w:bookmarkStart w:id="3427" w:name="_Toc143984783"/>
      <w:bookmarkStart w:id="3428" w:name="_Toc144147560"/>
      <w:bookmarkStart w:id="3429" w:name="_Toc153885354"/>
      <w:bookmarkStart w:id="3430" w:name="_Toc177548888"/>
      <w:bookmarkStart w:id="3431" w:name="_Toc186725892"/>
      <w:r w:rsidRPr="00F11966">
        <w:t>5.4.4.65</w:t>
      </w:r>
      <w:r w:rsidRPr="00F11966">
        <w:tab/>
        <w:t>Type: TwapIdRm</w:t>
      </w:r>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386"/>
    <w:p w14:paraId="18304B4B" w14:textId="77777777" w:rsidR="00306531" w:rsidRPr="00F11966" w:rsidRDefault="00306531" w:rsidP="00E92CBF"/>
    <w:p w14:paraId="0FC538A4" w14:textId="77777777" w:rsidR="006B7CA9" w:rsidRPr="00F11966" w:rsidRDefault="006B7CA9" w:rsidP="00D362EB">
      <w:pPr>
        <w:pStyle w:val="Heading4"/>
      </w:pPr>
      <w:bookmarkStart w:id="3432" w:name="_Toc4121137"/>
      <w:bookmarkStart w:id="3433" w:name="_Toc33962529"/>
      <w:bookmarkStart w:id="3434" w:name="_Toc43026112"/>
      <w:bookmarkStart w:id="3435" w:name="_Toc49763646"/>
      <w:bookmarkStart w:id="3436" w:name="_Toc56754342"/>
      <w:bookmarkStart w:id="3437" w:name="_Toc88743113"/>
      <w:bookmarkStart w:id="3438" w:name="_Toc101254023"/>
      <w:bookmarkStart w:id="3439" w:name="_Toc101254462"/>
      <w:bookmarkStart w:id="3440" w:name="_Toc104112174"/>
      <w:bookmarkStart w:id="3441" w:name="_Toc104192351"/>
      <w:bookmarkStart w:id="3442" w:name="_Toc104192915"/>
      <w:bookmarkStart w:id="3443" w:name="_Toc133336295"/>
      <w:bookmarkStart w:id="3444" w:name="_Toc143984784"/>
      <w:bookmarkStart w:id="3445" w:name="_Toc144147561"/>
      <w:bookmarkStart w:id="3446" w:name="_Toc153885355"/>
      <w:bookmarkStart w:id="3447" w:name="_Toc177548889"/>
      <w:bookmarkStart w:id="3448" w:name="_Toc186725893"/>
      <w:r w:rsidRPr="00F11966">
        <w:t>5.4.4.66</w:t>
      </w:r>
      <w:r w:rsidRPr="00F11966">
        <w:tab/>
        <w:t xml:space="preserve">Type: </w:t>
      </w:r>
      <w:bookmarkEnd w:id="3432"/>
      <w:bookmarkEnd w:id="3433"/>
      <w:r w:rsidRPr="00F11966">
        <w:t>SnssaiExtension</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449" w:name="_Toc24937661"/>
      <w:bookmarkStart w:id="3450" w:name="_Toc33962476"/>
      <w:bookmarkStart w:id="3451" w:name="_Toc43026113"/>
      <w:bookmarkStart w:id="3452" w:name="_Toc49763647"/>
      <w:bookmarkStart w:id="3453" w:name="_Toc56754343"/>
      <w:bookmarkStart w:id="3454" w:name="_Toc88743114"/>
      <w:bookmarkStart w:id="3455" w:name="_Toc101254024"/>
      <w:bookmarkStart w:id="3456" w:name="_Toc101254463"/>
      <w:bookmarkStart w:id="3457" w:name="_Toc104112175"/>
      <w:bookmarkStart w:id="3458" w:name="_Toc104192352"/>
      <w:bookmarkStart w:id="3459" w:name="_Toc104192916"/>
      <w:bookmarkStart w:id="3460" w:name="_Toc133336296"/>
      <w:bookmarkStart w:id="3461" w:name="_Toc143984785"/>
      <w:bookmarkStart w:id="3462" w:name="_Toc144147562"/>
      <w:bookmarkStart w:id="3463" w:name="_Toc153885356"/>
      <w:bookmarkStart w:id="3464" w:name="_Toc177548890"/>
      <w:bookmarkStart w:id="3465" w:name="_Toc186725894"/>
      <w:r w:rsidRPr="00F11966">
        <w:t>5.4.4.67</w:t>
      </w:r>
      <w:r w:rsidRPr="00F11966">
        <w:tab/>
        <w:t>Type: SdRange</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466" w:name="_Toc56754091"/>
      <w:bookmarkStart w:id="3467" w:name="_Toc58587925"/>
      <w:bookmarkStart w:id="3468" w:name="_Toc88743115"/>
      <w:bookmarkStart w:id="3469" w:name="_Toc101254025"/>
      <w:bookmarkStart w:id="3470" w:name="_Toc101254464"/>
      <w:bookmarkStart w:id="3471" w:name="_Toc104112176"/>
      <w:bookmarkStart w:id="3472" w:name="_Toc104192353"/>
      <w:bookmarkStart w:id="3473" w:name="_Toc104192917"/>
      <w:bookmarkStart w:id="3474" w:name="_Toc133336297"/>
      <w:bookmarkStart w:id="3475" w:name="_Toc143984786"/>
      <w:bookmarkStart w:id="3476" w:name="_Toc144147563"/>
      <w:bookmarkStart w:id="3477" w:name="_Toc153885357"/>
      <w:bookmarkStart w:id="3478" w:name="_Toc177548891"/>
      <w:bookmarkStart w:id="3479" w:name="_Toc186725895"/>
      <w:r w:rsidRPr="00F11966">
        <w:t>5.4.4.</w:t>
      </w:r>
      <w:r>
        <w:rPr>
          <w:lang w:eastAsia="zh-CN"/>
        </w:rPr>
        <w:t>68</w:t>
      </w:r>
      <w:r w:rsidRPr="00F11966">
        <w:tab/>
        <w:t xml:space="preserve">Type: </w:t>
      </w:r>
      <w:bookmarkEnd w:id="3466"/>
      <w:bookmarkEnd w:id="3467"/>
      <w:r w:rsidRPr="004E12F6">
        <w:rPr>
          <w:lang w:eastAsia="zh-CN"/>
        </w:rPr>
        <w:t>ProseServiceAuth</w:t>
      </w:r>
      <w:bookmarkEnd w:id="3468"/>
      <w:bookmarkEnd w:id="3469"/>
      <w:bookmarkEnd w:id="3470"/>
      <w:bookmarkEnd w:id="3471"/>
      <w:bookmarkEnd w:id="3472"/>
      <w:bookmarkEnd w:id="3473"/>
      <w:bookmarkEnd w:id="3474"/>
      <w:bookmarkEnd w:id="3475"/>
      <w:bookmarkEnd w:id="3476"/>
      <w:bookmarkEnd w:id="3477"/>
      <w:bookmarkEnd w:id="3478"/>
      <w:bookmarkEnd w:id="3479"/>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480" w:name="_Toc88743116"/>
      <w:bookmarkStart w:id="3481" w:name="_Toc101254026"/>
      <w:bookmarkStart w:id="3482" w:name="_Toc101254465"/>
      <w:bookmarkStart w:id="3483" w:name="_Toc104112177"/>
      <w:bookmarkStart w:id="3484" w:name="_Toc104192354"/>
      <w:bookmarkStart w:id="3485" w:name="_Toc104192918"/>
      <w:bookmarkStart w:id="3486" w:name="_Toc133336298"/>
      <w:bookmarkStart w:id="3487" w:name="_Toc143984787"/>
      <w:bookmarkStart w:id="3488" w:name="_Toc144147564"/>
      <w:bookmarkStart w:id="3489" w:name="_Toc153885358"/>
      <w:bookmarkStart w:id="3490" w:name="_Toc177548892"/>
      <w:bookmarkStart w:id="3491" w:name="_Toc186725896"/>
      <w:r w:rsidRPr="00F11966">
        <w:lastRenderedPageBreak/>
        <w:t>5.4.4.</w:t>
      </w:r>
      <w:r>
        <w:t>69</w:t>
      </w:r>
      <w:r w:rsidRPr="00F11966">
        <w:tab/>
        <w:t xml:space="preserve">Type: </w:t>
      </w:r>
      <w:r>
        <w:rPr>
          <w:rFonts w:hint="eastAsia"/>
          <w:lang w:eastAsia="zh-CN"/>
        </w:rPr>
        <w:t>E</w:t>
      </w:r>
      <w:r>
        <w:rPr>
          <w:lang w:eastAsia="zh-CN"/>
        </w:rPr>
        <w:t>csServerAddr</w:t>
      </w:r>
      <w:bookmarkEnd w:id="3480"/>
      <w:bookmarkEnd w:id="3481"/>
      <w:bookmarkEnd w:id="3482"/>
      <w:bookmarkEnd w:id="3483"/>
      <w:bookmarkEnd w:id="3484"/>
      <w:bookmarkEnd w:id="3485"/>
      <w:bookmarkEnd w:id="3486"/>
      <w:bookmarkEnd w:id="3487"/>
      <w:bookmarkEnd w:id="3488"/>
      <w:bookmarkEnd w:id="3489"/>
      <w:bookmarkEnd w:id="3490"/>
      <w:bookmarkEnd w:id="3491"/>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492" w:name="_Toc88743117"/>
      <w:bookmarkStart w:id="3493" w:name="_Toc101254027"/>
      <w:bookmarkStart w:id="3494" w:name="_Toc101254466"/>
      <w:bookmarkStart w:id="3495" w:name="_Toc104112178"/>
      <w:bookmarkStart w:id="3496" w:name="_Toc104192355"/>
      <w:bookmarkStart w:id="3497" w:name="_Toc104192919"/>
      <w:bookmarkStart w:id="3498" w:name="_Toc133336299"/>
      <w:bookmarkStart w:id="3499" w:name="_Toc143984788"/>
      <w:bookmarkStart w:id="3500" w:name="_Toc144147565"/>
      <w:bookmarkStart w:id="3501" w:name="_Toc153885359"/>
      <w:bookmarkStart w:id="3502" w:name="_Toc177548893"/>
      <w:bookmarkStart w:id="3503" w:name="_Toc186725897"/>
      <w:r w:rsidRPr="00F11966">
        <w:t>5.4.4.</w:t>
      </w:r>
      <w:r>
        <w:t>70</w:t>
      </w:r>
      <w:r w:rsidRPr="00F11966">
        <w:tab/>
        <w:t xml:space="preserve">Type: </w:t>
      </w:r>
      <w:r>
        <w:rPr>
          <w:rFonts w:hint="eastAsia"/>
          <w:lang w:eastAsia="zh-CN"/>
        </w:rPr>
        <w:t>E</w:t>
      </w:r>
      <w:r>
        <w:rPr>
          <w:lang w:eastAsia="zh-CN"/>
        </w:rPr>
        <w:t>csServerAddr</w:t>
      </w:r>
      <w:r w:rsidRPr="00F11966">
        <w:t>Rm</w:t>
      </w:r>
      <w:bookmarkEnd w:id="3492"/>
      <w:bookmarkEnd w:id="3493"/>
      <w:bookmarkEnd w:id="3494"/>
      <w:bookmarkEnd w:id="3495"/>
      <w:bookmarkEnd w:id="3496"/>
      <w:bookmarkEnd w:id="3497"/>
      <w:bookmarkEnd w:id="3498"/>
      <w:bookmarkEnd w:id="3499"/>
      <w:bookmarkEnd w:id="3500"/>
      <w:bookmarkEnd w:id="3501"/>
      <w:bookmarkEnd w:id="3502"/>
      <w:bookmarkEnd w:id="3503"/>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504" w:name="_Toc88743118"/>
      <w:bookmarkStart w:id="3505" w:name="_Toc101254028"/>
      <w:bookmarkStart w:id="3506" w:name="_Toc101254467"/>
      <w:bookmarkStart w:id="3507" w:name="_Toc104112179"/>
      <w:bookmarkStart w:id="3508" w:name="_Toc104192356"/>
      <w:bookmarkStart w:id="3509" w:name="_Toc104192920"/>
      <w:bookmarkStart w:id="3510" w:name="_Toc133336300"/>
      <w:bookmarkStart w:id="3511" w:name="_Toc143984789"/>
      <w:bookmarkStart w:id="3512" w:name="_Toc144147566"/>
      <w:bookmarkStart w:id="3513" w:name="_Toc153885360"/>
      <w:bookmarkStart w:id="3514" w:name="_Toc177548894"/>
      <w:bookmarkStart w:id="3515" w:name="_Toc186725898"/>
      <w:r w:rsidRPr="00F11966">
        <w:t>5.4.4.</w:t>
      </w:r>
      <w:r>
        <w:t>71</w:t>
      </w:r>
      <w:r w:rsidRPr="00F11966">
        <w:tab/>
        <w:t xml:space="preserve">Type: </w:t>
      </w:r>
      <w:r>
        <w:rPr>
          <w:lang w:eastAsia="zh-CN"/>
        </w:rPr>
        <w:t>IpAddr</w:t>
      </w:r>
      <w:bookmarkEnd w:id="3504"/>
      <w:bookmarkEnd w:id="3505"/>
      <w:bookmarkEnd w:id="3506"/>
      <w:bookmarkEnd w:id="3507"/>
      <w:bookmarkEnd w:id="3508"/>
      <w:bookmarkEnd w:id="3509"/>
      <w:bookmarkEnd w:id="3510"/>
      <w:bookmarkEnd w:id="3511"/>
      <w:bookmarkEnd w:id="3512"/>
      <w:bookmarkEnd w:id="3513"/>
      <w:bookmarkEnd w:id="3514"/>
      <w:bookmarkEnd w:id="3515"/>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516" w:name="_Toc67731498"/>
      <w:bookmarkStart w:id="3517" w:name="_Toc88743119"/>
      <w:bookmarkStart w:id="3518" w:name="_Toc101254029"/>
      <w:bookmarkStart w:id="3519" w:name="_Toc101254468"/>
      <w:bookmarkStart w:id="3520" w:name="_Toc104112180"/>
      <w:bookmarkStart w:id="3521" w:name="_Toc104192357"/>
      <w:bookmarkStart w:id="3522" w:name="_Toc104192921"/>
      <w:bookmarkStart w:id="3523" w:name="_Toc133336301"/>
      <w:bookmarkStart w:id="3524" w:name="_Toc143984790"/>
      <w:bookmarkStart w:id="3525" w:name="_Toc144147567"/>
      <w:bookmarkStart w:id="3526" w:name="_Toc153885361"/>
      <w:bookmarkStart w:id="3527" w:name="_Toc177548895"/>
      <w:bookmarkStart w:id="3528" w:name="_Toc186725899"/>
      <w:bookmarkStart w:id="3529" w:name="_Toc28013417"/>
      <w:bookmarkStart w:id="3530" w:name="_Toc34222330"/>
      <w:bookmarkStart w:id="3531" w:name="_Toc36040513"/>
      <w:bookmarkStart w:id="3532" w:name="_Toc39134442"/>
      <w:bookmarkStart w:id="3533" w:name="_Toc43283389"/>
      <w:bookmarkStart w:id="3534" w:name="_Toc45134429"/>
      <w:bookmarkStart w:id="3535" w:name="_Toc49931760"/>
      <w:bookmarkStart w:id="3536" w:name="_Toc51763541"/>
      <w:bookmarkStart w:id="3537" w:name="_Toc493774024"/>
      <w:bookmarkStart w:id="3538" w:name="_Toc494194773"/>
      <w:bookmarkStart w:id="3539" w:name="_Toc528159067"/>
      <w:bookmarkStart w:id="3540" w:name="_Toc532198029"/>
      <w:bookmarkStart w:id="3541" w:name="_Toc34123783"/>
      <w:bookmarkStart w:id="3542" w:name="_Toc36038527"/>
      <w:bookmarkStart w:id="3543" w:name="_Toc36038615"/>
      <w:bookmarkStart w:id="3544" w:name="_Toc36038806"/>
      <w:bookmarkStart w:id="3545" w:name="_Toc44680746"/>
      <w:bookmarkStart w:id="3546" w:name="_Toc45133658"/>
      <w:bookmarkStart w:id="3547" w:name="_Toc45133749"/>
      <w:bookmarkStart w:id="3548" w:name="_Toc49417447"/>
      <w:bookmarkStart w:id="3549" w:name="_Toc51762414"/>
      <w:bookmarkStart w:id="3550" w:name="_Toc20408087"/>
      <w:bookmarkStart w:id="3551" w:name="_Toc39068125"/>
      <w:bookmarkStart w:id="3552" w:name="_Toc43273318"/>
      <w:bookmarkStart w:id="3553" w:name="_Toc45134856"/>
      <w:bookmarkStart w:id="3554" w:name="_Toc49939192"/>
      <w:bookmarkStart w:id="3555" w:name="_Toc51764216"/>
      <w:r w:rsidRPr="00F11966">
        <w:lastRenderedPageBreak/>
        <w:t>5.4.4.</w:t>
      </w:r>
      <w:r>
        <w:t>72</w:t>
      </w:r>
      <w:r w:rsidRPr="00F11966">
        <w:tab/>
        <w:t xml:space="preserve">Type: </w:t>
      </w:r>
      <w:bookmarkEnd w:id="3516"/>
      <w:r>
        <w:rPr>
          <w:lang w:eastAsia="zh-CN"/>
        </w:rPr>
        <w:t>SACInfo</w:t>
      </w:r>
      <w:bookmarkEnd w:id="3517"/>
      <w:bookmarkEnd w:id="3518"/>
      <w:bookmarkEnd w:id="3519"/>
      <w:bookmarkEnd w:id="3520"/>
      <w:bookmarkEnd w:id="3521"/>
      <w:bookmarkEnd w:id="3522"/>
      <w:bookmarkEnd w:id="3523"/>
      <w:bookmarkEnd w:id="3524"/>
      <w:bookmarkEnd w:id="3525"/>
      <w:bookmarkEnd w:id="3526"/>
      <w:bookmarkEnd w:id="3527"/>
      <w:bookmarkEnd w:id="3528"/>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556" w:name="_Toc88743120"/>
      <w:bookmarkStart w:id="3557" w:name="_Toc101254030"/>
      <w:bookmarkStart w:id="3558" w:name="_Toc101254469"/>
      <w:bookmarkStart w:id="3559" w:name="_Toc104112181"/>
      <w:bookmarkStart w:id="3560" w:name="_Toc104192358"/>
      <w:bookmarkStart w:id="3561" w:name="_Toc104192922"/>
      <w:bookmarkStart w:id="3562" w:name="_Toc133336302"/>
      <w:bookmarkStart w:id="3563" w:name="_Toc143984791"/>
      <w:bookmarkStart w:id="3564" w:name="_Toc144147568"/>
      <w:bookmarkStart w:id="3565" w:name="_Toc153885362"/>
      <w:bookmarkStart w:id="3566" w:name="_Toc177548896"/>
      <w:bookmarkStart w:id="3567" w:name="_Toc186725900"/>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r w:rsidRPr="00F11966">
        <w:lastRenderedPageBreak/>
        <w:t>5.4.4.</w:t>
      </w:r>
      <w:r>
        <w:t>73</w:t>
      </w:r>
      <w:r w:rsidRPr="00F11966">
        <w:tab/>
        <w:t xml:space="preserve">Type: </w:t>
      </w:r>
      <w:r>
        <w:rPr>
          <w:lang w:eastAsia="zh-CN"/>
        </w:rPr>
        <w:t>SACEventStatus</w:t>
      </w:r>
      <w:bookmarkEnd w:id="3556"/>
      <w:bookmarkEnd w:id="3557"/>
      <w:bookmarkEnd w:id="3558"/>
      <w:bookmarkEnd w:id="3559"/>
      <w:bookmarkEnd w:id="3560"/>
      <w:bookmarkEnd w:id="3561"/>
      <w:bookmarkEnd w:id="3562"/>
      <w:bookmarkEnd w:id="3563"/>
      <w:bookmarkEnd w:id="3564"/>
      <w:bookmarkEnd w:id="3565"/>
      <w:bookmarkEnd w:id="3566"/>
      <w:bookmarkEnd w:id="3567"/>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568" w:name="_Toc88743121"/>
      <w:bookmarkStart w:id="3569" w:name="_Toc101254031"/>
      <w:bookmarkStart w:id="3570" w:name="_Toc101254470"/>
      <w:bookmarkStart w:id="3571" w:name="_Toc104112182"/>
      <w:bookmarkStart w:id="3572" w:name="_Toc104192359"/>
      <w:bookmarkStart w:id="3573" w:name="_Toc104192923"/>
      <w:bookmarkStart w:id="3574" w:name="_Toc133336303"/>
      <w:bookmarkStart w:id="3575" w:name="_Toc143984792"/>
      <w:bookmarkStart w:id="3576" w:name="_Toc144147569"/>
      <w:bookmarkStart w:id="3577" w:name="_Toc153885363"/>
      <w:bookmarkStart w:id="3578" w:name="_Toc177548897"/>
      <w:bookmarkStart w:id="3579" w:name="_Toc186725901"/>
      <w:r w:rsidRPr="00F11966">
        <w:t>5.4.4.</w:t>
      </w:r>
      <w:r>
        <w:t>74</w:t>
      </w:r>
      <w:r w:rsidRPr="00F11966">
        <w:tab/>
        <w:t xml:space="preserve">Type: </w:t>
      </w:r>
      <w:r>
        <w:rPr>
          <w:rFonts w:eastAsia="Malgun Gothic"/>
        </w:rPr>
        <w:t>SpatialValidityCond</w:t>
      </w:r>
      <w:bookmarkEnd w:id="3568"/>
      <w:bookmarkEnd w:id="3569"/>
      <w:bookmarkEnd w:id="3570"/>
      <w:bookmarkEnd w:id="3571"/>
      <w:bookmarkEnd w:id="3572"/>
      <w:bookmarkEnd w:id="3573"/>
      <w:bookmarkEnd w:id="3574"/>
      <w:bookmarkEnd w:id="3575"/>
      <w:bookmarkEnd w:id="3576"/>
      <w:bookmarkEnd w:id="3577"/>
      <w:bookmarkEnd w:id="3578"/>
      <w:bookmarkEnd w:id="3579"/>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580" w:name="_Toc88743122"/>
      <w:bookmarkStart w:id="3581" w:name="_Toc101254032"/>
      <w:bookmarkStart w:id="3582" w:name="_Toc101254471"/>
      <w:bookmarkStart w:id="3583" w:name="_Toc104112183"/>
      <w:bookmarkStart w:id="3584" w:name="_Toc104192360"/>
      <w:bookmarkStart w:id="3585" w:name="_Toc104192924"/>
      <w:bookmarkStart w:id="3586" w:name="_Toc133336304"/>
      <w:bookmarkStart w:id="3587" w:name="_Toc143984793"/>
      <w:bookmarkStart w:id="3588" w:name="_Toc144147570"/>
      <w:bookmarkStart w:id="3589" w:name="_Toc153885364"/>
      <w:bookmarkStart w:id="3590" w:name="_Toc177548898"/>
      <w:bookmarkStart w:id="3591" w:name="_Toc186725902"/>
      <w:r w:rsidRPr="00F11966">
        <w:t>5.4.4.</w:t>
      </w:r>
      <w:r>
        <w:t>75</w:t>
      </w:r>
      <w:r w:rsidRPr="00F11966">
        <w:tab/>
        <w:t xml:space="preserve">Type: </w:t>
      </w:r>
      <w:r>
        <w:rPr>
          <w:rFonts w:eastAsia="Malgun Gothic"/>
        </w:rPr>
        <w:t>SpatialValidityCond</w:t>
      </w:r>
      <w:r w:rsidRPr="00F11966">
        <w:t>Rm</w:t>
      </w:r>
      <w:bookmarkEnd w:id="3580"/>
      <w:bookmarkEnd w:id="3581"/>
      <w:bookmarkEnd w:id="3582"/>
      <w:bookmarkEnd w:id="3583"/>
      <w:bookmarkEnd w:id="3584"/>
      <w:bookmarkEnd w:id="3585"/>
      <w:bookmarkEnd w:id="3586"/>
      <w:bookmarkEnd w:id="3587"/>
      <w:bookmarkEnd w:id="3588"/>
      <w:bookmarkEnd w:id="3589"/>
      <w:bookmarkEnd w:id="3590"/>
      <w:bookmarkEnd w:id="3591"/>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592" w:name="_Toc88743123"/>
      <w:bookmarkStart w:id="3593" w:name="_Toc101254033"/>
      <w:bookmarkStart w:id="3594" w:name="_Toc101254472"/>
      <w:bookmarkStart w:id="3595" w:name="_Toc104112184"/>
      <w:bookmarkStart w:id="3596" w:name="_Toc104192361"/>
      <w:bookmarkStart w:id="3597" w:name="_Toc104192925"/>
      <w:bookmarkStart w:id="3598" w:name="_Toc133336305"/>
      <w:bookmarkStart w:id="3599" w:name="_Toc143984794"/>
      <w:bookmarkStart w:id="3600" w:name="_Toc144147571"/>
      <w:bookmarkStart w:id="3601" w:name="_Toc153885365"/>
      <w:bookmarkStart w:id="3602" w:name="_Toc177548899"/>
      <w:bookmarkStart w:id="3603" w:name="_Toc186725903"/>
      <w:r w:rsidRPr="00F11966">
        <w:t>5.4.4.</w:t>
      </w:r>
      <w:r>
        <w:t>76</w:t>
      </w:r>
      <w:r w:rsidRPr="00F11966">
        <w:tab/>
      </w:r>
      <w:bookmarkStart w:id="3604" w:name="_Toc24937703"/>
      <w:bookmarkStart w:id="3605" w:name="_Toc33962518"/>
      <w:bookmarkStart w:id="3606" w:name="_Toc42883280"/>
      <w:bookmarkStart w:id="3607" w:name="_Toc49733148"/>
      <w:bookmarkStart w:id="3608" w:name="_Toc56690773"/>
      <w:bookmarkStart w:id="3609" w:name="_Toc80997822"/>
      <w:r>
        <w:t xml:space="preserve">Type: </w:t>
      </w:r>
      <w:r w:rsidR="00525A8F">
        <w:rPr>
          <w:lang w:eastAsia="zh-CN"/>
        </w:rPr>
        <w:t>ServerAddressingInfo</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610" w:name="_Toc88743124"/>
      <w:bookmarkStart w:id="3611" w:name="_Toc101254034"/>
      <w:bookmarkStart w:id="3612" w:name="_Toc101254473"/>
      <w:bookmarkStart w:id="3613" w:name="_Toc104112185"/>
      <w:bookmarkStart w:id="3614" w:name="_Toc104192362"/>
      <w:bookmarkStart w:id="3615" w:name="_Toc104192926"/>
      <w:bookmarkStart w:id="3616" w:name="_Toc133336306"/>
      <w:bookmarkStart w:id="3617" w:name="_Toc143984795"/>
      <w:bookmarkStart w:id="3618" w:name="_Toc144147572"/>
      <w:bookmarkStart w:id="3619" w:name="_Toc153885366"/>
      <w:bookmarkStart w:id="3620" w:name="_Toc177548900"/>
      <w:bookmarkStart w:id="3621" w:name="_Toc186725904"/>
      <w:r>
        <w:lastRenderedPageBreak/>
        <w:t>5.4.4.77</w:t>
      </w:r>
      <w:r>
        <w:tab/>
        <w:t>Type PcfUeCallbackInfo</w:t>
      </w:r>
      <w:bookmarkEnd w:id="3610"/>
      <w:bookmarkEnd w:id="3611"/>
      <w:bookmarkEnd w:id="3612"/>
      <w:bookmarkEnd w:id="3613"/>
      <w:bookmarkEnd w:id="3614"/>
      <w:bookmarkEnd w:id="3615"/>
      <w:bookmarkEnd w:id="3616"/>
      <w:bookmarkEnd w:id="3617"/>
      <w:bookmarkEnd w:id="3618"/>
      <w:bookmarkEnd w:id="3619"/>
      <w:bookmarkEnd w:id="3620"/>
      <w:bookmarkEnd w:id="3621"/>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622" w:name="_Toc88743125"/>
      <w:bookmarkStart w:id="3623" w:name="_Toc101254035"/>
      <w:bookmarkStart w:id="3624" w:name="_Toc101254474"/>
      <w:bookmarkStart w:id="3625" w:name="_Toc104112186"/>
      <w:bookmarkStart w:id="3626" w:name="_Toc104192363"/>
      <w:bookmarkStart w:id="3627" w:name="_Toc104192927"/>
      <w:bookmarkStart w:id="3628" w:name="_Toc133336307"/>
      <w:bookmarkStart w:id="3629" w:name="_Toc143984796"/>
      <w:bookmarkStart w:id="3630" w:name="_Toc144147573"/>
      <w:bookmarkStart w:id="3631" w:name="_Toc153885367"/>
      <w:bookmarkStart w:id="3632" w:name="_Toc177548901"/>
      <w:bookmarkStart w:id="3633" w:name="_Toc186725905"/>
      <w:r>
        <w:rPr>
          <w:noProof/>
        </w:rPr>
        <w:t>5.4.4.78</w:t>
      </w:r>
      <w:r>
        <w:rPr>
          <w:noProof/>
        </w:rPr>
        <w:tab/>
        <w:t>Type PduSessionInfo</w:t>
      </w:r>
      <w:bookmarkEnd w:id="3622"/>
      <w:bookmarkEnd w:id="3623"/>
      <w:bookmarkEnd w:id="3624"/>
      <w:bookmarkEnd w:id="3625"/>
      <w:bookmarkEnd w:id="3626"/>
      <w:bookmarkEnd w:id="3627"/>
      <w:bookmarkEnd w:id="3628"/>
      <w:bookmarkEnd w:id="3629"/>
      <w:bookmarkEnd w:id="3630"/>
      <w:bookmarkEnd w:id="3631"/>
      <w:bookmarkEnd w:id="3632"/>
      <w:bookmarkEnd w:id="3633"/>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634" w:name="_Toc28013390"/>
      <w:bookmarkStart w:id="3635" w:name="_Toc36040146"/>
      <w:bookmarkStart w:id="3636" w:name="_Toc44692763"/>
      <w:bookmarkStart w:id="3637" w:name="_Toc45134224"/>
      <w:bookmarkStart w:id="3638" w:name="_Toc49607288"/>
      <w:bookmarkStart w:id="3639" w:name="_Toc51763260"/>
      <w:bookmarkStart w:id="3640" w:name="_Toc58850158"/>
      <w:bookmarkStart w:id="3641" w:name="_Toc59018538"/>
      <w:bookmarkStart w:id="3642" w:name="_Toc68169544"/>
      <w:bookmarkStart w:id="3643" w:name="_Toc82747091"/>
      <w:bookmarkStart w:id="3644" w:name="_Toc88743126"/>
      <w:bookmarkStart w:id="3645" w:name="_Toc101254036"/>
      <w:bookmarkStart w:id="3646" w:name="_Toc101254475"/>
      <w:bookmarkStart w:id="3647" w:name="_Toc104112187"/>
      <w:bookmarkStart w:id="3648" w:name="_Toc104192364"/>
      <w:bookmarkStart w:id="3649" w:name="_Toc104192928"/>
      <w:bookmarkStart w:id="3650" w:name="_Toc133336308"/>
      <w:bookmarkStart w:id="3651" w:name="_Toc143984797"/>
      <w:bookmarkStart w:id="3652" w:name="_Toc144147574"/>
      <w:bookmarkStart w:id="3653" w:name="_Toc153885368"/>
      <w:bookmarkStart w:id="3654" w:name="_Toc177548902"/>
      <w:bookmarkStart w:id="3655" w:name="_Toc186725906"/>
      <w:r>
        <w:rPr>
          <w:noProof/>
        </w:rPr>
        <w:t>5.4.4.79</w:t>
      </w:r>
      <w:r>
        <w:rPr>
          <w:noProof/>
        </w:rPr>
        <w:tab/>
        <w:t>Type EasIpReplacementInfo</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656" w:name="_Toc88743127"/>
      <w:bookmarkStart w:id="3657" w:name="_Toc101254037"/>
      <w:bookmarkStart w:id="3658" w:name="_Toc101254476"/>
      <w:bookmarkStart w:id="3659" w:name="_Toc104112188"/>
      <w:bookmarkStart w:id="3660" w:name="_Toc104192365"/>
      <w:bookmarkStart w:id="3661" w:name="_Toc104192929"/>
      <w:bookmarkStart w:id="3662" w:name="_Toc133336309"/>
      <w:bookmarkStart w:id="3663" w:name="_Toc143984798"/>
      <w:bookmarkStart w:id="3664" w:name="_Toc144147575"/>
      <w:bookmarkStart w:id="3665" w:name="_Toc153885369"/>
      <w:bookmarkStart w:id="3666" w:name="_Toc177548903"/>
      <w:bookmarkStart w:id="3667" w:name="_Toc186725907"/>
      <w:r>
        <w:rPr>
          <w:noProof/>
        </w:rPr>
        <w:t>5.4.4.80</w:t>
      </w:r>
      <w:r>
        <w:rPr>
          <w:noProof/>
        </w:rPr>
        <w:tab/>
        <w:t>Type EasServerAddress</w:t>
      </w:r>
      <w:bookmarkEnd w:id="3656"/>
      <w:bookmarkEnd w:id="3657"/>
      <w:bookmarkEnd w:id="3658"/>
      <w:bookmarkEnd w:id="3659"/>
      <w:bookmarkEnd w:id="3660"/>
      <w:bookmarkEnd w:id="3661"/>
      <w:bookmarkEnd w:id="3662"/>
      <w:bookmarkEnd w:id="3663"/>
      <w:bookmarkEnd w:id="3664"/>
      <w:bookmarkEnd w:id="3665"/>
      <w:bookmarkEnd w:id="3666"/>
      <w:bookmarkEnd w:id="3667"/>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668" w:name="_Toc101254038"/>
      <w:bookmarkStart w:id="3669" w:name="_Toc101254477"/>
      <w:bookmarkStart w:id="3670" w:name="_Toc104112189"/>
      <w:bookmarkStart w:id="3671" w:name="_Toc104192366"/>
      <w:bookmarkStart w:id="3672" w:name="_Toc104192930"/>
      <w:bookmarkStart w:id="3673" w:name="_Toc133336310"/>
      <w:bookmarkStart w:id="3674" w:name="_Toc143984799"/>
      <w:bookmarkStart w:id="3675" w:name="_Toc144147576"/>
      <w:bookmarkStart w:id="3676" w:name="_Toc153885370"/>
      <w:bookmarkStart w:id="3677" w:name="_Toc177548904"/>
      <w:bookmarkStart w:id="3678" w:name="_Toc186725908"/>
      <w:r>
        <w:rPr>
          <w:noProof/>
        </w:rPr>
        <w:lastRenderedPageBreak/>
        <w:t>5.4.4.81</w:t>
      </w:r>
      <w:r>
        <w:rPr>
          <w:noProof/>
        </w:rPr>
        <w:tab/>
        <w:t>Type RoamingRestrictions</w:t>
      </w:r>
      <w:bookmarkEnd w:id="3668"/>
      <w:bookmarkEnd w:id="3669"/>
      <w:bookmarkEnd w:id="3670"/>
      <w:bookmarkEnd w:id="3671"/>
      <w:bookmarkEnd w:id="3672"/>
      <w:bookmarkEnd w:id="3673"/>
      <w:bookmarkEnd w:id="3674"/>
      <w:bookmarkEnd w:id="3675"/>
      <w:bookmarkEnd w:id="3676"/>
      <w:bookmarkEnd w:id="3677"/>
      <w:bookmarkEnd w:id="3678"/>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679" w:name="_Toc133336311"/>
      <w:bookmarkStart w:id="3680" w:name="_Toc143984800"/>
      <w:bookmarkStart w:id="3681" w:name="_Toc144147577"/>
      <w:bookmarkStart w:id="3682" w:name="_Toc153885371"/>
      <w:bookmarkStart w:id="3683" w:name="_Toc177548905"/>
      <w:bookmarkStart w:id="3684" w:name="_Toc186725909"/>
      <w:bookmarkStart w:id="3685" w:name="_Hlk107213646"/>
      <w:r w:rsidRPr="00F11966">
        <w:t>5.</w:t>
      </w:r>
      <w:r>
        <w:t>4</w:t>
      </w:r>
      <w:r w:rsidRPr="00F11966">
        <w:t>.4.</w:t>
      </w:r>
      <w:r>
        <w:t>82</w:t>
      </w:r>
      <w:r w:rsidRPr="00F11966">
        <w:tab/>
        <w:t xml:space="preserve">Type: </w:t>
      </w:r>
      <w:r>
        <w:t>GeoServiceArea</w:t>
      </w:r>
      <w:bookmarkEnd w:id="3679"/>
      <w:bookmarkEnd w:id="3680"/>
      <w:bookmarkEnd w:id="3681"/>
      <w:bookmarkEnd w:id="3682"/>
      <w:bookmarkEnd w:id="3683"/>
      <w:bookmarkEnd w:id="3684"/>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686" w:name="_Toc133336312"/>
      <w:bookmarkStart w:id="3687" w:name="_Toc143984801"/>
      <w:bookmarkStart w:id="3688" w:name="_Toc144147578"/>
      <w:bookmarkStart w:id="3689" w:name="_Toc153885372"/>
      <w:bookmarkStart w:id="3690" w:name="_Toc177548906"/>
      <w:bookmarkStart w:id="3691" w:name="_Toc186725910"/>
      <w:bookmarkEnd w:id="3685"/>
      <w:r w:rsidRPr="00F11966">
        <w:t>5.4.4.</w:t>
      </w:r>
      <w:r>
        <w:t>83</w:t>
      </w:r>
      <w:r w:rsidRPr="00F11966">
        <w:tab/>
        <w:t xml:space="preserve">Type: </w:t>
      </w:r>
      <w:r>
        <w:t>MutingExceptionInstructions</w:t>
      </w:r>
      <w:bookmarkEnd w:id="3686"/>
      <w:bookmarkEnd w:id="3687"/>
      <w:bookmarkEnd w:id="3688"/>
      <w:bookmarkEnd w:id="3689"/>
      <w:bookmarkEnd w:id="3690"/>
      <w:bookmarkEnd w:id="3691"/>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692" w:name="_Toc133336313"/>
      <w:bookmarkStart w:id="3693" w:name="_Toc143984802"/>
      <w:bookmarkStart w:id="3694" w:name="_Toc144147579"/>
      <w:bookmarkStart w:id="3695" w:name="_Toc153885373"/>
      <w:bookmarkStart w:id="3696" w:name="_Toc177548907"/>
      <w:bookmarkStart w:id="3697" w:name="_Toc186725911"/>
      <w:r w:rsidRPr="00F11966">
        <w:t>5.</w:t>
      </w:r>
      <w:r>
        <w:t>4</w:t>
      </w:r>
      <w:r w:rsidRPr="00F11966">
        <w:t>.4.</w:t>
      </w:r>
      <w:r>
        <w:t>84</w:t>
      </w:r>
      <w:r w:rsidRPr="00F11966">
        <w:tab/>
        <w:t xml:space="preserve">Type: </w:t>
      </w:r>
      <w:r>
        <w:t>MutingNotificationsSettings</w:t>
      </w:r>
      <w:bookmarkEnd w:id="3692"/>
      <w:bookmarkEnd w:id="3693"/>
      <w:bookmarkEnd w:id="3694"/>
      <w:bookmarkEnd w:id="3695"/>
      <w:bookmarkEnd w:id="3696"/>
      <w:bookmarkEnd w:id="3697"/>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698" w:name="_Toc133336314"/>
      <w:bookmarkStart w:id="3699" w:name="_Toc143984803"/>
      <w:bookmarkStart w:id="3700" w:name="_Toc144147580"/>
      <w:bookmarkStart w:id="3701" w:name="_Toc153885374"/>
      <w:bookmarkStart w:id="3702" w:name="_Toc177548908"/>
      <w:bookmarkStart w:id="3703" w:name="_Toc186725912"/>
      <w:r w:rsidRPr="00F11966">
        <w:lastRenderedPageBreak/>
        <w:t>5.</w:t>
      </w:r>
      <w:r>
        <w:t>4</w:t>
      </w:r>
      <w:r w:rsidRPr="00F11966">
        <w:t>.4.</w:t>
      </w:r>
      <w:r w:rsidR="00347FEC">
        <w:t>85</w:t>
      </w:r>
      <w:r w:rsidRPr="00F11966">
        <w:tab/>
        <w:t xml:space="preserve">Type: </w:t>
      </w:r>
      <w:r>
        <w:t>VplmnOffloadingInfo</w:t>
      </w:r>
      <w:bookmarkEnd w:id="3698"/>
      <w:bookmarkEnd w:id="3699"/>
      <w:bookmarkEnd w:id="3700"/>
      <w:bookmarkEnd w:id="3701"/>
      <w:bookmarkEnd w:id="3702"/>
      <w:bookmarkEnd w:id="3703"/>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704" w:name="_Toc143984804"/>
      <w:bookmarkStart w:id="3705" w:name="_Toc144147581"/>
      <w:bookmarkStart w:id="3706" w:name="_Toc153885375"/>
      <w:bookmarkStart w:id="3707" w:name="_Toc177548909"/>
      <w:bookmarkStart w:id="3708" w:name="_Toc186725913"/>
      <w:bookmarkStart w:id="3709" w:name="_Toc42953841"/>
      <w:bookmarkStart w:id="3710" w:name="_Toc43463158"/>
      <w:bookmarkStart w:id="3711" w:name="_Toc49847770"/>
      <w:bookmarkStart w:id="3712" w:name="_Toc56497899"/>
      <w:r w:rsidRPr="00F11966">
        <w:t>5.4.4.</w:t>
      </w:r>
      <w:r>
        <w:t>86</w:t>
      </w:r>
      <w:r w:rsidRPr="00F11966">
        <w:tab/>
        <w:t xml:space="preserve">Type: </w:t>
      </w:r>
      <w:r>
        <w:t>PartiallyAllowed</w:t>
      </w:r>
      <w:r w:rsidRPr="00F11966">
        <w:t>Snssai</w:t>
      </w:r>
      <w:bookmarkEnd w:id="3704"/>
      <w:bookmarkEnd w:id="3705"/>
      <w:bookmarkEnd w:id="3706"/>
      <w:bookmarkEnd w:id="3707"/>
      <w:bookmarkEnd w:id="3708"/>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713" w:name="_Toc143984805"/>
      <w:bookmarkStart w:id="3714" w:name="_Toc144147582"/>
      <w:bookmarkStart w:id="3715" w:name="_Toc153885376"/>
      <w:bookmarkStart w:id="3716" w:name="_Toc177548910"/>
      <w:bookmarkStart w:id="3717" w:name="_Toc186725914"/>
      <w:bookmarkEnd w:id="3709"/>
      <w:bookmarkEnd w:id="3710"/>
      <w:bookmarkEnd w:id="3711"/>
      <w:bookmarkEnd w:id="3712"/>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713"/>
      <w:bookmarkEnd w:id="3714"/>
      <w:bookmarkEnd w:id="3715"/>
      <w:bookmarkEnd w:id="3716"/>
      <w:bookmarkEnd w:id="3717"/>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718" w:name="_Toc143984806"/>
      <w:bookmarkStart w:id="3719" w:name="_Toc144147583"/>
      <w:bookmarkStart w:id="3720" w:name="_Toc153885377"/>
      <w:bookmarkStart w:id="3721" w:name="_Toc177548911"/>
      <w:bookmarkStart w:id="3722" w:name="_Toc186725915"/>
      <w:r>
        <w:t>5.4.4.</w:t>
      </w:r>
      <w:r w:rsidR="00D43F9F">
        <w:rPr>
          <w:lang w:eastAsia="zh-CN"/>
        </w:rPr>
        <w:t>88</w:t>
      </w:r>
      <w:r>
        <w:tab/>
        <w:t>Type: RangingSlPosAuth</w:t>
      </w:r>
      <w:bookmarkEnd w:id="3718"/>
      <w:bookmarkEnd w:id="3719"/>
      <w:bookmarkEnd w:id="3720"/>
      <w:bookmarkEnd w:id="3721"/>
      <w:bookmarkEnd w:id="3722"/>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723" w:name="_Toc143984807"/>
      <w:bookmarkStart w:id="3724" w:name="_Toc144147584"/>
      <w:bookmarkStart w:id="3725" w:name="_Toc153885378"/>
      <w:bookmarkStart w:id="3726" w:name="_Toc177548912"/>
      <w:bookmarkStart w:id="3727" w:name="_Toc186725916"/>
      <w:r w:rsidRPr="00320584">
        <w:t>5.4.4.</w:t>
      </w:r>
      <w:r w:rsidRPr="00496DB9">
        <w:rPr>
          <w:rFonts w:eastAsiaTheme="minorEastAsia"/>
        </w:rPr>
        <w:t>89</w:t>
      </w:r>
      <w:r w:rsidRPr="00320584">
        <w:tab/>
        <w:t>Type: NrA2xAuth</w:t>
      </w:r>
      <w:bookmarkEnd w:id="3723"/>
      <w:bookmarkEnd w:id="3724"/>
      <w:bookmarkEnd w:id="3725"/>
      <w:bookmarkEnd w:id="3726"/>
      <w:bookmarkEnd w:id="3727"/>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728" w:name="_Toc143984808"/>
      <w:bookmarkStart w:id="3729" w:name="_Toc144147585"/>
      <w:bookmarkStart w:id="3730" w:name="_Toc153885379"/>
      <w:bookmarkStart w:id="3731" w:name="_Toc177548913"/>
      <w:bookmarkStart w:id="3732" w:name="_Toc186725917"/>
      <w:r w:rsidRPr="00320584">
        <w:t>5.4.4.</w:t>
      </w:r>
      <w:r w:rsidRPr="00496DB9">
        <w:rPr>
          <w:rFonts w:eastAsiaTheme="minorEastAsia"/>
        </w:rPr>
        <w:t>90</w:t>
      </w:r>
      <w:r w:rsidRPr="00320584">
        <w:tab/>
        <w:t>Type: LteA2xAuth</w:t>
      </w:r>
      <w:bookmarkEnd w:id="3728"/>
      <w:bookmarkEnd w:id="3729"/>
      <w:bookmarkEnd w:id="3730"/>
      <w:bookmarkEnd w:id="3731"/>
      <w:bookmarkEnd w:id="3732"/>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733" w:name="_Toc143984809"/>
      <w:bookmarkStart w:id="3734" w:name="_Toc144147586"/>
      <w:bookmarkStart w:id="3735" w:name="_Toc153885380"/>
      <w:bookmarkStart w:id="3736" w:name="_Toc177548914"/>
      <w:bookmarkStart w:id="3737" w:name="_Toc186725918"/>
      <w:r>
        <w:lastRenderedPageBreak/>
        <w:t>5.4.4.</w:t>
      </w:r>
      <w:r>
        <w:rPr>
          <w:lang w:eastAsia="zh-CN"/>
        </w:rPr>
        <w:t>91</w:t>
      </w:r>
      <w:r>
        <w:tab/>
        <w:t xml:space="preserve">Type: </w:t>
      </w:r>
      <w:r>
        <w:rPr>
          <w:lang w:eastAsia="zh-CN"/>
        </w:rPr>
        <w:t>SliceUsageControlInfo</w:t>
      </w:r>
      <w:bookmarkEnd w:id="3733"/>
      <w:bookmarkEnd w:id="3734"/>
      <w:bookmarkEnd w:id="3735"/>
      <w:bookmarkEnd w:id="3736"/>
      <w:bookmarkEnd w:id="3737"/>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738" w:name="_Toc153885381"/>
      <w:bookmarkStart w:id="3739" w:name="_Toc177548915"/>
      <w:bookmarkStart w:id="3740" w:name="_Toc186725919"/>
      <w:r w:rsidRPr="00F11966">
        <w:t>5.4.4.</w:t>
      </w:r>
      <w:r>
        <w:t>92</w:t>
      </w:r>
      <w:r w:rsidRPr="00F11966">
        <w:tab/>
        <w:t xml:space="preserve">Type: </w:t>
      </w:r>
      <w:r>
        <w:rPr>
          <w:lang w:eastAsia="zh-CN"/>
        </w:rPr>
        <w:t>CombGciAndHfcNIds</w:t>
      </w:r>
      <w:bookmarkEnd w:id="3738"/>
      <w:bookmarkEnd w:id="3739"/>
      <w:bookmarkEnd w:id="3740"/>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741" w:name="_Toc153885382"/>
      <w:bookmarkStart w:id="3742" w:name="_Toc177548916"/>
      <w:bookmarkStart w:id="3743" w:name="_Toc186725920"/>
      <w:r>
        <w:t>5.4.4.93</w:t>
      </w:r>
      <w:r>
        <w:tab/>
        <w:t>Type: SnssaiDnnItem</w:t>
      </w:r>
      <w:bookmarkEnd w:id="3741"/>
      <w:bookmarkEnd w:id="3742"/>
      <w:bookmarkEnd w:id="3743"/>
    </w:p>
    <w:p w14:paraId="2DDC61C6" w14:textId="732D8105" w:rsidR="00653385" w:rsidRPr="003B2883" w:rsidRDefault="00653385" w:rsidP="00653385">
      <w:pPr>
        <w:pStyle w:val="TH"/>
      </w:pPr>
      <w:bookmarkStart w:id="3744"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745" w:name="_Toc153885383"/>
      <w:bookmarkStart w:id="3746" w:name="_Toc177548917"/>
      <w:bookmarkStart w:id="3747" w:name="_Toc186725921"/>
      <w:bookmarkEnd w:id="3744"/>
      <w:r>
        <w:t>5.4.4.94</w:t>
      </w:r>
      <w:r>
        <w:tab/>
        <w:t>Type: NtnTaiInfo</w:t>
      </w:r>
      <w:bookmarkEnd w:id="3745"/>
      <w:bookmarkEnd w:id="3746"/>
      <w:bookmarkEnd w:id="3747"/>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748" w:name="_Toc177548918"/>
      <w:bookmarkStart w:id="3749" w:name="_Toc186725922"/>
      <w:r>
        <w:lastRenderedPageBreak/>
        <w:t>5.4.4.</w:t>
      </w:r>
      <w:r w:rsidRPr="003665D8">
        <w:t>95</w:t>
      </w:r>
      <w:r>
        <w:tab/>
        <w:t>Type: MitigationInfo</w:t>
      </w:r>
      <w:bookmarkEnd w:id="3748"/>
      <w:bookmarkEnd w:id="3749"/>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750" w:name="_Toc177548919"/>
      <w:bookmarkStart w:id="3751" w:name="_Toc186725923"/>
      <w:r>
        <w:t>5.4.4.</w:t>
      </w:r>
      <w:r w:rsidRPr="003423DA">
        <w:t>96</w:t>
      </w:r>
      <w:r>
        <w:tab/>
        <w:t>Type: VplmnDlAmbr</w:t>
      </w:r>
      <w:bookmarkEnd w:id="3750"/>
      <w:bookmarkEnd w:id="3751"/>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3752" w:name="_Toc186725924"/>
      <w:r w:rsidRPr="00F11966">
        <w:t>5.</w:t>
      </w:r>
      <w:r>
        <w:t>4</w:t>
      </w:r>
      <w:r w:rsidRPr="00F11966">
        <w:t>.4.</w:t>
      </w:r>
      <w:r>
        <w:t>97</w:t>
      </w:r>
      <w:r w:rsidRPr="00F11966">
        <w:tab/>
        <w:t xml:space="preserve">Type: </w:t>
      </w:r>
      <w:r>
        <w:t>LocalOffloading</w:t>
      </w:r>
      <w:r w:rsidR="00AB5EB8">
        <w:t>Management</w:t>
      </w:r>
      <w:r>
        <w:t>Info</w:t>
      </w:r>
      <w:bookmarkEnd w:id="3752"/>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755E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755E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755E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755E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755EAA">
            <w:pPr>
              <w:pStyle w:val="TAH"/>
              <w:rPr>
                <w:rFonts w:cs="Arial"/>
                <w:szCs w:val="18"/>
              </w:rPr>
            </w:pPr>
            <w:r w:rsidRPr="00F11966">
              <w:rPr>
                <w:rFonts w:cs="Arial"/>
                <w:szCs w:val="18"/>
              </w:rPr>
              <w:t>Description</w:t>
            </w:r>
          </w:p>
        </w:tc>
      </w:tr>
      <w:tr w:rsidR="00AB5EB8" w:rsidRPr="00F11966" w14:paraId="17FF8093"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46AEC2F0" w14:textId="1FA77AB4" w:rsidR="00AB5EB8" w:rsidRPr="00F11966" w:rsidRDefault="00AB5EB8" w:rsidP="008F78F0">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9445C" w14:textId="771B1292" w:rsidR="00AB5EB8" w:rsidRPr="00F11966" w:rsidRDefault="00AB5EB8" w:rsidP="008F78F0">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4048B9" w14:textId="64A45A4E" w:rsidR="00AB5EB8" w:rsidRPr="00F11966" w:rsidRDefault="00AB5EB8" w:rsidP="008F78F0">
            <w:pPr>
              <w:pStyle w:val="TAL"/>
            </w:pPr>
            <w:r>
              <w:t>O</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2D01A" w14:textId="10295880" w:rsidR="00AB5EB8" w:rsidRPr="002366BD" w:rsidRDefault="00AB5EB8" w:rsidP="008F78F0">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D6648B1" w14:textId="1D34EB23" w:rsidR="00AB5EB8" w:rsidRPr="00073245" w:rsidRDefault="00AB5EB8" w:rsidP="008F78F0">
            <w:pPr>
              <w:pStyle w:val="TAL"/>
            </w:pPr>
            <w:r w:rsidRPr="00AB5EB8">
              <w:t xml:space="preserve">Offload Identifier uniquely identifying the Local Offloading Management </w:t>
            </w:r>
            <w:r w:rsidRPr="005E136E">
              <w:t>information.</w:t>
            </w:r>
          </w:p>
        </w:tc>
      </w:tr>
      <w:tr w:rsidR="00AB5EB8" w:rsidRPr="00F11966" w14:paraId="6CC58E06"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AB5EB8" w:rsidRDefault="00AB5EB8" w:rsidP="00AB5EB8">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AB5EB8" w:rsidRDefault="00AB5EB8" w:rsidP="00AB5EB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AB5EB8" w:rsidRDefault="00AB5EB8" w:rsidP="00AB5E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AB5EB8" w:rsidRDefault="00AB5EB8" w:rsidP="00AB5EB8">
            <w:pPr>
              <w:pStyle w:val="TAL"/>
              <w:rPr>
                <w:rFonts w:cs="Arial"/>
                <w:szCs w:val="18"/>
              </w:rPr>
            </w:pPr>
            <w:r>
              <w:rPr>
                <w:rFonts w:cs="Arial"/>
                <w:szCs w:val="18"/>
              </w:rPr>
              <w:t>When present, this IE shall be set as follows:</w:t>
            </w:r>
          </w:p>
          <w:p w14:paraId="059A6569" w14:textId="77777777" w:rsidR="00AB5EB8" w:rsidRDefault="00AB5EB8" w:rsidP="00AB5EB8">
            <w:pPr>
              <w:pStyle w:val="TAL"/>
            </w:pPr>
            <w:r>
              <w:rPr>
                <w:rFonts w:cs="Arial"/>
                <w:szCs w:val="18"/>
              </w:rPr>
              <w:t xml:space="preserve">- true (default): the </w:t>
            </w:r>
            <w:r>
              <w:t>LocalOffloadingInfo describes the traffic allowed to be offloaded</w:t>
            </w:r>
          </w:p>
          <w:p w14:paraId="0F312E30" w14:textId="77777777" w:rsidR="00AB5EB8" w:rsidRDefault="00AB5EB8" w:rsidP="00AB5EB8">
            <w:pPr>
              <w:pStyle w:val="TAL"/>
              <w:rPr>
                <w:rFonts w:cs="Arial"/>
                <w:szCs w:val="18"/>
              </w:rPr>
            </w:pPr>
            <w:r>
              <w:t>- false: the LocalOffloadingInfo describes the traffic disallowed to be offloaded</w:t>
            </w:r>
          </w:p>
        </w:tc>
      </w:tr>
      <w:tr w:rsidR="00AB5EB8" w:rsidRPr="00F11966" w14:paraId="2B2C2D79"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AB5EB8" w:rsidRPr="00F11966" w:rsidRDefault="00AB5EB8" w:rsidP="00AB5EB8">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AB5EB8" w:rsidRPr="00F11966" w:rsidRDefault="00AB5EB8" w:rsidP="00AB5EB8">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77777777" w:rsidR="00AB5EB8" w:rsidRDefault="00AB5EB8" w:rsidP="00AB5E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AB5EB8" w:rsidRDefault="00AB5EB8" w:rsidP="00AB5EB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3464E07" w14:textId="77777777" w:rsidR="00AB5EB8" w:rsidRPr="00F11966" w:rsidRDefault="00AB5EB8" w:rsidP="00AB5EB8">
            <w:pPr>
              <w:pStyle w:val="TAL"/>
              <w:rPr>
                <w:rFonts w:cs="Arial"/>
                <w:szCs w:val="18"/>
              </w:rPr>
            </w:pPr>
            <w:r>
              <w:rPr>
                <w:rFonts w:cs="Arial"/>
                <w:szCs w:val="18"/>
              </w:rPr>
              <w:t>List of ranges of IPv4 addresses allowed (or disallowed) to be routed to the local part of DN.</w:t>
            </w:r>
          </w:p>
        </w:tc>
      </w:tr>
      <w:tr w:rsidR="00AB5EB8" w:rsidRPr="00F11966" w14:paraId="1DFD2F28"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AB5EB8" w:rsidRDefault="00AB5EB8" w:rsidP="00AB5EB8">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AB5EB8" w:rsidRDefault="00AB5EB8" w:rsidP="00AB5EB8">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C5D159" w14:textId="77777777" w:rsidR="00AB5EB8" w:rsidRDefault="00AB5EB8" w:rsidP="00AB5EB8">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tc>
      </w:tr>
      <w:tr w:rsidR="00AB5EB8" w:rsidRPr="00F11966" w14:paraId="24F50985"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AB5EB8" w:rsidRDefault="00AB5EB8" w:rsidP="00AB5EB8">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AB5EB8" w:rsidRDefault="00AB5EB8" w:rsidP="00AB5EB8">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83D7A7" w14:textId="77777777" w:rsidR="00AB5EB8" w:rsidRDefault="00AB5EB8" w:rsidP="00AB5EB8">
            <w:pPr>
              <w:pStyle w:val="TAL"/>
              <w:rPr>
                <w:rFonts w:cs="Arial"/>
                <w:szCs w:val="18"/>
              </w:rPr>
            </w:pPr>
            <w:r>
              <w:rPr>
                <w:rFonts w:cs="Arial"/>
                <w:szCs w:val="18"/>
              </w:rPr>
              <w:t>List of ranges of IPv6 addresses allowed (or disallowed) to be routed to the local part of DN</w:t>
            </w:r>
          </w:p>
        </w:tc>
      </w:tr>
      <w:tr w:rsidR="00AB5EB8" w:rsidRPr="00F11966" w14:paraId="6D11FEB6"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AB5EB8" w:rsidRPr="00F11966" w:rsidRDefault="00AB5EB8" w:rsidP="00AB5EB8">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AB5EB8" w:rsidRPr="00F11966" w:rsidRDefault="00AB5EB8" w:rsidP="00AB5EB8">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77777777" w:rsidR="00AB5EB8" w:rsidRDefault="00AB5EB8" w:rsidP="00AB5E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AB5EB8" w:rsidRDefault="00AB5EB8" w:rsidP="00AB5EB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3EE03BB" w14:textId="77777777" w:rsidR="00AB5EB8" w:rsidRPr="00F11966" w:rsidRDefault="00AB5EB8" w:rsidP="00AB5EB8">
            <w:pPr>
              <w:pStyle w:val="TAL"/>
              <w:rPr>
                <w:rFonts w:cs="Arial"/>
                <w:szCs w:val="18"/>
              </w:rPr>
            </w:pPr>
            <w:r>
              <w:rPr>
                <w:rFonts w:cs="Arial"/>
                <w:szCs w:val="18"/>
              </w:rPr>
              <w:t>List of ranges of IPv6 prefixes allowed (or disallowed) to be routed to the local part of DN</w:t>
            </w:r>
          </w:p>
        </w:tc>
      </w:tr>
      <w:tr w:rsidR="00AB5EB8" w:rsidRPr="00F11966" w14:paraId="5E8A91F4"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AB5EB8" w:rsidRPr="00F11966" w:rsidRDefault="00AB5EB8" w:rsidP="00AB5EB8">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AB5EB8" w:rsidRPr="00F11966" w:rsidRDefault="00AB5EB8" w:rsidP="00AB5EB8">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77777777" w:rsidR="00AB5EB8" w:rsidRPr="00F11966"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AB5EB8" w:rsidRPr="00F11966"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3228665" w14:textId="77777777" w:rsidR="00AB5EB8" w:rsidRPr="00F11966" w:rsidRDefault="00AB5EB8" w:rsidP="00AB5EB8">
            <w:pPr>
              <w:pStyle w:val="TAL"/>
              <w:rPr>
                <w:rFonts w:cs="Arial"/>
                <w:szCs w:val="18"/>
              </w:rPr>
            </w:pPr>
            <w:r>
              <w:t xml:space="preserve">List of FQDNs </w:t>
            </w:r>
            <w:r>
              <w:rPr>
                <w:rFonts w:cs="Arial"/>
                <w:szCs w:val="18"/>
              </w:rPr>
              <w:t>allowed (or disallowed) to be routed to the local part of DN</w:t>
            </w:r>
          </w:p>
        </w:tc>
      </w:tr>
      <w:tr w:rsidR="00AB5EB8" w:rsidRPr="00F11966" w14:paraId="4AE04325" w14:textId="77777777" w:rsidTr="00755EAA">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AB5EB8" w:rsidRDefault="00AB5EB8" w:rsidP="00AB5EB8">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AB5EB8" w:rsidRDefault="00AB5EB8" w:rsidP="00AB5EB8">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AE629D9" w14:textId="77777777" w:rsidR="00AB5EB8" w:rsidRDefault="00AB5EB8" w:rsidP="00AB5EB8">
            <w:pPr>
              <w:pStyle w:val="TAL"/>
            </w:pPr>
            <w:r>
              <w:t>List of FQDN patterns</w:t>
            </w:r>
            <w:r>
              <w:rPr>
                <w:rFonts w:cs="Arial"/>
                <w:szCs w:val="18"/>
              </w:rPr>
              <w:t xml:space="preserve"> of FQDNs allowed (or disallowed) to be routed to the local part of DN</w:t>
            </w:r>
          </w:p>
        </w:tc>
      </w:tr>
      <w:tr w:rsidR="00AB5EB8" w:rsidRPr="00F11966" w14:paraId="0746C5B1" w14:textId="77777777" w:rsidTr="00755E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7CD010" w14:textId="77777777" w:rsidR="00AB5EB8" w:rsidRDefault="00AB5EB8" w:rsidP="00AB5EB8">
            <w:pPr>
              <w:pStyle w:val="TAN"/>
            </w:pPr>
            <w:r>
              <w:t>NOTE:</w:t>
            </w:r>
            <w:r>
              <w:tab/>
              <w:t xml:space="preserve">If none of the ipv4AddressRanges, ipv4AddrMasks, ipv6AddressRanges, ipv6PrefixRanges, fqdnList and fqdnPatterns IEs is present, all the traffic of the PDU session is </w:t>
            </w:r>
            <w:r>
              <w:rPr>
                <w:rFonts w:cs="Arial"/>
                <w:szCs w:val="18"/>
              </w:rPr>
              <w:t xml:space="preserve">allowed to be routed to the local part of DN. At least one of these IEs shall be present when the allowedTraffic IE is set to false. </w:t>
            </w:r>
            <w:r>
              <w:t xml:space="preserve"> </w:t>
            </w:r>
          </w:p>
        </w:tc>
      </w:tr>
    </w:tbl>
    <w:p w14:paraId="411ABC8A" w14:textId="77777777" w:rsidR="00F659E8" w:rsidRDefault="00F659E8" w:rsidP="00F659E8">
      <w:pPr>
        <w:rPr>
          <w:noProof/>
        </w:rPr>
      </w:pPr>
    </w:p>
    <w:p w14:paraId="39BFDE8A" w14:textId="77777777" w:rsidR="00F659E8" w:rsidRDefault="00F659E8" w:rsidP="00F659E8">
      <w:pPr>
        <w:pStyle w:val="EditorsNote"/>
        <w:rPr>
          <w:noProof/>
        </w:rPr>
      </w:pPr>
      <w:r>
        <w:rPr>
          <w:noProof/>
        </w:rPr>
        <w:t>Editor's note: the definition of the offloadIdentifier uniquely identifying the local offloading information is FFS.</w:t>
      </w:r>
    </w:p>
    <w:p w14:paraId="10C916E6" w14:textId="77777777" w:rsidR="00F659E8" w:rsidRDefault="00F659E8" w:rsidP="00F659E8">
      <w:pPr>
        <w:pStyle w:val="EditorsNote"/>
        <w:rPr>
          <w:noProof/>
        </w:rPr>
      </w:pPr>
    </w:p>
    <w:p w14:paraId="453C01C1" w14:textId="60E59352" w:rsidR="000F1FD8" w:rsidRDefault="000F1FD8" w:rsidP="000F1FD8">
      <w:pPr>
        <w:pStyle w:val="Heading4"/>
      </w:pPr>
      <w:bookmarkStart w:id="3753" w:name="_Toc186725925"/>
      <w:r>
        <w:t>5.4.4.</w:t>
      </w:r>
      <w:r>
        <w:rPr>
          <w:lang w:eastAsia="zh-CN"/>
        </w:rPr>
        <w:t>9</w:t>
      </w:r>
      <w:r w:rsidR="00186357">
        <w:rPr>
          <w:lang w:eastAsia="zh-CN"/>
        </w:rPr>
        <w:t>8</w:t>
      </w:r>
      <w:r>
        <w:tab/>
        <w:t>Type: CagProvisionInformation</w:t>
      </w:r>
      <w:bookmarkEnd w:id="3753"/>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72645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72645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72645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72645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72645F">
            <w:pPr>
              <w:pStyle w:val="TAH"/>
              <w:rPr>
                <w:rFonts w:cs="Arial"/>
                <w:szCs w:val="18"/>
              </w:rPr>
            </w:pPr>
            <w:r>
              <w:rPr>
                <w:rFonts w:cs="Arial"/>
                <w:szCs w:val="18"/>
              </w:rPr>
              <w:t>Description</w:t>
            </w:r>
          </w:p>
        </w:tc>
      </w:tr>
      <w:tr w:rsidR="000F1FD8" w14:paraId="65106E78"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72645F">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72645F">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72645F">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72645F">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72645F">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72645F">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72645F">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77777777" w:rsidR="000F1FD8" w:rsidRDefault="000F1FD8" w:rsidP="0072645F">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72645F">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66D53BE9" w14:textId="77777777" w:rsidR="000F1FD8" w:rsidRDefault="000F1FD8" w:rsidP="0072645F">
            <w:pPr>
              <w:pStyle w:val="TAL"/>
              <w:rPr>
                <w:rFonts w:eastAsia="Malgun Gothic"/>
              </w:rPr>
            </w:pPr>
            <w:r>
              <w:rPr>
                <w:rFonts w:eastAsia="Malgun Gothic"/>
              </w:rPr>
              <w:t xml:space="preserve">Indicates </w:t>
            </w:r>
            <w:r w:rsidRPr="00BD2275">
              <w:rPr>
                <w:rFonts w:eastAsia="Malgun Gothic"/>
              </w:rPr>
              <w:t xml:space="preserve">the time </w:t>
            </w:r>
            <w:r>
              <w:rPr>
                <w:rFonts w:eastAsia="Malgun Gothic"/>
              </w:rPr>
              <w:t>periods during which the UE can access CAG cells</w:t>
            </w:r>
            <w:r w:rsidRPr="00BD2275">
              <w:rPr>
                <w:rFonts w:eastAsia="Malgun Gothic"/>
              </w:rPr>
              <w:t>.</w:t>
            </w:r>
          </w:p>
          <w:p w14:paraId="1D684D7C" w14:textId="77777777" w:rsidR="000F1FD8" w:rsidRDefault="000F1FD8" w:rsidP="0072645F">
            <w:pPr>
              <w:pStyle w:val="TAL"/>
              <w:rPr>
                <w:snapToGrid w:val="0"/>
              </w:rPr>
            </w:pPr>
          </w:p>
          <w:p w14:paraId="457160D8" w14:textId="77777777" w:rsidR="000F1FD8" w:rsidRDefault="000F1FD8" w:rsidP="0072645F">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72645F">
            <w:pPr>
              <w:pStyle w:val="TAL"/>
              <w:rPr>
                <w:snapToGrid w:val="0"/>
              </w:rPr>
            </w:pPr>
          </w:p>
          <w:p w14:paraId="0913D363" w14:textId="77777777" w:rsidR="000F1FD8" w:rsidRDefault="000F1FD8" w:rsidP="0072645F">
            <w:pPr>
              <w:pStyle w:val="TAL"/>
              <w:rPr>
                <w:snapToGrid w:val="0"/>
              </w:rPr>
            </w:pPr>
            <w:r>
              <w:rPr>
                <w:snapToGrid w:val="0"/>
              </w:rPr>
              <w:t>An empty array indicates no common time periods are configured to those CAG ID(s).</w:t>
            </w:r>
          </w:p>
        </w:tc>
      </w:tr>
      <w:tr w:rsidR="000F1FD8" w14:paraId="71912455" w14:textId="77777777" w:rsidTr="0072645F">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72645F">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72645F">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7264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72645F">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72645F">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72645F">
            <w:pPr>
              <w:pStyle w:val="TAL"/>
              <w:rPr>
                <w:rFonts w:eastAsia="Malgun Gothic"/>
              </w:rPr>
            </w:pPr>
          </w:p>
          <w:p w14:paraId="0CB0B15E" w14:textId="77777777" w:rsidR="000F1FD8" w:rsidRDefault="000F1FD8" w:rsidP="0072645F">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0F1FD8" w14:paraId="74292290" w14:textId="77777777" w:rsidTr="0072645F">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0F1FD8" w:rsidRDefault="000F1FD8" w:rsidP="0072645F">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77777777" w:rsidR="000F1FD8" w:rsidRDefault="000F1FD8" w:rsidP="000F1FD8"/>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754" w:name="_Toc510696643"/>
      <w:bookmarkStart w:id="3755" w:name="_Toc43026114"/>
      <w:bookmarkStart w:id="3756" w:name="_Toc49763648"/>
      <w:bookmarkStart w:id="3757" w:name="_Toc56754344"/>
      <w:bookmarkStart w:id="3758" w:name="_Toc88743128"/>
      <w:bookmarkStart w:id="3759" w:name="_Toc101254039"/>
      <w:bookmarkStart w:id="3760" w:name="_Toc101254478"/>
      <w:bookmarkStart w:id="3761" w:name="_Toc104112190"/>
      <w:bookmarkStart w:id="3762" w:name="_Toc104192367"/>
      <w:bookmarkStart w:id="3763" w:name="_Toc104192931"/>
      <w:bookmarkStart w:id="3764" w:name="_Toc133336315"/>
      <w:bookmarkStart w:id="3765" w:name="_Toc143984810"/>
      <w:bookmarkStart w:id="3766" w:name="_Toc144147587"/>
      <w:bookmarkStart w:id="3767" w:name="_Toc153885384"/>
      <w:bookmarkStart w:id="3768" w:name="_Toc177548920"/>
      <w:bookmarkStart w:id="3769" w:name="_Toc186725926"/>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19ECCB9C" w14:textId="77777777" w:rsidR="00577C3C" w:rsidRPr="00F11966" w:rsidRDefault="00577C3C" w:rsidP="00D362EB">
      <w:pPr>
        <w:pStyle w:val="Heading4"/>
      </w:pPr>
      <w:bookmarkStart w:id="3770" w:name="_Toc510696644"/>
      <w:bookmarkStart w:id="3771" w:name="_Toc43026115"/>
      <w:bookmarkStart w:id="3772" w:name="_Toc49763649"/>
      <w:bookmarkStart w:id="3773" w:name="_Toc56754345"/>
      <w:bookmarkStart w:id="3774" w:name="_Toc88743129"/>
      <w:bookmarkStart w:id="3775" w:name="_Toc101254040"/>
      <w:bookmarkStart w:id="3776" w:name="_Toc101254479"/>
      <w:bookmarkStart w:id="3777" w:name="_Toc104112191"/>
      <w:bookmarkStart w:id="3778" w:name="_Toc104192368"/>
      <w:bookmarkStart w:id="3779" w:name="_Toc104192932"/>
      <w:bookmarkStart w:id="3780" w:name="_Toc133336316"/>
      <w:bookmarkStart w:id="3781" w:name="_Toc143984811"/>
      <w:bookmarkStart w:id="3782" w:name="_Toc144147588"/>
      <w:bookmarkStart w:id="3783" w:name="_Toc153885385"/>
      <w:bookmarkStart w:id="3784" w:name="_Toc177548921"/>
      <w:bookmarkStart w:id="3785" w:name="_Toc186725927"/>
      <w:r w:rsidRPr="00F11966">
        <w:t>5.4.5.1</w:t>
      </w:r>
      <w:r w:rsidRPr="00F11966">
        <w:tab/>
        <w:t xml:space="preserve">Type: </w:t>
      </w:r>
      <w:bookmarkEnd w:id="3770"/>
      <w:r w:rsidRPr="00F11966">
        <w:t>ExtSnssai</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786" w:name="_Toc153885386"/>
      <w:bookmarkStart w:id="3787" w:name="_Toc177548922"/>
      <w:bookmarkStart w:id="3788" w:name="_Toc186725928"/>
      <w:r w:rsidRPr="00E729A7">
        <w:lastRenderedPageBreak/>
        <w:t>5.4.5.</w:t>
      </w:r>
      <w:r w:rsidR="00960252">
        <w:t>2</w:t>
      </w:r>
      <w:r w:rsidRPr="00E729A7">
        <w:tab/>
        <w:t xml:space="preserve">Type: </w:t>
      </w:r>
      <w:bookmarkStart w:id="3789" w:name="_Hlk132827030"/>
      <w:r w:rsidRPr="00DE2688">
        <w:t>SnssaiReplaceInfo</w:t>
      </w:r>
      <w:bookmarkEnd w:id="3786"/>
      <w:bookmarkEnd w:id="3787"/>
      <w:bookmarkEnd w:id="3788"/>
      <w:bookmarkEnd w:id="3789"/>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790" w:name="_Hlk131615738"/>
            <w:r>
              <w:t>snssai</w:t>
            </w:r>
            <w:bookmarkEnd w:id="3790"/>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791" w:name="_Toc24925884"/>
      <w:bookmarkStart w:id="3792" w:name="_Toc24926062"/>
      <w:bookmarkStart w:id="3793" w:name="_Toc24926238"/>
      <w:bookmarkStart w:id="3794" w:name="_Toc33964098"/>
      <w:bookmarkStart w:id="3795" w:name="_Toc33980865"/>
      <w:bookmarkStart w:id="3796" w:name="_Toc36462666"/>
      <w:bookmarkStart w:id="3797" w:name="_Toc36462862"/>
      <w:bookmarkStart w:id="3798" w:name="_Toc43026116"/>
      <w:bookmarkStart w:id="3799" w:name="_Toc49763650"/>
      <w:bookmarkStart w:id="3800" w:name="_Toc56754346"/>
      <w:bookmarkStart w:id="3801" w:name="_Toc88743130"/>
      <w:bookmarkStart w:id="3802" w:name="_Toc101254041"/>
      <w:bookmarkStart w:id="3803" w:name="_Toc101254480"/>
      <w:bookmarkStart w:id="3804" w:name="_Toc104112192"/>
      <w:bookmarkStart w:id="3805" w:name="_Toc104192369"/>
      <w:bookmarkStart w:id="3806" w:name="_Toc104192933"/>
      <w:bookmarkStart w:id="3807" w:name="_Toc133336317"/>
      <w:bookmarkStart w:id="3808" w:name="_Toc143984812"/>
      <w:bookmarkStart w:id="3809" w:name="_Toc144147589"/>
      <w:bookmarkStart w:id="3810" w:name="_Toc153885387"/>
      <w:bookmarkStart w:id="3811" w:name="_Toc177548923"/>
      <w:bookmarkStart w:id="3812" w:name="_Toc186725929"/>
      <w:r w:rsidRPr="00F11966">
        <w:t>5.5</w:t>
      </w:r>
      <w:r w:rsidRPr="00F11966">
        <w:tab/>
        <w:t>Data Types related to 5G QoS</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581445C0" w14:textId="77777777" w:rsidR="00E92CBF" w:rsidRPr="00F11966" w:rsidRDefault="00E92CBF" w:rsidP="00D362EB">
      <w:pPr>
        <w:pStyle w:val="Heading3"/>
      </w:pPr>
      <w:bookmarkStart w:id="3813" w:name="_Toc24925885"/>
      <w:bookmarkStart w:id="3814" w:name="_Toc24926063"/>
      <w:bookmarkStart w:id="3815" w:name="_Toc24926239"/>
      <w:bookmarkStart w:id="3816" w:name="_Toc33964099"/>
      <w:bookmarkStart w:id="3817" w:name="_Toc33980866"/>
      <w:bookmarkStart w:id="3818" w:name="_Toc36462667"/>
      <w:bookmarkStart w:id="3819" w:name="_Toc36462863"/>
      <w:bookmarkStart w:id="3820" w:name="_Toc43026117"/>
      <w:bookmarkStart w:id="3821" w:name="_Toc49763651"/>
      <w:bookmarkStart w:id="3822" w:name="_Toc56754347"/>
      <w:bookmarkStart w:id="3823" w:name="_Toc88743131"/>
      <w:bookmarkStart w:id="3824" w:name="_Toc101254042"/>
      <w:bookmarkStart w:id="3825" w:name="_Toc101254481"/>
      <w:bookmarkStart w:id="3826" w:name="_Toc104112193"/>
      <w:bookmarkStart w:id="3827" w:name="_Toc104192370"/>
      <w:bookmarkStart w:id="3828" w:name="_Toc104192934"/>
      <w:bookmarkStart w:id="3829" w:name="_Toc133336318"/>
      <w:bookmarkStart w:id="3830" w:name="_Toc143984813"/>
      <w:bookmarkStart w:id="3831" w:name="_Toc144147590"/>
      <w:bookmarkStart w:id="3832" w:name="_Toc153885388"/>
      <w:bookmarkStart w:id="3833" w:name="_Toc177548924"/>
      <w:bookmarkStart w:id="3834" w:name="_Toc186725930"/>
      <w:r w:rsidRPr="00F11966">
        <w:t>5.5.1</w:t>
      </w:r>
      <w:r w:rsidRPr="00F11966">
        <w:tab/>
        <w:t>Introduction</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835" w:name="_Toc24925886"/>
      <w:bookmarkStart w:id="3836" w:name="_Toc24926064"/>
      <w:bookmarkStart w:id="3837" w:name="_Toc24926240"/>
      <w:bookmarkStart w:id="3838" w:name="_Toc33964100"/>
      <w:bookmarkStart w:id="3839" w:name="_Toc33980867"/>
      <w:bookmarkStart w:id="3840" w:name="_Toc36462668"/>
      <w:bookmarkStart w:id="3841" w:name="_Toc36462864"/>
      <w:bookmarkStart w:id="3842" w:name="_Toc43026118"/>
      <w:bookmarkStart w:id="3843" w:name="_Toc49763652"/>
      <w:bookmarkStart w:id="3844" w:name="_Toc56754348"/>
      <w:bookmarkStart w:id="3845" w:name="_Toc88743132"/>
      <w:bookmarkStart w:id="3846" w:name="_Toc101254043"/>
      <w:bookmarkStart w:id="3847" w:name="_Toc101254482"/>
      <w:bookmarkStart w:id="3848" w:name="_Toc104112194"/>
      <w:bookmarkStart w:id="3849" w:name="_Toc104192371"/>
      <w:bookmarkStart w:id="3850" w:name="_Toc104192935"/>
      <w:bookmarkStart w:id="3851" w:name="_Toc133336319"/>
      <w:bookmarkStart w:id="3852" w:name="_Toc143984814"/>
      <w:bookmarkStart w:id="3853" w:name="_Toc144147591"/>
      <w:bookmarkStart w:id="3854" w:name="_Toc153885389"/>
      <w:bookmarkStart w:id="3855" w:name="_Toc177548925"/>
      <w:bookmarkStart w:id="3856" w:name="_Toc186725931"/>
      <w:r w:rsidRPr="00F11966">
        <w:t>5.5.2</w:t>
      </w:r>
      <w:r w:rsidRPr="00F11966">
        <w:tab/>
        <w:t>Simple Data Types</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857"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857"/>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858" w:name="_Toc24925887"/>
      <w:bookmarkStart w:id="3859" w:name="_Toc24926065"/>
      <w:bookmarkStart w:id="3860" w:name="_Toc24926241"/>
      <w:bookmarkStart w:id="3861" w:name="_Toc33964101"/>
      <w:bookmarkStart w:id="3862" w:name="_Toc33980868"/>
      <w:bookmarkStart w:id="3863" w:name="_Toc36462669"/>
      <w:bookmarkStart w:id="3864" w:name="_Toc36462865"/>
      <w:bookmarkStart w:id="3865" w:name="_Toc43026119"/>
      <w:bookmarkStart w:id="3866" w:name="_Toc49763653"/>
      <w:bookmarkStart w:id="3867" w:name="_Toc56754349"/>
      <w:bookmarkStart w:id="3868" w:name="_Toc88743133"/>
      <w:bookmarkStart w:id="3869" w:name="_Toc101254044"/>
      <w:bookmarkStart w:id="3870" w:name="_Toc101254483"/>
      <w:bookmarkStart w:id="3871" w:name="_Toc104112195"/>
      <w:bookmarkStart w:id="3872" w:name="_Toc104192372"/>
      <w:bookmarkStart w:id="3873" w:name="_Toc104192936"/>
      <w:bookmarkStart w:id="3874" w:name="_Toc133336320"/>
      <w:bookmarkStart w:id="3875" w:name="_Toc143984815"/>
      <w:bookmarkStart w:id="3876" w:name="_Toc144147592"/>
      <w:bookmarkStart w:id="3877" w:name="_Toc153885390"/>
      <w:bookmarkStart w:id="3878" w:name="_Toc177548926"/>
      <w:bookmarkStart w:id="3879" w:name="_Toc186725932"/>
      <w:r w:rsidRPr="00F11966">
        <w:t>5.5.3</w:t>
      </w:r>
      <w:r w:rsidRPr="00F11966">
        <w:tab/>
        <w:t>Enumerations</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p>
    <w:p w14:paraId="340FC3AC" w14:textId="77777777" w:rsidR="00E92CBF" w:rsidRPr="00F11966" w:rsidRDefault="00E92CBF" w:rsidP="00D362EB">
      <w:pPr>
        <w:pStyle w:val="Heading4"/>
      </w:pPr>
      <w:bookmarkStart w:id="3880" w:name="_Toc24925888"/>
      <w:bookmarkStart w:id="3881" w:name="_Toc24926066"/>
      <w:bookmarkStart w:id="3882" w:name="_Toc24926242"/>
      <w:bookmarkStart w:id="3883" w:name="_Toc33964102"/>
      <w:bookmarkStart w:id="3884" w:name="_Toc33980869"/>
      <w:bookmarkStart w:id="3885" w:name="_Toc36462670"/>
      <w:bookmarkStart w:id="3886" w:name="_Toc36462866"/>
      <w:bookmarkStart w:id="3887" w:name="_Toc43026120"/>
      <w:bookmarkStart w:id="3888" w:name="_Toc49763654"/>
      <w:bookmarkStart w:id="3889" w:name="_Toc56754350"/>
      <w:bookmarkStart w:id="3890" w:name="_Toc88743134"/>
      <w:bookmarkStart w:id="3891" w:name="_Toc101254045"/>
      <w:bookmarkStart w:id="3892" w:name="_Toc101254484"/>
      <w:bookmarkStart w:id="3893" w:name="_Toc104112196"/>
      <w:bookmarkStart w:id="3894" w:name="_Toc104192373"/>
      <w:bookmarkStart w:id="3895" w:name="_Toc104192937"/>
      <w:bookmarkStart w:id="3896" w:name="_Toc133336321"/>
      <w:bookmarkStart w:id="3897" w:name="_Toc143984816"/>
      <w:bookmarkStart w:id="3898" w:name="_Toc144147593"/>
      <w:bookmarkStart w:id="3899" w:name="_Toc153885391"/>
      <w:bookmarkStart w:id="3900" w:name="_Toc177548927"/>
      <w:bookmarkStart w:id="3901" w:name="_Toc186725933"/>
      <w:r w:rsidRPr="00F11966">
        <w:t>5.5.3.1</w:t>
      </w:r>
      <w:r w:rsidRPr="00F11966">
        <w:tab/>
        <w:t>Enumeration: PreemptionCapability</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902" w:name="_Toc24925889"/>
      <w:bookmarkStart w:id="3903" w:name="_Toc24926067"/>
      <w:bookmarkStart w:id="3904" w:name="_Toc24926243"/>
      <w:bookmarkStart w:id="3905" w:name="_Toc33964103"/>
      <w:bookmarkStart w:id="3906" w:name="_Toc33980870"/>
      <w:bookmarkStart w:id="3907" w:name="_Toc36462671"/>
      <w:bookmarkStart w:id="3908" w:name="_Toc36462867"/>
      <w:bookmarkStart w:id="3909" w:name="_Toc43026121"/>
      <w:bookmarkStart w:id="3910" w:name="_Toc49763655"/>
      <w:bookmarkStart w:id="3911" w:name="_Toc56754351"/>
      <w:bookmarkStart w:id="3912" w:name="_Toc88743135"/>
      <w:bookmarkStart w:id="3913" w:name="_Toc101254046"/>
      <w:bookmarkStart w:id="3914" w:name="_Toc101254485"/>
      <w:bookmarkStart w:id="3915" w:name="_Toc104112197"/>
      <w:bookmarkStart w:id="3916" w:name="_Toc104192374"/>
      <w:bookmarkStart w:id="3917" w:name="_Toc104192938"/>
      <w:bookmarkStart w:id="3918" w:name="_Toc133336322"/>
      <w:bookmarkStart w:id="3919" w:name="_Toc143984817"/>
      <w:bookmarkStart w:id="3920" w:name="_Toc144147594"/>
      <w:bookmarkStart w:id="3921" w:name="_Toc153885392"/>
      <w:bookmarkStart w:id="3922" w:name="_Toc177548928"/>
      <w:bookmarkStart w:id="3923" w:name="_Toc186725934"/>
      <w:r w:rsidRPr="00F11966">
        <w:t>5.5.3.2</w:t>
      </w:r>
      <w:r w:rsidRPr="00F11966">
        <w:tab/>
        <w:t>Enumeration: PreemptionVulnerability</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924" w:name="_Toc24925890"/>
      <w:bookmarkStart w:id="3925" w:name="_Toc24926068"/>
      <w:bookmarkStart w:id="3926" w:name="_Toc24926244"/>
      <w:bookmarkStart w:id="3927" w:name="_Toc33964104"/>
      <w:bookmarkStart w:id="3928" w:name="_Toc33980871"/>
      <w:bookmarkStart w:id="3929" w:name="_Toc36462672"/>
      <w:bookmarkStart w:id="3930" w:name="_Toc36462868"/>
      <w:bookmarkStart w:id="3931" w:name="_Toc43026122"/>
      <w:bookmarkStart w:id="3932" w:name="_Toc49763656"/>
      <w:bookmarkStart w:id="3933" w:name="_Toc56754352"/>
      <w:bookmarkStart w:id="3934" w:name="_Toc88743136"/>
      <w:bookmarkStart w:id="3935" w:name="_Toc101254047"/>
      <w:bookmarkStart w:id="3936" w:name="_Toc101254486"/>
      <w:bookmarkStart w:id="3937" w:name="_Toc104112198"/>
      <w:bookmarkStart w:id="3938" w:name="_Toc104192375"/>
      <w:bookmarkStart w:id="3939" w:name="_Toc104192939"/>
      <w:bookmarkStart w:id="3940" w:name="_Toc133336323"/>
      <w:bookmarkStart w:id="3941" w:name="_Toc143984818"/>
      <w:bookmarkStart w:id="3942" w:name="_Toc144147595"/>
      <w:bookmarkStart w:id="3943" w:name="_Toc153885393"/>
      <w:bookmarkStart w:id="3944" w:name="_Toc177548929"/>
      <w:bookmarkStart w:id="3945" w:name="_Toc186725935"/>
      <w:r w:rsidRPr="00F11966">
        <w:t>5.5.3.3</w:t>
      </w:r>
      <w:r w:rsidRPr="00F11966">
        <w:tab/>
        <w:t>Enumeration: ReflectiveQosAttribute</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946" w:name="_Toc24925891"/>
      <w:bookmarkStart w:id="3947" w:name="_Toc24926069"/>
      <w:bookmarkStart w:id="3948" w:name="_Toc24926245"/>
      <w:bookmarkStart w:id="3949" w:name="_Toc33964105"/>
      <w:bookmarkStart w:id="3950" w:name="_Toc33980872"/>
      <w:bookmarkStart w:id="3951" w:name="_Toc36462673"/>
      <w:bookmarkStart w:id="3952" w:name="_Toc36462869"/>
      <w:bookmarkStart w:id="3953" w:name="_Toc43026123"/>
      <w:bookmarkStart w:id="3954" w:name="_Toc49763657"/>
      <w:bookmarkStart w:id="3955" w:name="_Toc56754353"/>
      <w:bookmarkStart w:id="3956" w:name="_Toc88743137"/>
      <w:bookmarkStart w:id="3957" w:name="_Toc101254048"/>
      <w:bookmarkStart w:id="3958" w:name="_Toc101254487"/>
      <w:bookmarkStart w:id="3959" w:name="_Toc104112199"/>
      <w:bookmarkStart w:id="3960" w:name="_Toc104192376"/>
      <w:bookmarkStart w:id="3961" w:name="_Toc104192940"/>
      <w:bookmarkStart w:id="3962" w:name="_Toc133336324"/>
      <w:bookmarkStart w:id="3963" w:name="_Toc143984819"/>
      <w:bookmarkStart w:id="3964" w:name="_Toc144147596"/>
      <w:bookmarkStart w:id="3965" w:name="_Toc153885394"/>
      <w:bookmarkStart w:id="3966" w:name="_Toc177548930"/>
      <w:bookmarkStart w:id="3967" w:name="_Toc186725936"/>
      <w:r w:rsidRPr="00F11966">
        <w:t>5.5.3.4</w:t>
      </w:r>
      <w:r w:rsidRPr="00F11966">
        <w:tab/>
        <w:t>Void</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968" w:name="_Toc24925892"/>
      <w:bookmarkStart w:id="3969" w:name="_Toc24926070"/>
      <w:bookmarkStart w:id="3970" w:name="_Toc24926246"/>
      <w:bookmarkStart w:id="3971" w:name="_Toc33964106"/>
      <w:bookmarkStart w:id="3972" w:name="_Toc33980873"/>
      <w:bookmarkStart w:id="3973" w:name="_Toc36462674"/>
      <w:bookmarkStart w:id="3974" w:name="_Toc36462870"/>
      <w:bookmarkStart w:id="3975" w:name="_Toc43026124"/>
      <w:bookmarkStart w:id="3976" w:name="_Toc49763658"/>
      <w:bookmarkStart w:id="3977" w:name="_Toc56754354"/>
      <w:bookmarkStart w:id="3978" w:name="_Toc88743138"/>
      <w:bookmarkStart w:id="3979" w:name="_Toc101254049"/>
      <w:bookmarkStart w:id="3980" w:name="_Toc101254488"/>
      <w:bookmarkStart w:id="3981" w:name="_Toc104112200"/>
      <w:bookmarkStart w:id="3982" w:name="_Toc104192377"/>
      <w:bookmarkStart w:id="3983" w:name="_Toc104192941"/>
      <w:bookmarkStart w:id="3984" w:name="_Toc133336325"/>
      <w:bookmarkStart w:id="3985" w:name="_Toc143984820"/>
      <w:bookmarkStart w:id="3986" w:name="_Toc144147597"/>
      <w:bookmarkStart w:id="3987" w:name="_Toc153885395"/>
      <w:bookmarkStart w:id="3988" w:name="_Toc177548931"/>
      <w:bookmarkStart w:id="3989" w:name="_Toc186725937"/>
      <w:r w:rsidRPr="00F11966">
        <w:t>5.5.3.5</w:t>
      </w:r>
      <w:r w:rsidRPr="00F11966">
        <w:tab/>
        <w:t>Enumeration: NotificationControl</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990" w:name="_Toc24925893"/>
      <w:bookmarkStart w:id="3991" w:name="_Toc24926071"/>
      <w:bookmarkStart w:id="3992" w:name="_Toc24926247"/>
      <w:bookmarkStart w:id="3993" w:name="_Toc33964107"/>
      <w:bookmarkStart w:id="3994" w:name="_Toc33980874"/>
      <w:bookmarkStart w:id="3995" w:name="_Toc36462675"/>
      <w:bookmarkStart w:id="3996" w:name="_Toc36462871"/>
      <w:bookmarkStart w:id="3997" w:name="_Toc43026125"/>
      <w:bookmarkStart w:id="3998" w:name="_Toc49763659"/>
      <w:bookmarkStart w:id="3999" w:name="_Toc56754355"/>
      <w:bookmarkStart w:id="4000" w:name="_Toc88743139"/>
      <w:bookmarkStart w:id="4001" w:name="_Toc101254050"/>
      <w:bookmarkStart w:id="4002" w:name="_Toc101254489"/>
      <w:bookmarkStart w:id="4003" w:name="_Toc104112201"/>
      <w:bookmarkStart w:id="4004" w:name="_Toc104192378"/>
      <w:bookmarkStart w:id="4005" w:name="_Toc104192942"/>
      <w:bookmarkStart w:id="4006" w:name="_Toc133336326"/>
      <w:bookmarkStart w:id="4007" w:name="_Toc143984821"/>
      <w:bookmarkStart w:id="4008" w:name="_Toc144147598"/>
      <w:bookmarkStart w:id="4009" w:name="_Toc153885396"/>
      <w:bookmarkStart w:id="4010" w:name="_Toc177548932"/>
      <w:bookmarkStart w:id="4011" w:name="_Toc186725938"/>
      <w:r w:rsidRPr="00F11966">
        <w:t>5.5.3.6</w:t>
      </w:r>
      <w:r w:rsidRPr="00F11966">
        <w:tab/>
        <w:t>Enumeration: QosResourceType</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012" w:name="_Toc24925894"/>
      <w:bookmarkStart w:id="4013" w:name="_Toc24926072"/>
      <w:bookmarkStart w:id="4014" w:name="_Toc24926248"/>
      <w:bookmarkStart w:id="4015" w:name="_Toc33964108"/>
      <w:bookmarkStart w:id="4016" w:name="_Toc33980875"/>
      <w:bookmarkStart w:id="4017" w:name="_Toc36462676"/>
      <w:bookmarkStart w:id="4018" w:name="_Toc36462872"/>
      <w:bookmarkStart w:id="4019" w:name="_Toc43026126"/>
      <w:bookmarkStart w:id="4020" w:name="_Toc49763660"/>
      <w:bookmarkStart w:id="4021" w:name="_Toc56754356"/>
      <w:bookmarkStart w:id="4022" w:name="_Toc88743140"/>
      <w:bookmarkStart w:id="4023" w:name="_Toc101254051"/>
      <w:bookmarkStart w:id="4024" w:name="_Toc101254490"/>
      <w:bookmarkStart w:id="4025" w:name="_Toc104112202"/>
      <w:bookmarkStart w:id="4026" w:name="_Toc104192379"/>
      <w:bookmarkStart w:id="4027" w:name="_Toc104192943"/>
      <w:bookmarkStart w:id="4028" w:name="_Toc133336327"/>
      <w:bookmarkStart w:id="4029" w:name="_Toc143984822"/>
      <w:bookmarkStart w:id="4030" w:name="_Toc144147599"/>
      <w:bookmarkStart w:id="4031" w:name="_Toc153885397"/>
      <w:bookmarkStart w:id="4032" w:name="_Toc177548933"/>
      <w:bookmarkStart w:id="4033" w:name="_Toc186725939"/>
      <w:r w:rsidRPr="00F11966">
        <w:t>5.5.3.7</w:t>
      </w:r>
      <w:r w:rsidRPr="00F11966">
        <w:tab/>
        <w:t>Enumeration: PreemptionCapabilityRm</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034" w:name="_Toc24925895"/>
      <w:bookmarkStart w:id="4035" w:name="_Toc24926073"/>
      <w:bookmarkStart w:id="4036" w:name="_Toc24926249"/>
      <w:bookmarkStart w:id="4037" w:name="_Toc33964109"/>
      <w:bookmarkStart w:id="4038" w:name="_Toc33980876"/>
      <w:bookmarkStart w:id="4039" w:name="_Toc36462677"/>
      <w:bookmarkStart w:id="4040" w:name="_Toc36462873"/>
      <w:bookmarkStart w:id="4041" w:name="_Toc43026127"/>
      <w:bookmarkStart w:id="4042" w:name="_Toc49763661"/>
      <w:bookmarkStart w:id="4043" w:name="_Toc56754357"/>
      <w:bookmarkStart w:id="4044" w:name="_Toc88743141"/>
      <w:bookmarkStart w:id="4045" w:name="_Toc101254052"/>
      <w:bookmarkStart w:id="4046" w:name="_Toc101254491"/>
      <w:bookmarkStart w:id="4047" w:name="_Toc104112203"/>
      <w:bookmarkStart w:id="4048" w:name="_Toc104192380"/>
      <w:bookmarkStart w:id="4049" w:name="_Toc104192944"/>
      <w:bookmarkStart w:id="4050" w:name="_Toc133336328"/>
      <w:bookmarkStart w:id="4051" w:name="_Toc143984823"/>
      <w:bookmarkStart w:id="4052" w:name="_Toc144147600"/>
      <w:bookmarkStart w:id="4053" w:name="_Toc153885398"/>
      <w:bookmarkStart w:id="4054" w:name="_Toc177548934"/>
      <w:bookmarkStart w:id="4055" w:name="_Toc186725940"/>
      <w:r w:rsidRPr="00F11966">
        <w:t>5.5.3.8</w:t>
      </w:r>
      <w:r w:rsidRPr="00F11966">
        <w:tab/>
        <w:t>Enumeration: PreemptionVulnerabilityRm</w:t>
      </w:r>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056" w:name="_Toc24925896"/>
      <w:bookmarkStart w:id="4057" w:name="_Toc24926074"/>
      <w:bookmarkStart w:id="4058" w:name="_Toc24926250"/>
      <w:bookmarkStart w:id="4059" w:name="_Toc33964110"/>
      <w:bookmarkStart w:id="4060" w:name="_Toc33980877"/>
      <w:bookmarkStart w:id="4061" w:name="_Toc36462678"/>
      <w:bookmarkStart w:id="4062" w:name="_Toc36462874"/>
      <w:bookmarkStart w:id="4063" w:name="_Toc43026128"/>
      <w:bookmarkStart w:id="4064" w:name="_Toc49763662"/>
      <w:bookmarkStart w:id="4065" w:name="_Toc56754358"/>
      <w:bookmarkStart w:id="4066" w:name="_Toc88743142"/>
      <w:bookmarkStart w:id="4067" w:name="_Toc101254053"/>
      <w:bookmarkStart w:id="4068" w:name="_Toc101254492"/>
      <w:bookmarkStart w:id="4069" w:name="_Toc104112204"/>
      <w:bookmarkStart w:id="4070" w:name="_Toc104192381"/>
      <w:bookmarkStart w:id="4071" w:name="_Toc104192945"/>
      <w:bookmarkStart w:id="4072" w:name="_Toc133336329"/>
      <w:bookmarkStart w:id="4073" w:name="_Toc143984824"/>
      <w:bookmarkStart w:id="4074" w:name="_Toc144147601"/>
      <w:bookmarkStart w:id="4075" w:name="_Toc153885399"/>
      <w:bookmarkStart w:id="4076" w:name="_Toc177548935"/>
      <w:bookmarkStart w:id="4077" w:name="_Toc186725941"/>
      <w:r w:rsidRPr="00F11966">
        <w:t>5.5.3.9</w:t>
      </w:r>
      <w:r w:rsidRPr="00F11966">
        <w:tab/>
        <w:t>Enumeration: ReflectiveQosAttributeRm</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078" w:name="_Toc24925897"/>
      <w:bookmarkStart w:id="4079" w:name="_Toc24926075"/>
      <w:bookmarkStart w:id="4080" w:name="_Toc24926251"/>
      <w:bookmarkStart w:id="4081" w:name="_Toc33964111"/>
      <w:bookmarkStart w:id="4082" w:name="_Toc33980878"/>
      <w:bookmarkStart w:id="4083" w:name="_Toc36462679"/>
      <w:bookmarkStart w:id="4084" w:name="_Toc36462875"/>
      <w:bookmarkStart w:id="4085" w:name="_Toc43026129"/>
      <w:bookmarkStart w:id="4086" w:name="_Toc49763663"/>
      <w:bookmarkStart w:id="4087" w:name="_Toc56754359"/>
      <w:bookmarkStart w:id="4088" w:name="_Toc88743143"/>
      <w:bookmarkStart w:id="4089" w:name="_Toc101254054"/>
      <w:bookmarkStart w:id="4090" w:name="_Toc101254493"/>
      <w:bookmarkStart w:id="4091" w:name="_Toc104112205"/>
      <w:bookmarkStart w:id="4092" w:name="_Toc104192382"/>
      <w:bookmarkStart w:id="4093" w:name="_Toc104192946"/>
      <w:bookmarkStart w:id="4094" w:name="_Toc133336330"/>
      <w:bookmarkStart w:id="4095" w:name="_Toc143984825"/>
      <w:bookmarkStart w:id="4096" w:name="_Toc144147602"/>
      <w:bookmarkStart w:id="4097" w:name="_Toc153885400"/>
      <w:bookmarkStart w:id="4098" w:name="_Toc177548936"/>
      <w:bookmarkStart w:id="4099" w:name="_Toc186725942"/>
      <w:r w:rsidRPr="00F11966">
        <w:t>5.5.3.10</w:t>
      </w:r>
      <w:r w:rsidRPr="00F11966">
        <w:tab/>
        <w:t>Enumeration: NotificationControlRm</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100" w:name="_Toc24925898"/>
      <w:bookmarkStart w:id="4101" w:name="_Toc24926076"/>
      <w:bookmarkStart w:id="4102" w:name="_Toc24926252"/>
      <w:bookmarkStart w:id="4103" w:name="_Toc33964112"/>
      <w:bookmarkStart w:id="4104" w:name="_Toc33980879"/>
      <w:bookmarkStart w:id="4105" w:name="_Toc36462680"/>
      <w:bookmarkStart w:id="4106" w:name="_Toc36462876"/>
      <w:bookmarkStart w:id="4107" w:name="_Toc43026130"/>
      <w:bookmarkStart w:id="4108" w:name="_Toc49763664"/>
      <w:bookmarkStart w:id="4109" w:name="_Toc56754360"/>
      <w:bookmarkStart w:id="4110" w:name="_Toc88743144"/>
      <w:bookmarkStart w:id="4111" w:name="_Toc101254055"/>
      <w:bookmarkStart w:id="4112" w:name="_Toc101254494"/>
      <w:bookmarkStart w:id="4113" w:name="_Toc104112206"/>
      <w:bookmarkStart w:id="4114" w:name="_Toc104192383"/>
      <w:bookmarkStart w:id="4115" w:name="_Toc104192947"/>
      <w:bookmarkStart w:id="4116" w:name="_Toc133336331"/>
      <w:bookmarkStart w:id="4117" w:name="_Toc143984826"/>
      <w:bookmarkStart w:id="4118" w:name="_Toc144147603"/>
      <w:bookmarkStart w:id="4119" w:name="_Toc153885401"/>
      <w:bookmarkStart w:id="4120" w:name="_Toc177548937"/>
      <w:bookmarkStart w:id="4121" w:name="_Toc186725943"/>
      <w:r w:rsidRPr="00F11966">
        <w:t>5.5.3.11</w:t>
      </w:r>
      <w:r w:rsidRPr="00F11966">
        <w:tab/>
        <w:t>Enumeration: QosResourceTypeRm</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122" w:name="_Toc24925899"/>
      <w:bookmarkStart w:id="4123" w:name="_Toc24926077"/>
      <w:bookmarkStart w:id="4124" w:name="_Toc24926253"/>
      <w:bookmarkStart w:id="4125" w:name="_Toc33964113"/>
      <w:bookmarkStart w:id="4126" w:name="_Toc33980880"/>
      <w:bookmarkStart w:id="4127" w:name="_Toc36462681"/>
      <w:bookmarkStart w:id="4128" w:name="_Toc36462877"/>
      <w:bookmarkStart w:id="4129" w:name="_Toc43026131"/>
      <w:bookmarkStart w:id="4130" w:name="_Toc49763665"/>
      <w:bookmarkStart w:id="4131" w:name="_Toc56754361"/>
      <w:bookmarkStart w:id="4132" w:name="_Toc88743145"/>
      <w:bookmarkStart w:id="4133" w:name="_Toc101254056"/>
      <w:bookmarkStart w:id="4134" w:name="_Toc101254495"/>
      <w:bookmarkStart w:id="4135" w:name="_Toc104112207"/>
      <w:bookmarkStart w:id="4136" w:name="_Toc104192384"/>
      <w:bookmarkStart w:id="4137" w:name="_Toc104192948"/>
      <w:bookmarkStart w:id="4138" w:name="_Toc133336332"/>
      <w:bookmarkStart w:id="4139" w:name="_Toc143984827"/>
      <w:bookmarkStart w:id="4140" w:name="_Toc144147604"/>
      <w:bookmarkStart w:id="4141" w:name="_Toc153885402"/>
      <w:bookmarkStart w:id="4142" w:name="_Toc177548938"/>
      <w:bookmarkStart w:id="4143" w:name="_Toc186725944"/>
      <w:r w:rsidRPr="00F11966">
        <w:t>5.5.3.12</w:t>
      </w:r>
      <w:r w:rsidRPr="00F11966">
        <w:tab/>
        <w:t>Enumeration: AdditionalQosFlowInfo</w:t>
      </w:r>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144" w:name="_Toc58588106"/>
      <w:bookmarkStart w:id="4145" w:name="_Toc88743146"/>
      <w:bookmarkStart w:id="4146" w:name="_Toc101254057"/>
      <w:bookmarkStart w:id="4147" w:name="_Toc101254496"/>
      <w:bookmarkStart w:id="4148" w:name="_Toc104112208"/>
      <w:bookmarkStart w:id="4149" w:name="_Toc104192385"/>
      <w:bookmarkStart w:id="4150" w:name="_Toc104192949"/>
      <w:bookmarkStart w:id="4151" w:name="_Toc133336333"/>
      <w:bookmarkStart w:id="4152" w:name="_Toc143984828"/>
      <w:bookmarkStart w:id="4153" w:name="_Toc144147605"/>
      <w:bookmarkStart w:id="4154" w:name="_Toc153885403"/>
      <w:bookmarkStart w:id="4155" w:name="_Toc177548939"/>
      <w:bookmarkStart w:id="4156" w:name="_Toc186725945"/>
      <w:r w:rsidRPr="00F11966">
        <w:lastRenderedPageBreak/>
        <w:t>5.5.3.</w:t>
      </w:r>
      <w:r>
        <w:t>13</w:t>
      </w:r>
      <w:r w:rsidRPr="00F11966">
        <w:tab/>
        <w:t xml:space="preserve">Enumeration: </w:t>
      </w:r>
      <w:bookmarkEnd w:id="4144"/>
      <w:r>
        <w:t>PartitioningCriteria</w:t>
      </w:r>
      <w:bookmarkEnd w:id="4145"/>
      <w:bookmarkEnd w:id="4146"/>
      <w:bookmarkEnd w:id="4147"/>
      <w:bookmarkEnd w:id="4148"/>
      <w:bookmarkEnd w:id="4149"/>
      <w:bookmarkEnd w:id="4150"/>
      <w:bookmarkEnd w:id="4151"/>
      <w:bookmarkEnd w:id="4152"/>
      <w:bookmarkEnd w:id="4153"/>
      <w:bookmarkEnd w:id="4154"/>
      <w:bookmarkEnd w:id="4155"/>
      <w:bookmarkEnd w:id="4156"/>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157" w:name="_Toc88743147"/>
      <w:bookmarkStart w:id="4158" w:name="_Toc101254058"/>
      <w:bookmarkStart w:id="4159" w:name="_Toc101254497"/>
      <w:bookmarkStart w:id="4160" w:name="_Toc104112209"/>
      <w:bookmarkStart w:id="4161" w:name="_Toc104192386"/>
      <w:bookmarkStart w:id="4162" w:name="_Toc104192950"/>
      <w:bookmarkStart w:id="4163" w:name="_Toc133336334"/>
      <w:bookmarkStart w:id="4164" w:name="_Toc143984829"/>
      <w:bookmarkStart w:id="4165" w:name="_Toc144147606"/>
      <w:bookmarkStart w:id="4166" w:name="_Toc153885404"/>
      <w:bookmarkStart w:id="4167" w:name="_Toc177548940"/>
      <w:bookmarkStart w:id="4168" w:name="_Toc186725946"/>
      <w:r w:rsidRPr="00F11966">
        <w:t>5.5.3.</w:t>
      </w:r>
      <w:r>
        <w:t>14</w:t>
      </w:r>
      <w:r w:rsidRPr="00F11966">
        <w:tab/>
        <w:t>Enumeration:</w:t>
      </w:r>
      <w:r>
        <w:t xml:space="preserve"> PartitioningCriteria</w:t>
      </w:r>
      <w:r w:rsidRPr="00F11966">
        <w:t>Rm</w:t>
      </w:r>
      <w:bookmarkEnd w:id="4157"/>
      <w:bookmarkEnd w:id="4158"/>
      <w:bookmarkEnd w:id="4159"/>
      <w:bookmarkEnd w:id="4160"/>
      <w:bookmarkEnd w:id="4161"/>
      <w:bookmarkEnd w:id="4162"/>
      <w:bookmarkEnd w:id="4163"/>
      <w:bookmarkEnd w:id="4164"/>
      <w:bookmarkEnd w:id="4165"/>
      <w:bookmarkEnd w:id="4166"/>
      <w:bookmarkEnd w:id="4167"/>
      <w:bookmarkEnd w:id="4168"/>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169" w:name="_Toc143984830"/>
      <w:bookmarkStart w:id="4170" w:name="_Toc144147607"/>
      <w:bookmarkStart w:id="4171" w:name="_Toc153885405"/>
      <w:bookmarkStart w:id="4172" w:name="_Toc177548941"/>
      <w:bookmarkStart w:id="4173" w:name="_Toc186725947"/>
      <w:r w:rsidRPr="00F11966">
        <w:t>5.5.3.</w:t>
      </w:r>
      <w:r>
        <w:t>15</w:t>
      </w:r>
      <w:r w:rsidRPr="00F11966">
        <w:tab/>
        <w:t xml:space="preserve">Enumeration: </w:t>
      </w:r>
      <w:r>
        <w:rPr>
          <w:lang w:eastAsia="zh-CN"/>
        </w:rPr>
        <w:t>PduSetHandlingInfo</w:t>
      </w:r>
      <w:bookmarkEnd w:id="4169"/>
      <w:bookmarkEnd w:id="4170"/>
      <w:bookmarkEnd w:id="4171"/>
      <w:bookmarkEnd w:id="4172"/>
      <w:bookmarkEnd w:id="4173"/>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174" w:name="_Toc153885406"/>
      <w:bookmarkStart w:id="4175" w:name="_Toc177548942"/>
      <w:bookmarkStart w:id="4176" w:name="_Toc186725948"/>
      <w:r>
        <w:t>5.5</w:t>
      </w:r>
      <w:r w:rsidRPr="00690A26">
        <w:t>.</w:t>
      </w:r>
      <w:r>
        <w:t>3</w:t>
      </w:r>
      <w:r w:rsidRPr="00690A26">
        <w:t>.</w:t>
      </w:r>
      <w:r>
        <w:t>16</w:t>
      </w:r>
      <w:r w:rsidRPr="00690A26">
        <w:tab/>
        <w:t xml:space="preserve">Enumeration: </w:t>
      </w:r>
      <w:r>
        <w:t>MediaTransportProto</w:t>
      </w:r>
      <w:bookmarkEnd w:id="4174"/>
      <w:bookmarkEnd w:id="4175"/>
      <w:bookmarkEnd w:id="4176"/>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177" w:name="OLE_LINK5"/>
            <w:r w:rsidR="004A246B">
              <w:t>])</w:t>
            </w:r>
            <w:bookmarkEnd w:id="4177"/>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178" w:name="_Toc153885407"/>
      <w:bookmarkStart w:id="4179" w:name="_Toc177548943"/>
      <w:bookmarkStart w:id="4180" w:name="_Toc186725949"/>
      <w:r>
        <w:t>5.5</w:t>
      </w:r>
      <w:r w:rsidRPr="00690A26">
        <w:t>.</w:t>
      </w:r>
      <w:r>
        <w:t>3</w:t>
      </w:r>
      <w:r w:rsidRPr="00690A26">
        <w:t>.</w:t>
      </w:r>
      <w:r>
        <w:t>1</w:t>
      </w:r>
      <w:r w:rsidR="00095998">
        <w:t>7</w:t>
      </w:r>
      <w:r w:rsidRPr="00690A26">
        <w:tab/>
        <w:t xml:space="preserve">Enumeration: </w:t>
      </w:r>
      <w:r>
        <w:t>RtpHeaderExtType</w:t>
      </w:r>
      <w:bookmarkEnd w:id="4178"/>
      <w:bookmarkEnd w:id="4179"/>
      <w:bookmarkEnd w:id="4180"/>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181" w:name="_Toc153885408"/>
      <w:bookmarkStart w:id="4182" w:name="_Toc177548944"/>
      <w:bookmarkStart w:id="4183" w:name="_Toc186725950"/>
      <w:r>
        <w:lastRenderedPageBreak/>
        <w:t>5.5</w:t>
      </w:r>
      <w:r w:rsidRPr="00690A26">
        <w:t>.</w:t>
      </w:r>
      <w:r>
        <w:t>3</w:t>
      </w:r>
      <w:r w:rsidRPr="00690A26">
        <w:t>.</w:t>
      </w:r>
      <w:r w:rsidR="00095998">
        <w:t>18</w:t>
      </w:r>
      <w:r w:rsidRPr="00690A26">
        <w:tab/>
        <w:t xml:space="preserve">Enumeration: </w:t>
      </w:r>
      <w:r>
        <w:t>RtpPayloadFormat</w:t>
      </w:r>
      <w:bookmarkEnd w:id="4181"/>
      <w:bookmarkEnd w:id="4182"/>
      <w:bookmarkEnd w:id="4183"/>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184" w:name="_Toc177548945"/>
      <w:bookmarkStart w:id="4185" w:name="_Toc186725951"/>
      <w:r>
        <w:t>5.5</w:t>
      </w:r>
      <w:r w:rsidRPr="00690A26">
        <w:t>.</w:t>
      </w:r>
      <w:r>
        <w:t>3</w:t>
      </w:r>
      <w:r w:rsidRPr="00690A26">
        <w:t>.</w:t>
      </w:r>
      <w:r w:rsidRPr="003423DA">
        <w:t>19</w:t>
      </w:r>
      <w:r w:rsidRPr="00690A26">
        <w:tab/>
        <w:t xml:space="preserve">Enumeration: </w:t>
      </w:r>
      <w:r>
        <w:t>MediaTransportProtoRm</w:t>
      </w:r>
      <w:bookmarkEnd w:id="4184"/>
      <w:bookmarkEnd w:id="4185"/>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4186" w:name="_Toc177548946"/>
      <w:bookmarkStart w:id="4187" w:name="_Toc186725952"/>
      <w:r>
        <w:t>5.5</w:t>
      </w:r>
      <w:r w:rsidRPr="00690A26">
        <w:t>.</w:t>
      </w:r>
      <w:r>
        <w:t>3</w:t>
      </w:r>
      <w:r w:rsidRPr="000C0AB6">
        <w:t>.</w:t>
      </w:r>
      <w:r w:rsidRPr="003423DA">
        <w:t>20</w:t>
      </w:r>
      <w:r w:rsidRPr="00690A26">
        <w:tab/>
        <w:t xml:space="preserve">Enumeration: </w:t>
      </w:r>
      <w:r>
        <w:t>RtpHeaderExtTypeRm</w:t>
      </w:r>
      <w:bookmarkEnd w:id="4186"/>
      <w:bookmarkEnd w:id="4187"/>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188" w:name="_Toc177548947"/>
      <w:bookmarkStart w:id="4189" w:name="_Toc186725953"/>
      <w:r>
        <w:t>5.5</w:t>
      </w:r>
      <w:r w:rsidRPr="00690A26">
        <w:t>.</w:t>
      </w:r>
      <w:r>
        <w:t>3</w:t>
      </w:r>
      <w:r w:rsidRPr="000C0AB6">
        <w:t>.</w:t>
      </w:r>
      <w:r w:rsidRPr="003423DA">
        <w:t>21</w:t>
      </w:r>
      <w:r w:rsidRPr="00690A26">
        <w:tab/>
        <w:t xml:space="preserve">Enumeration: </w:t>
      </w:r>
      <w:r>
        <w:t>RtpPayloadFormatRm</w:t>
      </w:r>
      <w:bookmarkEnd w:id="4188"/>
      <w:bookmarkEnd w:id="4189"/>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190" w:name="_Toc177548948"/>
      <w:bookmarkStart w:id="4191" w:name="_Toc186725954"/>
      <w:r>
        <w:t>5.5.3.22</w:t>
      </w:r>
      <w:r>
        <w:tab/>
        <w:t xml:space="preserve">Enumeration: </w:t>
      </w:r>
      <w:r>
        <w:rPr>
          <w:lang w:eastAsia="zh-CN"/>
        </w:rPr>
        <w:t>PduSetHandlingInfoRm</w:t>
      </w:r>
      <w:bookmarkEnd w:id="4190"/>
      <w:bookmarkEnd w:id="4191"/>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192" w:name="_Toc24925900"/>
      <w:bookmarkStart w:id="4193" w:name="_Toc24926078"/>
      <w:bookmarkStart w:id="4194" w:name="_Toc24926254"/>
      <w:bookmarkStart w:id="4195" w:name="_Toc33964114"/>
      <w:bookmarkStart w:id="4196" w:name="_Toc33980881"/>
      <w:bookmarkStart w:id="4197" w:name="_Toc36462682"/>
      <w:bookmarkStart w:id="4198" w:name="_Toc36462878"/>
      <w:bookmarkStart w:id="4199" w:name="_Toc43026132"/>
      <w:bookmarkStart w:id="4200" w:name="_Toc49763666"/>
      <w:bookmarkStart w:id="4201" w:name="_Toc56754362"/>
      <w:bookmarkStart w:id="4202" w:name="_Toc88743148"/>
      <w:bookmarkStart w:id="4203" w:name="_Toc101254059"/>
      <w:bookmarkStart w:id="4204" w:name="_Toc101254498"/>
      <w:bookmarkStart w:id="4205" w:name="_Toc104112210"/>
      <w:bookmarkStart w:id="4206" w:name="_Toc104192387"/>
      <w:bookmarkStart w:id="4207" w:name="_Toc104192951"/>
      <w:bookmarkStart w:id="4208" w:name="_Toc133336335"/>
      <w:bookmarkStart w:id="4209" w:name="_Toc143984831"/>
      <w:bookmarkStart w:id="4210" w:name="_Toc144147608"/>
      <w:bookmarkStart w:id="4211" w:name="_Toc153885409"/>
      <w:bookmarkStart w:id="4212" w:name="_Toc177548949"/>
      <w:bookmarkStart w:id="4213" w:name="_Toc186725955"/>
      <w:r w:rsidRPr="00F11966">
        <w:t>5.5.4</w:t>
      </w:r>
      <w:r w:rsidRPr="00F11966">
        <w:tab/>
        <w:t>Structured Data Types</w:t>
      </w:r>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7E2D98F6" w14:textId="77777777" w:rsidR="00E92CBF" w:rsidRPr="00F11966" w:rsidRDefault="00E92CBF" w:rsidP="00D362EB">
      <w:pPr>
        <w:pStyle w:val="Heading4"/>
      </w:pPr>
      <w:bookmarkStart w:id="4214" w:name="_Toc24925901"/>
      <w:bookmarkStart w:id="4215" w:name="_Toc24926079"/>
      <w:bookmarkStart w:id="4216" w:name="_Toc24926255"/>
      <w:bookmarkStart w:id="4217" w:name="_Toc33964115"/>
      <w:bookmarkStart w:id="4218" w:name="_Toc33980882"/>
      <w:bookmarkStart w:id="4219" w:name="_Toc36462683"/>
      <w:bookmarkStart w:id="4220" w:name="_Toc36462879"/>
      <w:bookmarkStart w:id="4221" w:name="_Toc43026133"/>
      <w:bookmarkStart w:id="4222" w:name="_Toc49763667"/>
      <w:bookmarkStart w:id="4223" w:name="_Toc56754363"/>
      <w:bookmarkStart w:id="4224" w:name="_Toc88743149"/>
      <w:bookmarkStart w:id="4225" w:name="_Toc101254060"/>
      <w:bookmarkStart w:id="4226" w:name="_Toc101254499"/>
      <w:bookmarkStart w:id="4227" w:name="_Toc104112211"/>
      <w:bookmarkStart w:id="4228" w:name="_Toc104192388"/>
      <w:bookmarkStart w:id="4229" w:name="_Toc104192952"/>
      <w:bookmarkStart w:id="4230" w:name="_Toc133336336"/>
      <w:bookmarkStart w:id="4231" w:name="_Toc143984832"/>
      <w:bookmarkStart w:id="4232" w:name="_Toc144147609"/>
      <w:bookmarkStart w:id="4233" w:name="_Toc153885410"/>
      <w:bookmarkStart w:id="4234" w:name="_Toc177548950"/>
      <w:bookmarkStart w:id="4235" w:name="_Toc186725956"/>
      <w:r w:rsidRPr="00F11966">
        <w:t>5.5.4.1</w:t>
      </w:r>
      <w:r w:rsidRPr="00F11966">
        <w:tab/>
        <w:t>Type: Arp</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236" w:name="_Toc24925902"/>
      <w:bookmarkStart w:id="4237" w:name="_Toc24926080"/>
      <w:bookmarkStart w:id="4238" w:name="_Toc24926256"/>
      <w:bookmarkStart w:id="4239" w:name="_Toc33964116"/>
      <w:bookmarkStart w:id="4240" w:name="_Toc33980883"/>
      <w:bookmarkStart w:id="4241" w:name="_Toc36462684"/>
      <w:bookmarkStart w:id="4242" w:name="_Toc36462880"/>
      <w:bookmarkStart w:id="4243" w:name="_Toc43026134"/>
      <w:bookmarkStart w:id="4244" w:name="_Toc49763668"/>
      <w:bookmarkStart w:id="4245" w:name="_Toc56754364"/>
      <w:bookmarkStart w:id="4246" w:name="_Toc88743150"/>
      <w:bookmarkStart w:id="4247" w:name="_Toc101254061"/>
      <w:bookmarkStart w:id="4248" w:name="_Toc101254500"/>
      <w:bookmarkStart w:id="4249" w:name="_Toc104112212"/>
      <w:bookmarkStart w:id="4250" w:name="_Toc104192389"/>
      <w:bookmarkStart w:id="4251" w:name="_Toc104192953"/>
      <w:bookmarkStart w:id="4252" w:name="_Toc133336337"/>
      <w:bookmarkStart w:id="4253" w:name="_Toc143984833"/>
      <w:bookmarkStart w:id="4254" w:name="_Toc144147610"/>
      <w:bookmarkStart w:id="4255" w:name="_Toc153885411"/>
      <w:bookmarkStart w:id="4256" w:name="_Toc177548951"/>
      <w:bookmarkStart w:id="4257" w:name="_Toc186725957"/>
      <w:r w:rsidRPr="00F11966">
        <w:lastRenderedPageBreak/>
        <w:t>5.5.4.2</w:t>
      </w:r>
      <w:r w:rsidRPr="00F11966">
        <w:tab/>
        <w:t>Type: Ambr</w:t>
      </w:r>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258" w:name="_Toc24925903"/>
      <w:bookmarkStart w:id="4259" w:name="_Toc24926081"/>
      <w:bookmarkStart w:id="4260" w:name="_Toc24926257"/>
      <w:bookmarkStart w:id="4261" w:name="_Toc33964117"/>
      <w:bookmarkStart w:id="4262" w:name="_Toc33980884"/>
      <w:bookmarkStart w:id="4263" w:name="_Toc36462685"/>
      <w:bookmarkStart w:id="4264" w:name="_Toc36462881"/>
      <w:bookmarkStart w:id="4265" w:name="_Toc43026135"/>
      <w:bookmarkStart w:id="4266" w:name="_Toc49763669"/>
      <w:bookmarkStart w:id="4267" w:name="_Toc56754365"/>
      <w:bookmarkStart w:id="4268" w:name="_Toc88743151"/>
      <w:bookmarkStart w:id="4269" w:name="_Toc101254062"/>
      <w:bookmarkStart w:id="4270" w:name="_Toc101254501"/>
      <w:bookmarkStart w:id="4271" w:name="_Toc104112213"/>
      <w:bookmarkStart w:id="4272" w:name="_Toc104192390"/>
      <w:bookmarkStart w:id="4273" w:name="_Toc104192954"/>
      <w:bookmarkStart w:id="4274" w:name="_Toc133336338"/>
      <w:bookmarkStart w:id="4275" w:name="_Toc143984834"/>
      <w:bookmarkStart w:id="4276" w:name="_Toc144147611"/>
      <w:bookmarkStart w:id="4277" w:name="_Toc153885412"/>
      <w:bookmarkStart w:id="4278" w:name="_Toc177548952"/>
      <w:bookmarkStart w:id="4279" w:name="_Toc186725958"/>
      <w:r w:rsidRPr="00F11966">
        <w:t>5.5.4.3</w:t>
      </w:r>
      <w:r w:rsidRPr="00F11966">
        <w:tab/>
        <w:t>Type: Dynamic5Qi</w:t>
      </w:r>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280" w:name="_Toc24925904"/>
      <w:bookmarkStart w:id="4281" w:name="_Toc24926082"/>
      <w:bookmarkStart w:id="4282" w:name="_Toc24926258"/>
      <w:bookmarkStart w:id="4283" w:name="_Toc33964118"/>
      <w:bookmarkStart w:id="4284" w:name="_Toc33980885"/>
      <w:bookmarkStart w:id="4285" w:name="_Toc36462686"/>
      <w:bookmarkStart w:id="4286" w:name="_Toc36462882"/>
      <w:bookmarkStart w:id="4287" w:name="_Toc43026136"/>
      <w:bookmarkStart w:id="4288" w:name="_Toc49763670"/>
      <w:bookmarkStart w:id="4289" w:name="_Toc56754366"/>
      <w:bookmarkStart w:id="4290" w:name="_Toc88743152"/>
      <w:bookmarkStart w:id="4291" w:name="_Toc101254063"/>
      <w:bookmarkStart w:id="4292" w:name="_Toc101254502"/>
      <w:bookmarkStart w:id="4293" w:name="_Toc104112214"/>
      <w:bookmarkStart w:id="4294" w:name="_Toc104192391"/>
      <w:bookmarkStart w:id="4295" w:name="_Toc104192955"/>
      <w:bookmarkStart w:id="4296" w:name="_Toc133336339"/>
      <w:bookmarkStart w:id="4297" w:name="_Toc143984835"/>
      <w:bookmarkStart w:id="4298" w:name="_Toc144147612"/>
      <w:bookmarkStart w:id="4299" w:name="_Toc153885413"/>
      <w:bookmarkStart w:id="4300" w:name="_Toc177548953"/>
      <w:bookmarkStart w:id="4301" w:name="_Toc186725959"/>
      <w:r w:rsidRPr="00F11966">
        <w:lastRenderedPageBreak/>
        <w:t>5.5.4.4</w:t>
      </w:r>
      <w:r w:rsidRPr="00F11966">
        <w:tab/>
        <w:t>Type: NonDynamic5Qi</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302" w:name="_Toc24925905"/>
      <w:bookmarkStart w:id="4303" w:name="_Toc24926083"/>
      <w:bookmarkStart w:id="4304" w:name="_Toc24926259"/>
      <w:bookmarkStart w:id="4305" w:name="_Toc33964119"/>
      <w:bookmarkStart w:id="4306" w:name="_Toc33980886"/>
      <w:bookmarkStart w:id="4307" w:name="_Toc36462687"/>
      <w:bookmarkStart w:id="4308" w:name="_Toc36462883"/>
      <w:bookmarkStart w:id="4309" w:name="_Toc43026137"/>
      <w:bookmarkStart w:id="4310" w:name="_Toc49763671"/>
      <w:bookmarkStart w:id="4311" w:name="_Toc56754367"/>
      <w:bookmarkStart w:id="4312" w:name="_Toc88743153"/>
      <w:bookmarkStart w:id="4313" w:name="_Toc101254064"/>
      <w:bookmarkStart w:id="4314" w:name="_Toc101254503"/>
      <w:bookmarkStart w:id="4315" w:name="_Toc104112215"/>
      <w:bookmarkStart w:id="4316" w:name="_Toc104192392"/>
      <w:bookmarkStart w:id="4317" w:name="_Toc104192956"/>
      <w:bookmarkStart w:id="4318" w:name="_Toc133336340"/>
      <w:bookmarkStart w:id="4319" w:name="_Toc143984836"/>
      <w:bookmarkStart w:id="4320" w:name="_Toc144147613"/>
      <w:bookmarkStart w:id="4321" w:name="_Toc153885414"/>
      <w:bookmarkStart w:id="4322" w:name="_Toc177548954"/>
      <w:bookmarkStart w:id="4323" w:name="_Toc186725960"/>
      <w:r w:rsidRPr="00F11966">
        <w:t>5.5.4.5</w:t>
      </w:r>
      <w:r w:rsidRPr="00F11966">
        <w:tab/>
        <w:t>Type: ArpRm</w:t>
      </w:r>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324" w:name="_Toc24925906"/>
      <w:bookmarkStart w:id="4325" w:name="_Toc24926084"/>
      <w:bookmarkStart w:id="4326" w:name="_Toc24926260"/>
      <w:bookmarkStart w:id="4327" w:name="_Toc33964120"/>
      <w:bookmarkStart w:id="4328" w:name="_Toc33980887"/>
      <w:bookmarkStart w:id="4329" w:name="_Toc36462688"/>
      <w:bookmarkStart w:id="4330" w:name="_Toc36462884"/>
      <w:bookmarkStart w:id="4331" w:name="_Toc43026138"/>
      <w:bookmarkStart w:id="4332" w:name="_Toc49763672"/>
      <w:bookmarkStart w:id="4333" w:name="_Toc56754368"/>
      <w:bookmarkStart w:id="4334" w:name="_Toc88743154"/>
      <w:bookmarkStart w:id="4335" w:name="_Toc101254065"/>
      <w:bookmarkStart w:id="4336" w:name="_Toc101254504"/>
      <w:bookmarkStart w:id="4337" w:name="_Toc104112216"/>
      <w:bookmarkStart w:id="4338" w:name="_Toc104192393"/>
      <w:bookmarkStart w:id="4339" w:name="_Toc104192957"/>
      <w:bookmarkStart w:id="4340" w:name="_Toc133336341"/>
      <w:bookmarkStart w:id="4341" w:name="_Toc143984837"/>
      <w:bookmarkStart w:id="4342" w:name="_Toc144147614"/>
      <w:bookmarkStart w:id="4343" w:name="_Toc153885415"/>
      <w:bookmarkStart w:id="4344" w:name="_Toc177548955"/>
      <w:bookmarkStart w:id="4345" w:name="_Toc186725961"/>
      <w:r w:rsidRPr="00F11966">
        <w:t>5.5.4.6</w:t>
      </w:r>
      <w:r w:rsidRPr="00F11966">
        <w:tab/>
        <w:t>Type: AmbrRm</w:t>
      </w:r>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346" w:name="_Toc24925907"/>
      <w:bookmarkStart w:id="4347" w:name="_Toc24926085"/>
      <w:bookmarkStart w:id="4348" w:name="_Toc24926261"/>
      <w:bookmarkStart w:id="4349" w:name="_Toc33964121"/>
      <w:bookmarkStart w:id="4350" w:name="_Toc33980888"/>
      <w:bookmarkStart w:id="4351" w:name="_Toc36462689"/>
      <w:bookmarkStart w:id="4352" w:name="_Toc36462885"/>
      <w:bookmarkStart w:id="4353" w:name="_Toc43026139"/>
      <w:bookmarkStart w:id="4354" w:name="_Toc49763673"/>
      <w:bookmarkStart w:id="4355" w:name="_Toc56754369"/>
      <w:bookmarkStart w:id="4356" w:name="_Toc88743155"/>
      <w:bookmarkStart w:id="4357" w:name="_Toc101254066"/>
      <w:bookmarkStart w:id="4358" w:name="_Toc101254505"/>
      <w:bookmarkStart w:id="4359" w:name="_Toc104112217"/>
      <w:bookmarkStart w:id="4360" w:name="_Toc104192394"/>
      <w:bookmarkStart w:id="4361" w:name="_Toc104192958"/>
      <w:bookmarkStart w:id="4362" w:name="_Toc133336342"/>
      <w:bookmarkStart w:id="4363" w:name="_Toc143984838"/>
      <w:bookmarkStart w:id="4364" w:name="_Toc144147615"/>
      <w:bookmarkStart w:id="4365" w:name="_Toc153885416"/>
      <w:bookmarkStart w:id="4366" w:name="_Toc177548956"/>
      <w:bookmarkStart w:id="4367" w:name="_Toc186725962"/>
      <w:r w:rsidRPr="00F11966">
        <w:t>5.5.4.7</w:t>
      </w:r>
      <w:r w:rsidRPr="00F11966">
        <w:tab/>
      </w:r>
      <w:bookmarkEnd w:id="4346"/>
      <w:bookmarkEnd w:id="4347"/>
      <w:bookmarkEnd w:id="4348"/>
      <w:bookmarkEnd w:id="4349"/>
      <w:bookmarkEnd w:id="4350"/>
      <w:bookmarkEnd w:id="4351"/>
      <w:bookmarkEnd w:id="4352"/>
      <w:r w:rsidR="002424D1" w:rsidRPr="00F11966">
        <w:t>Void</w:t>
      </w:r>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490F3F42" w14:textId="77777777" w:rsidR="00E92CBF" w:rsidRPr="00F11966" w:rsidRDefault="00E92CBF" w:rsidP="00E92CBF"/>
    <w:p w14:paraId="68FAA203" w14:textId="77777777" w:rsidR="00E92CBF" w:rsidRPr="00F11966" w:rsidRDefault="00E92CBF" w:rsidP="00D362EB">
      <w:pPr>
        <w:pStyle w:val="Heading4"/>
      </w:pPr>
      <w:bookmarkStart w:id="4368" w:name="_Toc24925908"/>
      <w:bookmarkStart w:id="4369" w:name="_Toc24926086"/>
      <w:bookmarkStart w:id="4370" w:name="_Toc24926262"/>
      <w:bookmarkStart w:id="4371" w:name="_Toc33964122"/>
      <w:bookmarkStart w:id="4372" w:name="_Toc33980889"/>
      <w:bookmarkStart w:id="4373" w:name="_Toc36462690"/>
      <w:bookmarkStart w:id="4374" w:name="_Toc36462886"/>
      <w:bookmarkStart w:id="4375" w:name="_Toc43026140"/>
      <w:bookmarkStart w:id="4376" w:name="_Toc49763674"/>
      <w:bookmarkStart w:id="4377" w:name="_Toc56754370"/>
      <w:bookmarkStart w:id="4378" w:name="_Toc88743156"/>
      <w:bookmarkStart w:id="4379" w:name="_Toc101254067"/>
      <w:bookmarkStart w:id="4380" w:name="_Toc101254506"/>
      <w:bookmarkStart w:id="4381" w:name="_Toc104112218"/>
      <w:bookmarkStart w:id="4382" w:name="_Toc104192395"/>
      <w:bookmarkStart w:id="4383" w:name="_Toc104192959"/>
      <w:bookmarkStart w:id="4384" w:name="_Toc133336343"/>
      <w:bookmarkStart w:id="4385" w:name="_Toc143984839"/>
      <w:bookmarkStart w:id="4386" w:name="_Toc144147616"/>
      <w:bookmarkStart w:id="4387" w:name="_Toc153885417"/>
      <w:bookmarkStart w:id="4388" w:name="_Toc177548957"/>
      <w:bookmarkStart w:id="4389" w:name="_Toc186725963"/>
      <w:r w:rsidRPr="00F11966">
        <w:lastRenderedPageBreak/>
        <w:t>5.5.4.8</w:t>
      </w:r>
      <w:r w:rsidRPr="00F11966">
        <w:tab/>
      </w:r>
      <w:bookmarkEnd w:id="4368"/>
      <w:bookmarkEnd w:id="4369"/>
      <w:bookmarkEnd w:id="4370"/>
      <w:bookmarkEnd w:id="4371"/>
      <w:bookmarkEnd w:id="4372"/>
      <w:bookmarkEnd w:id="4373"/>
      <w:bookmarkEnd w:id="4374"/>
      <w:r w:rsidR="002424D1" w:rsidRPr="00F11966">
        <w:t>Void</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72264187" w14:textId="77777777" w:rsidR="00DD1C4B" w:rsidRPr="00F11966" w:rsidRDefault="00DD1C4B" w:rsidP="00D362EB">
      <w:pPr>
        <w:pStyle w:val="Heading4"/>
      </w:pPr>
      <w:bookmarkStart w:id="4390" w:name="_Toc88743157"/>
      <w:bookmarkStart w:id="4391" w:name="_Toc101254068"/>
      <w:bookmarkStart w:id="4392" w:name="_Toc101254507"/>
      <w:bookmarkStart w:id="4393" w:name="_Toc104112219"/>
      <w:bookmarkStart w:id="4394" w:name="_Toc104192396"/>
      <w:bookmarkStart w:id="4395" w:name="_Toc104192960"/>
      <w:bookmarkStart w:id="4396" w:name="_Toc133336344"/>
      <w:bookmarkStart w:id="4397" w:name="_Toc143984840"/>
      <w:bookmarkStart w:id="4398" w:name="_Toc144147617"/>
      <w:bookmarkStart w:id="4399" w:name="_Toc153885418"/>
      <w:bookmarkStart w:id="4400" w:name="_Toc177548958"/>
      <w:bookmarkStart w:id="4401" w:name="_Toc186725964"/>
      <w:r w:rsidRPr="00F11966">
        <w:t>5.5.4.</w:t>
      </w:r>
      <w:r>
        <w:t>9</w:t>
      </w:r>
      <w:r w:rsidRPr="00F11966">
        <w:tab/>
        <w:t xml:space="preserve">Type: </w:t>
      </w:r>
      <w:r>
        <w:t>SliceMbr</w:t>
      </w:r>
      <w:bookmarkEnd w:id="4390"/>
      <w:bookmarkEnd w:id="4391"/>
      <w:bookmarkEnd w:id="4392"/>
      <w:bookmarkEnd w:id="4393"/>
      <w:bookmarkEnd w:id="4394"/>
      <w:bookmarkEnd w:id="4395"/>
      <w:bookmarkEnd w:id="4396"/>
      <w:bookmarkEnd w:id="4397"/>
      <w:bookmarkEnd w:id="4398"/>
      <w:bookmarkEnd w:id="4399"/>
      <w:bookmarkEnd w:id="4400"/>
      <w:bookmarkEnd w:id="4401"/>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402" w:name="_Toc101254069"/>
      <w:bookmarkStart w:id="4403" w:name="_Toc101254508"/>
      <w:bookmarkStart w:id="4404" w:name="_Toc104112220"/>
      <w:bookmarkStart w:id="4405" w:name="_Toc104192397"/>
      <w:bookmarkStart w:id="4406" w:name="_Toc104192961"/>
      <w:bookmarkStart w:id="4407" w:name="_Toc133336345"/>
      <w:bookmarkStart w:id="4408" w:name="_Toc143984841"/>
      <w:bookmarkStart w:id="4409" w:name="_Toc144147618"/>
      <w:bookmarkStart w:id="4410" w:name="_Toc153885419"/>
      <w:bookmarkStart w:id="4411" w:name="_Toc177548959"/>
      <w:bookmarkStart w:id="4412" w:name="_Toc186725965"/>
      <w:r w:rsidRPr="002366BD">
        <w:rPr>
          <w:rFonts w:eastAsia="DengXian"/>
        </w:rPr>
        <w:t>5.5.4.10</w:t>
      </w:r>
      <w:r w:rsidRPr="002366BD">
        <w:rPr>
          <w:rFonts w:eastAsia="DengXian"/>
        </w:rPr>
        <w:tab/>
        <w:t>Type: SliceMbrRm</w:t>
      </w:r>
      <w:bookmarkEnd w:id="4402"/>
      <w:bookmarkEnd w:id="4403"/>
      <w:bookmarkEnd w:id="4404"/>
      <w:bookmarkEnd w:id="4405"/>
      <w:bookmarkEnd w:id="4406"/>
      <w:bookmarkEnd w:id="4407"/>
      <w:bookmarkEnd w:id="4408"/>
      <w:bookmarkEnd w:id="4409"/>
      <w:bookmarkEnd w:id="4410"/>
      <w:bookmarkEnd w:id="4411"/>
      <w:bookmarkEnd w:id="4412"/>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413" w:name="_Toc67731584"/>
    </w:p>
    <w:p w14:paraId="0A4EF70B" w14:textId="68E5A933" w:rsidR="00E04318" w:rsidRPr="00F11966" w:rsidRDefault="00E04318" w:rsidP="00E04318">
      <w:pPr>
        <w:pStyle w:val="Heading4"/>
      </w:pPr>
      <w:bookmarkStart w:id="4414" w:name="_Toc122095838"/>
      <w:bookmarkStart w:id="4415" w:name="_Toc133336346"/>
      <w:bookmarkStart w:id="4416" w:name="_Toc143984842"/>
      <w:bookmarkStart w:id="4417" w:name="_Toc144147619"/>
      <w:bookmarkStart w:id="4418" w:name="_Toc153885420"/>
      <w:bookmarkStart w:id="4419" w:name="_Toc177548960"/>
      <w:bookmarkStart w:id="4420" w:name="_Toc186725966"/>
      <w:bookmarkEnd w:id="4413"/>
      <w:r w:rsidRPr="00F11966">
        <w:t>5.5.4.</w:t>
      </w:r>
      <w:r w:rsidR="00347FEC" w:rsidRPr="000F0C82">
        <w:t>11</w:t>
      </w:r>
      <w:r w:rsidRPr="00F11966">
        <w:tab/>
        <w:t xml:space="preserve">Type: </w:t>
      </w:r>
      <w:bookmarkEnd w:id="4414"/>
      <w:r>
        <w:rPr>
          <w:rFonts w:hint="eastAsia"/>
          <w:lang w:eastAsia="zh-CN"/>
        </w:rPr>
        <w:t>P</w:t>
      </w:r>
      <w:r>
        <w:rPr>
          <w:lang w:eastAsia="zh-CN"/>
        </w:rPr>
        <w:t>duSetQosPara</w:t>
      </w:r>
      <w:bookmarkEnd w:id="4415"/>
      <w:bookmarkEnd w:id="4416"/>
      <w:bookmarkEnd w:id="4417"/>
      <w:bookmarkEnd w:id="4418"/>
      <w:bookmarkEnd w:id="4419"/>
      <w:bookmarkEnd w:id="4420"/>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421" w:name="_Toc133336347"/>
      <w:bookmarkStart w:id="4422" w:name="_Toc143984843"/>
      <w:bookmarkStart w:id="4423" w:name="_Toc144147620"/>
      <w:bookmarkStart w:id="4424" w:name="_Toc153885421"/>
      <w:bookmarkStart w:id="4425" w:name="_Toc177548961"/>
      <w:bookmarkStart w:id="4426" w:name="_Toc186725967"/>
      <w:r w:rsidRPr="00F11966">
        <w:t>5.5.4.</w:t>
      </w:r>
      <w:r w:rsidR="00347FEC" w:rsidRPr="000F0C82">
        <w:t>12</w:t>
      </w:r>
      <w:r w:rsidRPr="00F11966">
        <w:tab/>
        <w:t xml:space="preserve">Type: </w:t>
      </w:r>
      <w:r>
        <w:rPr>
          <w:rFonts w:hint="eastAsia"/>
        </w:rPr>
        <w:t>P</w:t>
      </w:r>
      <w:r>
        <w:t>duSetQosParaRm</w:t>
      </w:r>
      <w:bookmarkEnd w:id="4421"/>
      <w:bookmarkEnd w:id="4422"/>
      <w:bookmarkEnd w:id="4423"/>
      <w:bookmarkEnd w:id="4424"/>
      <w:bookmarkEnd w:id="4425"/>
      <w:bookmarkEnd w:id="4426"/>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427" w:name="_Toc153885422"/>
      <w:bookmarkStart w:id="4428" w:name="_Toc177548962"/>
      <w:bookmarkStart w:id="4429" w:name="_Toc186725968"/>
      <w:r>
        <w:t>5.5.4.13</w:t>
      </w:r>
      <w:r>
        <w:tab/>
        <w:t>Type ProtocolDescription</w:t>
      </w:r>
      <w:bookmarkEnd w:id="4427"/>
      <w:bookmarkEnd w:id="4428"/>
      <w:bookmarkEnd w:id="4429"/>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4430" w:name="_Toc177548963"/>
      <w:bookmarkStart w:id="4431" w:name="_Toc186725969"/>
      <w:r>
        <w:t>5.5.4.</w:t>
      </w:r>
      <w:r w:rsidRPr="007F33E6">
        <w:t>1</w:t>
      </w:r>
      <w:r>
        <w:t>3A</w:t>
      </w:r>
      <w:r>
        <w:tab/>
        <w:t>Type ProtocolDescriptionRm</w:t>
      </w:r>
      <w:bookmarkEnd w:id="4430"/>
      <w:bookmarkEnd w:id="4431"/>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lastRenderedPageBreak/>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432" w:name="_Toc153885423"/>
      <w:bookmarkStart w:id="4433" w:name="_Toc177548964"/>
      <w:bookmarkStart w:id="4434" w:name="_Toc186725970"/>
      <w:r>
        <w:lastRenderedPageBreak/>
        <w:t>5.5</w:t>
      </w:r>
      <w:r w:rsidRPr="00690A26">
        <w:t>.</w:t>
      </w:r>
      <w:r>
        <w:t>4</w:t>
      </w:r>
      <w:r w:rsidRPr="00690A26">
        <w:t>.</w:t>
      </w:r>
      <w:r>
        <w:t>14</w:t>
      </w:r>
      <w:r w:rsidRPr="00690A26">
        <w:tab/>
      </w:r>
      <w:r>
        <w:t>Type RtpHeaderExtInfo</w:t>
      </w:r>
      <w:bookmarkEnd w:id="4432"/>
      <w:bookmarkEnd w:id="4433"/>
      <w:bookmarkEnd w:id="4434"/>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FF4D13">
            <w:pPr>
              <w:pStyle w:val="TAL"/>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435" w:name="_Toc177548965"/>
      <w:bookmarkStart w:id="4436" w:name="_Toc186725971"/>
      <w:r>
        <w:t>5.5</w:t>
      </w:r>
      <w:r w:rsidRPr="00690A26">
        <w:t>.</w:t>
      </w:r>
      <w:r>
        <w:t>4</w:t>
      </w:r>
      <w:r w:rsidRPr="00690A26">
        <w:t>.</w:t>
      </w:r>
      <w:r w:rsidRPr="00AD5B98">
        <w:t>1</w:t>
      </w:r>
      <w:r>
        <w:t>4A</w:t>
      </w:r>
      <w:r w:rsidRPr="00690A26">
        <w:tab/>
      </w:r>
      <w:r>
        <w:t>Type RtpHeaderExtInfoRm</w:t>
      </w:r>
      <w:bookmarkEnd w:id="4435"/>
      <w:bookmarkEnd w:id="4436"/>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FF4D13">
            <w:pPr>
              <w:pStyle w:val="TAL"/>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437" w:name="_Toc153885424"/>
      <w:bookmarkStart w:id="4438" w:name="_Toc177548966"/>
      <w:bookmarkStart w:id="4439" w:name="_Toc186725972"/>
      <w:r>
        <w:lastRenderedPageBreak/>
        <w:t>5.5</w:t>
      </w:r>
      <w:r w:rsidRPr="00690A26">
        <w:t>.</w:t>
      </w:r>
      <w:r>
        <w:t>4</w:t>
      </w:r>
      <w:r w:rsidRPr="00690A26">
        <w:t>.</w:t>
      </w:r>
      <w:r>
        <w:t>15</w:t>
      </w:r>
      <w:r w:rsidRPr="00690A26">
        <w:tab/>
      </w:r>
      <w:r>
        <w:t>Type RtpPayloadInfo</w:t>
      </w:r>
      <w:bookmarkEnd w:id="4437"/>
      <w:bookmarkEnd w:id="4438"/>
      <w:bookmarkEnd w:id="4439"/>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77777777" w:rsidR="00204278" w:rsidRDefault="00204278" w:rsidP="00204278">
            <w:pPr>
              <w:pStyle w:val="TAL"/>
            </w:pPr>
            <w:r w:rsidRPr="001D2CEF">
              <w:t xml:space="preserve">Integer between and including 1 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440" w:name="_Toc177548967"/>
      <w:bookmarkStart w:id="4441" w:name="_Toc186725973"/>
      <w:r>
        <w:t>5.5</w:t>
      </w:r>
      <w:r w:rsidRPr="00690A26">
        <w:t>.</w:t>
      </w:r>
      <w:r>
        <w:t>4</w:t>
      </w:r>
      <w:r w:rsidRPr="00D3678A">
        <w:t>.</w:t>
      </w:r>
      <w:r w:rsidRPr="003423DA">
        <w:t>1</w:t>
      </w:r>
      <w:r w:rsidR="0029152C">
        <w:t>6</w:t>
      </w:r>
      <w:r w:rsidRPr="00690A26">
        <w:tab/>
      </w:r>
      <w:r>
        <w:t>Type RtpPayloadInfoRm</w:t>
      </w:r>
      <w:bookmarkEnd w:id="4440"/>
      <w:bookmarkEnd w:id="4441"/>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77777777" w:rsidR="000C0AB6" w:rsidRDefault="000C0AB6" w:rsidP="00EC26D2">
            <w:pPr>
              <w:pStyle w:val="TAL"/>
            </w:pPr>
            <w:r w:rsidRPr="001D2CEF">
              <w:t xml:space="preserve">Integer between and including 1 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442" w:name="_Toc24925909"/>
      <w:bookmarkStart w:id="4443" w:name="_Toc24926087"/>
      <w:bookmarkStart w:id="4444" w:name="_Toc24926263"/>
      <w:bookmarkStart w:id="4445" w:name="_Toc33964123"/>
      <w:bookmarkStart w:id="4446" w:name="_Toc33980890"/>
      <w:bookmarkStart w:id="4447" w:name="_Toc36462691"/>
      <w:bookmarkStart w:id="4448" w:name="_Toc36462887"/>
      <w:bookmarkStart w:id="4449" w:name="_Toc43026141"/>
      <w:bookmarkStart w:id="4450" w:name="_Toc49763675"/>
      <w:bookmarkStart w:id="4451" w:name="_Toc56754371"/>
      <w:bookmarkStart w:id="4452" w:name="_Toc88743158"/>
      <w:bookmarkStart w:id="4453" w:name="_Toc101254070"/>
      <w:bookmarkStart w:id="4454" w:name="_Toc101254509"/>
      <w:bookmarkStart w:id="4455" w:name="_Toc104112221"/>
      <w:bookmarkStart w:id="4456" w:name="_Toc104192398"/>
      <w:bookmarkStart w:id="4457" w:name="_Toc104192962"/>
      <w:bookmarkStart w:id="4458" w:name="_Toc133336348"/>
      <w:bookmarkStart w:id="4459" w:name="_Toc143984844"/>
      <w:bookmarkStart w:id="4460" w:name="_Toc144147621"/>
      <w:bookmarkStart w:id="4461" w:name="_Toc153885425"/>
      <w:bookmarkStart w:id="4462" w:name="_Toc177548968"/>
      <w:bookmarkStart w:id="4463" w:name="_Toc186725974"/>
      <w:r w:rsidRPr="00F11966">
        <w:t>5.6</w:t>
      </w:r>
      <w:r w:rsidRPr="00F11966">
        <w:tab/>
        <w:t>Data Types related to 5G Trace</w:t>
      </w:r>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p>
    <w:p w14:paraId="78BAFE67" w14:textId="77777777" w:rsidR="00E92CBF" w:rsidRPr="00F11966" w:rsidRDefault="00E92CBF" w:rsidP="00D362EB">
      <w:pPr>
        <w:pStyle w:val="Heading3"/>
      </w:pPr>
      <w:bookmarkStart w:id="4464" w:name="_Toc24925910"/>
      <w:bookmarkStart w:id="4465" w:name="_Toc24926088"/>
      <w:bookmarkStart w:id="4466" w:name="_Toc24926264"/>
      <w:bookmarkStart w:id="4467" w:name="_Toc33964124"/>
      <w:bookmarkStart w:id="4468" w:name="_Toc33980891"/>
      <w:bookmarkStart w:id="4469" w:name="_Toc36462692"/>
      <w:bookmarkStart w:id="4470" w:name="_Toc36462888"/>
      <w:bookmarkStart w:id="4471" w:name="_Toc43026142"/>
      <w:bookmarkStart w:id="4472" w:name="_Toc49763676"/>
      <w:bookmarkStart w:id="4473" w:name="_Toc56754372"/>
      <w:bookmarkStart w:id="4474" w:name="_Toc88743159"/>
      <w:bookmarkStart w:id="4475" w:name="_Toc101254071"/>
      <w:bookmarkStart w:id="4476" w:name="_Toc101254510"/>
      <w:bookmarkStart w:id="4477" w:name="_Toc104112222"/>
      <w:bookmarkStart w:id="4478" w:name="_Toc104192399"/>
      <w:bookmarkStart w:id="4479" w:name="_Toc104192963"/>
      <w:bookmarkStart w:id="4480" w:name="_Toc133336349"/>
      <w:bookmarkStart w:id="4481" w:name="_Toc143984845"/>
      <w:bookmarkStart w:id="4482" w:name="_Toc144147622"/>
      <w:bookmarkStart w:id="4483" w:name="_Toc153885426"/>
      <w:bookmarkStart w:id="4484" w:name="_Toc177548969"/>
      <w:bookmarkStart w:id="4485" w:name="_Toc186725975"/>
      <w:r w:rsidRPr="00F11966">
        <w:t>5.6.1</w:t>
      </w:r>
      <w:r w:rsidRPr="00F11966">
        <w:tab/>
        <w:t>Introduction</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486" w:name="_Toc24925911"/>
      <w:bookmarkStart w:id="4487" w:name="_Toc24926089"/>
      <w:bookmarkStart w:id="4488" w:name="_Toc24926265"/>
      <w:bookmarkStart w:id="4489" w:name="_Toc33964125"/>
      <w:bookmarkStart w:id="4490" w:name="_Toc33980892"/>
      <w:bookmarkStart w:id="4491" w:name="_Toc36462693"/>
      <w:bookmarkStart w:id="4492" w:name="_Toc36462889"/>
      <w:bookmarkStart w:id="4493" w:name="_Toc43026143"/>
      <w:bookmarkStart w:id="4494" w:name="_Toc49763677"/>
      <w:bookmarkStart w:id="4495" w:name="_Toc56754373"/>
      <w:bookmarkStart w:id="4496" w:name="_Toc88743160"/>
      <w:bookmarkStart w:id="4497" w:name="_Toc101254072"/>
      <w:bookmarkStart w:id="4498" w:name="_Toc101254511"/>
      <w:bookmarkStart w:id="4499" w:name="_Toc104112223"/>
      <w:bookmarkStart w:id="4500" w:name="_Toc104192400"/>
      <w:bookmarkStart w:id="4501" w:name="_Toc104192964"/>
      <w:bookmarkStart w:id="4502" w:name="_Toc133336350"/>
      <w:bookmarkStart w:id="4503" w:name="_Toc143984846"/>
      <w:bookmarkStart w:id="4504" w:name="_Toc144147623"/>
      <w:bookmarkStart w:id="4505" w:name="_Toc153885427"/>
      <w:bookmarkStart w:id="4506" w:name="_Toc177548970"/>
      <w:bookmarkStart w:id="4507" w:name="_Toc186725976"/>
      <w:r w:rsidRPr="00F11966">
        <w:lastRenderedPageBreak/>
        <w:t>5.6.2</w:t>
      </w:r>
      <w:r w:rsidRPr="00F11966">
        <w:tab/>
        <w:t>Simple Data Types</w:t>
      </w:r>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508" w:name="_Toc24925912"/>
      <w:bookmarkStart w:id="4509" w:name="_Toc24926090"/>
      <w:bookmarkStart w:id="4510" w:name="_Toc24926266"/>
      <w:bookmarkStart w:id="4511" w:name="_Toc33964126"/>
      <w:bookmarkStart w:id="4512" w:name="_Toc33980893"/>
      <w:bookmarkStart w:id="4513" w:name="_Toc36462694"/>
      <w:bookmarkStart w:id="4514" w:name="_Toc36462890"/>
      <w:bookmarkStart w:id="4515" w:name="_Toc43026144"/>
      <w:bookmarkStart w:id="4516" w:name="_Toc49763678"/>
      <w:bookmarkStart w:id="4517" w:name="_Toc56754374"/>
      <w:bookmarkStart w:id="4518" w:name="_Toc88743161"/>
      <w:bookmarkStart w:id="4519" w:name="_Toc101254073"/>
      <w:bookmarkStart w:id="4520" w:name="_Toc101254512"/>
      <w:bookmarkStart w:id="4521" w:name="_Toc104112224"/>
      <w:bookmarkStart w:id="4522" w:name="_Toc104192401"/>
      <w:bookmarkStart w:id="4523" w:name="_Toc104192965"/>
      <w:bookmarkStart w:id="4524" w:name="_Toc133336351"/>
      <w:bookmarkStart w:id="4525" w:name="_Toc143984847"/>
      <w:bookmarkStart w:id="4526" w:name="_Toc144147624"/>
      <w:bookmarkStart w:id="4527" w:name="_Toc153885428"/>
      <w:bookmarkStart w:id="4528" w:name="_Toc177548971"/>
      <w:bookmarkStart w:id="4529" w:name="_Toc186725977"/>
      <w:r w:rsidRPr="00F11966">
        <w:t>5.6.3</w:t>
      </w:r>
      <w:r w:rsidRPr="00F11966">
        <w:tab/>
        <w:t>Enumerations</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4F44ACEF" w14:textId="77777777" w:rsidR="00E92CBF" w:rsidRPr="00F11966" w:rsidRDefault="00E92CBF" w:rsidP="00D362EB">
      <w:pPr>
        <w:pStyle w:val="Heading4"/>
      </w:pPr>
      <w:bookmarkStart w:id="4530" w:name="_Toc24925913"/>
      <w:bookmarkStart w:id="4531" w:name="_Toc24926091"/>
      <w:bookmarkStart w:id="4532" w:name="_Toc24926267"/>
      <w:bookmarkStart w:id="4533" w:name="_Toc33964127"/>
      <w:bookmarkStart w:id="4534" w:name="_Toc33980894"/>
      <w:bookmarkStart w:id="4535" w:name="_Toc36462695"/>
      <w:bookmarkStart w:id="4536" w:name="_Toc36462891"/>
      <w:bookmarkStart w:id="4537" w:name="_Toc43026145"/>
      <w:bookmarkStart w:id="4538" w:name="_Toc49763679"/>
      <w:bookmarkStart w:id="4539" w:name="_Toc56754375"/>
      <w:bookmarkStart w:id="4540" w:name="_Toc88743162"/>
      <w:bookmarkStart w:id="4541" w:name="_Toc101254074"/>
      <w:bookmarkStart w:id="4542" w:name="_Toc101254513"/>
      <w:bookmarkStart w:id="4543" w:name="_Toc104112225"/>
      <w:bookmarkStart w:id="4544" w:name="_Toc104192402"/>
      <w:bookmarkStart w:id="4545" w:name="_Toc104192966"/>
      <w:bookmarkStart w:id="4546" w:name="_Toc133336352"/>
      <w:bookmarkStart w:id="4547" w:name="_Toc143984848"/>
      <w:bookmarkStart w:id="4548" w:name="_Toc144147625"/>
      <w:bookmarkStart w:id="4549" w:name="_Toc153885429"/>
      <w:bookmarkStart w:id="4550" w:name="_Toc177548972"/>
      <w:bookmarkStart w:id="4551" w:name="_Toc186725978"/>
      <w:r w:rsidRPr="00F11966">
        <w:t>5.6.3.1</w:t>
      </w:r>
      <w:r w:rsidRPr="00F11966">
        <w:tab/>
        <w:t>Enumeration: TraceDepth</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552" w:name="_Toc24925914"/>
      <w:bookmarkStart w:id="4553" w:name="_Toc24926092"/>
      <w:bookmarkStart w:id="4554" w:name="_Toc24926268"/>
      <w:bookmarkStart w:id="4555" w:name="_Toc33964128"/>
      <w:bookmarkStart w:id="4556" w:name="_Toc33980895"/>
      <w:bookmarkStart w:id="4557" w:name="_Toc36462696"/>
      <w:bookmarkStart w:id="4558" w:name="_Toc36462892"/>
      <w:bookmarkStart w:id="4559" w:name="_Toc43026146"/>
      <w:bookmarkStart w:id="4560" w:name="_Toc49763680"/>
      <w:bookmarkStart w:id="4561" w:name="_Toc56754376"/>
      <w:bookmarkStart w:id="4562" w:name="_Toc88743163"/>
      <w:bookmarkStart w:id="4563" w:name="_Toc101254075"/>
      <w:bookmarkStart w:id="4564" w:name="_Toc101254514"/>
      <w:bookmarkStart w:id="4565" w:name="_Toc104112226"/>
      <w:bookmarkStart w:id="4566" w:name="_Toc104192403"/>
      <w:bookmarkStart w:id="4567" w:name="_Toc104192967"/>
      <w:bookmarkStart w:id="4568" w:name="_Toc133336353"/>
      <w:bookmarkStart w:id="4569" w:name="_Toc143984849"/>
      <w:bookmarkStart w:id="4570" w:name="_Toc144147626"/>
      <w:bookmarkStart w:id="4571" w:name="_Toc153885430"/>
      <w:bookmarkStart w:id="4572" w:name="_Toc177548973"/>
      <w:bookmarkStart w:id="4573" w:name="_Toc186725979"/>
      <w:r w:rsidRPr="00F11966">
        <w:t>5.6.3.2</w:t>
      </w:r>
      <w:r w:rsidRPr="00F11966">
        <w:tab/>
        <w:t>Enumeration: TraceDepthRm</w:t>
      </w:r>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574" w:name="_Toc27592906"/>
      <w:bookmarkStart w:id="4575" w:name="_Toc43026147"/>
      <w:bookmarkStart w:id="4576" w:name="_Toc49763681"/>
      <w:bookmarkStart w:id="4577" w:name="_Toc56754377"/>
      <w:bookmarkStart w:id="4578" w:name="_Toc88743164"/>
      <w:bookmarkStart w:id="4579" w:name="_Toc101254076"/>
      <w:bookmarkStart w:id="4580" w:name="_Toc101254515"/>
      <w:bookmarkStart w:id="4581" w:name="_Toc104112227"/>
      <w:bookmarkStart w:id="4582" w:name="_Toc104192404"/>
      <w:bookmarkStart w:id="4583" w:name="_Toc104192968"/>
      <w:bookmarkStart w:id="4584" w:name="_Toc133336354"/>
      <w:bookmarkStart w:id="4585" w:name="_Toc143984850"/>
      <w:bookmarkStart w:id="4586" w:name="_Toc144147627"/>
      <w:bookmarkStart w:id="4587" w:name="_Toc153885431"/>
      <w:bookmarkStart w:id="4588" w:name="_Toc177548974"/>
      <w:bookmarkStart w:id="4589" w:name="_Toc186725980"/>
      <w:r w:rsidRPr="00F11966">
        <w:lastRenderedPageBreak/>
        <w:t>5.6.3.3</w:t>
      </w:r>
      <w:r w:rsidRPr="00F11966">
        <w:tab/>
        <w:t xml:space="preserve">Enumeration: </w:t>
      </w:r>
      <w:bookmarkEnd w:id="4574"/>
      <w:r w:rsidRPr="00F11966">
        <w:rPr>
          <w:lang w:eastAsia="zh-CN"/>
        </w:rPr>
        <w:t>JobType</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590" w:name="_Toc43026148"/>
      <w:bookmarkStart w:id="4591" w:name="_Toc49763682"/>
      <w:bookmarkStart w:id="4592" w:name="_Toc56754378"/>
      <w:bookmarkStart w:id="4593" w:name="_Toc88743165"/>
      <w:bookmarkStart w:id="4594" w:name="_Toc101254077"/>
      <w:bookmarkStart w:id="4595" w:name="_Toc101254516"/>
      <w:bookmarkStart w:id="4596" w:name="_Toc104112228"/>
      <w:bookmarkStart w:id="4597" w:name="_Toc104192405"/>
      <w:bookmarkStart w:id="4598" w:name="_Toc104192969"/>
      <w:bookmarkStart w:id="4599" w:name="_Toc133336355"/>
      <w:bookmarkStart w:id="4600" w:name="_Toc143984851"/>
      <w:bookmarkStart w:id="4601" w:name="_Toc144147628"/>
      <w:bookmarkStart w:id="4602" w:name="_Toc153885432"/>
      <w:bookmarkStart w:id="4603" w:name="_Toc177548975"/>
      <w:bookmarkStart w:id="4604" w:name="_Toc186725981"/>
      <w:r w:rsidRPr="00F11966">
        <w:t>5.6.3.4</w:t>
      </w:r>
      <w:r w:rsidRPr="00F11966">
        <w:tab/>
        <w:t xml:space="preserve">Enumeration: </w:t>
      </w:r>
      <w:r w:rsidRPr="00F11966">
        <w:rPr>
          <w:rFonts w:hint="eastAsia"/>
          <w:lang w:eastAsia="zh-CN"/>
        </w:rPr>
        <w:t>ReportTypeMdt</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605" w:name="_Toc43026149"/>
      <w:bookmarkStart w:id="4606" w:name="_Toc49763683"/>
      <w:bookmarkStart w:id="4607" w:name="_Toc56754379"/>
      <w:bookmarkStart w:id="4608" w:name="_Toc88743166"/>
      <w:bookmarkStart w:id="4609" w:name="_Toc101254078"/>
      <w:bookmarkStart w:id="4610" w:name="_Toc101254517"/>
      <w:bookmarkStart w:id="4611" w:name="_Toc104112229"/>
      <w:bookmarkStart w:id="4612" w:name="_Toc104192406"/>
      <w:bookmarkStart w:id="4613" w:name="_Toc104192970"/>
      <w:bookmarkStart w:id="4614" w:name="_Toc133336356"/>
      <w:bookmarkStart w:id="4615" w:name="_Toc143984852"/>
      <w:bookmarkStart w:id="4616" w:name="_Toc144147629"/>
      <w:bookmarkStart w:id="4617" w:name="_Toc153885433"/>
      <w:bookmarkStart w:id="4618" w:name="_Toc177548976"/>
      <w:bookmarkStart w:id="4619" w:name="_Toc186725982"/>
      <w:r w:rsidRPr="00F11966">
        <w:t>5.6.3.5</w:t>
      </w:r>
      <w:r w:rsidRPr="00F11966">
        <w:tab/>
        <w:t>Enumeration: MeasurementLteForMdt</w:t>
      </w:r>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620" w:name="_Toc43026150"/>
      <w:bookmarkStart w:id="4621" w:name="_Toc49763684"/>
      <w:bookmarkStart w:id="4622" w:name="_Toc56754380"/>
      <w:bookmarkStart w:id="4623" w:name="_Toc88743167"/>
      <w:bookmarkStart w:id="4624" w:name="_Toc101254079"/>
      <w:bookmarkStart w:id="4625" w:name="_Toc101254518"/>
      <w:bookmarkStart w:id="4626" w:name="_Toc104112230"/>
      <w:bookmarkStart w:id="4627" w:name="_Toc104192407"/>
      <w:bookmarkStart w:id="4628" w:name="_Toc104192971"/>
      <w:bookmarkStart w:id="4629" w:name="_Toc133336357"/>
      <w:bookmarkStart w:id="4630" w:name="_Toc143984853"/>
      <w:bookmarkStart w:id="4631" w:name="_Toc144147630"/>
      <w:bookmarkStart w:id="4632" w:name="_Toc153885434"/>
      <w:bookmarkStart w:id="4633" w:name="_Toc177548977"/>
      <w:bookmarkStart w:id="4634" w:name="_Toc186725983"/>
      <w:r w:rsidRPr="00F11966">
        <w:lastRenderedPageBreak/>
        <w:t>5.6.3.6</w:t>
      </w:r>
      <w:r w:rsidRPr="00F11966">
        <w:tab/>
        <w:t>Enumeration: MeasurementNrForMdt</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635" w:name="_Toc43026151"/>
      <w:bookmarkStart w:id="4636" w:name="_Toc49763685"/>
      <w:bookmarkStart w:id="4637" w:name="_Toc56754381"/>
      <w:bookmarkStart w:id="4638" w:name="_Toc88743168"/>
      <w:bookmarkStart w:id="4639" w:name="_Toc101254080"/>
      <w:bookmarkStart w:id="4640" w:name="_Toc101254519"/>
      <w:bookmarkStart w:id="4641" w:name="_Toc104112231"/>
      <w:bookmarkStart w:id="4642" w:name="_Toc104192408"/>
      <w:bookmarkStart w:id="4643" w:name="_Toc104192972"/>
      <w:bookmarkStart w:id="4644" w:name="_Toc133336358"/>
      <w:bookmarkStart w:id="4645" w:name="_Toc143984854"/>
      <w:bookmarkStart w:id="4646" w:name="_Toc144147631"/>
      <w:bookmarkStart w:id="4647" w:name="_Toc153885435"/>
      <w:bookmarkStart w:id="4648" w:name="_Toc177548978"/>
      <w:bookmarkStart w:id="4649" w:name="_Toc186725984"/>
      <w:r w:rsidRPr="00F11966">
        <w:t>5.6.3.7</w:t>
      </w:r>
      <w:r w:rsidRPr="00F11966">
        <w:tab/>
        <w:t xml:space="preserve">Enumeration: </w:t>
      </w:r>
      <w:r w:rsidRPr="00F11966">
        <w:rPr>
          <w:lang w:eastAsia="zh-CN"/>
        </w:rPr>
        <w:t>SensorMeasurement</w:t>
      </w:r>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650" w:name="_Toc43026152"/>
      <w:bookmarkStart w:id="4651" w:name="_Toc49763686"/>
      <w:bookmarkStart w:id="4652" w:name="_Toc56754382"/>
      <w:bookmarkStart w:id="4653" w:name="_Toc88743169"/>
      <w:bookmarkStart w:id="4654" w:name="_Toc101254081"/>
      <w:bookmarkStart w:id="4655" w:name="_Toc101254520"/>
      <w:bookmarkStart w:id="4656" w:name="_Toc104112232"/>
      <w:bookmarkStart w:id="4657" w:name="_Toc104192409"/>
      <w:bookmarkStart w:id="4658" w:name="_Toc104192973"/>
      <w:bookmarkStart w:id="4659" w:name="_Toc133336359"/>
      <w:bookmarkStart w:id="4660" w:name="_Toc143984855"/>
      <w:bookmarkStart w:id="4661" w:name="_Toc144147632"/>
      <w:bookmarkStart w:id="4662" w:name="_Toc153885436"/>
      <w:bookmarkStart w:id="4663" w:name="_Toc177548979"/>
      <w:bookmarkStart w:id="4664" w:name="_Toc186725985"/>
      <w:r w:rsidRPr="00F11966">
        <w:t>5.6.3.8</w:t>
      </w:r>
      <w:r w:rsidRPr="00F11966">
        <w:tab/>
        <w:t>Enumeration: ReportingTrigger</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665" w:name="_Toc43026153"/>
      <w:bookmarkStart w:id="4666" w:name="_Toc49763687"/>
      <w:bookmarkStart w:id="4667" w:name="_Toc56754383"/>
      <w:bookmarkStart w:id="4668" w:name="_Toc88743170"/>
      <w:bookmarkStart w:id="4669" w:name="_Toc101254082"/>
      <w:bookmarkStart w:id="4670" w:name="_Toc101254521"/>
      <w:bookmarkStart w:id="4671" w:name="_Toc104112233"/>
      <w:bookmarkStart w:id="4672" w:name="_Toc104192410"/>
      <w:bookmarkStart w:id="4673" w:name="_Toc104192974"/>
      <w:bookmarkStart w:id="4674" w:name="_Toc133336360"/>
      <w:bookmarkStart w:id="4675" w:name="_Toc143984856"/>
      <w:bookmarkStart w:id="4676" w:name="_Toc144147633"/>
      <w:bookmarkStart w:id="4677" w:name="_Toc153885437"/>
      <w:bookmarkStart w:id="4678" w:name="_Toc177548980"/>
      <w:bookmarkStart w:id="4679" w:name="_Toc186725986"/>
      <w:r w:rsidRPr="00F11966">
        <w:t>5.6.3.9</w:t>
      </w:r>
      <w:r w:rsidRPr="00F11966">
        <w:tab/>
        <w:t>Enumeration: ReportIntervalMdt</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680" w:name="_Toc43026154"/>
      <w:bookmarkStart w:id="4681" w:name="_Toc49763688"/>
      <w:bookmarkStart w:id="4682" w:name="_Toc56754384"/>
      <w:bookmarkStart w:id="4683" w:name="_Toc88743171"/>
      <w:bookmarkStart w:id="4684" w:name="_Toc101254083"/>
      <w:bookmarkStart w:id="4685" w:name="_Toc101254522"/>
      <w:bookmarkStart w:id="4686" w:name="_Toc104112234"/>
      <w:bookmarkStart w:id="4687" w:name="_Toc104192411"/>
      <w:bookmarkStart w:id="4688" w:name="_Toc104192975"/>
      <w:bookmarkStart w:id="4689" w:name="_Toc133336361"/>
      <w:bookmarkStart w:id="4690" w:name="_Toc143984857"/>
      <w:bookmarkStart w:id="4691" w:name="_Toc144147634"/>
      <w:bookmarkStart w:id="4692" w:name="_Toc153885438"/>
      <w:bookmarkStart w:id="4693" w:name="_Toc177548981"/>
      <w:bookmarkStart w:id="4694" w:name="_Toc186725987"/>
      <w:r w:rsidRPr="00F11966">
        <w:t>5.6.3.10</w:t>
      </w:r>
      <w:r w:rsidRPr="00F11966">
        <w:tab/>
        <w:t>Enumeration: ReportAmountMdt</w:t>
      </w:r>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695" w:name="_Toc43026155"/>
      <w:bookmarkStart w:id="4696" w:name="_Toc49763689"/>
      <w:bookmarkStart w:id="4697" w:name="_Toc56754385"/>
      <w:bookmarkStart w:id="4698" w:name="_Toc88743172"/>
      <w:bookmarkStart w:id="4699" w:name="_Toc101254084"/>
      <w:bookmarkStart w:id="4700" w:name="_Toc101254523"/>
      <w:bookmarkStart w:id="4701" w:name="_Toc104112235"/>
      <w:bookmarkStart w:id="4702" w:name="_Toc104192412"/>
      <w:bookmarkStart w:id="4703" w:name="_Toc104192976"/>
      <w:bookmarkStart w:id="4704" w:name="_Toc133336362"/>
      <w:bookmarkStart w:id="4705" w:name="_Toc143984858"/>
      <w:bookmarkStart w:id="4706" w:name="_Toc144147635"/>
      <w:bookmarkStart w:id="4707" w:name="_Toc153885439"/>
      <w:bookmarkStart w:id="4708" w:name="_Toc177548982"/>
      <w:bookmarkStart w:id="4709" w:name="_Toc186725988"/>
      <w:r w:rsidRPr="00F11966">
        <w:t>5.6.3.11</w:t>
      </w:r>
      <w:r w:rsidRPr="00F11966">
        <w:tab/>
        <w:t>Enumeration: E</w:t>
      </w:r>
      <w:r w:rsidRPr="00F11966">
        <w:rPr>
          <w:lang w:eastAsia="zh-CN"/>
        </w:rPr>
        <w:t>ventForMdt</w:t>
      </w:r>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710" w:name="_Toc43026156"/>
      <w:bookmarkStart w:id="4711" w:name="_Toc49763690"/>
      <w:bookmarkStart w:id="4712" w:name="_Toc56754386"/>
      <w:bookmarkStart w:id="4713" w:name="_Toc88743173"/>
      <w:bookmarkStart w:id="4714" w:name="_Toc101254085"/>
      <w:bookmarkStart w:id="4715" w:name="_Toc101254524"/>
      <w:bookmarkStart w:id="4716" w:name="_Toc104112236"/>
      <w:bookmarkStart w:id="4717" w:name="_Toc104192413"/>
      <w:bookmarkStart w:id="4718" w:name="_Toc104192977"/>
      <w:bookmarkStart w:id="4719" w:name="_Toc133336363"/>
      <w:bookmarkStart w:id="4720" w:name="_Toc143984859"/>
      <w:bookmarkStart w:id="4721" w:name="_Toc144147636"/>
      <w:bookmarkStart w:id="4722" w:name="_Toc153885440"/>
      <w:bookmarkStart w:id="4723" w:name="_Toc177548983"/>
      <w:bookmarkStart w:id="4724" w:name="_Toc186725989"/>
      <w:r w:rsidRPr="00F11966">
        <w:t>5.6.3.12</w:t>
      </w:r>
      <w:r w:rsidRPr="00F11966">
        <w:tab/>
        <w:t>Enumeration: LoggingIntervalMdt</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725" w:name="_Toc43026157"/>
      <w:bookmarkStart w:id="4726" w:name="_Toc49763691"/>
      <w:bookmarkStart w:id="4727" w:name="_Toc56754387"/>
      <w:bookmarkStart w:id="4728" w:name="_Toc88743174"/>
      <w:bookmarkStart w:id="4729" w:name="_Toc101254086"/>
      <w:bookmarkStart w:id="4730" w:name="_Toc101254525"/>
      <w:bookmarkStart w:id="4731" w:name="_Toc104112237"/>
      <w:bookmarkStart w:id="4732" w:name="_Toc104192414"/>
      <w:bookmarkStart w:id="4733" w:name="_Toc104192978"/>
      <w:bookmarkStart w:id="4734" w:name="_Toc133336364"/>
      <w:bookmarkStart w:id="4735" w:name="_Toc143984860"/>
      <w:bookmarkStart w:id="4736" w:name="_Toc144147637"/>
      <w:bookmarkStart w:id="4737" w:name="_Toc153885441"/>
      <w:bookmarkStart w:id="4738" w:name="_Toc177548984"/>
      <w:bookmarkStart w:id="4739" w:name="_Toc186725990"/>
      <w:r w:rsidRPr="00F11966">
        <w:t>5.6.3.13</w:t>
      </w:r>
      <w:r w:rsidRPr="00F11966">
        <w:tab/>
        <w:t>Enumeration: LoggingDurationMdt</w:t>
      </w:r>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740" w:name="_Toc43026158"/>
      <w:bookmarkStart w:id="4741" w:name="_Toc49763692"/>
      <w:bookmarkStart w:id="4742" w:name="_Toc56754388"/>
      <w:bookmarkStart w:id="4743" w:name="_Toc88743175"/>
      <w:bookmarkStart w:id="4744" w:name="_Toc101254087"/>
      <w:bookmarkStart w:id="4745" w:name="_Toc101254526"/>
      <w:bookmarkStart w:id="4746" w:name="_Toc104112238"/>
      <w:bookmarkStart w:id="4747" w:name="_Toc104192415"/>
      <w:bookmarkStart w:id="4748" w:name="_Toc104192979"/>
      <w:bookmarkStart w:id="4749" w:name="_Toc133336365"/>
      <w:bookmarkStart w:id="4750" w:name="_Toc143984861"/>
      <w:bookmarkStart w:id="4751" w:name="_Toc144147638"/>
      <w:bookmarkStart w:id="4752" w:name="_Toc153885442"/>
      <w:bookmarkStart w:id="4753" w:name="_Toc177548985"/>
      <w:bookmarkStart w:id="4754" w:name="_Toc186725991"/>
      <w:r w:rsidRPr="00F11966">
        <w:t>5.6.3.14</w:t>
      </w:r>
      <w:r w:rsidRPr="00F11966">
        <w:tab/>
        <w:t>Enumeration: PositioningMethodMdt</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755" w:name="_Toc43026159"/>
      <w:bookmarkStart w:id="4756" w:name="_Toc49763693"/>
      <w:bookmarkStart w:id="4757" w:name="_Toc56754389"/>
      <w:bookmarkStart w:id="4758" w:name="_Toc88743176"/>
      <w:bookmarkStart w:id="4759" w:name="_Toc101254088"/>
      <w:bookmarkStart w:id="4760" w:name="_Toc101254527"/>
      <w:bookmarkStart w:id="4761" w:name="_Toc104112239"/>
      <w:bookmarkStart w:id="4762" w:name="_Toc104192416"/>
      <w:bookmarkStart w:id="4763" w:name="_Toc104192980"/>
      <w:bookmarkStart w:id="4764" w:name="_Toc133336366"/>
      <w:bookmarkStart w:id="4765" w:name="_Toc143984862"/>
      <w:bookmarkStart w:id="4766" w:name="_Toc144147639"/>
      <w:bookmarkStart w:id="4767" w:name="_Toc153885443"/>
      <w:bookmarkStart w:id="4768" w:name="_Toc177548986"/>
      <w:bookmarkStart w:id="4769" w:name="_Toc186725992"/>
      <w:r w:rsidRPr="00F11966">
        <w:t>5.6.3.15</w:t>
      </w:r>
      <w:r w:rsidRPr="00F11966">
        <w:tab/>
        <w:t>Enumeration: CollectionPeriodRmmLteMdt</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770" w:name="_Toc43026160"/>
      <w:bookmarkStart w:id="4771" w:name="_Toc49763694"/>
      <w:bookmarkStart w:id="4772" w:name="_Toc56754390"/>
      <w:bookmarkStart w:id="4773" w:name="_Toc88743177"/>
      <w:bookmarkStart w:id="4774" w:name="_Toc101254089"/>
      <w:bookmarkStart w:id="4775" w:name="_Toc101254528"/>
      <w:bookmarkStart w:id="4776" w:name="_Toc104112240"/>
      <w:bookmarkStart w:id="4777" w:name="_Toc104192417"/>
      <w:bookmarkStart w:id="4778" w:name="_Toc104192981"/>
      <w:bookmarkStart w:id="4779" w:name="_Toc133336367"/>
      <w:bookmarkStart w:id="4780" w:name="_Toc143984863"/>
      <w:bookmarkStart w:id="4781" w:name="_Toc144147640"/>
      <w:bookmarkStart w:id="4782" w:name="_Toc153885444"/>
      <w:bookmarkStart w:id="4783" w:name="_Toc177548987"/>
      <w:bookmarkStart w:id="4784" w:name="_Toc186725993"/>
      <w:r w:rsidRPr="00F11966">
        <w:lastRenderedPageBreak/>
        <w:t>5.6.3.16</w:t>
      </w:r>
      <w:r w:rsidRPr="00F11966">
        <w:tab/>
        <w:t>Enumeration: MeasurementPeriodLteMdt</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785" w:name="_Toc56754391"/>
      <w:bookmarkStart w:id="4786" w:name="_Toc88743178"/>
      <w:bookmarkStart w:id="4787" w:name="_Toc101254090"/>
      <w:bookmarkStart w:id="4788" w:name="_Toc101254529"/>
      <w:bookmarkStart w:id="4789" w:name="_Toc104112241"/>
      <w:bookmarkStart w:id="4790" w:name="_Toc104192418"/>
      <w:bookmarkStart w:id="4791" w:name="_Toc104192982"/>
      <w:bookmarkStart w:id="4792" w:name="_Toc133336368"/>
      <w:bookmarkStart w:id="4793" w:name="_Toc143984864"/>
      <w:bookmarkStart w:id="4794" w:name="_Toc144147641"/>
      <w:bookmarkStart w:id="4795" w:name="_Toc153885445"/>
      <w:bookmarkStart w:id="4796" w:name="_Toc177548988"/>
      <w:bookmarkStart w:id="4797" w:name="_Toc186725994"/>
      <w:r w:rsidRPr="00F11966">
        <w:t>5.6.3.</w:t>
      </w:r>
      <w:r>
        <w:t>17</w:t>
      </w:r>
      <w:r w:rsidRPr="00F11966">
        <w:tab/>
        <w:t>Enumeration: ReportInterval</w:t>
      </w:r>
      <w:r>
        <w:t>Nr</w:t>
      </w:r>
      <w:r w:rsidRPr="00F11966">
        <w:t>Mdt</w:t>
      </w:r>
      <w:bookmarkEnd w:id="4785"/>
      <w:bookmarkEnd w:id="4786"/>
      <w:bookmarkEnd w:id="4787"/>
      <w:bookmarkEnd w:id="4788"/>
      <w:bookmarkEnd w:id="4789"/>
      <w:bookmarkEnd w:id="4790"/>
      <w:bookmarkEnd w:id="4791"/>
      <w:bookmarkEnd w:id="4792"/>
      <w:bookmarkEnd w:id="4793"/>
      <w:bookmarkEnd w:id="4794"/>
      <w:bookmarkEnd w:id="4795"/>
      <w:bookmarkEnd w:id="4796"/>
      <w:bookmarkEnd w:id="4797"/>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798" w:name="_Toc56754392"/>
      <w:bookmarkStart w:id="4799" w:name="_Toc88743179"/>
      <w:bookmarkStart w:id="4800" w:name="_Toc101254091"/>
      <w:bookmarkStart w:id="4801" w:name="_Toc101254530"/>
      <w:bookmarkStart w:id="4802" w:name="_Toc104112242"/>
      <w:bookmarkStart w:id="4803" w:name="_Toc104192419"/>
      <w:bookmarkStart w:id="4804" w:name="_Toc104192983"/>
      <w:bookmarkStart w:id="4805" w:name="_Toc133336369"/>
      <w:bookmarkStart w:id="4806" w:name="_Toc143984865"/>
      <w:bookmarkStart w:id="4807" w:name="_Toc144147642"/>
      <w:bookmarkStart w:id="4808" w:name="_Toc153885446"/>
      <w:bookmarkStart w:id="4809" w:name="_Toc177548989"/>
      <w:bookmarkStart w:id="4810" w:name="_Toc186725995"/>
      <w:r w:rsidRPr="00F11966">
        <w:t>5.6.3.</w:t>
      </w:r>
      <w:r>
        <w:t>18</w:t>
      </w:r>
      <w:r w:rsidRPr="00F11966">
        <w:tab/>
        <w:t>Enumeration: LoggingInterval</w:t>
      </w:r>
      <w:r>
        <w:t>Nr</w:t>
      </w:r>
      <w:r w:rsidRPr="00F11966">
        <w:t>Mdt</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811" w:name="_Toc56754393"/>
      <w:bookmarkStart w:id="4812" w:name="_Toc88743180"/>
      <w:bookmarkStart w:id="4813" w:name="_Toc101254092"/>
      <w:bookmarkStart w:id="4814" w:name="_Toc101254531"/>
      <w:bookmarkStart w:id="4815" w:name="_Toc104112243"/>
      <w:bookmarkStart w:id="4816" w:name="_Toc104192420"/>
      <w:bookmarkStart w:id="4817" w:name="_Toc104192984"/>
      <w:bookmarkStart w:id="4818" w:name="_Toc133336370"/>
      <w:bookmarkStart w:id="4819" w:name="_Toc143984866"/>
      <w:bookmarkStart w:id="4820" w:name="_Toc144147643"/>
      <w:bookmarkStart w:id="4821" w:name="_Toc153885447"/>
      <w:bookmarkStart w:id="4822" w:name="_Toc177548990"/>
      <w:bookmarkStart w:id="4823" w:name="_Toc186725996"/>
      <w:r w:rsidRPr="00F11966">
        <w:t>5.6.3.</w:t>
      </w:r>
      <w:r>
        <w:t>19</w:t>
      </w:r>
      <w:r w:rsidRPr="00F11966">
        <w:tab/>
        <w:t>Enumeration: CollectionPeriodRmm</w:t>
      </w:r>
      <w:r>
        <w:t>Nr</w:t>
      </w:r>
      <w:r w:rsidRPr="00F11966">
        <w:t>Mdt</w:t>
      </w:r>
      <w:bookmarkEnd w:id="4811"/>
      <w:bookmarkEnd w:id="4812"/>
      <w:bookmarkEnd w:id="4813"/>
      <w:bookmarkEnd w:id="4814"/>
      <w:bookmarkEnd w:id="4815"/>
      <w:bookmarkEnd w:id="4816"/>
      <w:bookmarkEnd w:id="4817"/>
      <w:bookmarkEnd w:id="4818"/>
      <w:bookmarkEnd w:id="4819"/>
      <w:bookmarkEnd w:id="4820"/>
      <w:bookmarkEnd w:id="4821"/>
      <w:bookmarkEnd w:id="4822"/>
      <w:bookmarkEnd w:id="4823"/>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824" w:name="_Toc56754394"/>
      <w:bookmarkStart w:id="4825" w:name="_Toc88743181"/>
      <w:bookmarkStart w:id="4826" w:name="_Toc101254093"/>
      <w:bookmarkStart w:id="4827" w:name="_Toc101254532"/>
      <w:bookmarkStart w:id="4828" w:name="_Toc104112244"/>
      <w:bookmarkStart w:id="4829" w:name="_Toc104192421"/>
      <w:bookmarkStart w:id="4830" w:name="_Toc104192985"/>
      <w:bookmarkStart w:id="4831" w:name="_Toc133336371"/>
      <w:bookmarkStart w:id="4832" w:name="_Toc143984867"/>
      <w:bookmarkStart w:id="4833" w:name="_Toc144147644"/>
      <w:bookmarkStart w:id="4834" w:name="_Toc153885448"/>
      <w:bookmarkStart w:id="4835" w:name="_Toc177548991"/>
      <w:bookmarkStart w:id="4836" w:name="_Toc186725997"/>
      <w:r w:rsidRPr="00F11966">
        <w:t>5.6.3.</w:t>
      </w:r>
      <w:r>
        <w:t>20</w:t>
      </w:r>
      <w:r w:rsidRPr="00F11966">
        <w:tab/>
        <w:t>Enumeration: LoggingDuration</w:t>
      </w:r>
      <w:r>
        <w:t>Nr</w:t>
      </w:r>
      <w:r w:rsidRPr="00F11966">
        <w:t>Mdt</w:t>
      </w:r>
      <w:bookmarkEnd w:id="4824"/>
      <w:bookmarkEnd w:id="4825"/>
      <w:bookmarkEnd w:id="4826"/>
      <w:bookmarkEnd w:id="4827"/>
      <w:bookmarkEnd w:id="4828"/>
      <w:bookmarkEnd w:id="4829"/>
      <w:bookmarkEnd w:id="4830"/>
      <w:bookmarkEnd w:id="4831"/>
      <w:bookmarkEnd w:id="4832"/>
      <w:bookmarkEnd w:id="4833"/>
      <w:bookmarkEnd w:id="4834"/>
      <w:bookmarkEnd w:id="4835"/>
      <w:bookmarkEnd w:id="4836"/>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837" w:name="_Toc143984868"/>
      <w:bookmarkStart w:id="4838" w:name="_Toc144147645"/>
      <w:bookmarkStart w:id="4839" w:name="_Toc153885449"/>
      <w:bookmarkStart w:id="4840" w:name="_Toc177548992"/>
      <w:bookmarkStart w:id="4841" w:name="_Toc186725998"/>
      <w:r>
        <w:t>5.6.3.</w:t>
      </w:r>
      <w:r w:rsidRPr="00496DB9">
        <w:t>21</w:t>
      </w:r>
      <w:r w:rsidRPr="00BC662F">
        <w:tab/>
        <w:t xml:space="preserve">Enumeration: </w:t>
      </w:r>
      <w:r>
        <w:t>QoeServiceType</w:t>
      </w:r>
      <w:bookmarkEnd w:id="4837"/>
      <w:bookmarkEnd w:id="4838"/>
      <w:bookmarkEnd w:id="4839"/>
      <w:bookmarkEnd w:id="4840"/>
      <w:bookmarkEnd w:id="4841"/>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842" w:name="_Toc143984869"/>
      <w:bookmarkStart w:id="4843" w:name="_Toc144147646"/>
      <w:bookmarkStart w:id="4844" w:name="_Toc153885450"/>
      <w:bookmarkStart w:id="4845" w:name="_Toc177548993"/>
      <w:bookmarkStart w:id="4846" w:name="_Toc186725999"/>
      <w:r>
        <w:lastRenderedPageBreak/>
        <w:t>5.6.3.</w:t>
      </w:r>
      <w:r w:rsidRPr="00496DB9">
        <w:t>22</w:t>
      </w:r>
      <w:r w:rsidRPr="00BC662F">
        <w:tab/>
        <w:t xml:space="preserve">Enumeration: </w:t>
      </w:r>
      <w:r>
        <w:t>AvailableRanVisibleQoeMetric</w:t>
      </w:r>
      <w:bookmarkEnd w:id="4842"/>
      <w:bookmarkEnd w:id="4843"/>
      <w:bookmarkEnd w:id="4844"/>
      <w:bookmarkEnd w:id="4845"/>
      <w:bookmarkEnd w:id="4846"/>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847" w:name="_Toc177548994"/>
      <w:bookmarkStart w:id="4848" w:name="_Toc186726000"/>
      <w:r w:rsidRPr="00F11966">
        <w:t>5.6.3.</w:t>
      </w:r>
      <w:r w:rsidRPr="003423DA">
        <w:rPr>
          <w:lang w:eastAsia="zh-CN"/>
        </w:rPr>
        <w:t>23</w:t>
      </w:r>
      <w:r w:rsidRPr="00F11966">
        <w:tab/>
        <w:t xml:space="preserve">Enumeration: </w:t>
      </w:r>
      <w:r>
        <w:rPr>
          <w:rFonts w:hint="eastAsia"/>
          <w:lang w:eastAsia="zh-CN"/>
        </w:rPr>
        <w:t>MeasurementType</w:t>
      </w:r>
      <w:bookmarkEnd w:id="4847"/>
      <w:bookmarkEnd w:id="4848"/>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849" w:name="_Hlk164285957"/>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bookmarkEnd w:id="4849"/>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4850" w:name="_Toc177548995"/>
      <w:bookmarkStart w:id="4851" w:name="_Toc186726001"/>
      <w:bookmarkStart w:id="4852" w:name="_Toc56754146"/>
      <w:bookmarkStart w:id="4853" w:name="_Toc161913721"/>
      <w:bookmarkStart w:id="4854" w:name="_Toc162419816"/>
      <w:r w:rsidRPr="00F11966">
        <w:t>5.6.3.</w:t>
      </w:r>
      <w:r w:rsidRPr="00367F70">
        <w:t>24</w:t>
      </w:r>
      <w:r w:rsidRPr="00F11966">
        <w:tab/>
        <w:t xml:space="preserve">Enumeration: </w:t>
      </w:r>
      <w:r>
        <w:rPr>
          <w:lang w:eastAsia="zh-CN"/>
        </w:rPr>
        <w:t>Bluetooth</w:t>
      </w:r>
      <w:r>
        <w:t>Rssi</w:t>
      </w:r>
      <w:bookmarkEnd w:id="4850"/>
      <w:bookmarkEnd w:id="4851"/>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4855" w:name="_Toc177548996"/>
      <w:bookmarkStart w:id="4856" w:name="_Toc186726002"/>
      <w:r w:rsidRPr="00F11966">
        <w:t>5.6.3.</w:t>
      </w:r>
      <w:r w:rsidRPr="00367F70">
        <w:t>2</w:t>
      </w:r>
      <w:r>
        <w:t>5</w:t>
      </w:r>
      <w:r w:rsidRPr="00F11966">
        <w:tab/>
        <w:t xml:space="preserve">Enumeration: </w:t>
      </w:r>
      <w:r>
        <w:t>WlanRssi</w:t>
      </w:r>
      <w:bookmarkEnd w:id="4855"/>
      <w:bookmarkEnd w:id="4856"/>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4857" w:name="_Toc177548997"/>
      <w:bookmarkStart w:id="4858" w:name="_Toc186726003"/>
      <w:r w:rsidRPr="00F11966">
        <w:t>5.6.3.</w:t>
      </w:r>
      <w:r w:rsidRPr="00367F70">
        <w:t>26</w:t>
      </w:r>
      <w:r w:rsidRPr="00F11966">
        <w:tab/>
        <w:t xml:space="preserve">Enumeration: </w:t>
      </w:r>
      <w:r>
        <w:rPr>
          <w:rFonts w:hint="eastAsia"/>
          <w:lang w:eastAsia="zh-CN"/>
        </w:rPr>
        <w:t>W</w:t>
      </w:r>
      <w:r>
        <w:rPr>
          <w:lang w:eastAsia="zh-CN"/>
        </w:rPr>
        <w:t>lanRtt</w:t>
      </w:r>
      <w:bookmarkEnd w:id="4857"/>
      <w:bookmarkEnd w:id="4858"/>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4852"/>
      <w:bookmarkEnd w:id="4853"/>
      <w:bookmarkEnd w:id="4854"/>
    </w:tbl>
    <w:p w14:paraId="5D100DB2" w14:textId="77777777" w:rsidR="002933AC" w:rsidRPr="00496DB9" w:rsidRDefault="002933AC" w:rsidP="00E92CBF"/>
    <w:p w14:paraId="4BEA577B" w14:textId="77777777" w:rsidR="00E92CBF" w:rsidRPr="00F11966" w:rsidRDefault="00E92CBF" w:rsidP="00D362EB">
      <w:pPr>
        <w:pStyle w:val="Heading3"/>
      </w:pPr>
      <w:bookmarkStart w:id="4859" w:name="_Toc24925915"/>
      <w:bookmarkStart w:id="4860" w:name="_Toc24926093"/>
      <w:bookmarkStart w:id="4861" w:name="_Toc24926269"/>
      <w:bookmarkStart w:id="4862" w:name="_Toc33964129"/>
      <w:bookmarkStart w:id="4863" w:name="_Toc33980896"/>
      <w:bookmarkStart w:id="4864" w:name="_Toc36462697"/>
      <w:bookmarkStart w:id="4865" w:name="_Toc36462893"/>
      <w:bookmarkStart w:id="4866" w:name="_Toc43026161"/>
      <w:bookmarkStart w:id="4867" w:name="_Toc49763695"/>
      <w:bookmarkStart w:id="4868" w:name="_Toc56754395"/>
      <w:bookmarkStart w:id="4869" w:name="_Toc88743182"/>
      <w:bookmarkStart w:id="4870" w:name="_Toc101254094"/>
      <w:bookmarkStart w:id="4871" w:name="_Toc101254533"/>
      <w:bookmarkStart w:id="4872" w:name="_Toc104112245"/>
      <w:bookmarkStart w:id="4873" w:name="_Toc104192422"/>
      <w:bookmarkStart w:id="4874" w:name="_Toc104192986"/>
      <w:bookmarkStart w:id="4875" w:name="_Toc133336372"/>
      <w:bookmarkStart w:id="4876" w:name="_Toc143984870"/>
      <w:bookmarkStart w:id="4877" w:name="_Toc144147647"/>
      <w:bookmarkStart w:id="4878" w:name="_Toc153885451"/>
      <w:bookmarkStart w:id="4879" w:name="_Toc177548998"/>
      <w:bookmarkStart w:id="4880" w:name="_Toc186726004"/>
      <w:r w:rsidRPr="00F11966">
        <w:lastRenderedPageBreak/>
        <w:t>5.6.4</w:t>
      </w:r>
      <w:r w:rsidRPr="00F11966">
        <w:tab/>
        <w:t>Structured Data Types</w:t>
      </w:r>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p>
    <w:p w14:paraId="782AE026" w14:textId="77777777" w:rsidR="00E92CBF" w:rsidRPr="00F11966" w:rsidRDefault="00E92CBF" w:rsidP="00D362EB">
      <w:pPr>
        <w:pStyle w:val="Heading4"/>
      </w:pPr>
      <w:bookmarkStart w:id="4881" w:name="_Toc24925916"/>
      <w:bookmarkStart w:id="4882" w:name="_Toc24926094"/>
      <w:bookmarkStart w:id="4883" w:name="_Toc24926270"/>
      <w:bookmarkStart w:id="4884" w:name="_Toc33964130"/>
      <w:bookmarkStart w:id="4885" w:name="_Toc33980897"/>
      <w:bookmarkStart w:id="4886" w:name="_Toc36462698"/>
      <w:bookmarkStart w:id="4887" w:name="_Toc36462894"/>
      <w:bookmarkStart w:id="4888" w:name="_Toc43026162"/>
      <w:bookmarkStart w:id="4889" w:name="_Toc49763696"/>
      <w:bookmarkStart w:id="4890" w:name="_Toc56754396"/>
      <w:bookmarkStart w:id="4891" w:name="_Toc88743183"/>
      <w:bookmarkStart w:id="4892" w:name="_Toc101254095"/>
      <w:bookmarkStart w:id="4893" w:name="_Toc101254534"/>
      <w:bookmarkStart w:id="4894" w:name="_Toc104112246"/>
      <w:bookmarkStart w:id="4895" w:name="_Toc104192423"/>
      <w:bookmarkStart w:id="4896" w:name="_Toc104192987"/>
      <w:bookmarkStart w:id="4897" w:name="_Toc133336373"/>
      <w:bookmarkStart w:id="4898" w:name="_Toc143984871"/>
      <w:bookmarkStart w:id="4899" w:name="_Toc144147648"/>
      <w:bookmarkStart w:id="4900" w:name="_Toc153885452"/>
      <w:bookmarkStart w:id="4901" w:name="_Toc177548999"/>
      <w:bookmarkStart w:id="4902" w:name="_Toc186726005"/>
      <w:r w:rsidRPr="00F11966">
        <w:t>5.6.4.1</w:t>
      </w:r>
      <w:r w:rsidRPr="00F11966">
        <w:tab/>
        <w:t>Type: TraceData</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903" w:name="_Toc43026163"/>
      <w:bookmarkStart w:id="4904" w:name="_Toc49763697"/>
      <w:bookmarkStart w:id="4905" w:name="_Toc56754397"/>
      <w:bookmarkStart w:id="4906" w:name="_Toc88743184"/>
      <w:bookmarkStart w:id="4907" w:name="_Toc101254096"/>
      <w:bookmarkStart w:id="4908" w:name="_Toc101254535"/>
      <w:bookmarkStart w:id="4909" w:name="_Toc104112247"/>
      <w:bookmarkStart w:id="4910" w:name="_Toc104192424"/>
      <w:bookmarkStart w:id="4911" w:name="_Toc104192988"/>
      <w:bookmarkStart w:id="4912" w:name="_Toc133336374"/>
      <w:bookmarkStart w:id="4913" w:name="_Toc143984872"/>
      <w:bookmarkStart w:id="4914" w:name="_Toc144147649"/>
      <w:bookmarkStart w:id="4915" w:name="_Toc153885453"/>
      <w:bookmarkStart w:id="4916" w:name="_Toc177549000"/>
      <w:bookmarkStart w:id="4917" w:name="_Toc186726006"/>
      <w:r w:rsidRPr="00F11966">
        <w:lastRenderedPageBreak/>
        <w:t>5.6.4.2</w:t>
      </w:r>
      <w:r w:rsidRPr="00F11966">
        <w:tab/>
        <w:t>Type: MdtConfiguration</w:t>
      </w:r>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918" w:name="_Toc43026164"/>
      <w:bookmarkStart w:id="4919" w:name="_Toc49763698"/>
      <w:bookmarkStart w:id="4920" w:name="_Toc56754398"/>
      <w:bookmarkStart w:id="4921" w:name="_Toc88743185"/>
      <w:bookmarkStart w:id="4922" w:name="_Toc101254097"/>
      <w:bookmarkStart w:id="4923" w:name="_Toc101254536"/>
      <w:bookmarkStart w:id="4924" w:name="_Toc104112248"/>
      <w:bookmarkStart w:id="4925" w:name="_Toc104192425"/>
      <w:bookmarkStart w:id="4926" w:name="_Toc104192989"/>
      <w:bookmarkStart w:id="4927" w:name="_Toc133336375"/>
      <w:bookmarkStart w:id="4928" w:name="_Toc143984873"/>
      <w:bookmarkStart w:id="4929" w:name="_Toc144147650"/>
      <w:bookmarkStart w:id="4930" w:name="_Toc153885454"/>
      <w:bookmarkStart w:id="4931" w:name="_Toc177549001"/>
      <w:bookmarkStart w:id="4932" w:name="_Toc186726007"/>
      <w:r w:rsidRPr="00F11966">
        <w:lastRenderedPageBreak/>
        <w:t>5.6.4.3</w:t>
      </w:r>
      <w:r w:rsidRPr="00F11966">
        <w:tab/>
        <w:t>Type: AreaScope</w:t>
      </w:r>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933" w:name="_Toc43026165"/>
      <w:bookmarkStart w:id="4934" w:name="_Toc49763699"/>
      <w:bookmarkStart w:id="4935" w:name="_Toc56754399"/>
      <w:bookmarkStart w:id="4936" w:name="_Toc88743186"/>
      <w:bookmarkStart w:id="4937" w:name="_Toc101254098"/>
      <w:bookmarkStart w:id="4938" w:name="_Toc101254537"/>
      <w:bookmarkStart w:id="4939" w:name="_Toc104112249"/>
      <w:bookmarkStart w:id="4940" w:name="_Toc104192426"/>
      <w:bookmarkStart w:id="4941" w:name="_Toc104192990"/>
      <w:bookmarkStart w:id="4942" w:name="_Toc133336376"/>
      <w:bookmarkStart w:id="4943" w:name="_Toc143984874"/>
      <w:bookmarkStart w:id="4944" w:name="_Toc144147651"/>
      <w:bookmarkStart w:id="4945" w:name="_Toc153885455"/>
      <w:bookmarkStart w:id="4946" w:name="_Toc177549002"/>
      <w:bookmarkStart w:id="4947" w:name="_Toc186726008"/>
      <w:r w:rsidRPr="00F11966">
        <w:t>5.6.4.</w:t>
      </w:r>
      <w:r w:rsidR="00E574B8" w:rsidRPr="00F11966">
        <w:t>4</w:t>
      </w:r>
      <w:r w:rsidRPr="00F11966">
        <w:tab/>
        <w:t xml:space="preserve">Type: </w:t>
      </w:r>
      <w:r w:rsidRPr="00F11966">
        <w:rPr>
          <w:lang w:eastAsia="zh-CN"/>
        </w:rPr>
        <w:t>TacInfo</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948" w:name="_Toc43026166"/>
      <w:bookmarkStart w:id="4949" w:name="_Toc49763700"/>
      <w:bookmarkStart w:id="4950" w:name="_Toc56754400"/>
      <w:bookmarkStart w:id="4951" w:name="_Toc88743187"/>
      <w:bookmarkStart w:id="4952" w:name="_Toc101254099"/>
      <w:bookmarkStart w:id="4953" w:name="_Toc101254538"/>
      <w:bookmarkStart w:id="4954" w:name="_Toc104112250"/>
      <w:bookmarkStart w:id="4955" w:name="_Toc104192427"/>
      <w:bookmarkStart w:id="4956" w:name="_Toc104192991"/>
      <w:bookmarkStart w:id="4957" w:name="_Toc133336377"/>
      <w:bookmarkStart w:id="4958" w:name="_Toc143984875"/>
      <w:bookmarkStart w:id="4959" w:name="_Toc144147652"/>
      <w:bookmarkStart w:id="4960" w:name="_Toc153885456"/>
      <w:bookmarkStart w:id="4961" w:name="_Toc177549003"/>
      <w:bookmarkStart w:id="4962" w:name="_Toc186726009"/>
      <w:r w:rsidRPr="00F11966">
        <w:t>5.6.4.</w:t>
      </w:r>
      <w:r w:rsidR="00E574B8" w:rsidRPr="00F11966">
        <w:t>5</w:t>
      </w:r>
      <w:r w:rsidRPr="00F11966">
        <w:tab/>
        <w:t>Type: MbsfnArea</w:t>
      </w:r>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963" w:name="_Toc56754401"/>
      <w:bookmarkStart w:id="4964" w:name="_Toc88743188"/>
      <w:bookmarkStart w:id="4965" w:name="_Toc101254100"/>
      <w:bookmarkStart w:id="4966" w:name="_Toc101254539"/>
      <w:bookmarkStart w:id="4967" w:name="_Toc104112251"/>
      <w:bookmarkStart w:id="4968" w:name="_Toc104192428"/>
      <w:bookmarkStart w:id="4969" w:name="_Toc104192992"/>
      <w:bookmarkStart w:id="4970" w:name="_Toc133336378"/>
      <w:bookmarkStart w:id="4971" w:name="_Toc143984876"/>
      <w:bookmarkStart w:id="4972" w:name="_Toc144147653"/>
      <w:bookmarkStart w:id="4973" w:name="_Toc153885457"/>
      <w:bookmarkStart w:id="4974" w:name="_Toc177549004"/>
      <w:bookmarkStart w:id="4975" w:name="_Toc186726010"/>
      <w:r w:rsidRPr="00F11966">
        <w:lastRenderedPageBreak/>
        <w:t>5.6.4.</w:t>
      </w:r>
      <w:r>
        <w:t>6</w:t>
      </w:r>
      <w:r w:rsidRPr="00F11966">
        <w:tab/>
        <w:t xml:space="preserve">Type: </w:t>
      </w:r>
      <w:r>
        <w:t>InterFreqTargetInfo</w:t>
      </w:r>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976" w:name="_Toc143984877"/>
      <w:bookmarkStart w:id="4977" w:name="_Toc144147654"/>
      <w:bookmarkStart w:id="4978" w:name="_Toc153885458"/>
      <w:bookmarkStart w:id="4979" w:name="_Toc177549005"/>
      <w:bookmarkStart w:id="4980" w:name="_Toc186726011"/>
      <w:r w:rsidRPr="00F11966">
        <w:lastRenderedPageBreak/>
        <w:t>5.6.4.</w:t>
      </w:r>
      <w:r>
        <w:t>7</w:t>
      </w:r>
      <w:r w:rsidRPr="00F11966">
        <w:tab/>
        <w:t xml:space="preserve">Type: </w:t>
      </w:r>
      <w:r>
        <w:t>Qmc</w:t>
      </w:r>
      <w:r w:rsidRPr="00F11966">
        <w:t>Config</w:t>
      </w:r>
      <w:r>
        <w:t>Info</w:t>
      </w:r>
      <w:bookmarkEnd w:id="4976"/>
      <w:bookmarkEnd w:id="4977"/>
      <w:bookmarkEnd w:id="4978"/>
      <w:bookmarkEnd w:id="4979"/>
      <w:bookmarkEnd w:id="4980"/>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981"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981"/>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982" w:name="_Toc143984878"/>
      <w:bookmarkStart w:id="4983" w:name="_Toc144147655"/>
      <w:bookmarkStart w:id="4984" w:name="_Toc153885459"/>
      <w:bookmarkStart w:id="4985" w:name="_Toc177549006"/>
      <w:bookmarkStart w:id="4986" w:name="_Toc186726012"/>
      <w:r w:rsidRPr="00F11966">
        <w:lastRenderedPageBreak/>
        <w:t>5.6.4.</w:t>
      </w:r>
      <w:r>
        <w:t>8</w:t>
      </w:r>
      <w:r w:rsidRPr="00F11966">
        <w:tab/>
        <w:t xml:space="preserve">Type: </w:t>
      </w:r>
      <w:r>
        <w:t>Qmc</w:t>
      </w:r>
      <w:r w:rsidRPr="00F11966">
        <w:t>AreaScope</w:t>
      </w:r>
      <w:bookmarkEnd w:id="4982"/>
      <w:bookmarkEnd w:id="4983"/>
      <w:bookmarkEnd w:id="4984"/>
      <w:bookmarkEnd w:id="4985"/>
      <w:bookmarkEnd w:id="4986"/>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987" w:name="_Toc143984879"/>
      <w:bookmarkStart w:id="4988" w:name="_Toc144147656"/>
      <w:bookmarkStart w:id="4989" w:name="_Toc153885460"/>
      <w:bookmarkStart w:id="4990" w:name="_Toc177549007"/>
      <w:bookmarkStart w:id="4991" w:name="_Toc186726013"/>
      <w:r w:rsidRPr="00F11966">
        <w:t>5.6.4.</w:t>
      </w:r>
      <w:r>
        <w:t>9</w:t>
      </w:r>
      <w:r w:rsidRPr="00F11966">
        <w:tab/>
        <w:t xml:space="preserve">Type: </w:t>
      </w:r>
      <w:r>
        <w:t>QoeTarget</w:t>
      </w:r>
      <w:bookmarkEnd w:id="4987"/>
      <w:bookmarkEnd w:id="4988"/>
      <w:bookmarkEnd w:id="4989"/>
      <w:bookmarkEnd w:id="4990"/>
      <w:bookmarkEnd w:id="4991"/>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992" w:name="_Toc177549008"/>
      <w:bookmarkStart w:id="4993" w:name="_Toc186726014"/>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4992"/>
      <w:bookmarkEnd w:id="4993"/>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994" w:name="_Toc177549009"/>
      <w:bookmarkStart w:id="4995" w:name="_Toc186726015"/>
      <w:r w:rsidRPr="00F11966">
        <w:t>5.6.4.</w:t>
      </w:r>
      <w:r>
        <w:t>11</w:t>
      </w:r>
      <w:r w:rsidRPr="00F11966">
        <w:tab/>
        <w:t xml:space="preserve">Type: </w:t>
      </w:r>
      <w:r>
        <w:t>Nid</w:t>
      </w:r>
      <w:r w:rsidRPr="00F11966">
        <w:rPr>
          <w:lang w:eastAsia="zh-CN"/>
        </w:rPr>
        <w:t>Info</w:t>
      </w:r>
      <w:bookmarkEnd w:id="4994"/>
      <w:bookmarkEnd w:id="4995"/>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996" w:name="_Toc177549010"/>
      <w:bookmarkStart w:id="4997" w:name="_Toc186726016"/>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4996"/>
      <w:bookmarkEnd w:id="4997"/>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998" w:name="_Toc177549011"/>
      <w:bookmarkStart w:id="4999" w:name="_Toc186726017"/>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4998"/>
      <w:bookmarkEnd w:id="4999"/>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000" w:name="_Toc177549012"/>
      <w:bookmarkStart w:id="5001" w:name="_Toc186726018"/>
      <w:bookmarkStart w:id="5002"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000"/>
      <w:bookmarkEnd w:id="5001"/>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5002"/>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003" w:name="_Toc177549013"/>
      <w:bookmarkStart w:id="5004" w:name="_Toc186726019"/>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003"/>
      <w:bookmarkEnd w:id="5004"/>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005" w:name="_Toc177549014"/>
      <w:bookmarkStart w:id="5006" w:name="_Toc186726020"/>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005"/>
      <w:bookmarkEnd w:id="5006"/>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007" w:name="_Toc56754169"/>
      <w:bookmarkStart w:id="5008" w:name="_Toc161913744"/>
      <w:bookmarkStart w:id="5009" w:name="_Toc162419839"/>
      <w:bookmarkStart w:id="5010" w:name="_Toc177549015"/>
      <w:bookmarkStart w:id="5011" w:name="_Toc186726021"/>
      <w:r w:rsidRPr="00F11966">
        <w:lastRenderedPageBreak/>
        <w:t>5.6.4.</w:t>
      </w:r>
      <w:r w:rsidRPr="00DF12C3">
        <w:t>17</w:t>
      </w:r>
      <w:r w:rsidRPr="00F11966">
        <w:tab/>
        <w:t xml:space="preserve">Type: </w:t>
      </w:r>
      <w:bookmarkEnd w:id="5007"/>
      <w:bookmarkEnd w:id="5008"/>
      <w:bookmarkEnd w:id="5009"/>
      <w:r>
        <w:rPr>
          <w:lang w:eastAsia="zh-CN"/>
        </w:rPr>
        <w:t>Bluetooth</w:t>
      </w:r>
      <w:r w:rsidRPr="00F11966">
        <w:t>Measurement</w:t>
      </w:r>
      <w:bookmarkEnd w:id="5010"/>
      <w:bookmarkEnd w:id="5011"/>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012" w:name="_Toc177549016"/>
      <w:bookmarkStart w:id="5013" w:name="_Toc186726022"/>
      <w:r w:rsidRPr="00F11966">
        <w:t>5.6.4.</w:t>
      </w:r>
      <w:r w:rsidRPr="00DF12C3">
        <w:t>18</w:t>
      </w:r>
      <w:r w:rsidRPr="00F11966">
        <w:tab/>
        <w:t xml:space="preserve">Type: </w:t>
      </w:r>
      <w:r>
        <w:rPr>
          <w:lang w:eastAsia="zh-CN"/>
        </w:rPr>
        <w:t>Wlan</w:t>
      </w:r>
      <w:r w:rsidRPr="00F11966">
        <w:t>Measurement</w:t>
      </w:r>
      <w:bookmarkEnd w:id="5012"/>
      <w:bookmarkEnd w:id="5013"/>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014" w:name="_Toc177549017"/>
      <w:bookmarkStart w:id="5015" w:name="_Toc186726023"/>
      <w:r w:rsidRPr="00F11966">
        <w:t>5.6.4.</w:t>
      </w:r>
      <w:r w:rsidRPr="00DF12C3">
        <w:t>19</w:t>
      </w:r>
      <w:r w:rsidRPr="00F11966">
        <w:tab/>
        <w:t xml:space="preserve">Type: </w:t>
      </w:r>
      <w:r>
        <w:rPr>
          <w:lang w:eastAsia="zh-CN"/>
        </w:rPr>
        <w:t>Measurement</w:t>
      </w:r>
      <w:r>
        <w:t>Name</w:t>
      </w:r>
      <w:bookmarkEnd w:id="5014"/>
      <w:bookmarkEnd w:id="5015"/>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2E950C9E" w14:textId="77777777" w:rsidR="00F1391E" w:rsidRPr="003423DA" w:rsidRDefault="00F1391E" w:rsidP="00F1391E">
      <w:pPr>
        <w:rPr>
          <w:noProof/>
        </w:rPr>
      </w:pPr>
    </w:p>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016" w:name="_Toc186726024"/>
      <w:r w:rsidRPr="00F11966">
        <w:t>5.6.4.</w:t>
      </w:r>
      <w:r>
        <w:t>20</w:t>
      </w:r>
      <w:r w:rsidRPr="00F11966">
        <w:tab/>
        <w:t xml:space="preserve">Type: </w:t>
      </w:r>
      <w:r>
        <w:t>Slice</w:t>
      </w:r>
      <w:r w:rsidRPr="00F11966">
        <w:t>Scope</w:t>
      </w:r>
      <w:r>
        <w:t>PerPlmn</w:t>
      </w:r>
      <w:bookmarkEnd w:id="5016"/>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72645F">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72645F">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72645F">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72645F">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72645F">
            <w:pPr>
              <w:pStyle w:val="TAH"/>
              <w:rPr>
                <w:rFonts w:cs="Arial"/>
                <w:szCs w:val="18"/>
              </w:rPr>
            </w:pPr>
            <w:r w:rsidRPr="00F11966">
              <w:rPr>
                <w:rFonts w:cs="Arial"/>
                <w:szCs w:val="18"/>
              </w:rPr>
              <w:t>Description</w:t>
            </w:r>
          </w:p>
        </w:tc>
      </w:tr>
      <w:tr w:rsidR="00256900" w:rsidRPr="00F11966" w14:paraId="35D410FF"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72645F">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72645F">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72645F">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72645F">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72645F">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72645F">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72645F">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72645F">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72645F">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72645F">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72645F">
            <w:pPr>
              <w:pStyle w:val="TAL"/>
              <w:rPr>
                <w:lang w:eastAsia="zh-CN"/>
              </w:rPr>
            </w:pPr>
            <w:r>
              <w:rPr>
                <w:lang w:eastAsia="zh-CN"/>
              </w:rPr>
              <w:t>This IE shall contain a list of S-NSSAIs.</w:t>
            </w:r>
          </w:p>
        </w:tc>
      </w:tr>
    </w:tbl>
    <w:p w14:paraId="1A1566C0" w14:textId="77777777" w:rsidR="00256900" w:rsidRDefault="00256900" w:rsidP="00256900">
      <w:pPr>
        <w:rPr>
          <w:noProof/>
          <w:lang w:val="en-US" w:eastAsia="zh-CN"/>
        </w:rPr>
      </w:pPr>
    </w:p>
    <w:p w14:paraId="7EE4C5E5" w14:textId="77777777" w:rsidR="002933AC" w:rsidRPr="00496DB9" w:rsidRDefault="002933AC" w:rsidP="00E92CBF"/>
    <w:p w14:paraId="2988D62F" w14:textId="77777777" w:rsidR="00E92CBF" w:rsidRPr="00F11966" w:rsidRDefault="00E92CBF" w:rsidP="00D362EB">
      <w:pPr>
        <w:pStyle w:val="Heading2"/>
      </w:pPr>
      <w:bookmarkStart w:id="5017" w:name="_Toc24925917"/>
      <w:bookmarkStart w:id="5018" w:name="_Toc24926095"/>
      <w:bookmarkStart w:id="5019" w:name="_Toc24926271"/>
      <w:bookmarkStart w:id="5020" w:name="_Toc33964131"/>
      <w:bookmarkStart w:id="5021" w:name="_Toc33980898"/>
      <w:bookmarkStart w:id="5022" w:name="_Toc36462699"/>
      <w:bookmarkStart w:id="5023" w:name="_Toc36462895"/>
      <w:bookmarkStart w:id="5024" w:name="_Toc43026167"/>
      <w:bookmarkStart w:id="5025" w:name="_Toc49763701"/>
      <w:bookmarkStart w:id="5026" w:name="_Toc56754402"/>
      <w:bookmarkStart w:id="5027" w:name="_Toc88743189"/>
      <w:bookmarkStart w:id="5028" w:name="_Toc101254101"/>
      <w:bookmarkStart w:id="5029" w:name="_Toc101254540"/>
      <w:bookmarkStart w:id="5030" w:name="_Toc104112252"/>
      <w:bookmarkStart w:id="5031" w:name="_Toc104192429"/>
      <w:bookmarkStart w:id="5032" w:name="_Toc104192993"/>
      <w:bookmarkStart w:id="5033" w:name="_Toc133336379"/>
      <w:bookmarkStart w:id="5034" w:name="_Toc143984880"/>
      <w:bookmarkStart w:id="5035" w:name="_Toc144147657"/>
      <w:bookmarkStart w:id="5036" w:name="_Toc153885461"/>
      <w:bookmarkStart w:id="5037" w:name="_Toc177549018"/>
      <w:bookmarkStart w:id="5038" w:name="_Toc186726025"/>
      <w:r w:rsidRPr="00F11966">
        <w:lastRenderedPageBreak/>
        <w:t>5.7</w:t>
      </w:r>
      <w:r w:rsidRPr="00F11966">
        <w:tab/>
        <w:t>Data Types related to 5G Operator Determined Barring</w:t>
      </w:r>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p>
    <w:p w14:paraId="018D8373" w14:textId="77777777" w:rsidR="00E92CBF" w:rsidRPr="00F11966" w:rsidRDefault="00E92CBF" w:rsidP="00D362EB">
      <w:pPr>
        <w:pStyle w:val="Heading3"/>
      </w:pPr>
      <w:bookmarkStart w:id="5039" w:name="_Toc24925918"/>
      <w:bookmarkStart w:id="5040" w:name="_Toc24926096"/>
      <w:bookmarkStart w:id="5041" w:name="_Toc24926272"/>
      <w:bookmarkStart w:id="5042" w:name="_Toc33964132"/>
      <w:bookmarkStart w:id="5043" w:name="_Toc33980899"/>
      <w:bookmarkStart w:id="5044" w:name="_Toc36462700"/>
      <w:bookmarkStart w:id="5045" w:name="_Toc36462896"/>
      <w:bookmarkStart w:id="5046" w:name="_Toc43026168"/>
      <w:bookmarkStart w:id="5047" w:name="_Toc49763702"/>
      <w:bookmarkStart w:id="5048" w:name="_Toc56754403"/>
      <w:bookmarkStart w:id="5049" w:name="_Toc88743190"/>
      <w:bookmarkStart w:id="5050" w:name="_Toc101254102"/>
      <w:bookmarkStart w:id="5051" w:name="_Toc101254541"/>
      <w:bookmarkStart w:id="5052" w:name="_Toc104112253"/>
      <w:bookmarkStart w:id="5053" w:name="_Toc104192430"/>
      <w:bookmarkStart w:id="5054" w:name="_Toc104192994"/>
      <w:bookmarkStart w:id="5055" w:name="_Toc133336380"/>
      <w:bookmarkStart w:id="5056" w:name="_Toc143984881"/>
      <w:bookmarkStart w:id="5057" w:name="_Toc144147658"/>
      <w:bookmarkStart w:id="5058" w:name="_Toc153885462"/>
      <w:bookmarkStart w:id="5059" w:name="_Toc177549019"/>
      <w:bookmarkStart w:id="5060" w:name="_Toc186726026"/>
      <w:r w:rsidRPr="00F11966">
        <w:t>5.7.1</w:t>
      </w:r>
      <w:r w:rsidRPr="00F11966">
        <w:tab/>
        <w:t>Introduction</w:t>
      </w:r>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061" w:name="_Toc24925919"/>
      <w:bookmarkStart w:id="5062" w:name="_Toc24926097"/>
      <w:bookmarkStart w:id="5063" w:name="_Toc24926273"/>
      <w:bookmarkStart w:id="5064" w:name="_Toc33964133"/>
      <w:bookmarkStart w:id="5065" w:name="_Toc33980900"/>
      <w:bookmarkStart w:id="5066" w:name="_Toc36462701"/>
      <w:bookmarkStart w:id="5067" w:name="_Toc36462897"/>
      <w:bookmarkStart w:id="5068" w:name="_Toc43026169"/>
      <w:bookmarkStart w:id="5069" w:name="_Toc49763703"/>
      <w:bookmarkStart w:id="5070" w:name="_Toc56754404"/>
      <w:bookmarkStart w:id="5071" w:name="_Toc88743191"/>
      <w:bookmarkStart w:id="5072" w:name="_Toc101254103"/>
      <w:bookmarkStart w:id="5073" w:name="_Toc101254542"/>
      <w:bookmarkStart w:id="5074" w:name="_Toc104112254"/>
      <w:bookmarkStart w:id="5075" w:name="_Toc104192431"/>
      <w:bookmarkStart w:id="5076" w:name="_Toc104192995"/>
      <w:bookmarkStart w:id="5077" w:name="_Toc133336381"/>
      <w:bookmarkStart w:id="5078" w:name="_Toc143984882"/>
      <w:bookmarkStart w:id="5079" w:name="_Toc144147659"/>
      <w:bookmarkStart w:id="5080" w:name="_Toc153885463"/>
      <w:bookmarkStart w:id="5081" w:name="_Toc177549020"/>
      <w:bookmarkStart w:id="5082" w:name="_Toc186726027"/>
      <w:r w:rsidRPr="00F11966">
        <w:t>5.7.2</w:t>
      </w:r>
      <w:r w:rsidRPr="00F11966">
        <w:tab/>
        <w:t>Simple Data Types</w:t>
      </w:r>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083"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083"/>
    </w:tbl>
    <w:p w14:paraId="13C89453" w14:textId="77777777" w:rsidR="00E92CBF" w:rsidRPr="00F11966" w:rsidRDefault="00E92CBF" w:rsidP="00E92CBF"/>
    <w:p w14:paraId="10EEEE9A" w14:textId="77777777" w:rsidR="00E92CBF" w:rsidRPr="00F11966" w:rsidRDefault="00E92CBF" w:rsidP="00D362EB">
      <w:pPr>
        <w:pStyle w:val="Heading3"/>
      </w:pPr>
      <w:bookmarkStart w:id="5084" w:name="_Toc24925920"/>
      <w:bookmarkStart w:id="5085" w:name="_Toc24926098"/>
      <w:bookmarkStart w:id="5086" w:name="_Toc24926274"/>
      <w:bookmarkStart w:id="5087" w:name="_Toc33964134"/>
      <w:bookmarkStart w:id="5088" w:name="_Toc33980901"/>
      <w:bookmarkStart w:id="5089" w:name="_Toc36462702"/>
      <w:bookmarkStart w:id="5090" w:name="_Toc36462898"/>
      <w:bookmarkStart w:id="5091" w:name="_Toc43026170"/>
      <w:bookmarkStart w:id="5092" w:name="_Toc49763704"/>
      <w:bookmarkStart w:id="5093" w:name="_Toc56754405"/>
      <w:bookmarkStart w:id="5094" w:name="_Toc88743192"/>
      <w:bookmarkStart w:id="5095" w:name="_Toc101254104"/>
      <w:bookmarkStart w:id="5096" w:name="_Toc101254543"/>
      <w:bookmarkStart w:id="5097" w:name="_Toc104112255"/>
      <w:bookmarkStart w:id="5098" w:name="_Toc104192432"/>
      <w:bookmarkStart w:id="5099" w:name="_Toc104192996"/>
      <w:bookmarkStart w:id="5100" w:name="_Toc133336382"/>
      <w:bookmarkStart w:id="5101" w:name="_Toc143984883"/>
      <w:bookmarkStart w:id="5102" w:name="_Toc144147660"/>
      <w:bookmarkStart w:id="5103" w:name="_Toc153885464"/>
      <w:bookmarkStart w:id="5104" w:name="_Toc177549021"/>
      <w:bookmarkStart w:id="5105" w:name="_Toc186726028"/>
      <w:r w:rsidRPr="00F11966">
        <w:t>5.7.3</w:t>
      </w:r>
      <w:r w:rsidRPr="00F11966">
        <w:tab/>
        <w:t>Enumerations</w:t>
      </w:r>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p>
    <w:p w14:paraId="39443122" w14:textId="77777777" w:rsidR="00E92CBF" w:rsidRPr="00F11966" w:rsidRDefault="00E92CBF" w:rsidP="00D362EB">
      <w:pPr>
        <w:pStyle w:val="Heading4"/>
      </w:pPr>
      <w:bookmarkStart w:id="5106" w:name="_Toc24925921"/>
      <w:bookmarkStart w:id="5107" w:name="_Toc24926099"/>
      <w:bookmarkStart w:id="5108" w:name="_Toc24926275"/>
      <w:bookmarkStart w:id="5109" w:name="_Toc33964135"/>
      <w:bookmarkStart w:id="5110" w:name="_Toc33980902"/>
      <w:bookmarkStart w:id="5111" w:name="_Toc36462703"/>
      <w:bookmarkStart w:id="5112" w:name="_Toc36462899"/>
      <w:bookmarkStart w:id="5113" w:name="_Toc43026171"/>
      <w:bookmarkStart w:id="5114" w:name="_Toc49763705"/>
      <w:bookmarkStart w:id="5115" w:name="_Toc56754406"/>
      <w:bookmarkStart w:id="5116" w:name="_Toc88743193"/>
      <w:bookmarkStart w:id="5117" w:name="_Toc101254105"/>
      <w:bookmarkStart w:id="5118" w:name="_Toc101254544"/>
      <w:bookmarkStart w:id="5119" w:name="_Toc104112256"/>
      <w:bookmarkStart w:id="5120" w:name="_Toc104192433"/>
      <w:bookmarkStart w:id="5121" w:name="_Toc104192997"/>
      <w:bookmarkStart w:id="5122" w:name="_Toc133336383"/>
      <w:bookmarkStart w:id="5123" w:name="_Toc143984884"/>
      <w:bookmarkStart w:id="5124" w:name="_Toc144147661"/>
      <w:bookmarkStart w:id="5125" w:name="_Toc153885465"/>
      <w:bookmarkStart w:id="5126" w:name="_Toc177549022"/>
      <w:bookmarkStart w:id="5127" w:name="_Toc186726029"/>
      <w:r w:rsidRPr="00F11966">
        <w:t>5.7.3.1</w:t>
      </w:r>
      <w:r w:rsidRPr="00F11966">
        <w:tab/>
        <w:t xml:space="preserve">Enumeration: </w:t>
      </w:r>
      <w:r w:rsidRPr="00F11966">
        <w:rPr>
          <w:lang w:val="en-US"/>
        </w:rPr>
        <w:t>RoamingOdb</w:t>
      </w:r>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128" w:name="_Toc24925922"/>
      <w:bookmarkStart w:id="5129" w:name="_Toc24926100"/>
      <w:bookmarkStart w:id="5130" w:name="_Toc24926276"/>
      <w:bookmarkStart w:id="5131" w:name="_Toc33964136"/>
      <w:bookmarkStart w:id="5132" w:name="_Toc33980903"/>
      <w:bookmarkStart w:id="5133" w:name="_Toc36462704"/>
      <w:bookmarkStart w:id="5134" w:name="_Toc36462900"/>
      <w:bookmarkStart w:id="5135" w:name="_Toc43026172"/>
      <w:bookmarkStart w:id="5136" w:name="_Toc49763706"/>
      <w:bookmarkStart w:id="5137" w:name="_Toc56754407"/>
      <w:bookmarkStart w:id="5138" w:name="_Toc88743194"/>
      <w:bookmarkStart w:id="5139" w:name="_Toc101254106"/>
      <w:bookmarkStart w:id="5140" w:name="_Toc101254545"/>
      <w:bookmarkStart w:id="5141" w:name="_Toc104112257"/>
      <w:bookmarkStart w:id="5142" w:name="_Toc104192434"/>
      <w:bookmarkStart w:id="5143" w:name="_Toc104192998"/>
      <w:bookmarkStart w:id="5144" w:name="_Toc133336384"/>
      <w:bookmarkStart w:id="5145" w:name="_Toc143984885"/>
      <w:bookmarkStart w:id="5146" w:name="_Toc144147662"/>
      <w:bookmarkStart w:id="5147" w:name="_Toc153885466"/>
      <w:bookmarkStart w:id="5148" w:name="_Toc177549023"/>
      <w:bookmarkStart w:id="5149" w:name="_Toc186726030"/>
      <w:r w:rsidRPr="00F11966">
        <w:t>5.7.3.2</w:t>
      </w:r>
      <w:r w:rsidRPr="00F11966">
        <w:tab/>
        <w:t xml:space="preserve">Enumeration: </w:t>
      </w:r>
      <w:r w:rsidRPr="00F11966">
        <w:rPr>
          <w:lang w:val="en-US"/>
        </w:rPr>
        <w:t>OdbPacketServices</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150" w:name="_Toc24925923"/>
      <w:bookmarkStart w:id="5151" w:name="_Toc24926101"/>
      <w:bookmarkStart w:id="5152" w:name="_Toc24926277"/>
      <w:bookmarkStart w:id="5153" w:name="_Toc33964137"/>
      <w:bookmarkStart w:id="5154" w:name="_Toc33980904"/>
      <w:bookmarkStart w:id="5155" w:name="_Toc36462705"/>
      <w:bookmarkStart w:id="5156" w:name="_Toc36462901"/>
      <w:bookmarkStart w:id="5157" w:name="_Toc43026173"/>
      <w:bookmarkStart w:id="5158" w:name="_Toc49763707"/>
      <w:bookmarkStart w:id="5159" w:name="_Toc56754408"/>
      <w:bookmarkStart w:id="5160" w:name="_Toc88743195"/>
      <w:bookmarkStart w:id="5161" w:name="_Toc101254107"/>
      <w:bookmarkStart w:id="5162" w:name="_Toc101254546"/>
      <w:bookmarkStart w:id="5163" w:name="_Toc104112258"/>
      <w:bookmarkStart w:id="5164" w:name="_Toc104192435"/>
      <w:bookmarkStart w:id="5165" w:name="_Toc104192999"/>
      <w:bookmarkStart w:id="5166" w:name="_Toc133336385"/>
      <w:bookmarkStart w:id="5167" w:name="_Toc143984886"/>
      <w:bookmarkStart w:id="5168" w:name="_Toc144147663"/>
      <w:bookmarkStart w:id="5169" w:name="_Toc153885467"/>
      <w:bookmarkStart w:id="5170" w:name="_Toc177549024"/>
      <w:bookmarkStart w:id="5171" w:name="_Toc186726031"/>
      <w:r w:rsidRPr="00F11966">
        <w:t>5.7.4</w:t>
      </w:r>
      <w:r w:rsidRPr="00F11966">
        <w:tab/>
        <w:t>Structured Data Types</w:t>
      </w:r>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p>
    <w:p w14:paraId="0731CBDE" w14:textId="77777777" w:rsidR="00E92CBF" w:rsidRPr="00F11966" w:rsidRDefault="00E92CBF" w:rsidP="00D362EB">
      <w:pPr>
        <w:pStyle w:val="Heading4"/>
      </w:pPr>
      <w:bookmarkStart w:id="5172" w:name="_Toc24925924"/>
      <w:bookmarkStart w:id="5173" w:name="_Toc24926102"/>
      <w:bookmarkStart w:id="5174" w:name="_Toc24926278"/>
      <w:bookmarkStart w:id="5175" w:name="_Toc33964138"/>
      <w:bookmarkStart w:id="5176" w:name="_Toc33980905"/>
      <w:bookmarkStart w:id="5177" w:name="_Toc36462706"/>
      <w:bookmarkStart w:id="5178" w:name="_Toc36462902"/>
      <w:bookmarkStart w:id="5179" w:name="_Toc43026174"/>
      <w:bookmarkStart w:id="5180" w:name="_Toc49763708"/>
      <w:bookmarkStart w:id="5181" w:name="_Toc56754409"/>
      <w:bookmarkStart w:id="5182" w:name="_Toc88743196"/>
      <w:bookmarkStart w:id="5183" w:name="_Toc101254108"/>
      <w:bookmarkStart w:id="5184" w:name="_Toc101254547"/>
      <w:bookmarkStart w:id="5185" w:name="_Toc104112259"/>
      <w:bookmarkStart w:id="5186" w:name="_Toc104192436"/>
      <w:bookmarkStart w:id="5187" w:name="_Toc104193000"/>
      <w:bookmarkStart w:id="5188" w:name="_Toc133336386"/>
      <w:bookmarkStart w:id="5189" w:name="_Toc143984887"/>
      <w:bookmarkStart w:id="5190" w:name="_Toc144147664"/>
      <w:bookmarkStart w:id="5191" w:name="_Toc153885468"/>
      <w:bookmarkStart w:id="5192" w:name="_Toc177549025"/>
      <w:bookmarkStart w:id="5193" w:name="_Toc186726032"/>
      <w:r w:rsidRPr="00F11966">
        <w:t>5.7.4.1</w:t>
      </w:r>
      <w:r w:rsidRPr="00F11966">
        <w:tab/>
        <w:t xml:space="preserve">Type: </w:t>
      </w:r>
      <w:r w:rsidRPr="00F11966">
        <w:rPr>
          <w:lang w:val="en-US"/>
        </w:rPr>
        <w:t>OdbData</w:t>
      </w:r>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194" w:name="_Toc24925925"/>
      <w:bookmarkStart w:id="5195" w:name="_Toc24926103"/>
      <w:bookmarkStart w:id="5196" w:name="_Toc24926279"/>
      <w:bookmarkStart w:id="5197" w:name="_Toc33964139"/>
      <w:bookmarkStart w:id="5198" w:name="_Toc33980906"/>
      <w:bookmarkStart w:id="5199" w:name="_Toc36462707"/>
      <w:bookmarkStart w:id="5200" w:name="_Toc36462903"/>
      <w:bookmarkStart w:id="5201" w:name="_Toc43026175"/>
      <w:bookmarkStart w:id="5202" w:name="_Toc49763709"/>
      <w:bookmarkStart w:id="5203" w:name="_Toc56754410"/>
      <w:bookmarkStart w:id="5204" w:name="_Toc88743197"/>
      <w:bookmarkStart w:id="5205" w:name="_Toc101254109"/>
      <w:bookmarkStart w:id="5206" w:name="_Toc101254548"/>
      <w:bookmarkStart w:id="5207" w:name="_Toc104112260"/>
      <w:bookmarkStart w:id="5208" w:name="_Toc104192437"/>
      <w:bookmarkStart w:id="5209" w:name="_Toc104193001"/>
      <w:bookmarkStart w:id="5210" w:name="_Toc133336387"/>
      <w:bookmarkStart w:id="5211" w:name="_Toc143984888"/>
      <w:bookmarkStart w:id="5212" w:name="_Toc144147665"/>
      <w:bookmarkStart w:id="5213" w:name="_Toc153885469"/>
      <w:bookmarkStart w:id="5214" w:name="_Toc177549026"/>
      <w:bookmarkStart w:id="5215" w:name="_Toc186726033"/>
      <w:r w:rsidRPr="00F11966">
        <w:lastRenderedPageBreak/>
        <w:t>5.8</w:t>
      </w:r>
      <w:r w:rsidRPr="00F11966">
        <w:tab/>
        <w:t>Data Types related to Charging</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p>
    <w:p w14:paraId="380B4FA6" w14:textId="77777777" w:rsidR="00E92CBF" w:rsidRPr="00F11966" w:rsidRDefault="00E92CBF" w:rsidP="00D362EB">
      <w:pPr>
        <w:pStyle w:val="Heading3"/>
      </w:pPr>
      <w:bookmarkStart w:id="5216" w:name="_Toc24925926"/>
      <w:bookmarkStart w:id="5217" w:name="_Toc24926104"/>
      <w:bookmarkStart w:id="5218" w:name="_Toc24926280"/>
      <w:bookmarkStart w:id="5219" w:name="_Toc33964140"/>
      <w:bookmarkStart w:id="5220" w:name="_Toc33980907"/>
      <w:bookmarkStart w:id="5221" w:name="_Toc36462708"/>
      <w:bookmarkStart w:id="5222" w:name="_Toc36462904"/>
      <w:bookmarkStart w:id="5223" w:name="_Toc43026176"/>
      <w:bookmarkStart w:id="5224" w:name="_Toc49763710"/>
      <w:bookmarkStart w:id="5225" w:name="_Toc56754411"/>
      <w:bookmarkStart w:id="5226" w:name="_Toc88743198"/>
      <w:bookmarkStart w:id="5227" w:name="_Toc101254110"/>
      <w:bookmarkStart w:id="5228" w:name="_Toc101254549"/>
      <w:bookmarkStart w:id="5229" w:name="_Toc104112261"/>
      <w:bookmarkStart w:id="5230" w:name="_Toc104192438"/>
      <w:bookmarkStart w:id="5231" w:name="_Toc104193002"/>
      <w:bookmarkStart w:id="5232" w:name="_Toc133336388"/>
      <w:bookmarkStart w:id="5233" w:name="_Toc143984889"/>
      <w:bookmarkStart w:id="5234" w:name="_Toc144147666"/>
      <w:bookmarkStart w:id="5235" w:name="_Toc153885470"/>
      <w:bookmarkStart w:id="5236" w:name="_Toc177549027"/>
      <w:bookmarkStart w:id="5237" w:name="_Toc186726034"/>
      <w:r w:rsidRPr="00F11966">
        <w:t>5.8.1</w:t>
      </w:r>
      <w:r w:rsidRPr="00F11966">
        <w:tab/>
        <w:t>Introduction</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238" w:name="_Toc24925927"/>
      <w:bookmarkStart w:id="5239" w:name="_Toc24926105"/>
      <w:bookmarkStart w:id="5240" w:name="_Toc24926281"/>
      <w:bookmarkStart w:id="5241" w:name="_Toc33964141"/>
      <w:bookmarkStart w:id="5242" w:name="_Toc33980908"/>
      <w:bookmarkStart w:id="5243" w:name="_Toc36462709"/>
      <w:bookmarkStart w:id="5244" w:name="_Toc36462905"/>
      <w:bookmarkStart w:id="5245" w:name="_Toc43026177"/>
      <w:bookmarkStart w:id="5246" w:name="_Toc49763711"/>
      <w:bookmarkStart w:id="5247" w:name="_Toc56754412"/>
      <w:bookmarkStart w:id="5248" w:name="_Toc88743199"/>
      <w:bookmarkStart w:id="5249" w:name="_Toc101254111"/>
      <w:bookmarkStart w:id="5250" w:name="_Toc101254550"/>
      <w:bookmarkStart w:id="5251" w:name="_Toc104112262"/>
      <w:bookmarkStart w:id="5252" w:name="_Toc104192439"/>
      <w:bookmarkStart w:id="5253" w:name="_Toc104193003"/>
      <w:bookmarkStart w:id="5254" w:name="_Toc133336389"/>
      <w:bookmarkStart w:id="5255" w:name="_Toc143984890"/>
      <w:bookmarkStart w:id="5256" w:name="_Toc144147667"/>
      <w:bookmarkStart w:id="5257" w:name="_Toc153885471"/>
      <w:bookmarkStart w:id="5258" w:name="_Toc177549028"/>
      <w:bookmarkStart w:id="5259" w:name="_Toc186726035"/>
      <w:r w:rsidRPr="00F11966">
        <w:t>5.8.2</w:t>
      </w:r>
      <w:r w:rsidRPr="00F11966">
        <w:tab/>
        <w:t>Simple Data Types</w:t>
      </w:r>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260" w:name="_Toc24925928"/>
      <w:bookmarkStart w:id="5261" w:name="_Toc24926106"/>
      <w:bookmarkStart w:id="5262" w:name="_Toc24926282"/>
      <w:bookmarkStart w:id="5263" w:name="_Toc33964142"/>
      <w:bookmarkStart w:id="5264" w:name="_Toc33980909"/>
      <w:bookmarkStart w:id="5265" w:name="_Toc36462710"/>
      <w:bookmarkStart w:id="5266" w:name="_Toc36462906"/>
      <w:bookmarkStart w:id="5267" w:name="_Toc43026178"/>
      <w:bookmarkStart w:id="5268" w:name="_Toc49763712"/>
      <w:bookmarkStart w:id="5269" w:name="_Toc56754413"/>
      <w:bookmarkStart w:id="5270" w:name="_Toc88743200"/>
      <w:bookmarkStart w:id="5271" w:name="_Toc101254112"/>
      <w:bookmarkStart w:id="5272" w:name="_Toc101254551"/>
      <w:bookmarkStart w:id="5273" w:name="_Toc104112263"/>
      <w:bookmarkStart w:id="5274" w:name="_Toc104192440"/>
      <w:bookmarkStart w:id="5275" w:name="_Toc104193004"/>
      <w:bookmarkStart w:id="5276" w:name="_Toc133336390"/>
      <w:bookmarkStart w:id="5277" w:name="_Toc143984891"/>
      <w:bookmarkStart w:id="5278" w:name="_Toc144147668"/>
      <w:bookmarkStart w:id="5279" w:name="_Toc153885472"/>
      <w:bookmarkStart w:id="5280" w:name="_Toc177549029"/>
      <w:bookmarkStart w:id="5281" w:name="_Toc186726036"/>
      <w:r w:rsidRPr="00F11966">
        <w:t>5.8.3</w:t>
      </w:r>
      <w:r w:rsidRPr="00F11966">
        <w:tab/>
        <w:t>Enumerations</w:t>
      </w:r>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p>
    <w:p w14:paraId="7E6A5A00" w14:textId="77777777" w:rsidR="00E92CBF" w:rsidRPr="00F11966" w:rsidRDefault="00E92CBF" w:rsidP="00D362EB">
      <w:pPr>
        <w:pStyle w:val="Heading3"/>
      </w:pPr>
      <w:bookmarkStart w:id="5282" w:name="_Toc24925929"/>
      <w:bookmarkStart w:id="5283" w:name="_Toc24926107"/>
      <w:bookmarkStart w:id="5284" w:name="_Toc24926283"/>
      <w:bookmarkStart w:id="5285" w:name="_Toc33964143"/>
      <w:bookmarkStart w:id="5286" w:name="_Toc33980910"/>
      <w:bookmarkStart w:id="5287" w:name="_Toc36462711"/>
      <w:bookmarkStart w:id="5288" w:name="_Toc36462907"/>
      <w:bookmarkStart w:id="5289" w:name="_Toc43026179"/>
      <w:bookmarkStart w:id="5290" w:name="_Toc49763713"/>
      <w:bookmarkStart w:id="5291" w:name="_Toc56754414"/>
      <w:bookmarkStart w:id="5292" w:name="_Toc88743201"/>
      <w:bookmarkStart w:id="5293" w:name="_Toc101254113"/>
      <w:bookmarkStart w:id="5294" w:name="_Toc101254552"/>
      <w:bookmarkStart w:id="5295" w:name="_Toc104112264"/>
      <w:bookmarkStart w:id="5296" w:name="_Toc104192441"/>
      <w:bookmarkStart w:id="5297" w:name="_Toc104193005"/>
      <w:bookmarkStart w:id="5298" w:name="_Toc133336391"/>
      <w:bookmarkStart w:id="5299" w:name="_Toc143984892"/>
      <w:bookmarkStart w:id="5300" w:name="_Toc144147669"/>
      <w:bookmarkStart w:id="5301" w:name="_Toc153885473"/>
      <w:bookmarkStart w:id="5302" w:name="_Toc177549030"/>
      <w:bookmarkStart w:id="5303" w:name="_Toc186726037"/>
      <w:r w:rsidRPr="00F11966">
        <w:t>5.8.4</w:t>
      </w:r>
      <w:r w:rsidRPr="00F11966">
        <w:tab/>
        <w:t>Structured Data Types</w:t>
      </w:r>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p>
    <w:p w14:paraId="510BB62C" w14:textId="77777777" w:rsidR="00E92CBF" w:rsidRPr="00F11966" w:rsidRDefault="00E92CBF" w:rsidP="00D362EB">
      <w:pPr>
        <w:pStyle w:val="Heading4"/>
      </w:pPr>
      <w:bookmarkStart w:id="5304" w:name="_Toc24925930"/>
      <w:bookmarkStart w:id="5305" w:name="_Toc24926108"/>
      <w:bookmarkStart w:id="5306" w:name="_Toc24926284"/>
      <w:bookmarkStart w:id="5307" w:name="_Toc33964144"/>
      <w:bookmarkStart w:id="5308" w:name="_Toc33980911"/>
      <w:bookmarkStart w:id="5309" w:name="_Toc36462712"/>
      <w:bookmarkStart w:id="5310" w:name="_Toc36462908"/>
      <w:bookmarkStart w:id="5311" w:name="_Toc43026180"/>
      <w:bookmarkStart w:id="5312" w:name="_Toc49763714"/>
      <w:bookmarkStart w:id="5313" w:name="_Toc56754415"/>
      <w:bookmarkStart w:id="5314" w:name="_Toc88743202"/>
      <w:bookmarkStart w:id="5315" w:name="_Toc101254114"/>
      <w:bookmarkStart w:id="5316" w:name="_Toc101254553"/>
      <w:bookmarkStart w:id="5317" w:name="_Toc104112265"/>
      <w:bookmarkStart w:id="5318" w:name="_Toc104192442"/>
      <w:bookmarkStart w:id="5319" w:name="_Toc104193006"/>
      <w:bookmarkStart w:id="5320" w:name="_Toc133336392"/>
      <w:bookmarkStart w:id="5321" w:name="_Toc143984893"/>
      <w:bookmarkStart w:id="5322" w:name="_Toc144147670"/>
      <w:bookmarkStart w:id="5323" w:name="_Toc153885474"/>
      <w:bookmarkStart w:id="5324" w:name="_Toc177549031"/>
      <w:bookmarkStart w:id="5325" w:name="_Toc186726038"/>
      <w:r w:rsidRPr="00F11966">
        <w:t>5.8.4.1</w:t>
      </w:r>
      <w:r w:rsidRPr="00F11966">
        <w:tab/>
        <w:t>Type: SecondaryRatUsageReport</w:t>
      </w:r>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326" w:name="_Toc24925931"/>
      <w:bookmarkStart w:id="5327" w:name="_Toc24926109"/>
      <w:bookmarkStart w:id="5328" w:name="_Toc24926285"/>
      <w:bookmarkStart w:id="5329" w:name="_Toc33964145"/>
      <w:bookmarkStart w:id="5330" w:name="_Toc33980912"/>
      <w:bookmarkStart w:id="5331" w:name="_Toc36462713"/>
      <w:bookmarkStart w:id="5332" w:name="_Toc36462909"/>
      <w:bookmarkStart w:id="5333" w:name="_Toc43026181"/>
      <w:bookmarkStart w:id="5334" w:name="_Toc49763715"/>
      <w:bookmarkStart w:id="5335" w:name="_Toc56754416"/>
      <w:bookmarkStart w:id="5336" w:name="_Toc88743203"/>
      <w:bookmarkStart w:id="5337" w:name="_Toc101254115"/>
      <w:bookmarkStart w:id="5338" w:name="_Toc101254554"/>
      <w:bookmarkStart w:id="5339" w:name="_Toc104112266"/>
      <w:bookmarkStart w:id="5340" w:name="_Toc104192443"/>
      <w:bookmarkStart w:id="5341" w:name="_Toc104193007"/>
      <w:bookmarkStart w:id="5342" w:name="_Toc133336393"/>
      <w:bookmarkStart w:id="5343" w:name="_Toc143984894"/>
      <w:bookmarkStart w:id="5344" w:name="_Toc144147671"/>
      <w:bookmarkStart w:id="5345" w:name="_Toc153885475"/>
      <w:bookmarkStart w:id="5346" w:name="_Toc177549032"/>
      <w:bookmarkStart w:id="5347" w:name="_Toc186726039"/>
      <w:r w:rsidRPr="00F11966">
        <w:lastRenderedPageBreak/>
        <w:t>5.8.4.2</w:t>
      </w:r>
      <w:r w:rsidRPr="00F11966">
        <w:tab/>
        <w:t>Type: QoSFlowUsageReport</w:t>
      </w:r>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348" w:name="_Toc24925932"/>
      <w:bookmarkStart w:id="5349" w:name="_Toc24926110"/>
      <w:bookmarkStart w:id="5350" w:name="_Toc24926286"/>
      <w:bookmarkStart w:id="5351" w:name="_Toc33964146"/>
      <w:bookmarkStart w:id="5352" w:name="_Toc33980913"/>
      <w:bookmarkStart w:id="5353" w:name="_Toc36462714"/>
      <w:bookmarkStart w:id="5354" w:name="_Toc36462910"/>
      <w:bookmarkStart w:id="5355" w:name="_Toc43026182"/>
      <w:bookmarkStart w:id="5356" w:name="_Toc49763716"/>
      <w:bookmarkStart w:id="5357" w:name="_Toc56754417"/>
      <w:bookmarkStart w:id="5358" w:name="_Toc88743204"/>
      <w:bookmarkStart w:id="5359" w:name="_Toc101254116"/>
      <w:bookmarkStart w:id="5360" w:name="_Toc101254555"/>
      <w:bookmarkStart w:id="5361" w:name="_Toc104112267"/>
      <w:bookmarkStart w:id="5362" w:name="_Toc104192444"/>
      <w:bookmarkStart w:id="5363" w:name="_Toc104193008"/>
      <w:bookmarkStart w:id="5364" w:name="_Toc133336394"/>
      <w:bookmarkStart w:id="5365" w:name="_Toc143984895"/>
      <w:bookmarkStart w:id="5366" w:name="_Toc144147672"/>
      <w:bookmarkStart w:id="5367" w:name="_Toc153885476"/>
      <w:bookmarkStart w:id="5368" w:name="_Toc177549033"/>
      <w:bookmarkStart w:id="5369" w:name="_Toc186726040"/>
      <w:r w:rsidRPr="00F11966">
        <w:t>5.8.4.3</w:t>
      </w:r>
      <w:r w:rsidRPr="00F11966">
        <w:tab/>
        <w:t>Type: SecondaryRatUsageInfo</w:t>
      </w:r>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370" w:name="_Toc24925933"/>
      <w:bookmarkStart w:id="5371" w:name="_Toc24926111"/>
      <w:bookmarkStart w:id="5372" w:name="_Toc24926287"/>
      <w:bookmarkStart w:id="5373" w:name="_Toc33964147"/>
      <w:bookmarkStart w:id="5374" w:name="_Toc33980914"/>
      <w:bookmarkStart w:id="5375" w:name="_Toc36462715"/>
      <w:bookmarkStart w:id="5376" w:name="_Toc36462911"/>
      <w:bookmarkStart w:id="5377" w:name="_Toc43026183"/>
      <w:bookmarkStart w:id="5378" w:name="_Toc49763717"/>
      <w:bookmarkStart w:id="5379" w:name="_Toc56754418"/>
      <w:bookmarkStart w:id="5380" w:name="_Toc88743205"/>
      <w:bookmarkStart w:id="5381" w:name="_Toc101254117"/>
      <w:bookmarkStart w:id="5382" w:name="_Toc101254556"/>
      <w:bookmarkStart w:id="5383" w:name="_Toc104112268"/>
      <w:bookmarkStart w:id="5384" w:name="_Toc104192445"/>
      <w:bookmarkStart w:id="5385" w:name="_Toc104193009"/>
      <w:bookmarkStart w:id="5386" w:name="_Toc133336395"/>
      <w:bookmarkStart w:id="5387" w:name="_Toc143984896"/>
      <w:bookmarkStart w:id="5388" w:name="_Toc144147673"/>
      <w:bookmarkStart w:id="5389" w:name="_Toc153885477"/>
      <w:bookmarkStart w:id="5390" w:name="_Toc177549034"/>
      <w:bookmarkStart w:id="5391" w:name="_Toc186726041"/>
      <w:r w:rsidRPr="00F11966">
        <w:t>5.8.4.4</w:t>
      </w:r>
      <w:r w:rsidRPr="00F11966">
        <w:tab/>
        <w:t>Type: VolumeTimedReport</w:t>
      </w:r>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392" w:name="_Toc88743206"/>
      <w:bookmarkStart w:id="5393" w:name="_Toc101254118"/>
      <w:bookmarkStart w:id="5394" w:name="_Toc101254557"/>
      <w:bookmarkStart w:id="5395" w:name="_Toc104112269"/>
      <w:bookmarkStart w:id="5396" w:name="_Toc104192446"/>
      <w:bookmarkStart w:id="5397" w:name="_Toc104193010"/>
      <w:bookmarkStart w:id="5398" w:name="_Toc133336396"/>
      <w:bookmarkStart w:id="5399" w:name="_Toc143984897"/>
      <w:bookmarkStart w:id="5400" w:name="_Toc144147674"/>
      <w:bookmarkStart w:id="5401" w:name="_Toc153885478"/>
      <w:bookmarkStart w:id="5402" w:name="_Toc177549035"/>
      <w:bookmarkStart w:id="5403" w:name="_Toc186726042"/>
      <w:bookmarkStart w:id="5404" w:name="_Toc24937542"/>
      <w:bookmarkStart w:id="5405" w:name="_Toc33962357"/>
      <w:bookmarkStart w:id="5406" w:name="_Toc42883119"/>
      <w:bookmarkStart w:id="5407" w:name="_Toc49732987"/>
      <w:bookmarkStart w:id="5408" w:name="_Toc56690608"/>
      <w:bookmarkStart w:id="5409" w:name="_Toc74948771"/>
      <w:bookmarkStart w:id="5410" w:name="_Toc25073758"/>
      <w:bookmarkStart w:id="5411" w:name="_Toc34062923"/>
      <w:bookmarkStart w:id="5412" w:name="_Toc43119891"/>
      <w:bookmarkStart w:id="5413" w:name="_Toc49767943"/>
      <w:bookmarkStart w:id="5414" w:name="_Toc56434116"/>
      <w:bookmarkStart w:id="5415" w:name="_Toc74941563"/>
      <w:r w:rsidRPr="00F11966">
        <w:t>5.</w:t>
      </w:r>
      <w:r>
        <w:t>9</w:t>
      </w:r>
      <w:r w:rsidRPr="00F11966">
        <w:tab/>
        <w:t xml:space="preserve">Data Types related to </w:t>
      </w:r>
      <w:r>
        <w:t>MBS</w:t>
      </w:r>
      <w:bookmarkEnd w:id="5392"/>
      <w:bookmarkEnd w:id="5393"/>
      <w:bookmarkEnd w:id="5394"/>
      <w:bookmarkEnd w:id="5395"/>
      <w:bookmarkEnd w:id="5396"/>
      <w:bookmarkEnd w:id="5397"/>
      <w:bookmarkEnd w:id="5398"/>
      <w:bookmarkEnd w:id="5399"/>
      <w:bookmarkEnd w:id="5400"/>
      <w:bookmarkEnd w:id="5401"/>
      <w:bookmarkEnd w:id="5402"/>
      <w:bookmarkEnd w:id="5403"/>
    </w:p>
    <w:p w14:paraId="7087EDCD" w14:textId="77777777" w:rsidR="00A6395C" w:rsidRPr="00F11966" w:rsidRDefault="00A6395C" w:rsidP="00D362EB">
      <w:pPr>
        <w:pStyle w:val="Heading3"/>
      </w:pPr>
      <w:bookmarkStart w:id="5416" w:name="_Toc88743207"/>
      <w:bookmarkStart w:id="5417" w:name="_Toc101254119"/>
      <w:bookmarkStart w:id="5418" w:name="_Toc101254558"/>
      <w:bookmarkStart w:id="5419" w:name="_Toc104112270"/>
      <w:bookmarkStart w:id="5420" w:name="_Toc104192447"/>
      <w:bookmarkStart w:id="5421" w:name="_Toc104193011"/>
      <w:bookmarkStart w:id="5422" w:name="_Toc133336397"/>
      <w:bookmarkStart w:id="5423" w:name="_Toc143984898"/>
      <w:bookmarkStart w:id="5424" w:name="_Toc144147675"/>
      <w:bookmarkStart w:id="5425" w:name="_Toc153885479"/>
      <w:bookmarkStart w:id="5426" w:name="_Toc177549036"/>
      <w:bookmarkStart w:id="5427" w:name="_Toc186726043"/>
      <w:r w:rsidRPr="00F11966">
        <w:t>5.</w:t>
      </w:r>
      <w:r>
        <w:t>9</w:t>
      </w:r>
      <w:r w:rsidRPr="00F11966">
        <w:t>.1</w:t>
      </w:r>
      <w:r w:rsidRPr="00F11966">
        <w:tab/>
        <w:t>Introduction</w:t>
      </w:r>
      <w:bookmarkEnd w:id="5416"/>
      <w:bookmarkEnd w:id="5417"/>
      <w:bookmarkEnd w:id="5418"/>
      <w:bookmarkEnd w:id="5419"/>
      <w:bookmarkEnd w:id="5420"/>
      <w:bookmarkEnd w:id="5421"/>
      <w:bookmarkEnd w:id="5422"/>
      <w:bookmarkEnd w:id="5423"/>
      <w:bookmarkEnd w:id="5424"/>
      <w:bookmarkEnd w:id="5425"/>
      <w:bookmarkEnd w:id="5426"/>
      <w:bookmarkEnd w:id="5427"/>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428" w:name="_Toc88743208"/>
      <w:bookmarkStart w:id="5429" w:name="_Toc101254120"/>
      <w:bookmarkStart w:id="5430" w:name="_Toc101254559"/>
      <w:bookmarkStart w:id="5431" w:name="_Toc104112271"/>
      <w:bookmarkStart w:id="5432" w:name="_Toc104192448"/>
      <w:bookmarkStart w:id="5433" w:name="_Toc104193012"/>
      <w:bookmarkStart w:id="5434" w:name="_Toc133336398"/>
      <w:bookmarkStart w:id="5435" w:name="_Toc143984899"/>
      <w:bookmarkStart w:id="5436" w:name="_Toc144147676"/>
      <w:bookmarkStart w:id="5437" w:name="_Toc153885480"/>
      <w:bookmarkStart w:id="5438" w:name="_Toc177549037"/>
      <w:bookmarkStart w:id="5439" w:name="_Toc186726044"/>
      <w:r w:rsidRPr="00F11966">
        <w:t>5.</w:t>
      </w:r>
      <w:r>
        <w:t>9</w:t>
      </w:r>
      <w:r w:rsidRPr="00F11966">
        <w:t>.2</w:t>
      </w:r>
      <w:r w:rsidRPr="00F11966">
        <w:tab/>
        <w:t>Simple Data Types</w:t>
      </w:r>
      <w:bookmarkEnd w:id="5428"/>
      <w:bookmarkEnd w:id="5429"/>
      <w:bookmarkEnd w:id="5430"/>
      <w:bookmarkEnd w:id="5431"/>
      <w:bookmarkEnd w:id="5432"/>
      <w:bookmarkEnd w:id="5433"/>
      <w:bookmarkEnd w:id="5434"/>
      <w:bookmarkEnd w:id="5435"/>
      <w:bookmarkEnd w:id="5436"/>
      <w:bookmarkEnd w:id="5437"/>
      <w:bookmarkEnd w:id="5438"/>
      <w:bookmarkEnd w:id="5439"/>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440" w:name="_Toc88743209"/>
      <w:bookmarkStart w:id="5441" w:name="_Toc101254121"/>
      <w:bookmarkStart w:id="5442" w:name="_Toc101254560"/>
      <w:bookmarkStart w:id="5443" w:name="_Toc104112272"/>
      <w:bookmarkStart w:id="5444" w:name="_Toc104192449"/>
      <w:bookmarkStart w:id="5445" w:name="_Toc104193013"/>
      <w:bookmarkStart w:id="5446" w:name="_Toc133336399"/>
      <w:bookmarkStart w:id="5447" w:name="_Toc143984900"/>
      <w:bookmarkStart w:id="5448" w:name="_Toc144147677"/>
      <w:bookmarkStart w:id="5449" w:name="_Toc153885481"/>
      <w:bookmarkStart w:id="5450" w:name="_Toc177549038"/>
      <w:bookmarkStart w:id="5451" w:name="_Toc186726045"/>
      <w:r w:rsidRPr="00F11966">
        <w:t>5.</w:t>
      </w:r>
      <w:r>
        <w:t>9</w:t>
      </w:r>
      <w:r w:rsidRPr="00F11966">
        <w:t>.3</w:t>
      </w:r>
      <w:r w:rsidRPr="00F11966">
        <w:tab/>
        <w:t>Enumerations</w:t>
      </w:r>
      <w:bookmarkEnd w:id="5440"/>
      <w:bookmarkEnd w:id="5441"/>
      <w:bookmarkEnd w:id="5442"/>
      <w:bookmarkEnd w:id="5443"/>
      <w:bookmarkEnd w:id="5444"/>
      <w:bookmarkEnd w:id="5445"/>
      <w:bookmarkEnd w:id="5446"/>
      <w:bookmarkEnd w:id="5447"/>
      <w:bookmarkEnd w:id="5448"/>
      <w:bookmarkEnd w:id="5449"/>
      <w:bookmarkEnd w:id="5450"/>
      <w:bookmarkEnd w:id="5451"/>
    </w:p>
    <w:p w14:paraId="461AE751" w14:textId="77777777" w:rsidR="00BC4506" w:rsidRPr="00BC662F" w:rsidRDefault="00BC4506" w:rsidP="00D362EB">
      <w:pPr>
        <w:pStyle w:val="Heading4"/>
      </w:pPr>
      <w:bookmarkStart w:id="5452" w:name="_Toc88743210"/>
      <w:bookmarkStart w:id="5453" w:name="_Toc101254122"/>
      <w:bookmarkStart w:id="5454" w:name="_Toc101254561"/>
      <w:bookmarkStart w:id="5455" w:name="_Toc104112273"/>
      <w:bookmarkStart w:id="5456" w:name="_Toc104192450"/>
      <w:bookmarkStart w:id="5457" w:name="_Toc104193014"/>
      <w:bookmarkStart w:id="5458" w:name="_Toc133336400"/>
      <w:bookmarkStart w:id="5459" w:name="_Toc143984901"/>
      <w:bookmarkStart w:id="5460" w:name="_Toc144147678"/>
      <w:bookmarkStart w:id="5461" w:name="_Toc153885482"/>
      <w:bookmarkStart w:id="5462" w:name="_Toc177549039"/>
      <w:bookmarkStart w:id="5463" w:name="_Toc186726046"/>
      <w:r>
        <w:t>5.9.3.1</w:t>
      </w:r>
      <w:r w:rsidRPr="00BC662F">
        <w:tab/>
        <w:t xml:space="preserve">Enumeration: </w:t>
      </w:r>
      <w:r>
        <w:t>MbsServiceType</w:t>
      </w:r>
      <w:bookmarkEnd w:id="5452"/>
      <w:bookmarkEnd w:id="5453"/>
      <w:bookmarkEnd w:id="5454"/>
      <w:bookmarkEnd w:id="5455"/>
      <w:bookmarkEnd w:id="5456"/>
      <w:bookmarkEnd w:id="5457"/>
      <w:bookmarkEnd w:id="5458"/>
      <w:bookmarkEnd w:id="5459"/>
      <w:bookmarkEnd w:id="5460"/>
      <w:bookmarkEnd w:id="5461"/>
      <w:bookmarkEnd w:id="5462"/>
      <w:bookmarkEnd w:id="5463"/>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464" w:name="_Toc88743211"/>
      <w:bookmarkStart w:id="5465" w:name="_Toc101254123"/>
      <w:bookmarkStart w:id="5466" w:name="_Toc101254562"/>
      <w:bookmarkStart w:id="5467" w:name="_Toc104112274"/>
      <w:bookmarkStart w:id="5468" w:name="_Toc104192451"/>
      <w:bookmarkStart w:id="5469" w:name="_Toc104193015"/>
      <w:bookmarkStart w:id="5470" w:name="_Toc133336401"/>
      <w:bookmarkStart w:id="5471" w:name="_Toc143984902"/>
      <w:bookmarkStart w:id="5472" w:name="_Toc144147679"/>
      <w:bookmarkStart w:id="5473" w:name="_Toc153885483"/>
      <w:bookmarkStart w:id="5474" w:name="_Toc177549040"/>
      <w:bookmarkStart w:id="5475" w:name="_Toc186726047"/>
      <w:r>
        <w:t>5.9.3.</w:t>
      </w:r>
      <w:r w:rsidR="009F327B">
        <w:t>2</w:t>
      </w:r>
      <w:r w:rsidRPr="00BC662F">
        <w:tab/>
        <w:t xml:space="preserve">Enumeration: </w:t>
      </w:r>
      <w:r>
        <w:t>MbsSessionActivityStatus</w:t>
      </w:r>
      <w:bookmarkEnd w:id="5464"/>
      <w:bookmarkEnd w:id="5465"/>
      <w:bookmarkEnd w:id="5466"/>
      <w:bookmarkEnd w:id="5467"/>
      <w:bookmarkEnd w:id="5468"/>
      <w:bookmarkEnd w:id="5469"/>
      <w:bookmarkEnd w:id="5470"/>
      <w:bookmarkEnd w:id="5471"/>
      <w:bookmarkEnd w:id="5472"/>
      <w:bookmarkEnd w:id="5473"/>
      <w:bookmarkEnd w:id="5474"/>
      <w:bookmarkEnd w:id="5475"/>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476" w:name="_Toc101254124"/>
      <w:bookmarkStart w:id="5477" w:name="_Toc101254563"/>
      <w:bookmarkStart w:id="5478" w:name="_Toc104112275"/>
      <w:bookmarkStart w:id="5479" w:name="_Toc104192452"/>
      <w:bookmarkStart w:id="5480" w:name="_Toc104193016"/>
      <w:bookmarkStart w:id="5481" w:name="_Toc133336402"/>
      <w:bookmarkStart w:id="5482" w:name="_Toc143984903"/>
      <w:bookmarkStart w:id="5483" w:name="_Toc144147680"/>
      <w:bookmarkStart w:id="5484" w:name="_Toc153885484"/>
      <w:bookmarkStart w:id="5485" w:name="_Toc177549041"/>
      <w:bookmarkStart w:id="5486" w:name="_Toc186726048"/>
      <w:r>
        <w:lastRenderedPageBreak/>
        <w:t>5.9.3.3</w:t>
      </w:r>
      <w:r>
        <w:tab/>
      </w:r>
      <w:r w:rsidRPr="00052626">
        <w:t>Enumeration</w:t>
      </w:r>
      <w:r>
        <w:t>: MbsSessionEventType</w:t>
      </w:r>
      <w:bookmarkEnd w:id="5476"/>
      <w:bookmarkEnd w:id="5477"/>
      <w:bookmarkEnd w:id="5478"/>
      <w:bookmarkEnd w:id="5479"/>
      <w:bookmarkEnd w:id="5480"/>
      <w:bookmarkEnd w:id="5481"/>
      <w:bookmarkEnd w:id="5482"/>
      <w:bookmarkEnd w:id="5483"/>
      <w:bookmarkEnd w:id="5484"/>
      <w:bookmarkEnd w:id="5485"/>
      <w:bookmarkEnd w:id="5486"/>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487" w:name="_Toc101254125"/>
      <w:bookmarkStart w:id="5488" w:name="_Toc101254564"/>
      <w:bookmarkStart w:id="5489" w:name="_Toc104112276"/>
      <w:bookmarkStart w:id="5490" w:name="_Toc104192453"/>
      <w:bookmarkStart w:id="5491" w:name="_Toc104193017"/>
      <w:bookmarkStart w:id="5492" w:name="_Toc133336403"/>
      <w:bookmarkStart w:id="5493" w:name="_Toc143984904"/>
      <w:bookmarkStart w:id="5494" w:name="_Toc144147681"/>
      <w:bookmarkStart w:id="5495" w:name="_Toc153885485"/>
      <w:bookmarkStart w:id="5496" w:name="_Toc177549042"/>
      <w:bookmarkStart w:id="5497" w:name="_Toc186726049"/>
      <w:r>
        <w:t>5.9.3.4</w:t>
      </w:r>
      <w:r>
        <w:tab/>
      </w:r>
      <w:r w:rsidRPr="00052626">
        <w:t>Enumeration</w:t>
      </w:r>
      <w:r>
        <w:t>: BroadcastDeliveryStatus</w:t>
      </w:r>
      <w:bookmarkEnd w:id="5487"/>
      <w:bookmarkEnd w:id="5488"/>
      <w:bookmarkEnd w:id="5489"/>
      <w:bookmarkEnd w:id="5490"/>
      <w:bookmarkEnd w:id="5491"/>
      <w:bookmarkEnd w:id="5492"/>
      <w:bookmarkEnd w:id="5493"/>
      <w:bookmarkEnd w:id="5494"/>
      <w:bookmarkEnd w:id="5495"/>
      <w:bookmarkEnd w:id="5496"/>
      <w:bookmarkEnd w:id="5497"/>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498" w:name="_Toc177549043"/>
      <w:bookmarkStart w:id="5499" w:name="_Toc186726050"/>
      <w:r>
        <w:t>5.9.3.</w:t>
      </w:r>
      <w:r w:rsidRPr="003665D8">
        <w:t>5</w:t>
      </w:r>
      <w:r w:rsidRPr="00BC662F">
        <w:tab/>
        <w:t xml:space="preserve">Enumeration: </w:t>
      </w:r>
      <w:r>
        <w:t>NrRedCapUeInfo</w:t>
      </w:r>
      <w:bookmarkEnd w:id="5498"/>
      <w:bookmarkEnd w:id="5499"/>
    </w:p>
    <w:p w14:paraId="24FD8EC5" w14:textId="0AE405DC" w:rsidR="007139AB" w:rsidRPr="003F278C" w:rsidRDefault="007139AB" w:rsidP="007139AB">
      <w:r w:rsidRPr="00384E92">
        <w:t xml:space="preserve">The enumeration </w:t>
      </w:r>
      <w:r>
        <w:t>NrRedCapUeInfo</w:t>
      </w:r>
      <w:r w:rsidRPr="00384E92">
        <w:t xml:space="preserve"> </w:t>
      </w: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77777777" w:rsidR="007139AB" w:rsidRPr="0016361A" w:rsidRDefault="007139AB" w:rsidP="00864F53">
            <w:pPr>
              <w:pStyle w:val="TAL"/>
            </w:pPr>
            <w:r>
              <w:t xml:space="preserve">Indicates that the </w:t>
            </w:r>
            <w:r w:rsidRPr="003F278C">
              <w:t xml:space="preserve">MBS session </w:t>
            </w:r>
            <w:r>
              <w:t xml:space="preserve">is </w:t>
            </w:r>
            <w:r w:rsidRPr="003F278C">
              <w:t>expected to be received only by 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77777777" w:rsidR="007139AB" w:rsidRDefault="007139AB" w:rsidP="00864F53">
            <w:pPr>
              <w:pStyle w:val="TAL"/>
            </w:pPr>
            <w:r>
              <w:t xml:space="preserve">Indicates that the </w:t>
            </w:r>
            <w:r w:rsidRPr="003F278C">
              <w:t xml:space="preserve">MBS session </w:t>
            </w:r>
            <w:r>
              <w:t xml:space="preserve">is </w:t>
            </w:r>
            <w:r w:rsidRPr="003F278C">
              <w:t>expected to be received both by RedCap UEs and non-RedCap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77777777"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500" w:name="_Toc88743212"/>
      <w:bookmarkStart w:id="5501" w:name="_Toc101254126"/>
      <w:bookmarkStart w:id="5502" w:name="_Toc101254565"/>
      <w:bookmarkStart w:id="5503" w:name="_Toc104112277"/>
      <w:bookmarkStart w:id="5504" w:name="_Toc104192454"/>
      <w:bookmarkStart w:id="5505" w:name="_Toc104193018"/>
      <w:bookmarkStart w:id="5506" w:name="_Toc133336404"/>
      <w:bookmarkStart w:id="5507" w:name="_Toc143984905"/>
      <w:bookmarkStart w:id="5508" w:name="_Toc144147682"/>
      <w:bookmarkStart w:id="5509" w:name="_Toc153885486"/>
      <w:bookmarkStart w:id="5510" w:name="_Toc177549044"/>
      <w:bookmarkStart w:id="5511" w:name="_Toc186726051"/>
      <w:r w:rsidRPr="00F11966">
        <w:t>5.</w:t>
      </w:r>
      <w:r>
        <w:t>9</w:t>
      </w:r>
      <w:r w:rsidRPr="00F11966">
        <w:t>.4</w:t>
      </w:r>
      <w:r w:rsidRPr="00F11966">
        <w:tab/>
        <w:t>Structured Data Types</w:t>
      </w:r>
      <w:bookmarkEnd w:id="5500"/>
      <w:bookmarkEnd w:id="5501"/>
      <w:bookmarkEnd w:id="5502"/>
      <w:bookmarkEnd w:id="5503"/>
      <w:bookmarkEnd w:id="5504"/>
      <w:bookmarkEnd w:id="5505"/>
      <w:bookmarkEnd w:id="5506"/>
      <w:bookmarkEnd w:id="5507"/>
      <w:bookmarkEnd w:id="5508"/>
      <w:bookmarkEnd w:id="5509"/>
      <w:bookmarkEnd w:id="5510"/>
      <w:bookmarkEnd w:id="5511"/>
    </w:p>
    <w:p w14:paraId="049CDEEF" w14:textId="77777777" w:rsidR="00A6395C" w:rsidRPr="00F11966" w:rsidRDefault="00A6395C" w:rsidP="00D362EB">
      <w:pPr>
        <w:pStyle w:val="Heading4"/>
      </w:pPr>
      <w:bookmarkStart w:id="5512" w:name="_Toc88743213"/>
      <w:bookmarkStart w:id="5513" w:name="_Toc101254127"/>
      <w:bookmarkStart w:id="5514" w:name="_Toc101254566"/>
      <w:bookmarkStart w:id="5515" w:name="_Toc104112278"/>
      <w:bookmarkStart w:id="5516" w:name="_Toc104192455"/>
      <w:bookmarkStart w:id="5517" w:name="_Toc104193019"/>
      <w:bookmarkStart w:id="5518" w:name="_Toc133336405"/>
      <w:bookmarkStart w:id="5519" w:name="_Toc143984906"/>
      <w:bookmarkStart w:id="5520" w:name="_Toc144147683"/>
      <w:bookmarkStart w:id="5521" w:name="_Toc153885487"/>
      <w:bookmarkStart w:id="5522" w:name="_Toc177549045"/>
      <w:bookmarkStart w:id="5523" w:name="_Toc186726052"/>
      <w:r w:rsidRPr="00F11966">
        <w:t>5.</w:t>
      </w:r>
      <w:r>
        <w:t>9</w:t>
      </w:r>
      <w:r w:rsidRPr="00F11966">
        <w:t>.4.</w:t>
      </w:r>
      <w:r>
        <w:t>1</w:t>
      </w:r>
      <w:r w:rsidRPr="00F11966">
        <w:tab/>
        <w:t xml:space="preserve">Type: </w:t>
      </w:r>
      <w:r>
        <w:t>MbsSessionId</w:t>
      </w:r>
      <w:bookmarkEnd w:id="5512"/>
      <w:bookmarkEnd w:id="5513"/>
      <w:bookmarkEnd w:id="5514"/>
      <w:bookmarkEnd w:id="5515"/>
      <w:bookmarkEnd w:id="5516"/>
      <w:bookmarkEnd w:id="5517"/>
      <w:bookmarkEnd w:id="5518"/>
      <w:bookmarkEnd w:id="5519"/>
      <w:bookmarkEnd w:id="5520"/>
      <w:bookmarkEnd w:id="5521"/>
      <w:bookmarkEnd w:id="5522"/>
      <w:bookmarkEnd w:id="5523"/>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524" w:name="_Toc88743214"/>
      <w:bookmarkStart w:id="5525" w:name="_Toc101254128"/>
      <w:bookmarkStart w:id="5526" w:name="_Toc101254567"/>
      <w:bookmarkStart w:id="5527" w:name="_Toc104112279"/>
      <w:bookmarkStart w:id="5528" w:name="_Toc104192456"/>
      <w:bookmarkStart w:id="5529" w:name="_Toc104193020"/>
      <w:bookmarkStart w:id="5530" w:name="_Toc133336406"/>
      <w:bookmarkStart w:id="5531" w:name="_Toc143984907"/>
      <w:bookmarkStart w:id="5532" w:name="_Toc144147684"/>
      <w:bookmarkStart w:id="5533" w:name="_Toc153885488"/>
      <w:bookmarkStart w:id="5534" w:name="_Toc177549046"/>
      <w:bookmarkStart w:id="5535" w:name="_Toc186726053"/>
      <w:r w:rsidRPr="00F11966">
        <w:lastRenderedPageBreak/>
        <w:t>5.</w:t>
      </w:r>
      <w:r w:rsidR="009F327B">
        <w:t>9</w:t>
      </w:r>
      <w:r w:rsidRPr="00F11966">
        <w:t>.4.</w:t>
      </w:r>
      <w:r>
        <w:t>2</w:t>
      </w:r>
      <w:r w:rsidRPr="00F11966">
        <w:tab/>
        <w:t xml:space="preserve">Type: </w:t>
      </w:r>
      <w:r>
        <w:t>Tmgi</w:t>
      </w:r>
      <w:bookmarkEnd w:id="5524"/>
      <w:bookmarkEnd w:id="5525"/>
      <w:bookmarkEnd w:id="5526"/>
      <w:bookmarkEnd w:id="5527"/>
      <w:bookmarkEnd w:id="5528"/>
      <w:bookmarkEnd w:id="5529"/>
      <w:bookmarkEnd w:id="5530"/>
      <w:bookmarkEnd w:id="5531"/>
      <w:bookmarkEnd w:id="5532"/>
      <w:bookmarkEnd w:id="5533"/>
      <w:bookmarkEnd w:id="5534"/>
      <w:bookmarkEnd w:id="5535"/>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536" w:name="_Toc88743215"/>
      <w:bookmarkStart w:id="5537" w:name="_Toc101254129"/>
      <w:bookmarkStart w:id="5538" w:name="_Toc101254568"/>
      <w:bookmarkStart w:id="5539" w:name="_Toc104112280"/>
      <w:bookmarkStart w:id="5540" w:name="_Toc104192457"/>
      <w:bookmarkStart w:id="5541" w:name="_Toc104193021"/>
      <w:bookmarkStart w:id="5542" w:name="_Toc133336407"/>
      <w:bookmarkStart w:id="5543" w:name="_Toc143984908"/>
      <w:bookmarkStart w:id="5544" w:name="_Toc144147685"/>
      <w:bookmarkStart w:id="5545" w:name="_Toc153885489"/>
      <w:bookmarkStart w:id="5546" w:name="_Toc177549047"/>
      <w:bookmarkStart w:id="5547" w:name="_Toc186726054"/>
      <w:r w:rsidRPr="00F11966">
        <w:t>5.</w:t>
      </w:r>
      <w:r>
        <w:t>9</w:t>
      </w:r>
      <w:r w:rsidRPr="00F11966">
        <w:t>.4.</w:t>
      </w:r>
      <w:r>
        <w:t>3</w:t>
      </w:r>
      <w:r w:rsidRPr="00F11966">
        <w:tab/>
        <w:t xml:space="preserve">Type: </w:t>
      </w:r>
      <w:r>
        <w:t>Ssm</w:t>
      </w:r>
      <w:bookmarkEnd w:id="5536"/>
      <w:bookmarkEnd w:id="5537"/>
      <w:bookmarkEnd w:id="5538"/>
      <w:bookmarkEnd w:id="5539"/>
      <w:bookmarkEnd w:id="5540"/>
      <w:bookmarkEnd w:id="5541"/>
      <w:bookmarkEnd w:id="5542"/>
      <w:bookmarkEnd w:id="5543"/>
      <w:bookmarkEnd w:id="5544"/>
      <w:bookmarkEnd w:id="5545"/>
      <w:bookmarkEnd w:id="5546"/>
      <w:bookmarkEnd w:id="5547"/>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548" w:name="_Toc88743216"/>
      <w:bookmarkStart w:id="5549" w:name="_Toc101254130"/>
      <w:bookmarkStart w:id="5550" w:name="_Toc101254569"/>
      <w:bookmarkStart w:id="5551" w:name="_Toc104112281"/>
      <w:bookmarkStart w:id="5552" w:name="_Toc104192458"/>
      <w:bookmarkStart w:id="5553" w:name="_Toc104193022"/>
      <w:bookmarkStart w:id="5554" w:name="_Toc133336408"/>
      <w:bookmarkStart w:id="5555" w:name="_Toc143984909"/>
      <w:bookmarkStart w:id="5556" w:name="_Toc144147686"/>
      <w:bookmarkStart w:id="5557" w:name="_Toc153885490"/>
      <w:bookmarkStart w:id="5558" w:name="_Toc177549048"/>
      <w:bookmarkStart w:id="5559" w:name="_Toc186726055"/>
      <w:r w:rsidRPr="00F11966">
        <w:t>5.</w:t>
      </w:r>
      <w:r>
        <w:t>9</w:t>
      </w:r>
      <w:r w:rsidRPr="00F11966">
        <w:t>.4.</w:t>
      </w:r>
      <w:r>
        <w:t>4</w:t>
      </w:r>
      <w:r w:rsidRPr="00F11966">
        <w:tab/>
        <w:t xml:space="preserve">Type: </w:t>
      </w:r>
      <w:r>
        <w:t>MbsServiceArea</w:t>
      </w:r>
      <w:bookmarkEnd w:id="5548"/>
      <w:bookmarkEnd w:id="5549"/>
      <w:bookmarkEnd w:id="5550"/>
      <w:bookmarkEnd w:id="5551"/>
      <w:bookmarkEnd w:id="5552"/>
      <w:bookmarkEnd w:id="5553"/>
      <w:bookmarkEnd w:id="5554"/>
      <w:bookmarkEnd w:id="5555"/>
      <w:bookmarkEnd w:id="5556"/>
      <w:bookmarkEnd w:id="5557"/>
      <w:bookmarkEnd w:id="5558"/>
      <w:bookmarkEnd w:id="5559"/>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5404"/>
      <w:bookmarkEnd w:id="5405"/>
      <w:bookmarkEnd w:id="5406"/>
      <w:bookmarkEnd w:id="5407"/>
      <w:bookmarkEnd w:id="5408"/>
      <w:bookmarkEnd w:id="5409"/>
      <w:bookmarkEnd w:id="5410"/>
      <w:bookmarkEnd w:id="5411"/>
      <w:bookmarkEnd w:id="5412"/>
      <w:bookmarkEnd w:id="5413"/>
      <w:bookmarkEnd w:id="5414"/>
      <w:bookmarkEnd w:id="5415"/>
    </w:tbl>
    <w:p w14:paraId="677DC313" w14:textId="77777777" w:rsidR="00E92CBF" w:rsidRDefault="00E92CBF" w:rsidP="00E92CBF"/>
    <w:p w14:paraId="5EB19F05" w14:textId="77777777" w:rsidR="00EA453B" w:rsidRPr="00F11966" w:rsidRDefault="00EA453B" w:rsidP="00D362EB">
      <w:pPr>
        <w:pStyle w:val="Heading4"/>
      </w:pPr>
      <w:bookmarkStart w:id="5560" w:name="_Toc88743217"/>
      <w:bookmarkStart w:id="5561" w:name="_Toc101254131"/>
      <w:bookmarkStart w:id="5562" w:name="_Toc101254570"/>
      <w:bookmarkStart w:id="5563" w:name="_Toc104112282"/>
      <w:bookmarkStart w:id="5564" w:name="_Toc104192459"/>
      <w:bookmarkStart w:id="5565" w:name="_Toc104193023"/>
      <w:bookmarkStart w:id="5566" w:name="_Toc133336409"/>
      <w:bookmarkStart w:id="5567" w:name="_Toc143984910"/>
      <w:bookmarkStart w:id="5568" w:name="_Toc144147687"/>
      <w:bookmarkStart w:id="5569" w:name="_Toc153885491"/>
      <w:bookmarkStart w:id="5570" w:name="_Toc177549049"/>
      <w:bookmarkStart w:id="5571" w:name="_Toc186726056"/>
      <w:r w:rsidRPr="00F11966">
        <w:t>5.</w:t>
      </w:r>
      <w:r>
        <w:t>9</w:t>
      </w:r>
      <w:r w:rsidRPr="00F11966">
        <w:t>.4.</w:t>
      </w:r>
      <w:r>
        <w:t>5</w:t>
      </w:r>
      <w:r w:rsidRPr="00F11966">
        <w:tab/>
        <w:t xml:space="preserve">Type: </w:t>
      </w:r>
      <w:r>
        <w:t>NcgiTai</w:t>
      </w:r>
      <w:bookmarkEnd w:id="5560"/>
      <w:bookmarkEnd w:id="5561"/>
      <w:bookmarkEnd w:id="5562"/>
      <w:bookmarkEnd w:id="5563"/>
      <w:bookmarkEnd w:id="5564"/>
      <w:bookmarkEnd w:id="5565"/>
      <w:bookmarkEnd w:id="5566"/>
      <w:bookmarkEnd w:id="5567"/>
      <w:bookmarkEnd w:id="5568"/>
      <w:bookmarkEnd w:id="5569"/>
      <w:bookmarkEnd w:id="5570"/>
      <w:bookmarkEnd w:id="5571"/>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572" w:name="_Toc88743218"/>
      <w:bookmarkStart w:id="5573" w:name="_Toc101254132"/>
      <w:bookmarkStart w:id="5574" w:name="_Toc101254571"/>
      <w:bookmarkStart w:id="5575" w:name="_Toc104112283"/>
      <w:bookmarkStart w:id="5576" w:name="_Toc104192460"/>
      <w:bookmarkStart w:id="5577" w:name="_Toc104193024"/>
      <w:bookmarkStart w:id="5578" w:name="_Toc133336410"/>
      <w:bookmarkStart w:id="5579" w:name="_Toc143984911"/>
      <w:bookmarkStart w:id="5580" w:name="_Toc144147688"/>
      <w:bookmarkStart w:id="5581" w:name="_Toc153885492"/>
      <w:bookmarkStart w:id="5582" w:name="_Toc177549050"/>
      <w:bookmarkStart w:id="5583" w:name="_Toc186726057"/>
      <w:r w:rsidRPr="00F11966">
        <w:lastRenderedPageBreak/>
        <w:t>5.</w:t>
      </w:r>
      <w:r>
        <w:t>9</w:t>
      </w:r>
      <w:r w:rsidRPr="00F11966">
        <w:t>.4.</w:t>
      </w:r>
      <w:r>
        <w:t>6</w:t>
      </w:r>
      <w:r w:rsidRPr="00F11966">
        <w:tab/>
        <w:t xml:space="preserve">Type: </w:t>
      </w:r>
      <w:r>
        <w:t>MbsSession</w:t>
      </w:r>
      <w:bookmarkEnd w:id="5572"/>
      <w:bookmarkEnd w:id="5573"/>
      <w:bookmarkEnd w:id="5574"/>
      <w:bookmarkEnd w:id="5575"/>
      <w:bookmarkEnd w:id="5576"/>
      <w:bookmarkEnd w:id="5577"/>
      <w:bookmarkEnd w:id="5578"/>
      <w:bookmarkEnd w:id="5579"/>
      <w:bookmarkEnd w:id="5580"/>
      <w:bookmarkEnd w:id="5581"/>
      <w:bookmarkEnd w:id="5582"/>
      <w:bookmarkEnd w:id="5583"/>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584"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584"/>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585"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585"/>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586" w:name="_PERM_MCCTEMPBM_CRPT84370122___2"/>
            <w:r>
              <w:rPr>
                <w:rFonts w:ascii="Arial" w:hAnsi="Arial" w:cs="Arial"/>
                <w:sz w:val="18"/>
                <w:szCs w:val="18"/>
                <w:lang w:eastAsia="zh-CN"/>
              </w:rPr>
              <w:t>- true: any UE may join the MBS session</w:t>
            </w:r>
          </w:p>
          <w:bookmarkEnd w:id="5586"/>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552FF397" w:rsidR="007139AB" w:rsidRDefault="007139AB" w:rsidP="007139AB">
            <w:pPr>
              <w:pStyle w:val="TAL"/>
              <w:rPr>
                <w:rFonts w:cs="Arial"/>
                <w:szCs w:val="18"/>
              </w:rPr>
            </w:pP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587" w:name="_Toc101254133"/>
      <w:bookmarkStart w:id="5588" w:name="_Toc101254572"/>
      <w:bookmarkStart w:id="5589" w:name="_Toc104112284"/>
      <w:bookmarkStart w:id="5590" w:name="_Toc104192461"/>
      <w:bookmarkStart w:id="5591" w:name="_Toc104193025"/>
      <w:bookmarkStart w:id="5592" w:name="_Toc133336411"/>
      <w:bookmarkStart w:id="5593" w:name="_Toc143984912"/>
      <w:bookmarkStart w:id="5594" w:name="_Toc144147689"/>
      <w:bookmarkStart w:id="5595" w:name="_Toc153885493"/>
      <w:bookmarkStart w:id="5596" w:name="_Toc177549051"/>
      <w:bookmarkStart w:id="5597" w:name="_Toc186726058"/>
      <w:r>
        <w:lastRenderedPageBreak/>
        <w:t>5.9.4.7</w:t>
      </w:r>
      <w:r>
        <w:tab/>
        <w:t>Type: MbsSessionSubscription</w:t>
      </w:r>
      <w:bookmarkEnd w:id="5587"/>
      <w:bookmarkEnd w:id="5588"/>
      <w:bookmarkEnd w:id="5589"/>
      <w:bookmarkEnd w:id="5590"/>
      <w:bookmarkEnd w:id="5591"/>
      <w:bookmarkEnd w:id="5592"/>
      <w:bookmarkEnd w:id="5593"/>
      <w:bookmarkEnd w:id="5594"/>
      <w:bookmarkEnd w:id="5595"/>
      <w:bookmarkEnd w:id="5596"/>
      <w:bookmarkEnd w:id="5597"/>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598" w:name="_Toc101254134"/>
      <w:bookmarkStart w:id="5599" w:name="_Toc101254573"/>
      <w:bookmarkStart w:id="5600" w:name="_Toc104112285"/>
      <w:bookmarkStart w:id="5601" w:name="_Toc104192462"/>
      <w:bookmarkStart w:id="5602" w:name="_Toc104193026"/>
      <w:bookmarkStart w:id="5603" w:name="_Toc133336412"/>
      <w:bookmarkStart w:id="5604" w:name="_Toc143984913"/>
      <w:bookmarkStart w:id="5605" w:name="_Toc144147690"/>
      <w:bookmarkStart w:id="5606" w:name="_Toc153885494"/>
      <w:bookmarkStart w:id="5607" w:name="_Toc177549052"/>
      <w:bookmarkStart w:id="5608" w:name="_Toc186726059"/>
      <w:r>
        <w:t>5.9.4.8</w:t>
      </w:r>
      <w:r>
        <w:tab/>
        <w:t>Type: MbsSessionEventReportList</w:t>
      </w:r>
      <w:bookmarkEnd w:id="5598"/>
      <w:bookmarkEnd w:id="5599"/>
      <w:bookmarkEnd w:id="5600"/>
      <w:bookmarkEnd w:id="5601"/>
      <w:bookmarkEnd w:id="5602"/>
      <w:bookmarkEnd w:id="5603"/>
      <w:bookmarkEnd w:id="5604"/>
      <w:bookmarkEnd w:id="5605"/>
      <w:bookmarkEnd w:id="5606"/>
      <w:bookmarkEnd w:id="5607"/>
      <w:bookmarkEnd w:id="5608"/>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609" w:name="_Toc101254135"/>
      <w:bookmarkStart w:id="5610" w:name="_Toc101254574"/>
      <w:bookmarkStart w:id="5611" w:name="_Toc104112286"/>
      <w:bookmarkStart w:id="5612" w:name="_Toc104192463"/>
      <w:bookmarkStart w:id="5613" w:name="_Toc104193027"/>
      <w:bookmarkStart w:id="5614" w:name="_Toc133336413"/>
      <w:bookmarkStart w:id="5615" w:name="_Toc143984914"/>
      <w:bookmarkStart w:id="5616" w:name="_Toc144147691"/>
      <w:bookmarkStart w:id="5617" w:name="_Toc153885495"/>
      <w:bookmarkStart w:id="5618" w:name="_Toc177549053"/>
      <w:bookmarkStart w:id="5619" w:name="_Toc186726060"/>
      <w:r>
        <w:lastRenderedPageBreak/>
        <w:t>5.9.4.9</w:t>
      </w:r>
      <w:r>
        <w:tab/>
        <w:t>Type: MbsSessionEvent</w:t>
      </w:r>
      <w:bookmarkEnd w:id="5609"/>
      <w:bookmarkEnd w:id="5610"/>
      <w:bookmarkEnd w:id="5611"/>
      <w:bookmarkEnd w:id="5612"/>
      <w:bookmarkEnd w:id="5613"/>
      <w:bookmarkEnd w:id="5614"/>
      <w:bookmarkEnd w:id="5615"/>
      <w:bookmarkEnd w:id="5616"/>
      <w:bookmarkEnd w:id="5617"/>
      <w:bookmarkEnd w:id="5618"/>
      <w:bookmarkEnd w:id="5619"/>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620" w:name="_Toc101254136"/>
      <w:bookmarkStart w:id="5621" w:name="_Toc101254575"/>
      <w:bookmarkStart w:id="5622" w:name="_Toc104112287"/>
      <w:bookmarkStart w:id="5623" w:name="_Toc104192464"/>
      <w:bookmarkStart w:id="5624" w:name="_Toc104193028"/>
      <w:bookmarkStart w:id="5625" w:name="_Toc133336414"/>
      <w:bookmarkStart w:id="5626" w:name="_Toc143984915"/>
      <w:bookmarkStart w:id="5627" w:name="_Toc144147692"/>
      <w:bookmarkStart w:id="5628" w:name="_Toc153885496"/>
      <w:bookmarkStart w:id="5629" w:name="_Toc177549054"/>
      <w:bookmarkStart w:id="5630" w:name="_Toc186726061"/>
      <w:r>
        <w:t>5.9.4.10</w:t>
      </w:r>
      <w:r>
        <w:tab/>
        <w:t>Type: MbsSessionEventReport</w:t>
      </w:r>
      <w:bookmarkEnd w:id="5620"/>
      <w:bookmarkEnd w:id="5621"/>
      <w:bookmarkEnd w:id="5622"/>
      <w:bookmarkEnd w:id="5623"/>
      <w:bookmarkEnd w:id="5624"/>
      <w:bookmarkEnd w:id="5625"/>
      <w:bookmarkEnd w:id="5626"/>
      <w:bookmarkEnd w:id="5627"/>
      <w:bookmarkEnd w:id="5628"/>
      <w:bookmarkEnd w:id="5629"/>
      <w:bookmarkEnd w:id="5630"/>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631" w:name="_Toc101254137"/>
      <w:bookmarkStart w:id="5632" w:name="_Toc101254576"/>
      <w:bookmarkStart w:id="5633" w:name="_Toc104112288"/>
      <w:bookmarkStart w:id="5634" w:name="_Toc104192465"/>
      <w:bookmarkStart w:id="5635" w:name="_Toc104193029"/>
      <w:bookmarkStart w:id="5636" w:name="_Toc133336415"/>
      <w:bookmarkStart w:id="5637" w:name="_Toc143984916"/>
      <w:bookmarkStart w:id="5638" w:name="_Toc144147693"/>
      <w:bookmarkStart w:id="5639" w:name="_Toc153885497"/>
      <w:bookmarkStart w:id="5640" w:name="_Toc177549055"/>
      <w:bookmarkStart w:id="5641" w:name="_Toc186726062"/>
      <w:r w:rsidRPr="00F11966">
        <w:t>5.</w:t>
      </w:r>
      <w:r>
        <w:t>9</w:t>
      </w:r>
      <w:r w:rsidRPr="00F11966">
        <w:t>.4.</w:t>
      </w:r>
      <w:r>
        <w:t>11</w:t>
      </w:r>
      <w:r w:rsidRPr="00F11966">
        <w:tab/>
        <w:t xml:space="preserve">Type: </w:t>
      </w:r>
      <w:r>
        <w:t>ExternalMbsServiceArea</w:t>
      </w:r>
      <w:bookmarkEnd w:id="5631"/>
      <w:bookmarkEnd w:id="5632"/>
      <w:bookmarkEnd w:id="5633"/>
      <w:bookmarkEnd w:id="5634"/>
      <w:bookmarkEnd w:id="5635"/>
      <w:bookmarkEnd w:id="5636"/>
      <w:bookmarkEnd w:id="5637"/>
      <w:bookmarkEnd w:id="5638"/>
      <w:bookmarkEnd w:id="5639"/>
      <w:bookmarkEnd w:id="5640"/>
      <w:bookmarkEnd w:id="5641"/>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642" w:name="_Toc101254580"/>
      <w:bookmarkStart w:id="5643" w:name="_Toc104112292"/>
      <w:bookmarkStart w:id="5644" w:name="_Toc104192466"/>
      <w:bookmarkStart w:id="5645" w:name="_Toc104193030"/>
      <w:bookmarkStart w:id="5646" w:name="_Toc133336416"/>
      <w:bookmarkStart w:id="5647" w:name="_Toc143984917"/>
      <w:bookmarkStart w:id="5648" w:name="_Toc144147694"/>
      <w:bookmarkStart w:id="5649" w:name="_Toc153885498"/>
      <w:bookmarkStart w:id="5650" w:name="_Toc177549056"/>
      <w:bookmarkStart w:id="5651" w:name="_Toc186726063"/>
      <w:r w:rsidRPr="00B9255A">
        <w:t>5.9.4.</w:t>
      </w:r>
      <w:r>
        <w:t>1</w:t>
      </w:r>
      <w:r w:rsidR="00D855F9">
        <w:t>2</w:t>
      </w:r>
      <w:r w:rsidRPr="00B9255A">
        <w:tab/>
        <w:t>Type: MbsSe</w:t>
      </w:r>
      <w:r>
        <w:t>curityContext</w:t>
      </w:r>
      <w:bookmarkEnd w:id="5642"/>
      <w:bookmarkEnd w:id="5643"/>
      <w:bookmarkEnd w:id="5644"/>
      <w:bookmarkEnd w:id="5645"/>
      <w:bookmarkEnd w:id="5646"/>
      <w:bookmarkEnd w:id="5647"/>
      <w:bookmarkEnd w:id="5648"/>
      <w:bookmarkEnd w:id="5649"/>
      <w:bookmarkEnd w:id="5650"/>
      <w:bookmarkEnd w:id="5651"/>
    </w:p>
    <w:p w14:paraId="00642AAC" w14:textId="48FE68B4" w:rsidR="0075592C" w:rsidRPr="00B9255A" w:rsidRDefault="0075592C" w:rsidP="0075592C">
      <w:pPr>
        <w:keepNext/>
        <w:keepLines/>
        <w:spacing w:before="60"/>
        <w:jc w:val="center"/>
        <w:rPr>
          <w:rFonts w:ascii="Arial" w:hAnsi="Arial"/>
          <w:b/>
        </w:rPr>
      </w:pPr>
      <w:bookmarkStart w:id="5652"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52"/>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653" w:name="_Toc101254581"/>
      <w:bookmarkStart w:id="5654" w:name="_Toc104112293"/>
      <w:bookmarkStart w:id="5655" w:name="_Toc104192467"/>
      <w:bookmarkStart w:id="5656" w:name="_Toc104193031"/>
      <w:bookmarkStart w:id="5657" w:name="_Toc133336417"/>
      <w:bookmarkStart w:id="5658" w:name="_Toc143984918"/>
      <w:bookmarkStart w:id="5659" w:name="_Toc144147695"/>
      <w:bookmarkStart w:id="5660" w:name="_Toc153885499"/>
      <w:bookmarkStart w:id="5661" w:name="_Toc177549057"/>
      <w:bookmarkStart w:id="5662" w:name="_Toc186726064"/>
      <w:r w:rsidRPr="00B9255A">
        <w:lastRenderedPageBreak/>
        <w:t>5.9.4.</w:t>
      </w:r>
      <w:r>
        <w:t>1</w:t>
      </w:r>
      <w:r w:rsidR="00D855F9">
        <w:t>3</w:t>
      </w:r>
      <w:r w:rsidRPr="00B9255A">
        <w:tab/>
        <w:t>Type: Mbs</w:t>
      </w:r>
      <w:r>
        <w:t>KeyInfo</w:t>
      </w:r>
      <w:bookmarkEnd w:id="5653"/>
      <w:bookmarkEnd w:id="5654"/>
      <w:bookmarkEnd w:id="5655"/>
      <w:bookmarkEnd w:id="5656"/>
      <w:bookmarkEnd w:id="5657"/>
      <w:bookmarkEnd w:id="5658"/>
      <w:bookmarkEnd w:id="5659"/>
      <w:bookmarkEnd w:id="5660"/>
      <w:bookmarkEnd w:id="5661"/>
      <w:bookmarkEnd w:id="5662"/>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663"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63"/>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664" w:name="_Toc101254141"/>
      <w:bookmarkStart w:id="5665" w:name="_Toc101254582"/>
      <w:bookmarkStart w:id="5666" w:name="_Toc104112294"/>
      <w:bookmarkStart w:id="5667" w:name="_Toc104192468"/>
      <w:bookmarkStart w:id="5668" w:name="_Toc104193032"/>
      <w:bookmarkStart w:id="5669" w:name="_Toc133336418"/>
      <w:bookmarkStart w:id="5670" w:name="_Toc143984919"/>
      <w:bookmarkStart w:id="5671" w:name="_Toc144147696"/>
      <w:bookmarkStart w:id="5672" w:name="_Toc153885500"/>
      <w:bookmarkStart w:id="5673" w:name="_Toc177549058"/>
      <w:bookmarkStart w:id="5674" w:name="_Toc186726065"/>
      <w:r>
        <w:t>5.9.4.1</w:t>
      </w:r>
      <w:r w:rsidR="00D855F9">
        <w:t>4</w:t>
      </w:r>
      <w:r>
        <w:tab/>
        <w:t>Type: IngressTunAddrInfo</w:t>
      </w:r>
      <w:bookmarkEnd w:id="5664"/>
      <w:bookmarkEnd w:id="5665"/>
      <w:bookmarkEnd w:id="5666"/>
      <w:bookmarkEnd w:id="5667"/>
      <w:bookmarkEnd w:id="5668"/>
      <w:bookmarkEnd w:id="5669"/>
      <w:bookmarkEnd w:id="5670"/>
      <w:bookmarkEnd w:id="5671"/>
      <w:bookmarkEnd w:id="5672"/>
      <w:bookmarkEnd w:id="5673"/>
      <w:bookmarkEnd w:id="5674"/>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675" w:name="_Toc97025568"/>
      <w:bookmarkStart w:id="5676" w:name="_Toc101254142"/>
      <w:bookmarkStart w:id="5677" w:name="_Toc101254583"/>
      <w:bookmarkStart w:id="5678" w:name="_Toc104112295"/>
      <w:bookmarkStart w:id="5679" w:name="_Toc104192469"/>
      <w:bookmarkStart w:id="5680" w:name="_Toc104193033"/>
      <w:bookmarkStart w:id="5681" w:name="_Toc133336419"/>
      <w:bookmarkStart w:id="5682" w:name="_Toc143984920"/>
      <w:bookmarkStart w:id="5683" w:name="_Toc144147697"/>
      <w:bookmarkStart w:id="5684" w:name="_Toc153885501"/>
      <w:bookmarkStart w:id="5685" w:name="_Toc177549059"/>
      <w:bookmarkStart w:id="5686" w:name="_Toc186726066"/>
      <w:r w:rsidRPr="00F11966">
        <w:lastRenderedPageBreak/>
        <w:t>5.</w:t>
      </w:r>
      <w:r>
        <w:t>9</w:t>
      </w:r>
      <w:r w:rsidRPr="00F11966">
        <w:t>.4.</w:t>
      </w:r>
      <w:r>
        <w:t>1</w:t>
      </w:r>
      <w:r w:rsidR="00D855F9">
        <w:t>5</w:t>
      </w:r>
      <w:r w:rsidRPr="00F11966">
        <w:tab/>
        <w:t xml:space="preserve">Type: </w:t>
      </w:r>
      <w:r>
        <w:t>MbsServiceArea</w:t>
      </w:r>
      <w:bookmarkEnd w:id="5675"/>
      <w:r>
        <w:t>Info</w:t>
      </w:r>
      <w:bookmarkEnd w:id="5676"/>
      <w:bookmarkEnd w:id="5677"/>
      <w:bookmarkEnd w:id="5678"/>
      <w:bookmarkEnd w:id="5679"/>
      <w:bookmarkEnd w:id="5680"/>
      <w:bookmarkEnd w:id="5681"/>
      <w:bookmarkEnd w:id="5682"/>
      <w:bookmarkEnd w:id="5683"/>
      <w:bookmarkEnd w:id="5684"/>
      <w:bookmarkEnd w:id="5685"/>
      <w:bookmarkEnd w:id="5686"/>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687" w:name="_Toc133336420"/>
      <w:bookmarkStart w:id="5688" w:name="_Toc143984921"/>
      <w:bookmarkStart w:id="5689" w:name="_Toc144147698"/>
      <w:bookmarkStart w:id="5690" w:name="_Toc153885502"/>
      <w:bookmarkStart w:id="5691" w:name="_Toc177549060"/>
      <w:bookmarkStart w:id="5692" w:name="_Toc186726067"/>
      <w:r w:rsidRPr="00F11966">
        <w:t>5.</w:t>
      </w:r>
      <w:r>
        <w:t>9</w:t>
      </w:r>
      <w:r w:rsidRPr="00F11966">
        <w:t>.4.</w:t>
      </w:r>
      <w:r w:rsidRPr="0079055A">
        <w:t>16</w:t>
      </w:r>
      <w:r w:rsidRPr="00F11966">
        <w:tab/>
        <w:t xml:space="preserve">Type: </w:t>
      </w:r>
      <w:r>
        <w:t>MbsServiceInfo</w:t>
      </w:r>
      <w:bookmarkEnd w:id="5687"/>
      <w:bookmarkEnd w:id="5688"/>
      <w:bookmarkEnd w:id="5689"/>
      <w:bookmarkEnd w:id="5690"/>
      <w:bookmarkEnd w:id="5691"/>
      <w:bookmarkEnd w:id="5692"/>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693" w:name="_Toc133336421"/>
      <w:bookmarkStart w:id="5694" w:name="_Toc143984922"/>
      <w:bookmarkStart w:id="5695" w:name="_Toc144147699"/>
      <w:bookmarkStart w:id="5696" w:name="_Toc153885503"/>
      <w:bookmarkStart w:id="5697" w:name="_Toc177549061"/>
      <w:bookmarkStart w:id="5698" w:name="_Toc186726068"/>
      <w:r w:rsidRPr="00F11966">
        <w:t>5.</w:t>
      </w:r>
      <w:r>
        <w:t>9</w:t>
      </w:r>
      <w:r w:rsidRPr="00F11966">
        <w:t>.4.</w:t>
      </w:r>
      <w:r w:rsidRPr="0079055A">
        <w:t>17</w:t>
      </w:r>
      <w:r w:rsidRPr="00F11966">
        <w:tab/>
        <w:t xml:space="preserve">Type: </w:t>
      </w:r>
      <w:r>
        <w:t>MbsMediaComp</w:t>
      </w:r>
      <w:bookmarkEnd w:id="5693"/>
      <w:bookmarkEnd w:id="5694"/>
      <w:bookmarkEnd w:id="5695"/>
      <w:bookmarkEnd w:id="5696"/>
      <w:bookmarkEnd w:id="5697"/>
      <w:bookmarkEnd w:id="5698"/>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699" w:name="_Toc133336422"/>
      <w:bookmarkStart w:id="5700" w:name="_Toc143984923"/>
      <w:bookmarkStart w:id="5701" w:name="_Toc144147700"/>
      <w:bookmarkStart w:id="5702" w:name="_Toc153885504"/>
      <w:bookmarkStart w:id="5703" w:name="_Toc177549062"/>
      <w:bookmarkStart w:id="5704" w:name="_Toc186726069"/>
      <w:r w:rsidRPr="00F11966">
        <w:t>5.</w:t>
      </w:r>
      <w:r>
        <w:t>9</w:t>
      </w:r>
      <w:r w:rsidRPr="00F11966">
        <w:t>.4.</w:t>
      </w:r>
      <w:r w:rsidRPr="0079055A">
        <w:t>18</w:t>
      </w:r>
      <w:r w:rsidRPr="00F11966">
        <w:tab/>
        <w:t xml:space="preserve">Type: </w:t>
      </w:r>
      <w:r>
        <w:t>MbsMediaCompRm</w:t>
      </w:r>
      <w:bookmarkEnd w:id="5699"/>
      <w:bookmarkEnd w:id="5700"/>
      <w:bookmarkEnd w:id="5701"/>
      <w:bookmarkEnd w:id="5702"/>
      <w:bookmarkEnd w:id="5703"/>
      <w:bookmarkEnd w:id="5704"/>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705" w:name="_Toc133336423"/>
      <w:bookmarkStart w:id="5706" w:name="_Toc143984924"/>
      <w:bookmarkStart w:id="5707" w:name="_Toc144147701"/>
      <w:bookmarkStart w:id="5708" w:name="_Toc153885505"/>
      <w:bookmarkStart w:id="5709" w:name="_Toc177549063"/>
      <w:bookmarkStart w:id="5710" w:name="_Toc186726070"/>
      <w:r w:rsidRPr="00F11966">
        <w:lastRenderedPageBreak/>
        <w:t>5.</w:t>
      </w:r>
      <w:r>
        <w:t>9</w:t>
      </w:r>
      <w:r w:rsidRPr="00F11966">
        <w:t>.4.</w:t>
      </w:r>
      <w:r w:rsidRPr="0079055A">
        <w:t>19</w:t>
      </w:r>
      <w:r w:rsidRPr="00F11966">
        <w:tab/>
        <w:t xml:space="preserve">Type: </w:t>
      </w:r>
      <w:r>
        <w:t>MbsQoSReq</w:t>
      </w:r>
      <w:bookmarkEnd w:id="5705"/>
      <w:bookmarkEnd w:id="5706"/>
      <w:bookmarkEnd w:id="5707"/>
      <w:bookmarkEnd w:id="5708"/>
      <w:bookmarkEnd w:id="5709"/>
      <w:bookmarkEnd w:id="5710"/>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711" w:name="_Toc133336424"/>
      <w:bookmarkStart w:id="5712" w:name="_Toc143984925"/>
      <w:bookmarkStart w:id="5713" w:name="_Toc144147702"/>
      <w:bookmarkStart w:id="5714" w:name="_Toc153885506"/>
      <w:bookmarkStart w:id="5715" w:name="_Toc177549064"/>
      <w:bookmarkStart w:id="5716" w:name="_Toc186726071"/>
      <w:r w:rsidRPr="00F11966">
        <w:t>5.</w:t>
      </w:r>
      <w:r>
        <w:t>9</w:t>
      </w:r>
      <w:r w:rsidRPr="00F11966">
        <w:t>.4.</w:t>
      </w:r>
      <w:r w:rsidRPr="0079055A">
        <w:t>20</w:t>
      </w:r>
      <w:r w:rsidRPr="00F11966">
        <w:tab/>
        <w:t xml:space="preserve">Type: </w:t>
      </w:r>
      <w:r>
        <w:t>MbsMediaInfo</w:t>
      </w:r>
      <w:bookmarkEnd w:id="5711"/>
      <w:bookmarkEnd w:id="5712"/>
      <w:bookmarkEnd w:id="5713"/>
      <w:bookmarkEnd w:id="5714"/>
      <w:bookmarkEnd w:id="5715"/>
      <w:bookmarkEnd w:id="5716"/>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717" w:name="_Toc85877131"/>
      <w:bookmarkStart w:id="5718" w:name="_Toc88681586"/>
      <w:bookmarkStart w:id="5719" w:name="_Toc89678273"/>
      <w:bookmarkStart w:id="5720" w:name="_Toc98501364"/>
      <w:bookmarkStart w:id="5721" w:name="_Toc106634653"/>
      <w:bookmarkStart w:id="5722" w:name="_Toc114825432"/>
      <w:bookmarkStart w:id="5723" w:name="_Toc122089462"/>
      <w:bookmarkStart w:id="5724" w:name="_Toc133336425"/>
      <w:bookmarkStart w:id="5725" w:name="_Toc143984926"/>
      <w:bookmarkStart w:id="5726" w:name="_Toc144147703"/>
      <w:bookmarkStart w:id="5727" w:name="_Toc153885507"/>
      <w:bookmarkStart w:id="5728" w:name="_Toc177549065"/>
      <w:bookmarkStart w:id="5729" w:name="_Toc186726072"/>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717"/>
      <w:bookmarkEnd w:id="5718"/>
      <w:bookmarkEnd w:id="5719"/>
      <w:bookmarkEnd w:id="5720"/>
      <w:bookmarkEnd w:id="5721"/>
      <w:bookmarkEnd w:id="5722"/>
      <w:bookmarkEnd w:id="5723"/>
      <w:bookmarkEnd w:id="5724"/>
      <w:bookmarkEnd w:id="5725"/>
      <w:bookmarkEnd w:id="5726"/>
      <w:bookmarkEnd w:id="5727"/>
      <w:bookmarkEnd w:id="5728"/>
      <w:bookmarkEnd w:id="5729"/>
    </w:p>
    <w:p w14:paraId="2B4D9046" w14:textId="2EABC9F1" w:rsidR="0092133F" w:rsidRPr="00052626" w:rsidRDefault="0092133F" w:rsidP="0092133F">
      <w:pPr>
        <w:pStyle w:val="Heading5"/>
      </w:pPr>
      <w:bookmarkStart w:id="5730" w:name="_Toc133336426"/>
      <w:bookmarkStart w:id="5731" w:name="_Toc143984927"/>
      <w:bookmarkStart w:id="5732" w:name="_Toc144147704"/>
      <w:bookmarkStart w:id="5733" w:name="_Toc153885508"/>
      <w:bookmarkStart w:id="5734" w:name="_Toc177549066"/>
      <w:bookmarkStart w:id="5735" w:name="_Toc186726073"/>
      <w:r>
        <w:t>5</w:t>
      </w:r>
      <w:r w:rsidRPr="00052626">
        <w:t>.</w:t>
      </w:r>
      <w:r>
        <w:t>9</w:t>
      </w:r>
      <w:r w:rsidRPr="00052626">
        <w:t>.</w:t>
      </w:r>
      <w:r>
        <w:t>4</w:t>
      </w:r>
      <w:r w:rsidRPr="00052626">
        <w:t>.</w:t>
      </w:r>
      <w:r>
        <w:t>21</w:t>
      </w:r>
      <w:r w:rsidRPr="00052626">
        <w:t>.</w:t>
      </w:r>
      <w:r>
        <w:t>1</w:t>
      </w:r>
      <w:r w:rsidRPr="00052626">
        <w:tab/>
        <w:t xml:space="preserve">Type: </w:t>
      </w:r>
      <w:r>
        <w:t>AssociatedSessionId</w:t>
      </w:r>
      <w:bookmarkEnd w:id="5730"/>
      <w:bookmarkEnd w:id="5731"/>
      <w:bookmarkEnd w:id="5732"/>
      <w:bookmarkEnd w:id="5733"/>
      <w:bookmarkEnd w:id="5734"/>
      <w:bookmarkEnd w:id="5735"/>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736" w:name="_Toc143984928"/>
      <w:bookmarkStart w:id="5737" w:name="_Toc144147705"/>
      <w:bookmarkStart w:id="5738" w:name="_Toc153885509"/>
      <w:bookmarkStart w:id="5739" w:name="_Toc177549067"/>
      <w:bookmarkStart w:id="5740" w:name="_Toc186726074"/>
      <w:r w:rsidRPr="00516443">
        <w:t>5.</w:t>
      </w:r>
      <w:r w:rsidRPr="00496DB9">
        <w:t>10</w:t>
      </w:r>
      <w:r w:rsidRPr="00F11966">
        <w:tab/>
        <w:t xml:space="preserve">Data Types related to </w:t>
      </w:r>
      <w:r>
        <w:t>Time Synchronization</w:t>
      </w:r>
      <w:bookmarkEnd w:id="5736"/>
      <w:bookmarkEnd w:id="5737"/>
      <w:bookmarkEnd w:id="5738"/>
      <w:bookmarkEnd w:id="5739"/>
      <w:bookmarkEnd w:id="5740"/>
    </w:p>
    <w:p w14:paraId="7B26CA90" w14:textId="1EF200F0" w:rsidR="00516443" w:rsidRPr="00F11966" w:rsidRDefault="00516443" w:rsidP="00516443">
      <w:pPr>
        <w:pStyle w:val="Heading3"/>
      </w:pPr>
      <w:bookmarkStart w:id="5741" w:name="_Toc143984929"/>
      <w:bookmarkStart w:id="5742" w:name="_Toc144147706"/>
      <w:bookmarkStart w:id="5743" w:name="_Toc153885510"/>
      <w:bookmarkStart w:id="5744" w:name="_Toc177549068"/>
      <w:bookmarkStart w:id="5745" w:name="_Toc186726075"/>
      <w:r w:rsidRPr="00F11966">
        <w:t>5.</w:t>
      </w:r>
      <w:r w:rsidRPr="00496DB9">
        <w:t>10</w:t>
      </w:r>
      <w:r w:rsidRPr="00F11966">
        <w:t>.1</w:t>
      </w:r>
      <w:r w:rsidRPr="00F11966">
        <w:tab/>
        <w:t>Introduction</w:t>
      </w:r>
      <w:bookmarkEnd w:id="5741"/>
      <w:bookmarkEnd w:id="5742"/>
      <w:bookmarkEnd w:id="5743"/>
      <w:bookmarkEnd w:id="5744"/>
      <w:bookmarkEnd w:id="5745"/>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746" w:name="_Toc143984930"/>
      <w:bookmarkStart w:id="5747" w:name="_Toc144147707"/>
      <w:bookmarkStart w:id="5748" w:name="_Toc153885511"/>
      <w:bookmarkStart w:id="5749" w:name="_Toc177549069"/>
      <w:bookmarkStart w:id="5750" w:name="_Toc186726076"/>
      <w:r w:rsidRPr="00F11966">
        <w:t>5.</w:t>
      </w:r>
      <w:r w:rsidRPr="00496DB9">
        <w:t>10</w:t>
      </w:r>
      <w:r w:rsidRPr="00516443">
        <w:t>.2</w:t>
      </w:r>
      <w:r w:rsidRPr="00516443">
        <w:tab/>
        <w:t>Simple Data Types</w:t>
      </w:r>
      <w:bookmarkEnd w:id="5746"/>
      <w:bookmarkEnd w:id="5747"/>
      <w:bookmarkEnd w:id="5748"/>
      <w:bookmarkEnd w:id="5749"/>
      <w:bookmarkEnd w:id="5750"/>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751" w:name="_Toc143984931"/>
      <w:bookmarkStart w:id="5752" w:name="_Toc144147708"/>
      <w:bookmarkStart w:id="5753" w:name="_Toc153885512"/>
      <w:bookmarkStart w:id="5754" w:name="_Toc177549070"/>
      <w:bookmarkStart w:id="5755" w:name="_Toc186726077"/>
      <w:r w:rsidRPr="00F11966">
        <w:lastRenderedPageBreak/>
        <w:t>5.</w:t>
      </w:r>
      <w:r w:rsidRPr="00496DB9">
        <w:t>10</w:t>
      </w:r>
      <w:r w:rsidRPr="00F11966">
        <w:t>.3</w:t>
      </w:r>
      <w:r w:rsidRPr="00F11966">
        <w:tab/>
        <w:t>Enumerations</w:t>
      </w:r>
      <w:bookmarkEnd w:id="5751"/>
      <w:bookmarkEnd w:id="5752"/>
      <w:bookmarkEnd w:id="5753"/>
      <w:bookmarkEnd w:id="5754"/>
      <w:bookmarkEnd w:id="5755"/>
    </w:p>
    <w:p w14:paraId="54295B2F" w14:textId="2BFA0667" w:rsidR="00516443" w:rsidRPr="00B06F7A" w:rsidRDefault="00516443" w:rsidP="00496DB9">
      <w:pPr>
        <w:pStyle w:val="Heading4"/>
        <w:rPr>
          <w:lang w:eastAsia="zh-CN"/>
        </w:rPr>
      </w:pPr>
      <w:bookmarkStart w:id="5756" w:name="_Toc143984932"/>
      <w:bookmarkStart w:id="5757" w:name="_Toc144147709"/>
      <w:bookmarkStart w:id="5758" w:name="_Toc153885513"/>
      <w:bookmarkStart w:id="5759" w:name="_Toc177549071"/>
      <w:bookmarkStart w:id="5760" w:name="_Toc186726078"/>
      <w:r>
        <w:t>5.</w:t>
      </w:r>
      <w:r w:rsidRPr="00496DB9">
        <w:t>10</w:t>
      </w:r>
      <w:r>
        <w:t>.3.1</w:t>
      </w:r>
      <w:r w:rsidRPr="00BC662F">
        <w:tab/>
      </w:r>
      <w:r w:rsidRPr="00B06F7A">
        <w:t xml:space="preserve">Enumeration: </w:t>
      </w:r>
      <w:r>
        <w:t>SynchronizationState</w:t>
      </w:r>
      <w:bookmarkEnd w:id="5756"/>
      <w:bookmarkEnd w:id="5757"/>
      <w:bookmarkEnd w:id="5758"/>
      <w:bookmarkEnd w:id="5759"/>
      <w:bookmarkEnd w:id="5760"/>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761" w:name="_Toc143984933"/>
      <w:bookmarkStart w:id="5762" w:name="_Toc144147710"/>
      <w:bookmarkStart w:id="5763" w:name="_Toc153885514"/>
      <w:bookmarkStart w:id="5764" w:name="_Toc177549072"/>
      <w:bookmarkStart w:id="5765" w:name="_Toc186726079"/>
      <w:r>
        <w:t>5.</w:t>
      </w:r>
      <w:r w:rsidRPr="00496DB9">
        <w:t>10</w:t>
      </w:r>
      <w:r>
        <w:t>.3.2</w:t>
      </w:r>
      <w:r w:rsidRPr="00BC662F">
        <w:tab/>
      </w:r>
      <w:r w:rsidRPr="00B06F7A">
        <w:t xml:space="preserve">Enumeration: </w:t>
      </w:r>
      <w:r>
        <w:t>TimeSource</w:t>
      </w:r>
      <w:bookmarkEnd w:id="5761"/>
      <w:bookmarkEnd w:id="5762"/>
      <w:bookmarkEnd w:id="5763"/>
      <w:bookmarkEnd w:id="5764"/>
      <w:bookmarkEnd w:id="5765"/>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766" w:name="_Toc143984934"/>
      <w:bookmarkStart w:id="5767" w:name="_Toc144147711"/>
      <w:bookmarkStart w:id="5768" w:name="_Toc153885515"/>
      <w:bookmarkStart w:id="5769" w:name="_Toc177549073"/>
      <w:bookmarkStart w:id="5770" w:name="_Toc186726080"/>
      <w:r>
        <w:t>5.</w:t>
      </w:r>
      <w:r w:rsidRPr="00496DB9">
        <w:t>10</w:t>
      </w:r>
      <w:r>
        <w:t>.3.3</w:t>
      </w:r>
      <w:r w:rsidRPr="00B06F7A">
        <w:tab/>
        <w:t xml:space="preserve">Enumeration: </w:t>
      </w:r>
      <w:r>
        <w:t>ClockQualityDetailLevel</w:t>
      </w:r>
      <w:bookmarkEnd w:id="5766"/>
      <w:bookmarkEnd w:id="5767"/>
      <w:bookmarkEnd w:id="5768"/>
      <w:bookmarkEnd w:id="5769"/>
      <w:bookmarkEnd w:id="5770"/>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771" w:name="_Toc177549074"/>
      <w:bookmarkStart w:id="5772" w:name="_Toc186726081"/>
      <w:r>
        <w:t>5.10.3.</w:t>
      </w:r>
      <w:r w:rsidRPr="003423DA">
        <w:t>4</w:t>
      </w:r>
      <w:r>
        <w:tab/>
        <w:t>Enumeration: ClockQualityDetailLevelRm</w:t>
      </w:r>
      <w:bookmarkEnd w:id="5771"/>
      <w:bookmarkEnd w:id="5772"/>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773" w:name="_Toc143984935"/>
      <w:bookmarkStart w:id="5774" w:name="_Toc144147712"/>
      <w:bookmarkStart w:id="5775" w:name="_Toc153885516"/>
      <w:bookmarkStart w:id="5776" w:name="_Toc177549075"/>
      <w:bookmarkStart w:id="5777" w:name="_Toc186726082"/>
      <w:r w:rsidRPr="00F11966">
        <w:t>5.</w:t>
      </w:r>
      <w:r w:rsidRPr="00496DB9">
        <w:t>10</w:t>
      </w:r>
      <w:r w:rsidRPr="00F11966">
        <w:t>.4</w:t>
      </w:r>
      <w:r w:rsidRPr="00F11966">
        <w:tab/>
        <w:t>Structured Data Types</w:t>
      </w:r>
      <w:bookmarkEnd w:id="5773"/>
      <w:bookmarkEnd w:id="5774"/>
      <w:bookmarkEnd w:id="5775"/>
      <w:bookmarkEnd w:id="5776"/>
      <w:bookmarkEnd w:id="5777"/>
    </w:p>
    <w:p w14:paraId="507D1D0B" w14:textId="69D2A1ED" w:rsidR="00516443" w:rsidRPr="00B06F7A" w:rsidRDefault="00516443" w:rsidP="00496DB9">
      <w:pPr>
        <w:pStyle w:val="Heading4"/>
      </w:pPr>
      <w:bookmarkStart w:id="5778" w:name="_Toc143984936"/>
      <w:bookmarkStart w:id="5779" w:name="_Toc144147713"/>
      <w:bookmarkStart w:id="5780" w:name="_Toc153885517"/>
      <w:bookmarkStart w:id="5781" w:name="_Toc177549076"/>
      <w:bookmarkStart w:id="5782" w:name="_Toc186726083"/>
      <w:r w:rsidRPr="00F11966">
        <w:t>5.</w:t>
      </w:r>
      <w:r w:rsidRPr="00496DB9">
        <w:t>10</w:t>
      </w:r>
      <w:r w:rsidRPr="00F11966">
        <w:t>.4.</w:t>
      </w:r>
      <w:r>
        <w:t>1</w:t>
      </w:r>
      <w:r w:rsidRPr="00F11966">
        <w:tab/>
        <w:t xml:space="preserve">Type: </w:t>
      </w:r>
      <w:r>
        <w:t>ClockQualityAcceptanceCriterion</w:t>
      </w:r>
      <w:bookmarkEnd w:id="5778"/>
      <w:bookmarkEnd w:id="5779"/>
      <w:bookmarkEnd w:id="5780"/>
      <w:bookmarkEnd w:id="5781"/>
      <w:bookmarkEnd w:id="5782"/>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783" w:name="_Toc177549077"/>
      <w:bookmarkStart w:id="5784" w:name="_Toc186726084"/>
      <w:r>
        <w:lastRenderedPageBreak/>
        <w:t>5.10.4.</w:t>
      </w:r>
      <w:r w:rsidRPr="003423DA">
        <w:t>1</w:t>
      </w:r>
      <w:r w:rsidR="00720B54" w:rsidRPr="003423DA">
        <w:t>A</w:t>
      </w:r>
      <w:r>
        <w:tab/>
        <w:t>Type: ClockQualityAcceptanceCriterionRm</w:t>
      </w:r>
      <w:bookmarkEnd w:id="5783"/>
      <w:bookmarkEnd w:id="5784"/>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785" w:name="_Toc143984937"/>
      <w:bookmarkStart w:id="5786" w:name="_Toc144147714"/>
      <w:bookmarkStart w:id="5787" w:name="_Toc153885518"/>
      <w:bookmarkStart w:id="5788" w:name="_Toc177549078"/>
      <w:bookmarkStart w:id="5789" w:name="_Toc186726085"/>
      <w:r w:rsidRPr="00F11966">
        <w:t>5.</w:t>
      </w:r>
      <w:r w:rsidRPr="00496DB9">
        <w:t>10</w:t>
      </w:r>
      <w:r w:rsidRPr="00516443">
        <w:t>.</w:t>
      </w:r>
      <w:r w:rsidRPr="00F11966">
        <w:t>4.</w:t>
      </w:r>
      <w:r>
        <w:t>2</w:t>
      </w:r>
      <w:r w:rsidRPr="00F11966">
        <w:tab/>
      </w:r>
      <w:r w:rsidRPr="00B06F7A">
        <w:t xml:space="preserve">Type: </w:t>
      </w:r>
      <w:r>
        <w:t>ClockQuality</w:t>
      </w:r>
      <w:bookmarkEnd w:id="5785"/>
      <w:bookmarkEnd w:id="5786"/>
      <w:bookmarkEnd w:id="5787"/>
      <w:bookmarkEnd w:id="5788"/>
      <w:bookmarkEnd w:id="5789"/>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790" w:name="_Toc177549079"/>
      <w:bookmarkStart w:id="5791" w:name="_Toc186726086"/>
      <w:r>
        <w:t>5.10.4.</w:t>
      </w:r>
      <w:r w:rsidRPr="003423DA">
        <w:t>2</w:t>
      </w:r>
      <w:r w:rsidR="00720B54" w:rsidRPr="003423DA">
        <w:t>A</w:t>
      </w:r>
      <w:r>
        <w:tab/>
        <w:t>Type: ClockQualityRm</w:t>
      </w:r>
      <w:bookmarkEnd w:id="5790"/>
      <w:bookmarkEnd w:id="5791"/>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792" w:name="_Toc143984938"/>
      <w:bookmarkStart w:id="5793" w:name="_Toc144147715"/>
      <w:bookmarkStart w:id="5794" w:name="_Toc153885519"/>
      <w:bookmarkStart w:id="5795" w:name="_Toc177549080"/>
      <w:bookmarkStart w:id="5796" w:name="_Toc186726087"/>
      <w:r w:rsidRPr="00F11966">
        <w:t>5.</w:t>
      </w:r>
      <w:r w:rsidRPr="00496DB9">
        <w:t>11</w:t>
      </w:r>
      <w:r w:rsidRPr="00F11966">
        <w:tab/>
        <w:t xml:space="preserve">Data Types related to </w:t>
      </w:r>
      <w:r>
        <w:t>IMS SBA</w:t>
      </w:r>
      <w:bookmarkEnd w:id="5792"/>
      <w:bookmarkEnd w:id="5793"/>
      <w:bookmarkEnd w:id="5794"/>
      <w:bookmarkEnd w:id="5795"/>
      <w:bookmarkEnd w:id="5796"/>
    </w:p>
    <w:p w14:paraId="4BC8F96A" w14:textId="7B4E4630" w:rsidR="0088378A" w:rsidRPr="00F11966" w:rsidRDefault="0088378A" w:rsidP="0088378A">
      <w:pPr>
        <w:pStyle w:val="Heading3"/>
      </w:pPr>
      <w:bookmarkStart w:id="5797" w:name="_Toc143984939"/>
      <w:bookmarkStart w:id="5798" w:name="_Toc144147716"/>
      <w:bookmarkStart w:id="5799" w:name="_Toc153885520"/>
      <w:bookmarkStart w:id="5800" w:name="_Toc177549081"/>
      <w:bookmarkStart w:id="5801" w:name="_Toc186726088"/>
      <w:r w:rsidRPr="00F11966">
        <w:t>5</w:t>
      </w:r>
      <w:r>
        <w:t>.11</w:t>
      </w:r>
      <w:r w:rsidRPr="00F11966">
        <w:t>.1</w:t>
      </w:r>
      <w:r w:rsidRPr="00F11966">
        <w:tab/>
        <w:t>Introduction</w:t>
      </w:r>
      <w:bookmarkEnd w:id="5797"/>
      <w:bookmarkEnd w:id="5798"/>
      <w:bookmarkEnd w:id="5799"/>
      <w:bookmarkEnd w:id="5800"/>
      <w:bookmarkEnd w:id="5801"/>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802" w:name="_Toc143984940"/>
      <w:bookmarkStart w:id="5803" w:name="_Toc144147717"/>
      <w:bookmarkStart w:id="5804" w:name="_Toc153885521"/>
      <w:bookmarkStart w:id="5805" w:name="_Toc177549082"/>
      <w:bookmarkStart w:id="5806" w:name="_Toc186726089"/>
      <w:r w:rsidRPr="00F11966">
        <w:t>5</w:t>
      </w:r>
      <w:r>
        <w:t>.11</w:t>
      </w:r>
      <w:r w:rsidRPr="00F11966">
        <w:t>.2</w:t>
      </w:r>
      <w:r w:rsidRPr="00F11966">
        <w:tab/>
        <w:t>Simple Data Types</w:t>
      </w:r>
      <w:bookmarkEnd w:id="5802"/>
      <w:bookmarkEnd w:id="5803"/>
      <w:bookmarkEnd w:id="5804"/>
      <w:bookmarkEnd w:id="5805"/>
      <w:bookmarkEnd w:id="5806"/>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807" w:name="_Toc143984941"/>
      <w:bookmarkStart w:id="5808" w:name="_Toc144147718"/>
      <w:bookmarkStart w:id="5809" w:name="_Toc153885522"/>
      <w:bookmarkStart w:id="5810" w:name="_Toc177549083"/>
      <w:bookmarkStart w:id="5811" w:name="_Toc186726090"/>
      <w:r w:rsidRPr="00F11966">
        <w:t>5</w:t>
      </w:r>
      <w:r>
        <w:t>.11</w:t>
      </w:r>
      <w:r w:rsidRPr="00F11966">
        <w:t>.3</w:t>
      </w:r>
      <w:r w:rsidRPr="00F11966">
        <w:tab/>
        <w:t>Enumerations</w:t>
      </w:r>
      <w:bookmarkEnd w:id="5807"/>
      <w:bookmarkEnd w:id="5808"/>
      <w:bookmarkEnd w:id="5809"/>
      <w:bookmarkEnd w:id="5810"/>
      <w:bookmarkEnd w:id="5811"/>
    </w:p>
    <w:p w14:paraId="0FE2A2F7" w14:textId="48263B50" w:rsidR="0088378A" w:rsidRPr="00BC662F" w:rsidRDefault="0088378A" w:rsidP="0088378A">
      <w:pPr>
        <w:pStyle w:val="Heading4"/>
      </w:pPr>
      <w:bookmarkStart w:id="5812" w:name="_Toc143984942"/>
      <w:bookmarkStart w:id="5813" w:name="_Toc144147719"/>
      <w:bookmarkStart w:id="5814" w:name="_Toc153885523"/>
      <w:bookmarkStart w:id="5815" w:name="_Toc177549084"/>
      <w:bookmarkStart w:id="5816" w:name="_Toc186726091"/>
      <w:r>
        <w:t>5.11.3.1</w:t>
      </w:r>
      <w:r w:rsidRPr="00BC662F">
        <w:tab/>
        <w:t xml:space="preserve">Enumeration: </w:t>
      </w:r>
      <w:r>
        <w:t>MediaR</w:t>
      </w:r>
      <w:r>
        <w:rPr>
          <w:rFonts w:hint="eastAsia"/>
          <w:lang w:eastAsia="zh-CN"/>
        </w:rPr>
        <w:t>esource</w:t>
      </w:r>
      <w:r>
        <w:t>Type</w:t>
      </w:r>
      <w:bookmarkEnd w:id="5812"/>
      <w:bookmarkEnd w:id="5813"/>
      <w:bookmarkEnd w:id="5814"/>
      <w:bookmarkEnd w:id="5815"/>
      <w:bookmarkEnd w:id="5816"/>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0B4EFE9"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77777777" w:rsidR="0088378A" w:rsidRDefault="0088378A" w:rsidP="0088378A">
            <w:pPr>
              <w:pStyle w:val="TAL"/>
            </w:pPr>
            <w:r>
              <w:t>"AR"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77777777" w:rsidR="0088378A" w:rsidRDefault="0088378A" w:rsidP="0088378A">
            <w:pPr>
              <w:pStyle w:val="TAL"/>
            </w:pPr>
            <w:r>
              <w:t>Augmented Reality.</w:t>
            </w:r>
          </w:p>
        </w:tc>
        <w:tc>
          <w:tcPr>
            <w:tcW w:w="1278" w:type="pct"/>
            <w:tcBorders>
              <w:top w:val="single" w:sz="8" w:space="0" w:color="auto"/>
              <w:left w:val="nil"/>
              <w:bottom w:val="single" w:sz="8" w:space="0" w:color="auto"/>
              <w:right w:val="single" w:sz="8" w:space="0" w:color="auto"/>
            </w:tcBorders>
          </w:tcPr>
          <w:p w14:paraId="3B21F4B1"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817" w:name="_Toc143984943"/>
      <w:bookmarkStart w:id="5818" w:name="_Toc144147720"/>
      <w:bookmarkStart w:id="5819" w:name="_Toc153885524"/>
      <w:bookmarkStart w:id="5820" w:name="_Toc177549085"/>
      <w:bookmarkStart w:id="5821" w:name="_Toc186726092"/>
      <w:r>
        <w:t>5.11.3.2</w:t>
      </w:r>
      <w:r>
        <w:tab/>
      </w:r>
      <w:r w:rsidRPr="00052626">
        <w:t>Enumeration</w:t>
      </w:r>
      <w:r>
        <w:t>: MediaProxy</w:t>
      </w:r>
      <w:bookmarkEnd w:id="5817"/>
      <w:bookmarkEnd w:id="5818"/>
      <w:bookmarkEnd w:id="5819"/>
      <w:bookmarkEnd w:id="5820"/>
      <w:bookmarkEnd w:id="5821"/>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822" w:name="_Toc143984944"/>
      <w:bookmarkStart w:id="5823" w:name="_Toc144147721"/>
    </w:p>
    <w:p w14:paraId="4AFF0940" w14:textId="040D981B" w:rsidR="0088378A" w:rsidRDefault="0088378A" w:rsidP="0088378A">
      <w:pPr>
        <w:pStyle w:val="Heading4"/>
      </w:pPr>
      <w:bookmarkStart w:id="5824" w:name="_Toc153885525"/>
      <w:bookmarkStart w:id="5825" w:name="_Toc177549086"/>
      <w:bookmarkStart w:id="5826" w:name="_Toc186726093"/>
      <w:r>
        <w:t>5.11.3.3</w:t>
      </w:r>
      <w:r>
        <w:tab/>
      </w:r>
      <w:r w:rsidRPr="00052626">
        <w:t>Enumeration</w:t>
      </w:r>
      <w:r>
        <w:t xml:space="preserve">: </w:t>
      </w:r>
      <w:r w:rsidRPr="005E14D7">
        <w:t>SecuritySetup</w:t>
      </w:r>
      <w:bookmarkEnd w:id="5822"/>
      <w:bookmarkEnd w:id="5823"/>
      <w:bookmarkEnd w:id="5824"/>
      <w:bookmarkEnd w:id="5825"/>
      <w:bookmarkEnd w:id="5826"/>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827" w:name="_Toc177549087"/>
      <w:bookmarkStart w:id="5828" w:name="_Toc186726094"/>
      <w:bookmarkStart w:id="5829" w:name="_Toc510696637"/>
      <w:bookmarkStart w:id="5830" w:name="_Toc35971432"/>
      <w:bookmarkStart w:id="5831" w:name="_Toc146103763"/>
      <w:bookmarkStart w:id="5832" w:name="_Toc151981322"/>
      <w:bookmarkStart w:id="5833" w:name="_Toc160541846"/>
      <w:r>
        <w:t>5.11.3.</w:t>
      </w:r>
      <w:r w:rsidRPr="003423DA">
        <w:t>4</w:t>
      </w:r>
      <w:r>
        <w:tab/>
      </w:r>
      <w:r w:rsidRPr="00052626">
        <w:t>Enumeration</w:t>
      </w:r>
      <w:r>
        <w:t>: BdcUsedBy</w:t>
      </w:r>
      <w:bookmarkEnd w:id="5827"/>
      <w:bookmarkEnd w:id="5828"/>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829"/>
      <w:bookmarkEnd w:id="5830"/>
      <w:bookmarkEnd w:id="5831"/>
      <w:bookmarkEnd w:id="5832"/>
      <w:bookmarkEnd w:id="5833"/>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834" w:name="_Toc177549088"/>
      <w:bookmarkStart w:id="5835" w:name="_Toc186726095"/>
      <w:r>
        <w:t>5.11.3</w:t>
      </w:r>
      <w:r w:rsidRPr="003423DA">
        <w:t>.5</w:t>
      </w:r>
      <w:r w:rsidRPr="00981E02">
        <w:tab/>
        <w:t>Enumeration: AdcEndpoint</w:t>
      </w:r>
      <w:r w:rsidRPr="007710D4">
        <w:t>Type</w:t>
      </w:r>
      <w:bookmarkEnd w:id="5834"/>
      <w:bookmarkEnd w:id="5835"/>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5836" w:name="_Toc186726096"/>
      <w:r>
        <w:t>5.11.3</w:t>
      </w:r>
      <w:r w:rsidRPr="003423DA">
        <w:t>.</w:t>
      </w:r>
      <w:r>
        <w:t>6</w:t>
      </w:r>
      <w:r w:rsidRPr="00981E02">
        <w:tab/>
        <w:t xml:space="preserve">Enumeration: </w:t>
      </w:r>
      <w:r>
        <w:t>ImsEvent</w:t>
      </w:r>
      <w:bookmarkEnd w:id="5836"/>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72645F">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72645F">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72645F">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72645F">
            <w:pPr>
              <w:pStyle w:val="TAH"/>
            </w:pPr>
            <w:r w:rsidRPr="00052626">
              <w:t>Applicability</w:t>
            </w:r>
          </w:p>
        </w:tc>
      </w:tr>
      <w:tr w:rsidR="00314BE1" w:rsidRPr="00052626" w14:paraId="7F24F314"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72645F">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72645F">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72645F">
            <w:pPr>
              <w:pStyle w:val="TAL"/>
            </w:pPr>
          </w:p>
        </w:tc>
      </w:tr>
      <w:tr w:rsidR="00314BE1" w:rsidRPr="00052626" w14:paraId="4C139200"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72645F">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72645F">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72645F">
            <w:pPr>
              <w:pStyle w:val="TAL"/>
            </w:pPr>
          </w:p>
        </w:tc>
      </w:tr>
      <w:tr w:rsidR="00314BE1" w:rsidRPr="00052626" w14:paraId="271C44F1"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72645F">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72645F">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72645F">
            <w:pPr>
              <w:pStyle w:val="TAL"/>
            </w:pPr>
          </w:p>
        </w:tc>
      </w:tr>
      <w:tr w:rsidR="00314BE1" w:rsidRPr="00052626" w14:paraId="49B1987A" w14:textId="77777777" w:rsidTr="0072645F">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72645F">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72645F">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72645F">
            <w:pPr>
              <w:pStyle w:val="TAL"/>
            </w:pPr>
          </w:p>
        </w:tc>
      </w:tr>
    </w:tbl>
    <w:p w14:paraId="3D3364CD" w14:textId="77777777" w:rsidR="00314BE1" w:rsidRDefault="00314BE1" w:rsidP="00314BE1">
      <w:pPr>
        <w:rPr>
          <w:noProof/>
        </w:rPr>
      </w:pPr>
    </w:p>
    <w:p w14:paraId="41DCF8DB" w14:textId="77777777" w:rsidR="0088378A" w:rsidRPr="005E14D7" w:rsidRDefault="0088378A" w:rsidP="0088378A"/>
    <w:p w14:paraId="5543BFCD" w14:textId="4486C03D" w:rsidR="0088378A" w:rsidRPr="00F11966" w:rsidRDefault="0088378A" w:rsidP="0088378A">
      <w:pPr>
        <w:pStyle w:val="Heading3"/>
      </w:pPr>
      <w:bookmarkStart w:id="5837" w:name="_Toc143984945"/>
      <w:bookmarkStart w:id="5838" w:name="_Toc144147722"/>
      <w:bookmarkStart w:id="5839" w:name="_Toc153885526"/>
      <w:bookmarkStart w:id="5840" w:name="_Toc177549089"/>
      <w:bookmarkStart w:id="5841" w:name="_Toc186726097"/>
      <w:r w:rsidRPr="00F11966">
        <w:t>5</w:t>
      </w:r>
      <w:r>
        <w:t>.11</w:t>
      </w:r>
      <w:r w:rsidRPr="00F11966">
        <w:t>.4</w:t>
      </w:r>
      <w:r w:rsidRPr="00F11966">
        <w:tab/>
        <w:t>Structured Data Types</w:t>
      </w:r>
      <w:bookmarkEnd w:id="5837"/>
      <w:bookmarkEnd w:id="5838"/>
      <w:bookmarkEnd w:id="5839"/>
      <w:bookmarkEnd w:id="5840"/>
      <w:bookmarkEnd w:id="5841"/>
    </w:p>
    <w:p w14:paraId="2321F7F0" w14:textId="575A5F20" w:rsidR="0088378A" w:rsidRPr="00F11966" w:rsidRDefault="0088378A" w:rsidP="0088378A">
      <w:pPr>
        <w:pStyle w:val="Heading4"/>
      </w:pPr>
      <w:bookmarkStart w:id="5842" w:name="_Toc143984946"/>
      <w:bookmarkStart w:id="5843" w:name="_Toc144147723"/>
      <w:bookmarkStart w:id="5844" w:name="_Toc153885527"/>
      <w:bookmarkStart w:id="5845" w:name="_Toc177549090"/>
      <w:bookmarkStart w:id="5846" w:name="_Toc186726098"/>
      <w:r w:rsidRPr="00F11966">
        <w:t>5</w:t>
      </w:r>
      <w:r>
        <w:t>.11</w:t>
      </w:r>
      <w:r w:rsidRPr="00F11966">
        <w:t>.4.</w:t>
      </w:r>
      <w:r>
        <w:t>1</w:t>
      </w:r>
      <w:r w:rsidRPr="00F11966">
        <w:tab/>
        <w:t xml:space="preserve">Type: </w:t>
      </w:r>
      <w:r>
        <w:t>DcEndpoint</w:t>
      </w:r>
      <w:bookmarkEnd w:id="5842"/>
      <w:bookmarkEnd w:id="5843"/>
      <w:bookmarkEnd w:id="5844"/>
      <w:bookmarkEnd w:id="5845"/>
      <w:bookmarkEnd w:id="5846"/>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847" w:name="OLE_LINK3"/>
            <w:r>
              <w:rPr>
                <w:lang w:eastAsia="zh-CN"/>
              </w:rPr>
              <w:t>f</w:t>
            </w:r>
            <w:r>
              <w:rPr>
                <w:rFonts w:hint="eastAsia"/>
                <w:lang w:eastAsia="zh-CN"/>
              </w:rPr>
              <w:t>inger</w:t>
            </w:r>
            <w:r>
              <w:rPr>
                <w:lang w:eastAsia="zh-CN"/>
              </w:rPr>
              <w:t>p</w:t>
            </w:r>
            <w:r>
              <w:rPr>
                <w:rFonts w:hint="eastAsia"/>
                <w:lang w:eastAsia="zh-CN"/>
              </w:rPr>
              <w:t>rint</w:t>
            </w:r>
            <w:bookmarkEnd w:id="5847"/>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5848" w:name="_Hlk142656259"/>
            <w:r w:rsidR="0088378A">
              <w:t>.</w:t>
            </w:r>
            <w:bookmarkEnd w:id="5848"/>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849" w:name="_Hlk142384394"/>
            <w:r>
              <w:rPr>
                <w:lang w:val="fr-FR" w:eastAsia="zh-CN"/>
              </w:rPr>
              <w:t>SecuritySetup</w:t>
            </w:r>
            <w:bookmarkEnd w:id="5849"/>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850" w:name="_Toc143984947"/>
      <w:bookmarkStart w:id="5851" w:name="_Toc144147724"/>
      <w:bookmarkStart w:id="5852" w:name="_Toc153885528"/>
      <w:bookmarkStart w:id="5853" w:name="_Toc177549091"/>
      <w:bookmarkStart w:id="5854" w:name="_Toc186726099"/>
      <w:r w:rsidRPr="00F11966">
        <w:lastRenderedPageBreak/>
        <w:t>5</w:t>
      </w:r>
      <w:r>
        <w:t>.11</w:t>
      </w:r>
      <w:r w:rsidRPr="00F11966">
        <w:t>.4.</w:t>
      </w:r>
      <w:r>
        <w:t>2</w:t>
      </w:r>
      <w:r w:rsidRPr="00F11966">
        <w:tab/>
        <w:t xml:space="preserve">Type: </w:t>
      </w:r>
      <w:r>
        <w:t>DcStream</w:t>
      </w:r>
      <w:bookmarkEnd w:id="5850"/>
      <w:bookmarkEnd w:id="5851"/>
      <w:bookmarkEnd w:id="5852"/>
      <w:bookmarkEnd w:id="5853"/>
      <w:bookmarkEnd w:id="5854"/>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855" w:name="_Toc143984948"/>
      <w:bookmarkStart w:id="5856" w:name="_Toc144147725"/>
      <w:bookmarkStart w:id="5857" w:name="_Toc153885529"/>
      <w:bookmarkStart w:id="5858" w:name="_Toc177549092"/>
      <w:bookmarkStart w:id="5859" w:name="_Toc186726100"/>
      <w:r w:rsidRPr="00F11966">
        <w:t>5</w:t>
      </w:r>
      <w:r>
        <w:t>.11</w:t>
      </w:r>
      <w:r w:rsidRPr="00F11966">
        <w:t>.4.</w:t>
      </w:r>
      <w:r>
        <w:t>3</w:t>
      </w:r>
      <w:r w:rsidRPr="00F11966">
        <w:tab/>
        <w:t xml:space="preserve">Type: </w:t>
      </w:r>
      <w:r>
        <w:t>R</w:t>
      </w:r>
      <w:r w:rsidRPr="00D75FE6">
        <w:t>eplaceHttpUrl</w:t>
      </w:r>
      <w:bookmarkEnd w:id="5855"/>
      <w:bookmarkEnd w:id="5856"/>
      <w:bookmarkEnd w:id="5857"/>
      <w:bookmarkEnd w:id="5858"/>
      <w:bookmarkEnd w:id="5859"/>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860" w:name="_Toc137624859"/>
      <w:bookmarkStart w:id="5861" w:name="_Toc148346495"/>
      <w:bookmarkStart w:id="5862" w:name="_Toc153885530"/>
      <w:bookmarkStart w:id="5863" w:name="_Toc177549093"/>
      <w:bookmarkStart w:id="5864" w:name="_Toc186726101"/>
      <w:r>
        <w:lastRenderedPageBreak/>
        <w:t>5.11.4.4</w:t>
      </w:r>
      <w:r>
        <w:tab/>
        <w:t>Type: Endpoint</w:t>
      </w:r>
      <w:bookmarkEnd w:id="5860"/>
      <w:bookmarkEnd w:id="5861"/>
      <w:bookmarkEnd w:id="5862"/>
      <w:bookmarkEnd w:id="5863"/>
      <w:bookmarkEnd w:id="5864"/>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865" w:name="_Toc177549094"/>
      <w:bookmarkStart w:id="5866" w:name="_Toc186726102"/>
      <w:r w:rsidRPr="00F11966">
        <w:t>5</w:t>
      </w:r>
      <w:r>
        <w:t>.11</w:t>
      </w:r>
      <w:r w:rsidRPr="00F11966">
        <w:t>.4</w:t>
      </w:r>
      <w:r w:rsidRPr="00981E02">
        <w:t>.</w:t>
      </w:r>
      <w:r w:rsidRPr="003423DA">
        <w:t>5</w:t>
      </w:r>
      <w:r w:rsidRPr="00981E02">
        <w:tab/>
        <w:t>Type: AppBindingInfo</w:t>
      </w:r>
      <w:bookmarkEnd w:id="5865"/>
      <w:bookmarkEnd w:id="5866"/>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867" w:name="_Toc177549095"/>
      <w:bookmarkStart w:id="5868" w:name="_Toc186726103"/>
      <w:r w:rsidRPr="00981E02">
        <w:t>5.11.4.</w:t>
      </w:r>
      <w:r w:rsidRPr="003423DA">
        <w:t>6</w:t>
      </w:r>
      <w:r w:rsidRPr="00981E02">
        <w:tab/>
        <w:t>Type: AppDcInfo</w:t>
      </w:r>
      <w:bookmarkEnd w:id="5867"/>
      <w:bookmarkEnd w:id="5868"/>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869" w:name="_Toc177549096"/>
      <w:bookmarkStart w:id="5870" w:name="_Toc186726104"/>
      <w:r>
        <w:lastRenderedPageBreak/>
        <w:t>5.11.4.</w:t>
      </w:r>
      <w:r>
        <w:rPr>
          <w:lang w:eastAsia="zh-CN"/>
        </w:rPr>
        <w:t>7</w:t>
      </w:r>
      <w:r>
        <w:tab/>
        <w:t xml:space="preserve">Type: </w:t>
      </w:r>
      <w:r>
        <w:rPr>
          <w:rFonts w:hint="eastAsia"/>
          <w:lang w:eastAsia="zh-CN"/>
        </w:rPr>
        <w:t>Mdc</w:t>
      </w:r>
      <w:r>
        <w:rPr>
          <w:lang w:eastAsia="zh-CN"/>
        </w:rPr>
        <w:t>Endpoint</w:t>
      </w:r>
      <w:bookmarkEnd w:id="5869"/>
      <w:bookmarkEnd w:id="5870"/>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871" w:name="_Toc36462716"/>
      <w:bookmarkStart w:id="5872" w:name="_Toc36462912"/>
      <w:bookmarkStart w:id="5873" w:name="_Toc133336427"/>
      <w:bookmarkStart w:id="5874" w:name="_Toc143984949"/>
      <w:bookmarkStart w:id="5875" w:name="_Toc144147726"/>
      <w:bookmarkStart w:id="5876" w:name="_Toc153885531"/>
      <w:bookmarkStart w:id="5877" w:name="_Toc177549097"/>
      <w:bookmarkStart w:id="5878" w:name="_Toc186726105"/>
      <w:r w:rsidRPr="00F11966">
        <w:lastRenderedPageBreak/>
        <w:t>Annex A (normative):</w:t>
      </w:r>
      <w:r w:rsidRPr="00F11966">
        <w:br/>
        <w:t>OpenAPI specification</w:t>
      </w:r>
      <w:bookmarkEnd w:id="5871"/>
      <w:bookmarkEnd w:id="5872"/>
      <w:bookmarkEnd w:id="5873"/>
      <w:bookmarkEnd w:id="5874"/>
      <w:bookmarkEnd w:id="5875"/>
      <w:bookmarkEnd w:id="5876"/>
      <w:bookmarkEnd w:id="5877"/>
      <w:bookmarkEnd w:id="5878"/>
    </w:p>
    <w:p w14:paraId="52A11D61" w14:textId="77777777" w:rsidR="00E92CBF" w:rsidRPr="00F11966" w:rsidRDefault="00E92CBF" w:rsidP="00E26B1B">
      <w:pPr>
        <w:pStyle w:val="Heading1"/>
      </w:pPr>
      <w:bookmarkStart w:id="5879" w:name="_Toc24925934"/>
      <w:bookmarkStart w:id="5880" w:name="_Toc24926112"/>
      <w:bookmarkStart w:id="5881" w:name="_Toc24926288"/>
      <w:bookmarkStart w:id="5882" w:name="_Toc33964148"/>
      <w:bookmarkStart w:id="5883" w:name="_Toc33980915"/>
      <w:bookmarkStart w:id="5884" w:name="_Toc36462717"/>
      <w:bookmarkStart w:id="5885" w:name="_Toc36462913"/>
      <w:bookmarkStart w:id="5886" w:name="_Toc43026184"/>
      <w:bookmarkStart w:id="5887" w:name="_Toc49763718"/>
      <w:bookmarkStart w:id="5888" w:name="_Toc56754419"/>
      <w:bookmarkStart w:id="5889" w:name="_Toc88743219"/>
      <w:bookmarkStart w:id="5890" w:name="_Toc101254143"/>
      <w:bookmarkStart w:id="5891" w:name="_Toc101254584"/>
      <w:bookmarkStart w:id="5892" w:name="_Toc104112296"/>
      <w:bookmarkStart w:id="5893" w:name="_Toc104192470"/>
      <w:bookmarkStart w:id="5894" w:name="_Toc104193034"/>
      <w:bookmarkStart w:id="5895" w:name="_Toc133336428"/>
      <w:bookmarkStart w:id="5896" w:name="_Toc143984950"/>
      <w:bookmarkStart w:id="5897" w:name="_Toc144147727"/>
      <w:bookmarkStart w:id="5898" w:name="_Toc153885532"/>
      <w:bookmarkStart w:id="5899" w:name="_Toc177549098"/>
      <w:bookmarkStart w:id="5900" w:name="_Toc186726106"/>
      <w:r w:rsidRPr="00F11966">
        <w:t>A.1</w:t>
      </w:r>
      <w:r w:rsidRPr="00F11966">
        <w:tab/>
        <w:t>General</w:t>
      </w:r>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901" w:name="_Toc24925935"/>
      <w:bookmarkStart w:id="5902" w:name="_Toc24926113"/>
      <w:bookmarkStart w:id="5903" w:name="_Toc24926289"/>
      <w:bookmarkStart w:id="5904" w:name="_Toc33964149"/>
      <w:bookmarkStart w:id="5905" w:name="_Toc33980916"/>
      <w:bookmarkStart w:id="5906" w:name="_Toc36462718"/>
      <w:bookmarkStart w:id="5907" w:name="_Toc36462914"/>
      <w:bookmarkStart w:id="5908" w:name="_Toc43026185"/>
      <w:bookmarkStart w:id="5909" w:name="_Toc49763719"/>
      <w:bookmarkStart w:id="5910" w:name="_Toc56754420"/>
      <w:bookmarkStart w:id="5911" w:name="_Toc88743220"/>
      <w:bookmarkStart w:id="5912" w:name="_Toc101254144"/>
      <w:bookmarkStart w:id="5913" w:name="_Toc101254585"/>
      <w:bookmarkStart w:id="5914" w:name="_Toc104112297"/>
      <w:bookmarkStart w:id="5915" w:name="_Toc104192471"/>
      <w:bookmarkStart w:id="5916" w:name="_Toc104193035"/>
      <w:bookmarkStart w:id="5917" w:name="_Toc133336429"/>
      <w:bookmarkStart w:id="5918" w:name="_Toc143984951"/>
      <w:bookmarkStart w:id="5919" w:name="_Toc144147728"/>
      <w:bookmarkStart w:id="5920" w:name="_Toc153885533"/>
      <w:bookmarkStart w:id="5921" w:name="_Toc177549099"/>
      <w:bookmarkStart w:id="5922" w:name="_Toc186726107"/>
      <w:r w:rsidRPr="00F11966">
        <w:t>A.2</w:t>
      </w:r>
      <w:r w:rsidRPr="00F11966">
        <w:tab/>
        <w:t>Data related to Common Data Types</w:t>
      </w:r>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55DB8F8A" w14:textId="77777777" w:rsidR="002069F8" w:rsidRPr="00F11966" w:rsidRDefault="002069F8" w:rsidP="002069F8">
      <w:pPr>
        <w:pStyle w:val="PL"/>
        <w:rPr>
          <w:lang w:val="en-US"/>
        </w:rPr>
      </w:pPr>
      <w:bookmarkStart w:id="5923"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3851088E" w:rsidR="002069F8" w:rsidRDefault="002069F8" w:rsidP="002069F8">
      <w:pPr>
        <w:pStyle w:val="PL"/>
        <w:rPr>
          <w:lang w:val="en-US"/>
        </w:rPr>
      </w:pPr>
      <w:r w:rsidRPr="00F11966">
        <w:rPr>
          <w:lang w:val="en-US"/>
        </w:rPr>
        <w:t xml:space="preserve">  version: '1.</w:t>
      </w:r>
      <w:r w:rsidR="00E8757E">
        <w:t>6</w:t>
      </w:r>
      <w:r>
        <w:rPr>
          <w:lang w:val="en-US"/>
        </w:rPr>
        <w:t>.0</w:t>
      </w:r>
      <w:r w:rsidR="00BA3013">
        <w:t>-alpha.</w:t>
      </w:r>
      <w:r w:rsidR="009815F1">
        <w:t>2</w:t>
      </w:r>
      <w:r w:rsidR="00962F09"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7AED7540" w:rsidR="002069F8" w:rsidRPr="00F11966" w:rsidRDefault="002069F8" w:rsidP="002069F8">
      <w:pPr>
        <w:pStyle w:val="PL"/>
      </w:pPr>
      <w:r w:rsidRPr="00F11966">
        <w:t xml:space="preserve">    © 202</w:t>
      </w:r>
      <w:r w:rsidR="00B60F43">
        <w:t>4</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17C1F619"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r w:rsidR="009815F1">
        <w:rPr>
          <w:lang w:val="en-US"/>
        </w:rPr>
        <w:t>1</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923"/>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lastRenderedPageBreak/>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lastRenderedPageBreak/>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77777777"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77777777"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77777777"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4A4C589E" w14:textId="77777777" w:rsidR="000F1FD8" w:rsidRDefault="000F1FD8" w:rsidP="000F1FD8">
      <w:pPr>
        <w:pStyle w:val="PL"/>
      </w:pPr>
      <w:r w:rsidRPr="00B06F7A">
        <w:rPr>
          <w:rFonts w:hint="eastAsia"/>
          <w:lang w:eastAsia="zh-CN"/>
        </w:rPr>
        <w:t xml:space="preserve">        - </w:t>
      </w:r>
      <w:r>
        <w:rPr>
          <w:lang w:eastAsia="zh-CN"/>
        </w:rPr>
        <w:t>commonValidTimePeriodList</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77777777"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48026B3B" w14:textId="77777777" w:rsidR="00F659E8" w:rsidRDefault="00F659E8"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5924" w:name="MCCQCTEMPBM_00000035"/>
      <w:r>
        <w:rPr>
          <w:rFonts w:cs="Courier New"/>
          <w:szCs w:val="16"/>
        </w:rPr>
        <w:t xml:space="preserve">         $ref: '#/components/schemas/</w:t>
      </w:r>
      <w:bookmarkEnd w:id="5924"/>
      <w:r>
        <w:rPr>
          <w:lang w:eastAsia="zh-CN"/>
        </w:rPr>
        <w:t>PduSetHandlingInfoRm</w:t>
      </w:r>
      <w:bookmarkStart w:id="5925" w:name="MCCQCTEMPBM_00000036"/>
      <w:r>
        <w:rPr>
          <w:rFonts w:cs="Courier New"/>
          <w:szCs w:val="16"/>
        </w:rPr>
        <w:t>'</w:t>
      </w:r>
    </w:p>
    <w:bookmarkEnd w:id="5925"/>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5926" w:name="MCCQCTEMPBM_00000037"/>
      <w:r>
        <w:rPr>
          <w:rFonts w:cs="Courier New"/>
          <w:szCs w:val="16"/>
        </w:rPr>
        <w:t xml:space="preserve">          $ref: '#/components/schemas/</w:t>
      </w:r>
      <w:bookmarkEnd w:id="5926"/>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5927" w:name="MCCQCTEMPBM_00000038"/>
      <w:r>
        <w:rPr>
          <w:rFonts w:cs="Courier New"/>
          <w:szCs w:val="16"/>
        </w:rPr>
        <w:t xml:space="preserve">          $ref: '#/components/schemas/</w:t>
      </w:r>
      <w:bookmarkEnd w:id="5927"/>
      <w:r>
        <w:t>RtpHeaderExtInfo'</w:t>
      </w:r>
      <w:bookmarkStart w:id="5928" w:name="MCCQCTEMPBM_00000039"/>
    </w:p>
    <w:bookmarkEnd w:id="5928"/>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5929" w:name="MCCQCTEMPBM_00000040"/>
      <w:r>
        <w:rPr>
          <w:rFonts w:cs="Courier New"/>
          <w:szCs w:val="16"/>
        </w:rPr>
        <w:t xml:space="preserve">          $ref: '#/components/schemas/</w:t>
      </w:r>
      <w:bookmarkEnd w:id="5929"/>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5930" w:name="MCCQCTEMPBM_00000041"/>
      <w:r>
        <w:rPr>
          <w:rFonts w:cs="Courier New"/>
          <w:szCs w:val="16"/>
        </w:rPr>
        <w:t xml:space="preserve">          $ref: '#/components/schemas/</w:t>
      </w:r>
      <w:bookmarkEnd w:id="5930"/>
      <w:r>
        <w:t>RtpHeaderExtInfoRm'</w:t>
      </w:r>
      <w:bookmarkStart w:id="5931" w:name="MCCQCTEMPBM_00000042"/>
    </w:p>
    <w:bookmarkEnd w:id="5931"/>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5932" w:name="MCCQCTEMPBM_00000043"/>
      <w:r>
        <w:rPr>
          <w:rFonts w:cs="Courier New"/>
          <w:szCs w:val="16"/>
        </w:rPr>
        <w:t xml:space="preserve">          $ref: '#/components/schemas/</w:t>
      </w:r>
      <w:bookmarkEnd w:id="5932"/>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5933" w:name="MCCQCTEMPBM_00000044"/>
      <w:r>
        <w:rPr>
          <w:rFonts w:cs="Courier New"/>
          <w:szCs w:val="16"/>
        </w:rPr>
        <w:t xml:space="preserve">          </w:t>
      </w:r>
      <w:bookmarkEnd w:id="5933"/>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77777777"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5934" w:name="MCCQCTEMPBM_00000045"/>
      <w:r>
        <w:rPr>
          <w:rFonts w:cs="Courier New"/>
          <w:szCs w:val="16"/>
        </w:rPr>
        <w:t xml:space="preserve">          $ref: '#/components/schemas/</w:t>
      </w:r>
      <w:bookmarkEnd w:id="5934"/>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5935" w:name="MCCQCTEMPBM_00000046"/>
      <w:r>
        <w:rPr>
          <w:rFonts w:cs="Courier New"/>
          <w:szCs w:val="16"/>
        </w:rPr>
        <w:t xml:space="preserve">          </w:t>
      </w:r>
      <w:bookmarkEnd w:id="5935"/>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77777777"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77777777" w:rsidR="00095998" w:rsidRPr="00F11966" w:rsidRDefault="00095998" w:rsidP="00095998">
      <w:pPr>
        <w:pStyle w:val="PL"/>
      </w:pPr>
      <w:r w:rsidRPr="00F11966">
        <w:t xml:space="preserve"> </w:t>
      </w:r>
      <w:r>
        <w:t xml:space="preserve">    </w:t>
      </w:r>
      <w:r w:rsidRPr="00F11966">
        <w:t xml:space="preserve">     </w:t>
      </w:r>
      <w:r>
        <w:t xml:space="preserve">  </w:t>
      </w:r>
      <w:r w:rsidRPr="00F11966">
        <w:t>minimum: 1</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7777777" w:rsidR="0029152C" w:rsidRPr="00F11966" w:rsidRDefault="0029152C" w:rsidP="0029152C">
      <w:pPr>
        <w:pStyle w:val="PL"/>
      </w:pPr>
      <w:r w:rsidRPr="00F11966">
        <w:t xml:space="preserve"> </w:t>
      </w:r>
      <w:r>
        <w:t xml:space="preserve">    </w:t>
      </w:r>
      <w:r w:rsidRPr="00F11966">
        <w:t xml:space="preserve">     </w:t>
      </w:r>
      <w:r>
        <w:t xml:space="preserve">  </w:t>
      </w:r>
      <w:r w:rsidRPr="00F11966">
        <w:t>minimum: 1</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77777777" w:rsidR="007139AB" w:rsidRDefault="007139AB" w:rsidP="007139AB">
      <w:pPr>
        <w:pStyle w:val="PL"/>
      </w:pPr>
      <w:r>
        <w:t xml:space="preserve">        Indicates </w:t>
      </w:r>
      <w:r w:rsidRPr="003F278C">
        <w:t xml:space="preserve">whether the broadcast MBS session is intended only for NR RedCap UEs, </w:t>
      </w:r>
    </w:p>
    <w:p w14:paraId="0E9A00FF" w14:textId="1068D544" w:rsidR="007139AB" w:rsidRPr="00052626" w:rsidRDefault="007139AB" w:rsidP="007139AB">
      <w:pPr>
        <w:pStyle w:val="PL"/>
      </w:pPr>
      <w:r>
        <w:t xml:space="preserve">        </w:t>
      </w:r>
      <w:r w:rsidRPr="003F278C">
        <w:t xml:space="preserve">both for NR RedCap UEs and non-RedCap UEs, or only </w:t>
      </w:r>
      <w:r>
        <w:t>for</w:t>
      </w:r>
      <w:r w:rsidRPr="003F278C">
        <w:t xml:space="preserve"> non-RedCap UEs</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77777777" w:rsidR="007139AB" w:rsidRPr="00052626" w:rsidRDefault="007139AB" w:rsidP="007139AB">
      <w:pPr>
        <w:pStyle w:val="PL"/>
      </w:pPr>
      <w:r w:rsidRPr="00052626">
        <w:t xml:space="preserve">          - </w:t>
      </w:r>
      <w:r>
        <w:t>NR_REDCAP_UE_ONLY</w:t>
      </w:r>
    </w:p>
    <w:p w14:paraId="7F985FED" w14:textId="77777777" w:rsidR="007139AB" w:rsidRDefault="007139AB" w:rsidP="007139AB">
      <w:pPr>
        <w:pStyle w:val="PL"/>
      </w:pPr>
      <w:r w:rsidRPr="00052626">
        <w:t xml:space="preserve">          - </w:t>
      </w:r>
      <w:r>
        <w:t>BOTH_NR_REDCAP_UE_AND_NON_REDCAP_UE</w:t>
      </w:r>
    </w:p>
    <w:p w14:paraId="13A4F864" w14:textId="77777777" w:rsidR="007139AB" w:rsidRPr="00052626" w:rsidRDefault="007139AB" w:rsidP="007139AB">
      <w:pPr>
        <w:pStyle w:val="PL"/>
      </w:pPr>
      <w:r w:rsidRPr="00052626">
        <w:t xml:space="preserve">          - </w:t>
      </w:r>
      <w:r>
        <w:t>NON_REDCAP_UE_ONLY</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5936" w:name="MCCQCTEMPBM_00000047"/>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5936"/>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5937"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5937"/>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5938"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5938"/>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5939" w:name="MCCQCTEMPBM_0000005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5939"/>
      <w:r>
        <w:t>M</w:t>
      </w:r>
      <w:r w:rsidRPr="00823E66">
        <w:t>bsSe</w:t>
      </w:r>
      <w:r>
        <w:t>curityContext</w:t>
      </w:r>
      <w:bookmarkStart w:id="5940" w:name="MCCQCTEMPBM_00000051"/>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5940"/>
      <w:r>
        <w:t xml:space="preserve">MBS security context consisting of </w:t>
      </w:r>
      <w:r>
        <w:rPr>
          <w:rFonts w:cs="Arial"/>
          <w:szCs w:val="18"/>
        </w:rPr>
        <w:t>MSK/MTK(s) and associated IDs</w:t>
      </w:r>
      <w:bookmarkStart w:id="5941" w:name="MCCQCTEMPBM_00000052"/>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5941"/>
      <w:r>
        <w:t>keyList:</w:t>
      </w:r>
      <w:bookmarkStart w:id="5942" w:name="MCCQCTEMPBM_00000053"/>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942"/>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5943"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943"/>
      <w:r>
        <w:rPr>
          <w:lang w:eastAsia="zh-CN"/>
        </w:rPr>
        <w:t>MbsKeyInfo</w:t>
      </w:r>
      <w:bookmarkStart w:id="5944" w:name="MCCQCTEMPBM_00000055"/>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944"/>
      <w:r>
        <w:rPr>
          <w:lang w:eastAsia="zh-CN"/>
        </w:rPr>
        <w:t>minProperties</w:t>
      </w:r>
      <w:bookmarkStart w:id="5945" w:name="MCCQCTEMPBM_00000056"/>
      <w:r w:rsidRPr="00E72157">
        <w:rPr>
          <w:rFonts w:cs="Courier New"/>
          <w:szCs w:val="16"/>
        </w:rPr>
        <w:t>: 1</w:t>
      </w:r>
      <w:bookmarkEnd w:id="5945"/>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5946" w:name="MCCQCTEMPBM_00000057"/>
      <w:r>
        <w:rPr>
          <w:rFonts w:cs="Courier New"/>
          <w:szCs w:val="16"/>
        </w:rPr>
        <w:t xml:space="preserve">    </w:t>
      </w:r>
      <w:bookmarkEnd w:id="5946"/>
      <w:r>
        <w:rPr>
          <w:lang w:eastAsia="zh-CN"/>
        </w:rPr>
        <w:t>MbsKeyInfo</w:t>
      </w:r>
      <w:bookmarkStart w:id="5947" w:name="MCCQCTEMPBM_00000058"/>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5947"/>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5948"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5948"/>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5949" w:name="MCCQCTEMPBM_00000060"/>
      <w:r w:rsidRPr="00E72157">
        <w:rPr>
          <w:rFonts w:cs="Courier New"/>
          <w:szCs w:val="16"/>
        </w:rPr>
        <w:t xml:space="preserve">          minItems: 1</w:t>
      </w:r>
      <w:bookmarkEnd w:id="5949"/>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5950" w:name="MCCQCTEMPBM_00000061"/>
      <w:r>
        <w:rPr>
          <w:rFonts w:cs="Courier New"/>
          <w:szCs w:val="16"/>
        </w:rPr>
        <w:t xml:space="preserve">          description: &gt;</w:t>
      </w:r>
    </w:p>
    <w:bookmarkEnd w:id="5950"/>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5951"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951"/>
      <w:r>
        <w:t>MbsMediaCompRm</w:t>
      </w:r>
      <w:bookmarkStart w:id="5952" w:name="MCCQCTEMPBM_00000063"/>
      <w:r>
        <w:rPr>
          <w:rFonts w:cs="Courier New"/>
          <w:szCs w:val="16"/>
        </w:rPr>
        <w:t>'</w:t>
      </w:r>
    </w:p>
    <w:bookmarkEnd w:id="5952"/>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953" w:name="MCCQCTEMPBM_00000064"/>
      <w:r>
        <w:rPr>
          <w:rFonts w:cs="Courier New"/>
          <w:szCs w:val="16"/>
        </w:rPr>
        <w:t xml:space="preserve">    </w:t>
      </w:r>
      <w:bookmarkEnd w:id="5953"/>
      <w:r>
        <w:t>MbsMediaComp</w:t>
      </w:r>
      <w:bookmarkStart w:id="5954"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954"/>
      <w:r>
        <w:t>mbsM</w:t>
      </w:r>
      <w:r w:rsidRPr="00DD1B2F">
        <w:t>edComp</w:t>
      </w:r>
      <w:r>
        <w:t>Num</w:t>
      </w:r>
      <w:bookmarkStart w:id="5955"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955"/>
      <w:r>
        <w:t>mbsFlowDescs</w:t>
      </w:r>
      <w:bookmarkStart w:id="5956"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956"/>
      <w:r w:rsidRPr="003107D3">
        <w:t>TS29514_Npcf_PolicyAuthorization</w:t>
      </w:r>
      <w:r>
        <w:t>.yaml</w:t>
      </w:r>
      <w:bookmarkStart w:id="5957" w:name="MCCQCTEMPBM_00000068"/>
      <w:r>
        <w:rPr>
          <w:rFonts w:cs="Courier New"/>
          <w:szCs w:val="16"/>
        </w:rPr>
        <w:t>#/components/schemas/FlowDescription'</w:t>
      </w:r>
    </w:p>
    <w:bookmarkEnd w:id="5957"/>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958" w:name="MCCQCTEMPBM_00000069"/>
      <w:r>
        <w:rPr>
          <w:rFonts w:cs="Courier New"/>
          <w:szCs w:val="16"/>
        </w:rPr>
        <w:t xml:space="preserve">        </w:t>
      </w:r>
      <w:bookmarkEnd w:id="5958"/>
      <w:r>
        <w:t>mbsMediaInfo</w:t>
      </w:r>
      <w:bookmarkStart w:id="5959"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959"/>
      <w:r>
        <w:t>MbsMediaInfo</w:t>
      </w:r>
      <w:bookmarkStart w:id="5960"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960"/>
      <w:r>
        <w:rPr>
          <w:lang w:eastAsia="zh-CN"/>
        </w:rPr>
        <w:t>qosRef</w:t>
      </w:r>
      <w:bookmarkStart w:id="5961"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5961"/>
      <w:r>
        <w:rPr>
          <w:lang w:eastAsia="zh-CN"/>
        </w:rPr>
        <w:t>mbsQoSReq</w:t>
      </w:r>
      <w:bookmarkStart w:id="5962"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5962"/>
      <w:r>
        <w:rPr>
          <w:lang w:eastAsia="zh-CN"/>
        </w:rPr>
        <w:t>MbsQoSReq</w:t>
      </w:r>
      <w:bookmarkStart w:id="5963"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5963"/>
      <w:r>
        <w:t>mbsM</w:t>
      </w:r>
      <w:r w:rsidRPr="00DD1B2F">
        <w:t>edComp</w:t>
      </w:r>
      <w:r>
        <w:t>Num</w:t>
      </w:r>
      <w:bookmarkStart w:id="5964"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5964"/>
      <w:r>
        <w:t>MbsMediaComp</w:t>
      </w:r>
      <w:bookmarkStart w:id="5965" w:name="MCCQCTEMPBM_00000076"/>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5965"/>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5966" w:name="MCCQCTEMPBM_00000077"/>
    </w:p>
    <w:bookmarkEnd w:id="5966"/>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5967" w:name="MCCQCTEMPBM_00000078"/>
      <w:r>
        <w:rPr>
          <w:rFonts w:cs="Courier New"/>
          <w:szCs w:val="16"/>
        </w:rPr>
        <w:t xml:space="preserve">        </w:t>
      </w:r>
      <w:bookmarkEnd w:id="5967"/>
      <w:r>
        <w:t>maxReqMbsBwDl</w:t>
      </w:r>
      <w:bookmarkStart w:id="5968"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5968"/>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bookmarkStart w:id="5969" w:name="MCCQCTEMPBM_00000081"/>
      <w:r>
        <w:rPr>
          <w:rFonts w:cs="Courier New"/>
          <w:szCs w:val="16"/>
        </w:rPr>
        <w:t>CodecData'</w:t>
      </w:r>
    </w:p>
    <w:bookmarkEnd w:id="5969"/>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5970"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5970"/>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5971"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5971"/>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5972"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5972"/>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5973" w:name="MCCQCTEMPBM_00000085"/>
      <w:r>
        <w:rPr>
          <w:rFonts w:cs="Courier New"/>
          <w:szCs w:val="16"/>
        </w:rPr>
        <w:t xml:space="preserve">  </w:t>
      </w:r>
      <w:bookmarkEnd w:id="5973"/>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5974"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5974"/>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5975" w:name="MCCQCTEMPBM_00000087"/>
      <w:r>
        <w:rPr>
          <w:rFonts w:cs="Courier New"/>
          <w:szCs w:val="16"/>
        </w:rPr>
        <w:t xml:space="preserve">  </w:t>
      </w:r>
      <w:bookmarkEnd w:id="5975"/>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AR</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5976" w:name="OLE_LINK1"/>
      <w:r>
        <w:t>portNumber</w:t>
      </w:r>
      <w:bookmarkEnd w:id="5976"/>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5977" w:name="MCCQCTEMPBM_00000088"/>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5977"/>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5978" w:name="MCCQCTEMPBM_00000089"/>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5978"/>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5979" w:name="MCCQCTEMPBM_00000090"/>
    </w:p>
    <w:bookmarkEnd w:id="5979"/>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5980" w:name="MCCQCTEMPBM_00000091"/>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5980"/>
    </w:p>
    <w:p w14:paraId="49C858D7" w14:textId="77777777" w:rsidR="00251791" w:rsidRPr="00496DB9" w:rsidRDefault="00251791"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981" w:name="_Toc36462719"/>
      <w:bookmarkStart w:id="5982" w:name="_Toc36462915"/>
      <w:bookmarkStart w:id="5983" w:name="_Toc133336430"/>
      <w:bookmarkStart w:id="5984" w:name="_Toc143984952"/>
      <w:bookmarkStart w:id="5985" w:name="_Toc144147729"/>
      <w:bookmarkStart w:id="5986" w:name="_Toc153885534"/>
      <w:bookmarkStart w:id="5987" w:name="_Toc177549100"/>
      <w:bookmarkStart w:id="5988" w:name="_Toc186726108"/>
      <w:bookmarkStart w:id="5989" w:name="historyclause"/>
      <w:r w:rsidRPr="00F11966">
        <w:t>Annex B (informative):</w:t>
      </w:r>
      <w:r w:rsidRPr="00F11966">
        <w:br/>
        <w:t>Change history</w:t>
      </w:r>
      <w:bookmarkEnd w:id="5981"/>
      <w:bookmarkEnd w:id="5982"/>
      <w:bookmarkEnd w:id="5983"/>
      <w:bookmarkEnd w:id="5984"/>
      <w:bookmarkEnd w:id="5985"/>
      <w:bookmarkEnd w:id="5986"/>
      <w:bookmarkEnd w:id="5987"/>
      <w:bookmarkEnd w:id="5988"/>
    </w:p>
    <w:bookmarkEnd w:id="5989"/>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00000"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00000"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00000"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00000"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00000"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00000"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00000"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00000"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00000"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00000"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00000"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00000"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00000"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00000"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00000"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00000"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00000"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000000"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000000"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000000"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000000"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000000"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000000"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000000"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000000"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000000"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000000"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Default="00900577" w:rsidP="00900577">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DF12C3"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DF12C3"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DF12C3"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DF12C3"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DF12C3"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Default="00DE4E68" w:rsidP="00DE4E68">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Default="00DE4E68" w:rsidP="00DE4E68">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000000"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Default="00B40B13" w:rsidP="00B40B13">
            <w:pPr>
              <w:pStyle w:val="TAC"/>
              <w:rPr>
                <w:sz w:val="16"/>
                <w:szCs w:val="16"/>
              </w:rPr>
            </w:pPr>
            <w:r>
              <w:rPr>
                <w:sz w:val="16"/>
                <w:szCs w:val="16"/>
              </w:rPr>
              <w:t>CP-242</w:t>
            </w:r>
            <w:r w:rsidR="00256694">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DF12C3" w:rsidRDefault="002D782F"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Default="002D782F" w:rsidP="002D782F">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2D782F" w:rsidRDefault="002D782F" w:rsidP="002D782F">
            <w:pPr>
              <w:pStyle w:val="TAL"/>
              <w:rPr>
                <w:rFonts w:cs="Arial"/>
                <w:sz w:val="16"/>
                <w:szCs w:val="16"/>
              </w:rPr>
            </w:pPr>
            <w:r>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DF12C3"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Default="002D782F" w:rsidP="002D782F">
            <w:pPr>
              <w:pStyle w:val="TAL"/>
              <w:rPr>
                <w:rFonts w:cs="Arial"/>
                <w:sz w:val="16"/>
                <w:szCs w:val="16"/>
              </w:rPr>
            </w:pPr>
            <w: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DF12C3" w:rsidRDefault="002D782F" w:rsidP="002D782F">
            <w:pPr>
              <w:pStyle w:val="TAC"/>
              <w:rPr>
                <w:sz w:val="16"/>
                <w:szCs w:val="16"/>
              </w:rPr>
            </w:pPr>
            <w:r>
              <w:rPr>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Default="002D782F" w:rsidP="00DF12C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DF12C3" w:rsidRDefault="002D782F" w:rsidP="002D782F">
            <w:pPr>
              <w:pStyle w:val="TAL"/>
              <w:rPr>
                <w:rFonts w:cs="Arial"/>
                <w:sz w:val="16"/>
                <w:szCs w:val="16"/>
              </w:rPr>
            </w:pPr>
            <w:r>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Default="002D782F" w:rsidP="002D782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Default="002D782F" w:rsidP="002D782F">
            <w:pPr>
              <w:pStyle w:val="TAL"/>
              <w:rPr>
                <w:rFonts w:cs="Arial"/>
                <w:sz w:val="16"/>
                <w:szCs w:val="16"/>
              </w:rPr>
            </w:pPr>
            <w:r>
              <w:rPr>
                <w:rFonts w:cs="Arial"/>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Default="002D782F" w:rsidP="002D782F">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Default="002D782F" w:rsidP="002D782F">
            <w:pPr>
              <w:pStyle w:val="TAC"/>
              <w:rPr>
                <w:sz w:val="16"/>
                <w:szCs w:val="16"/>
              </w:rPr>
            </w:pPr>
            <w:r>
              <w:rPr>
                <w:sz w:val="16"/>
                <w:szCs w:val="16"/>
              </w:rPr>
              <w:t>CP-242</w:t>
            </w:r>
            <w:r w:rsidR="00256694">
              <w:rPr>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DF12C3" w:rsidRDefault="002D782F" w:rsidP="002D782F">
            <w:pPr>
              <w:pStyle w:val="TAL"/>
              <w:rPr>
                <w:rFonts w:cs="Arial"/>
                <w:sz w:val="16"/>
                <w:szCs w:val="16"/>
              </w:rPr>
            </w:pPr>
            <w:r>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Default="002D782F" w:rsidP="002D782F">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6933AE" w:rsidRPr="00E63D3C" w14:paraId="322B4A39"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Default="006933AE" w:rsidP="00755EAA">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Default="006933AE" w:rsidP="00755EA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Default="006933AE" w:rsidP="00755EAA">
            <w:pPr>
              <w:pStyle w:val="TAC"/>
              <w:rPr>
                <w:sz w:val="16"/>
                <w:szCs w:val="16"/>
              </w:rPr>
            </w:pPr>
            <w:r>
              <w:rPr>
                <w:sz w:val="16"/>
                <w:szCs w:val="16"/>
              </w:rPr>
              <w:t>CP-243</w:t>
            </w:r>
            <w:r w:rsidR="004E36F2">
              <w:rPr>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Default="006933AE" w:rsidP="00755EAA">
            <w:pPr>
              <w:pStyle w:val="TAL"/>
              <w:rPr>
                <w:rFonts w:cs="Arial"/>
                <w:sz w:val="16"/>
                <w:szCs w:val="16"/>
              </w:rPr>
            </w:pPr>
            <w:r>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Default="000F1FD8" w:rsidP="00755EAA">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Default="006933AE" w:rsidP="00755EA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Default="00000000" w:rsidP="00755EAA">
            <w:pPr>
              <w:pStyle w:val="TAL"/>
              <w:rPr>
                <w:rFonts w:cs="Arial"/>
                <w:sz w:val="16"/>
                <w:szCs w:val="16"/>
              </w:rPr>
            </w:pPr>
            <w:fldSimple w:instr=" DOCPROPERTY  CrTitle  \* MERGEFORMAT ">
              <w:r w:rsidR="006933AE">
                <w:t>Common Data Type for 5G Femto Information</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E63D3C" w:rsidRDefault="006933AE" w:rsidP="00755EAA">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43948" w:rsidRPr="00E63D3C" w14:paraId="4EC0A7A9"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Default="00F43948" w:rsidP="00F43948">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Default="00F43948" w:rsidP="00F43948">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5FA04391" w:rsidR="00F43948" w:rsidRDefault="00F43948" w:rsidP="00F43948">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Default="00F43948" w:rsidP="00F43948">
            <w:pPr>
              <w:pStyle w:val="TAL"/>
              <w:rPr>
                <w:rFonts w:cs="Arial"/>
                <w:sz w:val="16"/>
                <w:szCs w:val="16"/>
              </w:rPr>
            </w:pPr>
            <w:r>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Default="00F43948" w:rsidP="00F4394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Default="00F43948" w:rsidP="00F4394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Default="00BA1C25" w:rsidP="00F43948">
            <w:pPr>
              <w:pStyle w:val="TAL"/>
            </w:pPr>
            <w:r w:rsidRPr="003C0304">
              <w:rPr>
                <w:noProof/>
              </w:rPr>
              <w:t>Support of optional extended UPF functionalities</w:t>
            </w:r>
            <w: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E63D3C" w:rsidRDefault="00F43948" w:rsidP="00F43948">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607CEB5" w14:textId="77777777" w:rsidTr="00755EA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5DDD9C0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Default="00926CC9" w:rsidP="00926CC9">
            <w:pPr>
              <w:pStyle w:val="TAL"/>
              <w:rPr>
                <w:rFonts w:cs="Arial"/>
                <w:sz w:val="16"/>
                <w:szCs w:val="16"/>
              </w:rPr>
            </w:pPr>
            <w:r>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Default="00926CC9" w:rsidP="00926CC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Default="00000000" w:rsidP="00926CC9">
            <w:pPr>
              <w:pStyle w:val="TAL"/>
            </w:pPr>
            <w:fldSimple w:instr=" DOCPROPERTY  CrTitle  \* MERGEFORMAT ">
              <w:r w:rsidR="00926CC9">
                <w:rPr>
                  <w:rFonts w:hint="eastAsia"/>
                  <w:lang w:eastAsia="zh-CN"/>
                </w:rPr>
                <w:t xml:space="preserve">Support </w:t>
              </w:r>
              <w:r w:rsidR="00926CC9">
                <w:t>operator configurable parameter</w:t>
              </w:r>
              <w:r w:rsidR="00926CC9">
                <w:rPr>
                  <w:rFonts w:hint="eastAsia"/>
                  <w:lang w:eastAsia="zh-CN"/>
                </w:rPr>
                <w:t xml:space="preserve"> in common data</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64D8D2DB"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Default="00926CC9" w:rsidP="00926CC9">
            <w:pPr>
              <w:pStyle w:val="TAL"/>
              <w:rPr>
                <w:rFonts w:cs="Arial"/>
                <w:sz w:val="16"/>
                <w:szCs w:val="16"/>
              </w:rPr>
            </w:pPr>
            <w:r>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Default="00926CC9" w:rsidP="00926CC9">
            <w:pPr>
              <w:pStyle w:val="TAL"/>
              <w:rPr>
                <w:rFonts w:cs="Arial"/>
                <w:sz w:val="16"/>
                <w:szCs w:val="16"/>
              </w:rPr>
            </w:pPr>
            <w:r w:rsidRPr="00CF624F">
              <w:rPr>
                <w:noProof/>
              </w:rPr>
              <w:t xml:space="preserve">Support of </w:t>
            </w:r>
            <w:r w:rsidRPr="00093E1C">
              <w:rPr>
                <w:noProof/>
              </w:rPr>
              <w:t>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5764CC9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Default="00926CC9" w:rsidP="00926CC9">
            <w:pPr>
              <w:pStyle w:val="TAL"/>
              <w:rPr>
                <w:rFonts w:cs="Arial"/>
                <w:sz w:val="16"/>
                <w:szCs w:val="16"/>
              </w:rPr>
            </w:pPr>
            <w:r>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Default="00926CC9" w:rsidP="00926CC9">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Default="00926CC9" w:rsidP="00926CC9">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Default="00FF4D13" w:rsidP="00FF4D13">
            <w:pPr>
              <w:pStyle w:val="TAC"/>
              <w:rPr>
                <w:sz w:val="16"/>
                <w:szCs w:val="16"/>
              </w:rPr>
            </w:pPr>
            <w:r>
              <w:rPr>
                <w:sz w:val="16"/>
                <w:szCs w:val="16"/>
              </w:rPr>
              <w:t>CP-243</w:t>
            </w:r>
            <w:r w:rsidR="004E36F2">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Default="00FF4D13" w:rsidP="00FF4D13">
            <w:pPr>
              <w:pStyle w:val="TAL"/>
              <w:rPr>
                <w:rFonts w:cs="Arial"/>
                <w:sz w:val="16"/>
                <w:szCs w:val="16"/>
              </w:rPr>
            </w:pPr>
            <w:r>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Default="00FF4D13" w:rsidP="00FF4D13">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Default="00FF4D13" w:rsidP="00FF4D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3F15C7" w:rsidRDefault="00FF4D13" w:rsidP="00FF4D13">
            <w:pPr>
              <w:pStyle w:val="TAL"/>
              <w:rPr>
                <w:noProof/>
              </w:rPr>
            </w:pPr>
            <w: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Default="00FF4D13" w:rsidP="00FF4D13">
            <w:pPr>
              <w:pStyle w:val="TAC"/>
              <w:rPr>
                <w:sz w:val="16"/>
                <w:szCs w:val="16"/>
              </w:rPr>
            </w:pPr>
            <w:r>
              <w:rPr>
                <w:sz w:val="16"/>
                <w:szCs w:val="16"/>
              </w:rPr>
              <w:t>CP-243</w:t>
            </w:r>
            <w:r w:rsidR="004E36F2">
              <w:rPr>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Default="00FF4D13" w:rsidP="00FF4D13">
            <w:pPr>
              <w:pStyle w:val="TAL"/>
              <w:rPr>
                <w:rFonts w:cs="Arial"/>
                <w:sz w:val="16"/>
                <w:szCs w:val="16"/>
              </w:rPr>
            </w:pPr>
            <w:r>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Default="00FF4D13" w:rsidP="00FF4D13">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Default="00FF4D13" w:rsidP="00FF4D1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3F15C7" w:rsidRDefault="00FF4D13" w:rsidP="00FF4D13">
            <w:pPr>
              <w:pStyle w:val="TAL"/>
              <w:rPr>
                <w:noProof/>
              </w:rPr>
            </w:pPr>
            <w: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Default="004E36F2" w:rsidP="004E36F2">
            <w:pPr>
              <w:pStyle w:val="TAL"/>
              <w:rPr>
                <w:rFonts w:cs="Arial"/>
                <w:sz w:val="16"/>
                <w:szCs w:val="16"/>
              </w:rPr>
            </w:pPr>
            <w:r>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Del="00AB5EB8" w:rsidRDefault="004E36F2" w:rsidP="004E36F2">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Default="004E36F2" w:rsidP="004E36F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Default="00000000" w:rsidP="004E36F2">
            <w:pPr>
              <w:pStyle w:val="TAL"/>
            </w:pPr>
            <w:fldSimple w:instr=" DOCPROPERTY  CrTitle  \* MERGEFORMAT ">
              <w:r w:rsidR="003D1419">
                <w:t>Applicability of Slice Usage Control Info</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E63D3C" w:rsidRDefault="003D1419" w:rsidP="004E36F2">
            <w:pPr>
              <w:pStyle w:val="TAC"/>
              <w:rPr>
                <w:sz w:val="16"/>
                <w:szCs w:val="16"/>
              </w:rPr>
            </w:pPr>
            <w:r>
              <w:rPr>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Default="004E36F2" w:rsidP="004E36F2">
            <w:pPr>
              <w:pStyle w:val="TAL"/>
              <w:rPr>
                <w:rFonts w:cs="Arial"/>
                <w:sz w:val="16"/>
                <w:szCs w:val="16"/>
              </w:rPr>
            </w:pPr>
            <w:r>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Del="00AB5EB8" w:rsidRDefault="004E36F2" w:rsidP="004E36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Default="00000000" w:rsidP="004E36F2">
            <w:pPr>
              <w:pStyle w:val="TAL"/>
            </w:pPr>
            <w:fldSimple w:instr=" DOCPROPERTY  CrTitle  \* MERGEFORMAT ">
              <w:fldSimple w:instr=" DOCPROPERTY  CrTitle  \* MERGEFORMAT ">
                <w:r w:rsidR="004E36F2">
                  <w:rPr>
                    <w:rFonts w:hint="eastAsia"/>
                    <w:lang w:eastAsia="zh-CN"/>
                  </w:rPr>
                  <w:t xml:space="preserve">Update the </w:t>
                </w:r>
                <w:r w:rsidR="004E36F2" w:rsidRPr="006A0F90">
                  <w:rPr>
                    <w:lang w:eastAsia="zh-CN"/>
                  </w:rPr>
                  <w:t>MeasurementType</w:t>
                </w:r>
                <w:r w:rsidR="004E36F2" w:rsidRPr="006A0F90">
                  <w:rPr>
                    <w:rFonts w:hint="eastAsia"/>
                    <w:lang w:eastAsia="zh-CN"/>
                  </w:rPr>
                  <w:t xml:space="preserve"> </w:t>
                </w:r>
                <w:r w:rsidR="004E36F2">
                  <w:rPr>
                    <w:rFonts w:hint="eastAsia"/>
                    <w:lang w:eastAsia="zh-CN"/>
                  </w:rPr>
                  <w:t>to support UE level measurement</w:t>
                </w:r>
              </w:fldSimple>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Default="004E36F2" w:rsidP="004E36F2">
            <w:pPr>
              <w:pStyle w:val="TAC"/>
              <w:rPr>
                <w:sz w:val="16"/>
                <w:szCs w:val="16"/>
              </w:rPr>
            </w:pPr>
            <w:r>
              <w:rPr>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Default="004E36F2" w:rsidP="004E36F2">
            <w:pPr>
              <w:pStyle w:val="TAL"/>
              <w:rPr>
                <w:rFonts w:cs="Arial"/>
                <w:sz w:val="16"/>
                <w:szCs w:val="16"/>
              </w:rPr>
            </w:pPr>
            <w:r>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Default="004E36F2" w:rsidP="004E36F2">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Default="004E36F2" w:rsidP="004E36F2">
            <w:pPr>
              <w:pStyle w:val="TAL"/>
            </w:pPr>
            <w: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Default="003D1419" w:rsidP="003D1419">
            <w:pPr>
              <w:pStyle w:val="TAC"/>
              <w:rPr>
                <w:sz w:val="16"/>
                <w:szCs w:val="16"/>
              </w:rPr>
            </w:pPr>
            <w:r>
              <w:rPr>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Default="003D1419" w:rsidP="003D1419">
            <w:pPr>
              <w:pStyle w:val="TAL"/>
              <w:rPr>
                <w:rFonts w:cs="Arial"/>
                <w:sz w:val="16"/>
                <w:szCs w:val="16"/>
              </w:rPr>
            </w:pPr>
            <w:r>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Default="003D1419" w:rsidP="003D14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Default="003D1419" w:rsidP="003D1419">
            <w:pPr>
              <w:pStyle w:val="TAL"/>
            </w:pPr>
            <w: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Default="003D1419" w:rsidP="003D1419">
            <w:pPr>
              <w:pStyle w:val="TAC"/>
              <w:rPr>
                <w:sz w:val="16"/>
                <w:szCs w:val="16"/>
              </w:rPr>
            </w:pPr>
            <w:r>
              <w:rPr>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Default="003D1419" w:rsidP="003D1419">
            <w:pPr>
              <w:pStyle w:val="TAL"/>
              <w:rPr>
                <w:rFonts w:cs="Arial"/>
                <w:sz w:val="16"/>
                <w:szCs w:val="16"/>
              </w:rPr>
            </w:pPr>
            <w:r>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Del="00AB5EB8"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Default="003D1419" w:rsidP="003D1419">
            <w:pPr>
              <w:pStyle w:val="TAL"/>
            </w:pPr>
            <w:r w:rsidRPr="00680269">
              <w:rPr>
                <w:noProof/>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Default="003D1419" w:rsidP="003D1419">
            <w:pPr>
              <w:pStyle w:val="TAL"/>
              <w:rPr>
                <w:rFonts w:cs="Arial"/>
                <w:sz w:val="16"/>
                <w:szCs w:val="16"/>
              </w:rPr>
            </w:pPr>
            <w:r>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Default="003D1419" w:rsidP="003D1419">
            <w:pPr>
              <w:pStyle w:val="TAL"/>
            </w:pPr>
            <w:r>
              <w:rPr>
                <w:iCs/>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Default="003D1419" w:rsidP="003D1419">
            <w:pPr>
              <w:pStyle w:val="TAL"/>
              <w:rPr>
                <w:rFonts w:cs="Arial"/>
                <w:sz w:val="16"/>
                <w:szCs w:val="16"/>
              </w:rPr>
            </w:pPr>
            <w:r>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Default="003D1419" w:rsidP="003D1419">
            <w:pPr>
              <w:pStyle w:val="TAL"/>
              <w:rPr>
                <w:iCs/>
                <w:lang w:eastAsia="zh-CN"/>
              </w:rPr>
            </w:pPr>
            <w: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Default="003D1419" w:rsidP="003D1419">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Default="003D1419" w:rsidP="003D1419">
            <w:pPr>
              <w:pStyle w:val="TAL"/>
            </w:pPr>
            <w:r w:rsidRPr="005178E8">
              <w:rPr>
                <w:iCs/>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Default="003D1419" w:rsidP="003D1419">
            <w:pPr>
              <w:pStyle w:val="TAC"/>
              <w:rPr>
                <w:sz w:val="16"/>
                <w:szCs w:val="16"/>
              </w:rPr>
            </w:pPr>
            <w:r>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Default="003D1419" w:rsidP="003D1419">
            <w:pPr>
              <w:pStyle w:val="TAL"/>
              <w:rPr>
                <w:rFonts w:cs="Arial"/>
                <w:sz w:val="16"/>
                <w:szCs w:val="16"/>
              </w:rPr>
            </w:pPr>
            <w:r>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Default="003D1419" w:rsidP="003D1419">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EB1AB" w14:textId="77777777" w:rsidR="00BF69BA" w:rsidRDefault="00BF69BA">
      <w:r>
        <w:separator/>
      </w:r>
    </w:p>
  </w:endnote>
  <w:endnote w:type="continuationSeparator" w:id="0">
    <w:p w14:paraId="5FF92D48" w14:textId="77777777" w:rsidR="00BF69BA" w:rsidRDefault="00BF6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3476D" w14:textId="77777777" w:rsidR="00BF69BA" w:rsidRDefault="00BF69BA">
      <w:r>
        <w:separator/>
      </w:r>
    </w:p>
  </w:footnote>
  <w:footnote w:type="continuationSeparator" w:id="0">
    <w:p w14:paraId="6B363569" w14:textId="77777777" w:rsidR="00BF69BA" w:rsidRDefault="00BF6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2E5CB197"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C5D">
      <w:rPr>
        <w:rFonts w:ascii="Arial" w:hAnsi="Arial" w:cs="Arial"/>
        <w:b/>
        <w:noProof/>
        <w:sz w:val="18"/>
        <w:szCs w:val="18"/>
      </w:rPr>
      <w:t>3GPP TS 29.571 V19.1.0 (2024-12)</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1CF187FD"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C5D">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502631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8364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8475219">
    <w:abstractNumId w:val="11"/>
  </w:num>
  <w:num w:numId="4" w16cid:durableId="2075155340">
    <w:abstractNumId w:val="16"/>
  </w:num>
  <w:num w:numId="5" w16cid:durableId="1989048080">
    <w:abstractNumId w:val="15"/>
  </w:num>
  <w:num w:numId="6" w16cid:durableId="174736379">
    <w:abstractNumId w:val="8"/>
  </w:num>
  <w:num w:numId="7" w16cid:durableId="793719835">
    <w:abstractNumId w:val="17"/>
  </w:num>
  <w:num w:numId="8" w16cid:durableId="172258367">
    <w:abstractNumId w:val="12"/>
  </w:num>
  <w:num w:numId="9" w16cid:durableId="580144179">
    <w:abstractNumId w:val="13"/>
  </w:num>
  <w:num w:numId="10" w16cid:durableId="79451438">
    <w:abstractNumId w:val="9"/>
  </w:num>
  <w:num w:numId="11" w16cid:durableId="541747115">
    <w:abstractNumId w:val="7"/>
  </w:num>
  <w:num w:numId="12" w16cid:durableId="1140876401">
    <w:abstractNumId w:val="6"/>
  </w:num>
  <w:num w:numId="13" w16cid:durableId="1252736846">
    <w:abstractNumId w:val="5"/>
  </w:num>
  <w:num w:numId="14" w16cid:durableId="2063093339">
    <w:abstractNumId w:val="4"/>
  </w:num>
  <w:num w:numId="15" w16cid:durableId="354892710">
    <w:abstractNumId w:val="3"/>
  </w:num>
  <w:num w:numId="16" w16cid:durableId="1873421461">
    <w:abstractNumId w:val="2"/>
  </w:num>
  <w:num w:numId="17" w16cid:durableId="426385827">
    <w:abstractNumId w:val="1"/>
  </w:num>
  <w:num w:numId="18" w16cid:durableId="74133085">
    <w:abstractNumId w:val="0"/>
  </w:num>
  <w:num w:numId="19" w16cid:durableId="5437609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21A2"/>
    <w:rsid w:val="00093DD9"/>
    <w:rsid w:val="00093DF8"/>
    <w:rsid w:val="00095998"/>
    <w:rsid w:val="00097B8F"/>
    <w:rsid w:val="000A0EDF"/>
    <w:rsid w:val="000A1717"/>
    <w:rsid w:val="000A2ABC"/>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1FD8"/>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1F5A"/>
    <w:rsid w:val="00183513"/>
    <w:rsid w:val="00184018"/>
    <w:rsid w:val="00184255"/>
    <w:rsid w:val="00186357"/>
    <w:rsid w:val="00186722"/>
    <w:rsid w:val="00192133"/>
    <w:rsid w:val="00193B2E"/>
    <w:rsid w:val="00195151"/>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1AF6"/>
    <w:rsid w:val="001F283E"/>
    <w:rsid w:val="001F35F0"/>
    <w:rsid w:val="001F6C0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3255"/>
    <w:rsid w:val="002B4BCB"/>
    <w:rsid w:val="002B6339"/>
    <w:rsid w:val="002B6FE6"/>
    <w:rsid w:val="002B71D4"/>
    <w:rsid w:val="002C4EAF"/>
    <w:rsid w:val="002C548F"/>
    <w:rsid w:val="002C5B6C"/>
    <w:rsid w:val="002C606B"/>
    <w:rsid w:val="002D06B0"/>
    <w:rsid w:val="002D42DF"/>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93F"/>
    <w:rsid w:val="00305247"/>
    <w:rsid w:val="003055A3"/>
    <w:rsid w:val="003056C1"/>
    <w:rsid w:val="00305BAC"/>
    <w:rsid w:val="00305DFA"/>
    <w:rsid w:val="00306531"/>
    <w:rsid w:val="003130C1"/>
    <w:rsid w:val="0031465C"/>
    <w:rsid w:val="00314BE1"/>
    <w:rsid w:val="00315A50"/>
    <w:rsid w:val="003172DC"/>
    <w:rsid w:val="00320334"/>
    <w:rsid w:val="00321DDA"/>
    <w:rsid w:val="00323713"/>
    <w:rsid w:val="0032508D"/>
    <w:rsid w:val="003271DA"/>
    <w:rsid w:val="00327ECB"/>
    <w:rsid w:val="00332A85"/>
    <w:rsid w:val="00332ED3"/>
    <w:rsid w:val="00337A06"/>
    <w:rsid w:val="003423DA"/>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419"/>
    <w:rsid w:val="003D1516"/>
    <w:rsid w:val="003D2288"/>
    <w:rsid w:val="003D2B82"/>
    <w:rsid w:val="003D4DFC"/>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0284"/>
    <w:rsid w:val="00423334"/>
    <w:rsid w:val="004241A5"/>
    <w:rsid w:val="00424219"/>
    <w:rsid w:val="004261AA"/>
    <w:rsid w:val="00430013"/>
    <w:rsid w:val="00431BDA"/>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2B52"/>
    <w:rsid w:val="004837EC"/>
    <w:rsid w:val="00483D7F"/>
    <w:rsid w:val="00484F37"/>
    <w:rsid w:val="00486996"/>
    <w:rsid w:val="00486C50"/>
    <w:rsid w:val="00487545"/>
    <w:rsid w:val="004916EB"/>
    <w:rsid w:val="00494D3A"/>
    <w:rsid w:val="004960D7"/>
    <w:rsid w:val="0049631C"/>
    <w:rsid w:val="00496DB9"/>
    <w:rsid w:val="00497B27"/>
    <w:rsid w:val="004A1424"/>
    <w:rsid w:val="004A246B"/>
    <w:rsid w:val="004A31CA"/>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E17F7"/>
    <w:rsid w:val="004E213A"/>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241A"/>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D5B"/>
    <w:rsid w:val="005A468B"/>
    <w:rsid w:val="005A7EEF"/>
    <w:rsid w:val="005B1A77"/>
    <w:rsid w:val="005B2479"/>
    <w:rsid w:val="005C7973"/>
    <w:rsid w:val="005C7D0E"/>
    <w:rsid w:val="005D2E01"/>
    <w:rsid w:val="005D4112"/>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1D24"/>
    <w:rsid w:val="00632FC1"/>
    <w:rsid w:val="0063543D"/>
    <w:rsid w:val="0063568E"/>
    <w:rsid w:val="0063720C"/>
    <w:rsid w:val="00637EE2"/>
    <w:rsid w:val="00637F9F"/>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3672"/>
    <w:rsid w:val="00673C42"/>
    <w:rsid w:val="00677CF9"/>
    <w:rsid w:val="006806CE"/>
    <w:rsid w:val="00681CC3"/>
    <w:rsid w:val="00681E70"/>
    <w:rsid w:val="00682301"/>
    <w:rsid w:val="006832C6"/>
    <w:rsid w:val="00691620"/>
    <w:rsid w:val="006933AE"/>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25A9"/>
    <w:rsid w:val="006D4741"/>
    <w:rsid w:val="006D53DA"/>
    <w:rsid w:val="006E1E0D"/>
    <w:rsid w:val="006E2A02"/>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11E1"/>
    <w:rsid w:val="0075592C"/>
    <w:rsid w:val="00756870"/>
    <w:rsid w:val="00761268"/>
    <w:rsid w:val="00770351"/>
    <w:rsid w:val="007710D4"/>
    <w:rsid w:val="00771929"/>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7CF6"/>
    <w:rsid w:val="007E5AD4"/>
    <w:rsid w:val="007E6D61"/>
    <w:rsid w:val="007F0F4A"/>
    <w:rsid w:val="007F10EB"/>
    <w:rsid w:val="007F3A8E"/>
    <w:rsid w:val="007F41D9"/>
    <w:rsid w:val="007F587E"/>
    <w:rsid w:val="007F5E8C"/>
    <w:rsid w:val="007F648B"/>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6CC9"/>
    <w:rsid w:val="009278CF"/>
    <w:rsid w:val="009279F3"/>
    <w:rsid w:val="00927C23"/>
    <w:rsid w:val="009302AC"/>
    <w:rsid w:val="009304C5"/>
    <w:rsid w:val="00930922"/>
    <w:rsid w:val="00931C41"/>
    <w:rsid w:val="00932249"/>
    <w:rsid w:val="009347D5"/>
    <w:rsid w:val="00934D48"/>
    <w:rsid w:val="00935F37"/>
    <w:rsid w:val="00936319"/>
    <w:rsid w:val="00940609"/>
    <w:rsid w:val="0094102C"/>
    <w:rsid w:val="00941C13"/>
    <w:rsid w:val="00942EC2"/>
    <w:rsid w:val="00944A89"/>
    <w:rsid w:val="00953FA1"/>
    <w:rsid w:val="00960252"/>
    <w:rsid w:val="009611EA"/>
    <w:rsid w:val="00961ACC"/>
    <w:rsid w:val="0096223A"/>
    <w:rsid w:val="00962B9F"/>
    <w:rsid w:val="00962F09"/>
    <w:rsid w:val="00963BDA"/>
    <w:rsid w:val="00965108"/>
    <w:rsid w:val="00965514"/>
    <w:rsid w:val="00966018"/>
    <w:rsid w:val="009663F0"/>
    <w:rsid w:val="00966A46"/>
    <w:rsid w:val="00967705"/>
    <w:rsid w:val="0097454E"/>
    <w:rsid w:val="00975077"/>
    <w:rsid w:val="009815F1"/>
    <w:rsid w:val="00981E02"/>
    <w:rsid w:val="009913FC"/>
    <w:rsid w:val="00991540"/>
    <w:rsid w:val="00993831"/>
    <w:rsid w:val="00994023"/>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55DA"/>
    <w:rsid w:val="00A164B4"/>
    <w:rsid w:val="00A20FE3"/>
    <w:rsid w:val="00A21F69"/>
    <w:rsid w:val="00A249B5"/>
    <w:rsid w:val="00A254EC"/>
    <w:rsid w:val="00A26369"/>
    <w:rsid w:val="00A26956"/>
    <w:rsid w:val="00A26B5E"/>
    <w:rsid w:val="00A27486"/>
    <w:rsid w:val="00A352E8"/>
    <w:rsid w:val="00A35953"/>
    <w:rsid w:val="00A35AC3"/>
    <w:rsid w:val="00A37CE6"/>
    <w:rsid w:val="00A43505"/>
    <w:rsid w:val="00A52586"/>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0603"/>
    <w:rsid w:val="00AB4F07"/>
    <w:rsid w:val="00AB5249"/>
    <w:rsid w:val="00AB5EB8"/>
    <w:rsid w:val="00AB662F"/>
    <w:rsid w:val="00AC0012"/>
    <w:rsid w:val="00AC23BD"/>
    <w:rsid w:val="00AC4C48"/>
    <w:rsid w:val="00AC4CDA"/>
    <w:rsid w:val="00AC52A5"/>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FD6"/>
    <w:rsid w:val="00B9269B"/>
    <w:rsid w:val="00B93086"/>
    <w:rsid w:val="00B94755"/>
    <w:rsid w:val="00BA18A5"/>
    <w:rsid w:val="00BA19ED"/>
    <w:rsid w:val="00BA1AB6"/>
    <w:rsid w:val="00BA1C25"/>
    <w:rsid w:val="00BA3013"/>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F70"/>
    <w:rsid w:val="00BE21FB"/>
    <w:rsid w:val="00BE3163"/>
    <w:rsid w:val="00BE3255"/>
    <w:rsid w:val="00BE3554"/>
    <w:rsid w:val="00BE5BB3"/>
    <w:rsid w:val="00BE7A4F"/>
    <w:rsid w:val="00BE7AB2"/>
    <w:rsid w:val="00BF02EC"/>
    <w:rsid w:val="00BF128E"/>
    <w:rsid w:val="00BF1A03"/>
    <w:rsid w:val="00BF35E9"/>
    <w:rsid w:val="00BF670C"/>
    <w:rsid w:val="00BF69BA"/>
    <w:rsid w:val="00BF7497"/>
    <w:rsid w:val="00C002FF"/>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27DE"/>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E5EBA"/>
    <w:rsid w:val="00CF1C5A"/>
    <w:rsid w:val="00CF5560"/>
    <w:rsid w:val="00D01A1B"/>
    <w:rsid w:val="00D02A23"/>
    <w:rsid w:val="00D02B3C"/>
    <w:rsid w:val="00D05C89"/>
    <w:rsid w:val="00D0784B"/>
    <w:rsid w:val="00D13BC0"/>
    <w:rsid w:val="00D13C27"/>
    <w:rsid w:val="00D13F4A"/>
    <w:rsid w:val="00D15C75"/>
    <w:rsid w:val="00D17B01"/>
    <w:rsid w:val="00D17B55"/>
    <w:rsid w:val="00D2035C"/>
    <w:rsid w:val="00D20506"/>
    <w:rsid w:val="00D21061"/>
    <w:rsid w:val="00D2497F"/>
    <w:rsid w:val="00D25856"/>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3E95"/>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82C"/>
    <w:rsid w:val="00DC2A97"/>
    <w:rsid w:val="00DC309B"/>
    <w:rsid w:val="00DC31C1"/>
    <w:rsid w:val="00DC3730"/>
    <w:rsid w:val="00DC4DA2"/>
    <w:rsid w:val="00DD06BB"/>
    <w:rsid w:val="00DD093A"/>
    <w:rsid w:val="00DD1C4B"/>
    <w:rsid w:val="00DD3687"/>
    <w:rsid w:val="00DD4C17"/>
    <w:rsid w:val="00DD5CCF"/>
    <w:rsid w:val="00DD74A5"/>
    <w:rsid w:val="00DD7D83"/>
    <w:rsid w:val="00DE2A2B"/>
    <w:rsid w:val="00DE4E68"/>
    <w:rsid w:val="00DF12C3"/>
    <w:rsid w:val="00DF2B1F"/>
    <w:rsid w:val="00DF62CD"/>
    <w:rsid w:val="00DF6DE7"/>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6604"/>
    <w:rsid w:val="00E37D3A"/>
    <w:rsid w:val="00E42ED1"/>
    <w:rsid w:val="00E44582"/>
    <w:rsid w:val="00E45CC4"/>
    <w:rsid w:val="00E46AE7"/>
    <w:rsid w:val="00E5048F"/>
    <w:rsid w:val="00E5162B"/>
    <w:rsid w:val="00E530F3"/>
    <w:rsid w:val="00E5402F"/>
    <w:rsid w:val="00E574B8"/>
    <w:rsid w:val="00E614DB"/>
    <w:rsid w:val="00E62AA4"/>
    <w:rsid w:val="00E62D0E"/>
    <w:rsid w:val="00E66C80"/>
    <w:rsid w:val="00E721B1"/>
    <w:rsid w:val="00E736DE"/>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D2A2E"/>
    <w:rsid w:val="00EE24CF"/>
    <w:rsid w:val="00EF0E91"/>
    <w:rsid w:val="00F01470"/>
    <w:rsid w:val="00F01F9D"/>
    <w:rsid w:val="00F025A2"/>
    <w:rsid w:val="00F03287"/>
    <w:rsid w:val="00F04712"/>
    <w:rsid w:val="00F04D31"/>
    <w:rsid w:val="00F11966"/>
    <w:rsid w:val="00F13360"/>
    <w:rsid w:val="00F1391E"/>
    <w:rsid w:val="00F15ED4"/>
    <w:rsid w:val="00F22EC7"/>
    <w:rsid w:val="00F23085"/>
    <w:rsid w:val="00F2346C"/>
    <w:rsid w:val="00F23B37"/>
    <w:rsid w:val="00F23CD7"/>
    <w:rsid w:val="00F31A19"/>
    <w:rsid w:val="00F325C8"/>
    <w:rsid w:val="00F34324"/>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600FB"/>
    <w:rsid w:val="00F653B8"/>
    <w:rsid w:val="00F659E8"/>
    <w:rsid w:val="00F673E5"/>
    <w:rsid w:val="00F67F7B"/>
    <w:rsid w:val="00F70ECA"/>
    <w:rsid w:val="00F748B0"/>
    <w:rsid w:val="00F75FCD"/>
    <w:rsid w:val="00F77DE2"/>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C7C16"/>
    <w:rsid w:val="00FD0EEB"/>
    <w:rsid w:val="00FD100E"/>
    <w:rsid w:val="00FD16AE"/>
    <w:rsid w:val="00FD231E"/>
    <w:rsid w:val="00FD4119"/>
    <w:rsid w:val="00FD5C92"/>
    <w:rsid w:val="00FD5E70"/>
    <w:rsid w:val="00FD5EC8"/>
    <w:rsid w:val="00FD7294"/>
    <w:rsid w:val="00FD7E54"/>
    <w:rsid w:val="00FE2AD4"/>
    <w:rsid w:val="00FE2BA7"/>
    <w:rsid w:val="00FE7966"/>
    <w:rsid w:val="00FF086E"/>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166</Pages>
  <Words>84700</Words>
  <Characters>482793</Characters>
  <Application>Microsoft Office Word</Application>
  <DocSecurity>0</DocSecurity>
  <Lines>4023</Lines>
  <Paragraphs>1132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566361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Jesus de Gregorio</cp:lastModifiedBy>
  <cp:revision>11</cp:revision>
  <cp:lastPrinted>2019-02-25T14:05:00Z</cp:lastPrinted>
  <dcterms:created xsi:type="dcterms:W3CDTF">2024-11-25T22:55:00Z</dcterms:created>
  <dcterms:modified xsi:type="dcterms:W3CDTF">2025-01-07T12:32:00Z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