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0430D97"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C07CF5">
              <w:t>1</w:t>
            </w:r>
            <w:r w:rsidRPr="0016361A">
              <w:t>.</w:t>
            </w:r>
            <w:r w:rsidR="00C07CF5">
              <w:t>0</w:t>
            </w:r>
            <w:r w:rsidR="00C07CF5" w:rsidRPr="0016361A">
              <w:t xml:space="preserve"> </w:t>
            </w:r>
            <w:r w:rsidRPr="0016361A">
              <w:rPr>
                <w:sz w:val="32"/>
              </w:rPr>
              <w:t>(</w:t>
            </w:r>
            <w:r w:rsidR="000C4947" w:rsidRPr="0016361A">
              <w:rPr>
                <w:sz w:val="32"/>
              </w:rPr>
              <w:t>202</w:t>
            </w:r>
            <w:r w:rsidR="000C4947">
              <w:rPr>
                <w:sz w:val="32"/>
              </w:rPr>
              <w:t>4</w:t>
            </w:r>
            <w:r w:rsidRPr="0016361A">
              <w:rPr>
                <w:sz w:val="32"/>
              </w:rPr>
              <w:t>-</w:t>
            </w:r>
            <w:r w:rsidR="00C07CF5">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95pt" o:ole="">
                  <v:imagedata r:id="rId9" o:title=""/>
                </v:shape>
                <o:OLEObject Type="Embed" ProgID="Word.Picture.8" ShapeID="_x0000_i1025" DrawAspect="Content" ObjectID="_1796125413"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SimSun"/>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85517183"/>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85517184"/>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85517186"/>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85517187"/>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85517188"/>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85517189"/>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85517190"/>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85517191"/>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2pt;height:179.7pt" o:ole="">
            <v:imagedata r:id="rId13" o:title=""/>
          </v:shape>
          <o:OLEObject Type="Embed" ProgID="Visio.Drawing.15" ShapeID="_x0000_i1026" DrawAspect="Content" ObjectID="_179612541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7pt;height:114.6pt" o:ole="">
            <v:imagedata r:id="rId15" o:title=""/>
          </v:shape>
          <o:OLEObject Type="Embed" ProgID="Visio.Drawing.15" ShapeID="_x0000_i1027" DrawAspect="Content" ObjectID="_1796125415"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85517192"/>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85517193"/>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85517194"/>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85517195"/>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85517196"/>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85517197"/>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85517198"/>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85517199"/>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85517200"/>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85517201"/>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85517202"/>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85517203"/>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85517204"/>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pt" o:ole="">
            <v:imagedata r:id="rId17" o:title=""/>
          </v:shape>
          <o:OLEObject Type="Embed" ProgID="Visio.Drawing.11" ShapeID="_x0000_i1028" DrawAspect="Content" ObjectID="_179612541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85517205"/>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4pt" o:ole="">
            <v:imagedata r:id="rId19" o:title=""/>
          </v:shape>
          <o:OLEObject Type="Embed" ProgID="Visio.Drawing.11" ShapeID="_x0000_i1029" DrawAspect="Content" ObjectID="_179612541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85517206"/>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85517207"/>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85517208"/>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4pt" o:ole="">
            <v:imagedata r:id="rId21" o:title=""/>
          </v:shape>
          <o:OLEObject Type="Embed" ProgID="Visio.Drawing.11" ShapeID="_x0000_i1030" DrawAspect="Content" ObjectID="_179612541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85517209"/>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85517210"/>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85517211"/>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79612541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lastRenderedPageBreak/>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85517212"/>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85517213"/>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85517214"/>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4pt" o:ole="">
            <v:imagedata r:id="rId25" o:title=""/>
          </v:shape>
          <o:OLEObject Type="Embed" ProgID="Visio.Drawing.11" ShapeID="_x0000_i1032" DrawAspect="Content" ObjectID="_179612542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85517215"/>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85517216"/>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85517217"/>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4pt" o:ole="">
            <v:imagedata r:id="rId27" o:title=""/>
          </v:shape>
          <o:OLEObject Type="Embed" ProgID="Visio.Drawing.11" ShapeID="_x0000_i1033" DrawAspect="Content" ObjectID="_179612542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85517218"/>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85517219"/>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85517220"/>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4pt" o:ole="">
            <v:imagedata r:id="rId29" o:title=""/>
          </v:shape>
          <o:OLEObject Type="Embed" ProgID="Visio.Drawing.11" ShapeID="_x0000_i1034" DrawAspect="Content" ObjectID="_179612542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85517221"/>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85517222"/>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85517223"/>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79612542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85517224"/>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85517225"/>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85517226"/>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85517227"/>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85517228"/>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85517230"/>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85517231"/>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85517232"/>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85517233"/>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85517234"/>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0.9pt" o:ole="">
            <v:imagedata r:id="rId33" o:title=""/>
          </v:shape>
          <o:OLEObject Type="Embed" ProgID="Visio.Drawing.15" ShapeID="_x0000_i1036" DrawAspect="Content" ObjectID="_179612542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85517235"/>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85517236"/>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85517237"/>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85517238"/>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85517239"/>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85517240"/>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85517241"/>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85517242"/>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9pt" o:ole="">
            <v:imagedata r:id="rId35" o:title=""/>
          </v:shape>
          <o:OLEObject Type="Embed" ProgID="Visio.Drawing.15" ShapeID="_x0000_i1037" DrawAspect="Content" ObjectID="_179612542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85517243"/>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85517244"/>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85517245"/>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85517246"/>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85517247"/>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85517248"/>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85517249"/>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85517250"/>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85517251"/>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5pt" o:ole="">
            <v:imagedata r:id="rId37" o:title=""/>
          </v:shape>
          <o:OLEObject Type="Embed" ProgID="Visio.Drawing.15" ShapeID="_x0000_i1038" DrawAspect="Content" ObjectID="_179612542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85517252"/>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89295610"/>
      <w:bookmarkStart w:id="692" w:name="_Toc185517253"/>
      <w:r w:rsidRPr="004D43DD">
        <w:t>5.3.2.5</w:t>
      </w:r>
      <w:r w:rsidRPr="004D43DD">
        <w:tab/>
      </w:r>
      <w:r w:rsidRPr="00DE2581">
        <w:t>Ntsctsf_QoSandTSCAssistance_</w:t>
      </w:r>
      <w:r>
        <w:t>Notify</w:t>
      </w:r>
      <w:bookmarkEnd w:id="685"/>
      <w:bookmarkEnd w:id="686"/>
      <w:bookmarkEnd w:id="687"/>
      <w:bookmarkEnd w:id="688"/>
      <w:bookmarkEnd w:id="689"/>
      <w:bookmarkEnd w:id="690"/>
      <w:bookmarkEnd w:id="692"/>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85517254"/>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85517255"/>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9pt" o:ole="">
            <v:imagedata r:id="rId39" o:title=""/>
          </v:shape>
          <o:OLEObject Type="Embed" ProgID="Visio.Drawing.15" ShapeID="_x0000_i1039" DrawAspect="Content" ObjectID="_179612542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90654376"/>
      <w:bookmarkStart w:id="714" w:name="_Toc104198981"/>
      <w:bookmarkStart w:id="715" w:name="_Toc104489417"/>
      <w:bookmarkStart w:id="716" w:name="_Toc138762239"/>
      <w:bookmarkStart w:id="717" w:name="_Toc145708432"/>
      <w:bookmarkStart w:id="718" w:name="_Toc153827106"/>
      <w:bookmarkStart w:id="719" w:name="_Toc185517256"/>
      <w:r>
        <w:t>5.3.2.5.3</w:t>
      </w:r>
      <w:r>
        <w:tab/>
        <w:t>Notification about TSC application session context termination</w:t>
      </w:r>
      <w:bookmarkEnd w:id="707"/>
      <w:bookmarkEnd w:id="708"/>
      <w:bookmarkEnd w:id="709"/>
      <w:bookmarkEnd w:id="710"/>
      <w:bookmarkEnd w:id="711"/>
      <w:bookmarkEnd w:id="712"/>
      <w:bookmarkEnd w:id="719"/>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pt;height:149.75pt" o:ole="">
            <v:imagedata r:id="rId41" o:title=""/>
          </v:shape>
          <o:OLEObject Type="Embed" ProgID="Visio.Drawing.15" ShapeID="_x0000_i1040" DrawAspect="Content" ObjectID="_179612542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20" w:name="_Toc185517257"/>
      <w:r>
        <w:t>5.3.2.5.</w:t>
      </w:r>
      <w:r w:rsidR="006A6A2E">
        <w:t>4</w:t>
      </w:r>
      <w:r>
        <w:tab/>
        <w:t>Notification about Service Data Flow QoS notification control</w:t>
      </w:r>
      <w:bookmarkEnd w:id="713"/>
      <w:bookmarkEnd w:id="714"/>
      <w:bookmarkEnd w:id="715"/>
      <w:bookmarkEnd w:id="716"/>
      <w:bookmarkEnd w:id="717"/>
      <w:bookmarkEnd w:id="718"/>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2DC2EF29"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85517258"/>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85517259"/>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85517260"/>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85517261"/>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85517262"/>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85517263"/>
      <w:r w:rsidRPr="00773E80">
        <w:rPr>
          <w:rFonts w:eastAsia="SimSun"/>
        </w:rPr>
        <w:t>5.3.2.6</w:t>
      </w:r>
      <w:r w:rsidRPr="00773E80">
        <w:rPr>
          <w:rFonts w:eastAsia="SimSun"/>
        </w:rPr>
        <w:tab/>
        <w:t>Ntsctsf_QoSandTSCAssistance_Subscribe</w:t>
      </w:r>
      <w:bookmarkEnd w:id="691"/>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85517264"/>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85517265"/>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5pt" o:ole="">
            <v:imagedata r:id="rId43" o:title=""/>
          </v:shape>
          <o:OLEObject Type="Embed" ProgID="Visio.Drawing.15" ShapeID="_x0000_i1041" DrawAspect="Content" ObjectID="_179612542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5pt" o:ole="">
            <v:imagedata r:id="rId45" o:title=""/>
          </v:shape>
          <o:OLEObject Type="Embed" ProgID="Visio.Drawing.15" ShapeID="_x0000_i1042" DrawAspect="Content" ObjectID="_179612543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85517266"/>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85517267"/>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85517268"/>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85517269"/>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85517270"/>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5pt" o:ole="">
            <v:imagedata r:id="rId47" o:title=""/>
          </v:shape>
          <o:OLEObject Type="Embed" ProgID="Visio.Drawing.15" ShapeID="_x0000_i1043" DrawAspect="Content" ObjectID="_179612543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85517271"/>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85517272"/>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85517273"/>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85517274"/>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85517275"/>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85517276"/>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85517277"/>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85517278"/>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85517279"/>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85517280"/>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85517281"/>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9612543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85517282"/>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85517283"/>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85517284"/>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9612543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85517285"/>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85517286"/>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85517287"/>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9612543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85517288"/>
      <w:r>
        <w:lastRenderedPageBreak/>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85517289"/>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85517290"/>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96125435"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855172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85517292"/>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85517293"/>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0.7pt" o:ole="">
            <v:imagedata r:id="rId57" o:title=""/>
          </v:shape>
          <o:OLEObject Type="Embed" ProgID="Visio.Drawing.15" ShapeID="_x0000_i1048" DrawAspect="Content" ObjectID="_179612543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85517294"/>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85517295"/>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85517296"/>
      <w:r>
        <w:lastRenderedPageBreak/>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85517297"/>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85517298"/>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85517299"/>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85517300"/>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85517301"/>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85517302"/>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85517303"/>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85517304"/>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85517305"/>
      <w:bookmarkEnd w:id="1051"/>
      <w:bookmarkEnd w:id="1052"/>
      <w:bookmarkEnd w:id="1053"/>
      <w:bookmarkEnd w:id="1054"/>
      <w:bookmarkEnd w:id="1055"/>
      <w:bookmarkEnd w:id="1056"/>
      <w:bookmarkEnd w:id="1057"/>
      <w:bookmarkEnd w:id="1058"/>
      <w:r>
        <w:lastRenderedPageBreak/>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85517306"/>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5pt" o:ole="">
            <v:imagedata r:id="rId59" o:title=""/>
          </v:shape>
          <o:OLEObject Type="Embed" ProgID="Visio.Drawing.15" ShapeID="_x0000_i1049" DrawAspect="Content" ObjectID="_179612543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85517307"/>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85517308"/>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510696612"/>
      <w:bookmarkStart w:id="1114" w:name="_Toc185517309"/>
      <w:r>
        <w:t>6.1.3.2.2</w:t>
      </w:r>
      <w:r>
        <w:tab/>
        <w:t>Resource Definition</w:t>
      </w:r>
      <w:bookmarkEnd w:id="1104"/>
      <w:bookmarkEnd w:id="1105"/>
      <w:bookmarkEnd w:id="1106"/>
      <w:bookmarkEnd w:id="1107"/>
      <w:bookmarkEnd w:id="1108"/>
      <w:bookmarkEnd w:id="1109"/>
      <w:bookmarkEnd w:id="1110"/>
      <w:bookmarkEnd w:id="1111"/>
      <w:bookmarkEnd w:id="1112"/>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85517310"/>
      <w:r>
        <w:t>6.1.3.2.3</w:t>
      </w:r>
      <w:r>
        <w:tab/>
        <w:t>Resource Standard Methods</w:t>
      </w:r>
      <w:bookmarkEnd w:id="1113"/>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85517311"/>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85517312"/>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85517314"/>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85517315"/>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85517316"/>
      <w:r>
        <w:lastRenderedPageBreak/>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85517317"/>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85517318"/>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85517319"/>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85517320"/>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85517321"/>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85517322"/>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85517323"/>
      <w:r>
        <w:lastRenderedPageBreak/>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85517324"/>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85517325"/>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85517326"/>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85517327"/>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85517328"/>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85517329"/>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85517330"/>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85517331"/>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85517332"/>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85517333"/>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85517334"/>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85517335"/>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85517336"/>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85517337"/>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85517338"/>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510696631"/>
      <w:bookmarkStart w:id="1377" w:name="_Toc185517339"/>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85517340"/>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85517341"/>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6"/>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85517343"/>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85517344"/>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85517345"/>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85517346"/>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85517347"/>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85517348"/>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85517350"/>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8551735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85517352"/>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85517353"/>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85517354"/>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85517355"/>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85517356"/>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85517357"/>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85517358"/>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85517359"/>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85517360"/>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0EFD5C51" w14:textId="77777777" w:rsidR="00517D2C" w:rsidRDefault="00517D2C" w:rsidP="00517D2C">
      <w:pPr>
        <w:pStyle w:val="TH"/>
      </w:pPr>
      <w:bookmarkStart w:id="1582" w:name="_Toc104199077"/>
      <w:bookmarkStart w:id="1583" w:name="_Toc104489513"/>
      <w:bookmarkStart w:id="1584" w:name="_Toc138762342"/>
      <w:bookmarkStart w:id="1585" w:name="_Toc145708536"/>
      <w:bookmarkStart w:id="158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맑은 고딕"/>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맑은 고딕"/>
              </w:rPr>
              <w:t>ptpEnable</w:t>
            </w:r>
          </w:p>
        </w:tc>
        <w:tc>
          <w:tcPr>
            <w:tcW w:w="2033" w:type="dxa"/>
          </w:tcPr>
          <w:p w14:paraId="0320C07E" w14:textId="77777777" w:rsidR="00517D2C" w:rsidRDefault="00517D2C" w:rsidP="00F17BA3">
            <w:pPr>
              <w:pStyle w:val="TAL"/>
              <w:rPr>
                <w:lang w:eastAsia="zh-CN"/>
              </w:rPr>
            </w:pPr>
            <w:r>
              <w:rPr>
                <w:rFonts w:eastAsia="맑은 고딕"/>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맑은 고딕"/>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맑은 고딕"/>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맑은 고딕"/>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맑은 고딕"/>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맑은 고딕"/>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맑은 고딕"/>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맑은 고딕"/>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587" w:name="_Toc18551736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85517363"/>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85517364"/>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85517365"/>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85517366"/>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85517367"/>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85517368"/>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85517369"/>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Hlk525137310"/>
      <w:bookmarkStart w:id="1693" w:name="_Toc510696649"/>
      <w:bookmarkStart w:id="1694" w:name="_Toc185517370"/>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85517371"/>
      <w:bookmarkEnd w:id="1695"/>
      <w:r>
        <w:t>6.2</w:t>
      </w:r>
      <w:r>
        <w:tab/>
      </w:r>
      <w:r w:rsidR="00D615CF">
        <w:t>Ntsctsf_QoSand</w:t>
      </w:r>
      <w:r w:rsidR="005F5F2F">
        <w:t>TSC</w:t>
      </w:r>
      <w:r w:rsidR="00D615CF">
        <w:t>Assistance</w:t>
      </w:r>
      <w:r>
        <w:t xml:space="preserve"> Service API</w:t>
      </w:r>
      <w:bookmarkEnd w:id="1693"/>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85517372"/>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85517373"/>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85517374"/>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85517375"/>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85517376"/>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85517377"/>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85517378"/>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85517379"/>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85517380"/>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35pt" o:ole="">
            <v:imagedata r:id="rId61" o:title=""/>
          </v:shape>
          <o:OLEObject Type="Embed" ProgID="Visio.Drawing.15" ShapeID="_x0000_i1050" DrawAspect="Content" ObjectID="_179612543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85517381"/>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85517382"/>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85517383"/>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85517384"/>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85517385"/>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85517386"/>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85517387"/>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85517388"/>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85517389"/>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85517390"/>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85517391"/>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85517392"/>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85517393"/>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85517394"/>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85517395"/>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85517396"/>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85517397"/>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85517398"/>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85517399"/>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85517400"/>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85517401"/>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85517402"/>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85517403"/>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85517404"/>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85517405"/>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78815795"/>
      <w:bookmarkStart w:id="2049" w:name="_Toc185517406"/>
      <w:r>
        <w:t>6.2.5</w:t>
      </w:r>
      <w:r>
        <w:tab/>
        <w:t>Notifications</w:t>
      </w:r>
      <w:bookmarkEnd w:id="2041"/>
      <w:bookmarkEnd w:id="2042"/>
      <w:bookmarkEnd w:id="2043"/>
      <w:bookmarkEnd w:id="2044"/>
      <w:bookmarkEnd w:id="2045"/>
      <w:bookmarkEnd w:id="2046"/>
      <w:bookmarkEnd w:id="2047"/>
      <w:bookmarkEnd w:id="2049"/>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85517407"/>
      <w:r>
        <w:t>6.2.5.1</w:t>
      </w:r>
      <w:r>
        <w:tab/>
        <w:t>General</w:t>
      </w:r>
      <w:bookmarkEnd w:id="2048"/>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85517408"/>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85517409"/>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85517410"/>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85517411"/>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85517412"/>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85517413"/>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85517414"/>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85517415"/>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85517416"/>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85517417"/>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85517418"/>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85517419"/>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lastRenderedPageBreak/>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Heading4"/>
        <w:rPr>
          <w:lang w:val="en-US"/>
        </w:rPr>
      </w:pPr>
      <w:bookmarkStart w:id="2162"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85517421"/>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85517422"/>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85517423"/>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85517424"/>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85517425"/>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85517426"/>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85517427"/>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85517428"/>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85517430"/>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85517431"/>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85517432"/>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85517433"/>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85517434"/>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85517435"/>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85517436"/>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85517437"/>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85517438"/>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85517439"/>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for packet delay</w:t>
            </w:r>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85517440"/>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85517441"/>
      <w:r>
        <w:lastRenderedPageBreak/>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85517442"/>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85517443"/>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85517444"/>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85517445"/>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85517446"/>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85517447"/>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85517448"/>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85517449"/>
      <w:r>
        <w:lastRenderedPageBreak/>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85517450"/>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612543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85517451"/>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85517452"/>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85517453"/>
      <w:r>
        <w:lastRenderedPageBreak/>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85517454"/>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85517455"/>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85517456"/>
      <w:r>
        <w:lastRenderedPageBreak/>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85517457"/>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85517458"/>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85517459"/>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85517460"/>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85517461"/>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85517462"/>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85517463"/>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Hlk175659187"/>
      <w:bookmarkStart w:id="2474" w:name="_Toc185517464"/>
      <w:r>
        <w:t>6.3.3.3.3</w:t>
      </w:r>
      <w:r>
        <w:tab/>
        <w:t>Resource Standard Methods</w:t>
      </w:r>
      <w:bookmarkEnd w:id="2468"/>
      <w:bookmarkEnd w:id="2469"/>
      <w:bookmarkEnd w:id="2470"/>
      <w:bookmarkEnd w:id="2471"/>
      <w:bookmarkEnd w:id="2472"/>
      <w:bookmarkEnd w:id="2474"/>
    </w:p>
    <w:p w14:paraId="13A2B0D1" w14:textId="508E5228" w:rsidR="00076333" w:rsidRPr="00076333" w:rsidRDefault="00076333" w:rsidP="00854801">
      <w:pPr>
        <w:pStyle w:val="Heading6"/>
      </w:pPr>
      <w:bookmarkStart w:id="2475" w:name="_Toc185517465"/>
      <w:r>
        <w:t>6.3.3.3.3.1</w:t>
      </w:r>
      <w:r>
        <w:tab/>
        <w:t>Void.</w:t>
      </w:r>
      <w:bookmarkEnd w:id="2475"/>
    </w:p>
    <w:p w14:paraId="5C036F3C" w14:textId="77777777" w:rsidR="000A047E" w:rsidRDefault="000A047E" w:rsidP="000A047E">
      <w:pPr>
        <w:pStyle w:val="Heading6"/>
      </w:pPr>
      <w:bookmarkStart w:id="2476" w:name="_Toc104199178"/>
      <w:bookmarkStart w:id="2477" w:name="_Toc104489614"/>
      <w:bookmarkStart w:id="2478" w:name="_Toc138762446"/>
      <w:bookmarkStart w:id="2479" w:name="_Toc145708640"/>
      <w:bookmarkStart w:id="2480" w:name="_Toc153827314"/>
      <w:bookmarkStart w:id="2481" w:name="_Toc185517466"/>
      <w:bookmarkEnd w:id="2473"/>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2" w:name="_Toc104199179"/>
      <w:bookmarkStart w:id="2483" w:name="_Toc104489615"/>
      <w:bookmarkStart w:id="2484" w:name="_Toc138762447"/>
      <w:bookmarkStart w:id="2485" w:name="_Toc145708641"/>
      <w:bookmarkStart w:id="2486" w:name="_Toc153827315"/>
      <w:bookmarkStart w:id="2487" w:name="_Toc185517467"/>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8" w:name="_Toc104199180"/>
      <w:bookmarkStart w:id="2489" w:name="_Toc104489616"/>
      <w:bookmarkStart w:id="2490" w:name="_Toc138762448"/>
      <w:bookmarkStart w:id="2491" w:name="_Toc145708642"/>
      <w:bookmarkStart w:id="2492" w:name="_Toc153827316"/>
      <w:bookmarkStart w:id="2493" w:name="_Toc185517468"/>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4" w:name="_Toc104199181"/>
      <w:bookmarkStart w:id="2495" w:name="_Toc104489617"/>
      <w:bookmarkStart w:id="2496" w:name="_Toc138762449"/>
      <w:bookmarkStart w:id="2497" w:name="_Toc145708643"/>
      <w:bookmarkStart w:id="2498" w:name="_Toc153827317"/>
      <w:bookmarkStart w:id="2499" w:name="_Toc185517469"/>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500" w:name="_Toc104199182"/>
      <w:bookmarkStart w:id="2501" w:name="_Toc104489618"/>
      <w:bookmarkStart w:id="2502" w:name="_Toc138762450"/>
      <w:bookmarkStart w:id="2503" w:name="_Toc145708644"/>
      <w:bookmarkStart w:id="2504" w:name="_Toc153827318"/>
      <w:bookmarkStart w:id="2505" w:name="_Toc185517470"/>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Heading4"/>
      </w:pPr>
      <w:bookmarkStart w:id="2506" w:name="_Toc138762451"/>
      <w:bookmarkStart w:id="2507" w:name="_Toc145708645"/>
      <w:bookmarkStart w:id="2508" w:name="_Toc153827319"/>
      <w:bookmarkStart w:id="2509" w:name="_Toc185517471"/>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10" w:name="_Toc138762452"/>
      <w:bookmarkStart w:id="2511" w:name="_Toc145708646"/>
      <w:bookmarkStart w:id="2512" w:name="_Toc153827320"/>
      <w:bookmarkStart w:id="2513" w:name="_Toc185517472"/>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Heading5"/>
        <w:rPr>
          <w:noProof/>
        </w:rPr>
      </w:pPr>
      <w:bookmarkStart w:id="2514" w:name="_Toc138762453"/>
      <w:bookmarkStart w:id="2515" w:name="_Toc145708647"/>
      <w:bookmarkStart w:id="2516" w:name="_Toc153827321"/>
      <w:bookmarkStart w:id="2517" w:name="_Toc185517473"/>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8" w:name="_Toc138762454"/>
      <w:bookmarkStart w:id="2519" w:name="_Toc145708648"/>
      <w:bookmarkStart w:id="2520" w:name="_Toc153827322"/>
      <w:bookmarkStart w:id="2521" w:name="_Toc185517474"/>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2" w:name="_Toc138762455"/>
      <w:bookmarkStart w:id="2523" w:name="_Toc145708649"/>
      <w:bookmarkStart w:id="2524" w:name="_Toc153827323"/>
      <w:bookmarkStart w:id="2525" w:name="_Toc185517475"/>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Heading6"/>
        <w:rPr>
          <w:noProof/>
        </w:rPr>
      </w:pPr>
      <w:bookmarkStart w:id="2526" w:name="_Toc138762456"/>
      <w:bookmarkStart w:id="2527" w:name="_Toc145708650"/>
      <w:bookmarkStart w:id="2528" w:name="_Toc153827324"/>
      <w:bookmarkStart w:id="2529" w:name="_Toc185517476"/>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30" w:name="_Toc104199183"/>
      <w:bookmarkStart w:id="2531" w:name="_Toc104489619"/>
      <w:bookmarkStart w:id="2532" w:name="_Toc138762457"/>
      <w:bookmarkStart w:id="2533" w:name="_Toc145708651"/>
      <w:bookmarkStart w:id="2534" w:name="_Toc153827325"/>
      <w:bookmarkStart w:id="2535" w:name="_Toc185517477"/>
      <w:r>
        <w:t>6.3.6</w:t>
      </w:r>
      <w:r>
        <w:tab/>
        <w:t>Data Model</w:t>
      </w:r>
      <w:bookmarkEnd w:id="2530"/>
      <w:bookmarkEnd w:id="2531"/>
      <w:bookmarkEnd w:id="2532"/>
      <w:bookmarkEnd w:id="2533"/>
      <w:bookmarkEnd w:id="2534"/>
      <w:bookmarkEnd w:id="2535"/>
    </w:p>
    <w:p w14:paraId="73C92BA0" w14:textId="77777777" w:rsidR="000A047E" w:rsidRDefault="000A047E" w:rsidP="000A047E">
      <w:pPr>
        <w:pStyle w:val="Heading4"/>
      </w:pPr>
      <w:bookmarkStart w:id="2536" w:name="_Toc104199184"/>
      <w:bookmarkStart w:id="2537" w:name="_Toc104489620"/>
      <w:bookmarkStart w:id="2538" w:name="_Toc138762458"/>
      <w:bookmarkStart w:id="2539" w:name="_Toc145708652"/>
      <w:bookmarkStart w:id="2540" w:name="_Toc153827326"/>
      <w:bookmarkStart w:id="2541" w:name="_Toc185517478"/>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2" w:name="_Toc104199185"/>
      <w:bookmarkStart w:id="2543" w:name="_Toc104489621"/>
      <w:bookmarkStart w:id="2544" w:name="_Toc138762459"/>
      <w:bookmarkStart w:id="2545" w:name="_Toc145708653"/>
      <w:bookmarkStart w:id="2546" w:name="_Toc153827327"/>
      <w:bookmarkStart w:id="2547" w:name="_Toc18551747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Heading5"/>
      </w:pPr>
      <w:bookmarkStart w:id="2548" w:name="_Toc104199186"/>
      <w:bookmarkStart w:id="2549" w:name="_Toc104489622"/>
      <w:bookmarkStart w:id="2550" w:name="_Toc138762460"/>
      <w:bookmarkStart w:id="2551" w:name="_Toc145708654"/>
      <w:bookmarkStart w:id="2552" w:name="_Toc153827328"/>
      <w:bookmarkStart w:id="2553" w:name="_Toc185517480"/>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4" w:name="_Toc104199187"/>
      <w:bookmarkStart w:id="2555" w:name="_Toc104489623"/>
      <w:bookmarkStart w:id="2556" w:name="_Toc138762461"/>
      <w:bookmarkStart w:id="2557" w:name="_Toc145708655"/>
      <w:bookmarkStart w:id="2558" w:name="_Toc153827329"/>
      <w:bookmarkStart w:id="2559" w:name="_Toc185517481"/>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60" w:name="_Toc104199188"/>
      <w:bookmarkStart w:id="2561" w:name="_Toc104489624"/>
      <w:bookmarkStart w:id="2562" w:name="_Toc138762462"/>
      <w:bookmarkStart w:id="2563" w:name="_Toc145708656"/>
      <w:bookmarkStart w:id="2564" w:name="_Toc153827330"/>
      <w:bookmarkStart w:id="2565" w:name="_Toc185517482"/>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6" w:name="_Toc104199189"/>
      <w:bookmarkStart w:id="2567" w:name="_Toc104489625"/>
      <w:bookmarkStart w:id="2568" w:name="_Toc138762463"/>
      <w:bookmarkStart w:id="2569" w:name="_Toc145708657"/>
      <w:bookmarkStart w:id="2570" w:name="_Toc153827331"/>
      <w:bookmarkStart w:id="2571" w:name="_Toc185517483"/>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2" w:name="_Toc104199190"/>
      <w:bookmarkStart w:id="2573" w:name="_Toc104489626"/>
      <w:bookmarkStart w:id="2574" w:name="_Toc138762464"/>
      <w:bookmarkStart w:id="2575" w:name="_Toc145708658"/>
      <w:bookmarkStart w:id="2576" w:name="_Toc153827332"/>
      <w:bookmarkStart w:id="2577" w:name="_Toc185517484"/>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8" w:name="_Toc104199191"/>
      <w:bookmarkStart w:id="2579" w:name="_Toc104489627"/>
      <w:bookmarkStart w:id="2580" w:name="_Toc138762465"/>
      <w:bookmarkStart w:id="2581" w:name="_Toc145708659"/>
      <w:bookmarkStart w:id="2582" w:name="_Toc153827333"/>
      <w:bookmarkStart w:id="2583" w:name="_Toc185517485"/>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4" w:name="_Toc138762466"/>
      <w:bookmarkStart w:id="2585" w:name="_Toc145708660"/>
      <w:bookmarkStart w:id="2586" w:name="_Toc153827334"/>
      <w:bookmarkStart w:id="2587" w:name="_Toc185517486"/>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8" w:name="_Toc153827335"/>
      <w:bookmarkStart w:id="2589" w:name="_Toc185517487"/>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90" w:name="_Toc104199192"/>
      <w:bookmarkStart w:id="2591" w:name="_Toc104489628"/>
      <w:bookmarkStart w:id="2592" w:name="_Toc138762467"/>
      <w:bookmarkStart w:id="2593" w:name="_Toc145708661"/>
      <w:bookmarkStart w:id="2594" w:name="_Toc153827336"/>
      <w:bookmarkStart w:id="2595"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Heading5"/>
      </w:pPr>
      <w:bookmarkStart w:id="2596" w:name="_Toc104199193"/>
      <w:bookmarkStart w:id="2597" w:name="_Toc104489629"/>
      <w:bookmarkStart w:id="2598" w:name="_Toc138762468"/>
      <w:bookmarkStart w:id="2599" w:name="_Toc145708662"/>
      <w:bookmarkStart w:id="2600" w:name="_Toc153827337"/>
      <w:bookmarkStart w:id="2601" w:name="_Toc185517489"/>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2" w:name="_Toc104199194"/>
      <w:bookmarkStart w:id="2603" w:name="_Toc104489630"/>
      <w:bookmarkStart w:id="2604" w:name="_Toc138762469"/>
      <w:bookmarkStart w:id="2605" w:name="_Toc145708663"/>
      <w:bookmarkStart w:id="2606" w:name="_Toc153827338"/>
      <w:bookmarkStart w:id="2607" w:name="_Toc185517490"/>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Heading5"/>
      </w:pPr>
      <w:bookmarkStart w:id="2609" w:name="_Toc153827339"/>
      <w:bookmarkStart w:id="2610" w:name="_Toc185517491"/>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11" w:name="_Toc104199195"/>
      <w:bookmarkStart w:id="2612" w:name="_Toc104489631"/>
      <w:bookmarkStart w:id="2613" w:name="_Toc138762470"/>
      <w:bookmarkStart w:id="2614" w:name="_Toc145708664"/>
      <w:bookmarkStart w:id="2615" w:name="_Toc153827340"/>
      <w:bookmarkStart w:id="2616" w:name="_Toc185517492"/>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Heading4"/>
      </w:pPr>
      <w:bookmarkStart w:id="2617" w:name="_Toc104199196"/>
      <w:bookmarkStart w:id="2618" w:name="_Toc104489632"/>
      <w:bookmarkStart w:id="2619" w:name="_Toc138762471"/>
      <w:bookmarkStart w:id="2620" w:name="_Toc145708665"/>
      <w:bookmarkStart w:id="2621" w:name="_Toc153827341"/>
      <w:bookmarkStart w:id="2622" w:name="_Toc185517493"/>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3" w:name="_Toc104199197"/>
      <w:bookmarkStart w:id="2624" w:name="_Toc104489633"/>
      <w:bookmarkStart w:id="2625" w:name="_Toc138762472"/>
      <w:bookmarkStart w:id="2626" w:name="_Toc145708666"/>
      <w:bookmarkStart w:id="2627" w:name="_Toc153827342"/>
      <w:bookmarkStart w:id="2628" w:name="_Toc185517494"/>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9" w:name="_Toc104199198"/>
      <w:bookmarkStart w:id="2630" w:name="_Toc104489634"/>
      <w:bookmarkStart w:id="2631" w:name="_Toc138762473"/>
      <w:bookmarkStart w:id="2632" w:name="_Toc145708667"/>
      <w:bookmarkStart w:id="2633" w:name="_Toc153827343"/>
      <w:bookmarkStart w:id="2634" w:name="_Toc185517495"/>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5" w:name="_Toc104199199"/>
      <w:bookmarkStart w:id="2636" w:name="_Toc104489635"/>
      <w:bookmarkStart w:id="2637" w:name="_Toc138762474"/>
      <w:bookmarkStart w:id="2638" w:name="_Toc145708668"/>
      <w:bookmarkStart w:id="2639" w:name="_Toc153827344"/>
      <w:bookmarkStart w:id="2640" w:name="_Toc185517496"/>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2" w:name="_Toc104199200"/>
      <w:bookmarkStart w:id="2643" w:name="_Toc104489636"/>
      <w:bookmarkStart w:id="2644" w:name="_Toc138762475"/>
      <w:bookmarkStart w:id="2645" w:name="_Toc145708669"/>
      <w:bookmarkStart w:id="2646" w:name="_Toc153827345"/>
      <w:bookmarkStart w:id="2647" w:name="_Toc185517497"/>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85517498"/>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Heading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85517499"/>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85517500"/>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85517501"/>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lastRenderedPageBreak/>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9" w:name="_Toc185517502"/>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lastRenderedPageBreak/>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lastRenderedPageBreak/>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lastRenderedPageBreak/>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lastRenderedPageBreak/>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맑은 고딕"/>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lastRenderedPageBreak/>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맑은 고딕"/>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맑은 고딕"/>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맑은 고딕"/>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lastRenderedPageBreak/>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1" w:name="_Toc138762481"/>
      <w:bookmarkStart w:id="2972" w:name="_Toc145708675"/>
      <w:bookmarkStart w:id="2973" w:name="_Toc153827351"/>
      <w:bookmarkStart w:id="2974" w:name="_Toc185517503"/>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Heading1"/>
      </w:pPr>
      <w:bookmarkStart w:id="2975" w:name="_Toc138762482"/>
      <w:bookmarkStart w:id="2976" w:name="_Toc145708676"/>
      <w:bookmarkStart w:id="2977" w:name="_Toc153827352"/>
      <w:bookmarkStart w:id="2978" w:name="MCCQCTEMPBM_00000370"/>
      <w:bookmarkStart w:id="2979" w:name="_Toc185517504"/>
      <w:r>
        <w:t>B.1</w:t>
      </w:r>
      <w:r>
        <w:tab/>
        <w:t>3GPP extensions for DetNet integration with 5GS</w:t>
      </w:r>
      <w:bookmarkEnd w:id="2975"/>
      <w:bookmarkEnd w:id="2976"/>
      <w:bookmarkEnd w:id="2977"/>
      <w:bookmarkEnd w:id="2979"/>
    </w:p>
    <w:p w14:paraId="28E7CD5F" w14:textId="77777777" w:rsidR="00FE2976" w:rsidRDefault="00FE2976" w:rsidP="00D51D24">
      <w:pPr>
        <w:pStyle w:val="Heading2"/>
      </w:pPr>
      <w:bookmarkStart w:id="2980" w:name="_Toc138762483"/>
      <w:bookmarkStart w:id="2981" w:name="_Toc145708677"/>
      <w:bookmarkStart w:id="2982" w:name="_Toc153827353"/>
      <w:bookmarkStart w:id="2983" w:name="MCCQCTEMPBM_00000371"/>
      <w:bookmarkStart w:id="2984" w:name="_Toc185517505"/>
      <w:bookmarkEnd w:id="2978"/>
      <w:r>
        <w:t>B.1.1</w:t>
      </w:r>
      <w:r>
        <w:tab/>
        <w:t>Introduction</w:t>
      </w:r>
      <w:bookmarkEnd w:id="2980"/>
      <w:bookmarkEnd w:id="2981"/>
      <w:bookmarkEnd w:id="2982"/>
      <w:bookmarkEnd w:id="2984"/>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7pt;height:1in" o:ole="">
            <v:imagedata r:id="rId65" o:title="" croptop="6065f"/>
          </v:shape>
          <o:OLEObject Type="Embed" ProgID="Word.Picture.8" ShapeID="_x0000_i1052" DrawAspect="Content" ObjectID="_179612544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6" w:name="_Toc138762484"/>
      <w:bookmarkStart w:id="2987" w:name="_Toc145708678"/>
      <w:bookmarkStart w:id="2988" w:name="_Toc153827354"/>
      <w:bookmarkStart w:id="2989" w:name="MCCQCTEMPBM_00000372"/>
      <w:bookmarkStart w:id="2990" w:name="_Toc185517506"/>
      <w:r>
        <w:t>B.1.2</w:t>
      </w:r>
      <w:r>
        <w:tab/>
      </w:r>
      <w:bookmarkEnd w:id="2986"/>
      <w:bookmarkEnd w:id="2987"/>
      <w:bookmarkEnd w:id="2988"/>
      <w:r w:rsidR="00F5648C">
        <w:t>3GPP Extension _3gpp-5gs-detnet-node</w:t>
      </w:r>
      <w:bookmarkEnd w:id="2990"/>
    </w:p>
    <w:p w14:paraId="458B5C04" w14:textId="77777777" w:rsidR="00FE2976" w:rsidRDefault="00FE2976" w:rsidP="00D51D24">
      <w:pPr>
        <w:pStyle w:val="Heading3"/>
      </w:pPr>
      <w:bookmarkStart w:id="2991" w:name="_Toc138762485"/>
      <w:bookmarkStart w:id="2992" w:name="_Toc145708679"/>
      <w:bookmarkStart w:id="2993" w:name="_Toc153827355"/>
      <w:bookmarkStart w:id="2994" w:name="MCCQCTEMPBM_00000373"/>
      <w:bookmarkStart w:id="2995" w:name="_Toc185517507"/>
      <w:bookmarkEnd w:id="2989"/>
      <w:r>
        <w:t>B.1.2.1</w:t>
      </w:r>
      <w:r>
        <w:tab/>
        <w:t>Description</w:t>
      </w:r>
      <w:bookmarkEnd w:id="2991"/>
      <w:bookmarkEnd w:id="2992"/>
      <w:bookmarkEnd w:id="2993"/>
      <w:bookmarkEnd w:id="2995"/>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6" w:name="_Toc138762486"/>
      <w:bookmarkStart w:id="2997" w:name="_Toc145708680"/>
      <w:bookmarkStart w:id="2998" w:name="_Toc153827356"/>
      <w:bookmarkStart w:id="2999" w:name="MCCQCTEMPBM_00000374"/>
      <w:bookmarkStart w:id="3000" w:name="_Toc185517508"/>
      <w:r>
        <w:t>B.1.2.2</w:t>
      </w:r>
      <w:r>
        <w:tab/>
        <w:t>Provisioning of 5GS specific traffic characteristics and requirements</w:t>
      </w:r>
      <w:bookmarkEnd w:id="2996"/>
      <w:bookmarkEnd w:id="2997"/>
      <w:bookmarkEnd w:id="2998"/>
      <w:bookmarkEnd w:id="3000"/>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1" w:name="_Toc138762487"/>
      <w:bookmarkStart w:id="3002" w:name="_Toc145708681"/>
      <w:bookmarkStart w:id="3003" w:name="_Toc153827357"/>
      <w:bookmarkStart w:id="3004" w:name="MCCQCTEMPBM_00000375"/>
      <w:bookmarkStart w:id="3005" w:name="_Toc185517509"/>
      <w:r>
        <w:t>B.1.2.3</w:t>
      </w:r>
      <w:r>
        <w:tab/>
        <w:t>Report of 5GS DetNet flow(s) status</w:t>
      </w:r>
      <w:bookmarkEnd w:id="3001"/>
      <w:bookmarkEnd w:id="3002"/>
      <w:bookmarkEnd w:id="3003"/>
      <w:bookmarkEnd w:id="3005"/>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10" w:name="_Toc185517510"/>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5" w:name="_Toc185517511"/>
      <w:r>
        <w:lastRenderedPageBreak/>
        <w:t>B.2</w:t>
      </w:r>
      <w:r>
        <w:tab/>
        <w:t>YANG Module Definitions</w:t>
      </w:r>
      <w:bookmarkEnd w:id="3011"/>
      <w:bookmarkEnd w:id="3012"/>
      <w:bookmarkEnd w:id="3013"/>
      <w:bookmarkEnd w:id="3015"/>
    </w:p>
    <w:p w14:paraId="42A5CCBD" w14:textId="77777777" w:rsidR="00FE2976" w:rsidRDefault="00FE2976" w:rsidP="00D51D24">
      <w:pPr>
        <w:pStyle w:val="Heading2"/>
      </w:pPr>
      <w:bookmarkStart w:id="3016" w:name="_Toc138762490"/>
      <w:bookmarkStart w:id="3017" w:name="_Toc145708684"/>
      <w:bookmarkStart w:id="3018" w:name="_Toc153827360"/>
      <w:bookmarkStart w:id="3019" w:name="MCCQCTEMPBM_00000378"/>
      <w:bookmarkStart w:id="3020" w:name="_Toc185517512"/>
      <w:bookmarkEnd w:id="3014"/>
      <w:r>
        <w:t>B.2.1</w:t>
      </w:r>
      <w:r>
        <w:tab/>
        <w:t>Introduction</w:t>
      </w:r>
      <w:bookmarkEnd w:id="3016"/>
      <w:bookmarkEnd w:id="3017"/>
      <w:bookmarkEnd w:id="3018"/>
      <w:bookmarkEnd w:id="3020"/>
    </w:p>
    <w:p w14:paraId="6DAC5349" w14:textId="77777777" w:rsidR="00FE2976" w:rsidRDefault="00FE2976" w:rsidP="00D51D24">
      <w:pPr>
        <w:pStyle w:val="Heading3"/>
      </w:pPr>
      <w:bookmarkStart w:id="3021" w:name="_Toc138762491"/>
      <w:bookmarkStart w:id="3022" w:name="_Toc145708685"/>
      <w:bookmarkStart w:id="3023" w:name="_Toc153827361"/>
      <w:bookmarkStart w:id="3024" w:name="MCCQCTEMPBM_00000379"/>
      <w:bookmarkStart w:id="3025" w:name="_Toc185517513"/>
      <w:bookmarkEnd w:id="3019"/>
      <w:r>
        <w:t>B.2.1.1</w:t>
      </w:r>
      <w:r>
        <w:tab/>
        <w:t>General</w:t>
      </w:r>
      <w:bookmarkEnd w:id="3021"/>
      <w:bookmarkEnd w:id="3022"/>
      <w:bookmarkEnd w:id="3023"/>
      <w:bookmarkEnd w:id="3025"/>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6" w:name="_Toc138762492"/>
      <w:bookmarkStart w:id="3027" w:name="_Toc145708686"/>
      <w:bookmarkStart w:id="3028" w:name="_Toc153827362"/>
      <w:bookmarkStart w:id="3029" w:name="MCCQCTEMPBM_00000380"/>
      <w:bookmarkStart w:id="3030" w:name="_Toc185517514"/>
      <w:r>
        <w:t>B.2.1.2</w:t>
      </w:r>
      <w:r>
        <w:tab/>
        <w:t>Module name</w:t>
      </w:r>
      <w:bookmarkEnd w:id="3026"/>
      <w:bookmarkEnd w:id="3027"/>
      <w:bookmarkEnd w:id="3028"/>
      <w:bookmarkEnd w:id="3030"/>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5" w:name="_Toc185517515"/>
      <w:r>
        <w:t>B.2.1.3</w:t>
      </w:r>
      <w:r>
        <w:tab/>
        <w:t>Header information</w:t>
      </w:r>
      <w:bookmarkEnd w:id="3031"/>
      <w:bookmarkEnd w:id="3032"/>
      <w:bookmarkEnd w:id="3033"/>
      <w:bookmarkEnd w:id="3035"/>
    </w:p>
    <w:p w14:paraId="5675E796" w14:textId="77777777" w:rsidR="00FE2976" w:rsidRDefault="00FE2976" w:rsidP="00D51D24">
      <w:pPr>
        <w:pStyle w:val="Heading4"/>
      </w:pPr>
      <w:bookmarkStart w:id="3036" w:name="_Toc138762494"/>
      <w:bookmarkStart w:id="3037" w:name="_Toc145708688"/>
      <w:bookmarkStart w:id="3038" w:name="_Toc153827364"/>
      <w:bookmarkStart w:id="3039" w:name="MCCQCTEMPBM_00000382"/>
      <w:bookmarkStart w:id="3040" w:name="_Toc185517516"/>
      <w:bookmarkEnd w:id="3034"/>
      <w:r>
        <w:t>B.2.1.3.1</w:t>
      </w:r>
      <w:r>
        <w:tab/>
      </w:r>
      <w:r w:rsidRPr="00826EB1">
        <w:t>&lt;yang-version statement&gt;</w:t>
      </w:r>
      <w:bookmarkEnd w:id="3036"/>
      <w:bookmarkEnd w:id="3037"/>
      <w:bookmarkEnd w:id="3038"/>
      <w:bookmarkEnd w:id="3040"/>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1" w:name="_Toc138762495"/>
      <w:bookmarkStart w:id="3042" w:name="_Toc145708689"/>
      <w:bookmarkStart w:id="3043" w:name="_Toc153827365"/>
      <w:bookmarkStart w:id="3044" w:name="MCCQCTEMPBM_00000383"/>
      <w:bookmarkStart w:id="3045" w:name="_Toc185517517"/>
      <w:r>
        <w:t>B.2.1.3.2</w:t>
      </w:r>
      <w:r>
        <w:tab/>
      </w:r>
      <w:r w:rsidRPr="00826EB1">
        <w:t>&lt;</w:t>
      </w:r>
      <w:r>
        <w:t>namespace</w:t>
      </w:r>
      <w:r w:rsidRPr="00826EB1">
        <w:t xml:space="preserve"> statement&gt;</w:t>
      </w:r>
      <w:bookmarkEnd w:id="3041"/>
      <w:bookmarkEnd w:id="3042"/>
      <w:bookmarkEnd w:id="3043"/>
      <w:bookmarkEnd w:id="3045"/>
    </w:p>
    <w:bookmarkEnd w:id="3044"/>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6" w:name="_Toc138762496"/>
      <w:bookmarkStart w:id="3047" w:name="_Toc145708690"/>
      <w:bookmarkStart w:id="3048" w:name="_Toc153827366"/>
      <w:bookmarkStart w:id="3049" w:name="MCCQCTEMPBM_00000384"/>
      <w:bookmarkStart w:id="3050" w:name="_Toc185517518"/>
      <w:r>
        <w:lastRenderedPageBreak/>
        <w:t>B.2.1.3.3</w:t>
      </w:r>
      <w:r>
        <w:tab/>
      </w:r>
      <w:r w:rsidRPr="00826EB1">
        <w:t>&lt;</w:t>
      </w:r>
      <w:r>
        <w:t>prefix</w:t>
      </w:r>
      <w:r w:rsidRPr="00826EB1">
        <w:t xml:space="preserve"> statement&gt;</w:t>
      </w:r>
      <w:bookmarkEnd w:id="3046"/>
      <w:bookmarkEnd w:id="3047"/>
      <w:bookmarkEnd w:id="3048"/>
      <w:bookmarkEnd w:id="3050"/>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1" w:name="_Toc138762497"/>
      <w:bookmarkStart w:id="3052" w:name="_Toc145708691"/>
      <w:bookmarkStart w:id="3053" w:name="_Toc153827367"/>
      <w:bookmarkStart w:id="3054" w:name="MCCQCTEMPBM_00000385"/>
      <w:bookmarkStart w:id="3055" w:name="_Toc185517519"/>
      <w:r>
        <w:t>B.2.1.4</w:t>
      </w:r>
      <w:r>
        <w:tab/>
        <w:t>Meta-information</w:t>
      </w:r>
      <w:bookmarkEnd w:id="3051"/>
      <w:bookmarkEnd w:id="3052"/>
      <w:bookmarkEnd w:id="3053"/>
      <w:bookmarkEnd w:id="3055"/>
    </w:p>
    <w:p w14:paraId="1F459407" w14:textId="77777777" w:rsidR="00FE2976" w:rsidRDefault="00FE2976" w:rsidP="00D51D24">
      <w:pPr>
        <w:pStyle w:val="Heading4"/>
      </w:pPr>
      <w:bookmarkStart w:id="3056" w:name="_Toc138762498"/>
      <w:bookmarkStart w:id="3057" w:name="_Toc145708692"/>
      <w:bookmarkStart w:id="3058" w:name="_Toc153827368"/>
      <w:bookmarkStart w:id="3059" w:name="MCCQCTEMPBM_00000386"/>
      <w:bookmarkStart w:id="3060" w:name="_Toc185517520"/>
      <w:bookmarkEnd w:id="3054"/>
      <w:r>
        <w:t>B.2.1.4.1</w:t>
      </w:r>
      <w:r>
        <w:tab/>
      </w:r>
      <w:r w:rsidRPr="00826EB1">
        <w:t>&lt;</w:t>
      </w:r>
      <w:r>
        <w:t>organization</w:t>
      </w:r>
      <w:r w:rsidRPr="00826EB1">
        <w:t xml:space="preserve"> statement&gt;</w:t>
      </w:r>
      <w:bookmarkEnd w:id="3056"/>
      <w:bookmarkEnd w:id="3057"/>
      <w:bookmarkEnd w:id="3058"/>
      <w:bookmarkEnd w:id="3060"/>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1" w:name="_Toc138762499"/>
      <w:bookmarkStart w:id="3062" w:name="_Toc145708693"/>
      <w:bookmarkStart w:id="3063" w:name="_Toc153827369"/>
      <w:bookmarkStart w:id="3064" w:name="MCCQCTEMPBM_00000387"/>
      <w:bookmarkStart w:id="3065" w:name="_Toc185517521"/>
      <w:r>
        <w:t>B.2.1.4.2</w:t>
      </w:r>
      <w:r>
        <w:tab/>
      </w:r>
      <w:r w:rsidRPr="00826EB1">
        <w:t>&lt;</w:t>
      </w:r>
      <w:r>
        <w:t>contact</w:t>
      </w:r>
      <w:r w:rsidRPr="00826EB1">
        <w:t xml:space="preserve"> statement&gt;</w:t>
      </w:r>
      <w:bookmarkEnd w:id="3061"/>
      <w:bookmarkEnd w:id="3062"/>
      <w:bookmarkEnd w:id="3063"/>
      <w:bookmarkEnd w:id="3065"/>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6" w:name="_Toc138762500"/>
      <w:bookmarkStart w:id="3067" w:name="_Toc145708694"/>
      <w:bookmarkStart w:id="3068" w:name="_Toc153827370"/>
      <w:bookmarkStart w:id="3069" w:name="MCCQCTEMPBM_00000388"/>
      <w:bookmarkStart w:id="3070" w:name="_Toc185517522"/>
      <w:r>
        <w:t>B.2.1.4.3</w:t>
      </w:r>
      <w:r>
        <w:tab/>
      </w:r>
      <w:r w:rsidRPr="00826EB1">
        <w:t>&lt;</w:t>
      </w:r>
      <w:r>
        <w:t>descrip</w:t>
      </w:r>
      <w:r w:rsidRPr="00826EB1">
        <w:t>t</w:t>
      </w:r>
      <w:r>
        <w:t>ion statement</w:t>
      </w:r>
      <w:r w:rsidRPr="00826EB1">
        <w:t>&gt;</w:t>
      </w:r>
      <w:bookmarkEnd w:id="3066"/>
      <w:bookmarkEnd w:id="3067"/>
      <w:bookmarkEnd w:id="3068"/>
      <w:bookmarkEnd w:id="3070"/>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1" w:name="_Toc138762501"/>
      <w:bookmarkStart w:id="3072" w:name="_Toc145708695"/>
      <w:bookmarkStart w:id="3073" w:name="_Toc153827371"/>
      <w:bookmarkStart w:id="3074" w:name="MCCQCTEMPBM_00000389"/>
      <w:bookmarkStart w:id="3075" w:name="_Toc185517523"/>
      <w:r>
        <w:t>B.2.1.4.4</w:t>
      </w:r>
      <w:r>
        <w:tab/>
      </w:r>
      <w:r w:rsidRPr="00826EB1">
        <w:t>&lt;</w:t>
      </w:r>
      <w:r>
        <w:t>reference</w:t>
      </w:r>
      <w:r w:rsidRPr="00826EB1">
        <w:t xml:space="preserve"> statement&gt;</w:t>
      </w:r>
      <w:bookmarkEnd w:id="3071"/>
      <w:bookmarkEnd w:id="3072"/>
      <w:bookmarkEnd w:id="3073"/>
      <w:bookmarkEnd w:id="3075"/>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6" w:name="_Toc138762502"/>
      <w:bookmarkStart w:id="3077" w:name="_Toc145708696"/>
      <w:bookmarkStart w:id="3078" w:name="_Toc153827372"/>
      <w:bookmarkStart w:id="3079" w:name="MCCQCTEMPBM_00000390"/>
      <w:bookmarkStart w:id="3080" w:name="_Toc185517524"/>
      <w:r>
        <w:lastRenderedPageBreak/>
        <w:t>B.2.1.4.5</w:t>
      </w:r>
      <w:r>
        <w:tab/>
        <w:t>&lt;revision statement&gt;</w:t>
      </w:r>
      <w:bookmarkEnd w:id="3076"/>
      <w:bookmarkEnd w:id="3077"/>
      <w:bookmarkEnd w:id="3078"/>
      <w:bookmarkEnd w:id="3080"/>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5" w:name="_Toc138762503"/>
      <w:bookmarkStart w:id="3086" w:name="_Toc145708697"/>
      <w:bookmarkStart w:id="3087" w:name="_Toc153827373"/>
      <w:bookmarkStart w:id="3088" w:name="MCCQCTEMPBM_00000391"/>
      <w:bookmarkStart w:id="3089" w:name="_Toc185517525"/>
      <w:r>
        <w:t>B.2.1.2</w:t>
      </w:r>
      <w:r>
        <w:tab/>
        <w:t>Formatting rules</w:t>
      </w:r>
      <w:bookmarkEnd w:id="3085"/>
      <w:bookmarkEnd w:id="3086"/>
      <w:bookmarkEnd w:id="3087"/>
      <w:bookmarkEnd w:id="3089"/>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90" w:name="_Toc138762504"/>
      <w:bookmarkStart w:id="3091" w:name="_Toc145708698"/>
      <w:bookmarkStart w:id="3092" w:name="_Toc153827374"/>
      <w:bookmarkStart w:id="3093" w:name="MCCQCTEMPBM_00000392"/>
      <w:bookmarkStart w:id="3094" w:name="_Toc185517526"/>
      <w:r>
        <w:t>B.2.2</w:t>
      </w:r>
      <w:r>
        <w:tab/>
      </w:r>
      <w:r w:rsidR="00F5648C">
        <w:t>_3gpp</w:t>
      </w:r>
      <w:r>
        <w:t>-5gs-detnet-node Module definition</w:t>
      </w:r>
      <w:bookmarkEnd w:id="3090"/>
      <w:bookmarkEnd w:id="3091"/>
      <w:bookmarkEnd w:id="3092"/>
      <w:bookmarkEnd w:id="3094"/>
    </w:p>
    <w:p w14:paraId="37CEB722" w14:textId="77777777" w:rsidR="00FE2976" w:rsidRDefault="00FE2976" w:rsidP="00D51D24">
      <w:pPr>
        <w:pStyle w:val="Heading3"/>
      </w:pPr>
      <w:bookmarkStart w:id="3095" w:name="_Toc138762505"/>
      <w:bookmarkStart w:id="3096" w:name="_Toc145708699"/>
      <w:bookmarkStart w:id="3097" w:name="_Toc153827375"/>
      <w:bookmarkStart w:id="3098" w:name="MCCQCTEMPBM_00000393"/>
      <w:bookmarkStart w:id="3099" w:name="_Toc185517527"/>
      <w:bookmarkEnd w:id="3093"/>
      <w:r>
        <w:t>B.2.2.1</w:t>
      </w:r>
      <w:r>
        <w:tab/>
        <w:t>Introduction</w:t>
      </w:r>
      <w:bookmarkEnd w:id="3095"/>
      <w:bookmarkEnd w:id="3096"/>
      <w:bookmarkEnd w:id="3097"/>
      <w:bookmarkEnd w:id="3099"/>
    </w:p>
    <w:p w14:paraId="029D84AD" w14:textId="16694FFC" w:rsidR="0063300B" w:rsidRDefault="0063300B" w:rsidP="0063300B">
      <w:bookmarkStart w:id="3100" w:name="_Toc138762506"/>
      <w:bookmarkStart w:id="3101" w:name="_Toc145708700"/>
      <w:bookmarkStart w:id="3102" w:name="_Toc153827376"/>
      <w:bookmarkStart w:id="3103" w:name="MCCQCTEMPBM_00000394"/>
      <w:bookmarkEnd w:id="3098"/>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4" w:name="_Toc185517528"/>
      <w:r>
        <w:t>B.2.2.2</w:t>
      </w:r>
      <w:r>
        <w:tab/>
        <w:t>Data Model</w:t>
      </w:r>
      <w:bookmarkEnd w:id="3100"/>
      <w:bookmarkEnd w:id="3101"/>
      <w:bookmarkEnd w:id="3102"/>
      <w:bookmarkEnd w:id="3104"/>
    </w:p>
    <w:p w14:paraId="168520B7" w14:textId="77777777" w:rsidR="00FE2976" w:rsidRDefault="00FE2976" w:rsidP="00FE2976">
      <w:pPr>
        <w:pStyle w:val="Heading4"/>
      </w:pPr>
      <w:bookmarkStart w:id="3105" w:name="_Toc138762507"/>
      <w:bookmarkStart w:id="3106" w:name="_Toc145708701"/>
      <w:bookmarkStart w:id="3107" w:name="_Toc153827377"/>
      <w:bookmarkStart w:id="3108" w:name="_Toc185517529"/>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6"/>
        <w:gridCol w:w="1747"/>
        <w:gridCol w:w="3714"/>
        <w:gridCol w:w="2257"/>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9" w:name="_Toc138762508"/>
      <w:bookmarkStart w:id="3110" w:name="_Toc145708702"/>
      <w:bookmarkStart w:id="3111" w:name="_Toc153827378"/>
      <w:bookmarkStart w:id="3112" w:name="MCCQCTEMPBM_00000395"/>
      <w:bookmarkStart w:id="3113" w:name="_Toc18551753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3"/>
    </w:p>
    <w:p w14:paraId="5524552B" w14:textId="77777777" w:rsidR="00FE2976" w:rsidRDefault="00FE2976" w:rsidP="00D51D24">
      <w:pPr>
        <w:pStyle w:val="Heading5"/>
      </w:pPr>
      <w:bookmarkStart w:id="3114" w:name="_Toc138762509"/>
      <w:bookmarkStart w:id="3115" w:name="_Toc145708703"/>
      <w:bookmarkStart w:id="3116" w:name="_Toc153827379"/>
      <w:bookmarkStart w:id="3117" w:name="MCCQCTEMPBM_00000396"/>
      <w:bookmarkStart w:id="3118" w:name="_Toc185517531"/>
      <w:bookmarkEnd w:id="3112"/>
      <w:r>
        <w:t>B.2.2.2.2.1</w:t>
      </w:r>
      <w:r>
        <w:tab/>
        <w:t>Introduction</w:t>
      </w:r>
      <w:bookmarkEnd w:id="3114"/>
      <w:bookmarkEnd w:id="3115"/>
      <w:bookmarkEnd w:id="3116"/>
      <w:bookmarkEnd w:id="3118"/>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7"/>
      <w:r>
        <w:t>This clause defines the YANG structures to be used in _3gpp-5gs-detnet-node YANG Module.</w:t>
      </w:r>
    </w:p>
    <w:p w14:paraId="67EBE11F" w14:textId="5489FEB2" w:rsidR="00FE2976" w:rsidRDefault="00FE2976" w:rsidP="00D51D24">
      <w:pPr>
        <w:pStyle w:val="Heading5"/>
      </w:pPr>
      <w:bookmarkStart w:id="3123" w:name="_Toc185517532"/>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4" w:name="_Toc138762511"/>
      <w:bookmarkStart w:id="3125" w:name="_Toc145708705"/>
      <w:bookmarkStart w:id="3126" w:name="_Toc153827381"/>
      <w:bookmarkStart w:id="3127" w:name="MCCQCTEMPBM_00000398"/>
      <w:bookmarkStart w:id="3128" w:name="_Toc185517533"/>
      <w:r>
        <w:t>B.2.2.2.2.3</w:t>
      </w:r>
      <w:r>
        <w:tab/>
        <w:t xml:space="preserve">Type: </w:t>
      </w:r>
      <w:r w:rsidR="001648D8">
        <w:t>_3gpp-5gs-node-configuration-outcome</w:t>
      </w:r>
      <w:bookmarkEnd w:id="3124"/>
      <w:bookmarkEnd w:id="3125"/>
      <w:bookmarkEnd w:id="3126"/>
      <w:bookmarkEnd w:id="3128"/>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9" w:name="_Toc153827382"/>
      <w:bookmarkStart w:id="3130" w:name="_Toc185517534"/>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1" w:name="_Toc138762512"/>
      <w:bookmarkStart w:id="3132" w:name="_Toc145708706"/>
      <w:bookmarkStart w:id="3133" w:name="_Toc153827383"/>
      <w:bookmarkStart w:id="3134" w:name="MCCQCTEMPBM_00000399"/>
      <w:bookmarkStart w:id="3135" w:name="_Toc18551753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5"/>
    </w:p>
    <w:p w14:paraId="33B96C08" w14:textId="77777777" w:rsidR="00FE2976" w:rsidRPr="00384E92" w:rsidRDefault="00FE2976" w:rsidP="00D51D24">
      <w:pPr>
        <w:pStyle w:val="Heading5"/>
      </w:pPr>
      <w:bookmarkStart w:id="3136" w:name="_Toc138762513"/>
      <w:bookmarkStart w:id="3137" w:name="_Toc145708707"/>
      <w:bookmarkStart w:id="3138" w:name="_Toc153827384"/>
      <w:bookmarkStart w:id="3139" w:name="MCCQCTEMPBM_00000400"/>
      <w:bookmarkStart w:id="3140" w:name="_Toc185517536"/>
      <w:bookmarkEnd w:id="3134"/>
      <w:r>
        <w:t>B.2.2.2.3.1</w:t>
      </w:r>
      <w:r w:rsidRPr="00384E92">
        <w:tab/>
        <w:t>Introduction</w:t>
      </w:r>
      <w:bookmarkEnd w:id="3136"/>
      <w:bookmarkEnd w:id="3137"/>
      <w:bookmarkEnd w:id="3138"/>
      <w:bookmarkEnd w:id="3140"/>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1" w:name="_Toc138762514"/>
      <w:bookmarkStart w:id="3142" w:name="_Toc145708708"/>
      <w:bookmarkStart w:id="3143" w:name="_Toc153827385"/>
      <w:bookmarkStart w:id="3144" w:name="MCCQCTEMPBM_00000401"/>
      <w:bookmarkStart w:id="3145" w:name="_Toc185517537"/>
      <w:r>
        <w:t>B.2.2.2.3.2</w:t>
      </w:r>
      <w:r w:rsidRPr="00384E92">
        <w:tab/>
        <w:t>Simple data types</w:t>
      </w:r>
      <w:bookmarkEnd w:id="3141"/>
      <w:bookmarkEnd w:id="3142"/>
      <w:bookmarkEnd w:id="3143"/>
      <w:bookmarkEnd w:id="3145"/>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6" w:name="_Toc138762515"/>
      <w:bookmarkStart w:id="3147" w:name="_Toc145708709"/>
      <w:bookmarkStart w:id="3148" w:name="_Toc153827386"/>
      <w:bookmarkStart w:id="3149" w:name="MCCQCTEMPBM_00000402"/>
      <w:bookmarkStart w:id="3150" w:name="_Toc185517538"/>
      <w:r>
        <w:t>B.2.2.2.3.3</w:t>
      </w:r>
      <w:r w:rsidRPr="00BC662F">
        <w:tab/>
        <w:t xml:space="preserve">Enumeration: </w:t>
      </w:r>
      <w:r w:rsidR="001C5008">
        <w:t>_</w:t>
      </w:r>
      <w:r w:rsidR="001C5008">
        <w:rPr>
          <w:lang w:val="en-US"/>
        </w:rPr>
        <w:t>3gpp-5gs-node-configuration-status</w:t>
      </w:r>
      <w:bookmarkEnd w:id="3146"/>
      <w:bookmarkEnd w:id="3147"/>
      <w:bookmarkEnd w:id="3148"/>
      <w:bookmarkEnd w:id="3150"/>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85517539"/>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Heading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85517540"/>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85517541"/>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85517542"/>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099B5" w14:textId="77777777" w:rsidR="00AB600C" w:rsidRDefault="00AB600C">
      <w:r>
        <w:separator/>
      </w:r>
    </w:p>
  </w:endnote>
  <w:endnote w:type="continuationSeparator" w:id="0">
    <w:p w14:paraId="1BCAF5D2" w14:textId="77777777" w:rsidR="00AB600C" w:rsidRDefault="00AB60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F8EA3" w14:textId="77777777" w:rsidR="00AB600C" w:rsidRDefault="00AB600C">
      <w:r>
        <w:separator/>
      </w:r>
    </w:p>
  </w:footnote>
  <w:footnote w:type="continuationSeparator" w:id="0">
    <w:p w14:paraId="7477CE4F" w14:textId="77777777" w:rsidR="00AB600C" w:rsidRDefault="00AB60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75621DF"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4FFB">
      <w:rPr>
        <w:rFonts w:ascii="Arial" w:hAnsi="Arial" w:cs="Arial"/>
        <w:b/>
        <w:noProof/>
        <w:sz w:val="18"/>
        <w:szCs w:val="18"/>
      </w:rPr>
      <w:t>3GPP TS 29.565 V19.1.0 (2024-12)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11DA50D1"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4FFB">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11982593">
    <w:abstractNumId w:val="3"/>
  </w:num>
  <w:num w:numId="2" w16cid:durableId="947857721">
    <w:abstractNumId w:val="2"/>
  </w:num>
  <w:num w:numId="3" w16cid:durableId="2052456834">
    <w:abstractNumId w:val="1"/>
  </w:num>
  <w:num w:numId="4" w16cid:durableId="48289289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66779-7E04-4510-A70C-A4E2BFEB9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181</Pages>
  <Words>68461</Words>
  <Characters>390233</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20</cp:revision>
  <cp:lastPrinted>2019-02-25T14:05:00Z</cp:lastPrinted>
  <dcterms:created xsi:type="dcterms:W3CDTF">2024-09-11T02:59:00Z</dcterms:created>
  <dcterms:modified xsi:type="dcterms:W3CDTF">2024-12-19T13:34:00Z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