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16C06AB2"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r w:rsidR="00AA476A">
              <w:rPr>
                <w:noProof w:val="0"/>
              </w:rPr>
              <w:t>0</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A50FA">
              <w:rPr>
                <w:noProof w:val="0"/>
                <w:sz w:val="32"/>
              </w:rPr>
              <w:t>4</w:t>
            </w:r>
            <w:r w:rsidR="00FC4C9C" w:rsidRPr="00F91D2F">
              <w:rPr>
                <w:noProof w:val="0"/>
                <w:sz w:val="32"/>
              </w:rPr>
              <w:t>-</w:t>
            </w:r>
            <w:r w:rsidR="00DD48F8">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97337158" r:id="rId10"/>
              </w:object>
            </w:r>
          </w:p>
        </w:tc>
        <w:tc>
          <w:tcPr>
            <w:tcW w:w="5540" w:type="dxa"/>
            <w:shd w:val="clear" w:color="auto" w:fill="auto"/>
          </w:tcPr>
          <w:p w14:paraId="52645ED5" w14:textId="570C96E7" w:rsidR="00B23EBC" w:rsidRDefault="004548E1" w:rsidP="00B23EBC">
            <w:pPr>
              <w:jc w:val="right"/>
            </w:pPr>
            <w:bookmarkStart w:id="3" w:name="logos"/>
            <w:r>
              <w:pict w14:anchorId="600265E9">
                <v:shape id="_x0000_i1026" type="#_x0000_t75" style="width:127.7pt;height:74.7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576495B0"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AA50FA">
              <w:rPr>
                <w:noProof/>
                <w:sz w:val="18"/>
              </w:rPr>
              <w:t>4</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3C043784" w14:textId="074A42CA" w:rsidR="004548E1"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4548E1">
        <w:rPr>
          <w:noProof/>
        </w:rPr>
        <w:t>Foreword</w:t>
      </w:r>
      <w:r w:rsidR="004548E1">
        <w:rPr>
          <w:noProof/>
        </w:rPr>
        <w:tab/>
      </w:r>
      <w:r w:rsidR="004548E1">
        <w:rPr>
          <w:noProof/>
        </w:rPr>
        <w:fldChar w:fldCharType="begin" w:fldLock="1"/>
      </w:r>
      <w:r w:rsidR="004548E1">
        <w:rPr>
          <w:noProof/>
        </w:rPr>
        <w:instrText xml:space="preserve"> PAGEREF _Toc186723627 \h </w:instrText>
      </w:r>
      <w:r w:rsidR="004548E1">
        <w:rPr>
          <w:noProof/>
        </w:rPr>
      </w:r>
      <w:r w:rsidR="004548E1">
        <w:rPr>
          <w:noProof/>
        </w:rPr>
        <w:fldChar w:fldCharType="separate"/>
      </w:r>
      <w:r w:rsidR="004548E1">
        <w:rPr>
          <w:noProof/>
        </w:rPr>
        <w:t>13</w:t>
      </w:r>
      <w:r w:rsidR="004548E1">
        <w:rPr>
          <w:noProof/>
        </w:rPr>
        <w:fldChar w:fldCharType="end"/>
      </w:r>
    </w:p>
    <w:p w14:paraId="08D2A03E" w14:textId="1B946799" w:rsidR="004548E1" w:rsidRDefault="004548E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_Toc186723628 \h </w:instrText>
      </w:r>
      <w:r>
        <w:rPr>
          <w:noProof/>
        </w:rPr>
      </w:r>
      <w:r>
        <w:rPr>
          <w:noProof/>
        </w:rPr>
        <w:fldChar w:fldCharType="separate"/>
      </w:r>
      <w:r>
        <w:rPr>
          <w:noProof/>
        </w:rPr>
        <w:t>14</w:t>
      </w:r>
      <w:r>
        <w:rPr>
          <w:noProof/>
        </w:rPr>
        <w:fldChar w:fldCharType="end"/>
      </w:r>
    </w:p>
    <w:p w14:paraId="135A2379" w14:textId="7846BA87" w:rsidR="004548E1" w:rsidRDefault="004548E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_Toc186723629 \h </w:instrText>
      </w:r>
      <w:r>
        <w:rPr>
          <w:noProof/>
        </w:rPr>
      </w:r>
      <w:r>
        <w:rPr>
          <w:noProof/>
        </w:rPr>
        <w:fldChar w:fldCharType="separate"/>
      </w:r>
      <w:r>
        <w:rPr>
          <w:noProof/>
        </w:rPr>
        <w:t>14</w:t>
      </w:r>
      <w:r>
        <w:rPr>
          <w:noProof/>
        </w:rPr>
        <w:fldChar w:fldCharType="end"/>
      </w:r>
    </w:p>
    <w:p w14:paraId="040F8E3C" w14:textId="26EE7FAB" w:rsidR="004548E1" w:rsidRDefault="004548E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_Toc186723630 \h </w:instrText>
      </w:r>
      <w:r>
        <w:rPr>
          <w:noProof/>
        </w:rPr>
      </w:r>
      <w:r>
        <w:rPr>
          <w:noProof/>
        </w:rPr>
        <w:fldChar w:fldCharType="separate"/>
      </w:r>
      <w:r>
        <w:rPr>
          <w:noProof/>
        </w:rPr>
        <w:t>16</w:t>
      </w:r>
      <w:r>
        <w:rPr>
          <w:noProof/>
        </w:rPr>
        <w:fldChar w:fldCharType="end"/>
      </w:r>
    </w:p>
    <w:p w14:paraId="63D04CE4" w14:textId="0BB8B99A" w:rsidR="004548E1" w:rsidRDefault="004548E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_Toc186723631 \h </w:instrText>
      </w:r>
      <w:r>
        <w:rPr>
          <w:noProof/>
        </w:rPr>
      </w:r>
      <w:r>
        <w:rPr>
          <w:noProof/>
        </w:rPr>
        <w:fldChar w:fldCharType="separate"/>
      </w:r>
      <w:r>
        <w:rPr>
          <w:noProof/>
        </w:rPr>
        <w:t>16</w:t>
      </w:r>
      <w:r>
        <w:rPr>
          <w:noProof/>
        </w:rPr>
        <w:fldChar w:fldCharType="end"/>
      </w:r>
    </w:p>
    <w:p w14:paraId="4922B067" w14:textId="187DDC98" w:rsidR="004548E1" w:rsidRDefault="004548E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_Toc186723632 \h </w:instrText>
      </w:r>
      <w:r>
        <w:rPr>
          <w:noProof/>
        </w:rPr>
      </w:r>
      <w:r>
        <w:rPr>
          <w:noProof/>
        </w:rPr>
        <w:fldChar w:fldCharType="separate"/>
      </w:r>
      <w:r>
        <w:rPr>
          <w:noProof/>
        </w:rPr>
        <w:t>17</w:t>
      </w:r>
      <w:r>
        <w:rPr>
          <w:noProof/>
        </w:rPr>
        <w:fldChar w:fldCharType="end"/>
      </w:r>
    </w:p>
    <w:p w14:paraId="52D636A2" w14:textId="59B73233" w:rsidR="004548E1" w:rsidRDefault="004548E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_Toc186723633 \h </w:instrText>
      </w:r>
      <w:r>
        <w:rPr>
          <w:noProof/>
        </w:rPr>
      </w:r>
      <w:r>
        <w:rPr>
          <w:noProof/>
        </w:rPr>
        <w:fldChar w:fldCharType="separate"/>
      </w:r>
      <w:r>
        <w:rPr>
          <w:noProof/>
        </w:rPr>
        <w:t>17</w:t>
      </w:r>
      <w:r>
        <w:rPr>
          <w:noProof/>
        </w:rPr>
        <w:fldChar w:fldCharType="end"/>
      </w:r>
    </w:p>
    <w:p w14:paraId="7EFACF2C" w14:textId="6A103F71" w:rsidR="004548E1" w:rsidRDefault="004548E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_Toc186723634 \h </w:instrText>
      </w:r>
      <w:r>
        <w:rPr>
          <w:noProof/>
        </w:rPr>
      </w:r>
      <w:r>
        <w:rPr>
          <w:noProof/>
        </w:rPr>
        <w:fldChar w:fldCharType="separate"/>
      </w:r>
      <w:r>
        <w:rPr>
          <w:noProof/>
        </w:rPr>
        <w:t>17</w:t>
      </w:r>
      <w:r>
        <w:rPr>
          <w:noProof/>
        </w:rPr>
        <w:fldChar w:fldCharType="end"/>
      </w:r>
    </w:p>
    <w:p w14:paraId="76EAC185" w14:textId="354ADB77" w:rsidR="004548E1" w:rsidRDefault="004548E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_Toc186723635 \h </w:instrText>
      </w:r>
      <w:r>
        <w:rPr>
          <w:noProof/>
        </w:rPr>
      </w:r>
      <w:r>
        <w:rPr>
          <w:noProof/>
        </w:rPr>
        <w:fldChar w:fldCharType="separate"/>
      </w:r>
      <w:r>
        <w:rPr>
          <w:noProof/>
        </w:rPr>
        <w:t>17</w:t>
      </w:r>
      <w:r>
        <w:rPr>
          <w:noProof/>
        </w:rPr>
        <w:fldChar w:fldCharType="end"/>
      </w:r>
    </w:p>
    <w:p w14:paraId="270EF2F2" w14:textId="31A134C5" w:rsidR="004548E1" w:rsidRDefault="004548E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fldLock="1"/>
      </w:r>
      <w:r>
        <w:rPr>
          <w:noProof/>
        </w:rPr>
        <w:instrText xml:space="preserve"> PAGEREF _Toc186723636 \h </w:instrText>
      </w:r>
      <w:r>
        <w:rPr>
          <w:noProof/>
        </w:rPr>
      </w:r>
      <w:r>
        <w:rPr>
          <w:noProof/>
        </w:rPr>
        <w:fldChar w:fldCharType="separate"/>
      </w:r>
      <w:r>
        <w:rPr>
          <w:noProof/>
        </w:rPr>
        <w:t>18</w:t>
      </w:r>
      <w:r>
        <w:rPr>
          <w:noProof/>
        </w:rPr>
        <w:fldChar w:fldCharType="end"/>
      </w:r>
    </w:p>
    <w:p w14:paraId="038AE97C" w14:textId="4DE68D9C" w:rsidR="004548E1" w:rsidRDefault="004548E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_Toc186723637 \h </w:instrText>
      </w:r>
      <w:r>
        <w:rPr>
          <w:noProof/>
        </w:rPr>
      </w:r>
      <w:r>
        <w:rPr>
          <w:noProof/>
        </w:rPr>
        <w:fldChar w:fldCharType="separate"/>
      </w:r>
      <w:r>
        <w:rPr>
          <w:noProof/>
        </w:rPr>
        <w:t>18</w:t>
      </w:r>
      <w:r>
        <w:rPr>
          <w:noProof/>
        </w:rPr>
        <w:fldChar w:fldCharType="end"/>
      </w:r>
    </w:p>
    <w:p w14:paraId="032BFD09" w14:textId="3D038862" w:rsidR="004548E1" w:rsidRDefault="004548E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fldLock="1"/>
      </w:r>
      <w:r>
        <w:rPr>
          <w:noProof/>
        </w:rPr>
        <w:instrText xml:space="preserve"> PAGEREF _Toc186723638 \h </w:instrText>
      </w:r>
      <w:r>
        <w:rPr>
          <w:noProof/>
        </w:rPr>
      </w:r>
      <w:r>
        <w:rPr>
          <w:noProof/>
        </w:rPr>
        <w:fldChar w:fldCharType="separate"/>
      </w:r>
      <w:r>
        <w:rPr>
          <w:noProof/>
        </w:rPr>
        <w:t>19</w:t>
      </w:r>
      <w:r>
        <w:rPr>
          <w:noProof/>
        </w:rPr>
        <w:fldChar w:fldCharType="end"/>
      </w:r>
    </w:p>
    <w:p w14:paraId="49970495" w14:textId="6A7513D1"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_Toc186723639 \h </w:instrText>
      </w:r>
      <w:r>
        <w:rPr>
          <w:noProof/>
        </w:rPr>
      </w:r>
      <w:r>
        <w:rPr>
          <w:noProof/>
        </w:rPr>
        <w:fldChar w:fldCharType="separate"/>
      </w:r>
      <w:r>
        <w:rPr>
          <w:noProof/>
        </w:rPr>
        <w:t>19</w:t>
      </w:r>
      <w:r>
        <w:rPr>
          <w:noProof/>
        </w:rPr>
        <w:fldChar w:fldCharType="end"/>
      </w:r>
    </w:p>
    <w:p w14:paraId="41979874" w14:textId="44DA2133"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_Toc186723640 \h </w:instrText>
      </w:r>
      <w:r>
        <w:rPr>
          <w:noProof/>
        </w:rPr>
      </w:r>
      <w:r>
        <w:rPr>
          <w:noProof/>
        </w:rPr>
        <w:fldChar w:fldCharType="separate"/>
      </w:r>
      <w:r>
        <w:rPr>
          <w:noProof/>
        </w:rPr>
        <w:t>19</w:t>
      </w:r>
      <w:r>
        <w:rPr>
          <w:noProof/>
        </w:rPr>
        <w:fldChar w:fldCharType="end"/>
      </w:r>
    </w:p>
    <w:p w14:paraId="6FC08031" w14:textId="12634434"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_Toc186723641 \h </w:instrText>
      </w:r>
      <w:r>
        <w:rPr>
          <w:noProof/>
        </w:rPr>
      </w:r>
      <w:r>
        <w:rPr>
          <w:noProof/>
        </w:rPr>
        <w:fldChar w:fldCharType="separate"/>
      </w:r>
      <w:r>
        <w:rPr>
          <w:noProof/>
        </w:rPr>
        <w:t>19</w:t>
      </w:r>
      <w:r>
        <w:rPr>
          <w:noProof/>
        </w:rPr>
        <w:fldChar w:fldCharType="end"/>
      </w:r>
    </w:p>
    <w:p w14:paraId="4702C0C6" w14:textId="0DC15F2E"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fldLock="1"/>
      </w:r>
      <w:r>
        <w:rPr>
          <w:noProof/>
        </w:rPr>
        <w:instrText xml:space="preserve"> PAGEREF _Toc186723642 \h </w:instrText>
      </w:r>
      <w:r>
        <w:rPr>
          <w:noProof/>
        </w:rPr>
      </w:r>
      <w:r>
        <w:rPr>
          <w:noProof/>
        </w:rPr>
        <w:fldChar w:fldCharType="separate"/>
      </w:r>
      <w:r>
        <w:rPr>
          <w:noProof/>
        </w:rPr>
        <w:t>20</w:t>
      </w:r>
      <w:r>
        <w:rPr>
          <w:noProof/>
        </w:rPr>
        <w:fldChar w:fldCharType="end"/>
      </w:r>
    </w:p>
    <w:p w14:paraId="4FAA5833" w14:textId="05FB42F1"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_Toc186723643 \h </w:instrText>
      </w:r>
      <w:r>
        <w:rPr>
          <w:noProof/>
        </w:rPr>
      </w:r>
      <w:r>
        <w:rPr>
          <w:noProof/>
        </w:rPr>
        <w:fldChar w:fldCharType="separate"/>
      </w:r>
      <w:r>
        <w:rPr>
          <w:noProof/>
        </w:rPr>
        <w:t>20</w:t>
      </w:r>
      <w:r>
        <w:rPr>
          <w:noProof/>
        </w:rPr>
        <w:fldChar w:fldCharType="end"/>
      </w:r>
    </w:p>
    <w:p w14:paraId="5506886C" w14:textId="0C8BA633"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fldLock="1"/>
      </w:r>
      <w:r>
        <w:rPr>
          <w:noProof/>
        </w:rPr>
        <w:instrText xml:space="preserve"> PAGEREF _Toc186723644 \h </w:instrText>
      </w:r>
      <w:r>
        <w:rPr>
          <w:noProof/>
        </w:rPr>
      </w:r>
      <w:r>
        <w:rPr>
          <w:noProof/>
        </w:rPr>
        <w:fldChar w:fldCharType="separate"/>
      </w:r>
      <w:r>
        <w:rPr>
          <w:noProof/>
        </w:rPr>
        <w:t>20</w:t>
      </w:r>
      <w:r>
        <w:rPr>
          <w:noProof/>
        </w:rPr>
        <w:fldChar w:fldCharType="end"/>
      </w:r>
    </w:p>
    <w:p w14:paraId="76AC86A6" w14:textId="5BFEE8C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fldLock="1"/>
      </w:r>
      <w:r>
        <w:rPr>
          <w:noProof/>
        </w:rPr>
        <w:instrText xml:space="preserve"> PAGEREF _Toc186723645 \h </w:instrText>
      </w:r>
      <w:r>
        <w:rPr>
          <w:noProof/>
        </w:rPr>
      </w:r>
      <w:r>
        <w:rPr>
          <w:noProof/>
        </w:rPr>
        <w:fldChar w:fldCharType="separate"/>
      </w:r>
      <w:r>
        <w:rPr>
          <w:noProof/>
        </w:rPr>
        <w:t>21</w:t>
      </w:r>
      <w:r>
        <w:rPr>
          <w:noProof/>
        </w:rPr>
        <w:fldChar w:fldCharType="end"/>
      </w:r>
    </w:p>
    <w:p w14:paraId="53B69254" w14:textId="58B6F0E7"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fldLock="1"/>
      </w:r>
      <w:r>
        <w:rPr>
          <w:noProof/>
        </w:rPr>
        <w:instrText xml:space="preserve"> PAGEREF _Toc186723646 \h </w:instrText>
      </w:r>
      <w:r>
        <w:rPr>
          <w:noProof/>
        </w:rPr>
      </w:r>
      <w:r>
        <w:rPr>
          <w:noProof/>
        </w:rPr>
        <w:fldChar w:fldCharType="separate"/>
      </w:r>
      <w:r>
        <w:rPr>
          <w:noProof/>
        </w:rPr>
        <w:t>22</w:t>
      </w:r>
      <w:r>
        <w:rPr>
          <w:noProof/>
        </w:rPr>
        <w:fldChar w:fldCharType="end"/>
      </w:r>
    </w:p>
    <w:p w14:paraId="1E187C74" w14:textId="563B626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_Toc186723647 \h </w:instrText>
      </w:r>
      <w:r>
        <w:rPr>
          <w:noProof/>
        </w:rPr>
      </w:r>
      <w:r>
        <w:rPr>
          <w:noProof/>
        </w:rPr>
        <w:fldChar w:fldCharType="separate"/>
      </w:r>
      <w:r>
        <w:rPr>
          <w:noProof/>
        </w:rPr>
        <w:t>22</w:t>
      </w:r>
      <w:r>
        <w:rPr>
          <w:noProof/>
        </w:rPr>
        <w:fldChar w:fldCharType="end"/>
      </w:r>
    </w:p>
    <w:p w14:paraId="2C6B431C" w14:textId="3DF3C4A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Deregistration</w:t>
      </w:r>
      <w:r>
        <w:rPr>
          <w:noProof/>
        </w:rPr>
        <w:tab/>
      </w:r>
      <w:r>
        <w:rPr>
          <w:noProof/>
        </w:rPr>
        <w:fldChar w:fldCharType="begin" w:fldLock="1"/>
      </w:r>
      <w:r>
        <w:rPr>
          <w:noProof/>
        </w:rPr>
        <w:instrText xml:space="preserve"> PAGEREF _Toc186723648 \h </w:instrText>
      </w:r>
      <w:r>
        <w:rPr>
          <w:noProof/>
        </w:rPr>
      </w:r>
      <w:r>
        <w:rPr>
          <w:noProof/>
        </w:rPr>
        <w:fldChar w:fldCharType="separate"/>
      </w:r>
      <w:r>
        <w:rPr>
          <w:noProof/>
        </w:rPr>
        <w:t>22</w:t>
      </w:r>
      <w:r>
        <w:rPr>
          <w:noProof/>
        </w:rPr>
        <w:fldChar w:fldCharType="end"/>
      </w:r>
    </w:p>
    <w:p w14:paraId="29FA6243" w14:textId="576FC676"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fldLock="1"/>
      </w:r>
      <w:r>
        <w:rPr>
          <w:noProof/>
        </w:rPr>
        <w:instrText xml:space="preserve"> PAGEREF _Toc186723649 \h </w:instrText>
      </w:r>
      <w:r>
        <w:rPr>
          <w:noProof/>
        </w:rPr>
      </w:r>
      <w:r>
        <w:rPr>
          <w:noProof/>
        </w:rPr>
        <w:fldChar w:fldCharType="separate"/>
      </w:r>
      <w:r>
        <w:rPr>
          <w:noProof/>
        </w:rPr>
        <w:t>22</w:t>
      </w:r>
      <w:r>
        <w:rPr>
          <w:noProof/>
        </w:rPr>
        <w:fldChar w:fldCharType="end"/>
      </w:r>
    </w:p>
    <w:p w14:paraId="05987D0F" w14:textId="302260D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_Toc186723650 \h </w:instrText>
      </w:r>
      <w:r>
        <w:rPr>
          <w:noProof/>
        </w:rPr>
      </w:r>
      <w:r>
        <w:rPr>
          <w:noProof/>
        </w:rPr>
        <w:fldChar w:fldCharType="separate"/>
      </w:r>
      <w:r>
        <w:rPr>
          <w:noProof/>
        </w:rPr>
        <w:t>22</w:t>
      </w:r>
      <w:r>
        <w:rPr>
          <w:noProof/>
        </w:rPr>
        <w:fldChar w:fldCharType="end"/>
      </w:r>
    </w:p>
    <w:p w14:paraId="46025E53" w14:textId="6C992A7A"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fldLock="1"/>
      </w:r>
      <w:r>
        <w:rPr>
          <w:noProof/>
        </w:rPr>
        <w:instrText xml:space="preserve"> PAGEREF _Toc186723651 \h </w:instrText>
      </w:r>
      <w:r>
        <w:rPr>
          <w:noProof/>
        </w:rPr>
      </w:r>
      <w:r>
        <w:rPr>
          <w:noProof/>
        </w:rPr>
        <w:fldChar w:fldCharType="separate"/>
      </w:r>
      <w:r>
        <w:rPr>
          <w:noProof/>
        </w:rPr>
        <w:t>23</w:t>
      </w:r>
      <w:r>
        <w:rPr>
          <w:noProof/>
        </w:rPr>
        <w:fldChar w:fldCharType="end"/>
      </w:r>
    </w:p>
    <w:p w14:paraId="63E960A1" w14:textId="701B47F0"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fldLock="1"/>
      </w:r>
      <w:r>
        <w:rPr>
          <w:noProof/>
        </w:rPr>
        <w:instrText xml:space="preserve"> PAGEREF _Toc186723652 \h </w:instrText>
      </w:r>
      <w:r>
        <w:rPr>
          <w:noProof/>
        </w:rPr>
      </w:r>
      <w:r>
        <w:rPr>
          <w:noProof/>
        </w:rPr>
        <w:fldChar w:fldCharType="separate"/>
      </w:r>
      <w:r>
        <w:rPr>
          <w:noProof/>
        </w:rPr>
        <w:t>23</w:t>
      </w:r>
      <w:r>
        <w:rPr>
          <w:noProof/>
        </w:rPr>
        <w:fldChar w:fldCharType="end"/>
      </w:r>
    </w:p>
    <w:p w14:paraId="0B2CEF76" w14:textId="0FFCF63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_Toc186723653 \h </w:instrText>
      </w:r>
      <w:r>
        <w:rPr>
          <w:noProof/>
        </w:rPr>
      </w:r>
      <w:r>
        <w:rPr>
          <w:noProof/>
        </w:rPr>
        <w:fldChar w:fldCharType="separate"/>
      </w:r>
      <w:r>
        <w:rPr>
          <w:noProof/>
        </w:rPr>
        <w:t>23</w:t>
      </w:r>
      <w:r>
        <w:rPr>
          <w:noProof/>
        </w:rPr>
        <w:fldChar w:fldCharType="end"/>
      </w:r>
    </w:p>
    <w:p w14:paraId="55EB35B7" w14:textId="5E8FC4C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fldLock="1"/>
      </w:r>
      <w:r>
        <w:rPr>
          <w:noProof/>
        </w:rPr>
        <w:instrText xml:space="preserve"> PAGEREF _Toc186723654 \h </w:instrText>
      </w:r>
      <w:r>
        <w:rPr>
          <w:noProof/>
        </w:rPr>
      </w:r>
      <w:r>
        <w:rPr>
          <w:noProof/>
        </w:rPr>
        <w:fldChar w:fldCharType="separate"/>
      </w:r>
      <w:r>
        <w:rPr>
          <w:noProof/>
        </w:rPr>
        <w:t>23</w:t>
      </w:r>
      <w:r>
        <w:rPr>
          <w:noProof/>
        </w:rPr>
        <w:fldChar w:fldCharType="end"/>
      </w:r>
    </w:p>
    <w:p w14:paraId="3B78A1FF" w14:textId="24FD811D"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fldLock="1"/>
      </w:r>
      <w:r>
        <w:rPr>
          <w:noProof/>
        </w:rPr>
        <w:instrText xml:space="preserve"> PAGEREF _Toc186723655 \h </w:instrText>
      </w:r>
      <w:r>
        <w:rPr>
          <w:noProof/>
        </w:rPr>
      </w:r>
      <w:r>
        <w:rPr>
          <w:noProof/>
        </w:rPr>
        <w:fldChar w:fldCharType="separate"/>
      </w:r>
      <w:r>
        <w:rPr>
          <w:noProof/>
        </w:rPr>
        <w:t>24</w:t>
      </w:r>
      <w:r>
        <w:rPr>
          <w:noProof/>
        </w:rPr>
        <w:fldChar w:fldCharType="end"/>
      </w:r>
    </w:p>
    <w:p w14:paraId="1DEB786C" w14:textId="2FBFA803"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_Toc186723656 \h </w:instrText>
      </w:r>
      <w:r>
        <w:rPr>
          <w:noProof/>
        </w:rPr>
      </w:r>
      <w:r>
        <w:rPr>
          <w:noProof/>
        </w:rPr>
        <w:fldChar w:fldCharType="separate"/>
      </w:r>
      <w:r>
        <w:rPr>
          <w:noProof/>
        </w:rPr>
        <w:t>24</w:t>
      </w:r>
      <w:r>
        <w:rPr>
          <w:noProof/>
        </w:rPr>
        <w:fldChar w:fldCharType="end"/>
      </w:r>
    </w:p>
    <w:p w14:paraId="6D779755" w14:textId="73B73C4A"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fldLock="1"/>
      </w:r>
      <w:r>
        <w:rPr>
          <w:noProof/>
        </w:rPr>
        <w:instrText xml:space="preserve"> PAGEREF _Toc186723657 \h </w:instrText>
      </w:r>
      <w:r>
        <w:rPr>
          <w:noProof/>
        </w:rPr>
      </w:r>
      <w:r>
        <w:rPr>
          <w:noProof/>
        </w:rPr>
        <w:fldChar w:fldCharType="separate"/>
      </w:r>
      <w:r>
        <w:rPr>
          <w:noProof/>
        </w:rPr>
        <w:t>24</w:t>
      </w:r>
      <w:r>
        <w:rPr>
          <w:noProof/>
        </w:rPr>
        <w:fldChar w:fldCharType="end"/>
      </w:r>
    </w:p>
    <w:p w14:paraId="1FF57864" w14:textId="30EBC6E8"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fldLock="1"/>
      </w:r>
      <w:r>
        <w:rPr>
          <w:noProof/>
        </w:rPr>
        <w:instrText xml:space="preserve"> PAGEREF _Toc186723658 \h </w:instrText>
      </w:r>
      <w:r>
        <w:rPr>
          <w:noProof/>
        </w:rPr>
      </w:r>
      <w:r>
        <w:rPr>
          <w:noProof/>
        </w:rPr>
        <w:fldChar w:fldCharType="separate"/>
      </w:r>
      <w:r>
        <w:rPr>
          <w:noProof/>
        </w:rPr>
        <w:t>25</w:t>
      </w:r>
      <w:r>
        <w:rPr>
          <w:noProof/>
        </w:rPr>
        <w:fldChar w:fldCharType="end"/>
      </w:r>
    </w:p>
    <w:p w14:paraId="27184602" w14:textId="7CB855F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_Toc186723659 \h </w:instrText>
      </w:r>
      <w:r>
        <w:rPr>
          <w:noProof/>
        </w:rPr>
      </w:r>
      <w:r>
        <w:rPr>
          <w:noProof/>
        </w:rPr>
        <w:fldChar w:fldCharType="separate"/>
      </w:r>
      <w:r>
        <w:rPr>
          <w:noProof/>
        </w:rPr>
        <w:t>25</w:t>
      </w:r>
      <w:r>
        <w:rPr>
          <w:noProof/>
        </w:rPr>
        <w:fldChar w:fldCharType="end"/>
      </w:r>
    </w:p>
    <w:p w14:paraId="69427E9C" w14:textId="6C39433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fldLock="1"/>
      </w:r>
      <w:r>
        <w:rPr>
          <w:noProof/>
        </w:rPr>
        <w:instrText xml:space="preserve"> PAGEREF _Toc186723660 \h </w:instrText>
      </w:r>
      <w:r>
        <w:rPr>
          <w:noProof/>
        </w:rPr>
      </w:r>
      <w:r>
        <w:rPr>
          <w:noProof/>
        </w:rPr>
        <w:fldChar w:fldCharType="separate"/>
      </w:r>
      <w:r>
        <w:rPr>
          <w:noProof/>
        </w:rPr>
        <w:t>25</w:t>
      </w:r>
      <w:r>
        <w:rPr>
          <w:noProof/>
        </w:rPr>
        <w:fldChar w:fldCharType="end"/>
      </w:r>
    </w:p>
    <w:p w14:paraId="3700163E" w14:textId="3CF653DC"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fldLock="1"/>
      </w:r>
      <w:r>
        <w:rPr>
          <w:noProof/>
        </w:rPr>
        <w:instrText xml:space="preserve"> PAGEREF _Toc186723661 \h </w:instrText>
      </w:r>
      <w:r>
        <w:rPr>
          <w:noProof/>
        </w:rPr>
      </w:r>
      <w:r>
        <w:rPr>
          <w:noProof/>
        </w:rPr>
        <w:fldChar w:fldCharType="separate"/>
      </w:r>
      <w:r>
        <w:rPr>
          <w:noProof/>
        </w:rPr>
        <w:t>26</w:t>
      </w:r>
      <w:r>
        <w:rPr>
          <w:noProof/>
        </w:rPr>
        <w:fldChar w:fldCharType="end"/>
      </w:r>
    </w:p>
    <w:p w14:paraId="19620DC3" w14:textId="49355BFA"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_Toc186723662 \h </w:instrText>
      </w:r>
      <w:r>
        <w:rPr>
          <w:noProof/>
        </w:rPr>
      </w:r>
      <w:r>
        <w:rPr>
          <w:noProof/>
        </w:rPr>
        <w:fldChar w:fldCharType="separate"/>
      </w:r>
      <w:r>
        <w:rPr>
          <w:noProof/>
        </w:rPr>
        <w:t>26</w:t>
      </w:r>
      <w:r>
        <w:rPr>
          <w:noProof/>
        </w:rPr>
        <w:fldChar w:fldCharType="end"/>
      </w:r>
    </w:p>
    <w:p w14:paraId="61B69F05" w14:textId="4D902569"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fldLock="1"/>
      </w:r>
      <w:r>
        <w:rPr>
          <w:noProof/>
        </w:rPr>
        <w:instrText xml:space="preserve"> PAGEREF _Toc186723663 \h </w:instrText>
      </w:r>
      <w:r>
        <w:rPr>
          <w:noProof/>
        </w:rPr>
      </w:r>
      <w:r>
        <w:rPr>
          <w:noProof/>
        </w:rPr>
        <w:fldChar w:fldCharType="separate"/>
      </w:r>
      <w:r>
        <w:rPr>
          <w:noProof/>
        </w:rPr>
        <w:t>26</w:t>
      </w:r>
      <w:r>
        <w:rPr>
          <w:noProof/>
        </w:rPr>
        <w:fldChar w:fldCharType="end"/>
      </w:r>
    </w:p>
    <w:p w14:paraId="35FF70F6" w14:textId="405E8EE8" w:rsidR="004548E1" w:rsidRDefault="004548E1">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fldLock="1"/>
      </w:r>
      <w:r>
        <w:rPr>
          <w:noProof/>
        </w:rPr>
        <w:instrText xml:space="preserve"> PAGEREF _Toc186723664 \h </w:instrText>
      </w:r>
      <w:r>
        <w:rPr>
          <w:noProof/>
        </w:rPr>
      </w:r>
      <w:r>
        <w:rPr>
          <w:noProof/>
        </w:rPr>
        <w:fldChar w:fldCharType="separate"/>
      </w:r>
      <w:r>
        <w:rPr>
          <w:noProof/>
        </w:rPr>
        <w:t>27</w:t>
      </w:r>
      <w:r>
        <w:rPr>
          <w:noProof/>
        </w:rPr>
        <w:fldChar w:fldCharType="end"/>
      </w:r>
    </w:p>
    <w:p w14:paraId="239D67A8" w14:textId="325EA207"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_Toc186723665 \h </w:instrText>
      </w:r>
      <w:r>
        <w:rPr>
          <w:noProof/>
        </w:rPr>
      </w:r>
      <w:r>
        <w:rPr>
          <w:noProof/>
        </w:rPr>
        <w:fldChar w:fldCharType="separate"/>
      </w:r>
      <w:r>
        <w:rPr>
          <w:noProof/>
        </w:rPr>
        <w:t>27</w:t>
      </w:r>
      <w:r>
        <w:rPr>
          <w:noProof/>
        </w:rPr>
        <w:fldChar w:fldCharType="end"/>
      </w:r>
    </w:p>
    <w:p w14:paraId="689E6D26" w14:textId="633B33E8"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_Toc186723666 \h </w:instrText>
      </w:r>
      <w:r>
        <w:rPr>
          <w:noProof/>
        </w:rPr>
      </w:r>
      <w:r>
        <w:rPr>
          <w:noProof/>
        </w:rPr>
        <w:fldChar w:fldCharType="separate"/>
      </w:r>
      <w:r>
        <w:rPr>
          <w:noProof/>
        </w:rPr>
        <w:t>27</w:t>
      </w:r>
      <w:r>
        <w:rPr>
          <w:noProof/>
        </w:rPr>
        <w:fldChar w:fldCharType="end"/>
      </w:r>
    </w:p>
    <w:p w14:paraId="20CE31D5" w14:textId="0537F829"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_Toc186723667 \h </w:instrText>
      </w:r>
      <w:r>
        <w:rPr>
          <w:noProof/>
        </w:rPr>
      </w:r>
      <w:r>
        <w:rPr>
          <w:noProof/>
        </w:rPr>
        <w:fldChar w:fldCharType="separate"/>
      </w:r>
      <w:r>
        <w:rPr>
          <w:noProof/>
        </w:rPr>
        <w:t>27</w:t>
      </w:r>
      <w:r>
        <w:rPr>
          <w:noProof/>
        </w:rPr>
        <w:fldChar w:fldCharType="end"/>
      </w:r>
    </w:p>
    <w:p w14:paraId="215A88DB" w14:textId="230E2389"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_Toc186723668 \h </w:instrText>
      </w:r>
      <w:r>
        <w:rPr>
          <w:noProof/>
        </w:rPr>
      </w:r>
      <w:r>
        <w:rPr>
          <w:noProof/>
        </w:rPr>
        <w:fldChar w:fldCharType="separate"/>
      </w:r>
      <w:r>
        <w:rPr>
          <w:noProof/>
        </w:rPr>
        <w:t>27</w:t>
      </w:r>
      <w:r>
        <w:rPr>
          <w:noProof/>
        </w:rPr>
        <w:fldChar w:fldCharType="end"/>
      </w:r>
    </w:p>
    <w:p w14:paraId="2940F02F" w14:textId="1BF41BB3"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_Toc186723669 \h </w:instrText>
      </w:r>
      <w:r>
        <w:rPr>
          <w:noProof/>
        </w:rPr>
      </w:r>
      <w:r>
        <w:rPr>
          <w:noProof/>
        </w:rPr>
        <w:fldChar w:fldCharType="separate"/>
      </w:r>
      <w:r>
        <w:rPr>
          <w:noProof/>
        </w:rPr>
        <w:t>27</w:t>
      </w:r>
      <w:r>
        <w:rPr>
          <w:noProof/>
        </w:rPr>
        <w:fldChar w:fldCharType="end"/>
      </w:r>
    </w:p>
    <w:p w14:paraId="3B4AFE83" w14:textId="5EC51AD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fldLock="1"/>
      </w:r>
      <w:r>
        <w:rPr>
          <w:noProof/>
        </w:rPr>
        <w:instrText xml:space="preserve"> PAGEREF _Toc186723670 \h </w:instrText>
      </w:r>
      <w:r>
        <w:rPr>
          <w:noProof/>
        </w:rPr>
      </w:r>
      <w:r>
        <w:rPr>
          <w:noProof/>
        </w:rPr>
        <w:fldChar w:fldCharType="separate"/>
      </w:r>
      <w:r>
        <w:rPr>
          <w:noProof/>
        </w:rPr>
        <w:t>28</w:t>
      </w:r>
      <w:r>
        <w:rPr>
          <w:noProof/>
        </w:rPr>
        <w:fldChar w:fldCharType="end"/>
      </w:r>
    </w:p>
    <w:p w14:paraId="4712AD59" w14:textId="5ACFCB73"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fldLock="1"/>
      </w:r>
      <w:r>
        <w:rPr>
          <w:noProof/>
        </w:rPr>
        <w:instrText xml:space="preserve"> PAGEREF _Toc186723671 \h </w:instrText>
      </w:r>
      <w:r>
        <w:rPr>
          <w:noProof/>
        </w:rPr>
      </w:r>
      <w:r>
        <w:rPr>
          <w:noProof/>
        </w:rPr>
        <w:fldChar w:fldCharType="separate"/>
      </w:r>
      <w:r>
        <w:rPr>
          <w:noProof/>
        </w:rPr>
        <w:t>30</w:t>
      </w:r>
      <w:r>
        <w:rPr>
          <w:noProof/>
        </w:rPr>
        <w:fldChar w:fldCharType="end"/>
      </w:r>
    </w:p>
    <w:p w14:paraId="32910D4B" w14:textId="7CD90724"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fldLock="1"/>
      </w:r>
      <w:r>
        <w:rPr>
          <w:noProof/>
        </w:rPr>
        <w:instrText xml:space="preserve"> PAGEREF _Toc186723672 \h </w:instrText>
      </w:r>
      <w:r>
        <w:rPr>
          <w:noProof/>
        </w:rPr>
      </w:r>
      <w:r>
        <w:rPr>
          <w:noProof/>
        </w:rPr>
        <w:fldChar w:fldCharType="separate"/>
      </w:r>
      <w:r>
        <w:rPr>
          <w:noProof/>
        </w:rPr>
        <w:t>33</w:t>
      </w:r>
      <w:r>
        <w:rPr>
          <w:noProof/>
        </w:rPr>
        <w:fldChar w:fldCharType="end"/>
      </w:r>
    </w:p>
    <w:p w14:paraId="01B7C78C" w14:textId="3EB49C0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fldLock="1"/>
      </w:r>
      <w:r>
        <w:rPr>
          <w:noProof/>
        </w:rPr>
        <w:instrText xml:space="preserve"> PAGEREF _Toc186723673 \h </w:instrText>
      </w:r>
      <w:r>
        <w:rPr>
          <w:noProof/>
        </w:rPr>
      </w:r>
      <w:r>
        <w:rPr>
          <w:noProof/>
        </w:rPr>
        <w:fldChar w:fldCharType="separate"/>
      </w:r>
      <w:r>
        <w:rPr>
          <w:noProof/>
        </w:rPr>
        <w:t>36</w:t>
      </w:r>
      <w:r>
        <w:rPr>
          <w:noProof/>
        </w:rPr>
        <w:fldChar w:fldCharType="end"/>
      </w:r>
    </w:p>
    <w:p w14:paraId="026EFC69" w14:textId="259B4B9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fldLock="1"/>
      </w:r>
      <w:r>
        <w:rPr>
          <w:noProof/>
        </w:rPr>
        <w:instrText xml:space="preserve"> PAGEREF _Toc186723674 \h </w:instrText>
      </w:r>
      <w:r>
        <w:rPr>
          <w:noProof/>
        </w:rPr>
      </w:r>
      <w:r>
        <w:rPr>
          <w:noProof/>
        </w:rPr>
        <w:fldChar w:fldCharType="separate"/>
      </w:r>
      <w:r>
        <w:rPr>
          <w:noProof/>
        </w:rPr>
        <w:t>40</w:t>
      </w:r>
      <w:r>
        <w:rPr>
          <w:noProof/>
        </w:rPr>
        <w:fldChar w:fldCharType="end"/>
      </w:r>
    </w:p>
    <w:p w14:paraId="76D6049C" w14:textId="381ECA6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fldLock="1"/>
      </w:r>
      <w:r>
        <w:rPr>
          <w:noProof/>
        </w:rPr>
        <w:instrText xml:space="preserve"> PAGEREF _Toc186723675 \h </w:instrText>
      </w:r>
      <w:r>
        <w:rPr>
          <w:noProof/>
        </w:rPr>
      </w:r>
      <w:r>
        <w:rPr>
          <w:noProof/>
        </w:rPr>
        <w:fldChar w:fldCharType="separate"/>
      </w:r>
      <w:r>
        <w:rPr>
          <w:noProof/>
        </w:rPr>
        <w:t>40</w:t>
      </w:r>
      <w:r>
        <w:rPr>
          <w:noProof/>
        </w:rPr>
        <w:fldChar w:fldCharType="end"/>
      </w:r>
    </w:p>
    <w:p w14:paraId="0B7BDBEB" w14:textId="3A803B4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fldLock="1"/>
      </w:r>
      <w:r>
        <w:rPr>
          <w:noProof/>
        </w:rPr>
        <w:instrText xml:space="preserve"> PAGEREF _Toc186723676 \h </w:instrText>
      </w:r>
      <w:r>
        <w:rPr>
          <w:noProof/>
        </w:rPr>
      </w:r>
      <w:r>
        <w:rPr>
          <w:noProof/>
        </w:rPr>
        <w:fldChar w:fldCharType="separate"/>
      </w:r>
      <w:r>
        <w:rPr>
          <w:noProof/>
        </w:rPr>
        <w:t>42</w:t>
      </w:r>
      <w:r>
        <w:rPr>
          <w:noProof/>
        </w:rPr>
        <w:fldChar w:fldCharType="end"/>
      </w:r>
    </w:p>
    <w:p w14:paraId="29B06CF6" w14:textId="755360C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fldLock="1"/>
      </w:r>
      <w:r>
        <w:rPr>
          <w:noProof/>
        </w:rPr>
        <w:instrText xml:space="preserve"> PAGEREF _Toc186723677 \h </w:instrText>
      </w:r>
      <w:r>
        <w:rPr>
          <w:noProof/>
        </w:rPr>
      </w:r>
      <w:r>
        <w:rPr>
          <w:noProof/>
        </w:rPr>
        <w:fldChar w:fldCharType="separate"/>
      </w:r>
      <w:r>
        <w:rPr>
          <w:noProof/>
        </w:rPr>
        <w:t>43</w:t>
      </w:r>
      <w:r>
        <w:rPr>
          <w:noProof/>
        </w:rPr>
        <w:fldChar w:fldCharType="end"/>
      </w:r>
    </w:p>
    <w:p w14:paraId="7050E1BF" w14:textId="185E525D"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_Toc186723678 \h </w:instrText>
      </w:r>
      <w:r>
        <w:rPr>
          <w:noProof/>
        </w:rPr>
      </w:r>
      <w:r>
        <w:rPr>
          <w:noProof/>
        </w:rPr>
        <w:fldChar w:fldCharType="separate"/>
      </w:r>
      <w:r>
        <w:rPr>
          <w:noProof/>
        </w:rPr>
        <w:t>44</w:t>
      </w:r>
      <w:r>
        <w:rPr>
          <w:noProof/>
        </w:rPr>
        <w:fldChar w:fldCharType="end"/>
      </w:r>
    </w:p>
    <w:p w14:paraId="69F1480E" w14:textId="572D708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_Toc186723679 \h </w:instrText>
      </w:r>
      <w:r>
        <w:rPr>
          <w:noProof/>
        </w:rPr>
      </w:r>
      <w:r>
        <w:rPr>
          <w:noProof/>
        </w:rPr>
        <w:fldChar w:fldCharType="separate"/>
      </w:r>
      <w:r>
        <w:rPr>
          <w:noProof/>
        </w:rPr>
        <w:t>44</w:t>
      </w:r>
      <w:r>
        <w:rPr>
          <w:noProof/>
        </w:rPr>
        <w:fldChar w:fldCharType="end"/>
      </w:r>
    </w:p>
    <w:p w14:paraId="68664209" w14:textId="13D24D3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_Toc186723680 \h </w:instrText>
      </w:r>
      <w:r>
        <w:rPr>
          <w:noProof/>
        </w:rPr>
      </w:r>
      <w:r>
        <w:rPr>
          <w:noProof/>
        </w:rPr>
        <w:fldChar w:fldCharType="separate"/>
      </w:r>
      <w:r>
        <w:rPr>
          <w:noProof/>
        </w:rPr>
        <w:t>44</w:t>
      </w:r>
      <w:r>
        <w:rPr>
          <w:noProof/>
        </w:rPr>
        <w:fldChar w:fldCharType="end"/>
      </w:r>
    </w:p>
    <w:p w14:paraId="36004443" w14:textId="214A3B9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fldLock="1"/>
      </w:r>
      <w:r>
        <w:rPr>
          <w:noProof/>
        </w:rPr>
        <w:instrText xml:space="preserve"> PAGEREF _Toc186723681 \h </w:instrText>
      </w:r>
      <w:r>
        <w:rPr>
          <w:noProof/>
        </w:rPr>
      </w:r>
      <w:r>
        <w:rPr>
          <w:noProof/>
        </w:rPr>
        <w:fldChar w:fldCharType="separate"/>
      </w:r>
      <w:r>
        <w:rPr>
          <w:noProof/>
        </w:rPr>
        <w:t>45</w:t>
      </w:r>
      <w:r>
        <w:rPr>
          <w:noProof/>
        </w:rPr>
        <w:fldChar w:fldCharType="end"/>
      </w:r>
    </w:p>
    <w:p w14:paraId="434794E2" w14:textId="15EE1E0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fldLock="1"/>
      </w:r>
      <w:r>
        <w:rPr>
          <w:noProof/>
        </w:rPr>
        <w:instrText xml:space="preserve"> PAGEREF _Toc186723682 \h </w:instrText>
      </w:r>
      <w:r>
        <w:rPr>
          <w:noProof/>
        </w:rPr>
      </w:r>
      <w:r>
        <w:rPr>
          <w:noProof/>
        </w:rPr>
        <w:fldChar w:fldCharType="separate"/>
      </w:r>
      <w:r>
        <w:rPr>
          <w:noProof/>
        </w:rPr>
        <w:t>45</w:t>
      </w:r>
      <w:r>
        <w:rPr>
          <w:noProof/>
        </w:rPr>
        <w:fldChar w:fldCharType="end"/>
      </w:r>
    </w:p>
    <w:p w14:paraId="2C277413" w14:textId="7EE54E8F"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_Toc186723683 \h </w:instrText>
      </w:r>
      <w:r>
        <w:rPr>
          <w:noProof/>
        </w:rPr>
      </w:r>
      <w:r>
        <w:rPr>
          <w:noProof/>
        </w:rPr>
        <w:fldChar w:fldCharType="separate"/>
      </w:r>
      <w:r>
        <w:rPr>
          <w:noProof/>
        </w:rPr>
        <w:t>46</w:t>
      </w:r>
      <w:r>
        <w:rPr>
          <w:noProof/>
        </w:rPr>
        <w:fldChar w:fldCharType="end"/>
      </w:r>
    </w:p>
    <w:p w14:paraId="009CCBCE" w14:textId="19F2F629"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_Toc186723684 \h </w:instrText>
      </w:r>
      <w:r>
        <w:rPr>
          <w:noProof/>
        </w:rPr>
      </w:r>
      <w:r>
        <w:rPr>
          <w:noProof/>
        </w:rPr>
        <w:fldChar w:fldCharType="separate"/>
      </w:r>
      <w:r>
        <w:rPr>
          <w:noProof/>
        </w:rPr>
        <w:t>46</w:t>
      </w:r>
      <w:r>
        <w:rPr>
          <w:noProof/>
        </w:rPr>
        <w:fldChar w:fldCharType="end"/>
      </w:r>
    </w:p>
    <w:p w14:paraId="1A435B94" w14:textId="313FD71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fldLock="1"/>
      </w:r>
      <w:r>
        <w:rPr>
          <w:noProof/>
        </w:rPr>
        <w:instrText xml:space="preserve"> PAGEREF _Toc186723685 \h </w:instrText>
      </w:r>
      <w:r>
        <w:rPr>
          <w:noProof/>
        </w:rPr>
      </w:r>
      <w:r>
        <w:rPr>
          <w:noProof/>
        </w:rPr>
        <w:fldChar w:fldCharType="separate"/>
      </w:r>
      <w:r>
        <w:rPr>
          <w:noProof/>
        </w:rPr>
        <w:t>46</w:t>
      </w:r>
      <w:r>
        <w:rPr>
          <w:noProof/>
        </w:rPr>
        <w:fldChar w:fldCharType="end"/>
      </w:r>
    </w:p>
    <w:p w14:paraId="251D0A05" w14:textId="6B7D710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fldLock="1"/>
      </w:r>
      <w:r>
        <w:rPr>
          <w:noProof/>
        </w:rPr>
        <w:instrText xml:space="preserve"> PAGEREF _Toc186723686 \h </w:instrText>
      </w:r>
      <w:r>
        <w:rPr>
          <w:noProof/>
        </w:rPr>
      </w:r>
      <w:r>
        <w:rPr>
          <w:noProof/>
        </w:rPr>
        <w:fldChar w:fldCharType="separate"/>
      </w:r>
      <w:r>
        <w:rPr>
          <w:noProof/>
        </w:rPr>
        <w:t>47</w:t>
      </w:r>
      <w:r>
        <w:rPr>
          <w:noProof/>
        </w:rPr>
        <w:fldChar w:fldCharType="end"/>
      </w:r>
    </w:p>
    <w:p w14:paraId="66162B35" w14:textId="12DEB6F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fldLock="1"/>
      </w:r>
      <w:r>
        <w:rPr>
          <w:noProof/>
        </w:rPr>
        <w:instrText xml:space="preserve"> PAGEREF _Toc186723687 \h </w:instrText>
      </w:r>
      <w:r>
        <w:rPr>
          <w:noProof/>
        </w:rPr>
      </w:r>
      <w:r>
        <w:rPr>
          <w:noProof/>
        </w:rPr>
        <w:fldChar w:fldCharType="separate"/>
      </w:r>
      <w:r>
        <w:rPr>
          <w:noProof/>
        </w:rPr>
        <w:t>47</w:t>
      </w:r>
      <w:r>
        <w:rPr>
          <w:noProof/>
        </w:rPr>
        <w:fldChar w:fldCharType="end"/>
      </w:r>
    </w:p>
    <w:p w14:paraId="7B847A16" w14:textId="27D1C905"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fldLock="1"/>
      </w:r>
      <w:r>
        <w:rPr>
          <w:noProof/>
        </w:rPr>
        <w:instrText xml:space="preserve"> PAGEREF _Toc186723688 \h </w:instrText>
      </w:r>
      <w:r>
        <w:rPr>
          <w:noProof/>
        </w:rPr>
      </w:r>
      <w:r>
        <w:rPr>
          <w:noProof/>
        </w:rPr>
        <w:fldChar w:fldCharType="separate"/>
      </w:r>
      <w:r>
        <w:rPr>
          <w:noProof/>
        </w:rPr>
        <w:t>48</w:t>
      </w:r>
      <w:r>
        <w:rPr>
          <w:noProof/>
        </w:rPr>
        <w:fldChar w:fldCharType="end"/>
      </w:r>
    </w:p>
    <w:p w14:paraId="244CA0D2" w14:textId="75C74F9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_Toc186723689 \h </w:instrText>
      </w:r>
      <w:r>
        <w:rPr>
          <w:noProof/>
        </w:rPr>
      </w:r>
      <w:r>
        <w:rPr>
          <w:noProof/>
        </w:rPr>
        <w:fldChar w:fldCharType="separate"/>
      </w:r>
      <w:r>
        <w:rPr>
          <w:noProof/>
        </w:rPr>
        <w:t>48</w:t>
      </w:r>
      <w:r>
        <w:rPr>
          <w:noProof/>
        </w:rPr>
        <w:fldChar w:fldCharType="end"/>
      </w:r>
    </w:p>
    <w:p w14:paraId="2AC25176" w14:textId="5BFB4EB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_Toc186723690 \h </w:instrText>
      </w:r>
      <w:r>
        <w:rPr>
          <w:noProof/>
        </w:rPr>
      </w:r>
      <w:r>
        <w:rPr>
          <w:noProof/>
        </w:rPr>
        <w:fldChar w:fldCharType="separate"/>
      </w:r>
      <w:r>
        <w:rPr>
          <w:noProof/>
        </w:rPr>
        <w:t>48</w:t>
      </w:r>
      <w:r>
        <w:rPr>
          <w:noProof/>
        </w:rPr>
        <w:fldChar w:fldCharType="end"/>
      </w:r>
    </w:p>
    <w:p w14:paraId="7BBBE60B" w14:textId="5387C96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fldLock="1"/>
      </w:r>
      <w:r>
        <w:rPr>
          <w:noProof/>
        </w:rPr>
        <w:instrText xml:space="preserve"> PAGEREF _Toc186723691 \h </w:instrText>
      </w:r>
      <w:r>
        <w:rPr>
          <w:noProof/>
        </w:rPr>
      </w:r>
      <w:r>
        <w:rPr>
          <w:noProof/>
        </w:rPr>
        <w:fldChar w:fldCharType="separate"/>
      </w:r>
      <w:r>
        <w:rPr>
          <w:noProof/>
        </w:rPr>
        <w:t>49</w:t>
      </w:r>
      <w:r>
        <w:rPr>
          <w:noProof/>
        </w:rPr>
        <w:fldChar w:fldCharType="end"/>
      </w:r>
    </w:p>
    <w:p w14:paraId="72752D74" w14:textId="5DBEA314"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_Toc186723692 \h </w:instrText>
      </w:r>
      <w:r>
        <w:rPr>
          <w:noProof/>
        </w:rPr>
      </w:r>
      <w:r>
        <w:rPr>
          <w:noProof/>
        </w:rPr>
        <w:fldChar w:fldCharType="separate"/>
      </w:r>
      <w:r>
        <w:rPr>
          <w:noProof/>
        </w:rPr>
        <w:t>49</w:t>
      </w:r>
      <w:r>
        <w:rPr>
          <w:noProof/>
        </w:rPr>
        <w:fldChar w:fldCharType="end"/>
      </w:r>
    </w:p>
    <w:p w14:paraId="145DA5EB" w14:textId="011A4784"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_Toc186723693 \h </w:instrText>
      </w:r>
      <w:r>
        <w:rPr>
          <w:noProof/>
        </w:rPr>
      </w:r>
      <w:r>
        <w:rPr>
          <w:noProof/>
        </w:rPr>
        <w:fldChar w:fldCharType="separate"/>
      </w:r>
      <w:r>
        <w:rPr>
          <w:noProof/>
        </w:rPr>
        <w:t>50</w:t>
      </w:r>
      <w:r>
        <w:rPr>
          <w:noProof/>
        </w:rPr>
        <w:fldChar w:fldCharType="end"/>
      </w:r>
    </w:p>
    <w:p w14:paraId="67B2D5B3" w14:textId="294B6D4A"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_Toc186723694 \h </w:instrText>
      </w:r>
      <w:r>
        <w:rPr>
          <w:noProof/>
        </w:rPr>
      </w:r>
      <w:r>
        <w:rPr>
          <w:noProof/>
        </w:rPr>
        <w:fldChar w:fldCharType="separate"/>
      </w:r>
      <w:r>
        <w:rPr>
          <w:noProof/>
        </w:rPr>
        <w:t>50</w:t>
      </w:r>
      <w:r>
        <w:rPr>
          <w:noProof/>
        </w:rPr>
        <w:fldChar w:fldCharType="end"/>
      </w:r>
    </w:p>
    <w:p w14:paraId="52BD301C" w14:textId="5906B9A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fldLock="1"/>
      </w:r>
      <w:r>
        <w:rPr>
          <w:noProof/>
        </w:rPr>
        <w:instrText xml:space="preserve"> PAGEREF _Toc186723695 \h </w:instrText>
      </w:r>
      <w:r>
        <w:rPr>
          <w:noProof/>
        </w:rPr>
      </w:r>
      <w:r>
        <w:rPr>
          <w:noProof/>
        </w:rPr>
        <w:fldChar w:fldCharType="separate"/>
      </w:r>
      <w:r>
        <w:rPr>
          <w:noProof/>
        </w:rPr>
        <w:t>50</w:t>
      </w:r>
      <w:r>
        <w:rPr>
          <w:noProof/>
        </w:rPr>
        <w:fldChar w:fldCharType="end"/>
      </w:r>
    </w:p>
    <w:p w14:paraId="3EEB7438" w14:textId="0C6948E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fldLock="1"/>
      </w:r>
      <w:r>
        <w:rPr>
          <w:noProof/>
        </w:rPr>
        <w:instrText xml:space="preserve"> PAGEREF _Toc186723696 \h </w:instrText>
      </w:r>
      <w:r>
        <w:rPr>
          <w:noProof/>
        </w:rPr>
      </w:r>
      <w:r>
        <w:rPr>
          <w:noProof/>
        </w:rPr>
        <w:fldChar w:fldCharType="separate"/>
      </w:r>
      <w:r>
        <w:rPr>
          <w:noProof/>
        </w:rPr>
        <w:t>50</w:t>
      </w:r>
      <w:r>
        <w:rPr>
          <w:noProof/>
        </w:rPr>
        <w:fldChar w:fldCharType="end"/>
      </w:r>
    </w:p>
    <w:p w14:paraId="69D65E36" w14:textId="19A12A21"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_Toc186723697 \h </w:instrText>
      </w:r>
      <w:r>
        <w:rPr>
          <w:noProof/>
        </w:rPr>
      </w:r>
      <w:r>
        <w:rPr>
          <w:noProof/>
        </w:rPr>
        <w:fldChar w:fldCharType="separate"/>
      </w:r>
      <w:r>
        <w:rPr>
          <w:noProof/>
        </w:rPr>
        <w:t>51</w:t>
      </w:r>
      <w:r>
        <w:rPr>
          <w:noProof/>
        </w:rPr>
        <w:fldChar w:fldCharType="end"/>
      </w:r>
    </w:p>
    <w:p w14:paraId="5FE91D99" w14:textId="261B3B8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_Toc186723698 \h </w:instrText>
      </w:r>
      <w:r>
        <w:rPr>
          <w:noProof/>
        </w:rPr>
      </w:r>
      <w:r>
        <w:rPr>
          <w:noProof/>
        </w:rPr>
        <w:fldChar w:fldCharType="separate"/>
      </w:r>
      <w:r>
        <w:rPr>
          <w:noProof/>
        </w:rPr>
        <w:t>51</w:t>
      </w:r>
      <w:r>
        <w:rPr>
          <w:noProof/>
        </w:rPr>
        <w:fldChar w:fldCharType="end"/>
      </w:r>
    </w:p>
    <w:p w14:paraId="0D216A93" w14:textId="2CCB0A2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fldLock="1"/>
      </w:r>
      <w:r>
        <w:rPr>
          <w:noProof/>
        </w:rPr>
        <w:instrText xml:space="preserve"> PAGEREF _Toc186723699 \h </w:instrText>
      </w:r>
      <w:r>
        <w:rPr>
          <w:noProof/>
        </w:rPr>
      </w:r>
      <w:r>
        <w:rPr>
          <w:noProof/>
        </w:rPr>
        <w:fldChar w:fldCharType="separate"/>
      </w:r>
      <w:r>
        <w:rPr>
          <w:noProof/>
        </w:rPr>
        <w:t>51</w:t>
      </w:r>
      <w:r>
        <w:rPr>
          <w:noProof/>
        </w:rPr>
        <w:fldChar w:fldCharType="end"/>
      </w:r>
    </w:p>
    <w:p w14:paraId="560243C5" w14:textId="59EA59D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fldLock="1"/>
      </w:r>
      <w:r>
        <w:rPr>
          <w:noProof/>
        </w:rPr>
        <w:instrText xml:space="preserve"> PAGEREF _Toc186723700 \h </w:instrText>
      </w:r>
      <w:r>
        <w:rPr>
          <w:noProof/>
        </w:rPr>
      </w:r>
      <w:r>
        <w:rPr>
          <w:noProof/>
        </w:rPr>
        <w:fldChar w:fldCharType="separate"/>
      </w:r>
      <w:r>
        <w:rPr>
          <w:noProof/>
        </w:rPr>
        <w:t>52</w:t>
      </w:r>
      <w:r>
        <w:rPr>
          <w:noProof/>
        </w:rPr>
        <w:fldChar w:fldCharType="end"/>
      </w:r>
    </w:p>
    <w:p w14:paraId="2FEEC983" w14:textId="4428B7E3"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fldLock="1"/>
      </w:r>
      <w:r>
        <w:rPr>
          <w:noProof/>
        </w:rPr>
        <w:instrText xml:space="preserve"> PAGEREF _Toc186723701 \h </w:instrText>
      </w:r>
      <w:r>
        <w:rPr>
          <w:noProof/>
        </w:rPr>
      </w:r>
      <w:r>
        <w:rPr>
          <w:noProof/>
        </w:rPr>
        <w:fldChar w:fldCharType="separate"/>
      </w:r>
      <w:r>
        <w:rPr>
          <w:noProof/>
        </w:rPr>
        <w:t>53</w:t>
      </w:r>
      <w:r>
        <w:rPr>
          <w:noProof/>
        </w:rPr>
        <w:fldChar w:fldCharType="end"/>
      </w:r>
    </w:p>
    <w:p w14:paraId="76B58479" w14:textId="75DFBDA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fldLock="1"/>
      </w:r>
      <w:r>
        <w:rPr>
          <w:noProof/>
        </w:rPr>
        <w:instrText xml:space="preserve"> PAGEREF _Toc186723702 \h </w:instrText>
      </w:r>
      <w:r>
        <w:rPr>
          <w:noProof/>
        </w:rPr>
      </w:r>
      <w:r>
        <w:rPr>
          <w:noProof/>
        </w:rPr>
        <w:fldChar w:fldCharType="separate"/>
      </w:r>
      <w:r>
        <w:rPr>
          <w:noProof/>
        </w:rPr>
        <w:t>53</w:t>
      </w:r>
      <w:r>
        <w:rPr>
          <w:noProof/>
        </w:rPr>
        <w:fldChar w:fldCharType="end"/>
      </w:r>
    </w:p>
    <w:p w14:paraId="2CA806A7" w14:textId="70A047D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fldLock="1"/>
      </w:r>
      <w:r>
        <w:rPr>
          <w:noProof/>
        </w:rPr>
        <w:instrText xml:space="preserve"> PAGEREF _Toc186723703 \h </w:instrText>
      </w:r>
      <w:r>
        <w:rPr>
          <w:noProof/>
        </w:rPr>
      </w:r>
      <w:r>
        <w:rPr>
          <w:noProof/>
        </w:rPr>
        <w:fldChar w:fldCharType="separate"/>
      </w:r>
      <w:r>
        <w:rPr>
          <w:noProof/>
        </w:rPr>
        <w:t>54</w:t>
      </w:r>
      <w:r>
        <w:rPr>
          <w:noProof/>
        </w:rPr>
        <w:fldChar w:fldCharType="end"/>
      </w:r>
    </w:p>
    <w:p w14:paraId="4513EF56" w14:textId="453354D9"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fldLock="1"/>
      </w:r>
      <w:r>
        <w:rPr>
          <w:noProof/>
        </w:rPr>
        <w:instrText xml:space="preserve"> PAGEREF _Toc186723704 \h </w:instrText>
      </w:r>
      <w:r>
        <w:rPr>
          <w:noProof/>
        </w:rPr>
      </w:r>
      <w:r>
        <w:rPr>
          <w:noProof/>
        </w:rPr>
        <w:fldChar w:fldCharType="separate"/>
      </w:r>
      <w:r>
        <w:rPr>
          <w:noProof/>
        </w:rPr>
        <w:t>54</w:t>
      </w:r>
      <w:r>
        <w:rPr>
          <w:noProof/>
        </w:rPr>
        <w:fldChar w:fldCharType="end"/>
      </w:r>
    </w:p>
    <w:p w14:paraId="28D198B3" w14:textId="733E39D1"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fldLock="1"/>
      </w:r>
      <w:r>
        <w:rPr>
          <w:noProof/>
        </w:rPr>
        <w:instrText xml:space="preserve"> PAGEREF _Toc186723705 \h </w:instrText>
      </w:r>
      <w:r>
        <w:rPr>
          <w:noProof/>
        </w:rPr>
      </w:r>
      <w:r>
        <w:rPr>
          <w:noProof/>
        </w:rPr>
        <w:fldChar w:fldCharType="separate"/>
      </w:r>
      <w:r>
        <w:rPr>
          <w:noProof/>
        </w:rPr>
        <w:t>55</w:t>
      </w:r>
      <w:r>
        <w:rPr>
          <w:noProof/>
        </w:rPr>
        <w:fldChar w:fldCharType="end"/>
      </w:r>
    </w:p>
    <w:p w14:paraId="0BDBD86F" w14:textId="7E604D01" w:rsidR="004548E1" w:rsidRDefault="004548E1">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fldLock="1"/>
      </w:r>
      <w:r>
        <w:rPr>
          <w:noProof/>
        </w:rPr>
        <w:instrText xml:space="preserve"> PAGEREF _Toc186723706 \h </w:instrText>
      </w:r>
      <w:r>
        <w:rPr>
          <w:noProof/>
        </w:rPr>
      </w:r>
      <w:r>
        <w:rPr>
          <w:noProof/>
        </w:rPr>
        <w:fldChar w:fldCharType="separate"/>
      </w:r>
      <w:r>
        <w:rPr>
          <w:noProof/>
        </w:rPr>
        <w:t>56</w:t>
      </w:r>
      <w:r>
        <w:rPr>
          <w:noProof/>
        </w:rPr>
        <w:fldChar w:fldCharType="end"/>
      </w:r>
    </w:p>
    <w:p w14:paraId="0C0ABFCB" w14:textId="28244E16"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_Toc186723707 \h </w:instrText>
      </w:r>
      <w:r>
        <w:rPr>
          <w:noProof/>
        </w:rPr>
      </w:r>
      <w:r>
        <w:rPr>
          <w:noProof/>
        </w:rPr>
        <w:fldChar w:fldCharType="separate"/>
      </w:r>
      <w:r>
        <w:rPr>
          <w:noProof/>
        </w:rPr>
        <w:t>56</w:t>
      </w:r>
      <w:r>
        <w:rPr>
          <w:noProof/>
        </w:rPr>
        <w:fldChar w:fldCharType="end"/>
      </w:r>
    </w:p>
    <w:p w14:paraId="136C7B55" w14:textId="138A0A83"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_Toc186723708 \h </w:instrText>
      </w:r>
      <w:r>
        <w:rPr>
          <w:noProof/>
        </w:rPr>
      </w:r>
      <w:r>
        <w:rPr>
          <w:noProof/>
        </w:rPr>
        <w:fldChar w:fldCharType="separate"/>
      </w:r>
      <w:r>
        <w:rPr>
          <w:noProof/>
        </w:rPr>
        <w:t>56</w:t>
      </w:r>
      <w:r>
        <w:rPr>
          <w:noProof/>
        </w:rPr>
        <w:fldChar w:fldCharType="end"/>
      </w:r>
    </w:p>
    <w:p w14:paraId="43C42247" w14:textId="64BC5D34"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_Toc186723709 \h </w:instrText>
      </w:r>
      <w:r>
        <w:rPr>
          <w:noProof/>
        </w:rPr>
      </w:r>
      <w:r>
        <w:rPr>
          <w:noProof/>
        </w:rPr>
        <w:fldChar w:fldCharType="separate"/>
      </w:r>
      <w:r>
        <w:rPr>
          <w:noProof/>
        </w:rPr>
        <w:t>56</w:t>
      </w:r>
      <w:r>
        <w:rPr>
          <w:noProof/>
        </w:rPr>
        <w:fldChar w:fldCharType="end"/>
      </w:r>
    </w:p>
    <w:p w14:paraId="5663D2B0" w14:textId="1253D197"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_Toc186723710 \h </w:instrText>
      </w:r>
      <w:r>
        <w:rPr>
          <w:noProof/>
        </w:rPr>
      </w:r>
      <w:r>
        <w:rPr>
          <w:noProof/>
        </w:rPr>
        <w:fldChar w:fldCharType="separate"/>
      </w:r>
      <w:r>
        <w:rPr>
          <w:noProof/>
        </w:rPr>
        <w:t>56</w:t>
      </w:r>
      <w:r>
        <w:rPr>
          <w:noProof/>
        </w:rPr>
        <w:fldChar w:fldCharType="end"/>
      </w:r>
    </w:p>
    <w:p w14:paraId="4E967C0F" w14:textId="7A2269E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_Toc186723711 \h </w:instrText>
      </w:r>
      <w:r>
        <w:rPr>
          <w:noProof/>
        </w:rPr>
      </w:r>
      <w:r>
        <w:rPr>
          <w:noProof/>
        </w:rPr>
        <w:fldChar w:fldCharType="separate"/>
      </w:r>
      <w:r>
        <w:rPr>
          <w:noProof/>
        </w:rPr>
        <w:t>56</w:t>
      </w:r>
      <w:r>
        <w:rPr>
          <w:noProof/>
        </w:rPr>
        <w:fldChar w:fldCharType="end"/>
      </w:r>
    </w:p>
    <w:p w14:paraId="7E222848" w14:textId="42737FD3"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fldLock="1"/>
      </w:r>
      <w:r>
        <w:rPr>
          <w:noProof/>
        </w:rPr>
        <w:instrText xml:space="preserve"> PAGEREF _Toc186723712 \h </w:instrText>
      </w:r>
      <w:r>
        <w:rPr>
          <w:noProof/>
        </w:rPr>
      </w:r>
      <w:r>
        <w:rPr>
          <w:noProof/>
        </w:rPr>
        <w:fldChar w:fldCharType="separate"/>
      </w:r>
      <w:r>
        <w:rPr>
          <w:noProof/>
        </w:rPr>
        <w:t>56</w:t>
      </w:r>
      <w:r>
        <w:rPr>
          <w:noProof/>
        </w:rPr>
        <w:fldChar w:fldCharType="end"/>
      </w:r>
    </w:p>
    <w:p w14:paraId="7F705461" w14:textId="6C13D2BB" w:rsidR="004548E1" w:rsidRDefault="004548E1">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fldLock="1"/>
      </w:r>
      <w:r>
        <w:rPr>
          <w:noProof/>
        </w:rPr>
        <w:instrText xml:space="preserve"> PAGEREF _Toc186723713 \h </w:instrText>
      </w:r>
      <w:r>
        <w:rPr>
          <w:noProof/>
        </w:rPr>
      </w:r>
      <w:r>
        <w:rPr>
          <w:noProof/>
        </w:rPr>
        <w:fldChar w:fldCharType="separate"/>
      </w:r>
      <w:r>
        <w:rPr>
          <w:noProof/>
        </w:rPr>
        <w:t>57</w:t>
      </w:r>
      <w:r>
        <w:rPr>
          <w:noProof/>
        </w:rPr>
        <w:fldChar w:fldCharType="end"/>
      </w:r>
    </w:p>
    <w:p w14:paraId="136201C1" w14:textId="7F9C93FE"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_Toc186723714 \h </w:instrText>
      </w:r>
      <w:r>
        <w:rPr>
          <w:noProof/>
        </w:rPr>
      </w:r>
      <w:r>
        <w:rPr>
          <w:noProof/>
        </w:rPr>
        <w:fldChar w:fldCharType="separate"/>
      </w:r>
      <w:r>
        <w:rPr>
          <w:noProof/>
        </w:rPr>
        <w:t>57</w:t>
      </w:r>
      <w:r>
        <w:rPr>
          <w:noProof/>
        </w:rPr>
        <w:fldChar w:fldCharType="end"/>
      </w:r>
    </w:p>
    <w:p w14:paraId="31EA0DF9" w14:textId="4FC787B1"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_Toc186723715 \h </w:instrText>
      </w:r>
      <w:r>
        <w:rPr>
          <w:noProof/>
        </w:rPr>
      </w:r>
      <w:r>
        <w:rPr>
          <w:noProof/>
        </w:rPr>
        <w:fldChar w:fldCharType="separate"/>
      </w:r>
      <w:r>
        <w:rPr>
          <w:noProof/>
        </w:rPr>
        <w:t>57</w:t>
      </w:r>
      <w:r>
        <w:rPr>
          <w:noProof/>
        </w:rPr>
        <w:fldChar w:fldCharType="end"/>
      </w:r>
    </w:p>
    <w:p w14:paraId="7B26E085" w14:textId="3FF685E6"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_Toc186723716 \h </w:instrText>
      </w:r>
      <w:r>
        <w:rPr>
          <w:noProof/>
        </w:rPr>
      </w:r>
      <w:r>
        <w:rPr>
          <w:noProof/>
        </w:rPr>
        <w:fldChar w:fldCharType="separate"/>
      </w:r>
      <w:r>
        <w:rPr>
          <w:noProof/>
        </w:rPr>
        <w:t>57</w:t>
      </w:r>
      <w:r>
        <w:rPr>
          <w:noProof/>
        </w:rPr>
        <w:fldChar w:fldCharType="end"/>
      </w:r>
    </w:p>
    <w:p w14:paraId="1D805112" w14:textId="4133B8C5"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_Toc186723717 \h </w:instrText>
      </w:r>
      <w:r>
        <w:rPr>
          <w:noProof/>
        </w:rPr>
      </w:r>
      <w:r>
        <w:rPr>
          <w:noProof/>
        </w:rPr>
        <w:fldChar w:fldCharType="separate"/>
      </w:r>
      <w:r>
        <w:rPr>
          <w:noProof/>
        </w:rPr>
        <w:t>57</w:t>
      </w:r>
      <w:r>
        <w:rPr>
          <w:noProof/>
        </w:rPr>
        <w:fldChar w:fldCharType="end"/>
      </w:r>
    </w:p>
    <w:p w14:paraId="5EB2D1AA" w14:textId="0AC9A27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_Toc186723718 \h </w:instrText>
      </w:r>
      <w:r>
        <w:rPr>
          <w:noProof/>
        </w:rPr>
      </w:r>
      <w:r>
        <w:rPr>
          <w:noProof/>
        </w:rPr>
        <w:fldChar w:fldCharType="separate"/>
      </w:r>
      <w:r>
        <w:rPr>
          <w:noProof/>
        </w:rPr>
        <w:t>57</w:t>
      </w:r>
      <w:r>
        <w:rPr>
          <w:noProof/>
        </w:rPr>
        <w:fldChar w:fldCharType="end"/>
      </w:r>
    </w:p>
    <w:p w14:paraId="0D225475" w14:textId="612F2AD9"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fldLock="1"/>
      </w:r>
      <w:r>
        <w:rPr>
          <w:noProof/>
        </w:rPr>
        <w:instrText xml:space="preserve"> PAGEREF _Toc186723719 \h </w:instrText>
      </w:r>
      <w:r>
        <w:rPr>
          <w:noProof/>
        </w:rPr>
      </w:r>
      <w:r>
        <w:rPr>
          <w:noProof/>
        </w:rPr>
        <w:fldChar w:fldCharType="separate"/>
      </w:r>
      <w:r>
        <w:rPr>
          <w:noProof/>
        </w:rPr>
        <w:t>57</w:t>
      </w:r>
      <w:r>
        <w:rPr>
          <w:noProof/>
        </w:rPr>
        <w:fldChar w:fldCharType="end"/>
      </w:r>
    </w:p>
    <w:p w14:paraId="790EBCFB" w14:textId="100A415A"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_Toc186723720 \h </w:instrText>
      </w:r>
      <w:r>
        <w:rPr>
          <w:noProof/>
        </w:rPr>
      </w:r>
      <w:r>
        <w:rPr>
          <w:noProof/>
        </w:rPr>
        <w:fldChar w:fldCharType="separate"/>
      </w:r>
      <w:r>
        <w:rPr>
          <w:noProof/>
        </w:rPr>
        <w:t>58</w:t>
      </w:r>
      <w:r>
        <w:rPr>
          <w:noProof/>
        </w:rPr>
        <w:fldChar w:fldCharType="end"/>
      </w:r>
    </w:p>
    <w:p w14:paraId="4574D707" w14:textId="047612A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_Toc186723721 \h </w:instrText>
      </w:r>
      <w:r>
        <w:rPr>
          <w:noProof/>
        </w:rPr>
      </w:r>
      <w:r>
        <w:rPr>
          <w:noProof/>
        </w:rPr>
        <w:fldChar w:fldCharType="separate"/>
      </w:r>
      <w:r>
        <w:rPr>
          <w:noProof/>
        </w:rPr>
        <w:t>58</w:t>
      </w:r>
      <w:r>
        <w:rPr>
          <w:noProof/>
        </w:rPr>
        <w:fldChar w:fldCharType="end"/>
      </w:r>
    </w:p>
    <w:p w14:paraId="2E6A0C79" w14:textId="34D235A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fldLock="1"/>
      </w:r>
      <w:r>
        <w:rPr>
          <w:noProof/>
        </w:rPr>
        <w:instrText xml:space="preserve"> PAGEREF _Toc186723722 \h </w:instrText>
      </w:r>
      <w:r>
        <w:rPr>
          <w:noProof/>
        </w:rPr>
      </w:r>
      <w:r>
        <w:rPr>
          <w:noProof/>
        </w:rPr>
        <w:fldChar w:fldCharType="separate"/>
      </w:r>
      <w:r>
        <w:rPr>
          <w:noProof/>
        </w:rPr>
        <w:t>58</w:t>
      </w:r>
      <w:r>
        <w:rPr>
          <w:noProof/>
        </w:rPr>
        <w:fldChar w:fldCharType="end"/>
      </w:r>
    </w:p>
    <w:p w14:paraId="356D4B22" w14:textId="193B1AFD"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_Toc186723723 \h </w:instrText>
      </w:r>
      <w:r>
        <w:rPr>
          <w:noProof/>
        </w:rPr>
      </w:r>
      <w:r>
        <w:rPr>
          <w:noProof/>
        </w:rPr>
        <w:fldChar w:fldCharType="separate"/>
      </w:r>
      <w:r>
        <w:rPr>
          <w:noProof/>
        </w:rPr>
        <w:t>59</w:t>
      </w:r>
      <w:r>
        <w:rPr>
          <w:noProof/>
        </w:rPr>
        <w:fldChar w:fldCharType="end"/>
      </w:r>
    </w:p>
    <w:p w14:paraId="3CE834A3" w14:textId="76D5947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_Toc186723724 \h </w:instrText>
      </w:r>
      <w:r>
        <w:rPr>
          <w:noProof/>
        </w:rPr>
      </w:r>
      <w:r>
        <w:rPr>
          <w:noProof/>
        </w:rPr>
        <w:fldChar w:fldCharType="separate"/>
      </w:r>
      <w:r>
        <w:rPr>
          <w:noProof/>
        </w:rPr>
        <w:t>59</w:t>
      </w:r>
      <w:r>
        <w:rPr>
          <w:noProof/>
        </w:rPr>
        <w:fldChar w:fldCharType="end"/>
      </w:r>
    </w:p>
    <w:p w14:paraId="33383086" w14:textId="68773E3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fldLock="1"/>
      </w:r>
      <w:r>
        <w:rPr>
          <w:noProof/>
        </w:rPr>
        <w:instrText xml:space="preserve"> PAGEREF _Toc186723725 \h </w:instrText>
      </w:r>
      <w:r>
        <w:rPr>
          <w:noProof/>
        </w:rPr>
      </w:r>
      <w:r>
        <w:rPr>
          <w:noProof/>
        </w:rPr>
        <w:fldChar w:fldCharType="separate"/>
      </w:r>
      <w:r>
        <w:rPr>
          <w:noProof/>
        </w:rPr>
        <w:t>59</w:t>
      </w:r>
      <w:r>
        <w:rPr>
          <w:noProof/>
        </w:rPr>
        <w:fldChar w:fldCharType="end"/>
      </w:r>
    </w:p>
    <w:p w14:paraId="0DAA6052" w14:textId="305014D5"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fldLock="1"/>
      </w:r>
      <w:r>
        <w:rPr>
          <w:noProof/>
        </w:rPr>
        <w:instrText xml:space="preserve"> PAGEREF _Toc186723726 \h </w:instrText>
      </w:r>
      <w:r>
        <w:rPr>
          <w:noProof/>
        </w:rPr>
      </w:r>
      <w:r>
        <w:rPr>
          <w:noProof/>
        </w:rPr>
        <w:fldChar w:fldCharType="separate"/>
      </w:r>
      <w:r>
        <w:rPr>
          <w:noProof/>
        </w:rPr>
        <w:t>59</w:t>
      </w:r>
      <w:r>
        <w:rPr>
          <w:noProof/>
        </w:rPr>
        <w:fldChar w:fldCharType="end"/>
      </w:r>
    </w:p>
    <w:p w14:paraId="5C3DE2E2" w14:textId="25699079"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_Toc186723727 \h </w:instrText>
      </w:r>
      <w:r>
        <w:rPr>
          <w:noProof/>
        </w:rPr>
      </w:r>
      <w:r>
        <w:rPr>
          <w:noProof/>
        </w:rPr>
        <w:fldChar w:fldCharType="separate"/>
      </w:r>
      <w:r>
        <w:rPr>
          <w:noProof/>
        </w:rPr>
        <w:t>59</w:t>
      </w:r>
      <w:r>
        <w:rPr>
          <w:noProof/>
        </w:rPr>
        <w:fldChar w:fldCharType="end"/>
      </w:r>
    </w:p>
    <w:p w14:paraId="4D35E1AD" w14:textId="18F4103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fldLock="1"/>
      </w:r>
      <w:r>
        <w:rPr>
          <w:noProof/>
        </w:rPr>
        <w:instrText xml:space="preserve"> PAGEREF _Toc186723728 \h </w:instrText>
      </w:r>
      <w:r>
        <w:rPr>
          <w:noProof/>
        </w:rPr>
      </w:r>
      <w:r>
        <w:rPr>
          <w:noProof/>
        </w:rPr>
        <w:fldChar w:fldCharType="separate"/>
      </w:r>
      <w:r>
        <w:rPr>
          <w:noProof/>
        </w:rPr>
        <w:t>59</w:t>
      </w:r>
      <w:r>
        <w:rPr>
          <w:noProof/>
        </w:rPr>
        <w:fldChar w:fldCharType="end"/>
      </w:r>
    </w:p>
    <w:p w14:paraId="271F8111" w14:textId="417B1A5F"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_Toc186723729 \h </w:instrText>
      </w:r>
      <w:r>
        <w:rPr>
          <w:noProof/>
        </w:rPr>
      </w:r>
      <w:r>
        <w:rPr>
          <w:noProof/>
        </w:rPr>
        <w:fldChar w:fldCharType="separate"/>
      </w:r>
      <w:r>
        <w:rPr>
          <w:noProof/>
        </w:rPr>
        <w:t>60</w:t>
      </w:r>
      <w:r>
        <w:rPr>
          <w:noProof/>
        </w:rPr>
        <w:fldChar w:fldCharType="end"/>
      </w:r>
    </w:p>
    <w:p w14:paraId="7EA72D22" w14:textId="0642A72A"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_Toc186723730 \h </w:instrText>
      </w:r>
      <w:r>
        <w:rPr>
          <w:noProof/>
        </w:rPr>
      </w:r>
      <w:r>
        <w:rPr>
          <w:noProof/>
        </w:rPr>
        <w:fldChar w:fldCharType="separate"/>
      </w:r>
      <w:r>
        <w:rPr>
          <w:noProof/>
        </w:rPr>
        <w:t>60</w:t>
      </w:r>
      <w:r>
        <w:rPr>
          <w:noProof/>
        </w:rPr>
        <w:fldChar w:fldCharType="end"/>
      </w:r>
    </w:p>
    <w:p w14:paraId="6E7B67E3" w14:textId="6E04488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fldLock="1"/>
      </w:r>
      <w:r>
        <w:rPr>
          <w:noProof/>
        </w:rPr>
        <w:instrText xml:space="preserve"> PAGEREF _Toc186723731 \h </w:instrText>
      </w:r>
      <w:r>
        <w:rPr>
          <w:noProof/>
        </w:rPr>
      </w:r>
      <w:r>
        <w:rPr>
          <w:noProof/>
        </w:rPr>
        <w:fldChar w:fldCharType="separate"/>
      </w:r>
      <w:r>
        <w:rPr>
          <w:noProof/>
        </w:rPr>
        <w:t>60</w:t>
      </w:r>
      <w:r>
        <w:rPr>
          <w:noProof/>
        </w:rPr>
        <w:fldChar w:fldCharType="end"/>
      </w:r>
    </w:p>
    <w:p w14:paraId="0F4D5718" w14:textId="2B662A78" w:rsidR="004548E1" w:rsidRDefault="004548E1">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fldLock="1"/>
      </w:r>
      <w:r>
        <w:rPr>
          <w:noProof/>
        </w:rPr>
        <w:instrText xml:space="preserve"> PAGEREF _Toc186723732 \h </w:instrText>
      </w:r>
      <w:r>
        <w:rPr>
          <w:noProof/>
        </w:rPr>
      </w:r>
      <w:r>
        <w:rPr>
          <w:noProof/>
        </w:rPr>
        <w:fldChar w:fldCharType="separate"/>
      </w:r>
      <w:r>
        <w:rPr>
          <w:noProof/>
        </w:rPr>
        <w:t>61</w:t>
      </w:r>
      <w:r>
        <w:rPr>
          <w:noProof/>
        </w:rPr>
        <w:fldChar w:fldCharType="end"/>
      </w:r>
    </w:p>
    <w:p w14:paraId="2512EF4A" w14:textId="0F49FFA0"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_Toc186723733 \h </w:instrText>
      </w:r>
      <w:r>
        <w:rPr>
          <w:noProof/>
        </w:rPr>
      </w:r>
      <w:r>
        <w:rPr>
          <w:noProof/>
        </w:rPr>
        <w:fldChar w:fldCharType="separate"/>
      </w:r>
      <w:r>
        <w:rPr>
          <w:noProof/>
        </w:rPr>
        <w:t>61</w:t>
      </w:r>
      <w:r>
        <w:rPr>
          <w:noProof/>
        </w:rPr>
        <w:fldChar w:fldCharType="end"/>
      </w:r>
    </w:p>
    <w:p w14:paraId="6272ACDE" w14:textId="27FAEAB6"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_Toc186723734 \h </w:instrText>
      </w:r>
      <w:r>
        <w:rPr>
          <w:noProof/>
        </w:rPr>
      </w:r>
      <w:r>
        <w:rPr>
          <w:noProof/>
        </w:rPr>
        <w:fldChar w:fldCharType="separate"/>
      </w:r>
      <w:r>
        <w:rPr>
          <w:noProof/>
        </w:rPr>
        <w:t>61</w:t>
      </w:r>
      <w:r>
        <w:rPr>
          <w:noProof/>
        </w:rPr>
        <w:fldChar w:fldCharType="end"/>
      </w:r>
    </w:p>
    <w:p w14:paraId="645EA952" w14:textId="64E9E8C8"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_Toc186723735 \h </w:instrText>
      </w:r>
      <w:r>
        <w:rPr>
          <w:noProof/>
        </w:rPr>
      </w:r>
      <w:r>
        <w:rPr>
          <w:noProof/>
        </w:rPr>
        <w:fldChar w:fldCharType="separate"/>
      </w:r>
      <w:r>
        <w:rPr>
          <w:noProof/>
        </w:rPr>
        <w:t>61</w:t>
      </w:r>
      <w:r>
        <w:rPr>
          <w:noProof/>
        </w:rPr>
        <w:fldChar w:fldCharType="end"/>
      </w:r>
    </w:p>
    <w:p w14:paraId="1E92A57A" w14:textId="46550073"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_Toc186723736 \h </w:instrText>
      </w:r>
      <w:r>
        <w:rPr>
          <w:noProof/>
        </w:rPr>
      </w:r>
      <w:r>
        <w:rPr>
          <w:noProof/>
        </w:rPr>
        <w:fldChar w:fldCharType="separate"/>
      </w:r>
      <w:r>
        <w:rPr>
          <w:noProof/>
        </w:rPr>
        <w:t>61</w:t>
      </w:r>
      <w:r>
        <w:rPr>
          <w:noProof/>
        </w:rPr>
        <w:fldChar w:fldCharType="end"/>
      </w:r>
    </w:p>
    <w:p w14:paraId="7AE3085E" w14:textId="0C460C8A"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_Toc186723737 \h </w:instrText>
      </w:r>
      <w:r>
        <w:rPr>
          <w:noProof/>
        </w:rPr>
      </w:r>
      <w:r>
        <w:rPr>
          <w:noProof/>
        </w:rPr>
        <w:fldChar w:fldCharType="separate"/>
      </w:r>
      <w:r>
        <w:rPr>
          <w:noProof/>
        </w:rPr>
        <w:t>61</w:t>
      </w:r>
      <w:r>
        <w:rPr>
          <w:noProof/>
        </w:rPr>
        <w:fldChar w:fldCharType="end"/>
      </w:r>
    </w:p>
    <w:p w14:paraId="72C4F030" w14:textId="5F07A68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fldLock="1"/>
      </w:r>
      <w:r>
        <w:rPr>
          <w:noProof/>
        </w:rPr>
        <w:instrText xml:space="preserve"> PAGEREF _Toc186723738 \h </w:instrText>
      </w:r>
      <w:r>
        <w:rPr>
          <w:noProof/>
        </w:rPr>
      </w:r>
      <w:r>
        <w:rPr>
          <w:noProof/>
        </w:rPr>
        <w:fldChar w:fldCharType="separate"/>
      </w:r>
      <w:r>
        <w:rPr>
          <w:noProof/>
        </w:rPr>
        <w:t>61</w:t>
      </w:r>
      <w:r>
        <w:rPr>
          <w:noProof/>
        </w:rPr>
        <w:fldChar w:fldCharType="end"/>
      </w:r>
    </w:p>
    <w:p w14:paraId="083F4CF7" w14:textId="1F083ACF" w:rsidR="004548E1" w:rsidRDefault="004548E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_Toc186723739 \h </w:instrText>
      </w:r>
      <w:r>
        <w:rPr>
          <w:noProof/>
        </w:rPr>
      </w:r>
      <w:r>
        <w:rPr>
          <w:noProof/>
        </w:rPr>
        <w:fldChar w:fldCharType="separate"/>
      </w:r>
      <w:r>
        <w:rPr>
          <w:noProof/>
        </w:rPr>
        <w:t>62</w:t>
      </w:r>
      <w:r>
        <w:rPr>
          <w:noProof/>
        </w:rPr>
        <w:fldChar w:fldCharType="end"/>
      </w:r>
    </w:p>
    <w:p w14:paraId="7F784604" w14:textId="5CAB3DB8" w:rsidR="004548E1" w:rsidRDefault="004548E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fldLock="1"/>
      </w:r>
      <w:r>
        <w:rPr>
          <w:noProof/>
        </w:rPr>
        <w:instrText xml:space="preserve"> PAGEREF _Toc186723740 \h </w:instrText>
      </w:r>
      <w:r>
        <w:rPr>
          <w:noProof/>
        </w:rPr>
      </w:r>
      <w:r>
        <w:rPr>
          <w:noProof/>
        </w:rPr>
        <w:fldChar w:fldCharType="separate"/>
      </w:r>
      <w:r>
        <w:rPr>
          <w:noProof/>
        </w:rPr>
        <w:t>62</w:t>
      </w:r>
      <w:r>
        <w:rPr>
          <w:noProof/>
        </w:rPr>
        <w:fldChar w:fldCharType="end"/>
      </w:r>
    </w:p>
    <w:p w14:paraId="442300B0" w14:textId="055CFF3E"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_Toc186723741 \h </w:instrText>
      </w:r>
      <w:r>
        <w:rPr>
          <w:noProof/>
        </w:rPr>
      </w:r>
      <w:r>
        <w:rPr>
          <w:noProof/>
        </w:rPr>
        <w:fldChar w:fldCharType="separate"/>
      </w:r>
      <w:r>
        <w:rPr>
          <w:noProof/>
        </w:rPr>
        <w:t>62</w:t>
      </w:r>
      <w:r>
        <w:rPr>
          <w:noProof/>
        </w:rPr>
        <w:fldChar w:fldCharType="end"/>
      </w:r>
    </w:p>
    <w:p w14:paraId="0DDE35E2" w14:textId="224DE598"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_Toc186723742 \h </w:instrText>
      </w:r>
      <w:r>
        <w:rPr>
          <w:noProof/>
        </w:rPr>
      </w:r>
      <w:r>
        <w:rPr>
          <w:noProof/>
        </w:rPr>
        <w:fldChar w:fldCharType="separate"/>
      </w:r>
      <w:r>
        <w:rPr>
          <w:noProof/>
        </w:rPr>
        <w:t>62</w:t>
      </w:r>
      <w:r>
        <w:rPr>
          <w:noProof/>
        </w:rPr>
        <w:fldChar w:fldCharType="end"/>
      </w:r>
    </w:p>
    <w:p w14:paraId="20C5DFB1" w14:textId="2DF01F30"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_Toc186723743 \h </w:instrText>
      </w:r>
      <w:r>
        <w:rPr>
          <w:noProof/>
        </w:rPr>
      </w:r>
      <w:r>
        <w:rPr>
          <w:noProof/>
        </w:rPr>
        <w:fldChar w:fldCharType="separate"/>
      </w:r>
      <w:r>
        <w:rPr>
          <w:noProof/>
        </w:rPr>
        <w:t>62</w:t>
      </w:r>
      <w:r>
        <w:rPr>
          <w:noProof/>
        </w:rPr>
        <w:fldChar w:fldCharType="end"/>
      </w:r>
    </w:p>
    <w:p w14:paraId="622352CE" w14:textId="21A98073"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_Toc186723744 \h </w:instrText>
      </w:r>
      <w:r>
        <w:rPr>
          <w:noProof/>
        </w:rPr>
      </w:r>
      <w:r>
        <w:rPr>
          <w:noProof/>
        </w:rPr>
        <w:fldChar w:fldCharType="separate"/>
      </w:r>
      <w:r>
        <w:rPr>
          <w:noProof/>
        </w:rPr>
        <w:t>63</w:t>
      </w:r>
      <w:r>
        <w:rPr>
          <w:noProof/>
        </w:rPr>
        <w:fldChar w:fldCharType="end"/>
      </w:r>
    </w:p>
    <w:p w14:paraId="002C89F2" w14:textId="0E386C0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_Toc186723745 \h </w:instrText>
      </w:r>
      <w:r>
        <w:rPr>
          <w:noProof/>
        </w:rPr>
      </w:r>
      <w:r>
        <w:rPr>
          <w:noProof/>
        </w:rPr>
        <w:fldChar w:fldCharType="separate"/>
      </w:r>
      <w:r>
        <w:rPr>
          <w:noProof/>
        </w:rPr>
        <w:t>63</w:t>
      </w:r>
      <w:r>
        <w:rPr>
          <w:noProof/>
        </w:rPr>
        <w:fldChar w:fldCharType="end"/>
      </w:r>
    </w:p>
    <w:p w14:paraId="47B4CBFA" w14:textId="28B11AC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_Toc186723746 \h </w:instrText>
      </w:r>
      <w:r>
        <w:rPr>
          <w:noProof/>
        </w:rPr>
      </w:r>
      <w:r>
        <w:rPr>
          <w:noProof/>
        </w:rPr>
        <w:fldChar w:fldCharType="separate"/>
      </w:r>
      <w:r>
        <w:rPr>
          <w:noProof/>
        </w:rPr>
        <w:t>63</w:t>
      </w:r>
      <w:r>
        <w:rPr>
          <w:noProof/>
        </w:rPr>
        <w:fldChar w:fldCharType="end"/>
      </w:r>
    </w:p>
    <w:p w14:paraId="7E01FF19" w14:textId="15C67D1B"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_Toc186723747 \h </w:instrText>
      </w:r>
      <w:r>
        <w:rPr>
          <w:noProof/>
        </w:rPr>
      </w:r>
      <w:r>
        <w:rPr>
          <w:noProof/>
        </w:rPr>
        <w:fldChar w:fldCharType="separate"/>
      </w:r>
      <w:r>
        <w:rPr>
          <w:noProof/>
        </w:rPr>
        <w:t>63</w:t>
      </w:r>
      <w:r>
        <w:rPr>
          <w:noProof/>
        </w:rPr>
        <w:fldChar w:fldCharType="end"/>
      </w:r>
    </w:p>
    <w:p w14:paraId="2DA46309" w14:textId="0992991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_Toc186723748 \h </w:instrText>
      </w:r>
      <w:r>
        <w:rPr>
          <w:noProof/>
        </w:rPr>
      </w:r>
      <w:r>
        <w:rPr>
          <w:noProof/>
        </w:rPr>
        <w:fldChar w:fldCharType="separate"/>
      </w:r>
      <w:r>
        <w:rPr>
          <w:noProof/>
        </w:rPr>
        <w:t>63</w:t>
      </w:r>
      <w:r>
        <w:rPr>
          <w:noProof/>
        </w:rPr>
        <w:fldChar w:fldCharType="end"/>
      </w:r>
    </w:p>
    <w:p w14:paraId="16781AFA" w14:textId="39380711"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_Toc186723749 \h </w:instrText>
      </w:r>
      <w:r>
        <w:rPr>
          <w:noProof/>
        </w:rPr>
      </w:r>
      <w:r>
        <w:rPr>
          <w:noProof/>
        </w:rPr>
        <w:fldChar w:fldCharType="separate"/>
      </w:r>
      <w:r>
        <w:rPr>
          <w:noProof/>
        </w:rPr>
        <w:t>63</w:t>
      </w:r>
      <w:r>
        <w:rPr>
          <w:noProof/>
        </w:rPr>
        <w:fldChar w:fldCharType="end"/>
      </w:r>
    </w:p>
    <w:p w14:paraId="18AF9FF8" w14:textId="2DDE0791"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_Toc186723750 \h </w:instrText>
      </w:r>
      <w:r>
        <w:rPr>
          <w:noProof/>
        </w:rPr>
      </w:r>
      <w:r>
        <w:rPr>
          <w:noProof/>
        </w:rPr>
        <w:fldChar w:fldCharType="separate"/>
      </w:r>
      <w:r>
        <w:rPr>
          <w:noProof/>
        </w:rPr>
        <w:t>63</w:t>
      </w:r>
      <w:r>
        <w:rPr>
          <w:noProof/>
        </w:rPr>
        <w:fldChar w:fldCharType="end"/>
      </w:r>
    </w:p>
    <w:p w14:paraId="2498BAF2" w14:textId="752E6F45"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fldLock="1"/>
      </w:r>
      <w:r>
        <w:rPr>
          <w:noProof/>
        </w:rPr>
        <w:instrText xml:space="preserve"> PAGEREF _Toc186723751 \h </w:instrText>
      </w:r>
      <w:r>
        <w:rPr>
          <w:noProof/>
        </w:rPr>
      </w:r>
      <w:r>
        <w:rPr>
          <w:noProof/>
        </w:rPr>
        <w:fldChar w:fldCharType="separate"/>
      </w:r>
      <w:r>
        <w:rPr>
          <w:noProof/>
        </w:rPr>
        <w:t>64</w:t>
      </w:r>
      <w:r>
        <w:rPr>
          <w:noProof/>
        </w:rPr>
        <w:fldChar w:fldCharType="end"/>
      </w:r>
    </w:p>
    <w:p w14:paraId="1248A531" w14:textId="130BEFB3"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_Toc186723752 \h </w:instrText>
      </w:r>
      <w:r>
        <w:rPr>
          <w:noProof/>
        </w:rPr>
      </w:r>
      <w:r>
        <w:rPr>
          <w:noProof/>
        </w:rPr>
        <w:fldChar w:fldCharType="separate"/>
      </w:r>
      <w:r>
        <w:rPr>
          <w:noProof/>
        </w:rPr>
        <w:t>64</w:t>
      </w:r>
      <w:r>
        <w:rPr>
          <w:noProof/>
        </w:rPr>
        <w:fldChar w:fldCharType="end"/>
      </w:r>
    </w:p>
    <w:p w14:paraId="07F60306" w14:textId="2A6BA45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_Toc186723753 \h </w:instrText>
      </w:r>
      <w:r>
        <w:rPr>
          <w:noProof/>
        </w:rPr>
      </w:r>
      <w:r>
        <w:rPr>
          <w:noProof/>
        </w:rPr>
        <w:fldChar w:fldCharType="separate"/>
      </w:r>
      <w:r>
        <w:rPr>
          <w:noProof/>
        </w:rPr>
        <w:t>64</w:t>
      </w:r>
      <w:r>
        <w:rPr>
          <w:noProof/>
        </w:rPr>
        <w:fldChar w:fldCharType="end"/>
      </w:r>
    </w:p>
    <w:p w14:paraId="03DEB5D4" w14:textId="6A24EAA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_Toc186723754 \h </w:instrText>
      </w:r>
      <w:r>
        <w:rPr>
          <w:noProof/>
        </w:rPr>
      </w:r>
      <w:r>
        <w:rPr>
          <w:noProof/>
        </w:rPr>
        <w:fldChar w:fldCharType="separate"/>
      </w:r>
      <w:r>
        <w:rPr>
          <w:noProof/>
        </w:rPr>
        <w:t>64</w:t>
      </w:r>
      <w:r>
        <w:rPr>
          <w:noProof/>
        </w:rPr>
        <w:fldChar w:fldCharType="end"/>
      </w:r>
    </w:p>
    <w:p w14:paraId="11F245C8" w14:textId="20687B0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_Toc186723755 \h </w:instrText>
      </w:r>
      <w:r>
        <w:rPr>
          <w:noProof/>
        </w:rPr>
      </w:r>
      <w:r>
        <w:rPr>
          <w:noProof/>
        </w:rPr>
        <w:fldChar w:fldCharType="separate"/>
      </w:r>
      <w:r>
        <w:rPr>
          <w:noProof/>
        </w:rPr>
        <w:t>66</w:t>
      </w:r>
      <w:r>
        <w:rPr>
          <w:noProof/>
        </w:rPr>
        <w:fldChar w:fldCharType="end"/>
      </w:r>
    </w:p>
    <w:p w14:paraId="166BD33D" w14:textId="025D387A"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fldLock="1"/>
      </w:r>
      <w:r>
        <w:rPr>
          <w:noProof/>
        </w:rPr>
        <w:instrText xml:space="preserve"> PAGEREF _Toc186723756 \h </w:instrText>
      </w:r>
      <w:r>
        <w:rPr>
          <w:noProof/>
        </w:rPr>
      </w:r>
      <w:r>
        <w:rPr>
          <w:noProof/>
        </w:rPr>
        <w:fldChar w:fldCharType="separate"/>
      </w:r>
      <w:r>
        <w:rPr>
          <w:noProof/>
        </w:rPr>
        <w:t>66</w:t>
      </w:r>
      <w:r>
        <w:rPr>
          <w:noProof/>
        </w:rPr>
        <w:fldChar w:fldCharType="end"/>
      </w:r>
    </w:p>
    <w:p w14:paraId="41938CDF" w14:textId="2E6F0FA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_Toc186723757 \h </w:instrText>
      </w:r>
      <w:r>
        <w:rPr>
          <w:noProof/>
        </w:rPr>
      </w:r>
      <w:r>
        <w:rPr>
          <w:noProof/>
        </w:rPr>
        <w:fldChar w:fldCharType="separate"/>
      </w:r>
      <w:r>
        <w:rPr>
          <w:noProof/>
        </w:rPr>
        <w:t>66</w:t>
      </w:r>
      <w:r>
        <w:rPr>
          <w:noProof/>
        </w:rPr>
        <w:fldChar w:fldCharType="end"/>
      </w:r>
    </w:p>
    <w:p w14:paraId="54902C50" w14:textId="1946B589"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_Toc186723758 \h </w:instrText>
      </w:r>
      <w:r>
        <w:rPr>
          <w:noProof/>
        </w:rPr>
      </w:r>
      <w:r>
        <w:rPr>
          <w:noProof/>
        </w:rPr>
        <w:fldChar w:fldCharType="separate"/>
      </w:r>
      <w:r>
        <w:rPr>
          <w:noProof/>
        </w:rPr>
        <w:t>66</w:t>
      </w:r>
      <w:r>
        <w:rPr>
          <w:noProof/>
        </w:rPr>
        <w:fldChar w:fldCharType="end"/>
      </w:r>
    </w:p>
    <w:p w14:paraId="3A00E915" w14:textId="4DE4028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_Toc186723759 \h </w:instrText>
      </w:r>
      <w:r>
        <w:rPr>
          <w:noProof/>
        </w:rPr>
      </w:r>
      <w:r>
        <w:rPr>
          <w:noProof/>
        </w:rPr>
        <w:fldChar w:fldCharType="separate"/>
      </w:r>
      <w:r>
        <w:rPr>
          <w:noProof/>
        </w:rPr>
        <w:t>66</w:t>
      </w:r>
      <w:r>
        <w:rPr>
          <w:noProof/>
        </w:rPr>
        <w:fldChar w:fldCharType="end"/>
      </w:r>
    </w:p>
    <w:p w14:paraId="4FFA934F" w14:textId="4D191317"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Imsas Registration</w:t>
      </w:r>
      <w:r>
        <w:rPr>
          <w:noProof/>
        </w:rPr>
        <w:tab/>
      </w:r>
      <w:r>
        <w:rPr>
          <w:noProof/>
        </w:rPr>
        <w:fldChar w:fldCharType="begin" w:fldLock="1"/>
      </w:r>
      <w:r>
        <w:rPr>
          <w:noProof/>
        </w:rPr>
        <w:instrText xml:space="preserve"> PAGEREF _Toc186723760 \h </w:instrText>
      </w:r>
      <w:r>
        <w:rPr>
          <w:noProof/>
        </w:rPr>
      </w:r>
      <w:r>
        <w:rPr>
          <w:noProof/>
        </w:rPr>
        <w:fldChar w:fldCharType="separate"/>
      </w:r>
      <w:r>
        <w:rPr>
          <w:noProof/>
        </w:rPr>
        <w:t>70</w:t>
      </w:r>
      <w:r>
        <w:rPr>
          <w:noProof/>
        </w:rPr>
        <w:fldChar w:fldCharType="end"/>
      </w:r>
    </w:p>
    <w:p w14:paraId="5AF21EE1" w14:textId="3633542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_Toc186723761 \h </w:instrText>
      </w:r>
      <w:r>
        <w:rPr>
          <w:noProof/>
        </w:rPr>
      </w:r>
      <w:r>
        <w:rPr>
          <w:noProof/>
        </w:rPr>
        <w:fldChar w:fldCharType="separate"/>
      </w:r>
      <w:r>
        <w:rPr>
          <w:noProof/>
        </w:rPr>
        <w:t>70</w:t>
      </w:r>
      <w:r>
        <w:rPr>
          <w:noProof/>
        </w:rPr>
        <w:fldChar w:fldCharType="end"/>
      </w:r>
    </w:p>
    <w:p w14:paraId="15978E22" w14:textId="63FFE079"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_Toc186723762 \h </w:instrText>
      </w:r>
      <w:r>
        <w:rPr>
          <w:noProof/>
        </w:rPr>
      </w:r>
      <w:r>
        <w:rPr>
          <w:noProof/>
        </w:rPr>
        <w:fldChar w:fldCharType="separate"/>
      </w:r>
      <w:r>
        <w:rPr>
          <w:noProof/>
        </w:rPr>
        <w:t>70</w:t>
      </w:r>
      <w:r>
        <w:rPr>
          <w:noProof/>
        </w:rPr>
        <w:fldChar w:fldCharType="end"/>
      </w:r>
    </w:p>
    <w:p w14:paraId="72347382" w14:textId="6234212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_Toc186723763 \h </w:instrText>
      </w:r>
      <w:r>
        <w:rPr>
          <w:noProof/>
        </w:rPr>
      </w:r>
      <w:r>
        <w:rPr>
          <w:noProof/>
        </w:rPr>
        <w:fldChar w:fldCharType="separate"/>
      </w:r>
      <w:r>
        <w:rPr>
          <w:noProof/>
        </w:rPr>
        <w:t>70</w:t>
      </w:r>
      <w:r>
        <w:rPr>
          <w:noProof/>
        </w:rPr>
        <w:fldChar w:fldCharType="end"/>
      </w:r>
    </w:p>
    <w:p w14:paraId="6140352A" w14:textId="1F28940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_Toc186723764 \h </w:instrText>
      </w:r>
      <w:r>
        <w:rPr>
          <w:noProof/>
        </w:rPr>
      </w:r>
      <w:r>
        <w:rPr>
          <w:noProof/>
        </w:rPr>
        <w:fldChar w:fldCharType="separate"/>
      </w:r>
      <w:r>
        <w:rPr>
          <w:noProof/>
        </w:rPr>
        <w:t>71</w:t>
      </w:r>
      <w:r>
        <w:rPr>
          <w:noProof/>
        </w:rPr>
        <w:fldChar w:fldCharType="end"/>
      </w:r>
    </w:p>
    <w:p w14:paraId="77447EAC" w14:textId="4A0CDF6D"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_Toc186723765 \h </w:instrText>
      </w:r>
      <w:r>
        <w:rPr>
          <w:noProof/>
        </w:rPr>
      </w:r>
      <w:r>
        <w:rPr>
          <w:noProof/>
        </w:rPr>
        <w:fldChar w:fldCharType="separate"/>
      </w:r>
      <w:r>
        <w:rPr>
          <w:noProof/>
        </w:rPr>
        <w:t>72</w:t>
      </w:r>
      <w:r>
        <w:rPr>
          <w:noProof/>
        </w:rPr>
        <w:fldChar w:fldCharType="end"/>
      </w:r>
    </w:p>
    <w:p w14:paraId="19BC7456" w14:textId="0BE5F2E7"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_Toc186723766 \h </w:instrText>
      </w:r>
      <w:r>
        <w:rPr>
          <w:noProof/>
        </w:rPr>
      </w:r>
      <w:r>
        <w:rPr>
          <w:noProof/>
        </w:rPr>
        <w:fldChar w:fldCharType="separate"/>
      </w:r>
      <w:r>
        <w:rPr>
          <w:noProof/>
        </w:rPr>
        <w:t>72</w:t>
      </w:r>
      <w:r>
        <w:rPr>
          <w:noProof/>
        </w:rPr>
        <w:fldChar w:fldCharType="end"/>
      </w:r>
    </w:p>
    <w:p w14:paraId="6DC7D7CA" w14:textId="78001E76"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fldLock="1"/>
      </w:r>
      <w:r>
        <w:rPr>
          <w:noProof/>
        </w:rPr>
        <w:instrText xml:space="preserve"> PAGEREF _Toc186723767 \h </w:instrText>
      </w:r>
      <w:r>
        <w:rPr>
          <w:noProof/>
        </w:rPr>
      </w:r>
      <w:r>
        <w:rPr>
          <w:noProof/>
        </w:rPr>
        <w:fldChar w:fldCharType="separate"/>
      </w:r>
      <w:r>
        <w:rPr>
          <w:noProof/>
        </w:rPr>
        <w:t>72</w:t>
      </w:r>
      <w:r>
        <w:rPr>
          <w:noProof/>
        </w:rPr>
        <w:fldChar w:fldCharType="end"/>
      </w:r>
    </w:p>
    <w:p w14:paraId="26AE4457" w14:textId="54290C5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_Toc186723768 \h </w:instrText>
      </w:r>
      <w:r>
        <w:rPr>
          <w:noProof/>
        </w:rPr>
      </w:r>
      <w:r>
        <w:rPr>
          <w:noProof/>
        </w:rPr>
        <w:fldChar w:fldCharType="separate"/>
      </w:r>
      <w:r>
        <w:rPr>
          <w:noProof/>
        </w:rPr>
        <w:t>72</w:t>
      </w:r>
      <w:r>
        <w:rPr>
          <w:noProof/>
        </w:rPr>
        <w:fldChar w:fldCharType="end"/>
      </w:r>
    </w:p>
    <w:p w14:paraId="06807D13" w14:textId="101D6E71"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_Toc186723769 \h </w:instrText>
      </w:r>
      <w:r>
        <w:rPr>
          <w:noProof/>
        </w:rPr>
      </w:r>
      <w:r>
        <w:rPr>
          <w:noProof/>
        </w:rPr>
        <w:fldChar w:fldCharType="separate"/>
      </w:r>
      <w:r>
        <w:rPr>
          <w:noProof/>
        </w:rPr>
        <w:t>72</w:t>
      </w:r>
      <w:r>
        <w:rPr>
          <w:noProof/>
        </w:rPr>
        <w:fldChar w:fldCharType="end"/>
      </w:r>
    </w:p>
    <w:p w14:paraId="0A4AEF9D" w14:textId="773DB098"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_Toc186723770 \h </w:instrText>
      </w:r>
      <w:r>
        <w:rPr>
          <w:noProof/>
        </w:rPr>
      </w:r>
      <w:r>
        <w:rPr>
          <w:noProof/>
        </w:rPr>
        <w:fldChar w:fldCharType="separate"/>
      </w:r>
      <w:r>
        <w:rPr>
          <w:noProof/>
        </w:rPr>
        <w:t>73</w:t>
      </w:r>
      <w:r>
        <w:rPr>
          <w:noProof/>
        </w:rPr>
        <w:fldChar w:fldCharType="end"/>
      </w:r>
    </w:p>
    <w:p w14:paraId="77D705DD" w14:textId="570D312B"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_Toc186723771 \h </w:instrText>
      </w:r>
      <w:r>
        <w:rPr>
          <w:noProof/>
        </w:rPr>
      </w:r>
      <w:r>
        <w:rPr>
          <w:noProof/>
        </w:rPr>
        <w:fldChar w:fldCharType="separate"/>
      </w:r>
      <w:r>
        <w:rPr>
          <w:noProof/>
        </w:rPr>
        <w:t>73</w:t>
      </w:r>
      <w:r>
        <w:rPr>
          <w:noProof/>
        </w:rPr>
        <w:fldChar w:fldCharType="end"/>
      </w:r>
    </w:p>
    <w:p w14:paraId="0F08F975" w14:textId="5F8919A0"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Deregistration Notification</w:t>
      </w:r>
      <w:r>
        <w:rPr>
          <w:noProof/>
        </w:rPr>
        <w:tab/>
      </w:r>
      <w:r>
        <w:rPr>
          <w:noProof/>
        </w:rPr>
        <w:fldChar w:fldCharType="begin" w:fldLock="1"/>
      </w:r>
      <w:r>
        <w:rPr>
          <w:noProof/>
        </w:rPr>
        <w:instrText xml:space="preserve"> PAGEREF _Toc186723772 \h </w:instrText>
      </w:r>
      <w:r>
        <w:rPr>
          <w:noProof/>
        </w:rPr>
      </w:r>
      <w:r>
        <w:rPr>
          <w:noProof/>
        </w:rPr>
        <w:fldChar w:fldCharType="separate"/>
      </w:r>
      <w:r>
        <w:rPr>
          <w:noProof/>
        </w:rPr>
        <w:t>73</w:t>
      </w:r>
      <w:r>
        <w:rPr>
          <w:noProof/>
        </w:rPr>
        <w:fldChar w:fldCharType="end"/>
      </w:r>
    </w:p>
    <w:p w14:paraId="6656AEE1" w14:textId="210CB123"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_Toc186723773 \h </w:instrText>
      </w:r>
      <w:r>
        <w:rPr>
          <w:noProof/>
        </w:rPr>
      </w:r>
      <w:r>
        <w:rPr>
          <w:noProof/>
        </w:rPr>
        <w:fldChar w:fldCharType="separate"/>
      </w:r>
      <w:r>
        <w:rPr>
          <w:noProof/>
        </w:rPr>
        <w:t>74</w:t>
      </w:r>
      <w:r>
        <w:rPr>
          <w:noProof/>
        </w:rPr>
        <w:fldChar w:fldCharType="end"/>
      </w:r>
    </w:p>
    <w:p w14:paraId="267FE27A" w14:textId="3D4C3EF2"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_Toc186723774 \h </w:instrText>
      </w:r>
      <w:r>
        <w:rPr>
          <w:noProof/>
        </w:rPr>
      </w:r>
      <w:r>
        <w:rPr>
          <w:noProof/>
        </w:rPr>
        <w:fldChar w:fldCharType="separate"/>
      </w:r>
      <w:r>
        <w:rPr>
          <w:noProof/>
        </w:rPr>
        <w:t>74</w:t>
      </w:r>
      <w:r>
        <w:rPr>
          <w:noProof/>
        </w:rPr>
        <w:fldChar w:fldCharType="end"/>
      </w:r>
    </w:p>
    <w:p w14:paraId="13203C03" w14:textId="654556A6"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_Toc186723775 \h </w:instrText>
      </w:r>
      <w:r>
        <w:rPr>
          <w:noProof/>
        </w:rPr>
      </w:r>
      <w:r>
        <w:rPr>
          <w:noProof/>
        </w:rPr>
        <w:fldChar w:fldCharType="separate"/>
      </w:r>
      <w:r>
        <w:rPr>
          <w:noProof/>
        </w:rPr>
        <w:t>75</w:t>
      </w:r>
      <w:r>
        <w:rPr>
          <w:noProof/>
        </w:rPr>
        <w:fldChar w:fldCharType="end"/>
      </w:r>
    </w:p>
    <w:p w14:paraId="56AB02D3" w14:textId="0915FB0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_Toc186723776 \h </w:instrText>
      </w:r>
      <w:r>
        <w:rPr>
          <w:noProof/>
        </w:rPr>
      </w:r>
      <w:r>
        <w:rPr>
          <w:noProof/>
        </w:rPr>
        <w:fldChar w:fldCharType="separate"/>
      </w:r>
      <w:r>
        <w:rPr>
          <w:noProof/>
        </w:rPr>
        <w:t>75</w:t>
      </w:r>
      <w:r>
        <w:rPr>
          <w:noProof/>
        </w:rPr>
        <w:fldChar w:fldCharType="end"/>
      </w:r>
    </w:p>
    <w:p w14:paraId="79983A48" w14:textId="6CC1D61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B079FE">
        <w:rPr>
          <w:rFonts w:eastAsia="SimSun"/>
          <w:noProof/>
        </w:rPr>
        <w:t>Authorization</w:t>
      </w:r>
      <w:r>
        <w:rPr>
          <w:noProof/>
        </w:rPr>
        <w:t>Request</w:t>
      </w:r>
      <w:r>
        <w:rPr>
          <w:noProof/>
        </w:rPr>
        <w:tab/>
      </w:r>
      <w:r>
        <w:rPr>
          <w:noProof/>
        </w:rPr>
        <w:fldChar w:fldCharType="begin" w:fldLock="1"/>
      </w:r>
      <w:r>
        <w:rPr>
          <w:noProof/>
        </w:rPr>
        <w:instrText xml:space="preserve"> PAGEREF _Toc186723777 \h </w:instrText>
      </w:r>
      <w:r>
        <w:rPr>
          <w:noProof/>
        </w:rPr>
      </w:r>
      <w:r>
        <w:rPr>
          <w:noProof/>
        </w:rPr>
        <w:fldChar w:fldCharType="separate"/>
      </w:r>
      <w:r>
        <w:rPr>
          <w:noProof/>
        </w:rPr>
        <w:t>76</w:t>
      </w:r>
      <w:r>
        <w:rPr>
          <w:noProof/>
        </w:rPr>
        <w:fldChar w:fldCharType="end"/>
      </w:r>
    </w:p>
    <w:p w14:paraId="6000CFFE" w14:textId="720DADC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fldLock="1"/>
      </w:r>
      <w:r>
        <w:rPr>
          <w:noProof/>
        </w:rPr>
        <w:instrText xml:space="preserve"> PAGEREF _Toc186723778 \h </w:instrText>
      </w:r>
      <w:r>
        <w:rPr>
          <w:noProof/>
        </w:rPr>
      </w:r>
      <w:r>
        <w:rPr>
          <w:noProof/>
        </w:rPr>
        <w:fldChar w:fldCharType="separate"/>
      </w:r>
      <w:r>
        <w:rPr>
          <w:noProof/>
        </w:rPr>
        <w:t>76</w:t>
      </w:r>
      <w:r>
        <w:rPr>
          <w:noProof/>
        </w:rPr>
        <w:fldChar w:fldCharType="end"/>
      </w:r>
    </w:p>
    <w:p w14:paraId="1A383C96" w14:textId="26C3351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fldLock="1"/>
      </w:r>
      <w:r>
        <w:rPr>
          <w:noProof/>
        </w:rPr>
        <w:instrText xml:space="preserve"> PAGEREF _Toc186723779 \h </w:instrText>
      </w:r>
      <w:r>
        <w:rPr>
          <w:noProof/>
        </w:rPr>
      </w:r>
      <w:r>
        <w:rPr>
          <w:noProof/>
        </w:rPr>
        <w:fldChar w:fldCharType="separate"/>
      </w:r>
      <w:r>
        <w:rPr>
          <w:noProof/>
        </w:rPr>
        <w:t>76</w:t>
      </w:r>
      <w:r>
        <w:rPr>
          <w:noProof/>
        </w:rPr>
        <w:fldChar w:fldCharType="end"/>
      </w:r>
    </w:p>
    <w:p w14:paraId="7A78FCE3" w14:textId="5E8AC6D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fldLock="1"/>
      </w:r>
      <w:r>
        <w:rPr>
          <w:noProof/>
        </w:rPr>
        <w:instrText xml:space="preserve"> PAGEREF _Toc186723780 \h </w:instrText>
      </w:r>
      <w:r>
        <w:rPr>
          <w:noProof/>
        </w:rPr>
      </w:r>
      <w:r>
        <w:rPr>
          <w:noProof/>
        </w:rPr>
        <w:fldChar w:fldCharType="separate"/>
      </w:r>
      <w:r>
        <w:rPr>
          <w:noProof/>
        </w:rPr>
        <w:t>77</w:t>
      </w:r>
      <w:r>
        <w:rPr>
          <w:noProof/>
        </w:rPr>
        <w:fldChar w:fldCharType="end"/>
      </w:r>
    </w:p>
    <w:p w14:paraId="0E8A8BBA" w14:textId="1B1AE90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fldLock="1"/>
      </w:r>
      <w:r>
        <w:rPr>
          <w:noProof/>
        </w:rPr>
        <w:instrText xml:space="preserve"> PAGEREF _Toc186723781 \h </w:instrText>
      </w:r>
      <w:r>
        <w:rPr>
          <w:noProof/>
        </w:rPr>
      </w:r>
      <w:r>
        <w:rPr>
          <w:noProof/>
        </w:rPr>
        <w:fldChar w:fldCharType="separate"/>
      </w:r>
      <w:r>
        <w:rPr>
          <w:noProof/>
        </w:rPr>
        <w:t>77</w:t>
      </w:r>
      <w:r>
        <w:rPr>
          <w:noProof/>
        </w:rPr>
        <w:fldChar w:fldCharType="end"/>
      </w:r>
    </w:p>
    <w:p w14:paraId="741F0A67" w14:textId="0A3DA33A"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B079FE">
        <w:rPr>
          <w:noProof/>
          <w:lang w:val="en-US" w:eastAsia="zh-CN"/>
        </w:rPr>
        <w:t>RestorationInfo</w:t>
      </w:r>
      <w:r>
        <w:rPr>
          <w:noProof/>
        </w:rPr>
        <w:tab/>
      </w:r>
      <w:r>
        <w:rPr>
          <w:noProof/>
        </w:rPr>
        <w:fldChar w:fldCharType="begin" w:fldLock="1"/>
      </w:r>
      <w:r>
        <w:rPr>
          <w:noProof/>
        </w:rPr>
        <w:instrText xml:space="preserve"> PAGEREF _Toc186723782 \h </w:instrText>
      </w:r>
      <w:r>
        <w:rPr>
          <w:noProof/>
        </w:rPr>
      </w:r>
      <w:r>
        <w:rPr>
          <w:noProof/>
        </w:rPr>
        <w:fldChar w:fldCharType="separate"/>
      </w:r>
      <w:r>
        <w:rPr>
          <w:noProof/>
        </w:rPr>
        <w:t>77</w:t>
      </w:r>
      <w:r>
        <w:rPr>
          <w:noProof/>
        </w:rPr>
        <w:fldChar w:fldCharType="end"/>
      </w:r>
    </w:p>
    <w:p w14:paraId="65DEF538" w14:textId="587EB28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B079FE">
        <w:rPr>
          <w:noProof/>
          <w:lang w:val="en-US" w:eastAsia="zh-CN"/>
        </w:rPr>
        <w:t>SubscriptionInfo</w:t>
      </w:r>
      <w:r>
        <w:rPr>
          <w:noProof/>
        </w:rPr>
        <w:tab/>
      </w:r>
      <w:r>
        <w:rPr>
          <w:noProof/>
        </w:rPr>
        <w:fldChar w:fldCharType="begin" w:fldLock="1"/>
      </w:r>
      <w:r>
        <w:rPr>
          <w:noProof/>
        </w:rPr>
        <w:instrText xml:space="preserve"> PAGEREF _Toc186723783 \h </w:instrText>
      </w:r>
      <w:r>
        <w:rPr>
          <w:noProof/>
        </w:rPr>
      </w:r>
      <w:r>
        <w:rPr>
          <w:noProof/>
        </w:rPr>
        <w:fldChar w:fldCharType="separate"/>
      </w:r>
      <w:r>
        <w:rPr>
          <w:noProof/>
        </w:rPr>
        <w:t>77</w:t>
      </w:r>
      <w:r>
        <w:rPr>
          <w:noProof/>
        </w:rPr>
        <w:fldChar w:fldCharType="end"/>
      </w:r>
    </w:p>
    <w:p w14:paraId="35726373" w14:textId="75CF0C9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B079FE">
        <w:rPr>
          <w:noProof/>
          <w:lang w:val="en-US" w:eastAsia="zh-CN"/>
        </w:rPr>
        <w:t>PcscfSubscriptionInfo</w:t>
      </w:r>
      <w:r>
        <w:rPr>
          <w:noProof/>
        </w:rPr>
        <w:tab/>
      </w:r>
      <w:r>
        <w:rPr>
          <w:noProof/>
        </w:rPr>
        <w:fldChar w:fldCharType="begin" w:fldLock="1"/>
      </w:r>
      <w:r>
        <w:rPr>
          <w:noProof/>
        </w:rPr>
        <w:instrText xml:space="preserve"> PAGEREF _Toc186723784 \h </w:instrText>
      </w:r>
      <w:r>
        <w:rPr>
          <w:noProof/>
        </w:rPr>
      </w:r>
      <w:r>
        <w:rPr>
          <w:noProof/>
        </w:rPr>
        <w:fldChar w:fldCharType="separate"/>
      </w:r>
      <w:r>
        <w:rPr>
          <w:noProof/>
        </w:rPr>
        <w:t>78</w:t>
      </w:r>
      <w:r>
        <w:rPr>
          <w:noProof/>
        </w:rPr>
        <w:fldChar w:fldCharType="end"/>
      </w:r>
    </w:p>
    <w:p w14:paraId="005E0128" w14:textId="4FBC621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fldLock="1"/>
      </w:r>
      <w:r>
        <w:rPr>
          <w:noProof/>
        </w:rPr>
        <w:instrText xml:space="preserve"> PAGEREF _Toc186723785 \h </w:instrText>
      </w:r>
      <w:r>
        <w:rPr>
          <w:noProof/>
        </w:rPr>
      </w:r>
      <w:r>
        <w:rPr>
          <w:noProof/>
        </w:rPr>
        <w:fldChar w:fldCharType="separate"/>
      </w:r>
      <w:r>
        <w:rPr>
          <w:noProof/>
        </w:rPr>
        <w:t>79</w:t>
      </w:r>
      <w:r>
        <w:rPr>
          <w:noProof/>
        </w:rPr>
        <w:fldChar w:fldCharType="end"/>
      </w:r>
    </w:p>
    <w:p w14:paraId="315F0EDC" w14:textId="6EB5474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fldLock="1"/>
      </w:r>
      <w:r>
        <w:rPr>
          <w:noProof/>
        </w:rPr>
        <w:instrText xml:space="preserve"> PAGEREF _Toc186723786 \h </w:instrText>
      </w:r>
      <w:r>
        <w:rPr>
          <w:noProof/>
        </w:rPr>
      </w:r>
      <w:r>
        <w:rPr>
          <w:noProof/>
        </w:rPr>
        <w:fldChar w:fldCharType="separate"/>
      </w:r>
      <w:r>
        <w:rPr>
          <w:noProof/>
        </w:rPr>
        <w:t>81</w:t>
      </w:r>
      <w:r>
        <w:rPr>
          <w:noProof/>
        </w:rPr>
        <w:fldChar w:fldCharType="end"/>
      </w:r>
    </w:p>
    <w:p w14:paraId="26C9D1A9" w14:textId="2A03895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fldLock="1"/>
      </w:r>
      <w:r>
        <w:rPr>
          <w:noProof/>
        </w:rPr>
        <w:instrText xml:space="preserve"> PAGEREF _Toc186723787 \h </w:instrText>
      </w:r>
      <w:r>
        <w:rPr>
          <w:noProof/>
        </w:rPr>
      </w:r>
      <w:r>
        <w:rPr>
          <w:noProof/>
        </w:rPr>
        <w:fldChar w:fldCharType="separate"/>
      </w:r>
      <w:r>
        <w:rPr>
          <w:noProof/>
        </w:rPr>
        <w:t>81</w:t>
      </w:r>
      <w:r>
        <w:rPr>
          <w:noProof/>
        </w:rPr>
        <w:fldChar w:fldCharType="end"/>
      </w:r>
    </w:p>
    <w:p w14:paraId="277D0A0D" w14:textId="17165B8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fldLock="1"/>
      </w:r>
      <w:r>
        <w:rPr>
          <w:noProof/>
        </w:rPr>
        <w:instrText xml:space="preserve"> PAGEREF _Toc186723788 \h </w:instrText>
      </w:r>
      <w:r>
        <w:rPr>
          <w:noProof/>
        </w:rPr>
      </w:r>
      <w:r>
        <w:rPr>
          <w:noProof/>
        </w:rPr>
        <w:fldChar w:fldCharType="separate"/>
      </w:r>
      <w:r>
        <w:rPr>
          <w:noProof/>
        </w:rPr>
        <w:t>82</w:t>
      </w:r>
      <w:r>
        <w:rPr>
          <w:noProof/>
        </w:rPr>
        <w:fldChar w:fldCharType="end"/>
      </w:r>
    </w:p>
    <w:p w14:paraId="02F75D68" w14:textId="27CB3CF9"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fldLock="1"/>
      </w:r>
      <w:r>
        <w:rPr>
          <w:noProof/>
        </w:rPr>
        <w:instrText xml:space="preserve"> PAGEREF _Toc186723789 \h </w:instrText>
      </w:r>
      <w:r>
        <w:rPr>
          <w:noProof/>
        </w:rPr>
      </w:r>
      <w:r>
        <w:rPr>
          <w:noProof/>
        </w:rPr>
        <w:fldChar w:fldCharType="separate"/>
      </w:r>
      <w:r>
        <w:rPr>
          <w:noProof/>
        </w:rPr>
        <w:t>82</w:t>
      </w:r>
      <w:r>
        <w:rPr>
          <w:noProof/>
        </w:rPr>
        <w:fldChar w:fldCharType="end"/>
      </w:r>
    </w:p>
    <w:p w14:paraId="66C71999" w14:textId="4417267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B079FE">
        <w:rPr>
          <w:noProof/>
          <w:lang w:val="en-US"/>
        </w:rPr>
        <w:t>EmergencyRegisteredIdentity</w:t>
      </w:r>
      <w:r>
        <w:rPr>
          <w:noProof/>
        </w:rPr>
        <w:tab/>
      </w:r>
      <w:r>
        <w:rPr>
          <w:noProof/>
        </w:rPr>
        <w:fldChar w:fldCharType="begin" w:fldLock="1"/>
      </w:r>
      <w:r>
        <w:rPr>
          <w:noProof/>
        </w:rPr>
        <w:instrText xml:space="preserve"> PAGEREF _Toc186723790 \h </w:instrText>
      </w:r>
      <w:r>
        <w:rPr>
          <w:noProof/>
        </w:rPr>
      </w:r>
      <w:r>
        <w:rPr>
          <w:noProof/>
        </w:rPr>
        <w:fldChar w:fldCharType="separate"/>
      </w:r>
      <w:r>
        <w:rPr>
          <w:noProof/>
        </w:rPr>
        <w:t>82</w:t>
      </w:r>
      <w:r>
        <w:rPr>
          <w:noProof/>
        </w:rPr>
        <w:fldChar w:fldCharType="end"/>
      </w:r>
    </w:p>
    <w:p w14:paraId="7F2DF2F9" w14:textId="5D02CA9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fldLock="1"/>
      </w:r>
      <w:r>
        <w:rPr>
          <w:noProof/>
        </w:rPr>
        <w:instrText xml:space="preserve"> PAGEREF _Toc186723791 \h </w:instrText>
      </w:r>
      <w:r>
        <w:rPr>
          <w:noProof/>
        </w:rPr>
      </w:r>
      <w:r>
        <w:rPr>
          <w:noProof/>
        </w:rPr>
        <w:fldChar w:fldCharType="separate"/>
      </w:r>
      <w:r>
        <w:rPr>
          <w:noProof/>
        </w:rPr>
        <w:t>82</w:t>
      </w:r>
      <w:r>
        <w:rPr>
          <w:noProof/>
        </w:rPr>
        <w:fldChar w:fldCharType="end"/>
      </w:r>
    </w:p>
    <w:p w14:paraId="20CF3CFC" w14:textId="4DE5BC68"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_Toc186723792 \h </w:instrText>
      </w:r>
      <w:r>
        <w:rPr>
          <w:noProof/>
        </w:rPr>
      </w:r>
      <w:r>
        <w:rPr>
          <w:noProof/>
        </w:rPr>
        <w:fldChar w:fldCharType="separate"/>
      </w:r>
      <w:r>
        <w:rPr>
          <w:noProof/>
        </w:rPr>
        <w:t>82</w:t>
      </w:r>
      <w:r>
        <w:rPr>
          <w:noProof/>
        </w:rPr>
        <w:fldChar w:fldCharType="end"/>
      </w:r>
    </w:p>
    <w:p w14:paraId="49635335" w14:textId="62F3C6B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_Toc186723793 \h </w:instrText>
      </w:r>
      <w:r>
        <w:rPr>
          <w:noProof/>
        </w:rPr>
      </w:r>
      <w:r>
        <w:rPr>
          <w:noProof/>
        </w:rPr>
        <w:fldChar w:fldCharType="separate"/>
      </w:r>
      <w:r>
        <w:rPr>
          <w:noProof/>
        </w:rPr>
        <w:t>82</w:t>
      </w:r>
      <w:r>
        <w:rPr>
          <w:noProof/>
        </w:rPr>
        <w:fldChar w:fldCharType="end"/>
      </w:r>
    </w:p>
    <w:p w14:paraId="027BF2EC" w14:textId="546DFA7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_Toc186723794 \h </w:instrText>
      </w:r>
      <w:r>
        <w:rPr>
          <w:noProof/>
        </w:rPr>
      </w:r>
      <w:r>
        <w:rPr>
          <w:noProof/>
        </w:rPr>
        <w:fldChar w:fldCharType="separate"/>
      </w:r>
      <w:r>
        <w:rPr>
          <w:noProof/>
        </w:rPr>
        <w:t>83</w:t>
      </w:r>
      <w:r>
        <w:rPr>
          <w:noProof/>
        </w:rPr>
        <w:fldChar w:fldCharType="end"/>
      </w:r>
    </w:p>
    <w:p w14:paraId="6822F2F7" w14:textId="3B13750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fldLock="1"/>
      </w:r>
      <w:r>
        <w:rPr>
          <w:noProof/>
        </w:rPr>
        <w:instrText xml:space="preserve"> PAGEREF _Toc186723795 \h </w:instrText>
      </w:r>
      <w:r>
        <w:rPr>
          <w:noProof/>
        </w:rPr>
      </w:r>
      <w:r>
        <w:rPr>
          <w:noProof/>
        </w:rPr>
        <w:fldChar w:fldCharType="separate"/>
      </w:r>
      <w:r>
        <w:rPr>
          <w:noProof/>
        </w:rPr>
        <w:t>83</w:t>
      </w:r>
      <w:r>
        <w:rPr>
          <w:noProof/>
        </w:rPr>
        <w:fldChar w:fldCharType="end"/>
      </w:r>
    </w:p>
    <w:p w14:paraId="1FCFE685" w14:textId="4D67497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fldLock="1"/>
      </w:r>
      <w:r>
        <w:rPr>
          <w:noProof/>
        </w:rPr>
        <w:instrText xml:space="preserve"> PAGEREF _Toc186723796 \h </w:instrText>
      </w:r>
      <w:r>
        <w:rPr>
          <w:noProof/>
        </w:rPr>
      </w:r>
      <w:r>
        <w:rPr>
          <w:noProof/>
        </w:rPr>
        <w:fldChar w:fldCharType="separate"/>
      </w:r>
      <w:r>
        <w:rPr>
          <w:noProof/>
        </w:rPr>
        <w:t>83</w:t>
      </w:r>
      <w:r>
        <w:rPr>
          <w:noProof/>
        </w:rPr>
        <w:fldChar w:fldCharType="end"/>
      </w:r>
    </w:p>
    <w:p w14:paraId="05CB3F4E" w14:textId="5A88278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fldLock="1"/>
      </w:r>
      <w:r>
        <w:rPr>
          <w:noProof/>
        </w:rPr>
        <w:instrText xml:space="preserve"> PAGEREF _Toc186723797 \h </w:instrText>
      </w:r>
      <w:r>
        <w:rPr>
          <w:noProof/>
        </w:rPr>
      </w:r>
      <w:r>
        <w:rPr>
          <w:noProof/>
        </w:rPr>
        <w:fldChar w:fldCharType="separate"/>
      </w:r>
      <w:r>
        <w:rPr>
          <w:noProof/>
        </w:rPr>
        <w:t>83</w:t>
      </w:r>
      <w:r>
        <w:rPr>
          <w:noProof/>
        </w:rPr>
        <w:fldChar w:fldCharType="end"/>
      </w:r>
    </w:p>
    <w:p w14:paraId="614855A5" w14:textId="2E5B4B2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fldLock="1"/>
      </w:r>
      <w:r>
        <w:rPr>
          <w:noProof/>
        </w:rPr>
        <w:instrText xml:space="preserve"> PAGEREF _Toc186723798 \h </w:instrText>
      </w:r>
      <w:r>
        <w:rPr>
          <w:noProof/>
        </w:rPr>
      </w:r>
      <w:r>
        <w:rPr>
          <w:noProof/>
        </w:rPr>
        <w:fldChar w:fldCharType="separate"/>
      </w:r>
      <w:r>
        <w:rPr>
          <w:noProof/>
        </w:rPr>
        <w:t>84</w:t>
      </w:r>
      <w:r>
        <w:rPr>
          <w:noProof/>
        </w:rPr>
        <w:fldChar w:fldCharType="end"/>
      </w:r>
    </w:p>
    <w:p w14:paraId="2F0A91A1" w14:textId="5E133AC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fldLock="1"/>
      </w:r>
      <w:r>
        <w:rPr>
          <w:noProof/>
        </w:rPr>
        <w:instrText xml:space="preserve"> PAGEREF _Toc186723799 \h </w:instrText>
      </w:r>
      <w:r>
        <w:rPr>
          <w:noProof/>
        </w:rPr>
      </w:r>
      <w:r>
        <w:rPr>
          <w:noProof/>
        </w:rPr>
        <w:fldChar w:fldCharType="separate"/>
      </w:r>
      <w:r>
        <w:rPr>
          <w:noProof/>
        </w:rPr>
        <w:t>84</w:t>
      </w:r>
      <w:r>
        <w:rPr>
          <w:noProof/>
        </w:rPr>
        <w:fldChar w:fldCharType="end"/>
      </w:r>
    </w:p>
    <w:p w14:paraId="43819C8A" w14:textId="00F189AA"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_Toc186723800 \h </w:instrText>
      </w:r>
      <w:r>
        <w:rPr>
          <w:noProof/>
        </w:rPr>
      </w:r>
      <w:r>
        <w:rPr>
          <w:noProof/>
        </w:rPr>
        <w:fldChar w:fldCharType="separate"/>
      </w:r>
      <w:r>
        <w:rPr>
          <w:noProof/>
        </w:rPr>
        <w:t>85</w:t>
      </w:r>
      <w:r>
        <w:rPr>
          <w:noProof/>
        </w:rPr>
        <w:fldChar w:fldCharType="end"/>
      </w:r>
    </w:p>
    <w:p w14:paraId="5E5F25CF" w14:textId="2C19E250"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_Toc186723801 \h </w:instrText>
      </w:r>
      <w:r>
        <w:rPr>
          <w:noProof/>
        </w:rPr>
      </w:r>
      <w:r>
        <w:rPr>
          <w:noProof/>
        </w:rPr>
        <w:fldChar w:fldCharType="separate"/>
      </w:r>
      <w:r>
        <w:rPr>
          <w:noProof/>
        </w:rPr>
        <w:t>85</w:t>
      </w:r>
      <w:r>
        <w:rPr>
          <w:noProof/>
        </w:rPr>
        <w:fldChar w:fldCharType="end"/>
      </w:r>
    </w:p>
    <w:p w14:paraId="033A6193" w14:textId="56C13646"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_Toc186723802 \h </w:instrText>
      </w:r>
      <w:r>
        <w:rPr>
          <w:noProof/>
        </w:rPr>
      </w:r>
      <w:r>
        <w:rPr>
          <w:noProof/>
        </w:rPr>
        <w:fldChar w:fldCharType="separate"/>
      </w:r>
      <w:r>
        <w:rPr>
          <w:noProof/>
        </w:rPr>
        <w:t>85</w:t>
      </w:r>
      <w:r>
        <w:rPr>
          <w:noProof/>
        </w:rPr>
        <w:fldChar w:fldCharType="end"/>
      </w:r>
    </w:p>
    <w:p w14:paraId="71BE030A" w14:textId="153C030F"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_Toc186723803 \h </w:instrText>
      </w:r>
      <w:r>
        <w:rPr>
          <w:noProof/>
        </w:rPr>
      </w:r>
      <w:r>
        <w:rPr>
          <w:noProof/>
        </w:rPr>
        <w:fldChar w:fldCharType="separate"/>
      </w:r>
      <w:r>
        <w:rPr>
          <w:noProof/>
        </w:rPr>
        <w:t>85</w:t>
      </w:r>
      <w:r>
        <w:rPr>
          <w:noProof/>
        </w:rPr>
        <w:fldChar w:fldCharType="end"/>
      </w:r>
    </w:p>
    <w:p w14:paraId="21879125" w14:textId="101A8FCD"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_Toc186723804 \h </w:instrText>
      </w:r>
      <w:r>
        <w:rPr>
          <w:noProof/>
        </w:rPr>
      </w:r>
      <w:r>
        <w:rPr>
          <w:noProof/>
        </w:rPr>
        <w:fldChar w:fldCharType="separate"/>
      </w:r>
      <w:r>
        <w:rPr>
          <w:noProof/>
        </w:rPr>
        <w:t>85</w:t>
      </w:r>
      <w:r>
        <w:rPr>
          <w:noProof/>
        </w:rPr>
        <w:fldChar w:fldCharType="end"/>
      </w:r>
    </w:p>
    <w:p w14:paraId="68D8023E" w14:textId="389865D9"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_Toc186723805 \h </w:instrText>
      </w:r>
      <w:r>
        <w:rPr>
          <w:noProof/>
        </w:rPr>
      </w:r>
      <w:r>
        <w:rPr>
          <w:noProof/>
        </w:rPr>
        <w:fldChar w:fldCharType="separate"/>
      </w:r>
      <w:r>
        <w:rPr>
          <w:noProof/>
        </w:rPr>
        <w:t>85</w:t>
      </w:r>
      <w:r>
        <w:rPr>
          <w:noProof/>
        </w:rPr>
        <w:fldChar w:fldCharType="end"/>
      </w:r>
    </w:p>
    <w:p w14:paraId="41DB0181" w14:textId="1E74A3BC"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sidRPr="00B079FE">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Security</w:t>
      </w:r>
      <w:r>
        <w:rPr>
          <w:noProof/>
        </w:rPr>
        <w:tab/>
      </w:r>
      <w:r>
        <w:rPr>
          <w:noProof/>
        </w:rPr>
        <w:fldChar w:fldCharType="begin" w:fldLock="1"/>
      </w:r>
      <w:r>
        <w:rPr>
          <w:noProof/>
        </w:rPr>
        <w:instrText xml:space="preserve"> PAGEREF _Toc186723806 \h </w:instrText>
      </w:r>
      <w:r>
        <w:rPr>
          <w:noProof/>
        </w:rPr>
      </w:r>
      <w:r>
        <w:rPr>
          <w:noProof/>
        </w:rPr>
        <w:fldChar w:fldCharType="separate"/>
      </w:r>
      <w:r>
        <w:rPr>
          <w:noProof/>
        </w:rPr>
        <w:t>85</w:t>
      </w:r>
      <w:r>
        <w:rPr>
          <w:noProof/>
        </w:rPr>
        <w:fldChar w:fldCharType="end"/>
      </w:r>
    </w:p>
    <w:p w14:paraId="09D58ACF" w14:textId="409BBFCD"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sidRPr="00B079FE">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HTTP redirection</w:t>
      </w:r>
      <w:r>
        <w:rPr>
          <w:noProof/>
        </w:rPr>
        <w:tab/>
      </w:r>
      <w:r>
        <w:rPr>
          <w:noProof/>
        </w:rPr>
        <w:fldChar w:fldCharType="begin" w:fldLock="1"/>
      </w:r>
      <w:r>
        <w:rPr>
          <w:noProof/>
        </w:rPr>
        <w:instrText xml:space="preserve"> PAGEREF _Toc186723807 \h </w:instrText>
      </w:r>
      <w:r>
        <w:rPr>
          <w:noProof/>
        </w:rPr>
      </w:r>
      <w:r>
        <w:rPr>
          <w:noProof/>
        </w:rPr>
        <w:fldChar w:fldCharType="separate"/>
      </w:r>
      <w:r>
        <w:rPr>
          <w:noProof/>
        </w:rPr>
        <w:t>86</w:t>
      </w:r>
      <w:r>
        <w:rPr>
          <w:noProof/>
        </w:rPr>
        <w:fldChar w:fldCharType="end"/>
      </w:r>
    </w:p>
    <w:p w14:paraId="603ACB9D" w14:textId="0A25272F" w:rsidR="004548E1" w:rsidRDefault="004548E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fldLock="1"/>
      </w:r>
      <w:r>
        <w:rPr>
          <w:noProof/>
        </w:rPr>
        <w:instrText xml:space="preserve"> PAGEREF _Toc186723808 \h </w:instrText>
      </w:r>
      <w:r>
        <w:rPr>
          <w:noProof/>
        </w:rPr>
      </w:r>
      <w:r>
        <w:rPr>
          <w:noProof/>
        </w:rPr>
        <w:fldChar w:fldCharType="separate"/>
      </w:r>
      <w:r>
        <w:rPr>
          <w:noProof/>
        </w:rPr>
        <w:t>86</w:t>
      </w:r>
      <w:r>
        <w:rPr>
          <w:noProof/>
        </w:rPr>
        <w:fldChar w:fldCharType="end"/>
      </w:r>
    </w:p>
    <w:p w14:paraId="4AA22A83" w14:textId="29CD00F4"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_Toc186723809 \h </w:instrText>
      </w:r>
      <w:r>
        <w:rPr>
          <w:noProof/>
        </w:rPr>
      </w:r>
      <w:r>
        <w:rPr>
          <w:noProof/>
        </w:rPr>
        <w:fldChar w:fldCharType="separate"/>
      </w:r>
      <w:r>
        <w:rPr>
          <w:noProof/>
        </w:rPr>
        <w:t>86</w:t>
      </w:r>
      <w:r>
        <w:rPr>
          <w:noProof/>
        </w:rPr>
        <w:fldChar w:fldCharType="end"/>
      </w:r>
    </w:p>
    <w:p w14:paraId="4A45D3AF" w14:textId="462E8A45"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_Toc186723810 \h </w:instrText>
      </w:r>
      <w:r>
        <w:rPr>
          <w:noProof/>
        </w:rPr>
      </w:r>
      <w:r>
        <w:rPr>
          <w:noProof/>
        </w:rPr>
        <w:fldChar w:fldCharType="separate"/>
      </w:r>
      <w:r>
        <w:rPr>
          <w:noProof/>
        </w:rPr>
        <w:t>86</w:t>
      </w:r>
      <w:r>
        <w:rPr>
          <w:noProof/>
        </w:rPr>
        <w:fldChar w:fldCharType="end"/>
      </w:r>
    </w:p>
    <w:p w14:paraId="73D6B038" w14:textId="575D16E9"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_Toc186723811 \h </w:instrText>
      </w:r>
      <w:r>
        <w:rPr>
          <w:noProof/>
        </w:rPr>
      </w:r>
      <w:r>
        <w:rPr>
          <w:noProof/>
        </w:rPr>
        <w:fldChar w:fldCharType="separate"/>
      </w:r>
      <w:r>
        <w:rPr>
          <w:noProof/>
        </w:rPr>
        <w:t>86</w:t>
      </w:r>
      <w:r>
        <w:rPr>
          <w:noProof/>
        </w:rPr>
        <w:fldChar w:fldCharType="end"/>
      </w:r>
    </w:p>
    <w:p w14:paraId="0E3357C5" w14:textId="10E9B4FC"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_Toc186723812 \h </w:instrText>
      </w:r>
      <w:r>
        <w:rPr>
          <w:noProof/>
        </w:rPr>
      </w:r>
      <w:r>
        <w:rPr>
          <w:noProof/>
        </w:rPr>
        <w:fldChar w:fldCharType="separate"/>
      </w:r>
      <w:r>
        <w:rPr>
          <w:noProof/>
        </w:rPr>
        <w:t>86</w:t>
      </w:r>
      <w:r>
        <w:rPr>
          <w:noProof/>
        </w:rPr>
        <w:fldChar w:fldCharType="end"/>
      </w:r>
    </w:p>
    <w:p w14:paraId="62BAEB1E" w14:textId="1D2A295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_Toc186723813 \h </w:instrText>
      </w:r>
      <w:r>
        <w:rPr>
          <w:noProof/>
        </w:rPr>
      </w:r>
      <w:r>
        <w:rPr>
          <w:noProof/>
        </w:rPr>
        <w:fldChar w:fldCharType="separate"/>
      </w:r>
      <w:r>
        <w:rPr>
          <w:noProof/>
        </w:rPr>
        <w:t>86</w:t>
      </w:r>
      <w:r>
        <w:rPr>
          <w:noProof/>
        </w:rPr>
        <w:fldChar w:fldCharType="end"/>
      </w:r>
    </w:p>
    <w:p w14:paraId="37DAD3D6" w14:textId="6DC234D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_Toc186723814 \h </w:instrText>
      </w:r>
      <w:r>
        <w:rPr>
          <w:noProof/>
        </w:rPr>
      </w:r>
      <w:r>
        <w:rPr>
          <w:noProof/>
        </w:rPr>
        <w:fldChar w:fldCharType="separate"/>
      </w:r>
      <w:r>
        <w:rPr>
          <w:noProof/>
        </w:rPr>
        <w:t>87</w:t>
      </w:r>
      <w:r>
        <w:rPr>
          <w:noProof/>
        </w:rPr>
        <w:fldChar w:fldCharType="end"/>
      </w:r>
    </w:p>
    <w:p w14:paraId="60FD8ED5" w14:textId="600E0A3F"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_Toc186723815 \h </w:instrText>
      </w:r>
      <w:r>
        <w:rPr>
          <w:noProof/>
        </w:rPr>
      </w:r>
      <w:r>
        <w:rPr>
          <w:noProof/>
        </w:rPr>
        <w:fldChar w:fldCharType="separate"/>
      </w:r>
      <w:r>
        <w:rPr>
          <w:noProof/>
        </w:rPr>
        <w:t>87</w:t>
      </w:r>
      <w:r>
        <w:rPr>
          <w:noProof/>
        </w:rPr>
        <w:fldChar w:fldCharType="end"/>
      </w:r>
    </w:p>
    <w:p w14:paraId="7A5D7644" w14:textId="7420B134"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_Toc186723816 \h </w:instrText>
      </w:r>
      <w:r>
        <w:rPr>
          <w:noProof/>
        </w:rPr>
      </w:r>
      <w:r>
        <w:rPr>
          <w:noProof/>
        </w:rPr>
        <w:fldChar w:fldCharType="separate"/>
      </w:r>
      <w:r>
        <w:rPr>
          <w:noProof/>
        </w:rPr>
        <w:t>87</w:t>
      </w:r>
      <w:r>
        <w:rPr>
          <w:noProof/>
        </w:rPr>
        <w:fldChar w:fldCharType="end"/>
      </w:r>
    </w:p>
    <w:p w14:paraId="6E8EF654" w14:textId="5717D83C"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_Toc186723817 \h </w:instrText>
      </w:r>
      <w:r>
        <w:rPr>
          <w:noProof/>
        </w:rPr>
      </w:r>
      <w:r>
        <w:rPr>
          <w:noProof/>
        </w:rPr>
        <w:fldChar w:fldCharType="separate"/>
      </w:r>
      <w:r>
        <w:rPr>
          <w:noProof/>
        </w:rPr>
        <w:t>88</w:t>
      </w:r>
      <w:r>
        <w:rPr>
          <w:noProof/>
        </w:rPr>
        <w:fldChar w:fldCharType="end"/>
      </w:r>
    </w:p>
    <w:p w14:paraId="7D8CD672" w14:textId="0451046D"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_Toc186723818 \h </w:instrText>
      </w:r>
      <w:r>
        <w:rPr>
          <w:noProof/>
        </w:rPr>
      </w:r>
      <w:r>
        <w:rPr>
          <w:noProof/>
        </w:rPr>
        <w:fldChar w:fldCharType="separate"/>
      </w:r>
      <w:r>
        <w:rPr>
          <w:noProof/>
        </w:rPr>
        <w:t>88</w:t>
      </w:r>
      <w:r>
        <w:rPr>
          <w:noProof/>
        </w:rPr>
        <w:fldChar w:fldCharType="end"/>
      </w:r>
    </w:p>
    <w:p w14:paraId="1F0BBCD7" w14:textId="5C48E28E"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fldLock="1"/>
      </w:r>
      <w:r>
        <w:rPr>
          <w:noProof/>
        </w:rPr>
        <w:instrText xml:space="preserve"> PAGEREF _Toc186723819 \h </w:instrText>
      </w:r>
      <w:r>
        <w:rPr>
          <w:noProof/>
        </w:rPr>
      </w:r>
      <w:r>
        <w:rPr>
          <w:noProof/>
        </w:rPr>
        <w:fldChar w:fldCharType="separate"/>
      </w:r>
      <w:r>
        <w:rPr>
          <w:noProof/>
        </w:rPr>
        <w:t>91</w:t>
      </w:r>
      <w:r>
        <w:rPr>
          <w:noProof/>
        </w:rPr>
        <w:fldChar w:fldCharType="end"/>
      </w:r>
    </w:p>
    <w:p w14:paraId="20584D76" w14:textId="7CBBB32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_Toc186723820 \h </w:instrText>
      </w:r>
      <w:r>
        <w:rPr>
          <w:noProof/>
        </w:rPr>
      </w:r>
      <w:r>
        <w:rPr>
          <w:noProof/>
        </w:rPr>
        <w:fldChar w:fldCharType="separate"/>
      </w:r>
      <w:r>
        <w:rPr>
          <w:noProof/>
        </w:rPr>
        <w:t>91</w:t>
      </w:r>
      <w:r>
        <w:rPr>
          <w:noProof/>
        </w:rPr>
        <w:fldChar w:fldCharType="end"/>
      </w:r>
    </w:p>
    <w:p w14:paraId="76A07B09" w14:textId="2CA39CC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_Toc186723821 \h </w:instrText>
      </w:r>
      <w:r>
        <w:rPr>
          <w:noProof/>
        </w:rPr>
      </w:r>
      <w:r>
        <w:rPr>
          <w:noProof/>
        </w:rPr>
        <w:fldChar w:fldCharType="separate"/>
      </w:r>
      <w:r>
        <w:rPr>
          <w:noProof/>
        </w:rPr>
        <w:t>92</w:t>
      </w:r>
      <w:r>
        <w:rPr>
          <w:noProof/>
        </w:rPr>
        <w:fldChar w:fldCharType="end"/>
      </w:r>
    </w:p>
    <w:p w14:paraId="059CF9F1" w14:textId="1FB160D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_Toc186723822 \h </w:instrText>
      </w:r>
      <w:r>
        <w:rPr>
          <w:noProof/>
        </w:rPr>
      </w:r>
      <w:r>
        <w:rPr>
          <w:noProof/>
        </w:rPr>
        <w:fldChar w:fldCharType="separate"/>
      </w:r>
      <w:r>
        <w:rPr>
          <w:noProof/>
        </w:rPr>
        <w:t>92</w:t>
      </w:r>
      <w:r>
        <w:rPr>
          <w:noProof/>
        </w:rPr>
        <w:fldChar w:fldCharType="end"/>
      </w:r>
    </w:p>
    <w:p w14:paraId="722D34CA" w14:textId="0F6AB747"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fldLock="1"/>
      </w:r>
      <w:r>
        <w:rPr>
          <w:noProof/>
        </w:rPr>
        <w:instrText xml:space="preserve"> PAGEREF _Toc186723823 \h </w:instrText>
      </w:r>
      <w:r>
        <w:rPr>
          <w:noProof/>
        </w:rPr>
      </w:r>
      <w:r>
        <w:rPr>
          <w:noProof/>
        </w:rPr>
        <w:fldChar w:fldCharType="separate"/>
      </w:r>
      <w:r>
        <w:rPr>
          <w:noProof/>
        </w:rPr>
        <w:t>93</w:t>
      </w:r>
      <w:r>
        <w:rPr>
          <w:noProof/>
        </w:rPr>
        <w:fldChar w:fldCharType="end"/>
      </w:r>
    </w:p>
    <w:p w14:paraId="4B4F29F6" w14:textId="2174480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_Toc186723824 \h </w:instrText>
      </w:r>
      <w:r>
        <w:rPr>
          <w:noProof/>
        </w:rPr>
      </w:r>
      <w:r>
        <w:rPr>
          <w:noProof/>
        </w:rPr>
        <w:fldChar w:fldCharType="separate"/>
      </w:r>
      <w:r>
        <w:rPr>
          <w:noProof/>
        </w:rPr>
        <w:t>93</w:t>
      </w:r>
      <w:r>
        <w:rPr>
          <w:noProof/>
        </w:rPr>
        <w:fldChar w:fldCharType="end"/>
      </w:r>
    </w:p>
    <w:p w14:paraId="37099085" w14:textId="762A1EC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_Toc186723825 \h </w:instrText>
      </w:r>
      <w:r>
        <w:rPr>
          <w:noProof/>
        </w:rPr>
      </w:r>
      <w:r>
        <w:rPr>
          <w:noProof/>
        </w:rPr>
        <w:fldChar w:fldCharType="separate"/>
      </w:r>
      <w:r>
        <w:rPr>
          <w:noProof/>
        </w:rPr>
        <w:t>93</w:t>
      </w:r>
      <w:r>
        <w:rPr>
          <w:noProof/>
        </w:rPr>
        <w:fldChar w:fldCharType="end"/>
      </w:r>
    </w:p>
    <w:p w14:paraId="04FA031B" w14:textId="46837ED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_Toc186723826 \h </w:instrText>
      </w:r>
      <w:r>
        <w:rPr>
          <w:noProof/>
        </w:rPr>
      </w:r>
      <w:r>
        <w:rPr>
          <w:noProof/>
        </w:rPr>
        <w:fldChar w:fldCharType="separate"/>
      </w:r>
      <w:r>
        <w:rPr>
          <w:noProof/>
        </w:rPr>
        <w:t>93</w:t>
      </w:r>
      <w:r>
        <w:rPr>
          <w:noProof/>
        </w:rPr>
        <w:fldChar w:fldCharType="end"/>
      </w:r>
    </w:p>
    <w:p w14:paraId="0655CC8C" w14:textId="3EB2BB2A"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fldLock="1"/>
      </w:r>
      <w:r>
        <w:rPr>
          <w:noProof/>
        </w:rPr>
        <w:instrText xml:space="preserve"> PAGEREF _Toc186723827 \h </w:instrText>
      </w:r>
      <w:r>
        <w:rPr>
          <w:noProof/>
        </w:rPr>
      </w:r>
      <w:r>
        <w:rPr>
          <w:noProof/>
        </w:rPr>
        <w:fldChar w:fldCharType="separate"/>
      </w:r>
      <w:r>
        <w:rPr>
          <w:noProof/>
        </w:rPr>
        <w:t>94</w:t>
      </w:r>
      <w:r>
        <w:rPr>
          <w:noProof/>
        </w:rPr>
        <w:fldChar w:fldCharType="end"/>
      </w:r>
    </w:p>
    <w:p w14:paraId="2494D101" w14:textId="7483B9A1"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_Toc186723828 \h </w:instrText>
      </w:r>
      <w:r>
        <w:rPr>
          <w:noProof/>
        </w:rPr>
      </w:r>
      <w:r>
        <w:rPr>
          <w:noProof/>
        </w:rPr>
        <w:fldChar w:fldCharType="separate"/>
      </w:r>
      <w:r>
        <w:rPr>
          <w:noProof/>
        </w:rPr>
        <w:t>94</w:t>
      </w:r>
      <w:r>
        <w:rPr>
          <w:noProof/>
        </w:rPr>
        <w:fldChar w:fldCharType="end"/>
      </w:r>
    </w:p>
    <w:p w14:paraId="7C22EB67" w14:textId="3A07CA91"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_Toc186723829 \h </w:instrText>
      </w:r>
      <w:r>
        <w:rPr>
          <w:noProof/>
        </w:rPr>
      </w:r>
      <w:r>
        <w:rPr>
          <w:noProof/>
        </w:rPr>
        <w:fldChar w:fldCharType="separate"/>
      </w:r>
      <w:r>
        <w:rPr>
          <w:noProof/>
        </w:rPr>
        <w:t>95</w:t>
      </w:r>
      <w:r>
        <w:rPr>
          <w:noProof/>
        </w:rPr>
        <w:fldChar w:fldCharType="end"/>
      </w:r>
    </w:p>
    <w:p w14:paraId="62ADB8AA" w14:textId="3E3FC53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_Toc186723830 \h </w:instrText>
      </w:r>
      <w:r>
        <w:rPr>
          <w:noProof/>
        </w:rPr>
      </w:r>
      <w:r>
        <w:rPr>
          <w:noProof/>
        </w:rPr>
        <w:fldChar w:fldCharType="separate"/>
      </w:r>
      <w:r>
        <w:rPr>
          <w:noProof/>
        </w:rPr>
        <w:t>95</w:t>
      </w:r>
      <w:r>
        <w:rPr>
          <w:noProof/>
        </w:rPr>
        <w:fldChar w:fldCharType="end"/>
      </w:r>
    </w:p>
    <w:p w14:paraId="3D92417A" w14:textId="1EDDE03C"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fldLock="1"/>
      </w:r>
      <w:r>
        <w:rPr>
          <w:noProof/>
        </w:rPr>
        <w:instrText xml:space="preserve"> PAGEREF _Toc186723831 \h </w:instrText>
      </w:r>
      <w:r>
        <w:rPr>
          <w:noProof/>
        </w:rPr>
      </w:r>
      <w:r>
        <w:rPr>
          <w:noProof/>
        </w:rPr>
        <w:fldChar w:fldCharType="separate"/>
      </w:r>
      <w:r>
        <w:rPr>
          <w:noProof/>
        </w:rPr>
        <w:t>96</w:t>
      </w:r>
      <w:r>
        <w:rPr>
          <w:noProof/>
        </w:rPr>
        <w:fldChar w:fldCharType="end"/>
      </w:r>
    </w:p>
    <w:p w14:paraId="2EE6B87E" w14:textId="5620942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_Toc186723832 \h </w:instrText>
      </w:r>
      <w:r>
        <w:rPr>
          <w:noProof/>
        </w:rPr>
      </w:r>
      <w:r>
        <w:rPr>
          <w:noProof/>
        </w:rPr>
        <w:fldChar w:fldCharType="separate"/>
      </w:r>
      <w:r>
        <w:rPr>
          <w:noProof/>
        </w:rPr>
        <w:t>96</w:t>
      </w:r>
      <w:r>
        <w:rPr>
          <w:noProof/>
        </w:rPr>
        <w:fldChar w:fldCharType="end"/>
      </w:r>
    </w:p>
    <w:p w14:paraId="64408513" w14:textId="750C97C9"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_Toc186723833 \h </w:instrText>
      </w:r>
      <w:r>
        <w:rPr>
          <w:noProof/>
        </w:rPr>
      </w:r>
      <w:r>
        <w:rPr>
          <w:noProof/>
        </w:rPr>
        <w:fldChar w:fldCharType="separate"/>
      </w:r>
      <w:r>
        <w:rPr>
          <w:noProof/>
        </w:rPr>
        <w:t>96</w:t>
      </w:r>
      <w:r>
        <w:rPr>
          <w:noProof/>
        </w:rPr>
        <w:fldChar w:fldCharType="end"/>
      </w:r>
    </w:p>
    <w:p w14:paraId="1A3E18CD" w14:textId="66894AD4"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_Toc186723834 \h </w:instrText>
      </w:r>
      <w:r>
        <w:rPr>
          <w:noProof/>
        </w:rPr>
      </w:r>
      <w:r>
        <w:rPr>
          <w:noProof/>
        </w:rPr>
        <w:fldChar w:fldCharType="separate"/>
      </w:r>
      <w:r>
        <w:rPr>
          <w:noProof/>
        </w:rPr>
        <w:t>96</w:t>
      </w:r>
      <w:r>
        <w:rPr>
          <w:noProof/>
        </w:rPr>
        <w:fldChar w:fldCharType="end"/>
      </w:r>
    </w:p>
    <w:p w14:paraId="5B4A1D5A" w14:textId="3590DD50"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fldLock="1"/>
      </w:r>
      <w:r>
        <w:rPr>
          <w:noProof/>
        </w:rPr>
        <w:instrText xml:space="preserve"> PAGEREF _Toc186723835 \h </w:instrText>
      </w:r>
      <w:r>
        <w:rPr>
          <w:noProof/>
        </w:rPr>
      </w:r>
      <w:r>
        <w:rPr>
          <w:noProof/>
        </w:rPr>
        <w:fldChar w:fldCharType="separate"/>
      </w:r>
      <w:r>
        <w:rPr>
          <w:noProof/>
        </w:rPr>
        <w:t>98</w:t>
      </w:r>
      <w:r>
        <w:rPr>
          <w:noProof/>
        </w:rPr>
        <w:fldChar w:fldCharType="end"/>
      </w:r>
    </w:p>
    <w:p w14:paraId="4554FE54" w14:textId="14078AA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_Toc186723836 \h </w:instrText>
      </w:r>
      <w:r>
        <w:rPr>
          <w:noProof/>
        </w:rPr>
      </w:r>
      <w:r>
        <w:rPr>
          <w:noProof/>
        </w:rPr>
        <w:fldChar w:fldCharType="separate"/>
      </w:r>
      <w:r>
        <w:rPr>
          <w:noProof/>
        </w:rPr>
        <w:t>98</w:t>
      </w:r>
      <w:r>
        <w:rPr>
          <w:noProof/>
        </w:rPr>
        <w:fldChar w:fldCharType="end"/>
      </w:r>
    </w:p>
    <w:p w14:paraId="68ADC749" w14:textId="0C0B21A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_Toc186723837 \h </w:instrText>
      </w:r>
      <w:r>
        <w:rPr>
          <w:noProof/>
        </w:rPr>
      </w:r>
      <w:r>
        <w:rPr>
          <w:noProof/>
        </w:rPr>
        <w:fldChar w:fldCharType="separate"/>
      </w:r>
      <w:r>
        <w:rPr>
          <w:noProof/>
        </w:rPr>
        <w:t>98</w:t>
      </w:r>
      <w:r>
        <w:rPr>
          <w:noProof/>
        </w:rPr>
        <w:fldChar w:fldCharType="end"/>
      </w:r>
    </w:p>
    <w:p w14:paraId="6DC33580" w14:textId="1BFE25E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_Toc186723838 \h </w:instrText>
      </w:r>
      <w:r>
        <w:rPr>
          <w:noProof/>
        </w:rPr>
      </w:r>
      <w:r>
        <w:rPr>
          <w:noProof/>
        </w:rPr>
        <w:fldChar w:fldCharType="separate"/>
      </w:r>
      <w:r>
        <w:rPr>
          <w:noProof/>
        </w:rPr>
        <w:t>98</w:t>
      </w:r>
      <w:r>
        <w:rPr>
          <w:noProof/>
        </w:rPr>
        <w:fldChar w:fldCharType="end"/>
      </w:r>
    </w:p>
    <w:p w14:paraId="74E8649C" w14:textId="0EDC46B3"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_Toc186723839 \h </w:instrText>
      </w:r>
      <w:r>
        <w:rPr>
          <w:noProof/>
        </w:rPr>
      </w:r>
      <w:r>
        <w:rPr>
          <w:noProof/>
        </w:rPr>
        <w:fldChar w:fldCharType="separate"/>
      </w:r>
      <w:r>
        <w:rPr>
          <w:noProof/>
        </w:rPr>
        <w:t>99</w:t>
      </w:r>
      <w:r>
        <w:rPr>
          <w:noProof/>
        </w:rPr>
        <w:fldChar w:fldCharType="end"/>
      </w:r>
    </w:p>
    <w:p w14:paraId="1268B148" w14:textId="34C648F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_Toc186723840 \h </w:instrText>
      </w:r>
      <w:r>
        <w:rPr>
          <w:noProof/>
        </w:rPr>
      </w:r>
      <w:r>
        <w:rPr>
          <w:noProof/>
        </w:rPr>
        <w:fldChar w:fldCharType="separate"/>
      </w:r>
      <w:r>
        <w:rPr>
          <w:noProof/>
        </w:rPr>
        <w:t>99</w:t>
      </w:r>
      <w:r>
        <w:rPr>
          <w:noProof/>
        </w:rPr>
        <w:fldChar w:fldCharType="end"/>
      </w:r>
    </w:p>
    <w:p w14:paraId="5565CD54" w14:textId="18CFE6B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_Toc186723841 \h </w:instrText>
      </w:r>
      <w:r>
        <w:rPr>
          <w:noProof/>
        </w:rPr>
      </w:r>
      <w:r>
        <w:rPr>
          <w:noProof/>
        </w:rPr>
        <w:fldChar w:fldCharType="separate"/>
      </w:r>
      <w:r>
        <w:rPr>
          <w:noProof/>
        </w:rPr>
        <w:t>100</w:t>
      </w:r>
      <w:r>
        <w:rPr>
          <w:noProof/>
        </w:rPr>
        <w:fldChar w:fldCharType="end"/>
      </w:r>
    </w:p>
    <w:p w14:paraId="3D82F5DE" w14:textId="75A6F6B4"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_Toc186723842 \h </w:instrText>
      </w:r>
      <w:r>
        <w:rPr>
          <w:noProof/>
        </w:rPr>
      </w:r>
      <w:r>
        <w:rPr>
          <w:noProof/>
        </w:rPr>
        <w:fldChar w:fldCharType="separate"/>
      </w:r>
      <w:r>
        <w:rPr>
          <w:noProof/>
        </w:rPr>
        <w:t>100</w:t>
      </w:r>
      <w:r>
        <w:rPr>
          <w:noProof/>
        </w:rPr>
        <w:fldChar w:fldCharType="end"/>
      </w:r>
    </w:p>
    <w:p w14:paraId="641F2422" w14:textId="4D4868DB"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fldLock="1"/>
      </w:r>
      <w:r>
        <w:rPr>
          <w:noProof/>
        </w:rPr>
        <w:instrText xml:space="preserve"> PAGEREF _Toc186723843 \h </w:instrText>
      </w:r>
      <w:r>
        <w:rPr>
          <w:noProof/>
        </w:rPr>
      </w:r>
      <w:r>
        <w:rPr>
          <w:noProof/>
        </w:rPr>
        <w:fldChar w:fldCharType="separate"/>
      </w:r>
      <w:r>
        <w:rPr>
          <w:noProof/>
        </w:rPr>
        <w:t>102</w:t>
      </w:r>
      <w:r>
        <w:rPr>
          <w:noProof/>
        </w:rPr>
        <w:fldChar w:fldCharType="end"/>
      </w:r>
    </w:p>
    <w:p w14:paraId="19BA0811" w14:textId="0B30ADF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_Toc186723844 \h </w:instrText>
      </w:r>
      <w:r>
        <w:rPr>
          <w:noProof/>
        </w:rPr>
      </w:r>
      <w:r>
        <w:rPr>
          <w:noProof/>
        </w:rPr>
        <w:fldChar w:fldCharType="separate"/>
      </w:r>
      <w:r>
        <w:rPr>
          <w:noProof/>
        </w:rPr>
        <w:t>102</w:t>
      </w:r>
      <w:r>
        <w:rPr>
          <w:noProof/>
        </w:rPr>
        <w:fldChar w:fldCharType="end"/>
      </w:r>
    </w:p>
    <w:p w14:paraId="10D4343E" w14:textId="7684EB7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_Toc186723845 \h </w:instrText>
      </w:r>
      <w:r>
        <w:rPr>
          <w:noProof/>
        </w:rPr>
      </w:r>
      <w:r>
        <w:rPr>
          <w:noProof/>
        </w:rPr>
        <w:fldChar w:fldCharType="separate"/>
      </w:r>
      <w:r>
        <w:rPr>
          <w:noProof/>
        </w:rPr>
        <w:t>102</w:t>
      </w:r>
      <w:r>
        <w:rPr>
          <w:noProof/>
        </w:rPr>
        <w:fldChar w:fldCharType="end"/>
      </w:r>
    </w:p>
    <w:p w14:paraId="37E4ED9D" w14:textId="15618959"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_Toc186723846 \h </w:instrText>
      </w:r>
      <w:r>
        <w:rPr>
          <w:noProof/>
        </w:rPr>
      </w:r>
      <w:r>
        <w:rPr>
          <w:noProof/>
        </w:rPr>
        <w:fldChar w:fldCharType="separate"/>
      </w:r>
      <w:r>
        <w:rPr>
          <w:noProof/>
        </w:rPr>
        <w:t>103</w:t>
      </w:r>
      <w:r>
        <w:rPr>
          <w:noProof/>
        </w:rPr>
        <w:fldChar w:fldCharType="end"/>
      </w:r>
    </w:p>
    <w:p w14:paraId="647C77A0" w14:textId="478C5300"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fldLock="1"/>
      </w:r>
      <w:r>
        <w:rPr>
          <w:noProof/>
        </w:rPr>
        <w:instrText xml:space="preserve"> PAGEREF _Toc186723847 \h </w:instrText>
      </w:r>
      <w:r>
        <w:rPr>
          <w:noProof/>
        </w:rPr>
      </w:r>
      <w:r>
        <w:rPr>
          <w:noProof/>
        </w:rPr>
        <w:fldChar w:fldCharType="separate"/>
      </w:r>
      <w:r>
        <w:rPr>
          <w:noProof/>
        </w:rPr>
        <w:t>104</w:t>
      </w:r>
      <w:r>
        <w:rPr>
          <w:noProof/>
        </w:rPr>
        <w:fldChar w:fldCharType="end"/>
      </w:r>
    </w:p>
    <w:p w14:paraId="16061BEE" w14:textId="228DE8A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_Toc186723848 \h </w:instrText>
      </w:r>
      <w:r>
        <w:rPr>
          <w:noProof/>
        </w:rPr>
      </w:r>
      <w:r>
        <w:rPr>
          <w:noProof/>
        </w:rPr>
        <w:fldChar w:fldCharType="separate"/>
      </w:r>
      <w:r>
        <w:rPr>
          <w:noProof/>
        </w:rPr>
        <w:t>104</w:t>
      </w:r>
      <w:r>
        <w:rPr>
          <w:noProof/>
        </w:rPr>
        <w:fldChar w:fldCharType="end"/>
      </w:r>
    </w:p>
    <w:p w14:paraId="036A3508" w14:textId="1B21FF6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_Toc186723849 \h </w:instrText>
      </w:r>
      <w:r>
        <w:rPr>
          <w:noProof/>
        </w:rPr>
      </w:r>
      <w:r>
        <w:rPr>
          <w:noProof/>
        </w:rPr>
        <w:fldChar w:fldCharType="separate"/>
      </w:r>
      <w:r>
        <w:rPr>
          <w:noProof/>
        </w:rPr>
        <w:t>104</w:t>
      </w:r>
      <w:r>
        <w:rPr>
          <w:noProof/>
        </w:rPr>
        <w:fldChar w:fldCharType="end"/>
      </w:r>
    </w:p>
    <w:p w14:paraId="1C8136E5" w14:textId="0C8CB5B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_Toc186723850 \h </w:instrText>
      </w:r>
      <w:r>
        <w:rPr>
          <w:noProof/>
        </w:rPr>
      </w:r>
      <w:r>
        <w:rPr>
          <w:noProof/>
        </w:rPr>
        <w:fldChar w:fldCharType="separate"/>
      </w:r>
      <w:r>
        <w:rPr>
          <w:noProof/>
        </w:rPr>
        <w:t>104</w:t>
      </w:r>
      <w:r>
        <w:rPr>
          <w:noProof/>
        </w:rPr>
        <w:fldChar w:fldCharType="end"/>
      </w:r>
    </w:p>
    <w:p w14:paraId="2423B181" w14:textId="0105B825"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fldLock="1"/>
      </w:r>
      <w:r>
        <w:rPr>
          <w:noProof/>
        </w:rPr>
        <w:instrText xml:space="preserve"> PAGEREF _Toc186723851 \h </w:instrText>
      </w:r>
      <w:r>
        <w:rPr>
          <w:noProof/>
        </w:rPr>
      </w:r>
      <w:r>
        <w:rPr>
          <w:noProof/>
        </w:rPr>
        <w:fldChar w:fldCharType="separate"/>
      </w:r>
      <w:r>
        <w:rPr>
          <w:noProof/>
        </w:rPr>
        <w:t>106</w:t>
      </w:r>
      <w:r>
        <w:rPr>
          <w:noProof/>
        </w:rPr>
        <w:fldChar w:fldCharType="end"/>
      </w:r>
    </w:p>
    <w:p w14:paraId="085D7231" w14:textId="36BB125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_Toc186723852 \h </w:instrText>
      </w:r>
      <w:r>
        <w:rPr>
          <w:noProof/>
        </w:rPr>
      </w:r>
      <w:r>
        <w:rPr>
          <w:noProof/>
        </w:rPr>
        <w:fldChar w:fldCharType="separate"/>
      </w:r>
      <w:r>
        <w:rPr>
          <w:noProof/>
        </w:rPr>
        <w:t>106</w:t>
      </w:r>
      <w:r>
        <w:rPr>
          <w:noProof/>
        </w:rPr>
        <w:fldChar w:fldCharType="end"/>
      </w:r>
    </w:p>
    <w:p w14:paraId="03F26A7E" w14:textId="1AE0D65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_Toc186723853 \h </w:instrText>
      </w:r>
      <w:r>
        <w:rPr>
          <w:noProof/>
        </w:rPr>
      </w:r>
      <w:r>
        <w:rPr>
          <w:noProof/>
        </w:rPr>
        <w:fldChar w:fldCharType="separate"/>
      </w:r>
      <w:r>
        <w:rPr>
          <w:noProof/>
        </w:rPr>
        <w:t>107</w:t>
      </w:r>
      <w:r>
        <w:rPr>
          <w:noProof/>
        </w:rPr>
        <w:fldChar w:fldCharType="end"/>
      </w:r>
    </w:p>
    <w:p w14:paraId="05EC0917" w14:textId="1AB7A92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_Toc186723854 \h </w:instrText>
      </w:r>
      <w:r>
        <w:rPr>
          <w:noProof/>
        </w:rPr>
      </w:r>
      <w:r>
        <w:rPr>
          <w:noProof/>
        </w:rPr>
        <w:fldChar w:fldCharType="separate"/>
      </w:r>
      <w:r>
        <w:rPr>
          <w:noProof/>
        </w:rPr>
        <w:t>107</w:t>
      </w:r>
      <w:r>
        <w:rPr>
          <w:noProof/>
        </w:rPr>
        <w:fldChar w:fldCharType="end"/>
      </w:r>
    </w:p>
    <w:p w14:paraId="4B257C5D" w14:textId="193D6175"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fldLock="1"/>
      </w:r>
      <w:r>
        <w:rPr>
          <w:noProof/>
        </w:rPr>
        <w:instrText xml:space="preserve"> PAGEREF _Toc186723855 \h </w:instrText>
      </w:r>
      <w:r>
        <w:rPr>
          <w:noProof/>
        </w:rPr>
      </w:r>
      <w:r>
        <w:rPr>
          <w:noProof/>
        </w:rPr>
        <w:fldChar w:fldCharType="separate"/>
      </w:r>
      <w:r>
        <w:rPr>
          <w:noProof/>
        </w:rPr>
        <w:t>108</w:t>
      </w:r>
      <w:r>
        <w:rPr>
          <w:noProof/>
        </w:rPr>
        <w:fldChar w:fldCharType="end"/>
      </w:r>
    </w:p>
    <w:p w14:paraId="7820E0C9" w14:textId="08DA877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_Toc186723856 \h </w:instrText>
      </w:r>
      <w:r>
        <w:rPr>
          <w:noProof/>
        </w:rPr>
      </w:r>
      <w:r>
        <w:rPr>
          <w:noProof/>
        </w:rPr>
        <w:fldChar w:fldCharType="separate"/>
      </w:r>
      <w:r>
        <w:rPr>
          <w:noProof/>
        </w:rPr>
        <w:t>108</w:t>
      </w:r>
      <w:r>
        <w:rPr>
          <w:noProof/>
        </w:rPr>
        <w:fldChar w:fldCharType="end"/>
      </w:r>
    </w:p>
    <w:p w14:paraId="205C7988" w14:textId="790DC49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_Toc186723857 \h </w:instrText>
      </w:r>
      <w:r>
        <w:rPr>
          <w:noProof/>
        </w:rPr>
      </w:r>
      <w:r>
        <w:rPr>
          <w:noProof/>
        </w:rPr>
        <w:fldChar w:fldCharType="separate"/>
      </w:r>
      <w:r>
        <w:rPr>
          <w:noProof/>
        </w:rPr>
        <w:t>108</w:t>
      </w:r>
      <w:r>
        <w:rPr>
          <w:noProof/>
        </w:rPr>
        <w:fldChar w:fldCharType="end"/>
      </w:r>
    </w:p>
    <w:p w14:paraId="16AF0949" w14:textId="7808C713"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_Toc186723858 \h </w:instrText>
      </w:r>
      <w:r>
        <w:rPr>
          <w:noProof/>
        </w:rPr>
      </w:r>
      <w:r>
        <w:rPr>
          <w:noProof/>
        </w:rPr>
        <w:fldChar w:fldCharType="separate"/>
      </w:r>
      <w:r>
        <w:rPr>
          <w:noProof/>
        </w:rPr>
        <w:t>108</w:t>
      </w:r>
      <w:r>
        <w:rPr>
          <w:noProof/>
        </w:rPr>
        <w:fldChar w:fldCharType="end"/>
      </w:r>
    </w:p>
    <w:p w14:paraId="5403F5CF" w14:textId="1533682A"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fldLock="1"/>
      </w:r>
      <w:r>
        <w:rPr>
          <w:noProof/>
        </w:rPr>
        <w:instrText xml:space="preserve"> PAGEREF _Toc186723859 \h </w:instrText>
      </w:r>
      <w:r>
        <w:rPr>
          <w:noProof/>
        </w:rPr>
      </w:r>
      <w:r>
        <w:rPr>
          <w:noProof/>
        </w:rPr>
        <w:fldChar w:fldCharType="separate"/>
      </w:r>
      <w:r>
        <w:rPr>
          <w:noProof/>
        </w:rPr>
        <w:t>109</w:t>
      </w:r>
      <w:r>
        <w:rPr>
          <w:noProof/>
        </w:rPr>
        <w:fldChar w:fldCharType="end"/>
      </w:r>
    </w:p>
    <w:p w14:paraId="36F9DA32" w14:textId="13A0CDB3"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_Toc186723860 \h </w:instrText>
      </w:r>
      <w:r>
        <w:rPr>
          <w:noProof/>
        </w:rPr>
      </w:r>
      <w:r>
        <w:rPr>
          <w:noProof/>
        </w:rPr>
        <w:fldChar w:fldCharType="separate"/>
      </w:r>
      <w:r>
        <w:rPr>
          <w:noProof/>
        </w:rPr>
        <w:t>109</w:t>
      </w:r>
      <w:r>
        <w:rPr>
          <w:noProof/>
        </w:rPr>
        <w:fldChar w:fldCharType="end"/>
      </w:r>
    </w:p>
    <w:p w14:paraId="2A347B65" w14:textId="2900B9F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_Toc186723861 \h </w:instrText>
      </w:r>
      <w:r>
        <w:rPr>
          <w:noProof/>
        </w:rPr>
      </w:r>
      <w:r>
        <w:rPr>
          <w:noProof/>
        </w:rPr>
        <w:fldChar w:fldCharType="separate"/>
      </w:r>
      <w:r>
        <w:rPr>
          <w:noProof/>
        </w:rPr>
        <w:t>109</w:t>
      </w:r>
      <w:r>
        <w:rPr>
          <w:noProof/>
        </w:rPr>
        <w:fldChar w:fldCharType="end"/>
      </w:r>
    </w:p>
    <w:p w14:paraId="3A6E9341" w14:textId="3B880189"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_Toc186723862 \h </w:instrText>
      </w:r>
      <w:r>
        <w:rPr>
          <w:noProof/>
        </w:rPr>
      </w:r>
      <w:r>
        <w:rPr>
          <w:noProof/>
        </w:rPr>
        <w:fldChar w:fldCharType="separate"/>
      </w:r>
      <w:r>
        <w:rPr>
          <w:noProof/>
        </w:rPr>
        <w:t>110</w:t>
      </w:r>
      <w:r>
        <w:rPr>
          <w:noProof/>
        </w:rPr>
        <w:fldChar w:fldCharType="end"/>
      </w:r>
    </w:p>
    <w:p w14:paraId="3F13FBFB" w14:textId="14475A64"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fldLock="1"/>
      </w:r>
      <w:r>
        <w:rPr>
          <w:noProof/>
        </w:rPr>
        <w:instrText xml:space="preserve"> PAGEREF _Toc186723863 \h </w:instrText>
      </w:r>
      <w:r>
        <w:rPr>
          <w:noProof/>
        </w:rPr>
      </w:r>
      <w:r>
        <w:rPr>
          <w:noProof/>
        </w:rPr>
        <w:fldChar w:fldCharType="separate"/>
      </w:r>
      <w:r>
        <w:rPr>
          <w:noProof/>
        </w:rPr>
        <w:t>111</w:t>
      </w:r>
      <w:r>
        <w:rPr>
          <w:noProof/>
        </w:rPr>
        <w:fldChar w:fldCharType="end"/>
      </w:r>
    </w:p>
    <w:p w14:paraId="7CB69E14" w14:textId="46B1F5B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_Toc186723864 \h </w:instrText>
      </w:r>
      <w:r>
        <w:rPr>
          <w:noProof/>
        </w:rPr>
      </w:r>
      <w:r>
        <w:rPr>
          <w:noProof/>
        </w:rPr>
        <w:fldChar w:fldCharType="separate"/>
      </w:r>
      <w:r>
        <w:rPr>
          <w:noProof/>
        </w:rPr>
        <w:t>111</w:t>
      </w:r>
      <w:r>
        <w:rPr>
          <w:noProof/>
        </w:rPr>
        <w:fldChar w:fldCharType="end"/>
      </w:r>
    </w:p>
    <w:p w14:paraId="04DB5390" w14:textId="37EFF9D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_Toc186723865 \h </w:instrText>
      </w:r>
      <w:r>
        <w:rPr>
          <w:noProof/>
        </w:rPr>
      </w:r>
      <w:r>
        <w:rPr>
          <w:noProof/>
        </w:rPr>
        <w:fldChar w:fldCharType="separate"/>
      </w:r>
      <w:r>
        <w:rPr>
          <w:noProof/>
        </w:rPr>
        <w:t>111</w:t>
      </w:r>
      <w:r>
        <w:rPr>
          <w:noProof/>
        </w:rPr>
        <w:fldChar w:fldCharType="end"/>
      </w:r>
    </w:p>
    <w:p w14:paraId="6D217D2C" w14:textId="1FC5174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_Toc186723866 \h </w:instrText>
      </w:r>
      <w:r>
        <w:rPr>
          <w:noProof/>
        </w:rPr>
      </w:r>
      <w:r>
        <w:rPr>
          <w:noProof/>
        </w:rPr>
        <w:fldChar w:fldCharType="separate"/>
      </w:r>
      <w:r>
        <w:rPr>
          <w:noProof/>
        </w:rPr>
        <w:t>111</w:t>
      </w:r>
      <w:r>
        <w:rPr>
          <w:noProof/>
        </w:rPr>
        <w:fldChar w:fldCharType="end"/>
      </w:r>
    </w:p>
    <w:p w14:paraId="38CBF43A" w14:textId="0BB14B34"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fldLock="1"/>
      </w:r>
      <w:r>
        <w:rPr>
          <w:noProof/>
        </w:rPr>
        <w:instrText xml:space="preserve"> PAGEREF _Toc186723867 \h </w:instrText>
      </w:r>
      <w:r>
        <w:rPr>
          <w:noProof/>
        </w:rPr>
      </w:r>
      <w:r>
        <w:rPr>
          <w:noProof/>
        </w:rPr>
        <w:fldChar w:fldCharType="separate"/>
      </w:r>
      <w:r>
        <w:rPr>
          <w:noProof/>
        </w:rPr>
        <w:t>112</w:t>
      </w:r>
      <w:r>
        <w:rPr>
          <w:noProof/>
        </w:rPr>
        <w:fldChar w:fldCharType="end"/>
      </w:r>
    </w:p>
    <w:p w14:paraId="036516A3" w14:textId="335FFDA1"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_Toc186723868 \h </w:instrText>
      </w:r>
      <w:r>
        <w:rPr>
          <w:noProof/>
        </w:rPr>
      </w:r>
      <w:r>
        <w:rPr>
          <w:noProof/>
        </w:rPr>
        <w:fldChar w:fldCharType="separate"/>
      </w:r>
      <w:r>
        <w:rPr>
          <w:noProof/>
        </w:rPr>
        <w:t>112</w:t>
      </w:r>
      <w:r>
        <w:rPr>
          <w:noProof/>
        </w:rPr>
        <w:fldChar w:fldCharType="end"/>
      </w:r>
    </w:p>
    <w:p w14:paraId="58221C38" w14:textId="2D5EFCD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_Toc186723869 \h </w:instrText>
      </w:r>
      <w:r>
        <w:rPr>
          <w:noProof/>
        </w:rPr>
      </w:r>
      <w:r>
        <w:rPr>
          <w:noProof/>
        </w:rPr>
        <w:fldChar w:fldCharType="separate"/>
      </w:r>
      <w:r>
        <w:rPr>
          <w:noProof/>
        </w:rPr>
        <w:t>112</w:t>
      </w:r>
      <w:r>
        <w:rPr>
          <w:noProof/>
        </w:rPr>
        <w:fldChar w:fldCharType="end"/>
      </w:r>
    </w:p>
    <w:p w14:paraId="2FA1623E" w14:textId="4E31C33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_Toc186723870 \h </w:instrText>
      </w:r>
      <w:r>
        <w:rPr>
          <w:noProof/>
        </w:rPr>
      </w:r>
      <w:r>
        <w:rPr>
          <w:noProof/>
        </w:rPr>
        <w:fldChar w:fldCharType="separate"/>
      </w:r>
      <w:r>
        <w:rPr>
          <w:noProof/>
        </w:rPr>
        <w:t>113</w:t>
      </w:r>
      <w:r>
        <w:rPr>
          <w:noProof/>
        </w:rPr>
        <w:fldChar w:fldCharType="end"/>
      </w:r>
    </w:p>
    <w:p w14:paraId="5D42AC74" w14:textId="38506D59"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fldLock="1"/>
      </w:r>
      <w:r>
        <w:rPr>
          <w:noProof/>
        </w:rPr>
        <w:instrText xml:space="preserve"> PAGEREF _Toc186723871 \h </w:instrText>
      </w:r>
      <w:r>
        <w:rPr>
          <w:noProof/>
        </w:rPr>
      </w:r>
      <w:r>
        <w:rPr>
          <w:noProof/>
        </w:rPr>
        <w:fldChar w:fldCharType="separate"/>
      </w:r>
      <w:r>
        <w:rPr>
          <w:noProof/>
        </w:rPr>
        <w:t>114</w:t>
      </w:r>
      <w:r>
        <w:rPr>
          <w:noProof/>
        </w:rPr>
        <w:fldChar w:fldCharType="end"/>
      </w:r>
    </w:p>
    <w:p w14:paraId="61DEC65D" w14:textId="24CB093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_Toc186723872 \h </w:instrText>
      </w:r>
      <w:r>
        <w:rPr>
          <w:noProof/>
        </w:rPr>
      </w:r>
      <w:r>
        <w:rPr>
          <w:noProof/>
        </w:rPr>
        <w:fldChar w:fldCharType="separate"/>
      </w:r>
      <w:r>
        <w:rPr>
          <w:noProof/>
        </w:rPr>
        <w:t>114</w:t>
      </w:r>
      <w:r>
        <w:rPr>
          <w:noProof/>
        </w:rPr>
        <w:fldChar w:fldCharType="end"/>
      </w:r>
    </w:p>
    <w:p w14:paraId="3A6CD107" w14:textId="33B86BB1"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_Toc186723873 \h </w:instrText>
      </w:r>
      <w:r>
        <w:rPr>
          <w:noProof/>
        </w:rPr>
      </w:r>
      <w:r>
        <w:rPr>
          <w:noProof/>
        </w:rPr>
        <w:fldChar w:fldCharType="separate"/>
      </w:r>
      <w:r>
        <w:rPr>
          <w:noProof/>
        </w:rPr>
        <w:t>114</w:t>
      </w:r>
      <w:r>
        <w:rPr>
          <w:noProof/>
        </w:rPr>
        <w:fldChar w:fldCharType="end"/>
      </w:r>
    </w:p>
    <w:p w14:paraId="7B9BBAF4" w14:textId="1D78035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_Toc186723874 \h </w:instrText>
      </w:r>
      <w:r>
        <w:rPr>
          <w:noProof/>
        </w:rPr>
      </w:r>
      <w:r>
        <w:rPr>
          <w:noProof/>
        </w:rPr>
        <w:fldChar w:fldCharType="separate"/>
      </w:r>
      <w:r>
        <w:rPr>
          <w:noProof/>
        </w:rPr>
        <w:t>114</w:t>
      </w:r>
      <w:r>
        <w:rPr>
          <w:noProof/>
        </w:rPr>
        <w:fldChar w:fldCharType="end"/>
      </w:r>
    </w:p>
    <w:p w14:paraId="20601270" w14:textId="6E25712A"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fldLock="1"/>
      </w:r>
      <w:r>
        <w:rPr>
          <w:noProof/>
        </w:rPr>
        <w:instrText xml:space="preserve"> PAGEREF _Toc186723875 \h </w:instrText>
      </w:r>
      <w:r>
        <w:rPr>
          <w:noProof/>
        </w:rPr>
      </w:r>
      <w:r>
        <w:rPr>
          <w:noProof/>
        </w:rPr>
        <w:fldChar w:fldCharType="separate"/>
      </w:r>
      <w:r>
        <w:rPr>
          <w:noProof/>
        </w:rPr>
        <w:t>116</w:t>
      </w:r>
      <w:r>
        <w:rPr>
          <w:noProof/>
        </w:rPr>
        <w:fldChar w:fldCharType="end"/>
      </w:r>
    </w:p>
    <w:p w14:paraId="20B00677" w14:textId="70196CC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_Toc186723876 \h </w:instrText>
      </w:r>
      <w:r>
        <w:rPr>
          <w:noProof/>
        </w:rPr>
      </w:r>
      <w:r>
        <w:rPr>
          <w:noProof/>
        </w:rPr>
        <w:fldChar w:fldCharType="separate"/>
      </w:r>
      <w:r>
        <w:rPr>
          <w:noProof/>
        </w:rPr>
        <w:t>116</w:t>
      </w:r>
      <w:r>
        <w:rPr>
          <w:noProof/>
        </w:rPr>
        <w:fldChar w:fldCharType="end"/>
      </w:r>
    </w:p>
    <w:p w14:paraId="1BF4CA6A" w14:textId="7098BF8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_Toc186723877 \h </w:instrText>
      </w:r>
      <w:r>
        <w:rPr>
          <w:noProof/>
        </w:rPr>
      </w:r>
      <w:r>
        <w:rPr>
          <w:noProof/>
        </w:rPr>
        <w:fldChar w:fldCharType="separate"/>
      </w:r>
      <w:r>
        <w:rPr>
          <w:noProof/>
        </w:rPr>
        <w:t>116</w:t>
      </w:r>
      <w:r>
        <w:rPr>
          <w:noProof/>
        </w:rPr>
        <w:fldChar w:fldCharType="end"/>
      </w:r>
    </w:p>
    <w:p w14:paraId="19060D6A" w14:textId="03BD283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_Toc186723878 \h </w:instrText>
      </w:r>
      <w:r>
        <w:rPr>
          <w:noProof/>
        </w:rPr>
      </w:r>
      <w:r>
        <w:rPr>
          <w:noProof/>
        </w:rPr>
        <w:fldChar w:fldCharType="separate"/>
      </w:r>
      <w:r>
        <w:rPr>
          <w:noProof/>
        </w:rPr>
        <w:t>117</w:t>
      </w:r>
      <w:r>
        <w:rPr>
          <w:noProof/>
        </w:rPr>
        <w:fldChar w:fldCharType="end"/>
      </w:r>
    </w:p>
    <w:p w14:paraId="183D6B3C" w14:textId="37B10A6B"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fldLock="1"/>
      </w:r>
      <w:r>
        <w:rPr>
          <w:noProof/>
        </w:rPr>
        <w:instrText xml:space="preserve"> PAGEREF _Toc186723879 \h </w:instrText>
      </w:r>
      <w:r>
        <w:rPr>
          <w:noProof/>
        </w:rPr>
      </w:r>
      <w:r>
        <w:rPr>
          <w:noProof/>
        </w:rPr>
        <w:fldChar w:fldCharType="separate"/>
      </w:r>
      <w:r>
        <w:rPr>
          <w:noProof/>
        </w:rPr>
        <w:t>118</w:t>
      </w:r>
      <w:r>
        <w:rPr>
          <w:noProof/>
        </w:rPr>
        <w:fldChar w:fldCharType="end"/>
      </w:r>
    </w:p>
    <w:p w14:paraId="07479A77" w14:textId="3D064FC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_Toc186723880 \h </w:instrText>
      </w:r>
      <w:r>
        <w:rPr>
          <w:noProof/>
        </w:rPr>
      </w:r>
      <w:r>
        <w:rPr>
          <w:noProof/>
        </w:rPr>
        <w:fldChar w:fldCharType="separate"/>
      </w:r>
      <w:r>
        <w:rPr>
          <w:noProof/>
        </w:rPr>
        <w:t>118</w:t>
      </w:r>
      <w:r>
        <w:rPr>
          <w:noProof/>
        </w:rPr>
        <w:fldChar w:fldCharType="end"/>
      </w:r>
    </w:p>
    <w:p w14:paraId="60FD8D83" w14:textId="1ADE8DA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_Toc186723881 \h </w:instrText>
      </w:r>
      <w:r>
        <w:rPr>
          <w:noProof/>
        </w:rPr>
      </w:r>
      <w:r>
        <w:rPr>
          <w:noProof/>
        </w:rPr>
        <w:fldChar w:fldCharType="separate"/>
      </w:r>
      <w:r>
        <w:rPr>
          <w:noProof/>
        </w:rPr>
        <w:t>118</w:t>
      </w:r>
      <w:r>
        <w:rPr>
          <w:noProof/>
        </w:rPr>
        <w:fldChar w:fldCharType="end"/>
      </w:r>
    </w:p>
    <w:p w14:paraId="7A2AC2F6" w14:textId="65A4522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_Toc186723882 \h </w:instrText>
      </w:r>
      <w:r>
        <w:rPr>
          <w:noProof/>
        </w:rPr>
      </w:r>
      <w:r>
        <w:rPr>
          <w:noProof/>
        </w:rPr>
        <w:fldChar w:fldCharType="separate"/>
      </w:r>
      <w:r>
        <w:rPr>
          <w:noProof/>
        </w:rPr>
        <w:t>119</w:t>
      </w:r>
      <w:r>
        <w:rPr>
          <w:noProof/>
        </w:rPr>
        <w:fldChar w:fldCharType="end"/>
      </w:r>
    </w:p>
    <w:p w14:paraId="5586588B" w14:textId="548393F7"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fldLock="1"/>
      </w:r>
      <w:r>
        <w:rPr>
          <w:noProof/>
        </w:rPr>
        <w:instrText xml:space="preserve"> PAGEREF _Toc186723883 \h </w:instrText>
      </w:r>
      <w:r>
        <w:rPr>
          <w:noProof/>
        </w:rPr>
      </w:r>
      <w:r>
        <w:rPr>
          <w:noProof/>
        </w:rPr>
        <w:fldChar w:fldCharType="separate"/>
      </w:r>
      <w:r>
        <w:rPr>
          <w:noProof/>
        </w:rPr>
        <w:t>121</w:t>
      </w:r>
      <w:r>
        <w:rPr>
          <w:noProof/>
        </w:rPr>
        <w:fldChar w:fldCharType="end"/>
      </w:r>
    </w:p>
    <w:p w14:paraId="1DFFAC08" w14:textId="79D6B59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_Toc186723884 \h </w:instrText>
      </w:r>
      <w:r>
        <w:rPr>
          <w:noProof/>
        </w:rPr>
      </w:r>
      <w:r>
        <w:rPr>
          <w:noProof/>
        </w:rPr>
        <w:fldChar w:fldCharType="separate"/>
      </w:r>
      <w:r>
        <w:rPr>
          <w:noProof/>
        </w:rPr>
        <w:t>121</w:t>
      </w:r>
      <w:r>
        <w:rPr>
          <w:noProof/>
        </w:rPr>
        <w:fldChar w:fldCharType="end"/>
      </w:r>
    </w:p>
    <w:p w14:paraId="74777915" w14:textId="4680B92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_Toc186723885 \h </w:instrText>
      </w:r>
      <w:r>
        <w:rPr>
          <w:noProof/>
        </w:rPr>
      </w:r>
      <w:r>
        <w:rPr>
          <w:noProof/>
        </w:rPr>
        <w:fldChar w:fldCharType="separate"/>
      </w:r>
      <w:r>
        <w:rPr>
          <w:noProof/>
        </w:rPr>
        <w:t>122</w:t>
      </w:r>
      <w:r>
        <w:rPr>
          <w:noProof/>
        </w:rPr>
        <w:fldChar w:fldCharType="end"/>
      </w:r>
    </w:p>
    <w:p w14:paraId="266D1417" w14:textId="6259EBF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_Toc186723886 \h </w:instrText>
      </w:r>
      <w:r>
        <w:rPr>
          <w:noProof/>
        </w:rPr>
      </w:r>
      <w:r>
        <w:rPr>
          <w:noProof/>
        </w:rPr>
        <w:fldChar w:fldCharType="separate"/>
      </w:r>
      <w:r>
        <w:rPr>
          <w:noProof/>
        </w:rPr>
        <w:t>122</w:t>
      </w:r>
      <w:r>
        <w:rPr>
          <w:noProof/>
        </w:rPr>
        <w:fldChar w:fldCharType="end"/>
      </w:r>
    </w:p>
    <w:p w14:paraId="41A87AC4" w14:textId="32E136AB"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fldLock="1"/>
      </w:r>
      <w:r>
        <w:rPr>
          <w:noProof/>
        </w:rPr>
        <w:instrText xml:space="preserve"> PAGEREF _Toc186723887 \h </w:instrText>
      </w:r>
      <w:r>
        <w:rPr>
          <w:noProof/>
        </w:rPr>
      </w:r>
      <w:r>
        <w:rPr>
          <w:noProof/>
        </w:rPr>
        <w:fldChar w:fldCharType="separate"/>
      </w:r>
      <w:r>
        <w:rPr>
          <w:noProof/>
        </w:rPr>
        <w:t>124</w:t>
      </w:r>
      <w:r>
        <w:rPr>
          <w:noProof/>
        </w:rPr>
        <w:fldChar w:fldCharType="end"/>
      </w:r>
    </w:p>
    <w:p w14:paraId="777A84D2" w14:textId="26B5CC7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_Toc186723888 \h </w:instrText>
      </w:r>
      <w:r>
        <w:rPr>
          <w:noProof/>
        </w:rPr>
      </w:r>
      <w:r>
        <w:rPr>
          <w:noProof/>
        </w:rPr>
        <w:fldChar w:fldCharType="separate"/>
      </w:r>
      <w:r>
        <w:rPr>
          <w:noProof/>
        </w:rPr>
        <w:t>124</w:t>
      </w:r>
      <w:r>
        <w:rPr>
          <w:noProof/>
        </w:rPr>
        <w:fldChar w:fldCharType="end"/>
      </w:r>
    </w:p>
    <w:p w14:paraId="32466167" w14:textId="16957A23"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_Toc186723889 \h </w:instrText>
      </w:r>
      <w:r>
        <w:rPr>
          <w:noProof/>
        </w:rPr>
      </w:r>
      <w:r>
        <w:rPr>
          <w:noProof/>
        </w:rPr>
        <w:fldChar w:fldCharType="separate"/>
      </w:r>
      <w:r>
        <w:rPr>
          <w:noProof/>
        </w:rPr>
        <w:t>124</w:t>
      </w:r>
      <w:r>
        <w:rPr>
          <w:noProof/>
        </w:rPr>
        <w:fldChar w:fldCharType="end"/>
      </w:r>
    </w:p>
    <w:p w14:paraId="511382A9" w14:textId="40784201"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_Toc186723890 \h </w:instrText>
      </w:r>
      <w:r>
        <w:rPr>
          <w:noProof/>
        </w:rPr>
      </w:r>
      <w:r>
        <w:rPr>
          <w:noProof/>
        </w:rPr>
        <w:fldChar w:fldCharType="separate"/>
      </w:r>
      <w:r>
        <w:rPr>
          <w:noProof/>
        </w:rPr>
        <w:t>125</w:t>
      </w:r>
      <w:r>
        <w:rPr>
          <w:noProof/>
        </w:rPr>
        <w:fldChar w:fldCharType="end"/>
      </w:r>
    </w:p>
    <w:p w14:paraId="748869DA" w14:textId="1A073AF2"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fldLock="1"/>
      </w:r>
      <w:r>
        <w:rPr>
          <w:noProof/>
        </w:rPr>
        <w:instrText xml:space="preserve"> PAGEREF _Toc186723891 \h </w:instrText>
      </w:r>
      <w:r>
        <w:rPr>
          <w:noProof/>
        </w:rPr>
      </w:r>
      <w:r>
        <w:rPr>
          <w:noProof/>
        </w:rPr>
        <w:fldChar w:fldCharType="separate"/>
      </w:r>
      <w:r>
        <w:rPr>
          <w:noProof/>
        </w:rPr>
        <w:t>129</w:t>
      </w:r>
      <w:r>
        <w:rPr>
          <w:noProof/>
        </w:rPr>
        <w:fldChar w:fldCharType="end"/>
      </w:r>
    </w:p>
    <w:p w14:paraId="3051D5F2" w14:textId="452F0F84"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_Toc186723892 \h </w:instrText>
      </w:r>
      <w:r>
        <w:rPr>
          <w:noProof/>
        </w:rPr>
      </w:r>
      <w:r>
        <w:rPr>
          <w:noProof/>
        </w:rPr>
        <w:fldChar w:fldCharType="separate"/>
      </w:r>
      <w:r>
        <w:rPr>
          <w:noProof/>
        </w:rPr>
        <w:t>129</w:t>
      </w:r>
      <w:r>
        <w:rPr>
          <w:noProof/>
        </w:rPr>
        <w:fldChar w:fldCharType="end"/>
      </w:r>
    </w:p>
    <w:p w14:paraId="4E89613B" w14:textId="585D2DD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_Toc186723893 \h </w:instrText>
      </w:r>
      <w:r>
        <w:rPr>
          <w:noProof/>
        </w:rPr>
      </w:r>
      <w:r>
        <w:rPr>
          <w:noProof/>
        </w:rPr>
        <w:fldChar w:fldCharType="separate"/>
      </w:r>
      <w:r>
        <w:rPr>
          <w:noProof/>
        </w:rPr>
        <w:t>129</w:t>
      </w:r>
      <w:r>
        <w:rPr>
          <w:noProof/>
        </w:rPr>
        <w:fldChar w:fldCharType="end"/>
      </w:r>
    </w:p>
    <w:p w14:paraId="0763F6BE" w14:textId="37353AB3"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_Toc186723894 \h </w:instrText>
      </w:r>
      <w:r>
        <w:rPr>
          <w:noProof/>
        </w:rPr>
      </w:r>
      <w:r>
        <w:rPr>
          <w:noProof/>
        </w:rPr>
        <w:fldChar w:fldCharType="separate"/>
      </w:r>
      <w:r>
        <w:rPr>
          <w:noProof/>
        </w:rPr>
        <w:t>129</w:t>
      </w:r>
      <w:r>
        <w:rPr>
          <w:noProof/>
        </w:rPr>
        <w:fldChar w:fldCharType="end"/>
      </w:r>
    </w:p>
    <w:p w14:paraId="20FD967D" w14:textId="06CDE559"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fldLock="1"/>
      </w:r>
      <w:r>
        <w:rPr>
          <w:noProof/>
        </w:rPr>
        <w:instrText xml:space="preserve"> PAGEREF _Toc186723895 \h </w:instrText>
      </w:r>
      <w:r>
        <w:rPr>
          <w:noProof/>
        </w:rPr>
      </w:r>
      <w:r>
        <w:rPr>
          <w:noProof/>
        </w:rPr>
        <w:fldChar w:fldCharType="separate"/>
      </w:r>
      <w:r>
        <w:rPr>
          <w:noProof/>
        </w:rPr>
        <w:t>130</w:t>
      </w:r>
      <w:r>
        <w:rPr>
          <w:noProof/>
        </w:rPr>
        <w:fldChar w:fldCharType="end"/>
      </w:r>
    </w:p>
    <w:p w14:paraId="3B830D7B" w14:textId="45F8EE34"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_Toc186723896 \h </w:instrText>
      </w:r>
      <w:r>
        <w:rPr>
          <w:noProof/>
        </w:rPr>
      </w:r>
      <w:r>
        <w:rPr>
          <w:noProof/>
        </w:rPr>
        <w:fldChar w:fldCharType="separate"/>
      </w:r>
      <w:r>
        <w:rPr>
          <w:noProof/>
        </w:rPr>
        <w:t>130</w:t>
      </w:r>
      <w:r>
        <w:rPr>
          <w:noProof/>
        </w:rPr>
        <w:fldChar w:fldCharType="end"/>
      </w:r>
    </w:p>
    <w:p w14:paraId="2DA8F9E2" w14:textId="7FB5352A"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_Toc186723897 \h </w:instrText>
      </w:r>
      <w:r>
        <w:rPr>
          <w:noProof/>
        </w:rPr>
      </w:r>
      <w:r>
        <w:rPr>
          <w:noProof/>
        </w:rPr>
        <w:fldChar w:fldCharType="separate"/>
      </w:r>
      <w:r>
        <w:rPr>
          <w:noProof/>
        </w:rPr>
        <w:t>130</w:t>
      </w:r>
      <w:r>
        <w:rPr>
          <w:noProof/>
        </w:rPr>
        <w:fldChar w:fldCharType="end"/>
      </w:r>
    </w:p>
    <w:p w14:paraId="4687108B" w14:textId="190636C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_Toc186723898 \h </w:instrText>
      </w:r>
      <w:r>
        <w:rPr>
          <w:noProof/>
        </w:rPr>
      </w:r>
      <w:r>
        <w:rPr>
          <w:noProof/>
        </w:rPr>
        <w:fldChar w:fldCharType="separate"/>
      </w:r>
      <w:r>
        <w:rPr>
          <w:noProof/>
        </w:rPr>
        <w:t>130</w:t>
      </w:r>
      <w:r>
        <w:rPr>
          <w:noProof/>
        </w:rPr>
        <w:fldChar w:fldCharType="end"/>
      </w:r>
    </w:p>
    <w:p w14:paraId="46927C3D" w14:textId="250B57D6"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fldLock="1"/>
      </w:r>
      <w:r>
        <w:rPr>
          <w:noProof/>
        </w:rPr>
        <w:instrText xml:space="preserve"> PAGEREF _Toc186723899 \h </w:instrText>
      </w:r>
      <w:r>
        <w:rPr>
          <w:noProof/>
        </w:rPr>
      </w:r>
      <w:r>
        <w:rPr>
          <w:noProof/>
        </w:rPr>
        <w:fldChar w:fldCharType="separate"/>
      </w:r>
      <w:r>
        <w:rPr>
          <w:noProof/>
        </w:rPr>
        <w:t>132</w:t>
      </w:r>
      <w:r>
        <w:rPr>
          <w:noProof/>
        </w:rPr>
        <w:fldChar w:fldCharType="end"/>
      </w:r>
    </w:p>
    <w:p w14:paraId="7CB4FE88" w14:textId="0349A9D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_Toc186723900 \h </w:instrText>
      </w:r>
      <w:r>
        <w:rPr>
          <w:noProof/>
        </w:rPr>
      </w:r>
      <w:r>
        <w:rPr>
          <w:noProof/>
        </w:rPr>
        <w:fldChar w:fldCharType="separate"/>
      </w:r>
      <w:r>
        <w:rPr>
          <w:noProof/>
        </w:rPr>
        <w:t>132</w:t>
      </w:r>
      <w:r>
        <w:rPr>
          <w:noProof/>
        </w:rPr>
        <w:fldChar w:fldCharType="end"/>
      </w:r>
    </w:p>
    <w:p w14:paraId="4695A775" w14:textId="5A0859B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_Toc186723901 \h </w:instrText>
      </w:r>
      <w:r>
        <w:rPr>
          <w:noProof/>
        </w:rPr>
      </w:r>
      <w:r>
        <w:rPr>
          <w:noProof/>
        </w:rPr>
        <w:fldChar w:fldCharType="separate"/>
      </w:r>
      <w:r>
        <w:rPr>
          <w:noProof/>
        </w:rPr>
        <w:t>132</w:t>
      </w:r>
      <w:r>
        <w:rPr>
          <w:noProof/>
        </w:rPr>
        <w:fldChar w:fldCharType="end"/>
      </w:r>
    </w:p>
    <w:p w14:paraId="76461DAD" w14:textId="3AF687D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_Toc186723902 \h </w:instrText>
      </w:r>
      <w:r>
        <w:rPr>
          <w:noProof/>
        </w:rPr>
      </w:r>
      <w:r>
        <w:rPr>
          <w:noProof/>
        </w:rPr>
        <w:fldChar w:fldCharType="separate"/>
      </w:r>
      <w:r>
        <w:rPr>
          <w:noProof/>
        </w:rPr>
        <w:t>132</w:t>
      </w:r>
      <w:r>
        <w:rPr>
          <w:noProof/>
        </w:rPr>
        <w:fldChar w:fldCharType="end"/>
      </w:r>
    </w:p>
    <w:p w14:paraId="7AED5E72" w14:textId="3E235F9E"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fldLock="1"/>
      </w:r>
      <w:r>
        <w:rPr>
          <w:noProof/>
        </w:rPr>
        <w:instrText xml:space="preserve"> PAGEREF _Toc186723903 \h </w:instrText>
      </w:r>
      <w:r>
        <w:rPr>
          <w:noProof/>
        </w:rPr>
      </w:r>
      <w:r>
        <w:rPr>
          <w:noProof/>
        </w:rPr>
        <w:fldChar w:fldCharType="separate"/>
      </w:r>
      <w:r>
        <w:rPr>
          <w:noProof/>
        </w:rPr>
        <w:t>133</w:t>
      </w:r>
      <w:r>
        <w:rPr>
          <w:noProof/>
        </w:rPr>
        <w:fldChar w:fldCharType="end"/>
      </w:r>
    </w:p>
    <w:p w14:paraId="7F4D2B21" w14:textId="48EDEC8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_Toc186723904 \h </w:instrText>
      </w:r>
      <w:r>
        <w:rPr>
          <w:noProof/>
        </w:rPr>
      </w:r>
      <w:r>
        <w:rPr>
          <w:noProof/>
        </w:rPr>
        <w:fldChar w:fldCharType="separate"/>
      </w:r>
      <w:r>
        <w:rPr>
          <w:noProof/>
        </w:rPr>
        <w:t>133</w:t>
      </w:r>
      <w:r>
        <w:rPr>
          <w:noProof/>
        </w:rPr>
        <w:fldChar w:fldCharType="end"/>
      </w:r>
    </w:p>
    <w:p w14:paraId="4E7C8A99" w14:textId="0DF57B4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_Toc186723905 \h </w:instrText>
      </w:r>
      <w:r>
        <w:rPr>
          <w:noProof/>
        </w:rPr>
      </w:r>
      <w:r>
        <w:rPr>
          <w:noProof/>
        </w:rPr>
        <w:fldChar w:fldCharType="separate"/>
      </w:r>
      <w:r>
        <w:rPr>
          <w:noProof/>
        </w:rPr>
        <w:t>133</w:t>
      </w:r>
      <w:r>
        <w:rPr>
          <w:noProof/>
        </w:rPr>
        <w:fldChar w:fldCharType="end"/>
      </w:r>
    </w:p>
    <w:p w14:paraId="1ADDE1EE" w14:textId="316763B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_Toc186723906 \h </w:instrText>
      </w:r>
      <w:r>
        <w:rPr>
          <w:noProof/>
        </w:rPr>
      </w:r>
      <w:r>
        <w:rPr>
          <w:noProof/>
        </w:rPr>
        <w:fldChar w:fldCharType="separate"/>
      </w:r>
      <w:r>
        <w:rPr>
          <w:noProof/>
        </w:rPr>
        <w:t>134</w:t>
      </w:r>
      <w:r>
        <w:rPr>
          <w:noProof/>
        </w:rPr>
        <w:fldChar w:fldCharType="end"/>
      </w:r>
    </w:p>
    <w:p w14:paraId="4D3132D7" w14:textId="017EC265"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fldLock="1"/>
      </w:r>
      <w:r>
        <w:rPr>
          <w:noProof/>
        </w:rPr>
        <w:instrText xml:space="preserve"> PAGEREF _Toc186723907 \h </w:instrText>
      </w:r>
      <w:r>
        <w:rPr>
          <w:noProof/>
        </w:rPr>
      </w:r>
      <w:r>
        <w:rPr>
          <w:noProof/>
        </w:rPr>
        <w:fldChar w:fldCharType="separate"/>
      </w:r>
      <w:r>
        <w:rPr>
          <w:noProof/>
        </w:rPr>
        <w:t>135</w:t>
      </w:r>
      <w:r>
        <w:rPr>
          <w:noProof/>
        </w:rPr>
        <w:fldChar w:fldCharType="end"/>
      </w:r>
    </w:p>
    <w:p w14:paraId="7378319A" w14:textId="5A153A31"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_Toc186723908 \h </w:instrText>
      </w:r>
      <w:r>
        <w:rPr>
          <w:noProof/>
        </w:rPr>
      </w:r>
      <w:r>
        <w:rPr>
          <w:noProof/>
        </w:rPr>
        <w:fldChar w:fldCharType="separate"/>
      </w:r>
      <w:r>
        <w:rPr>
          <w:noProof/>
        </w:rPr>
        <w:t>135</w:t>
      </w:r>
      <w:r>
        <w:rPr>
          <w:noProof/>
        </w:rPr>
        <w:fldChar w:fldCharType="end"/>
      </w:r>
    </w:p>
    <w:p w14:paraId="6513D66E" w14:textId="46CC59C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_Toc186723909 \h </w:instrText>
      </w:r>
      <w:r>
        <w:rPr>
          <w:noProof/>
        </w:rPr>
      </w:r>
      <w:r>
        <w:rPr>
          <w:noProof/>
        </w:rPr>
        <w:fldChar w:fldCharType="separate"/>
      </w:r>
      <w:r>
        <w:rPr>
          <w:noProof/>
        </w:rPr>
        <w:t>135</w:t>
      </w:r>
      <w:r>
        <w:rPr>
          <w:noProof/>
        </w:rPr>
        <w:fldChar w:fldCharType="end"/>
      </w:r>
    </w:p>
    <w:p w14:paraId="451632F8" w14:textId="0F7316D4"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_Toc186723910 \h </w:instrText>
      </w:r>
      <w:r>
        <w:rPr>
          <w:noProof/>
        </w:rPr>
      </w:r>
      <w:r>
        <w:rPr>
          <w:noProof/>
        </w:rPr>
        <w:fldChar w:fldCharType="separate"/>
      </w:r>
      <w:r>
        <w:rPr>
          <w:noProof/>
        </w:rPr>
        <w:t>135</w:t>
      </w:r>
      <w:r>
        <w:rPr>
          <w:noProof/>
        </w:rPr>
        <w:fldChar w:fldCharType="end"/>
      </w:r>
    </w:p>
    <w:p w14:paraId="7FAE3B57" w14:textId="75DAD39E"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fldLock="1"/>
      </w:r>
      <w:r>
        <w:rPr>
          <w:noProof/>
        </w:rPr>
        <w:instrText xml:space="preserve"> PAGEREF _Toc186723911 \h </w:instrText>
      </w:r>
      <w:r>
        <w:rPr>
          <w:noProof/>
        </w:rPr>
      </w:r>
      <w:r>
        <w:rPr>
          <w:noProof/>
        </w:rPr>
        <w:fldChar w:fldCharType="separate"/>
      </w:r>
      <w:r>
        <w:rPr>
          <w:noProof/>
        </w:rPr>
        <w:t>137</w:t>
      </w:r>
      <w:r>
        <w:rPr>
          <w:noProof/>
        </w:rPr>
        <w:fldChar w:fldCharType="end"/>
      </w:r>
    </w:p>
    <w:p w14:paraId="5A278458" w14:textId="5EE3DDC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_Toc186723912 \h </w:instrText>
      </w:r>
      <w:r>
        <w:rPr>
          <w:noProof/>
        </w:rPr>
      </w:r>
      <w:r>
        <w:rPr>
          <w:noProof/>
        </w:rPr>
        <w:fldChar w:fldCharType="separate"/>
      </w:r>
      <w:r>
        <w:rPr>
          <w:noProof/>
        </w:rPr>
        <w:t>137</w:t>
      </w:r>
      <w:r>
        <w:rPr>
          <w:noProof/>
        </w:rPr>
        <w:fldChar w:fldCharType="end"/>
      </w:r>
    </w:p>
    <w:p w14:paraId="390D1B08" w14:textId="74FE478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_Toc186723913 \h </w:instrText>
      </w:r>
      <w:r>
        <w:rPr>
          <w:noProof/>
        </w:rPr>
      </w:r>
      <w:r>
        <w:rPr>
          <w:noProof/>
        </w:rPr>
        <w:fldChar w:fldCharType="separate"/>
      </w:r>
      <w:r>
        <w:rPr>
          <w:noProof/>
        </w:rPr>
        <w:t>137</w:t>
      </w:r>
      <w:r>
        <w:rPr>
          <w:noProof/>
        </w:rPr>
        <w:fldChar w:fldCharType="end"/>
      </w:r>
    </w:p>
    <w:p w14:paraId="46D2CD6F" w14:textId="408AF65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_Toc186723914 \h </w:instrText>
      </w:r>
      <w:r>
        <w:rPr>
          <w:noProof/>
        </w:rPr>
      </w:r>
      <w:r>
        <w:rPr>
          <w:noProof/>
        </w:rPr>
        <w:fldChar w:fldCharType="separate"/>
      </w:r>
      <w:r>
        <w:rPr>
          <w:noProof/>
        </w:rPr>
        <w:t>137</w:t>
      </w:r>
      <w:r>
        <w:rPr>
          <w:noProof/>
        </w:rPr>
        <w:fldChar w:fldCharType="end"/>
      </w:r>
    </w:p>
    <w:p w14:paraId="201FF8C3" w14:textId="7876EB25"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fldLock="1"/>
      </w:r>
      <w:r>
        <w:rPr>
          <w:noProof/>
        </w:rPr>
        <w:instrText xml:space="preserve"> PAGEREF _Toc186723915 \h </w:instrText>
      </w:r>
      <w:r>
        <w:rPr>
          <w:noProof/>
        </w:rPr>
      </w:r>
      <w:r>
        <w:rPr>
          <w:noProof/>
        </w:rPr>
        <w:fldChar w:fldCharType="separate"/>
      </w:r>
      <w:r>
        <w:rPr>
          <w:noProof/>
        </w:rPr>
        <w:t>140</w:t>
      </w:r>
      <w:r>
        <w:rPr>
          <w:noProof/>
        </w:rPr>
        <w:fldChar w:fldCharType="end"/>
      </w:r>
    </w:p>
    <w:p w14:paraId="059717BA" w14:textId="2CF7F56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_Toc186723916 \h </w:instrText>
      </w:r>
      <w:r>
        <w:rPr>
          <w:noProof/>
        </w:rPr>
      </w:r>
      <w:r>
        <w:rPr>
          <w:noProof/>
        </w:rPr>
        <w:fldChar w:fldCharType="separate"/>
      </w:r>
      <w:r>
        <w:rPr>
          <w:noProof/>
        </w:rPr>
        <w:t>140</w:t>
      </w:r>
      <w:r>
        <w:rPr>
          <w:noProof/>
        </w:rPr>
        <w:fldChar w:fldCharType="end"/>
      </w:r>
    </w:p>
    <w:p w14:paraId="1075E79B" w14:textId="608C13D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_Toc186723917 \h </w:instrText>
      </w:r>
      <w:r>
        <w:rPr>
          <w:noProof/>
        </w:rPr>
      </w:r>
      <w:r>
        <w:rPr>
          <w:noProof/>
        </w:rPr>
        <w:fldChar w:fldCharType="separate"/>
      </w:r>
      <w:r>
        <w:rPr>
          <w:noProof/>
        </w:rPr>
        <w:t>140</w:t>
      </w:r>
      <w:r>
        <w:rPr>
          <w:noProof/>
        </w:rPr>
        <w:fldChar w:fldCharType="end"/>
      </w:r>
    </w:p>
    <w:p w14:paraId="1642DF28" w14:textId="3DE8CD1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_Toc186723918 \h </w:instrText>
      </w:r>
      <w:r>
        <w:rPr>
          <w:noProof/>
        </w:rPr>
      </w:r>
      <w:r>
        <w:rPr>
          <w:noProof/>
        </w:rPr>
        <w:fldChar w:fldCharType="separate"/>
      </w:r>
      <w:r>
        <w:rPr>
          <w:noProof/>
        </w:rPr>
        <w:t>140</w:t>
      </w:r>
      <w:r>
        <w:rPr>
          <w:noProof/>
        </w:rPr>
        <w:fldChar w:fldCharType="end"/>
      </w:r>
    </w:p>
    <w:p w14:paraId="1E77BDB3" w14:textId="188D05D8"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fldLock="1"/>
      </w:r>
      <w:r>
        <w:rPr>
          <w:noProof/>
        </w:rPr>
        <w:instrText xml:space="preserve"> PAGEREF _Toc186723919 \h </w:instrText>
      </w:r>
      <w:r>
        <w:rPr>
          <w:noProof/>
        </w:rPr>
      </w:r>
      <w:r>
        <w:rPr>
          <w:noProof/>
        </w:rPr>
        <w:fldChar w:fldCharType="separate"/>
      </w:r>
      <w:r>
        <w:rPr>
          <w:noProof/>
        </w:rPr>
        <w:t>141</w:t>
      </w:r>
      <w:r>
        <w:rPr>
          <w:noProof/>
        </w:rPr>
        <w:fldChar w:fldCharType="end"/>
      </w:r>
    </w:p>
    <w:p w14:paraId="72B55065" w14:textId="55AE670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_Toc186723920 \h </w:instrText>
      </w:r>
      <w:r>
        <w:rPr>
          <w:noProof/>
        </w:rPr>
      </w:r>
      <w:r>
        <w:rPr>
          <w:noProof/>
        </w:rPr>
        <w:fldChar w:fldCharType="separate"/>
      </w:r>
      <w:r>
        <w:rPr>
          <w:noProof/>
        </w:rPr>
        <w:t>141</w:t>
      </w:r>
      <w:r>
        <w:rPr>
          <w:noProof/>
        </w:rPr>
        <w:fldChar w:fldCharType="end"/>
      </w:r>
    </w:p>
    <w:p w14:paraId="30DA20C3" w14:textId="5D2D6773"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_Toc186723921 \h </w:instrText>
      </w:r>
      <w:r>
        <w:rPr>
          <w:noProof/>
        </w:rPr>
      </w:r>
      <w:r>
        <w:rPr>
          <w:noProof/>
        </w:rPr>
        <w:fldChar w:fldCharType="separate"/>
      </w:r>
      <w:r>
        <w:rPr>
          <w:noProof/>
        </w:rPr>
        <w:t>141</w:t>
      </w:r>
      <w:r>
        <w:rPr>
          <w:noProof/>
        </w:rPr>
        <w:fldChar w:fldCharType="end"/>
      </w:r>
    </w:p>
    <w:p w14:paraId="3B27AC3C" w14:textId="3CA62EE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_Toc186723922 \h </w:instrText>
      </w:r>
      <w:r>
        <w:rPr>
          <w:noProof/>
        </w:rPr>
      </w:r>
      <w:r>
        <w:rPr>
          <w:noProof/>
        </w:rPr>
        <w:fldChar w:fldCharType="separate"/>
      </w:r>
      <w:r>
        <w:rPr>
          <w:noProof/>
        </w:rPr>
        <w:t>142</w:t>
      </w:r>
      <w:r>
        <w:rPr>
          <w:noProof/>
        </w:rPr>
        <w:fldChar w:fldCharType="end"/>
      </w:r>
    </w:p>
    <w:p w14:paraId="7C075A00" w14:textId="4DDF792B"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fldLock="1"/>
      </w:r>
      <w:r>
        <w:rPr>
          <w:noProof/>
        </w:rPr>
        <w:instrText xml:space="preserve"> PAGEREF _Toc186723923 \h </w:instrText>
      </w:r>
      <w:r>
        <w:rPr>
          <w:noProof/>
        </w:rPr>
      </w:r>
      <w:r>
        <w:rPr>
          <w:noProof/>
        </w:rPr>
        <w:fldChar w:fldCharType="separate"/>
      </w:r>
      <w:r>
        <w:rPr>
          <w:noProof/>
        </w:rPr>
        <w:t>143</w:t>
      </w:r>
      <w:r>
        <w:rPr>
          <w:noProof/>
        </w:rPr>
        <w:fldChar w:fldCharType="end"/>
      </w:r>
    </w:p>
    <w:p w14:paraId="4114BAE5" w14:textId="6DDB3AB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_Toc186723924 \h </w:instrText>
      </w:r>
      <w:r>
        <w:rPr>
          <w:noProof/>
        </w:rPr>
      </w:r>
      <w:r>
        <w:rPr>
          <w:noProof/>
        </w:rPr>
        <w:fldChar w:fldCharType="separate"/>
      </w:r>
      <w:r>
        <w:rPr>
          <w:noProof/>
        </w:rPr>
        <w:t>143</w:t>
      </w:r>
      <w:r>
        <w:rPr>
          <w:noProof/>
        </w:rPr>
        <w:fldChar w:fldCharType="end"/>
      </w:r>
    </w:p>
    <w:p w14:paraId="5352B7A2" w14:textId="638909DA"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_Toc186723925 \h </w:instrText>
      </w:r>
      <w:r>
        <w:rPr>
          <w:noProof/>
        </w:rPr>
      </w:r>
      <w:r>
        <w:rPr>
          <w:noProof/>
        </w:rPr>
        <w:fldChar w:fldCharType="separate"/>
      </w:r>
      <w:r>
        <w:rPr>
          <w:noProof/>
        </w:rPr>
        <w:t>143</w:t>
      </w:r>
      <w:r>
        <w:rPr>
          <w:noProof/>
        </w:rPr>
        <w:fldChar w:fldCharType="end"/>
      </w:r>
    </w:p>
    <w:p w14:paraId="275BB6E4" w14:textId="5E6293F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_Toc186723926 \h </w:instrText>
      </w:r>
      <w:r>
        <w:rPr>
          <w:noProof/>
        </w:rPr>
      </w:r>
      <w:r>
        <w:rPr>
          <w:noProof/>
        </w:rPr>
        <w:fldChar w:fldCharType="separate"/>
      </w:r>
      <w:r>
        <w:rPr>
          <w:noProof/>
        </w:rPr>
        <w:t>143</w:t>
      </w:r>
      <w:r>
        <w:rPr>
          <w:noProof/>
        </w:rPr>
        <w:fldChar w:fldCharType="end"/>
      </w:r>
    </w:p>
    <w:p w14:paraId="04841808" w14:textId="302865BD"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fldLock="1"/>
      </w:r>
      <w:r>
        <w:rPr>
          <w:noProof/>
        </w:rPr>
        <w:instrText xml:space="preserve"> PAGEREF _Toc186723927 \h </w:instrText>
      </w:r>
      <w:r>
        <w:rPr>
          <w:noProof/>
        </w:rPr>
      </w:r>
      <w:r>
        <w:rPr>
          <w:noProof/>
        </w:rPr>
        <w:fldChar w:fldCharType="separate"/>
      </w:r>
      <w:r>
        <w:rPr>
          <w:noProof/>
        </w:rPr>
        <w:t>145</w:t>
      </w:r>
      <w:r>
        <w:rPr>
          <w:noProof/>
        </w:rPr>
        <w:fldChar w:fldCharType="end"/>
      </w:r>
    </w:p>
    <w:p w14:paraId="5A9A9E28" w14:textId="3867B9E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_Toc186723928 \h </w:instrText>
      </w:r>
      <w:r>
        <w:rPr>
          <w:noProof/>
        </w:rPr>
      </w:r>
      <w:r>
        <w:rPr>
          <w:noProof/>
        </w:rPr>
        <w:fldChar w:fldCharType="separate"/>
      </w:r>
      <w:r>
        <w:rPr>
          <w:noProof/>
        </w:rPr>
        <w:t>145</w:t>
      </w:r>
      <w:r>
        <w:rPr>
          <w:noProof/>
        </w:rPr>
        <w:fldChar w:fldCharType="end"/>
      </w:r>
    </w:p>
    <w:p w14:paraId="78B247A9" w14:textId="7061A79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_Toc186723929 \h </w:instrText>
      </w:r>
      <w:r>
        <w:rPr>
          <w:noProof/>
        </w:rPr>
      </w:r>
      <w:r>
        <w:rPr>
          <w:noProof/>
        </w:rPr>
        <w:fldChar w:fldCharType="separate"/>
      </w:r>
      <w:r>
        <w:rPr>
          <w:noProof/>
        </w:rPr>
        <w:t>145</w:t>
      </w:r>
      <w:r>
        <w:rPr>
          <w:noProof/>
        </w:rPr>
        <w:fldChar w:fldCharType="end"/>
      </w:r>
    </w:p>
    <w:p w14:paraId="6A740425" w14:textId="4762686A"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_Toc186723930 \h </w:instrText>
      </w:r>
      <w:r>
        <w:rPr>
          <w:noProof/>
        </w:rPr>
      </w:r>
      <w:r>
        <w:rPr>
          <w:noProof/>
        </w:rPr>
        <w:fldChar w:fldCharType="separate"/>
      </w:r>
      <w:r>
        <w:rPr>
          <w:noProof/>
        </w:rPr>
        <w:t>145</w:t>
      </w:r>
      <w:r>
        <w:rPr>
          <w:noProof/>
        </w:rPr>
        <w:fldChar w:fldCharType="end"/>
      </w:r>
    </w:p>
    <w:p w14:paraId="7FCFF30D" w14:textId="04A2EBCC"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fldLock="1"/>
      </w:r>
      <w:r>
        <w:rPr>
          <w:noProof/>
        </w:rPr>
        <w:instrText xml:space="preserve"> PAGEREF _Toc186723931 \h </w:instrText>
      </w:r>
      <w:r>
        <w:rPr>
          <w:noProof/>
        </w:rPr>
      </w:r>
      <w:r>
        <w:rPr>
          <w:noProof/>
        </w:rPr>
        <w:fldChar w:fldCharType="separate"/>
      </w:r>
      <w:r>
        <w:rPr>
          <w:noProof/>
        </w:rPr>
        <w:t>147</w:t>
      </w:r>
      <w:r>
        <w:rPr>
          <w:noProof/>
        </w:rPr>
        <w:fldChar w:fldCharType="end"/>
      </w:r>
    </w:p>
    <w:p w14:paraId="67AC4457" w14:textId="7BB1C603"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_Toc186723932 \h </w:instrText>
      </w:r>
      <w:r>
        <w:rPr>
          <w:noProof/>
        </w:rPr>
      </w:r>
      <w:r>
        <w:rPr>
          <w:noProof/>
        </w:rPr>
        <w:fldChar w:fldCharType="separate"/>
      </w:r>
      <w:r>
        <w:rPr>
          <w:noProof/>
        </w:rPr>
        <w:t>147</w:t>
      </w:r>
      <w:r>
        <w:rPr>
          <w:noProof/>
        </w:rPr>
        <w:fldChar w:fldCharType="end"/>
      </w:r>
    </w:p>
    <w:p w14:paraId="56C698F1" w14:textId="5AFAAA5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_Toc186723933 \h </w:instrText>
      </w:r>
      <w:r>
        <w:rPr>
          <w:noProof/>
        </w:rPr>
      </w:r>
      <w:r>
        <w:rPr>
          <w:noProof/>
        </w:rPr>
        <w:fldChar w:fldCharType="separate"/>
      </w:r>
      <w:r>
        <w:rPr>
          <w:noProof/>
        </w:rPr>
        <w:t>147</w:t>
      </w:r>
      <w:r>
        <w:rPr>
          <w:noProof/>
        </w:rPr>
        <w:fldChar w:fldCharType="end"/>
      </w:r>
    </w:p>
    <w:p w14:paraId="1BE63F80" w14:textId="466405B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_Toc186723934 \h </w:instrText>
      </w:r>
      <w:r>
        <w:rPr>
          <w:noProof/>
        </w:rPr>
      </w:r>
      <w:r>
        <w:rPr>
          <w:noProof/>
        </w:rPr>
        <w:fldChar w:fldCharType="separate"/>
      </w:r>
      <w:r>
        <w:rPr>
          <w:noProof/>
        </w:rPr>
        <w:t>147</w:t>
      </w:r>
      <w:r>
        <w:rPr>
          <w:noProof/>
        </w:rPr>
        <w:fldChar w:fldCharType="end"/>
      </w:r>
    </w:p>
    <w:p w14:paraId="6B1EE531" w14:textId="48CCCBC5"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fldLock="1"/>
      </w:r>
      <w:r>
        <w:rPr>
          <w:noProof/>
        </w:rPr>
        <w:instrText xml:space="preserve"> PAGEREF _Toc186723935 \h </w:instrText>
      </w:r>
      <w:r>
        <w:rPr>
          <w:noProof/>
        </w:rPr>
      </w:r>
      <w:r>
        <w:rPr>
          <w:noProof/>
        </w:rPr>
        <w:fldChar w:fldCharType="separate"/>
      </w:r>
      <w:r>
        <w:rPr>
          <w:noProof/>
        </w:rPr>
        <w:t>151</w:t>
      </w:r>
      <w:r>
        <w:rPr>
          <w:noProof/>
        </w:rPr>
        <w:fldChar w:fldCharType="end"/>
      </w:r>
    </w:p>
    <w:p w14:paraId="1B4B84E2" w14:textId="3F5F243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_Toc186723936 \h </w:instrText>
      </w:r>
      <w:r>
        <w:rPr>
          <w:noProof/>
        </w:rPr>
      </w:r>
      <w:r>
        <w:rPr>
          <w:noProof/>
        </w:rPr>
        <w:fldChar w:fldCharType="separate"/>
      </w:r>
      <w:r>
        <w:rPr>
          <w:noProof/>
        </w:rPr>
        <w:t>151</w:t>
      </w:r>
      <w:r>
        <w:rPr>
          <w:noProof/>
        </w:rPr>
        <w:fldChar w:fldCharType="end"/>
      </w:r>
    </w:p>
    <w:p w14:paraId="3B35A426" w14:textId="3CB1987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_Toc186723937 \h </w:instrText>
      </w:r>
      <w:r>
        <w:rPr>
          <w:noProof/>
        </w:rPr>
      </w:r>
      <w:r>
        <w:rPr>
          <w:noProof/>
        </w:rPr>
        <w:fldChar w:fldCharType="separate"/>
      </w:r>
      <w:r>
        <w:rPr>
          <w:noProof/>
        </w:rPr>
        <w:t>151</w:t>
      </w:r>
      <w:r>
        <w:rPr>
          <w:noProof/>
        </w:rPr>
        <w:fldChar w:fldCharType="end"/>
      </w:r>
    </w:p>
    <w:p w14:paraId="13E71BAD" w14:textId="68891EB4"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_Toc186723938 \h </w:instrText>
      </w:r>
      <w:r>
        <w:rPr>
          <w:noProof/>
        </w:rPr>
      </w:r>
      <w:r>
        <w:rPr>
          <w:noProof/>
        </w:rPr>
        <w:fldChar w:fldCharType="separate"/>
      </w:r>
      <w:r>
        <w:rPr>
          <w:noProof/>
        </w:rPr>
        <w:t>152</w:t>
      </w:r>
      <w:r>
        <w:rPr>
          <w:noProof/>
        </w:rPr>
        <w:fldChar w:fldCharType="end"/>
      </w:r>
    </w:p>
    <w:p w14:paraId="241D7578" w14:textId="0D7723AC"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fldLock="1"/>
      </w:r>
      <w:r>
        <w:rPr>
          <w:noProof/>
        </w:rPr>
        <w:instrText xml:space="preserve"> PAGEREF _Toc186723939 \h </w:instrText>
      </w:r>
      <w:r>
        <w:rPr>
          <w:noProof/>
        </w:rPr>
      </w:r>
      <w:r>
        <w:rPr>
          <w:noProof/>
        </w:rPr>
        <w:fldChar w:fldCharType="separate"/>
      </w:r>
      <w:r>
        <w:rPr>
          <w:noProof/>
        </w:rPr>
        <w:t>154</w:t>
      </w:r>
      <w:r>
        <w:rPr>
          <w:noProof/>
        </w:rPr>
        <w:fldChar w:fldCharType="end"/>
      </w:r>
    </w:p>
    <w:p w14:paraId="19304A39" w14:textId="0CD428C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_Toc186723940 \h </w:instrText>
      </w:r>
      <w:r>
        <w:rPr>
          <w:noProof/>
        </w:rPr>
      </w:r>
      <w:r>
        <w:rPr>
          <w:noProof/>
        </w:rPr>
        <w:fldChar w:fldCharType="separate"/>
      </w:r>
      <w:r>
        <w:rPr>
          <w:noProof/>
        </w:rPr>
        <w:t>154</w:t>
      </w:r>
      <w:r>
        <w:rPr>
          <w:noProof/>
        </w:rPr>
        <w:fldChar w:fldCharType="end"/>
      </w:r>
    </w:p>
    <w:p w14:paraId="6C9C2713" w14:textId="3D185023"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_Toc186723941 \h </w:instrText>
      </w:r>
      <w:r>
        <w:rPr>
          <w:noProof/>
        </w:rPr>
      </w:r>
      <w:r>
        <w:rPr>
          <w:noProof/>
        </w:rPr>
        <w:fldChar w:fldCharType="separate"/>
      </w:r>
      <w:r>
        <w:rPr>
          <w:noProof/>
        </w:rPr>
        <w:t>154</w:t>
      </w:r>
      <w:r>
        <w:rPr>
          <w:noProof/>
        </w:rPr>
        <w:fldChar w:fldCharType="end"/>
      </w:r>
    </w:p>
    <w:p w14:paraId="3D93F0D9" w14:textId="35727A6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_Toc186723942 \h </w:instrText>
      </w:r>
      <w:r>
        <w:rPr>
          <w:noProof/>
        </w:rPr>
      </w:r>
      <w:r>
        <w:rPr>
          <w:noProof/>
        </w:rPr>
        <w:fldChar w:fldCharType="separate"/>
      </w:r>
      <w:r>
        <w:rPr>
          <w:noProof/>
        </w:rPr>
        <w:t>155</w:t>
      </w:r>
      <w:r>
        <w:rPr>
          <w:noProof/>
        </w:rPr>
        <w:fldChar w:fldCharType="end"/>
      </w:r>
    </w:p>
    <w:p w14:paraId="6F8B92DD" w14:textId="782EE931"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fldLock="1"/>
      </w:r>
      <w:r>
        <w:rPr>
          <w:noProof/>
        </w:rPr>
        <w:instrText xml:space="preserve"> PAGEREF _Toc186723943 \h </w:instrText>
      </w:r>
      <w:r>
        <w:rPr>
          <w:noProof/>
        </w:rPr>
      </w:r>
      <w:r>
        <w:rPr>
          <w:noProof/>
        </w:rPr>
        <w:fldChar w:fldCharType="separate"/>
      </w:r>
      <w:r>
        <w:rPr>
          <w:noProof/>
        </w:rPr>
        <w:t>156</w:t>
      </w:r>
      <w:r>
        <w:rPr>
          <w:noProof/>
        </w:rPr>
        <w:fldChar w:fldCharType="end"/>
      </w:r>
    </w:p>
    <w:p w14:paraId="588E26EA" w14:textId="7D1BFB1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_Toc186723944 \h </w:instrText>
      </w:r>
      <w:r>
        <w:rPr>
          <w:noProof/>
        </w:rPr>
      </w:r>
      <w:r>
        <w:rPr>
          <w:noProof/>
        </w:rPr>
        <w:fldChar w:fldCharType="separate"/>
      </w:r>
      <w:r>
        <w:rPr>
          <w:noProof/>
        </w:rPr>
        <w:t>156</w:t>
      </w:r>
      <w:r>
        <w:rPr>
          <w:noProof/>
        </w:rPr>
        <w:fldChar w:fldCharType="end"/>
      </w:r>
    </w:p>
    <w:p w14:paraId="6077B7F2" w14:textId="0BBACE3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_Toc186723945 \h </w:instrText>
      </w:r>
      <w:r>
        <w:rPr>
          <w:noProof/>
        </w:rPr>
      </w:r>
      <w:r>
        <w:rPr>
          <w:noProof/>
        </w:rPr>
        <w:fldChar w:fldCharType="separate"/>
      </w:r>
      <w:r>
        <w:rPr>
          <w:noProof/>
        </w:rPr>
        <w:t>156</w:t>
      </w:r>
      <w:r>
        <w:rPr>
          <w:noProof/>
        </w:rPr>
        <w:fldChar w:fldCharType="end"/>
      </w:r>
    </w:p>
    <w:p w14:paraId="6BD8B00E" w14:textId="5B13B68A"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_Toc186723946 \h </w:instrText>
      </w:r>
      <w:r>
        <w:rPr>
          <w:noProof/>
        </w:rPr>
      </w:r>
      <w:r>
        <w:rPr>
          <w:noProof/>
        </w:rPr>
        <w:fldChar w:fldCharType="separate"/>
      </w:r>
      <w:r>
        <w:rPr>
          <w:noProof/>
        </w:rPr>
        <w:t>156</w:t>
      </w:r>
      <w:r>
        <w:rPr>
          <w:noProof/>
        </w:rPr>
        <w:fldChar w:fldCharType="end"/>
      </w:r>
    </w:p>
    <w:p w14:paraId="72E6ED90" w14:textId="2E4A9DFD"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fldLock="1"/>
      </w:r>
      <w:r>
        <w:rPr>
          <w:noProof/>
        </w:rPr>
        <w:instrText xml:space="preserve"> PAGEREF _Toc186723947 \h </w:instrText>
      </w:r>
      <w:r>
        <w:rPr>
          <w:noProof/>
        </w:rPr>
      </w:r>
      <w:r>
        <w:rPr>
          <w:noProof/>
        </w:rPr>
        <w:fldChar w:fldCharType="separate"/>
      </w:r>
      <w:r>
        <w:rPr>
          <w:noProof/>
        </w:rPr>
        <w:t>157</w:t>
      </w:r>
      <w:r>
        <w:rPr>
          <w:noProof/>
        </w:rPr>
        <w:fldChar w:fldCharType="end"/>
      </w:r>
    </w:p>
    <w:p w14:paraId="20349D7C" w14:textId="1B2C89F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_Toc186723948 \h </w:instrText>
      </w:r>
      <w:r>
        <w:rPr>
          <w:noProof/>
        </w:rPr>
      </w:r>
      <w:r>
        <w:rPr>
          <w:noProof/>
        </w:rPr>
        <w:fldChar w:fldCharType="separate"/>
      </w:r>
      <w:r>
        <w:rPr>
          <w:noProof/>
        </w:rPr>
        <w:t>157</w:t>
      </w:r>
      <w:r>
        <w:rPr>
          <w:noProof/>
        </w:rPr>
        <w:fldChar w:fldCharType="end"/>
      </w:r>
    </w:p>
    <w:p w14:paraId="1D8A4E61" w14:textId="4EF9F9D9"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_Toc186723949 \h </w:instrText>
      </w:r>
      <w:r>
        <w:rPr>
          <w:noProof/>
        </w:rPr>
      </w:r>
      <w:r>
        <w:rPr>
          <w:noProof/>
        </w:rPr>
        <w:fldChar w:fldCharType="separate"/>
      </w:r>
      <w:r>
        <w:rPr>
          <w:noProof/>
        </w:rPr>
        <w:t>157</w:t>
      </w:r>
      <w:r>
        <w:rPr>
          <w:noProof/>
        </w:rPr>
        <w:fldChar w:fldCharType="end"/>
      </w:r>
    </w:p>
    <w:p w14:paraId="5DED98C8" w14:textId="02A5BD3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_Toc186723950 \h </w:instrText>
      </w:r>
      <w:r>
        <w:rPr>
          <w:noProof/>
        </w:rPr>
      </w:r>
      <w:r>
        <w:rPr>
          <w:noProof/>
        </w:rPr>
        <w:fldChar w:fldCharType="separate"/>
      </w:r>
      <w:r>
        <w:rPr>
          <w:noProof/>
        </w:rPr>
        <w:t>158</w:t>
      </w:r>
      <w:r>
        <w:rPr>
          <w:noProof/>
        </w:rPr>
        <w:fldChar w:fldCharType="end"/>
      </w:r>
    </w:p>
    <w:p w14:paraId="7F0B1DAC" w14:textId="5B3AA916"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fldLock="1"/>
      </w:r>
      <w:r>
        <w:rPr>
          <w:noProof/>
        </w:rPr>
        <w:instrText xml:space="preserve"> PAGEREF _Toc186723951 \h </w:instrText>
      </w:r>
      <w:r>
        <w:rPr>
          <w:noProof/>
        </w:rPr>
      </w:r>
      <w:r>
        <w:rPr>
          <w:noProof/>
        </w:rPr>
        <w:fldChar w:fldCharType="separate"/>
      </w:r>
      <w:r>
        <w:rPr>
          <w:noProof/>
        </w:rPr>
        <w:t>158</w:t>
      </w:r>
      <w:r>
        <w:rPr>
          <w:noProof/>
        </w:rPr>
        <w:fldChar w:fldCharType="end"/>
      </w:r>
    </w:p>
    <w:p w14:paraId="687E5AB3" w14:textId="47BB072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_Toc186723952 \h </w:instrText>
      </w:r>
      <w:r>
        <w:rPr>
          <w:noProof/>
        </w:rPr>
      </w:r>
      <w:r>
        <w:rPr>
          <w:noProof/>
        </w:rPr>
        <w:fldChar w:fldCharType="separate"/>
      </w:r>
      <w:r>
        <w:rPr>
          <w:noProof/>
        </w:rPr>
        <w:t>158</w:t>
      </w:r>
      <w:r>
        <w:rPr>
          <w:noProof/>
        </w:rPr>
        <w:fldChar w:fldCharType="end"/>
      </w:r>
    </w:p>
    <w:p w14:paraId="526A71BF" w14:textId="1BBDB76A"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_Toc186723953 \h </w:instrText>
      </w:r>
      <w:r>
        <w:rPr>
          <w:noProof/>
        </w:rPr>
      </w:r>
      <w:r>
        <w:rPr>
          <w:noProof/>
        </w:rPr>
        <w:fldChar w:fldCharType="separate"/>
      </w:r>
      <w:r>
        <w:rPr>
          <w:noProof/>
        </w:rPr>
        <w:t>158</w:t>
      </w:r>
      <w:r>
        <w:rPr>
          <w:noProof/>
        </w:rPr>
        <w:fldChar w:fldCharType="end"/>
      </w:r>
    </w:p>
    <w:p w14:paraId="589A9BBB" w14:textId="077CFB74"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_Toc186723954 \h </w:instrText>
      </w:r>
      <w:r>
        <w:rPr>
          <w:noProof/>
        </w:rPr>
      </w:r>
      <w:r>
        <w:rPr>
          <w:noProof/>
        </w:rPr>
        <w:fldChar w:fldCharType="separate"/>
      </w:r>
      <w:r>
        <w:rPr>
          <w:noProof/>
        </w:rPr>
        <w:t>159</w:t>
      </w:r>
      <w:r>
        <w:rPr>
          <w:noProof/>
        </w:rPr>
        <w:fldChar w:fldCharType="end"/>
      </w:r>
    </w:p>
    <w:p w14:paraId="3E552BA0" w14:textId="3FADDD66"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sidRPr="00B079FE">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B079FE">
        <w:rPr>
          <w:rFonts w:eastAsia="SimSun"/>
          <w:noProof/>
        </w:rPr>
        <w:t>Notifications</w:t>
      </w:r>
      <w:r>
        <w:rPr>
          <w:noProof/>
        </w:rPr>
        <w:tab/>
      </w:r>
      <w:r>
        <w:rPr>
          <w:noProof/>
        </w:rPr>
        <w:fldChar w:fldCharType="begin" w:fldLock="1"/>
      </w:r>
      <w:r>
        <w:rPr>
          <w:noProof/>
        </w:rPr>
        <w:instrText xml:space="preserve"> PAGEREF _Toc186723955 \h </w:instrText>
      </w:r>
      <w:r>
        <w:rPr>
          <w:noProof/>
        </w:rPr>
      </w:r>
      <w:r>
        <w:rPr>
          <w:noProof/>
        </w:rPr>
        <w:fldChar w:fldCharType="separate"/>
      </w:r>
      <w:r>
        <w:rPr>
          <w:noProof/>
        </w:rPr>
        <w:t>160</w:t>
      </w:r>
      <w:r>
        <w:rPr>
          <w:noProof/>
        </w:rPr>
        <w:fldChar w:fldCharType="end"/>
      </w:r>
    </w:p>
    <w:p w14:paraId="64777908" w14:textId="03362BF9"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_Toc186723956 \h </w:instrText>
      </w:r>
      <w:r>
        <w:rPr>
          <w:noProof/>
        </w:rPr>
      </w:r>
      <w:r>
        <w:rPr>
          <w:noProof/>
        </w:rPr>
        <w:fldChar w:fldCharType="separate"/>
      </w:r>
      <w:r>
        <w:rPr>
          <w:noProof/>
        </w:rPr>
        <w:t>160</w:t>
      </w:r>
      <w:r>
        <w:rPr>
          <w:noProof/>
        </w:rPr>
        <w:fldChar w:fldCharType="end"/>
      </w:r>
    </w:p>
    <w:p w14:paraId="566B14ED" w14:textId="3F44E3F7"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_Toc186723957 \h </w:instrText>
      </w:r>
      <w:r>
        <w:rPr>
          <w:noProof/>
        </w:rPr>
      </w:r>
      <w:r>
        <w:rPr>
          <w:noProof/>
        </w:rPr>
        <w:fldChar w:fldCharType="separate"/>
      </w:r>
      <w:r>
        <w:rPr>
          <w:noProof/>
        </w:rPr>
        <w:t>160</w:t>
      </w:r>
      <w:r>
        <w:rPr>
          <w:noProof/>
        </w:rPr>
        <w:fldChar w:fldCharType="end"/>
      </w:r>
    </w:p>
    <w:p w14:paraId="650EACF3" w14:textId="06BBA00D"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_Toc186723958 \h </w:instrText>
      </w:r>
      <w:r>
        <w:rPr>
          <w:noProof/>
        </w:rPr>
      </w:r>
      <w:r>
        <w:rPr>
          <w:noProof/>
        </w:rPr>
        <w:fldChar w:fldCharType="separate"/>
      </w:r>
      <w:r>
        <w:rPr>
          <w:noProof/>
        </w:rPr>
        <w:t>161</w:t>
      </w:r>
      <w:r>
        <w:rPr>
          <w:noProof/>
        </w:rPr>
        <w:fldChar w:fldCharType="end"/>
      </w:r>
    </w:p>
    <w:p w14:paraId="7F0DD2D8" w14:textId="78B9D0BE"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_Toc186723959 \h </w:instrText>
      </w:r>
      <w:r>
        <w:rPr>
          <w:noProof/>
        </w:rPr>
      </w:r>
      <w:r>
        <w:rPr>
          <w:noProof/>
        </w:rPr>
        <w:fldChar w:fldCharType="separate"/>
      </w:r>
      <w:r>
        <w:rPr>
          <w:noProof/>
        </w:rPr>
        <w:t>161</w:t>
      </w:r>
      <w:r>
        <w:rPr>
          <w:noProof/>
        </w:rPr>
        <w:fldChar w:fldCharType="end"/>
      </w:r>
    </w:p>
    <w:p w14:paraId="505EB03D" w14:textId="038E5A62"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sidRPr="00B079FE">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Structured data types</w:t>
      </w:r>
      <w:r>
        <w:rPr>
          <w:noProof/>
        </w:rPr>
        <w:tab/>
      </w:r>
      <w:r>
        <w:rPr>
          <w:noProof/>
        </w:rPr>
        <w:fldChar w:fldCharType="begin" w:fldLock="1"/>
      </w:r>
      <w:r>
        <w:rPr>
          <w:noProof/>
        </w:rPr>
        <w:instrText xml:space="preserve"> PAGEREF _Toc186723960 \h </w:instrText>
      </w:r>
      <w:r>
        <w:rPr>
          <w:noProof/>
        </w:rPr>
      </w:r>
      <w:r>
        <w:rPr>
          <w:noProof/>
        </w:rPr>
        <w:fldChar w:fldCharType="separate"/>
      </w:r>
      <w:r>
        <w:rPr>
          <w:noProof/>
        </w:rPr>
        <w:t>164</w:t>
      </w:r>
      <w:r>
        <w:rPr>
          <w:noProof/>
        </w:rPr>
        <w:fldChar w:fldCharType="end"/>
      </w:r>
    </w:p>
    <w:p w14:paraId="5B9BF318" w14:textId="1CFB520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_Toc186723961 \h </w:instrText>
      </w:r>
      <w:r>
        <w:rPr>
          <w:noProof/>
        </w:rPr>
      </w:r>
      <w:r>
        <w:rPr>
          <w:noProof/>
        </w:rPr>
        <w:fldChar w:fldCharType="separate"/>
      </w:r>
      <w:r>
        <w:rPr>
          <w:noProof/>
        </w:rPr>
        <w:t>164</w:t>
      </w:r>
      <w:r>
        <w:rPr>
          <w:noProof/>
        </w:rPr>
        <w:fldChar w:fldCharType="end"/>
      </w:r>
    </w:p>
    <w:p w14:paraId="08C9BEE2" w14:textId="3A3C34E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fldLock="1"/>
      </w:r>
      <w:r>
        <w:rPr>
          <w:noProof/>
        </w:rPr>
        <w:instrText xml:space="preserve"> PAGEREF _Toc186723962 \h </w:instrText>
      </w:r>
      <w:r>
        <w:rPr>
          <w:noProof/>
        </w:rPr>
      </w:r>
      <w:r>
        <w:rPr>
          <w:noProof/>
        </w:rPr>
        <w:fldChar w:fldCharType="separate"/>
      </w:r>
      <w:r>
        <w:rPr>
          <w:noProof/>
        </w:rPr>
        <w:t>164</w:t>
      </w:r>
      <w:r>
        <w:rPr>
          <w:noProof/>
        </w:rPr>
        <w:fldChar w:fldCharType="end"/>
      </w:r>
    </w:p>
    <w:p w14:paraId="3EAC8B70" w14:textId="58B5D2C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fldLock="1"/>
      </w:r>
      <w:r>
        <w:rPr>
          <w:noProof/>
        </w:rPr>
        <w:instrText xml:space="preserve"> PAGEREF _Toc186723963 \h </w:instrText>
      </w:r>
      <w:r>
        <w:rPr>
          <w:noProof/>
        </w:rPr>
      </w:r>
      <w:r>
        <w:rPr>
          <w:noProof/>
        </w:rPr>
        <w:fldChar w:fldCharType="separate"/>
      </w:r>
      <w:r>
        <w:rPr>
          <w:noProof/>
        </w:rPr>
        <w:t>165</w:t>
      </w:r>
      <w:r>
        <w:rPr>
          <w:noProof/>
        </w:rPr>
        <w:fldChar w:fldCharType="end"/>
      </w:r>
    </w:p>
    <w:p w14:paraId="7C6E2F63" w14:textId="5D5844E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fldLock="1"/>
      </w:r>
      <w:r>
        <w:rPr>
          <w:noProof/>
        </w:rPr>
        <w:instrText xml:space="preserve"> PAGEREF _Toc186723964 \h </w:instrText>
      </w:r>
      <w:r>
        <w:rPr>
          <w:noProof/>
        </w:rPr>
      </w:r>
      <w:r>
        <w:rPr>
          <w:noProof/>
        </w:rPr>
        <w:fldChar w:fldCharType="separate"/>
      </w:r>
      <w:r>
        <w:rPr>
          <w:noProof/>
        </w:rPr>
        <w:t>165</w:t>
      </w:r>
      <w:r>
        <w:rPr>
          <w:noProof/>
        </w:rPr>
        <w:fldChar w:fldCharType="end"/>
      </w:r>
    </w:p>
    <w:p w14:paraId="2A1CD1CB" w14:textId="2A4E700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fldLock="1"/>
      </w:r>
      <w:r>
        <w:rPr>
          <w:noProof/>
        </w:rPr>
        <w:instrText xml:space="preserve"> PAGEREF _Toc186723965 \h </w:instrText>
      </w:r>
      <w:r>
        <w:rPr>
          <w:noProof/>
        </w:rPr>
      </w:r>
      <w:r>
        <w:rPr>
          <w:noProof/>
        </w:rPr>
        <w:fldChar w:fldCharType="separate"/>
      </w:r>
      <w:r>
        <w:rPr>
          <w:noProof/>
        </w:rPr>
        <w:t>165</w:t>
      </w:r>
      <w:r>
        <w:rPr>
          <w:noProof/>
        </w:rPr>
        <w:fldChar w:fldCharType="end"/>
      </w:r>
    </w:p>
    <w:p w14:paraId="2EA910B8" w14:textId="1B8599F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_Toc186723966 \h </w:instrText>
      </w:r>
      <w:r>
        <w:rPr>
          <w:noProof/>
        </w:rPr>
      </w:r>
      <w:r>
        <w:rPr>
          <w:noProof/>
        </w:rPr>
        <w:fldChar w:fldCharType="separate"/>
      </w:r>
      <w:r>
        <w:rPr>
          <w:noProof/>
        </w:rPr>
        <w:t>165</w:t>
      </w:r>
      <w:r>
        <w:rPr>
          <w:noProof/>
        </w:rPr>
        <w:fldChar w:fldCharType="end"/>
      </w:r>
    </w:p>
    <w:p w14:paraId="26F3309F" w14:textId="01F42713"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fldLock="1"/>
      </w:r>
      <w:r>
        <w:rPr>
          <w:noProof/>
        </w:rPr>
        <w:instrText xml:space="preserve"> PAGEREF _Toc186723967 \h </w:instrText>
      </w:r>
      <w:r>
        <w:rPr>
          <w:noProof/>
        </w:rPr>
      </w:r>
      <w:r>
        <w:rPr>
          <w:noProof/>
        </w:rPr>
        <w:fldChar w:fldCharType="separate"/>
      </w:r>
      <w:r>
        <w:rPr>
          <w:noProof/>
        </w:rPr>
        <w:t>165</w:t>
      </w:r>
      <w:r>
        <w:rPr>
          <w:noProof/>
        </w:rPr>
        <w:fldChar w:fldCharType="end"/>
      </w:r>
    </w:p>
    <w:p w14:paraId="5A9D0C11" w14:textId="2FC497E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fldLock="1"/>
      </w:r>
      <w:r>
        <w:rPr>
          <w:noProof/>
        </w:rPr>
        <w:instrText xml:space="preserve"> PAGEREF _Toc186723968 \h </w:instrText>
      </w:r>
      <w:r>
        <w:rPr>
          <w:noProof/>
        </w:rPr>
      </w:r>
      <w:r>
        <w:rPr>
          <w:noProof/>
        </w:rPr>
        <w:fldChar w:fldCharType="separate"/>
      </w:r>
      <w:r>
        <w:rPr>
          <w:noProof/>
        </w:rPr>
        <w:t>166</w:t>
      </w:r>
      <w:r>
        <w:rPr>
          <w:noProof/>
        </w:rPr>
        <w:fldChar w:fldCharType="end"/>
      </w:r>
    </w:p>
    <w:p w14:paraId="55E4CCE1" w14:textId="2459DAF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fldLock="1"/>
      </w:r>
      <w:r>
        <w:rPr>
          <w:noProof/>
        </w:rPr>
        <w:instrText xml:space="preserve"> PAGEREF _Toc186723969 \h </w:instrText>
      </w:r>
      <w:r>
        <w:rPr>
          <w:noProof/>
        </w:rPr>
      </w:r>
      <w:r>
        <w:rPr>
          <w:noProof/>
        </w:rPr>
        <w:fldChar w:fldCharType="separate"/>
      </w:r>
      <w:r>
        <w:rPr>
          <w:noProof/>
        </w:rPr>
        <w:t>166</w:t>
      </w:r>
      <w:r>
        <w:rPr>
          <w:noProof/>
        </w:rPr>
        <w:fldChar w:fldCharType="end"/>
      </w:r>
    </w:p>
    <w:p w14:paraId="4594B25F" w14:textId="58C767EA"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fldLock="1"/>
      </w:r>
      <w:r>
        <w:rPr>
          <w:noProof/>
        </w:rPr>
        <w:instrText xml:space="preserve"> PAGEREF _Toc186723970 \h </w:instrText>
      </w:r>
      <w:r>
        <w:rPr>
          <w:noProof/>
        </w:rPr>
      </w:r>
      <w:r>
        <w:rPr>
          <w:noProof/>
        </w:rPr>
        <w:fldChar w:fldCharType="separate"/>
      </w:r>
      <w:r>
        <w:rPr>
          <w:noProof/>
        </w:rPr>
        <w:t>166</w:t>
      </w:r>
      <w:r>
        <w:rPr>
          <w:noProof/>
        </w:rPr>
        <w:fldChar w:fldCharType="end"/>
      </w:r>
    </w:p>
    <w:p w14:paraId="748BD028" w14:textId="29F09A7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fldLock="1"/>
      </w:r>
      <w:r>
        <w:rPr>
          <w:noProof/>
        </w:rPr>
        <w:instrText xml:space="preserve"> PAGEREF _Toc186723971 \h </w:instrText>
      </w:r>
      <w:r>
        <w:rPr>
          <w:noProof/>
        </w:rPr>
      </w:r>
      <w:r>
        <w:rPr>
          <w:noProof/>
        </w:rPr>
        <w:fldChar w:fldCharType="separate"/>
      </w:r>
      <w:r>
        <w:rPr>
          <w:noProof/>
        </w:rPr>
        <w:t>166</w:t>
      </w:r>
      <w:r>
        <w:rPr>
          <w:noProof/>
        </w:rPr>
        <w:fldChar w:fldCharType="end"/>
      </w:r>
    </w:p>
    <w:p w14:paraId="32BD9315" w14:textId="4FDDBA9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fldLock="1"/>
      </w:r>
      <w:r>
        <w:rPr>
          <w:noProof/>
        </w:rPr>
        <w:instrText xml:space="preserve"> PAGEREF _Toc186723972 \h </w:instrText>
      </w:r>
      <w:r>
        <w:rPr>
          <w:noProof/>
        </w:rPr>
      </w:r>
      <w:r>
        <w:rPr>
          <w:noProof/>
        </w:rPr>
        <w:fldChar w:fldCharType="separate"/>
      </w:r>
      <w:r>
        <w:rPr>
          <w:noProof/>
        </w:rPr>
        <w:t>167</w:t>
      </w:r>
      <w:r>
        <w:rPr>
          <w:noProof/>
        </w:rPr>
        <w:fldChar w:fldCharType="end"/>
      </w:r>
    </w:p>
    <w:p w14:paraId="2DC04C8B" w14:textId="3B22688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fldLock="1"/>
      </w:r>
      <w:r>
        <w:rPr>
          <w:noProof/>
        </w:rPr>
        <w:instrText xml:space="preserve"> PAGEREF _Toc186723973 \h </w:instrText>
      </w:r>
      <w:r>
        <w:rPr>
          <w:noProof/>
        </w:rPr>
      </w:r>
      <w:r>
        <w:rPr>
          <w:noProof/>
        </w:rPr>
        <w:fldChar w:fldCharType="separate"/>
      </w:r>
      <w:r>
        <w:rPr>
          <w:noProof/>
        </w:rPr>
        <w:t>167</w:t>
      </w:r>
      <w:r>
        <w:rPr>
          <w:noProof/>
        </w:rPr>
        <w:fldChar w:fldCharType="end"/>
      </w:r>
    </w:p>
    <w:p w14:paraId="45454803" w14:textId="538B312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fldLock="1"/>
      </w:r>
      <w:r>
        <w:rPr>
          <w:noProof/>
        </w:rPr>
        <w:instrText xml:space="preserve"> PAGEREF _Toc186723974 \h </w:instrText>
      </w:r>
      <w:r>
        <w:rPr>
          <w:noProof/>
        </w:rPr>
      </w:r>
      <w:r>
        <w:rPr>
          <w:noProof/>
        </w:rPr>
        <w:fldChar w:fldCharType="separate"/>
      </w:r>
      <w:r>
        <w:rPr>
          <w:noProof/>
        </w:rPr>
        <w:t>167</w:t>
      </w:r>
      <w:r>
        <w:rPr>
          <w:noProof/>
        </w:rPr>
        <w:fldChar w:fldCharType="end"/>
      </w:r>
    </w:p>
    <w:p w14:paraId="0DE87AED" w14:textId="6258AB1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fldLock="1"/>
      </w:r>
      <w:r>
        <w:rPr>
          <w:noProof/>
        </w:rPr>
        <w:instrText xml:space="preserve"> PAGEREF _Toc186723975 \h </w:instrText>
      </w:r>
      <w:r>
        <w:rPr>
          <w:noProof/>
        </w:rPr>
      </w:r>
      <w:r>
        <w:rPr>
          <w:noProof/>
        </w:rPr>
        <w:fldChar w:fldCharType="separate"/>
      </w:r>
      <w:r>
        <w:rPr>
          <w:noProof/>
        </w:rPr>
        <w:t>168</w:t>
      </w:r>
      <w:r>
        <w:rPr>
          <w:noProof/>
        </w:rPr>
        <w:fldChar w:fldCharType="end"/>
      </w:r>
    </w:p>
    <w:p w14:paraId="2AC095CA" w14:textId="2738F6A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fldLock="1"/>
      </w:r>
      <w:r>
        <w:rPr>
          <w:noProof/>
        </w:rPr>
        <w:instrText xml:space="preserve"> PAGEREF _Toc186723976 \h </w:instrText>
      </w:r>
      <w:r>
        <w:rPr>
          <w:noProof/>
        </w:rPr>
      </w:r>
      <w:r>
        <w:rPr>
          <w:noProof/>
        </w:rPr>
        <w:fldChar w:fldCharType="separate"/>
      </w:r>
      <w:r>
        <w:rPr>
          <w:noProof/>
        </w:rPr>
        <w:t>168</w:t>
      </w:r>
      <w:r>
        <w:rPr>
          <w:noProof/>
        </w:rPr>
        <w:fldChar w:fldCharType="end"/>
      </w:r>
    </w:p>
    <w:p w14:paraId="393F28FF" w14:textId="29A0F19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fldLock="1"/>
      </w:r>
      <w:r>
        <w:rPr>
          <w:noProof/>
        </w:rPr>
        <w:instrText xml:space="preserve"> PAGEREF _Toc186723977 \h </w:instrText>
      </w:r>
      <w:r>
        <w:rPr>
          <w:noProof/>
        </w:rPr>
      </w:r>
      <w:r>
        <w:rPr>
          <w:noProof/>
        </w:rPr>
        <w:fldChar w:fldCharType="separate"/>
      </w:r>
      <w:r>
        <w:rPr>
          <w:noProof/>
        </w:rPr>
        <w:t>169</w:t>
      </w:r>
      <w:r>
        <w:rPr>
          <w:noProof/>
        </w:rPr>
        <w:fldChar w:fldCharType="end"/>
      </w:r>
    </w:p>
    <w:p w14:paraId="47148478" w14:textId="05A6CD0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fldLock="1"/>
      </w:r>
      <w:r>
        <w:rPr>
          <w:noProof/>
        </w:rPr>
        <w:instrText xml:space="preserve"> PAGEREF _Toc186723978 \h </w:instrText>
      </w:r>
      <w:r>
        <w:rPr>
          <w:noProof/>
        </w:rPr>
      </w:r>
      <w:r>
        <w:rPr>
          <w:noProof/>
        </w:rPr>
        <w:fldChar w:fldCharType="separate"/>
      </w:r>
      <w:r>
        <w:rPr>
          <w:noProof/>
        </w:rPr>
        <w:t>169</w:t>
      </w:r>
      <w:r>
        <w:rPr>
          <w:noProof/>
        </w:rPr>
        <w:fldChar w:fldCharType="end"/>
      </w:r>
    </w:p>
    <w:p w14:paraId="792AD485" w14:textId="6B70FF7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fldLock="1"/>
      </w:r>
      <w:r>
        <w:rPr>
          <w:noProof/>
        </w:rPr>
        <w:instrText xml:space="preserve"> PAGEREF _Toc186723979 \h </w:instrText>
      </w:r>
      <w:r>
        <w:rPr>
          <w:noProof/>
        </w:rPr>
      </w:r>
      <w:r>
        <w:rPr>
          <w:noProof/>
        </w:rPr>
        <w:fldChar w:fldCharType="separate"/>
      </w:r>
      <w:r>
        <w:rPr>
          <w:noProof/>
        </w:rPr>
        <w:t>169</w:t>
      </w:r>
      <w:r>
        <w:rPr>
          <w:noProof/>
        </w:rPr>
        <w:fldChar w:fldCharType="end"/>
      </w:r>
    </w:p>
    <w:p w14:paraId="7B27E5DA" w14:textId="7BEDC29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fldLock="1"/>
      </w:r>
      <w:r>
        <w:rPr>
          <w:noProof/>
        </w:rPr>
        <w:instrText xml:space="preserve"> PAGEREF _Toc186723980 \h </w:instrText>
      </w:r>
      <w:r>
        <w:rPr>
          <w:noProof/>
        </w:rPr>
      </w:r>
      <w:r>
        <w:rPr>
          <w:noProof/>
        </w:rPr>
        <w:fldChar w:fldCharType="separate"/>
      </w:r>
      <w:r>
        <w:rPr>
          <w:noProof/>
        </w:rPr>
        <w:t>170</w:t>
      </w:r>
      <w:r>
        <w:rPr>
          <w:noProof/>
        </w:rPr>
        <w:fldChar w:fldCharType="end"/>
      </w:r>
    </w:p>
    <w:p w14:paraId="44A9DFFF" w14:textId="75A1B44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fldLock="1"/>
      </w:r>
      <w:r>
        <w:rPr>
          <w:noProof/>
        </w:rPr>
        <w:instrText xml:space="preserve"> PAGEREF _Toc186723981 \h </w:instrText>
      </w:r>
      <w:r>
        <w:rPr>
          <w:noProof/>
        </w:rPr>
      </w:r>
      <w:r>
        <w:rPr>
          <w:noProof/>
        </w:rPr>
        <w:fldChar w:fldCharType="separate"/>
      </w:r>
      <w:r>
        <w:rPr>
          <w:noProof/>
        </w:rPr>
        <w:t>170</w:t>
      </w:r>
      <w:r>
        <w:rPr>
          <w:noProof/>
        </w:rPr>
        <w:fldChar w:fldCharType="end"/>
      </w:r>
    </w:p>
    <w:p w14:paraId="44030098" w14:textId="5EF6F1E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fldLock="1"/>
      </w:r>
      <w:r>
        <w:rPr>
          <w:noProof/>
        </w:rPr>
        <w:instrText xml:space="preserve"> PAGEREF _Toc186723982 \h </w:instrText>
      </w:r>
      <w:r>
        <w:rPr>
          <w:noProof/>
        </w:rPr>
      </w:r>
      <w:r>
        <w:rPr>
          <w:noProof/>
        </w:rPr>
        <w:fldChar w:fldCharType="separate"/>
      </w:r>
      <w:r>
        <w:rPr>
          <w:noProof/>
        </w:rPr>
        <w:t>170</w:t>
      </w:r>
      <w:r>
        <w:rPr>
          <w:noProof/>
        </w:rPr>
        <w:fldChar w:fldCharType="end"/>
      </w:r>
    </w:p>
    <w:p w14:paraId="423AA195" w14:textId="2719E1B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fldLock="1"/>
      </w:r>
      <w:r>
        <w:rPr>
          <w:noProof/>
        </w:rPr>
        <w:instrText xml:space="preserve"> PAGEREF _Toc186723983 \h </w:instrText>
      </w:r>
      <w:r>
        <w:rPr>
          <w:noProof/>
        </w:rPr>
      </w:r>
      <w:r>
        <w:rPr>
          <w:noProof/>
        </w:rPr>
        <w:fldChar w:fldCharType="separate"/>
      </w:r>
      <w:r>
        <w:rPr>
          <w:noProof/>
        </w:rPr>
        <w:t>170</w:t>
      </w:r>
      <w:r>
        <w:rPr>
          <w:noProof/>
        </w:rPr>
        <w:fldChar w:fldCharType="end"/>
      </w:r>
    </w:p>
    <w:p w14:paraId="5E55AD37" w14:textId="09E8C55A"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fldLock="1"/>
      </w:r>
      <w:r>
        <w:rPr>
          <w:noProof/>
        </w:rPr>
        <w:instrText xml:space="preserve"> PAGEREF _Toc186723984 \h </w:instrText>
      </w:r>
      <w:r>
        <w:rPr>
          <w:noProof/>
        </w:rPr>
      </w:r>
      <w:r>
        <w:rPr>
          <w:noProof/>
        </w:rPr>
        <w:fldChar w:fldCharType="separate"/>
      </w:r>
      <w:r>
        <w:rPr>
          <w:noProof/>
        </w:rPr>
        <w:t>171</w:t>
      </w:r>
      <w:r>
        <w:rPr>
          <w:noProof/>
        </w:rPr>
        <w:fldChar w:fldCharType="end"/>
      </w:r>
    </w:p>
    <w:p w14:paraId="17E2F9E3" w14:textId="49A3DE4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fldLock="1"/>
      </w:r>
      <w:r>
        <w:rPr>
          <w:noProof/>
        </w:rPr>
        <w:instrText xml:space="preserve"> PAGEREF _Toc186723985 \h </w:instrText>
      </w:r>
      <w:r>
        <w:rPr>
          <w:noProof/>
        </w:rPr>
      </w:r>
      <w:r>
        <w:rPr>
          <w:noProof/>
        </w:rPr>
        <w:fldChar w:fldCharType="separate"/>
      </w:r>
      <w:r>
        <w:rPr>
          <w:noProof/>
        </w:rPr>
        <w:t>171</w:t>
      </w:r>
      <w:r>
        <w:rPr>
          <w:noProof/>
        </w:rPr>
        <w:fldChar w:fldCharType="end"/>
      </w:r>
    </w:p>
    <w:p w14:paraId="79994A4F" w14:textId="4F532764"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fldLock="1"/>
      </w:r>
      <w:r>
        <w:rPr>
          <w:noProof/>
        </w:rPr>
        <w:instrText xml:space="preserve"> PAGEREF _Toc186723986 \h </w:instrText>
      </w:r>
      <w:r>
        <w:rPr>
          <w:noProof/>
        </w:rPr>
      </w:r>
      <w:r>
        <w:rPr>
          <w:noProof/>
        </w:rPr>
        <w:fldChar w:fldCharType="separate"/>
      </w:r>
      <w:r>
        <w:rPr>
          <w:noProof/>
        </w:rPr>
        <w:t>171</w:t>
      </w:r>
      <w:r>
        <w:rPr>
          <w:noProof/>
        </w:rPr>
        <w:fldChar w:fldCharType="end"/>
      </w:r>
    </w:p>
    <w:p w14:paraId="08C4B888" w14:textId="7313529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fldLock="1"/>
      </w:r>
      <w:r>
        <w:rPr>
          <w:noProof/>
        </w:rPr>
        <w:instrText xml:space="preserve"> PAGEREF _Toc186723987 \h </w:instrText>
      </w:r>
      <w:r>
        <w:rPr>
          <w:noProof/>
        </w:rPr>
      </w:r>
      <w:r>
        <w:rPr>
          <w:noProof/>
        </w:rPr>
        <w:fldChar w:fldCharType="separate"/>
      </w:r>
      <w:r>
        <w:rPr>
          <w:noProof/>
        </w:rPr>
        <w:t>172</w:t>
      </w:r>
      <w:r>
        <w:rPr>
          <w:noProof/>
        </w:rPr>
        <w:fldChar w:fldCharType="end"/>
      </w:r>
    </w:p>
    <w:p w14:paraId="7DE7E862" w14:textId="4710352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fldLock="1"/>
      </w:r>
      <w:r>
        <w:rPr>
          <w:noProof/>
        </w:rPr>
        <w:instrText xml:space="preserve"> PAGEREF _Toc186723988 \h </w:instrText>
      </w:r>
      <w:r>
        <w:rPr>
          <w:noProof/>
        </w:rPr>
      </w:r>
      <w:r>
        <w:rPr>
          <w:noProof/>
        </w:rPr>
        <w:fldChar w:fldCharType="separate"/>
      </w:r>
      <w:r>
        <w:rPr>
          <w:noProof/>
        </w:rPr>
        <w:t>172</w:t>
      </w:r>
      <w:r>
        <w:rPr>
          <w:noProof/>
        </w:rPr>
        <w:fldChar w:fldCharType="end"/>
      </w:r>
    </w:p>
    <w:p w14:paraId="44CAF388" w14:textId="18724B8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fldLock="1"/>
      </w:r>
      <w:r>
        <w:rPr>
          <w:noProof/>
        </w:rPr>
        <w:instrText xml:space="preserve"> PAGEREF _Toc186723989 \h </w:instrText>
      </w:r>
      <w:r>
        <w:rPr>
          <w:noProof/>
        </w:rPr>
      </w:r>
      <w:r>
        <w:rPr>
          <w:noProof/>
        </w:rPr>
        <w:fldChar w:fldCharType="separate"/>
      </w:r>
      <w:r>
        <w:rPr>
          <w:noProof/>
        </w:rPr>
        <w:t>172</w:t>
      </w:r>
      <w:r>
        <w:rPr>
          <w:noProof/>
        </w:rPr>
        <w:fldChar w:fldCharType="end"/>
      </w:r>
    </w:p>
    <w:p w14:paraId="38ED9308" w14:textId="1BEF9609"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fldLock="1"/>
      </w:r>
      <w:r>
        <w:rPr>
          <w:noProof/>
        </w:rPr>
        <w:instrText xml:space="preserve"> PAGEREF _Toc186723990 \h </w:instrText>
      </w:r>
      <w:r>
        <w:rPr>
          <w:noProof/>
        </w:rPr>
      </w:r>
      <w:r>
        <w:rPr>
          <w:noProof/>
        </w:rPr>
        <w:fldChar w:fldCharType="separate"/>
      </w:r>
      <w:r>
        <w:rPr>
          <w:noProof/>
        </w:rPr>
        <w:t>173</w:t>
      </w:r>
      <w:r>
        <w:rPr>
          <w:noProof/>
        </w:rPr>
        <w:fldChar w:fldCharType="end"/>
      </w:r>
    </w:p>
    <w:p w14:paraId="0D2E5F98" w14:textId="3CC53FD3"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fldLock="1"/>
      </w:r>
      <w:r>
        <w:rPr>
          <w:noProof/>
        </w:rPr>
        <w:instrText xml:space="preserve"> PAGEREF _Toc186723991 \h </w:instrText>
      </w:r>
      <w:r>
        <w:rPr>
          <w:noProof/>
        </w:rPr>
      </w:r>
      <w:r>
        <w:rPr>
          <w:noProof/>
        </w:rPr>
        <w:fldChar w:fldCharType="separate"/>
      </w:r>
      <w:r>
        <w:rPr>
          <w:noProof/>
        </w:rPr>
        <w:t>173</w:t>
      </w:r>
      <w:r>
        <w:rPr>
          <w:noProof/>
        </w:rPr>
        <w:fldChar w:fldCharType="end"/>
      </w:r>
    </w:p>
    <w:p w14:paraId="4715FAD9" w14:textId="43CA0BD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fldLock="1"/>
      </w:r>
      <w:r>
        <w:rPr>
          <w:noProof/>
        </w:rPr>
        <w:instrText xml:space="preserve"> PAGEREF _Toc186723992 \h </w:instrText>
      </w:r>
      <w:r>
        <w:rPr>
          <w:noProof/>
        </w:rPr>
      </w:r>
      <w:r>
        <w:rPr>
          <w:noProof/>
        </w:rPr>
        <w:fldChar w:fldCharType="separate"/>
      </w:r>
      <w:r>
        <w:rPr>
          <w:noProof/>
        </w:rPr>
        <w:t>173</w:t>
      </w:r>
      <w:r>
        <w:rPr>
          <w:noProof/>
        </w:rPr>
        <w:fldChar w:fldCharType="end"/>
      </w:r>
    </w:p>
    <w:p w14:paraId="31452C40" w14:textId="63E997B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fldLock="1"/>
      </w:r>
      <w:r>
        <w:rPr>
          <w:noProof/>
        </w:rPr>
        <w:instrText xml:space="preserve"> PAGEREF _Toc186723993 \h </w:instrText>
      </w:r>
      <w:r>
        <w:rPr>
          <w:noProof/>
        </w:rPr>
      </w:r>
      <w:r>
        <w:rPr>
          <w:noProof/>
        </w:rPr>
        <w:fldChar w:fldCharType="separate"/>
      </w:r>
      <w:r>
        <w:rPr>
          <w:noProof/>
        </w:rPr>
        <w:t>173</w:t>
      </w:r>
      <w:r>
        <w:rPr>
          <w:noProof/>
        </w:rPr>
        <w:fldChar w:fldCharType="end"/>
      </w:r>
    </w:p>
    <w:p w14:paraId="45BF6FC9" w14:textId="194E19A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fldLock="1"/>
      </w:r>
      <w:r>
        <w:rPr>
          <w:noProof/>
        </w:rPr>
        <w:instrText xml:space="preserve"> PAGEREF _Toc186723994 \h </w:instrText>
      </w:r>
      <w:r>
        <w:rPr>
          <w:noProof/>
        </w:rPr>
      </w:r>
      <w:r>
        <w:rPr>
          <w:noProof/>
        </w:rPr>
        <w:fldChar w:fldCharType="separate"/>
      </w:r>
      <w:r>
        <w:rPr>
          <w:noProof/>
        </w:rPr>
        <w:t>174</w:t>
      </w:r>
      <w:r>
        <w:rPr>
          <w:noProof/>
        </w:rPr>
        <w:fldChar w:fldCharType="end"/>
      </w:r>
    </w:p>
    <w:p w14:paraId="5C30585F" w14:textId="58CD236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_Toc186723995 \h </w:instrText>
      </w:r>
      <w:r>
        <w:rPr>
          <w:noProof/>
        </w:rPr>
      </w:r>
      <w:r>
        <w:rPr>
          <w:noProof/>
        </w:rPr>
        <w:fldChar w:fldCharType="separate"/>
      </w:r>
      <w:r>
        <w:rPr>
          <w:noProof/>
        </w:rPr>
        <w:t>174</w:t>
      </w:r>
      <w:r>
        <w:rPr>
          <w:noProof/>
        </w:rPr>
        <w:fldChar w:fldCharType="end"/>
      </w:r>
    </w:p>
    <w:p w14:paraId="45BB12FF" w14:textId="2933F58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fldLock="1"/>
      </w:r>
      <w:r>
        <w:rPr>
          <w:noProof/>
        </w:rPr>
        <w:instrText xml:space="preserve"> PAGEREF _Toc186723996 \h </w:instrText>
      </w:r>
      <w:r>
        <w:rPr>
          <w:noProof/>
        </w:rPr>
      </w:r>
      <w:r>
        <w:rPr>
          <w:noProof/>
        </w:rPr>
        <w:fldChar w:fldCharType="separate"/>
      </w:r>
      <w:r>
        <w:rPr>
          <w:noProof/>
        </w:rPr>
        <w:t>174</w:t>
      </w:r>
      <w:r>
        <w:rPr>
          <w:noProof/>
        </w:rPr>
        <w:fldChar w:fldCharType="end"/>
      </w:r>
    </w:p>
    <w:p w14:paraId="34D49C5A" w14:textId="1815D6D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fldLock="1"/>
      </w:r>
      <w:r>
        <w:rPr>
          <w:noProof/>
        </w:rPr>
        <w:instrText xml:space="preserve"> PAGEREF _Toc186723997 \h </w:instrText>
      </w:r>
      <w:r>
        <w:rPr>
          <w:noProof/>
        </w:rPr>
      </w:r>
      <w:r>
        <w:rPr>
          <w:noProof/>
        </w:rPr>
        <w:fldChar w:fldCharType="separate"/>
      </w:r>
      <w:r>
        <w:rPr>
          <w:noProof/>
        </w:rPr>
        <w:t>174</w:t>
      </w:r>
      <w:r>
        <w:rPr>
          <w:noProof/>
        </w:rPr>
        <w:fldChar w:fldCharType="end"/>
      </w:r>
    </w:p>
    <w:p w14:paraId="5B7EE8C2" w14:textId="4F3A3E9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fldLock="1"/>
      </w:r>
      <w:r>
        <w:rPr>
          <w:noProof/>
        </w:rPr>
        <w:instrText xml:space="preserve"> PAGEREF _Toc186723998 \h </w:instrText>
      </w:r>
      <w:r>
        <w:rPr>
          <w:noProof/>
        </w:rPr>
      </w:r>
      <w:r>
        <w:rPr>
          <w:noProof/>
        </w:rPr>
        <w:fldChar w:fldCharType="separate"/>
      </w:r>
      <w:r>
        <w:rPr>
          <w:noProof/>
        </w:rPr>
        <w:t>174</w:t>
      </w:r>
      <w:r>
        <w:rPr>
          <w:noProof/>
        </w:rPr>
        <w:fldChar w:fldCharType="end"/>
      </w:r>
    </w:p>
    <w:p w14:paraId="2EB43FEE" w14:textId="2963EB6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fldLock="1"/>
      </w:r>
      <w:r>
        <w:rPr>
          <w:noProof/>
        </w:rPr>
        <w:instrText xml:space="preserve"> PAGEREF _Toc186723999 \h </w:instrText>
      </w:r>
      <w:r>
        <w:rPr>
          <w:noProof/>
        </w:rPr>
      </w:r>
      <w:r>
        <w:rPr>
          <w:noProof/>
        </w:rPr>
        <w:fldChar w:fldCharType="separate"/>
      </w:r>
      <w:r>
        <w:rPr>
          <w:noProof/>
        </w:rPr>
        <w:t>174</w:t>
      </w:r>
      <w:r>
        <w:rPr>
          <w:noProof/>
        </w:rPr>
        <w:fldChar w:fldCharType="end"/>
      </w:r>
    </w:p>
    <w:p w14:paraId="5405650D" w14:textId="2B75A9A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fldLock="1"/>
      </w:r>
      <w:r>
        <w:rPr>
          <w:noProof/>
        </w:rPr>
        <w:instrText xml:space="preserve"> PAGEREF _Toc186724000 \h </w:instrText>
      </w:r>
      <w:r>
        <w:rPr>
          <w:noProof/>
        </w:rPr>
      </w:r>
      <w:r>
        <w:rPr>
          <w:noProof/>
        </w:rPr>
        <w:fldChar w:fldCharType="separate"/>
      </w:r>
      <w:r>
        <w:rPr>
          <w:noProof/>
        </w:rPr>
        <w:t>175</w:t>
      </w:r>
      <w:r>
        <w:rPr>
          <w:noProof/>
        </w:rPr>
        <w:fldChar w:fldCharType="end"/>
      </w:r>
    </w:p>
    <w:p w14:paraId="6E028A86" w14:textId="015D26F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fldLock="1"/>
      </w:r>
      <w:r>
        <w:rPr>
          <w:noProof/>
        </w:rPr>
        <w:instrText xml:space="preserve"> PAGEREF _Toc186724001 \h </w:instrText>
      </w:r>
      <w:r>
        <w:rPr>
          <w:noProof/>
        </w:rPr>
      </w:r>
      <w:r>
        <w:rPr>
          <w:noProof/>
        </w:rPr>
        <w:fldChar w:fldCharType="separate"/>
      </w:r>
      <w:r>
        <w:rPr>
          <w:noProof/>
        </w:rPr>
        <w:t>175</w:t>
      </w:r>
      <w:r>
        <w:rPr>
          <w:noProof/>
        </w:rPr>
        <w:fldChar w:fldCharType="end"/>
      </w:r>
    </w:p>
    <w:p w14:paraId="7289189C" w14:textId="3063F47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fldLock="1"/>
      </w:r>
      <w:r>
        <w:rPr>
          <w:noProof/>
        </w:rPr>
        <w:instrText xml:space="preserve"> PAGEREF _Toc186724002 \h </w:instrText>
      </w:r>
      <w:r>
        <w:rPr>
          <w:noProof/>
        </w:rPr>
      </w:r>
      <w:r>
        <w:rPr>
          <w:noProof/>
        </w:rPr>
        <w:fldChar w:fldCharType="separate"/>
      </w:r>
      <w:r>
        <w:rPr>
          <w:noProof/>
        </w:rPr>
        <w:t>175</w:t>
      </w:r>
      <w:r>
        <w:rPr>
          <w:noProof/>
        </w:rPr>
        <w:fldChar w:fldCharType="end"/>
      </w:r>
    </w:p>
    <w:p w14:paraId="10820219" w14:textId="29ED9E5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fldLock="1"/>
      </w:r>
      <w:r>
        <w:rPr>
          <w:noProof/>
        </w:rPr>
        <w:instrText xml:space="preserve"> PAGEREF _Toc186724003 \h </w:instrText>
      </w:r>
      <w:r>
        <w:rPr>
          <w:noProof/>
        </w:rPr>
      </w:r>
      <w:r>
        <w:rPr>
          <w:noProof/>
        </w:rPr>
        <w:fldChar w:fldCharType="separate"/>
      </w:r>
      <w:r>
        <w:rPr>
          <w:noProof/>
        </w:rPr>
        <w:t>175</w:t>
      </w:r>
      <w:r>
        <w:rPr>
          <w:noProof/>
        </w:rPr>
        <w:fldChar w:fldCharType="end"/>
      </w:r>
    </w:p>
    <w:p w14:paraId="6697426F" w14:textId="1D91171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fldLock="1"/>
      </w:r>
      <w:r>
        <w:rPr>
          <w:noProof/>
        </w:rPr>
        <w:instrText xml:space="preserve"> PAGEREF _Toc186724004 \h </w:instrText>
      </w:r>
      <w:r>
        <w:rPr>
          <w:noProof/>
        </w:rPr>
      </w:r>
      <w:r>
        <w:rPr>
          <w:noProof/>
        </w:rPr>
        <w:fldChar w:fldCharType="separate"/>
      </w:r>
      <w:r>
        <w:rPr>
          <w:noProof/>
        </w:rPr>
        <w:t>176</w:t>
      </w:r>
      <w:r>
        <w:rPr>
          <w:noProof/>
        </w:rPr>
        <w:fldChar w:fldCharType="end"/>
      </w:r>
    </w:p>
    <w:p w14:paraId="53DC95DB" w14:textId="74852EC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fldLock="1"/>
      </w:r>
      <w:r>
        <w:rPr>
          <w:noProof/>
        </w:rPr>
        <w:instrText xml:space="preserve"> PAGEREF _Toc186724005 \h </w:instrText>
      </w:r>
      <w:r>
        <w:rPr>
          <w:noProof/>
        </w:rPr>
      </w:r>
      <w:r>
        <w:rPr>
          <w:noProof/>
        </w:rPr>
        <w:fldChar w:fldCharType="separate"/>
      </w:r>
      <w:r>
        <w:rPr>
          <w:noProof/>
        </w:rPr>
        <w:t>176</w:t>
      </w:r>
      <w:r>
        <w:rPr>
          <w:noProof/>
        </w:rPr>
        <w:fldChar w:fldCharType="end"/>
      </w:r>
    </w:p>
    <w:p w14:paraId="506DE439" w14:textId="369F664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fldLock="1"/>
      </w:r>
      <w:r>
        <w:rPr>
          <w:noProof/>
        </w:rPr>
        <w:instrText xml:space="preserve"> PAGEREF _Toc186724006 \h </w:instrText>
      </w:r>
      <w:r>
        <w:rPr>
          <w:noProof/>
        </w:rPr>
      </w:r>
      <w:r>
        <w:rPr>
          <w:noProof/>
        </w:rPr>
        <w:fldChar w:fldCharType="separate"/>
      </w:r>
      <w:r>
        <w:rPr>
          <w:noProof/>
        </w:rPr>
        <w:t>176</w:t>
      </w:r>
      <w:r>
        <w:rPr>
          <w:noProof/>
        </w:rPr>
        <w:fldChar w:fldCharType="end"/>
      </w:r>
    </w:p>
    <w:p w14:paraId="22D94D9A" w14:textId="40A4266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fldLock="1"/>
      </w:r>
      <w:r>
        <w:rPr>
          <w:noProof/>
        </w:rPr>
        <w:instrText xml:space="preserve"> PAGEREF _Toc186724007 \h </w:instrText>
      </w:r>
      <w:r>
        <w:rPr>
          <w:noProof/>
        </w:rPr>
      </w:r>
      <w:r>
        <w:rPr>
          <w:noProof/>
        </w:rPr>
        <w:fldChar w:fldCharType="separate"/>
      </w:r>
      <w:r>
        <w:rPr>
          <w:noProof/>
        </w:rPr>
        <w:t>176</w:t>
      </w:r>
      <w:r>
        <w:rPr>
          <w:noProof/>
        </w:rPr>
        <w:fldChar w:fldCharType="end"/>
      </w:r>
    </w:p>
    <w:p w14:paraId="0582E032" w14:textId="3F75D79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fldLock="1"/>
      </w:r>
      <w:r>
        <w:rPr>
          <w:noProof/>
        </w:rPr>
        <w:instrText xml:space="preserve"> PAGEREF _Toc186724008 \h </w:instrText>
      </w:r>
      <w:r>
        <w:rPr>
          <w:noProof/>
        </w:rPr>
      </w:r>
      <w:r>
        <w:rPr>
          <w:noProof/>
        </w:rPr>
        <w:fldChar w:fldCharType="separate"/>
      </w:r>
      <w:r>
        <w:rPr>
          <w:noProof/>
        </w:rPr>
        <w:t>176</w:t>
      </w:r>
      <w:r>
        <w:rPr>
          <w:noProof/>
        </w:rPr>
        <w:fldChar w:fldCharType="end"/>
      </w:r>
    </w:p>
    <w:p w14:paraId="08DF8A13" w14:textId="0E395993"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fldLock="1"/>
      </w:r>
      <w:r>
        <w:rPr>
          <w:noProof/>
        </w:rPr>
        <w:instrText xml:space="preserve"> PAGEREF _Toc186724009 \h </w:instrText>
      </w:r>
      <w:r>
        <w:rPr>
          <w:noProof/>
        </w:rPr>
      </w:r>
      <w:r>
        <w:rPr>
          <w:noProof/>
        </w:rPr>
        <w:fldChar w:fldCharType="separate"/>
      </w:r>
      <w:r>
        <w:rPr>
          <w:noProof/>
        </w:rPr>
        <w:t>177</w:t>
      </w:r>
      <w:r>
        <w:rPr>
          <w:noProof/>
        </w:rPr>
        <w:fldChar w:fldCharType="end"/>
      </w:r>
    </w:p>
    <w:p w14:paraId="02C0BF51" w14:textId="1FE0458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fldLock="1"/>
      </w:r>
      <w:r>
        <w:rPr>
          <w:noProof/>
        </w:rPr>
        <w:instrText xml:space="preserve"> PAGEREF _Toc186724010 \h </w:instrText>
      </w:r>
      <w:r>
        <w:rPr>
          <w:noProof/>
        </w:rPr>
      </w:r>
      <w:r>
        <w:rPr>
          <w:noProof/>
        </w:rPr>
        <w:fldChar w:fldCharType="separate"/>
      </w:r>
      <w:r>
        <w:rPr>
          <w:noProof/>
        </w:rPr>
        <w:t>177</w:t>
      </w:r>
      <w:r>
        <w:rPr>
          <w:noProof/>
        </w:rPr>
        <w:fldChar w:fldCharType="end"/>
      </w:r>
    </w:p>
    <w:p w14:paraId="377833AF" w14:textId="34E26C8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fldLock="1"/>
      </w:r>
      <w:r>
        <w:rPr>
          <w:noProof/>
        </w:rPr>
        <w:instrText xml:space="preserve"> PAGEREF _Toc186724011 \h </w:instrText>
      </w:r>
      <w:r>
        <w:rPr>
          <w:noProof/>
        </w:rPr>
      </w:r>
      <w:r>
        <w:rPr>
          <w:noProof/>
        </w:rPr>
        <w:fldChar w:fldCharType="separate"/>
      </w:r>
      <w:r>
        <w:rPr>
          <w:noProof/>
        </w:rPr>
        <w:t>177</w:t>
      </w:r>
      <w:r>
        <w:rPr>
          <w:noProof/>
        </w:rPr>
        <w:fldChar w:fldCharType="end"/>
      </w:r>
    </w:p>
    <w:p w14:paraId="19638F54" w14:textId="3692065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fldLock="1"/>
      </w:r>
      <w:r>
        <w:rPr>
          <w:noProof/>
        </w:rPr>
        <w:instrText xml:space="preserve"> PAGEREF _Toc186724012 \h </w:instrText>
      </w:r>
      <w:r>
        <w:rPr>
          <w:noProof/>
        </w:rPr>
      </w:r>
      <w:r>
        <w:rPr>
          <w:noProof/>
        </w:rPr>
        <w:fldChar w:fldCharType="separate"/>
      </w:r>
      <w:r>
        <w:rPr>
          <w:noProof/>
        </w:rPr>
        <w:t>177</w:t>
      </w:r>
      <w:r>
        <w:rPr>
          <w:noProof/>
        </w:rPr>
        <w:fldChar w:fldCharType="end"/>
      </w:r>
    </w:p>
    <w:p w14:paraId="1B7E5053" w14:textId="294E94B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fldLock="1"/>
      </w:r>
      <w:r>
        <w:rPr>
          <w:noProof/>
        </w:rPr>
        <w:instrText xml:space="preserve"> PAGEREF _Toc186724013 \h </w:instrText>
      </w:r>
      <w:r>
        <w:rPr>
          <w:noProof/>
        </w:rPr>
      </w:r>
      <w:r>
        <w:rPr>
          <w:noProof/>
        </w:rPr>
        <w:fldChar w:fldCharType="separate"/>
      </w:r>
      <w:r>
        <w:rPr>
          <w:noProof/>
        </w:rPr>
        <w:t>177</w:t>
      </w:r>
      <w:r>
        <w:rPr>
          <w:noProof/>
        </w:rPr>
        <w:fldChar w:fldCharType="end"/>
      </w:r>
    </w:p>
    <w:p w14:paraId="57DC4C94" w14:textId="0545446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fldLock="1"/>
      </w:r>
      <w:r>
        <w:rPr>
          <w:noProof/>
        </w:rPr>
        <w:instrText xml:space="preserve"> PAGEREF _Toc186724014 \h </w:instrText>
      </w:r>
      <w:r>
        <w:rPr>
          <w:noProof/>
        </w:rPr>
      </w:r>
      <w:r>
        <w:rPr>
          <w:noProof/>
        </w:rPr>
        <w:fldChar w:fldCharType="separate"/>
      </w:r>
      <w:r>
        <w:rPr>
          <w:noProof/>
        </w:rPr>
        <w:t>178</w:t>
      </w:r>
      <w:r>
        <w:rPr>
          <w:noProof/>
        </w:rPr>
        <w:fldChar w:fldCharType="end"/>
      </w:r>
    </w:p>
    <w:p w14:paraId="3972AE18" w14:textId="1957D9E2"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sidRPr="00B079FE">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Simple data types and enumerations</w:t>
      </w:r>
      <w:r>
        <w:rPr>
          <w:noProof/>
        </w:rPr>
        <w:tab/>
      </w:r>
      <w:r>
        <w:rPr>
          <w:noProof/>
        </w:rPr>
        <w:fldChar w:fldCharType="begin" w:fldLock="1"/>
      </w:r>
      <w:r>
        <w:rPr>
          <w:noProof/>
        </w:rPr>
        <w:instrText xml:space="preserve"> PAGEREF _Toc186724015 \h </w:instrText>
      </w:r>
      <w:r>
        <w:rPr>
          <w:noProof/>
        </w:rPr>
      </w:r>
      <w:r>
        <w:rPr>
          <w:noProof/>
        </w:rPr>
        <w:fldChar w:fldCharType="separate"/>
      </w:r>
      <w:r>
        <w:rPr>
          <w:noProof/>
        </w:rPr>
        <w:t>178</w:t>
      </w:r>
      <w:r>
        <w:rPr>
          <w:noProof/>
        </w:rPr>
        <w:fldChar w:fldCharType="end"/>
      </w:r>
    </w:p>
    <w:p w14:paraId="7F8DB0DF" w14:textId="403AA8FA"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_Toc186724016 \h </w:instrText>
      </w:r>
      <w:r>
        <w:rPr>
          <w:noProof/>
        </w:rPr>
      </w:r>
      <w:r>
        <w:rPr>
          <w:noProof/>
        </w:rPr>
        <w:fldChar w:fldCharType="separate"/>
      </w:r>
      <w:r>
        <w:rPr>
          <w:noProof/>
        </w:rPr>
        <w:t>178</w:t>
      </w:r>
      <w:r>
        <w:rPr>
          <w:noProof/>
        </w:rPr>
        <w:fldChar w:fldCharType="end"/>
      </w:r>
    </w:p>
    <w:p w14:paraId="79C75943" w14:textId="0686C6F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_Toc186724017 \h </w:instrText>
      </w:r>
      <w:r>
        <w:rPr>
          <w:noProof/>
        </w:rPr>
      </w:r>
      <w:r>
        <w:rPr>
          <w:noProof/>
        </w:rPr>
        <w:fldChar w:fldCharType="separate"/>
      </w:r>
      <w:r>
        <w:rPr>
          <w:noProof/>
        </w:rPr>
        <w:t>178</w:t>
      </w:r>
      <w:r>
        <w:rPr>
          <w:noProof/>
        </w:rPr>
        <w:fldChar w:fldCharType="end"/>
      </w:r>
    </w:p>
    <w:p w14:paraId="6FB86216" w14:textId="6A9CD99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fldLock="1"/>
      </w:r>
      <w:r>
        <w:rPr>
          <w:noProof/>
        </w:rPr>
        <w:instrText xml:space="preserve"> PAGEREF _Toc186724018 \h </w:instrText>
      </w:r>
      <w:r>
        <w:rPr>
          <w:noProof/>
        </w:rPr>
      </w:r>
      <w:r>
        <w:rPr>
          <w:noProof/>
        </w:rPr>
        <w:fldChar w:fldCharType="separate"/>
      </w:r>
      <w:r>
        <w:rPr>
          <w:noProof/>
        </w:rPr>
        <w:t>179</w:t>
      </w:r>
      <w:r>
        <w:rPr>
          <w:noProof/>
        </w:rPr>
        <w:fldChar w:fldCharType="end"/>
      </w:r>
    </w:p>
    <w:p w14:paraId="0F97E4D9" w14:textId="00A6957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fldLock="1"/>
      </w:r>
      <w:r>
        <w:rPr>
          <w:noProof/>
        </w:rPr>
        <w:instrText xml:space="preserve"> PAGEREF _Toc186724019 \h </w:instrText>
      </w:r>
      <w:r>
        <w:rPr>
          <w:noProof/>
        </w:rPr>
      </w:r>
      <w:r>
        <w:rPr>
          <w:noProof/>
        </w:rPr>
        <w:fldChar w:fldCharType="separate"/>
      </w:r>
      <w:r>
        <w:rPr>
          <w:noProof/>
        </w:rPr>
        <w:t>179</w:t>
      </w:r>
      <w:r>
        <w:rPr>
          <w:noProof/>
        </w:rPr>
        <w:fldChar w:fldCharType="end"/>
      </w:r>
    </w:p>
    <w:p w14:paraId="5133203D" w14:textId="273B9611"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fldLock="1"/>
      </w:r>
      <w:r>
        <w:rPr>
          <w:noProof/>
        </w:rPr>
        <w:instrText xml:space="preserve"> PAGEREF _Toc186724020 \h </w:instrText>
      </w:r>
      <w:r>
        <w:rPr>
          <w:noProof/>
        </w:rPr>
      </w:r>
      <w:r>
        <w:rPr>
          <w:noProof/>
        </w:rPr>
        <w:fldChar w:fldCharType="separate"/>
      </w:r>
      <w:r>
        <w:rPr>
          <w:noProof/>
        </w:rPr>
        <w:t>179</w:t>
      </w:r>
      <w:r>
        <w:rPr>
          <w:noProof/>
        </w:rPr>
        <w:fldChar w:fldCharType="end"/>
      </w:r>
    </w:p>
    <w:p w14:paraId="3168A1F9" w14:textId="49AC30D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fldLock="1"/>
      </w:r>
      <w:r>
        <w:rPr>
          <w:noProof/>
        </w:rPr>
        <w:instrText xml:space="preserve"> PAGEREF _Toc186724021 \h </w:instrText>
      </w:r>
      <w:r>
        <w:rPr>
          <w:noProof/>
        </w:rPr>
      </w:r>
      <w:r>
        <w:rPr>
          <w:noProof/>
        </w:rPr>
        <w:fldChar w:fldCharType="separate"/>
      </w:r>
      <w:r>
        <w:rPr>
          <w:noProof/>
        </w:rPr>
        <w:t>179</w:t>
      </w:r>
      <w:r>
        <w:rPr>
          <w:noProof/>
        </w:rPr>
        <w:fldChar w:fldCharType="end"/>
      </w:r>
    </w:p>
    <w:p w14:paraId="161A90D2" w14:textId="3F32755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fldLock="1"/>
      </w:r>
      <w:r>
        <w:rPr>
          <w:noProof/>
        </w:rPr>
        <w:instrText xml:space="preserve"> PAGEREF _Toc186724022 \h </w:instrText>
      </w:r>
      <w:r>
        <w:rPr>
          <w:noProof/>
        </w:rPr>
      </w:r>
      <w:r>
        <w:rPr>
          <w:noProof/>
        </w:rPr>
        <w:fldChar w:fldCharType="separate"/>
      </w:r>
      <w:r>
        <w:rPr>
          <w:noProof/>
        </w:rPr>
        <w:t>179</w:t>
      </w:r>
      <w:r>
        <w:rPr>
          <w:noProof/>
        </w:rPr>
        <w:fldChar w:fldCharType="end"/>
      </w:r>
    </w:p>
    <w:p w14:paraId="14328715" w14:textId="2534C35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fldLock="1"/>
      </w:r>
      <w:r>
        <w:rPr>
          <w:noProof/>
        </w:rPr>
        <w:instrText xml:space="preserve"> PAGEREF _Toc186724023 \h </w:instrText>
      </w:r>
      <w:r>
        <w:rPr>
          <w:noProof/>
        </w:rPr>
      </w:r>
      <w:r>
        <w:rPr>
          <w:noProof/>
        </w:rPr>
        <w:fldChar w:fldCharType="separate"/>
      </w:r>
      <w:r>
        <w:rPr>
          <w:noProof/>
        </w:rPr>
        <w:t>180</w:t>
      </w:r>
      <w:r>
        <w:rPr>
          <w:noProof/>
        </w:rPr>
        <w:fldChar w:fldCharType="end"/>
      </w:r>
    </w:p>
    <w:p w14:paraId="7174EC58" w14:textId="579C5FD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fldLock="1"/>
      </w:r>
      <w:r>
        <w:rPr>
          <w:noProof/>
        </w:rPr>
        <w:instrText xml:space="preserve"> PAGEREF _Toc186724024 \h </w:instrText>
      </w:r>
      <w:r>
        <w:rPr>
          <w:noProof/>
        </w:rPr>
      </w:r>
      <w:r>
        <w:rPr>
          <w:noProof/>
        </w:rPr>
        <w:fldChar w:fldCharType="separate"/>
      </w:r>
      <w:r>
        <w:rPr>
          <w:noProof/>
        </w:rPr>
        <w:t>180</w:t>
      </w:r>
      <w:r>
        <w:rPr>
          <w:noProof/>
        </w:rPr>
        <w:fldChar w:fldCharType="end"/>
      </w:r>
    </w:p>
    <w:p w14:paraId="2D9BE342" w14:textId="75F19DD4"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fldLock="1"/>
      </w:r>
      <w:r>
        <w:rPr>
          <w:noProof/>
        </w:rPr>
        <w:instrText xml:space="preserve"> PAGEREF _Toc186724025 \h </w:instrText>
      </w:r>
      <w:r>
        <w:rPr>
          <w:noProof/>
        </w:rPr>
      </w:r>
      <w:r>
        <w:rPr>
          <w:noProof/>
        </w:rPr>
        <w:fldChar w:fldCharType="separate"/>
      </w:r>
      <w:r>
        <w:rPr>
          <w:noProof/>
        </w:rPr>
        <w:t>180</w:t>
      </w:r>
      <w:r>
        <w:rPr>
          <w:noProof/>
        </w:rPr>
        <w:fldChar w:fldCharType="end"/>
      </w:r>
    </w:p>
    <w:p w14:paraId="506A150C" w14:textId="1D57E1F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fldLock="1"/>
      </w:r>
      <w:r>
        <w:rPr>
          <w:noProof/>
        </w:rPr>
        <w:instrText xml:space="preserve"> PAGEREF _Toc186724026 \h </w:instrText>
      </w:r>
      <w:r>
        <w:rPr>
          <w:noProof/>
        </w:rPr>
      </w:r>
      <w:r>
        <w:rPr>
          <w:noProof/>
        </w:rPr>
        <w:fldChar w:fldCharType="separate"/>
      </w:r>
      <w:r>
        <w:rPr>
          <w:noProof/>
        </w:rPr>
        <w:t>180</w:t>
      </w:r>
      <w:r>
        <w:rPr>
          <w:noProof/>
        </w:rPr>
        <w:fldChar w:fldCharType="end"/>
      </w:r>
    </w:p>
    <w:p w14:paraId="10B63E6F" w14:textId="502ED6A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fldLock="1"/>
      </w:r>
      <w:r>
        <w:rPr>
          <w:noProof/>
        </w:rPr>
        <w:instrText xml:space="preserve"> PAGEREF _Toc186724027 \h </w:instrText>
      </w:r>
      <w:r>
        <w:rPr>
          <w:noProof/>
        </w:rPr>
      </w:r>
      <w:r>
        <w:rPr>
          <w:noProof/>
        </w:rPr>
        <w:fldChar w:fldCharType="separate"/>
      </w:r>
      <w:r>
        <w:rPr>
          <w:noProof/>
        </w:rPr>
        <w:t>181</w:t>
      </w:r>
      <w:r>
        <w:rPr>
          <w:noProof/>
        </w:rPr>
        <w:fldChar w:fldCharType="end"/>
      </w:r>
    </w:p>
    <w:p w14:paraId="3A85F055" w14:textId="3A75662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fldLock="1"/>
      </w:r>
      <w:r>
        <w:rPr>
          <w:noProof/>
        </w:rPr>
        <w:instrText xml:space="preserve"> PAGEREF _Toc186724028 \h </w:instrText>
      </w:r>
      <w:r>
        <w:rPr>
          <w:noProof/>
        </w:rPr>
      </w:r>
      <w:r>
        <w:rPr>
          <w:noProof/>
        </w:rPr>
        <w:fldChar w:fldCharType="separate"/>
      </w:r>
      <w:r>
        <w:rPr>
          <w:noProof/>
        </w:rPr>
        <w:t>181</w:t>
      </w:r>
      <w:r>
        <w:rPr>
          <w:noProof/>
        </w:rPr>
        <w:fldChar w:fldCharType="end"/>
      </w:r>
    </w:p>
    <w:p w14:paraId="3F61B5B6" w14:textId="0212BA9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fldLock="1"/>
      </w:r>
      <w:r>
        <w:rPr>
          <w:noProof/>
        </w:rPr>
        <w:instrText xml:space="preserve"> PAGEREF _Toc186724029 \h </w:instrText>
      </w:r>
      <w:r>
        <w:rPr>
          <w:noProof/>
        </w:rPr>
      </w:r>
      <w:r>
        <w:rPr>
          <w:noProof/>
        </w:rPr>
        <w:fldChar w:fldCharType="separate"/>
      </w:r>
      <w:r>
        <w:rPr>
          <w:noProof/>
        </w:rPr>
        <w:t>181</w:t>
      </w:r>
      <w:r>
        <w:rPr>
          <w:noProof/>
        </w:rPr>
        <w:fldChar w:fldCharType="end"/>
      </w:r>
    </w:p>
    <w:p w14:paraId="2284CFE0" w14:textId="49943BA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fldLock="1"/>
      </w:r>
      <w:r>
        <w:rPr>
          <w:noProof/>
        </w:rPr>
        <w:instrText xml:space="preserve"> PAGEREF _Toc186724030 \h </w:instrText>
      </w:r>
      <w:r>
        <w:rPr>
          <w:noProof/>
        </w:rPr>
      </w:r>
      <w:r>
        <w:rPr>
          <w:noProof/>
        </w:rPr>
        <w:fldChar w:fldCharType="separate"/>
      </w:r>
      <w:r>
        <w:rPr>
          <w:noProof/>
        </w:rPr>
        <w:t>181</w:t>
      </w:r>
      <w:r>
        <w:rPr>
          <w:noProof/>
        </w:rPr>
        <w:fldChar w:fldCharType="end"/>
      </w:r>
    </w:p>
    <w:p w14:paraId="5C278629" w14:textId="5109D77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fldLock="1"/>
      </w:r>
      <w:r>
        <w:rPr>
          <w:noProof/>
        </w:rPr>
        <w:instrText xml:space="preserve"> PAGEREF _Toc186724031 \h </w:instrText>
      </w:r>
      <w:r>
        <w:rPr>
          <w:noProof/>
        </w:rPr>
      </w:r>
      <w:r>
        <w:rPr>
          <w:noProof/>
        </w:rPr>
        <w:fldChar w:fldCharType="separate"/>
      </w:r>
      <w:r>
        <w:rPr>
          <w:noProof/>
        </w:rPr>
        <w:t>182</w:t>
      </w:r>
      <w:r>
        <w:rPr>
          <w:noProof/>
        </w:rPr>
        <w:fldChar w:fldCharType="end"/>
      </w:r>
    </w:p>
    <w:p w14:paraId="7352BF2A" w14:textId="74770C4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fldLock="1"/>
      </w:r>
      <w:r>
        <w:rPr>
          <w:noProof/>
        </w:rPr>
        <w:instrText xml:space="preserve"> PAGEREF _Toc186724032 \h </w:instrText>
      </w:r>
      <w:r>
        <w:rPr>
          <w:noProof/>
        </w:rPr>
      </w:r>
      <w:r>
        <w:rPr>
          <w:noProof/>
        </w:rPr>
        <w:fldChar w:fldCharType="separate"/>
      </w:r>
      <w:r>
        <w:rPr>
          <w:noProof/>
        </w:rPr>
        <w:t>182</w:t>
      </w:r>
      <w:r>
        <w:rPr>
          <w:noProof/>
        </w:rPr>
        <w:fldChar w:fldCharType="end"/>
      </w:r>
    </w:p>
    <w:p w14:paraId="487C9A28" w14:textId="311F00B3"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_Toc186724033 \h </w:instrText>
      </w:r>
      <w:r>
        <w:rPr>
          <w:noProof/>
        </w:rPr>
      </w:r>
      <w:r>
        <w:rPr>
          <w:noProof/>
        </w:rPr>
        <w:fldChar w:fldCharType="separate"/>
      </w:r>
      <w:r>
        <w:rPr>
          <w:noProof/>
        </w:rPr>
        <w:t>182</w:t>
      </w:r>
      <w:r>
        <w:rPr>
          <w:noProof/>
        </w:rPr>
        <w:fldChar w:fldCharType="end"/>
      </w:r>
    </w:p>
    <w:p w14:paraId="6F32B995" w14:textId="25A0810B"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_Toc186724034 \h </w:instrText>
      </w:r>
      <w:r>
        <w:rPr>
          <w:noProof/>
        </w:rPr>
      </w:r>
      <w:r>
        <w:rPr>
          <w:noProof/>
        </w:rPr>
        <w:fldChar w:fldCharType="separate"/>
      </w:r>
      <w:r>
        <w:rPr>
          <w:noProof/>
        </w:rPr>
        <w:t>182</w:t>
      </w:r>
      <w:r>
        <w:rPr>
          <w:noProof/>
        </w:rPr>
        <w:fldChar w:fldCharType="end"/>
      </w:r>
    </w:p>
    <w:p w14:paraId="08068D28" w14:textId="39EF4D37"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_Toc186724035 \h </w:instrText>
      </w:r>
      <w:r>
        <w:rPr>
          <w:noProof/>
        </w:rPr>
      </w:r>
      <w:r>
        <w:rPr>
          <w:noProof/>
        </w:rPr>
        <w:fldChar w:fldCharType="separate"/>
      </w:r>
      <w:r>
        <w:rPr>
          <w:noProof/>
        </w:rPr>
        <w:t>182</w:t>
      </w:r>
      <w:r>
        <w:rPr>
          <w:noProof/>
        </w:rPr>
        <w:fldChar w:fldCharType="end"/>
      </w:r>
    </w:p>
    <w:p w14:paraId="7E61ED1A" w14:textId="24245E5B"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_Toc186724036 \h </w:instrText>
      </w:r>
      <w:r>
        <w:rPr>
          <w:noProof/>
        </w:rPr>
      </w:r>
      <w:r>
        <w:rPr>
          <w:noProof/>
        </w:rPr>
        <w:fldChar w:fldCharType="separate"/>
      </w:r>
      <w:r>
        <w:rPr>
          <w:noProof/>
        </w:rPr>
        <w:t>182</w:t>
      </w:r>
      <w:r>
        <w:rPr>
          <w:noProof/>
        </w:rPr>
        <w:fldChar w:fldCharType="end"/>
      </w:r>
    </w:p>
    <w:p w14:paraId="0DD1F9C8" w14:textId="5A66395F"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_Toc186724037 \h </w:instrText>
      </w:r>
      <w:r>
        <w:rPr>
          <w:noProof/>
        </w:rPr>
      </w:r>
      <w:r>
        <w:rPr>
          <w:noProof/>
        </w:rPr>
        <w:fldChar w:fldCharType="separate"/>
      </w:r>
      <w:r>
        <w:rPr>
          <w:noProof/>
        </w:rPr>
        <w:t>183</w:t>
      </w:r>
      <w:r>
        <w:rPr>
          <w:noProof/>
        </w:rPr>
        <w:fldChar w:fldCharType="end"/>
      </w:r>
    </w:p>
    <w:p w14:paraId="4B682088" w14:textId="162FBB1C"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sidRPr="00B079FE">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Security</w:t>
      </w:r>
      <w:r>
        <w:rPr>
          <w:noProof/>
        </w:rPr>
        <w:tab/>
      </w:r>
      <w:r>
        <w:rPr>
          <w:noProof/>
        </w:rPr>
        <w:fldChar w:fldCharType="begin" w:fldLock="1"/>
      </w:r>
      <w:r>
        <w:rPr>
          <w:noProof/>
        </w:rPr>
        <w:instrText xml:space="preserve"> PAGEREF _Toc186724038 \h </w:instrText>
      </w:r>
      <w:r>
        <w:rPr>
          <w:noProof/>
        </w:rPr>
      </w:r>
      <w:r>
        <w:rPr>
          <w:noProof/>
        </w:rPr>
        <w:fldChar w:fldCharType="separate"/>
      </w:r>
      <w:r>
        <w:rPr>
          <w:noProof/>
        </w:rPr>
        <w:t>183</w:t>
      </w:r>
      <w:r>
        <w:rPr>
          <w:noProof/>
        </w:rPr>
        <w:fldChar w:fldCharType="end"/>
      </w:r>
    </w:p>
    <w:p w14:paraId="74B4E80E" w14:textId="40E2F2E1"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sidRPr="00B079FE">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HTTP redirection</w:t>
      </w:r>
      <w:r>
        <w:rPr>
          <w:noProof/>
        </w:rPr>
        <w:tab/>
      </w:r>
      <w:r>
        <w:rPr>
          <w:noProof/>
        </w:rPr>
        <w:fldChar w:fldCharType="begin" w:fldLock="1"/>
      </w:r>
      <w:r>
        <w:rPr>
          <w:noProof/>
        </w:rPr>
        <w:instrText xml:space="preserve"> PAGEREF _Toc186724039 \h </w:instrText>
      </w:r>
      <w:r>
        <w:rPr>
          <w:noProof/>
        </w:rPr>
      </w:r>
      <w:r>
        <w:rPr>
          <w:noProof/>
        </w:rPr>
        <w:fldChar w:fldCharType="separate"/>
      </w:r>
      <w:r>
        <w:rPr>
          <w:noProof/>
        </w:rPr>
        <w:t>184</w:t>
      </w:r>
      <w:r>
        <w:rPr>
          <w:noProof/>
        </w:rPr>
        <w:fldChar w:fldCharType="end"/>
      </w:r>
    </w:p>
    <w:p w14:paraId="5B375B71" w14:textId="7881CB4E" w:rsidR="004548E1" w:rsidRDefault="004548E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fldLock="1"/>
      </w:r>
      <w:r>
        <w:rPr>
          <w:noProof/>
        </w:rPr>
        <w:instrText xml:space="preserve"> PAGEREF _Toc186724040 \h </w:instrText>
      </w:r>
      <w:r>
        <w:rPr>
          <w:noProof/>
        </w:rPr>
      </w:r>
      <w:r>
        <w:rPr>
          <w:noProof/>
        </w:rPr>
        <w:fldChar w:fldCharType="separate"/>
      </w:r>
      <w:r>
        <w:rPr>
          <w:noProof/>
        </w:rPr>
        <w:t>185</w:t>
      </w:r>
      <w:r>
        <w:rPr>
          <w:noProof/>
        </w:rPr>
        <w:fldChar w:fldCharType="end"/>
      </w:r>
    </w:p>
    <w:p w14:paraId="75BBEFB7" w14:textId="7D704D35"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_Toc186724041 \h </w:instrText>
      </w:r>
      <w:r>
        <w:rPr>
          <w:noProof/>
        </w:rPr>
      </w:r>
      <w:r>
        <w:rPr>
          <w:noProof/>
        </w:rPr>
        <w:fldChar w:fldCharType="separate"/>
      </w:r>
      <w:r>
        <w:rPr>
          <w:noProof/>
        </w:rPr>
        <w:t>185</w:t>
      </w:r>
      <w:r>
        <w:rPr>
          <w:noProof/>
        </w:rPr>
        <w:fldChar w:fldCharType="end"/>
      </w:r>
    </w:p>
    <w:p w14:paraId="45E82E60" w14:textId="33005D60"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_Toc186724042 \h </w:instrText>
      </w:r>
      <w:r>
        <w:rPr>
          <w:noProof/>
        </w:rPr>
      </w:r>
      <w:r>
        <w:rPr>
          <w:noProof/>
        </w:rPr>
        <w:fldChar w:fldCharType="separate"/>
      </w:r>
      <w:r>
        <w:rPr>
          <w:noProof/>
        </w:rPr>
        <w:t>185</w:t>
      </w:r>
      <w:r>
        <w:rPr>
          <w:noProof/>
        </w:rPr>
        <w:fldChar w:fldCharType="end"/>
      </w:r>
    </w:p>
    <w:p w14:paraId="7747EC1E" w14:textId="74BBC77D"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_Toc186724043 \h </w:instrText>
      </w:r>
      <w:r>
        <w:rPr>
          <w:noProof/>
        </w:rPr>
      </w:r>
      <w:r>
        <w:rPr>
          <w:noProof/>
        </w:rPr>
        <w:fldChar w:fldCharType="separate"/>
      </w:r>
      <w:r>
        <w:rPr>
          <w:noProof/>
        </w:rPr>
        <w:t>185</w:t>
      </w:r>
      <w:r>
        <w:rPr>
          <w:noProof/>
        </w:rPr>
        <w:fldChar w:fldCharType="end"/>
      </w:r>
    </w:p>
    <w:p w14:paraId="1D3A3389" w14:textId="013280C8"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_Toc186724044 \h </w:instrText>
      </w:r>
      <w:r>
        <w:rPr>
          <w:noProof/>
        </w:rPr>
      </w:r>
      <w:r>
        <w:rPr>
          <w:noProof/>
        </w:rPr>
        <w:fldChar w:fldCharType="separate"/>
      </w:r>
      <w:r>
        <w:rPr>
          <w:noProof/>
        </w:rPr>
        <w:t>185</w:t>
      </w:r>
      <w:r>
        <w:rPr>
          <w:noProof/>
        </w:rPr>
        <w:fldChar w:fldCharType="end"/>
      </w:r>
    </w:p>
    <w:p w14:paraId="5CD7D354" w14:textId="6FADE003"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_Toc186724045 \h </w:instrText>
      </w:r>
      <w:r>
        <w:rPr>
          <w:noProof/>
        </w:rPr>
      </w:r>
      <w:r>
        <w:rPr>
          <w:noProof/>
        </w:rPr>
        <w:fldChar w:fldCharType="separate"/>
      </w:r>
      <w:r>
        <w:rPr>
          <w:noProof/>
        </w:rPr>
        <w:t>185</w:t>
      </w:r>
      <w:r>
        <w:rPr>
          <w:noProof/>
        </w:rPr>
        <w:fldChar w:fldCharType="end"/>
      </w:r>
    </w:p>
    <w:p w14:paraId="5ED31F12" w14:textId="79E5150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_Toc186724046 \h </w:instrText>
      </w:r>
      <w:r>
        <w:rPr>
          <w:noProof/>
        </w:rPr>
      </w:r>
      <w:r>
        <w:rPr>
          <w:noProof/>
        </w:rPr>
        <w:fldChar w:fldCharType="separate"/>
      </w:r>
      <w:r>
        <w:rPr>
          <w:noProof/>
        </w:rPr>
        <w:t>185</w:t>
      </w:r>
      <w:r>
        <w:rPr>
          <w:noProof/>
        </w:rPr>
        <w:fldChar w:fldCharType="end"/>
      </w:r>
    </w:p>
    <w:p w14:paraId="645BE268" w14:textId="38C231DE"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_Toc186724047 \h </w:instrText>
      </w:r>
      <w:r>
        <w:rPr>
          <w:noProof/>
        </w:rPr>
      </w:r>
      <w:r>
        <w:rPr>
          <w:noProof/>
        </w:rPr>
        <w:fldChar w:fldCharType="separate"/>
      </w:r>
      <w:r>
        <w:rPr>
          <w:noProof/>
        </w:rPr>
        <w:t>185</w:t>
      </w:r>
      <w:r>
        <w:rPr>
          <w:noProof/>
        </w:rPr>
        <w:fldChar w:fldCharType="end"/>
      </w:r>
    </w:p>
    <w:p w14:paraId="3409AD10" w14:textId="3911AD2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_Toc186724048 \h </w:instrText>
      </w:r>
      <w:r>
        <w:rPr>
          <w:noProof/>
        </w:rPr>
      </w:r>
      <w:r>
        <w:rPr>
          <w:noProof/>
        </w:rPr>
        <w:fldChar w:fldCharType="separate"/>
      </w:r>
      <w:r>
        <w:rPr>
          <w:noProof/>
        </w:rPr>
        <w:t>185</w:t>
      </w:r>
      <w:r>
        <w:rPr>
          <w:noProof/>
        </w:rPr>
        <w:fldChar w:fldCharType="end"/>
      </w:r>
    </w:p>
    <w:p w14:paraId="72410D42" w14:textId="668D38FE"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_Toc186724049 \h </w:instrText>
      </w:r>
      <w:r>
        <w:rPr>
          <w:noProof/>
        </w:rPr>
      </w:r>
      <w:r>
        <w:rPr>
          <w:noProof/>
        </w:rPr>
        <w:fldChar w:fldCharType="separate"/>
      </w:r>
      <w:r>
        <w:rPr>
          <w:noProof/>
        </w:rPr>
        <w:t>186</w:t>
      </w:r>
      <w:r>
        <w:rPr>
          <w:noProof/>
        </w:rPr>
        <w:fldChar w:fldCharType="end"/>
      </w:r>
    </w:p>
    <w:p w14:paraId="44A6A3FF" w14:textId="5D389551"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_Toc186724050 \h </w:instrText>
      </w:r>
      <w:r>
        <w:rPr>
          <w:noProof/>
        </w:rPr>
      </w:r>
      <w:r>
        <w:rPr>
          <w:noProof/>
        </w:rPr>
        <w:fldChar w:fldCharType="separate"/>
      </w:r>
      <w:r>
        <w:rPr>
          <w:noProof/>
        </w:rPr>
        <w:t>186</w:t>
      </w:r>
      <w:r>
        <w:rPr>
          <w:noProof/>
        </w:rPr>
        <w:fldChar w:fldCharType="end"/>
      </w:r>
    </w:p>
    <w:p w14:paraId="47EE53C4" w14:textId="382FF896"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fldLock="1"/>
      </w:r>
      <w:r>
        <w:rPr>
          <w:noProof/>
        </w:rPr>
        <w:instrText xml:space="preserve"> PAGEREF _Toc186724051 \h </w:instrText>
      </w:r>
      <w:r>
        <w:rPr>
          <w:noProof/>
        </w:rPr>
      </w:r>
      <w:r>
        <w:rPr>
          <w:noProof/>
        </w:rPr>
        <w:fldChar w:fldCharType="separate"/>
      </w:r>
      <w:r>
        <w:rPr>
          <w:noProof/>
        </w:rPr>
        <w:t>186</w:t>
      </w:r>
      <w:r>
        <w:rPr>
          <w:noProof/>
        </w:rPr>
        <w:fldChar w:fldCharType="end"/>
      </w:r>
    </w:p>
    <w:p w14:paraId="1D104FC9" w14:textId="1A31F51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_Toc186724052 \h </w:instrText>
      </w:r>
      <w:r>
        <w:rPr>
          <w:noProof/>
        </w:rPr>
      </w:r>
      <w:r>
        <w:rPr>
          <w:noProof/>
        </w:rPr>
        <w:fldChar w:fldCharType="separate"/>
      </w:r>
      <w:r>
        <w:rPr>
          <w:noProof/>
        </w:rPr>
        <w:t>186</w:t>
      </w:r>
      <w:r>
        <w:rPr>
          <w:noProof/>
        </w:rPr>
        <w:fldChar w:fldCharType="end"/>
      </w:r>
    </w:p>
    <w:p w14:paraId="15D193BC" w14:textId="3C81C0C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_Toc186724053 \h </w:instrText>
      </w:r>
      <w:r>
        <w:rPr>
          <w:noProof/>
        </w:rPr>
      </w:r>
      <w:r>
        <w:rPr>
          <w:noProof/>
        </w:rPr>
        <w:fldChar w:fldCharType="separate"/>
      </w:r>
      <w:r>
        <w:rPr>
          <w:noProof/>
        </w:rPr>
        <w:t>186</w:t>
      </w:r>
      <w:r>
        <w:rPr>
          <w:noProof/>
        </w:rPr>
        <w:fldChar w:fldCharType="end"/>
      </w:r>
    </w:p>
    <w:p w14:paraId="241D523D" w14:textId="70652C49"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_Toc186724054 \h </w:instrText>
      </w:r>
      <w:r>
        <w:rPr>
          <w:noProof/>
        </w:rPr>
      </w:r>
      <w:r>
        <w:rPr>
          <w:noProof/>
        </w:rPr>
        <w:fldChar w:fldCharType="separate"/>
      </w:r>
      <w:r>
        <w:rPr>
          <w:noProof/>
        </w:rPr>
        <w:t>187</w:t>
      </w:r>
      <w:r>
        <w:rPr>
          <w:noProof/>
        </w:rPr>
        <w:fldChar w:fldCharType="end"/>
      </w:r>
    </w:p>
    <w:p w14:paraId="13E8B7D1" w14:textId="3952FB1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_Toc186724055 \h </w:instrText>
      </w:r>
      <w:r>
        <w:rPr>
          <w:noProof/>
        </w:rPr>
      </w:r>
      <w:r>
        <w:rPr>
          <w:noProof/>
        </w:rPr>
        <w:fldChar w:fldCharType="separate"/>
      </w:r>
      <w:r>
        <w:rPr>
          <w:noProof/>
        </w:rPr>
        <w:t>187</w:t>
      </w:r>
      <w:r>
        <w:rPr>
          <w:noProof/>
        </w:rPr>
        <w:fldChar w:fldCharType="end"/>
      </w:r>
    </w:p>
    <w:p w14:paraId="61E0959B" w14:textId="4B5737CC"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_Toc186724056 \h </w:instrText>
      </w:r>
      <w:r>
        <w:rPr>
          <w:noProof/>
        </w:rPr>
      </w:r>
      <w:r>
        <w:rPr>
          <w:noProof/>
        </w:rPr>
        <w:fldChar w:fldCharType="separate"/>
      </w:r>
      <w:r>
        <w:rPr>
          <w:noProof/>
        </w:rPr>
        <w:t>188</w:t>
      </w:r>
      <w:r>
        <w:rPr>
          <w:noProof/>
        </w:rPr>
        <w:fldChar w:fldCharType="end"/>
      </w:r>
    </w:p>
    <w:p w14:paraId="7FD83C7D" w14:textId="034B5DC2"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_Toc186724057 \h </w:instrText>
      </w:r>
      <w:r>
        <w:rPr>
          <w:noProof/>
        </w:rPr>
      </w:r>
      <w:r>
        <w:rPr>
          <w:noProof/>
        </w:rPr>
        <w:fldChar w:fldCharType="separate"/>
      </w:r>
      <w:r>
        <w:rPr>
          <w:noProof/>
        </w:rPr>
        <w:t>188</w:t>
      </w:r>
      <w:r>
        <w:rPr>
          <w:noProof/>
        </w:rPr>
        <w:fldChar w:fldCharType="end"/>
      </w:r>
    </w:p>
    <w:p w14:paraId="259577CE" w14:textId="39231E0F"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_Toc186724058 \h </w:instrText>
      </w:r>
      <w:r>
        <w:rPr>
          <w:noProof/>
        </w:rPr>
      </w:r>
      <w:r>
        <w:rPr>
          <w:noProof/>
        </w:rPr>
        <w:fldChar w:fldCharType="separate"/>
      </w:r>
      <w:r>
        <w:rPr>
          <w:noProof/>
        </w:rPr>
        <w:t>188</w:t>
      </w:r>
      <w:r>
        <w:rPr>
          <w:noProof/>
        </w:rPr>
        <w:fldChar w:fldCharType="end"/>
      </w:r>
    </w:p>
    <w:p w14:paraId="7221DEFE" w14:textId="241F6DE8"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_Toc186724059 \h </w:instrText>
      </w:r>
      <w:r>
        <w:rPr>
          <w:noProof/>
        </w:rPr>
      </w:r>
      <w:r>
        <w:rPr>
          <w:noProof/>
        </w:rPr>
        <w:fldChar w:fldCharType="separate"/>
      </w:r>
      <w:r>
        <w:rPr>
          <w:noProof/>
        </w:rPr>
        <w:t>188</w:t>
      </w:r>
      <w:r>
        <w:rPr>
          <w:noProof/>
        </w:rPr>
        <w:fldChar w:fldCharType="end"/>
      </w:r>
    </w:p>
    <w:p w14:paraId="1874A937" w14:textId="40BB0FC2"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sidRPr="00B079FE">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Structured data types</w:t>
      </w:r>
      <w:r>
        <w:rPr>
          <w:noProof/>
        </w:rPr>
        <w:tab/>
      </w:r>
      <w:r>
        <w:rPr>
          <w:noProof/>
        </w:rPr>
        <w:fldChar w:fldCharType="begin" w:fldLock="1"/>
      </w:r>
      <w:r>
        <w:rPr>
          <w:noProof/>
        </w:rPr>
        <w:instrText xml:space="preserve"> PAGEREF _Toc186724060 \h </w:instrText>
      </w:r>
      <w:r>
        <w:rPr>
          <w:noProof/>
        </w:rPr>
      </w:r>
      <w:r>
        <w:rPr>
          <w:noProof/>
        </w:rPr>
        <w:fldChar w:fldCharType="separate"/>
      </w:r>
      <w:r>
        <w:rPr>
          <w:noProof/>
        </w:rPr>
        <w:t>189</w:t>
      </w:r>
      <w:r>
        <w:rPr>
          <w:noProof/>
        </w:rPr>
        <w:fldChar w:fldCharType="end"/>
      </w:r>
    </w:p>
    <w:p w14:paraId="4E8C6F08" w14:textId="662E202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_Toc186724061 \h </w:instrText>
      </w:r>
      <w:r>
        <w:rPr>
          <w:noProof/>
        </w:rPr>
      </w:r>
      <w:r>
        <w:rPr>
          <w:noProof/>
        </w:rPr>
        <w:fldChar w:fldCharType="separate"/>
      </w:r>
      <w:r>
        <w:rPr>
          <w:noProof/>
        </w:rPr>
        <w:t>189</w:t>
      </w:r>
      <w:r>
        <w:rPr>
          <w:noProof/>
        </w:rPr>
        <w:fldChar w:fldCharType="end"/>
      </w:r>
    </w:p>
    <w:p w14:paraId="7C8C6DC1" w14:textId="30864B9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fldLock="1"/>
      </w:r>
      <w:r>
        <w:rPr>
          <w:noProof/>
        </w:rPr>
        <w:instrText xml:space="preserve"> PAGEREF _Toc186724062 \h </w:instrText>
      </w:r>
      <w:r>
        <w:rPr>
          <w:noProof/>
        </w:rPr>
      </w:r>
      <w:r>
        <w:rPr>
          <w:noProof/>
        </w:rPr>
        <w:fldChar w:fldCharType="separate"/>
      </w:r>
      <w:r>
        <w:rPr>
          <w:noProof/>
        </w:rPr>
        <w:t>189</w:t>
      </w:r>
      <w:r>
        <w:rPr>
          <w:noProof/>
        </w:rPr>
        <w:fldChar w:fldCharType="end"/>
      </w:r>
    </w:p>
    <w:p w14:paraId="325B7BE0" w14:textId="1EB304C4"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fldLock="1"/>
      </w:r>
      <w:r>
        <w:rPr>
          <w:noProof/>
        </w:rPr>
        <w:instrText xml:space="preserve"> PAGEREF _Toc186724063 \h </w:instrText>
      </w:r>
      <w:r>
        <w:rPr>
          <w:noProof/>
        </w:rPr>
      </w:r>
      <w:r>
        <w:rPr>
          <w:noProof/>
        </w:rPr>
        <w:fldChar w:fldCharType="separate"/>
      </w:r>
      <w:r>
        <w:rPr>
          <w:noProof/>
        </w:rPr>
        <w:t>189</w:t>
      </w:r>
      <w:r>
        <w:rPr>
          <w:noProof/>
        </w:rPr>
        <w:fldChar w:fldCharType="end"/>
      </w:r>
    </w:p>
    <w:p w14:paraId="7AAC1677" w14:textId="57F28BF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fldLock="1"/>
      </w:r>
      <w:r>
        <w:rPr>
          <w:noProof/>
        </w:rPr>
        <w:instrText xml:space="preserve"> PAGEREF _Toc186724064 \h </w:instrText>
      </w:r>
      <w:r>
        <w:rPr>
          <w:noProof/>
        </w:rPr>
      </w:r>
      <w:r>
        <w:rPr>
          <w:noProof/>
        </w:rPr>
        <w:fldChar w:fldCharType="separate"/>
      </w:r>
      <w:r>
        <w:rPr>
          <w:noProof/>
        </w:rPr>
        <w:t>190</w:t>
      </w:r>
      <w:r>
        <w:rPr>
          <w:noProof/>
        </w:rPr>
        <w:fldChar w:fldCharType="end"/>
      </w:r>
    </w:p>
    <w:p w14:paraId="36E6C81F" w14:textId="33E47EA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fldLock="1"/>
      </w:r>
      <w:r>
        <w:rPr>
          <w:noProof/>
        </w:rPr>
        <w:instrText xml:space="preserve"> PAGEREF _Toc186724065 \h </w:instrText>
      </w:r>
      <w:r>
        <w:rPr>
          <w:noProof/>
        </w:rPr>
      </w:r>
      <w:r>
        <w:rPr>
          <w:noProof/>
        </w:rPr>
        <w:fldChar w:fldCharType="separate"/>
      </w:r>
      <w:r>
        <w:rPr>
          <w:noProof/>
        </w:rPr>
        <w:t>190</w:t>
      </w:r>
      <w:r>
        <w:rPr>
          <w:noProof/>
        </w:rPr>
        <w:fldChar w:fldCharType="end"/>
      </w:r>
    </w:p>
    <w:p w14:paraId="4E980E86" w14:textId="25051BE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_Toc186724066 \h </w:instrText>
      </w:r>
      <w:r>
        <w:rPr>
          <w:noProof/>
        </w:rPr>
      </w:r>
      <w:r>
        <w:rPr>
          <w:noProof/>
        </w:rPr>
        <w:fldChar w:fldCharType="separate"/>
      </w:r>
      <w:r>
        <w:rPr>
          <w:noProof/>
        </w:rPr>
        <w:t>190</w:t>
      </w:r>
      <w:r>
        <w:rPr>
          <w:noProof/>
        </w:rPr>
        <w:fldChar w:fldCharType="end"/>
      </w:r>
    </w:p>
    <w:p w14:paraId="3A720C89" w14:textId="45CB2CB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_Toc186724067 \h </w:instrText>
      </w:r>
      <w:r>
        <w:rPr>
          <w:noProof/>
        </w:rPr>
      </w:r>
      <w:r>
        <w:rPr>
          <w:noProof/>
        </w:rPr>
        <w:fldChar w:fldCharType="separate"/>
      </w:r>
      <w:r>
        <w:rPr>
          <w:noProof/>
        </w:rPr>
        <w:t>190</w:t>
      </w:r>
      <w:r>
        <w:rPr>
          <w:noProof/>
        </w:rPr>
        <w:fldChar w:fldCharType="end"/>
      </w:r>
    </w:p>
    <w:p w14:paraId="4457C627" w14:textId="4EFB995C"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sidRPr="00B079FE">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Simple data types and enumerations</w:t>
      </w:r>
      <w:r>
        <w:rPr>
          <w:noProof/>
        </w:rPr>
        <w:tab/>
      </w:r>
      <w:r>
        <w:rPr>
          <w:noProof/>
        </w:rPr>
        <w:fldChar w:fldCharType="begin" w:fldLock="1"/>
      </w:r>
      <w:r>
        <w:rPr>
          <w:noProof/>
        </w:rPr>
        <w:instrText xml:space="preserve"> PAGEREF _Toc186724068 \h </w:instrText>
      </w:r>
      <w:r>
        <w:rPr>
          <w:noProof/>
        </w:rPr>
      </w:r>
      <w:r>
        <w:rPr>
          <w:noProof/>
        </w:rPr>
        <w:fldChar w:fldCharType="separate"/>
      </w:r>
      <w:r>
        <w:rPr>
          <w:noProof/>
        </w:rPr>
        <w:t>190</w:t>
      </w:r>
      <w:r>
        <w:rPr>
          <w:noProof/>
        </w:rPr>
        <w:fldChar w:fldCharType="end"/>
      </w:r>
    </w:p>
    <w:p w14:paraId="76598C99" w14:textId="4CB7D35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_Toc186724069 \h </w:instrText>
      </w:r>
      <w:r>
        <w:rPr>
          <w:noProof/>
        </w:rPr>
      </w:r>
      <w:r>
        <w:rPr>
          <w:noProof/>
        </w:rPr>
        <w:fldChar w:fldCharType="separate"/>
      </w:r>
      <w:r>
        <w:rPr>
          <w:noProof/>
        </w:rPr>
        <w:t>190</w:t>
      </w:r>
      <w:r>
        <w:rPr>
          <w:noProof/>
        </w:rPr>
        <w:fldChar w:fldCharType="end"/>
      </w:r>
    </w:p>
    <w:p w14:paraId="6473BFE4" w14:textId="0F459BC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_Toc186724070 \h </w:instrText>
      </w:r>
      <w:r>
        <w:rPr>
          <w:noProof/>
        </w:rPr>
      </w:r>
      <w:r>
        <w:rPr>
          <w:noProof/>
        </w:rPr>
        <w:fldChar w:fldCharType="separate"/>
      </w:r>
      <w:r>
        <w:rPr>
          <w:noProof/>
        </w:rPr>
        <w:t>190</w:t>
      </w:r>
      <w:r>
        <w:rPr>
          <w:noProof/>
        </w:rPr>
        <w:fldChar w:fldCharType="end"/>
      </w:r>
    </w:p>
    <w:p w14:paraId="479586D6" w14:textId="0514664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fldLock="1"/>
      </w:r>
      <w:r>
        <w:rPr>
          <w:noProof/>
        </w:rPr>
        <w:instrText xml:space="preserve"> PAGEREF _Toc186724071 \h </w:instrText>
      </w:r>
      <w:r>
        <w:rPr>
          <w:noProof/>
        </w:rPr>
      </w:r>
      <w:r>
        <w:rPr>
          <w:noProof/>
        </w:rPr>
        <w:fldChar w:fldCharType="separate"/>
      </w:r>
      <w:r>
        <w:rPr>
          <w:noProof/>
        </w:rPr>
        <w:t>190</w:t>
      </w:r>
      <w:r>
        <w:rPr>
          <w:noProof/>
        </w:rPr>
        <w:fldChar w:fldCharType="end"/>
      </w:r>
    </w:p>
    <w:p w14:paraId="4E62A6FE" w14:textId="4CD7462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79FE">
        <w:rPr>
          <w:rFonts w:cs="Arial"/>
          <w:noProof/>
        </w:rPr>
        <w:t>SipDigestAlgorithm</w:t>
      </w:r>
      <w:r>
        <w:rPr>
          <w:noProof/>
        </w:rPr>
        <w:tab/>
      </w:r>
      <w:r>
        <w:rPr>
          <w:noProof/>
        </w:rPr>
        <w:fldChar w:fldCharType="begin" w:fldLock="1"/>
      </w:r>
      <w:r>
        <w:rPr>
          <w:noProof/>
        </w:rPr>
        <w:instrText xml:space="preserve"> PAGEREF _Toc186724072 \h </w:instrText>
      </w:r>
      <w:r>
        <w:rPr>
          <w:noProof/>
        </w:rPr>
      </w:r>
      <w:r>
        <w:rPr>
          <w:noProof/>
        </w:rPr>
        <w:fldChar w:fldCharType="separate"/>
      </w:r>
      <w:r>
        <w:rPr>
          <w:noProof/>
        </w:rPr>
        <w:t>191</w:t>
      </w:r>
      <w:r>
        <w:rPr>
          <w:noProof/>
        </w:rPr>
        <w:fldChar w:fldCharType="end"/>
      </w:r>
    </w:p>
    <w:p w14:paraId="39AD43A7" w14:textId="2880332A"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fldLock="1"/>
      </w:r>
      <w:r>
        <w:rPr>
          <w:noProof/>
        </w:rPr>
        <w:instrText xml:space="preserve"> PAGEREF _Toc186724073 \h </w:instrText>
      </w:r>
      <w:r>
        <w:rPr>
          <w:noProof/>
        </w:rPr>
      </w:r>
      <w:r>
        <w:rPr>
          <w:noProof/>
        </w:rPr>
        <w:fldChar w:fldCharType="separate"/>
      </w:r>
      <w:r>
        <w:rPr>
          <w:noProof/>
        </w:rPr>
        <w:t>191</w:t>
      </w:r>
      <w:r>
        <w:rPr>
          <w:noProof/>
        </w:rPr>
        <w:fldChar w:fldCharType="end"/>
      </w:r>
    </w:p>
    <w:p w14:paraId="47092E4A" w14:textId="32ED29A5"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_Toc186724074 \h </w:instrText>
      </w:r>
      <w:r>
        <w:rPr>
          <w:noProof/>
        </w:rPr>
      </w:r>
      <w:r>
        <w:rPr>
          <w:noProof/>
        </w:rPr>
        <w:fldChar w:fldCharType="separate"/>
      </w:r>
      <w:r>
        <w:rPr>
          <w:noProof/>
        </w:rPr>
        <w:t>191</w:t>
      </w:r>
      <w:r>
        <w:rPr>
          <w:noProof/>
        </w:rPr>
        <w:fldChar w:fldCharType="end"/>
      </w:r>
    </w:p>
    <w:p w14:paraId="4641B7CE" w14:textId="7911158E"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_Toc186724075 \h </w:instrText>
      </w:r>
      <w:r>
        <w:rPr>
          <w:noProof/>
        </w:rPr>
      </w:r>
      <w:r>
        <w:rPr>
          <w:noProof/>
        </w:rPr>
        <w:fldChar w:fldCharType="separate"/>
      </w:r>
      <w:r>
        <w:rPr>
          <w:noProof/>
        </w:rPr>
        <w:t>191</w:t>
      </w:r>
      <w:r>
        <w:rPr>
          <w:noProof/>
        </w:rPr>
        <w:fldChar w:fldCharType="end"/>
      </w:r>
    </w:p>
    <w:p w14:paraId="62353B64" w14:textId="7D251A73"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_Toc186724076 \h </w:instrText>
      </w:r>
      <w:r>
        <w:rPr>
          <w:noProof/>
        </w:rPr>
      </w:r>
      <w:r>
        <w:rPr>
          <w:noProof/>
        </w:rPr>
        <w:fldChar w:fldCharType="separate"/>
      </w:r>
      <w:r>
        <w:rPr>
          <w:noProof/>
        </w:rPr>
        <w:t>191</w:t>
      </w:r>
      <w:r>
        <w:rPr>
          <w:noProof/>
        </w:rPr>
        <w:fldChar w:fldCharType="end"/>
      </w:r>
    </w:p>
    <w:p w14:paraId="2F345833" w14:textId="62E832F7"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_Toc186724077 \h </w:instrText>
      </w:r>
      <w:r>
        <w:rPr>
          <w:noProof/>
        </w:rPr>
      </w:r>
      <w:r>
        <w:rPr>
          <w:noProof/>
        </w:rPr>
        <w:fldChar w:fldCharType="separate"/>
      </w:r>
      <w:r>
        <w:rPr>
          <w:noProof/>
        </w:rPr>
        <w:t>191</w:t>
      </w:r>
      <w:r>
        <w:rPr>
          <w:noProof/>
        </w:rPr>
        <w:fldChar w:fldCharType="end"/>
      </w:r>
    </w:p>
    <w:p w14:paraId="06287373" w14:textId="06801545"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sidRPr="00B079FE">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Feature Negotiation</w:t>
      </w:r>
      <w:r>
        <w:rPr>
          <w:noProof/>
        </w:rPr>
        <w:tab/>
      </w:r>
      <w:r>
        <w:rPr>
          <w:noProof/>
        </w:rPr>
        <w:fldChar w:fldCharType="begin" w:fldLock="1"/>
      </w:r>
      <w:r>
        <w:rPr>
          <w:noProof/>
        </w:rPr>
        <w:instrText xml:space="preserve"> PAGEREF _Toc186724078 \h </w:instrText>
      </w:r>
      <w:r>
        <w:rPr>
          <w:noProof/>
        </w:rPr>
      </w:r>
      <w:r>
        <w:rPr>
          <w:noProof/>
        </w:rPr>
        <w:fldChar w:fldCharType="separate"/>
      </w:r>
      <w:r>
        <w:rPr>
          <w:noProof/>
        </w:rPr>
        <w:t>192</w:t>
      </w:r>
      <w:r>
        <w:rPr>
          <w:noProof/>
        </w:rPr>
        <w:fldChar w:fldCharType="end"/>
      </w:r>
    </w:p>
    <w:p w14:paraId="58E1AADD" w14:textId="4E2977F9"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sidRPr="00B079FE">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Security</w:t>
      </w:r>
      <w:r>
        <w:rPr>
          <w:noProof/>
        </w:rPr>
        <w:tab/>
      </w:r>
      <w:r>
        <w:rPr>
          <w:noProof/>
        </w:rPr>
        <w:fldChar w:fldCharType="begin" w:fldLock="1"/>
      </w:r>
      <w:r>
        <w:rPr>
          <w:noProof/>
        </w:rPr>
        <w:instrText xml:space="preserve"> PAGEREF _Toc186724079 \h </w:instrText>
      </w:r>
      <w:r>
        <w:rPr>
          <w:noProof/>
        </w:rPr>
      </w:r>
      <w:r>
        <w:rPr>
          <w:noProof/>
        </w:rPr>
        <w:fldChar w:fldCharType="separate"/>
      </w:r>
      <w:r>
        <w:rPr>
          <w:noProof/>
        </w:rPr>
        <w:t>192</w:t>
      </w:r>
      <w:r>
        <w:rPr>
          <w:noProof/>
        </w:rPr>
        <w:fldChar w:fldCharType="end"/>
      </w:r>
    </w:p>
    <w:p w14:paraId="6464C0F1" w14:textId="2528B05A"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sidRPr="00B079FE">
        <w:rPr>
          <w:noProof/>
          <w:lang w:val="en-US"/>
        </w:rPr>
        <w:t>6.3.10</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HTTP redirection</w:t>
      </w:r>
      <w:r>
        <w:rPr>
          <w:noProof/>
        </w:rPr>
        <w:tab/>
      </w:r>
      <w:r>
        <w:rPr>
          <w:noProof/>
        </w:rPr>
        <w:fldChar w:fldCharType="begin" w:fldLock="1"/>
      </w:r>
      <w:r>
        <w:rPr>
          <w:noProof/>
        </w:rPr>
        <w:instrText xml:space="preserve"> PAGEREF _Toc186724080 \h </w:instrText>
      </w:r>
      <w:r>
        <w:rPr>
          <w:noProof/>
        </w:rPr>
      </w:r>
      <w:r>
        <w:rPr>
          <w:noProof/>
        </w:rPr>
        <w:fldChar w:fldCharType="separate"/>
      </w:r>
      <w:r>
        <w:rPr>
          <w:noProof/>
        </w:rPr>
        <w:t>192</w:t>
      </w:r>
      <w:r>
        <w:rPr>
          <w:noProof/>
        </w:rPr>
        <w:fldChar w:fldCharType="end"/>
      </w:r>
    </w:p>
    <w:p w14:paraId="084AC388" w14:textId="62C7E05C" w:rsidR="004548E1" w:rsidRDefault="004548E1">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fldLock="1"/>
      </w:r>
      <w:r>
        <w:rPr>
          <w:noProof/>
        </w:rPr>
        <w:instrText xml:space="preserve"> PAGEREF _Toc186724081 \h </w:instrText>
      </w:r>
      <w:r>
        <w:rPr>
          <w:noProof/>
        </w:rPr>
      </w:r>
      <w:r>
        <w:rPr>
          <w:noProof/>
        </w:rPr>
        <w:fldChar w:fldCharType="separate"/>
      </w:r>
      <w:r>
        <w:rPr>
          <w:noProof/>
        </w:rPr>
        <w:t>192</w:t>
      </w:r>
      <w:r>
        <w:rPr>
          <w:noProof/>
        </w:rPr>
        <w:fldChar w:fldCharType="end"/>
      </w:r>
    </w:p>
    <w:p w14:paraId="373BF40D" w14:textId="250B5F1F"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_Toc186724082 \h </w:instrText>
      </w:r>
      <w:r>
        <w:rPr>
          <w:noProof/>
        </w:rPr>
      </w:r>
      <w:r>
        <w:rPr>
          <w:noProof/>
        </w:rPr>
        <w:fldChar w:fldCharType="separate"/>
      </w:r>
      <w:r>
        <w:rPr>
          <w:noProof/>
        </w:rPr>
        <w:t>192</w:t>
      </w:r>
      <w:r>
        <w:rPr>
          <w:noProof/>
        </w:rPr>
        <w:fldChar w:fldCharType="end"/>
      </w:r>
    </w:p>
    <w:p w14:paraId="120E60AE" w14:textId="2CFB4270"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_Toc186724083 \h </w:instrText>
      </w:r>
      <w:r>
        <w:rPr>
          <w:noProof/>
        </w:rPr>
      </w:r>
      <w:r>
        <w:rPr>
          <w:noProof/>
        </w:rPr>
        <w:fldChar w:fldCharType="separate"/>
      </w:r>
      <w:r>
        <w:rPr>
          <w:noProof/>
        </w:rPr>
        <w:t>192</w:t>
      </w:r>
      <w:r>
        <w:rPr>
          <w:noProof/>
        </w:rPr>
        <w:fldChar w:fldCharType="end"/>
      </w:r>
    </w:p>
    <w:p w14:paraId="4C9FB167" w14:textId="6DFDE297"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_Toc186724084 \h </w:instrText>
      </w:r>
      <w:r>
        <w:rPr>
          <w:noProof/>
        </w:rPr>
      </w:r>
      <w:r>
        <w:rPr>
          <w:noProof/>
        </w:rPr>
        <w:fldChar w:fldCharType="separate"/>
      </w:r>
      <w:r>
        <w:rPr>
          <w:noProof/>
        </w:rPr>
        <w:t>192</w:t>
      </w:r>
      <w:r>
        <w:rPr>
          <w:noProof/>
        </w:rPr>
        <w:fldChar w:fldCharType="end"/>
      </w:r>
    </w:p>
    <w:p w14:paraId="25658D1E" w14:textId="55D57125"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_Toc186724085 \h </w:instrText>
      </w:r>
      <w:r>
        <w:rPr>
          <w:noProof/>
        </w:rPr>
      </w:r>
      <w:r>
        <w:rPr>
          <w:noProof/>
        </w:rPr>
        <w:fldChar w:fldCharType="separate"/>
      </w:r>
      <w:r>
        <w:rPr>
          <w:noProof/>
        </w:rPr>
        <w:t>193</w:t>
      </w:r>
      <w:r>
        <w:rPr>
          <w:noProof/>
        </w:rPr>
        <w:fldChar w:fldCharType="end"/>
      </w:r>
    </w:p>
    <w:p w14:paraId="43E3836D" w14:textId="1B46B78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_Toc186724086 \h </w:instrText>
      </w:r>
      <w:r>
        <w:rPr>
          <w:noProof/>
        </w:rPr>
      </w:r>
      <w:r>
        <w:rPr>
          <w:noProof/>
        </w:rPr>
        <w:fldChar w:fldCharType="separate"/>
      </w:r>
      <w:r>
        <w:rPr>
          <w:noProof/>
        </w:rPr>
        <w:t>193</w:t>
      </w:r>
      <w:r>
        <w:rPr>
          <w:noProof/>
        </w:rPr>
        <w:fldChar w:fldCharType="end"/>
      </w:r>
    </w:p>
    <w:p w14:paraId="0A35CA09" w14:textId="78569C8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_Toc186724087 \h </w:instrText>
      </w:r>
      <w:r>
        <w:rPr>
          <w:noProof/>
        </w:rPr>
      </w:r>
      <w:r>
        <w:rPr>
          <w:noProof/>
        </w:rPr>
        <w:fldChar w:fldCharType="separate"/>
      </w:r>
      <w:r>
        <w:rPr>
          <w:noProof/>
        </w:rPr>
        <w:t>193</w:t>
      </w:r>
      <w:r>
        <w:rPr>
          <w:noProof/>
        </w:rPr>
        <w:fldChar w:fldCharType="end"/>
      </w:r>
    </w:p>
    <w:p w14:paraId="4C948227" w14:textId="004EE220"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_Toc186724088 \h </w:instrText>
      </w:r>
      <w:r>
        <w:rPr>
          <w:noProof/>
        </w:rPr>
      </w:r>
      <w:r>
        <w:rPr>
          <w:noProof/>
        </w:rPr>
        <w:fldChar w:fldCharType="separate"/>
      </w:r>
      <w:r>
        <w:rPr>
          <w:noProof/>
        </w:rPr>
        <w:t>193</w:t>
      </w:r>
      <w:r>
        <w:rPr>
          <w:noProof/>
        </w:rPr>
        <w:fldChar w:fldCharType="end"/>
      </w:r>
    </w:p>
    <w:p w14:paraId="7851E58F" w14:textId="2A41875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_Toc186724089 \h </w:instrText>
      </w:r>
      <w:r>
        <w:rPr>
          <w:noProof/>
        </w:rPr>
      </w:r>
      <w:r>
        <w:rPr>
          <w:noProof/>
        </w:rPr>
        <w:fldChar w:fldCharType="separate"/>
      </w:r>
      <w:r>
        <w:rPr>
          <w:noProof/>
        </w:rPr>
        <w:t>193</w:t>
      </w:r>
      <w:r>
        <w:rPr>
          <w:noProof/>
        </w:rPr>
        <w:fldChar w:fldCharType="end"/>
      </w:r>
    </w:p>
    <w:p w14:paraId="78E0A584" w14:textId="13BC5F92"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_Toc186724090 \h </w:instrText>
      </w:r>
      <w:r>
        <w:rPr>
          <w:noProof/>
        </w:rPr>
      </w:r>
      <w:r>
        <w:rPr>
          <w:noProof/>
        </w:rPr>
        <w:fldChar w:fldCharType="separate"/>
      </w:r>
      <w:r>
        <w:rPr>
          <w:noProof/>
        </w:rPr>
        <w:t>193</w:t>
      </w:r>
      <w:r>
        <w:rPr>
          <w:noProof/>
        </w:rPr>
        <w:fldChar w:fldCharType="end"/>
      </w:r>
    </w:p>
    <w:p w14:paraId="5D3AC1D8" w14:textId="7D6AB8A4"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_Toc186724091 \h </w:instrText>
      </w:r>
      <w:r>
        <w:rPr>
          <w:noProof/>
        </w:rPr>
      </w:r>
      <w:r>
        <w:rPr>
          <w:noProof/>
        </w:rPr>
        <w:fldChar w:fldCharType="separate"/>
      </w:r>
      <w:r>
        <w:rPr>
          <w:noProof/>
        </w:rPr>
        <w:t>193</w:t>
      </w:r>
      <w:r>
        <w:rPr>
          <w:noProof/>
        </w:rPr>
        <w:fldChar w:fldCharType="end"/>
      </w:r>
    </w:p>
    <w:p w14:paraId="322B7647" w14:textId="2311357D"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fldLock="1"/>
      </w:r>
      <w:r>
        <w:rPr>
          <w:noProof/>
        </w:rPr>
        <w:instrText xml:space="preserve"> PAGEREF _Toc186724092 \h </w:instrText>
      </w:r>
      <w:r>
        <w:rPr>
          <w:noProof/>
        </w:rPr>
      </w:r>
      <w:r>
        <w:rPr>
          <w:noProof/>
        </w:rPr>
        <w:fldChar w:fldCharType="separate"/>
      </w:r>
      <w:r>
        <w:rPr>
          <w:noProof/>
        </w:rPr>
        <w:t>194</w:t>
      </w:r>
      <w:r>
        <w:rPr>
          <w:noProof/>
        </w:rPr>
        <w:fldChar w:fldCharType="end"/>
      </w:r>
    </w:p>
    <w:p w14:paraId="48655078" w14:textId="4A2AFF61"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_Toc186724093 \h </w:instrText>
      </w:r>
      <w:r>
        <w:rPr>
          <w:noProof/>
        </w:rPr>
      </w:r>
      <w:r>
        <w:rPr>
          <w:noProof/>
        </w:rPr>
        <w:fldChar w:fldCharType="separate"/>
      </w:r>
      <w:r>
        <w:rPr>
          <w:noProof/>
        </w:rPr>
        <w:t>194</w:t>
      </w:r>
      <w:r>
        <w:rPr>
          <w:noProof/>
        </w:rPr>
        <w:fldChar w:fldCharType="end"/>
      </w:r>
    </w:p>
    <w:p w14:paraId="71CCDACA" w14:textId="5F9B34DA"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_Toc186724094 \h </w:instrText>
      </w:r>
      <w:r>
        <w:rPr>
          <w:noProof/>
        </w:rPr>
      </w:r>
      <w:r>
        <w:rPr>
          <w:noProof/>
        </w:rPr>
        <w:fldChar w:fldCharType="separate"/>
      </w:r>
      <w:r>
        <w:rPr>
          <w:noProof/>
        </w:rPr>
        <w:t>194</w:t>
      </w:r>
      <w:r>
        <w:rPr>
          <w:noProof/>
        </w:rPr>
        <w:fldChar w:fldCharType="end"/>
      </w:r>
    </w:p>
    <w:p w14:paraId="5AF2775C" w14:textId="10E7B451"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_Toc186724095 \h </w:instrText>
      </w:r>
      <w:r>
        <w:rPr>
          <w:noProof/>
        </w:rPr>
      </w:r>
      <w:r>
        <w:rPr>
          <w:noProof/>
        </w:rPr>
        <w:fldChar w:fldCharType="separate"/>
      </w:r>
      <w:r>
        <w:rPr>
          <w:noProof/>
        </w:rPr>
        <w:t>194</w:t>
      </w:r>
      <w:r>
        <w:rPr>
          <w:noProof/>
        </w:rPr>
        <w:fldChar w:fldCharType="end"/>
      </w:r>
    </w:p>
    <w:p w14:paraId="22D9E78E" w14:textId="751B1601"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fldLock="1"/>
      </w:r>
      <w:r>
        <w:rPr>
          <w:noProof/>
        </w:rPr>
        <w:instrText xml:space="preserve"> PAGEREF _Toc186724096 \h </w:instrText>
      </w:r>
      <w:r>
        <w:rPr>
          <w:noProof/>
        </w:rPr>
      </w:r>
      <w:r>
        <w:rPr>
          <w:noProof/>
        </w:rPr>
        <w:fldChar w:fldCharType="separate"/>
      </w:r>
      <w:r>
        <w:rPr>
          <w:noProof/>
        </w:rPr>
        <w:t>195</w:t>
      </w:r>
      <w:r>
        <w:rPr>
          <w:noProof/>
        </w:rPr>
        <w:fldChar w:fldCharType="end"/>
      </w:r>
    </w:p>
    <w:p w14:paraId="1C94F1FA" w14:textId="4F7E946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_Toc186724097 \h </w:instrText>
      </w:r>
      <w:r>
        <w:rPr>
          <w:noProof/>
        </w:rPr>
      </w:r>
      <w:r>
        <w:rPr>
          <w:noProof/>
        </w:rPr>
        <w:fldChar w:fldCharType="separate"/>
      </w:r>
      <w:r>
        <w:rPr>
          <w:noProof/>
        </w:rPr>
        <w:t>195</w:t>
      </w:r>
      <w:r>
        <w:rPr>
          <w:noProof/>
        </w:rPr>
        <w:fldChar w:fldCharType="end"/>
      </w:r>
    </w:p>
    <w:p w14:paraId="1913D0ED" w14:textId="1B9F9A3E"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_Toc186724098 \h </w:instrText>
      </w:r>
      <w:r>
        <w:rPr>
          <w:noProof/>
        </w:rPr>
      </w:r>
      <w:r>
        <w:rPr>
          <w:noProof/>
        </w:rPr>
        <w:fldChar w:fldCharType="separate"/>
      </w:r>
      <w:r>
        <w:rPr>
          <w:noProof/>
        </w:rPr>
        <w:t>195</w:t>
      </w:r>
      <w:r>
        <w:rPr>
          <w:noProof/>
        </w:rPr>
        <w:fldChar w:fldCharType="end"/>
      </w:r>
    </w:p>
    <w:p w14:paraId="2842C40E" w14:textId="707F9C2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_Toc186724099 \h </w:instrText>
      </w:r>
      <w:r>
        <w:rPr>
          <w:noProof/>
        </w:rPr>
      </w:r>
      <w:r>
        <w:rPr>
          <w:noProof/>
        </w:rPr>
        <w:fldChar w:fldCharType="separate"/>
      </w:r>
      <w:r>
        <w:rPr>
          <w:noProof/>
        </w:rPr>
        <w:t>196</w:t>
      </w:r>
      <w:r>
        <w:rPr>
          <w:noProof/>
        </w:rPr>
        <w:fldChar w:fldCharType="end"/>
      </w:r>
    </w:p>
    <w:p w14:paraId="24680A28" w14:textId="5F8A9DED"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_Toc186724100 \h </w:instrText>
      </w:r>
      <w:r>
        <w:rPr>
          <w:noProof/>
        </w:rPr>
      </w:r>
      <w:r>
        <w:rPr>
          <w:noProof/>
        </w:rPr>
        <w:fldChar w:fldCharType="separate"/>
      </w:r>
      <w:r>
        <w:rPr>
          <w:noProof/>
        </w:rPr>
        <w:t>197</w:t>
      </w:r>
      <w:r>
        <w:rPr>
          <w:noProof/>
        </w:rPr>
        <w:fldChar w:fldCharType="end"/>
      </w:r>
    </w:p>
    <w:p w14:paraId="465A556E" w14:textId="5B21D77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_Toc186724101 \h </w:instrText>
      </w:r>
      <w:r>
        <w:rPr>
          <w:noProof/>
        </w:rPr>
      </w:r>
      <w:r>
        <w:rPr>
          <w:noProof/>
        </w:rPr>
        <w:fldChar w:fldCharType="separate"/>
      </w:r>
      <w:r>
        <w:rPr>
          <w:noProof/>
        </w:rPr>
        <w:t>197</w:t>
      </w:r>
      <w:r>
        <w:rPr>
          <w:noProof/>
        </w:rPr>
        <w:fldChar w:fldCharType="end"/>
      </w:r>
    </w:p>
    <w:p w14:paraId="128C3FF2" w14:textId="1D2A92C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_Toc186724102 \h </w:instrText>
      </w:r>
      <w:r>
        <w:rPr>
          <w:noProof/>
        </w:rPr>
      </w:r>
      <w:r>
        <w:rPr>
          <w:noProof/>
        </w:rPr>
        <w:fldChar w:fldCharType="separate"/>
      </w:r>
      <w:r>
        <w:rPr>
          <w:noProof/>
        </w:rPr>
        <w:t>197</w:t>
      </w:r>
      <w:r>
        <w:rPr>
          <w:noProof/>
        </w:rPr>
        <w:fldChar w:fldCharType="end"/>
      </w:r>
    </w:p>
    <w:p w14:paraId="297DD85E" w14:textId="6444E50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_Toc186724103 \h </w:instrText>
      </w:r>
      <w:r>
        <w:rPr>
          <w:noProof/>
        </w:rPr>
      </w:r>
      <w:r>
        <w:rPr>
          <w:noProof/>
        </w:rPr>
        <w:fldChar w:fldCharType="separate"/>
      </w:r>
      <w:r>
        <w:rPr>
          <w:noProof/>
        </w:rPr>
        <w:t>197</w:t>
      </w:r>
      <w:r>
        <w:rPr>
          <w:noProof/>
        </w:rPr>
        <w:fldChar w:fldCharType="end"/>
      </w:r>
    </w:p>
    <w:p w14:paraId="5BE2637E" w14:textId="6417F1FB"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_Toc186724104 \h </w:instrText>
      </w:r>
      <w:r>
        <w:rPr>
          <w:noProof/>
        </w:rPr>
      </w:r>
      <w:r>
        <w:rPr>
          <w:noProof/>
        </w:rPr>
        <w:fldChar w:fldCharType="separate"/>
      </w:r>
      <w:r>
        <w:rPr>
          <w:noProof/>
        </w:rPr>
        <w:t>199</w:t>
      </w:r>
      <w:r>
        <w:rPr>
          <w:noProof/>
        </w:rPr>
        <w:fldChar w:fldCharType="end"/>
      </w:r>
    </w:p>
    <w:p w14:paraId="170FAE58" w14:textId="740309EF"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_Toc186724105 \h </w:instrText>
      </w:r>
      <w:r>
        <w:rPr>
          <w:noProof/>
        </w:rPr>
      </w:r>
      <w:r>
        <w:rPr>
          <w:noProof/>
        </w:rPr>
        <w:fldChar w:fldCharType="separate"/>
      </w:r>
      <w:r>
        <w:rPr>
          <w:noProof/>
        </w:rPr>
        <w:t>199</w:t>
      </w:r>
      <w:r>
        <w:rPr>
          <w:noProof/>
        </w:rPr>
        <w:fldChar w:fldCharType="end"/>
      </w:r>
    </w:p>
    <w:p w14:paraId="4FA02A14" w14:textId="74D495C6"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_Toc186724106 \h </w:instrText>
      </w:r>
      <w:r>
        <w:rPr>
          <w:noProof/>
        </w:rPr>
      </w:r>
      <w:r>
        <w:rPr>
          <w:noProof/>
        </w:rPr>
        <w:fldChar w:fldCharType="separate"/>
      </w:r>
      <w:r>
        <w:rPr>
          <w:noProof/>
        </w:rPr>
        <w:t>199</w:t>
      </w:r>
      <w:r>
        <w:rPr>
          <w:noProof/>
        </w:rPr>
        <w:fldChar w:fldCharType="end"/>
      </w:r>
    </w:p>
    <w:p w14:paraId="4E7B1F60" w14:textId="4F31A6C7"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_Toc186724107 \h </w:instrText>
      </w:r>
      <w:r>
        <w:rPr>
          <w:noProof/>
        </w:rPr>
      </w:r>
      <w:r>
        <w:rPr>
          <w:noProof/>
        </w:rPr>
        <w:fldChar w:fldCharType="separate"/>
      </w:r>
      <w:r>
        <w:rPr>
          <w:noProof/>
        </w:rPr>
        <w:t>200</w:t>
      </w:r>
      <w:r>
        <w:rPr>
          <w:noProof/>
        </w:rPr>
        <w:fldChar w:fldCharType="end"/>
      </w:r>
    </w:p>
    <w:p w14:paraId="646F851B" w14:textId="72891040"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_Toc186724108 \h </w:instrText>
      </w:r>
      <w:r>
        <w:rPr>
          <w:noProof/>
        </w:rPr>
      </w:r>
      <w:r>
        <w:rPr>
          <w:noProof/>
        </w:rPr>
        <w:fldChar w:fldCharType="separate"/>
      </w:r>
      <w:r>
        <w:rPr>
          <w:noProof/>
        </w:rPr>
        <w:t>201</w:t>
      </w:r>
      <w:r>
        <w:rPr>
          <w:noProof/>
        </w:rPr>
        <w:fldChar w:fldCharType="end"/>
      </w:r>
    </w:p>
    <w:p w14:paraId="255257D8" w14:textId="6C0E7718"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_Toc186724109 \h </w:instrText>
      </w:r>
      <w:r>
        <w:rPr>
          <w:noProof/>
        </w:rPr>
      </w:r>
      <w:r>
        <w:rPr>
          <w:noProof/>
        </w:rPr>
        <w:fldChar w:fldCharType="separate"/>
      </w:r>
      <w:r>
        <w:rPr>
          <w:noProof/>
        </w:rPr>
        <w:t>201</w:t>
      </w:r>
      <w:r>
        <w:rPr>
          <w:noProof/>
        </w:rPr>
        <w:fldChar w:fldCharType="end"/>
      </w:r>
    </w:p>
    <w:p w14:paraId="6300B6AF" w14:textId="07AF9D69"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sidRPr="00B079FE">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Structured data types</w:t>
      </w:r>
      <w:r>
        <w:rPr>
          <w:noProof/>
        </w:rPr>
        <w:tab/>
      </w:r>
      <w:r>
        <w:rPr>
          <w:noProof/>
        </w:rPr>
        <w:fldChar w:fldCharType="begin" w:fldLock="1"/>
      </w:r>
      <w:r>
        <w:rPr>
          <w:noProof/>
        </w:rPr>
        <w:instrText xml:space="preserve"> PAGEREF _Toc186724110 \h </w:instrText>
      </w:r>
      <w:r>
        <w:rPr>
          <w:noProof/>
        </w:rPr>
      </w:r>
      <w:r>
        <w:rPr>
          <w:noProof/>
        </w:rPr>
        <w:fldChar w:fldCharType="separate"/>
      </w:r>
      <w:r>
        <w:rPr>
          <w:noProof/>
        </w:rPr>
        <w:t>201</w:t>
      </w:r>
      <w:r>
        <w:rPr>
          <w:noProof/>
        </w:rPr>
        <w:fldChar w:fldCharType="end"/>
      </w:r>
    </w:p>
    <w:p w14:paraId="2D6D40C6" w14:textId="285CEE10"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_Toc186724111 \h </w:instrText>
      </w:r>
      <w:r>
        <w:rPr>
          <w:noProof/>
        </w:rPr>
      </w:r>
      <w:r>
        <w:rPr>
          <w:noProof/>
        </w:rPr>
        <w:fldChar w:fldCharType="separate"/>
      </w:r>
      <w:r>
        <w:rPr>
          <w:noProof/>
        </w:rPr>
        <w:t>201</w:t>
      </w:r>
      <w:r>
        <w:rPr>
          <w:noProof/>
        </w:rPr>
        <w:fldChar w:fldCharType="end"/>
      </w:r>
    </w:p>
    <w:p w14:paraId="535AC6AB" w14:textId="6093ED3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fldLock="1"/>
      </w:r>
      <w:r>
        <w:rPr>
          <w:noProof/>
        </w:rPr>
        <w:instrText xml:space="preserve"> PAGEREF _Toc186724112 \h </w:instrText>
      </w:r>
      <w:r>
        <w:rPr>
          <w:noProof/>
        </w:rPr>
      </w:r>
      <w:r>
        <w:rPr>
          <w:noProof/>
        </w:rPr>
        <w:fldChar w:fldCharType="separate"/>
      </w:r>
      <w:r>
        <w:rPr>
          <w:noProof/>
        </w:rPr>
        <w:t>201</w:t>
      </w:r>
      <w:r>
        <w:rPr>
          <w:noProof/>
        </w:rPr>
        <w:fldChar w:fldCharType="end"/>
      </w:r>
    </w:p>
    <w:p w14:paraId="5C8466AF" w14:textId="116672B9"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fldLock="1"/>
      </w:r>
      <w:r>
        <w:rPr>
          <w:noProof/>
        </w:rPr>
        <w:instrText xml:space="preserve"> PAGEREF _Toc186724113 \h </w:instrText>
      </w:r>
      <w:r>
        <w:rPr>
          <w:noProof/>
        </w:rPr>
      </w:r>
      <w:r>
        <w:rPr>
          <w:noProof/>
        </w:rPr>
        <w:fldChar w:fldCharType="separate"/>
      </w:r>
      <w:r>
        <w:rPr>
          <w:noProof/>
        </w:rPr>
        <w:t>201</w:t>
      </w:r>
      <w:r>
        <w:rPr>
          <w:noProof/>
        </w:rPr>
        <w:fldChar w:fldCharType="end"/>
      </w:r>
    </w:p>
    <w:p w14:paraId="5E643C3C" w14:textId="7FD060BA"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fldLock="1"/>
      </w:r>
      <w:r>
        <w:rPr>
          <w:noProof/>
        </w:rPr>
        <w:instrText xml:space="preserve"> PAGEREF _Toc186724114 \h </w:instrText>
      </w:r>
      <w:r>
        <w:rPr>
          <w:noProof/>
        </w:rPr>
      </w:r>
      <w:r>
        <w:rPr>
          <w:noProof/>
        </w:rPr>
        <w:fldChar w:fldCharType="separate"/>
      </w:r>
      <w:r>
        <w:rPr>
          <w:noProof/>
        </w:rPr>
        <w:t>202</w:t>
      </w:r>
      <w:r>
        <w:rPr>
          <w:noProof/>
        </w:rPr>
        <w:fldChar w:fldCharType="end"/>
      </w:r>
    </w:p>
    <w:p w14:paraId="4667C2E2" w14:textId="132E677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fldLock="1"/>
      </w:r>
      <w:r>
        <w:rPr>
          <w:noProof/>
        </w:rPr>
        <w:instrText xml:space="preserve"> PAGEREF _Toc186724115 \h </w:instrText>
      </w:r>
      <w:r>
        <w:rPr>
          <w:noProof/>
        </w:rPr>
      </w:r>
      <w:r>
        <w:rPr>
          <w:noProof/>
        </w:rPr>
        <w:fldChar w:fldCharType="separate"/>
      </w:r>
      <w:r>
        <w:rPr>
          <w:noProof/>
        </w:rPr>
        <w:t>202</w:t>
      </w:r>
      <w:r>
        <w:rPr>
          <w:noProof/>
        </w:rPr>
        <w:fldChar w:fldCharType="end"/>
      </w:r>
    </w:p>
    <w:p w14:paraId="15AC1FF6" w14:textId="5475151E"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sidRPr="00B079FE">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Simple data types and enumerations</w:t>
      </w:r>
      <w:r>
        <w:rPr>
          <w:noProof/>
        </w:rPr>
        <w:tab/>
      </w:r>
      <w:r>
        <w:rPr>
          <w:noProof/>
        </w:rPr>
        <w:fldChar w:fldCharType="begin" w:fldLock="1"/>
      </w:r>
      <w:r>
        <w:rPr>
          <w:noProof/>
        </w:rPr>
        <w:instrText xml:space="preserve"> PAGEREF _Toc186724116 \h </w:instrText>
      </w:r>
      <w:r>
        <w:rPr>
          <w:noProof/>
        </w:rPr>
      </w:r>
      <w:r>
        <w:rPr>
          <w:noProof/>
        </w:rPr>
        <w:fldChar w:fldCharType="separate"/>
      </w:r>
      <w:r>
        <w:rPr>
          <w:noProof/>
        </w:rPr>
        <w:t>202</w:t>
      </w:r>
      <w:r>
        <w:rPr>
          <w:noProof/>
        </w:rPr>
        <w:fldChar w:fldCharType="end"/>
      </w:r>
    </w:p>
    <w:p w14:paraId="0752DB44" w14:textId="71677B8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_Toc186724117 \h </w:instrText>
      </w:r>
      <w:r>
        <w:rPr>
          <w:noProof/>
        </w:rPr>
      </w:r>
      <w:r>
        <w:rPr>
          <w:noProof/>
        </w:rPr>
        <w:fldChar w:fldCharType="separate"/>
      </w:r>
      <w:r>
        <w:rPr>
          <w:noProof/>
        </w:rPr>
        <w:t>202</w:t>
      </w:r>
      <w:r>
        <w:rPr>
          <w:noProof/>
        </w:rPr>
        <w:fldChar w:fldCharType="end"/>
      </w:r>
    </w:p>
    <w:p w14:paraId="10B26A57" w14:textId="080BD73C"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_Toc186724118 \h </w:instrText>
      </w:r>
      <w:r>
        <w:rPr>
          <w:noProof/>
        </w:rPr>
      </w:r>
      <w:r>
        <w:rPr>
          <w:noProof/>
        </w:rPr>
        <w:fldChar w:fldCharType="separate"/>
      </w:r>
      <w:r>
        <w:rPr>
          <w:noProof/>
        </w:rPr>
        <w:t>202</w:t>
      </w:r>
      <w:r>
        <w:rPr>
          <w:noProof/>
        </w:rPr>
        <w:fldChar w:fldCharType="end"/>
      </w:r>
    </w:p>
    <w:p w14:paraId="27A64CA5" w14:textId="0F8F993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fldLock="1"/>
      </w:r>
      <w:r>
        <w:rPr>
          <w:noProof/>
        </w:rPr>
        <w:instrText xml:space="preserve"> PAGEREF _Toc186724119 \h </w:instrText>
      </w:r>
      <w:r>
        <w:rPr>
          <w:noProof/>
        </w:rPr>
      </w:r>
      <w:r>
        <w:rPr>
          <w:noProof/>
        </w:rPr>
        <w:fldChar w:fldCharType="separate"/>
      </w:r>
      <w:r>
        <w:rPr>
          <w:noProof/>
        </w:rPr>
        <w:t>202</w:t>
      </w:r>
      <w:r>
        <w:rPr>
          <w:noProof/>
        </w:rPr>
        <w:fldChar w:fldCharType="end"/>
      </w:r>
    </w:p>
    <w:p w14:paraId="31D722E5" w14:textId="53814B8A"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_Toc186724120 \h </w:instrText>
      </w:r>
      <w:r>
        <w:rPr>
          <w:noProof/>
        </w:rPr>
      </w:r>
      <w:r>
        <w:rPr>
          <w:noProof/>
        </w:rPr>
        <w:fldChar w:fldCharType="separate"/>
      </w:r>
      <w:r>
        <w:rPr>
          <w:noProof/>
        </w:rPr>
        <w:t>203</w:t>
      </w:r>
      <w:r>
        <w:rPr>
          <w:noProof/>
        </w:rPr>
        <w:fldChar w:fldCharType="end"/>
      </w:r>
    </w:p>
    <w:p w14:paraId="25627393" w14:textId="6C4AF179"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_Toc186724121 \h </w:instrText>
      </w:r>
      <w:r>
        <w:rPr>
          <w:noProof/>
        </w:rPr>
      </w:r>
      <w:r>
        <w:rPr>
          <w:noProof/>
        </w:rPr>
        <w:fldChar w:fldCharType="separate"/>
      </w:r>
      <w:r>
        <w:rPr>
          <w:noProof/>
        </w:rPr>
        <w:t>203</w:t>
      </w:r>
      <w:r>
        <w:rPr>
          <w:noProof/>
        </w:rPr>
        <w:fldChar w:fldCharType="end"/>
      </w:r>
    </w:p>
    <w:p w14:paraId="4CF893B6" w14:textId="1EEB6C3C"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_Toc186724122 \h </w:instrText>
      </w:r>
      <w:r>
        <w:rPr>
          <w:noProof/>
        </w:rPr>
      </w:r>
      <w:r>
        <w:rPr>
          <w:noProof/>
        </w:rPr>
        <w:fldChar w:fldCharType="separate"/>
      </w:r>
      <w:r>
        <w:rPr>
          <w:noProof/>
        </w:rPr>
        <w:t>203</w:t>
      </w:r>
      <w:r>
        <w:rPr>
          <w:noProof/>
        </w:rPr>
        <w:fldChar w:fldCharType="end"/>
      </w:r>
    </w:p>
    <w:p w14:paraId="774787A1" w14:textId="2BB59262"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_Toc186724123 \h </w:instrText>
      </w:r>
      <w:r>
        <w:rPr>
          <w:noProof/>
        </w:rPr>
      </w:r>
      <w:r>
        <w:rPr>
          <w:noProof/>
        </w:rPr>
        <w:fldChar w:fldCharType="separate"/>
      </w:r>
      <w:r>
        <w:rPr>
          <w:noProof/>
        </w:rPr>
        <w:t>203</w:t>
      </w:r>
      <w:r>
        <w:rPr>
          <w:noProof/>
        </w:rPr>
        <w:fldChar w:fldCharType="end"/>
      </w:r>
    </w:p>
    <w:p w14:paraId="0E2B1584" w14:textId="2EBEBA45"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sidRPr="00B079FE">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Feature Negotiation</w:t>
      </w:r>
      <w:r>
        <w:rPr>
          <w:noProof/>
        </w:rPr>
        <w:tab/>
      </w:r>
      <w:r>
        <w:rPr>
          <w:noProof/>
        </w:rPr>
        <w:fldChar w:fldCharType="begin" w:fldLock="1"/>
      </w:r>
      <w:r>
        <w:rPr>
          <w:noProof/>
        </w:rPr>
        <w:instrText xml:space="preserve"> PAGEREF _Toc186724124 \h </w:instrText>
      </w:r>
      <w:r>
        <w:rPr>
          <w:noProof/>
        </w:rPr>
      </w:r>
      <w:r>
        <w:rPr>
          <w:noProof/>
        </w:rPr>
        <w:fldChar w:fldCharType="separate"/>
      </w:r>
      <w:r>
        <w:rPr>
          <w:noProof/>
        </w:rPr>
        <w:t>203</w:t>
      </w:r>
      <w:r>
        <w:rPr>
          <w:noProof/>
        </w:rPr>
        <w:fldChar w:fldCharType="end"/>
      </w:r>
    </w:p>
    <w:p w14:paraId="25E51D54" w14:textId="1E3C7ED9"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sidRPr="00B079FE">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Security</w:t>
      </w:r>
      <w:r>
        <w:rPr>
          <w:noProof/>
        </w:rPr>
        <w:tab/>
      </w:r>
      <w:r>
        <w:rPr>
          <w:noProof/>
        </w:rPr>
        <w:fldChar w:fldCharType="begin" w:fldLock="1"/>
      </w:r>
      <w:r>
        <w:rPr>
          <w:noProof/>
        </w:rPr>
        <w:instrText xml:space="preserve"> PAGEREF _Toc186724125 \h </w:instrText>
      </w:r>
      <w:r>
        <w:rPr>
          <w:noProof/>
        </w:rPr>
      </w:r>
      <w:r>
        <w:rPr>
          <w:noProof/>
        </w:rPr>
        <w:fldChar w:fldCharType="separate"/>
      </w:r>
      <w:r>
        <w:rPr>
          <w:noProof/>
        </w:rPr>
        <w:t>203</w:t>
      </w:r>
      <w:r>
        <w:rPr>
          <w:noProof/>
        </w:rPr>
        <w:fldChar w:fldCharType="end"/>
      </w:r>
    </w:p>
    <w:p w14:paraId="61A2F814" w14:textId="7CF0B802"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sidRPr="00B079FE">
        <w:rPr>
          <w:noProof/>
          <w:lang w:val="en-US"/>
        </w:rPr>
        <w:t>6.4.10</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HTTP redirection</w:t>
      </w:r>
      <w:r>
        <w:rPr>
          <w:noProof/>
        </w:rPr>
        <w:tab/>
      </w:r>
      <w:r>
        <w:rPr>
          <w:noProof/>
        </w:rPr>
        <w:fldChar w:fldCharType="begin" w:fldLock="1"/>
      </w:r>
      <w:r>
        <w:rPr>
          <w:noProof/>
        </w:rPr>
        <w:instrText xml:space="preserve"> PAGEREF _Toc186724126 \h </w:instrText>
      </w:r>
      <w:r>
        <w:rPr>
          <w:noProof/>
        </w:rPr>
      </w:r>
      <w:r>
        <w:rPr>
          <w:noProof/>
        </w:rPr>
        <w:fldChar w:fldCharType="separate"/>
      </w:r>
      <w:r>
        <w:rPr>
          <w:noProof/>
        </w:rPr>
        <w:t>204</w:t>
      </w:r>
      <w:r>
        <w:rPr>
          <w:noProof/>
        </w:rPr>
        <w:fldChar w:fldCharType="end"/>
      </w:r>
    </w:p>
    <w:p w14:paraId="44140BEE" w14:textId="7F89A0E6" w:rsidR="004548E1" w:rsidRDefault="004548E1">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fldLock="1"/>
      </w:r>
      <w:r>
        <w:rPr>
          <w:noProof/>
        </w:rPr>
        <w:instrText xml:space="preserve"> PAGEREF _Toc186724127 \h </w:instrText>
      </w:r>
      <w:r>
        <w:rPr>
          <w:noProof/>
        </w:rPr>
      </w:r>
      <w:r>
        <w:rPr>
          <w:noProof/>
        </w:rPr>
        <w:fldChar w:fldCharType="separate"/>
      </w:r>
      <w:r>
        <w:rPr>
          <w:noProof/>
        </w:rPr>
        <w:t>204</w:t>
      </w:r>
      <w:r>
        <w:rPr>
          <w:noProof/>
        </w:rPr>
        <w:fldChar w:fldCharType="end"/>
      </w:r>
    </w:p>
    <w:p w14:paraId="501A7C2E" w14:textId="27BEC240"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_Toc186724128 \h </w:instrText>
      </w:r>
      <w:r>
        <w:rPr>
          <w:noProof/>
        </w:rPr>
      </w:r>
      <w:r>
        <w:rPr>
          <w:noProof/>
        </w:rPr>
        <w:fldChar w:fldCharType="separate"/>
      </w:r>
      <w:r>
        <w:rPr>
          <w:noProof/>
        </w:rPr>
        <w:t>204</w:t>
      </w:r>
      <w:r>
        <w:rPr>
          <w:noProof/>
        </w:rPr>
        <w:fldChar w:fldCharType="end"/>
      </w:r>
    </w:p>
    <w:p w14:paraId="231ADEEF" w14:textId="6EA2E2C5"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_Toc186724129 \h </w:instrText>
      </w:r>
      <w:r>
        <w:rPr>
          <w:noProof/>
        </w:rPr>
      </w:r>
      <w:r>
        <w:rPr>
          <w:noProof/>
        </w:rPr>
        <w:fldChar w:fldCharType="separate"/>
      </w:r>
      <w:r>
        <w:rPr>
          <w:noProof/>
        </w:rPr>
        <w:t>204</w:t>
      </w:r>
      <w:r>
        <w:rPr>
          <w:noProof/>
        </w:rPr>
        <w:fldChar w:fldCharType="end"/>
      </w:r>
    </w:p>
    <w:p w14:paraId="58E731B7" w14:textId="5624B788"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_Toc186724130 \h </w:instrText>
      </w:r>
      <w:r>
        <w:rPr>
          <w:noProof/>
        </w:rPr>
      </w:r>
      <w:r>
        <w:rPr>
          <w:noProof/>
        </w:rPr>
        <w:fldChar w:fldCharType="separate"/>
      </w:r>
      <w:r>
        <w:rPr>
          <w:noProof/>
        </w:rPr>
        <w:t>204</w:t>
      </w:r>
      <w:r>
        <w:rPr>
          <w:noProof/>
        </w:rPr>
        <w:fldChar w:fldCharType="end"/>
      </w:r>
    </w:p>
    <w:p w14:paraId="386B30D8" w14:textId="01CC3B08"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_Toc186724131 \h </w:instrText>
      </w:r>
      <w:r>
        <w:rPr>
          <w:noProof/>
        </w:rPr>
      </w:r>
      <w:r>
        <w:rPr>
          <w:noProof/>
        </w:rPr>
        <w:fldChar w:fldCharType="separate"/>
      </w:r>
      <w:r>
        <w:rPr>
          <w:noProof/>
        </w:rPr>
        <w:t>204</w:t>
      </w:r>
      <w:r>
        <w:rPr>
          <w:noProof/>
        </w:rPr>
        <w:fldChar w:fldCharType="end"/>
      </w:r>
    </w:p>
    <w:p w14:paraId="033D8F83" w14:textId="6A512D1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_Toc186724132 \h </w:instrText>
      </w:r>
      <w:r>
        <w:rPr>
          <w:noProof/>
        </w:rPr>
      </w:r>
      <w:r>
        <w:rPr>
          <w:noProof/>
        </w:rPr>
        <w:fldChar w:fldCharType="separate"/>
      </w:r>
      <w:r>
        <w:rPr>
          <w:noProof/>
        </w:rPr>
        <w:t>204</w:t>
      </w:r>
      <w:r>
        <w:rPr>
          <w:noProof/>
        </w:rPr>
        <w:fldChar w:fldCharType="end"/>
      </w:r>
    </w:p>
    <w:p w14:paraId="6BB73B2D" w14:textId="045E1C0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_Toc186724133 \h </w:instrText>
      </w:r>
      <w:r>
        <w:rPr>
          <w:noProof/>
        </w:rPr>
      </w:r>
      <w:r>
        <w:rPr>
          <w:noProof/>
        </w:rPr>
        <w:fldChar w:fldCharType="separate"/>
      </w:r>
      <w:r>
        <w:rPr>
          <w:noProof/>
        </w:rPr>
        <w:t>204</w:t>
      </w:r>
      <w:r>
        <w:rPr>
          <w:noProof/>
        </w:rPr>
        <w:fldChar w:fldCharType="end"/>
      </w:r>
    </w:p>
    <w:p w14:paraId="6F661C17" w14:textId="27A004A9"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_Toc186724134 \h </w:instrText>
      </w:r>
      <w:r>
        <w:rPr>
          <w:noProof/>
        </w:rPr>
      </w:r>
      <w:r>
        <w:rPr>
          <w:noProof/>
        </w:rPr>
        <w:fldChar w:fldCharType="separate"/>
      </w:r>
      <w:r>
        <w:rPr>
          <w:noProof/>
        </w:rPr>
        <w:t>204</w:t>
      </w:r>
      <w:r>
        <w:rPr>
          <w:noProof/>
        </w:rPr>
        <w:fldChar w:fldCharType="end"/>
      </w:r>
    </w:p>
    <w:p w14:paraId="3B50A11B" w14:textId="51FF393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_Toc186724135 \h </w:instrText>
      </w:r>
      <w:r>
        <w:rPr>
          <w:noProof/>
        </w:rPr>
      </w:r>
      <w:r>
        <w:rPr>
          <w:noProof/>
        </w:rPr>
        <w:fldChar w:fldCharType="separate"/>
      </w:r>
      <w:r>
        <w:rPr>
          <w:noProof/>
        </w:rPr>
        <w:t>204</w:t>
      </w:r>
      <w:r>
        <w:rPr>
          <w:noProof/>
        </w:rPr>
        <w:fldChar w:fldCharType="end"/>
      </w:r>
    </w:p>
    <w:p w14:paraId="1F41614D" w14:textId="66941BFB"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_Toc186724136 \h </w:instrText>
      </w:r>
      <w:r>
        <w:rPr>
          <w:noProof/>
        </w:rPr>
      </w:r>
      <w:r>
        <w:rPr>
          <w:noProof/>
        </w:rPr>
        <w:fldChar w:fldCharType="separate"/>
      </w:r>
      <w:r>
        <w:rPr>
          <w:noProof/>
        </w:rPr>
        <w:t>205</w:t>
      </w:r>
      <w:r>
        <w:rPr>
          <w:noProof/>
        </w:rPr>
        <w:fldChar w:fldCharType="end"/>
      </w:r>
    </w:p>
    <w:p w14:paraId="2A3E8E4E" w14:textId="13984958"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_Toc186724137 \h </w:instrText>
      </w:r>
      <w:r>
        <w:rPr>
          <w:noProof/>
        </w:rPr>
      </w:r>
      <w:r>
        <w:rPr>
          <w:noProof/>
        </w:rPr>
        <w:fldChar w:fldCharType="separate"/>
      </w:r>
      <w:r>
        <w:rPr>
          <w:noProof/>
        </w:rPr>
        <w:t>205</w:t>
      </w:r>
      <w:r>
        <w:rPr>
          <w:noProof/>
        </w:rPr>
        <w:fldChar w:fldCharType="end"/>
      </w:r>
    </w:p>
    <w:p w14:paraId="3CE61D2E" w14:textId="1826EE61"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fldLock="1"/>
      </w:r>
      <w:r>
        <w:rPr>
          <w:noProof/>
        </w:rPr>
        <w:instrText xml:space="preserve"> PAGEREF _Toc186724138 \h </w:instrText>
      </w:r>
      <w:r>
        <w:rPr>
          <w:noProof/>
        </w:rPr>
      </w:r>
      <w:r>
        <w:rPr>
          <w:noProof/>
        </w:rPr>
        <w:fldChar w:fldCharType="separate"/>
      </w:r>
      <w:r>
        <w:rPr>
          <w:noProof/>
        </w:rPr>
        <w:t>205</w:t>
      </w:r>
      <w:r>
        <w:rPr>
          <w:noProof/>
        </w:rPr>
        <w:fldChar w:fldCharType="end"/>
      </w:r>
    </w:p>
    <w:p w14:paraId="62FA3531" w14:textId="432AADD6"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_Toc186724139 \h </w:instrText>
      </w:r>
      <w:r>
        <w:rPr>
          <w:noProof/>
        </w:rPr>
      </w:r>
      <w:r>
        <w:rPr>
          <w:noProof/>
        </w:rPr>
        <w:fldChar w:fldCharType="separate"/>
      </w:r>
      <w:r>
        <w:rPr>
          <w:noProof/>
        </w:rPr>
        <w:t>205</w:t>
      </w:r>
      <w:r>
        <w:rPr>
          <w:noProof/>
        </w:rPr>
        <w:fldChar w:fldCharType="end"/>
      </w:r>
    </w:p>
    <w:p w14:paraId="33D77D95" w14:textId="6688F725"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_Toc186724140 \h </w:instrText>
      </w:r>
      <w:r>
        <w:rPr>
          <w:noProof/>
        </w:rPr>
      </w:r>
      <w:r>
        <w:rPr>
          <w:noProof/>
        </w:rPr>
        <w:fldChar w:fldCharType="separate"/>
      </w:r>
      <w:r>
        <w:rPr>
          <w:noProof/>
        </w:rPr>
        <w:t>205</w:t>
      </w:r>
      <w:r>
        <w:rPr>
          <w:noProof/>
        </w:rPr>
        <w:fldChar w:fldCharType="end"/>
      </w:r>
    </w:p>
    <w:p w14:paraId="6CF97C5E" w14:textId="1FCFABA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_Toc186724141 \h </w:instrText>
      </w:r>
      <w:r>
        <w:rPr>
          <w:noProof/>
        </w:rPr>
      </w:r>
      <w:r>
        <w:rPr>
          <w:noProof/>
        </w:rPr>
        <w:fldChar w:fldCharType="separate"/>
      </w:r>
      <w:r>
        <w:rPr>
          <w:noProof/>
        </w:rPr>
        <w:t>205</w:t>
      </w:r>
      <w:r>
        <w:rPr>
          <w:noProof/>
        </w:rPr>
        <w:fldChar w:fldCharType="end"/>
      </w:r>
    </w:p>
    <w:p w14:paraId="3A2507AD" w14:textId="3428E63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_Toc186724142 \h </w:instrText>
      </w:r>
      <w:r>
        <w:rPr>
          <w:noProof/>
        </w:rPr>
      </w:r>
      <w:r>
        <w:rPr>
          <w:noProof/>
        </w:rPr>
        <w:fldChar w:fldCharType="separate"/>
      </w:r>
      <w:r>
        <w:rPr>
          <w:noProof/>
        </w:rPr>
        <w:t>206</w:t>
      </w:r>
      <w:r>
        <w:rPr>
          <w:noProof/>
        </w:rPr>
        <w:fldChar w:fldCharType="end"/>
      </w:r>
    </w:p>
    <w:p w14:paraId="39A4567C" w14:textId="2002E891"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_Toc186724143 \h </w:instrText>
      </w:r>
      <w:r>
        <w:rPr>
          <w:noProof/>
        </w:rPr>
      </w:r>
      <w:r>
        <w:rPr>
          <w:noProof/>
        </w:rPr>
        <w:fldChar w:fldCharType="separate"/>
      </w:r>
      <w:r>
        <w:rPr>
          <w:noProof/>
        </w:rPr>
        <w:t>207</w:t>
      </w:r>
      <w:r>
        <w:rPr>
          <w:noProof/>
        </w:rPr>
        <w:fldChar w:fldCharType="end"/>
      </w:r>
    </w:p>
    <w:p w14:paraId="70969654" w14:textId="78C0D7C8"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_Toc186724144 \h </w:instrText>
      </w:r>
      <w:r>
        <w:rPr>
          <w:noProof/>
        </w:rPr>
      </w:r>
      <w:r>
        <w:rPr>
          <w:noProof/>
        </w:rPr>
        <w:fldChar w:fldCharType="separate"/>
      </w:r>
      <w:r>
        <w:rPr>
          <w:noProof/>
        </w:rPr>
        <w:t>207</w:t>
      </w:r>
      <w:r>
        <w:rPr>
          <w:noProof/>
        </w:rPr>
        <w:fldChar w:fldCharType="end"/>
      </w:r>
    </w:p>
    <w:p w14:paraId="5C121910" w14:textId="67FB95BA"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_Toc186724145 \h </w:instrText>
      </w:r>
      <w:r>
        <w:rPr>
          <w:noProof/>
        </w:rPr>
      </w:r>
      <w:r>
        <w:rPr>
          <w:noProof/>
        </w:rPr>
        <w:fldChar w:fldCharType="separate"/>
      </w:r>
      <w:r>
        <w:rPr>
          <w:noProof/>
        </w:rPr>
        <w:t>207</w:t>
      </w:r>
      <w:r>
        <w:rPr>
          <w:noProof/>
        </w:rPr>
        <w:fldChar w:fldCharType="end"/>
      </w:r>
    </w:p>
    <w:p w14:paraId="3D586117" w14:textId="10F40752"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sidRPr="00B079FE">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Structured data types</w:t>
      </w:r>
      <w:r>
        <w:rPr>
          <w:noProof/>
        </w:rPr>
        <w:tab/>
      </w:r>
      <w:r>
        <w:rPr>
          <w:noProof/>
        </w:rPr>
        <w:fldChar w:fldCharType="begin" w:fldLock="1"/>
      </w:r>
      <w:r>
        <w:rPr>
          <w:noProof/>
        </w:rPr>
        <w:instrText xml:space="preserve"> PAGEREF _Toc186724146 \h </w:instrText>
      </w:r>
      <w:r>
        <w:rPr>
          <w:noProof/>
        </w:rPr>
      </w:r>
      <w:r>
        <w:rPr>
          <w:noProof/>
        </w:rPr>
        <w:fldChar w:fldCharType="separate"/>
      </w:r>
      <w:r>
        <w:rPr>
          <w:noProof/>
        </w:rPr>
        <w:t>207</w:t>
      </w:r>
      <w:r>
        <w:rPr>
          <w:noProof/>
        </w:rPr>
        <w:fldChar w:fldCharType="end"/>
      </w:r>
    </w:p>
    <w:p w14:paraId="029186E0" w14:textId="2BC8FE4D"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_Toc186724147 \h </w:instrText>
      </w:r>
      <w:r>
        <w:rPr>
          <w:noProof/>
        </w:rPr>
      </w:r>
      <w:r>
        <w:rPr>
          <w:noProof/>
        </w:rPr>
        <w:fldChar w:fldCharType="separate"/>
      </w:r>
      <w:r>
        <w:rPr>
          <w:noProof/>
        </w:rPr>
        <w:t>207</w:t>
      </w:r>
      <w:r>
        <w:rPr>
          <w:noProof/>
        </w:rPr>
        <w:fldChar w:fldCharType="end"/>
      </w:r>
    </w:p>
    <w:p w14:paraId="23EFF8D9" w14:textId="736E7BB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fldLock="1"/>
      </w:r>
      <w:r>
        <w:rPr>
          <w:noProof/>
        </w:rPr>
        <w:instrText xml:space="preserve"> PAGEREF _Toc186724148 \h </w:instrText>
      </w:r>
      <w:r>
        <w:rPr>
          <w:noProof/>
        </w:rPr>
      </w:r>
      <w:r>
        <w:rPr>
          <w:noProof/>
        </w:rPr>
        <w:fldChar w:fldCharType="separate"/>
      </w:r>
      <w:r>
        <w:rPr>
          <w:noProof/>
        </w:rPr>
        <w:t>208</w:t>
      </w:r>
      <w:r>
        <w:rPr>
          <w:noProof/>
        </w:rPr>
        <w:fldChar w:fldCharType="end"/>
      </w:r>
    </w:p>
    <w:p w14:paraId="482A5C86" w14:textId="3E5E93E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fldLock="1"/>
      </w:r>
      <w:r>
        <w:rPr>
          <w:noProof/>
        </w:rPr>
        <w:instrText xml:space="preserve"> PAGEREF _Toc186724149 \h </w:instrText>
      </w:r>
      <w:r>
        <w:rPr>
          <w:noProof/>
        </w:rPr>
      </w:r>
      <w:r>
        <w:rPr>
          <w:noProof/>
        </w:rPr>
        <w:fldChar w:fldCharType="separate"/>
      </w:r>
      <w:r>
        <w:rPr>
          <w:noProof/>
        </w:rPr>
        <w:t>208</w:t>
      </w:r>
      <w:r>
        <w:rPr>
          <w:noProof/>
        </w:rPr>
        <w:fldChar w:fldCharType="end"/>
      </w:r>
    </w:p>
    <w:p w14:paraId="1C2C5A4C" w14:textId="335A587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_Toc186724150 \h </w:instrText>
      </w:r>
      <w:r>
        <w:rPr>
          <w:noProof/>
        </w:rPr>
      </w:r>
      <w:r>
        <w:rPr>
          <w:noProof/>
        </w:rPr>
        <w:fldChar w:fldCharType="separate"/>
      </w:r>
      <w:r>
        <w:rPr>
          <w:noProof/>
        </w:rPr>
        <w:t>208</w:t>
      </w:r>
      <w:r>
        <w:rPr>
          <w:noProof/>
        </w:rPr>
        <w:fldChar w:fldCharType="end"/>
      </w:r>
    </w:p>
    <w:p w14:paraId="6C90D260" w14:textId="1AE6569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_Toc186724151 \h </w:instrText>
      </w:r>
      <w:r>
        <w:rPr>
          <w:noProof/>
        </w:rPr>
      </w:r>
      <w:r>
        <w:rPr>
          <w:noProof/>
        </w:rPr>
        <w:fldChar w:fldCharType="separate"/>
      </w:r>
      <w:r>
        <w:rPr>
          <w:noProof/>
        </w:rPr>
        <w:t>208</w:t>
      </w:r>
      <w:r>
        <w:rPr>
          <w:noProof/>
        </w:rPr>
        <w:fldChar w:fldCharType="end"/>
      </w:r>
    </w:p>
    <w:p w14:paraId="0AE392A2" w14:textId="1536B27B"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_Toc186724152 \h </w:instrText>
      </w:r>
      <w:r>
        <w:rPr>
          <w:noProof/>
        </w:rPr>
      </w:r>
      <w:r>
        <w:rPr>
          <w:noProof/>
        </w:rPr>
        <w:fldChar w:fldCharType="separate"/>
      </w:r>
      <w:r>
        <w:rPr>
          <w:noProof/>
        </w:rPr>
        <w:t>208</w:t>
      </w:r>
      <w:r>
        <w:rPr>
          <w:noProof/>
        </w:rPr>
        <w:fldChar w:fldCharType="end"/>
      </w:r>
    </w:p>
    <w:p w14:paraId="577CF7BD" w14:textId="55D79850"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sidRPr="00B079FE">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Simple data types and enumerations</w:t>
      </w:r>
      <w:r>
        <w:rPr>
          <w:noProof/>
        </w:rPr>
        <w:tab/>
      </w:r>
      <w:r>
        <w:rPr>
          <w:noProof/>
        </w:rPr>
        <w:fldChar w:fldCharType="begin" w:fldLock="1"/>
      </w:r>
      <w:r>
        <w:rPr>
          <w:noProof/>
        </w:rPr>
        <w:instrText xml:space="preserve"> PAGEREF _Toc186724153 \h </w:instrText>
      </w:r>
      <w:r>
        <w:rPr>
          <w:noProof/>
        </w:rPr>
      </w:r>
      <w:r>
        <w:rPr>
          <w:noProof/>
        </w:rPr>
        <w:fldChar w:fldCharType="separate"/>
      </w:r>
      <w:r>
        <w:rPr>
          <w:noProof/>
        </w:rPr>
        <w:t>208</w:t>
      </w:r>
      <w:r>
        <w:rPr>
          <w:noProof/>
        </w:rPr>
        <w:fldChar w:fldCharType="end"/>
      </w:r>
    </w:p>
    <w:p w14:paraId="7038F1E9" w14:textId="4BA7F2C8"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_Toc186724154 \h </w:instrText>
      </w:r>
      <w:r>
        <w:rPr>
          <w:noProof/>
        </w:rPr>
      </w:r>
      <w:r>
        <w:rPr>
          <w:noProof/>
        </w:rPr>
        <w:fldChar w:fldCharType="separate"/>
      </w:r>
      <w:r>
        <w:rPr>
          <w:noProof/>
        </w:rPr>
        <w:t>208</w:t>
      </w:r>
      <w:r>
        <w:rPr>
          <w:noProof/>
        </w:rPr>
        <w:fldChar w:fldCharType="end"/>
      </w:r>
    </w:p>
    <w:p w14:paraId="53A57932" w14:textId="2C463032"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_Toc186724155 \h </w:instrText>
      </w:r>
      <w:r>
        <w:rPr>
          <w:noProof/>
        </w:rPr>
      </w:r>
      <w:r>
        <w:rPr>
          <w:noProof/>
        </w:rPr>
        <w:fldChar w:fldCharType="separate"/>
      </w:r>
      <w:r>
        <w:rPr>
          <w:noProof/>
        </w:rPr>
        <w:t>208</w:t>
      </w:r>
      <w:r>
        <w:rPr>
          <w:noProof/>
        </w:rPr>
        <w:fldChar w:fldCharType="end"/>
      </w:r>
    </w:p>
    <w:p w14:paraId="0E274F41" w14:textId="6B2F60A7"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fldLock="1"/>
      </w:r>
      <w:r>
        <w:rPr>
          <w:noProof/>
        </w:rPr>
        <w:instrText xml:space="preserve"> PAGEREF _Toc186724156 \h </w:instrText>
      </w:r>
      <w:r>
        <w:rPr>
          <w:noProof/>
        </w:rPr>
      </w:r>
      <w:r>
        <w:rPr>
          <w:noProof/>
        </w:rPr>
        <w:fldChar w:fldCharType="separate"/>
      </w:r>
      <w:r>
        <w:rPr>
          <w:noProof/>
        </w:rPr>
        <w:t>208</w:t>
      </w:r>
      <w:r>
        <w:rPr>
          <w:noProof/>
        </w:rPr>
        <w:fldChar w:fldCharType="end"/>
      </w:r>
    </w:p>
    <w:p w14:paraId="15182D29" w14:textId="083965E9"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fldLock="1"/>
      </w:r>
      <w:r>
        <w:rPr>
          <w:noProof/>
        </w:rPr>
        <w:instrText xml:space="preserve"> PAGEREF _Toc186724157 \h </w:instrText>
      </w:r>
      <w:r>
        <w:rPr>
          <w:noProof/>
        </w:rPr>
      </w:r>
      <w:r>
        <w:rPr>
          <w:noProof/>
        </w:rPr>
        <w:fldChar w:fldCharType="separate"/>
      </w:r>
      <w:r>
        <w:rPr>
          <w:noProof/>
        </w:rPr>
        <w:t>209</w:t>
      </w:r>
      <w:r>
        <w:rPr>
          <w:noProof/>
        </w:rPr>
        <w:fldChar w:fldCharType="end"/>
      </w:r>
    </w:p>
    <w:p w14:paraId="5B892861" w14:textId="03C27EEF" w:rsidR="004548E1" w:rsidRDefault="004548E1">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fldLock="1"/>
      </w:r>
      <w:r>
        <w:rPr>
          <w:noProof/>
        </w:rPr>
        <w:instrText xml:space="preserve"> PAGEREF _Toc186724158 \h </w:instrText>
      </w:r>
      <w:r>
        <w:rPr>
          <w:noProof/>
        </w:rPr>
      </w:r>
      <w:r>
        <w:rPr>
          <w:noProof/>
        </w:rPr>
        <w:fldChar w:fldCharType="separate"/>
      </w:r>
      <w:r>
        <w:rPr>
          <w:noProof/>
        </w:rPr>
        <w:t>209</w:t>
      </w:r>
      <w:r>
        <w:rPr>
          <w:noProof/>
        </w:rPr>
        <w:fldChar w:fldCharType="end"/>
      </w:r>
    </w:p>
    <w:p w14:paraId="37DEEAB4" w14:textId="23B815E3"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_Toc186724159 \h </w:instrText>
      </w:r>
      <w:r>
        <w:rPr>
          <w:noProof/>
        </w:rPr>
      </w:r>
      <w:r>
        <w:rPr>
          <w:noProof/>
        </w:rPr>
        <w:fldChar w:fldCharType="separate"/>
      </w:r>
      <w:r>
        <w:rPr>
          <w:noProof/>
        </w:rPr>
        <w:t>209</w:t>
      </w:r>
      <w:r>
        <w:rPr>
          <w:noProof/>
        </w:rPr>
        <w:fldChar w:fldCharType="end"/>
      </w:r>
    </w:p>
    <w:p w14:paraId="7DDED095" w14:textId="60D629CB"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_Toc186724160 \h </w:instrText>
      </w:r>
      <w:r>
        <w:rPr>
          <w:noProof/>
        </w:rPr>
      </w:r>
      <w:r>
        <w:rPr>
          <w:noProof/>
        </w:rPr>
        <w:fldChar w:fldCharType="separate"/>
      </w:r>
      <w:r>
        <w:rPr>
          <w:noProof/>
        </w:rPr>
        <w:t>209</w:t>
      </w:r>
      <w:r>
        <w:rPr>
          <w:noProof/>
        </w:rPr>
        <w:fldChar w:fldCharType="end"/>
      </w:r>
    </w:p>
    <w:p w14:paraId="67F4D21F" w14:textId="4F97530B"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_Toc186724161 \h </w:instrText>
      </w:r>
      <w:r>
        <w:rPr>
          <w:noProof/>
        </w:rPr>
      </w:r>
      <w:r>
        <w:rPr>
          <w:noProof/>
        </w:rPr>
        <w:fldChar w:fldCharType="separate"/>
      </w:r>
      <w:r>
        <w:rPr>
          <w:noProof/>
        </w:rPr>
        <w:t>209</w:t>
      </w:r>
      <w:r>
        <w:rPr>
          <w:noProof/>
        </w:rPr>
        <w:fldChar w:fldCharType="end"/>
      </w:r>
    </w:p>
    <w:p w14:paraId="362DE1FA" w14:textId="79039DCE" w:rsidR="004548E1" w:rsidRDefault="004548E1">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_Toc186724162 \h </w:instrText>
      </w:r>
      <w:r>
        <w:rPr>
          <w:noProof/>
        </w:rPr>
      </w:r>
      <w:r>
        <w:rPr>
          <w:noProof/>
        </w:rPr>
        <w:fldChar w:fldCharType="separate"/>
      </w:r>
      <w:r>
        <w:rPr>
          <w:noProof/>
        </w:rPr>
        <w:t>209</w:t>
      </w:r>
      <w:r>
        <w:rPr>
          <w:noProof/>
        </w:rPr>
        <w:fldChar w:fldCharType="end"/>
      </w:r>
    </w:p>
    <w:p w14:paraId="1943112F" w14:textId="287A61F4"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sidRPr="00B079FE">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Feature Negotiation</w:t>
      </w:r>
      <w:r>
        <w:rPr>
          <w:noProof/>
        </w:rPr>
        <w:tab/>
      </w:r>
      <w:r>
        <w:rPr>
          <w:noProof/>
        </w:rPr>
        <w:fldChar w:fldCharType="begin" w:fldLock="1"/>
      </w:r>
      <w:r>
        <w:rPr>
          <w:noProof/>
        </w:rPr>
        <w:instrText xml:space="preserve"> PAGEREF _Toc186724163 \h </w:instrText>
      </w:r>
      <w:r>
        <w:rPr>
          <w:noProof/>
        </w:rPr>
      </w:r>
      <w:r>
        <w:rPr>
          <w:noProof/>
        </w:rPr>
        <w:fldChar w:fldCharType="separate"/>
      </w:r>
      <w:r>
        <w:rPr>
          <w:noProof/>
        </w:rPr>
        <w:t>209</w:t>
      </w:r>
      <w:r>
        <w:rPr>
          <w:noProof/>
        </w:rPr>
        <w:fldChar w:fldCharType="end"/>
      </w:r>
    </w:p>
    <w:p w14:paraId="3CF6F7FD" w14:textId="3FECCFD9"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sidRPr="00B079FE">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Security</w:t>
      </w:r>
      <w:r>
        <w:rPr>
          <w:noProof/>
        </w:rPr>
        <w:tab/>
      </w:r>
      <w:r>
        <w:rPr>
          <w:noProof/>
        </w:rPr>
        <w:fldChar w:fldCharType="begin" w:fldLock="1"/>
      </w:r>
      <w:r>
        <w:rPr>
          <w:noProof/>
        </w:rPr>
        <w:instrText xml:space="preserve"> PAGEREF _Toc186724164 \h </w:instrText>
      </w:r>
      <w:r>
        <w:rPr>
          <w:noProof/>
        </w:rPr>
      </w:r>
      <w:r>
        <w:rPr>
          <w:noProof/>
        </w:rPr>
        <w:fldChar w:fldCharType="separate"/>
      </w:r>
      <w:r>
        <w:rPr>
          <w:noProof/>
        </w:rPr>
        <w:t>210</w:t>
      </w:r>
      <w:r>
        <w:rPr>
          <w:noProof/>
        </w:rPr>
        <w:fldChar w:fldCharType="end"/>
      </w:r>
    </w:p>
    <w:p w14:paraId="69947C6D" w14:textId="4AC021FC" w:rsidR="004548E1" w:rsidRDefault="004548E1">
      <w:pPr>
        <w:pStyle w:val="TOC3"/>
        <w:rPr>
          <w:rFonts w:asciiTheme="minorHAnsi" w:eastAsiaTheme="minorEastAsia" w:hAnsiTheme="minorHAnsi" w:cstheme="minorBidi"/>
          <w:noProof/>
          <w:kern w:val="2"/>
          <w:sz w:val="24"/>
          <w:szCs w:val="24"/>
          <w:lang w:eastAsia="en-GB"/>
          <w14:ligatures w14:val="standardContextual"/>
        </w:rPr>
      </w:pPr>
      <w:r w:rsidRPr="00B079FE">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HTTP redirection</w:t>
      </w:r>
      <w:r>
        <w:rPr>
          <w:noProof/>
        </w:rPr>
        <w:tab/>
      </w:r>
      <w:r>
        <w:rPr>
          <w:noProof/>
        </w:rPr>
        <w:fldChar w:fldCharType="begin" w:fldLock="1"/>
      </w:r>
      <w:r>
        <w:rPr>
          <w:noProof/>
        </w:rPr>
        <w:instrText xml:space="preserve"> PAGEREF _Toc186724165 \h </w:instrText>
      </w:r>
      <w:r>
        <w:rPr>
          <w:noProof/>
        </w:rPr>
      </w:r>
      <w:r>
        <w:rPr>
          <w:noProof/>
        </w:rPr>
        <w:fldChar w:fldCharType="separate"/>
      </w:r>
      <w:r>
        <w:rPr>
          <w:noProof/>
        </w:rPr>
        <w:t>210</w:t>
      </w:r>
      <w:r>
        <w:rPr>
          <w:noProof/>
        </w:rPr>
        <w:fldChar w:fldCharType="end"/>
      </w:r>
    </w:p>
    <w:p w14:paraId="0076416F" w14:textId="6C799EA4" w:rsidR="004548E1" w:rsidRDefault="004548E1">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_Toc186724166 \h </w:instrText>
      </w:r>
      <w:r>
        <w:rPr>
          <w:noProof/>
        </w:rPr>
      </w:r>
      <w:r>
        <w:rPr>
          <w:noProof/>
        </w:rPr>
        <w:fldChar w:fldCharType="separate"/>
      </w:r>
      <w:r>
        <w:rPr>
          <w:noProof/>
        </w:rPr>
        <w:t>211</w:t>
      </w:r>
      <w:r>
        <w:rPr>
          <w:noProof/>
        </w:rPr>
        <w:fldChar w:fldCharType="end"/>
      </w:r>
    </w:p>
    <w:p w14:paraId="53B8FF03" w14:textId="500D13B1" w:rsidR="004548E1" w:rsidRDefault="004548E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_Toc186724167 \h </w:instrText>
      </w:r>
      <w:r>
        <w:rPr>
          <w:noProof/>
        </w:rPr>
      </w:r>
      <w:r>
        <w:rPr>
          <w:noProof/>
        </w:rPr>
        <w:fldChar w:fldCharType="separate"/>
      </w:r>
      <w:r>
        <w:rPr>
          <w:noProof/>
        </w:rPr>
        <w:t>211</w:t>
      </w:r>
      <w:r>
        <w:rPr>
          <w:noProof/>
        </w:rPr>
        <w:fldChar w:fldCharType="end"/>
      </w:r>
    </w:p>
    <w:p w14:paraId="7B1BFF10" w14:textId="301D3E71" w:rsidR="004548E1" w:rsidRDefault="004548E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fldLock="1"/>
      </w:r>
      <w:r>
        <w:rPr>
          <w:noProof/>
        </w:rPr>
        <w:instrText xml:space="preserve"> PAGEREF _Toc186724168 \h </w:instrText>
      </w:r>
      <w:r>
        <w:rPr>
          <w:noProof/>
        </w:rPr>
      </w:r>
      <w:r>
        <w:rPr>
          <w:noProof/>
        </w:rPr>
        <w:fldChar w:fldCharType="separate"/>
      </w:r>
      <w:r>
        <w:rPr>
          <w:noProof/>
        </w:rPr>
        <w:t>211</w:t>
      </w:r>
      <w:r>
        <w:rPr>
          <w:noProof/>
        </w:rPr>
        <w:fldChar w:fldCharType="end"/>
      </w:r>
    </w:p>
    <w:p w14:paraId="7C150078" w14:textId="7C7F1FA3" w:rsidR="004548E1" w:rsidRDefault="004548E1">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fldLock="1"/>
      </w:r>
      <w:r>
        <w:rPr>
          <w:noProof/>
        </w:rPr>
        <w:instrText xml:space="preserve"> PAGEREF _Toc186724169 \h </w:instrText>
      </w:r>
      <w:r>
        <w:rPr>
          <w:noProof/>
        </w:rPr>
      </w:r>
      <w:r>
        <w:rPr>
          <w:noProof/>
        </w:rPr>
        <w:fldChar w:fldCharType="separate"/>
      </w:r>
      <w:r>
        <w:rPr>
          <w:noProof/>
        </w:rPr>
        <w:t>222</w:t>
      </w:r>
      <w:r>
        <w:rPr>
          <w:noProof/>
        </w:rPr>
        <w:fldChar w:fldCharType="end"/>
      </w:r>
    </w:p>
    <w:p w14:paraId="4CBFFEF1" w14:textId="0A725F73" w:rsidR="004548E1" w:rsidRDefault="004548E1">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fldLock="1"/>
      </w:r>
      <w:r>
        <w:rPr>
          <w:noProof/>
        </w:rPr>
        <w:instrText xml:space="preserve"> PAGEREF _Toc186724170 \h </w:instrText>
      </w:r>
      <w:r>
        <w:rPr>
          <w:noProof/>
        </w:rPr>
      </w:r>
      <w:r>
        <w:rPr>
          <w:noProof/>
        </w:rPr>
        <w:fldChar w:fldCharType="separate"/>
      </w:r>
      <w:r>
        <w:rPr>
          <w:noProof/>
        </w:rPr>
        <w:t>275</w:t>
      </w:r>
      <w:r>
        <w:rPr>
          <w:noProof/>
        </w:rPr>
        <w:fldChar w:fldCharType="end"/>
      </w:r>
    </w:p>
    <w:p w14:paraId="7CA44D6C" w14:textId="16AD9053" w:rsidR="004548E1" w:rsidRDefault="004548E1">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fldLock="1"/>
      </w:r>
      <w:r>
        <w:rPr>
          <w:noProof/>
        </w:rPr>
        <w:instrText xml:space="preserve"> PAGEREF _Toc186724171 \h </w:instrText>
      </w:r>
      <w:r>
        <w:rPr>
          <w:noProof/>
        </w:rPr>
      </w:r>
      <w:r>
        <w:rPr>
          <w:noProof/>
        </w:rPr>
        <w:fldChar w:fldCharType="separate"/>
      </w:r>
      <w:r>
        <w:rPr>
          <w:noProof/>
        </w:rPr>
        <w:t>278</w:t>
      </w:r>
      <w:r>
        <w:rPr>
          <w:noProof/>
        </w:rPr>
        <w:fldChar w:fldCharType="end"/>
      </w:r>
    </w:p>
    <w:p w14:paraId="463B1B53" w14:textId="627E4F2A" w:rsidR="004548E1" w:rsidRDefault="004548E1">
      <w:pPr>
        <w:pStyle w:val="TOC1"/>
        <w:rPr>
          <w:rFonts w:asciiTheme="minorHAnsi" w:eastAsiaTheme="minorEastAsia" w:hAnsiTheme="minorHAnsi" w:cstheme="minorBidi"/>
          <w:noProof/>
          <w:kern w:val="2"/>
          <w:sz w:val="24"/>
          <w:szCs w:val="24"/>
          <w:lang w:eastAsia="en-GB"/>
          <w14:ligatures w14:val="standardContextual"/>
        </w:rPr>
      </w:pPr>
      <w:r w:rsidRPr="00B079FE">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B079FE">
        <w:rPr>
          <w:noProof/>
          <w:lang w:val="en-US"/>
        </w:rPr>
        <w:t>Nhss_gbaUEAU API</w:t>
      </w:r>
      <w:r>
        <w:rPr>
          <w:noProof/>
        </w:rPr>
        <w:tab/>
      </w:r>
      <w:r>
        <w:rPr>
          <w:noProof/>
        </w:rPr>
        <w:fldChar w:fldCharType="begin" w:fldLock="1"/>
      </w:r>
      <w:r>
        <w:rPr>
          <w:noProof/>
        </w:rPr>
        <w:instrText xml:space="preserve"> PAGEREF _Toc186724172 \h </w:instrText>
      </w:r>
      <w:r>
        <w:rPr>
          <w:noProof/>
        </w:rPr>
      </w:r>
      <w:r>
        <w:rPr>
          <w:noProof/>
        </w:rPr>
        <w:fldChar w:fldCharType="separate"/>
      </w:r>
      <w:r>
        <w:rPr>
          <w:noProof/>
        </w:rPr>
        <w:t>284</w:t>
      </w:r>
      <w:r>
        <w:rPr>
          <w:noProof/>
        </w:rPr>
        <w:fldChar w:fldCharType="end"/>
      </w:r>
    </w:p>
    <w:p w14:paraId="649418FD" w14:textId="626483CC" w:rsidR="004548E1" w:rsidRDefault="004548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_Toc186724173 \h </w:instrText>
      </w:r>
      <w:r>
        <w:rPr>
          <w:noProof/>
        </w:rPr>
      </w:r>
      <w:r>
        <w:rPr>
          <w:noProof/>
        </w:rPr>
        <w:fldChar w:fldCharType="separate"/>
      </w:r>
      <w:r>
        <w:rPr>
          <w:noProof/>
        </w:rPr>
        <w:t>288</w:t>
      </w:r>
      <w:r>
        <w:rPr>
          <w:noProof/>
        </w:rPr>
        <w:fldChar w:fldCharType="end"/>
      </w:r>
    </w:p>
    <w:p w14:paraId="208F99F3" w14:textId="63E77F7A" w:rsidR="004548E1" w:rsidRDefault="004548E1">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_Toc186724174 \h </w:instrText>
      </w:r>
      <w:r>
        <w:rPr>
          <w:noProof/>
        </w:rPr>
      </w:r>
      <w:r>
        <w:rPr>
          <w:noProof/>
        </w:rPr>
        <w:fldChar w:fldCharType="separate"/>
      </w:r>
      <w:r>
        <w:rPr>
          <w:noProof/>
        </w:rPr>
        <w:t>288</w:t>
      </w:r>
      <w:r>
        <w:rPr>
          <w:noProof/>
        </w:rPr>
        <w:fldChar w:fldCharType="end"/>
      </w:r>
    </w:p>
    <w:p w14:paraId="4011B24E" w14:textId="23351F81" w:rsidR="004548E1" w:rsidRDefault="004548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_Toc186724175 \h </w:instrText>
      </w:r>
      <w:r>
        <w:rPr>
          <w:noProof/>
        </w:rPr>
      </w:r>
      <w:r>
        <w:rPr>
          <w:noProof/>
        </w:rPr>
        <w:fldChar w:fldCharType="separate"/>
      </w:r>
      <w:r>
        <w:rPr>
          <w:noProof/>
        </w:rPr>
        <w:t>289</w:t>
      </w:r>
      <w:r>
        <w:rPr>
          <w:noProof/>
        </w:rPr>
        <w:fldChar w:fldCharType="end"/>
      </w:r>
    </w:p>
    <w:p w14:paraId="3F7425D2" w14:textId="01F22891"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186723627"/>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186723628"/>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186723629"/>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186723630"/>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186723631"/>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186723632"/>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186723633"/>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186723634"/>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186723635"/>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2.55pt;height:248.6pt" o:ole="">
            <v:imagedata r:id="rId13" o:title=""/>
          </v:shape>
          <o:OLEObject Type="Embed" ProgID="Visio.Drawing.15" ShapeID="_x0000_i1027" DrawAspect="Content" ObjectID="_1797337159"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186723636"/>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186723637"/>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lastRenderedPageBreak/>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shd w:val="clear" w:color="auto" w:fill="auto"/>
          </w:tcPr>
          <w:p w14:paraId="32DC3C34" w14:textId="1ABC774E" w:rsidR="009E53D4" w:rsidRDefault="009E53D4" w:rsidP="009E53D4">
            <w:pPr>
              <w:pStyle w:val="PL"/>
            </w:pPr>
            <w:r>
              <w:rPr>
                <w:rFonts w:hint="eastAsia"/>
                <w:lang w:eastAsia="zh-CN"/>
              </w:rPr>
              <w:t>Nhss_imsEventExposure</w:t>
            </w:r>
          </w:p>
        </w:tc>
        <w:tc>
          <w:tcPr>
            <w:tcW w:w="868" w:type="dxa"/>
            <w:shd w:val="clear" w:color="auto" w:fill="auto"/>
          </w:tcPr>
          <w:p w14:paraId="45FE6710" w14:textId="709DC9D9" w:rsidR="009E53D4" w:rsidRDefault="009E53D4" w:rsidP="009E53D4">
            <w:pPr>
              <w:pStyle w:val="PL"/>
            </w:pPr>
            <w:r>
              <w:rPr>
                <w:rFonts w:hint="eastAsia"/>
                <w:lang w:eastAsia="zh-CN"/>
              </w:rPr>
              <w:t>6.</w:t>
            </w:r>
            <w:r>
              <w:rPr>
                <w:lang w:eastAsia="zh-CN"/>
              </w:rPr>
              <w:t>6</w:t>
            </w:r>
          </w:p>
        </w:tc>
        <w:tc>
          <w:tcPr>
            <w:tcW w:w="2262" w:type="dxa"/>
            <w:shd w:val="clear" w:color="auto" w:fill="auto"/>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shd w:val="clear" w:color="auto" w:fill="auto"/>
          </w:tcPr>
          <w:p w14:paraId="54DEC2CD" w14:textId="4A5B0D07" w:rsidR="009E53D4" w:rsidRPr="00EF235D" w:rsidRDefault="009E53D4" w:rsidP="009E53D4">
            <w:pPr>
              <w:pStyle w:val="PL"/>
            </w:pPr>
            <w:r>
              <w:rPr>
                <w:rFonts w:hint="eastAsia"/>
                <w:lang w:eastAsia="zh-CN"/>
              </w:rPr>
              <w:t>TS29.562_Nhss_imsEE.yaml</w:t>
            </w:r>
          </w:p>
        </w:tc>
        <w:tc>
          <w:tcPr>
            <w:tcW w:w="1170" w:type="dxa"/>
            <w:shd w:val="clear" w:color="auto" w:fill="auto"/>
          </w:tcPr>
          <w:p w14:paraId="00E41D1A" w14:textId="220FB078" w:rsidR="009E53D4" w:rsidRPr="00EF235D" w:rsidRDefault="009E53D4" w:rsidP="009E53D4">
            <w:pPr>
              <w:pStyle w:val="PL"/>
            </w:pPr>
            <w:r>
              <w:rPr>
                <w:rFonts w:hint="eastAsia"/>
                <w:lang w:eastAsia="zh-CN"/>
              </w:rPr>
              <w:t>nhss-ims-ee</w:t>
            </w:r>
          </w:p>
        </w:tc>
        <w:tc>
          <w:tcPr>
            <w:tcW w:w="874" w:type="dxa"/>
            <w:shd w:val="clear" w:color="auto" w:fill="auto"/>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186723638"/>
      <w:r w:rsidRPr="00F91D2F">
        <w:t>5.2</w:t>
      </w:r>
      <w:r w:rsidRPr="00F91D2F">
        <w:tab/>
        <w:t>Nhss_imsUEContextManagement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186723639"/>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186723640"/>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186723641"/>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lastRenderedPageBreak/>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90" w:name="_Toc186723642"/>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186723643"/>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186723644"/>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45pt;height:117.5pt" o:ole="">
            <v:imagedata r:id="rId15" o:title=""/>
          </v:shape>
          <o:OLEObject Type="Embed" ProgID="Visio.Drawing.11" ShapeID="_x0000_i1028" DrawAspect="Content" ObjectID="_1797337160"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lastRenderedPageBreak/>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CACE9B2" w14:textId="7C91A752" w:rsidR="00484FDA" w:rsidRPr="00F91D2F" w:rsidRDefault="00484FDA" w:rsidP="00484FDA">
      <w:pPr>
        <w:pStyle w:val="Heading5"/>
      </w:pPr>
      <w:bookmarkStart w:id="223" w:name="_Toc73443603"/>
      <w:bookmarkStart w:id="224" w:name="_Toc186723645"/>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4"/>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77777777" w:rsidR="00484FDA" w:rsidRPr="00F91D2F" w:rsidRDefault="00484FDA" w:rsidP="00484FDA">
      <w:pPr>
        <w:pStyle w:val="TH"/>
      </w:pPr>
      <w:r w:rsidRPr="00F91D2F">
        <w:object w:dxaOrig="8710" w:dyaOrig="2390" w14:anchorId="7AFDFBAC">
          <v:shape id="_x0000_i1029" type="#_x0000_t75" style="width:437.45pt;height:116.85pt" o:ole="">
            <v:imagedata r:id="rId17" o:title=""/>
          </v:shape>
          <o:OLEObject Type="Embed" ProgID="Visio.Drawing.11" ShapeID="_x0000_i1029" DrawAspect="Content" ObjectID="_1797337161"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77777777"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p>
    <w:p w14:paraId="458BFF7C" w14:textId="77777777" w:rsidR="00484FDA" w:rsidRPr="00F91D2F" w:rsidRDefault="00484FDA" w:rsidP="00484FDA">
      <w:pPr>
        <w:pStyle w:val="B1"/>
      </w:pPr>
      <w:r w:rsidRPr="00F91D2F">
        <w:t>2a.</w:t>
      </w:r>
      <w:r>
        <w:tab/>
        <w:t xml:space="preserve">If the resource already exists, and if the </w:t>
      </w:r>
      <w:r>
        <w:rPr>
          <w:rFonts w:hint="eastAsia"/>
          <w:lang w:eastAsia="zh-CN"/>
        </w:rPr>
        <w:t>IMS</w:t>
      </w:r>
      <w:r>
        <w:rPr>
          <w:lang w:eastAsia="zh-CN"/>
        </w:rPr>
        <w:t xml:space="preserve"> </w:t>
      </w:r>
      <w:r>
        <w:rPr>
          <w:rFonts w:hint="eastAsia"/>
          <w:lang w:eastAsia="zh-CN"/>
        </w:rPr>
        <w:t>AS</w:t>
      </w:r>
      <w:r>
        <w:t xml:space="preserve"> registered is the same or i</w:t>
      </w:r>
      <w:r w:rsidRPr="00F91D2F">
        <w:t xml:space="preserve">f another </w:t>
      </w:r>
      <w:r>
        <w:rPr>
          <w:rFonts w:hint="eastAsia"/>
          <w:lang w:eastAsia="zh-CN"/>
        </w:rPr>
        <w:t>IMS</w:t>
      </w:r>
      <w:r>
        <w:t xml:space="preserve"> </w:t>
      </w:r>
      <w:r>
        <w:rPr>
          <w:rFonts w:hint="eastAsia"/>
          <w:lang w:eastAsia="zh-CN"/>
        </w:rPr>
        <w:t>AS</w:t>
      </w:r>
      <w:r w:rsidRPr="00F91D2F">
        <w:t xml:space="preserve"> is registered, the HSS updates the </w:t>
      </w:r>
      <w:r>
        <w:rPr>
          <w:rFonts w:hint="eastAsia"/>
          <w:lang w:eastAsia="zh-CN"/>
        </w:rPr>
        <w:t>Imsas</w:t>
      </w:r>
      <w:r w:rsidRPr="00F91D2F">
        <w:t>Registration resource by replacing it with the received resource information and responds with "204 No Content"</w:t>
      </w:r>
      <w:r w:rsidRPr="00654E5F">
        <w:t xml:space="preserve"> </w:t>
      </w:r>
      <w:r>
        <w:t>or "200 OK" with the updated resource information</w:t>
      </w:r>
      <w:r w:rsidRPr="00F91D2F">
        <w:t>.</w:t>
      </w:r>
    </w:p>
    <w:p w14:paraId="26D507FF" w14:textId="77777777"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 HSS stores the received </w:t>
      </w:r>
      <w:r>
        <w:t>IMS AS</w:t>
      </w:r>
      <w:r w:rsidRPr="00F91D2F">
        <w:t xml:space="preserve"> registration data and responds with HTTP Status Code "201 created". A response body </w:t>
      </w:r>
      <w:r>
        <w:t>is</w:t>
      </w:r>
      <w:r w:rsidRPr="00F91D2F">
        <w:t xml:space="preserve"> included</w:t>
      </w:r>
      <w:r w:rsidRPr="00654E5F">
        <w:t xml:space="preserve"> </w:t>
      </w:r>
      <w:r>
        <w:t>with the created resource</w:t>
      </w:r>
      <w:r w:rsidRPr="00F91D2F">
        <w:t>.</w:t>
      </w:r>
    </w:p>
    <w:p w14:paraId="55A09435" w14:textId="77777777" w:rsidR="00484FDA" w:rsidRPr="00F91D2F" w:rsidRDefault="00484FDA" w:rsidP="00484FDA">
      <w:pPr>
        <w:pStyle w:val="B1"/>
      </w:pPr>
      <w:r w:rsidRPr="00F91D2F">
        <w:t>2c.</w:t>
      </w:r>
      <w:r w:rsidRPr="00F91D2F">
        <w:tab/>
        <w:t>If the operation</w:t>
      </w:r>
      <w:r w:rsidRPr="00654E5F">
        <w:t xml:space="preserve"> </w:t>
      </w:r>
      <w:r>
        <w:t>is not authorized due to e.g. received IMS UE's identities do not exist</w:t>
      </w:r>
      <w:r w:rsidRPr="00F91D2F">
        <w:t>, HTTP status code "403 Forbidden"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196B3151" w14:textId="77777777" w:rsidR="00484FDA" w:rsidRDefault="00484FDA" w:rsidP="00484FDA">
      <w:pPr>
        <w:pStyle w:val="EditorsNote"/>
        <w:rPr>
          <w:noProof/>
          <w:lang w:eastAsia="zh-CN"/>
        </w:rPr>
      </w:pPr>
      <w:r>
        <w:rPr>
          <w:rFonts w:hint="eastAsia"/>
          <w:lang w:eastAsia="zh-CN"/>
        </w:rPr>
        <w:t>E</w:t>
      </w:r>
      <w:r>
        <w:rPr>
          <w:lang w:eastAsia="zh-CN"/>
        </w:rPr>
        <w:t>ditor's Note:</w:t>
      </w:r>
      <w:r>
        <w:rPr>
          <w:lang w:eastAsia="zh-CN"/>
        </w:rPr>
        <w:tab/>
      </w:r>
      <w:r>
        <w:rPr>
          <w:rFonts w:hint="eastAsia"/>
          <w:lang w:eastAsia="zh-CN"/>
        </w:rPr>
        <w:t>W</w:t>
      </w:r>
      <w:r>
        <w:rPr>
          <w:lang w:eastAsia="zh-CN"/>
        </w:rPr>
        <w:t xml:space="preserve">hether </w:t>
      </w:r>
      <w:r>
        <w:rPr>
          <w:noProof/>
          <w:lang w:eastAsia="zh-CN"/>
        </w:rPr>
        <w:t>deregistration procedure should be supported is FFS.</w:t>
      </w:r>
    </w:p>
    <w:p w14:paraId="7FA47CC0" w14:textId="77777777" w:rsidR="00FC4C9C" w:rsidRPr="00F91D2F" w:rsidRDefault="00FC4C9C" w:rsidP="001901CD">
      <w:pPr>
        <w:pStyle w:val="Heading4"/>
      </w:pPr>
      <w:bookmarkStart w:id="225" w:name="_Toc186723646"/>
      <w:r w:rsidRPr="00F91D2F">
        <w:lastRenderedPageBreak/>
        <w:t>5.2.2.3</w:t>
      </w:r>
      <w:r w:rsidRPr="00F91D2F">
        <w:tab/>
        <w:t>DeregistrationNotification</w:t>
      </w:r>
      <w:bookmarkEnd w:id="214"/>
      <w:bookmarkEnd w:id="215"/>
      <w:bookmarkEnd w:id="216"/>
      <w:bookmarkEnd w:id="217"/>
      <w:bookmarkEnd w:id="218"/>
      <w:bookmarkEnd w:id="219"/>
      <w:bookmarkEnd w:id="220"/>
      <w:bookmarkEnd w:id="221"/>
      <w:bookmarkEnd w:id="222"/>
      <w:bookmarkEnd w:id="223"/>
      <w:bookmarkEnd w:id="225"/>
    </w:p>
    <w:p w14:paraId="6452BD6C" w14:textId="77777777" w:rsidR="00FC4C9C" w:rsidRPr="00F91D2F" w:rsidRDefault="00FC4C9C" w:rsidP="001901CD">
      <w:pPr>
        <w:pStyle w:val="Heading5"/>
      </w:pPr>
      <w:bookmarkStart w:id="226" w:name="_Toc21948857"/>
      <w:bookmarkStart w:id="227" w:name="_Toc24978730"/>
      <w:bookmarkStart w:id="228" w:name="_Toc34346455"/>
      <w:bookmarkStart w:id="229" w:name="_Toc34740532"/>
      <w:bookmarkStart w:id="230" w:name="_Toc34747891"/>
      <w:bookmarkStart w:id="231" w:name="_Toc34748267"/>
      <w:bookmarkStart w:id="232" w:name="_Toc34749257"/>
      <w:bookmarkStart w:id="233" w:name="_Toc49689704"/>
      <w:bookmarkStart w:id="234" w:name="_Toc56336788"/>
      <w:bookmarkStart w:id="235" w:name="_Toc73443604"/>
      <w:bookmarkStart w:id="236" w:name="_Toc186723647"/>
      <w:r w:rsidRPr="00F91D2F">
        <w:t>5.2.2.3.1</w:t>
      </w:r>
      <w:r w:rsidRPr="00F91D2F">
        <w:tab/>
        <w:t>General</w:t>
      </w:r>
      <w:bookmarkEnd w:id="226"/>
      <w:bookmarkEnd w:id="227"/>
      <w:bookmarkEnd w:id="228"/>
      <w:bookmarkEnd w:id="229"/>
      <w:bookmarkEnd w:id="230"/>
      <w:bookmarkEnd w:id="231"/>
      <w:bookmarkEnd w:id="232"/>
      <w:bookmarkEnd w:id="233"/>
      <w:bookmarkEnd w:id="234"/>
      <w:bookmarkEnd w:id="235"/>
      <w:bookmarkEnd w:id="236"/>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7" w:name="_Toc21948858"/>
      <w:bookmarkStart w:id="238" w:name="_Toc24978731"/>
      <w:bookmarkStart w:id="239" w:name="_Toc34346456"/>
      <w:bookmarkStart w:id="240" w:name="_Toc34740533"/>
      <w:bookmarkStart w:id="241" w:name="_Toc34747892"/>
      <w:bookmarkStart w:id="242" w:name="_Toc34748268"/>
      <w:bookmarkStart w:id="243" w:name="_Toc34749258"/>
      <w:bookmarkStart w:id="244" w:name="_Toc49689705"/>
      <w:bookmarkStart w:id="245" w:name="_Toc56336789"/>
      <w:bookmarkStart w:id="246" w:name="_Toc73443605"/>
      <w:bookmarkStart w:id="247" w:name="_Toc186723648"/>
      <w:r w:rsidRPr="00F91D2F">
        <w:t>5.2.2.3.2</w:t>
      </w:r>
      <w:r w:rsidRPr="00F91D2F">
        <w:tab/>
        <w:t>HSS initiated Deregistration</w:t>
      </w:r>
      <w:bookmarkEnd w:id="237"/>
      <w:bookmarkEnd w:id="238"/>
      <w:bookmarkEnd w:id="239"/>
      <w:bookmarkEnd w:id="240"/>
      <w:bookmarkEnd w:id="241"/>
      <w:bookmarkEnd w:id="242"/>
      <w:bookmarkEnd w:id="243"/>
      <w:bookmarkEnd w:id="244"/>
      <w:bookmarkEnd w:id="245"/>
      <w:bookmarkEnd w:id="246"/>
      <w:bookmarkEnd w:id="247"/>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7.45pt;height:117.5pt" o:ole="">
            <v:imagedata r:id="rId19" o:title=""/>
          </v:shape>
          <o:OLEObject Type="Embed" ProgID="Visio.Drawing.11" ShapeID="_x0000_i1030" DrawAspect="Content" ObjectID="_1797337162" r:id="rId20"/>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8" w:name="_PERM_MCCTEMPBM_CRPT63070004___3"/>
      <w:r>
        <w:t>HSS includes DeregistrationData with the Deregistration Reason that triggered the notification and additional information about the public identities that shall be deregistered such as:</w:t>
      </w:r>
    </w:p>
    <w:bookmarkEnd w:id="248"/>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9" w:name="_Toc21948859"/>
      <w:bookmarkStart w:id="250" w:name="_Toc24978732"/>
      <w:bookmarkStart w:id="251" w:name="_Toc34346457"/>
      <w:bookmarkStart w:id="252" w:name="_Toc34740534"/>
      <w:bookmarkStart w:id="253" w:name="_Toc34747893"/>
      <w:bookmarkStart w:id="254" w:name="_Toc34748269"/>
      <w:bookmarkStart w:id="255" w:name="_Toc34749259"/>
      <w:bookmarkStart w:id="256" w:name="_Toc49689706"/>
      <w:bookmarkStart w:id="257"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8" w:name="_Toc73443606"/>
      <w:bookmarkStart w:id="259" w:name="_Toc186723649"/>
      <w:r w:rsidRPr="00F91D2F">
        <w:t>5.2.2.4</w:t>
      </w:r>
      <w:r w:rsidRPr="00F91D2F">
        <w:tab/>
        <w:t>Deregistration</w:t>
      </w:r>
      <w:bookmarkEnd w:id="249"/>
      <w:bookmarkEnd w:id="250"/>
      <w:bookmarkEnd w:id="251"/>
      <w:bookmarkEnd w:id="252"/>
      <w:bookmarkEnd w:id="253"/>
      <w:bookmarkEnd w:id="254"/>
      <w:bookmarkEnd w:id="255"/>
      <w:bookmarkEnd w:id="256"/>
      <w:bookmarkEnd w:id="257"/>
      <w:bookmarkEnd w:id="258"/>
      <w:bookmarkEnd w:id="259"/>
    </w:p>
    <w:p w14:paraId="47D11396" w14:textId="77777777" w:rsidR="00FC4C9C" w:rsidRPr="00F91D2F" w:rsidRDefault="00FC4C9C" w:rsidP="001901CD">
      <w:pPr>
        <w:pStyle w:val="Heading5"/>
      </w:pPr>
      <w:bookmarkStart w:id="260" w:name="_Toc21948860"/>
      <w:bookmarkStart w:id="261" w:name="_Toc24978733"/>
      <w:bookmarkStart w:id="262" w:name="_Toc34346458"/>
      <w:bookmarkStart w:id="263" w:name="_Toc34740535"/>
      <w:bookmarkStart w:id="264" w:name="_Toc34747894"/>
      <w:bookmarkStart w:id="265" w:name="_Toc34748270"/>
      <w:bookmarkStart w:id="266" w:name="_Toc34749260"/>
      <w:bookmarkStart w:id="267" w:name="_Toc49689707"/>
      <w:bookmarkStart w:id="268" w:name="_Toc56336791"/>
      <w:bookmarkStart w:id="269" w:name="_Toc73443607"/>
      <w:bookmarkStart w:id="270" w:name="_Toc186723650"/>
      <w:r w:rsidRPr="00F91D2F">
        <w:t>5.2.2.4.1</w:t>
      </w:r>
      <w:r w:rsidRPr="00F91D2F">
        <w:tab/>
        <w:t>General</w:t>
      </w:r>
      <w:bookmarkEnd w:id="260"/>
      <w:bookmarkEnd w:id="261"/>
      <w:bookmarkEnd w:id="262"/>
      <w:bookmarkEnd w:id="263"/>
      <w:bookmarkEnd w:id="264"/>
      <w:bookmarkEnd w:id="265"/>
      <w:bookmarkEnd w:id="266"/>
      <w:bookmarkEnd w:id="267"/>
      <w:bookmarkEnd w:id="268"/>
      <w:bookmarkEnd w:id="269"/>
      <w:bookmarkEnd w:id="270"/>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1" w:name="_Toc21948861"/>
      <w:bookmarkStart w:id="272" w:name="_Toc24978734"/>
      <w:bookmarkStart w:id="273" w:name="_Toc34346459"/>
      <w:bookmarkStart w:id="274" w:name="_Toc34740536"/>
      <w:bookmarkStart w:id="275" w:name="_Toc34747895"/>
      <w:bookmarkStart w:id="276" w:name="_Toc34748271"/>
      <w:bookmarkStart w:id="277" w:name="_Toc34749261"/>
      <w:bookmarkStart w:id="278" w:name="_Toc49689708"/>
      <w:bookmarkStart w:id="279" w:name="_Toc56336792"/>
      <w:bookmarkStart w:id="280" w:name="_Toc73443608"/>
      <w:bookmarkStart w:id="281" w:name="_Toc186723651"/>
      <w:r w:rsidRPr="00F91D2F">
        <w:lastRenderedPageBreak/>
        <w:t>5.2.2.4.2</w:t>
      </w:r>
      <w:r w:rsidRPr="00F91D2F">
        <w:tab/>
        <w:t>S-CSCF deregistration</w:t>
      </w:r>
      <w:bookmarkEnd w:id="271"/>
      <w:bookmarkEnd w:id="272"/>
      <w:bookmarkEnd w:id="273"/>
      <w:bookmarkEnd w:id="274"/>
      <w:bookmarkEnd w:id="275"/>
      <w:bookmarkEnd w:id="276"/>
      <w:bookmarkEnd w:id="277"/>
      <w:bookmarkEnd w:id="278"/>
      <w:bookmarkEnd w:id="279"/>
      <w:bookmarkEnd w:id="280"/>
      <w:bookmarkEnd w:id="281"/>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1" type="#_x0000_t75" style="width:437.45pt;height:117.5pt" o:ole="">
            <v:imagedata r:id="rId21" o:title=""/>
          </v:shape>
          <o:OLEObject Type="Embed" ProgID="Visio.Drawing.11" ShapeID="_x0000_i1031" DrawAspect="Content" ObjectID="_1797337163" r:id="rId22"/>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2"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2"/>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3" w:name="_Toc21948862"/>
      <w:bookmarkStart w:id="284" w:name="_Toc24978735"/>
      <w:bookmarkStart w:id="285" w:name="_Toc34346460"/>
      <w:bookmarkStart w:id="286" w:name="_Toc34740537"/>
      <w:bookmarkStart w:id="287" w:name="_Toc34747896"/>
      <w:bookmarkStart w:id="288" w:name="_Toc34748272"/>
      <w:bookmarkStart w:id="289" w:name="_Toc34749262"/>
      <w:bookmarkStart w:id="290" w:name="_Toc49689709"/>
      <w:bookmarkStart w:id="291"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2" w:name="_Toc73443609"/>
      <w:bookmarkStart w:id="293" w:name="_Toc186723652"/>
      <w:r w:rsidRPr="00F91D2F">
        <w:t>5.2.2.5</w:t>
      </w:r>
      <w:r w:rsidRPr="00F91D2F">
        <w:tab/>
        <w:t>Authorize</w:t>
      </w:r>
      <w:bookmarkEnd w:id="283"/>
      <w:bookmarkEnd w:id="284"/>
      <w:bookmarkEnd w:id="285"/>
      <w:bookmarkEnd w:id="286"/>
      <w:bookmarkEnd w:id="287"/>
      <w:bookmarkEnd w:id="288"/>
      <w:bookmarkEnd w:id="289"/>
      <w:bookmarkEnd w:id="290"/>
      <w:bookmarkEnd w:id="291"/>
      <w:bookmarkEnd w:id="292"/>
      <w:bookmarkEnd w:id="293"/>
    </w:p>
    <w:p w14:paraId="3BAD54CF" w14:textId="77777777" w:rsidR="00FC4C9C" w:rsidRPr="00F91D2F" w:rsidRDefault="00FC4C9C" w:rsidP="001901CD">
      <w:pPr>
        <w:pStyle w:val="Heading5"/>
      </w:pPr>
      <w:bookmarkStart w:id="294" w:name="_Toc21948863"/>
      <w:bookmarkStart w:id="295" w:name="_Toc24978736"/>
      <w:bookmarkStart w:id="296" w:name="_Toc34346461"/>
      <w:bookmarkStart w:id="297" w:name="_Toc34740538"/>
      <w:bookmarkStart w:id="298" w:name="_Toc34747897"/>
      <w:bookmarkStart w:id="299" w:name="_Toc34748273"/>
      <w:bookmarkStart w:id="300" w:name="_Toc34749263"/>
      <w:bookmarkStart w:id="301" w:name="_Toc49689710"/>
      <w:bookmarkStart w:id="302" w:name="_Toc56336794"/>
      <w:bookmarkStart w:id="303" w:name="_Toc73443610"/>
      <w:bookmarkStart w:id="304" w:name="_Toc186723653"/>
      <w:r w:rsidRPr="00F91D2F">
        <w:t>5.2.2.5.1</w:t>
      </w:r>
      <w:r w:rsidRPr="00F91D2F">
        <w:tab/>
        <w:t>General</w:t>
      </w:r>
      <w:bookmarkEnd w:id="294"/>
      <w:bookmarkEnd w:id="295"/>
      <w:bookmarkEnd w:id="296"/>
      <w:bookmarkEnd w:id="297"/>
      <w:bookmarkEnd w:id="298"/>
      <w:bookmarkEnd w:id="299"/>
      <w:bookmarkEnd w:id="300"/>
      <w:bookmarkEnd w:id="301"/>
      <w:bookmarkEnd w:id="302"/>
      <w:bookmarkEnd w:id="303"/>
      <w:bookmarkEnd w:id="304"/>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5" w:name="_Toc21948864"/>
      <w:bookmarkStart w:id="306" w:name="_Toc24978737"/>
      <w:bookmarkStart w:id="307" w:name="_Toc34346462"/>
      <w:bookmarkStart w:id="308" w:name="_Toc34740539"/>
      <w:bookmarkStart w:id="309" w:name="_Toc34747898"/>
      <w:bookmarkStart w:id="310" w:name="_Toc34748274"/>
      <w:bookmarkStart w:id="311" w:name="_Toc34749264"/>
      <w:bookmarkStart w:id="312" w:name="_Toc49689711"/>
      <w:bookmarkStart w:id="313" w:name="_Toc56336795"/>
      <w:bookmarkStart w:id="314" w:name="_Toc73443611"/>
      <w:bookmarkStart w:id="315" w:name="_Toc186723654"/>
      <w:r w:rsidRPr="00F91D2F">
        <w:t>5.2.2.5.2</w:t>
      </w:r>
      <w:r w:rsidRPr="00F91D2F">
        <w:tab/>
        <w:t>Authorization request</w:t>
      </w:r>
      <w:bookmarkEnd w:id="305"/>
      <w:bookmarkEnd w:id="306"/>
      <w:bookmarkEnd w:id="307"/>
      <w:bookmarkEnd w:id="308"/>
      <w:bookmarkEnd w:id="309"/>
      <w:bookmarkEnd w:id="310"/>
      <w:bookmarkEnd w:id="311"/>
      <w:bookmarkEnd w:id="312"/>
      <w:bookmarkEnd w:id="313"/>
      <w:bookmarkEnd w:id="314"/>
      <w:bookmarkEnd w:id="315"/>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2" type="#_x0000_t75" style="width:342.35pt;height:114.1pt" o:ole="">
            <v:imagedata r:id="rId23" o:title=""/>
          </v:shape>
          <o:OLEObject Type="Embed" ProgID="Visio.Drawing.11" ShapeID="_x0000_i1032" DrawAspect="Content" ObjectID="_1797337164" r:id="rId24"/>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6" w:name="_Toc34346463"/>
      <w:bookmarkStart w:id="317" w:name="_Toc34740540"/>
      <w:bookmarkStart w:id="318" w:name="_Toc34747899"/>
      <w:bookmarkStart w:id="319" w:name="_Toc34748275"/>
      <w:bookmarkStart w:id="320" w:name="_Toc34749265"/>
      <w:bookmarkStart w:id="321" w:name="_Toc49689712"/>
      <w:bookmarkStart w:id="322" w:name="_Toc56336796"/>
      <w:bookmarkStart w:id="323" w:name="_Toc21948865"/>
      <w:bookmarkStart w:id="324"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5" w:name="_Toc73443612"/>
      <w:bookmarkStart w:id="326" w:name="_Toc186723655"/>
      <w:r w:rsidRPr="00F91D2F">
        <w:t>5.2.2.</w:t>
      </w:r>
      <w:r>
        <w:t>6</w:t>
      </w:r>
      <w:r w:rsidRPr="00F91D2F">
        <w:tab/>
        <w:t>RestorationInfoGet</w:t>
      </w:r>
      <w:bookmarkEnd w:id="316"/>
      <w:bookmarkEnd w:id="317"/>
      <w:bookmarkEnd w:id="318"/>
      <w:bookmarkEnd w:id="319"/>
      <w:bookmarkEnd w:id="320"/>
      <w:bookmarkEnd w:id="321"/>
      <w:bookmarkEnd w:id="322"/>
      <w:bookmarkEnd w:id="325"/>
      <w:bookmarkEnd w:id="326"/>
    </w:p>
    <w:p w14:paraId="548BF77D" w14:textId="77777777" w:rsidR="00211D99" w:rsidRDefault="00211D99" w:rsidP="001901CD">
      <w:pPr>
        <w:pStyle w:val="Heading5"/>
      </w:pPr>
      <w:bookmarkStart w:id="327" w:name="_Toc34346464"/>
      <w:bookmarkStart w:id="328" w:name="_Toc34740541"/>
      <w:bookmarkStart w:id="329" w:name="_Toc34747900"/>
      <w:bookmarkStart w:id="330" w:name="_Toc34748276"/>
      <w:bookmarkStart w:id="331" w:name="_Toc34749266"/>
      <w:bookmarkStart w:id="332" w:name="_Toc49689713"/>
      <w:bookmarkStart w:id="333" w:name="_Toc56336797"/>
      <w:bookmarkStart w:id="334" w:name="_Toc73443613"/>
      <w:bookmarkStart w:id="335" w:name="_Toc186723656"/>
      <w:r w:rsidRPr="00F91D2F">
        <w:t>5.2.2.</w:t>
      </w:r>
      <w:r>
        <w:t>6</w:t>
      </w:r>
      <w:r w:rsidRPr="00F91D2F">
        <w:t>.1</w:t>
      </w:r>
      <w:r w:rsidRPr="00F91D2F">
        <w:tab/>
        <w:t>General</w:t>
      </w:r>
      <w:bookmarkEnd w:id="327"/>
      <w:bookmarkEnd w:id="328"/>
      <w:bookmarkEnd w:id="329"/>
      <w:bookmarkEnd w:id="330"/>
      <w:bookmarkEnd w:id="331"/>
      <w:bookmarkEnd w:id="332"/>
      <w:bookmarkEnd w:id="333"/>
      <w:bookmarkEnd w:id="334"/>
      <w:bookmarkEnd w:id="335"/>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6" w:name="_Toc34346465"/>
      <w:bookmarkStart w:id="337" w:name="_Toc34740542"/>
      <w:bookmarkStart w:id="338" w:name="_Toc34747901"/>
      <w:bookmarkStart w:id="339" w:name="_Toc34748277"/>
      <w:bookmarkStart w:id="340" w:name="_Toc34749267"/>
      <w:bookmarkStart w:id="341" w:name="_Toc49689714"/>
      <w:bookmarkStart w:id="342" w:name="_Toc56336798"/>
      <w:bookmarkStart w:id="343" w:name="_Toc73443614"/>
      <w:bookmarkStart w:id="344" w:name="_Toc186723657"/>
      <w:r>
        <w:t>5.2.2.6.2</w:t>
      </w:r>
      <w:r w:rsidRPr="00F91D2F">
        <w:tab/>
        <w:t>Restoration</w:t>
      </w:r>
      <w:r>
        <w:t xml:space="preserve"> </w:t>
      </w:r>
      <w:r w:rsidRPr="000B71E3">
        <w:t>Information Retrieval</w:t>
      </w:r>
      <w:bookmarkEnd w:id="336"/>
      <w:bookmarkEnd w:id="337"/>
      <w:bookmarkEnd w:id="338"/>
      <w:bookmarkEnd w:id="339"/>
      <w:bookmarkEnd w:id="340"/>
      <w:bookmarkEnd w:id="341"/>
      <w:bookmarkEnd w:id="342"/>
      <w:bookmarkEnd w:id="343"/>
      <w:bookmarkEnd w:id="344"/>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3" type="#_x0000_t75" style="width:342.35pt;height:114.1pt" o:ole="">
            <v:imagedata r:id="rId25" o:title=""/>
          </v:shape>
          <o:OLEObject Type="Embed" ProgID="Visio.Drawing.11" ShapeID="_x0000_i1033" DrawAspect="Content" ObjectID="_1797337165" r:id="rId26"/>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lastRenderedPageBreak/>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5" w:name="_Toc34346466"/>
      <w:bookmarkStart w:id="346" w:name="_Toc34740543"/>
      <w:bookmarkStart w:id="347" w:name="_Toc34747902"/>
      <w:bookmarkStart w:id="348" w:name="_Toc34748278"/>
      <w:bookmarkStart w:id="349" w:name="_Toc34749268"/>
      <w:bookmarkStart w:id="350" w:name="_Toc49689715"/>
      <w:bookmarkStart w:id="351"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2" w:name="_Toc73443615"/>
      <w:bookmarkStart w:id="353" w:name="_Toc186723658"/>
      <w:r w:rsidRPr="00F91D2F">
        <w:t>5.2.2.</w:t>
      </w:r>
      <w:r>
        <w:t>7</w:t>
      </w:r>
      <w:r w:rsidRPr="00F91D2F">
        <w:tab/>
        <w:t>RestorationInfoUpdate</w:t>
      </w:r>
      <w:bookmarkEnd w:id="345"/>
      <w:bookmarkEnd w:id="346"/>
      <w:bookmarkEnd w:id="347"/>
      <w:bookmarkEnd w:id="348"/>
      <w:bookmarkEnd w:id="349"/>
      <w:bookmarkEnd w:id="350"/>
      <w:bookmarkEnd w:id="351"/>
      <w:bookmarkEnd w:id="352"/>
      <w:bookmarkEnd w:id="353"/>
    </w:p>
    <w:p w14:paraId="7473C3A4" w14:textId="77777777" w:rsidR="00211D99" w:rsidRDefault="00211D99" w:rsidP="001901CD">
      <w:pPr>
        <w:pStyle w:val="Heading5"/>
      </w:pPr>
      <w:bookmarkStart w:id="354" w:name="_Toc34346467"/>
      <w:bookmarkStart w:id="355" w:name="_Toc34740544"/>
      <w:bookmarkStart w:id="356" w:name="_Toc34747903"/>
      <w:bookmarkStart w:id="357" w:name="_Toc34748279"/>
      <w:bookmarkStart w:id="358" w:name="_Toc34749269"/>
      <w:bookmarkStart w:id="359" w:name="_Toc49689716"/>
      <w:bookmarkStart w:id="360" w:name="_Toc56336800"/>
      <w:bookmarkStart w:id="361" w:name="_Toc73443616"/>
      <w:bookmarkStart w:id="362" w:name="_Toc186723659"/>
      <w:r w:rsidRPr="00F91D2F">
        <w:t>5.2.2.</w:t>
      </w:r>
      <w:r>
        <w:t>7</w:t>
      </w:r>
      <w:r w:rsidRPr="00F91D2F">
        <w:t>.1</w:t>
      </w:r>
      <w:r w:rsidRPr="00F91D2F">
        <w:tab/>
        <w:t>General</w:t>
      </w:r>
      <w:bookmarkEnd w:id="354"/>
      <w:bookmarkEnd w:id="355"/>
      <w:bookmarkEnd w:id="356"/>
      <w:bookmarkEnd w:id="357"/>
      <w:bookmarkEnd w:id="358"/>
      <w:bookmarkEnd w:id="359"/>
      <w:bookmarkEnd w:id="360"/>
      <w:bookmarkEnd w:id="361"/>
      <w:bookmarkEnd w:id="362"/>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3" w:name="_Toc34346468"/>
      <w:bookmarkStart w:id="364" w:name="_Toc34740545"/>
      <w:bookmarkStart w:id="365" w:name="_Toc34747904"/>
      <w:bookmarkStart w:id="366" w:name="_Toc34748280"/>
      <w:bookmarkStart w:id="367" w:name="_Toc34749270"/>
      <w:bookmarkStart w:id="368" w:name="_Toc49689717"/>
      <w:bookmarkStart w:id="369" w:name="_Toc56336801"/>
      <w:bookmarkStart w:id="370" w:name="_Toc73443617"/>
      <w:bookmarkStart w:id="371" w:name="_Toc186723660"/>
      <w:r>
        <w:t>5.2.2.7.2</w:t>
      </w:r>
      <w:r w:rsidRPr="00F91D2F">
        <w:tab/>
        <w:t>Restoration</w:t>
      </w:r>
      <w:r>
        <w:t xml:space="preserve"> </w:t>
      </w:r>
      <w:r w:rsidRPr="000B71E3">
        <w:t>Information</w:t>
      </w:r>
      <w:r>
        <w:rPr>
          <w:rFonts w:hint="eastAsia"/>
          <w:lang w:eastAsia="zh-CN"/>
        </w:rPr>
        <w:t xml:space="preserve"> Update</w:t>
      </w:r>
      <w:bookmarkEnd w:id="363"/>
      <w:bookmarkEnd w:id="364"/>
      <w:bookmarkEnd w:id="365"/>
      <w:bookmarkEnd w:id="366"/>
      <w:bookmarkEnd w:id="367"/>
      <w:bookmarkEnd w:id="368"/>
      <w:bookmarkEnd w:id="369"/>
      <w:bookmarkEnd w:id="370"/>
      <w:bookmarkEnd w:id="371"/>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4" type="#_x0000_t75" style="width:342.35pt;height:114.1pt" o:ole="">
            <v:imagedata r:id="rId27" o:title=""/>
          </v:shape>
          <o:OLEObject Type="Embed" ProgID="Visio.Drawing.11" ShapeID="_x0000_i1034" DrawAspect="Content" ObjectID="_1797337166" r:id="rId28"/>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2" w:name="_Toc34346469"/>
      <w:bookmarkStart w:id="373" w:name="_Toc34740546"/>
      <w:bookmarkStart w:id="374" w:name="_Toc34747905"/>
      <w:bookmarkStart w:id="375" w:name="_Toc34748281"/>
      <w:bookmarkStart w:id="376" w:name="_Toc34749271"/>
      <w:bookmarkStart w:id="377" w:name="_Toc49689718"/>
      <w:bookmarkStart w:id="378" w:name="_Toc56336802"/>
      <w:r>
        <w:lastRenderedPageBreak/>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9" w:name="_Toc73443618"/>
      <w:bookmarkStart w:id="380" w:name="_Toc186723661"/>
      <w:r w:rsidRPr="00F91D2F">
        <w:t>5.2.2.</w:t>
      </w:r>
      <w:r>
        <w:t>8</w:t>
      </w:r>
      <w:r>
        <w:tab/>
        <w:t>RestorationInfoDelete</w:t>
      </w:r>
      <w:bookmarkEnd w:id="372"/>
      <w:bookmarkEnd w:id="373"/>
      <w:bookmarkEnd w:id="374"/>
      <w:bookmarkEnd w:id="375"/>
      <w:bookmarkEnd w:id="376"/>
      <w:bookmarkEnd w:id="377"/>
      <w:bookmarkEnd w:id="378"/>
      <w:bookmarkEnd w:id="379"/>
      <w:bookmarkEnd w:id="380"/>
    </w:p>
    <w:p w14:paraId="2CF1B28D" w14:textId="77777777" w:rsidR="00211D99" w:rsidRDefault="00211D99" w:rsidP="001901CD">
      <w:pPr>
        <w:pStyle w:val="Heading5"/>
      </w:pPr>
      <w:bookmarkStart w:id="381" w:name="_Toc34346470"/>
      <w:bookmarkStart w:id="382" w:name="_Toc34740547"/>
      <w:bookmarkStart w:id="383" w:name="_Toc34747906"/>
      <w:bookmarkStart w:id="384" w:name="_Toc34748282"/>
      <w:bookmarkStart w:id="385" w:name="_Toc34749272"/>
      <w:bookmarkStart w:id="386" w:name="_Toc49689719"/>
      <w:bookmarkStart w:id="387" w:name="_Toc56336803"/>
      <w:bookmarkStart w:id="388" w:name="_Toc73443619"/>
      <w:bookmarkStart w:id="389" w:name="_Toc186723662"/>
      <w:r w:rsidRPr="00F91D2F">
        <w:t>5.2.2.</w:t>
      </w:r>
      <w:r>
        <w:t>8</w:t>
      </w:r>
      <w:r w:rsidRPr="00F91D2F">
        <w:t>.1</w:t>
      </w:r>
      <w:r w:rsidRPr="00F91D2F">
        <w:tab/>
        <w:t>General</w:t>
      </w:r>
      <w:bookmarkEnd w:id="381"/>
      <w:bookmarkEnd w:id="382"/>
      <w:bookmarkEnd w:id="383"/>
      <w:bookmarkEnd w:id="384"/>
      <w:bookmarkEnd w:id="385"/>
      <w:bookmarkEnd w:id="386"/>
      <w:bookmarkEnd w:id="387"/>
      <w:bookmarkEnd w:id="388"/>
      <w:bookmarkEnd w:id="389"/>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0" w:name="_Toc34346471"/>
      <w:bookmarkStart w:id="391" w:name="_Toc34740548"/>
      <w:bookmarkStart w:id="392" w:name="_Toc34747907"/>
      <w:bookmarkStart w:id="393" w:name="_Toc34748283"/>
      <w:bookmarkStart w:id="394" w:name="_Toc34749273"/>
      <w:bookmarkStart w:id="395" w:name="_Toc49689720"/>
      <w:bookmarkStart w:id="396" w:name="_Toc56336804"/>
      <w:bookmarkStart w:id="397" w:name="_Toc73443620"/>
      <w:bookmarkStart w:id="398" w:name="_Toc186723663"/>
      <w:r>
        <w:t>5.2.2.8.2</w:t>
      </w:r>
      <w:r w:rsidRPr="00F91D2F">
        <w:tab/>
        <w:t>Restoration</w:t>
      </w:r>
      <w:r>
        <w:t xml:space="preserve"> </w:t>
      </w:r>
      <w:r w:rsidRPr="000B71E3">
        <w:t>Information</w:t>
      </w:r>
      <w:r>
        <w:rPr>
          <w:rFonts w:hint="eastAsia"/>
          <w:lang w:eastAsia="zh-CN"/>
        </w:rPr>
        <w:t xml:space="preserve"> </w:t>
      </w:r>
      <w:r>
        <w:rPr>
          <w:lang w:eastAsia="zh-CN"/>
        </w:rPr>
        <w:t>Delete</w:t>
      </w:r>
      <w:bookmarkEnd w:id="390"/>
      <w:bookmarkEnd w:id="391"/>
      <w:bookmarkEnd w:id="392"/>
      <w:bookmarkEnd w:id="393"/>
      <w:bookmarkEnd w:id="394"/>
      <w:bookmarkEnd w:id="395"/>
      <w:bookmarkEnd w:id="396"/>
      <w:bookmarkEnd w:id="397"/>
      <w:bookmarkEnd w:id="398"/>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5" type="#_x0000_t75" style="width:342.35pt;height:114.1pt" o:ole="">
            <v:imagedata r:id="rId29" o:title=""/>
          </v:shape>
          <o:OLEObject Type="Embed" ProgID="Visio.Drawing.11" ShapeID="_x0000_i1035" DrawAspect="Content" ObjectID="_1797337167" r:id="rId30"/>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9" w:name="_Toc34346472"/>
      <w:bookmarkStart w:id="400" w:name="_Toc34740549"/>
      <w:bookmarkStart w:id="401" w:name="_Toc34747908"/>
      <w:bookmarkStart w:id="402" w:name="_Toc34748284"/>
      <w:bookmarkStart w:id="403" w:name="_Toc34749274"/>
      <w:bookmarkStart w:id="404" w:name="_Toc49689721"/>
      <w:bookmarkStart w:id="405"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6" w:name="_Toc73443621"/>
      <w:bookmarkStart w:id="407" w:name="_Toc186723664"/>
      <w:r w:rsidRPr="00F91D2F">
        <w:lastRenderedPageBreak/>
        <w:t>5.3</w:t>
      </w:r>
      <w:r w:rsidRPr="00F91D2F">
        <w:tab/>
        <w:t>Nhss_imsSubscriberDataManagement Service</w:t>
      </w:r>
      <w:bookmarkEnd w:id="323"/>
      <w:bookmarkEnd w:id="324"/>
      <w:bookmarkEnd w:id="399"/>
      <w:bookmarkEnd w:id="400"/>
      <w:bookmarkEnd w:id="401"/>
      <w:bookmarkEnd w:id="402"/>
      <w:bookmarkEnd w:id="403"/>
      <w:bookmarkEnd w:id="404"/>
      <w:bookmarkEnd w:id="405"/>
      <w:bookmarkEnd w:id="406"/>
      <w:bookmarkEnd w:id="407"/>
    </w:p>
    <w:p w14:paraId="08C37299" w14:textId="77777777" w:rsidR="00FC4C9C" w:rsidRPr="00F91D2F" w:rsidRDefault="00FC4C9C" w:rsidP="001901CD">
      <w:pPr>
        <w:pStyle w:val="Heading3"/>
      </w:pPr>
      <w:bookmarkStart w:id="408" w:name="_Toc21948866"/>
      <w:bookmarkStart w:id="409" w:name="_Toc24978739"/>
      <w:bookmarkStart w:id="410" w:name="_Toc34346473"/>
      <w:bookmarkStart w:id="411" w:name="_Toc34740550"/>
      <w:bookmarkStart w:id="412" w:name="_Toc34747909"/>
      <w:bookmarkStart w:id="413" w:name="_Toc34748285"/>
      <w:bookmarkStart w:id="414" w:name="_Toc34749275"/>
      <w:bookmarkStart w:id="415" w:name="_Toc49689722"/>
      <w:bookmarkStart w:id="416" w:name="_Toc56336806"/>
      <w:bookmarkStart w:id="417" w:name="_Toc73443622"/>
      <w:bookmarkStart w:id="418" w:name="_Toc186723665"/>
      <w:r w:rsidRPr="00F91D2F">
        <w:t>5.3.1</w:t>
      </w:r>
      <w:r w:rsidRPr="00F91D2F">
        <w:tab/>
        <w:t>Service Description</w:t>
      </w:r>
      <w:bookmarkEnd w:id="408"/>
      <w:bookmarkEnd w:id="409"/>
      <w:bookmarkEnd w:id="410"/>
      <w:bookmarkEnd w:id="411"/>
      <w:bookmarkEnd w:id="412"/>
      <w:bookmarkEnd w:id="413"/>
      <w:bookmarkEnd w:id="414"/>
      <w:bookmarkEnd w:id="415"/>
      <w:bookmarkEnd w:id="416"/>
      <w:bookmarkEnd w:id="417"/>
      <w:bookmarkEnd w:id="418"/>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9" w:name="_Toc21948867"/>
      <w:bookmarkStart w:id="420" w:name="_Toc24978740"/>
      <w:bookmarkStart w:id="421" w:name="_Toc34346474"/>
      <w:bookmarkStart w:id="422" w:name="_Toc34740551"/>
      <w:bookmarkStart w:id="423" w:name="_Toc34747910"/>
      <w:bookmarkStart w:id="424" w:name="_Toc34748286"/>
      <w:bookmarkStart w:id="425" w:name="_Toc34749276"/>
      <w:bookmarkStart w:id="426" w:name="_Toc49689723"/>
      <w:bookmarkStart w:id="427" w:name="_Toc56336807"/>
      <w:bookmarkStart w:id="428" w:name="_Toc73443623"/>
      <w:bookmarkStart w:id="429" w:name="_Toc186723666"/>
      <w:r w:rsidRPr="00F91D2F">
        <w:t>5.3.2</w:t>
      </w:r>
      <w:r w:rsidRPr="00F91D2F">
        <w:tab/>
        <w:t>Service Operations</w:t>
      </w:r>
      <w:bookmarkEnd w:id="419"/>
      <w:bookmarkEnd w:id="420"/>
      <w:bookmarkEnd w:id="421"/>
      <w:bookmarkEnd w:id="422"/>
      <w:bookmarkEnd w:id="423"/>
      <w:bookmarkEnd w:id="424"/>
      <w:bookmarkEnd w:id="425"/>
      <w:bookmarkEnd w:id="426"/>
      <w:bookmarkEnd w:id="427"/>
      <w:bookmarkEnd w:id="428"/>
      <w:bookmarkEnd w:id="429"/>
    </w:p>
    <w:p w14:paraId="035750F1" w14:textId="77777777" w:rsidR="00FC4C9C" w:rsidRPr="00F91D2F" w:rsidRDefault="00FC4C9C" w:rsidP="001901CD">
      <w:pPr>
        <w:pStyle w:val="Heading4"/>
      </w:pPr>
      <w:bookmarkStart w:id="430" w:name="_Toc21948868"/>
      <w:bookmarkStart w:id="431" w:name="_Toc24978741"/>
      <w:bookmarkStart w:id="432" w:name="_Toc34346475"/>
      <w:bookmarkStart w:id="433" w:name="_Toc34740552"/>
      <w:bookmarkStart w:id="434" w:name="_Toc34747911"/>
      <w:bookmarkStart w:id="435" w:name="_Toc34748287"/>
      <w:bookmarkStart w:id="436" w:name="_Toc34749277"/>
      <w:bookmarkStart w:id="437" w:name="_Toc49689724"/>
      <w:bookmarkStart w:id="438" w:name="_Toc56336808"/>
      <w:bookmarkStart w:id="439" w:name="_Toc73443624"/>
      <w:bookmarkStart w:id="440" w:name="_Toc186723667"/>
      <w:r w:rsidRPr="00F91D2F">
        <w:t>5.3.2.1</w:t>
      </w:r>
      <w:r w:rsidRPr="00F91D2F">
        <w:tab/>
        <w:t>Introduction</w:t>
      </w:r>
      <w:bookmarkEnd w:id="430"/>
      <w:bookmarkEnd w:id="431"/>
      <w:bookmarkEnd w:id="432"/>
      <w:bookmarkEnd w:id="433"/>
      <w:bookmarkEnd w:id="434"/>
      <w:bookmarkEnd w:id="435"/>
      <w:bookmarkEnd w:id="436"/>
      <w:bookmarkEnd w:id="437"/>
      <w:bookmarkEnd w:id="438"/>
      <w:bookmarkEnd w:id="439"/>
      <w:bookmarkEnd w:id="440"/>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1" w:name="_Toc21948869"/>
      <w:bookmarkStart w:id="442" w:name="_Toc24978742"/>
      <w:bookmarkStart w:id="443" w:name="_Toc34346476"/>
      <w:bookmarkStart w:id="444" w:name="_Toc34740553"/>
      <w:bookmarkStart w:id="445" w:name="_Toc34747912"/>
      <w:bookmarkStart w:id="446" w:name="_Toc34748288"/>
      <w:bookmarkStart w:id="447" w:name="_Toc34749278"/>
      <w:bookmarkStart w:id="448" w:name="_Toc49689725"/>
      <w:bookmarkStart w:id="449" w:name="_Toc56336809"/>
      <w:bookmarkStart w:id="450" w:name="_Toc73443625"/>
      <w:bookmarkStart w:id="451" w:name="_Toc186723668"/>
      <w:r w:rsidRPr="00F91D2F">
        <w:t>5.3.2.2</w:t>
      </w:r>
      <w:r w:rsidRPr="00F91D2F">
        <w:tab/>
        <w:t>Get</w:t>
      </w:r>
      <w:bookmarkEnd w:id="441"/>
      <w:bookmarkEnd w:id="442"/>
      <w:bookmarkEnd w:id="443"/>
      <w:bookmarkEnd w:id="444"/>
      <w:bookmarkEnd w:id="445"/>
      <w:bookmarkEnd w:id="446"/>
      <w:bookmarkEnd w:id="447"/>
      <w:bookmarkEnd w:id="448"/>
      <w:bookmarkEnd w:id="449"/>
      <w:bookmarkEnd w:id="450"/>
      <w:bookmarkEnd w:id="451"/>
    </w:p>
    <w:p w14:paraId="069F462F" w14:textId="77777777" w:rsidR="00FC4C9C" w:rsidRPr="00F91D2F" w:rsidRDefault="00FC4C9C" w:rsidP="001901CD">
      <w:pPr>
        <w:pStyle w:val="Heading5"/>
      </w:pPr>
      <w:bookmarkStart w:id="452" w:name="_Toc21948870"/>
      <w:bookmarkStart w:id="453" w:name="_Toc24978743"/>
      <w:bookmarkStart w:id="454" w:name="_Toc34346477"/>
      <w:bookmarkStart w:id="455" w:name="_Toc34740554"/>
      <w:bookmarkStart w:id="456" w:name="_Toc34747913"/>
      <w:bookmarkStart w:id="457" w:name="_Toc34748289"/>
      <w:bookmarkStart w:id="458" w:name="_Toc34749279"/>
      <w:bookmarkStart w:id="459" w:name="_Toc49689726"/>
      <w:bookmarkStart w:id="460" w:name="_Toc56336810"/>
      <w:bookmarkStart w:id="461" w:name="_Toc73443626"/>
      <w:bookmarkStart w:id="462" w:name="_Toc186723669"/>
      <w:r w:rsidRPr="00F91D2F">
        <w:t>5.3.2.2.1</w:t>
      </w:r>
      <w:r w:rsidRPr="00F91D2F">
        <w:tab/>
        <w:t>General</w:t>
      </w:r>
      <w:bookmarkEnd w:id="452"/>
      <w:bookmarkEnd w:id="453"/>
      <w:bookmarkEnd w:id="454"/>
      <w:bookmarkEnd w:id="455"/>
      <w:bookmarkEnd w:id="456"/>
      <w:bookmarkEnd w:id="457"/>
      <w:bookmarkEnd w:id="458"/>
      <w:bookmarkEnd w:id="459"/>
      <w:bookmarkEnd w:id="460"/>
      <w:bookmarkEnd w:id="461"/>
      <w:bookmarkEnd w:id="462"/>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lastRenderedPageBreak/>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3" w:name="_Toc34346478"/>
      <w:bookmarkStart w:id="464" w:name="_Toc34740555"/>
      <w:bookmarkStart w:id="465" w:name="_Toc34747914"/>
      <w:bookmarkStart w:id="466" w:name="_Toc34748290"/>
      <w:bookmarkStart w:id="467" w:name="_Toc34749280"/>
      <w:bookmarkStart w:id="468" w:name="_Toc49689727"/>
      <w:bookmarkStart w:id="469" w:name="_Toc56336811"/>
      <w:bookmarkStart w:id="470" w:name="_Toc73443627"/>
      <w:bookmarkStart w:id="471" w:name="_Toc186723670"/>
      <w:r>
        <w:t>5.3.2.2.2</w:t>
      </w:r>
      <w:r>
        <w:tab/>
        <w:t>Identity Data</w:t>
      </w:r>
      <w:bookmarkEnd w:id="463"/>
      <w:bookmarkEnd w:id="464"/>
      <w:bookmarkEnd w:id="465"/>
      <w:bookmarkEnd w:id="466"/>
      <w:bookmarkEnd w:id="467"/>
      <w:bookmarkEnd w:id="468"/>
      <w:bookmarkEnd w:id="469"/>
      <w:bookmarkEnd w:id="470"/>
      <w:bookmarkEnd w:id="471"/>
    </w:p>
    <w:p w14:paraId="11FA9BC6" w14:textId="77777777" w:rsidR="00A20EF2" w:rsidRPr="00F91D2F" w:rsidRDefault="00A20EF2" w:rsidP="00651690">
      <w:pPr>
        <w:pStyle w:val="H6"/>
      </w:pPr>
      <w:bookmarkStart w:id="472" w:name="_Toc21948871"/>
      <w:bookmarkStart w:id="473" w:name="_Toc24978744"/>
      <w:bookmarkStart w:id="474" w:name="_Toc34346479"/>
      <w:bookmarkStart w:id="475" w:name="_Toc34740556"/>
      <w:bookmarkStart w:id="476" w:name="_Toc34747915"/>
      <w:bookmarkStart w:id="477" w:name="_Toc34748291"/>
      <w:bookmarkStart w:id="478" w:name="_Toc34749281"/>
      <w:bookmarkStart w:id="479" w:name="_Toc49689728"/>
      <w:bookmarkStart w:id="480" w:name="_Toc56336812"/>
      <w:bookmarkStart w:id="481" w:name="_Toc73443628"/>
      <w:r w:rsidRPr="00F91D2F">
        <w:t>5.3.2.2.</w:t>
      </w:r>
      <w:r>
        <w:t>2.1</w:t>
      </w:r>
      <w:r w:rsidRPr="00F91D2F">
        <w:tab/>
        <w:t>IMS Identity Data Retrieval</w:t>
      </w:r>
      <w:bookmarkEnd w:id="472"/>
      <w:bookmarkEnd w:id="473"/>
      <w:bookmarkEnd w:id="474"/>
      <w:bookmarkEnd w:id="475"/>
      <w:bookmarkEnd w:id="476"/>
      <w:bookmarkEnd w:id="477"/>
      <w:bookmarkEnd w:id="478"/>
      <w:bookmarkEnd w:id="479"/>
      <w:bookmarkEnd w:id="480"/>
      <w:bookmarkEnd w:id="481"/>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6" type="#_x0000_t75" style="width:437.45pt;height:117.5pt" o:ole="">
            <v:imagedata r:id="rId31" o:title=""/>
          </v:shape>
          <o:OLEObject Type="Embed" ProgID="Visio.Drawing.11" ShapeID="_x0000_i1036" DrawAspect="Content" ObjectID="_1797337168" r:id="rId3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2" w:name="_Toc21948872"/>
      <w:bookmarkStart w:id="483" w:name="_Toc24978745"/>
      <w:bookmarkStart w:id="484" w:name="_Toc34346480"/>
      <w:bookmarkStart w:id="485" w:name="_Toc34740557"/>
      <w:bookmarkStart w:id="486" w:name="_Toc34747916"/>
      <w:bookmarkStart w:id="487" w:name="_Toc34748292"/>
      <w:bookmarkStart w:id="488" w:name="_Toc34749282"/>
      <w:bookmarkStart w:id="489" w:name="_Toc49689729"/>
      <w:bookmarkStart w:id="490" w:name="_Toc56336813"/>
      <w:r>
        <w:lastRenderedPageBreak/>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1" w:name="_Toc73443629"/>
      <w:r w:rsidRPr="00F91D2F">
        <w:t>5.3.2.2.</w:t>
      </w:r>
      <w:r>
        <w:t>2.2</w:t>
      </w:r>
      <w:r w:rsidRPr="00F91D2F">
        <w:tab/>
      </w:r>
      <w:r>
        <w:t>MSISDN(s)</w:t>
      </w:r>
      <w:r w:rsidRPr="00F91D2F">
        <w:t xml:space="preserve"> Retrieval</w:t>
      </w:r>
      <w:bookmarkEnd w:id="482"/>
      <w:bookmarkEnd w:id="483"/>
      <w:bookmarkEnd w:id="484"/>
      <w:bookmarkEnd w:id="485"/>
      <w:bookmarkEnd w:id="486"/>
      <w:bookmarkEnd w:id="487"/>
      <w:bookmarkEnd w:id="488"/>
      <w:bookmarkEnd w:id="489"/>
      <w:bookmarkEnd w:id="490"/>
      <w:bookmarkEnd w:id="491"/>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7" type="#_x0000_t75" style="width:437.45pt;height:117.5pt" o:ole="">
            <v:imagedata r:id="rId33" o:title=""/>
          </v:shape>
          <o:OLEObject Type="Embed" ProgID="Visio.Drawing.11" ShapeID="_x0000_i1037" DrawAspect="Content" ObjectID="_1797337169" r:id="rId3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2" w:name="_Toc21948873"/>
      <w:bookmarkStart w:id="493" w:name="_Toc24978746"/>
      <w:bookmarkStart w:id="494" w:name="_Toc34346481"/>
      <w:bookmarkStart w:id="495" w:name="_Toc34740558"/>
      <w:bookmarkStart w:id="496" w:name="_Toc34747917"/>
      <w:bookmarkStart w:id="497" w:name="_Toc34748293"/>
      <w:bookmarkStart w:id="498" w:name="_Toc34749283"/>
      <w:bookmarkStart w:id="499" w:name="_Toc49689730"/>
      <w:bookmarkStart w:id="500"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1" w:name="_Toc73443630"/>
      <w:r w:rsidRPr="00F91D2F">
        <w:t>5.3.2.2.</w:t>
      </w:r>
      <w:r>
        <w:t>2.3</w:t>
      </w:r>
      <w:r w:rsidRPr="00F91D2F">
        <w:tab/>
      </w:r>
      <w:r>
        <w:t>Private Identities</w:t>
      </w:r>
      <w:r w:rsidRPr="00F91D2F">
        <w:t xml:space="preserve"> Retrieval</w:t>
      </w:r>
      <w:bookmarkEnd w:id="492"/>
      <w:bookmarkEnd w:id="493"/>
      <w:bookmarkEnd w:id="494"/>
      <w:bookmarkEnd w:id="495"/>
      <w:bookmarkEnd w:id="496"/>
      <w:bookmarkEnd w:id="497"/>
      <w:bookmarkEnd w:id="498"/>
      <w:bookmarkEnd w:id="499"/>
      <w:bookmarkEnd w:id="500"/>
      <w:bookmarkEnd w:id="501"/>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8" type="#_x0000_t75" style="width:350.5pt;height:123.6pt" o:ole="">
            <v:imagedata r:id="rId35" o:title=""/>
          </v:shape>
          <o:OLEObject Type="Embed" ProgID="Visio.Drawing.11" ShapeID="_x0000_i1038" DrawAspect="Content" ObjectID="_1797337170" r:id="rId3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w:t>
      </w:r>
      <w:r>
        <w:lastRenderedPageBreak/>
        <w:t>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2" w:name="_Toc49689731"/>
      <w:bookmarkStart w:id="503" w:name="_Toc56336815"/>
      <w:bookmarkStart w:id="504" w:name="_Toc34346482"/>
      <w:bookmarkStart w:id="505" w:name="_Toc34740559"/>
      <w:bookmarkStart w:id="506" w:name="_Toc34747918"/>
      <w:bookmarkStart w:id="507" w:name="_Toc34748294"/>
      <w:bookmarkStart w:id="508"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9" w:name="_Toc73443631"/>
      <w:r w:rsidRPr="00F91D2F">
        <w:t>5.3.2.2.</w:t>
      </w:r>
      <w:r>
        <w:t>2.4</w:t>
      </w:r>
      <w:r w:rsidRPr="00F91D2F">
        <w:tab/>
      </w:r>
      <w:r>
        <w:t>IMEI(SV)</w:t>
      </w:r>
      <w:r w:rsidRPr="00F91D2F">
        <w:t xml:space="preserve"> Retrieval</w:t>
      </w:r>
      <w:bookmarkEnd w:id="502"/>
      <w:bookmarkEnd w:id="503"/>
      <w:bookmarkEnd w:id="509"/>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9" type="#_x0000_t75" style="width:389.9pt;height:127.7pt" o:ole="">
            <v:imagedata r:id="rId37" o:title=""/>
          </v:shape>
          <o:OLEObject Type="Embed" ProgID="Visio.Drawing.15" ShapeID="_x0000_i1039" DrawAspect="Content" ObjectID="_1797337171" r:id="rId3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10" w:name="_Toc49689732"/>
      <w:bookmarkStart w:id="511"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2" w:name="_Toc73443632"/>
      <w:bookmarkStart w:id="513" w:name="_Toc186723671"/>
      <w:r>
        <w:t>5.3.2.2.3</w:t>
      </w:r>
      <w:r>
        <w:tab/>
        <w:t>IMS Location Data and Status</w:t>
      </w:r>
      <w:bookmarkEnd w:id="504"/>
      <w:bookmarkEnd w:id="505"/>
      <w:bookmarkEnd w:id="506"/>
      <w:bookmarkEnd w:id="507"/>
      <w:bookmarkEnd w:id="508"/>
      <w:bookmarkEnd w:id="510"/>
      <w:bookmarkEnd w:id="511"/>
      <w:bookmarkEnd w:id="512"/>
      <w:bookmarkEnd w:id="513"/>
    </w:p>
    <w:p w14:paraId="39DFB7E8" w14:textId="77777777" w:rsidR="00A20EF2" w:rsidRPr="00F91D2F" w:rsidRDefault="00A20EF2" w:rsidP="00651690">
      <w:pPr>
        <w:pStyle w:val="H6"/>
      </w:pPr>
      <w:bookmarkStart w:id="514" w:name="_Toc21948874"/>
      <w:bookmarkStart w:id="515" w:name="_Toc24978747"/>
      <w:bookmarkStart w:id="516" w:name="_Toc34346483"/>
      <w:bookmarkStart w:id="517" w:name="_Toc34740560"/>
      <w:bookmarkStart w:id="518" w:name="_Toc34747919"/>
      <w:bookmarkStart w:id="519" w:name="_Toc34748295"/>
      <w:bookmarkStart w:id="520" w:name="_Toc34749285"/>
      <w:bookmarkStart w:id="521" w:name="_Toc49689733"/>
      <w:bookmarkStart w:id="522" w:name="_Toc56336817"/>
      <w:bookmarkStart w:id="523" w:name="_Toc73443633"/>
      <w:r w:rsidRPr="00F91D2F">
        <w:t>5.3.2.2.</w:t>
      </w:r>
      <w:r>
        <w:t>3.1</w:t>
      </w:r>
      <w:r w:rsidRPr="00F91D2F">
        <w:tab/>
      </w:r>
      <w:r>
        <w:t>S-CSCF Capabilities</w:t>
      </w:r>
      <w:r w:rsidRPr="00F91D2F">
        <w:t xml:space="preserve"> Retrieval</w:t>
      </w:r>
      <w:bookmarkEnd w:id="514"/>
      <w:bookmarkEnd w:id="515"/>
      <w:bookmarkEnd w:id="516"/>
      <w:bookmarkEnd w:id="517"/>
      <w:bookmarkEnd w:id="518"/>
      <w:bookmarkEnd w:id="519"/>
      <w:bookmarkEnd w:id="520"/>
      <w:bookmarkEnd w:id="521"/>
      <w:bookmarkEnd w:id="522"/>
      <w:bookmarkEnd w:id="523"/>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0" type="#_x0000_t75" style="width:437.45pt;height:117.5pt" o:ole="">
            <v:imagedata r:id="rId39" o:title=""/>
          </v:shape>
          <o:OLEObject Type="Embed" ProgID="Visio.Drawing.11" ShapeID="_x0000_i1040" DrawAspect="Content" ObjectID="_1797337172" r:id="rId4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4" w:name="_Toc34346484"/>
      <w:bookmarkStart w:id="525" w:name="_Toc34740561"/>
      <w:bookmarkStart w:id="526" w:name="_Toc34747920"/>
      <w:bookmarkStart w:id="527" w:name="_Toc34748296"/>
      <w:bookmarkStart w:id="528" w:name="_Toc34749286"/>
      <w:bookmarkStart w:id="529" w:name="_Toc49689734"/>
      <w:bookmarkStart w:id="530"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1"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4"/>
      <w:bookmarkEnd w:id="525"/>
      <w:bookmarkEnd w:id="526"/>
      <w:bookmarkEnd w:id="527"/>
      <w:bookmarkEnd w:id="528"/>
      <w:bookmarkEnd w:id="529"/>
      <w:bookmarkEnd w:id="530"/>
      <w:bookmarkEnd w:id="531"/>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1" type="#_x0000_t75" style="width:389.9pt;height:127.7pt" o:ole="">
            <v:imagedata r:id="rId41" o:title=""/>
          </v:shape>
          <o:OLEObject Type="Embed" ProgID="Visio.Drawing.15" ShapeID="_x0000_i1041" DrawAspect="Content" ObjectID="_1797337173" r:id="rId4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2" w:name="_Toc34346485"/>
      <w:bookmarkStart w:id="533" w:name="_Toc34740562"/>
      <w:bookmarkStart w:id="534" w:name="_Toc34747921"/>
      <w:bookmarkStart w:id="535" w:name="_Toc34748297"/>
      <w:bookmarkStart w:id="536" w:name="_Toc34749287"/>
      <w:bookmarkStart w:id="537" w:name="_Toc49689735"/>
      <w:bookmarkStart w:id="538"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9" w:name="_Toc73443635"/>
      <w:r w:rsidRPr="00F91D2F">
        <w:lastRenderedPageBreak/>
        <w:t>5.3.2.2.</w:t>
      </w:r>
      <w:r>
        <w:t>3.3</w:t>
      </w:r>
      <w:r w:rsidRPr="00F91D2F">
        <w:tab/>
      </w:r>
      <w:r>
        <w:t>IMS Registration Status Retrieval</w:t>
      </w:r>
      <w:bookmarkEnd w:id="532"/>
      <w:bookmarkEnd w:id="533"/>
      <w:bookmarkEnd w:id="534"/>
      <w:bookmarkEnd w:id="535"/>
      <w:bookmarkEnd w:id="536"/>
      <w:bookmarkEnd w:id="537"/>
      <w:bookmarkEnd w:id="538"/>
      <w:bookmarkEnd w:id="539"/>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2" type="#_x0000_t75" style="width:389.9pt;height:127.7pt" o:ole="">
            <v:imagedata r:id="rId43" o:title=""/>
          </v:shape>
          <o:OLEObject Type="Embed" ProgID="Visio.Drawing.15" ShapeID="_x0000_i1042" DrawAspect="Content" ObjectID="_1797337174" r:id="rId4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40" w:name="_Toc56336820"/>
      <w:bookmarkStart w:id="541" w:name="_Toc34346486"/>
      <w:bookmarkStart w:id="542" w:name="_Toc34740563"/>
      <w:bookmarkStart w:id="543" w:name="_Toc34747922"/>
      <w:bookmarkStart w:id="544" w:name="_Toc34748298"/>
      <w:bookmarkStart w:id="545" w:name="_Toc34749288"/>
      <w:bookmarkStart w:id="546"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7" w:name="_Toc73443636"/>
      <w:r w:rsidRPr="00F91D2F">
        <w:t>5.3.2.2.</w:t>
      </w:r>
      <w:r>
        <w:t>3.4</w:t>
      </w:r>
      <w:r w:rsidRPr="00F91D2F">
        <w:tab/>
      </w:r>
      <w:r>
        <w:t>S-CSCF Selection Assistance Information</w:t>
      </w:r>
      <w:r w:rsidRPr="00F91D2F">
        <w:t xml:space="preserve"> Retrieval</w:t>
      </w:r>
      <w:bookmarkEnd w:id="540"/>
      <w:bookmarkEnd w:id="547"/>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3" type="#_x0000_t75" style="width:6in;height:117.5pt" o:ole="">
            <v:imagedata r:id="rId45" o:title=""/>
          </v:shape>
          <o:OLEObject Type="Embed" ProgID="Visio.Drawing.11" ShapeID="_x0000_i1043" DrawAspect="Content" ObjectID="_1797337175" r:id="rId4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lastRenderedPageBreak/>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8"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9" w:name="_Toc73443637"/>
      <w:bookmarkStart w:id="550" w:name="_Toc186723672"/>
      <w:r>
        <w:t>5.3.2.2.4</w:t>
      </w:r>
      <w:r>
        <w:tab/>
        <w:t>IMS Profile Data</w:t>
      </w:r>
      <w:bookmarkEnd w:id="541"/>
      <w:bookmarkEnd w:id="542"/>
      <w:bookmarkEnd w:id="543"/>
      <w:bookmarkEnd w:id="544"/>
      <w:bookmarkEnd w:id="545"/>
      <w:bookmarkEnd w:id="546"/>
      <w:bookmarkEnd w:id="548"/>
      <w:bookmarkEnd w:id="549"/>
      <w:bookmarkEnd w:id="550"/>
    </w:p>
    <w:p w14:paraId="01991A7E" w14:textId="77777777" w:rsidR="00DD5DBA" w:rsidRPr="00F91D2F" w:rsidRDefault="00DD5DBA" w:rsidP="00651690">
      <w:pPr>
        <w:pStyle w:val="H6"/>
      </w:pPr>
      <w:bookmarkStart w:id="551" w:name="_Toc24978748"/>
      <w:bookmarkStart w:id="552" w:name="_Toc34346487"/>
      <w:bookmarkStart w:id="553" w:name="_Toc34740564"/>
      <w:bookmarkStart w:id="554" w:name="_Toc34747923"/>
      <w:bookmarkStart w:id="555" w:name="_Toc34748299"/>
      <w:bookmarkStart w:id="556" w:name="_Toc34749289"/>
      <w:bookmarkStart w:id="557" w:name="_Toc49689737"/>
      <w:bookmarkStart w:id="558" w:name="_Toc56336822"/>
      <w:bookmarkStart w:id="559" w:name="_Toc73443638"/>
      <w:r w:rsidRPr="00F91D2F">
        <w:t>5.3.2.2.</w:t>
      </w:r>
      <w:r>
        <w:t>4.1</w:t>
      </w:r>
      <w:r w:rsidRPr="00F91D2F">
        <w:tab/>
      </w:r>
      <w:r>
        <w:t>IMS User Profile</w:t>
      </w:r>
      <w:r w:rsidRPr="00F91D2F">
        <w:t xml:space="preserve"> Retrieval</w:t>
      </w:r>
      <w:bookmarkEnd w:id="551"/>
      <w:bookmarkEnd w:id="552"/>
      <w:bookmarkEnd w:id="553"/>
      <w:bookmarkEnd w:id="554"/>
      <w:bookmarkEnd w:id="555"/>
      <w:bookmarkEnd w:id="556"/>
      <w:bookmarkEnd w:id="557"/>
      <w:bookmarkEnd w:id="558"/>
      <w:bookmarkEnd w:id="559"/>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4" type="#_x0000_t75" style="width:436.1pt;height:118.85pt" o:ole="">
            <v:imagedata r:id="rId47" o:title=""/>
          </v:shape>
          <o:OLEObject Type="Embed" ProgID="Visio.Drawing.15" ShapeID="_x0000_i1044" DrawAspect="Content" ObjectID="_1797337176" r:id="rId4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60" w:name="_Toc34346488"/>
      <w:bookmarkStart w:id="561" w:name="_Toc34740565"/>
      <w:bookmarkStart w:id="562" w:name="_Toc34747924"/>
      <w:bookmarkStart w:id="563" w:name="_Toc34748300"/>
      <w:bookmarkStart w:id="564" w:name="_Toc34749290"/>
      <w:bookmarkStart w:id="565" w:name="_Toc49689738"/>
      <w:bookmarkStart w:id="566"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7" w:name="_Toc73443639"/>
      <w:r w:rsidRPr="00F91D2F">
        <w:t>5.3.2.2.</w:t>
      </w:r>
      <w:r>
        <w:t>4.2</w:t>
      </w:r>
      <w:r w:rsidRPr="00F91D2F">
        <w:tab/>
      </w:r>
      <w:r>
        <w:t>Service Priority Level Information</w:t>
      </w:r>
      <w:r w:rsidRPr="00F91D2F">
        <w:t xml:space="preserve"> Retrieval</w:t>
      </w:r>
      <w:bookmarkEnd w:id="560"/>
      <w:bookmarkEnd w:id="561"/>
      <w:bookmarkEnd w:id="562"/>
      <w:bookmarkEnd w:id="563"/>
      <w:bookmarkEnd w:id="564"/>
      <w:bookmarkEnd w:id="565"/>
      <w:bookmarkEnd w:id="566"/>
      <w:bookmarkEnd w:id="567"/>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5" type="#_x0000_t75" style="width:389.9pt;height:130.4pt" o:ole="">
            <v:imagedata r:id="rId49" o:title=""/>
          </v:shape>
          <o:OLEObject Type="Embed" ProgID="Visio.Drawing.15" ShapeID="_x0000_i1045" DrawAspect="Content" ObjectID="_1797337177" r:id="rId5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8" w:name="_Toc34346489"/>
      <w:bookmarkStart w:id="569" w:name="_Toc34740566"/>
      <w:bookmarkStart w:id="570" w:name="_Toc34747925"/>
      <w:bookmarkStart w:id="571" w:name="_Toc34748301"/>
      <w:bookmarkStart w:id="572" w:name="_Toc34749291"/>
      <w:bookmarkStart w:id="573" w:name="_Toc49689739"/>
      <w:bookmarkStart w:id="574"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5" w:name="_Toc73443640"/>
      <w:r w:rsidRPr="00F91D2F">
        <w:t>5.3.2.2.</w:t>
      </w:r>
      <w:r>
        <w:t>4.3</w:t>
      </w:r>
      <w:r w:rsidRPr="00F91D2F">
        <w:tab/>
      </w:r>
      <w:r>
        <w:t>Initial Filter Criteria</w:t>
      </w:r>
      <w:r w:rsidRPr="00F91D2F">
        <w:t xml:space="preserve"> Retrieval</w:t>
      </w:r>
      <w:bookmarkEnd w:id="568"/>
      <w:bookmarkEnd w:id="569"/>
      <w:bookmarkEnd w:id="570"/>
      <w:bookmarkEnd w:id="571"/>
      <w:bookmarkEnd w:id="572"/>
      <w:bookmarkEnd w:id="573"/>
      <w:bookmarkEnd w:id="574"/>
      <w:bookmarkEnd w:id="575"/>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6" type="#_x0000_t75" style="width:402.1pt;height:130.4pt" o:ole="">
            <v:imagedata r:id="rId51" o:title=""/>
          </v:shape>
          <o:OLEObject Type="Embed" ProgID="Visio.Drawing.15" ShapeID="_x0000_i1046" DrawAspect="Content" ObjectID="_1797337178" r:id="rId5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6" w:name="_Toc34346490"/>
      <w:bookmarkStart w:id="577" w:name="_Toc34740567"/>
      <w:bookmarkStart w:id="578" w:name="_Toc34747926"/>
      <w:bookmarkStart w:id="579" w:name="_Toc34748302"/>
      <w:bookmarkStart w:id="580" w:name="_Toc34749292"/>
      <w:bookmarkStart w:id="581" w:name="_Toc49689740"/>
      <w:bookmarkStart w:id="582" w:name="_Toc56336825"/>
      <w:r>
        <w:lastRenderedPageBreak/>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3" w:name="_Toc73443641"/>
      <w:r w:rsidRPr="00F91D2F">
        <w:t>5.3.2.2.</w:t>
      </w:r>
      <w:r>
        <w:t>4.4</w:t>
      </w:r>
      <w:r w:rsidRPr="00F91D2F">
        <w:tab/>
      </w:r>
      <w:r>
        <w:t>Service Trace Level Information</w:t>
      </w:r>
      <w:r w:rsidRPr="00F91D2F">
        <w:t xml:space="preserve"> Retrieval</w:t>
      </w:r>
      <w:bookmarkEnd w:id="576"/>
      <w:bookmarkEnd w:id="577"/>
      <w:bookmarkEnd w:id="578"/>
      <w:bookmarkEnd w:id="579"/>
      <w:bookmarkEnd w:id="580"/>
      <w:bookmarkEnd w:id="581"/>
      <w:bookmarkEnd w:id="582"/>
      <w:bookmarkEnd w:id="583"/>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7" type="#_x0000_t75" style="width:389.9pt;height:127.7pt" o:ole="">
            <v:imagedata r:id="rId53" o:title=""/>
          </v:shape>
          <o:OLEObject Type="Embed" ProgID="Visio.Drawing.15" ShapeID="_x0000_i1047" DrawAspect="Content" ObjectID="_1797337179" r:id="rId5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4" w:name="_Toc34346491"/>
      <w:bookmarkStart w:id="585" w:name="_Toc34740568"/>
      <w:bookmarkStart w:id="586" w:name="_Toc34747927"/>
      <w:bookmarkStart w:id="587" w:name="_Toc34748303"/>
      <w:bookmarkStart w:id="588" w:name="_Toc34749293"/>
      <w:bookmarkStart w:id="589" w:name="_Toc49689741"/>
      <w:bookmarkStart w:id="590"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1"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8" type="#_x0000_t75" style="width:389.9pt;height:126.35pt" o:ole="">
            <v:imagedata r:id="rId55" o:title=""/>
          </v:shape>
          <o:OLEObject Type="Embed" ProgID="Visio.Drawing.15" ShapeID="_x0000_i1048" DrawAspect="Content" ObjectID="_1797337180" r:id="rId5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lastRenderedPageBreak/>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2" w:name="_Toc186723673"/>
      <w:r>
        <w:t>5.3.2.2.5</w:t>
      </w:r>
      <w:r>
        <w:tab/>
        <w:t>Access Data</w:t>
      </w:r>
      <w:bookmarkEnd w:id="584"/>
      <w:bookmarkEnd w:id="585"/>
      <w:bookmarkEnd w:id="586"/>
      <w:bookmarkEnd w:id="587"/>
      <w:bookmarkEnd w:id="588"/>
      <w:bookmarkEnd w:id="589"/>
      <w:bookmarkEnd w:id="590"/>
      <w:bookmarkEnd w:id="591"/>
      <w:bookmarkEnd w:id="592"/>
    </w:p>
    <w:p w14:paraId="6FA144E2" w14:textId="77777777" w:rsidR="00DD5DBA" w:rsidRPr="00F91D2F" w:rsidRDefault="00DD5DBA" w:rsidP="00651690">
      <w:pPr>
        <w:pStyle w:val="H6"/>
      </w:pPr>
      <w:bookmarkStart w:id="593" w:name="_Toc34346492"/>
      <w:bookmarkStart w:id="594" w:name="_Toc34740569"/>
      <w:bookmarkStart w:id="595" w:name="_Toc34747928"/>
      <w:bookmarkStart w:id="596" w:name="_Toc34748304"/>
      <w:bookmarkStart w:id="597" w:name="_Toc34749294"/>
      <w:bookmarkStart w:id="598" w:name="_Toc49689742"/>
      <w:bookmarkStart w:id="599" w:name="_Toc56336827"/>
      <w:bookmarkStart w:id="600" w:name="_Toc73443643"/>
      <w:r w:rsidRPr="00F91D2F">
        <w:t>5.3.2.2.</w:t>
      </w:r>
      <w:r>
        <w:t>5.1</w:t>
      </w:r>
      <w:r w:rsidRPr="00F91D2F">
        <w:tab/>
      </w:r>
      <w:r>
        <w:t>Location Information</w:t>
      </w:r>
      <w:r w:rsidRPr="00F91D2F">
        <w:t xml:space="preserve"> Retrieval</w:t>
      </w:r>
      <w:r>
        <w:t xml:space="preserve"> for CS/PS Domains</w:t>
      </w:r>
      <w:bookmarkEnd w:id="593"/>
      <w:bookmarkEnd w:id="594"/>
      <w:bookmarkEnd w:id="595"/>
      <w:bookmarkEnd w:id="596"/>
      <w:bookmarkEnd w:id="597"/>
      <w:bookmarkEnd w:id="598"/>
      <w:bookmarkEnd w:id="599"/>
      <w:bookmarkEnd w:id="600"/>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9" type="#_x0000_t75" style="width:389.9pt;height:130.4pt" o:ole="">
            <v:imagedata r:id="rId57" o:title=""/>
          </v:shape>
          <o:OLEObject Type="Embed" ProgID="Visio.Drawing.15" ShapeID="_x0000_i1049" DrawAspect="Content" ObjectID="_1797337181" r:id="rId5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1" w:name="_Toc49689743"/>
      <w:bookmarkStart w:id="602" w:name="_Toc56336828"/>
      <w:bookmarkStart w:id="603" w:name="_Toc34346493"/>
      <w:bookmarkStart w:id="604" w:name="_Toc34740570"/>
      <w:bookmarkStart w:id="605" w:name="_Toc34747929"/>
      <w:bookmarkStart w:id="606" w:name="_Toc34748305"/>
      <w:bookmarkStart w:id="607"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8" w:name="_Toc73443644"/>
      <w:r w:rsidRPr="00F91D2F">
        <w:t>5.3.2.2.</w:t>
      </w:r>
      <w:r>
        <w:t>5.2</w:t>
      </w:r>
      <w:r w:rsidRPr="00F91D2F">
        <w:tab/>
      </w:r>
      <w:r>
        <w:t>IP Address Information</w:t>
      </w:r>
      <w:r w:rsidRPr="00F91D2F">
        <w:t xml:space="preserve"> Retrieval</w:t>
      </w:r>
      <w:bookmarkEnd w:id="601"/>
      <w:bookmarkEnd w:id="602"/>
      <w:bookmarkEnd w:id="608"/>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0" type="#_x0000_t75" style="width:389.9pt;height:127.7pt" o:ole="">
            <v:imagedata r:id="rId59" o:title=""/>
          </v:shape>
          <o:OLEObject Type="Embed" ProgID="Visio.Drawing.15" ShapeID="_x0000_i1050" DrawAspect="Content" ObjectID="_1797337182" r:id="rId6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9" w:name="_Toc49689744"/>
      <w:bookmarkStart w:id="610"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1" w:name="_Toc73443645"/>
      <w:r w:rsidRPr="00F91D2F">
        <w:t>5.3.2.2.</w:t>
      </w:r>
      <w:r>
        <w:t>5.3</w:t>
      </w:r>
      <w:r w:rsidRPr="00F91D2F">
        <w:tab/>
      </w:r>
      <w:r>
        <w:t>T-ADS Information</w:t>
      </w:r>
      <w:r w:rsidRPr="00F91D2F">
        <w:t xml:space="preserve"> Retrieval</w:t>
      </w:r>
      <w:bookmarkEnd w:id="609"/>
      <w:bookmarkEnd w:id="610"/>
      <w:bookmarkEnd w:id="611"/>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1" type="#_x0000_t75" style="width:389.9pt;height:127.7pt" o:ole="">
            <v:imagedata r:id="rId61" o:title=""/>
          </v:shape>
          <o:OLEObject Type="Embed" ProgID="Visio.Drawing.15" ShapeID="_x0000_i1051" DrawAspect="Content" ObjectID="_1797337183" r:id="rId6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2" w:name="_Toc49689745"/>
      <w:bookmarkStart w:id="613"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4" w:name="_Toc73443646"/>
      <w:r w:rsidRPr="00F91D2F">
        <w:lastRenderedPageBreak/>
        <w:t>5.3.2.2.</w:t>
      </w:r>
      <w:r>
        <w:t>5.4</w:t>
      </w:r>
      <w:r w:rsidRPr="00F91D2F">
        <w:tab/>
      </w:r>
      <w:r>
        <w:t>User State</w:t>
      </w:r>
      <w:r w:rsidRPr="00F91D2F">
        <w:t xml:space="preserve"> Retrieval</w:t>
      </w:r>
      <w:r>
        <w:t xml:space="preserve"> for CS/PS Domains</w:t>
      </w:r>
      <w:bookmarkEnd w:id="612"/>
      <w:bookmarkEnd w:id="613"/>
      <w:bookmarkEnd w:id="614"/>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2" type="#_x0000_t75" style="width:389.9pt;height:130.4pt" o:ole="">
            <v:imagedata r:id="rId63" o:title=""/>
          </v:shape>
          <o:OLEObject Type="Embed" ProgID="Visio.Drawing.15" ShapeID="_x0000_i1052" DrawAspect="Content" ObjectID="_1797337184" r:id="rId6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5" w:name="_Toc49689746"/>
      <w:bookmarkStart w:id="616"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7" w:name="_Toc73443647"/>
      <w:r w:rsidRPr="00F91D2F">
        <w:t>5.3.2.2.</w:t>
      </w:r>
      <w:r>
        <w:t>5.5</w:t>
      </w:r>
      <w:r w:rsidRPr="00F91D2F">
        <w:tab/>
      </w:r>
      <w:r>
        <w:t xml:space="preserve">CSRN </w:t>
      </w:r>
      <w:r w:rsidRPr="00F91D2F">
        <w:t>Retrieval</w:t>
      </w:r>
      <w:bookmarkEnd w:id="615"/>
      <w:bookmarkEnd w:id="616"/>
      <w:bookmarkEnd w:id="617"/>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3" type="#_x0000_t75" style="width:389.9pt;height:127.7pt" o:ole="">
            <v:imagedata r:id="rId65" o:title=""/>
          </v:shape>
          <o:OLEObject Type="Embed" ProgID="Visio.Drawing.15" ShapeID="_x0000_i1053" DrawAspect="Content" ObjectID="_1797337185" r:id="rId6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8" w:name="_Toc49689747"/>
      <w:bookmarkStart w:id="619"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20" w:name="_Toc73443648"/>
      <w:r w:rsidRPr="00F91D2F">
        <w:t>5.3.2.2.</w:t>
      </w:r>
      <w:r>
        <w:t>5.6</w:t>
      </w:r>
      <w:r w:rsidRPr="00F91D2F">
        <w:tab/>
      </w:r>
      <w:r>
        <w:t>Reference Location Information</w:t>
      </w:r>
      <w:r w:rsidRPr="00F91D2F">
        <w:t xml:space="preserve"> Retrieval</w:t>
      </w:r>
      <w:bookmarkEnd w:id="618"/>
      <w:bookmarkEnd w:id="619"/>
      <w:bookmarkEnd w:id="620"/>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4" type="#_x0000_t75" style="width:389.9pt;height:127.7pt" o:ole="">
            <v:imagedata r:id="rId67" o:title=""/>
          </v:shape>
          <o:OLEObject Type="Embed" ProgID="Visio.Drawing.15" ShapeID="_x0000_i1054" DrawAspect="Content" ObjectID="_1797337186" r:id="rId6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1" w:name="_Toc49689748"/>
      <w:bookmarkStart w:id="622" w:name="_Toc56336833"/>
      <w:r>
        <w:lastRenderedPageBreak/>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3" w:name="_Toc73443649"/>
      <w:bookmarkStart w:id="624" w:name="_Toc186723674"/>
      <w:r>
        <w:t>5.3.2.2.6</w:t>
      </w:r>
      <w:r>
        <w:tab/>
        <w:t>SRVCC Data</w:t>
      </w:r>
      <w:bookmarkEnd w:id="603"/>
      <w:bookmarkEnd w:id="604"/>
      <w:bookmarkEnd w:id="605"/>
      <w:bookmarkEnd w:id="606"/>
      <w:bookmarkEnd w:id="607"/>
      <w:bookmarkEnd w:id="621"/>
      <w:bookmarkEnd w:id="622"/>
      <w:bookmarkEnd w:id="623"/>
      <w:bookmarkEnd w:id="624"/>
    </w:p>
    <w:p w14:paraId="540C995E" w14:textId="77777777" w:rsidR="00DD5DBA" w:rsidRPr="00F91D2F" w:rsidRDefault="00DD5DBA" w:rsidP="00651690">
      <w:pPr>
        <w:pStyle w:val="H6"/>
      </w:pPr>
      <w:bookmarkStart w:id="625" w:name="_Toc34346494"/>
      <w:bookmarkStart w:id="626" w:name="_Toc34740571"/>
      <w:bookmarkStart w:id="627" w:name="_Toc34747930"/>
      <w:bookmarkStart w:id="628" w:name="_Toc34748306"/>
      <w:bookmarkStart w:id="629" w:name="_Toc34749296"/>
      <w:bookmarkStart w:id="630" w:name="_Toc49689749"/>
      <w:bookmarkStart w:id="631" w:name="_Toc56336834"/>
      <w:bookmarkStart w:id="632" w:name="_Toc73443650"/>
      <w:r w:rsidRPr="00F91D2F">
        <w:t>5.3.2.2.</w:t>
      </w:r>
      <w:r w:rsidR="00C57482">
        <w:t>6</w:t>
      </w:r>
      <w:r>
        <w:t>.</w:t>
      </w:r>
      <w:r w:rsidR="00C57482">
        <w:t>1</w:t>
      </w:r>
      <w:r w:rsidRPr="00F91D2F">
        <w:tab/>
      </w:r>
      <w:r>
        <w:t>SRVCC Data Retrieval</w:t>
      </w:r>
      <w:bookmarkEnd w:id="625"/>
      <w:bookmarkEnd w:id="626"/>
      <w:bookmarkEnd w:id="627"/>
      <w:bookmarkEnd w:id="628"/>
      <w:bookmarkEnd w:id="629"/>
      <w:bookmarkEnd w:id="630"/>
      <w:bookmarkEnd w:id="631"/>
      <w:bookmarkEnd w:id="632"/>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5" type="#_x0000_t75" style="width:389.9pt;height:127.7pt" o:ole="">
            <v:imagedata r:id="rId69" o:title=""/>
          </v:shape>
          <o:OLEObject Type="Embed" ProgID="Visio.Drawing.15" ShapeID="_x0000_i1055" DrawAspect="Content" ObjectID="_1797337187" r:id="rId7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3" w:name="_Toc34346495"/>
      <w:bookmarkStart w:id="634" w:name="_Toc34740572"/>
      <w:bookmarkStart w:id="635" w:name="_Toc34747931"/>
      <w:bookmarkStart w:id="636" w:name="_Toc34748307"/>
      <w:bookmarkStart w:id="637" w:name="_Toc34749297"/>
      <w:bookmarkStart w:id="638" w:name="_Toc49689750"/>
      <w:bookmarkStart w:id="639"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40" w:name="_Toc73443651"/>
      <w:bookmarkStart w:id="641" w:name="_Toc186723675"/>
      <w:r>
        <w:t>5.3.2.2.</w:t>
      </w:r>
      <w:r w:rsidR="00C57482">
        <w:t>7</w:t>
      </w:r>
      <w:r>
        <w:tab/>
        <w:t>Service Data</w:t>
      </w:r>
      <w:bookmarkEnd w:id="633"/>
      <w:bookmarkEnd w:id="634"/>
      <w:bookmarkEnd w:id="635"/>
      <w:bookmarkEnd w:id="636"/>
      <w:bookmarkEnd w:id="637"/>
      <w:bookmarkEnd w:id="638"/>
      <w:bookmarkEnd w:id="639"/>
      <w:bookmarkEnd w:id="640"/>
      <w:bookmarkEnd w:id="641"/>
    </w:p>
    <w:p w14:paraId="2D3932C7" w14:textId="77777777" w:rsidR="00DD5DBA" w:rsidRPr="00F91D2F" w:rsidRDefault="00DD5DBA" w:rsidP="00651690">
      <w:pPr>
        <w:pStyle w:val="H6"/>
      </w:pPr>
      <w:bookmarkStart w:id="642" w:name="_Toc34346496"/>
      <w:bookmarkStart w:id="643" w:name="_Toc34740573"/>
      <w:bookmarkStart w:id="644" w:name="_Toc34747932"/>
      <w:bookmarkStart w:id="645" w:name="_Toc34748308"/>
      <w:bookmarkStart w:id="646" w:name="_Toc34749298"/>
      <w:bookmarkStart w:id="647" w:name="_Toc49689751"/>
      <w:bookmarkStart w:id="648" w:name="_Toc56336836"/>
      <w:bookmarkStart w:id="649" w:name="_Toc73443652"/>
      <w:r w:rsidRPr="00F91D2F">
        <w:t>5.3.2.2.</w:t>
      </w:r>
      <w:r w:rsidR="00C57482">
        <w:t>7</w:t>
      </w:r>
      <w:r>
        <w:t>.1</w:t>
      </w:r>
      <w:r w:rsidRPr="00F91D2F">
        <w:tab/>
      </w:r>
      <w:r>
        <w:t>PSI Activation State Retrieval</w:t>
      </w:r>
      <w:bookmarkEnd w:id="642"/>
      <w:bookmarkEnd w:id="643"/>
      <w:bookmarkEnd w:id="644"/>
      <w:bookmarkEnd w:id="645"/>
      <w:bookmarkEnd w:id="646"/>
      <w:bookmarkEnd w:id="647"/>
      <w:bookmarkEnd w:id="648"/>
      <w:bookmarkEnd w:id="649"/>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6" type="#_x0000_t75" style="width:389.9pt;height:127.7pt" o:ole="">
            <v:imagedata r:id="rId71" o:title=""/>
          </v:shape>
          <o:OLEObject Type="Embed" ProgID="Visio.Drawing.15" ShapeID="_x0000_i1056" DrawAspect="Content" ObjectID="_1797337188" r:id="rId7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lastRenderedPageBreak/>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50" w:name="_Toc49689752"/>
      <w:bookmarkStart w:id="651" w:name="_Toc56336837"/>
      <w:bookmarkStart w:id="652" w:name="_Toc34346497"/>
      <w:bookmarkStart w:id="653" w:name="_Toc34740574"/>
      <w:bookmarkStart w:id="654" w:name="_Toc34747933"/>
      <w:bookmarkStart w:id="655" w:name="_Toc34748309"/>
      <w:bookmarkStart w:id="656"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7" w:name="_Toc73443653"/>
      <w:r w:rsidRPr="00F91D2F">
        <w:t>5.3.2.2.</w:t>
      </w:r>
      <w:r>
        <w:t>7.2</w:t>
      </w:r>
      <w:r w:rsidRPr="00F91D2F">
        <w:tab/>
      </w:r>
      <w:r>
        <w:t>SMS Registration Information retrieval</w:t>
      </w:r>
      <w:bookmarkEnd w:id="650"/>
      <w:bookmarkEnd w:id="651"/>
      <w:bookmarkEnd w:id="657"/>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7" type="#_x0000_t75" style="width:389.9pt;height:127.7pt" o:ole="">
            <v:imagedata r:id="rId73" o:title=""/>
          </v:shape>
          <o:OLEObject Type="Embed" ProgID="Visio.Drawing.15" ShapeID="_x0000_i1057" DrawAspect="Content" ObjectID="_1797337189" r:id="rId7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8" w:name="_Toc49689753"/>
      <w:bookmarkStart w:id="659"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60" w:name="_Toc73443654"/>
      <w:r w:rsidRPr="00F91D2F">
        <w:t>5.3.2.2.</w:t>
      </w:r>
      <w:r>
        <w:t>7.3</w:t>
      </w:r>
      <w:r w:rsidRPr="00F91D2F">
        <w:tab/>
      </w:r>
      <w:r>
        <w:t>DSAI Information retrieval</w:t>
      </w:r>
      <w:bookmarkEnd w:id="658"/>
      <w:bookmarkEnd w:id="659"/>
      <w:bookmarkEnd w:id="660"/>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8" type="#_x0000_t75" style="width:389.9pt;height:127.7pt" o:ole="">
            <v:imagedata r:id="rId75" o:title=""/>
          </v:shape>
          <o:OLEObject Type="Embed" ProgID="Visio.Drawing.15" ShapeID="_x0000_i1058" DrawAspect="Content" ObjectID="_1797337190" r:id="rId7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1" w:name="_Toc49689754"/>
      <w:bookmarkStart w:id="662"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3" w:name="_Toc73443655"/>
      <w:bookmarkStart w:id="664" w:name="_Toc186723676"/>
      <w:r>
        <w:t>5.3.2.2.</w:t>
      </w:r>
      <w:r w:rsidR="00C57482">
        <w:t>8</w:t>
      </w:r>
      <w:r>
        <w:tab/>
        <w:t>Repository Data</w:t>
      </w:r>
      <w:bookmarkEnd w:id="652"/>
      <w:bookmarkEnd w:id="653"/>
      <w:bookmarkEnd w:id="654"/>
      <w:bookmarkEnd w:id="655"/>
      <w:bookmarkEnd w:id="656"/>
      <w:bookmarkEnd w:id="661"/>
      <w:bookmarkEnd w:id="662"/>
      <w:bookmarkEnd w:id="663"/>
      <w:bookmarkEnd w:id="664"/>
    </w:p>
    <w:p w14:paraId="6556FE64" w14:textId="77777777" w:rsidR="00FC4C9C" w:rsidRPr="00F91D2F" w:rsidRDefault="00FC4C9C" w:rsidP="00651690">
      <w:pPr>
        <w:pStyle w:val="H6"/>
      </w:pPr>
      <w:bookmarkStart w:id="665" w:name="_Toc34346498"/>
      <w:bookmarkStart w:id="666" w:name="_Toc34740575"/>
      <w:bookmarkStart w:id="667" w:name="_Toc34747934"/>
      <w:bookmarkStart w:id="668" w:name="_Toc34748310"/>
      <w:bookmarkStart w:id="669" w:name="_Toc34749300"/>
      <w:bookmarkStart w:id="670" w:name="_Toc49689755"/>
      <w:bookmarkStart w:id="671" w:name="_Toc56336840"/>
      <w:bookmarkStart w:id="672" w:name="_Toc73443656"/>
      <w:r w:rsidRPr="00F91D2F">
        <w:t>5.3.2.2.</w:t>
      </w:r>
      <w:r w:rsidR="00C57482">
        <w:t>8</w:t>
      </w:r>
      <w:r w:rsidR="00DD5DBA">
        <w:t>.1</w:t>
      </w:r>
      <w:r w:rsidRPr="00F91D2F">
        <w:tab/>
        <w:t>Repository Data Retrieval</w:t>
      </w:r>
      <w:bookmarkEnd w:id="665"/>
      <w:bookmarkEnd w:id="666"/>
      <w:bookmarkEnd w:id="667"/>
      <w:bookmarkEnd w:id="668"/>
      <w:bookmarkEnd w:id="669"/>
      <w:bookmarkEnd w:id="670"/>
      <w:bookmarkEnd w:id="671"/>
      <w:bookmarkEnd w:id="672"/>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9" type="#_x0000_t75" style="width:434.7pt;height:119.55pt" o:ole="">
            <v:imagedata r:id="rId77" o:title=""/>
          </v:shape>
          <o:OLEObject Type="Embed" ProgID="Visio.Drawing.11" ShapeID="_x0000_i1059" DrawAspect="Content" ObjectID="_1797337191" r:id="rId7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lastRenderedPageBreak/>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3" w:name="_Toc34346499"/>
      <w:bookmarkStart w:id="674" w:name="_Toc34740576"/>
      <w:bookmarkStart w:id="675" w:name="_Toc34747935"/>
      <w:bookmarkStart w:id="676" w:name="_Toc34748311"/>
      <w:bookmarkStart w:id="677" w:name="_Toc34749301"/>
      <w:bookmarkStart w:id="678" w:name="_Toc49689756"/>
      <w:bookmarkStart w:id="679" w:name="_Toc56336841"/>
      <w:bookmarkStart w:id="680" w:name="_Toc11338358"/>
      <w:bookmarkStart w:id="681" w:name="_Toc27584961"/>
      <w:bookmarkStart w:id="682" w:name="_Toc27584967"/>
      <w:bookmarkStart w:id="683" w:name="_Toc21948875"/>
      <w:bookmarkStart w:id="684"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5"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0" type="#_x0000_t75" style="width:434.7pt;height:119.55pt" o:ole="">
            <v:imagedata r:id="rId79" o:title=""/>
          </v:shape>
          <o:OLEObject Type="Embed" ProgID="Visio.Drawing.11" ShapeID="_x0000_i1060" DrawAspect="Content" ObjectID="_1797337192" r:id="rId8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6" w:name="_Toc186723677"/>
      <w:r>
        <w:t>5.3.2.2.</w:t>
      </w:r>
      <w:r w:rsidR="00C57482">
        <w:t>9</w:t>
      </w:r>
      <w:r>
        <w:tab/>
        <w:t>Shared Subscription Data</w:t>
      </w:r>
      <w:bookmarkEnd w:id="673"/>
      <w:bookmarkEnd w:id="674"/>
      <w:bookmarkEnd w:id="675"/>
      <w:bookmarkEnd w:id="676"/>
      <w:bookmarkEnd w:id="677"/>
      <w:bookmarkEnd w:id="678"/>
      <w:bookmarkEnd w:id="679"/>
      <w:bookmarkEnd w:id="685"/>
      <w:bookmarkEnd w:id="686"/>
    </w:p>
    <w:p w14:paraId="3D20399E" w14:textId="77777777" w:rsidR="00DF5F91" w:rsidRPr="006A7EE2" w:rsidRDefault="00DF5F91" w:rsidP="00651690">
      <w:pPr>
        <w:pStyle w:val="H6"/>
      </w:pPr>
      <w:bookmarkStart w:id="687" w:name="_Toc34346500"/>
      <w:bookmarkStart w:id="688" w:name="_Toc34740577"/>
      <w:bookmarkStart w:id="689" w:name="_Toc34747936"/>
      <w:bookmarkStart w:id="690" w:name="_Toc34748312"/>
      <w:bookmarkStart w:id="691" w:name="_Toc34749302"/>
      <w:bookmarkStart w:id="692" w:name="_Toc49689757"/>
      <w:bookmarkStart w:id="693" w:name="_Toc56336842"/>
      <w:bookmarkStart w:id="694" w:name="_Toc73443658"/>
      <w:r w:rsidRPr="006A7EE2">
        <w:t>5.</w:t>
      </w:r>
      <w:r>
        <w:t>3</w:t>
      </w:r>
      <w:r w:rsidRPr="006A7EE2">
        <w:t>.2.2.</w:t>
      </w:r>
      <w:r w:rsidR="00C57482">
        <w:t>9</w:t>
      </w:r>
      <w:r w:rsidR="00DD5DBA">
        <w:t>.</w:t>
      </w:r>
      <w:r>
        <w:t>1</w:t>
      </w:r>
      <w:r w:rsidRPr="006A7EE2">
        <w:tab/>
        <w:t>Shared Subscription Data Retrieval</w:t>
      </w:r>
      <w:bookmarkEnd w:id="680"/>
      <w:bookmarkEnd w:id="681"/>
      <w:bookmarkEnd w:id="687"/>
      <w:bookmarkEnd w:id="688"/>
      <w:bookmarkEnd w:id="689"/>
      <w:bookmarkEnd w:id="690"/>
      <w:bookmarkEnd w:id="691"/>
      <w:bookmarkEnd w:id="692"/>
      <w:bookmarkEnd w:id="693"/>
      <w:bookmarkEnd w:id="694"/>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1" type="#_x0000_t75" style="width:437.45pt;height:117.5pt" o:ole="">
            <v:imagedata r:id="rId81" o:title=""/>
          </v:shape>
          <o:OLEObject Type="Embed" ProgID="Visio.Drawing.11" ShapeID="_x0000_i1061" DrawAspect="Content" ObjectID="_1797337193" r:id="rId8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lastRenderedPageBreak/>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5" w:name="_Toc34346501"/>
      <w:bookmarkStart w:id="696" w:name="_Toc34740578"/>
      <w:bookmarkStart w:id="697" w:name="_Toc34747937"/>
      <w:bookmarkStart w:id="698" w:name="_Toc34748313"/>
      <w:bookmarkStart w:id="699" w:name="_Toc34749303"/>
      <w:bookmarkStart w:id="700" w:name="_Toc49689758"/>
      <w:bookmarkStart w:id="701"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2" w:name="_Toc73443659"/>
      <w:bookmarkStart w:id="703" w:name="_Toc186723678"/>
      <w:r w:rsidRPr="006A7EE2">
        <w:t>5.</w:t>
      </w:r>
      <w:r>
        <w:t>3</w:t>
      </w:r>
      <w:r w:rsidRPr="006A7EE2">
        <w:t>.2.</w:t>
      </w:r>
      <w:r>
        <w:t>3</w:t>
      </w:r>
      <w:r w:rsidRPr="006A7EE2">
        <w:tab/>
        <w:t>Subscribe</w:t>
      </w:r>
      <w:bookmarkEnd w:id="682"/>
      <w:bookmarkEnd w:id="695"/>
      <w:bookmarkEnd w:id="696"/>
      <w:bookmarkEnd w:id="697"/>
      <w:bookmarkEnd w:id="698"/>
      <w:bookmarkEnd w:id="699"/>
      <w:bookmarkEnd w:id="700"/>
      <w:bookmarkEnd w:id="701"/>
      <w:bookmarkEnd w:id="702"/>
      <w:bookmarkEnd w:id="703"/>
    </w:p>
    <w:p w14:paraId="3E43956E" w14:textId="77777777" w:rsidR="00FA6EB7" w:rsidRPr="006A7EE2" w:rsidRDefault="00FA6EB7" w:rsidP="001901CD">
      <w:pPr>
        <w:pStyle w:val="Heading5"/>
      </w:pPr>
      <w:bookmarkStart w:id="704" w:name="_Toc11338363"/>
      <w:bookmarkStart w:id="705" w:name="_Toc27584968"/>
      <w:bookmarkStart w:id="706" w:name="_Toc34346502"/>
      <w:bookmarkStart w:id="707" w:name="_Toc34740579"/>
      <w:bookmarkStart w:id="708" w:name="_Toc34747938"/>
      <w:bookmarkStart w:id="709" w:name="_Toc34748314"/>
      <w:bookmarkStart w:id="710" w:name="_Toc34749304"/>
      <w:bookmarkStart w:id="711" w:name="_Toc49689759"/>
      <w:bookmarkStart w:id="712" w:name="_Toc56336844"/>
      <w:bookmarkStart w:id="713" w:name="_Toc73443660"/>
      <w:bookmarkStart w:id="714" w:name="_Toc186723679"/>
      <w:r w:rsidRPr="006A7EE2">
        <w:t>5.</w:t>
      </w:r>
      <w:r>
        <w:t>3</w:t>
      </w:r>
      <w:r w:rsidRPr="006A7EE2">
        <w:t>.2.</w:t>
      </w:r>
      <w:r>
        <w:t>3</w:t>
      </w:r>
      <w:r w:rsidRPr="006A7EE2">
        <w:t>.1</w:t>
      </w:r>
      <w:r w:rsidRPr="006A7EE2">
        <w:tab/>
        <w:t>General</w:t>
      </w:r>
      <w:bookmarkEnd w:id="704"/>
      <w:bookmarkEnd w:id="705"/>
      <w:bookmarkEnd w:id="706"/>
      <w:bookmarkEnd w:id="707"/>
      <w:bookmarkEnd w:id="708"/>
      <w:bookmarkEnd w:id="709"/>
      <w:bookmarkEnd w:id="710"/>
      <w:bookmarkEnd w:id="711"/>
      <w:bookmarkEnd w:id="712"/>
      <w:bookmarkEnd w:id="713"/>
      <w:bookmarkEnd w:id="714"/>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5" w:name="_Toc11338364"/>
      <w:bookmarkStart w:id="716" w:name="_Toc27584969"/>
      <w:bookmarkStart w:id="717" w:name="_Toc34346503"/>
      <w:bookmarkStart w:id="718" w:name="_Toc34740580"/>
      <w:bookmarkStart w:id="719" w:name="_Toc34747939"/>
      <w:bookmarkStart w:id="720" w:name="_Toc34748315"/>
      <w:bookmarkStart w:id="721" w:name="_Toc34749305"/>
      <w:bookmarkStart w:id="722" w:name="_Toc49689760"/>
      <w:bookmarkStart w:id="723" w:name="_Toc56336845"/>
      <w:bookmarkStart w:id="724" w:name="_Toc73443661"/>
      <w:bookmarkStart w:id="725" w:name="_Toc186723680"/>
      <w:r w:rsidRPr="006A7EE2">
        <w:t>5.</w:t>
      </w:r>
      <w:r>
        <w:t>3</w:t>
      </w:r>
      <w:r w:rsidRPr="006A7EE2">
        <w:t>.2.</w:t>
      </w:r>
      <w:r>
        <w:t>3</w:t>
      </w:r>
      <w:r w:rsidRPr="006A7EE2">
        <w:t>.2</w:t>
      </w:r>
      <w:r w:rsidRPr="006A7EE2">
        <w:tab/>
        <w:t>Subscription to notifications of data change</w:t>
      </w:r>
      <w:bookmarkEnd w:id="715"/>
      <w:bookmarkEnd w:id="716"/>
      <w:bookmarkEnd w:id="717"/>
      <w:bookmarkEnd w:id="718"/>
      <w:bookmarkEnd w:id="719"/>
      <w:bookmarkEnd w:id="720"/>
      <w:bookmarkEnd w:id="721"/>
      <w:bookmarkEnd w:id="722"/>
      <w:bookmarkEnd w:id="723"/>
      <w:bookmarkEnd w:id="724"/>
      <w:bookmarkEnd w:id="725"/>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2" type="#_x0000_t75" style="width:437.45pt;height:122.95pt" o:ole="">
            <v:imagedata r:id="rId83" o:title=""/>
          </v:shape>
          <o:OLEObject Type="Embed" ProgID="Visio.Drawing.11" ShapeID="_x0000_i1062" DrawAspect="Content" ObjectID="_1797337194" r:id="rId8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6" w:name="_Toc11338365"/>
      <w:bookmarkStart w:id="727" w:name="_Toc27584970"/>
      <w:bookmarkStart w:id="728" w:name="_Toc34346504"/>
      <w:bookmarkStart w:id="729" w:name="_Toc34740581"/>
      <w:bookmarkStart w:id="730" w:name="_Toc34747940"/>
      <w:bookmarkStart w:id="731" w:name="_Toc34748316"/>
      <w:bookmarkStart w:id="732" w:name="_Toc34749306"/>
      <w:bookmarkStart w:id="733" w:name="_Toc49689761"/>
      <w:bookmarkStart w:id="734" w:name="_Toc56336846"/>
      <w:bookmarkStart w:id="735" w:name="_Toc11338366"/>
      <w:bookmarkStart w:id="736"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7" w:name="_Toc73443662"/>
      <w:bookmarkStart w:id="738" w:name="_Toc186723681"/>
      <w:r w:rsidRPr="006A7EE2">
        <w:lastRenderedPageBreak/>
        <w:t>5.</w:t>
      </w:r>
      <w:r>
        <w:t>3</w:t>
      </w:r>
      <w:r w:rsidRPr="006A7EE2">
        <w:t>.2.</w:t>
      </w:r>
      <w:r>
        <w:t>3</w:t>
      </w:r>
      <w:r w:rsidRPr="006A7EE2">
        <w:t>.3</w:t>
      </w:r>
      <w:r w:rsidRPr="006A7EE2">
        <w:tab/>
        <w:t>Subscription to notifications of shared data change</w:t>
      </w:r>
      <w:bookmarkEnd w:id="726"/>
      <w:bookmarkEnd w:id="727"/>
      <w:bookmarkEnd w:id="728"/>
      <w:bookmarkEnd w:id="729"/>
      <w:bookmarkEnd w:id="730"/>
      <w:bookmarkEnd w:id="731"/>
      <w:bookmarkEnd w:id="732"/>
      <w:bookmarkEnd w:id="733"/>
      <w:bookmarkEnd w:id="734"/>
      <w:bookmarkEnd w:id="737"/>
      <w:bookmarkEnd w:id="738"/>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3" type="#_x0000_t75" style="width:437.45pt;height:117.5pt" o:ole="">
            <v:imagedata r:id="rId85" o:title=""/>
          </v:shape>
          <o:OLEObject Type="Embed" ProgID="Visio.Drawing.11" ShapeID="_x0000_i1063" DrawAspect="Content" ObjectID="_1797337195" r:id="rId8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9" w:name="_Toc49689762"/>
      <w:bookmarkStart w:id="740" w:name="_Toc56336847"/>
      <w:bookmarkStart w:id="741" w:name="_Toc34346505"/>
      <w:bookmarkStart w:id="742" w:name="_Toc34740582"/>
      <w:bookmarkStart w:id="743" w:name="_Toc34747941"/>
      <w:bookmarkStart w:id="744" w:name="_Toc34748317"/>
      <w:bookmarkStart w:id="745"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6" w:name="_Toc73443663"/>
      <w:bookmarkStart w:id="747" w:name="_Toc186723682"/>
      <w:r w:rsidRPr="00F91D2F">
        <w:t>5.3.2.</w:t>
      </w:r>
      <w:r>
        <w:t>3</w:t>
      </w:r>
      <w:r w:rsidRPr="00F91D2F">
        <w:t>.</w:t>
      </w:r>
      <w:r>
        <w:t>4</w:t>
      </w:r>
      <w:r w:rsidRPr="00F91D2F">
        <w:tab/>
      </w:r>
      <w:r>
        <w:t>Subscriptions to notification of UE Reachability for IP</w:t>
      </w:r>
      <w:bookmarkEnd w:id="739"/>
      <w:bookmarkEnd w:id="740"/>
      <w:bookmarkEnd w:id="746"/>
      <w:bookmarkEnd w:id="747"/>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4" type="#_x0000_t75" style="width:5in;height:105.95pt" o:ole="">
            <v:imagedata r:id="rId87" o:title=""/>
          </v:shape>
          <o:OLEObject Type="Embed" ProgID="Visio.Drawing.15" ShapeID="_x0000_i1064" DrawAspect="Content" ObjectID="_1797337196" r:id="rId8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8"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lastRenderedPageBreak/>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8"/>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9" w:name="_Toc49689763"/>
      <w:bookmarkStart w:id="750"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1" w:name="_Toc73443664"/>
      <w:bookmarkStart w:id="752" w:name="_Toc186723683"/>
      <w:r w:rsidRPr="006A7EE2">
        <w:t>5.</w:t>
      </w:r>
      <w:r>
        <w:t>3</w:t>
      </w:r>
      <w:r w:rsidRPr="006A7EE2">
        <w:t>.2.</w:t>
      </w:r>
      <w:r>
        <w:t>4</w:t>
      </w:r>
      <w:r w:rsidRPr="006A7EE2">
        <w:tab/>
        <w:t>Unsubscribe</w:t>
      </w:r>
      <w:bookmarkEnd w:id="735"/>
      <w:bookmarkEnd w:id="736"/>
      <w:bookmarkEnd w:id="741"/>
      <w:bookmarkEnd w:id="742"/>
      <w:bookmarkEnd w:id="743"/>
      <w:bookmarkEnd w:id="744"/>
      <w:bookmarkEnd w:id="745"/>
      <w:bookmarkEnd w:id="749"/>
      <w:bookmarkEnd w:id="750"/>
      <w:bookmarkEnd w:id="751"/>
      <w:bookmarkEnd w:id="752"/>
    </w:p>
    <w:p w14:paraId="7C195BD4" w14:textId="77777777" w:rsidR="00FA6EB7" w:rsidRPr="006A7EE2" w:rsidRDefault="00FA6EB7" w:rsidP="001901CD">
      <w:pPr>
        <w:pStyle w:val="Heading5"/>
      </w:pPr>
      <w:bookmarkStart w:id="753" w:name="_Toc11338367"/>
      <w:bookmarkStart w:id="754" w:name="_Toc27584972"/>
      <w:bookmarkStart w:id="755" w:name="_Toc34346506"/>
      <w:bookmarkStart w:id="756" w:name="_Toc34740583"/>
      <w:bookmarkStart w:id="757" w:name="_Toc34747942"/>
      <w:bookmarkStart w:id="758" w:name="_Toc34748318"/>
      <w:bookmarkStart w:id="759" w:name="_Toc34749308"/>
      <w:bookmarkStart w:id="760" w:name="_Toc49689764"/>
      <w:bookmarkStart w:id="761" w:name="_Toc56336849"/>
      <w:bookmarkStart w:id="762" w:name="_Toc73443665"/>
      <w:bookmarkStart w:id="763" w:name="_Toc186723684"/>
      <w:r w:rsidRPr="006A7EE2">
        <w:t>5.</w:t>
      </w:r>
      <w:r>
        <w:t>3</w:t>
      </w:r>
      <w:r w:rsidRPr="006A7EE2">
        <w:t>.2.</w:t>
      </w:r>
      <w:r>
        <w:t>4</w:t>
      </w:r>
      <w:r w:rsidRPr="006A7EE2">
        <w:t>.1</w:t>
      </w:r>
      <w:r w:rsidRPr="006A7EE2">
        <w:tab/>
        <w:t>General</w:t>
      </w:r>
      <w:bookmarkEnd w:id="753"/>
      <w:bookmarkEnd w:id="754"/>
      <w:bookmarkEnd w:id="755"/>
      <w:bookmarkEnd w:id="756"/>
      <w:bookmarkEnd w:id="757"/>
      <w:bookmarkEnd w:id="758"/>
      <w:bookmarkEnd w:id="759"/>
      <w:bookmarkEnd w:id="760"/>
      <w:bookmarkEnd w:id="761"/>
      <w:bookmarkEnd w:id="762"/>
      <w:bookmarkEnd w:id="763"/>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4" w:name="_Toc11338368"/>
      <w:bookmarkStart w:id="765" w:name="_Toc27584973"/>
      <w:bookmarkStart w:id="766" w:name="_Toc34346507"/>
      <w:bookmarkStart w:id="767" w:name="_Toc34740584"/>
      <w:bookmarkStart w:id="768" w:name="_Toc34747943"/>
      <w:bookmarkStart w:id="769" w:name="_Toc34748319"/>
      <w:bookmarkStart w:id="770" w:name="_Toc34749309"/>
      <w:bookmarkStart w:id="771" w:name="_Toc49689765"/>
      <w:bookmarkStart w:id="772" w:name="_Toc56336850"/>
      <w:bookmarkStart w:id="773" w:name="_Toc73443666"/>
      <w:bookmarkStart w:id="774" w:name="_Toc186723685"/>
      <w:r w:rsidRPr="006A7EE2">
        <w:t>5.</w:t>
      </w:r>
      <w:r>
        <w:t>3</w:t>
      </w:r>
      <w:r w:rsidRPr="006A7EE2">
        <w:t>.2.</w:t>
      </w:r>
      <w:r>
        <w:t>4</w:t>
      </w:r>
      <w:r w:rsidRPr="006A7EE2">
        <w:t>.2</w:t>
      </w:r>
      <w:r w:rsidRPr="006A7EE2">
        <w:tab/>
        <w:t>Unsubscribe to notifications of data change</w:t>
      </w:r>
      <w:bookmarkEnd w:id="764"/>
      <w:bookmarkEnd w:id="765"/>
      <w:bookmarkEnd w:id="766"/>
      <w:bookmarkEnd w:id="767"/>
      <w:bookmarkEnd w:id="768"/>
      <w:bookmarkEnd w:id="769"/>
      <w:bookmarkEnd w:id="770"/>
      <w:bookmarkEnd w:id="771"/>
      <w:bookmarkEnd w:id="772"/>
      <w:bookmarkEnd w:id="773"/>
      <w:bookmarkEnd w:id="774"/>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5" type="#_x0000_t75" style="width:437.45pt;height:117.5pt" o:ole="">
            <v:imagedata r:id="rId89" o:title=""/>
          </v:shape>
          <o:OLEObject Type="Embed" ProgID="Visio.Drawing.11" ShapeID="_x0000_i1065" DrawAspect="Content" ObjectID="_1797337197" r:id="rId9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5" w:name="_Toc11338369"/>
      <w:bookmarkStart w:id="776" w:name="_Toc27584974"/>
      <w:bookmarkStart w:id="777" w:name="_Toc34346508"/>
      <w:bookmarkStart w:id="778" w:name="_Toc34740585"/>
      <w:bookmarkStart w:id="779" w:name="_Toc34747944"/>
      <w:bookmarkStart w:id="780" w:name="_Toc34748320"/>
      <w:bookmarkStart w:id="781" w:name="_Toc34749310"/>
      <w:bookmarkStart w:id="782" w:name="_Toc49689766"/>
      <w:bookmarkStart w:id="783" w:name="_Toc56336851"/>
      <w:bookmarkStart w:id="784" w:name="_Toc27584984"/>
      <w:bookmarkStart w:id="785" w:name="_Toc11338370"/>
      <w:bookmarkStart w:id="786"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7" w:name="_Toc73443667"/>
      <w:bookmarkStart w:id="788" w:name="_Toc186723686"/>
      <w:r w:rsidRPr="006A7EE2">
        <w:lastRenderedPageBreak/>
        <w:t>5.</w:t>
      </w:r>
      <w:r>
        <w:t>3</w:t>
      </w:r>
      <w:r w:rsidRPr="006A7EE2">
        <w:t>.2.</w:t>
      </w:r>
      <w:r>
        <w:t>4</w:t>
      </w:r>
      <w:r w:rsidRPr="006A7EE2">
        <w:t>.3</w:t>
      </w:r>
      <w:r w:rsidRPr="006A7EE2">
        <w:tab/>
        <w:t>Unsubscribe to notifications of shared data change</w:t>
      </w:r>
      <w:bookmarkEnd w:id="775"/>
      <w:bookmarkEnd w:id="776"/>
      <w:bookmarkEnd w:id="777"/>
      <w:bookmarkEnd w:id="778"/>
      <w:bookmarkEnd w:id="779"/>
      <w:bookmarkEnd w:id="780"/>
      <w:bookmarkEnd w:id="781"/>
      <w:bookmarkEnd w:id="782"/>
      <w:bookmarkEnd w:id="783"/>
      <w:bookmarkEnd w:id="787"/>
      <w:bookmarkEnd w:id="788"/>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6" type="#_x0000_t75" style="width:437.45pt;height:117.5pt" o:ole="">
            <v:imagedata r:id="rId91" o:title=""/>
          </v:shape>
          <o:OLEObject Type="Embed" ProgID="Visio.Drawing.11" ShapeID="_x0000_i1066" DrawAspect="Content" ObjectID="_1797337198" r:id="rId9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9" w:name="_Toc49689767"/>
      <w:bookmarkStart w:id="790" w:name="_Toc56336852"/>
      <w:bookmarkStart w:id="791" w:name="_Toc34346509"/>
      <w:bookmarkStart w:id="792" w:name="_Toc34740586"/>
      <w:bookmarkStart w:id="793" w:name="_Toc34747945"/>
      <w:bookmarkStart w:id="794" w:name="_Toc34748321"/>
      <w:bookmarkStart w:id="795"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6" w:name="_Toc73443668"/>
      <w:bookmarkStart w:id="797" w:name="_Toc186723687"/>
      <w:r w:rsidRPr="006A7EE2">
        <w:t>5.</w:t>
      </w:r>
      <w:r>
        <w:t>3</w:t>
      </w:r>
      <w:r w:rsidRPr="006A7EE2">
        <w:t>.2.</w:t>
      </w:r>
      <w:r>
        <w:t>4</w:t>
      </w:r>
      <w:r w:rsidRPr="006A7EE2">
        <w:t>.</w:t>
      </w:r>
      <w:r>
        <w:t>4</w:t>
      </w:r>
      <w:r w:rsidRPr="006A7EE2">
        <w:tab/>
      </w:r>
      <w:r>
        <w:t>Unsubscribe to notification of UE Reachability for IP</w:t>
      </w:r>
      <w:bookmarkEnd w:id="789"/>
      <w:bookmarkEnd w:id="790"/>
      <w:bookmarkEnd w:id="796"/>
      <w:bookmarkEnd w:id="797"/>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7" type="#_x0000_t75" style="width:368.15pt;height:131.1pt" o:ole="">
            <v:imagedata r:id="rId93" o:title=""/>
          </v:shape>
          <o:OLEObject Type="Embed" ProgID="Visio.Drawing.11" ShapeID="_x0000_i1067" DrawAspect="Content" ObjectID="_1797337199" r:id="rId9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lastRenderedPageBreak/>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8" w:name="_Toc49689768"/>
      <w:bookmarkStart w:id="799"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00" w:name="_Toc73443669"/>
      <w:bookmarkStart w:id="801" w:name="_Toc186723688"/>
      <w:r w:rsidRPr="006A7EE2">
        <w:t>5.</w:t>
      </w:r>
      <w:r>
        <w:t>3</w:t>
      </w:r>
      <w:r w:rsidRPr="006A7EE2">
        <w:t>.2.</w:t>
      </w:r>
      <w:r>
        <w:t>5</w:t>
      </w:r>
      <w:r w:rsidRPr="006A7EE2">
        <w:tab/>
        <w:t>ModifySubscription</w:t>
      </w:r>
      <w:bookmarkEnd w:id="784"/>
      <w:bookmarkEnd w:id="791"/>
      <w:bookmarkEnd w:id="792"/>
      <w:bookmarkEnd w:id="793"/>
      <w:bookmarkEnd w:id="794"/>
      <w:bookmarkEnd w:id="795"/>
      <w:bookmarkEnd w:id="798"/>
      <w:bookmarkEnd w:id="799"/>
      <w:bookmarkEnd w:id="800"/>
      <w:bookmarkEnd w:id="801"/>
    </w:p>
    <w:p w14:paraId="6DDCD5BA" w14:textId="77777777" w:rsidR="00FA6EB7" w:rsidRPr="006A7EE2" w:rsidRDefault="00FA6EB7" w:rsidP="001901CD">
      <w:pPr>
        <w:pStyle w:val="Heading5"/>
      </w:pPr>
      <w:bookmarkStart w:id="802" w:name="_Toc11338378"/>
      <w:bookmarkStart w:id="803" w:name="_Toc27584985"/>
      <w:bookmarkStart w:id="804" w:name="_Toc34346510"/>
      <w:bookmarkStart w:id="805" w:name="_Toc34740587"/>
      <w:bookmarkStart w:id="806" w:name="_Toc34747946"/>
      <w:bookmarkStart w:id="807" w:name="_Toc34748322"/>
      <w:bookmarkStart w:id="808" w:name="_Toc34749312"/>
      <w:bookmarkStart w:id="809" w:name="_Toc49689769"/>
      <w:bookmarkStart w:id="810" w:name="_Toc56336854"/>
      <w:bookmarkStart w:id="811" w:name="_Toc73443670"/>
      <w:bookmarkStart w:id="812" w:name="_Toc186723689"/>
      <w:r w:rsidRPr="006A7EE2">
        <w:t>5.</w:t>
      </w:r>
      <w:r>
        <w:t>3</w:t>
      </w:r>
      <w:r w:rsidRPr="006A7EE2">
        <w:t>.2.</w:t>
      </w:r>
      <w:r>
        <w:t>5</w:t>
      </w:r>
      <w:r w:rsidRPr="006A7EE2">
        <w:t>.1</w:t>
      </w:r>
      <w:r w:rsidRPr="006A7EE2">
        <w:tab/>
        <w:t>General</w:t>
      </w:r>
      <w:bookmarkEnd w:id="802"/>
      <w:bookmarkEnd w:id="803"/>
      <w:bookmarkEnd w:id="804"/>
      <w:bookmarkEnd w:id="805"/>
      <w:bookmarkEnd w:id="806"/>
      <w:bookmarkEnd w:id="807"/>
      <w:bookmarkEnd w:id="808"/>
      <w:bookmarkEnd w:id="809"/>
      <w:bookmarkEnd w:id="810"/>
      <w:bookmarkEnd w:id="811"/>
      <w:bookmarkEnd w:id="812"/>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3" w:name="_Toc11338379"/>
      <w:bookmarkStart w:id="814" w:name="_Toc27584986"/>
      <w:bookmarkStart w:id="815" w:name="_Toc34346511"/>
      <w:bookmarkStart w:id="816" w:name="_Toc34740588"/>
      <w:bookmarkStart w:id="817" w:name="_Toc34747947"/>
      <w:bookmarkStart w:id="818" w:name="_Toc34748323"/>
      <w:bookmarkStart w:id="819" w:name="_Toc34749313"/>
      <w:bookmarkStart w:id="820" w:name="_Toc49689770"/>
      <w:bookmarkStart w:id="821" w:name="_Toc56336855"/>
      <w:bookmarkStart w:id="822" w:name="_Toc73443671"/>
      <w:bookmarkStart w:id="823" w:name="_Toc186723690"/>
      <w:r w:rsidRPr="006A7EE2">
        <w:t>5.</w:t>
      </w:r>
      <w:r>
        <w:t>3</w:t>
      </w:r>
      <w:r w:rsidRPr="006A7EE2">
        <w:t>.2.</w:t>
      </w:r>
      <w:r>
        <w:t>5</w:t>
      </w:r>
      <w:r w:rsidRPr="006A7EE2">
        <w:t>.2</w:t>
      </w:r>
      <w:r w:rsidRPr="006A7EE2">
        <w:tab/>
        <w:t>Modification of a subscription to notifications of data change</w:t>
      </w:r>
      <w:bookmarkEnd w:id="813"/>
      <w:bookmarkEnd w:id="814"/>
      <w:bookmarkEnd w:id="815"/>
      <w:bookmarkEnd w:id="816"/>
      <w:bookmarkEnd w:id="817"/>
      <w:bookmarkEnd w:id="818"/>
      <w:bookmarkEnd w:id="819"/>
      <w:bookmarkEnd w:id="820"/>
      <w:bookmarkEnd w:id="821"/>
      <w:bookmarkEnd w:id="822"/>
      <w:bookmarkEnd w:id="823"/>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8" type="#_x0000_t75" style="width:436.75pt;height:117.5pt" o:ole="">
            <v:imagedata r:id="rId95" o:title=""/>
          </v:shape>
          <o:OLEObject Type="Embed" ProgID="Visio.Drawing.11" ShapeID="_x0000_i1068" DrawAspect="Content" ObjectID="_1797337200" r:id="rId9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4" w:name="_Toc11338380"/>
      <w:bookmarkStart w:id="825" w:name="_Toc27584987"/>
      <w:bookmarkStart w:id="826" w:name="_Toc34346512"/>
      <w:bookmarkStart w:id="827" w:name="_Toc34740589"/>
      <w:bookmarkStart w:id="828" w:name="_Toc34747948"/>
      <w:bookmarkStart w:id="829" w:name="_Toc34748324"/>
      <w:bookmarkStart w:id="830" w:name="_Toc34749314"/>
      <w:bookmarkStart w:id="831" w:name="_Toc49689771"/>
      <w:bookmarkStart w:id="832"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3" w:name="_Toc73443672"/>
      <w:bookmarkStart w:id="834" w:name="_Toc186723691"/>
      <w:r w:rsidRPr="006A7EE2">
        <w:lastRenderedPageBreak/>
        <w:t>5.</w:t>
      </w:r>
      <w:r>
        <w:t>3</w:t>
      </w:r>
      <w:r w:rsidRPr="006A7EE2">
        <w:t>.2.</w:t>
      </w:r>
      <w:r>
        <w:t>5</w:t>
      </w:r>
      <w:r w:rsidRPr="006A7EE2">
        <w:t>.3</w:t>
      </w:r>
      <w:r w:rsidRPr="006A7EE2">
        <w:tab/>
        <w:t>Modification of a subscription to notifications of shared data change</w:t>
      </w:r>
      <w:bookmarkEnd w:id="824"/>
      <w:bookmarkEnd w:id="825"/>
      <w:bookmarkEnd w:id="826"/>
      <w:bookmarkEnd w:id="827"/>
      <w:bookmarkEnd w:id="828"/>
      <w:bookmarkEnd w:id="829"/>
      <w:bookmarkEnd w:id="830"/>
      <w:bookmarkEnd w:id="831"/>
      <w:bookmarkEnd w:id="832"/>
      <w:bookmarkEnd w:id="833"/>
      <w:bookmarkEnd w:id="834"/>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9" type="#_x0000_t75" style="width:436.75pt;height:117.5pt" o:ole="">
            <v:imagedata r:id="rId97" o:title=""/>
          </v:shape>
          <o:OLEObject Type="Embed" ProgID="Visio.Drawing.11" ShapeID="_x0000_i1069" DrawAspect="Content" ObjectID="_1797337201" r:id="rId9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5" w:name="_Toc49689772"/>
      <w:bookmarkStart w:id="836" w:name="_Toc56336857"/>
      <w:bookmarkStart w:id="837" w:name="_Toc34346513"/>
      <w:bookmarkStart w:id="838" w:name="_Toc34740590"/>
      <w:bookmarkStart w:id="839" w:name="_Toc34747949"/>
      <w:bookmarkStart w:id="840" w:name="_Toc34748325"/>
      <w:bookmarkStart w:id="841"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2" w:name="_Toc73443673"/>
      <w:bookmarkStart w:id="843" w:name="_Toc186723692"/>
      <w:r w:rsidRPr="006A7EE2">
        <w:t>5.</w:t>
      </w:r>
      <w:r>
        <w:t>3</w:t>
      </w:r>
      <w:r w:rsidRPr="006A7EE2">
        <w:t>.2.</w:t>
      </w:r>
      <w:r>
        <w:t>5</w:t>
      </w:r>
      <w:r w:rsidRPr="006A7EE2">
        <w:t>.</w:t>
      </w:r>
      <w:r>
        <w:t>4</w:t>
      </w:r>
      <w:r w:rsidRPr="006A7EE2">
        <w:tab/>
        <w:t>Modification of a subscription to notifications of data change</w:t>
      </w:r>
      <w:bookmarkEnd w:id="835"/>
      <w:bookmarkEnd w:id="836"/>
      <w:bookmarkEnd w:id="842"/>
      <w:bookmarkEnd w:id="843"/>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0" type="#_x0000_t75" style="width:343.7pt;height:114.1pt" o:ole="">
            <v:imagedata r:id="rId99" o:title=""/>
          </v:shape>
          <o:OLEObject Type="Embed" ProgID="Visio.Drawing.11" ShapeID="_x0000_i1070" DrawAspect="Content" ObjectID="_1797337202" r:id="rId10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lastRenderedPageBreak/>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4" w:name="_Toc49689773"/>
      <w:bookmarkStart w:id="845"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6" w:name="_Toc73443674"/>
      <w:bookmarkStart w:id="847" w:name="_Toc186723693"/>
      <w:r w:rsidRPr="006A7EE2">
        <w:t>5.</w:t>
      </w:r>
      <w:r>
        <w:t>3</w:t>
      </w:r>
      <w:r w:rsidRPr="006A7EE2">
        <w:t>.2.</w:t>
      </w:r>
      <w:r>
        <w:t>6</w:t>
      </w:r>
      <w:r w:rsidRPr="006A7EE2">
        <w:tab/>
        <w:t>Notification</w:t>
      </w:r>
      <w:bookmarkEnd w:id="785"/>
      <w:bookmarkEnd w:id="786"/>
      <w:bookmarkEnd w:id="837"/>
      <w:bookmarkEnd w:id="838"/>
      <w:bookmarkEnd w:id="839"/>
      <w:bookmarkEnd w:id="840"/>
      <w:bookmarkEnd w:id="841"/>
      <w:bookmarkEnd w:id="844"/>
      <w:bookmarkEnd w:id="845"/>
      <w:bookmarkEnd w:id="846"/>
      <w:bookmarkEnd w:id="847"/>
    </w:p>
    <w:p w14:paraId="4D0CD405" w14:textId="77777777" w:rsidR="00FA6EB7" w:rsidRPr="006A7EE2" w:rsidRDefault="00FA6EB7" w:rsidP="001901CD">
      <w:pPr>
        <w:pStyle w:val="Heading5"/>
      </w:pPr>
      <w:bookmarkStart w:id="848" w:name="_Toc11338371"/>
      <w:bookmarkStart w:id="849" w:name="_Toc27584976"/>
      <w:bookmarkStart w:id="850" w:name="_Toc34346514"/>
      <w:bookmarkStart w:id="851" w:name="_Toc34740591"/>
      <w:bookmarkStart w:id="852" w:name="_Toc34747950"/>
      <w:bookmarkStart w:id="853" w:name="_Toc34748326"/>
      <w:bookmarkStart w:id="854" w:name="_Toc34749316"/>
      <w:bookmarkStart w:id="855" w:name="_Toc49689774"/>
      <w:bookmarkStart w:id="856" w:name="_Toc56336859"/>
      <w:bookmarkStart w:id="857" w:name="_Toc73443675"/>
      <w:bookmarkStart w:id="858" w:name="_Toc186723694"/>
      <w:r w:rsidRPr="006A7EE2">
        <w:t>5.</w:t>
      </w:r>
      <w:r>
        <w:t>3</w:t>
      </w:r>
      <w:r w:rsidRPr="006A7EE2">
        <w:t>.2.</w:t>
      </w:r>
      <w:r>
        <w:t>6</w:t>
      </w:r>
      <w:r w:rsidRPr="006A7EE2">
        <w:t>.1</w:t>
      </w:r>
      <w:r w:rsidRPr="006A7EE2">
        <w:tab/>
        <w:t>General</w:t>
      </w:r>
      <w:bookmarkEnd w:id="848"/>
      <w:bookmarkEnd w:id="849"/>
      <w:bookmarkEnd w:id="850"/>
      <w:bookmarkEnd w:id="851"/>
      <w:bookmarkEnd w:id="852"/>
      <w:bookmarkEnd w:id="853"/>
      <w:bookmarkEnd w:id="854"/>
      <w:bookmarkEnd w:id="855"/>
      <w:bookmarkEnd w:id="856"/>
      <w:bookmarkEnd w:id="857"/>
      <w:bookmarkEnd w:id="858"/>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9" w:name="_Toc11338372"/>
      <w:bookmarkStart w:id="860" w:name="_Toc27584977"/>
      <w:bookmarkStart w:id="861" w:name="_Toc34346515"/>
      <w:bookmarkStart w:id="862" w:name="_Toc34740592"/>
      <w:bookmarkStart w:id="863" w:name="_Toc34747951"/>
      <w:bookmarkStart w:id="864" w:name="_Toc34748327"/>
      <w:bookmarkStart w:id="865" w:name="_Toc34749317"/>
      <w:bookmarkStart w:id="866" w:name="_Toc49689775"/>
      <w:bookmarkStart w:id="867" w:name="_Toc56336860"/>
      <w:bookmarkStart w:id="868" w:name="_Toc73443676"/>
      <w:bookmarkStart w:id="869" w:name="_Toc186723695"/>
      <w:r w:rsidRPr="006A7EE2">
        <w:t>5.</w:t>
      </w:r>
      <w:r>
        <w:t>3</w:t>
      </w:r>
      <w:r w:rsidRPr="006A7EE2">
        <w:t>.2.</w:t>
      </w:r>
      <w:r>
        <w:t>6</w:t>
      </w:r>
      <w:r w:rsidRPr="006A7EE2">
        <w:t>.2</w:t>
      </w:r>
      <w:r w:rsidRPr="006A7EE2">
        <w:tab/>
        <w:t>Data Change Notification To NF</w:t>
      </w:r>
      <w:bookmarkEnd w:id="859"/>
      <w:bookmarkEnd w:id="860"/>
      <w:bookmarkEnd w:id="861"/>
      <w:bookmarkEnd w:id="862"/>
      <w:bookmarkEnd w:id="863"/>
      <w:bookmarkEnd w:id="864"/>
      <w:bookmarkEnd w:id="865"/>
      <w:bookmarkEnd w:id="866"/>
      <w:bookmarkEnd w:id="867"/>
      <w:bookmarkEnd w:id="868"/>
      <w:bookmarkEnd w:id="869"/>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1" type="#_x0000_t75" style="width:437.45pt;height:114.8pt" o:ole="">
            <v:imagedata r:id="rId101" o:title=""/>
          </v:shape>
          <o:OLEObject Type="Embed" ProgID="Visio.Drawing.11" ShapeID="_x0000_i1071" DrawAspect="Content" ObjectID="_1797337203" r:id="rId10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70" w:name="_Toc49689776"/>
      <w:bookmarkStart w:id="871" w:name="_Toc56336861"/>
      <w:bookmarkStart w:id="872" w:name="_Toc34346516"/>
      <w:bookmarkStart w:id="873" w:name="_Toc34740593"/>
      <w:bookmarkStart w:id="874" w:name="_Toc34747952"/>
      <w:bookmarkStart w:id="875" w:name="_Toc34748328"/>
      <w:bookmarkStart w:id="876" w:name="_Toc34749318"/>
      <w:bookmarkStart w:id="877" w:name="_Toc11338387"/>
      <w:bookmarkStart w:id="878" w:name="_Toc27584994"/>
      <w:r>
        <w:t>In the case of redirection, the NF Service Consumer shall return 3xx status code, which shall contain a Location header with an URI pointing to an alternative notification endpoint</w:t>
      </w:r>
      <w:r w:rsidRPr="00DD52D7">
        <w:t>.</w:t>
      </w:r>
      <w:bookmarkStart w:id="879" w:name="_Toc73443677"/>
    </w:p>
    <w:p w14:paraId="07A7BE29" w14:textId="02615D9A" w:rsidR="00D50462" w:rsidRPr="006A7EE2" w:rsidRDefault="00D50462" w:rsidP="001901CD">
      <w:pPr>
        <w:pStyle w:val="Heading5"/>
      </w:pPr>
      <w:bookmarkStart w:id="880" w:name="_Toc186723696"/>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70"/>
      <w:bookmarkEnd w:id="871"/>
      <w:bookmarkEnd w:id="879"/>
      <w:bookmarkEnd w:id="880"/>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2" type="#_x0000_t75" style="width:355.25pt;height:118.2pt" o:ole="">
            <v:imagedata r:id="rId103" o:title=""/>
          </v:shape>
          <o:OLEObject Type="Embed" ProgID="Visio.Drawing.11" ShapeID="_x0000_i1072" DrawAspect="Content" ObjectID="_1797337204" r:id="rId10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1" w:name="_Toc49689777"/>
      <w:bookmarkStart w:id="882" w:name="_Toc56336862"/>
      <w:r>
        <w:t>In the case of redirection, the NF Service Consumer shall return 3xx status code, which shall contain a Location header with an URI pointing to an alternative notification endpoint</w:t>
      </w:r>
      <w:r w:rsidRPr="00DD52D7">
        <w:t>.</w:t>
      </w:r>
      <w:bookmarkStart w:id="883" w:name="_Toc73443678"/>
    </w:p>
    <w:p w14:paraId="71ABA02A" w14:textId="15E12740" w:rsidR="0071107A" w:rsidRDefault="0071107A" w:rsidP="001901CD">
      <w:pPr>
        <w:pStyle w:val="Heading4"/>
      </w:pPr>
      <w:bookmarkStart w:id="884" w:name="_Toc186723697"/>
      <w:r>
        <w:t>5.3.2.7</w:t>
      </w:r>
      <w:r>
        <w:tab/>
        <w:t>Update</w:t>
      </w:r>
      <w:bookmarkEnd w:id="872"/>
      <w:bookmarkEnd w:id="873"/>
      <w:bookmarkEnd w:id="874"/>
      <w:bookmarkEnd w:id="875"/>
      <w:bookmarkEnd w:id="876"/>
      <w:bookmarkEnd w:id="881"/>
      <w:bookmarkEnd w:id="882"/>
      <w:bookmarkEnd w:id="883"/>
      <w:bookmarkEnd w:id="884"/>
    </w:p>
    <w:p w14:paraId="602C55BB" w14:textId="77777777" w:rsidR="0071107A" w:rsidRDefault="0071107A" w:rsidP="001901CD">
      <w:pPr>
        <w:pStyle w:val="Heading5"/>
      </w:pPr>
      <w:bookmarkStart w:id="885" w:name="_Toc34346517"/>
      <w:bookmarkStart w:id="886" w:name="_Toc34740594"/>
      <w:bookmarkStart w:id="887" w:name="_Toc34747953"/>
      <w:bookmarkStart w:id="888" w:name="_Toc34748329"/>
      <w:bookmarkStart w:id="889" w:name="_Toc34749319"/>
      <w:bookmarkStart w:id="890" w:name="_Toc49689778"/>
      <w:bookmarkStart w:id="891" w:name="_Toc56336863"/>
      <w:bookmarkStart w:id="892" w:name="_Toc73443679"/>
      <w:bookmarkStart w:id="893" w:name="_Toc186723698"/>
      <w:r>
        <w:t>5.3.2.7.1</w:t>
      </w:r>
      <w:r>
        <w:tab/>
        <w:t>General</w:t>
      </w:r>
      <w:bookmarkEnd w:id="885"/>
      <w:bookmarkEnd w:id="886"/>
      <w:bookmarkEnd w:id="887"/>
      <w:bookmarkEnd w:id="888"/>
      <w:bookmarkEnd w:id="889"/>
      <w:bookmarkEnd w:id="890"/>
      <w:bookmarkEnd w:id="891"/>
      <w:bookmarkEnd w:id="892"/>
      <w:bookmarkEnd w:id="893"/>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4" w:name="_Toc34346518"/>
      <w:bookmarkStart w:id="895" w:name="_Toc34740595"/>
      <w:bookmarkStart w:id="896" w:name="_Toc34747954"/>
      <w:bookmarkStart w:id="897" w:name="_Toc34748330"/>
      <w:bookmarkStart w:id="898" w:name="_Toc34749320"/>
      <w:bookmarkStart w:id="899" w:name="_Toc49689779"/>
      <w:bookmarkStart w:id="900" w:name="_Toc56336864"/>
      <w:bookmarkStart w:id="901" w:name="_Toc73443680"/>
      <w:bookmarkStart w:id="902" w:name="_Toc186723699"/>
      <w:r w:rsidRPr="006A7EE2">
        <w:t>5.3.2.</w:t>
      </w:r>
      <w:r>
        <w:t>7</w:t>
      </w:r>
      <w:r w:rsidRPr="006A7EE2">
        <w:t>.2</w:t>
      </w:r>
      <w:r w:rsidRPr="006A7EE2">
        <w:tab/>
      </w:r>
      <w:r>
        <w:t>Repository Data Creation or Update</w:t>
      </w:r>
      <w:bookmarkEnd w:id="894"/>
      <w:bookmarkEnd w:id="895"/>
      <w:bookmarkEnd w:id="896"/>
      <w:bookmarkEnd w:id="897"/>
      <w:bookmarkEnd w:id="898"/>
      <w:bookmarkEnd w:id="899"/>
      <w:bookmarkEnd w:id="900"/>
      <w:bookmarkEnd w:id="901"/>
      <w:bookmarkEnd w:id="902"/>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3" type="#_x0000_t75" style="width:410.25pt;height:130.4pt" o:ole="">
            <v:imagedata r:id="rId105" o:title=""/>
          </v:shape>
          <o:OLEObject Type="Embed" ProgID="Visio.Drawing.11" ShapeID="_x0000_i1073" DrawAspect="Content" ObjectID="_1797337205" r:id="rId10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lastRenderedPageBreak/>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3" w:name="_Toc34346519"/>
      <w:bookmarkStart w:id="904" w:name="_Toc34740596"/>
      <w:bookmarkStart w:id="905" w:name="_Toc34747955"/>
      <w:bookmarkStart w:id="906" w:name="_Toc34748331"/>
      <w:bookmarkStart w:id="907" w:name="_Toc34749321"/>
      <w:bookmarkStart w:id="908" w:name="_Toc49689780"/>
      <w:bookmarkStart w:id="909"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10" w:name="_Toc73443681"/>
      <w:bookmarkStart w:id="911" w:name="_Toc186723700"/>
      <w:r w:rsidRPr="006A7EE2">
        <w:t>5.3.2.</w:t>
      </w:r>
      <w:r>
        <w:t>7</w:t>
      </w:r>
      <w:r w:rsidRPr="006A7EE2">
        <w:t>.</w:t>
      </w:r>
      <w:r>
        <w:t>3</w:t>
      </w:r>
      <w:r w:rsidRPr="006A7EE2">
        <w:tab/>
      </w:r>
      <w:r>
        <w:t>Repository Data Deletion</w:t>
      </w:r>
      <w:bookmarkEnd w:id="903"/>
      <w:bookmarkEnd w:id="904"/>
      <w:bookmarkEnd w:id="905"/>
      <w:bookmarkEnd w:id="906"/>
      <w:bookmarkEnd w:id="907"/>
      <w:bookmarkEnd w:id="908"/>
      <w:bookmarkEnd w:id="909"/>
      <w:bookmarkEnd w:id="910"/>
      <w:bookmarkEnd w:id="911"/>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4" type="#_x0000_t75" style="width:470.7pt;height:150.1pt" o:ole="">
            <v:imagedata r:id="rId107" o:title=""/>
          </v:shape>
          <o:OLEObject Type="Embed" ProgID="Visio.Drawing.11" ShapeID="_x0000_i1074" DrawAspect="Content" ObjectID="_1797337206" r:id="rId10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2" w:name="_Toc34346520"/>
      <w:bookmarkStart w:id="913" w:name="_Toc34740597"/>
      <w:bookmarkStart w:id="914" w:name="_Toc34747956"/>
      <w:bookmarkStart w:id="915" w:name="_Toc34748332"/>
      <w:bookmarkStart w:id="916" w:name="_Toc34749322"/>
      <w:bookmarkStart w:id="917" w:name="_Toc49689781"/>
      <w:bookmarkStart w:id="918"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9" w:name="_Toc73443682"/>
      <w:bookmarkStart w:id="920" w:name="_Toc186723701"/>
      <w:r w:rsidRPr="006A7EE2">
        <w:lastRenderedPageBreak/>
        <w:t>5.3.2.</w:t>
      </w:r>
      <w:r>
        <w:t>7</w:t>
      </w:r>
      <w:r w:rsidRPr="006A7EE2">
        <w:t>.</w:t>
      </w:r>
      <w:r w:rsidR="00C17A86">
        <w:t>4</w:t>
      </w:r>
      <w:r w:rsidRPr="006A7EE2">
        <w:tab/>
      </w:r>
      <w:bookmarkEnd w:id="877"/>
      <w:bookmarkEnd w:id="878"/>
      <w:r>
        <w:t>STN-SR update</w:t>
      </w:r>
      <w:bookmarkEnd w:id="912"/>
      <w:bookmarkEnd w:id="913"/>
      <w:bookmarkEnd w:id="914"/>
      <w:bookmarkEnd w:id="915"/>
      <w:bookmarkEnd w:id="916"/>
      <w:bookmarkEnd w:id="917"/>
      <w:bookmarkEnd w:id="918"/>
      <w:bookmarkEnd w:id="919"/>
      <w:bookmarkEnd w:id="920"/>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5" type="#_x0000_t75" style="width:427.25pt;height:135.85pt" o:ole="">
            <v:imagedata r:id="rId109" o:title=""/>
          </v:shape>
          <o:OLEObject Type="Embed" ProgID="Visio.Drawing.11" ShapeID="_x0000_i1075" DrawAspect="Content" ObjectID="_1797337207" r:id="rId11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1" w:name="_Toc34346521"/>
      <w:bookmarkStart w:id="922" w:name="_Toc34740598"/>
      <w:bookmarkStart w:id="923" w:name="_Toc34747957"/>
      <w:bookmarkStart w:id="924" w:name="_Toc34748333"/>
      <w:bookmarkStart w:id="925" w:name="_Toc34749323"/>
      <w:bookmarkStart w:id="926" w:name="_Toc49689782"/>
      <w:bookmarkStart w:id="927"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8" w:name="_Toc73443683"/>
      <w:bookmarkStart w:id="929" w:name="_Toc186723702"/>
      <w:r w:rsidRPr="006A7EE2">
        <w:t>5.3.2.</w:t>
      </w:r>
      <w:r>
        <w:t>7</w:t>
      </w:r>
      <w:r w:rsidRPr="006A7EE2">
        <w:t>.</w:t>
      </w:r>
      <w:r w:rsidR="00C17A86">
        <w:t>5</w:t>
      </w:r>
      <w:r w:rsidRPr="006A7EE2">
        <w:tab/>
      </w:r>
      <w:r>
        <w:t>PSI activation state update</w:t>
      </w:r>
      <w:bookmarkEnd w:id="921"/>
      <w:bookmarkEnd w:id="922"/>
      <w:bookmarkEnd w:id="923"/>
      <w:bookmarkEnd w:id="924"/>
      <w:bookmarkEnd w:id="925"/>
      <w:bookmarkEnd w:id="926"/>
      <w:bookmarkEnd w:id="927"/>
      <w:bookmarkEnd w:id="928"/>
      <w:bookmarkEnd w:id="929"/>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6" type="#_x0000_t75" style="width:5in;height:114.8pt" o:ole="">
            <v:imagedata r:id="rId111" o:title=""/>
          </v:shape>
          <o:OLEObject Type="Embed" ProgID="Visio.Drawing.11" ShapeID="_x0000_i1076" DrawAspect="Content" ObjectID="_1797337208" r:id="rId11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30" w:name="_Toc49689783"/>
      <w:bookmarkStart w:id="931" w:name="_Toc56336868"/>
      <w:bookmarkStart w:id="932" w:name="_Toc34346522"/>
      <w:bookmarkStart w:id="933" w:name="_Toc34740599"/>
      <w:bookmarkStart w:id="934" w:name="_Toc34747958"/>
      <w:bookmarkStart w:id="935" w:name="_Toc34748334"/>
      <w:bookmarkStart w:id="936"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7" w:name="_Toc73443684"/>
      <w:bookmarkStart w:id="938" w:name="_Toc186723703"/>
      <w:r w:rsidRPr="006A7EE2">
        <w:t>5.3.2.</w:t>
      </w:r>
      <w:r>
        <w:t>7</w:t>
      </w:r>
      <w:r w:rsidRPr="006A7EE2">
        <w:t>.</w:t>
      </w:r>
      <w:r>
        <w:t>6</w:t>
      </w:r>
      <w:r w:rsidRPr="006A7EE2">
        <w:tab/>
      </w:r>
      <w:r>
        <w:t>SMS Registration Information Creation or Update</w:t>
      </w:r>
      <w:bookmarkEnd w:id="930"/>
      <w:bookmarkEnd w:id="931"/>
      <w:bookmarkEnd w:id="937"/>
      <w:bookmarkEnd w:id="938"/>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7" type="#_x0000_t75" style="width:5in;height:114.8pt" o:ole="">
            <v:imagedata r:id="rId113" o:title=""/>
          </v:shape>
          <o:OLEObject Type="Embed" ProgID="Visio.Drawing.11" ShapeID="_x0000_i1077" DrawAspect="Content" ObjectID="_1797337209" r:id="rId11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9" w:name="_Toc49689784"/>
      <w:bookmarkStart w:id="940"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1" w:name="_Toc73443685"/>
      <w:bookmarkStart w:id="942" w:name="_Toc186723704"/>
      <w:r w:rsidRPr="006A7EE2">
        <w:t>5.3.2.</w:t>
      </w:r>
      <w:r>
        <w:t>7</w:t>
      </w:r>
      <w:r w:rsidRPr="006A7EE2">
        <w:t>.</w:t>
      </w:r>
      <w:r>
        <w:t>7</w:t>
      </w:r>
      <w:r w:rsidRPr="006A7EE2">
        <w:tab/>
      </w:r>
      <w:r>
        <w:t>SMS Registration Information Deletion</w:t>
      </w:r>
      <w:bookmarkEnd w:id="939"/>
      <w:bookmarkEnd w:id="940"/>
      <w:bookmarkEnd w:id="941"/>
      <w:bookmarkEnd w:id="942"/>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8" type="#_x0000_t75" style="width:5in;height:114.8pt" o:ole="">
            <v:imagedata r:id="rId115" o:title=""/>
          </v:shape>
          <o:OLEObject Type="Embed" ProgID="Visio.Drawing.11" ShapeID="_x0000_i1078" DrawAspect="Content" ObjectID="_1797337210" r:id="rId11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3" w:name="_Toc49689785"/>
      <w:bookmarkStart w:id="944"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5" w:name="_Toc73443686"/>
      <w:bookmarkStart w:id="946" w:name="_Toc186723705"/>
      <w:r w:rsidRPr="006A7EE2">
        <w:t>5.3.2.</w:t>
      </w:r>
      <w:r>
        <w:t>7</w:t>
      </w:r>
      <w:r w:rsidRPr="006A7EE2">
        <w:t>.</w:t>
      </w:r>
      <w:r>
        <w:t>8</w:t>
      </w:r>
      <w:r w:rsidRPr="006A7EE2">
        <w:tab/>
      </w:r>
      <w:r>
        <w:t>DSAI tag activation state update</w:t>
      </w:r>
      <w:bookmarkEnd w:id="943"/>
      <w:bookmarkEnd w:id="944"/>
      <w:bookmarkEnd w:id="945"/>
      <w:bookmarkEnd w:id="946"/>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9" type="#_x0000_t75" style="width:5in;height:114.8pt" o:ole="">
            <v:imagedata r:id="rId117" o:title=""/>
          </v:shape>
          <o:OLEObject Type="Embed" ProgID="Visio.Drawing.11" ShapeID="_x0000_i1079" DrawAspect="Content" ObjectID="_1797337211" r:id="rId11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7" w:name="_Toc49689786"/>
      <w:bookmarkStart w:id="948" w:name="_Toc56336871"/>
      <w:r>
        <w:lastRenderedPageBreak/>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9" w:name="_Toc73443687"/>
      <w:bookmarkStart w:id="950" w:name="_Toc186723706"/>
      <w:r w:rsidRPr="001901CD">
        <w:t>5.4</w:t>
      </w:r>
      <w:r w:rsidRPr="001901CD">
        <w:tab/>
        <w:t>Nhss_imsUEAuthentication Service</w:t>
      </w:r>
      <w:bookmarkEnd w:id="683"/>
      <w:bookmarkEnd w:id="684"/>
      <w:bookmarkEnd w:id="932"/>
      <w:bookmarkEnd w:id="933"/>
      <w:bookmarkEnd w:id="934"/>
      <w:bookmarkEnd w:id="935"/>
      <w:bookmarkEnd w:id="936"/>
      <w:bookmarkEnd w:id="947"/>
      <w:bookmarkEnd w:id="948"/>
      <w:bookmarkEnd w:id="949"/>
      <w:bookmarkEnd w:id="950"/>
    </w:p>
    <w:p w14:paraId="7CA84179" w14:textId="77777777" w:rsidR="00FC4C9C" w:rsidRPr="00F91D2F" w:rsidRDefault="00FC4C9C" w:rsidP="001901CD">
      <w:pPr>
        <w:pStyle w:val="Heading3"/>
      </w:pPr>
      <w:bookmarkStart w:id="951" w:name="_Toc21948876"/>
      <w:bookmarkStart w:id="952" w:name="_Toc24978750"/>
      <w:bookmarkStart w:id="953" w:name="_Toc34346523"/>
      <w:bookmarkStart w:id="954" w:name="_Toc34740600"/>
      <w:bookmarkStart w:id="955" w:name="_Toc34747959"/>
      <w:bookmarkStart w:id="956" w:name="_Toc34748335"/>
      <w:bookmarkStart w:id="957" w:name="_Toc34749325"/>
      <w:bookmarkStart w:id="958" w:name="_Toc49689787"/>
      <w:bookmarkStart w:id="959" w:name="_Toc56336872"/>
      <w:bookmarkStart w:id="960" w:name="_Toc73443688"/>
      <w:bookmarkStart w:id="961" w:name="_Toc186723707"/>
      <w:r w:rsidRPr="00F91D2F">
        <w:t>5.</w:t>
      </w:r>
      <w:r>
        <w:t>4</w:t>
      </w:r>
      <w:r w:rsidRPr="00F91D2F">
        <w:t>.1</w:t>
      </w:r>
      <w:r w:rsidRPr="00F91D2F">
        <w:tab/>
        <w:t>Service Description</w:t>
      </w:r>
      <w:bookmarkEnd w:id="951"/>
      <w:bookmarkEnd w:id="952"/>
      <w:bookmarkEnd w:id="953"/>
      <w:bookmarkEnd w:id="954"/>
      <w:bookmarkEnd w:id="955"/>
      <w:bookmarkEnd w:id="956"/>
      <w:bookmarkEnd w:id="957"/>
      <w:bookmarkEnd w:id="958"/>
      <w:bookmarkEnd w:id="959"/>
      <w:bookmarkEnd w:id="960"/>
      <w:bookmarkEnd w:id="961"/>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2" w:name="_Toc21948877"/>
      <w:bookmarkStart w:id="963" w:name="_Toc24978751"/>
      <w:bookmarkStart w:id="964" w:name="_Toc34346524"/>
      <w:bookmarkStart w:id="965" w:name="_Toc34740601"/>
      <w:bookmarkStart w:id="966" w:name="_Toc34747960"/>
      <w:bookmarkStart w:id="967" w:name="_Toc34748336"/>
      <w:bookmarkStart w:id="968" w:name="_Toc34749326"/>
      <w:bookmarkStart w:id="969" w:name="_Toc49689788"/>
      <w:bookmarkStart w:id="970" w:name="_Toc56336873"/>
      <w:bookmarkStart w:id="971" w:name="_Toc73443689"/>
      <w:bookmarkStart w:id="972" w:name="_Toc186723708"/>
      <w:r w:rsidRPr="00F91D2F">
        <w:t>5.</w:t>
      </w:r>
      <w:r>
        <w:t>4</w:t>
      </w:r>
      <w:r w:rsidRPr="00F91D2F">
        <w:t>.2</w:t>
      </w:r>
      <w:r w:rsidRPr="00F91D2F">
        <w:tab/>
        <w:t>Service Operations</w:t>
      </w:r>
      <w:bookmarkEnd w:id="962"/>
      <w:bookmarkEnd w:id="963"/>
      <w:bookmarkEnd w:id="964"/>
      <w:bookmarkEnd w:id="965"/>
      <w:bookmarkEnd w:id="966"/>
      <w:bookmarkEnd w:id="967"/>
      <w:bookmarkEnd w:id="968"/>
      <w:bookmarkEnd w:id="969"/>
      <w:bookmarkEnd w:id="970"/>
      <w:bookmarkEnd w:id="971"/>
      <w:bookmarkEnd w:id="972"/>
    </w:p>
    <w:p w14:paraId="524CDD2A" w14:textId="77777777" w:rsidR="00FC4C9C" w:rsidRPr="00F91D2F" w:rsidRDefault="00FC4C9C" w:rsidP="001901CD">
      <w:pPr>
        <w:pStyle w:val="Heading4"/>
      </w:pPr>
      <w:bookmarkStart w:id="973" w:name="_Toc21948878"/>
      <w:bookmarkStart w:id="974" w:name="_Toc24978752"/>
      <w:bookmarkStart w:id="975" w:name="_Toc34346525"/>
      <w:bookmarkStart w:id="976" w:name="_Toc34740602"/>
      <w:bookmarkStart w:id="977" w:name="_Toc34747961"/>
      <w:bookmarkStart w:id="978" w:name="_Toc34748337"/>
      <w:bookmarkStart w:id="979" w:name="_Toc34749327"/>
      <w:bookmarkStart w:id="980" w:name="_Toc49689789"/>
      <w:bookmarkStart w:id="981" w:name="_Toc56336874"/>
      <w:bookmarkStart w:id="982" w:name="_Toc73443690"/>
      <w:bookmarkStart w:id="983" w:name="_Toc186723709"/>
      <w:r w:rsidRPr="00F91D2F">
        <w:t>5.</w:t>
      </w:r>
      <w:r>
        <w:t>4</w:t>
      </w:r>
      <w:r w:rsidRPr="00F91D2F">
        <w:t>.2.1</w:t>
      </w:r>
      <w:r w:rsidRPr="00F91D2F">
        <w:tab/>
        <w:t>Introduction</w:t>
      </w:r>
      <w:bookmarkEnd w:id="973"/>
      <w:bookmarkEnd w:id="974"/>
      <w:bookmarkEnd w:id="975"/>
      <w:bookmarkEnd w:id="976"/>
      <w:bookmarkEnd w:id="977"/>
      <w:bookmarkEnd w:id="978"/>
      <w:bookmarkEnd w:id="979"/>
      <w:bookmarkEnd w:id="980"/>
      <w:bookmarkEnd w:id="981"/>
      <w:bookmarkEnd w:id="982"/>
      <w:bookmarkEnd w:id="983"/>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4" w:name="_Toc21948879"/>
      <w:bookmarkStart w:id="985" w:name="_Toc24978753"/>
      <w:bookmarkStart w:id="986" w:name="_Toc34346526"/>
      <w:bookmarkStart w:id="987" w:name="_Toc34740603"/>
      <w:bookmarkStart w:id="988" w:name="_Toc34747962"/>
      <w:bookmarkStart w:id="989" w:name="_Toc34748338"/>
      <w:bookmarkStart w:id="990" w:name="_Toc34749328"/>
      <w:bookmarkStart w:id="991" w:name="_Toc49689790"/>
      <w:bookmarkStart w:id="992" w:name="_Toc56336875"/>
      <w:bookmarkStart w:id="993" w:name="_Toc73443691"/>
      <w:bookmarkStart w:id="994" w:name="_Toc186723710"/>
      <w:r w:rsidRPr="00F91D2F">
        <w:t>5.</w:t>
      </w:r>
      <w:r>
        <w:t>4</w:t>
      </w:r>
      <w:r w:rsidRPr="00F91D2F">
        <w:t>.2.2</w:t>
      </w:r>
      <w:r w:rsidRPr="00F91D2F">
        <w:tab/>
        <w:t>Get</w:t>
      </w:r>
      <w:bookmarkEnd w:id="984"/>
      <w:bookmarkEnd w:id="985"/>
      <w:bookmarkEnd w:id="986"/>
      <w:bookmarkEnd w:id="987"/>
      <w:bookmarkEnd w:id="988"/>
      <w:bookmarkEnd w:id="989"/>
      <w:bookmarkEnd w:id="990"/>
      <w:bookmarkEnd w:id="991"/>
      <w:bookmarkEnd w:id="992"/>
      <w:bookmarkEnd w:id="993"/>
      <w:bookmarkEnd w:id="994"/>
    </w:p>
    <w:p w14:paraId="264624ED" w14:textId="77777777" w:rsidR="00FC4C9C" w:rsidRPr="00F91D2F" w:rsidRDefault="00FC4C9C" w:rsidP="001901CD">
      <w:pPr>
        <w:pStyle w:val="Heading5"/>
      </w:pPr>
      <w:bookmarkStart w:id="995" w:name="_Toc21948880"/>
      <w:bookmarkStart w:id="996" w:name="_Toc24978754"/>
      <w:bookmarkStart w:id="997" w:name="_Toc34346527"/>
      <w:bookmarkStart w:id="998" w:name="_Toc34740604"/>
      <w:bookmarkStart w:id="999" w:name="_Toc34747963"/>
      <w:bookmarkStart w:id="1000" w:name="_Toc34748339"/>
      <w:bookmarkStart w:id="1001" w:name="_Toc34749329"/>
      <w:bookmarkStart w:id="1002" w:name="_Toc49689791"/>
      <w:bookmarkStart w:id="1003" w:name="_Toc56336876"/>
      <w:bookmarkStart w:id="1004" w:name="_Toc73443692"/>
      <w:bookmarkStart w:id="1005" w:name="_Toc186723711"/>
      <w:r w:rsidRPr="00F91D2F">
        <w:t>5.</w:t>
      </w:r>
      <w:r>
        <w:t>4</w:t>
      </w:r>
      <w:r w:rsidRPr="00F91D2F">
        <w:t>.2.2.1</w:t>
      </w:r>
      <w:r w:rsidRPr="00F91D2F">
        <w:tab/>
        <w:t>General</w:t>
      </w:r>
      <w:bookmarkEnd w:id="995"/>
      <w:bookmarkEnd w:id="996"/>
      <w:bookmarkEnd w:id="997"/>
      <w:bookmarkEnd w:id="998"/>
      <w:bookmarkEnd w:id="999"/>
      <w:bookmarkEnd w:id="1000"/>
      <w:bookmarkEnd w:id="1001"/>
      <w:bookmarkEnd w:id="1002"/>
      <w:bookmarkEnd w:id="1003"/>
      <w:bookmarkEnd w:id="1004"/>
      <w:bookmarkEnd w:id="1005"/>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6" w:name="_Toc11338422"/>
      <w:bookmarkStart w:id="1007" w:name="_Toc21948881"/>
      <w:bookmarkStart w:id="1008" w:name="_Toc24978755"/>
      <w:bookmarkStart w:id="1009" w:name="_Toc34346528"/>
      <w:bookmarkStart w:id="1010" w:name="_Toc34740605"/>
      <w:bookmarkStart w:id="1011" w:name="_Toc34747964"/>
      <w:bookmarkStart w:id="1012" w:name="_Toc34748340"/>
      <w:bookmarkStart w:id="1013" w:name="_Toc34749330"/>
      <w:bookmarkStart w:id="1014" w:name="_Toc49689792"/>
      <w:bookmarkStart w:id="1015" w:name="_Toc56336877"/>
      <w:bookmarkStart w:id="1016" w:name="_Toc73443693"/>
      <w:bookmarkStart w:id="1017" w:name="_Toc186723712"/>
      <w:r w:rsidRPr="000B71E3">
        <w:t>5.4.2.2.2</w:t>
      </w:r>
      <w:r w:rsidRPr="000B71E3">
        <w:tab/>
        <w:t>Authentication Information Retrieval</w:t>
      </w:r>
      <w:bookmarkEnd w:id="1006"/>
      <w:bookmarkEnd w:id="1007"/>
      <w:bookmarkEnd w:id="1008"/>
      <w:bookmarkEnd w:id="1009"/>
      <w:bookmarkEnd w:id="1010"/>
      <w:bookmarkEnd w:id="1011"/>
      <w:bookmarkEnd w:id="1012"/>
      <w:bookmarkEnd w:id="1013"/>
      <w:bookmarkEnd w:id="1014"/>
      <w:bookmarkEnd w:id="1015"/>
      <w:bookmarkEnd w:id="1016"/>
      <w:bookmarkEnd w:id="1017"/>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0" type="#_x0000_t75" style="width:368.15pt;height:118.85pt" o:ole="">
            <v:imagedata r:id="rId119" o:title=""/>
          </v:shape>
          <o:OLEObject Type="Embed" ProgID="Visio.Drawing.11" ShapeID="_x0000_i1080" DrawAspect="Content" ObjectID="_1797337212" r:id="rId12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lastRenderedPageBreak/>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8" w:name="_Toc186723713"/>
      <w:r w:rsidRPr="00F91D2F">
        <w:t>5.</w:t>
      </w:r>
      <w:r>
        <w:t>5</w:t>
      </w:r>
      <w:r w:rsidRPr="00F91D2F">
        <w:tab/>
        <w:t>Nhss_</w:t>
      </w:r>
      <w:r>
        <w:t>gbaSubscriberDataManagement</w:t>
      </w:r>
      <w:r w:rsidRPr="00F91D2F">
        <w:t xml:space="preserve"> Service</w:t>
      </w:r>
      <w:bookmarkEnd w:id="1018"/>
    </w:p>
    <w:p w14:paraId="50B78A31" w14:textId="6718024D" w:rsidR="002528DD" w:rsidRPr="00F91D2F" w:rsidRDefault="002528DD" w:rsidP="001901CD">
      <w:pPr>
        <w:pStyle w:val="Heading3"/>
      </w:pPr>
      <w:bookmarkStart w:id="1019" w:name="_Toc186723714"/>
      <w:r w:rsidRPr="00F91D2F">
        <w:t>5.</w:t>
      </w:r>
      <w:r w:rsidR="00294B86">
        <w:t>5</w:t>
      </w:r>
      <w:r w:rsidRPr="00F91D2F">
        <w:t>.1</w:t>
      </w:r>
      <w:r w:rsidRPr="00F91D2F">
        <w:tab/>
        <w:t>Service Description</w:t>
      </w:r>
      <w:bookmarkEnd w:id="1019"/>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20" w:name="_Toc186723715"/>
      <w:r w:rsidRPr="00F91D2F">
        <w:t>5.</w:t>
      </w:r>
      <w:r w:rsidR="00294B86">
        <w:t>5</w:t>
      </w:r>
      <w:r w:rsidRPr="00F91D2F">
        <w:t>.2</w:t>
      </w:r>
      <w:r w:rsidRPr="00F91D2F">
        <w:tab/>
        <w:t>Service Operations</w:t>
      </w:r>
      <w:bookmarkEnd w:id="1020"/>
    </w:p>
    <w:p w14:paraId="17A995F8" w14:textId="6CD81E7C" w:rsidR="002528DD" w:rsidRPr="00F91D2F" w:rsidRDefault="002528DD" w:rsidP="001901CD">
      <w:pPr>
        <w:pStyle w:val="Heading4"/>
      </w:pPr>
      <w:bookmarkStart w:id="1021" w:name="_Toc186723716"/>
      <w:r w:rsidRPr="00F91D2F">
        <w:t>5.</w:t>
      </w:r>
      <w:r w:rsidR="00294B86">
        <w:t>5</w:t>
      </w:r>
      <w:r w:rsidRPr="00F91D2F">
        <w:t>.2.1</w:t>
      </w:r>
      <w:r w:rsidRPr="00F91D2F">
        <w:tab/>
        <w:t>Introduction</w:t>
      </w:r>
      <w:bookmarkEnd w:id="1021"/>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2" w:name="_Toc186723717"/>
      <w:r w:rsidRPr="00F91D2F">
        <w:t>5.</w:t>
      </w:r>
      <w:r w:rsidR="00294B86">
        <w:t>5</w:t>
      </w:r>
      <w:r w:rsidRPr="00F91D2F">
        <w:t>.2.2</w:t>
      </w:r>
      <w:r w:rsidRPr="00F91D2F">
        <w:tab/>
      </w:r>
      <w:r>
        <w:t>Get</w:t>
      </w:r>
      <w:bookmarkEnd w:id="1022"/>
    </w:p>
    <w:p w14:paraId="26C3F0DB" w14:textId="543C8263" w:rsidR="002528DD" w:rsidRPr="00F91D2F" w:rsidRDefault="002528DD" w:rsidP="001901CD">
      <w:pPr>
        <w:pStyle w:val="Heading5"/>
      </w:pPr>
      <w:bookmarkStart w:id="1023" w:name="_Toc186723718"/>
      <w:r w:rsidRPr="00F91D2F">
        <w:t>5.</w:t>
      </w:r>
      <w:r w:rsidR="00294B86">
        <w:t>5</w:t>
      </w:r>
      <w:r w:rsidRPr="00F91D2F">
        <w:t>.2.2.1</w:t>
      </w:r>
      <w:r w:rsidRPr="00F91D2F">
        <w:tab/>
        <w:t>General</w:t>
      </w:r>
      <w:bookmarkEnd w:id="1023"/>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4" w:name="_Toc186723719"/>
      <w:r w:rsidRPr="00F91D2F">
        <w:t>5.</w:t>
      </w:r>
      <w:r w:rsidR="00294B86">
        <w:t>5</w:t>
      </w:r>
      <w:r w:rsidRPr="00F91D2F">
        <w:t>.2.2.2</w:t>
      </w:r>
      <w:r w:rsidRPr="00F91D2F">
        <w:tab/>
      </w:r>
      <w:r>
        <w:t>Retrieval of GBA subscriber data</w:t>
      </w:r>
      <w:bookmarkEnd w:id="1024"/>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1" type="#_x0000_t75" style="width:437.45pt;height:117.5pt" o:ole="">
            <v:imagedata r:id="rId121" o:title=""/>
          </v:shape>
          <o:OLEObject Type="Embed" ProgID="Visio.Drawing.11" ShapeID="_x0000_i1081" DrawAspect="Content" ObjectID="_1797337213" r:id="rId12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lastRenderedPageBreak/>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5" w:name="_Toc186723720"/>
      <w:r w:rsidRPr="00F91D2F">
        <w:t>5.</w:t>
      </w:r>
      <w:r w:rsidR="00294B86">
        <w:t>5</w:t>
      </w:r>
      <w:r w:rsidRPr="00F91D2F">
        <w:t>.2.</w:t>
      </w:r>
      <w:r>
        <w:t>3</w:t>
      </w:r>
      <w:r w:rsidRPr="00F91D2F">
        <w:tab/>
      </w:r>
      <w:r>
        <w:t>Subscribe</w:t>
      </w:r>
      <w:bookmarkEnd w:id="1025"/>
    </w:p>
    <w:p w14:paraId="0BDFFB55" w14:textId="7521673F" w:rsidR="002528DD" w:rsidRPr="00F91D2F" w:rsidRDefault="002528DD" w:rsidP="001901CD">
      <w:pPr>
        <w:pStyle w:val="Heading5"/>
      </w:pPr>
      <w:bookmarkStart w:id="1026" w:name="_Toc186723721"/>
      <w:r w:rsidRPr="00F91D2F">
        <w:t>5.</w:t>
      </w:r>
      <w:r w:rsidR="00294B86">
        <w:t>5</w:t>
      </w:r>
      <w:r w:rsidRPr="00F91D2F">
        <w:t>.2.</w:t>
      </w:r>
      <w:r>
        <w:t>3</w:t>
      </w:r>
      <w:r w:rsidRPr="00F91D2F">
        <w:t>.1</w:t>
      </w:r>
      <w:r w:rsidRPr="00F91D2F">
        <w:tab/>
        <w:t>General</w:t>
      </w:r>
      <w:bookmarkEnd w:id="1026"/>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7" w:name="_Toc186723722"/>
      <w:r w:rsidRPr="00F91D2F">
        <w:t>5.</w:t>
      </w:r>
      <w:r w:rsidR="00294B86">
        <w:t>5</w:t>
      </w:r>
      <w:r w:rsidRPr="00F91D2F">
        <w:t>.2.</w:t>
      </w:r>
      <w:r>
        <w:t>3</w:t>
      </w:r>
      <w:r w:rsidRPr="00F91D2F">
        <w:t>.2</w:t>
      </w:r>
      <w:r w:rsidRPr="00F91D2F">
        <w:tab/>
      </w:r>
      <w:r>
        <w:t>Subscription to changes on the GBA subscriber data</w:t>
      </w:r>
      <w:bookmarkEnd w:id="1027"/>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2" type="#_x0000_t75" style="width:437.45pt;height:117.5pt" o:ole="">
            <v:imagedata r:id="rId123" o:title=""/>
          </v:shape>
          <o:OLEObject Type="Embed" ProgID="Visio.Drawing.11" ShapeID="_x0000_i1082" DrawAspect="Content" ObjectID="_1797337214" r:id="rId12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8" w:name="_Toc186723723"/>
      <w:r w:rsidRPr="00F91D2F">
        <w:lastRenderedPageBreak/>
        <w:t>5.</w:t>
      </w:r>
      <w:r w:rsidR="00294B86">
        <w:t>5</w:t>
      </w:r>
      <w:r w:rsidRPr="00F91D2F">
        <w:t>.2.</w:t>
      </w:r>
      <w:r>
        <w:t>4</w:t>
      </w:r>
      <w:r w:rsidRPr="00F91D2F">
        <w:tab/>
      </w:r>
      <w:r>
        <w:t>Unsubscribe</w:t>
      </w:r>
      <w:bookmarkEnd w:id="1028"/>
    </w:p>
    <w:p w14:paraId="6B75F2F6" w14:textId="66F3DDAC" w:rsidR="002528DD" w:rsidRPr="00F91D2F" w:rsidRDefault="002528DD" w:rsidP="001901CD">
      <w:pPr>
        <w:pStyle w:val="Heading5"/>
      </w:pPr>
      <w:bookmarkStart w:id="1029" w:name="_Toc186723724"/>
      <w:r w:rsidRPr="00F91D2F">
        <w:t>5.</w:t>
      </w:r>
      <w:r w:rsidR="00294B86">
        <w:t>5</w:t>
      </w:r>
      <w:r w:rsidRPr="00F91D2F">
        <w:t>.2.</w:t>
      </w:r>
      <w:r>
        <w:t>4</w:t>
      </w:r>
      <w:r w:rsidRPr="00F91D2F">
        <w:t>.1</w:t>
      </w:r>
      <w:r w:rsidRPr="00F91D2F">
        <w:tab/>
        <w:t>General</w:t>
      </w:r>
      <w:bookmarkEnd w:id="1029"/>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30" w:name="_Toc186723725"/>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30"/>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3" type="#_x0000_t75" style="width:437.45pt;height:117.5pt" o:ole="">
            <v:imagedata r:id="rId125" o:title=""/>
          </v:shape>
          <o:OLEObject Type="Embed" ProgID="Visio.Drawing.11" ShapeID="_x0000_i1083" DrawAspect="Content" ObjectID="_1797337215" r:id="rId12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1" w:name="_Toc186723726"/>
      <w:r w:rsidRPr="00F91D2F">
        <w:t>5.</w:t>
      </w:r>
      <w:r w:rsidR="00294B86">
        <w:t>5</w:t>
      </w:r>
      <w:r w:rsidRPr="00F91D2F">
        <w:t>.2.</w:t>
      </w:r>
      <w:r>
        <w:t>5</w:t>
      </w:r>
      <w:r w:rsidRPr="00F91D2F">
        <w:tab/>
      </w:r>
      <w:r>
        <w:t>Modification of Subscription</w:t>
      </w:r>
      <w:bookmarkEnd w:id="1031"/>
    </w:p>
    <w:p w14:paraId="3C8032B6" w14:textId="79578E41" w:rsidR="002528DD" w:rsidRPr="00F91D2F" w:rsidRDefault="002528DD" w:rsidP="001901CD">
      <w:pPr>
        <w:pStyle w:val="Heading5"/>
      </w:pPr>
      <w:bookmarkStart w:id="1032" w:name="_Toc186723727"/>
      <w:r w:rsidRPr="00F91D2F">
        <w:t>5.</w:t>
      </w:r>
      <w:r w:rsidR="00294B86">
        <w:t>5</w:t>
      </w:r>
      <w:r w:rsidRPr="00F91D2F">
        <w:t>.2.</w:t>
      </w:r>
      <w:r>
        <w:t>5</w:t>
      </w:r>
      <w:r w:rsidRPr="00F91D2F">
        <w:t>.1</w:t>
      </w:r>
      <w:r w:rsidRPr="00F91D2F">
        <w:tab/>
        <w:t>General</w:t>
      </w:r>
      <w:bookmarkEnd w:id="1032"/>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3" w:name="_Toc186723728"/>
      <w:r w:rsidRPr="00F91D2F">
        <w:t>5.</w:t>
      </w:r>
      <w:r w:rsidR="00294B86">
        <w:t>5</w:t>
      </w:r>
      <w:r w:rsidRPr="00F91D2F">
        <w:t>.2.</w:t>
      </w:r>
      <w:r>
        <w:t>5</w:t>
      </w:r>
      <w:r w:rsidRPr="00F91D2F">
        <w:t>.2</w:t>
      </w:r>
      <w:r w:rsidRPr="00F91D2F">
        <w:tab/>
      </w:r>
      <w:r>
        <w:t>Modification of Subscription to changes on the GBA subscriber data</w:t>
      </w:r>
      <w:bookmarkEnd w:id="1033"/>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4" type="#_x0000_t75" style="width:471.4pt;height:169.15pt" o:ole="">
            <v:imagedata r:id="rId127" o:title=""/>
          </v:shape>
          <o:OLEObject Type="Embed" ProgID="Visio.Drawing.11" ShapeID="_x0000_i1084" DrawAspect="Content" ObjectID="_1797337216" r:id="rId12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4" w:name="_Toc186723729"/>
      <w:r w:rsidRPr="00F91D2F">
        <w:t>5.</w:t>
      </w:r>
      <w:r w:rsidR="00294B86">
        <w:t>5</w:t>
      </w:r>
      <w:r w:rsidRPr="00F91D2F">
        <w:t>.2.</w:t>
      </w:r>
      <w:r>
        <w:t>5</w:t>
      </w:r>
      <w:r w:rsidRPr="00F91D2F">
        <w:tab/>
      </w:r>
      <w:r>
        <w:t>Notify</w:t>
      </w:r>
      <w:bookmarkEnd w:id="1034"/>
    </w:p>
    <w:p w14:paraId="7F541AC7" w14:textId="43EE9EA7" w:rsidR="002528DD" w:rsidRPr="00F91D2F" w:rsidRDefault="002528DD" w:rsidP="001901CD">
      <w:pPr>
        <w:pStyle w:val="Heading5"/>
      </w:pPr>
      <w:bookmarkStart w:id="1035" w:name="_Toc186723730"/>
      <w:r w:rsidRPr="00F91D2F">
        <w:t>5.</w:t>
      </w:r>
      <w:r w:rsidR="00294B86">
        <w:t>5</w:t>
      </w:r>
      <w:r w:rsidRPr="00F91D2F">
        <w:t>.2.</w:t>
      </w:r>
      <w:r>
        <w:t>5</w:t>
      </w:r>
      <w:r w:rsidRPr="00F91D2F">
        <w:t>.1</w:t>
      </w:r>
      <w:r w:rsidRPr="00F91D2F">
        <w:tab/>
        <w:t>General</w:t>
      </w:r>
      <w:bookmarkEnd w:id="1035"/>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6" w:name="_Toc186723731"/>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6"/>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5" type="#_x0000_t75" style="width:437.45pt;height:117.5pt" o:ole="">
            <v:imagedata r:id="rId129" o:title=""/>
          </v:shape>
          <o:OLEObject Type="Embed" ProgID="Visio.Drawing.11" ShapeID="_x0000_i1085" DrawAspect="Content" ObjectID="_1797337217" r:id="rId13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lastRenderedPageBreak/>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7" w:name="_Toc186723732"/>
      <w:r w:rsidRPr="00F91D2F">
        <w:t>5.</w:t>
      </w:r>
      <w:r w:rsidR="00294B86">
        <w:t>6</w:t>
      </w:r>
      <w:r w:rsidRPr="00F91D2F">
        <w:tab/>
        <w:t>Nhss_</w:t>
      </w:r>
      <w:r>
        <w:t>gbaUEAuthentication</w:t>
      </w:r>
      <w:r w:rsidRPr="00F91D2F">
        <w:t xml:space="preserve"> Service</w:t>
      </w:r>
      <w:bookmarkEnd w:id="1037"/>
    </w:p>
    <w:p w14:paraId="311B0F9B" w14:textId="51A13457" w:rsidR="002528DD" w:rsidRPr="00F91D2F" w:rsidRDefault="002528DD" w:rsidP="001901CD">
      <w:pPr>
        <w:pStyle w:val="Heading3"/>
      </w:pPr>
      <w:bookmarkStart w:id="1038" w:name="_Toc186723733"/>
      <w:r w:rsidRPr="00F91D2F">
        <w:t>5.</w:t>
      </w:r>
      <w:r w:rsidR="00294B86">
        <w:t>6</w:t>
      </w:r>
      <w:r w:rsidRPr="00F91D2F">
        <w:t>.1</w:t>
      </w:r>
      <w:r w:rsidRPr="00F91D2F">
        <w:tab/>
        <w:t>Service Description</w:t>
      </w:r>
      <w:bookmarkEnd w:id="1038"/>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39" w:name="_Toc186723734"/>
      <w:r w:rsidRPr="00F91D2F">
        <w:t>5.</w:t>
      </w:r>
      <w:r w:rsidR="00294B86">
        <w:t>6</w:t>
      </w:r>
      <w:r w:rsidRPr="00F91D2F">
        <w:t>.2</w:t>
      </w:r>
      <w:r w:rsidRPr="00F91D2F">
        <w:tab/>
        <w:t>Service Operations</w:t>
      </w:r>
      <w:bookmarkEnd w:id="1039"/>
    </w:p>
    <w:p w14:paraId="72E821AC" w14:textId="114C45C8" w:rsidR="002528DD" w:rsidRPr="00F91D2F" w:rsidRDefault="002528DD" w:rsidP="001901CD">
      <w:pPr>
        <w:pStyle w:val="Heading4"/>
      </w:pPr>
      <w:bookmarkStart w:id="1040" w:name="_Toc186723735"/>
      <w:r w:rsidRPr="00F91D2F">
        <w:t>5.</w:t>
      </w:r>
      <w:r w:rsidR="00294B86">
        <w:t>6</w:t>
      </w:r>
      <w:r w:rsidRPr="00F91D2F">
        <w:t>.2.1</w:t>
      </w:r>
      <w:r w:rsidRPr="00F91D2F">
        <w:tab/>
        <w:t>Introduction</w:t>
      </w:r>
      <w:bookmarkEnd w:id="1040"/>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1" w:name="_Toc186723736"/>
      <w:r w:rsidRPr="00F91D2F">
        <w:t>5.</w:t>
      </w:r>
      <w:r w:rsidR="00294B86">
        <w:t>6</w:t>
      </w:r>
      <w:r w:rsidRPr="00F91D2F">
        <w:t>.2.2</w:t>
      </w:r>
      <w:r w:rsidRPr="00F91D2F">
        <w:tab/>
      </w:r>
      <w:r>
        <w:t>Get</w:t>
      </w:r>
      <w:bookmarkEnd w:id="1041"/>
    </w:p>
    <w:p w14:paraId="794FFBCB" w14:textId="179F0BF3" w:rsidR="002528DD" w:rsidRPr="00F91D2F" w:rsidRDefault="002528DD" w:rsidP="001901CD">
      <w:pPr>
        <w:pStyle w:val="Heading5"/>
      </w:pPr>
      <w:bookmarkStart w:id="1042" w:name="_Toc186723737"/>
      <w:r w:rsidRPr="00F91D2F">
        <w:t>5.</w:t>
      </w:r>
      <w:r w:rsidR="00294B86">
        <w:t>6</w:t>
      </w:r>
      <w:r w:rsidRPr="00F91D2F">
        <w:t>.2.2.1</w:t>
      </w:r>
      <w:r w:rsidRPr="00F91D2F">
        <w:tab/>
        <w:t>General</w:t>
      </w:r>
      <w:bookmarkEnd w:id="1042"/>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3" w:name="_Toc186723738"/>
      <w:r w:rsidRPr="00F91D2F">
        <w:t>5.</w:t>
      </w:r>
      <w:r w:rsidR="00294B86">
        <w:t>6</w:t>
      </w:r>
      <w:r w:rsidRPr="00F91D2F">
        <w:t>.2.2.2</w:t>
      </w:r>
      <w:r w:rsidRPr="00F91D2F">
        <w:tab/>
      </w:r>
      <w:r>
        <w:t>Request UE authentication data</w:t>
      </w:r>
      <w:bookmarkEnd w:id="1043"/>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6" type="#_x0000_t75" style="width:471.4pt;height:174.55pt" o:ole="">
            <v:imagedata r:id="rId131" o:title=""/>
          </v:shape>
          <o:OLEObject Type="Embed" ProgID="Visio.Drawing.11" ShapeID="_x0000_i1086" DrawAspect="Content" ObjectID="_1797337218" r:id="rId13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4" w:name="_Toc21948882"/>
      <w:bookmarkStart w:id="1045" w:name="_Toc24978756"/>
      <w:bookmarkStart w:id="1046" w:name="_Toc34346529"/>
      <w:bookmarkStart w:id="1047" w:name="_Toc34740606"/>
      <w:bookmarkStart w:id="1048" w:name="_Toc34747965"/>
      <w:bookmarkStart w:id="1049" w:name="_Toc34748341"/>
      <w:bookmarkStart w:id="1050" w:name="_Toc34749331"/>
      <w:bookmarkStart w:id="1051" w:name="_Toc49689793"/>
      <w:bookmarkStart w:id="1052" w:name="_Toc56336878"/>
      <w:bookmarkStart w:id="1053" w:name="_Toc73443694"/>
      <w:bookmarkStart w:id="1054" w:name="_Toc186723739"/>
      <w:r w:rsidRPr="00F91D2F">
        <w:t>6</w:t>
      </w:r>
      <w:r w:rsidRPr="00F91D2F">
        <w:tab/>
        <w:t>API Definitions</w:t>
      </w:r>
      <w:bookmarkEnd w:id="1044"/>
      <w:bookmarkEnd w:id="1045"/>
      <w:bookmarkEnd w:id="1046"/>
      <w:bookmarkEnd w:id="1047"/>
      <w:bookmarkEnd w:id="1048"/>
      <w:bookmarkEnd w:id="1049"/>
      <w:bookmarkEnd w:id="1050"/>
      <w:bookmarkEnd w:id="1051"/>
      <w:bookmarkEnd w:id="1052"/>
      <w:bookmarkEnd w:id="1053"/>
      <w:bookmarkEnd w:id="1054"/>
    </w:p>
    <w:p w14:paraId="35090B51" w14:textId="77777777" w:rsidR="00FC4C9C" w:rsidRPr="00F91D2F" w:rsidRDefault="00FC4C9C" w:rsidP="001901CD">
      <w:pPr>
        <w:pStyle w:val="Heading2"/>
      </w:pPr>
      <w:bookmarkStart w:id="1055" w:name="_Toc21948883"/>
      <w:bookmarkStart w:id="1056" w:name="_Toc24978757"/>
      <w:bookmarkStart w:id="1057" w:name="_Toc34346530"/>
      <w:bookmarkStart w:id="1058" w:name="_Toc34740607"/>
      <w:bookmarkStart w:id="1059" w:name="_Toc34747966"/>
      <w:bookmarkStart w:id="1060" w:name="_Toc34748342"/>
      <w:bookmarkStart w:id="1061" w:name="_Toc34749332"/>
      <w:bookmarkStart w:id="1062" w:name="_Toc49689794"/>
      <w:bookmarkStart w:id="1063" w:name="_Toc56336879"/>
      <w:bookmarkStart w:id="1064" w:name="_Toc73443695"/>
      <w:bookmarkStart w:id="1065" w:name="_Toc186723740"/>
      <w:r w:rsidRPr="00F91D2F">
        <w:t>6.1</w:t>
      </w:r>
      <w:r w:rsidRPr="00F91D2F">
        <w:tab/>
        <w:t>Nhss_imsUEContextManagement Service API</w:t>
      </w:r>
      <w:bookmarkEnd w:id="1055"/>
      <w:bookmarkEnd w:id="1056"/>
      <w:bookmarkEnd w:id="1057"/>
      <w:bookmarkEnd w:id="1058"/>
      <w:bookmarkEnd w:id="1059"/>
      <w:bookmarkEnd w:id="1060"/>
      <w:bookmarkEnd w:id="1061"/>
      <w:bookmarkEnd w:id="1062"/>
      <w:bookmarkEnd w:id="1063"/>
      <w:bookmarkEnd w:id="1064"/>
      <w:bookmarkEnd w:id="1065"/>
    </w:p>
    <w:p w14:paraId="3703F17A" w14:textId="77777777" w:rsidR="00FC4C9C" w:rsidRPr="00F91D2F" w:rsidRDefault="00FC4C9C" w:rsidP="001901CD">
      <w:pPr>
        <w:pStyle w:val="Heading3"/>
      </w:pPr>
      <w:bookmarkStart w:id="1066" w:name="_Toc21948884"/>
      <w:bookmarkStart w:id="1067" w:name="_Toc24978758"/>
      <w:bookmarkStart w:id="1068" w:name="_Toc34346531"/>
      <w:bookmarkStart w:id="1069" w:name="_Toc34740608"/>
      <w:bookmarkStart w:id="1070" w:name="_Toc34747967"/>
      <w:bookmarkStart w:id="1071" w:name="_Toc34748343"/>
      <w:bookmarkStart w:id="1072" w:name="_Toc34749333"/>
      <w:bookmarkStart w:id="1073" w:name="_Toc49689795"/>
      <w:bookmarkStart w:id="1074" w:name="_Toc56336880"/>
      <w:bookmarkStart w:id="1075" w:name="_Toc73443696"/>
      <w:bookmarkStart w:id="1076" w:name="_Toc186723741"/>
      <w:r w:rsidRPr="00F91D2F">
        <w:t>6.1.1</w:t>
      </w:r>
      <w:r w:rsidRPr="00F91D2F">
        <w:tab/>
        <w:t>Introduction</w:t>
      </w:r>
      <w:bookmarkEnd w:id="1066"/>
      <w:bookmarkEnd w:id="1067"/>
      <w:bookmarkEnd w:id="1068"/>
      <w:bookmarkEnd w:id="1069"/>
      <w:bookmarkEnd w:id="1070"/>
      <w:bookmarkEnd w:id="1071"/>
      <w:bookmarkEnd w:id="1072"/>
      <w:bookmarkEnd w:id="1073"/>
      <w:bookmarkEnd w:id="1074"/>
      <w:bookmarkEnd w:id="1075"/>
      <w:bookmarkEnd w:id="1076"/>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7" w:name="_Toc21948885"/>
      <w:bookmarkStart w:id="1078" w:name="_Toc24978759"/>
      <w:bookmarkStart w:id="1079" w:name="_Toc34346532"/>
      <w:bookmarkStart w:id="1080" w:name="_Toc34740609"/>
      <w:bookmarkStart w:id="1081" w:name="_Toc34747968"/>
      <w:bookmarkStart w:id="1082" w:name="_Toc34748344"/>
      <w:bookmarkStart w:id="1083" w:name="_Toc34749334"/>
      <w:bookmarkStart w:id="1084" w:name="_Toc49689796"/>
      <w:bookmarkStart w:id="1085" w:name="_Toc56336881"/>
      <w:bookmarkStart w:id="1086" w:name="_Toc73443697"/>
      <w:bookmarkStart w:id="1087" w:name="_Toc186723742"/>
      <w:r w:rsidRPr="00F91D2F">
        <w:t>6.1.2</w:t>
      </w:r>
      <w:r w:rsidRPr="00F91D2F">
        <w:tab/>
        <w:t>Usage of HTTP</w:t>
      </w:r>
      <w:bookmarkEnd w:id="1077"/>
      <w:bookmarkEnd w:id="1078"/>
      <w:bookmarkEnd w:id="1079"/>
      <w:bookmarkEnd w:id="1080"/>
      <w:bookmarkEnd w:id="1081"/>
      <w:bookmarkEnd w:id="1082"/>
      <w:bookmarkEnd w:id="1083"/>
      <w:bookmarkEnd w:id="1084"/>
      <w:bookmarkEnd w:id="1085"/>
      <w:bookmarkEnd w:id="1086"/>
      <w:bookmarkEnd w:id="1087"/>
    </w:p>
    <w:p w14:paraId="3A00CD6E" w14:textId="77777777" w:rsidR="00FC4C9C" w:rsidRPr="00F91D2F" w:rsidRDefault="00FC4C9C" w:rsidP="001901CD">
      <w:pPr>
        <w:pStyle w:val="Heading4"/>
      </w:pPr>
      <w:bookmarkStart w:id="1088" w:name="_Toc21948886"/>
      <w:bookmarkStart w:id="1089" w:name="_Toc24978760"/>
      <w:bookmarkStart w:id="1090" w:name="_Toc34346533"/>
      <w:bookmarkStart w:id="1091" w:name="_Toc34740610"/>
      <w:bookmarkStart w:id="1092" w:name="_Toc34747969"/>
      <w:bookmarkStart w:id="1093" w:name="_Toc34748345"/>
      <w:bookmarkStart w:id="1094" w:name="_Toc34749335"/>
      <w:bookmarkStart w:id="1095" w:name="_Toc49689797"/>
      <w:bookmarkStart w:id="1096" w:name="_Toc56336882"/>
      <w:bookmarkStart w:id="1097" w:name="_Toc73443698"/>
      <w:bookmarkStart w:id="1098" w:name="_Toc186723743"/>
      <w:r w:rsidRPr="00F91D2F">
        <w:t>6.1.2.1</w:t>
      </w:r>
      <w:r w:rsidRPr="00F91D2F">
        <w:tab/>
        <w:t>General</w:t>
      </w:r>
      <w:bookmarkEnd w:id="1088"/>
      <w:bookmarkEnd w:id="1089"/>
      <w:bookmarkEnd w:id="1090"/>
      <w:bookmarkEnd w:id="1091"/>
      <w:bookmarkEnd w:id="1092"/>
      <w:bookmarkEnd w:id="1093"/>
      <w:bookmarkEnd w:id="1094"/>
      <w:bookmarkEnd w:id="1095"/>
      <w:bookmarkEnd w:id="1096"/>
      <w:bookmarkEnd w:id="1097"/>
      <w:bookmarkEnd w:id="1098"/>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9" w:name="_Toc21948887"/>
      <w:bookmarkStart w:id="1100" w:name="_Toc24978761"/>
      <w:bookmarkStart w:id="1101" w:name="_Toc34346534"/>
      <w:bookmarkStart w:id="1102" w:name="_Toc34740611"/>
      <w:bookmarkStart w:id="1103" w:name="_Toc34747970"/>
      <w:bookmarkStart w:id="1104" w:name="_Toc34748346"/>
      <w:bookmarkStart w:id="1105" w:name="_Toc34749336"/>
      <w:bookmarkStart w:id="1106" w:name="_Toc49689798"/>
      <w:bookmarkStart w:id="1107" w:name="_Toc56336883"/>
      <w:bookmarkStart w:id="1108" w:name="_Toc73443699"/>
      <w:bookmarkStart w:id="1109" w:name="_Toc186723744"/>
      <w:r w:rsidRPr="00F91D2F">
        <w:lastRenderedPageBreak/>
        <w:t>6.1.2.2</w:t>
      </w:r>
      <w:r w:rsidRPr="00F91D2F">
        <w:tab/>
        <w:t>HTTP standard headers</w:t>
      </w:r>
      <w:bookmarkEnd w:id="1099"/>
      <w:bookmarkEnd w:id="1100"/>
      <w:bookmarkEnd w:id="1101"/>
      <w:bookmarkEnd w:id="1102"/>
      <w:bookmarkEnd w:id="1103"/>
      <w:bookmarkEnd w:id="1104"/>
      <w:bookmarkEnd w:id="1105"/>
      <w:bookmarkEnd w:id="1106"/>
      <w:bookmarkEnd w:id="1107"/>
      <w:bookmarkEnd w:id="1108"/>
      <w:bookmarkEnd w:id="1109"/>
    </w:p>
    <w:p w14:paraId="1A79EC95" w14:textId="77777777" w:rsidR="00FC4C9C" w:rsidRPr="00F91D2F" w:rsidRDefault="00FC4C9C" w:rsidP="001901CD">
      <w:pPr>
        <w:pStyle w:val="Heading5"/>
        <w:rPr>
          <w:lang w:eastAsia="zh-CN"/>
        </w:rPr>
      </w:pPr>
      <w:bookmarkStart w:id="1110" w:name="_Toc21948888"/>
      <w:bookmarkStart w:id="1111" w:name="_Toc24978762"/>
      <w:bookmarkStart w:id="1112" w:name="_Toc34346535"/>
      <w:bookmarkStart w:id="1113" w:name="_Toc34740612"/>
      <w:bookmarkStart w:id="1114" w:name="_Toc34747971"/>
      <w:bookmarkStart w:id="1115" w:name="_Toc34748347"/>
      <w:bookmarkStart w:id="1116" w:name="_Toc34749337"/>
      <w:bookmarkStart w:id="1117" w:name="_Toc49689799"/>
      <w:bookmarkStart w:id="1118" w:name="_Toc56336884"/>
      <w:bookmarkStart w:id="1119" w:name="_Toc73443700"/>
      <w:bookmarkStart w:id="1120" w:name="_Toc186723745"/>
      <w:r w:rsidRPr="00F91D2F">
        <w:t>6.1.2.2.1</w:t>
      </w:r>
      <w:r w:rsidRPr="00F91D2F">
        <w:rPr>
          <w:lang w:eastAsia="zh-CN"/>
        </w:rPr>
        <w:tab/>
        <w:t>General</w:t>
      </w:r>
      <w:bookmarkEnd w:id="1110"/>
      <w:bookmarkEnd w:id="1111"/>
      <w:bookmarkEnd w:id="1112"/>
      <w:bookmarkEnd w:id="1113"/>
      <w:bookmarkEnd w:id="1114"/>
      <w:bookmarkEnd w:id="1115"/>
      <w:bookmarkEnd w:id="1116"/>
      <w:bookmarkEnd w:id="1117"/>
      <w:bookmarkEnd w:id="1118"/>
      <w:bookmarkEnd w:id="1119"/>
      <w:bookmarkEnd w:id="1120"/>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21" w:name="_Toc21948889"/>
      <w:bookmarkStart w:id="1122" w:name="_Toc24978763"/>
      <w:bookmarkStart w:id="1123" w:name="_Toc34346536"/>
      <w:bookmarkStart w:id="1124" w:name="_Toc34740613"/>
      <w:bookmarkStart w:id="1125" w:name="_Toc34747972"/>
      <w:bookmarkStart w:id="1126" w:name="_Toc34748348"/>
      <w:bookmarkStart w:id="1127" w:name="_Toc34749338"/>
      <w:bookmarkStart w:id="1128" w:name="_Toc49689800"/>
      <w:bookmarkStart w:id="1129" w:name="_Toc56336885"/>
      <w:bookmarkStart w:id="1130" w:name="_Toc73443701"/>
      <w:bookmarkStart w:id="1131" w:name="_Toc186723746"/>
      <w:r w:rsidRPr="00F91D2F">
        <w:t>6.1.2.2.2</w:t>
      </w:r>
      <w:r w:rsidRPr="00F91D2F">
        <w:tab/>
        <w:t>Content type</w:t>
      </w:r>
      <w:bookmarkEnd w:id="1121"/>
      <w:bookmarkEnd w:id="1122"/>
      <w:bookmarkEnd w:id="1123"/>
      <w:bookmarkEnd w:id="1124"/>
      <w:bookmarkEnd w:id="1125"/>
      <w:bookmarkEnd w:id="1126"/>
      <w:bookmarkEnd w:id="1127"/>
      <w:bookmarkEnd w:id="1128"/>
      <w:bookmarkEnd w:id="1129"/>
      <w:bookmarkEnd w:id="1130"/>
      <w:bookmarkEnd w:id="1131"/>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2" w:name="_Toc21948890"/>
      <w:bookmarkStart w:id="1133" w:name="_Toc24978764"/>
      <w:bookmarkStart w:id="1134" w:name="_Toc34346537"/>
      <w:bookmarkStart w:id="1135" w:name="_Toc34740614"/>
      <w:bookmarkStart w:id="1136" w:name="_Toc34747973"/>
      <w:bookmarkStart w:id="1137" w:name="_Toc34748349"/>
      <w:bookmarkStart w:id="1138" w:name="_Toc34749339"/>
      <w:bookmarkStart w:id="1139" w:name="_Toc49689801"/>
      <w:bookmarkStart w:id="1140" w:name="_Toc56336886"/>
      <w:bookmarkStart w:id="1141" w:name="_Toc73443702"/>
      <w:bookmarkStart w:id="1142" w:name="_Toc186723747"/>
      <w:r w:rsidRPr="00F91D2F">
        <w:t>6.1.2.3</w:t>
      </w:r>
      <w:r w:rsidRPr="00F91D2F">
        <w:tab/>
        <w:t>HTTP custom headers</w:t>
      </w:r>
      <w:bookmarkEnd w:id="1132"/>
      <w:bookmarkEnd w:id="1133"/>
      <w:bookmarkEnd w:id="1134"/>
      <w:bookmarkEnd w:id="1135"/>
      <w:bookmarkEnd w:id="1136"/>
      <w:bookmarkEnd w:id="1137"/>
      <w:bookmarkEnd w:id="1138"/>
      <w:bookmarkEnd w:id="1139"/>
      <w:bookmarkEnd w:id="1140"/>
      <w:bookmarkEnd w:id="1141"/>
      <w:bookmarkEnd w:id="1142"/>
    </w:p>
    <w:p w14:paraId="72866BAA" w14:textId="77777777" w:rsidR="00FC4C9C" w:rsidRPr="00F91D2F" w:rsidRDefault="00FC4C9C" w:rsidP="001901CD">
      <w:pPr>
        <w:pStyle w:val="Heading5"/>
        <w:rPr>
          <w:lang w:eastAsia="zh-CN"/>
        </w:rPr>
      </w:pPr>
      <w:bookmarkStart w:id="1143" w:name="_Toc21948891"/>
      <w:bookmarkStart w:id="1144" w:name="_Toc24978765"/>
      <w:bookmarkStart w:id="1145" w:name="_Toc34346538"/>
      <w:bookmarkStart w:id="1146" w:name="_Toc34740615"/>
      <w:bookmarkStart w:id="1147" w:name="_Toc34747974"/>
      <w:bookmarkStart w:id="1148" w:name="_Toc34748350"/>
      <w:bookmarkStart w:id="1149" w:name="_Toc34749340"/>
      <w:bookmarkStart w:id="1150" w:name="_Toc49689802"/>
      <w:bookmarkStart w:id="1151" w:name="_Toc56336887"/>
      <w:bookmarkStart w:id="1152" w:name="_Toc73443703"/>
      <w:bookmarkStart w:id="1153" w:name="_Toc186723748"/>
      <w:r w:rsidRPr="00F91D2F">
        <w:t>6.1.2.3.1</w:t>
      </w:r>
      <w:r w:rsidRPr="00F91D2F">
        <w:rPr>
          <w:lang w:eastAsia="zh-CN"/>
        </w:rPr>
        <w:tab/>
        <w:t>General</w:t>
      </w:r>
      <w:bookmarkEnd w:id="1143"/>
      <w:bookmarkEnd w:id="1144"/>
      <w:bookmarkEnd w:id="1145"/>
      <w:bookmarkEnd w:id="1146"/>
      <w:bookmarkEnd w:id="1147"/>
      <w:bookmarkEnd w:id="1148"/>
      <w:bookmarkEnd w:id="1149"/>
      <w:bookmarkEnd w:id="1150"/>
      <w:bookmarkEnd w:id="1151"/>
      <w:bookmarkEnd w:id="1152"/>
      <w:bookmarkEnd w:id="1153"/>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4" w:name="_Toc21948892"/>
      <w:bookmarkStart w:id="1155" w:name="_Toc24978766"/>
      <w:bookmarkStart w:id="1156" w:name="_Toc34346539"/>
      <w:bookmarkStart w:id="1157" w:name="_Toc34740616"/>
      <w:bookmarkStart w:id="1158" w:name="_Toc34747975"/>
      <w:bookmarkStart w:id="1159" w:name="_Toc34748351"/>
      <w:bookmarkStart w:id="1160" w:name="_Toc34749341"/>
      <w:bookmarkStart w:id="1161" w:name="_Toc49689803"/>
      <w:bookmarkStart w:id="1162" w:name="_Toc56336888"/>
      <w:bookmarkStart w:id="1163" w:name="_Toc73443704"/>
      <w:bookmarkStart w:id="1164" w:name="_Toc186723749"/>
      <w:r w:rsidRPr="00F91D2F">
        <w:t>6.1.3</w:t>
      </w:r>
      <w:r w:rsidRPr="00F91D2F">
        <w:tab/>
        <w:t>Resources</w:t>
      </w:r>
      <w:bookmarkEnd w:id="1154"/>
      <w:bookmarkEnd w:id="1155"/>
      <w:bookmarkEnd w:id="1156"/>
      <w:bookmarkEnd w:id="1157"/>
      <w:bookmarkEnd w:id="1158"/>
      <w:bookmarkEnd w:id="1159"/>
      <w:bookmarkEnd w:id="1160"/>
      <w:bookmarkEnd w:id="1161"/>
      <w:bookmarkEnd w:id="1162"/>
      <w:bookmarkEnd w:id="1163"/>
      <w:bookmarkEnd w:id="1164"/>
    </w:p>
    <w:p w14:paraId="15A72066" w14:textId="77777777" w:rsidR="00FC4C9C" w:rsidRPr="00F91D2F" w:rsidRDefault="00FC4C9C" w:rsidP="001901CD">
      <w:pPr>
        <w:pStyle w:val="Heading4"/>
      </w:pPr>
      <w:bookmarkStart w:id="1165" w:name="_Toc21948893"/>
      <w:bookmarkStart w:id="1166" w:name="_Toc24978767"/>
      <w:bookmarkStart w:id="1167" w:name="_Toc34346540"/>
      <w:bookmarkStart w:id="1168" w:name="_Toc34740617"/>
      <w:bookmarkStart w:id="1169" w:name="_Toc34747976"/>
      <w:bookmarkStart w:id="1170" w:name="_Toc34748352"/>
      <w:bookmarkStart w:id="1171" w:name="_Toc34749342"/>
      <w:bookmarkStart w:id="1172" w:name="_Toc49689804"/>
      <w:bookmarkStart w:id="1173" w:name="_Toc56336889"/>
      <w:bookmarkStart w:id="1174" w:name="_Toc73443705"/>
      <w:bookmarkStart w:id="1175" w:name="_Toc186723750"/>
      <w:r w:rsidRPr="00F91D2F">
        <w:t>6.1.3.1</w:t>
      </w:r>
      <w:r w:rsidRPr="00F91D2F">
        <w:tab/>
        <w:t>Overview</w:t>
      </w:r>
      <w:bookmarkEnd w:id="1165"/>
      <w:bookmarkEnd w:id="1166"/>
      <w:bookmarkEnd w:id="1167"/>
      <w:bookmarkEnd w:id="1168"/>
      <w:bookmarkEnd w:id="1169"/>
      <w:bookmarkEnd w:id="1170"/>
      <w:bookmarkEnd w:id="1171"/>
      <w:bookmarkEnd w:id="1172"/>
      <w:bookmarkEnd w:id="1173"/>
      <w:bookmarkEnd w:id="1174"/>
      <w:bookmarkEnd w:id="1175"/>
    </w:p>
    <w:p w14:paraId="479298C9" w14:textId="2F4CA64C" w:rsidR="00FC4C9C" w:rsidRPr="00F91D2F" w:rsidRDefault="00484FDA" w:rsidP="00FC4C9C">
      <w:pPr>
        <w:pStyle w:val="TH"/>
      </w:pPr>
      <w:r>
        <w:object w:dxaOrig="5760" w:dyaOrig="5510" w14:anchorId="2520AD16">
          <v:shape id="_x0000_i1087" type="#_x0000_t75" style="width:287.3pt;height:275.1pt" o:ole="">
            <v:imagedata r:id="rId133" o:title=""/>
          </v:shape>
          <o:OLEObject Type="Embed" ProgID="Visio.Drawing.15" ShapeID="_x0000_i1087" DrawAspect="Content" ObjectID="_1797337219" r:id="rId134"/>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lastRenderedPageBreak/>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484FDA" w:rsidRPr="00F91D2F" w14:paraId="46940C3B" w14:textId="77777777" w:rsidTr="00211D99">
        <w:trPr>
          <w:jc w:val="center"/>
        </w:trPr>
        <w:tc>
          <w:tcPr>
            <w:tcW w:w="2405" w:type="dxa"/>
            <w:tcBorders>
              <w:left w:val="single" w:sz="4" w:space="0" w:color="auto"/>
              <w:right w:val="single" w:sz="4" w:space="0" w:color="auto"/>
            </w:tcBorders>
            <w:vAlign w:val="center"/>
          </w:tcPr>
          <w:p w14:paraId="1E6E08AD" w14:textId="77777777" w:rsidR="00484FDA" w:rsidRDefault="00484FDA" w:rsidP="00484FDA">
            <w:pPr>
              <w:pStyle w:val="TAL"/>
              <w:rPr>
                <w:lang w:eastAsia="zh-CN"/>
              </w:rPr>
            </w:pPr>
            <w:r>
              <w:rPr>
                <w:lang w:eastAsia="zh-CN"/>
              </w:rPr>
              <w:t>ImsasRegistration</w:t>
            </w:r>
          </w:p>
          <w:p w14:paraId="26719147" w14:textId="7E4F9D73" w:rsidR="00484FDA" w:rsidRDefault="00484FDA" w:rsidP="00484FDA">
            <w:pPr>
              <w:pStyle w:val="TAL"/>
            </w:pPr>
            <w:r>
              <w:rPr>
                <w:rFonts w:hint="eastAsia"/>
                <w:lang w:eastAsia="zh-CN"/>
              </w:rPr>
              <w:t>(</w:t>
            </w:r>
            <w:r>
              <w:rPr>
                <w:lang w:eastAsia="zh-CN"/>
              </w:rPr>
              <w:t>Document)</w:t>
            </w:r>
          </w:p>
        </w:tc>
        <w:tc>
          <w:tcPr>
            <w:tcW w:w="2693" w:type="dxa"/>
            <w:tcBorders>
              <w:left w:val="single" w:sz="4" w:space="0" w:color="auto"/>
              <w:right w:val="single" w:sz="4" w:space="0" w:color="auto"/>
            </w:tcBorders>
            <w:vAlign w:val="center"/>
          </w:tcPr>
          <w:p w14:paraId="6DDF2323" w14:textId="4F58455B" w:rsidR="00484FDA" w:rsidRPr="000A17BE" w:rsidRDefault="00484FDA" w:rsidP="00484FDA">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484FDA" w:rsidRDefault="00484FDA" w:rsidP="00484FDA">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484FDA" w:rsidRDefault="00484FDA" w:rsidP="00484FDA">
            <w:pPr>
              <w:pStyle w:val="TAL"/>
              <w:rPr>
                <w:lang w:eastAsia="zh-CN"/>
              </w:rPr>
            </w:pPr>
            <w:r>
              <w:rPr>
                <w:rFonts w:hint="eastAsia"/>
                <w:lang w:eastAsia="zh-CN"/>
              </w:rPr>
              <w:t>C</w:t>
            </w:r>
            <w:r>
              <w:rPr>
                <w:lang w:eastAsia="zh-CN"/>
              </w:rPr>
              <w:t>reate or update the IMS AS registration state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6" w:name="_Toc21948894"/>
      <w:bookmarkStart w:id="1177" w:name="_Toc24978768"/>
      <w:bookmarkStart w:id="1178" w:name="_Toc34346541"/>
      <w:bookmarkStart w:id="1179" w:name="_Toc34740618"/>
      <w:bookmarkStart w:id="1180" w:name="_Toc34747977"/>
      <w:bookmarkStart w:id="1181" w:name="_Toc34748353"/>
      <w:bookmarkStart w:id="1182" w:name="_Toc34749343"/>
      <w:bookmarkStart w:id="1183" w:name="_Toc49689805"/>
      <w:bookmarkStart w:id="1184" w:name="_Toc56336890"/>
      <w:bookmarkStart w:id="1185" w:name="_Toc73443706"/>
      <w:bookmarkStart w:id="1186" w:name="_Toc186723751"/>
      <w:r w:rsidRPr="00F91D2F">
        <w:t>6.1.3.2</w:t>
      </w:r>
      <w:r w:rsidRPr="00F91D2F">
        <w:tab/>
        <w:t xml:space="preserve">Resource: </w:t>
      </w:r>
      <w:r>
        <w:t>Scscf R</w:t>
      </w:r>
      <w:r w:rsidRPr="000B71E3">
        <w:t>egis</w:t>
      </w:r>
      <w:r>
        <w:t>t</w:t>
      </w:r>
      <w:r w:rsidRPr="000B71E3">
        <w:t>ration</w:t>
      </w:r>
      <w:bookmarkEnd w:id="1176"/>
      <w:bookmarkEnd w:id="1177"/>
      <w:bookmarkEnd w:id="1178"/>
      <w:bookmarkEnd w:id="1179"/>
      <w:bookmarkEnd w:id="1180"/>
      <w:bookmarkEnd w:id="1181"/>
      <w:bookmarkEnd w:id="1182"/>
      <w:bookmarkEnd w:id="1183"/>
      <w:bookmarkEnd w:id="1184"/>
      <w:bookmarkEnd w:id="1185"/>
      <w:bookmarkEnd w:id="1186"/>
    </w:p>
    <w:p w14:paraId="6873C706" w14:textId="77777777" w:rsidR="00FC4C9C" w:rsidRPr="00F91D2F" w:rsidRDefault="00FC4C9C" w:rsidP="001901CD">
      <w:pPr>
        <w:pStyle w:val="Heading5"/>
      </w:pPr>
      <w:bookmarkStart w:id="1187" w:name="_Toc21948895"/>
      <w:bookmarkStart w:id="1188" w:name="_Toc24978769"/>
      <w:bookmarkStart w:id="1189" w:name="_Toc34346542"/>
      <w:bookmarkStart w:id="1190" w:name="_Toc34740619"/>
      <w:bookmarkStart w:id="1191" w:name="_Toc34747978"/>
      <w:bookmarkStart w:id="1192" w:name="_Toc34748354"/>
      <w:bookmarkStart w:id="1193" w:name="_Toc34749344"/>
      <w:bookmarkStart w:id="1194" w:name="_Toc49689806"/>
      <w:bookmarkStart w:id="1195" w:name="_Toc56336891"/>
      <w:bookmarkStart w:id="1196" w:name="_Toc73443707"/>
      <w:bookmarkStart w:id="1197" w:name="_Toc186723752"/>
      <w:r w:rsidRPr="00F91D2F">
        <w:t>6.1.3.2.1</w:t>
      </w:r>
      <w:r w:rsidRPr="00F91D2F">
        <w:tab/>
        <w:t>Description</w:t>
      </w:r>
      <w:bookmarkEnd w:id="1187"/>
      <w:bookmarkEnd w:id="1188"/>
      <w:bookmarkEnd w:id="1189"/>
      <w:bookmarkEnd w:id="1190"/>
      <w:bookmarkEnd w:id="1191"/>
      <w:bookmarkEnd w:id="1192"/>
      <w:bookmarkEnd w:id="1193"/>
      <w:bookmarkEnd w:id="1194"/>
      <w:bookmarkEnd w:id="1195"/>
      <w:bookmarkEnd w:id="1196"/>
      <w:bookmarkEnd w:id="1197"/>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8" w:name="_Toc21948896"/>
      <w:bookmarkStart w:id="1199" w:name="_Toc24978770"/>
      <w:bookmarkStart w:id="1200" w:name="_Toc34346543"/>
      <w:bookmarkStart w:id="1201" w:name="_Toc34740620"/>
      <w:bookmarkStart w:id="1202" w:name="_Toc34747979"/>
      <w:bookmarkStart w:id="1203" w:name="_Toc34748355"/>
      <w:bookmarkStart w:id="1204" w:name="_Toc34749345"/>
      <w:bookmarkStart w:id="1205" w:name="_Toc49689807"/>
      <w:bookmarkStart w:id="1206" w:name="_Toc56336892"/>
      <w:bookmarkStart w:id="1207" w:name="_Toc73443708"/>
      <w:bookmarkStart w:id="1208" w:name="_Toc186723753"/>
      <w:r w:rsidRPr="00F91D2F">
        <w:t>6.1.3.2.2</w:t>
      </w:r>
      <w:r w:rsidRPr="00F91D2F">
        <w:tab/>
        <w:t>Resource Definition</w:t>
      </w:r>
      <w:bookmarkEnd w:id="1198"/>
      <w:bookmarkEnd w:id="1199"/>
      <w:bookmarkEnd w:id="1200"/>
      <w:bookmarkEnd w:id="1201"/>
      <w:bookmarkEnd w:id="1202"/>
      <w:bookmarkEnd w:id="1203"/>
      <w:bookmarkEnd w:id="1204"/>
      <w:bookmarkEnd w:id="1205"/>
      <w:bookmarkEnd w:id="1206"/>
      <w:bookmarkEnd w:id="1207"/>
      <w:bookmarkEnd w:id="1208"/>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9" w:name="_Toc21948897"/>
      <w:bookmarkStart w:id="1210" w:name="_Toc24978771"/>
      <w:bookmarkStart w:id="1211" w:name="_Toc34346544"/>
      <w:bookmarkStart w:id="1212" w:name="_Toc34740621"/>
      <w:bookmarkStart w:id="1213" w:name="_Toc34747980"/>
      <w:bookmarkStart w:id="1214" w:name="_Toc34748356"/>
      <w:bookmarkStart w:id="1215" w:name="_Toc34749346"/>
      <w:bookmarkStart w:id="1216" w:name="_Toc49689808"/>
      <w:bookmarkStart w:id="1217" w:name="_Toc56336893"/>
      <w:bookmarkStart w:id="1218" w:name="_Toc73443709"/>
      <w:bookmarkStart w:id="1219" w:name="_Toc186723754"/>
      <w:r w:rsidRPr="00F91D2F">
        <w:t>6.1.3.2.3</w:t>
      </w:r>
      <w:r w:rsidRPr="00F91D2F">
        <w:tab/>
        <w:t>Resource Standard Methods</w:t>
      </w:r>
      <w:bookmarkEnd w:id="1209"/>
      <w:bookmarkEnd w:id="1210"/>
      <w:bookmarkEnd w:id="1211"/>
      <w:bookmarkEnd w:id="1212"/>
      <w:bookmarkEnd w:id="1213"/>
      <w:bookmarkEnd w:id="1214"/>
      <w:bookmarkEnd w:id="1215"/>
      <w:bookmarkEnd w:id="1216"/>
      <w:bookmarkEnd w:id="1217"/>
      <w:bookmarkEnd w:id="1218"/>
      <w:bookmarkEnd w:id="1219"/>
    </w:p>
    <w:p w14:paraId="467DC179" w14:textId="77777777" w:rsidR="00FC4C9C" w:rsidRPr="00F91D2F" w:rsidRDefault="00FC4C9C" w:rsidP="00651690">
      <w:pPr>
        <w:pStyle w:val="H6"/>
      </w:pPr>
      <w:bookmarkStart w:id="1220" w:name="_Toc21948898"/>
      <w:bookmarkStart w:id="1221" w:name="_Toc24978772"/>
      <w:bookmarkStart w:id="1222" w:name="_Toc34346545"/>
      <w:bookmarkStart w:id="1223" w:name="_Toc34740622"/>
      <w:bookmarkStart w:id="1224" w:name="_Toc34747981"/>
      <w:bookmarkStart w:id="1225" w:name="_Toc34748357"/>
      <w:bookmarkStart w:id="1226" w:name="_Toc34749347"/>
      <w:bookmarkStart w:id="1227" w:name="_Toc49689809"/>
      <w:bookmarkStart w:id="1228" w:name="_Toc56336894"/>
      <w:bookmarkStart w:id="1229" w:name="_Toc73443710"/>
      <w:r w:rsidRPr="00F91D2F">
        <w:t>6.1.3.2.3.1</w:t>
      </w:r>
      <w:r w:rsidRPr="00F91D2F">
        <w:tab/>
      </w:r>
      <w:r>
        <w:t>PUT</w:t>
      </w:r>
      <w:bookmarkEnd w:id="1220"/>
      <w:bookmarkEnd w:id="1221"/>
      <w:bookmarkEnd w:id="1222"/>
      <w:bookmarkEnd w:id="1223"/>
      <w:bookmarkEnd w:id="1224"/>
      <w:bookmarkEnd w:id="1225"/>
      <w:bookmarkEnd w:id="1226"/>
      <w:bookmarkEnd w:id="1227"/>
      <w:bookmarkEnd w:id="1228"/>
      <w:bookmarkEnd w:id="1229"/>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lastRenderedPageBreak/>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30" w:name="_Toc21948900"/>
      <w:bookmarkStart w:id="1231" w:name="_Toc24978774"/>
      <w:bookmarkStart w:id="1232" w:name="_Toc34346546"/>
      <w:bookmarkStart w:id="1233" w:name="_Toc34740623"/>
      <w:bookmarkStart w:id="1234" w:name="_Toc34747982"/>
      <w:bookmarkStart w:id="1235" w:name="_Toc34748358"/>
      <w:bookmarkStart w:id="1236" w:name="_Toc34749348"/>
      <w:bookmarkStart w:id="1237" w:name="_Toc49689810"/>
      <w:bookmarkStart w:id="1238" w:name="_Toc56336895"/>
      <w:bookmarkStart w:id="1239" w:name="_Toc73443711"/>
      <w:r>
        <w:lastRenderedPageBreak/>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40" w:name="_Toc186723755"/>
      <w:r w:rsidRPr="00F91D2F">
        <w:t>6.1.3.2.4</w:t>
      </w:r>
      <w:r w:rsidRPr="00F91D2F">
        <w:tab/>
        <w:t>Resource Custom Operations</w:t>
      </w:r>
      <w:bookmarkEnd w:id="1230"/>
      <w:bookmarkEnd w:id="1231"/>
      <w:bookmarkEnd w:id="1232"/>
      <w:bookmarkEnd w:id="1233"/>
      <w:bookmarkEnd w:id="1234"/>
      <w:bookmarkEnd w:id="1235"/>
      <w:bookmarkEnd w:id="1236"/>
      <w:bookmarkEnd w:id="1237"/>
      <w:bookmarkEnd w:id="1238"/>
      <w:bookmarkEnd w:id="1239"/>
      <w:bookmarkEnd w:id="1240"/>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1" w:name="_Toc34346547"/>
      <w:bookmarkStart w:id="1242" w:name="_Toc34740624"/>
      <w:bookmarkStart w:id="1243" w:name="_Toc34747983"/>
      <w:bookmarkStart w:id="1244" w:name="_Toc34748359"/>
      <w:bookmarkStart w:id="1245" w:name="_Toc34749349"/>
      <w:bookmarkStart w:id="1246" w:name="_Toc49689811"/>
      <w:bookmarkStart w:id="1247" w:name="_Toc56336896"/>
      <w:bookmarkStart w:id="1248" w:name="_Toc73443712"/>
      <w:bookmarkStart w:id="1249" w:name="_Toc21948907"/>
      <w:bookmarkStart w:id="1250" w:name="_Toc24978781"/>
      <w:bookmarkStart w:id="1251" w:name="_Toc186723756"/>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41"/>
      <w:bookmarkEnd w:id="1242"/>
      <w:bookmarkEnd w:id="1243"/>
      <w:bookmarkEnd w:id="1244"/>
      <w:bookmarkEnd w:id="1245"/>
      <w:bookmarkEnd w:id="1246"/>
      <w:bookmarkEnd w:id="1247"/>
      <w:bookmarkEnd w:id="1248"/>
      <w:bookmarkEnd w:id="1251"/>
    </w:p>
    <w:p w14:paraId="4EB2CDCD" w14:textId="77777777" w:rsidR="00211D99" w:rsidRPr="00302BE4" w:rsidRDefault="00211D99" w:rsidP="001901CD">
      <w:pPr>
        <w:pStyle w:val="Heading5"/>
      </w:pPr>
      <w:bookmarkStart w:id="1252" w:name="_Toc34346548"/>
      <w:bookmarkStart w:id="1253" w:name="_Toc34740625"/>
      <w:bookmarkStart w:id="1254" w:name="_Toc34747984"/>
      <w:bookmarkStart w:id="1255" w:name="_Toc34748360"/>
      <w:bookmarkStart w:id="1256" w:name="_Toc34749350"/>
      <w:bookmarkStart w:id="1257" w:name="_Toc49689812"/>
      <w:bookmarkStart w:id="1258" w:name="_Toc56336897"/>
      <w:bookmarkStart w:id="1259" w:name="_Toc73443713"/>
      <w:bookmarkStart w:id="1260" w:name="_Toc186723757"/>
      <w:r w:rsidRPr="00302BE4">
        <w:t>6.</w:t>
      </w:r>
      <w:r>
        <w:t>1</w:t>
      </w:r>
      <w:r w:rsidRPr="00302BE4">
        <w:t>.3.</w:t>
      </w:r>
      <w:r>
        <w:t>3</w:t>
      </w:r>
      <w:r w:rsidRPr="00302BE4">
        <w:t>.1</w:t>
      </w:r>
      <w:r w:rsidRPr="00302BE4">
        <w:tab/>
        <w:t>Description</w:t>
      </w:r>
      <w:bookmarkEnd w:id="1252"/>
      <w:bookmarkEnd w:id="1253"/>
      <w:bookmarkEnd w:id="1254"/>
      <w:bookmarkEnd w:id="1255"/>
      <w:bookmarkEnd w:id="1256"/>
      <w:bookmarkEnd w:id="1257"/>
      <w:bookmarkEnd w:id="1258"/>
      <w:bookmarkEnd w:id="1259"/>
      <w:bookmarkEnd w:id="1260"/>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1" w:name="_Toc34346549"/>
      <w:bookmarkStart w:id="1262" w:name="_Toc34740626"/>
      <w:bookmarkStart w:id="1263" w:name="_Toc34747985"/>
      <w:bookmarkStart w:id="1264" w:name="_Toc34748361"/>
      <w:bookmarkStart w:id="1265" w:name="_Toc34749351"/>
      <w:bookmarkStart w:id="1266" w:name="_Toc49689813"/>
      <w:bookmarkStart w:id="1267" w:name="_Toc56336898"/>
      <w:bookmarkStart w:id="1268" w:name="_Toc73443714"/>
      <w:bookmarkStart w:id="1269" w:name="_Toc186723758"/>
      <w:r w:rsidRPr="00302BE4">
        <w:t>6.</w:t>
      </w:r>
      <w:r>
        <w:t>1</w:t>
      </w:r>
      <w:r w:rsidRPr="00302BE4">
        <w:t>.3.</w:t>
      </w:r>
      <w:r>
        <w:t>3</w:t>
      </w:r>
      <w:r w:rsidRPr="00302BE4">
        <w:t>.2</w:t>
      </w:r>
      <w:r w:rsidRPr="00302BE4">
        <w:tab/>
        <w:t>Resource Definition</w:t>
      </w:r>
      <w:bookmarkEnd w:id="1261"/>
      <w:bookmarkEnd w:id="1262"/>
      <w:bookmarkEnd w:id="1263"/>
      <w:bookmarkEnd w:id="1264"/>
      <w:bookmarkEnd w:id="1265"/>
      <w:bookmarkEnd w:id="1266"/>
      <w:bookmarkEnd w:id="1267"/>
      <w:bookmarkEnd w:id="1268"/>
      <w:bookmarkEnd w:id="1269"/>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70" w:name="_Toc34346550"/>
      <w:bookmarkStart w:id="1271" w:name="_Toc34740627"/>
    </w:p>
    <w:p w14:paraId="0F391082" w14:textId="77777777" w:rsidR="00211D99" w:rsidRPr="00302BE4" w:rsidRDefault="00211D99" w:rsidP="001901CD">
      <w:pPr>
        <w:pStyle w:val="Heading5"/>
      </w:pPr>
      <w:bookmarkStart w:id="1272" w:name="_Toc34747986"/>
      <w:bookmarkStart w:id="1273" w:name="_Toc34748362"/>
      <w:bookmarkStart w:id="1274" w:name="_Toc34749352"/>
      <w:bookmarkStart w:id="1275" w:name="_Toc49689814"/>
      <w:bookmarkStart w:id="1276" w:name="_Toc56336899"/>
      <w:bookmarkStart w:id="1277" w:name="_Toc73443715"/>
      <w:bookmarkStart w:id="1278" w:name="_Toc186723759"/>
      <w:r w:rsidRPr="00302BE4">
        <w:t>6.</w:t>
      </w:r>
      <w:r>
        <w:t>1</w:t>
      </w:r>
      <w:r w:rsidRPr="00302BE4">
        <w:t>.3.</w:t>
      </w:r>
      <w:r>
        <w:t>3</w:t>
      </w:r>
      <w:r w:rsidRPr="00302BE4">
        <w:t>.3</w:t>
      </w:r>
      <w:r w:rsidRPr="00302BE4">
        <w:tab/>
        <w:t>Resource Standard Methods</w:t>
      </w:r>
      <w:bookmarkEnd w:id="1270"/>
      <w:bookmarkEnd w:id="1271"/>
      <w:bookmarkEnd w:id="1272"/>
      <w:bookmarkEnd w:id="1273"/>
      <w:bookmarkEnd w:id="1274"/>
      <w:bookmarkEnd w:id="1275"/>
      <w:bookmarkEnd w:id="1276"/>
      <w:bookmarkEnd w:id="1277"/>
      <w:bookmarkEnd w:id="1278"/>
    </w:p>
    <w:p w14:paraId="1B3B14E2" w14:textId="77777777" w:rsidR="00211D99" w:rsidRPr="00302BE4" w:rsidRDefault="00211D99" w:rsidP="00651690">
      <w:pPr>
        <w:pStyle w:val="H6"/>
      </w:pPr>
      <w:bookmarkStart w:id="1279" w:name="_Toc34346551"/>
      <w:bookmarkStart w:id="1280" w:name="_Toc34740628"/>
      <w:bookmarkStart w:id="1281" w:name="_Toc34747987"/>
      <w:bookmarkStart w:id="1282" w:name="_Toc34748363"/>
      <w:bookmarkStart w:id="1283" w:name="_Toc34749353"/>
      <w:bookmarkStart w:id="1284" w:name="_Toc49689815"/>
      <w:bookmarkStart w:id="1285" w:name="_Toc56336900"/>
      <w:bookmarkStart w:id="1286" w:name="_Toc73443716"/>
      <w:r w:rsidRPr="00302BE4">
        <w:t>6.</w:t>
      </w:r>
      <w:r>
        <w:t>1</w:t>
      </w:r>
      <w:r w:rsidRPr="00302BE4">
        <w:t>.3.</w:t>
      </w:r>
      <w:r>
        <w:t>3</w:t>
      </w:r>
      <w:r w:rsidRPr="00302BE4">
        <w:t>.3.1</w:t>
      </w:r>
      <w:r w:rsidRPr="00302BE4">
        <w:tab/>
        <w:t>GET</w:t>
      </w:r>
      <w:bookmarkEnd w:id="1279"/>
      <w:bookmarkEnd w:id="1280"/>
      <w:bookmarkEnd w:id="1281"/>
      <w:bookmarkEnd w:id="1282"/>
      <w:bookmarkEnd w:id="1283"/>
      <w:bookmarkEnd w:id="1284"/>
      <w:bookmarkEnd w:id="1285"/>
      <w:bookmarkEnd w:id="1286"/>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lastRenderedPageBreak/>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7" w:name="_Toc34346552"/>
      <w:bookmarkStart w:id="1288" w:name="_Toc34740629"/>
      <w:bookmarkStart w:id="1289" w:name="_Toc34747988"/>
      <w:bookmarkStart w:id="1290" w:name="_Toc34748364"/>
      <w:bookmarkStart w:id="1291" w:name="_Toc34749354"/>
      <w:bookmarkStart w:id="1292" w:name="_Toc49689816"/>
      <w:bookmarkStart w:id="1293" w:name="_Toc56336901"/>
      <w:bookmarkStart w:id="1294" w:name="_Toc73443717"/>
      <w:r w:rsidRPr="00F91D2F">
        <w:t>6.1.3.</w:t>
      </w:r>
      <w:r>
        <w:t>3</w:t>
      </w:r>
      <w:r w:rsidRPr="00F91D2F">
        <w:t>.3.</w:t>
      </w:r>
      <w:r>
        <w:t>2</w:t>
      </w:r>
      <w:r w:rsidRPr="00F91D2F">
        <w:tab/>
      </w:r>
      <w:r>
        <w:t>PUT</w:t>
      </w:r>
      <w:bookmarkEnd w:id="1287"/>
      <w:bookmarkEnd w:id="1288"/>
      <w:bookmarkEnd w:id="1289"/>
      <w:bookmarkEnd w:id="1290"/>
      <w:bookmarkEnd w:id="1291"/>
      <w:bookmarkEnd w:id="1292"/>
      <w:bookmarkEnd w:id="1293"/>
      <w:bookmarkEnd w:id="1294"/>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lastRenderedPageBreak/>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295" w:name="_Toc34346553"/>
      <w:bookmarkStart w:id="1296" w:name="_Toc34740630"/>
      <w:bookmarkStart w:id="1297" w:name="_Toc34747989"/>
      <w:bookmarkStart w:id="1298" w:name="_Toc34748365"/>
      <w:bookmarkStart w:id="1299" w:name="_Toc34749355"/>
      <w:bookmarkStart w:id="1300" w:name="_Toc49689817"/>
      <w:bookmarkStart w:id="1301" w:name="_Toc56336902"/>
      <w:bookmarkStart w:id="1302"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5"/>
      <w:bookmarkEnd w:id="1296"/>
      <w:bookmarkEnd w:id="1297"/>
      <w:bookmarkEnd w:id="1298"/>
      <w:bookmarkEnd w:id="1299"/>
      <w:bookmarkEnd w:id="1300"/>
      <w:bookmarkEnd w:id="1301"/>
      <w:bookmarkEnd w:id="1302"/>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lastRenderedPageBreak/>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3" w:name="_Toc34346554"/>
      <w:bookmarkStart w:id="1304"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322E4F5B" w:rsidR="00484FDA" w:rsidRPr="00F91D2F" w:rsidRDefault="00484FDA" w:rsidP="00484FDA">
      <w:pPr>
        <w:pStyle w:val="Heading4"/>
      </w:pPr>
      <w:bookmarkStart w:id="1305" w:name="_Toc34747990"/>
      <w:bookmarkStart w:id="1306" w:name="_Toc34748366"/>
      <w:bookmarkStart w:id="1307" w:name="_Toc34749356"/>
      <w:bookmarkStart w:id="1308" w:name="_Toc49689818"/>
      <w:bookmarkStart w:id="1309" w:name="_Toc56336903"/>
      <w:bookmarkStart w:id="1310" w:name="_Toc73443719"/>
      <w:bookmarkStart w:id="1311" w:name="_Toc186723760"/>
      <w:r w:rsidRPr="00F91D2F">
        <w:lastRenderedPageBreak/>
        <w:t>6.1.3.</w:t>
      </w:r>
      <w:r>
        <w:t>4</w:t>
      </w:r>
      <w:r w:rsidRPr="00F91D2F">
        <w:tab/>
        <w:t xml:space="preserve">Resource: </w:t>
      </w:r>
      <w:r>
        <w:t>Imsas R</w:t>
      </w:r>
      <w:r w:rsidRPr="000B71E3">
        <w:t>egis</w:t>
      </w:r>
      <w:r>
        <w:t>t</w:t>
      </w:r>
      <w:r w:rsidRPr="000B71E3">
        <w:t>ration</w:t>
      </w:r>
      <w:bookmarkEnd w:id="1311"/>
    </w:p>
    <w:p w14:paraId="37733EB5" w14:textId="7DD67D36" w:rsidR="00484FDA" w:rsidRPr="00F91D2F" w:rsidRDefault="00484FDA" w:rsidP="00484FDA">
      <w:pPr>
        <w:pStyle w:val="Heading5"/>
      </w:pPr>
      <w:bookmarkStart w:id="1312" w:name="_Toc186723761"/>
      <w:r w:rsidRPr="00F91D2F">
        <w:t>6.1.3.</w:t>
      </w:r>
      <w:r>
        <w:t>4</w:t>
      </w:r>
      <w:r w:rsidRPr="00F91D2F">
        <w:t>.1</w:t>
      </w:r>
      <w:r w:rsidRPr="00F91D2F">
        <w:tab/>
        <w:t>Description</w:t>
      </w:r>
      <w:bookmarkEnd w:id="1312"/>
    </w:p>
    <w:p w14:paraId="5B398553" w14:textId="77777777" w:rsidR="00484FDA" w:rsidRPr="000B71E3" w:rsidRDefault="00484FDA" w:rsidP="00484FDA">
      <w:r w:rsidRPr="000B71E3">
        <w:t xml:space="preserve">This resource represents </w:t>
      </w:r>
      <w:r>
        <w:t>the registered</w:t>
      </w:r>
      <w:r w:rsidRPr="000B71E3">
        <w:t xml:space="preserve"> </w:t>
      </w:r>
      <w:r>
        <w:t>IMS AS</w:t>
      </w:r>
      <w:r w:rsidRPr="000B71E3">
        <w:t>.</w:t>
      </w:r>
    </w:p>
    <w:p w14:paraId="48BCA1F6" w14:textId="35216278" w:rsidR="00484FDA" w:rsidRPr="00F91D2F" w:rsidRDefault="00484FDA" w:rsidP="00484FDA">
      <w:pPr>
        <w:pStyle w:val="Heading5"/>
      </w:pPr>
      <w:bookmarkStart w:id="1313" w:name="_Toc186723762"/>
      <w:r w:rsidRPr="00F91D2F">
        <w:t>6.1.3.</w:t>
      </w:r>
      <w:r>
        <w:t>4</w:t>
      </w:r>
      <w:r w:rsidRPr="00F91D2F">
        <w:t>.2</w:t>
      </w:r>
      <w:r w:rsidRPr="00F91D2F">
        <w:tab/>
        <w:t>Resource Definition</w:t>
      </w:r>
      <w:bookmarkEnd w:id="1313"/>
    </w:p>
    <w:p w14:paraId="079E27EC" w14:textId="77777777"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F91D2F" w14:paraId="5F3EF656"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63903D4" w14:textId="77777777" w:rsidR="00484FDA" w:rsidRPr="00F91D2F" w:rsidRDefault="00484FDA" w:rsidP="00C70762">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54AB5E" w14:textId="77777777" w:rsidR="00484FDA" w:rsidRPr="00F91D2F" w:rsidRDefault="00484FDA" w:rsidP="00C70762">
            <w:pPr>
              <w:pStyle w:val="TAL"/>
            </w:pPr>
            <w:r w:rsidRPr="00F91D2F">
              <w:t xml:space="preserve">See </w:t>
            </w:r>
            <w:r>
              <w:t>clause</w:t>
            </w:r>
            <w:r w:rsidRPr="00F91D2F">
              <w:t> 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77777777" w:rsidR="00484FDA" w:rsidRPr="000B71E3" w:rsidRDefault="00484FDA" w:rsidP="00C70762">
            <w:pPr>
              <w:pStyle w:val="TAL"/>
              <w:rPr>
                <w:lang w:eastAsia="zh-CN"/>
              </w:rPr>
            </w:pPr>
            <w:r>
              <w:rPr>
                <w:rFonts w:hint="eastAsia"/>
                <w:lang w:eastAsia="zh-CN"/>
              </w:rPr>
              <w:t>R</w:t>
            </w:r>
            <w:r>
              <w:rPr>
                <w:lang w:eastAsia="zh-CN"/>
              </w:rPr>
              <w:t>epresents the NF instance ID of the 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14" w:name="_Toc186723763"/>
      <w:r w:rsidRPr="00F91D2F">
        <w:t>6.1.3.</w:t>
      </w:r>
      <w:r>
        <w:t>4</w:t>
      </w:r>
      <w:r w:rsidRPr="00F91D2F">
        <w:t>.3</w:t>
      </w:r>
      <w:r w:rsidRPr="00F91D2F">
        <w:tab/>
        <w:t>Resource Standard Methods</w:t>
      </w:r>
      <w:bookmarkEnd w:id="1314"/>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lastRenderedPageBreak/>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77777777" w:rsidR="00484FDA" w:rsidRPr="00296A3D" w:rsidRDefault="00484FDA" w:rsidP="00C7076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5574FCB6" w14:textId="77777777" w:rsidR="00484FDA" w:rsidRDefault="00484FDA" w:rsidP="00C70762">
            <w:pPr>
              <w:pStyle w:val="TAL"/>
            </w:pPr>
            <w:r w:rsidRPr="000B71E3">
              <w:t xml:space="preserve">- </w:t>
            </w:r>
            <w:r>
              <w:t>IDENTITIES</w:t>
            </w:r>
            <w:r w:rsidRPr="000B71E3">
              <w:t>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65BFB1F1" w14:textId="3EB4FB8E" w:rsidR="00484FDA" w:rsidRPr="00F91D2F" w:rsidRDefault="00484FDA" w:rsidP="00484FDA">
      <w:pPr>
        <w:pStyle w:val="Heading5"/>
      </w:pPr>
      <w:bookmarkStart w:id="1315" w:name="_Toc186723764"/>
      <w:r w:rsidRPr="00F91D2F">
        <w:t>6.1.3.</w:t>
      </w:r>
      <w:r>
        <w:t>4</w:t>
      </w:r>
      <w:r w:rsidRPr="00F91D2F">
        <w:t>.4</w:t>
      </w:r>
      <w:r w:rsidRPr="00F91D2F">
        <w:tab/>
        <w:t>Resource Custom Operations</w:t>
      </w:r>
      <w:bookmarkEnd w:id="1315"/>
    </w:p>
    <w:p w14:paraId="061A55ED" w14:textId="77777777" w:rsidR="00484FDA" w:rsidRPr="000B71E3" w:rsidRDefault="00484FDA" w:rsidP="00484FDA">
      <w:r>
        <w:t>There are no custom operations associated to resources.</w:t>
      </w:r>
    </w:p>
    <w:p w14:paraId="3B5F23BD" w14:textId="77777777" w:rsidR="00484FDA" w:rsidRPr="0055698D" w:rsidRDefault="00484FDA" w:rsidP="00484FDA"/>
    <w:p w14:paraId="1DE298C9" w14:textId="77777777" w:rsidR="00FC4C9C" w:rsidRPr="00F91D2F" w:rsidRDefault="00FC4C9C" w:rsidP="001901CD">
      <w:pPr>
        <w:pStyle w:val="Heading3"/>
      </w:pPr>
      <w:bookmarkStart w:id="1316" w:name="_Toc186723765"/>
      <w:r w:rsidRPr="00F91D2F">
        <w:lastRenderedPageBreak/>
        <w:t>6.1.4</w:t>
      </w:r>
      <w:r w:rsidRPr="00F91D2F">
        <w:tab/>
        <w:t>Custom Operations without associated resources</w:t>
      </w:r>
      <w:bookmarkEnd w:id="1249"/>
      <w:bookmarkEnd w:id="1250"/>
      <w:bookmarkEnd w:id="1303"/>
      <w:bookmarkEnd w:id="1304"/>
      <w:bookmarkEnd w:id="1305"/>
      <w:bookmarkEnd w:id="1306"/>
      <w:bookmarkEnd w:id="1307"/>
      <w:bookmarkEnd w:id="1308"/>
      <w:bookmarkEnd w:id="1309"/>
      <w:bookmarkEnd w:id="1310"/>
      <w:bookmarkEnd w:id="1316"/>
    </w:p>
    <w:p w14:paraId="190C14B0" w14:textId="77777777" w:rsidR="00FC4C9C" w:rsidRPr="00F91D2F" w:rsidRDefault="00FC4C9C" w:rsidP="001901CD">
      <w:pPr>
        <w:pStyle w:val="Heading4"/>
      </w:pPr>
      <w:bookmarkStart w:id="1317" w:name="_Toc21948908"/>
      <w:bookmarkStart w:id="1318" w:name="_Toc24978782"/>
      <w:bookmarkStart w:id="1319" w:name="_Toc34346555"/>
      <w:bookmarkStart w:id="1320" w:name="_Toc34740632"/>
      <w:bookmarkStart w:id="1321" w:name="_Toc34747991"/>
      <w:bookmarkStart w:id="1322" w:name="_Toc34748367"/>
      <w:bookmarkStart w:id="1323" w:name="_Toc34749357"/>
      <w:bookmarkStart w:id="1324" w:name="_Toc49689819"/>
      <w:bookmarkStart w:id="1325" w:name="_Toc56336904"/>
      <w:bookmarkStart w:id="1326" w:name="_Toc73443720"/>
      <w:bookmarkStart w:id="1327" w:name="_Toc186723766"/>
      <w:r w:rsidRPr="00F91D2F">
        <w:t>6.1.4.1</w:t>
      </w:r>
      <w:r w:rsidRPr="00F91D2F">
        <w:tab/>
        <w:t>Overview</w:t>
      </w:r>
      <w:bookmarkEnd w:id="1317"/>
      <w:bookmarkEnd w:id="1318"/>
      <w:bookmarkEnd w:id="1319"/>
      <w:bookmarkEnd w:id="1320"/>
      <w:bookmarkEnd w:id="1321"/>
      <w:bookmarkEnd w:id="1322"/>
      <w:bookmarkEnd w:id="1323"/>
      <w:bookmarkEnd w:id="1324"/>
      <w:bookmarkEnd w:id="1325"/>
      <w:bookmarkEnd w:id="1326"/>
      <w:bookmarkEnd w:id="1327"/>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8" w:name="_Toc21948909"/>
      <w:bookmarkStart w:id="1329" w:name="_Toc24978783"/>
      <w:bookmarkStart w:id="1330" w:name="_Toc34346556"/>
      <w:bookmarkStart w:id="1331" w:name="_Toc34740633"/>
      <w:bookmarkStart w:id="1332" w:name="_Toc34747992"/>
      <w:bookmarkStart w:id="1333" w:name="_Toc34748368"/>
      <w:bookmarkStart w:id="1334" w:name="_Toc34749358"/>
      <w:bookmarkStart w:id="1335" w:name="_Toc49689820"/>
      <w:bookmarkStart w:id="1336" w:name="_Toc56336905"/>
      <w:bookmarkStart w:id="1337" w:name="_Toc73443721"/>
      <w:bookmarkStart w:id="1338" w:name="_Toc186723767"/>
      <w:r w:rsidRPr="00F91D2F">
        <w:t>6.1.4.2</w:t>
      </w:r>
      <w:r w:rsidRPr="00F91D2F">
        <w:tab/>
        <w:t xml:space="preserve">Operation: </w:t>
      </w:r>
      <w:r>
        <w:t>Authorize</w:t>
      </w:r>
      <w:bookmarkEnd w:id="1328"/>
      <w:bookmarkEnd w:id="1329"/>
      <w:bookmarkEnd w:id="1330"/>
      <w:bookmarkEnd w:id="1331"/>
      <w:bookmarkEnd w:id="1332"/>
      <w:bookmarkEnd w:id="1333"/>
      <w:bookmarkEnd w:id="1334"/>
      <w:bookmarkEnd w:id="1335"/>
      <w:bookmarkEnd w:id="1336"/>
      <w:bookmarkEnd w:id="1337"/>
      <w:bookmarkEnd w:id="1338"/>
    </w:p>
    <w:p w14:paraId="2FC5D227" w14:textId="77777777" w:rsidR="00FC4C9C" w:rsidRPr="00F91D2F" w:rsidRDefault="00FC4C9C" w:rsidP="001901CD">
      <w:pPr>
        <w:pStyle w:val="Heading5"/>
      </w:pPr>
      <w:bookmarkStart w:id="1339" w:name="_Toc21948910"/>
      <w:bookmarkStart w:id="1340" w:name="_Toc24978784"/>
      <w:bookmarkStart w:id="1341" w:name="_Toc34346557"/>
      <w:bookmarkStart w:id="1342" w:name="_Toc34740634"/>
      <w:bookmarkStart w:id="1343" w:name="_Toc34747993"/>
      <w:bookmarkStart w:id="1344" w:name="_Toc34748369"/>
      <w:bookmarkStart w:id="1345" w:name="_Toc34749359"/>
      <w:bookmarkStart w:id="1346" w:name="_Toc49689821"/>
      <w:bookmarkStart w:id="1347" w:name="_Toc56336906"/>
      <w:bookmarkStart w:id="1348" w:name="_Toc73443722"/>
      <w:bookmarkStart w:id="1349" w:name="_Toc186723768"/>
      <w:r w:rsidRPr="00F91D2F">
        <w:t>6.1.4.2.1</w:t>
      </w:r>
      <w:r w:rsidRPr="00F91D2F">
        <w:tab/>
        <w:t>Description</w:t>
      </w:r>
      <w:bookmarkEnd w:id="1339"/>
      <w:bookmarkEnd w:id="1340"/>
      <w:bookmarkEnd w:id="1341"/>
      <w:bookmarkEnd w:id="1342"/>
      <w:bookmarkEnd w:id="1343"/>
      <w:bookmarkEnd w:id="1344"/>
      <w:bookmarkEnd w:id="1345"/>
      <w:bookmarkEnd w:id="1346"/>
      <w:bookmarkEnd w:id="1347"/>
      <w:bookmarkEnd w:id="1348"/>
      <w:bookmarkEnd w:id="1349"/>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50" w:name="_Toc21948911"/>
      <w:bookmarkStart w:id="1351" w:name="_Toc24978785"/>
      <w:bookmarkStart w:id="1352" w:name="_Toc34346558"/>
      <w:bookmarkStart w:id="1353" w:name="_Toc34740635"/>
      <w:bookmarkStart w:id="1354" w:name="_Toc34747994"/>
      <w:bookmarkStart w:id="1355" w:name="_Toc34748370"/>
      <w:bookmarkStart w:id="1356" w:name="_Toc34749360"/>
      <w:bookmarkStart w:id="1357" w:name="_Toc49689822"/>
      <w:bookmarkStart w:id="1358" w:name="_Toc56336907"/>
      <w:bookmarkStart w:id="1359" w:name="_Toc73443723"/>
      <w:bookmarkStart w:id="1360" w:name="_Toc186723769"/>
      <w:r w:rsidRPr="00F91D2F">
        <w:t>6.1.4.2.2</w:t>
      </w:r>
      <w:r w:rsidRPr="00F91D2F">
        <w:tab/>
        <w:t>Operation Definition</w:t>
      </w:r>
      <w:bookmarkEnd w:id="1350"/>
      <w:bookmarkEnd w:id="1351"/>
      <w:bookmarkEnd w:id="1352"/>
      <w:bookmarkEnd w:id="1353"/>
      <w:bookmarkEnd w:id="1354"/>
      <w:bookmarkEnd w:id="1355"/>
      <w:bookmarkEnd w:id="1356"/>
      <w:bookmarkEnd w:id="1357"/>
      <w:bookmarkEnd w:id="1358"/>
      <w:bookmarkEnd w:id="1359"/>
      <w:bookmarkEnd w:id="1360"/>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lastRenderedPageBreak/>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61" w:name="_Toc21948913"/>
      <w:bookmarkStart w:id="1362" w:name="_Toc24978787"/>
      <w:bookmarkStart w:id="1363" w:name="_Toc34346559"/>
      <w:bookmarkStart w:id="1364" w:name="_Toc34740636"/>
      <w:bookmarkStart w:id="1365" w:name="_Toc34747995"/>
      <w:bookmarkStart w:id="1366" w:name="_Toc34748371"/>
      <w:bookmarkStart w:id="1367" w:name="_Toc34749361"/>
      <w:bookmarkStart w:id="1368" w:name="_Toc49689823"/>
      <w:bookmarkStart w:id="1369" w:name="_Toc56336908"/>
      <w:bookmarkStart w:id="1370" w:name="_Toc73443724"/>
      <w:bookmarkStart w:id="1371" w:name="_Toc186723770"/>
      <w:r w:rsidRPr="00F91D2F">
        <w:t>6.1.5</w:t>
      </w:r>
      <w:r w:rsidRPr="00F91D2F">
        <w:tab/>
        <w:t>Notifications</w:t>
      </w:r>
      <w:bookmarkEnd w:id="1361"/>
      <w:bookmarkEnd w:id="1362"/>
      <w:bookmarkEnd w:id="1363"/>
      <w:bookmarkEnd w:id="1364"/>
      <w:bookmarkEnd w:id="1365"/>
      <w:bookmarkEnd w:id="1366"/>
      <w:bookmarkEnd w:id="1367"/>
      <w:bookmarkEnd w:id="1368"/>
      <w:bookmarkEnd w:id="1369"/>
      <w:bookmarkEnd w:id="1370"/>
      <w:bookmarkEnd w:id="1371"/>
    </w:p>
    <w:p w14:paraId="1728728B" w14:textId="77777777" w:rsidR="00FC4C9C" w:rsidRPr="00F91D2F" w:rsidRDefault="00FC4C9C" w:rsidP="001901CD">
      <w:pPr>
        <w:pStyle w:val="Heading4"/>
      </w:pPr>
      <w:bookmarkStart w:id="1372" w:name="_Toc21948914"/>
      <w:bookmarkStart w:id="1373" w:name="_Toc24978788"/>
      <w:bookmarkStart w:id="1374" w:name="_Toc34346560"/>
      <w:bookmarkStart w:id="1375" w:name="_Toc34740637"/>
      <w:bookmarkStart w:id="1376" w:name="_Toc34747996"/>
      <w:bookmarkStart w:id="1377" w:name="_Toc34748372"/>
      <w:bookmarkStart w:id="1378" w:name="_Toc34749362"/>
      <w:bookmarkStart w:id="1379" w:name="_Toc49689824"/>
      <w:bookmarkStart w:id="1380" w:name="_Toc56336909"/>
      <w:bookmarkStart w:id="1381" w:name="_Toc73443725"/>
      <w:bookmarkStart w:id="1382" w:name="_Toc186723771"/>
      <w:r w:rsidRPr="00F91D2F">
        <w:t>6.1.5.1</w:t>
      </w:r>
      <w:r w:rsidRPr="00F91D2F">
        <w:tab/>
        <w:t>General</w:t>
      </w:r>
      <w:bookmarkEnd w:id="1372"/>
      <w:bookmarkEnd w:id="1373"/>
      <w:bookmarkEnd w:id="1374"/>
      <w:bookmarkEnd w:id="1375"/>
      <w:bookmarkEnd w:id="1376"/>
      <w:bookmarkEnd w:id="1377"/>
      <w:bookmarkEnd w:id="1378"/>
      <w:bookmarkEnd w:id="1379"/>
      <w:bookmarkEnd w:id="1380"/>
      <w:bookmarkEnd w:id="1381"/>
      <w:bookmarkEnd w:id="1382"/>
    </w:p>
    <w:p w14:paraId="05BF011C" w14:textId="77777777" w:rsidR="00FC4C9C" w:rsidRDefault="00FC4C9C" w:rsidP="001901CD">
      <w:pPr>
        <w:pStyle w:val="Heading4"/>
      </w:pPr>
      <w:bookmarkStart w:id="1383" w:name="_Toc21948915"/>
      <w:bookmarkStart w:id="1384" w:name="_Toc24978789"/>
      <w:bookmarkStart w:id="1385" w:name="_Toc34346561"/>
      <w:bookmarkStart w:id="1386" w:name="_Toc34740638"/>
      <w:bookmarkStart w:id="1387" w:name="_Toc34747997"/>
      <w:bookmarkStart w:id="1388" w:name="_Toc34748373"/>
      <w:bookmarkStart w:id="1389" w:name="_Toc34749363"/>
      <w:bookmarkStart w:id="1390" w:name="_Toc49689825"/>
      <w:bookmarkStart w:id="1391" w:name="_Toc56336910"/>
      <w:bookmarkStart w:id="1392" w:name="_Toc73443726"/>
      <w:bookmarkStart w:id="1393" w:name="_Toc186723772"/>
      <w:r w:rsidRPr="00F91D2F">
        <w:t>6.1.5.2</w:t>
      </w:r>
      <w:r w:rsidRPr="00F91D2F">
        <w:tab/>
      </w:r>
      <w:bookmarkEnd w:id="1383"/>
      <w:bookmarkEnd w:id="1384"/>
      <w:r w:rsidR="00C91AF8" w:rsidRPr="000B71E3">
        <w:t>Deregistration Notification</w:t>
      </w:r>
      <w:bookmarkEnd w:id="1385"/>
      <w:bookmarkEnd w:id="1386"/>
      <w:bookmarkEnd w:id="1387"/>
      <w:bookmarkEnd w:id="1388"/>
      <w:bookmarkEnd w:id="1389"/>
      <w:bookmarkEnd w:id="1390"/>
      <w:bookmarkEnd w:id="1391"/>
      <w:bookmarkEnd w:id="1392"/>
      <w:bookmarkEnd w:id="1393"/>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lastRenderedPageBreak/>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94" w:name="_Toc21948917"/>
      <w:bookmarkStart w:id="1395" w:name="_Toc24978791"/>
      <w:bookmarkStart w:id="1396" w:name="_Toc34346562"/>
      <w:bookmarkStart w:id="1397" w:name="_Toc34740639"/>
      <w:bookmarkStart w:id="1398" w:name="_Toc34747998"/>
      <w:bookmarkStart w:id="1399" w:name="_Toc34748374"/>
      <w:bookmarkStart w:id="1400" w:name="_Toc34749364"/>
      <w:bookmarkStart w:id="1401" w:name="_Toc49689826"/>
      <w:bookmarkStart w:id="1402" w:name="_Toc56336911"/>
      <w:bookmarkStart w:id="1403" w:name="_Toc73443727"/>
      <w:bookmarkStart w:id="1404" w:name="_Toc186723773"/>
      <w:r w:rsidRPr="00F91D2F">
        <w:t>6.1.6</w:t>
      </w:r>
      <w:r w:rsidRPr="00F91D2F">
        <w:tab/>
        <w:t>Data Model</w:t>
      </w:r>
      <w:bookmarkEnd w:id="1394"/>
      <w:bookmarkEnd w:id="1395"/>
      <w:bookmarkEnd w:id="1396"/>
      <w:bookmarkEnd w:id="1397"/>
      <w:bookmarkEnd w:id="1398"/>
      <w:bookmarkEnd w:id="1399"/>
      <w:bookmarkEnd w:id="1400"/>
      <w:bookmarkEnd w:id="1401"/>
      <w:bookmarkEnd w:id="1402"/>
      <w:bookmarkEnd w:id="1403"/>
      <w:bookmarkEnd w:id="1404"/>
    </w:p>
    <w:p w14:paraId="5C86D6D2" w14:textId="77777777" w:rsidR="00FC4C9C" w:rsidRPr="00F91D2F" w:rsidRDefault="00FC4C9C" w:rsidP="001901CD">
      <w:pPr>
        <w:pStyle w:val="Heading4"/>
      </w:pPr>
      <w:bookmarkStart w:id="1405" w:name="_Toc21948918"/>
      <w:bookmarkStart w:id="1406" w:name="_Toc24978792"/>
      <w:bookmarkStart w:id="1407" w:name="_Toc34346563"/>
      <w:bookmarkStart w:id="1408" w:name="_Toc34740640"/>
      <w:bookmarkStart w:id="1409" w:name="_Toc34747999"/>
      <w:bookmarkStart w:id="1410" w:name="_Toc34748375"/>
      <w:bookmarkStart w:id="1411" w:name="_Toc34749365"/>
      <w:bookmarkStart w:id="1412" w:name="_Toc49689827"/>
      <w:bookmarkStart w:id="1413" w:name="_Toc56336912"/>
      <w:bookmarkStart w:id="1414" w:name="_Toc73443728"/>
      <w:bookmarkStart w:id="1415" w:name="_Toc186723774"/>
      <w:r w:rsidRPr="00F91D2F">
        <w:t>6.1.6.1</w:t>
      </w:r>
      <w:r w:rsidRPr="00F91D2F">
        <w:tab/>
        <w:t>General</w:t>
      </w:r>
      <w:bookmarkEnd w:id="1405"/>
      <w:bookmarkEnd w:id="1406"/>
      <w:bookmarkEnd w:id="1407"/>
      <w:bookmarkEnd w:id="1408"/>
      <w:bookmarkEnd w:id="1409"/>
      <w:bookmarkEnd w:id="1410"/>
      <w:bookmarkEnd w:id="1411"/>
      <w:bookmarkEnd w:id="1412"/>
      <w:bookmarkEnd w:id="1413"/>
      <w:bookmarkEnd w:id="1414"/>
      <w:bookmarkEnd w:id="1415"/>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6" w:name="_Toc21948919"/>
      <w:bookmarkStart w:id="1417" w:name="_Toc24978793"/>
      <w:bookmarkStart w:id="1418" w:name="_Toc34346564"/>
      <w:bookmarkStart w:id="1419" w:name="_Toc34740641"/>
      <w:bookmarkStart w:id="1420" w:name="_Toc34748000"/>
      <w:bookmarkStart w:id="1421" w:name="_Toc34748376"/>
      <w:bookmarkStart w:id="1422" w:name="_Toc34749366"/>
      <w:bookmarkStart w:id="1423" w:name="_Toc49689828"/>
      <w:bookmarkStart w:id="1424" w:name="_Toc56336913"/>
      <w:bookmarkStart w:id="1425" w:name="_Toc73443729"/>
      <w:bookmarkStart w:id="1426" w:name="_Toc186723775"/>
      <w:r w:rsidRPr="00F91D2F">
        <w:t>6.1.6.2</w:t>
      </w:r>
      <w:r w:rsidRPr="00F91D2F">
        <w:tab/>
        <w:t>Structured data types</w:t>
      </w:r>
      <w:bookmarkEnd w:id="1416"/>
      <w:bookmarkEnd w:id="1417"/>
      <w:bookmarkEnd w:id="1418"/>
      <w:bookmarkEnd w:id="1419"/>
      <w:bookmarkEnd w:id="1420"/>
      <w:bookmarkEnd w:id="1421"/>
      <w:bookmarkEnd w:id="1422"/>
      <w:bookmarkEnd w:id="1423"/>
      <w:bookmarkEnd w:id="1424"/>
      <w:bookmarkEnd w:id="1425"/>
      <w:bookmarkEnd w:id="1426"/>
    </w:p>
    <w:p w14:paraId="09344AE7" w14:textId="77777777" w:rsidR="00FC4C9C" w:rsidRPr="00F91D2F" w:rsidRDefault="00FC4C9C" w:rsidP="001901CD">
      <w:pPr>
        <w:pStyle w:val="Heading5"/>
      </w:pPr>
      <w:bookmarkStart w:id="1427" w:name="_Toc21948920"/>
      <w:bookmarkStart w:id="1428" w:name="_Toc24978794"/>
      <w:bookmarkStart w:id="1429" w:name="_Toc34346565"/>
      <w:bookmarkStart w:id="1430" w:name="_Toc34740642"/>
      <w:bookmarkStart w:id="1431" w:name="_Toc34748001"/>
      <w:bookmarkStart w:id="1432" w:name="_Toc34748377"/>
      <w:bookmarkStart w:id="1433" w:name="_Toc34749367"/>
      <w:bookmarkStart w:id="1434" w:name="_Toc49689829"/>
      <w:bookmarkStart w:id="1435" w:name="_Toc56336914"/>
      <w:bookmarkStart w:id="1436" w:name="_Toc73443730"/>
      <w:bookmarkStart w:id="1437" w:name="_Toc186723776"/>
      <w:r w:rsidRPr="00F91D2F">
        <w:t>6.1.6.2.1</w:t>
      </w:r>
      <w:r w:rsidRPr="00F91D2F">
        <w:tab/>
        <w:t>Introduction</w:t>
      </w:r>
      <w:bookmarkEnd w:id="1427"/>
      <w:bookmarkEnd w:id="1428"/>
      <w:bookmarkEnd w:id="1429"/>
      <w:bookmarkEnd w:id="1430"/>
      <w:bookmarkEnd w:id="1431"/>
      <w:bookmarkEnd w:id="1432"/>
      <w:bookmarkEnd w:id="1433"/>
      <w:bookmarkEnd w:id="1434"/>
      <w:bookmarkEnd w:id="1435"/>
      <w:bookmarkEnd w:id="1436"/>
      <w:bookmarkEnd w:id="1437"/>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8" w:name="_Toc21948921"/>
      <w:bookmarkStart w:id="1439" w:name="_Toc24978795"/>
      <w:bookmarkStart w:id="1440" w:name="_Toc34346566"/>
      <w:bookmarkStart w:id="1441" w:name="_Toc34740643"/>
      <w:bookmarkStart w:id="1442" w:name="_Toc34748002"/>
      <w:bookmarkStart w:id="1443" w:name="_Toc34748378"/>
      <w:bookmarkStart w:id="1444" w:name="_Toc34749368"/>
      <w:bookmarkStart w:id="1445" w:name="_Toc49689830"/>
      <w:bookmarkStart w:id="1446" w:name="_Toc56336915"/>
      <w:bookmarkStart w:id="1447" w:name="_Toc73443731"/>
      <w:bookmarkStart w:id="1448" w:name="_Toc186723777"/>
      <w:r w:rsidRPr="00F91D2F">
        <w:lastRenderedPageBreak/>
        <w:t>6.1.6.2.2</w:t>
      </w:r>
      <w:r w:rsidRPr="00F91D2F">
        <w:tab/>
        <w:t xml:space="preserve">Type: </w:t>
      </w:r>
      <w:r w:rsidR="0038165E" w:rsidRPr="006635DB">
        <w:rPr>
          <w:rFonts w:eastAsia="SimSun"/>
        </w:rPr>
        <w:t>Authorization</w:t>
      </w:r>
      <w:r w:rsidR="0038165E">
        <w:t>Request</w:t>
      </w:r>
      <w:bookmarkEnd w:id="1438"/>
      <w:bookmarkEnd w:id="1439"/>
      <w:bookmarkEnd w:id="1440"/>
      <w:bookmarkEnd w:id="1441"/>
      <w:bookmarkEnd w:id="1442"/>
      <w:bookmarkEnd w:id="1443"/>
      <w:bookmarkEnd w:id="1444"/>
      <w:bookmarkEnd w:id="1445"/>
      <w:bookmarkEnd w:id="1446"/>
      <w:bookmarkEnd w:id="1447"/>
      <w:bookmarkEnd w:id="1448"/>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9" w:name="_Toc21948922"/>
      <w:bookmarkStart w:id="1450" w:name="_Toc24978796"/>
    </w:p>
    <w:p w14:paraId="1B1FD001" w14:textId="77777777" w:rsidR="00FC4C9C" w:rsidRPr="00F91D2F" w:rsidRDefault="00FC4C9C" w:rsidP="001901CD">
      <w:pPr>
        <w:pStyle w:val="Heading5"/>
      </w:pPr>
      <w:bookmarkStart w:id="1451" w:name="_Toc34346567"/>
      <w:bookmarkStart w:id="1452" w:name="_Toc34740644"/>
      <w:bookmarkStart w:id="1453" w:name="_Toc34748003"/>
      <w:bookmarkStart w:id="1454" w:name="_Toc34748379"/>
      <w:bookmarkStart w:id="1455" w:name="_Toc34749369"/>
      <w:bookmarkStart w:id="1456" w:name="_Toc49689831"/>
      <w:bookmarkStart w:id="1457" w:name="_Toc56336916"/>
      <w:bookmarkStart w:id="1458" w:name="_Toc73443732"/>
      <w:bookmarkStart w:id="1459" w:name="_Toc186723778"/>
      <w:r w:rsidRPr="00F91D2F">
        <w:t>6.1.6.2.3</w:t>
      </w:r>
      <w:r w:rsidRPr="00F91D2F">
        <w:tab/>
        <w:t xml:space="preserve">Type: </w:t>
      </w:r>
      <w:r w:rsidR="00B569E6" w:rsidRPr="005059A5">
        <w:t>Auth</w:t>
      </w:r>
      <w:r w:rsidR="00B569E6">
        <w:t>orizationResponse</w:t>
      </w:r>
      <w:bookmarkEnd w:id="1449"/>
      <w:bookmarkEnd w:id="1450"/>
      <w:bookmarkEnd w:id="1451"/>
      <w:bookmarkEnd w:id="1452"/>
      <w:bookmarkEnd w:id="1453"/>
      <w:bookmarkEnd w:id="1454"/>
      <w:bookmarkEnd w:id="1455"/>
      <w:bookmarkEnd w:id="1456"/>
      <w:bookmarkEnd w:id="1457"/>
      <w:bookmarkEnd w:id="1458"/>
      <w:bookmarkEnd w:id="1459"/>
    </w:p>
    <w:p w14:paraId="2E7B7920" w14:textId="77777777" w:rsidR="00B569E6" w:rsidRPr="00F91D2F" w:rsidRDefault="00B569E6" w:rsidP="00B569E6">
      <w:pPr>
        <w:pStyle w:val="TH"/>
      </w:pPr>
      <w:bookmarkStart w:id="1460"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61" w:name="_Toc34346568"/>
      <w:bookmarkStart w:id="1462" w:name="_Toc34740645"/>
      <w:bookmarkStart w:id="1463" w:name="_Toc34748004"/>
      <w:bookmarkStart w:id="1464" w:name="_Toc34748380"/>
      <w:bookmarkStart w:id="1465" w:name="_Toc34749370"/>
      <w:bookmarkStart w:id="1466" w:name="_Toc49689832"/>
      <w:bookmarkStart w:id="1467" w:name="_Toc56336917"/>
      <w:bookmarkStart w:id="1468" w:name="_Toc73443733"/>
      <w:bookmarkStart w:id="1469" w:name="_Toc24978797"/>
      <w:bookmarkStart w:id="1470" w:name="_Toc186723779"/>
      <w:r w:rsidRPr="00F91D2F">
        <w:t>6.1.6.2.</w:t>
      </w:r>
      <w:r>
        <w:t>4</w:t>
      </w:r>
      <w:r w:rsidRPr="00F91D2F">
        <w:tab/>
        <w:t xml:space="preserve">Type: </w:t>
      </w:r>
      <w:r w:rsidRPr="00615227">
        <w:t>Scscf</w:t>
      </w:r>
      <w:r w:rsidRPr="00615227">
        <w:rPr>
          <w:rFonts w:hint="eastAsia"/>
          <w:lang w:eastAsia="zh-CN"/>
        </w:rPr>
        <w:t>Restoration</w:t>
      </w:r>
      <w:r w:rsidRPr="00615227">
        <w:t>Info</w:t>
      </w:r>
      <w:bookmarkEnd w:id="1461"/>
      <w:bookmarkEnd w:id="1462"/>
      <w:bookmarkEnd w:id="1463"/>
      <w:bookmarkEnd w:id="1464"/>
      <w:bookmarkEnd w:id="1465"/>
      <w:bookmarkEnd w:id="1466"/>
      <w:bookmarkEnd w:id="1467"/>
      <w:bookmarkEnd w:id="1468"/>
      <w:bookmarkEnd w:id="1470"/>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71" w:name="_Toc34346569"/>
      <w:bookmarkStart w:id="1472" w:name="_Toc34740646"/>
      <w:bookmarkStart w:id="1473" w:name="_Toc34748005"/>
      <w:bookmarkStart w:id="1474" w:name="_Toc34748381"/>
      <w:bookmarkStart w:id="1475" w:name="_Toc34749371"/>
      <w:bookmarkStart w:id="1476" w:name="_Toc49689833"/>
      <w:bookmarkStart w:id="1477" w:name="_Toc56336918"/>
      <w:bookmarkStart w:id="1478" w:name="_Toc73443734"/>
      <w:bookmarkStart w:id="1479" w:name="_Toc186723780"/>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71"/>
      <w:bookmarkEnd w:id="1472"/>
      <w:bookmarkEnd w:id="1473"/>
      <w:bookmarkEnd w:id="1474"/>
      <w:bookmarkEnd w:id="1475"/>
      <w:bookmarkEnd w:id="1476"/>
      <w:bookmarkEnd w:id="1477"/>
      <w:bookmarkEnd w:id="1478"/>
      <w:bookmarkEnd w:id="1479"/>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80" w:name="_Toc34346570"/>
      <w:bookmarkStart w:id="1481" w:name="_Toc34740647"/>
      <w:bookmarkStart w:id="1482" w:name="_Toc34748006"/>
      <w:bookmarkStart w:id="1483" w:name="_Toc34748382"/>
      <w:bookmarkStart w:id="1484" w:name="_Toc34749372"/>
      <w:bookmarkStart w:id="1485" w:name="_Toc49689834"/>
      <w:bookmarkStart w:id="1486" w:name="_Toc56336919"/>
      <w:bookmarkStart w:id="1487" w:name="_Toc73443735"/>
      <w:bookmarkStart w:id="1488" w:name="_Toc186723781"/>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80"/>
      <w:bookmarkEnd w:id="1481"/>
      <w:bookmarkEnd w:id="1482"/>
      <w:bookmarkEnd w:id="1483"/>
      <w:bookmarkEnd w:id="1484"/>
      <w:bookmarkEnd w:id="1485"/>
      <w:bookmarkEnd w:id="1486"/>
      <w:bookmarkEnd w:id="1487"/>
      <w:bookmarkEnd w:id="1488"/>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9" w:name="_Toc34346571"/>
      <w:bookmarkStart w:id="1490" w:name="_Toc34740648"/>
      <w:bookmarkStart w:id="1491" w:name="_Toc34748007"/>
      <w:bookmarkStart w:id="1492" w:name="_Toc34748383"/>
      <w:bookmarkStart w:id="1493" w:name="_Toc34749373"/>
      <w:bookmarkStart w:id="1494" w:name="_Toc49689835"/>
      <w:bookmarkStart w:id="1495" w:name="_Toc56336920"/>
      <w:bookmarkStart w:id="1496" w:name="_Toc73443736"/>
      <w:bookmarkStart w:id="1497" w:name="_Toc186723782"/>
      <w:r w:rsidRPr="00F91D2F">
        <w:t>6.1.6.2.</w:t>
      </w:r>
      <w:r>
        <w:t>7</w:t>
      </w:r>
      <w:r w:rsidRPr="00F91D2F">
        <w:tab/>
        <w:t xml:space="preserve">Type: </w:t>
      </w:r>
      <w:r>
        <w:rPr>
          <w:lang w:val="en-US" w:eastAsia="zh-CN"/>
        </w:rPr>
        <w:t>RestorationInfo</w:t>
      </w:r>
      <w:bookmarkEnd w:id="1489"/>
      <w:bookmarkEnd w:id="1490"/>
      <w:bookmarkEnd w:id="1491"/>
      <w:bookmarkEnd w:id="1492"/>
      <w:bookmarkEnd w:id="1493"/>
      <w:bookmarkEnd w:id="1494"/>
      <w:bookmarkEnd w:id="1495"/>
      <w:bookmarkEnd w:id="1496"/>
      <w:bookmarkEnd w:id="1497"/>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8" w:name="_Toc34346572"/>
      <w:bookmarkStart w:id="1499" w:name="_Toc34740649"/>
      <w:bookmarkStart w:id="1500" w:name="_Toc34748008"/>
      <w:bookmarkStart w:id="1501" w:name="_Toc34748384"/>
      <w:bookmarkStart w:id="1502" w:name="_Toc34749374"/>
      <w:bookmarkStart w:id="1503" w:name="_Toc49689836"/>
      <w:bookmarkStart w:id="1504" w:name="_Toc56336921"/>
      <w:bookmarkStart w:id="1505" w:name="_Toc73443737"/>
      <w:bookmarkStart w:id="1506" w:name="_Toc186723783"/>
      <w:r w:rsidRPr="00F91D2F">
        <w:t>6.1.6.2.</w:t>
      </w:r>
      <w:r>
        <w:t>8</w:t>
      </w:r>
      <w:r w:rsidRPr="00F91D2F">
        <w:tab/>
        <w:t xml:space="preserve">Type: </w:t>
      </w:r>
      <w:r>
        <w:t>Ue</w:t>
      </w:r>
      <w:r w:rsidRPr="00C94B72">
        <w:rPr>
          <w:lang w:val="en-US" w:eastAsia="zh-CN"/>
        </w:rPr>
        <w:t>SubscriptionInfo</w:t>
      </w:r>
      <w:bookmarkEnd w:id="1498"/>
      <w:bookmarkEnd w:id="1499"/>
      <w:bookmarkEnd w:id="1500"/>
      <w:bookmarkEnd w:id="1501"/>
      <w:bookmarkEnd w:id="1502"/>
      <w:bookmarkEnd w:id="1503"/>
      <w:bookmarkEnd w:id="1504"/>
      <w:bookmarkEnd w:id="1505"/>
      <w:bookmarkEnd w:id="1506"/>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7" w:name="_Toc34346573"/>
      <w:bookmarkStart w:id="1508" w:name="_Toc34740650"/>
      <w:bookmarkStart w:id="1509" w:name="_Toc34748009"/>
      <w:bookmarkStart w:id="1510" w:name="_Toc34748385"/>
      <w:bookmarkStart w:id="1511" w:name="_Toc34749375"/>
      <w:bookmarkStart w:id="1512" w:name="_Toc49689837"/>
      <w:bookmarkStart w:id="1513" w:name="_Toc56336922"/>
      <w:bookmarkStart w:id="1514" w:name="_Toc73443738"/>
      <w:bookmarkStart w:id="1515" w:name="_Toc186723784"/>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7"/>
      <w:bookmarkEnd w:id="1508"/>
      <w:bookmarkEnd w:id="1509"/>
      <w:bookmarkEnd w:id="1510"/>
      <w:bookmarkEnd w:id="1511"/>
      <w:bookmarkEnd w:id="1512"/>
      <w:bookmarkEnd w:id="1513"/>
      <w:bookmarkEnd w:id="1514"/>
      <w:bookmarkEnd w:id="1515"/>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6" w:name="_Toc26199563"/>
      <w:bookmarkStart w:id="1517" w:name="_Toc34346574"/>
      <w:bookmarkStart w:id="1518" w:name="_Toc34740651"/>
      <w:bookmarkStart w:id="1519" w:name="_Toc34748010"/>
      <w:bookmarkStart w:id="1520" w:name="_Toc34748386"/>
      <w:bookmarkStart w:id="1521" w:name="_Toc34749376"/>
      <w:bookmarkStart w:id="1522" w:name="_Toc49689838"/>
      <w:bookmarkStart w:id="1523" w:name="_Toc56336923"/>
      <w:bookmarkStart w:id="1524" w:name="_Toc73443739"/>
      <w:bookmarkStart w:id="1525" w:name="_Toc186723785"/>
      <w:r w:rsidRPr="00F91D2F">
        <w:lastRenderedPageBreak/>
        <w:t>6.1.6.2.</w:t>
      </w:r>
      <w:r>
        <w:t>10</w:t>
      </w:r>
      <w:r w:rsidRPr="00F91D2F">
        <w:tab/>
        <w:t xml:space="preserve">Type: </w:t>
      </w:r>
      <w:bookmarkEnd w:id="1516"/>
      <w:r>
        <w:t>ScscfRegistration</w:t>
      </w:r>
      <w:bookmarkEnd w:id="1517"/>
      <w:bookmarkEnd w:id="1518"/>
      <w:bookmarkEnd w:id="1519"/>
      <w:bookmarkEnd w:id="1520"/>
      <w:bookmarkEnd w:id="1521"/>
      <w:bookmarkEnd w:id="1522"/>
      <w:bookmarkEnd w:id="1523"/>
      <w:bookmarkEnd w:id="1524"/>
      <w:bookmarkEnd w:id="152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6" w:name="_Toc34346575"/>
      <w:bookmarkStart w:id="1527" w:name="_Toc34740652"/>
      <w:bookmarkStart w:id="1528" w:name="_Toc34748011"/>
      <w:bookmarkStart w:id="1529" w:name="_Toc34748387"/>
      <w:bookmarkStart w:id="1530" w:name="_Toc34749377"/>
      <w:bookmarkStart w:id="1531" w:name="_Toc49689839"/>
      <w:bookmarkStart w:id="1532" w:name="_Toc56336924"/>
      <w:bookmarkStart w:id="1533" w:name="_Toc73443740"/>
      <w:bookmarkStart w:id="1534" w:name="_Toc186723786"/>
      <w:r w:rsidRPr="00F91D2F">
        <w:t>6.1.6.2.</w:t>
      </w:r>
      <w:r>
        <w:t>11</w:t>
      </w:r>
      <w:r w:rsidRPr="00F91D2F">
        <w:tab/>
        <w:t xml:space="preserve">Type: </w:t>
      </w:r>
      <w:r>
        <w:t>ExtendedProblemDetails</w:t>
      </w:r>
      <w:bookmarkEnd w:id="1526"/>
      <w:bookmarkEnd w:id="1527"/>
      <w:bookmarkEnd w:id="1528"/>
      <w:bookmarkEnd w:id="1529"/>
      <w:bookmarkEnd w:id="1530"/>
      <w:bookmarkEnd w:id="1531"/>
      <w:bookmarkEnd w:id="1532"/>
      <w:bookmarkEnd w:id="1533"/>
      <w:bookmarkEnd w:id="1534"/>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35" w:name="_Toc34346576"/>
      <w:bookmarkStart w:id="1536" w:name="_Toc34740653"/>
      <w:bookmarkStart w:id="1537" w:name="_Toc34748012"/>
      <w:bookmarkStart w:id="1538" w:name="_Toc34748388"/>
      <w:bookmarkStart w:id="1539" w:name="_Toc34749378"/>
      <w:bookmarkStart w:id="1540" w:name="_Toc49689840"/>
      <w:bookmarkStart w:id="1541" w:name="_Toc56336925"/>
      <w:bookmarkStart w:id="1542" w:name="_Toc73443741"/>
      <w:bookmarkStart w:id="1543" w:name="_Toc186723787"/>
      <w:r w:rsidRPr="00F91D2F">
        <w:t>6.1.6.2.</w:t>
      </w:r>
      <w:r>
        <w:t>12</w:t>
      </w:r>
      <w:r w:rsidRPr="00F91D2F">
        <w:tab/>
        <w:t xml:space="preserve">Type: </w:t>
      </w:r>
      <w:r>
        <w:t>AdditionalInfo</w:t>
      </w:r>
      <w:bookmarkEnd w:id="1535"/>
      <w:bookmarkEnd w:id="1536"/>
      <w:bookmarkEnd w:id="1537"/>
      <w:bookmarkEnd w:id="1538"/>
      <w:bookmarkEnd w:id="1539"/>
      <w:bookmarkEnd w:id="1540"/>
      <w:bookmarkEnd w:id="1541"/>
      <w:bookmarkEnd w:id="1542"/>
      <w:bookmarkEnd w:id="1543"/>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44" w:name="_Toc34346577"/>
      <w:bookmarkStart w:id="1545" w:name="_Toc34740654"/>
      <w:bookmarkStart w:id="1546" w:name="_Toc34748013"/>
      <w:bookmarkStart w:id="1547" w:name="_Toc34748389"/>
      <w:bookmarkStart w:id="1548" w:name="_Toc34749379"/>
      <w:bookmarkStart w:id="1549" w:name="_Toc49689841"/>
      <w:bookmarkStart w:id="1550" w:name="_Toc56336926"/>
      <w:bookmarkStart w:id="1551" w:name="_Toc73443742"/>
      <w:bookmarkStart w:id="1552" w:name="_Toc186723788"/>
      <w:r w:rsidRPr="00F91D2F">
        <w:lastRenderedPageBreak/>
        <w:t>6.1.6.2.</w:t>
      </w:r>
      <w:r>
        <w:t>13</w:t>
      </w:r>
      <w:r w:rsidRPr="00F91D2F">
        <w:tab/>
        <w:t xml:space="preserve">Type: </w:t>
      </w:r>
      <w:r>
        <w:t>Deregistrat</w:t>
      </w:r>
      <w:r w:rsidR="001530C9">
        <w:t>i</w:t>
      </w:r>
      <w:r>
        <w:t>onData</w:t>
      </w:r>
      <w:bookmarkEnd w:id="1544"/>
      <w:bookmarkEnd w:id="1545"/>
      <w:bookmarkEnd w:id="1546"/>
      <w:bookmarkEnd w:id="1547"/>
      <w:bookmarkEnd w:id="1548"/>
      <w:bookmarkEnd w:id="1549"/>
      <w:bookmarkEnd w:id="1550"/>
      <w:bookmarkEnd w:id="1551"/>
      <w:bookmarkEnd w:id="1552"/>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53" w:name="_Toc34346578"/>
      <w:bookmarkStart w:id="1554" w:name="_Toc34740655"/>
      <w:bookmarkStart w:id="1555" w:name="_Toc34748014"/>
      <w:bookmarkStart w:id="1556" w:name="_Toc34748390"/>
      <w:bookmarkStart w:id="1557" w:name="_Toc34749380"/>
      <w:bookmarkStart w:id="1558" w:name="_Toc49689842"/>
      <w:bookmarkStart w:id="1559" w:name="_Toc56336927"/>
      <w:bookmarkStart w:id="1560" w:name="_Toc73443743"/>
      <w:bookmarkStart w:id="1561" w:name="_Toc186723789"/>
      <w:r w:rsidRPr="00F91D2F">
        <w:t>6.1.6.2.</w:t>
      </w:r>
      <w:r>
        <w:t>14</w:t>
      </w:r>
      <w:r w:rsidRPr="00F91D2F">
        <w:tab/>
        <w:t xml:space="preserve">Type: </w:t>
      </w:r>
      <w:r>
        <w:t>DeregistrationReason</w:t>
      </w:r>
      <w:bookmarkEnd w:id="1553"/>
      <w:bookmarkEnd w:id="1554"/>
      <w:bookmarkEnd w:id="1555"/>
      <w:bookmarkEnd w:id="1556"/>
      <w:bookmarkEnd w:id="1557"/>
      <w:bookmarkEnd w:id="1558"/>
      <w:bookmarkEnd w:id="1559"/>
      <w:bookmarkEnd w:id="1560"/>
      <w:bookmarkEnd w:id="1561"/>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62" w:name="_Toc34346579"/>
      <w:bookmarkStart w:id="1563" w:name="_Toc34740656"/>
      <w:bookmarkStart w:id="1564" w:name="_Toc34748015"/>
      <w:bookmarkStart w:id="1565" w:name="_Toc34748391"/>
      <w:bookmarkStart w:id="1566" w:name="_Toc34749381"/>
      <w:bookmarkStart w:id="1567" w:name="_Toc49689843"/>
      <w:bookmarkStart w:id="1568" w:name="_Toc56336928"/>
      <w:bookmarkStart w:id="1569" w:name="_Toc73443744"/>
      <w:bookmarkStart w:id="1570" w:name="_Toc186723790"/>
      <w:r w:rsidRPr="00F91D2F">
        <w:t>6.1.6.2.</w:t>
      </w:r>
      <w:r>
        <w:t>15</w:t>
      </w:r>
      <w:r w:rsidRPr="00F91D2F">
        <w:tab/>
        <w:t xml:space="preserve">Type: </w:t>
      </w:r>
      <w:r>
        <w:rPr>
          <w:lang w:val="en-US"/>
        </w:rPr>
        <w:t>E</w:t>
      </w:r>
      <w:r w:rsidRPr="008927BE">
        <w:rPr>
          <w:lang w:val="en-US"/>
        </w:rPr>
        <w:t>mergencyRegist</w:t>
      </w:r>
      <w:r>
        <w:rPr>
          <w:lang w:val="en-US"/>
        </w:rPr>
        <w:t>eredIdentity</w:t>
      </w:r>
      <w:bookmarkEnd w:id="1562"/>
      <w:bookmarkEnd w:id="1563"/>
      <w:bookmarkEnd w:id="1564"/>
      <w:bookmarkEnd w:id="1565"/>
      <w:bookmarkEnd w:id="1566"/>
      <w:bookmarkEnd w:id="1567"/>
      <w:bookmarkEnd w:id="1568"/>
      <w:bookmarkEnd w:id="1569"/>
      <w:bookmarkEnd w:id="1570"/>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571" w:name="_Toc34346580"/>
      <w:bookmarkStart w:id="1572" w:name="_Toc34740657"/>
      <w:bookmarkStart w:id="1573" w:name="_Toc34748016"/>
      <w:bookmarkStart w:id="1574" w:name="_Toc34748392"/>
      <w:bookmarkStart w:id="1575" w:name="_Toc34749382"/>
      <w:bookmarkStart w:id="1576" w:name="_Toc49689844"/>
      <w:bookmarkStart w:id="1577" w:name="_Toc56336929"/>
      <w:bookmarkStart w:id="1578" w:name="_Toc73443745"/>
      <w:bookmarkStart w:id="1579" w:name="_Toc186723791"/>
      <w:r w:rsidRPr="00F91D2F">
        <w:t>6.1.6.2.</w:t>
      </w:r>
      <w:r>
        <w:rPr>
          <w:lang w:eastAsia="zh-CN"/>
        </w:rPr>
        <w:t>16</w:t>
      </w:r>
      <w:r w:rsidRPr="00F91D2F">
        <w:tab/>
        <w:t xml:space="preserve">Type: </w:t>
      </w:r>
      <w:r>
        <w:rPr>
          <w:rFonts w:hint="eastAsia"/>
          <w:lang w:eastAsia="zh-CN"/>
        </w:rPr>
        <w:t>Imsas</w:t>
      </w:r>
      <w:r>
        <w:t>Registration</w:t>
      </w:r>
      <w:bookmarkEnd w:id="1579"/>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484FDA" w:rsidRPr="00F91D2F" w14:paraId="275B89D2"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484FDA" w:rsidRPr="00F91D2F" w14:paraId="6419E8C7"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77777777" w:rsidR="00484FDA" w:rsidRPr="00B80150" w:rsidRDefault="00484FDA" w:rsidP="00C70762">
            <w:pPr>
              <w:pStyle w:val="TAL"/>
            </w:pPr>
          </w:p>
        </w:tc>
        <w:tc>
          <w:tcPr>
            <w:tcW w:w="1988" w:type="dxa"/>
            <w:tcBorders>
              <w:top w:val="single" w:sz="4" w:space="0" w:color="auto"/>
              <w:left w:val="single" w:sz="4" w:space="0" w:color="auto"/>
              <w:bottom w:val="single" w:sz="4" w:space="0" w:color="auto"/>
              <w:right w:val="single" w:sz="4" w:space="0" w:color="auto"/>
            </w:tcBorders>
          </w:tcPr>
          <w:p w14:paraId="3B0B7BD5" w14:textId="77777777" w:rsidR="00484FDA" w:rsidRDefault="00484FDA" w:rsidP="00C70762">
            <w:pPr>
              <w:pStyle w:val="TAL"/>
            </w:pPr>
          </w:p>
        </w:tc>
        <w:tc>
          <w:tcPr>
            <w:tcW w:w="322" w:type="dxa"/>
            <w:tcBorders>
              <w:top w:val="single" w:sz="4" w:space="0" w:color="auto"/>
              <w:left w:val="single" w:sz="4" w:space="0" w:color="auto"/>
              <w:bottom w:val="single" w:sz="4" w:space="0" w:color="auto"/>
              <w:right w:val="single" w:sz="4" w:space="0" w:color="auto"/>
            </w:tcBorders>
          </w:tcPr>
          <w:p w14:paraId="429A6C93" w14:textId="77777777" w:rsidR="00484FDA" w:rsidRDefault="00484FDA" w:rsidP="00C70762">
            <w:pPr>
              <w:pStyle w:val="TAC"/>
            </w:pPr>
          </w:p>
        </w:tc>
        <w:tc>
          <w:tcPr>
            <w:tcW w:w="1092" w:type="dxa"/>
            <w:tcBorders>
              <w:top w:val="single" w:sz="4" w:space="0" w:color="auto"/>
              <w:left w:val="single" w:sz="4" w:space="0" w:color="auto"/>
              <w:bottom w:val="single" w:sz="4" w:space="0" w:color="auto"/>
              <w:right w:val="single" w:sz="4" w:space="0" w:color="auto"/>
            </w:tcBorders>
          </w:tcPr>
          <w:p w14:paraId="39442735" w14:textId="77777777" w:rsidR="00484FDA" w:rsidRDefault="00484FDA" w:rsidP="00C70762">
            <w:pPr>
              <w:pStyle w:val="TAL"/>
            </w:pPr>
          </w:p>
        </w:tc>
        <w:tc>
          <w:tcPr>
            <w:tcW w:w="3111" w:type="dxa"/>
            <w:tcBorders>
              <w:top w:val="single" w:sz="4" w:space="0" w:color="auto"/>
              <w:left w:val="single" w:sz="4" w:space="0" w:color="auto"/>
              <w:bottom w:val="single" w:sz="4" w:space="0" w:color="auto"/>
              <w:right w:val="single" w:sz="4" w:space="0" w:color="auto"/>
            </w:tcBorders>
          </w:tcPr>
          <w:p w14:paraId="06A0F400" w14:textId="77777777" w:rsidR="00484FDA" w:rsidRDefault="00484FDA" w:rsidP="00C70762">
            <w:pPr>
              <w:pStyle w:val="TAL"/>
              <w:rPr>
                <w:rFonts w:cs="Arial"/>
                <w:szCs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67BD4C02" w14:textId="77777777" w:rsidR="00484FDA" w:rsidRPr="00F91D2F" w:rsidRDefault="00484FDA" w:rsidP="00C70762">
            <w:pPr>
              <w:pStyle w:val="TAL"/>
              <w:rPr>
                <w:rFonts w:cs="Arial"/>
                <w:szCs w:val="18"/>
              </w:rPr>
            </w:pPr>
          </w:p>
        </w:tc>
      </w:tr>
    </w:tbl>
    <w:p w14:paraId="51040464" w14:textId="77777777" w:rsidR="00484FDA" w:rsidRDefault="00484FDA" w:rsidP="00484FDA"/>
    <w:p w14:paraId="222951F6" w14:textId="77777777" w:rsidR="00484FDA" w:rsidRPr="00F91D2F" w:rsidRDefault="00484FDA" w:rsidP="00484FDA">
      <w:pPr>
        <w:pStyle w:val="EditorsNote"/>
        <w:rPr>
          <w:lang w:eastAsia="zh-CN"/>
        </w:rPr>
      </w:pPr>
      <w:r>
        <w:rPr>
          <w:rFonts w:hint="eastAsia"/>
          <w:lang w:eastAsia="zh-CN"/>
        </w:rPr>
        <w:t>E</w:t>
      </w:r>
      <w:r>
        <w:rPr>
          <w:lang w:eastAsia="zh-CN"/>
        </w:rPr>
        <w:t>ditor's note:</w:t>
      </w:r>
      <w:r>
        <w:rPr>
          <w:lang w:eastAsia="zh-CN"/>
        </w:rPr>
        <w:tab/>
        <w:t>the definition of the ImsasRegistration is FFS.</w:t>
      </w:r>
    </w:p>
    <w:p w14:paraId="03CC1888" w14:textId="77777777" w:rsidR="00FC4C9C" w:rsidRPr="00F91D2F" w:rsidRDefault="00FC4C9C" w:rsidP="001901CD">
      <w:pPr>
        <w:pStyle w:val="Heading4"/>
      </w:pPr>
      <w:bookmarkStart w:id="1580" w:name="_Toc186723792"/>
      <w:r w:rsidRPr="00F91D2F">
        <w:t>6.1.6.3</w:t>
      </w:r>
      <w:r w:rsidRPr="00F91D2F">
        <w:tab/>
        <w:t>Simple data types and enumerations</w:t>
      </w:r>
      <w:bookmarkEnd w:id="1460"/>
      <w:bookmarkEnd w:id="1469"/>
      <w:bookmarkEnd w:id="1571"/>
      <w:bookmarkEnd w:id="1572"/>
      <w:bookmarkEnd w:id="1573"/>
      <w:bookmarkEnd w:id="1574"/>
      <w:bookmarkEnd w:id="1575"/>
      <w:bookmarkEnd w:id="1576"/>
      <w:bookmarkEnd w:id="1577"/>
      <w:bookmarkEnd w:id="1578"/>
      <w:bookmarkEnd w:id="1580"/>
    </w:p>
    <w:p w14:paraId="47D5C637" w14:textId="77777777" w:rsidR="00FC4C9C" w:rsidRPr="00F91D2F" w:rsidRDefault="00FC4C9C" w:rsidP="001901CD">
      <w:pPr>
        <w:pStyle w:val="Heading5"/>
      </w:pPr>
      <w:bookmarkStart w:id="1581" w:name="_Toc21948924"/>
      <w:bookmarkStart w:id="1582" w:name="_Toc24978798"/>
      <w:bookmarkStart w:id="1583" w:name="_Toc34346581"/>
      <w:bookmarkStart w:id="1584" w:name="_Toc34740658"/>
      <w:bookmarkStart w:id="1585" w:name="_Toc34748017"/>
      <w:bookmarkStart w:id="1586" w:name="_Toc34748393"/>
      <w:bookmarkStart w:id="1587" w:name="_Toc34749383"/>
      <w:bookmarkStart w:id="1588" w:name="_Toc49689845"/>
      <w:bookmarkStart w:id="1589" w:name="_Toc56336930"/>
      <w:bookmarkStart w:id="1590" w:name="_Toc73443746"/>
      <w:bookmarkStart w:id="1591" w:name="_Toc186723793"/>
      <w:r w:rsidRPr="00F91D2F">
        <w:t>6.1.6.3.1</w:t>
      </w:r>
      <w:r w:rsidRPr="00F91D2F">
        <w:tab/>
        <w:t>Introduction</w:t>
      </w:r>
      <w:bookmarkEnd w:id="1581"/>
      <w:bookmarkEnd w:id="1582"/>
      <w:bookmarkEnd w:id="1583"/>
      <w:bookmarkEnd w:id="1584"/>
      <w:bookmarkEnd w:id="1585"/>
      <w:bookmarkEnd w:id="1586"/>
      <w:bookmarkEnd w:id="1587"/>
      <w:bookmarkEnd w:id="1588"/>
      <w:bookmarkEnd w:id="1589"/>
      <w:bookmarkEnd w:id="1590"/>
      <w:bookmarkEnd w:id="1591"/>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92" w:name="_Toc21948925"/>
      <w:bookmarkStart w:id="1593" w:name="_Toc24978799"/>
      <w:bookmarkStart w:id="1594" w:name="_Toc34346582"/>
      <w:bookmarkStart w:id="1595" w:name="_Toc34740659"/>
      <w:bookmarkStart w:id="1596" w:name="_Toc34748018"/>
      <w:bookmarkStart w:id="1597" w:name="_Toc34748394"/>
      <w:bookmarkStart w:id="1598" w:name="_Toc34749384"/>
      <w:bookmarkStart w:id="1599" w:name="_Toc49689846"/>
      <w:bookmarkStart w:id="1600" w:name="_Toc56336931"/>
      <w:bookmarkStart w:id="1601" w:name="_Toc73443747"/>
      <w:bookmarkStart w:id="1602" w:name="_Toc186723794"/>
      <w:r w:rsidRPr="00F91D2F">
        <w:lastRenderedPageBreak/>
        <w:t>6.1.6.3.2</w:t>
      </w:r>
      <w:r w:rsidRPr="00F91D2F">
        <w:tab/>
        <w:t>Simple data types</w:t>
      </w:r>
      <w:bookmarkEnd w:id="1592"/>
      <w:bookmarkEnd w:id="1593"/>
      <w:bookmarkEnd w:id="1594"/>
      <w:bookmarkEnd w:id="1595"/>
      <w:bookmarkEnd w:id="1596"/>
      <w:bookmarkEnd w:id="1597"/>
      <w:bookmarkEnd w:id="1598"/>
      <w:bookmarkEnd w:id="1599"/>
      <w:bookmarkEnd w:id="1600"/>
      <w:bookmarkEnd w:id="1601"/>
      <w:bookmarkEnd w:id="1602"/>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03" w:name="_Toc21948926"/>
      <w:bookmarkStart w:id="1604" w:name="_Toc24978800"/>
      <w:bookmarkStart w:id="1605" w:name="_Toc34346583"/>
      <w:bookmarkStart w:id="1606" w:name="_Toc34740660"/>
      <w:bookmarkStart w:id="1607" w:name="_Toc34748019"/>
      <w:bookmarkStart w:id="1608" w:name="_Toc34748395"/>
      <w:bookmarkStart w:id="1609" w:name="_Toc34749385"/>
      <w:bookmarkStart w:id="1610" w:name="_Toc49689847"/>
      <w:bookmarkStart w:id="1611" w:name="_Toc56336932"/>
      <w:bookmarkStart w:id="1612" w:name="_Toc73443748"/>
      <w:bookmarkStart w:id="1613" w:name="_Toc186723795"/>
      <w:r w:rsidRPr="00F91D2F">
        <w:t>6.1.6.3.3</w:t>
      </w:r>
      <w:r w:rsidRPr="00F91D2F">
        <w:tab/>
        <w:t xml:space="preserve">Enumeration: </w:t>
      </w:r>
      <w:r w:rsidR="00B569E6">
        <w:t>AuthorizationType</w:t>
      </w:r>
      <w:bookmarkEnd w:id="1603"/>
      <w:bookmarkEnd w:id="1604"/>
      <w:bookmarkEnd w:id="1605"/>
      <w:bookmarkEnd w:id="1606"/>
      <w:bookmarkEnd w:id="1607"/>
      <w:bookmarkEnd w:id="1608"/>
      <w:bookmarkEnd w:id="1609"/>
      <w:bookmarkEnd w:id="1610"/>
      <w:bookmarkEnd w:id="1611"/>
      <w:bookmarkEnd w:id="1612"/>
      <w:bookmarkEnd w:id="1613"/>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14" w:name="_Toc21948927"/>
      <w:bookmarkStart w:id="1615" w:name="_Toc24978801"/>
      <w:bookmarkStart w:id="1616" w:name="_Toc34346584"/>
      <w:bookmarkStart w:id="1617" w:name="_Toc34740661"/>
      <w:bookmarkStart w:id="1618" w:name="_Toc34748020"/>
      <w:bookmarkStart w:id="1619" w:name="_Toc34748396"/>
      <w:bookmarkStart w:id="1620" w:name="_Toc34749386"/>
      <w:bookmarkStart w:id="1621" w:name="_Toc49689848"/>
      <w:bookmarkStart w:id="1622" w:name="_Toc56336933"/>
      <w:bookmarkStart w:id="1623" w:name="_Toc73443749"/>
      <w:bookmarkStart w:id="1624" w:name="_Toc186723796"/>
      <w:r w:rsidRPr="00F91D2F">
        <w:t>6.1.6.3.4</w:t>
      </w:r>
      <w:r w:rsidRPr="00F91D2F">
        <w:tab/>
        <w:t xml:space="preserve">Enumeration: </w:t>
      </w:r>
      <w:r w:rsidR="00B569E6">
        <w:t>AuthorizationResult</w:t>
      </w:r>
      <w:bookmarkEnd w:id="1614"/>
      <w:bookmarkEnd w:id="1615"/>
      <w:bookmarkEnd w:id="1616"/>
      <w:bookmarkEnd w:id="1617"/>
      <w:bookmarkEnd w:id="1618"/>
      <w:bookmarkEnd w:id="1619"/>
      <w:bookmarkEnd w:id="1620"/>
      <w:bookmarkEnd w:id="1621"/>
      <w:bookmarkEnd w:id="1622"/>
      <w:bookmarkEnd w:id="1623"/>
      <w:bookmarkEnd w:id="1624"/>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25"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26" w:name="_Toc34346585"/>
      <w:bookmarkStart w:id="1627" w:name="_Toc34740662"/>
      <w:bookmarkStart w:id="1628" w:name="_Toc34748021"/>
      <w:bookmarkStart w:id="1629" w:name="_Toc34748397"/>
      <w:bookmarkStart w:id="1630" w:name="_Toc34749387"/>
      <w:bookmarkStart w:id="1631" w:name="_Toc49689849"/>
      <w:bookmarkStart w:id="1632" w:name="_Toc56336934"/>
      <w:bookmarkStart w:id="1633" w:name="_Toc73443750"/>
      <w:bookmarkStart w:id="1634" w:name="_Toc24978802"/>
      <w:bookmarkStart w:id="1635" w:name="_Toc186723797"/>
      <w:r>
        <w:t>6.1.6.3.5</w:t>
      </w:r>
      <w:r>
        <w:tab/>
        <w:t>Enumeration: ImsRegistrationType</w:t>
      </w:r>
      <w:bookmarkEnd w:id="1626"/>
      <w:bookmarkEnd w:id="1627"/>
      <w:bookmarkEnd w:id="1628"/>
      <w:bookmarkEnd w:id="1629"/>
      <w:bookmarkEnd w:id="1630"/>
      <w:bookmarkEnd w:id="1631"/>
      <w:bookmarkEnd w:id="1632"/>
      <w:bookmarkEnd w:id="1633"/>
      <w:bookmarkEnd w:id="1635"/>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36" w:name="_Toc34346586"/>
      <w:bookmarkStart w:id="1637" w:name="_Toc34740663"/>
      <w:bookmarkStart w:id="1638" w:name="_Toc34748022"/>
      <w:bookmarkStart w:id="1639" w:name="_Toc34748398"/>
      <w:bookmarkStart w:id="1640" w:name="_Toc34749388"/>
      <w:bookmarkStart w:id="1641" w:name="_Toc49689850"/>
      <w:bookmarkStart w:id="1642" w:name="_Toc56336935"/>
      <w:bookmarkStart w:id="1643" w:name="_Toc73443751"/>
      <w:bookmarkStart w:id="1644" w:name="_Toc186723798"/>
      <w:r>
        <w:lastRenderedPageBreak/>
        <w:t>6.1.6.3.6</w:t>
      </w:r>
      <w:r>
        <w:tab/>
        <w:t>Enumeration: LooseRouteIndication</w:t>
      </w:r>
      <w:bookmarkEnd w:id="1636"/>
      <w:bookmarkEnd w:id="1637"/>
      <w:bookmarkEnd w:id="1638"/>
      <w:bookmarkEnd w:id="1639"/>
      <w:bookmarkEnd w:id="1640"/>
      <w:bookmarkEnd w:id="1641"/>
      <w:bookmarkEnd w:id="1642"/>
      <w:bookmarkEnd w:id="1643"/>
      <w:bookmarkEnd w:id="1644"/>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45" w:name="_Toc34346587"/>
      <w:bookmarkStart w:id="1646" w:name="_Toc34740664"/>
      <w:bookmarkStart w:id="1647" w:name="_Toc34748023"/>
      <w:bookmarkStart w:id="1648" w:name="_Toc34748399"/>
      <w:bookmarkStart w:id="1649" w:name="_Toc34749389"/>
      <w:bookmarkStart w:id="1650" w:name="_Toc49689851"/>
      <w:bookmarkStart w:id="1651" w:name="_Toc56336936"/>
      <w:bookmarkStart w:id="1652" w:name="_Toc73443752"/>
      <w:bookmarkStart w:id="1653" w:name="_Toc186723799"/>
      <w:r>
        <w:t>6.1.6.3.7</w:t>
      </w:r>
      <w:r>
        <w:tab/>
        <w:t>Enumeration: DeregistrationReasonCode</w:t>
      </w:r>
      <w:bookmarkEnd w:id="1645"/>
      <w:bookmarkEnd w:id="1646"/>
      <w:bookmarkEnd w:id="1647"/>
      <w:bookmarkEnd w:id="1648"/>
      <w:bookmarkEnd w:id="1649"/>
      <w:bookmarkEnd w:id="1650"/>
      <w:bookmarkEnd w:id="1651"/>
      <w:bookmarkEnd w:id="1652"/>
      <w:bookmarkEnd w:id="1653"/>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54" w:name="_Toc34346588"/>
      <w:bookmarkStart w:id="1655" w:name="_Toc34740665"/>
      <w:bookmarkStart w:id="1656" w:name="_Toc34748024"/>
      <w:bookmarkStart w:id="1657" w:name="_Toc34748400"/>
      <w:bookmarkStart w:id="1658" w:name="_Toc34749390"/>
      <w:bookmarkStart w:id="1659" w:name="_Toc49689852"/>
      <w:bookmarkStart w:id="1660" w:name="_Toc56336937"/>
      <w:bookmarkStart w:id="1661" w:name="_Toc73443753"/>
      <w:bookmarkStart w:id="1662" w:name="_Toc186723800"/>
      <w:r w:rsidRPr="00F91D2F">
        <w:lastRenderedPageBreak/>
        <w:t>6.1.6.4</w:t>
      </w:r>
      <w:r w:rsidRPr="00F91D2F">
        <w:tab/>
      </w:r>
      <w:r w:rsidRPr="00F91D2F">
        <w:rPr>
          <w:lang w:eastAsia="zh-CN"/>
        </w:rPr>
        <w:t>Data types describing alternative data types or combinations of data types</w:t>
      </w:r>
      <w:bookmarkEnd w:id="1625"/>
      <w:bookmarkEnd w:id="1634"/>
      <w:bookmarkEnd w:id="1654"/>
      <w:bookmarkEnd w:id="1655"/>
      <w:bookmarkEnd w:id="1656"/>
      <w:bookmarkEnd w:id="1657"/>
      <w:bookmarkEnd w:id="1658"/>
      <w:bookmarkEnd w:id="1659"/>
      <w:bookmarkEnd w:id="1660"/>
      <w:bookmarkEnd w:id="1661"/>
      <w:bookmarkEnd w:id="1662"/>
    </w:p>
    <w:p w14:paraId="20825159" w14:textId="77777777" w:rsidR="00FA2343" w:rsidRDefault="00FA2343" w:rsidP="00FA2343">
      <w:bookmarkStart w:id="1663" w:name="_Toc21948929"/>
      <w:bookmarkStart w:id="1664" w:name="_Toc24978803"/>
      <w:r>
        <w:t>There are no alternative data types, neither combinations of data types</w:t>
      </w:r>
    </w:p>
    <w:p w14:paraId="427787D1" w14:textId="77777777" w:rsidR="00FC4C9C" w:rsidRPr="00F91D2F" w:rsidRDefault="00FC4C9C" w:rsidP="001901CD">
      <w:pPr>
        <w:pStyle w:val="Heading3"/>
      </w:pPr>
      <w:bookmarkStart w:id="1665" w:name="_Toc21948932"/>
      <w:bookmarkStart w:id="1666" w:name="_Toc24978806"/>
      <w:bookmarkStart w:id="1667" w:name="_Toc34346589"/>
      <w:bookmarkStart w:id="1668" w:name="_Toc34740666"/>
      <w:bookmarkStart w:id="1669" w:name="_Toc34748025"/>
      <w:bookmarkStart w:id="1670" w:name="_Toc34748401"/>
      <w:bookmarkStart w:id="1671" w:name="_Toc34749391"/>
      <w:bookmarkStart w:id="1672" w:name="_Toc49689853"/>
      <w:bookmarkStart w:id="1673" w:name="_Toc56336938"/>
      <w:bookmarkStart w:id="1674" w:name="_Toc73443754"/>
      <w:bookmarkStart w:id="1675" w:name="_Toc186723801"/>
      <w:bookmarkEnd w:id="1663"/>
      <w:bookmarkEnd w:id="1664"/>
      <w:r w:rsidRPr="00F91D2F">
        <w:t>6.1.7</w:t>
      </w:r>
      <w:r w:rsidRPr="00F91D2F">
        <w:tab/>
        <w:t>Error Handling</w:t>
      </w:r>
      <w:bookmarkEnd w:id="1665"/>
      <w:bookmarkEnd w:id="1666"/>
      <w:bookmarkEnd w:id="1667"/>
      <w:bookmarkEnd w:id="1668"/>
      <w:bookmarkEnd w:id="1669"/>
      <w:bookmarkEnd w:id="1670"/>
      <w:bookmarkEnd w:id="1671"/>
      <w:bookmarkEnd w:id="1672"/>
      <w:bookmarkEnd w:id="1673"/>
      <w:bookmarkEnd w:id="1674"/>
      <w:bookmarkEnd w:id="1675"/>
    </w:p>
    <w:p w14:paraId="7EA23783" w14:textId="77777777" w:rsidR="00FC4C9C" w:rsidRPr="00F91D2F" w:rsidRDefault="00FC4C9C" w:rsidP="001901CD">
      <w:pPr>
        <w:pStyle w:val="Heading4"/>
      </w:pPr>
      <w:bookmarkStart w:id="1676" w:name="_Toc21948933"/>
      <w:bookmarkStart w:id="1677" w:name="_Toc24978807"/>
      <w:bookmarkStart w:id="1678" w:name="_Toc34346590"/>
      <w:bookmarkStart w:id="1679" w:name="_Toc34740667"/>
      <w:bookmarkStart w:id="1680" w:name="_Toc34748026"/>
      <w:bookmarkStart w:id="1681" w:name="_Toc34748402"/>
      <w:bookmarkStart w:id="1682" w:name="_Toc34749392"/>
      <w:bookmarkStart w:id="1683" w:name="_Toc49689854"/>
      <w:bookmarkStart w:id="1684" w:name="_Toc56336939"/>
      <w:bookmarkStart w:id="1685" w:name="_Toc73443755"/>
      <w:bookmarkStart w:id="1686" w:name="_Toc186723802"/>
      <w:r w:rsidRPr="00F91D2F">
        <w:t>6.1.7.1</w:t>
      </w:r>
      <w:r w:rsidRPr="00F91D2F">
        <w:tab/>
        <w:t>General</w:t>
      </w:r>
      <w:bookmarkEnd w:id="1676"/>
      <w:bookmarkEnd w:id="1677"/>
      <w:bookmarkEnd w:id="1678"/>
      <w:bookmarkEnd w:id="1679"/>
      <w:bookmarkEnd w:id="1680"/>
      <w:bookmarkEnd w:id="1681"/>
      <w:bookmarkEnd w:id="1682"/>
      <w:bookmarkEnd w:id="1683"/>
      <w:bookmarkEnd w:id="1684"/>
      <w:bookmarkEnd w:id="1685"/>
      <w:bookmarkEnd w:id="1686"/>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87" w:name="_Toc21948934"/>
      <w:bookmarkStart w:id="1688" w:name="_Toc24978808"/>
      <w:bookmarkStart w:id="1689" w:name="_Toc34346591"/>
      <w:bookmarkStart w:id="1690" w:name="_Toc34740668"/>
      <w:bookmarkStart w:id="1691" w:name="_Toc34748027"/>
      <w:bookmarkStart w:id="1692" w:name="_Toc34748403"/>
      <w:bookmarkStart w:id="1693" w:name="_Toc34749393"/>
      <w:bookmarkStart w:id="1694" w:name="_Toc49689855"/>
      <w:bookmarkStart w:id="1695" w:name="_Toc56336940"/>
      <w:bookmarkStart w:id="1696" w:name="_Toc73443756"/>
      <w:bookmarkStart w:id="1697" w:name="_Toc186723803"/>
      <w:r w:rsidRPr="00F91D2F">
        <w:t>6.1.7.2</w:t>
      </w:r>
      <w:r w:rsidRPr="00F91D2F">
        <w:tab/>
        <w:t>Protocol Errors</w:t>
      </w:r>
      <w:bookmarkEnd w:id="1687"/>
      <w:bookmarkEnd w:id="1688"/>
      <w:bookmarkEnd w:id="1689"/>
      <w:bookmarkEnd w:id="1690"/>
      <w:bookmarkEnd w:id="1691"/>
      <w:bookmarkEnd w:id="1692"/>
      <w:bookmarkEnd w:id="1693"/>
      <w:bookmarkEnd w:id="1694"/>
      <w:bookmarkEnd w:id="1695"/>
      <w:bookmarkEnd w:id="1696"/>
      <w:bookmarkEnd w:id="1697"/>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698" w:name="_Toc21948935"/>
      <w:bookmarkStart w:id="1699" w:name="_Toc24978809"/>
      <w:bookmarkStart w:id="1700" w:name="_Toc34346592"/>
      <w:bookmarkStart w:id="1701" w:name="_Toc34740669"/>
      <w:bookmarkStart w:id="1702" w:name="_Toc34748028"/>
      <w:bookmarkStart w:id="1703" w:name="_Toc34748404"/>
      <w:bookmarkStart w:id="1704" w:name="_Toc34749394"/>
      <w:bookmarkStart w:id="1705" w:name="_Toc49689856"/>
      <w:bookmarkStart w:id="1706" w:name="_Toc56336941"/>
      <w:bookmarkStart w:id="1707" w:name="_Toc73443757"/>
      <w:bookmarkStart w:id="1708" w:name="_Toc186723804"/>
      <w:r w:rsidRPr="00F91D2F">
        <w:t>6.1.7.3</w:t>
      </w:r>
      <w:r w:rsidRPr="00F91D2F">
        <w:tab/>
        <w:t>Application Errors</w:t>
      </w:r>
      <w:bookmarkEnd w:id="1698"/>
      <w:bookmarkEnd w:id="1699"/>
      <w:bookmarkEnd w:id="1700"/>
      <w:bookmarkEnd w:id="1701"/>
      <w:bookmarkEnd w:id="1702"/>
      <w:bookmarkEnd w:id="1703"/>
      <w:bookmarkEnd w:id="1704"/>
      <w:bookmarkEnd w:id="1705"/>
      <w:bookmarkEnd w:id="1706"/>
      <w:bookmarkEnd w:id="1707"/>
      <w:bookmarkEnd w:id="1708"/>
    </w:p>
    <w:p w14:paraId="0AF7359A" w14:textId="17136BA8" w:rsidR="007B3BF0" w:rsidRDefault="007B3BF0" w:rsidP="007B3BF0">
      <w:bookmarkStart w:id="1709" w:name="_Toc21948936"/>
      <w:bookmarkStart w:id="1710"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11" w:name="_Toc34346593"/>
      <w:bookmarkStart w:id="1712" w:name="_Toc34740670"/>
      <w:bookmarkStart w:id="1713" w:name="_Toc34748029"/>
      <w:bookmarkStart w:id="1714" w:name="_Toc34748405"/>
      <w:bookmarkStart w:id="1715" w:name="_Toc34749395"/>
      <w:bookmarkStart w:id="1716" w:name="_Toc49689857"/>
      <w:bookmarkStart w:id="1717" w:name="_Toc56336942"/>
      <w:bookmarkStart w:id="1718" w:name="_Toc73443758"/>
      <w:bookmarkStart w:id="1719" w:name="_Toc186723805"/>
      <w:r w:rsidRPr="00F91D2F">
        <w:t>6.1.8</w:t>
      </w:r>
      <w:r w:rsidRPr="00F91D2F">
        <w:rPr>
          <w:lang w:eastAsia="zh-CN"/>
        </w:rPr>
        <w:tab/>
        <w:t>Feature negotiation</w:t>
      </w:r>
      <w:bookmarkEnd w:id="1709"/>
      <w:bookmarkEnd w:id="1710"/>
      <w:bookmarkEnd w:id="1711"/>
      <w:bookmarkEnd w:id="1712"/>
      <w:bookmarkEnd w:id="1713"/>
      <w:bookmarkEnd w:id="1714"/>
      <w:bookmarkEnd w:id="1715"/>
      <w:bookmarkEnd w:id="1716"/>
      <w:bookmarkEnd w:id="1717"/>
      <w:bookmarkEnd w:id="1718"/>
      <w:bookmarkEnd w:id="1719"/>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20" w:name="_Toc49689858"/>
      <w:bookmarkStart w:id="1721" w:name="_Toc56336943"/>
      <w:bookmarkStart w:id="1722" w:name="_Toc73443759"/>
      <w:bookmarkStart w:id="1723" w:name="_Toc21948937"/>
      <w:bookmarkStart w:id="1724" w:name="_Toc24978811"/>
      <w:bookmarkStart w:id="1725" w:name="_Toc34346594"/>
      <w:bookmarkStart w:id="1726" w:name="_Toc34740671"/>
      <w:bookmarkStart w:id="1727" w:name="_Toc34748030"/>
      <w:bookmarkStart w:id="1728" w:name="_Toc34748406"/>
      <w:bookmarkStart w:id="1729" w:name="_Toc34749396"/>
      <w:bookmarkStart w:id="1730" w:name="_Toc186723806"/>
      <w:r>
        <w:rPr>
          <w:lang w:val="en-US"/>
        </w:rPr>
        <w:t>6.1.9</w:t>
      </w:r>
      <w:r>
        <w:rPr>
          <w:lang w:val="en-US"/>
        </w:rPr>
        <w:tab/>
        <w:t>Security</w:t>
      </w:r>
      <w:bookmarkEnd w:id="1720"/>
      <w:bookmarkEnd w:id="1721"/>
      <w:bookmarkEnd w:id="1722"/>
      <w:bookmarkEnd w:id="1730"/>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lastRenderedPageBreak/>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31" w:name="_Toc49689859"/>
      <w:bookmarkStart w:id="1732" w:name="_Toc56336944"/>
      <w:bookmarkStart w:id="1733" w:name="_Toc73443760"/>
      <w:bookmarkStart w:id="1734" w:name="_Toc186723807"/>
      <w:r>
        <w:rPr>
          <w:lang w:val="en-US"/>
        </w:rPr>
        <w:t>6.1.10</w:t>
      </w:r>
      <w:r>
        <w:rPr>
          <w:lang w:val="en-US"/>
        </w:rPr>
        <w:tab/>
        <w:t>HTTP redirection</w:t>
      </w:r>
      <w:bookmarkEnd w:id="1734"/>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35" w:name="_Toc186723808"/>
      <w:r w:rsidRPr="00F91D2F">
        <w:t>6.2</w:t>
      </w:r>
      <w:r w:rsidRPr="00F91D2F">
        <w:tab/>
        <w:t>Nhss_imsSubscriberDataManagement Service API</w:t>
      </w:r>
      <w:bookmarkEnd w:id="1723"/>
      <w:bookmarkEnd w:id="1724"/>
      <w:bookmarkEnd w:id="1725"/>
      <w:bookmarkEnd w:id="1726"/>
      <w:bookmarkEnd w:id="1727"/>
      <w:bookmarkEnd w:id="1728"/>
      <w:bookmarkEnd w:id="1729"/>
      <w:bookmarkEnd w:id="1731"/>
      <w:bookmarkEnd w:id="1732"/>
      <w:bookmarkEnd w:id="1733"/>
      <w:bookmarkEnd w:id="1735"/>
    </w:p>
    <w:p w14:paraId="4908055E" w14:textId="77777777" w:rsidR="00FC4C9C" w:rsidRPr="00F91D2F" w:rsidRDefault="00FC4C9C" w:rsidP="001901CD">
      <w:pPr>
        <w:pStyle w:val="Heading3"/>
      </w:pPr>
      <w:bookmarkStart w:id="1736" w:name="_Toc21948938"/>
      <w:bookmarkStart w:id="1737" w:name="_Toc24978812"/>
      <w:bookmarkStart w:id="1738" w:name="_Toc34346595"/>
      <w:bookmarkStart w:id="1739" w:name="_Toc34740672"/>
      <w:bookmarkStart w:id="1740" w:name="_Toc34748031"/>
      <w:bookmarkStart w:id="1741" w:name="_Toc34748407"/>
      <w:bookmarkStart w:id="1742" w:name="_Toc34749397"/>
      <w:bookmarkStart w:id="1743" w:name="_Toc49689860"/>
      <w:bookmarkStart w:id="1744" w:name="_Toc56336945"/>
      <w:bookmarkStart w:id="1745" w:name="_Toc73443761"/>
      <w:bookmarkStart w:id="1746" w:name="_Toc186723809"/>
      <w:r w:rsidRPr="00F91D2F">
        <w:t>6.2.1</w:t>
      </w:r>
      <w:r w:rsidRPr="00F91D2F">
        <w:tab/>
        <w:t>API URI</w:t>
      </w:r>
      <w:bookmarkEnd w:id="1736"/>
      <w:bookmarkEnd w:id="1737"/>
      <w:bookmarkEnd w:id="1738"/>
      <w:bookmarkEnd w:id="1739"/>
      <w:bookmarkEnd w:id="1740"/>
      <w:bookmarkEnd w:id="1741"/>
      <w:bookmarkEnd w:id="1742"/>
      <w:bookmarkEnd w:id="1743"/>
      <w:bookmarkEnd w:id="1744"/>
      <w:bookmarkEnd w:id="1745"/>
      <w:bookmarkEnd w:id="1746"/>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47" w:name="_Toc21948939"/>
      <w:bookmarkStart w:id="1748" w:name="_Toc24978813"/>
      <w:bookmarkStart w:id="1749" w:name="_Toc34346596"/>
      <w:bookmarkStart w:id="1750" w:name="_Toc34740673"/>
      <w:bookmarkStart w:id="1751" w:name="_Toc34748032"/>
      <w:bookmarkStart w:id="1752" w:name="_Toc34748408"/>
      <w:bookmarkStart w:id="1753" w:name="_Toc34749398"/>
      <w:bookmarkStart w:id="1754" w:name="_Toc49689861"/>
      <w:bookmarkStart w:id="1755" w:name="_Toc56336946"/>
      <w:bookmarkStart w:id="1756" w:name="_Toc73443762"/>
      <w:bookmarkStart w:id="1757" w:name="_Toc186723810"/>
      <w:r w:rsidRPr="00F91D2F">
        <w:t>6.2.2</w:t>
      </w:r>
      <w:r w:rsidRPr="00F91D2F">
        <w:tab/>
        <w:t>Usage of HTTP</w:t>
      </w:r>
      <w:bookmarkEnd w:id="1747"/>
      <w:bookmarkEnd w:id="1748"/>
      <w:bookmarkEnd w:id="1749"/>
      <w:bookmarkEnd w:id="1750"/>
      <w:bookmarkEnd w:id="1751"/>
      <w:bookmarkEnd w:id="1752"/>
      <w:bookmarkEnd w:id="1753"/>
      <w:bookmarkEnd w:id="1754"/>
      <w:bookmarkEnd w:id="1755"/>
      <w:bookmarkEnd w:id="1756"/>
      <w:bookmarkEnd w:id="1757"/>
    </w:p>
    <w:p w14:paraId="50631347" w14:textId="77777777" w:rsidR="00FC4C9C" w:rsidRPr="00F91D2F" w:rsidRDefault="00FC4C9C" w:rsidP="001901CD">
      <w:pPr>
        <w:pStyle w:val="Heading4"/>
      </w:pPr>
      <w:bookmarkStart w:id="1758" w:name="_Toc21948940"/>
      <w:bookmarkStart w:id="1759" w:name="_Toc24978814"/>
      <w:bookmarkStart w:id="1760" w:name="_Toc34346597"/>
      <w:bookmarkStart w:id="1761" w:name="_Toc34740674"/>
      <w:bookmarkStart w:id="1762" w:name="_Toc34748033"/>
      <w:bookmarkStart w:id="1763" w:name="_Toc34748409"/>
      <w:bookmarkStart w:id="1764" w:name="_Toc34749399"/>
      <w:bookmarkStart w:id="1765" w:name="_Toc49689862"/>
      <w:bookmarkStart w:id="1766" w:name="_Toc56336947"/>
      <w:bookmarkStart w:id="1767" w:name="_Toc73443763"/>
      <w:bookmarkStart w:id="1768" w:name="_Toc186723811"/>
      <w:r w:rsidRPr="00F91D2F">
        <w:t>6.2.2.1</w:t>
      </w:r>
      <w:r w:rsidRPr="00F91D2F">
        <w:tab/>
        <w:t>General</w:t>
      </w:r>
      <w:bookmarkEnd w:id="1758"/>
      <w:bookmarkEnd w:id="1759"/>
      <w:bookmarkEnd w:id="1760"/>
      <w:bookmarkEnd w:id="1761"/>
      <w:bookmarkEnd w:id="1762"/>
      <w:bookmarkEnd w:id="1763"/>
      <w:bookmarkEnd w:id="1764"/>
      <w:bookmarkEnd w:id="1765"/>
      <w:bookmarkEnd w:id="1766"/>
      <w:bookmarkEnd w:id="1767"/>
      <w:bookmarkEnd w:id="1768"/>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9" w:name="_Toc21948941"/>
      <w:bookmarkStart w:id="1770" w:name="_Toc24978815"/>
      <w:bookmarkStart w:id="1771" w:name="_Toc34346598"/>
      <w:bookmarkStart w:id="1772" w:name="_Toc34740675"/>
      <w:bookmarkStart w:id="1773" w:name="_Toc34748034"/>
      <w:bookmarkStart w:id="1774" w:name="_Toc34748410"/>
      <w:bookmarkStart w:id="1775" w:name="_Toc34749400"/>
      <w:bookmarkStart w:id="1776" w:name="_Toc49689863"/>
      <w:bookmarkStart w:id="1777" w:name="_Toc56336948"/>
      <w:bookmarkStart w:id="1778" w:name="_Toc73443764"/>
      <w:bookmarkStart w:id="1779" w:name="_Toc186723812"/>
      <w:r w:rsidRPr="00F91D2F">
        <w:t>6.2.2.2</w:t>
      </w:r>
      <w:r w:rsidRPr="00F91D2F">
        <w:tab/>
        <w:t>HTTP standard headers</w:t>
      </w:r>
      <w:bookmarkEnd w:id="1769"/>
      <w:bookmarkEnd w:id="1770"/>
      <w:bookmarkEnd w:id="1771"/>
      <w:bookmarkEnd w:id="1772"/>
      <w:bookmarkEnd w:id="1773"/>
      <w:bookmarkEnd w:id="1774"/>
      <w:bookmarkEnd w:id="1775"/>
      <w:bookmarkEnd w:id="1776"/>
      <w:bookmarkEnd w:id="1777"/>
      <w:bookmarkEnd w:id="1778"/>
      <w:bookmarkEnd w:id="1779"/>
    </w:p>
    <w:p w14:paraId="66874B77" w14:textId="77777777" w:rsidR="00FC4C9C" w:rsidRPr="00F91D2F" w:rsidRDefault="00FC4C9C" w:rsidP="001901CD">
      <w:pPr>
        <w:pStyle w:val="Heading5"/>
        <w:rPr>
          <w:lang w:eastAsia="zh-CN"/>
        </w:rPr>
      </w:pPr>
      <w:bookmarkStart w:id="1780" w:name="_Toc21948942"/>
      <w:bookmarkStart w:id="1781" w:name="_Toc24978816"/>
      <w:bookmarkStart w:id="1782" w:name="_Toc34346599"/>
      <w:bookmarkStart w:id="1783" w:name="_Toc34740676"/>
      <w:bookmarkStart w:id="1784" w:name="_Toc34748035"/>
      <w:bookmarkStart w:id="1785" w:name="_Toc34748411"/>
      <w:bookmarkStart w:id="1786" w:name="_Toc34749401"/>
      <w:bookmarkStart w:id="1787" w:name="_Toc49689864"/>
      <w:bookmarkStart w:id="1788" w:name="_Toc56336949"/>
      <w:bookmarkStart w:id="1789" w:name="_Toc73443765"/>
      <w:bookmarkStart w:id="1790" w:name="_Toc186723813"/>
      <w:r w:rsidRPr="00F91D2F">
        <w:t>6.2.2.2.1</w:t>
      </w:r>
      <w:r w:rsidRPr="00F91D2F">
        <w:rPr>
          <w:lang w:eastAsia="zh-CN"/>
        </w:rPr>
        <w:tab/>
        <w:t>General</w:t>
      </w:r>
      <w:bookmarkEnd w:id="1780"/>
      <w:bookmarkEnd w:id="1781"/>
      <w:bookmarkEnd w:id="1782"/>
      <w:bookmarkEnd w:id="1783"/>
      <w:bookmarkEnd w:id="1784"/>
      <w:bookmarkEnd w:id="1785"/>
      <w:bookmarkEnd w:id="1786"/>
      <w:bookmarkEnd w:id="1787"/>
      <w:bookmarkEnd w:id="1788"/>
      <w:bookmarkEnd w:id="1789"/>
      <w:bookmarkEnd w:id="1790"/>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91" w:name="_Toc21948943"/>
      <w:bookmarkStart w:id="1792" w:name="_Toc24978817"/>
      <w:bookmarkStart w:id="1793" w:name="_Toc34346600"/>
      <w:bookmarkStart w:id="1794" w:name="_Toc34740677"/>
      <w:bookmarkStart w:id="1795" w:name="_Toc34748036"/>
      <w:bookmarkStart w:id="1796" w:name="_Toc34748412"/>
      <w:bookmarkStart w:id="1797" w:name="_Toc34749402"/>
      <w:bookmarkStart w:id="1798" w:name="_Toc49689865"/>
      <w:bookmarkStart w:id="1799" w:name="_Toc56336950"/>
      <w:bookmarkStart w:id="1800" w:name="_Toc73443766"/>
      <w:bookmarkStart w:id="1801" w:name="_Toc186723814"/>
      <w:r w:rsidRPr="00F91D2F">
        <w:lastRenderedPageBreak/>
        <w:t>6.2.2.2.2</w:t>
      </w:r>
      <w:r w:rsidRPr="00F91D2F">
        <w:tab/>
        <w:t>Content type</w:t>
      </w:r>
      <w:bookmarkEnd w:id="1791"/>
      <w:bookmarkEnd w:id="1792"/>
      <w:bookmarkEnd w:id="1793"/>
      <w:bookmarkEnd w:id="1794"/>
      <w:bookmarkEnd w:id="1795"/>
      <w:bookmarkEnd w:id="1796"/>
      <w:bookmarkEnd w:id="1797"/>
      <w:bookmarkEnd w:id="1798"/>
      <w:bookmarkEnd w:id="1799"/>
      <w:bookmarkEnd w:id="1800"/>
      <w:bookmarkEnd w:id="1801"/>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02" w:name="_Toc21948944"/>
      <w:bookmarkStart w:id="1803" w:name="_Toc24978818"/>
      <w:bookmarkStart w:id="1804" w:name="_Toc34346601"/>
      <w:bookmarkStart w:id="1805" w:name="_Toc34740678"/>
      <w:bookmarkStart w:id="1806" w:name="_Toc34748037"/>
      <w:bookmarkStart w:id="1807" w:name="_Toc34748413"/>
      <w:bookmarkStart w:id="1808" w:name="_Toc34749403"/>
      <w:bookmarkStart w:id="1809" w:name="_Toc49689866"/>
      <w:bookmarkStart w:id="1810" w:name="_Toc56336951"/>
      <w:bookmarkStart w:id="1811" w:name="_Toc73443767"/>
      <w:bookmarkStart w:id="1812" w:name="_Toc186723815"/>
      <w:r w:rsidRPr="00F91D2F">
        <w:t>6.2.2.3</w:t>
      </w:r>
      <w:r w:rsidRPr="00F91D2F">
        <w:tab/>
        <w:t>HTTP custom headers</w:t>
      </w:r>
      <w:bookmarkEnd w:id="1802"/>
      <w:bookmarkEnd w:id="1803"/>
      <w:bookmarkEnd w:id="1804"/>
      <w:bookmarkEnd w:id="1805"/>
      <w:bookmarkEnd w:id="1806"/>
      <w:bookmarkEnd w:id="1807"/>
      <w:bookmarkEnd w:id="1808"/>
      <w:bookmarkEnd w:id="1809"/>
      <w:bookmarkEnd w:id="1810"/>
      <w:bookmarkEnd w:id="1811"/>
      <w:bookmarkEnd w:id="1812"/>
    </w:p>
    <w:p w14:paraId="2FC0EDA2" w14:textId="77777777" w:rsidR="00FC4C9C" w:rsidRPr="00F91D2F" w:rsidRDefault="00FC4C9C" w:rsidP="001901CD">
      <w:pPr>
        <w:pStyle w:val="Heading5"/>
        <w:rPr>
          <w:lang w:eastAsia="zh-CN"/>
        </w:rPr>
      </w:pPr>
      <w:bookmarkStart w:id="1813" w:name="_Toc21948945"/>
      <w:bookmarkStart w:id="1814" w:name="_Toc24978819"/>
      <w:bookmarkStart w:id="1815" w:name="_Toc34346602"/>
      <w:bookmarkStart w:id="1816" w:name="_Toc34740679"/>
      <w:bookmarkStart w:id="1817" w:name="_Toc34748038"/>
      <w:bookmarkStart w:id="1818" w:name="_Toc34748414"/>
      <w:bookmarkStart w:id="1819" w:name="_Toc34749404"/>
      <w:bookmarkStart w:id="1820" w:name="_Toc49689867"/>
      <w:bookmarkStart w:id="1821" w:name="_Toc56336952"/>
      <w:bookmarkStart w:id="1822" w:name="_Toc73443768"/>
      <w:bookmarkStart w:id="1823" w:name="_Toc186723816"/>
      <w:r w:rsidRPr="00F91D2F">
        <w:t>6.2.2.3.1</w:t>
      </w:r>
      <w:r w:rsidRPr="00F91D2F">
        <w:rPr>
          <w:lang w:eastAsia="zh-CN"/>
        </w:rPr>
        <w:tab/>
        <w:t>General</w:t>
      </w:r>
      <w:bookmarkEnd w:id="1813"/>
      <w:bookmarkEnd w:id="1814"/>
      <w:bookmarkEnd w:id="1815"/>
      <w:bookmarkEnd w:id="1816"/>
      <w:bookmarkEnd w:id="1817"/>
      <w:bookmarkEnd w:id="1818"/>
      <w:bookmarkEnd w:id="1819"/>
      <w:bookmarkEnd w:id="1820"/>
      <w:bookmarkEnd w:id="1821"/>
      <w:bookmarkEnd w:id="1822"/>
      <w:bookmarkEnd w:id="1823"/>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24" w:name="_Toc21948946"/>
      <w:bookmarkStart w:id="1825" w:name="_Toc24978820"/>
      <w:bookmarkStart w:id="1826" w:name="_Toc34346603"/>
      <w:bookmarkStart w:id="1827" w:name="_Toc34740680"/>
      <w:bookmarkStart w:id="1828" w:name="_Toc34748039"/>
      <w:bookmarkStart w:id="1829" w:name="_Toc34748415"/>
      <w:bookmarkStart w:id="1830" w:name="_Toc34749405"/>
      <w:bookmarkStart w:id="1831" w:name="_Toc49689868"/>
      <w:bookmarkStart w:id="1832" w:name="_Toc56336953"/>
      <w:bookmarkStart w:id="1833" w:name="_Toc73443769"/>
      <w:bookmarkStart w:id="1834" w:name="_Toc186723817"/>
      <w:r w:rsidRPr="00F91D2F">
        <w:lastRenderedPageBreak/>
        <w:t>6.2.3</w:t>
      </w:r>
      <w:r w:rsidRPr="00F91D2F">
        <w:tab/>
        <w:t>Resources</w:t>
      </w:r>
      <w:bookmarkEnd w:id="1824"/>
      <w:bookmarkEnd w:id="1825"/>
      <w:bookmarkEnd w:id="1826"/>
      <w:bookmarkEnd w:id="1827"/>
      <w:bookmarkEnd w:id="1828"/>
      <w:bookmarkEnd w:id="1829"/>
      <w:bookmarkEnd w:id="1830"/>
      <w:bookmarkEnd w:id="1831"/>
      <w:bookmarkEnd w:id="1832"/>
      <w:bookmarkEnd w:id="1833"/>
      <w:bookmarkEnd w:id="1834"/>
    </w:p>
    <w:p w14:paraId="772F9965" w14:textId="77777777" w:rsidR="00FC4C9C" w:rsidRPr="00F91D2F" w:rsidRDefault="00FC4C9C" w:rsidP="001901CD">
      <w:pPr>
        <w:pStyle w:val="Heading4"/>
      </w:pPr>
      <w:bookmarkStart w:id="1835" w:name="_Toc21948947"/>
      <w:bookmarkStart w:id="1836" w:name="_Toc24978821"/>
      <w:bookmarkStart w:id="1837" w:name="_Toc34346604"/>
      <w:bookmarkStart w:id="1838" w:name="_Toc34740681"/>
      <w:bookmarkStart w:id="1839" w:name="_Toc34748040"/>
      <w:bookmarkStart w:id="1840" w:name="_Toc34748416"/>
      <w:bookmarkStart w:id="1841" w:name="_Toc34749406"/>
      <w:bookmarkStart w:id="1842" w:name="_Toc49689869"/>
      <w:bookmarkStart w:id="1843" w:name="_Toc56336954"/>
      <w:bookmarkStart w:id="1844" w:name="_Toc73443770"/>
      <w:bookmarkStart w:id="1845" w:name="_Toc186723818"/>
      <w:r w:rsidRPr="00F91D2F">
        <w:t>6.2.3.1</w:t>
      </w:r>
      <w:r w:rsidRPr="00F91D2F">
        <w:tab/>
        <w:t>Overview</w:t>
      </w:r>
      <w:bookmarkEnd w:id="1835"/>
      <w:bookmarkEnd w:id="1836"/>
      <w:bookmarkEnd w:id="1837"/>
      <w:bookmarkEnd w:id="1838"/>
      <w:bookmarkEnd w:id="1839"/>
      <w:bookmarkEnd w:id="1840"/>
      <w:bookmarkEnd w:id="1841"/>
      <w:bookmarkEnd w:id="1842"/>
      <w:bookmarkEnd w:id="1843"/>
      <w:bookmarkEnd w:id="1844"/>
      <w:bookmarkEnd w:id="1845"/>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8" type="#_x0000_t75" style="width:361.35pt;height:618.8pt" o:ole="">
            <v:imagedata r:id="rId135" o:title="" cropbottom="5501f"/>
          </v:shape>
          <o:OLEObject Type="Embed" ProgID="Visio.Drawing.11" ShapeID="_x0000_i1088" DrawAspect="Content" ObjectID="_1797337220" r:id="rId136"/>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9" type="#_x0000_t75" style="width:343.7pt;height:690.1pt" o:ole="">
            <v:imagedata r:id="rId137" o:title=""/>
          </v:shape>
          <o:OLEObject Type="Embed" ProgID="Visio.Drawing.11" ShapeID="_x0000_i1089" DrawAspect="Content" ObjectID="_1797337221" r:id="rId138"/>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46"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46"/>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47" w:name="_Toc21948948"/>
      <w:bookmarkStart w:id="1848" w:name="_Toc24978822"/>
      <w:bookmarkStart w:id="1849" w:name="_Toc34346605"/>
      <w:bookmarkStart w:id="1850" w:name="_Toc34740682"/>
      <w:bookmarkStart w:id="1851" w:name="_Toc34748041"/>
      <w:bookmarkStart w:id="1852" w:name="_Toc34748417"/>
      <w:bookmarkStart w:id="1853" w:name="_Toc34749407"/>
      <w:bookmarkStart w:id="1854" w:name="_Toc49689870"/>
      <w:bookmarkStart w:id="1855" w:name="_Toc56336955"/>
      <w:bookmarkStart w:id="1856" w:name="_Toc73443771"/>
      <w:bookmarkStart w:id="1857" w:name="_Toc186723819"/>
      <w:r>
        <w:t>6.2.3.2</w:t>
      </w:r>
      <w:r>
        <w:tab/>
        <w:t>Resource: IMS Associated Identities</w:t>
      </w:r>
      <w:bookmarkEnd w:id="1847"/>
      <w:bookmarkEnd w:id="1848"/>
      <w:bookmarkEnd w:id="1849"/>
      <w:bookmarkEnd w:id="1850"/>
      <w:bookmarkEnd w:id="1851"/>
      <w:bookmarkEnd w:id="1852"/>
      <w:bookmarkEnd w:id="1853"/>
      <w:bookmarkEnd w:id="1854"/>
      <w:bookmarkEnd w:id="1855"/>
      <w:bookmarkEnd w:id="1856"/>
      <w:bookmarkEnd w:id="1857"/>
    </w:p>
    <w:p w14:paraId="3CD80569" w14:textId="77777777" w:rsidR="00FC4C9C" w:rsidRDefault="00FC4C9C" w:rsidP="001901CD">
      <w:pPr>
        <w:pStyle w:val="Heading5"/>
      </w:pPr>
      <w:bookmarkStart w:id="1858" w:name="_Toc510696610"/>
      <w:bookmarkStart w:id="1859" w:name="_Toc18356523"/>
      <w:bookmarkStart w:id="1860" w:name="_Toc21948949"/>
      <w:bookmarkStart w:id="1861" w:name="_Toc24978823"/>
      <w:bookmarkStart w:id="1862" w:name="_Toc34346606"/>
      <w:bookmarkStart w:id="1863" w:name="_Toc34740683"/>
      <w:bookmarkStart w:id="1864" w:name="_Toc34748042"/>
      <w:bookmarkStart w:id="1865" w:name="_Toc34748418"/>
      <w:bookmarkStart w:id="1866" w:name="_Toc34749408"/>
      <w:bookmarkStart w:id="1867" w:name="_Toc49689871"/>
      <w:bookmarkStart w:id="1868" w:name="_Toc56336956"/>
      <w:bookmarkStart w:id="1869" w:name="_Toc73443772"/>
      <w:bookmarkStart w:id="1870" w:name="_Toc186723820"/>
      <w:r>
        <w:t>6.2.3.2.1</w:t>
      </w:r>
      <w:r>
        <w:tab/>
        <w:t>Description</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71" w:name="_Toc510696611"/>
      <w:bookmarkStart w:id="1872" w:name="_Toc18356524"/>
      <w:bookmarkStart w:id="1873" w:name="_Toc21948950"/>
      <w:bookmarkStart w:id="1874" w:name="_Toc24978824"/>
      <w:bookmarkStart w:id="1875" w:name="_Toc34346607"/>
      <w:bookmarkStart w:id="1876" w:name="_Toc34740684"/>
      <w:bookmarkStart w:id="1877" w:name="_Toc34748043"/>
      <w:bookmarkStart w:id="1878" w:name="_Toc34748419"/>
      <w:bookmarkStart w:id="1879" w:name="_Toc34749409"/>
      <w:bookmarkStart w:id="1880" w:name="_Toc49689872"/>
      <w:bookmarkStart w:id="1881" w:name="_Toc56336957"/>
      <w:bookmarkStart w:id="1882" w:name="_Toc73443773"/>
      <w:bookmarkStart w:id="1883" w:name="_Toc186723821"/>
      <w:r>
        <w:lastRenderedPageBreak/>
        <w:t>6.2.3.2.2</w:t>
      </w:r>
      <w:r>
        <w:tab/>
        <w:t>Resource Definition</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84" w:name="_Toc510696612"/>
      <w:bookmarkStart w:id="1885" w:name="_Toc18356525"/>
      <w:bookmarkStart w:id="1886" w:name="_Toc21948951"/>
      <w:bookmarkStart w:id="1887" w:name="_Toc24978825"/>
      <w:bookmarkStart w:id="1888" w:name="_Toc34346608"/>
      <w:bookmarkStart w:id="1889" w:name="_Toc34740685"/>
      <w:bookmarkStart w:id="1890" w:name="_Toc34748044"/>
      <w:bookmarkStart w:id="1891" w:name="_Toc34748420"/>
      <w:bookmarkStart w:id="1892" w:name="_Toc34749410"/>
      <w:bookmarkStart w:id="1893" w:name="_Toc49689873"/>
      <w:bookmarkStart w:id="1894" w:name="_Toc56336958"/>
      <w:bookmarkStart w:id="1895" w:name="_Toc73443774"/>
      <w:bookmarkStart w:id="1896" w:name="_Toc186723822"/>
      <w:r>
        <w:t>6.2.3.2.3</w:t>
      </w:r>
      <w:r>
        <w:tab/>
        <w:t>Resource Standard Methods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6C52D05" w14:textId="77777777" w:rsidR="00FC4C9C" w:rsidRPr="00384E92" w:rsidRDefault="00FC4C9C" w:rsidP="00651690">
      <w:pPr>
        <w:pStyle w:val="H6"/>
      </w:pPr>
      <w:bookmarkStart w:id="1897" w:name="_Toc510696613"/>
      <w:bookmarkStart w:id="1898" w:name="_Toc18356526"/>
      <w:bookmarkStart w:id="1899" w:name="_Toc21948952"/>
      <w:bookmarkStart w:id="1900" w:name="_Toc24978826"/>
      <w:bookmarkStart w:id="1901" w:name="_Toc34346609"/>
      <w:bookmarkStart w:id="1902" w:name="_Toc34740686"/>
      <w:bookmarkStart w:id="1903" w:name="_Toc34748045"/>
      <w:bookmarkStart w:id="1904" w:name="_Toc34748421"/>
      <w:bookmarkStart w:id="1905" w:name="_Toc34749411"/>
      <w:bookmarkStart w:id="1906" w:name="_Toc49689874"/>
      <w:bookmarkStart w:id="1907" w:name="_Toc56336959"/>
      <w:bookmarkStart w:id="1908" w:name="_Toc73443775"/>
      <w:r w:rsidRPr="00384E92">
        <w:t>6.</w:t>
      </w:r>
      <w:r>
        <w:t>2.3.2.3</w:t>
      </w:r>
      <w:r w:rsidRPr="00384E92">
        <w:t>.1</w:t>
      </w:r>
      <w:r w:rsidRPr="00384E92">
        <w:tab/>
      </w:r>
      <w:bookmarkEnd w:id="1897"/>
      <w:bookmarkEnd w:id="1898"/>
      <w:r>
        <w:t>GET</w:t>
      </w:r>
      <w:bookmarkEnd w:id="1899"/>
      <w:bookmarkEnd w:id="1900"/>
      <w:bookmarkEnd w:id="1901"/>
      <w:bookmarkEnd w:id="1902"/>
      <w:bookmarkEnd w:id="1903"/>
      <w:bookmarkEnd w:id="1904"/>
      <w:bookmarkEnd w:id="1905"/>
      <w:bookmarkEnd w:id="1906"/>
      <w:bookmarkEnd w:id="1907"/>
      <w:bookmarkEnd w:id="1908"/>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9" w:name="_Toc21948953"/>
      <w:bookmarkStart w:id="1910" w:name="_Toc24978827"/>
      <w:bookmarkStart w:id="1911" w:name="_Toc34346610"/>
      <w:bookmarkStart w:id="1912" w:name="_Toc34740687"/>
      <w:bookmarkStart w:id="1913" w:name="_Toc34748046"/>
      <w:bookmarkStart w:id="1914" w:name="_Toc34748422"/>
      <w:bookmarkStart w:id="1915" w:name="_Toc34749412"/>
      <w:bookmarkStart w:id="1916" w:name="_Toc49689875"/>
      <w:bookmarkStart w:id="1917" w:name="_Toc56336960"/>
      <w:bookmarkStart w:id="1918" w:name="_Toc73443776"/>
      <w:bookmarkStart w:id="1919" w:name="_Toc186723823"/>
      <w:r>
        <w:t>6.2.3.3</w:t>
      </w:r>
      <w:r>
        <w:tab/>
        <w:t>Resource: MSISDNS</w:t>
      </w:r>
      <w:bookmarkEnd w:id="1909"/>
      <w:bookmarkEnd w:id="1910"/>
      <w:bookmarkEnd w:id="1911"/>
      <w:bookmarkEnd w:id="1912"/>
      <w:bookmarkEnd w:id="1913"/>
      <w:bookmarkEnd w:id="1914"/>
      <w:bookmarkEnd w:id="1915"/>
      <w:bookmarkEnd w:id="1916"/>
      <w:bookmarkEnd w:id="1917"/>
      <w:bookmarkEnd w:id="1918"/>
      <w:bookmarkEnd w:id="1919"/>
    </w:p>
    <w:p w14:paraId="089FB3B5" w14:textId="77777777" w:rsidR="00FC4C9C" w:rsidRDefault="00FC4C9C" w:rsidP="001901CD">
      <w:pPr>
        <w:pStyle w:val="Heading5"/>
      </w:pPr>
      <w:bookmarkStart w:id="1920" w:name="_Toc21948954"/>
      <w:bookmarkStart w:id="1921" w:name="_Toc24978828"/>
      <w:bookmarkStart w:id="1922" w:name="_Toc34346611"/>
      <w:bookmarkStart w:id="1923" w:name="_Toc34740688"/>
      <w:bookmarkStart w:id="1924" w:name="_Toc34748047"/>
      <w:bookmarkStart w:id="1925" w:name="_Toc34748423"/>
      <w:bookmarkStart w:id="1926" w:name="_Toc34749413"/>
      <w:bookmarkStart w:id="1927" w:name="_Toc49689876"/>
      <w:bookmarkStart w:id="1928" w:name="_Toc56336961"/>
      <w:bookmarkStart w:id="1929" w:name="_Toc73443777"/>
      <w:bookmarkStart w:id="1930" w:name="_Toc186723824"/>
      <w:r>
        <w:t>6.2.3.3.1</w:t>
      </w:r>
      <w:r>
        <w:tab/>
        <w:t>Description</w:t>
      </w:r>
      <w:bookmarkEnd w:id="1920"/>
      <w:bookmarkEnd w:id="1921"/>
      <w:bookmarkEnd w:id="1922"/>
      <w:bookmarkEnd w:id="1923"/>
      <w:bookmarkEnd w:id="1924"/>
      <w:bookmarkEnd w:id="1925"/>
      <w:bookmarkEnd w:id="1926"/>
      <w:bookmarkEnd w:id="1927"/>
      <w:bookmarkEnd w:id="1928"/>
      <w:bookmarkEnd w:id="1929"/>
      <w:bookmarkEnd w:id="1930"/>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31" w:name="_Toc21948955"/>
      <w:bookmarkStart w:id="1932" w:name="_Toc24978829"/>
      <w:bookmarkStart w:id="1933" w:name="_Toc34346612"/>
      <w:bookmarkStart w:id="1934" w:name="_Toc34740689"/>
      <w:bookmarkStart w:id="1935" w:name="_Toc34748048"/>
      <w:bookmarkStart w:id="1936" w:name="_Toc34748424"/>
      <w:bookmarkStart w:id="1937" w:name="_Toc34749414"/>
      <w:bookmarkStart w:id="1938" w:name="_Toc49689877"/>
      <w:bookmarkStart w:id="1939" w:name="_Toc56336962"/>
      <w:bookmarkStart w:id="1940" w:name="_Toc73443778"/>
      <w:bookmarkStart w:id="1941" w:name="_Toc186723825"/>
      <w:r>
        <w:t>6.2.3.3.2</w:t>
      </w:r>
      <w:r>
        <w:tab/>
        <w:t>Resource Definition</w:t>
      </w:r>
      <w:bookmarkEnd w:id="1931"/>
      <w:bookmarkEnd w:id="1932"/>
      <w:bookmarkEnd w:id="1933"/>
      <w:bookmarkEnd w:id="1934"/>
      <w:bookmarkEnd w:id="1935"/>
      <w:bookmarkEnd w:id="1936"/>
      <w:bookmarkEnd w:id="1937"/>
      <w:bookmarkEnd w:id="1938"/>
      <w:bookmarkEnd w:id="1939"/>
      <w:bookmarkEnd w:id="1940"/>
      <w:bookmarkEnd w:id="1941"/>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42" w:name="_Toc21948956"/>
      <w:bookmarkStart w:id="1943" w:name="_Toc24978830"/>
      <w:bookmarkStart w:id="1944" w:name="_Toc34346613"/>
      <w:bookmarkStart w:id="1945" w:name="_Toc34740690"/>
      <w:bookmarkStart w:id="1946" w:name="_Toc34748049"/>
      <w:bookmarkStart w:id="1947" w:name="_Toc34748425"/>
      <w:bookmarkStart w:id="1948" w:name="_Toc34749415"/>
      <w:bookmarkStart w:id="1949" w:name="_Toc49689878"/>
      <w:bookmarkStart w:id="1950" w:name="_Toc56336963"/>
      <w:bookmarkStart w:id="1951" w:name="_Toc73443779"/>
      <w:bookmarkStart w:id="1952" w:name="_Toc186723826"/>
      <w:r>
        <w:t>6.2.3.3.3</w:t>
      </w:r>
      <w:r>
        <w:tab/>
        <w:t>Resource Standard Methods</w:t>
      </w:r>
      <w:bookmarkEnd w:id="1942"/>
      <w:bookmarkEnd w:id="1943"/>
      <w:bookmarkEnd w:id="1944"/>
      <w:bookmarkEnd w:id="1945"/>
      <w:bookmarkEnd w:id="1946"/>
      <w:bookmarkEnd w:id="1947"/>
      <w:bookmarkEnd w:id="1948"/>
      <w:bookmarkEnd w:id="1949"/>
      <w:bookmarkEnd w:id="1950"/>
      <w:bookmarkEnd w:id="1951"/>
      <w:bookmarkEnd w:id="1952"/>
    </w:p>
    <w:p w14:paraId="26FD8DA0" w14:textId="77777777" w:rsidR="00FC4C9C" w:rsidRPr="00384E92" w:rsidRDefault="00FC4C9C" w:rsidP="00651690">
      <w:pPr>
        <w:pStyle w:val="H6"/>
      </w:pPr>
      <w:bookmarkStart w:id="1953" w:name="_Toc21948957"/>
      <w:bookmarkStart w:id="1954" w:name="_Toc24978831"/>
      <w:bookmarkStart w:id="1955" w:name="_Toc34346614"/>
      <w:bookmarkStart w:id="1956" w:name="_Toc34740691"/>
      <w:bookmarkStart w:id="1957" w:name="_Toc34748050"/>
      <w:bookmarkStart w:id="1958" w:name="_Toc34748426"/>
      <w:bookmarkStart w:id="1959" w:name="_Toc34749416"/>
      <w:bookmarkStart w:id="1960" w:name="_Toc49689879"/>
      <w:bookmarkStart w:id="1961" w:name="_Toc56336964"/>
      <w:bookmarkStart w:id="1962" w:name="_Toc73443780"/>
      <w:r w:rsidRPr="00384E92">
        <w:t>6.</w:t>
      </w:r>
      <w:r>
        <w:t>2.3.3.3</w:t>
      </w:r>
      <w:r w:rsidRPr="00384E92">
        <w:t>.1</w:t>
      </w:r>
      <w:r w:rsidRPr="00384E92">
        <w:tab/>
      </w:r>
      <w:r>
        <w:t>GET</w:t>
      </w:r>
      <w:bookmarkEnd w:id="1953"/>
      <w:bookmarkEnd w:id="1954"/>
      <w:bookmarkEnd w:id="1955"/>
      <w:bookmarkEnd w:id="1956"/>
      <w:bookmarkEnd w:id="1957"/>
      <w:bookmarkEnd w:id="1958"/>
      <w:bookmarkEnd w:id="1959"/>
      <w:bookmarkEnd w:id="1960"/>
      <w:bookmarkEnd w:id="1961"/>
      <w:bookmarkEnd w:id="1962"/>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63" w:name="_Toc21948958"/>
      <w:bookmarkStart w:id="1964" w:name="_Toc24978832"/>
      <w:bookmarkStart w:id="1965" w:name="_Toc34346615"/>
      <w:bookmarkStart w:id="1966" w:name="_Toc34740692"/>
      <w:bookmarkStart w:id="1967" w:name="_Toc34748051"/>
      <w:bookmarkStart w:id="1968" w:name="_Toc34748427"/>
      <w:bookmarkStart w:id="1969" w:name="_Toc34749417"/>
      <w:bookmarkStart w:id="1970" w:name="_Toc49689880"/>
      <w:bookmarkStart w:id="1971" w:name="_Toc56336965"/>
      <w:bookmarkStart w:id="1972" w:name="_Toc73443781"/>
      <w:bookmarkStart w:id="1973" w:name="_Toc186723827"/>
      <w:r>
        <w:t>6.2.3.4</w:t>
      </w:r>
      <w:r>
        <w:tab/>
        <w:t>Resource: S-CSCF Capabilities</w:t>
      </w:r>
      <w:bookmarkEnd w:id="1963"/>
      <w:bookmarkEnd w:id="1964"/>
      <w:bookmarkEnd w:id="1965"/>
      <w:bookmarkEnd w:id="1966"/>
      <w:bookmarkEnd w:id="1967"/>
      <w:bookmarkEnd w:id="1968"/>
      <w:bookmarkEnd w:id="1969"/>
      <w:bookmarkEnd w:id="1970"/>
      <w:bookmarkEnd w:id="1971"/>
      <w:bookmarkEnd w:id="1972"/>
      <w:bookmarkEnd w:id="1973"/>
    </w:p>
    <w:p w14:paraId="04B4C741" w14:textId="77777777" w:rsidR="00FC4C9C" w:rsidRDefault="00FC4C9C" w:rsidP="001901CD">
      <w:pPr>
        <w:pStyle w:val="Heading5"/>
      </w:pPr>
      <w:bookmarkStart w:id="1974" w:name="_Toc21948959"/>
      <w:bookmarkStart w:id="1975" w:name="_Toc24978833"/>
      <w:bookmarkStart w:id="1976" w:name="_Toc34346616"/>
      <w:bookmarkStart w:id="1977" w:name="_Toc34740693"/>
      <w:bookmarkStart w:id="1978" w:name="_Toc34748052"/>
      <w:bookmarkStart w:id="1979" w:name="_Toc34748428"/>
      <w:bookmarkStart w:id="1980" w:name="_Toc34749418"/>
      <w:bookmarkStart w:id="1981" w:name="_Toc49689881"/>
      <w:bookmarkStart w:id="1982" w:name="_Toc56336966"/>
      <w:bookmarkStart w:id="1983" w:name="_Toc73443782"/>
      <w:bookmarkStart w:id="1984" w:name="_Toc186723828"/>
      <w:r>
        <w:t>6.2.3.4.1</w:t>
      </w:r>
      <w:r>
        <w:tab/>
        <w:t>Description</w:t>
      </w:r>
      <w:bookmarkEnd w:id="1974"/>
      <w:bookmarkEnd w:id="1975"/>
      <w:bookmarkEnd w:id="1976"/>
      <w:bookmarkEnd w:id="1977"/>
      <w:bookmarkEnd w:id="1978"/>
      <w:bookmarkEnd w:id="1979"/>
      <w:bookmarkEnd w:id="1980"/>
      <w:bookmarkEnd w:id="1981"/>
      <w:bookmarkEnd w:id="1982"/>
      <w:bookmarkEnd w:id="1983"/>
      <w:bookmarkEnd w:id="1984"/>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85" w:name="_Toc21948960"/>
      <w:bookmarkStart w:id="1986" w:name="_Toc24978834"/>
      <w:bookmarkStart w:id="1987" w:name="_Toc34346617"/>
      <w:bookmarkStart w:id="1988" w:name="_Toc34740694"/>
      <w:bookmarkStart w:id="1989" w:name="_Toc34748053"/>
      <w:bookmarkStart w:id="1990" w:name="_Toc34748429"/>
      <w:bookmarkStart w:id="1991" w:name="_Toc34749419"/>
      <w:bookmarkStart w:id="1992" w:name="_Toc49689882"/>
      <w:bookmarkStart w:id="1993" w:name="_Toc56336967"/>
      <w:bookmarkStart w:id="1994" w:name="_Toc73443783"/>
      <w:bookmarkStart w:id="1995" w:name="_Toc186723829"/>
      <w:r>
        <w:lastRenderedPageBreak/>
        <w:t>6.2.3.4.2</w:t>
      </w:r>
      <w:r>
        <w:tab/>
        <w:t>Resource Definition</w:t>
      </w:r>
      <w:bookmarkEnd w:id="1985"/>
      <w:bookmarkEnd w:id="1986"/>
      <w:bookmarkEnd w:id="1987"/>
      <w:bookmarkEnd w:id="1988"/>
      <w:bookmarkEnd w:id="1989"/>
      <w:bookmarkEnd w:id="1990"/>
      <w:bookmarkEnd w:id="1991"/>
      <w:bookmarkEnd w:id="1992"/>
      <w:bookmarkEnd w:id="1993"/>
      <w:bookmarkEnd w:id="1994"/>
      <w:bookmarkEnd w:id="1995"/>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96" w:name="_Toc21948961"/>
      <w:bookmarkStart w:id="1997" w:name="_Toc24978835"/>
      <w:bookmarkStart w:id="1998" w:name="_Toc34346618"/>
      <w:bookmarkStart w:id="1999" w:name="_Toc34740695"/>
      <w:bookmarkStart w:id="2000" w:name="_Toc34748054"/>
      <w:bookmarkStart w:id="2001" w:name="_Toc34748430"/>
      <w:bookmarkStart w:id="2002" w:name="_Toc34749420"/>
      <w:bookmarkStart w:id="2003" w:name="_Toc49689883"/>
      <w:bookmarkStart w:id="2004" w:name="_Toc56336968"/>
      <w:bookmarkStart w:id="2005" w:name="_Toc73443784"/>
      <w:bookmarkStart w:id="2006" w:name="_Toc186723830"/>
      <w:r>
        <w:t>6.2.3.4.3</w:t>
      </w:r>
      <w:r>
        <w:tab/>
        <w:t>Resource Standard Methods</w:t>
      </w:r>
      <w:bookmarkEnd w:id="1996"/>
      <w:bookmarkEnd w:id="1997"/>
      <w:bookmarkEnd w:id="1998"/>
      <w:bookmarkEnd w:id="1999"/>
      <w:bookmarkEnd w:id="2000"/>
      <w:bookmarkEnd w:id="2001"/>
      <w:bookmarkEnd w:id="2002"/>
      <w:bookmarkEnd w:id="2003"/>
      <w:bookmarkEnd w:id="2004"/>
      <w:bookmarkEnd w:id="2005"/>
      <w:bookmarkEnd w:id="2006"/>
    </w:p>
    <w:p w14:paraId="1B6DE310" w14:textId="77777777" w:rsidR="00FC4C9C" w:rsidRPr="00384E92" w:rsidRDefault="00FC4C9C" w:rsidP="00651690">
      <w:pPr>
        <w:pStyle w:val="H6"/>
      </w:pPr>
      <w:bookmarkStart w:id="2007" w:name="_Toc21948962"/>
      <w:bookmarkStart w:id="2008" w:name="_Toc24978836"/>
      <w:bookmarkStart w:id="2009" w:name="_Toc34346619"/>
      <w:bookmarkStart w:id="2010" w:name="_Toc34740696"/>
      <w:bookmarkStart w:id="2011" w:name="_Toc34748055"/>
      <w:bookmarkStart w:id="2012" w:name="_Toc34748431"/>
      <w:bookmarkStart w:id="2013" w:name="_Toc34749421"/>
      <w:bookmarkStart w:id="2014" w:name="_Toc49689884"/>
      <w:bookmarkStart w:id="2015" w:name="_Toc56336969"/>
      <w:bookmarkStart w:id="2016" w:name="_Toc73443785"/>
      <w:r w:rsidRPr="00384E92">
        <w:t>6.</w:t>
      </w:r>
      <w:r>
        <w:t>2.3.4.3</w:t>
      </w:r>
      <w:r w:rsidRPr="00384E92">
        <w:t>.1</w:t>
      </w:r>
      <w:r w:rsidRPr="00384E92">
        <w:tab/>
      </w:r>
      <w:r>
        <w:t>GET</w:t>
      </w:r>
      <w:bookmarkEnd w:id="2007"/>
      <w:bookmarkEnd w:id="2008"/>
      <w:bookmarkEnd w:id="2009"/>
      <w:bookmarkEnd w:id="2010"/>
      <w:bookmarkEnd w:id="2011"/>
      <w:bookmarkEnd w:id="2012"/>
      <w:bookmarkEnd w:id="2013"/>
      <w:bookmarkEnd w:id="2014"/>
      <w:bookmarkEnd w:id="2015"/>
      <w:bookmarkEnd w:id="2016"/>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7" w:name="_Toc24978837"/>
      <w:bookmarkStart w:id="2018" w:name="_Toc34346620"/>
      <w:bookmarkStart w:id="2019" w:name="_Toc34740697"/>
      <w:bookmarkStart w:id="2020" w:name="_Toc34748056"/>
      <w:bookmarkStart w:id="2021" w:name="_Toc34748432"/>
      <w:bookmarkStart w:id="2022" w:name="_Toc34749422"/>
      <w:bookmarkStart w:id="2023" w:name="_Toc49689885"/>
      <w:bookmarkStart w:id="2024" w:name="_Toc56336970"/>
      <w:bookmarkStart w:id="2025" w:name="_Toc73443786"/>
      <w:bookmarkStart w:id="2026" w:name="_Toc21948963"/>
      <w:bookmarkStart w:id="2027" w:name="_Toc186723831"/>
      <w:r>
        <w:t>6.2.3.5</w:t>
      </w:r>
      <w:r>
        <w:tab/>
        <w:t>Resource: IMS Profile Data</w:t>
      </w:r>
      <w:bookmarkEnd w:id="2017"/>
      <w:bookmarkEnd w:id="2018"/>
      <w:bookmarkEnd w:id="2019"/>
      <w:bookmarkEnd w:id="2020"/>
      <w:bookmarkEnd w:id="2021"/>
      <w:bookmarkEnd w:id="2022"/>
      <w:bookmarkEnd w:id="2023"/>
      <w:bookmarkEnd w:id="2024"/>
      <w:bookmarkEnd w:id="2025"/>
      <w:bookmarkEnd w:id="2027"/>
    </w:p>
    <w:p w14:paraId="6A61E43C" w14:textId="77777777" w:rsidR="00607A2B" w:rsidRDefault="00607A2B" w:rsidP="001901CD">
      <w:pPr>
        <w:pStyle w:val="Heading5"/>
      </w:pPr>
      <w:bookmarkStart w:id="2028" w:name="_Toc24978838"/>
      <w:bookmarkStart w:id="2029" w:name="_Toc34346621"/>
      <w:bookmarkStart w:id="2030" w:name="_Toc34740698"/>
      <w:bookmarkStart w:id="2031" w:name="_Toc34748057"/>
      <w:bookmarkStart w:id="2032" w:name="_Toc34748433"/>
      <w:bookmarkStart w:id="2033" w:name="_Toc34749423"/>
      <w:bookmarkStart w:id="2034" w:name="_Toc49689886"/>
      <w:bookmarkStart w:id="2035" w:name="_Toc56336971"/>
      <w:bookmarkStart w:id="2036" w:name="_Toc73443787"/>
      <w:bookmarkStart w:id="2037" w:name="_Toc186723832"/>
      <w:r>
        <w:t>6.2.3.5.1</w:t>
      </w:r>
      <w:r>
        <w:tab/>
        <w:t>Description</w:t>
      </w:r>
      <w:bookmarkEnd w:id="2028"/>
      <w:bookmarkEnd w:id="2029"/>
      <w:bookmarkEnd w:id="2030"/>
      <w:bookmarkEnd w:id="2031"/>
      <w:bookmarkEnd w:id="2032"/>
      <w:bookmarkEnd w:id="2033"/>
      <w:bookmarkEnd w:id="2034"/>
      <w:bookmarkEnd w:id="2035"/>
      <w:bookmarkEnd w:id="2036"/>
      <w:bookmarkEnd w:id="2037"/>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8" w:name="_Toc24978839"/>
      <w:bookmarkStart w:id="2039" w:name="_Toc34346622"/>
      <w:bookmarkStart w:id="2040" w:name="_Toc34740699"/>
      <w:bookmarkStart w:id="2041" w:name="_Toc34748058"/>
      <w:bookmarkStart w:id="2042" w:name="_Toc34748434"/>
      <w:bookmarkStart w:id="2043" w:name="_Toc34749424"/>
      <w:bookmarkStart w:id="2044" w:name="_Toc49689887"/>
      <w:bookmarkStart w:id="2045" w:name="_Toc56336972"/>
      <w:bookmarkStart w:id="2046" w:name="_Toc73443788"/>
      <w:bookmarkStart w:id="2047" w:name="_Toc186723833"/>
      <w:r>
        <w:t>6.2.3.5.2</w:t>
      </w:r>
      <w:r>
        <w:tab/>
        <w:t>Resource Definition</w:t>
      </w:r>
      <w:bookmarkEnd w:id="2038"/>
      <w:bookmarkEnd w:id="2039"/>
      <w:bookmarkEnd w:id="2040"/>
      <w:bookmarkEnd w:id="2041"/>
      <w:bookmarkEnd w:id="2042"/>
      <w:bookmarkEnd w:id="2043"/>
      <w:bookmarkEnd w:id="2044"/>
      <w:bookmarkEnd w:id="2045"/>
      <w:bookmarkEnd w:id="2046"/>
      <w:bookmarkEnd w:id="2047"/>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8" w:name="_Toc24978840"/>
      <w:bookmarkStart w:id="2049" w:name="_Toc34346623"/>
      <w:bookmarkStart w:id="2050" w:name="_Toc34740700"/>
      <w:bookmarkStart w:id="2051" w:name="_Toc34748059"/>
      <w:bookmarkStart w:id="2052" w:name="_Toc34748435"/>
      <w:bookmarkStart w:id="2053" w:name="_Toc34749425"/>
      <w:bookmarkStart w:id="2054" w:name="_Toc49689888"/>
      <w:bookmarkStart w:id="2055" w:name="_Toc56336973"/>
      <w:bookmarkStart w:id="2056" w:name="_Toc73443789"/>
      <w:bookmarkStart w:id="2057" w:name="_Toc186723834"/>
      <w:r>
        <w:t>6.2.3.5.3</w:t>
      </w:r>
      <w:r>
        <w:tab/>
        <w:t>Resource Standard Methods</w:t>
      </w:r>
      <w:bookmarkEnd w:id="2048"/>
      <w:bookmarkEnd w:id="2049"/>
      <w:bookmarkEnd w:id="2050"/>
      <w:bookmarkEnd w:id="2051"/>
      <w:bookmarkEnd w:id="2052"/>
      <w:bookmarkEnd w:id="2053"/>
      <w:bookmarkEnd w:id="2054"/>
      <w:bookmarkEnd w:id="2055"/>
      <w:bookmarkEnd w:id="2056"/>
      <w:bookmarkEnd w:id="2057"/>
    </w:p>
    <w:p w14:paraId="74316F8C" w14:textId="77777777" w:rsidR="00607A2B" w:rsidRPr="00384E92" w:rsidRDefault="00607A2B" w:rsidP="00651690">
      <w:pPr>
        <w:pStyle w:val="H6"/>
      </w:pPr>
      <w:bookmarkStart w:id="2058" w:name="_Toc24978841"/>
      <w:bookmarkStart w:id="2059" w:name="_Toc34346624"/>
      <w:bookmarkStart w:id="2060" w:name="_Toc34740701"/>
      <w:bookmarkStart w:id="2061" w:name="_Toc34748060"/>
      <w:bookmarkStart w:id="2062" w:name="_Toc34748436"/>
      <w:bookmarkStart w:id="2063" w:name="_Toc34749426"/>
      <w:bookmarkStart w:id="2064" w:name="_Toc49689889"/>
      <w:bookmarkStart w:id="2065" w:name="_Toc56336974"/>
      <w:bookmarkStart w:id="2066" w:name="_Toc73443790"/>
      <w:r w:rsidRPr="00384E92">
        <w:t>6.</w:t>
      </w:r>
      <w:r>
        <w:t>2.3.5.3</w:t>
      </w:r>
      <w:r w:rsidRPr="00384E92">
        <w:t>.1</w:t>
      </w:r>
      <w:r w:rsidRPr="00384E92">
        <w:tab/>
      </w:r>
      <w:r>
        <w:t>GET</w:t>
      </w:r>
      <w:bookmarkEnd w:id="2058"/>
      <w:bookmarkEnd w:id="2059"/>
      <w:bookmarkEnd w:id="2060"/>
      <w:bookmarkEnd w:id="2061"/>
      <w:bookmarkEnd w:id="2062"/>
      <w:bookmarkEnd w:id="2063"/>
      <w:bookmarkEnd w:id="2064"/>
      <w:bookmarkEnd w:id="2065"/>
      <w:bookmarkEnd w:id="2066"/>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7" w:name="_Toc11338480"/>
      <w:bookmarkStart w:id="2068" w:name="_Toc27585112"/>
      <w:bookmarkStart w:id="2069" w:name="_Toc34346625"/>
      <w:bookmarkStart w:id="2070" w:name="_Toc34740702"/>
      <w:bookmarkStart w:id="2071" w:name="_Toc34748061"/>
      <w:bookmarkStart w:id="2072" w:name="_Toc34748437"/>
      <w:bookmarkStart w:id="2073" w:name="_Toc34749427"/>
      <w:bookmarkStart w:id="2074" w:name="_Toc49689890"/>
      <w:bookmarkStart w:id="2075" w:name="_Toc56336975"/>
      <w:bookmarkStart w:id="2076" w:name="_Toc73443791"/>
      <w:bookmarkStart w:id="2077" w:name="_Toc24978842"/>
      <w:bookmarkStart w:id="2078" w:name="_Toc186723835"/>
      <w:r w:rsidRPr="006A7EE2">
        <w:lastRenderedPageBreak/>
        <w:t>6.</w:t>
      </w:r>
      <w:r>
        <w:t>2</w:t>
      </w:r>
      <w:r w:rsidRPr="006A7EE2">
        <w:t>.3.</w:t>
      </w:r>
      <w:r>
        <w:t>6</w:t>
      </w:r>
      <w:r w:rsidRPr="006A7EE2">
        <w:tab/>
        <w:t>Resource: Subscriptions</w:t>
      </w:r>
      <w:bookmarkEnd w:id="2067"/>
      <w:bookmarkEnd w:id="2068"/>
      <w:bookmarkEnd w:id="2069"/>
      <w:bookmarkEnd w:id="2070"/>
      <w:bookmarkEnd w:id="2071"/>
      <w:bookmarkEnd w:id="2072"/>
      <w:bookmarkEnd w:id="2073"/>
      <w:bookmarkEnd w:id="2074"/>
      <w:bookmarkEnd w:id="2075"/>
      <w:bookmarkEnd w:id="2076"/>
      <w:bookmarkEnd w:id="2078"/>
    </w:p>
    <w:p w14:paraId="5C715921" w14:textId="77777777" w:rsidR="00FA6EB7" w:rsidRPr="006A7EE2" w:rsidRDefault="00FA6EB7" w:rsidP="001901CD">
      <w:pPr>
        <w:pStyle w:val="Heading5"/>
      </w:pPr>
      <w:bookmarkStart w:id="2079" w:name="_Toc11338481"/>
      <w:bookmarkStart w:id="2080" w:name="_Toc27585113"/>
      <w:bookmarkStart w:id="2081" w:name="_Toc34346626"/>
      <w:bookmarkStart w:id="2082" w:name="_Toc34740703"/>
      <w:bookmarkStart w:id="2083" w:name="_Toc34748062"/>
      <w:bookmarkStart w:id="2084" w:name="_Toc34748438"/>
      <w:bookmarkStart w:id="2085" w:name="_Toc34749428"/>
      <w:bookmarkStart w:id="2086" w:name="_Toc49689891"/>
      <w:bookmarkStart w:id="2087" w:name="_Toc56336976"/>
      <w:bookmarkStart w:id="2088" w:name="_Toc73443792"/>
      <w:bookmarkStart w:id="2089" w:name="_Toc186723836"/>
      <w:r w:rsidRPr="006A7EE2">
        <w:t>6.</w:t>
      </w:r>
      <w:r>
        <w:t>2</w:t>
      </w:r>
      <w:r w:rsidRPr="006A7EE2">
        <w:t>.3.</w:t>
      </w:r>
      <w:r>
        <w:t>6</w:t>
      </w:r>
      <w:r w:rsidRPr="006A7EE2">
        <w:t>.1</w:t>
      </w:r>
      <w:r w:rsidRPr="006A7EE2">
        <w:tab/>
        <w:t>Description</w:t>
      </w:r>
      <w:bookmarkEnd w:id="2079"/>
      <w:bookmarkEnd w:id="2080"/>
      <w:bookmarkEnd w:id="2081"/>
      <w:bookmarkEnd w:id="2082"/>
      <w:bookmarkEnd w:id="2083"/>
      <w:bookmarkEnd w:id="2084"/>
      <w:bookmarkEnd w:id="2085"/>
      <w:bookmarkEnd w:id="2086"/>
      <w:bookmarkEnd w:id="2087"/>
      <w:bookmarkEnd w:id="2088"/>
      <w:bookmarkEnd w:id="2089"/>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90" w:name="_Toc11338482"/>
      <w:bookmarkStart w:id="2091" w:name="_Toc27585114"/>
      <w:bookmarkStart w:id="2092" w:name="_Toc34346627"/>
      <w:bookmarkStart w:id="2093" w:name="_Toc34740704"/>
      <w:bookmarkStart w:id="2094" w:name="_Toc34748063"/>
      <w:bookmarkStart w:id="2095" w:name="_Toc34748439"/>
      <w:bookmarkStart w:id="2096" w:name="_Toc34749429"/>
      <w:bookmarkStart w:id="2097" w:name="_Toc49689892"/>
      <w:bookmarkStart w:id="2098" w:name="_Toc56336977"/>
      <w:bookmarkStart w:id="2099" w:name="_Toc73443793"/>
      <w:bookmarkStart w:id="2100" w:name="_Toc186723837"/>
      <w:r w:rsidRPr="006A7EE2">
        <w:t>6.</w:t>
      </w:r>
      <w:r>
        <w:t>2</w:t>
      </w:r>
      <w:r w:rsidRPr="006A7EE2">
        <w:t>.3.</w:t>
      </w:r>
      <w:r>
        <w:t>6</w:t>
      </w:r>
      <w:r w:rsidRPr="006A7EE2">
        <w:t>.2</w:t>
      </w:r>
      <w:r w:rsidRPr="006A7EE2">
        <w:tab/>
        <w:t>Resource Definition</w:t>
      </w:r>
      <w:bookmarkEnd w:id="2090"/>
      <w:bookmarkEnd w:id="2091"/>
      <w:bookmarkEnd w:id="2092"/>
      <w:bookmarkEnd w:id="2093"/>
      <w:bookmarkEnd w:id="2094"/>
      <w:bookmarkEnd w:id="2095"/>
      <w:bookmarkEnd w:id="2096"/>
      <w:bookmarkEnd w:id="2097"/>
      <w:bookmarkEnd w:id="2098"/>
      <w:bookmarkEnd w:id="2099"/>
      <w:bookmarkEnd w:id="2100"/>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01" w:name="_Toc11338483"/>
      <w:bookmarkStart w:id="2102" w:name="_Toc27585115"/>
      <w:bookmarkStart w:id="2103" w:name="_Toc34346628"/>
      <w:bookmarkStart w:id="2104" w:name="_Toc34740705"/>
      <w:bookmarkStart w:id="2105" w:name="_Toc34748064"/>
      <w:bookmarkStart w:id="2106" w:name="_Toc34748440"/>
      <w:bookmarkStart w:id="2107" w:name="_Toc34749430"/>
      <w:bookmarkStart w:id="2108" w:name="_Toc49689893"/>
      <w:bookmarkStart w:id="2109" w:name="_Toc56336978"/>
      <w:bookmarkStart w:id="2110" w:name="_Toc73443794"/>
      <w:bookmarkStart w:id="2111" w:name="_Toc186723838"/>
      <w:r w:rsidRPr="006A7EE2">
        <w:t>6.</w:t>
      </w:r>
      <w:r>
        <w:t>2</w:t>
      </w:r>
      <w:r w:rsidRPr="006A7EE2">
        <w:t>.3.</w:t>
      </w:r>
      <w:r>
        <w:t>6</w:t>
      </w:r>
      <w:r w:rsidRPr="006A7EE2">
        <w:t>.3</w:t>
      </w:r>
      <w:r w:rsidRPr="006A7EE2">
        <w:tab/>
        <w:t>Resource Standard Methods</w:t>
      </w:r>
      <w:bookmarkEnd w:id="2101"/>
      <w:bookmarkEnd w:id="2102"/>
      <w:bookmarkEnd w:id="2103"/>
      <w:bookmarkEnd w:id="2104"/>
      <w:bookmarkEnd w:id="2105"/>
      <w:bookmarkEnd w:id="2106"/>
      <w:bookmarkEnd w:id="2107"/>
      <w:bookmarkEnd w:id="2108"/>
      <w:bookmarkEnd w:id="2109"/>
      <w:bookmarkEnd w:id="2110"/>
      <w:bookmarkEnd w:id="2111"/>
    </w:p>
    <w:p w14:paraId="7B40747D" w14:textId="77777777" w:rsidR="00FA6EB7" w:rsidRPr="006A7EE2" w:rsidRDefault="00FA6EB7" w:rsidP="00651690">
      <w:pPr>
        <w:pStyle w:val="H6"/>
      </w:pPr>
      <w:bookmarkStart w:id="2112" w:name="_Toc11338484"/>
      <w:bookmarkStart w:id="2113" w:name="_Toc27585116"/>
      <w:bookmarkStart w:id="2114" w:name="_Toc34346629"/>
      <w:bookmarkStart w:id="2115" w:name="_Toc34740706"/>
      <w:bookmarkStart w:id="2116" w:name="_Toc34748065"/>
      <w:bookmarkStart w:id="2117" w:name="_Toc34748441"/>
      <w:bookmarkStart w:id="2118" w:name="_Toc34749431"/>
      <w:bookmarkStart w:id="2119" w:name="_Toc49689894"/>
      <w:bookmarkStart w:id="2120" w:name="_Toc56336979"/>
      <w:bookmarkStart w:id="2121" w:name="_Toc73443795"/>
      <w:r w:rsidRPr="006A7EE2">
        <w:t>6.</w:t>
      </w:r>
      <w:r>
        <w:t>2</w:t>
      </w:r>
      <w:r w:rsidRPr="006A7EE2">
        <w:t>.3.</w:t>
      </w:r>
      <w:r>
        <w:t>6</w:t>
      </w:r>
      <w:r w:rsidRPr="006A7EE2">
        <w:t>.3.1</w:t>
      </w:r>
      <w:r w:rsidRPr="006A7EE2">
        <w:tab/>
        <w:t>POST</w:t>
      </w:r>
      <w:bookmarkEnd w:id="2112"/>
      <w:bookmarkEnd w:id="2113"/>
      <w:bookmarkEnd w:id="2114"/>
      <w:bookmarkEnd w:id="2115"/>
      <w:bookmarkEnd w:id="2116"/>
      <w:bookmarkEnd w:id="2117"/>
      <w:bookmarkEnd w:id="2118"/>
      <w:bookmarkEnd w:id="2119"/>
      <w:bookmarkEnd w:id="2120"/>
      <w:bookmarkEnd w:id="2121"/>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22" w:name="_Toc11338485"/>
      <w:bookmarkStart w:id="2123"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24" w:name="_Toc34346630"/>
      <w:bookmarkStart w:id="2125" w:name="_Toc34740707"/>
      <w:bookmarkStart w:id="2126" w:name="_Toc34748066"/>
      <w:bookmarkStart w:id="2127" w:name="_Toc34748442"/>
      <w:bookmarkStart w:id="2128" w:name="_Toc34749432"/>
      <w:bookmarkStart w:id="2129" w:name="_Toc49689895"/>
      <w:bookmarkStart w:id="2130" w:name="_Toc56336980"/>
      <w:bookmarkStart w:id="2131"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32" w:name="_Toc186723839"/>
      <w:r w:rsidRPr="006A7EE2">
        <w:t>6.</w:t>
      </w:r>
      <w:r>
        <w:t>2</w:t>
      </w:r>
      <w:r w:rsidRPr="006A7EE2">
        <w:t>.3.</w:t>
      </w:r>
      <w:r>
        <w:t>7</w:t>
      </w:r>
      <w:r w:rsidRPr="006A7EE2">
        <w:tab/>
        <w:t>Resource: Individual subscription</w:t>
      </w:r>
      <w:bookmarkEnd w:id="2122"/>
      <w:bookmarkEnd w:id="2123"/>
      <w:bookmarkEnd w:id="2124"/>
      <w:bookmarkEnd w:id="2125"/>
      <w:bookmarkEnd w:id="2126"/>
      <w:bookmarkEnd w:id="2127"/>
      <w:bookmarkEnd w:id="2128"/>
      <w:bookmarkEnd w:id="2129"/>
      <w:bookmarkEnd w:id="2130"/>
      <w:bookmarkEnd w:id="2131"/>
      <w:bookmarkEnd w:id="2132"/>
    </w:p>
    <w:p w14:paraId="5723529E" w14:textId="77777777" w:rsidR="00FA6EB7" w:rsidRPr="006A7EE2" w:rsidRDefault="00FA6EB7" w:rsidP="001901CD">
      <w:pPr>
        <w:pStyle w:val="Heading5"/>
      </w:pPr>
      <w:bookmarkStart w:id="2133" w:name="_Toc11338486"/>
      <w:bookmarkStart w:id="2134" w:name="_Toc27585118"/>
      <w:bookmarkStart w:id="2135" w:name="_Toc34346631"/>
      <w:bookmarkStart w:id="2136" w:name="_Toc34740708"/>
      <w:bookmarkStart w:id="2137" w:name="_Toc34748067"/>
      <w:bookmarkStart w:id="2138" w:name="_Toc34748443"/>
      <w:bookmarkStart w:id="2139" w:name="_Toc34749433"/>
      <w:bookmarkStart w:id="2140" w:name="_Toc49689896"/>
      <w:bookmarkStart w:id="2141" w:name="_Toc56336981"/>
      <w:bookmarkStart w:id="2142" w:name="_Toc73443797"/>
      <w:bookmarkStart w:id="2143" w:name="_Toc186723840"/>
      <w:r w:rsidRPr="006A7EE2">
        <w:t>6.</w:t>
      </w:r>
      <w:r>
        <w:t>2</w:t>
      </w:r>
      <w:r w:rsidRPr="006A7EE2">
        <w:t>.3.</w:t>
      </w:r>
      <w:r>
        <w:t>7</w:t>
      </w:r>
      <w:r w:rsidRPr="006A7EE2">
        <w:t>.1</w:t>
      </w:r>
      <w:r w:rsidRPr="006A7EE2">
        <w:tab/>
        <w:t>Description</w:t>
      </w:r>
      <w:bookmarkEnd w:id="2133"/>
      <w:bookmarkEnd w:id="2134"/>
      <w:bookmarkEnd w:id="2135"/>
      <w:bookmarkEnd w:id="2136"/>
      <w:bookmarkEnd w:id="2137"/>
      <w:bookmarkEnd w:id="2138"/>
      <w:bookmarkEnd w:id="2139"/>
      <w:bookmarkEnd w:id="2140"/>
      <w:bookmarkEnd w:id="2141"/>
      <w:bookmarkEnd w:id="2142"/>
      <w:bookmarkEnd w:id="2143"/>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44" w:name="_Toc11338487"/>
      <w:bookmarkStart w:id="2145" w:name="_Toc27585119"/>
      <w:bookmarkStart w:id="2146" w:name="_Toc34346632"/>
      <w:bookmarkStart w:id="2147" w:name="_Toc34740709"/>
      <w:bookmarkStart w:id="2148" w:name="_Toc34748068"/>
      <w:bookmarkStart w:id="2149" w:name="_Toc34748444"/>
      <w:bookmarkStart w:id="2150" w:name="_Toc34749434"/>
      <w:bookmarkStart w:id="2151" w:name="_Toc49689897"/>
      <w:bookmarkStart w:id="2152" w:name="_Toc56336982"/>
      <w:bookmarkStart w:id="2153" w:name="_Toc73443798"/>
      <w:bookmarkStart w:id="2154" w:name="_Toc186723841"/>
      <w:r w:rsidRPr="006A7EE2">
        <w:lastRenderedPageBreak/>
        <w:t>6.</w:t>
      </w:r>
      <w:r>
        <w:t>2</w:t>
      </w:r>
      <w:r w:rsidRPr="006A7EE2">
        <w:t>.3.</w:t>
      </w:r>
      <w:r>
        <w:t>7</w:t>
      </w:r>
      <w:r w:rsidRPr="006A7EE2">
        <w:t>.2</w:t>
      </w:r>
      <w:r w:rsidRPr="006A7EE2">
        <w:tab/>
        <w:t>Resource Definition</w:t>
      </w:r>
      <w:bookmarkEnd w:id="2144"/>
      <w:bookmarkEnd w:id="2145"/>
      <w:bookmarkEnd w:id="2146"/>
      <w:bookmarkEnd w:id="2147"/>
      <w:bookmarkEnd w:id="2148"/>
      <w:bookmarkEnd w:id="2149"/>
      <w:bookmarkEnd w:id="2150"/>
      <w:bookmarkEnd w:id="2151"/>
      <w:bookmarkEnd w:id="2152"/>
      <w:bookmarkEnd w:id="2153"/>
      <w:bookmarkEnd w:id="2154"/>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55" w:name="_Toc11338488"/>
      <w:bookmarkStart w:id="2156" w:name="_Toc27585120"/>
      <w:bookmarkStart w:id="2157" w:name="_Toc34346633"/>
      <w:bookmarkStart w:id="2158" w:name="_Toc34740710"/>
      <w:bookmarkStart w:id="2159" w:name="_Toc34748069"/>
      <w:bookmarkStart w:id="2160" w:name="_Toc34748445"/>
      <w:bookmarkStart w:id="2161" w:name="_Toc34749435"/>
      <w:bookmarkStart w:id="2162" w:name="_Toc49689898"/>
      <w:bookmarkStart w:id="2163" w:name="_Toc56336983"/>
      <w:bookmarkStart w:id="2164" w:name="_Toc73443799"/>
      <w:bookmarkStart w:id="2165" w:name="_Toc186723842"/>
      <w:r w:rsidRPr="006A7EE2">
        <w:t>6.</w:t>
      </w:r>
      <w:r>
        <w:t>2</w:t>
      </w:r>
      <w:r w:rsidRPr="006A7EE2">
        <w:t>.3.</w:t>
      </w:r>
      <w:r>
        <w:t>7</w:t>
      </w:r>
      <w:r w:rsidRPr="006A7EE2">
        <w:t>.3</w:t>
      </w:r>
      <w:r w:rsidRPr="006A7EE2">
        <w:tab/>
        <w:t>Resource Standard Methods</w:t>
      </w:r>
      <w:bookmarkEnd w:id="2155"/>
      <w:bookmarkEnd w:id="2156"/>
      <w:bookmarkEnd w:id="2157"/>
      <w:bookmarkEnd w:id="2158"/>
      <w:bookmarkEnd w:id="2159"/>
      <w:bookmarkEnd w:id="2160"/>
      <w:bookmarkEnd w:id="2161"/>
      <w:bookmarkEnd w:id="2162"/>
      <w:bookmarkEnd w:id="2163"/>
      <w:bookmarkEnd w:id="2164"/>
      <w:bookmarkEnd w:id="2165"/>
    </w:p>
    <w:p w14:paraId="3E5827E9" w14:textId="77777777" w:rsidR="00FA6EB7" w:rsidRPr="006A7EE2" w:rsidRDefault="00FA6EB7" w:rsidP="00651690">
      <w:pPr>
        <w:pStyle w:val="H6"/>
      </w:pPr>
      <w:bookmarkStart w:id="2166" w:name="_Toc11338489"/>
      <w:bookmarkStart w:id="2167" w:name="_Toc27585121"/>
      <w:bookmarkStart w:id="2168" w:name="_Toc34346634"/>
      <w:bookmarkStart w:id="2169" w:name="_Toc34740711"/>
      <w:bookmarkStart w:id="2170" w:name="_Toc34748070"/>
      <w:bookmarkStart w:id="2171" w:name="_Toc34748446"/>
      <w:bookmarkStart w:id="2172" w:name="_Toc34749436"/>
      <w:bookmarkStart w:id="2173" w:name="_Toc49689899"/>
      <w:bookmarkStart w:id="2174" w:name="_Toc56336984"/>
      <w:bookmarkStart w:id="2175" w:name="_Toc73443800"/>
      <w:r w:rsidRPr="006A7EE2">
        <w:t>6.</w:t>
      </w:r>
      <w:r>
        <w:t>2</w:t>
      </w:r>
      <w:r w:rsidRPr="006A7EE2">
        <w:t>.3.</w:t>
      </w:r>
      <w:r>
        <w:t>7</w:t>
      </w:r>
      <w:r w:rsidRPr="006A7EE2">
        <w:t>.3.1</w:t>
      </w:r>
      <w:r w:rsidRPr="006A7EE2">
        <w:tab/>
        <w:t>DELETE</w:t>
      </w:r>
      <w:bookmarkEnd w:id="2166"/>
      <w:bookmarkEnd w:id="2167"/>
      <w:bookmarkEnd w:id="2168"/>
      <w:bookmarkEnd w:id="2169"/>
      <w:bookmarkEnd w:id="2170"/>
      <w:bookmarkEnd w:id="2171"/>
      <w:bookmarkEnd w:id="2172"/>
      <w:bookmarkEnd w:id="2173"/>
      <w:bookmarkEnd w:id="2174"/>
      <w:bookmarkEnd w:id="2175"/>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76" w:name="_Toc11338490"/>
      <w:bookmarkStart w:id="2177" w:name="_Toc27585122"/>
      <w:bookmarkStart w:id="2178" w:name="_Toc34346635"/>
      <w:bookmarkStart w:id="2179" w:name="_Toc34740712"/>
      <w:bookmarkStart w:id="2180" w:name="_Toc34748071"/>
      <w:bookmarkStart w:id="2181" w:name="_Toc34748447"/>
      <w:bookmarkStart w:id="2182" w:name="_Toc34749437"/>
      <w:bookmarkStart w:id="2183" w:name="_Toc49689900"/>
      <w:bookmarkStart w:id="2184" w:name="_Toc56336985"/>
      <w:bookmarkStart w:id="2185" w:name="_Toc73443801"/>
      <w:r w:rsidRPr="006A7EE2">
        <w:t>6.</w:t>
      </w:r>
      <w:r>
        <w:t>2</w:t>
      </w:r>
      <w:r w:rsidRPr="006A7EE2">
        <w:t>.3.</w:t>
      </w:r>
      <w:r>
        <w:t>7</w:t>
      </w:r>
      <w:r w:rsidRPr="006A7EE2">
        <w:t>.3.2</w:t>
      </w:r>
      <w:r w:rsidRPr="006A7EE2">
        <w:tab/>
        <w:t>PATCH</w:t>
      </w:r>
      <w:bookmarkEnd w:id="2176"/>
      <w:bookmarkEnd w:id="2177"/>
      <w:bookmarkEnd w:id="2178"/>
      <w:bookmarkEnd w:id="2179"/>
      <w:bookmarkEnd w:id="2180"/>
      <w:bookmarkEnd w:id="2181"/>
      <w:bookmarkEnd w:id="2182"/>
      <w:bookmarkEnd w:id="2183"/>
      <w:bookmarkEnd w:id="2184"/>
      <w:bookmarkEnd w:id="2185"/>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86" w:name="_Toc11338546"/>
      <w:bookmarkStart w:id="2187" w:name="_Toc27585178"/>
      <w:bookmarkStart w:id="2188" w:name="_Toc34346636"/>
      <w:bookmarkStart w:id="2189" w:name="_Toc34740713"/>
      <w:bookmarkStart w:id="2190" w:name="_Toc34748072"/>
      <w:bookmarkStart w:id="2191" w:name="_Toc34748448"/>
      <w:bookmarkStart w:id="2192" w:name="_Toc34749438"/>
      <w:bookmarkStart w:id="2193" w:name="_Toc49689901"/>
      <w:bookmarkStart w:id="2194" w:name="_Toc56336986"/>
      <w:bookmarkStart w:id="2195" w:name="_Toc73443802"/>
      <w:bookmarkStart w:id="2196" w:name="_Toc186723843"/>
      <w:r w:rsidRPr="006A7EE2">
        <w:t>6.</w:t>
      </w:r>
      <w:r>
        <w:t>2</w:t>
      </w:r>
      <w:r w:rsidRPr="006A7EE2">
        <w:t>.3.</w:t>
      </w:r>
      <w:r>
        <w:t>8</w:t>
      </w:r>
      <w:r w:rsidRPr="006A7EE2">
        <w:tab/>
        <w:t>Resource: SharedDataSubscriptions</w:t>
      </w:r>
      <w:bookmarkEnd w:id="2186"/>
      <w:bookmarkEnd w:id="2187"/>
      <w:bookmarkEnd w:id="2188"/>
      <w:bookmarkEnd w:id="2189"/>
      <w:bookmarkEnd w:id="2190"/>
      <w:bookmarkEnd w:id="2191"/>
      <w:bookmarkEnd w:id="2192"/>
      <w:bookmarkEnd w:id="2193"/>
      <w:bookmarkEnd w:id="2194"/>
      <w:bookmarkEnd w:id="2195"/>
      <w:bookmarkEnd w:id="2196"/>
    </w:p>
    <w:p w14:paraId="6D49609B" w14:textId="77777777" w:rsidR="00FA6EB7" w:rsidRPr="006A7EE2" w:rsidRDefault="00FA6EB7" w:rsidP="001901CD">
      <w:pPr>
        <w:pStyle w:val="Heading5"/>
      </w:pPr>
      <w:bookmarkStart w:id="2197" w:name="_Toc11338547"/>
      <w:bookmarkStart w:id="2198" w:name="_Toc27585179"/>
      <w:bookmarkStart w:id="2199" w:name="_Toc34346637"/>
      <w:bookmarkStart w:id="2200" w:name="_Toc34740714"/>
      <w:bookmarkStart w:id="2201" w:name="_Toc34748073"/>
      <w:bookmarkStart w:id="2202" w:name="_Toc34748449"/>
      <w:bookmarkStart w:id="2203" w:name="_Toc34749439"/>
      <w:bookmarkStart w:id="2204" w:name="_Toc49689902"/>
      <w:bookmarkStart w:id="2205" w:name="_Toc56336987"/>
      <w:bookmarkStart w:id="2206" w:name="_Toc73443803"/>
      <w:bookmarkStart w:id="2207" w:name="_Toc186723844"/>
      <w:r w:rsidRPr="006A7EE2">
        <w:t>6.</w:t>
      </w:r>
      <w:r>
        <w:t>2</w:t>
      </w:r>
      <w:r w:rsidRPr="006A7EE2">
        <w:t>.3.</w:t>
      </w:r>
      <w:r>
        <w:t>8</w:t>
      </w:r>
      <w:r w:rsidRPr="006A7EE2">
        <w:t>.1</w:t>
      </w:r>
      <w:r w:rsidRPr="006A7EE2">
        <w:tab/>
        <w:t>Description</w:t>
      </w:r>
      <w:bookmarkEnd w:id="2197"/>
      <w:bookmarkEnd w:id="2198"/>
      <w:bookmarkEnd w:id="2199"/>
      <w:bookmarkEnd w:id="2200"/>
      <w:bookmarkEnd w:id="2201"/>
      <w:bookmarkEnd w:id="2202"/>
      <w:bookmarkEnd w:id="2203"/>
      <w:bookmarkEnd w:id="2204"/>
      <w:bookmarkEnd w:id="2205"/>
      <w:bookmarkEnd w:id="2206"/>
      <w:bookmarkEnd w:id="2207"/>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8" w:name="_Toc11338548"/>
      <w:bookmarkStart w:id="2209" w:name="_Toc27585180"/>
      <w:bookmarkStart w:id="2210" w:name="_Toc34346638"/>
      <w:bookmarkStart w:id="2211" w:name="_Toc34740715"/>
      <w:bookmarkStart w:id="2212" w:name="_Toc34748074"/>
      <w:bookmarkStart w:id="2213" w:name="_Toc34748450"/>
      <w:bookmarkStart w:id="2214" w:name="_Toc34749440"/>
      <w:bookmarkStart w:id="2215" w:name="_Toc49689903"/>
      <w:bookmarkStart w:id="2216" w:name="_Toc56336988"/>
      <w:bookmarkStart w:id="2217" w:name="_Toc73443804"/>
      <w:bookmarkStart w:id="2218" w:name="_Toc186723845"/>
      <w:r w:rsidRPr="006A7EE2">
        <w:t>6.</w:t>
      </w:r>
      <w:r>
        <w:t>2</w:t>
      </w:r>
      <w:r w:rsidRPr="006A7EE2">
        <w:t>.3.</w:t>
      </w:r>
      <w:r>
        <w:t>8</w:t>
      </w:r>
      <w:r w:rsidRPr="006A7EE2">
        <w:t>.2</w:t>
      </w:r>
      <w:r w:rsidRPr="006A7EE2">
        <w:tab/>
        <w:t>Resource Definition</w:t>
      </w:r>
      <w:bookmarkEnd w:id="2208"/>
      <w:bookmarkEnd w:id="2209"/>
      <w:bookmarkEnd w:id="2210"/>
      <w:bookmarkEnd w:id="2211"/>
      <w:bookmarkEnd w:id="2212"/>
      <w:bookmarkEnd w:id="2213"/>
      <w:bookmarkEnd w:id="2214"/>
      <w:bookmarkEnd w:id="2215"/>
      <w:bookmarkEnd w:id="2216"/>
      <w:bookmarkEnd w:id="2217"/>
      <w:bookmarkEnd w:id="2218"/>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9" w:name="_Toc11338549"/>
      <w:bookmarkStart w:id="2220" w:name="_Toc27585181"/>
      <w:bookmarkStart w:id="2221" w:name="_Toc34346639"/>
      <w:bookmarkStart w:id="2222" w:name="_Toc34740716"/>
      <w:bookmarkStart w:id="2223" w:name="_Toc34748075"/>
      <w:bookmarkStart w:id="2224" w:name="_Toc34748451"/>
      <w:bookmarkStart w:id="2225" w:name="_Toc34749441"/>
      <w:bookmarkStart w:id="2226" w:name="_Toc49689904"/>
      <w:bookmarkStart w:id="2227" w:name="_Toc56336989"/>
      <w:bookmarkStart w:id="2228" w:name="_Toc73443805"/>
      <w:bookmarkStart w:id="2229" w:name="_Toc186723846"/>
      <w:r w:rsidRPr="006A7EE2">
        <w:t>6.</w:t>
      </w:r>
      <w:r>
        <w:t>2</w:t>
      </w:r>
      <w:r w:rsidRPr="006A7EE2">
        <w:t>.3.</w:t>
      </w:r>
      <w:r>
        <w:t>8</w:t>
      </w:r>
      <w:r w:rsidRPr="006A7EE2">
        <w:t>.3</w:t>
      </w:r>
      <w:r w:rsidRPr="006A7EE2">
        <w:tab/>
        <w:t>Resource Standard Methods</w:t>
      </w:r>
      <w:bookmarkEnd w:id="2219"/>
      <w:bookmarkEnd w:id="2220"/>
      <w:bookmarkEnd w:id="2221"/>
      <w:bookmarkEnd w:id="2222"/>
      <w:bookmarkEnd w:id="2223"/>
      <w:bookmarkEnd w:id="2224"/>
      <w:bookmarkEnd w:id="2225"/>
      <w:bookmarkEnd w:id="2226"/>
      <w:bookmarkEnd w:id="2227"/>
      <w:bookmarkEnd w:id="2228"/>
      <w:bookmarkEnd w:id="2229"/>
    </w:p>
    <w:p w14:paraId="1E81B90B" w14:textId="77777777" w:rsidR="00FA6EB7" w:rsidRPr="006A7EE2" w:rsidRDefault="00FA6EB7" w:rsidP="00651690">
      <w:pPr>
        <w:pStyle w:val="H6"/>
      </w:pPr>
      <w:bookmarkStart w:id="2230" w:name="_Toc11338550"/>
      <w:bookmarkStart w:id="2231" w:name="_Toc27585182"/>
      <w:bookmarkStart w:id="2232" w:name="_Toc34346640"/>
      <w:bookmarkStart w:id="2233" w:name="_Toc34740717"/>
      <w:bookmarkStart w:id="2234" w:name="_Toc34748076"/>
      <w:bookmarkStart w:id="2235" w:name="_Toc34748452"/>
      <w:bookmarkStart w:id="2236" w:name="_Toc34749442"/>
      <w:bookmarkStart w:id="2237" w:name="_Toc49689905"/>
      <w:bookmarkStart w:id="2238" w:name="_Toc56336990"/>
      <w:bookmarkStart w:id="2239" w:name="_Toc73443806"/>
      <w:r w:rsidRPr="006A7EE2">
        <w:t>6.</w:t>
      </w:r>
      <w:r>
        <w:t>2</w:t>
      </w:r>
      <w:r w:rsidRPr="006A7EE2">
        <w:t>.3.</w:t>
      </w:r>
      <w:r w:rsidR="001E6DA6">
        <w:t>8</w:t>
      </w:r>
      <w:r w:rsidRPr="006A7EE2">
        <w:t>.3.1</w:t>
      </w:r>
      <w:r w:rsidRPr="006A7EE2">
        <w:tab/>
        <w:t>POST</w:t>
      </w:r>
      <w:bookmarkEnd w:id="2230"/>
      <w:bookmarkEnd w:id="2231"/>
      <w:bookmarkEnd w:id="2232"/>
      <w:bookmarkEnd w:id="2233"/>
      <w:bookmarkEnd w:id="2234"/>
      <w:bookmarkEnd w:id="2235"/>
      <w:bookmarkEnd w:id="2236"/>
      <w:bookmarkEnd w:id="2237"/>
      <w:bookmarkEnd w:id="2238"/>
      <w:bookmarkEnd w:id="2239"/>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40" w:name="_Toc11338551"/>
      <w:bookmarkStart w:id="2241"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42" w:name="_Toc34346641"/>
      <w:bookmarkStart w:id="2243" w:name="_Toc34740718"/>
      <w:bookmarkStart w:id="2244" w:name="_Toc34748077"/>
      <w:bookmarkStart w:id="2245" w:name="_Toc34748453"/>
      <w:bookmarkStart w:id="2246" w:name="_Toc34749443"/>
      <w:bookmarkStart w:id="2247" w:name="_Toc49689906"/>
      <w:bookmarkStart w:id="2248" w:name="_Toc56336991"/>
      <w:bookmarkStart w:id="2249"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50" w:name="_Toc186723847"/>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40"/>
      <w:bookmarkEnd w:id="2241"/>
      <w:bookmarkEnd w:id="2242"/>
      <w:bookmarkEnd w:id="2243"/>
      <w:bookmarkEnd w:id="2244"/>
      <w:bookmarkEnd w:id="2245"/>
      <w:bookmarkEnd w:id="2246"/>
      <w:bookmarkEnd w:id="2247"/>
      <w:bookmarkEnd w:id="2248"/>
      <w:bookmarkEnd w:id="2249"/>
      <w:bookmarkEnd w:id="2250"/>
    </w:p>
    <w:p w14:paraId="614C8DA7" w14:textId="77777777" w:rsidR="00FA6EB7" w:rsidRPr="006A7EE2" w:rsidRDefault="00FA6EB7" w:rsidP="001901CD">
      <w:pPr>
        <w:pStyle w:val="Heading5"/>
      </w:pPr>
      <w:bookmarkStart w:id="2251" w:name="_Toc11338552"/>
      <w:bookmarkStart w:id="2252" w:name="_Toc27585184"/>
      <w:bookmarkStart w:id="2253" w:name="_Toc34346642"/>
      <w:bookmarkStart w:id="2254" w:name="_Toc34740719"/>
      <w:bookmarkStart w:id="2255" w:name="_Toc34748078"/>
      <w:bookmarkStart w:id="2256" w:name="_Toc34748454"/>
      <w:bookmarkStart w:id="2257" w:name="_Toc34749444"/>
      <w:bookmarkStart w:id="2258" w:name="_Toc49689907"/>
      <w:bookmarkStart w:id="2259" w:name="_Toc56336992"/>
      <w:bookmarkStart w:id="2260" w:name="_Toc73443808"/>
      <w:bookmarkStart w:id="2261" w:name="_Toc186723848"/>
      <w:r w:rsidRPr="006A7EE2">
        <w:t>6.</w:t>
      </w:r>
      <w:r>
        <w:t>2</w:t>
      </w:r>
      <w:r w:rsidRPr="006A7EE2">
        <w:t>.3.</w:t>
      </w:r>
      <w:r w:rsidR="001E6DA6">
        <w:t>9</w:t>
      </w:r>
      <w:r w:rsidRPr="006A7EE2">
        <w:t>.1</w:t>
      </w:r>
      <w:r w:rsidRPr="006A7EE2">
        <w:tab/>
        <w:t>Description</w:t>
      </w:r>
      <w:bookmarkEnd w:id="2251"/>
      <w:bookmarkEnd w:id="2252"/>
      <w:bookmarkEnd w:id="2253"/>
      <w:bookmarkEnd w:id="2254"/>
      <w:bookmarkEnd w:id="2255"/>
      <w:bookmarkEnd w:id="2256"/>
      <w:bookmarkEnd w:id="2257"/>
      <w:bookmarkEnd w:id="2258"/>
      <w:bookmarkEnd w:id="2259"/>
      <w:bookmarkEnd w:id="2260"/>
      <w:bookmarkEnd w:id="2261"/>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62" w:name="_Toc11338553"/>
      <w:bookmarkStart w:id="2263" w:name="_Toc27585185"/>
      <w:bookmarkStart w:id="2264" w:name="_Toc34346643"/>
      <w:bookmarkStart w:id="2265" w:name="_Toc34740720"/>
      <w:bookmarkStart w:id="2266" w:name="_Toc34748079"/>
      <w:bookmarkStart w:id="2267" w:name="_Toc34748455"/>
      <w:bookmarkStart w:id="2268" w:name="_Toc34749445"/>
      <w:bookmarkStart w:id="2269" w:name="_Toc49689908"/>
      <w:bookmarkStart w:id="2270" w:name="_Toc56336993"/>
      <w:bookmarkStart w:id="2271" w:name="_Toc73443809"/>
      <w:bookmarkStart w:id="2272" w:name="_Toc186723849"/>
      <w:r w:rsidRPr="006A7EE2">
        <w:t>6.</w:t>
      </w:r>
      <w:r>
        <w:t>2</w:t>
      </w:r>
      <w:r w:rsidRPr="006A7EE2">
        <w:t>.3.</w:t>
      </w:r>
      <w:r w:rsidR="001E6DA6">
        <w:t>9</w:t>
      </w:r>
      <w:r w:rsidRPr="006A7EE2">
        <w:t>.2</w:t>
      </w:r>
      <w:r w:rsidRPr="006A7EE2">
        <w:tab/>
        <w:t>Resource Definition</w:t>
      </w:r>
      <w:bookmarkEnd w:id="2262"/>
      <w:bookmarkEnd w:id="2263"/>
      <w:bookmarkEnd w:id="2264"/>
      <w:bookmarkEnd w:id="2265"/>
      <w:bookmarkEnd w:id="2266"/>
      <w:bookmarkEnd w:id="2267"/>
      <w:bookmarkEnd w:id="2268"/>
      <w:bookmarkEnd w:id="2269"/>
      <w:bookmarkEnd w:id="2270"/>
      <w:bookmarkEnd w:id="2271"/>
      <w:bookmarkEnd w:id="2272"/>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73" w:name="_Toc11338554"/>
      <w:bookmarkStart w:id="2274" w:name="_Toc27585186"/>
      <w:bookmarkStart w:id="2275" w:name="_Toc34346644"/>
      <w:bookmarkStart w:id="2276" w:name="_Toc34740721"/>
      <w:bookmarkStart w:id="2277" w:name="_Toc34748080"/>
      <w:bookmarkStart w:id="2278" w:name="_Toc34748456"/>
      <w:bookmarkStart w:id="2279" w:name="_Toc34749446"/>
      <w:bookmarkStart w:id="2280" w:name="_Toc49689909"/>
      <w:bookmarkStart w:id="2281" w:name="_Toc56336994"/>
      <w:bookmarkStart w:id="2282" w:name="_Toc73443810"/>
      <w:bookmarkStart w:id="2283" w:name="_Toc186723850"/>
      <w:r w:rsidRPr="006A7EE2">
        <w:t>6.</w:t>
      </w:r>
      <w:r>
        <w:t>2</w:t>
      </w:r>
      <w:r w:rsidRPr="006A7EE2">
        <w:t>.3.</w:t>
      </w:r>
      <w:r w:rsidR="001E6DA6">
        <w:t>9</w:t>
      </w:r>
      <w:r w:rsidRPr="006A7EE2">
        <w:t>.3</w:t>
      </w:r>
      <w:r w:rsidRPr="006A7EE2">
        <w:tab/>
        <w:t>Resource Standard Methods</w:t>
      </w:r>
      <w:bookmarkEnd w:id="2273"/>
      <w:bookmarkEnd w:id="2274"/>
      <w:bookmarkEnd w:id="2275"/>
      <w:bookmarkEnd w:id="2276"/>
      <w:bookmarkEnd w:id="2277"/>
      <w:bookmarkEnd w:id="2278"/>
      <w:bookmarkEnd w:id="2279"/>
      <w:bookmarkEnd w:id="2280"/>
      <w:bookmarkEnd w:id="2281"/>
      <w:bookmarkEnd w:id="2282"/>
      <w:bookmarkEnd w:id="2283"/>
    </w:p>
    <w:p w14:paraId="71CAEADC" w14:textId="77777777" w:rsidR="00FA6EB7" w:rsidRPr="006A7EE2" w:rsidRDefault="00FA6EB7" w:rsidP="00651690">
      <w:pPr>
        <w:pStyle w:val="H6"/>
      </w:pPr>
      <w:bookmarkStart w:id="2284" w:name="_Toc11338555"/>
      <w:bookmarkStart w:id="2285" w:name="_Toc27585187"/>
      <w:bookmarkStart w:id="2286" w:name="_Toc34346645"/>
      <w:bookmarkStart w:id="2287" w:name="_Toc34740722"/>
      <w:bookmarkStart w:id="2288" w:name="_Toc34748081"/>
      <w:bookmarkStart w:id="2289" w:name="_Toc34748457"/>
      <w:bookmarkStart w:id="2290" w:name="_Toc34749447"/>
      <w:bookmarkStart w:id="2291" w:name="_Toc49689910"/>
      <w:bookmarkStart w:id="2292" w:name="_Toc56336995"/>
      <w:bookmarkStart w:id="2293" w:name="_Toc73443811"/>
      <w:r w:rsidRPr="006A7EE2">
        <w:t>6.</w:t>
      </w:r>
      <w:r>
        <w:t>2</w:t>
      </w:r>
      <w:r w:rsidRPr="006A7EE2">
        <w:t>.3.</w:t>
      </w:r>
      <w:r w:rsidR="001E6DA6">
        <w:t>9</w:t>
      </w:r>
      <w:r w:rsidRPr="006A7EE2">
        <w:t>.3.1</w:t>
      </w:r>
      <w:r w:rsidRPr="006A7EE2">
        <w:tab/>
        <w:t>DELETE</w:t>
      </w:r>
      <w:bookmarkEnd w:id="2284"/>
      <w:bookmarkEnd w:id="2285"/>
      <w:bookmarkEnd w:id="2286"/>
      <w:bookmarkEnd w:id="2287"/>
      <w:bookmarkEnd w:id="2288"/>
      <w:bookmarkEnd w:id="2289"/>
      <w:bookmarkEnd w:id="2290"/>
      <w:bookmarkEnd w:id="2291"/>
      <w:bookmarkEnd w:id="2292"/>
      <w:bookmarkEnd w:id="2293"/>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94" w:name="_Toc11338556"/>
      <w:bookmarkStart w:id="2295" w:name="_Toc27585188"/>
      <w:bookmarkStart w:id="2296" w:name="_Toc34346646"/>
      <w:bookmarkStart w:id="2297" w:name="_Toc34740723"/>
      <w:bookmarkStart w:id="2298" w:name="_Toc34748082"/>
      <w:bookmarkStart w:id="2299" w:name="_Toc34748458"/>
      <w:bookmarkStart w:id="2300" w:name="_Toc34749448"/>
      <w:bookmarkStart w:id="2301" w:name="_Toc49689911"/>
      <w:bookmarkStart w:id="2302" w:name="_Toc56336996"/>
      <w:bookmarkStart w:id="2303" w:name="_Toc73443812"/>
      <w:r w:rsidRPr="006A7EE2">
        <w:t>6.</w:t>
      </w:r>
      <w:r>
        <w:t>2</w:t>
      </w:r>
      <w:r w:rsidRPr="006A7EE2">
        <w:t>.3.</w:t>
      </w:r>
      <w:r w:rsidR="001E6DA6">
        <w:t>9</w:t>
      </w:r>
      <w:r w:rsidRPr="006A7EE2">
        <w:t>.3.2</w:t>
      </w:r>
      <w:r w:rsidRPr="006A7EE2">
        <w:tab/>
        <w:t>PATCH</w:t>
      </w:r>
      <w:bookmarkEnd w:id="2294"/>
      <w:bookmarkEnd w:id="2295"/>
      <w:bookmarkEnd w:id="2296"/>
      <w:bookmarkEnd w:id="2297"/>
      <w:bookmarkEnd w:id="2298"/>
      <w:bookmarkEnd w:id="2299"/>
      <w:bookmarkEnd w:id="2300"/>
      <w:bookmarkEnd w:id="2301"/>
      <w:bookmarkEnd w:id="2302"/>
      <w:bookmarkEnd w:id="2303"/>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04" w:name="_Toc26199600"/>
      <w:bookmarkStart w:id="2305" w:name="_Toc34346647"/>
      <w:bookmarkStart w:id="2306" w:name="_Toc34740724"/>
      <w:bookmarkStart w:id="2307" w:name="_Toc34748083"/>
      <w:bookmarkStart w:id="2308" w:name="_Toc34748459"/>
      <w:bookmarkStart w:id="2309" w:name="_Toc34749449"/>
      <w:bookmarkStart w:id="2310" w:name="_Toc49689912"/>
      <w:bookmarkStart w:id="2311" w:name="_Toc56336997"/>
      <w:bookmarkStart w:id="2312" w:name="_Toc73443813"/>
      <w:bookmarkStart w:id="2313" w:name="_Toc11338574"/>
      <w:bookmarkStart w:id="2314" w:name="_Toc27585226"/>
      <w:bookmarkStart w:id="2315" w:name="_Toc186723851"/>
      <w:r>
        <w:t>6.2.3.10</w:t>
      </w:r>
      <w:r>
        <w:tab/>
        <w:t xml:space="preserve">Resource: </w:t>
      </w:r>
      <w:bookmarkEnd w:id="2304"/>
      <w:r>
        <w:t>IMS Registration Status</w:t>
      </w:r>
      <w:bookmarkEnd w:id="2305"/>
      <w:bookmarkEnd w:id="2306"/>
      <w:bookmarkEnd w:id="2307"/>
      <w:bookmarkEnd w:id="2308"/>
      <w:bookmarkEnd w:id="2309"/>
      <w:bookmarkEnd w:id="2310"/>
      <w:bookmarkEnd w:id="2311"/>
      <w:bookmarkEnd w:id="2312"/>
      <w:bookmarkEnd w:id="2315"/>
    </w:p>
    <w:p w14:paraId="1A852E2D" w14:textId="77777777" w:rsidR="002A194B" w:rsidRDefault="002A194B" w:rsidP="001901CD">
      <w:pPr>
        <w:pStyle w:val="Heading5"/>
      </w:pPr>
      <w:bookmarkStart w:id="2316" w:name="_Toc26199601"/>
      <w:bookmarkStart w:id="2317" w:name="_Toc34346648"/>
      <w:bookmarkStart w:id="2318" w:name="_Toc34740725"/>
      <w:bookmarkStart w:id="2319" w:name="_Toc34748084"/>
      <w:bookmarkStart w:id="2320" w:name="_Toc34748460"/>
      <w:bookmarkStart w:id="2321" w:name="_Toc34749450"/>
      <w:bookmarkStart w:id="2322" w:name="_Toc49689913"/>
      <w:bookmarkStart w:id="2323" w:name="_Toc56336998"/>
      <w:bookmarkStart w:id="2324" w:name="_Toc73443814"/>
      <w:bookmarkStart w:id="2325" w:name="_Toc186723852"/>
      <w:r>
        <w:t>6.2.3.10.1</w:t>
      </w:r>
      <w:r>
        <w:tab/>
        <w:t>Description</w:t>
      </w:r>
      <w:bookmarkEnd w:id="2316"/>
      <w:bookmarkEnd w:id="2317"/>
      <w:bookmarkEnd w:id="2318"/>
      <w:bookmarkEnd w:id="2319"/>
      <w:bookmarkEnd w:id="2320"/>
      <w:bookmarkEnd w:id="2321"/>
      <w:bookmarkEnd w:id="2322"/>
      <w:bookmarkEnd w:id="2323"/>
      <w:bookmarkEnd w:id="2324"/>
      <w:bookmarkEnd w:id="2325"/>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26" w:name="_Toc26199602"/>
      <w:bookmarkStart w:id="2327" w:name="_Toc34346649"/>
      <w:bookmarkStart w:id="2328" w:name="_Toc34740726"/>
      <w:bookmarkStart w:id="2329" w:name="_Toc34748085"/>
      <w:bookmarkStart w:id="2330" w:name="_Toc34748461"/>
      <w:bookmarkStart w:id="2331" w:name="_Toc34749451"/>
      <w:bookmarkStart w:id="2332" w:name="_Toc49689914"/>
      <w:bookmarkStart w:id="2333" w:name="_Toc56336999"/>
      <w:bookmarkStart w:id="2334" w:name="_Toc73443815"/>
      <w:bookmarkStart w:id="2335" w:name="_Toc186723853"/>
      <w:r>
        <w:lastRenderedPageBreak/>
        <w:t>6.2.3.10.2</w:t>
      </w:r>
      <w:r>
        <w:tab/>
        <w:t>Resource Definition</w:t>
      </w:r>
      <w:bookmarkEnd w:id="2326"/>
      <w:bookmarkEnd w:id="2327"/>
      <w:bookmarkEnd w:id="2328"/>
      <w:bookmarkEnd w:id="2329"/>
      <w:bookmarkEnd w:id="2330"/>
      <w:bookmarkEnd w:id="2331"/>
      <w:bookmarkEnd w:id="2332"/>
      <w:bookmarkEnd w:id="2333"/>
      <w:bookmarkEnd w:id="2334"/>
      <w:bookmarkEnd w:id="2335"/>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36" w:name="_Toc26199603"/>
      <w:bookmarkStart w:id="2337" w:name="_Toc34346650"/>
      <w:bookmarkStart w:id="2338" w:name="_Toc34740727"/>
      <w:bookmarkStart w:id="2339" w:name="_Toc34748086"/>
      <w:bookmarkStart w:id="2340" w:name="_Toc34748462"/>
      <w:bookmarkStart w:id="2341" w:name="_Toc34749452"/>
      <w:bookmarkStart w:id="2342" w:name="_Toc49689915"/>
      <w:bookmarkStart w:id="2343" w:name="_Toc56337000"/>
      <w:bookmarkStart w:id="2344" w:name="_Toc73443816"/>
      <w:bookmarkStart w:id="2345" w:name="_Toc186723854"/>
      <w:r>
        <w:t>6.2.3.10.3</w:t>
      </w:r>
      <w:r>
        <w:tab/>
        <w:t>Resource Standard Methods</w:t>
      </w:r>
      <w:bookmarkEnd w:id="2336"/>
      <w:bookmarkEnd w:id="2337"/>
      <w:bookmarkEnd w:id="2338"/>
      <w:bookmarkEnd w:id="2339"/>
      <w:bookmarkEnd w:id="2340"/>
      <w:bookmarkEnd w:id="2341"/>
      <w:bookmarkEnd w:id="2342"/>
      <w:bookmarkEnd w:id="2343"/>
      <w:bookmarkEnd w:id="2344"/>
      <w:bookmarkEnd w:id="2345"/>
    </w:p>
    <w:p w14:paraId="7A34BAA6" w14:textId="77777777" w:rsidR="002A194B" w:rsidRPr="00384E92" w:rsidRDefault="002A194B" w:rsidP="00651690">
      <w:pPr>
        <w:pStyle w:val="H6"/>
      </w:pPr>
      <w:bookmarkStart w:id="2346" w:name="_Toc26199604"/>
      <w:bookmarkStart w:id="2347" w:name="_Toc34346651"/>
      <w:bookmarkStart w:id="2348" w:name="_Toc34740728"/>
      <w:bookmarkStart w:id="2349" w:name="_Toc34748087"/>
      <w:bookmarkStart w:id="2350" w:name="_Toc34748463"/>
      <w:bookmarkStart w:id="2351" w:name="_Toc34749453"/>
      <w:bookmarkStart w:id="2352" w:name="_Toc49689916"/>
      <w:bookmarkStart w:id="2353" w:name="_Toc56337001"/>
      <w:bookmarkStart w:id="2354" w:name="_Toc73443817"/>
      <w:r w:rsidRPr="00384E92">
        <w:t>6.</w:t>
      </w:r>
      <w:r>
        <w:t>2.3.10.3</w:t>
      </w:r>
      <w:r w:rsidRPr="00384E92">
        <w:t>.1</w:t>
      </w:r>
      <w:r w:rsidRPr="00384E92">
        <w:tab/>
      </w:r>
      <w:r>
        <w:t>GET</w:t>
      </w:r>
      <w:bookmarkEnd w:id="2346"/>
      <w:bookmarkEnd w:id="2347"/>
      <w:bookmarkEnd w:id="2348"/>
      <w:bookmarkEnd w:id="2349"/>
      <w:bookmarkEnd w:id="2350"/>
      <w:bookmarkEnd w:id="2351"/>
      <w:bookmarkEnd w:id="2352"/>
      <w:bookmarkEnd w:id="2353"/>
      <w:bookmarkEnd w:id="2354"/>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55" w:name="_Toc34346652"/>
      <w:bookmarkStart w:id="2356" w:name="_Toc34740729"/>
      <w:bookmarkStart w:id="2357" w:name="_Toc34748088"/>
      <w:bookmarkStart w:id="2358" w:name="_Toc34748464"/>
      <w:bookmarkStart w:id="2359" w:name="_Toc34749454"/>
      <w:bookmarkStart w:id="2360" w:name="_Toc49689917"/>
      <w:bookmarkStart w:id="2361" w:name="_Toc56337002"/>
      <w:bookmarkStart w:id="2362" w:name="_Toc73443818"/>
      <w:bookmarkStart w:id="2363" w:name="_Toc186723855"/>
      <w:r>
        <w:t>6.2.3.11</w:t>
      </w:r>
      <w:r>
        <w:tab/>
        <w:t>Resource: Service Priority Information</w:t>
      </w:r>
      <w:bookmarkEnd w:id="2355"/>
      <w:bookmarkEnd w:id="2356"/>
      <w:bookmarkEnd w:id="2357"/>
      <w:bookmarkEnd w:id="2358"/>
      <w:bookmarkEnd w:id="2359"/>
      <w:bookmarkEnd w:id="2360"/>
      <w:bookmarkEnd w:id="2361"/>
      <w:bookmarkEnd w:id="2362"/>
      <w:bookmarkEnd w:id="2363"/>
    </w:p>
    <w:p w14:paraId="6AA1CC6D" w14:textId="77777777" w:rsidR="006124A2" w:rsidRDefault="006124A2" w:rsidP="001901CD">
      <w:pPr>
        <w:pStyle w:val="Heading5"/>
      </w:pPr>
      <w:bookmarkStart w:id="2364" w:name="_Toc34346653"/>
      <w:bookmarkStart w:id="2365" w:name="_Toc34740730"/>
      <w:bookmarkStart w:id="2366" w:name="_Toc34748089"/>
      <w:bookmarkStart w:id="2367" w:name="_Toc34748465"/>
      <w:bookmarkStart w:id="2368" w:name="_Toc34749455"/>
      <w:bookmarkStart w:id="2369" w:name="_Toc49689918"/>
      <w:bookmarkStart w:id="2370" w:name="_Toc56337003"/>
      <w:bookmarkStart w:id="2371" w:name="_Toc73443819"/>
      <w:bookmarkStart w:id="2372" w:name="_Toc186723856"/>
      <w:r>
        <w:t>6.2.3.11.1</w:t>
      </w:r>
      <w:r>
        <w:tab/>
        <w:t>Description</w:t>
      </w:r>
      <w:bookmarkEnd w:id="2364"/>
      <w:bookmarkEnd w:id="2365"/>
      <w:bookmarkEnd w:id="2366"/>
      <w:bookmarkEnd w:id="2367"/>
      <w:bookmarkEnd w:id="2368"/>
      <w:bookmarkEnd w:id="2369"/>
      <w:bookmarkEnd w:id="2370"/>
      <w:bookmarkEnd w:id="2371"/>
      <w:bookmarkEnd w:id="2372"/>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73" w:name="_Toc34346654"/>
      <w:bookmarkStart w:id="2374" w:name="_Toc34740731"/>
      <w:bookmarkStart w:id="2375" w:name="_Toc34748090"/>
      <w:bookmarkStart w:id="2376" w:name="_Toc34748466"/>
      <w:bookmarkStart w:id="2377" w:name="_Toc34749456"/>
      <w:bookmarkStart w:id="2378" w:name="_Toc49689919"/>
      <w:bookmarkStart w:id="2379" w:name="_Toc56337004"/>
      <w:bookmarkStart w:id="2380" w:name="_Toc73443820"/>
      <w:bookmarkStart w:id="2381" w:name="_Toc186723857"/>
      <w:r>
        <w:t>6.2.3.11.2</w:t>
      </w:r>
      <w:r>
        <w:tab/>
        <w:t>Resource Definition</w:t>
      </w:r>
      <w:bookmarkEnd w:id="2373"/>
      <w:bookmarkEnd w:id="2374"/>
      <w:bookmarkEnd w:id="2375"/>
      <w:bookmarkEnd w:id="2376"/>
      <w:bookmarkEnd w:id="2377"/>
      <w:bookmarkEnd w:id="2378"/>
      <w:bookmarkEnd w:id="2379"/>
      <w:bookmarkEnd w:id="2380"/>
      <w:bookmarkEnd w:id="2381"/>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82" w:name="_Toc34346655"/>
      <w:bookmarkStart w:id="2383" w:name="_Toc34740732"/>
      <w:bookmarkStart w:id="2384" w:name="_Toc34748091"/>
      <w:bookmarkStart w:id="2385" w:name="_Toc34748467"/>
      <w:bookmarkStart w:id="2386" w:name="_Toc34749457"/>
      <w:bookmarkStart w:id="2387" w:name="_Toc49689920"/>
      <w:bookmarkStart w:id="2388" w:name="_Toc56337005"/>
      <w:bookmarkStart w:id="2389" w:name="_Toc73443821"/>
      <w:bookmarkStart w:id="2390" w:name="_Toc186723858"/>
      <w:r>
        <w:t>6.2.3.11.3</w:t>
      </w:r>
      <w:r>
        <w:tab/>
        <w:t>Resource Standard Methods</w:t>
      </w:r>
      <w:bookmarkEnd w:id="2382"/>
      <w:bookmarkEnd w:id="2383"/>
      <w:bookmarkEnd w:id="2384"/>
      <w:bookmarkEnd w:id="2385"/>
      <w:bookmarkEnd w:id="2386"/>
      <w:bookmarkEnd w:id="2387"/>
      <w:bookmarkEnd w:id="2388"/>
      <w:bookmarkEnd w:id="2389"/>
      <w:bookmarkEnd w:id="2390"/>
    </w:p>
    <w:p w14:paraId="7FEB75C5" w14:textId="77777777" w:rsidR="006124A2" w:rsidRPr="00384E92" w:rsidRDefault="006124A2" w:rsidP="00651690">
      <w:pPr>
        <w:pStyle w:val="H6"/>
      </w:pPr>
      <w:bookmarkStart w:id="2391" w:name="_Toc34346656"/>
      <w:bookmarkStart w:id="2392" w:name="_Toc34740733"/>
      <w:bookmarkStart w:id="2393" w:name="_Toc34748092"/>
      <w:bookmarkStart w:id="2394" w:name="_Toc34748468"/>
      <w:bookmarkStart w:id="2395" w:name="_Toc34749458"/>
      <w:bookmarkStart w:id="2396" w:name="_Toc49689921"/>
      <w:bookmarkStart w:id="2397" w:name="_Toc56337006"/>
      <w:bookmarkStart w:id="2398" w:name="_Toc73443822"/>
      <w:r w:rsidRPr="00384E92">
        <w:t>6.</w:t>
      </w:r>
      <w:r>
        <w:t>2.3.11.3</w:t>
      </w:r>
      <w:r w:rsidRPr="00384E92">
        <w:t>.1</w:t>
      </w:r>
      <w:r w:rsidRPr="00384E92">
        <w:tab/>
      </w:r>
      <w:r>
        <w:t>GET</w:t>
      </w:r>
      <w:bookmarkEnd w:id="2391"/>
      <w:bookmarkEnd w:id="2392"/>
      <w:bookmarkEnd w:id="2393"/>
      <w:bookmarkEnd w:id="2394"/>
      <w:bookmarkEnd w:id="2395"/>
      <w:bookmarkEnd w:id="2396"/>
      <w:bookmarkEnd w:id="2397"/>
      <w:bookmarkEnd w:id="2398"/>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9" w:name="_Toc34346657"/>
      <w:bookmarkStart w:id="2400" w:name="_Toc34740734"/>
      <w:bookmarkStart w:id="2401" w:name="_Toc34748093"/>
      <w:bookmarkStart w:id="2402" w:name="_Toc34748469"/>
      <w:bookmarkStart w:id="2403" w:name="_Toc34749459"/>
      <w:bookmarkStart w:id="2404" w:name="_Toc49689922"/>
      <w:bookmarkStart w:id="2405" w:name="_Toc56337007"/>
      <w:bookmarkStart w:id="2406" w:name="_Toc73443823"/>
      <w:bookmarkStart w:id="2407" w:name="_Toc186723859"/>
      <w:r>
        <w:t>6.2.3.12</w:t>
      </w:r>
      <w:r>
        <w:tab/>
        <w:t>Resource: Initial Filter Criteria</w:t>
      </w:r>
      <w:bookmarkEnd w:id="2399"/>
      <w:bookmarkEnd w:id="2400"/>
      <w:bookmarkEnd w:id="2401"/>
      <w:bookmarkEnd w:id="2402"/>
      <w:bookmarkEnd w:id="2403"/>
      <w:bookmarkEnd w:id="2404"/>
      <w:bookmarkEnd w:id="2405"/>
      <w:bookmarkEnd w:id="2406"/>
      <w:bookmarkEnd w:id="2407"/>
    </w:p>
    <w:p w14:paraId="1CBF3B50" w14:textId="77777777" w:rsidR="00866F74" w:rsidRDefault="00866F74" w:rsidP="001901CD">
      <w:pPr>
        <w:pStyle w:val="Heading5"/>
      </w:pPr>
      <w:bookmarkStart w:id="2408" w:name="_Toc34346658"/>
      <w:bookmarkStart w:id="2409" w:name="_Toc34740735"/>
      <w:bookmarkStart w:id="2410" w:name="_Toc34748094"/>
      <w:bookmarkStart w:id="2411" w:name="_Toc34748470"/>
      <w:bookmarkStart w:id="2412" w:name="_Toc34749460"/>
      <w:bookmarkStart w:id="2413" w:name="_Toc49689923"/>
      <w:bookmarkStart w:id="2414" w:name="_Toc56337008"/>
      <w:bookmarkStart w:id="2415" w:name="_Toc73443824"/>
      <w:bookmarkStart w:id="2416" w:name="_Toc186723860"/>
      <w:r>
        <w:t>6.2.3.12.1</w:t>
      </w:r>
      <w:r>
        <w:tab/>
        <w:t>Description</w:t>
      </w:r>
      <w:bookmarkEnd w:id="2408"/>
      <w:bookmarkEnd w:id="2409"/>
      <w:bookmarkEnd w:id="2410"/>
      <w:bookmarkEnd w:id="2411"/>
      <w:bookmarkEnd w:id="2412"/>
      <w:bookmarkEnd w:id="2413"/>
      <w:bookmarkEnd w:id="2414"/>
      <w:bookmarkEnd w:id="2415"/>
      <w:bookmarkEnd w:id="2416"/>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7" w:name="_Toc34346659"/>
      <w:bookmarkStart w:id="2418" w:name="_Toc34740736"/>
      <w:bookmarkStart w:id="2419" w:name="_Toc34748095"/>
      <w:bookmarkStart w:id="2420" w:name="_Toc34748471"/>
      <w:bookmarkStart w:id="2421" w:name="_Toc34749461"/>
      <w:bookmarkStart w:id="2422" w:name="_Toc49689924"/>
      <w:bookmarkStart w:id="2423" w:name="_Toc56337009"/>
      <w:bookmarkStart w:id="2424" w:name="_Toc73443825"/>
      <w:bookmarkStart w:id="2425" w:name="_Toc186723861"/>
      <w:r>
        <w:t>6.2.3.12.2</w:t>
      </w:r>
      <w:r>
        <w:tab/>
        <w:t>Resource Definition</w:t>
      </w:r>
      <w:bookmarkEnd w:id="2417"/>
      <w:bookmarkEnd w:id="2418"/>
      <w:bookmarkEnd w:id="2419"/>
      <w:bookmarkEnd w:id="2420"/>
      <w:bookmarkEnd w:id="2421"/>
      <w:bookmarkEnd w:id="2422"/>
      <w:bookmarkEnd w:id="2423"/>
      <w:bookmarkEnd w:id="2424"/>
      <w:bookmarkEnd w:id="2425"/>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26" w:name="_Toc34346660"/>
      <w:bookmarkStart w:id="2427" w:name="_Toc34740737"/>
      <w:bookmarkStart w:id="2428" w:name="_Toc34748096"/>
      <w:bookmarkStart w:id="2429" w:name="_Toc34748472"/>
      <w:bookmarkStart w:id="2430" w:name="_Toc34749462"/>
      <w:bookmarkStart w:id="2431" w:name="_Toc49689925"/>
      <w:bookmarkStart w:id="2432" w:name="_Toc56337010"/>
      <w:bookmarkStart w:id="2433" w:name="_Toc73443826"/>
      <w:bookmarkStart w:id="2434" w:name="_Toc186723862"/>
      <w:r>
        <w:t>6.2.3.12.3</w:t>
      </w:r>
      <w:r>
        <w:tab/>
        <w:t>Resource Standard Methods</w:t>
      </w:r>
      <w:bookmarkEnd w:id="2426"/>
      <w:bookmarkEnd w:id="2427"/>
      <w:bookmarkEnd w:id="2428"/>
      <w:bookmarkEnd w:id="2429"/>
      <w:bookmarkEnd w:id="2430"/>
      <w:bookmarkEnd w:id="2431"/>
      <w:bookmarkEnd w:id="2432"/>
      <w:bookmarkEnd w:id="2433"/>
      <w:bookmarkEnd w:id="2434"/>
    </w:p>
    <w:p w14:paraId="160CFBD6" w14:textId="77777777" w:rsidR="00866F74" w:rsidRPr="00384E92" w:rsidRDefault="00866F74" w:rsidP="00651690">
      <w:pPr>
        <w:pStyle w:val="H6"/>
      </w:pPr>
      <w:bookmarkStart w:id="2435" w:name="_Toc34346661"/>
      <w:bookmarkStart w:id="2436" w:name="_Toc34740738"/>
      <w:bookmarkStart w:id="2437" w:name="_Toc34748097"/>
      <w:bookmarkStart w:id="2438" w:name="_Toc34748473"/>
      <w:bookmarkStart w:id="2439" w:name="_Toc34749463"/>
      <w:bookmarkStart w:id="2440" w:name="_Toc49689926"/>
      <w:bookmarkStart w:id="2441" w:name="_Toc56337011"/>
      <w:bookmarkStart w:id="2442" w:name="_Toc73443827"/>
      <w:r w:rsidRPr="00384E92">
        <w:t>6.</w:t>
      </w:r>
      <w:r>
        <w:t>2.3.12.3</w:t>
      </w:r>
      <w:r w:rsidRPr="00384E92">
        <w:t>.1</w:t>
      </w:r>
      <w:r w:rsidRPr="00384E92">
        <w:tab/>
      </w:r>
      <w:r>
        <w:t>GET</w:t>
      </w:r>
      <w:bookmarkEnd w:id="2435"/>
      <w:bookmarkEnd w:id="2436"/>
      <w:bookmarkEnd w:id="2437"/>
      <w:bookmarkEnd w:id="2438"/>
      <w:bookmarkEnd w:id="2439"/>
      <w:bookmarkEnd w:id="2440"/>
      <w:bookmarkEnd w:id="2441"/>
      <w:bookmarkEnd w:id="2442"/>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43" w:name="_Toc34346662"/>
      <w:bookmarkStart w:id="2444" w:name="_Toc34740739"/>
      <w:bookmarkStart w:id="2445" w:name="_Toc34748098"/>
      <w:bookmarkStart w:id="2446" w:name="_Toc34748474"/>
      <w:bookmarkStart w:id="2447" w:name="_Toc34749464"/>
      <w:bookmarkStart w:id="2448" w:name="_Toc49689927"/>
      <w:bookmarkStart w:id="2449" w:name="_Toc56337012"/>
      <w:bookmarkStart w:id="2450" w:name="_Toc73443828"/>
      <w:bookmarkStart w:id="2451" w:name="_Toc186723863"/>
      <w:r>
        <w:t>6.2.3.13</w:t>
      </w:r>
      <w:r>
        <w:tab/>
        <w:t>Resource: IMS Location Data</w:t>
      </w:r>
      <w:bookmarkEnd w:id="2443"/>
      <w:bookmarkEnd w:id="2444"/>
      <w:bookmarkEnd w:id="2445"/>
      <w:bookmarkEnd w:id="2446"/>
      <w:bookmarkEnd w:id="2447"/>
      <w:bookmarkEnd w:id="2448"/>
      <w:bookmarkEnd w:id="2449"/>
      <w:bookmarkEnd w:id="2450"/>
      <w:bookmarkEnd w:id="2451"/>
    </w:p>
    <w:p w14:paraId="299922B2" w14:textId="77777777" w:rsidR="00614BBA" w:rsidRDefault="00614BBA" w:rsidP="001901CD">
      <w:pPr>
        <w:pStyle w:val="Heading5"/>
      </w:pPr>
      <w:bookmarkStart w:id="2452" w:name="_Toc34346663"/>
      <w:bookmarkStart w:id="2453" w:name="_Toc34740740"/>
      <w:bookmarkStart w:id="2454" w:name="_Toc34748099"/>
      <w:bookmarkStart w:id="2455" w:name="_Toc34748475"/>
      <w:bookmarkStart w:id="2456" w:name="_Toc34749465"/>
      <w:bookmarkStart w:id="2457" w:name="_Toc49689928"/>
      <w:bookmarkStart w:id="2458" w:name="_Toc56337013"/>
      <w:bookmarkStart w:id="2459" w:name="_Toc73443829"/>
      <w:bookmarkStart w:id="2460" w:name="_Toc186723864"/>
      <w:r>
        <w:t>6.2.3.13.1</w:t>
      </w:r>
      <w:r>
        <w:tab/>
        <w:t>Description</w:t>
      </w:r>
      <w:bookmarkEnd w:id="2452"/>
      <w:bookmarkEnd w:id="2453"/>
      <w:bookmarkEnd w:id="2454"/>
      <w:bookmarkEnd w:id="2455"/>
      <w:bookmarkEnd w:id="2456"/>
      <w:bookmarkEnd w:id="2457"/>
      <w:bookmarkEnd w:id="2458"/>
      <w:bookmarkEnd w:id="2459"/>
      <w:bookmarkEnd w:id="2460"/>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61" w:name="_Toc34346664"/>
      <w:bookmarkStart w:id="2462" w:name="_Toc34740741"/>
      <w:bookmarkStart w:id="2463" w:name="_Toc34748100"/>
      <w:bookmarkStart w:id="2464" w:name="_Toc34748476"/>
      <w:bookmarkStart w:id="2465" w:name="_Toc34749466"/>
      <w:bookmarkStart w:id="2466" w:name="_Toc49689929"/>
      <w:bookmarkStart w:id="2467" w:name="_Toc56337014"/>
      <w:bookmarkStart w:id="2468" w:name="_Toc73443830"/>
      <w:bookmarkStart w:id="2469" w:name="_Toc186723865"/>
      <w:r>
        <w:t>6.2.3.13.2</w:t>
      </w:r>
      <w:r>
        <w:tab/>
        <w:t>Resource Definition</w:t>
      </w:r>
      <w:bookmarkEnd w:id="2461"/>
      <w:bookmarkEnd w:id="2462"/>
      <w:bookmarkEnd w:id="2463"/>
      <w:bookmarkEnd w:id="2464"/>
      <w:bookmarkEnd w:id="2465"/>
      <w:bookmarkEnd w:id="2466"/>
      <w:bookmarkEnd w:id="2467"/>
      <w:bookmarkEnd w:id="2468"/>
      <w:bookmarkEnd w:id="2469"/>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70" w:name="_Toc34346665"/>
      <w:bookmarkStart w:id="2471" w:name="_Toc34740742"/>
      <w:bookmarkStart w:id="2472" w:name="_Toc34748101"/>
      <w:bookmarkStart w:id="2473" w:name="_Toc34748477"/>
      <w:bookmarkStart w:id="2474" w:name="_Toc34749467"/>
      <w:bookmarkStart w:id="2475" w:name="_Toc49689930"/>
      <w:bookmarkStart w:id="2476" w:name="_Toc56337015"/>
      <w:bookmarkStart w:id="2477" w:name="_Toc73443831"/>
      <w:bookmarkStart w:id="2478" w:name="_Toc186723866"/>
      <w:r>
        <w:t>6.2.3.13.3</w:t>
      </w:r>
      <w:r>
        <w:tab/>
        <w:t>Resource Standard Methods</w:t>
      </w:r>
      <w:bookmarkEnd w:id="2470"/>
      <w:bookmarkEnd w:id="2471"/>
      <w:bookmarkEnd w:id="2472"/>
      <w:bookmarkEnd w:id="2473"/>
      <w:bookmarkEnd w:id="2474"/>
      <w:bookmarkEnd w:id="2475"/>
      <w:bookmarkEnd w:id="2476"/>
      <w:bookmarkEnd w:id="2477"/>
      <w:bookmarkEnd w:id="2478"/>
    </w:p>
    <w:p w14:paraId="282E83FD" w14:textId="77777777" w:rsidR="00614BBA" w:rsidRPr="00384E92" w:rsidRDefault="00614BBA" w:rsidP="00651690">
      <w:pPr>
        <w:pStyle w:val="H6"/>
      </w:pPr>
      <w:bookmarkStart w:id="2479" w:name="_Toc34346666"/>
      <w:bookmarkStart w:id="2480" w:name="_Toc34740743"/>
      <w:bookmarkStart w:id="2481" w:name="_Toc34748102"/>
      <w:bookmarkStart w:id="2482" w:name="_Toc34748478"/>
      <w:bookmarkStart w:id="2483" w:name="_Toc34749468"/>
      <w:bookmarkStart w:id="2484" w:name="_Toc49689931"/>
      <w:bookmarkStart w:id="2485" w:name="_Toc56337016"/>
      <w:bookmarkStart w:id="2486" w:name="_Toc73443832"/>
      <w:r w:rsidRPr="00384E92">
        <w:t>6.</w:t>
      </w:r>
      <w:r>
        <w:t>2.3.13.3</w:t>
      </w:r>
      <w:r w:rsidRPr="00384E92">
        <w:t>.1</w:t>
      </w:r>
      <w:r w:rsidRPr="00384E92">
        <w:tab/>
      </w:r>
      <w:r>
        <w:t>GET</w:t>
      </w:r>
      <w:bookmarkEnd w:id="2479"/>
      <w:bookmarkEnd w:id="2480"/>
      <w:bookmarkEnd w:id="2481"/>
      <w:bookmarkEnd w:id="2482"/>
      <w:bookmarkEnd w:id="2483"/>
      <w:bookmarkEnd w:id="2484"/>
      <w:bookmarkEnd w:id="2485"/>
      <w:bookmarkEnd w:id="2486"/>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7" w:name="_Toc34346667"/>
      <w:bookmarkStart w:id="2488" w:name="_Toc34740744"/>
      <w:bookmarkStart w:id="2489" w:name="_Toc34748103"/>
      <w:bookmarkStart w:id="2490" w:name="_Toc34748479"/>
      <w:bookmarkStart w:id="2491" w:name="_Toc34749469"/>
      <w:bookmarkStart w:id="2492" w:name="_Toc49689932"/>
      <w:bookmarkStart w:id="2493" w:name="_Toc56337017"/>
      <w:bookmarkStart w:id="2494" w:name="_Toc73443833"/>
      <w:bookmarkStart w:id="2495" w:name="_Toc186723867"/>
      <w:r>
        <w:t>6.2.3.14</w:t>
      </w:r>
      <w:r>
        <w:tab/>
        <w:t>Resource: Service Level Trace Information</w:t>
      </w:r>
      <w:bookmarkEnd w:id="2487"/>
      <w:bookmarkEnd w:id="2488"/>
      <w:bookmarkEnd w:id="2489"/>
      <w:bookmarkEnd w:id="2490"/>
      <w:bookmarkEnd w:id="2491"/>
      <w:bookmarkEnd w:id="2492"/>
      <w:bookmarkEnd w:id="2493"/>
      <w:bookmarkEnd w:id="2494"/>
      <w:bookmarkEnd w:id="2495"/>
    </w:p>
    <w:p w14:paraId="0FB1F027" w14:textId="77777777" w:rsidR="00C340A3" w:rsidRDefault="00C340A3" w:rsidP="001901CD">
      <w:pPr>
        <w:pStyle w:val="Heading5"/>
      </w:pPr>
      <w:bookmarkStart w:id="2496" w:name="_Toc34346668"/>
      <w:bookmarkStart w:id="2497" w:name="_Toc34740745"/>
      <w:bookmarkStart w:id="2498" w:name="_Toc34748104"/>
      <w:bookmarkStart w:id="2499" w:name="_Toc34748480"/>
      <w:bookmarkStart w:id="2500" w:name="_Toc34749470"/>
      <w:bookmarkStart w:id="2501" w:name="_Toc49689933"/>
      <w:bookmarkStart w:id="2502" w:name="_Toc56337018"/>
      <w:bookmarkStart w:id="2503" w:name="_Toc73443834"/>
      <w:bookmarkStart w:id="2504" w:name="_Toc186723868"/>
      <w:r>
        <w:t>6.2.3.14.1</w:t>
      </w:r>
      <w:r>
        <w:tab/>
        <w:t>Description</w:t>
      </w:r>
      <w:bookmarkEnd w:id="2496"/>
      <w:bookmarkEnd w:id="2497"/>
      <w:bookmarkEnd w:id="2498"/>
      <w:bookmarkEnd w:id="2499"/>
      <w:bookmarkEnd w:id="2500"/>
      <w:bookmarkEnd w:id="2501"/>
      <w:bookmarkEnd w:id="2502"/>
      <w:bookmarkEnd w:id="2503"/>
      <w:bookmarkEnd w:id="2504"/>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05" w:name="_Toc34346669"/>
      <w:bookmarkStart w:id="2506" w:name="_Toc34740746"/>
      <w:bookmarkStart w:id="2507" w:name="_Toc34748105"/>
      <w:bookmarkStart w:id="2508" w:name="_Toc34748481"/>
      <w:bookmarkStart w:id="2509" w:name="_Toc34749471"/>
      <w:bookmarkStart w:id="2510" w:name="_Toc49689934"/>
      <w:bookmarkStart w:id="2511" w:name="_Toc56337019"/>
      <w:bookmarkStart w:id="2512" w:name="_Toc73443835"/>
      <w:bookmarkStart w:id="2513" w:name="_Toc186723869"/>
      <w:r>
        <w:t>6.2.3.14.2</w:t>
      </w:r>
      <w:r>
        <w:tab/>
        <w:t>Resource Definition</w:t>
      </w:r>
      <w:bookmarkEnd w:id="2505"/>
      <w:bookmarkEnd w:id="2506"/>
      <w:bookmarkEnd w:id="2507"/>
      <w:bookmarkEnd w:id="2508"/>
      <w:bookmarkEnd w:id="2509"/>
      <w:bookmarkEnd w:id="2510"/>
      <w:bookmarkEnd w:id="2511"/>
      <w:bookmarkEnd w:id="2512"/>
      <w:bookmarkEnd w:id="2513"/>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14" w:name="_Toc34346670"/>
      <w:bookmarkStart w:id="2515" w:name="_Toc34740747"/>
      <w:bookmarkStart w:id="2516" w:name="_Toc34748106"/>
      <w:bookmarkStart w:id="2517" w:name="_Toc34748482"/>
      <w:bookmarkStart w:id="2518" w:name="_Toc34749472"/>
      <w:bookmarkStart w:id="2519" w:name="_Toc49689935"/>
      <w:bookmarkStart w:id="2520" w:name="_Toc56337020"/>
      <w:bookmarkStart w:id="2521" w:name="_Toc73443836"/>
      <w:bookmarkStart w:id="2522" w:name="_Toc186723870"/>
      <w:r>
        <w:t>6.2.3.14.3</w:t>
      </w:r>
      <w:r>
        <w:tab/>
        <w:t>Resource Standard Methods</w:t>
      </w:r>
      <w:bookmarkEnd w:id="2514"/>
      <w:bookmarkEnd w:id="2515"/>
      <w:bookmarkEnd w:id="2516"/>
      <w:bookmarkEnd w:id="2517"/>
      <w:bookmarkEnd w:id="2518"/>
      <w:bookmarkEnd w:id="2519"/>
      <w:bookmarkEnd w:id="2520"/>
      <w:bookmarkEnd w:id="2521"/>
      <w:bookmarkEnd w:id="2522"/>
    </w:p>
    <w:p w14:paraId="54A72337" w14:textId="77777777" w:rsidR="00C340A3" w:rsidRPr="00384E92" w:rsidRDefault="00C340A3" w:rsidP="00651690">
      <w:pPr>
        <w:pStyle w:val="H6"/>
      </w:pPr>
      <w:bookmarkStart w:id="2523" w:name="_Toc34346671"/>
      <w:bookmarkStart w:id="2524" w:name="_Toc34740748"/>
      <w:bookmarkStart w:id="2525" w:name="_Toc34748107"/>
      <w:bookmarkStart w:id="2526" w:name="_Toc34748483"/>
      <w:bookmarkStart w:id="2527" w:name="_Toc34749473"/>
      <w:bookmarkStart w:id="2528" w:name="_Toc49689936"/>
      <w:bookmarkStart w:id="2529" w:name="_Toc56337021"/>
      <w:bookmarkStart w:id="2530" w:name="_Toc73443837"/>
      <w:r w:rsidRPr="00384E92">
        <w:t>6.</w:t>
      </w:r>
      <w:r>
        <w:t>2.3.14.3</w:t>
      </w:r>
      <w:r w:rsidRPr="00384E92">
        <w:t>.1</w:t>
      </w:r>
      <w:r w:rsidRPr="00384E92">
        <w:tab/>
      </w:r>
      <w:r>
        <w:t>GET</w:t>
      </w:r>
      <w:bookmarkEnd w:id="2523"/>
      <w:bookmarkEnd w:id="2524"/>
      <w:bookmarkEnd w:id="2525"/>
      <w:bookmarkEnd w:id="2526"/>
      <w:bookmarkEnd w:id="2527"/>
      <w:bookmarkEnd w:id="2528"/>
      <w:bookmarkEnd w:id="2529"/>
      <w:bookmarkEnd w:id="2530"/>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31" w:name="_Toc34346672"/>
      <w:bookmarkStart w:id="2532" w:name="_Toc34740749"/>
      <w:bookmarkStart w:id="2533" w:name="_Toc34748108"/>
      <w:bookmarkStart w:id="2534" w:name="_Toc34748484"/>
      <w:bookmarkStart w:id="2535" w:name="_Toc34749474"/>
      <w:bookmarkStart w:id="2536" w:name="_Toc49689937"/>
      <w:bookmarkStart w:id="2537" w:name="_Toc56337022"/>
      <w:bookmarkStart w:id="2538" w:name="_Toc73443838"/>
      <w:bookmarkStart w:id="2539" w:name="_Toc186723871"/>
      <w:r>
        <w:t>6.2.3.15</w:t>
      </w:r>
      <w:r>
        <w:tab/>
        <w:t>Resource: PS location Information</w:t>
      </w:r>
      <w:bookmarkEnd w:id="2531"/>
      <w:bookmarkEnd w:id="2532"/>
      <w:bookmarkEnd w:id="2533"/>
      <w:bookmarkEnd w:id="2534"/>
      <w:bookmarkEnd w:id="2535"/>
      <w:bookmarkEnd w:id="2536"/>
      <w:bookmarkEnd w:id="2537"/>
      <w:bookmarkEnd w:id="2538"/>
      <w:bookmarkEnd w:id="2539"/>
    </w:p>
    <w:p w14:paraId="5CF28009" w14:textId="77777777" w:rsidR="00264041" w:rsidRDefault="00264041" w:rsidP="001901CD">
      <w:pPr>
        <w:pStyle w:val="Heading5"/>
      </w:pPr>
      <w:bookmarkStart w:id="2540" w:name="_Toc34346673"/>
      <w:bookmarkStart w:id="2541" w:name="_Toc34740750"/>
      <w:bookmarkStart w:id="2542" w:name="_Toc34748109"/>
      <w:bookmarkStart w:id="2543" w:name="_Toc34748485"/>
      <w:bookmarkStart w:id="2544" w:name="_Toc34749475"/>
      <w:bookmarkStart w:id="2545" w:name="_Toc49689938"/>
      <w:bookmarkStart w:id="2546" w:name="_Toc56337023"/>
      <w:bookmarkStart w:id="2547" w:name="_Toc73443839"/>
      <w:bookmarkStart w:id="2548" w:name="_Toc186723872"/>
      <w:r>
        <w:t>6.2.3.15.1</w:t>
      </w:r>
      <w:r>
        <w:tab/>
        <w:t>Description</w:t>
      </w:r>
      <w:bookmarkEnd w:id="2540"/>
      <w:bookmarkEnd w:id="2541"/>
      <w:bookmarkEnd w:id="2542"/>
      <w:bookmarkEnd w:id="2543"/>
      <w:bookmarkEnd w:id="2544"/>
      <w:bookmarkEnd w:id="2545"/>
      <w:bookmarkEnd w:id="2546"/>
      <w:bookmarkEnd w:id="2547"/>
      <w:bookmarkEnd w:id="2548"/>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9" w:name="_Toc34346674"/>
      <w:bookmarkStart w:id="2550" w:name="_Toc34740751"/>
      <w:bookmarkStart w:id="2551" w:name="_Toc34748110"/>
      <w:bookmarkStart w:id="2552" w:name="_Toc34748486"/>
      <w:bookmarkStart w:id="2553" w:name="_Toc34749476"/>
      <w:bookmarkStart w:id="2554" w:name="_Toc49689939"/>
      <w:bookmarkStart w:id="2555" w:name="_Toc56337024"/>
      <w:bookmarkStart w:id="2556" w:name="_Toc73443840"/>
      <w:bookmarkStart w:id="2557" w:name="_Toc186723873"/>
      <w:r>
        <w:t>6.2.3.15.2</w:t>
      </w:r>
      <w:r>
        <w:tab/>
        <w:t>Resource Definition</w:t>
      </w:r>
      <w:bookmarkEnd w:id="2549"/>
      <w:bookmarkEnd w:id="2550"/>
      <w:bookmarkEnd w:id="2551"/>
      <w:bookmarkEnd w:id="2552"/>
      <w:bookmarkEnd w:id="2553"/>
      <w:bookmarkEnd w:id="2554"/>
      <w:bookmarkEnd w:id="2555"/>
      <w:bookmarkEnd w:id="2556"/>
      <w:bookmarkEnd w:id="2557"/>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8" w:name="_Toc34346675"/>
      <w:bookmarkStart w:id="2559" w:name="_Toc34740752"/>
      <w:bookmarkStart w:id="2560" w:name="_Toc34748111"/>
      <w:bookmarkStart w:id="2561" w:name="_Toc34748487"/>
      <w:bookmarkStart w:id="2562" w:name="_Toc34749477"/>
      <w:bookmarkStart w:id="2563" w:name="_Toc49689940"/>
      <w:bookmarkStart w:id="2564" w:name="_Toc56337025"/>
      <w:bookmarkStart w:id="2565" w:name="_Toc73443841"/>
      <w:bookmarkStart w:id="2566" w:name="_Toc186723874"/>
      <w:r>
        <w:t>6.2.3.15.3</w:t>
      </w:r>
      <w:r>
        <w:tab/>
        <w:t>Resource Standard Methods</w:t>
      </w:r>
      <w:bookmarkEnd w:id="2558"/>
      <w:bookmarkEnd w:id="2559"/>
      <w:bookmarkEnd w:id="2560"/>
      <w:bookmarkEnd w:id="2561"/>
      <w:bookmarkEnd w:id="2562"/>
      <w:bookmarkEnd w:id="2563"/>
      <w:bookmarkEnd w:id="2564"/>
      <w:bookmarkEnd w:id="2565"/>
      <w:bookmarkEnd w:id="2566"/>
    </w:p>
    <w:p w14:paraId="0E8B1FE2" w14:textId="77777777" w:rsidR="00264041" w:rsidRPr="00384E92" w:rsidRDefault="00264041" w:rsidP="00651690">
      <w:pPr>
        <w:pStyle w:val="H6"/>
      </w:pPr>
      <w:bookmarkStart w:id="2567" w:name="_Toc34346676"/>
      <w:bookmarkStart w:id="2568" w:name="_Toc34740753"/>
      <w:bookmarkStart w:id="2569" w:name="_Toc34748112"/>
      <w:bookmarkStart w:id="2570" w:name="_Toc34748488"/>
      <w:bookmarkStart w:id="2571" w:name="_Toc34749478"/>
      <w:bookmarkStart w:id="2572" w:name="_Toc49689941"/>
      <w:bookmarkStart w:id="2573" w:name="_Toc56337026"/>
      <w:bookmarkStart w:id="2574" w:name="_Toc73443842"/>
      <w:r w:rsidRPr="00384E92">
        <w:t>6.</w:t>
      </w:r>
      <w:r>
        <w:t>2.3.15.3</w:t>
      </w:r>
      <w:r w:rsidRPr="00384E92">
        <w:t>.1</w:t>
      </w:r>
      <w:r w:rsidRPr="00384E92">
        <w:tab/>
      </w:r>
      <w:r>
        <w:t>GET</w:t>
      </w:r>
      <w:bookmarkEnd w:id="2567"/>
      <w:bookmarkEnd w:id="2568"/>
      <w:bookmarkEnd w:id="2569"/>
      <w:bookmarkEnd w:id="2570"/>
      <w:bookmarkEnd w:id="2571"/>
      <w:bookmarkEnd w:id="2572"/>
      <w:bookmarkEnd w:id="2573"/>
      <w:bookmarkEnd w:id="2574"/>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75" w:name="_Toc34346677"/>
      <w:bookmarkStart w:id="2576" w:name="_Toc34740754"/>
      <w:bookmarkStart w:id="2577" w:name="_Toc34748113"/>
      <w:bookmarkStart w:id="2578" w:name="_Toc34748489"/>
      <w:bookmarkStart w:id="2579" w:name="_Toc34749479"/>
      <w:bookmarkStart w:id="2580" w:name="_Toc49689942"/>
      <w:bookmarkStart w:id="2581" w:name="_Toc56337027"/>
      <w:bookmarkStart w:id="2582" w:name="_Toc73443843"/>
      <w:bookmarkStart w:id="2583" w:name="_Toc186723875"/>
      <w:r>
        <w:t>6.2.3.16</w:t>
      </w:r>
      <w:r>
        <w:tab/>
        <w:t>Resource: CS location Information</w:t>
      </w:r>
      <w:bookmarkEnd w:id="2575"/>
      <w:bookmarkEnd w:id="2576"/>
      <w:bookmarkEnd w:id="2577"/>
      <w:bookmarkEnd w:id="2578"/>
      <w:bookmarkEnd w:id="2579"/>
      <w:bookmarkEnd w:id="2580"/>
      <w:bookmarkEnd w:id="2581"/>
      <w:bookmarkEnd w:id="2582"/>
      <w:bookmarkEnd w:id="2583"/>
    </w:p>
    <w:p w14:paraId="202D8008" w14:textId="77777777" w:rsidR="00264041" w:rsidRDefault="00264041" w:rsidP="001901CD">
      <w:pPr>
        <w:pStyle w:val="Heading5"/>
      </w:pPr>
      <w:bookmarkStart w:id="2584" w:name="_Toc34346678"/>
      <w:bookmarkStart w:id="2585" w:name="_Toc34740755"/>
      <w:bookmarkStart w:id="2586" w:name="_Toc34748114"/>
      <w:bookmarkStart w:id="2587" w:name="_Toc34748490"/>
      <w:bookmarkStart w:id="2588" w:name="_Toc34749480"/>
      <w:bookmarkStart w:id="2589" w:name="_Toc49689943"/>
      <w:bookmarkStart w:id="2590" w:name="_Toc56337028"/>
      <w:bookmarkStart w:id="2591" w:name="_Toc73443844"/>
      <w:bookmarkStart w:id="2592" w:name="_Toc186723876"/>
      <w:r>
        <w:t>6.2.3.16.1</w:t>
      </w:r>
      <w:r>
        <w:tab/>
        <w:t>Description</w:t>
      </w:r>
      <w:bookmarkEnd w:id="2584"/>
      <w:bookmarkEnd w:id="2585"/>
      <w:bookmarkEnd w:id="2586"/>
      <w:bookmarkEnd w:id="2587"/>
      <w:bookmarkEnd w:id="2588"/>
      <w:bookmarkEnd w:id="2589"/>
      <w:bookmarkEnd w:id="2590"/>
      <w:bookmarkEnd w:id="2591"/>
      <w:bookmarkEnd w:id="2592"/>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93" w:name="_Toc34346679"/>
      <w:bookmarkStart w:id="2594" w:name="_Toc34740756"/>
      <w:bookmarkStart w:id="2595" w:name="_Toc34748115"/>
      <w:bookmarkStart w:id="2596" w:name="_Toc34748491"/>
      <w:bookmarkStart w:id="2597" w:name="_Toc34749481"/>
      <w:bookmarkStart w:id="2598" w:name="_Toc49689944"/>
      <w:bookmarkStart w:id="2599" w:name="_Toc56337029"/>
      <w:bookmarkStart w:id="2600" w:name="_Toc73443845"/>
      <w:bookmarkStart w:id="2601" w:name="_Toc186723877"/>
      <w:r>
        <w:t>6.2.3.16.2</w:t>
      </w:r>
      <w:r>
        <w:tab/>
        <w:t>Resource Definition</w:t>
      </w:r>
      <w:bookmarkEnd w:id="2593"/>
      <w:bookmarkEnd w:id="2594"/>
      <w:bookmarkEnd w:id="2595"/>
      <w:bookmarkEnd w:id="2596"/>
      <w:bookmarkEnd w:id="2597"/>
      <w:bookmarkEnd w:id="2598"/>
      <w:bookmarkEnd w:id="2599"/>
      <w:bookmarkEnd w:id="2600"/>
      <w:bookmarkEnd w:id="2601"/>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02" w:name="_Toc34346680"/>
      <w:bookmarkStart w:id="2603" w:name="_Toc34740757"/>
      <w:bookmarkStart w:id="2604" w:name="_Toc34748116"/>
      <w:bookmarkStart w:id="2605" w:name="_Toc34748492"/>
      <w:bookmarkStart w:id="2606" w:name="_Toc34749482"/>
      <w:bookmarkStart w:id="2607" w:name="_Toc49689945"/>
      <w:bookmarkStart w:id="2608" w:name="_Toc56337030"/>
      <w:bookmarkStart w:id="2609" w:name="_Toc73443846"/>
      <w:bookmarkStart w:id="2610" w:name="_Toc186723878"/>
      <w:r>
        <w:t>6.2.3.16.3</w:t>
      </w:r>
      <w:r>
        <w:tab/>
        <w:t>Resource Standard Methods</w:t>
      </w:r>
      <w:bookmarkEnd w:id="2602"/>
      <w:bookmarkEnd w:id="2603"/>
      <w:bookmarkEnd w:id="2604"/>
      <w:bookmarkEnd w:id="2605"/>
      <w:bookmarkEnd w:id="2606"/>
      <w:bookmarkEnd w:id="2607"/>
      <w:bookmarkEnd w:id="2608"/>
      <w:bookmarkEnd w:id="2609"/>
      <w:bookmarkEnd w:id="2610"/>
    </w:p>
    <w:p w14:paraId="33379199" w14:textId="77777777" w:rsidR="00264041" w:rsidRPr="00384E92" w:rsidRDefault="00264041" w:rsidP="00651690">
      <w:pPr>
        <w:pStyle w:val="H6"/>
      </w:pPr>
      <w:bookmarkStart w:id="2611" w:name="_Toc34346681"/>
      <w:bookmarkStart w:id="2612" w:name="_Toc34740758"/>
      <w:bookmarkStart w:id="2613" w:name="_Toc34748117"/>
      <w:bookmarkStart w:id="2614" w:name="_Toc34748493"/>
      <w:bookmarkStart w:id="2615" w:name="_Toc34749483"/>
      <w:bookmarkStart w:id="2616" w:name="_Toc49689946"/>
      <w:bookmarkStart w:id="2617" w:name="_Toc56337031"/>
      <w:bookmarkStart w:id="2618" w:name="_Toc73443847"/>
      <w:r w:rsidRPr="00384E92">
        <w:t>6.</w:t>
      </w:r>
      <w:r>
        <w:t>2.3.16.3</w:t>
      </w:r>
      <w:r w:rsidRPr="00384E92">
        <w:t>.1</w:t>
      </w:r>
      <w:r w:rsidRPr="00384E92">
        <w:tab/>
      </w:r>
      <w:r>
        <w:t>GET</w:t>
      </w:r>
      <w:bookmarkEnd w:id="2611"/>
      <w:bookmarkEnd w:id="2612"/>
      <w:bookmarkEnd w:id="2613"/>
      <w:bookmarkEnd w:id="2614"/>
      <w:bookmarkEnd w:id="2615"/>
      <w:bookmarkEnd w:id="2616"/>
      <w:bookmarkEnd w:id="2617"/>
      <w:bookmarkEnd w:id="2618"/>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9" w:name="_Toc34346682"/>
      <w:bookmarkStart w:id="2620" w:name="_Toc34740759"/>
      <w:bookmarkStart w:id="2621" w:name="_Toc34748118"/>
      <w:bookmarkStart w:id="2622" w:name="_Toc34748494"/>
      <w:bookmarkStart w:id="2623" w:name="_Toc34749484"/>
      <w:bookmarkStart w:id="2624" w:name="_Toc49689947"/>
      <w:bookmarkStart w:id="2625" w:name="_Toc56337032"/>
      <w:bookmarkStart w:id="2626" w:name="_Toc73443848"/>
      <w:bookmarkStart w:id="2627" w:name="_Toc186723879"/>
      <w:r>
        <w:t>6.2.3.17</w:t>
      </w:r>
      <w:r>
        <w:tab/>
        <w:t>Resource: SRVCC data</w:t>
      </w:r>
      <w:bookmarkEnd w:id="2619"/>
      <w:bookmarkEnd w:id="2620"/>
      <w:bookmarkEnd w:id="2621"/>
      <w:bookmarkEnd w:id="2622"/>
      <w:bookmarkEnd w:id="2623"/>
      <w:bookmarkEnd w:id="2624"/>
      <w:bookmarkEnd w:id="2625"/>
      <w:bookmarkEnd w:id="2626"/>
      <w:bookmarkEnd w:id="2627"/>
    </w:p>
    <w:p w14:paraId="1E28B669" w14:textId="77777777" w:rsidR="0071107A" w:rsidRDefault="0071107A" w:rsidP="001901CD">
      <w:pPr>
        <w:pStyle w:val="Heading5"/>
      </w:pPr>
      <w:bookmarkStart w:id="2628" w:name="_Toc34346683"/>
      <w:bookmarkStart w:id="2629" w:name="_Toc34740760"/>
      <w:bookmarkStart w:id="2630" w:name="_Toc34748119"/>
      <w:bookmarkStart w:id="2631" w:name="_Toc34748495"/>
      <w:bookmarkStart w:id="2632" w:name="_Toc34749485"/>
      <w:bookmarkStart w:id="2633" w:name="_Toc49689948"/>
      <w:bookmarkStart w:id="2634" w:name="_Toc56337033"/>
      <w:bookmarkStart w:id="2635" w:name="_Toc73443849"/>
      <w:bookmarkStart w:id="2636" w:name="_Toc186723880"/>
      <w:r>
        <w:t>6.2.3.17.1</w:t>
      </w:r>
      <w:r>
        <w:tab/>
        <w:t>Description</w:t>
      </w:r>
      <w:bookmarkEnd w:id="2628"/>
      <w:bookmarkEnd w:id="2629"/>
      <w:bookmarkEnd w:id="2630"/>
      <w:bookmarkEnd w:id="2631"/>
      <w:bookmarkEnd w:id="2632"/>
      <w:bookmarkEnd w:id="2633"/>
      <w:bookmarkEnd w:id="2634"/>
      <w:bookmarkEnd w:id="2635"/>
      <w:bookmarkEnd w:id="2636"/>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7" w:name="_Toc34346684"/>
      <w:bookmarkStart w:id="2638" w:name="_Toc34740761"/>
      <w:bookmarkStart w:id="2639" w:name="_Toc34748120"/>
      <w:bookmarkStart w:id="2640" w:name="_Toc34748496"/>
      <w:bookmarkStart w:id="2641" w:name="_Toc34749486"/>
      <w:bookmarkStart w:id="2642" w:name="_Toc49689949"/>
      <w:bookmarkStart w:id="2643" w:name="_Toc56337034"/>
      <w:bookmarkStart w:id="2644" w:name="_Toc73443850"/>
      <w:bookmarkStart w:id="2645" w:name="_Toc186723881"/>
      <w:r>
        <w:t>6.2.3.17.2</w:t>
      </w:r>
      <w:r>
        <w:tab/>
        <w:t>Resource Definition</w:t>
      </w:r>
      <w:bookmarkEnd w:id="2637"/>
      <w:bookmarkEnd w:id="2638"/>
      <w:bookmarkEnd w:id="2639"/>
      <w:bookmarkEnd w:id="2640"/>
      <w:bookmarkEnd w:id="2641"/>
      <w:bookmarkEnd w:id="2642"/>
      <w:bookmarkEnd w:id="2643"/>
      <w:bookmarkEnd w:id="2644"/>
      <w:bookmarkEnd w:id="2645"/>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46" w:name="_Toc34346685"/>
      <w:bookmarkStart w:id="2647" w:name="_Toc34740762"/>
      <w:bookmarkStart w:id="2648" w:name="_Toc34748121"/>
      <w:bookmarkStart w:id="2649" w:name="_Toc34748497"/>
      <w:bookmarkStart w:id="2650" w:name="_Toc34749487"/>
      <w:bookmarkStart w:id="2651" w:name="_Toc49689950"/>
      <w:bookmarkStart w:id="2652" w:name="_Toc56337035"/>
      <w:bookmarkStart w:id="2653" w:name="_Toc73443851"/>
      <w:bookmarkStart w:id="2654" w:name="_Toc186723882"/>
      <w:r>
        <w:t>6.2.3.17.3</w:t>
      </w:r>
      <w:r>
        <w:tab/>
        <w:t>Resource Standard Methods</w:t>
      </w:r>
      <w:bookmarkEnd w:id="2646"/>
      <w:bookmarkEnd w:id="2647"/>
      <w:bookmarkEnd w:id="2648"/>
      <w:bookmarkEnd w:id="2649"/>
      <w:bookmarkEnd w:id="2650"/>
      <w:bookmarkEnd w:id="2651"/>
      <w:bookmarkEnd w:id="2652"/>
      <w:bookmarkEnd w:id="2653"/>
      <w:bookmarkEnd w:id="2654"/>
    </w:p>
    <w:p w14:paraId="6C58A734" w14:textId="77777777" w:rsidR="0071107A" w:rsidRPr="00384E92" w:rsidRDefault="0071107A" w:rsidP="00651690">
      <w:pPr>
        <w:pStyle w:val="H6"/>
      </w:pPr>
      <w:bookmarkStart w:id="2655" w:name="_Toc34346686"/>
      <w:bookmarkStart w:id="2656" w:name="_Toc34740763"/>
      <w:bookmarkStart w:id="2657" w:name="_Toc34748122"/>
      <w:bookmarkStart w:id="2658" w:name="_Toc34748498"/>
      <w:bookmarkStart w:id="2659" w:name="_Toc34749488"/>
      <w:bookmarkStart w:id="2660" w:name="_Toc49689951"/>
      <w:bookmarkStart w:id="2661" w:name="_Toc56337036"/>
      <w:bookmarkStart w:id="2662" w:name="_Toc73443852"/>
      <w:r w:rsidRPr="00384E92">
        <w:t>6.</w:t>
      </w:r>
      <w:r>
        <w:t>2.3.17.3</w:t>
      </w:r>
      <w:r w:rsidRPr="00384E92">
        <w:t>.1</w:t>
      </w:r>
      <w:r w:rsidRPr="00384E92">
        <w:tab/>
      </w:r>
      <w:r>
        <w:t>GET</w:t>
      </w:r>
      <w:bookmarkEnd w:id="2655"/>
      <w:bookmarkEnd w:id="2656"/>
      <w:bookmarkEnd w:id="2657"/>
      <w:bookmarkEnd w:id="2658"/>
      <w:bookmarkEnd w:id="2659"/>
      <w:bookmarkEnd w:id="2660"/>
      <w:bookmarkEnd w:id="2661"/>
      <w:bookmarkEnd w:id="2662"/>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63" w:name="_Toc34346687"/>
      <w:bookmarkStart w:id="2664" w:name="_Toc34740764"/>
      <w:bookmarkStart w:id="2665" w:name="_Toc34748123"/>
      <w:bookmarkStart w:id="2666" w:name="_Toc34748499"/>
      <w:bookmarkStart w:id="2667" w:name="_Toc34749489"/>
      <w:bookmarkStart w:id="2668" w:name="_Toc49689952"/>
      <w:bookmarkStart w:id="2669" w:name="_Toc56337037"/>
      <w:bookmarkStart w:id="2670" w:name="_Toc73443853"/>
      <w:r w:rsidRPr="00384E92">
        <w:t>6.</w:t>
      </w:r>
      <w:r>
        <w:t>2.3.17.3</w:t>
      </w:r>
      <w:r w:rsidRPr="00384E92">
        <w:t>.</w:t>
      </w:r>
      <w:r>
        <w:t>2</w:t>
      </w:r>
      <w:r w:rsidRPr="00384E92">
        <w:tab/>
      </w:r>
      <w:r>
        <w:t>PATCH</w:t>
      </w:r>
      <w:bookmarkEnd w:id="2663"/>
      <w:bookmarkEnd w:id="2664"/>
      <w:bookmarkEnd w:id="2665"/>
      <w:bookmarkEnd w:id="2666"/>
      <w:bookmarkEnd w:id="2667"/>
      <w:bookmarkEnd w:id="2668"/>
      <w:bookmarkEnd w:id="2669"/>
      <w:bookmarkEnd w:id="2670"/>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71" w:name="_Toc34346688"/>
      <w:bookmarkStart w:id="2672" w:name="_Toc34740765"/>
      <w:bookmarkStart w:id="2673" w:name="_Toc34748124"/>
      <w:bookmarkStart w:id="2674" w:name="_Toc34748500"/>
      <w:bookmarkStart w:id="2675" w:name="_Toc34749490"/>
      <w:bookmarkStart w:id="2676" w:name="_Toc49689953"/>
      <w:bookmarkStart w:id="2677" w:name="_Toc56337038"/>
      <w:bookmarkStart w:id="2678" w:name="_Toc73443854"/>
      <w:bookmarkStart w:id="2679" w:name="_Toc186723883"/>
      <w:r>
        <w:t>6.2.3.18</w:t>
      </w:r>
      <w:r>
        <w:tab/>
        <w:t>Resource: PSI activation state</w:t>
      </w:r>
      <w:bookmarkEnd w:id="2671"/>
      <w:bookmarkEnd w:id="2672"/>
      <w:bookmarkEnd w:id="2673"/>
      <w:bookmarkEnd w:id="2674"/>
      <w:bookmarkEnd w:id="2675"/>
      <w:bookmarkEnd w:id="2676"/>
      <w:bookmarkEnd w:id="2677"/>
      <w:bookmarkEnd w:id="2678"/>
      <w:bookmarkEnd w:id="2679"/>
    </w:p>
    <w:p w14:paraId="36B2E00B" w14:textId="77777777" w:rsidR="0020000B" w:rsidRDefault="0020000B" w:rsidP="001901CD">
      <w:pPr>
        <w:pStyle w:val="Heading5"/>
      </w:pPr>
      <w:bookmarkStart w:id="2680" w:name="_Toc34346689"/>
      <w:bookmarkStart w:id="2681" w:name="_Toc34740766"/>
      <w:bookmarkStart w:id="2682" w:name="_Toc34748125"/>
      <w:bookmarkStart w:id="2683" w:name="_Toc34748501"/>
      <w:bookmarkStart w:id="2684" w:name="_Toc34749491"/>
      <w:bookmarkStart w:id="2685" w:name="_Toc49689954"/>
      <w:bookmarkStart w:id="2686" w:name="_Toc56337039"/>
      <w:bookmarkStart w:id="2687" w:name="_Toc73443855"/>
      <w:bookmarkStart w:id="2688" w:name="_Toc186723884"/>
      <w:r>
        <w:t>6.2.3.18.1</w:t>
      </w:r>
      <w:r>
        <w:tab/>
        <w:t>Description</w:t>
      </w:r>
      <w:bookmarkEnd w:id="2680"/>
      <w:bookmarkEnd w:id="2681"/>
      <w:bookmarkEnd w:id="2682"/>
      <w:bookmarkEnd w:id="2683"/>
      <w:bookmarkEnd w:id="2684"/>
      <w:bookmarkEnd w:id="2685"/>
      <w:bookmarkEnd w:id="2686"/>
      <w:bookmarkEnd w:id="2687"/>
      <w:bookmarkEnd w:id="2688"/>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9" w:name="_Toc34346690"/>
      <w:bookmarkStart w:id="2690" w:name="_Toc34740767"/>
      <w:bookmarkStart w:id="2691" w:name="_Toc34748126"/>
      <w:bookmarkStart w:id="2692" w:name="_Toc34748502"/>
      <w:bookmarkStart w:id="2693" w:name="_Toc34749492"/>
      <w:bookmarkStart w:id="2694" w:name="_Toc49689955"/>
      <w:bookmarkStart w:id="2695" w:name="_Toc56337040"/>
      <w:bookmarkStart w:id="2696" w:name="_Toc73443856"/>
      <w:bookmarkStart w:id="2697" w:name="_Toc186723885"/>
      <w:r>
        <w:lastRenderedPageBreak/>
        <w:t>6.2.3.18.2</w:t>
      </w:r>
      <w:r>
        <w:tab/>
        <w:t>Resource Definition</w:t>
      </w:r>
      <w:bookmarkEnd w:id="2689"/>
      <w:bookmarkEnd w:id="2690"/>
      <w:bookmarkEnd w:id="2691"/>
      <w:bookmarkEnd w:id="2692"/>
      <w:bookmarkEnd w:id="2693"/>
      <w:bookmarkEnd w:id="2694"/>
      <w:bookmarkEnd w:id="2695"/>
      <w:bookmarkEnd w:id="2696"/>
      <w:bookmarkEnd w:id="2697"/>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8" w:name="_Toc34346691"/>
      <w:bookmarkStart w:id="2699" w:name="_Toc34740768"/>
      <w:bookmarkStart w:id="2700" w:name="_Toc34748127"/>
      <w:bookmarkStart w:id="2701" w:name="_Toc34748503"/>
      <w:bookmarkStart w:id="2702" w:name="_Toc34749493"/>
      <w:bookmarkStart w:id="2703" w:name="_Toc49689956"/>
      <w:bookmarkStart w:id="2704" w:name="_Toc56337041"/>
      <w:bookmarkStart w:id="2705" w:name="_Toc73443857"/>
      <w:bookmarkStart w:id="2706" w:name="_Toc186723886"/>
      <w:r>
        <w:t>6.2.3.18.3</w:t>
      </w:r>
      <w:r>
        <w:tab/>
        <w:t>Resource Standard Methods</w:t>
      </w:r>
      <w:bookmarkEnd w:id="2698"/>
      <w:bookmarkEnd w:id="2699"/>
      <w:bookmarkEnd w:id="2700"/>
      <w:bookmarkEnd w:id="2701"/>
      <w:bookmarkEnd w:id="2702"/>
      <w:bookmarkEnd w:id="2703"/>
      <w:bookmarkEnd w:id="2704"/>
      <w:bookmarkEnd w:id="2705"/>
      <w:bookmarkEnd w:id="2706"/>
    </w:p>
    <w:p w14:paraId="6B55F06E" w14:textId="77777777" w:rsidR="0020000B" w:rsidRPr="00384E92" w:rsidRDefault="0020000B" w:rsidP="00651690">
      <w:pPr>
        <w:pStyle w:val="H6"/>
      </w:pPr>
      <w:bookmarkStart w:id="2707" w:name="_Toc34346692"/>
      <w:bookmarkStart w:id="2708" w:name="_Toc34740769"/>
      <w:bookmarkStart w:id="2709" w:name="_Toc34748128"/>
      <w:bookmarkStart w:id="2710" w:name="_Toc34748504"/>
      <w:bookmarkStart w:id="2711" w:name="_Toc34749494"/>
      <w:bookmarkStart w:id="2712" w:name="_Toc49689957"/>
      <w:bookmarkStart w:id="2713" w:name="_Toc56337042"/>
      <w:bookmarkStart w:id="2714" w:name="_Toc73443858"/>
      <w:r w:rsidRPr="00384E92">
        <w:t>6.</w:t>
      </w:r>
      <w:r>
        <w:t>2.3.18.3</w:t>
      </w:r>
      <w:r w:rsidRPr="00384E92">
        <w:t>.1</w:t>
      </w:r>
      <w:r w:rsidRPr="00384E92">
        <w:tab/>
      </w:r>
      <w:r>
        <w:t>GET</w:t>
      </w:r>
      <w:bookmarkEnd w:id="2707"/>
      <w:bookmarkEnd w:id="2708"/>
      <w:bookmarkEnd w:id="2709"/>
      <w:bookmarkEnd w:id="2710"/>
      <w:bookmarkEnd w:id="2711"/>
      <w:bookmarkEnd w:id="2712"/>
      <w:bookmarkEnd w:id="2713"/>
      <w:bookmarkEnd w:id="2714"/>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15" w:name="_Toc34346693"/>
      <w:bookmarkStart w:id="2716" w:name="_Toc34740770"/>
      <w:bookmarkStart w:id="2717" w:name="_Toc34748129"/>
      <w:bookmarkStart w:id="2718" w:name="_Toc34748505"/>
      <w:bookmarkStart w:id="2719" w:name="_Toc34749495"/>
      <w:bookmarkStart w:id="2720" w:name="_Toc49689958"/>
      <w:bookmarkStart w:id="2721" w:name="_Toc56337043"/>
      <w:bookmarkStart w:id="2722" w:name="_Toc73443859"/>
      <w:r w:rsidRPr="00384E92">
        <w:t>6.</w:t>
      </w:r>
      <w:r>
        <w:t>2.3.18.3</w:t>
      </w:r>
      <w:r w:rsidRPr="00384E92">
        <w:t>.</w:t>
      </w:r>
      <w:r>
        <w:t>2</w:t>
      </w:r>
      <w:r w:rsidRPr="00384E92">
        <w:tab/>
      </w:r>
      <w:r>
        <w:t>PATCH</w:t>
      </w:r>
      <w:bookmarkEnd w:id="2715"/>
      <w:bookmarkEnd w:id="2716"/>
      <w:bookmarkEnd w:id="2717"/>
      <w:bookmarkEnd w:id="2718"/>
      <w:bookmarkEnd w:id="2719"/>
      <w:bookmarkEnd w:id="2720"/>
      <w:bookmarkEnd w:id="2721"/>
      <w:bookmarkEnd w:id="2722"/>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23" w:name="_Toc34346694"/>
      <w:bookmarkStart w:id="2724"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25" w:name="_Toc34748130"/>
      <w:bookmarkStart w:id="2726" w:name="_Toc34748506"/>
      <w:bookmarkStart w:id="2727" w:name="_Toc34749496"/>
      <w:bookmarkStart w:id="2728" w:name="_Toc49689959"/>
      <w:bookmarkStart w:id="2729" w:name="_Toc56337044"/>
      <w:bookmarkStart w:id="2730" w:name="_Toc73443860"/>
      <w:bookmarkStart w:id="2731" w:name="_Toc186723887"/>
      <w:r>
        <w:t>6.2.3.19</w:t>
      </w:r>
      <w:r>
        <w:tab/>
        <w:t>Resource: Repository Data</w:t>
      </w:r>
      <w:bookmarkEnd w:id="2723"/>
      <w:bookmarkEnd w:id="2724"/>
      <w:bookmarkEnd w:id="2725"/>
      <w:bookmarkEnd w:id="2726"/>
      <w:bookmarkEnd w:id="2727"/>
      <w:bookmarkEnd w:id="2728"/>
      <w:bookmarkEnd w:id="2729"/>
      <w:bookmarkEnd w:id="2730"/>
      <w:bookmarkEnd w:id="2731"/>
    </w:p>
    <w:p w14:paraId="24882F76" w14:textId="77777777" w:rsidR="00C17A86" w:rsidRDefault="00C17A86" w:rsidP="001901CD">
      <w:pPr>
        <w:pStyle w:val="Heading5"/>
      </w:pPr>
      <w:bookmarkStart w:id="2732" w:name="_Toc26199591"/>
      <w:bookmarkStart w:id="2733" w:name="_Toc34346695"/>
      <w:bookmarkStart w:id="2734" w:name="_Toc34740772"/>
      <w:bookmarkStart w:id="2735" w:name="_Toc34748131"/>
      <w:bookmarkStart w:id="2736" w:name="_Toc34748507"/>
      <w:bookmarkStart w:id="2737" w:name="_Toc34749497"/>
      <w:bookmarkStart w:id="2738" w:name="_Toc49689960"/>
      <w:bookmarkStart w:id="2739" w:name="_Toc56337045"/>
      <w:bookmarkStart w:id="2740" w:name="_Toc73443861"/>
      <w:bookmarkStart w:id="2741" w:name="_Toc186723888"/>
      <w:r>
        <w:t>6.2.3.19.1</w:t>
      </w:r>
      <w:r>
        <w:tab/>
        <w:t>Description</w:t>
      </w:r>
      <w:bookmarkEnd w:id="2732"/>
      <w:bookmarkEnd w:id="2733"/>
      <w:bookmarkEnd w:id="2734"/>
      <w:bookmarkEnd w:id="2735"/>
      <w:bookmarkEnd w:id="2736"/>
      <w:bookmarkEnd w:id="2737"/>
      <w:bookmarkEnd w:id="2738"/>
      <w:bookmarkEnd w:id="2739"/>
      <w:bookmarkEnd w:id="2740"/>
      <w:bookmarkEnd w:id="2741"/>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42" w:name="_Toc26199592"/>
      <w:bookmarkStart w:id="2743" w:name="_Toc34346696"/>
      <w:bookmarkStart w:id="2744" w:name="_Toc34740773"/>
      <w:bookmarkStart w:id="2745" w:name="_Toc34748132"/>
      <w:bookmarkStart w:id="2746" w:name="_Toc34748508"/>
      <w:bookmarkStart w:id="2747" w:name="_Toc34749498"/>
      <w:bookmarkStart w:id="2748" w:name="_Toc49689961"/>
      <w:bookmarkStart w:id="2749" w:name="_Toc56337046"/>
      <w:bookmarkStart w:id="2750" w:name="_Toc73443862"/>
      <w:bookmarkStart w:id="2751" w:name="_Toc186723889"/>
      <w:r>
        <w:t>6.2.3.19.2</w:t>
      </w:r>
      <w:r>
        <w:tab/>
        <w:t>Resource Definition</w:t>
      </w:r>
      <w:bookmarkEnd w:id="2742"/>
      <w:bookmarkEnd w:id="2743"/>
      <w:bookmarkEnd w:id="2744"/>
      <w:bookmarkEnd w:id="2745"/>
      <w:bookmarkEnd w:id="2746"/>
      <w:bookmarkEnd w:id="2747"/>
      <w:bookmarkEnd w:id="2748"/>
      <w:bookmarkEnd w:id="2749"/>
      <w:bookmarkEnd w:id="2750"/>
      <w:bookmarkEnd w:id="2751"/>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52" w:name="_Toc26199593"/>
      <w:bookmarkStart w:id="2753" w:name="_Toc34346697"/>
      <w:bookmarkStart w:id="2754" w:name="_Toc34740774"/>
      <w:bookmarkStart w:id="2755" w:name="_Toc34748133"/>
      <w:bookmarkStart w:id="2756" w:name="_Toc34748509"/>
      <w:bookmarkStart w:id="2757" w:name="_Toc34749499"/>
      <w:bookmarkStart w:id="2758" w:name="_Toc49689962"/>
      <w:bookmarkStart w:id="2759" w:name="_Toc56337047"/>
      <w:bookmarkStart w:id="2760" w:name="_Toc73443863"/>
      <w:bookmarkStart w:id="2761" w:name="_Toc186723890"/>
      <w:r>
        <w:t>6.2.3.19.3</w:t>
      </w:r>
      <w:r>
        <w:tab/>
        <w:t>Resource Standard Methods</w:t>
      </w:r>
      <w:bookmarkEnd w:id="2752"/>
      <w:bookmarkEnd w:id="2753"/>
      <w:bookmarkEnd w:id="2754"/>
      <w:bookmarkEnd w:id="2755"/>
      <w:bookmarkEnd w:id="2756"/>
      <w:bookmarkEnd w:id="2757"/>
      <w:bookmarkEnd w:id="2758"/>
      <w:bookmarkEnd w:id="2759"/>
      <w:bookmarkEnd w:id="2760"/>
      <w:bookmarkEnd w:id="2761"/>
    </w:p>
    <w:p w14:paraId="33AD48D3" w14:textId="77777777" w:rsidR="00C17A86" w:rsidRPr="00384E92" w:rsidRDefault="00C17A86" w:rsidP="00651690">
      <w:pPr>
        <w:pStyle w:val="H6"/>
      </w:pPr>
      <w:bookmarkStart w:id="2762" w:name="_Toc26199594"/>
      <w:bookmarkStart w:id="2763" w:name="_Toc34346698"/>
      <w:bookmarkStart w:id="2764" w:name="_Toc34740775"/>
      <w:bookmarkStart w:id="2765" w:name="_Toc34748134"/>
      <w:bookmarkStart w:id="2766" w:name="_Toc34748510"/>
      <w:bookmarkStart w:id="2767" w:name="_Toc34749500"/>
      <w:bookmarkStart w:id="2768" w:name="_Toc49689963"/>
      <w:bookmarkStart w:id="2769" w:name="_Toc56337048"/>
      <w:bookmarkStart w:id="2770" w:name="_Toc73443864"/>
      <w:r w:rsidRPr="00384E92">
        <w:t>6.</w:t>
      </w:r>
      <w:r>
        <w:t>2.3.19.3</w:t>
      </w:r>
      <w:r w:rsidRPr="00384E92">
        <w:t>.1</w:t>
      </w:r>
      <w:r w:rsidRPr="00384E92">
        <w:tab/>
      </w:r>
      <w:r>
        <w:t>GET</w:t>
      </w:r>
      <w:bookmarkEnd w:id="2762"/>
      <w:bookmarkEnd w:id="2763"/>
      <w:bookmarkEnd w:id="2764"/>
      <w:bookmarkEnd w:id="2765"/>
      <w:bookmarkEnd w:id="2766"/>
      <w:bookmarkEnd w:id="2767"/>
      <w:bookmarkEnd w:id="2768"/>
      <w:bookmarkEnd w:id="2769"/>
      <w:bookmarkEnd w:id="2770"/>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71" w:name="_Toc34346699"/>
      <w:bookmarkStart w:id="2772" w:name="_Toc34740776"/>
      <w:bookmarkStart w:id="2773" w:name="_Toc34748135"/>
      <w:bookmarkStart w:id="2774" w:name="_Toc34748511"/>
      <w:bookmarkStart w:id="2775" w:name="_Toc34749501"/>
      <w:bookmarkStart w:id="2776" w:name="_Toc49689964"/>
      <w:bookmarkStart w:id="2777" w:name="_Toc56337049"/>
      <w:bookmarkStart w:id="2778" w:name="_Toc73443865"/>
      <w:r w:rsidRPr="00384E92">
        <w:t>6.</w:t>
      </w:r>
      <w:r>
        <w:t>2.3.19.3</w:t>
      </w:r>
      <w:r w:rsidRPr="00384E92">
        <w:t>.</w:t>
      </w:r>
      <w:r>
        <w:t>2</w:t>
      </w:r>
      <w:r w:rsidRPr="00384E92">
        <w:tab/>
      </w:r>
      <w:r>
        <w:t>PUT</w:t>
      </w:r>
      <w:bookmarkEnd w:id="2771"/>
      <w:bookmarkEnd w:id="2772"/>
      <w:bookmarkEnd w:id="2773"/>
      <w:bookmarkEnd w:id="2774"/>
      <w:bookmarkEnd w:id="2775"/>
      <w:bookmarkEnd w:id="2776"/>
      <w:bookmarkEnd w:id="2777"/>
      <w:bookmarkEnd w:id="2778"/>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779" w:name="_Toc34346700"/>
      <w:bookmarkStart w:id="2780" w:name="_Toc34740777"/>
      <w:bookmarkStart w:id="2781" w:name="_Toc34748136"/>
      <w:bookmarkStart w:id="2782" w:name="_Toc34748512"/>
      <w:bookmarkStart w:id="2783" w:name="_Toc34749502"/>
      <w:bookmarkStart w:id="2784" w:name="_Toc49689965"/>
      <w:bookmarkStart w:id="2785" w:name="_Toc56337050"/>
      <w:bookmarkStart w:id="2786"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2779"/>
      <w:bookmarkEnd w:id="2780"/>
      <w:bookmarkEnd w:id="2781"/>
      <w:bookmarkEnd w:id="2782"/>
      <w:bookmarkEnd w:id="2783"/>
      <w:bookmarkEnd w:id="2784"/>
      <w:bookmarkEnd w:id="2785"/>
      <w:bookmarkEnd w:id="2786"/>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7" w:name="_Toc11338541"/>
      <w:bookmarkStart w:id="2788" w:name="_Toc27585173"/>
      <w:bookmarkStart w:id="2789" w:name="_Toc34346701"/>
      <w:bookmarkStart w:id="2790" w:name="_Toc34740778"/>
      <w:bookmarkStart w:id="2791" w:name="_Toc34748137"/>
      <w:bookmarkStart w:id="2792" w:name="_Toc34748513"/>
      <w:bookmarkStart w:id="2793" w:name="_Toc34749503"/>
      <w:bookmarkStart w:id="2794" w:name="_Toc49689966"/>
      <w:bookmarkStart w:id="2795" w:name="_Toc56337051"/>
      <w:bookmarkStart w:id="2796" w:name="_Toc73443867"/>
      <w:bookmarkStart w:id="2797" w:name="_Toc186723891"/>
      <w:r w:rsidRPr="006A7EE2">
        <w:lastRenderedPageBreak/>
        <w:t>6.</w:t>
      </w:r>
      <w:r>
        <w:t>2</w:t>
      </w:r>
      <w:r w:rsidRPr="006A7EE2">
        <w:t>.3.</w:t>
      </w:r>
      <w:r>
        <w:t>20</w:t>
      </w:r>
      <w:r w:rsidRPr="006A7EE2">
        <w:tab/>
        <w:t>Resource: SharedData</w:t>
      </w:r>
      <w:bookmarkEnd w:id="2787"/>
      <w:bookmarkEnd w:id="2788"/>
      <w:bookmarkEnd w:id="2789"/>
      <w:bookmarkEnd w:id="2790"/>
      <w:bookmarkEnd w:id="2791"/>
      <w:bookmarkEnd w:id="2792"/>
      <w:bookmarkEnd w:id="2793"/>
      <w:bookmarkEnd w:id="2794"/>
      <w:bookmarkEnd w:id="2795"/>
      <w:bookmarkEnd w:id="2796"/>
      <w:bookmarkEnd w:id="2797"/>
    </w:p>
    <w:p w14:paraId="07E20B8A" w14:textId="77777777" w:rsidR="00DF5F91" w:rsidRPr="006A7EE2" w:rsidRDefault="00DF5F91" w:rsidP="001901CD">
      <w:pPr>
        <w:pStyle w:val="Heading5"/>
      </w:pPr>
      <w:bookmarkStart w:id="2798" w:name="_Toc11338542"/>
      <w:bookmarkStart w:id="2799" w:name="_Toc27585174"/>
      <w:bookmarkStart w:id="2800" w:name="_Toc34346702"/>
      <w:bookmarkStart w:id="2801" w:name="_Toc34740779"/>
      <w:bookmarkStart w:id="2802" w:name="_Toc34748138"/>
      <w:bookmarkStart w:id="2803" w:name="_Toc34748514"/>
      <w:bookmarkStart w:id="2804" w:name="_Toc34749504"/>
      <w:bookmarkStart w:id="2805" w:name="_Toc49689967"/>
      <w:bookmarkStart w:id="2806" w:name="_Toc56337052"/>
      <w:bookmarkStart w:id="2807" w:name="_Toc73443868"/>
      <w:bookmarkStart w:id="2808" w:name="_Toc186723892"/>
      <w:r w:rsidRPr="006A7EE2">
        <w:t>6.</w:t>
      </w:r>
      <w:r>
        <w:t>2</w:t>
      </w:r>
      <w:r w:rsidRPr="006A7EE2">
        <w:t>.3.</w:t>
      </w:r>
      <w:r>
        <w:t>20</w:t>
      </w:r>
      <w:r w:rsidRPr="006A7EE2">
        <w:t>.1</w:t>
      </w:r>
      <w:r w:rsidRPr="006A7EE2">
        <w:tab/>
        <w:t>Description</w:t>
      </w:r>
      <w:bookmarkEnd w:id="2798"/>
      <w:bookmarkEnd w:id="2799"/>
      <w:bookmarkEnd w:id="2800"/>
      <w:bookmarkEnd w:id="2801"/>
      <w:bookmarkEnd w:id="2802"/>
      <w:bookmarkEnd w:id="2803"/>
      <w:bookmarkEnd w:id="2804"/>
      <w:bookmarkEnd w:id="2805"/>
      <w:bookmarkEnd w:id="2806"/>
      <w:bookmarkEnd w:id="2807"/>
      <w:bookmarkEnd w:id="2808"/>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9" w:name="_Toc11338543"/>
      <w:bookmarkStart w:id="2810" w:name="_Toc27585175"/>
      <w:bookmarkStart w:id="2811" w:name="_Toc34346703"/>
      <w:bookmarkStart w:id="2812" w:name="_Toc34740780"/>
      <w:bookmarkStart w:id="2813" w:name="_Toc34748139"/>
      <w:bookmarkStart w:id="2814" w:name="_Toc34748515"/>
      <w:bookmarkStart w:id="2815" w:name="_Toc34749505"/>
      <w:bookmarkStart w:id="2816" w:name="_Toc49689968"/>
      <w:bookmarkStart w:id="2817" w:name="_Toc56337053"/>
      <w:bookmarkStart w:id="2818" w:name="_Toc73443869"/>
      <w:bookmarkStart w:id="2819" w:name="_Toc186723893"/>
      <w:r w:rsidRPr="006A7EE2">
        <w:t>6.</w:t>
      </w:r>
      <w:r>
        <w:t>2</w:t>
      </w:r>
      <w:r w:rsidRPr="006A7EE2">
        <w:t>.3.</w:t>
      </w:r>
      <w:r>
        <w:t>20</w:t>
      </w:r>
      <w:r w:rsidRPr="006A7EE2">
        <w:t>.2</w:t>
      </w:r>
      <w:r w:rsidRPr="006A7EE2">
        <w:tab/>
        <w:t>Resource Definition</w:t>
      </w:r>
      <w:bookmarkEnd w:id="2809"/>
      <w:bookmarkEnd w:id="2810"/>
      <w:bookmarkEnd w:id="2811"/>
      <w:bookmarkEnd w:id="2812"/>
      <w:bookmarkEnd w:id="2813"/>
      <w:bookmarkEnd w:id="2814"/>
      <w:bookmarkEnd w:id="2815"/>
      <w:bookmarkEnd w:id="2816"/>
      <w:bookmarkEnd w:id="2817"/>
      <w:bookmarkEnd w:id="2818"/>
      <w:bookmarkEnd w:id="2819"/>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20" w:name="_Toc11338544"/>
      <w:bookmarkStart w:id="2821" w:name="_Toc27585176"/>
      <w:bookmarkStart w:id="2822" w:name="_Toc34346704"/>
      <w:bookmarkStart w:id="2823" w:name="_Toc34740781"/>
      <w:bookmarkStart w:id="2824" w:name="_Toc34748140"/>
      <w:bookmarkStart w:id="2825" w:name="_Toc34748516"/>
      <w:bookmarkStart w:id="2826" w:name="_Toc34749506"/>
      <w:bookmarkStart w:id="2827" w:name="_Toc49689969"/>
      <w:bookmarkStart w:id="2828" w:name="_Toc56337054"/>
      <w:bookmarkStart w:id="2829" w:name="_Toc73443870"/>
      <w:bookmarkStart w:id="2830" w:name="_Toc186723894"/>
      <w:r w:rsidRPr="006A7EE2">
        <w:t>6.</w:t>
      </w:r>
      <w:r>
        <w:t>2</w:t>
      </w:r>
      <w:r w:rsidRPr="006A7EE2">
        <w:t>.3.</w:t>
      </w:r>
      <w:r>
        <w:t>20</w:t>
      </w:r>
      <w:r w:rsidRPr="006A7EE2">
        <w:t>.3</w:t>
      </w:r>
      <w:r w:rsidRPr="006A7EE2">
        <w:tab/>
        <w:t>Resource Standard Methods</w:t>
      </w:r>
      <w:bookmarkEnd w:id="2820"/>
      <w:bookmarkEnd w:id="2821"/>
      <w:bookmarkEnd w:id="2822"/>
      <w:bookmarkEnd w:id="2823"/>
      <w:bookmarkEnd w:id="2824"/>
      <w:bookmarkEnd w:id="2825"/>
      <w:bookmarkEnd w:id="2826"/>
      <w:bookmarkEnd w:id="2827"/>
      <w:bookmarkEnd w:id="2828"/>
      <w:bookmarkEnd w:id="2829"/>
      <w:bookmarkEnd w:id="2830"/>
    </w:p>
    <w:p w14:paraId="19DB5D22" w14:textId="77777777" w:rsidR="00DF5F91" w:rsidRPr="006A7EE2" w:rsidRDefault="00DF5F91" w:rsidP="00651690">
      <w:pPr>
        <w:pStyle w:val="H6"/>
      </w:pPr>
      <w:bookmarkStart w:id="2831" w:name="_Toc11338545"/>
      <w:bookmarkStart w:id="2832" w:name="_Toc27585177"/>
      <w:bookmarkStart w:id="2833" w:name="_Toc34346705"/>
      <w:bookmarkStart w:id="2834" w:name="_Toc34740782"/>
      <w:bookmarkStart w:id="2835" w:name="_Toc34748141"/>
      <w:bookmarkStart w:id="2836" w:name="_Toc34748517"/>
      <w:bookmarkStart w:id="2837" w:name="_Toc34749507"/>
      <w:bookmarkStart w:id="2838" w:name="_Toc49689970"/>
      <w:bookmarkStart w:id="2839" w:name="_Toc56337055"/>
      <w:bookmarkStart w:id="2840" w:name="_Toc73443871"/>
      <w:r w:rsidRPr="006A7EE2">
        <w:t>6.</w:t>
      </w:r>
      <w:r>
        <w:t>2</w:t>
      </w:r>
      <w:r w:rsidRPr="006A7EE2">
        <w:t>.3.</w:t>
      </w:r>
      <w:r>
        <w:t>20</w:t>
      </w:r>
      <w:r w:rsidRPr="006A7EE2">
        <w:t>.3.1</w:t>
      </w:r>
      <w:r w:rsidRPr="006A7EE2">
        <w:tab/>
        <w:t>GET</w:t>
      </w:r>
      <w:bookmarkEnd w:id="2831"/>
      <w:bookmarkEnd w:id="2832"/>
      <w:bookmarkEnd w:id="2833"/>
      <w:bookmarkEnd w:id="2834"/>
      <w:bookmarkEnd w:id="2835"/>
      <w:bookmarkEnd w:id="2836"/>
      <w:bookmarkEnd w:id="2837"/>
      <w:bookmarkEnd w:id="2838"/>
      <w:bookmarkEnd w:id="2839"/>
      <w:bookmarkEnd w:id="2840"/>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41" w:name="_Toc49689971"/>
      <w:bookmarkStart w:id="2842" w:name="_Toc56337056"/>
      <w:bookmarkStart w:id="2843" w:name="_Toc73443872"/>
      <w:bookmarkStart w:id="2844" w:name="_Toc186723895"/>
      <w:r>
        <w:t>6.2.3.21</w:t>
      </w:r>
      <w:r>
        <w:tab/>
        <w:t>Resource: ImeiSvInformation</w:t>
      </w:r>
      <w:bookmarkEnd w:id="2841"/>
      <w:bookmarkEnd w:id="2842"/>
      <w:bookmarkEnd w:id="2843"/>
      <w:bookmarkEnd w:id="2844"/>
    </w:p>
    <w:p w14:paraId="213BA04C" w14:textId="77777777" w:rsidR="004F1906" w:rsidRDefault="004F1906" w:rsidP="001901CD">
      <w:pPr>
        <w:pStyle w:val="Heading5"/>
      </w:pPr>
      <w:bookmarkStart w:id="2845" w:name="_Toc49689972"/>
      <w:bookmarkStart w:id="2846" w:name="_Toc56337057"/>
      <w:bookmarkStart w:id="2847" w:name="_Toc73443873"/>
      <w:bookmarkStart w:id="2848" w:name="_Toc186723896"/>
      <w:r>
        <w:t>6.2.3.21.1</w:t>
      </w:r>
      <w:r>
        <w:tab/>
        <w:t>Description</w:t>
      </w:r>
      <w:bookmarkEnd w:id="2845"/>
      <w:bookmarkEnd w:id="2846"/>
      <w:bookmarkEnd w:id="2847"/>
      <w:bookmarkEnd w:id="2848"/>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9" w:name="_Toc49689973"/>
      <w:bookmarkStart w:id="2850" w:name="_Toc56337058"/>
      <w:bookmarkStart w:id="2851" w:name="_Toc73443874"/>
      <w:bookmarkStart w:id="2852" w:name="_Toc186723897"/>
      <w:r>
        <w:t>6.2.3.21.2</w:t>
      </w:r>
      <w:r>
        <w:tab/>
        <w:t>Resource Definition</w:t>
      </w:r>
      <w:bookmarkEnd w:id="2849"/>
      <w:bookmarkEnd w:id="2850"/>
      <w:bookmarkEnd w:id="2851"/>
      <w:bookmarkEnd w:id="2852"/>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53" w:name="_Toc49689974"/>
      <w:bookmarkStart w:id="2854" w:name="_Toc56337059"/>
      <w:bookmarkStart w:id="2855" w:name="_Toc73443875"/>
      <w:bookmarkStart w:id="2856" w:name="_Toc186723898"/>
      <w:r>
        <w:t>6.2.3.21.3</w:t>
      </w:r>
      <w:r>
        <w:tab/>
        <w:t>Resource Standard Methods</w:t>
      </w:r>
      <w:bookmarkEnd w:id="2853"/>
      <w:bookmarkEnd w:id="2854"/>
      <w:bookmarkEnd w:id="2855"/>
      <w:bookmarkEnd w:id="2856"/>
    </w:p>
    <w:p w14:paraId="57C66403" w14:textId="77777777" w:rsidR="004F1906" w:rsidRPr="00384E92" w:rsidRDefault="004F1906" w:rsidP="00651690">
      <w:pPr>
        <w:pStyle w:val="H6"/>
      </w:pPr>
      <w:bookmarkStart w:id="2857" w:name="_Toc49689975"/>
      <w:bookmarkStart w:id="2858" w:name="_Toc56337060"/>
      <w:bookmarkStart w:id="2859" w:name="_Toc73443876"/>
      <w:r>
        <w:t>6.2.3.21.3</w:t>
      </w:r>
      <w:r w:rsidRPr="00384E92">
        <w:t>.1</w:t>
      </w:r>
      <w:r w:rsidRPr="00384E92">
        <w:tab/>
      </w:r>
      <w:r>
        <w:t>GET</w:t>
      </w:r>
      <w:bookmarkEnd w:id="2857"/>
      <w:bookmarkEnd w:id="2858"/>
      <w:bookmarkEnd w:id="2859"/>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60" w:name="_Toc49689976"/>
      <w:bookmarkStart w:id="2861" w:name="_Toc56337061"/>
      <w:bookmarkStart w:id="2862" w:name="_Toc73443877"/>
      <w:bookmarkStart w:id="2863" w:name="_Toc186723899"/>
      <w:r>
        <w:lastRenderedPageBreak/>
        <w:t>6.2.3.22</w:t>
      </w:r>
      <w:r>
        <w:tab/>
        <w:t>Resource: IP Address</w:t>
      </w:r>
      <w:bookmarkEnd w:id="2860"/>
      <w:bookmarkEnd w:id="2861"/>
      <w:bookmarkEnd w:id="2862"/>
      <w:bookmarkEnd w:id="2863"/>
    </w:p>
    <w:p w14:paraId="1C65AC03" w14:textId="77777777" w:rsidR="00D95FFC" w:rsidRDefault="00D95FFC" w:rsidP="001901CD">
      <w:pPr>
        <w:pStyle w:val="Heading5"/>
      </w:pPr>
      <w:bookmarkStart w:id="2864" w:name="_Toc49689977"/>
      <w:bookmarkStart w:id="2865" w:name="_Toc56337062"/>
      <w:bookmarkStart w:id="2866" w:name="_Toc73443878"/>
      <w:bookmarkStart w:id="2867" w:name="_Toc186723900"/>
      <w:r>
        <w:t>6.2.3.22.1</w:t>
      </w:r>
      <w:r>
        <w:tab/>
        <w:t>Description</w:t>
      </w:r>
      <w:bookmarkEnd w:id="2864"/>
      <w:bookmarkEnd w:id="2865"/>
      <w:bookmarkEnd w:id="2866"/>
      <w:bookmarkEnd w:id="2867"/>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8" w:name="_Toc49689978"/>
      <w:bookmarkStart w:id="2869" w:name="_Toc56337063"/>
      <w:bookmarkStart w:id="2870" w:name="_Toc73443879"/>
      <w:bookmarkStart w:id="2871" w:name="_Toc186723901"/>
      <w:r>
        <w:t>6.2.3.22.2</w:t>
      </w:r>
      <w:r>
        <w:tab/>
        <w:t>Resource Definition</w:t>
      </w:r>
      <w:bookmarkEnd w:id="2868"/>
      <w:bookmarkEnd w:id="2869"/>
      <w:bookmarkEnd w:id="2870"/>
      <w:bookmarkEnd w:id="2871"/>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72" w:name="_Toc49689979"/>
      <w:bookmarkStart w:id="2873" w:name="_Toc56337064"/>
      <w:bookmarkStart w:id="2874" w:name="_Toc73443880"/>
      <w:bookmarkStart w:id="2875" w:name="_Toc186723902"/>
      <w:r>
        <w:t>6.2.3.22.3</w:t>
      </w:r>
      <w:r>
        <w:tab/>
        <w:t>Resource Standard Methods</w:t>
      </w:r>
      <w:bookmarkEnd w:id="2872"/>
      <w:bookmarkEnd w:id="2873"/>
      <w:bookmarkEnd w:id="2874"/>
      <w:bookmarkEnd w:id="2875"/>
    </w:p>
    <w:p w14:paraId="19ECA08F" w14:textId="77777777" w:rsidR="00D95FFC" w:rsidRPr="00384E92" w:rsidRDefault="00D95FFC" w:rsidP="00651690">
      <w:pPr>
        <w:pStyle w:val="H6"/>
      </w:pPr>
      <w:bookmarkStart w:id="2876" w:name="_Toc49689980"/>
      <w:bookmarkStart w:id="2877" w:name="_Toc56337065"/>
      <w:bookmarkStart w:id="2878" w:name="_Toc73443881"/>
      <w:r>
        <w:t>6.2.3.22.3</w:t>
      </w:r>
      <w:r w:rsidRPr="00384E92">
        <w:t>.1</w:t>
      </w:r>
      <w:r w:rsidRPr="00384E92">
        <w:tab/>
      </w:r>
      <w:r>
        <w:t>GET</w:t>
      </w:r>
      <w:bookmarkEnd w:id="2876"/>
      <w:bookmarkEnd w:id="2877"/>
      <w:bookmarkEnd w:id="2878"/>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9" w:name="_Toc49689981"/>
      <w:bookmarkStart w:id="2880" w:name="_Toc56337066"/>
      <w:bookmarkStart w:id="2881" w:name="_Toc73443882"/>
      <w:bookmarkStart w:id="2882" w:name="_Toc186723903"/>
      <w:r>
        <w:t>6.2.3.23</w:t>
      </w:r>
      <w:r>
        <w:tab/>
        <w:t>Resource: T-ADS Info</w:t>
      </w:r>
      <w:bookmarkEnd w:id="2879"/>
      <w:bookmarkEnd w:id="2880"/>
      <w:bookmarkEnd w:id="2881"/>
      <w:bookmarkEnd w:id="2882"/>
    </w:p>
    <w:p w14:paraId="207C4355" w14:textId="77777777" w:rsidR="006F6573" w:rsidRDefault="006F6573" w:rsidP="001901CD">
      <w:pPr>
        <w:pStyle w:val="Heading5"/>
      </w:pPr>
      <w:bookmarkStart w:id="2883" w:name="_Toc49689982"/>
      <w:bookmarkStart w:id="2884" w:name="_Toc56337067"/>
      <w:bookmarkStart w:id="2885" w:name="_Toc73443883"/>
      <w:bookmarkStart w:id="2886" w:name="_Toc186723904"/>
      <w:r>
        <w:t>6.2.3.23.1</w:t>
      </w:r>
      <w:r>
        <w:tab/>
        <w:t>Description</w:t>
      </w:r>
      <w:bookmarkEnd w:id="2883"/>
      <w:bookmarkEnd w:id="2884"/>
      <w:bookmarkEnd w:id="2885"/>
      <w:bookmarkEnd w:id="2886"/>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7" w:name="_Toc49689983"/>
      <w:bookmarkStart w:id="2888" w:name="_Toc56337068"/>
      <w:bookmarkStart w:id="2889" w:name="_Toc73443884"/>
      <w:bookmarkStart w:id="2890" w:name="_Toc186723905"/>
      <w:r>
        <w:t>6.2.3.23.2</w:t>
      </w:r>
      <w:r>
        <w:tab/>
        <w:t>Resource Definition</w:t>
      </w:r>
      <w:bookmarkEnd w:id="2887"/>
      <w:bookmarkEnd w:id="2888"/>
      <w:bookmarkEnd w:id="2889"/>
      <w:bookmarkEnd w:id="2890"/>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91" w:name="_Toc49689984"/>
      <w:bookmarkStart w:id="2892" w:name="_Toc56337069"/>
      <w:bookmarkStart w:id="2893" w:name="_Toc73443885"/>
      <w:bookmarkStart w:id="2894" w:name="_Toc186723906"/>
      <w:r>
        <w:t>6.2.3.23.3</w:t>
      </w:r>
      <w:r>
        <w:tab/>
        <w:t>Resource Standard Methods</w:t>
      </w:r>
      <w:bookmarkEnd w:id="2891"/>
      <w:bookmarkEnd w:id="2892"/>
      <w:bookmarkEnd w:id="2893"/>
      <w:bookmarkEnd w:id="2894"/>
    </w:p>
    <w:p w14:paraId="65161F71" w14:textId="77777777" w:rsidR="006F6573" w:rsidRPr="00384E92" w:rsidRDefault="006F6573" w:rsidP="00651690">
      <w:pPr>
        <w:pStyle w:val="H6"/>
      </w:pPr>
      <w:bookmarkStart w:id="2895" w:name="_Toc49689985"/>
      <w:bookmarkStart w:id="2896" w:name="_Toc56337070"/>
      <w:bookmarkStart w:id="2897" w:name="_Toc73443886"/>
      <w:r>
        <w:t>6.2.3.23.3</w:t>
      </w:r>
      <w:r w:rsidRPr="00384E92">
        <w:t>.1</w:t>
      </w:r>
      <w:r w:rsidRPr="00384E92">
        <w:tab/>
      </w:r>
      <w:r>
        <w:t>GET</w:t>
      </w:r>
      <w:bookmarkEnd w:id="2895"/>
      <w:bookmarkEnd w:id="2896"/>
      <w:bookmarkEnd w:id="2897"/>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8" w:name="_Toc49689986"/>
      <w:bookmarkStart w:id="2899" w:name="_Toc56337071"/>
      <w:bookmarkStart w:id="2900" w:name="_Toc73443887"/>
      <w:bookmarkStart w:id="2901" w:name="_Toc186723907"/>
      <w:r>
        <w:t>6.2.3.24</w:t>
      </w:r>
      <w:r w:rsidRPr="006A7EE2">
        <w:tab/>
        <w:t xml:space="preserve">Resource: </w:t>
      </w:r>
      <w:r w:rsidRPr="00F91D2F">
        <w:t>Ue</w:t>
      </w:r>
      <w:r>
        <w:t>Reachability</w:t>
      </w:r>
      <w:r w:rsidRPr="00F91D2F">
        <w:t>Subscriptions</w:t>
      </w:r>
      <w:bookmarkEnd w:id="2898"/>
      <w:bookmarkEnd w:id="2899"/>
      <w:bookmarkEnd w:id="2900"/>
      <w:bookmarkEnd w:id="2901"/>
    </w:p>
    <w:p w14:paraId="2150773E" w14:textId="77777777" w:rsidR="00F03141" w:rsidRPr="006A7EE2" w:rsidRDefault="00F03141" w:rsidP="00DD2C03">
      <w:pPr>
        <w:pStyle w:val="Heading4"/>
      </w:pPr>
      <w:bookmarkStart w:id="2902" w:name="_Toc49689987"/>
      <w:bookmarkStart w:id="2903" w:name="_Toc56337072"/>
      <w:bookmarkStart w:id="2904" w:name="_Toc73443888"/>
      <w:bookmarkStart w:id="2905" w:name="_Toc186723908"/>
      <w:r>
        <w:t>6.2.3.24</w:t>
      </w:r>
      <w:r w:rsidRPr="006A7EE2">
        <w:tab/>
        <w:t>Description</w:t>
      </w:r>
      <w:bookmarkEnd w:id="2902"/>
      <w:bookmarkEnd w:id="2903"/>
      <w:bookmarkEnd w:id="2904"/>
      <w:bookmarkEnd w:id="2905"/>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06" w:name="_Toc49689988"/>
      <w:bookmarkStart w:id="2907" w:name="_Toc56337073"/>
      <w:bookmarkStart w:id="2908" w:name="_Toc73443889"/>
      <w:bookmarkStart w:id="2909" w:name="_Toc186723909"/>
      <w:r>
        <w:t>6.2.3.24</w:t>
      </w:r>
      <w:r w:rsidRPr="006A7EE2">
        <w:t>.2</w:t>
      </w:r>
      <w:r w:rsidRPr="006A7EE2">
        <w:tab/>
        <w:t>Resource Definition</w:t>
      </w:r>
      <w:bookmarkEnd w:id="2906"/>
      <w:bookmarkEnd w:id="2907"/>
      <w:bookmarkEnd w:id="2908"/>
      <w:bookmarkEnd w:id="2909"/>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10" w:name="_Toc49689989"/>
      <w:bookmarkStart w:id="2911" w:name="_Toc56337074"/>
      <w:bookmarkStart w:id="2912" w:name="_Toc73443890"/>
      <w:bookmarkStart w:id="2913" w:name="_Toc186723910"/>
      <w:r>
        <w:t>6.2.3.24</w:t>
      </w:r>
      <w:r w:rsidRPr="006A7EE2">
        <w:t>.3</w:t>
      </w:r>
      <w:r w:rsidRPr="006A7EE2">
        <w:tab/>
        <w:t>Resource Standard Methods</w:t>
      </w:r>
      <w:bookmarkEnd w:id="2910"/>
      <w:bookmarkEnd w:id="2911"/>
      <w:bookmarkEnd w:id="2912"/>
      <w:bookmarkEnd w:id="2913"/>
    </w:p>
    <w:p w14:paraId="012F856C" w14:textId="77777777" w:rsidR="00F03141" w:rsidRPr="006A7EE2" w:rsidRDefault="00F03141" w:rsidP="00651690">
      <w:pPr>
        <w:pStyle w:val="H6"/>
      </w:pPr>
      <w:bookmarkStart w:id="2914" w:name="_Toc49689990"/>
      <w:bookmarkStart w:id="2915" w:name="_Toc56337075"/>
      <w:bookmarkStart w:id="2916" w:name="_Toc73443891"/>
      <w:r>
        <w:t>6.2.3.24</w:t>
      </w:r>
      <w:r w:rsidRPr="006A7EE2">
        <w:t>.3.1</w:t>
      </w:r>
      <w:r w:rsidRPr="006A7EE2">
        <w:tab/>
        <w:t>POST</w:t>
      </w:r>
      <w:bookmarkEnd w:id="2914"/>
      <w:bookmarkEnd w:id="2915"/>
      <w:bookmarkEnd w:id="2916"/>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17" w:name="_Toc49689991"/>
      <w:bookmarkStart w:id="2918" w:name="_Toc56337076"/>
      <w:bookmarkStart w:id="2919"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20" w:name="_Toc186723911"/>
      <w:r>
        <w:lastRenderedPageBreak/>
        <w:t>6.2.3.25</w:t>
      </w:r>
      <w:r w:rsidRPr="006A7EE2">
        <w:tab/>
        <w:t xml:space="preserve">Resource: </w:t>
      </w:r>
      <w:r w:rsidR="00B61ECD">
        <w:t xml:space="preserve">UE reachability </w:t>
      </w:r>
      <w:r w:rsidRPr="006A7EE2">
        <w:t>Individual subscription</w:t>
      </w:r>
      <w:bookmarkEnd w:id="2917"/>
      <w:bookmarkEnd w:id="2918"/>
      <w:bookmarkEnd w:id="2919"/>
      <w:bookmarkEnd w:id="2920"/>
    </w:p>
    <w:p w14:paraId="625D717A" w14:textId="77777777" w:rsidR="00F03141" w:rsidRPr="006A7EE2" w:rsidRDefault="00F03141" w:rsidP="001901CD">
      <w:pPr>
        <w:pStyle w:val="Heading5"/>
      </w:pPr>
      <w:bookmarkStart w:id="2921" w:name="_Toc49689992"/>
      <w:bookmarkStart w:id="2922" w:name="_Toc56337077"/>
      <w:bookmarkStart w:id="2923" w:name="_Toc73443893"/>
      <w:bookmarkStart w:id="2924" w:name="_Toc186723912"/>
      <w:r>
        <w:t>6.2.3.25</w:t>
      </w:r>
      <w:r w:rsidRPr="006A7EE2">
        <w:t>.1</w:t>
      </w:r>
      <w:r w:rsidRPr="006A7EE2">
        <w:tab/>
        <w:t>Description</w:t>
      </w:r>
      <w:bookmarkEnd w:id="2921"/>
      <w:bookmarkEnd w:id="2922"/>
      <w:bookmarkEnd w:id="2923"/>
      <w:bookmarkEnd w:id="2924"/>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25" w:name="_Toc49689993"/>
      <w:bookmarkStart w:id="2926" w:name="_Toc56337078"/>
      <w:bookmarkStart w:id="2927" w:name="_Toc73443894"/>
      <w:bookmarkStart w:id="2928" w:name="_Toc186723913"/>
      <w:r>
        <w:t>6.2.3.25</w:t>
      </w:r>
      <w:r w:rsidRPr="006A7EE2">
        <w:t>.2</w:t>
      </w:r>
      <w:r w:rsidRPr="006A7EE2">
        <w:tab/>
        <w:t>Resource Definition</w:t>
      </w:r>
      <w:bookmarkEnd w:id="2925"/>
      <w:bookmarkEnd w:id="2926"/>
      <w:bookmarkEnd w:id="2927"/>
      <w:bookmarkEnd w:id="2928"/>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9" w:name="_Toc49689994"/>
      <w:bookmarkStart w:id="2930" w:name="_Toc56337079"/>
      <w:bookmarkStart w:id="2931" w:name="_Toc73443895"/>
      <w:bookmarkStart w:id="2932" w:name="_Toc186723914"/>
      <w:r>
        <w:t>6.2.3.25</w:t>
      </w:r>
      <w:r w:rsidRPr="006A7EE2">
        <w:t>.3</w:t>
      </w:r>
      <w:r w:rsidRPr="006A7EE2">
        <w:tab/>
        <w:t>Resource Standard Methods</w:t>
      </w:r>
      <w:bookmarkEnd w:id="2929"/>
      <w:bookmarkEnd w:id="2930"/>
      <w:bookmarkEnd w:id="2931"/>
      <w:bookmarkEnd w:id="2932"/>
    </w:p>
    <w:p w14:paraId="202AD107" w14:textId="77777777" w:rsidR="00F03141" w:rsidRPr="006A7EE2" w:rsidRDefault="00F03141" w:rsidP="00651690">
      <w:pPr>
        <w:pStyle w:val="H6"/>
      </w:pPr>
      <w:bookmarkStart w:id="2933" w:name="_Toc49689995"/>
      <w:bookmarkStart w:id="2934" w:name="_Toc56337080"/>
      <w:bookmarkStart w:id="2935" w:name="_Toc73443896"/>
      <w:r>
        <w:t>6.2.3.25</w:t>
      </w:r>
      <w:r w:rsidRPr="006A7EE2">
        <w:t>.3.1</w:t>
      </w:r>
      <w:r w:rsidRPr="006A7EE2">
        <w:tab/>
        <w:t>DELETE</w:t>
      </w:r>
      <w:bookmarkEnd w:id="2933"/>
      <w:bookmarkEnd w:id="2934"/>
      <w:bookmarkEnd w:id="2935"/>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36" w:name="_Toc49689996"/>
      <w:bookmarkStart w:id="2937" w:name="_Toc56337081"/>
      <w:bookmarkStart w:id="2938" w:name="_Toc73443897"/>
      <w:r>
        <w:t>6.2.3.25</w:t>
      </w:r>
      <w:r w:rsidRPr="006A7EE2">
        <w:t>.3.2</w:t>
      </w:r>
      <w:r w:rsidRPr="006A7EE2">
        <w:tab/>
        <w:t>PATCH</w:t>
      </w:r>
      <w:bookmarkEnd w:id="2936"/>
      <w:bookmarkEnd w:id="2937"/>
      <w:bookmarkEnd w:id="2938"/>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9" w:name="_Toc49689997"/>
      <w:bookmarkStart w:id="2940" w:name="_Toc56337082"/>
      <w:bookmarkStart w:id="2941" w:name="_Toc73443898"/>
      <w:bookmarkStart w:id="2942" w:name="_Toc186723915"/>
      <w:r>
        <w:lastRenderedPageBreak/>
        <w:t>6.2.3.26</w:t>
      </w:r>
      <w:r>
        <w:tab/>
        <w:t>Resource: PS User State</w:t>
      </w:r>
      <w:bookmarkEnd w:id="2939"/>
      <w:bookmarkEnd w:id="2940"/>
      <w:bookmarkEnd w:id="2941"/>
      <w:bookmarkEnd w:id="2942"/>
    </w:p>
    <w:p w14:paraId="41292215" w14:textId="77777777" w:rsidR="00BF707D" w:rsidRDefault="00BF707D" w:rsidP="001901CD">
      <w:pPr>
        <w:pStyle w:val="Heading5"/>
      </w:pPr>
      <w:bookmarkStart w:id="2943" w:name="_Toc49689998"/>
      <w:bookmarkStart w:id="2944" w:name="_Toc56337083"/>
      <w:bookmarkStart w:id="2945" w:name="_Toc73443899"/>
      <w:bookmarkStart w:id="2946" w:name="_Toc186723916"/>
      <w:r>
        <w:t>6.2.3.26.1</w:t>
      </w:r>
      <w:r>
        <w:tab/>
        <w:t>Description</w:t>
      </w:r>
      <w:bookmarkEnd w:id="2943"/>
      <w:bookmarkEnd w:id="2944"/>
      <w:bookmarkEnd w:id="2945"/>
      <w:bookmarkEnd w:id="2946"/>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7" w:name="_Toc49689999"/>
      <w:bookmarkStart w:id="2948" w:name="_Toc56337084"/>
      <w:bookmarkStart w:id="2949" w:name="_Toc73443900"/>
      <w:bookmarkStart w:id="2950" w:name="_Toc186723917"/>
      <w:r>
        <w:t>6.2.3.26.2</w:t>
      </w:r>
      <w:r>
        <w:tab/>
        <w:t>Resource Definition</w:t>
      </w:r>
      <w:bookmarkEnd w:id="2947"/>
      <w:bookmarkEnd w:id="2948"/>
      <w:bookmarkEnd w:id="2949"/>
      <w:bookmarkEnd w:id="2950"/>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51" w:name="_Toc49690000"/>
      <w:bookmarkStart w:id="2952" w:name="_Toc56337085"/>
      <w:bookmarkStart w:id="2953" w:name="_Toc73443901"/>
      <w:bookmarkStart w:id="2954" w:name="_Toc186723918"/>
      <w:r>
        <w:t>6.2.3.26.3</w:t>
      </w:r>
      <w:r>
        <w:tab/>
        <w:t>Resource Standard Methods</w:t>
      </w:r>
      <w:bookmarkEnd w:id="2951"/>
      <w:bookmarkEnd w:id="2952"/>
      <w:bookmarkEnd w:id="2953"/>
      <w:bookmarkEnd w:id="2954"/>
    </w:p>
    <w:p w14:paraId="6DD8900F" w14:textId="77777777" w:rsidR="00BF707D" w:rsidRPr="00384E92" w:rsidRDefault="00BF707D" w:rsidP="00651690">
      <w:pPr>
        <w:pStyle w:val="H6"/>
      </w:pPr>
      <w:bookmarkStart w:id="2955" w:name="_Toc49690001"/>
      <w:bookmarkStart w:id="2956" w:name="_Toc56337086"/>
      <w:bookmarkStart w:id="2957" w:name="_Toc73443902"/>
      <w:r>
        <w:t>6.2.3.26.3</w:t>
      </w:r>
      <w:r w:rsidRPr="00384E92">
        <w:t>.1</w:t>
      </w:r>
      <w:r w:rsidRPr="00384E92">
        <w:tab/>
      </w:r>
      <w:r>
        <w:t>GET</w:t>
      </w:r>
      <w:bookmarkEnd w:id="2955"/>
      <w:bookmarkEnd w:id="2956"/>
      <w:bookmarkEnd w:id="2957"/>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8" w:name="_Toc49690002"/>
      <w:bookmarkStart w:id="2959" w:name="_Toc56337087"/>
      <w:bookmarkStart w:id="2960" w:name="_Toc73443903"/>
      <w:bookmarkStart w:id="2961" w:name="_Toc186723919"/>
      <w:r>
        <w:t>6.2.3.27</w:t>
      </w:r>
      <w:r>
        <w:tab/>
        <w:t>Resource: CS User State</w:t>
      </w:r>
      <w:bookmarkEnd w:id="2958"/>
      <w:bookmarkEnd w:id="2959"/>
      <w:bookmarkEnd w:id="2960"/>
      <w:bookmarkEnd w:id="2961"/>
    </w:p>
    <w:p w14:paraId="77B07C69" w14:textId="77777777" w:rsidR="00BF707D" w:rsidRDefault="00BF707D" w:rsidP="001901CD">
      <w:pPr>
        <w:pStyle w:val="Heading5"/>
      </w:pPr>
      <w:bookmarkStart w:id="2962" w:name="_Toc49690003"/>
      <w:bookmarkStart w:id="2963" w:name="_Toc56337088"/>
      <w:bookmarkStart w:id="2964" w:name="_Toc73443904"/>
      <w:bookmarkStart w:id="2965" w:name="_Toc186723920"/>
      <w:r>
        <w:t>6.2.3.27.1</w:t>
      </w:r>
      <w:r>
        <w:tab/>
        <w:t>Description</w:t>
      </w:r>
      <w:bookmarkEnd w:id="2962"/>
      <w:bookmarkEnd w:id="2963"/>
      <w:bookmarkEnd w:id="2964"/>
      <w:bookmarkEnd w:id="2965"/>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66" w:name="_Toc49690004"/>
      <w:bookmarkStart w:id="2967" w:name="_Toc56337089"/>
      <w:bookmarkStart w:id="2968" w:name="_Toc73443905"/>
      <w:bookmarkStart w:id="2969" w:name="_Toc186723921"/>
      <w:r>
        <w:t>6.2.3.27.2</w:t>
      </w:r>
      <w:r>
        <w:tab/>
        <w:t>Resource Definition</w:t>
      </w:r>
      <w:bookmarkEnd w:id="2966"/>
      <w:bookmarkEnd w:id="2967"/>
      <w:bookmarkEnd w:id="2968"/>
      <w:bookmarkEnd w:id="2969"/>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70" w:name="_Toc49690005"/>
      <w:bookmarkStart w:id="2971" w:name="_Toc56337090"/>
      <w:bookmarkStart w:id="2972" w:name="_Toc73443906"/>
      <w:bookmarkStart w:id="2973" w:name="_Toc186723922"/>
      <w:r>
        <w:t>6.2.3.27.3</w:t>
      </w:r>
      <w:r>
        <w:tab/>
        <w:t>Resource Standard Methods</w:t>
      </w:r>
      <w:bookmarkEnd w:id="2970"/>
      <w:bookmarkEnd w:id="2971"/>
      <w:bookmarkEnd w:id="2972"/>
      <w:bookmarkEnd w:id="2973"/>
    </w:p>
    <w:p w14:paraId="4A29F7AF" w14:textId="77777777" w:rsidR="00BF707D" w:rsidRPr="00384E92" w:rsidRDefault="00BF707D" w:rsidP="00651690">
      <w:pPr>
        <w:pStyle w:val="H6"/>
      </w:pPr>
      <w:bookmarkStart w:id="2974" w:name="_Toc49690006"/>
      <w:bookmarkStart w:id="2975" w:name="_Toc56337091"/>
      <w:bookmarkStart w:id="2976" w:name="_Toc73443907"/>
      <w:r>
        <w:t>6.2.3.27.3</w:t>
      </w:r>
      <w:r w:rsidRPr="00384E92">
        <w:t>.1</w:t>
      </w:r>
      <w:r w:rsidRPr="00384E92">
        <w:tab/>
      </w:r>
      <w:r>
        <w:t>GET</w:t>
      </w:r>
      <w:bookmarkEnd w:id="2974"/>
      <w:bookmarkEnd w:id="2975"/>
      <w:bookmarkEnd w:id="2976"/>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7" w:name="_Toc49690007"/>
      <w:bookmarkStart w:id="2978" w:name="_Toc56337092"/>
      <w:bookmarkStart w:id="2979" w:name="_Toc73443908"/>
      <w:bookmarkStart w:id="2980" w:name="_Toc186723923"/>
      <w:r>
        <w:t>6.2.3.28</w:t>
      </w:r>
      <w:r>
        <w:tab/>
        <w:t>Resource: C</w:t>
      </w:r>
      <w:r w:rsidR="00B61ECD">
        <w:t>srn</w:t>
      </w:r>
      <w:bookmarkEnd w:id="2977"/>
      <w:bookmarkEnd w:id="2978"/>
      <w:bookmarkEnd w:id="2979"/>
      <w:bookmarkEnd w:id="2980"/>
    </w:p>
    <w:p w14:paraId="0FB3124D" w14:textId="77777777" w:rsidR="00F21D74" w:rsidRDefault="00F21D74" w:rsidP="001901CD">
      <w:pPr>
        <w:pStyle w:val="Heading5"/>
      </w:pPr>
      <w:bookmarkStart w:id="2981" w:name="_Toc49690008"/>
      <w:bookmarkStart w:id="2982" w:name="_Toc56337093"/>
      <w:bookmarkStart w:id="2983" w:name="_Toc73443909"/>
      <w:bookmarkStart w:id="2984" w:name="_Toc186723924"/>
      <w:r>
        <w:t>6.2.3.28.1</w:t>
      </w:r>
      <w:r>
        <w:tab/>
        <w:t>Description</w:t>
      </w:r>
      <w:bookmarkEnd w:id="2981"/>
      <w:bookmarkEnd w:id="2982"/>
      <w:bookmarkEnd w:id="2983"/>
      <w:bookmarkEnd w:id="2984"/>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85" w:name="_Toc49690009"/>
      <w:bookmarkStart w:id="2986" w:name="_Toc56337094"/>
      <w:bookmarkStart w:id="2987" w:name="_Toc73443910"/>
      <w:bookmarkStart w:id="2988" w:name="_Toc186723925"/>
      <w:r>
        <w:t>6.2.3.28.2</w:t>
      </w:r>
      <w:r>
        <w:tab/>
        <w:t>Resource Definition</w:t>
      </w:r>
      <w:bookmarkEnd w:id="2985"/>
      <w:bookmarkEnd w:id="2986"/>
      <w:bookmarkEnd w:id="2987"/>
      <w:bookmarkEnd w:id="2988"/>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9" w:name="_Toc49690010"/>
      <w:bookmarkStart w:id="2990" w:name="_Toc56337095"/>
      <w:bookmarkStart w:id="2991" w:name="_Toc73443911"/>
      <w:bookmarkStart w:id="2992" w:name="_Toc186723926"/>
      <w:r>
        <w:t>6.2.3.28.3</w:t>
      </w:r>
      <w:r>
        <w:tab/>
        <w:t>Resource Standard Methods</w:t>
      </w:r>
      <w:bookmarkEnd w:id="2989"/>
      <w:bookmarkEnd w:id="2990"/>
      <w:bookmarkEnd w:id="2991"/>
      <w:bookmarkEnd w:id="2992"/>
    </w:p>
    <w:p w14:paraId="39A5781A" w14:textId="77777777" w:rsidR="00F21D74" w:rsidRPr="00384E92" w:rsidRDefault="00F21D74" w:rsidP="00651690">
      <w:pPr>
        <w:pStyle w:val="H6"/>
      </w:pPr>
      <w:bookmarkStart w:id="2993" w:name="_Toc49690011"/>
      <w:bookmarkStart w:id="2994" w:name="_Toc56337096"/>
      <w:bookmarkStart w:id="2995" w:name="_Toc73443912"/>
      <w:r>
        <w:t>6.2.3.28.3</w:t>
      </w:r>
      <w:r w:rsidRPr="00384E92">
        <w:t>.1</w:t>
      </w:r>
      <w:r w:rsidRPr="00384E92">
        <w:tab/>
      </w:r>
      <w:r>
        <w:t>GET</w:t>
      </w:r>
      <w:bookmarkEnd w:id="2993"/>
      <w:bookmarkEnd w:id="2994"/>
      <w:bookmarkEnd w:id="2995"/>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96" w:name="_Toc49690012"/>
      <w:bookmarkStart w:id="2997" w:name="_Toc56337097"/>
      <w:bookmarkStart w:id="2998" w:name="_Toc73443913"/>
      <w:bookmarkStart w:id="2999" w:name="_Toc186723927"/>
      <w:r>
        <w:t>6.2.3.29</w:t>
      </w:r>
      <w:r>
        <w:tab/>
        <w:t>Resource: Reference</w:t>
      </w:r>
      <w:r w:rsidR="00B61ECD">
        <w:t>Access</w:t>
      </w:r>
      <w:r>
        <w:t>Location</w:t>
      </w:r>
      <w:bookmarkEnd w:id="2996"/>
      <w:bookmarkEnd w:id="2997"/>
      <w:bookmarkEnd w:id="2998"/>
      <w:bookmarkEnd w:id="2999"/>
    </w:p>
    <w:p w14:paraId="1E8DB117" w14:textId="77777777" w:rsidR="00672A10" w:rsidRDefault="00672A10" w:rsidP="001901CD">
      <w:pPr>
        <w:pStyle w:val="Heading5"/>
      </w:pPr>
      <w:bookmarkStart w:id="3000" w:name="_Toc49690013"/>
      <w:bookmarkStart w:id="3001" w:name="_Toc56337098"/>
      <w:bookmarkStart w:id="3002" w:name="_Toc73443914"/>
      <w:bookmarkStart w:id="3003" w:name="_Toc186723928"/>
      <w:r>
        <w:t>6.2.3.29.1</w:t>
      </w:r>
      <w:r>
        <w:tab/>
        <w:t>Description</w:t>
      </w:r>
      <w:bookmarkEnd w:id="3000"/>
      <w:bookmarkEnd w:id="3001"/>
      <w:bookmarkEnd w:id="3002"/>
      <w:bookmarkEnd w:id="3003"/>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04" w:name="_Toc49690014"/>
      <w:bookmarkStart w:id="3005" w:name="_Toc56337099"/>
      <w:bookmarkStart w:id="3006" w:name="_Toc73443915"/>
      <w:bookmarkStart w:id="3007" w:name="_Toc186723929"/>
      <w:r>
        <w:t>6.2.3.29.2</w:t>
      </w:r>
      <w:r>
        <w:tab/>
        <w:t>Resource Definition</w:t>
      </w:r>
      <w:bookmarkEnd w:id="3004"/>
      <w:bookmarkEnd w:id="3005"/>
      <w:bookmarkEnd w:id="3006"/>
      <w:bookmarkEnd w:id="3007"/>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8" w:name="_Toc49690015"/>
      <w:bookmarkStart w:id="3009" w:name="_Toc56337100"/>
      <w:bookmarkStart w:id="3010" w:name="_Toc73443916"/>
      <w:bookmarkStart w:id="3011" w:name="_Toc186723930"/>
      <w:r>
        <w:t>6.2.3.29.3</w:t>
      </w:r>
      <w:r>
        <w:tab/>
        <w:t>Resource Standard Methods</w:t>
      </w:r>
      <w:bookmarkEnd w:id="3008"/>
      <w:bookmarkEnd w:id="3009"/>
      <w:bookmarkEnd w:id="3010"/>
      <w:bookmarkEnd w:id="3011"/>
    </w:p>
    <w:p w14:paraId="62F53C77" w14:textId="77777777" w:rsidR="00672A10" w:rsidRPr="00384E92" w:rsidRDefault="00672A10" w:rsidP="00651690">
      <w:pPr>
        <w:pStyle w:val="H6"/>
      </w:pPr>
      <w:bookmarkStart w:id="3012" w:name="_Toc49690016"/>
      <w:bookmarkStart w:id="3013" w:name="_Toc56337101"/>
      <w:bookmarkStart w:id="3014" w:name="_Toc73443917"/>
      <w:r>
        <w:t>6.2.3.29.3</w:t>
      </w:r>
      <w:r w:rsidRPr="00384E92">
        <w:t>.1</w:t>
      </w:r>
      <w:r w:rsidRPr="00384E92">
        <w:tab/>
      </w:r>
      <w:r>
        <w:t>GET</w:t>
      </w:r>
      <w:bookmarkEnd w:id="3012"/>
      <w:bookmarkEnd w:id="3013"/>
      <w:bookmarkEnd w:id="3014"/>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15" w:name="_Toc49690017"/>
      <w:bookmarkStart w:id="3016" w:name="_Toc56337102"/>
      <w:bookmarkStart w:id="3017" w:name="_Toc73443918"/>
      <w:bookmarkStart w:id="3018" w:name="_Toc186723931"/>
      <w:r>
        <w:t>6.2.3.30</w:t>
      </w:r>
      <w:r>
        <w:tab/>
        <w:t>Resource: SMSRegistrationInfo</w:t>
      </w:r>
      <w:bookmarkEnd w:id="3015"/>
      <w:bookmarkEnd w:id="3016"/>
      <w:bookmarkEnd w:id="3017"/>
      <w:bookmarkEnd w:id="3018"/>
    </w:p>
    <w:p w14:paraId="7F224FFD" w14:textId="77777777" w:rsidR="000C5347" w:rsidRDefault="000C5347" w:rsidP="001901CD">
      <w:pPr>
        <w:pStyle w:val="Heading5"/>
      </w:pPr>
      <w:bookmarkStart w:id="3019" w:name="_Toc49690018"/>
      <w:bookmarkStart w:id="3020" w:name="_Toc56337103"/>
      <w:bookmarkStart w:id="3021" w:name="_Toc73443919"/>
      <w:bookmarkStart w:id="3022" w:name="_Toc186723932"/>
      <w:r>
        <w:t>6.2.3.30.1</w:t>
      </w:r>
      <w:r>
        <w:tab/>
        <w:t>Description</w:t>
      </w:r>
      <w:bookmarkEnd w:id="3019"/>
      <w:bookmarkEnd w:id="3020"/>
      <w:bookmarkEnd w:id="3021"/>
      <w:bookmarkEnd w:id="3022"/>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23" w:name="_Toc49690019"/>
      <w:bookmarkStart w:id="3024" w:name="_Toc56337104"/>
      <w:bookmarkStart w:id="3025" w:name="_Toc73443920"/>
      <w:bookmarkStart w:id="3026" w:name="_Toc186723933"/>
      <w:r>
        <w:t>6.2.3.30.2</w:t>
      </w:r>
      <w:r>
        <w:tab/>
        <w:t>Resource Definition</w:t>
      </w:r>
      <w:bookmarkEnd w:id="3023"/>
      <w:bookmarkEnd w:id="3024"/>
      <w:bookmarkEnd w:id="3025"/>
      <w:bookmarkEnd w:id="3026"/>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7" w:name="_Toc49690020"/>
      <w:bookmarkStart w:id="3028" w:name="_Toc56337105"/>
      <w:bookmarkStart w:id="3029" w:name="_Toc73443921"/>
      <w:bookmarkStart w:id="3030" w:name="_Toc186723934"/>
      <w:r>
        <w:t>6.2.3.30.3</w:t>
      </w:r>
      <w:r>
        <w:tab/>
        <w:t>Resource Standard Methods</w:t>
      </w:r>
      <w:bookmarkEnd w:id="3027"/>
      <w:bookmarkEnd w:id="3028"/>
      <w:bookmarkEnd w:id="3029"/>
      <w:bookmarkEnd w:id="3030"/>
    </w:p>
    <w:p w14:paraId="6DA6F3B8" w14:textId="77777777" w:rsidR="000C5347" w:rsidRPr="00384E92" w:rsidRDefault="000C5347" w:rsidP="00651690">
      <w:pPr>
        <w:pStyle w:val="H6"/>
      </w:pPr>
      <w:bookmarkStart w:id="3031" w:name="_Toc49690021"/>
      <w:bookmarkStart w:id="3032" w:name="_Toc56337106"/>
      <w:bookmarkStart w:id="3033" w:name="_Toc73443922"/>
      <w:r>
        <w:t>6.2.3.30.3</w:t>
      </w:r>
      <w:r w:rsidRPr="00384E92">
        <w:t>.1</w:t>
      </w:r>
      <w:r w:rsidRPr="00384E92">
        <w:tab/>
      </w:r>
      <w:r>
        <w:t>GET</w:t>
      </w:r>
      <w:bookmarkEnd w:id="3031"/>
      <w:bookmarkEnd w:id="3032"/>
      <w:bookmarkEnd w:id="3033"/>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34" w:name="_Toc49690022"/>
      <w:bookmarkStart w:id="3035" w:name="_Toc56337107"/>
      <w:bookmarkStart w:id="3036" w:name="_Toc73443923"/>
      <w:r>
        <w:t>6.2.3.30.3</w:t>
      </w:r>
      <w:r w:rsidRPr="00384E92">
        <w:t>.</w:t>
      </w:r>
      <w:r>
        <w:t>2</w:t>
      </w:r>
      <w:r w:rsidRPr="00384E92">
        <w:tab/>
      </w:r>
      <w:r>
        <w:t>PUT</w:t>
      </w:r>
      <w:bookmarkEnd w:id="3034"/>
      <w:bookmarkEnd w:id="3035"/>
      <w:bookmarkEnd w:id="3036"/>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37" w:name="_Toc49690023"/>
      <w:bookmarkStart w:id="3038" w:name="_Toc56337108"/>
      <w:bookmarkStart w:id="3039"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37"/>
      <w:bookmarkEnd w:id="3038"/>
      <w:bookmarkEnd w:id="3039"/>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40" w:name="_Toc49690024"/>
      <w:bookmarkStart w:id="3041" w:name="_Toc56337109"/>
      <w:bookmarkStart w:id="3042" w:name="_Toc73443925"/>
      <w:bookmarkStart w:id="3043" w:name="_Toc186723935"/>
      <w:r>
        <w:t>6.2.3.31</w:t>
      </w:r>
      <w:r>
        <w:tab/>
        <w:t>Resource: Dsai</w:t>
      </w:r>
      <w:bookmarkEnd w:id="3040"/>
      <w:bookmarkEnd w:id="3041"/>
      <w:bookmarkEnd w:id="3042"/>
      <w:bookmarkEnd w:id="3043"/>
    </w:p>
    <w:p w14:paraId="33712363" w14:textId="77777777" w:rsidR="00B1392B" w:rsidRDefault="00B1392B" w:rsidP="001901CD">
      <w:pPr>
        <w:pStyle w:val="Heading5"/>
      </w:pPr>
      <w:bookmarkStart w:id="3044" w:name="_Toc49690025"/>
      <w:bookmarkStart w:id="3045" w:name="_Toc56337110"/>
      <w:bookmarkStart w:id="3046" w:name="_Toc73443926"/>
      <w:bookmarkStart w:id="3047" w:name="_Toc186723936"/>
      <w:r>
        <w:t>6.2.3.31.1</w:t>
      </w:r>
      <w:r>
        <w:tab/>
        <w:t>Description</w:t>
      </w:r>
      <w:bookmarkEnd w:id="3044"/>
      <w:bookmarkEnd w:id="3045"/>
      <w:bookmarkEnd w:id="3046"/>
      <w:bookmarkEnd w:id="3047"/>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8" w:name="_Toc49690026"/>
      <w:bookmarkStart w:id="3049" w:name="_Toc56337111"/>
      <w:bookmarkStart w:id="3050" w:name="_Toc73443927"/>
      <w:bookmarkStart w:id="3051" w:name="_Toc186723937"/>
      <w:r>
        <w:t>6.2.3.31.2</w:t>
      </w:r>
      <w:r>
        <w:tab/>
        <w:t>Resource Definition</w:t>
      </w:r>
      <w:bookmarkEnd w:id="3048"/>
      <w:bookmarkEnd w:id="3049"/>
      <w:bookmarkEnd w:id="3050"/>
      <w:bookmarkEnd w:id="3051"/>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52" w:name="_Toc49690027"/>
      <w:bookmarkStart w:id="3053" w:name="_Toc56337112"/>
      <w:bookmarkStart w:id="3054" w:name="_Toc73443928"/>
      <w:bookmarkStart w:id="3055" w:name="_Toc186723938"/>
      <w:r>
        <w:t>6.2.3.31.3</w:t>
      </w:r>
      <w:r>
        <w:tab/>
        <w:t>Resource Standard Methods</w:t>
      </w:r>
      <w:bookmarkEnd w:id="3052"/>
      <w:bookmarkEnd w:id="3053"/>
      <w:bookmarkEnd w:id="3054"/>
      <w:bookmarkEnd w:id="3055"/>
    </w:p>
    <w:p w14:paraId="2985A391" w14:textId="77777777" w:rsidR="00B1392B" w:rsidRPr="00384E92" w:rsidRDefault="00B1392B" w:rsidP="00651690">
      <w:pPr>
        <w:pStyle w:val="H6"/>
      </w:pPr>
      <w:bookmarkStart w:id="3056" w:name="_Toc49690028"/>
      <w:bookmarkStart w:id="3057" w:name="_Toc56337113"/>
      <w:bookmarkStart w:id="3058" w:name="_Toc73443929"/>
      <w:r>
        <w:t>6.2.3.31.3</w:t>
      </w:r>
      <w:r w:rsidRPr="00384E92">
        <w:t>.1</w:t>
      </w:r>
      <w:r w:rsidRPr="00384E92">
        <w:tab/>
      </w:r>
      <w:r>
        <w:t>GET</w:t>
      </w:r>
      <w:bookmarkEnd w:id="3056"/>
      <w:bookmarkEnd w:id="3057"/>
      <w:bookmarkEnd w:id="3058"/>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9" w:name="_Toc49690029"/>
      <w:bookmarkStart w:id="3060" w:name="_Toc56337114"/>
      <w:bookmarkStart w:id="3061" w:name="_Toc73443930"/>
      <w:r>
        <w:t>6.2.3.31.3</w:t>
      </w:r>
      <w:r w:rsidRPr="00384E92">
        <w:t>.</w:t>
      </w:r>
      <w:r>
        <w:t>2</w:t>
      </w:r>
      <w:r w:rsidRPr="00384E92">
        <w:tab/>
      </w:r>
      <w:r>
        <w:t>PATCH</w:t>
      </w:r>
      <w:bookmarkEnd w:id="3059"/>
      <w:bookmarkEnd w:id="3060"/>
      <w:bookmarkEnd w:id="3061"/>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62" w:name="_Toc56337115"/>
      <w:bookmarkStart w:id="3063" w:name="_Toc73443931"/>
      <w:bookmarkStart w:id="3064" w:name="_Toc186723939"/>
      <w:r>
        <w:t>6.2.3.32</w:t>
      </w:r>
      <w:r>
        <w:tab/>
        <w:t>Resource: Private Identities</w:t>
      </w:r>
      <w:bookmarkEnd w:id="3062"/>
      <w:bookmarkEnd w:id="3063"/>
      <w:bookmarkEnd w:id="3064"/>
    </w:p>
    <w:p w14:paraId="4386765A" w14:textId="77777777" w:rsidR="00DC22E9" w:rsidRDefault="00DC22E9" w:rsidP="001901CD">
      <w:pPr>
        <w:pStyle w:val="Heading5"/>
      </w:pPr>
      <w:bookmarkStart w:id="3065" w:name="_Toc51872344"/>
      <w:bookmarkStart w:id="3066" w:name="_Toc56337116"/>
      <w:bookmarkStart w:id="3067" w:name="_Toc73443932"/>
      <w:bookmarkStart w:id="3068" w:name="_Toc186723940"/>
      <w:r>
        <w:t>6.2.3.32.1</w:t>
      </w:r>
      <w:r>
        <w:tab/>
        <w:t>Description</w:t>
      </w:r>
      <w:bookmarkEnd w:id="3065"/>
      <w:bookmarkEnd w:id="3066"/>
      <w:bookmarkEnd w:id="3067"/>
      <w:bookmarkEnd w:id="3068"/>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9" w:name="_Toc51872345"/>
      <w:bookmarkStart w:id="3070" w:name="_Toc56337117"/>
      <w:bookmarkStart w:id="3071" w:name="_Toc73443933"/>
      <w:bookmarkStart w:id="3072" w:name="_Toc186723941"/>
      <w:r>
        <w:t>6.2.3.32.2</w:t>
      </w:r>
      <w:r>
        <w:tab/>
        <w:t>Resource Definition</w:t>
      </w:r>
      <w:bookmarkEnd w:id="3069"/>
      <w:bookmarkEnd w:id="3070"/>
      <w:bookmarkEnd w:id="3071"/>
      <w:bookmarkEnd w:id="3072"/>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73" w:name="_Toc51872346"/>
      <w:bookmarkStart w:id="3074" w:name="_Toc56337118"/>
      <w:bookmarkStart w:id="3075" w:name="_Toc73443934"/>
      <w:bookmarkStart w:id="3076" w:name="_Toc186723942"/>
      <w:r>
        <w:t>6.2.3.32.3</w:t>
      </w:r>
      <w:r>
        <w:tab/>
        <w:t>Resource Standard Methods</w:t>
      </w:r>
      <w:bookmarkEnd w:id="3073"/>
      <w:bookmarkEnd w:id="3074"/>
      <w:bookmarkEnd w:id="3075"/>
      <w:bookmarkEnd w:id="3076"/>
    </w:p>
    <w:p w14:paraId="1AB50343" w14:textId="77777777" w:rsidR="00DC22E9" w:rsidRPr="00384E92" w:rsidRDefault="00DC22E9" w:rsidP="00651690">
      <w:pPr>
        <w:pStyle w:val="H6"/>
      </w:pPr>
      <w:bookmarkStart w:id="3077" w:name="_Toc51872347"/>
      <w:bookmarkStart w:id="3078" w:name="_Toc56337119"/>
      <w:bookmarkStart w:id="3079" w:name="_Toc73443935"/>
      <w:r w:rsidRPr="00384E92">
        <w:t>6.</w:t>
      </w:r>
      <w:r>
        <w:t>2.3.32.3</w:t>
      </w:r>
      <w:r w:rsidRPr="00384E92">
        <w:t>.1</w:t>
      </w:r>
      <w:r w:rsidRPr="00384E92">
        <w:tab/>
      </w:r>
      <w:r>
        <w:t>GET</w:t>
      </w:r>
      <w:bookmarkEnd w:id="3077"/>
      <w:bookmarkEnd w:id="3078"/>
      <w:bookmarkEnd w:id="3079"/>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80" w:name="_Toc56337120"/>
      <w:bookmarkStart w:id="3081" w:name="_Toc73443936"/>
      <w:bookmarkStart w:id="3082" w:name="_Toc186723943"/>
      <w:r>
        <w:t>6.2.3.33</w:t>
      </w:r>
      <w:r>
        <w:tab/>
        <w:t>Resource: S-CSCF Selection Assistance Information</w:t>
      </w:r>
      <w:bookmarkEnd w:id="3080"/>
      <w:bookmarkEnd w:id="3081"/>
      <w:bookmarkEnd w:id="3082"/>
    </w:p>
    <w:p w14:paraId="4B749757" w14:textId="77777777" w:rsidR="00B8430A" w:rsidRDefault="00B8430A" w:rsidP="001901CD">
      <w:pPr>
        <w:pStyle w:val="Heading5"/>
      </w:pPr>
      <w:bookmarkStart w:id="3083" w:name="_Toc56337121"/>
      <w:bookmarkStart w:id="3084" w:name="_Toc73443937"/>
      <w:bookmarkStart w:id="3085" w:name="_Toc186723944"/>
      <w:r>
        <w:t>6.2.3.33.1</w:t>
      </w:r>
      <w:r>
        <w:tab/>
        <w:t>Description</w:t>
      </w:r>
      <w:bookmarkEnd w:id="3083"/>
      <w:bookmarkEnd w:id="3084"/>
      <w:bookmarkEnd w:id="3085"/>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86" w:name="_Toc56337122"/>
      <w:bookmarkStart w:id="3087" w:name="_Toc73443938"/>
      <w:bookmarkStart w:id="3088" w:name="_Toc186723945"/>
      <w:r>
        <w:t>6.2.3.33.2</w:t>
      </w:r>
      <w:r>
        <w:tab/>
        <w:t>Resource Definition</w:t>
      </w:r>
      <w:bookmarkEnd w:id="3086"/>
      <w:bookmarkEnd w:id="3087"/>
      <w:bookmarkEnd w:id="3088"/>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9" w:name="_Toc56337123"/>
      <w:bookmarkStart w:id="3090" w:name="_Toc73443939"/>
      <w:bookmarkStart w:id="3091" w:name="_Toc186723946"/>
      <w:r>
        <w:t>6.2.3.33.3</w:t>
      </w:r>
      <w:r>
        <w:tab/>
        <w:t>Resource Standard Methods</w:t>
      </w:r>
      <w:bookmarkEnd w:id="3089"/>
      <w:bookmarkEnd w:id="3090"/>
      <w:bookmarkEnd w:id="3091"/>
    </w:p>
    <w:p w14:paraId="62003308" w14:textId="77777777" w:rsidR="00B8430A" w:rsidRPr="00384E92" w:rsidRDefault="00B8430A" w:rsidP="00651690">
      <w:pPr>
        <w:pStyle w:val="H6"/>
      </w:pPr>
      <w:bookmarkStart w:id="3092" w:name="_Toc56337124"/>
      <w:bookmarkStart w:id="3093" w:name="_Toc73443940"/>
      <w:r w:rsidRPr="00384E92">
        <w:t>6.</w:t>
      </w:r>
      <w:r>
        <w:t>2.3.33.3</w:t>
      </w:r>
      <w:r w:rsidRPr="00384E92">
        <w:t>.1</w:t>
      </w:r>
      <w:r w:rsidRPr="00384E92">
        <w:tab/>
      </w:r>
      <w:r>
        <w:t>GET</w:t>
      </w:r>
      <w:bookmarkEnd w:id="3092"/>
      <w:bookmarkEnd w:id="3093"/>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94" w:name="_Toc73443941"/>
      <w:bookmarkStart w:id="3095" w:name="_Toc49690030"/>
      <w:bookmarkStart w:id="3096" w:name="_Toc56337125"/>
      <w:bookmarkStart w:id="3097" w:name="_Toc186723947"/>
      <w:r>
        <w:t>6.2.3.34</w:t>
      </w:r>
      <w:r>
        <w:tab/>
        <w:t>Resource: Charging Information</w:t>
      </w:r>
      <w:bookmarkEnd w:id="3094"/>
      <w:bookmarkEnd w:id="3097"/>
    </w:p>
    <w:p w14:paraId="76958BEC" w14:textId="347DCEFA" w:rsidR="00A4135F" w:rsidRDefault="00A4135F" w:rsidP="001901CD">
      <w:pPr>
        <w:pStyle w:val="Heading5"/>
      </w:pPr>
      <w:bookmarkStart w:id="3098" w:name="_Toc73443942"/>
      <w:bookmarkStart w:id="3099" w:name="_Toc186723948"/>
      <w:r>
        <w:t>6.2.3.34.1</w:t>
      </w:r>
      <w:r>
        <w:tab/>
        <w:t>Description</w:t>
      </w:r>
      <w:bookmarkEnd w:id="3098"/>
      <w:bookmarkEnd w:id="3099"/>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00" w:name="_Toc73443943"/>
      <w:bookmarkStart w:id="3101" w:name="_Toc186723949"/>
      <w:r>
        <w:t>6.2.3.34.2</w:t>
      </w:r>
      <w:r>
        <w:tab/>
        <w:t>Resource Definition</w:t>
      </w:r>
      <w:bookmarkEnd w:id="3100"/>
      <w:bookmarkEnd w:id="3101"/>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02" w:name="_Toc73443944"/>
      <w:bookmarkStart w:id="3103" w:name="_Toc186723950"/>
      <w:r>
        <w:t>6.2.3.34.3</w:t>
      </w:r>
      <w:r>
        <w:tab/>
        <w:t>Resource Standard Methods</w:t>
      </w:r>
      <w:bookmarkEnd w:id="3102"/>
      <w:bookmarkEnd w:id="3103"/>
    </w:p>
    <w:p w14:paraId="75417C1F" w14:textId="4D5B1E15" w:rsidR="00A4135F" w:rsidRPr="00384E92" w:rsidRDefault="00A4135F" w:rsidP="00651690">
      <w:pPr>
        <w:pStyle w:val="H6"/>
      </w:pPr>
      <w:bookmarkStart w:id="3104" w:name="_Toc73443945"/>
      <w:r w:rsidRPr="00384E92">
        <w:t>6.</w:t>
      </w:r>
      <w:r>
        <w:t>2.3.34.3</w:t>
      </w:r>
      <w:r w:rsidRPr="00384E92">
        <w:t>.1</w:t>
      </w:r>
      <w:r w:rsidRPr="00384E92">
        <w:tab/>
      </w:r>
      <w:r>
        <w:t>GET</w:t>
      </w:r>
      <w:bookmarkEnd w:id="3104"/>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05" w:name="_Toc73443946"/>
      <w:bookmarkStart w:id="3106" w:name="_Toc186723951"/>
      <w:r>
        <w:t>6.2.3.35</w:t>
      </w:r>
      <w:r>
        <w:tab/>
        <w:t>Resource: Repository Data List</w:t>
      </w:r>
      <w:bookmarkEnd w:id="3106"/>
    </w:p>
    <w:p w14:paraId="3B84E2D4" w14:textId="4E1380CE" w:rsidR="0009718D" w:rsidRDefault="0009718D" w:rsidP="001901CD">
      <w:pPr>
        <w:pStyle w:val="Heading5"/>
      </w:pPr>
      <w:bookmarkStart w:id="3107" w:name="_Toc186723952"/>
      <w:r>
        <w:t>6.2.3.35.1</w:t>
      </w:r>
      <w:r>
        <w:tab/>
        <w:t>Description</w:t>
      </w:r>
      <w:bookmarkEnd w:id="3107"/>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8" w:name="_Toc186723953"/>
      <w:r>
        <w:t>6.2.3.35.2</w:t>
      </w:r>
      <w:r>
        <w:tab/>
        <w:t>Resource Definition</w:t>
      </w:r>
      <w:bookmarkEnd w:id="3108"/>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9" w:name="_Toc186723954"/>
      <w:r>
        <w:t>6.2.3.35.3</w:t>
      </w:r>
      <w:r>
        <w:tab/>
        <w:t>Resource Standard Methods</w:t>
      </w:r>
      <w:bookmarkEnd w:id="3109"/>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10" w:name="_Toc186723955"/>
      <w:r w:rsidRPr="00DD2065">
        <w:rPr>
          <w:rFonts w:eastAsia="SimSun"/>
        </w:rPr>
        <w:t>6.</w:t>
      </w:r>
      <w:r>
        <w:rPr>
          <w:rFonts w:eastAsia="SimSun"/>
        </w:rPr>
        <w:t>2</w:t>
      </w:r>
      <w:r w:rsidRPr="00DD2065">
        <w:rPr>
          <w:rFonts w:eastAsia="SimSun"/>
        </w:rPr>
        <w:t>.5</w:t>
      </w:r>
      <w:r w:rsidRPr="00DD2065">
        <w:rPr>
          <w:rFonts w:eastAsia="SimSun"/>
        </w:rPr>
        <w:tab/>
        <w:t>Notifications</w:t>
      </w:r>
      <w:bookmarkEnd w:id="3095"/>
      <w:bookmarkEnd w:id="3096"/>
      <w:bookmarkEnd w:id="3105"/>
      <w:bookmarkEnd w:id="3110"/>
    </w:p>
    <w:p w14:paraId="47AC3551" w14:textId="77777777" w:rsidR="001E6DA6" w:rsidRPr="006A7EE2" w:rsidRDefault="001E6DA6" w:rsidP="001901CD">
      <w:pPr>
        <w:pStyle w:val="Heading4"/>
      </w:pPr>
      <w:bookmarkStart w:id="3111" w:name="_Toc34346706"/>
      <w:bookmarkStart w:id="3112" w:name="_Toc34740783"/>
      <w:bookmarkStart w:id="3113" w:name="_Toc34748142"/>
      <w:bookmarkStart w:id="3114" w:name="_Toc34748518"/>
      <w:bookmarkStart w:id="3115" w:name="_Toc34749508"/>
      <w:bookmarkStart w:id="3116" w:name="_Toc49690031"/>
      <w:bookmarkStart w:id="3117" w:name="_Toc56337126"/>
      <w:bookmarkStart w:id="3118" w:name="_Toc73443947"/>
      <w:bookmarkStart w:id="3119" w:name="_Toc186723956"/>
      <w:r w:rsidRPr="006A7EE2">
        <w:t>6.</w:t>
      </w:r>
      <w:r>
        <w:t>2</w:t>
      </w:r>
      <w:r w:rsidRPr="006A7EE2">
        <w:t>.5.1</w:t>
      </w:r>
      <w:r w:rsidRPr="006A7EE2">
        <w:tab/>
        <w:t>General</w:t>
      </w:r>
      <w:bookmarkEnd w:id="2313"/>
      <w:bookmarkEnd w:id="2314"/>
      <w:bookmarkEnd w:id="3111"/>
      <w:bookmarkEnd w:id="3112"/>
      <w:bookmarkEnd w:id="3113"/>
      <w:bookmarkEnd w:id="3114"/>
      <w:bookmarkEnd w:id="3115"/>
      <w:bookmarkEnd w:id="3116"/>
      <w:bookmarkEnd w:id="3117"/>
      <w:bookmarkEnd w:id="3118"/>
      <w:bookmarkEnd w:id="3119"/>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20" w:name="_Toc11338575"/>
      <w:bookmarkStart w:id="3121" w:name="_Toc27585227"/>
      <w:bookmarkStart w:id="3122" w:name="_Toc34346707"/>
      <w:bookmarkStart w:id="3123" w:name="_Toc34740784"/>
      <w:bookmarkStart w:id="3124" w:name="_Toc34748143"/>
      <w:bookmarkStart w:id="3125" w:name="_Toc34748519"/>
      <w:bookmarkStart w:id="3126" w:name="_Toc34749509"/>
      <w:bookmarkStart w:id="3127" w:name="_Toc49690032"/>
      <w:bookmarkStart w:id="3128" w:name="_Toc56337127"/>
      <w:bookmarkStart w:id="3129" w:name="_Toc73443948"/>
      <w:bookmarkStart w:id="3130" w:name="_Toc186723957"/>
      <w:r w:rsidRPr="006A7EE2">
        <w:t>6.</w:t>
      </w:r>
      <w:r>
        <w:t>2</w:t>
      </w:r>
      <w:r w:rsidRPr="006A7EE2">
        <w:t>.5.2</w:t>
      </w:r>
      <w:r w:rsidRPr="006A7EE2">
        <w:tab/>
        <w:t>Data Change Notification</w:t>
      </w:r>
      <w:bookmarkEnd w:id="3120"/>
      <w:bookmarkEnd w:id="3121"/>
      <w:bookmarkEnd w:id="3122"/>
      <w:bookmarkEnd w:id="3123"/>
      <w:bookmarkEnd w:id="3124"/>
      <w:bookmarkEnd w:id="3125"/>
      <w:bookmarkEnd w:id="3126"/>
      <w:bookmarkEnd w:id="3127"/>
      <w:bookmarkEnd w:id="3128"/>
      <w:bookmarkEnd w:id="3129"/>
      <w:bookmarkEnd w:id="3130"/>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31" w:name="_Toc34346708"/>
      <w:bookmarkStart w:id="3132" w:name="_Toc34740785"/>
      <w:bookmarkStart w:id="3133" w:name="_Toc34748144"/>
      <w:bookmarkStart w:id="3134" w:name="_Toc34748520"/>
      <w:bookmarkStart w:id="3135" w:name="_Toc34749510"/>
      <w:bookmarkStart w:id="3136" w:name="_Toc49690033"/>
      <w:bookmarkStart w:id="3137" w:name="_Toc56337128"/>
      <w:bookmarkStart w:id="3138" w:name="_Toc73443949"/>
      <w:bookmarkStart w:id="3139" w:name="_Toc186723958"/>
      <w:r w:rsidRPr="00D67AB2">
        <w:t>6.</w:t>
      </w:r>
      <w:r>
        <w:t>2</w:t>
      </w:r>
      <w:r w:rsidRPr="00D67AB2">
        <w:t>.6</w:t>
      </w:r>
      <w:r w:rsidRPr="00D67AB2">
        <w:tab/>
        <w:t>Data Model</w:t>
      </w:r>
      <w:bookmarkEnd w:id="2077"/>
      <w:bookmarkEnd w:id="3131"/>
      <w:bookmarkEnd w:id="3132"/>
      <w:bookmarkEnd w:id="3133"/>
      <w:bookmarkEnd w:id="3134"/>
      <w:bookmarkEnd w:id="3135"/>
      <w:bookmarkEnd w:id="3136"/>
      <w:bookmarkEnd w:id="3137"/>
      <w:bookmarkEnd w:id="3138"/>
      <w:bookmarkEnd w:id="3139"/>
    </w:p>
    <w:p w14:paraId="3908FF7A" w14:textId="77777777" w:rsidR="000C5926" w:rsidRPr="00D67AB2" w:rsidRDefault="000C5926" w:rsidP="001901CD">
      <w:pPr>
        <w:pStyle w:val="Heading4"/>
      </w:pPr>
      <w:bookmarkStart w:id="3140" w:name="_Toc11338781"/>
      <w:bookmarkStart w:id="3141" w:name="_Toc24978843"/>
      <w:bookmarkStart w:id="3142" w:name="_Toc34346709"/>
      <w:bookmarkStart w:id="3143" w:name="_Toc34740786"/>
      <w:bookmarkStart w:id="3144" w:name="_Toc34748145"/>
      <w:bookmarkStart w:id="3145" w:name="_Toc34748521"/>
      <w:bookmarkStart w:id="3146" w:name="_Toc34749511"/>
      <w:bookmarkStart w:id="3147" w:name="_Toc49690034"/>
      <w:bookmarkStart w:id="3148" w:name="_Toc56337129"/>
      <w:bookmarkStart w:id="3149" w:name="_Toc73443950"/>
      <w:bookmarkStart w:id="3150" w:name="_Toc186723959"/>
      <w:r w:rsidRPr="00D67AB2">
        <w:t>6.</w:t>
      </w:r>
      <w:r>
        <w:t>2</w:t>
      </w:r>
      <w:r w:rsidRPr="00D67AB2">
        <w:t>.6.1</w:t>
      </w:r>
      <w:r w:rsidRPr="00D67AB2">
        <w:tab/>
        <w:t>General</w:t>
      </w:r>
      <w:bookmarkEnd w:id="3140"/>
      <w:bookmarkEnd w:id="3141"/>
      <w:bookmarkEnd w:id="3142"/>
      <w:bookmarkEnd w:id="3143"/>
      <w:bookmarkEnd w:id="3144"/>
      <w:bookmarkEnd w:id="3145"/>
      <w:bookmarkEnd w:id="3146"/>
      <w:bookmarkEnd w:id="3147"/>
      <w:bookmarkEnd w:id="3148"/>
      <w:bookmarkEnd w:id="3149"/>
      <w:bookmarkEnd w:id="3150"/>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51" w:name="_Toc11338578"/>
      <w:bookmarkStart w:id="3152" w:name="_Toc24978844"/>
      <w:bookmarkStart w:id="3153" w:name="_Toc34346710"/>
      <w:bookmarkStart w:id="3154" w:name="_Toc34740787"/>
      <w:bookmarkStart w:id="3155" w:name="_Toc34748146"/>
      <w:bookmarkStart w:id="3156" w:name="_Toc34748522"/>
      <w:bookmarkStart w:id="3157" w:name="_Toc34749512"/>
      <w:bookmarkStart w:id="3158" w:name="_Toc49690035"/>
      <w:bookmarkStart w:id="3159" w:name="_Toc56337130"/>
      <w:bookmarkStart w:id="3160" w:name="_Toc73443951"/>
      <w:bookmarkStart w:id="3161" w:name="_Toc11338784"/>
      <w:bookmarkStart w:id="3162" w:name="_Toc186723960"/>
      <w:r w:rsidRPr="00D67AB2">
        <w:rPr>
          <w:lang w:val="en-US"/>
        </w:rPr>
        <w:t>6.</w:t>
      </w:r>
      <w:r>
        <w:rPr>
          <w:lang w:val="en-US"/>
        </w:rPr>
        <w:t>2</w:t>
      </w:r>
      <w:r w:rsidRPr="00D67AB2">
        <w:rPr>
          <w:lang w:val="en-US"/>
        </w:rPr>
        <w:t>.6.2</w:t>
      </w:r>
      <w:r w:rsidRPr="00D67AB2">
        <w:rPr>
          <w:lang w:val="en-US"/>
        </w:rPr>
        <w:tab/>
        <w:t>Structured data types</w:t>
      </w:r>
      <w:bookmarkEnd w:id="3151"/>
      <w:bookmarkEnd w:id="3152"/>
      <w:bookmarkEnd w:id="3153"/>
      <w:bookmarkEnd w:id="3154"/>
      <w:bookmarkEnd w:id="3155"/>
      <w:bookmarkEnd w:id="3156"/>
      <w:bookmarkEnd w:id="3157"/>
      <w:bookmarkEnd w:id="3158"/>
      <w:bookmarkEnd w:id="3159"/>
      <w:bookmarkEnd w:id="3160"/>
      <w:bookmarkEnd w:id="3162"/>
    </w:p>
    <w:p w14:paraId="573DF369" w14:textId="77777777" w:rsidR="0071623F" w:rsidRPr="00D67AB2" w:rsidRDefault="0071623F" w:rsidP="001901CD">
      <w:pPr>
        <w:pStyle w:val="Heading5"/>
      </w:pPr>
      <w:bookmarkStart w:id="3163" w:name="_Toc11338579"/>
      <w:bookmarkStart w:id="3164" w:name="_Toc24978845"/>
      <w:bookmarkStart w:id="3165" w:name="_Toc34346711"/>
      <w:bookmarkStart w:id="3166" w:name="_Toc34740788"/>
      <w:bookmarkStart w:id="3167" w:name="_Toc34748147"/>
      <w:bookmarkStart w:id="3168" w:name="_Toc34748523"/>
      <w:bookmarkStart w:id="3169" w:name="_Toc34749513"/>
      <w:bookmarkStart w:id="3170" w:name="_Toc49690036"/>
      <w:bookmarkStart w:id="3171" w:name="_Toc56337131"/>
      <w:bookmarkStart w:id="3172" w:name="_Toc73443952"/>
      <w:bookmarkStart w:id="3173" w:name="_Toc186723961"/>
      <w:r w:rsidRPr="00D67AB2">
        <w:t>6.</w:t>
      </w:r>
      <w:r>
        <w:t>2</w:t>
      </w:r>
      <w:r w:rsidRPr="00D67AB2">
        <w:t>.6.2.1</w:t>
      </w:r>
      <w:r w:rsidRPr="00D67AB2">
        <w:tab/>
        <w:t>Introduction</w:t>
      </w:r>
      <w:bookmarkEnd w:id="3163"/>
      <w:bookmarkEnd w:id="3164"/>
      <w:bookmarkEnd w:id="3165"/>
      <w:bookmarkEnd w:id="3166"/>
      <w:bookmarkEnd w:id="3167"/>
      <w:bookmarkEnd w:id="3168"/>
      <w:bookmarkEnd w:id="3169"/>
      <w:bookmarkEnd w:id="3170"/>
      <w:bookmarkEnd w:id="3171"/>
      <w:bookmarkEnd w:id="3172"/>
      <w:bookmarkEnd w:id="3173"/>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74" w:name="_Toc24978846"/>
      <w:bookmarkStart w:id="3175" w:name="_Toc34346712"/>
      <w:bookmarkStart w:id="3176" w:name="_Toc34740789"/>
      <w:bookmarkStart w:id="3177" w:name="_Toc34748148"/>
      <w:bookmarkStart w:id="3178" w:name="_Toc34748524"/>
      <w:bookmarkStart w:id="3179" w:name="_Toc34749514"/>
      <w:bookmarkStart w:id="3180" w:name="_Toc49690037"/>
      <w:bookmarkStart w:id="3181" w:name="_Toc56337132"/>
      <w:bookmarkStart w:id="3182" w:name="_Toc73443953"/>
      <w:bookmarkStart w:id="3183" w:name="_Toc186723962"/>
      <w:r w:rsidRPr="00D67AB2">
        <w:t>6.</w:t>
      </w:r>
      <w:r>
        <w:t>2</w:t>
      </w:r>
      <w:r w:rsidRPr="00D67AB2">
        <w:t>.6.2.</w:t>
      </w:r>
      <w:r w:rsidR="0071623F">
        <w:t>2</w:t>
      </w:r>
      <w:r w:rsidRPr="00D67AB2">
        <w:tab/>
        <w:t xml:space="preserve">Type: </w:t>
      </w:r>
      <w:bookmarkEnd w:id="3161"/>
      <w:r w:rsidRPr="00C81210">
        <w:t>ScscfCapabilit</w:t>
      </w:r>
      <w:r>
        <w:t>yList</w:t>
      </w:r>
      <w:bookmarkEnd w:id="3174"/>
      <w:bookmarkEnd w:id="3175"/>
      <w:bookmarkEnd w:id="3176"/>
      <w:bookmarkEnd w:id="3177"/>
      <w:bookmarkEnd w:id="3178"/>
      <w:bookmarkEnd w:id="3179"/>
      <w:bookmarkEnd w:id="3180"/>
      <w:bookmarkEnd w:id="3181"/>
      <w:bookmarkEnd w:id="3182"/>
      <w:bookmarkEnd w:id="3183"/>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84" w:name="_Toc24978847"/>
      <w:bookmarkStart w:id="3185" w:name="_Toc34346713"/>
      <w:bookmarkStart w:id="3186" w:name="_Toc34740790"/>
      <w:bookmarkStart w:id="3187" w:name="_Toc34748149"/>
      <w:bookmarkStart w:id="3188" w:name="_Toc34748525"/>
      <w:bookmarkStart w:id="3189" w:name="_Toc34749515"/>
      <w:bookmarkStart w:id="3190" w:name="_Toc49690038"/>
      <w:bookmarkStart w:id="3191" w:name="_Toc56337133"/>
      <w:bookmarkStart w:id="3192" w:name="_Toc73443954"/>
      <w:bookmarkStart w:id="3193" w:name="_Toc186723963"/>
      <w:r w:rsidRPr="00D67AB2">
        <w:lastRenderedPageBreak/>
        <w:t>6.</w:t>
      </w:r>
      <w:r>
        <w:t>2</w:t>
      </w:r>
      <w:r w:rsidRPr="00D67AB2">
        <w:t>.6.2.</w:t>
      </w:r>
      <w:r w:rsidR="0071623F">
        <w:t>3</w:t>
      </w:r>
      <w:r w:rsidRPr="00D67AB2">
        <w:tab/>
        <w:t xml:space="preserve">Type: </w:t>
      </w:r>
      <w:r w:rsidRPr="00E952AF">
        <w:t>Capabilit</w:t>
      </w:r>
      <w:r>
        <w:t>ies</w:t>
      </w:r>
      <w:bookmarkEnd w:id="3184"/>
      <w:bookmarkEnd w:id="3185"/>
      <w:bookmarkEnd w:id="3186"/>
      <w:bookmarkEnd w:id="3187"/>
      <w:bookmarkEnd w:id="3188"/>
      <w:bookmarkEnd w:id="3189"/>
      <w:bookmarkEnd w:id="3190"/>
      <w:bookmarkEnd w:id="3191"/>
      <w:bookmarkEnd w:id="3192"/>
      <w:bookmarkEnd w:id="3193"/>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94" w:name="_Toc24978848"/>
      <w:bookmarkStart w:id="3195" w:name="_Toc34346714"/>
      <w:bookmarkStart w:id="3196" w:name="_Toc34740791"/>
      <w:bookmarkStart w:id="3197" w:name="_Toc34748150"/>
      <w:bookmarkStart w:id="3198" w:name="_Toc34748526"/>
      <w:bookmarkStart w:id="3199" w:name="_Toc34749516"/>
      <w:bookmarkStart w:id="3200" w:name="_Toc49690039"/>
      <w:bookmarkStart w:id="3201" w:name="_Toc56337134"/>
      <w:bookmarkStart w:id="3202" w:name="_Toc73443955"/>
      <w:bookmarkStart w:id="3203" w:name="_Toc186723964"/>
      <w:r w:rsidRPr="00D67AB2">
        <w:t>6.</w:t>
      </w:r>
      <w:r>
        <w:t>2</w:t>
      </w:r>
      <w:r w:rsidRPr="00D67AB2">
        <w:t>.6.2.</w:t>
      </w:r>
      <w:r>
        <w:t>4</w:t>
      </w:r>
      <w:r w:rsidRPr="00D67AB2">
        <w:tab/>
        <w:t xml:space="preserve">Type: </w:t>
      </w:r>
      <w:r>
        <w:t>ImsProfileData</w:t>
      </w:r>
      <w:bookmarkEnd w:id="3194"/>
      <w:bookmarkEnd w:id="3195"/>
      <w:bookmarkEnd w:id="3196"/>
      <w:bookmarkEnd w:id="3197"/>
      <w:bookmarkEnd w:id="3198"/>
      <w:bookmarkEnd w:id="3199"/>
      <w:bookmarkEnd w:id="3200"/>
      <w:bookmarkEnd w:id="3201"/>
      <w:bookmarkEnd w:id="3202"/>
      <w:bookmarkEnd w:id="3203"/>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04" w:name="_Toc11338605"/>
      <w:bookmarkStart w:id="3205" w:name="_Toc24978849"/>
      <w:bookmarkStart w:id="3206" w:name="_Toc34346715"/>
      <w:bookmarkStart w:id="3207" w:name="_Toc34740792"/>
      <w:bookmarkStart w:id="3208" w:name="_Toc34748151"/>
      <w:bookmarkStart w:id="3209" w:name="_Toc34748527"/>
      <w:bookmarkStart w:id="3210" w:name="_Toc34749517"/>
      <w:bookmarkStart w:id="3211" w:name="_Toc49690040"/>
      <w:bookmarkStart w:id="3212" w:name="_Toc56337135"/>
      <w:bookmarkStart w:id="3213" w:name="_Toc73443956"/>
      <w:bookmarkStart w:id="3214" w:name="_Toc186723965"/>
      <w:r w:rsidRPr="00D67AB2">
        <w:t>6.</w:t>
      </w:r>
      <w:r>
        <w:t>2</w:t>
      </w:r>
      <w:r w:rsidRPr="00D67AB2">
        <w:t>.6.2.</w:t>
      </w:r>
      <w:r>
        <w:t>5</w:t>
      </w:r>
      <w:r w:rsidRPr="00D67AB2">
        <w:tab/>
        <w:t>Type: SharedData</w:t>
      </w:r>
      <w:bookmarkEnd w:id="3204"/>
      <w:bookmarkEnd w:id="3205"/>
      <w:bookmarkEnd w:id="3206"/>
      <w:bookmarkEnd w:id="3207"/>
      <w:bookmarkEnd w:id="3208"/>
      <w:bookmarkEnd w:id="3209"/>
      <w:bookmarkEnd w:id="3210"/>
      <w:bookmarkEnd w:id="3211"/>
      <w:bookmarkEnd w:id="3212"/>
      <w:bookmarkEnd w:id="3213"/>
      <w:bookmarkEnd w:id="3214"/>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15" w:name="_Toc24978850"/>
      <w:bookmarkStart w:id="3216" w:name="_Toc34346716"/>
      <w:bookmarkStart w:id="3217" w:name="_Toc34740793"/>
      <w:bookmarkStart w:id="3218" w:name="_Toc34748152"/>
      <w:bookmarkStart w:id="3219" w:name="_Toc34748528"/>
      <w:bookmarkStart w:id="3220" w:name="_Toc34749518"/>
      <w:bookmarkStart w:id="3221" w:name="_Toc49690041"/>
      <w:bookmarkStart w:id="3222" w:name="_Toc56337136"/>
      <w:bookmarkStart w:id="3223" w:name="_Toc73443957"/>
      <w:bookmarkStart w:id="3224" w:name="_Toc186723966"/>
      <w:r w:rsidRPr="00D67AB2">
        <w:t>6.</w:t>
      </w:r>
      <w:r>
        <w:t>2</w:t>
      </w:r>
      <w:r w:rsidRPr="00D67AB2">
        <w:t>.6.2.</w:t>
      </w:r>
      <w:r>
        <w:t>6</w:t>
      </w:r>
      <w:r w:rsidRPr="00D67AB2">
        <w:tab/>
      </w:r>
      <w:bookmarkEnd w:id="3215"/>
      <w:bookmarkEnd w:id="3216"/>
      <w:bookmarkEnd w:id="3217"/>
      <w:bookmarkEnd w:id="3218"/>
      <w:bookmarkEnd w:id="3219"/>
      <w:bookmarkEnd w:id="3220"/>
      <w:bookmarkEnd w:id="3221"/>
      <w:bookmarkEnd w:id="3222"/>
      <w:bookmarkEnd w:id="3223"/>
      <w:r w:rsidR="00330FFE">
        <w:t>Void</w:t>
      </w:r>
      <w:bookmarkEnd w:id="3224"/>
    </w:p>
    <w:p w14:paraId="7A33E462" w14:textId="77777777" w:rsidR="006804A6" w:rsidRPr="00D67AB2" w:rsidRDefault="006804A6" w:rsidP="001901CD">
      <w:pPr>
        <w:pStyle w:val="Heading5"/>
      </w:pPr>
      <w:bookmarkStart w:id="3225" w:name="_Toc24978851"/>
      <w:bookmarkStart w:id="3226" w:name="_Toc34346717"/>
      <w:bookmarkStart w:id="3227" w:name="_Toc34740794"/>
      <w:bookmarkStart w:id="3228" w:name="_Toc34748153"/>
      <w:bookmarkStart w:id="3229" w:name="_Toc34748529"/>
      <w:bookmarkStart w:id="3230" w:name="_Toc34749519"/>
      <w:bookmarkStart w:id="3231" w:name="_Toc49690042"/>
      <w:bookmarkStart w:id="3232" w:name="_Toc56337137"/>
      <w:bookmarkStart w:id="3233" w:name="_Toc73443958"/>
      <w:bookmarkStart w:id="3234" w:name="_Toc186723967"/>
      <w:r w:rsidRPr="00D67AB2">
        <w:t>6.</w:t>
      </w:r>
      <w:r>
        <w:t>2</w:t>
      </w:r>
      <w:r w:rsidRPr="00D67AB2">
        <w:t>.6.2.</w:t>
      </w:r>
      <w:r>
        <w:t>7</w:t>
      </w:r>
      <w:r w:rsidRPr="00D67AB2">
        <w:tab/>
        <w:t xml:space="preserve">Type: </w:t>
      </w:r>
      <w:r>
        <w:t>RepositoryData</w:t>
      </w:r>
      <w:bookmarkEnd w:id="3225"/>
      <w:bookmarkEnd w:id="3226"/>
      <w:bookmarkEnd w:id="3227"/>
      <w:bookmarkEnd w:id="3228"/>
      <w:bookmarkEnd w:id="3229"/>
      <w:bookmarkEnd w:id="3230"/>
      <w:bookmarkEnd w:id="3231"/>
      <w:bookmarkEnd w:id="3232"/>
      <w:bookmarkEnd w:id="3233"/>
      <w:bookmarkEnd w:id="3234"/>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35" w:name="_Toc24978852"/>
      <w:bookmarkStart w:id="3236" w:name="_Toc34346718"/>
      <w:bookmarkStart w:id="3237" w:name="_Toc34740795"/>
      <w:bookmarkStart w:id="3238" w:name="_Toc34748154"/>
      <w:bookmarkStart w:id="3239" w:name="_Toc34748530"/>
      <w:bookmarkStart w:id="3240" w:name="_Toc34749520"/>
      <w:bookmarkStart w:id="3241" w:name="_Toc49690043"/>
      <w:bookmarkStart w:id="3242" w:name="_Toc56337138"/>
      <w:bookmarkStart w:id="3243" w:name="_Toc73443959"/>
      <w:bookmarkStart w:id="3244" w:name="_Toc186723968"/>
      <w:r w:rsidRPr="00D67AB2">
        <w:lastRenderedPageBreak/>
        <w:t>6.</w:t>
      </w:r>
      <w:r>
        <w:t>2</w:t>
      </w:r>
      <w:r w:rsidRPr="00D67AB2">
        <w:t>.6.2.</w:t>
      </w:r>
      <w:r>
        <w:t>8</w:t>
      </w:r>
      <w:r w:rsidRPr="00D67AB2">
        <w:tab/>
        <w:t xml:space="preserve">Type: </w:t>
      </w:r>
      <w:r>
        <w:t>M</w:t>
      </w:r>
      <w:r w:rsidRPr="00767839">
        <w:t>sisdnList</w:t>
      </w:r>
      <w:bookmarkEnd w:id="3235"/>
      <w:bookmarkEnd w:id="3236"/>
      <w:bookmarkEnd w:id="3237"/>
      <w:bookmarkEnd w:id="3238"/>
      <w:bookmarkEnd w:id="3239"/>
      <w:bookmarkEnd w:id="3240"/>
      <w:bookmarkEnd w:id="3241"/>
      <w:bookmarkEnd w:id="3242"/>
      <w:bookmarkEnd w:id="3243"/>
      <w:bookmarkEnd w:id="3244"/>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45" w:name="_Toc24978853"/>
      <w:bookmarkStart w:id="3246" w:name="_Toc34346719"/>
      <w:bookmarkStart w:id="3247" w:name="_Toc34740796"/>
      <w:bookmarkStart w:id="3248" w:name="_Toc34748155"/>
      <w:bookmarkStart w:id="3249" w:name="_Toc34748531"/>
      <w:bookmarkStart w:id="3250" w:name="_Toc34749521"/>
      <w:bookmarkStart w:id="3251" w:name="_Toc49690044"/>
      <w:bookmarkStart w:id="3252" w:name="_Toc56337139"/>
      <w:bookmarkStart w:id="3253" w:name="_Toc73443960"/>
      <w:bookmarkStart w:id="3254" w:name="_Toc186723969"/>
      <w:r w:rsidRPr="00D67AB2">
        <w:t>6.</w:t>
      </w:r>
      <w:r>
        <w:t>2</w:t>
      </w:r>
      <w:r w:rsidRPr="00D67AB2">
        <w:t>.6.2.</w:t>
      </w:r>
      <w:r>
        <w:t>9</w:t>
      </w:r>
      <w:r w:rsidRPr="00D67AB2">
        <w:tab/>
        <w:t xml:space="preserve">Type: </w:t>
      </w:r>
      <w:r>
        <w:t>PublicIdentities</w:t>
      </w:r>
      <w:bookmarkEnd w:id="3245"/>
      <w:bookmarkEnd w:id="3246"/>
      <w:bookmarkEnd w:id="3247"/>
      <w:bookmarkEnd w:id="3248"/>
      <w:bookmarkEnd w:id="3249"/>
      <w:bookmarkEnd w:id="3250"/>
      <w:bookmarkEnd w:id="3251"/>
      <w:bookmarkEnd w:id="3252"/>
      <w:bookmarkEnd w:id="3253"/>
      <w:bookmarkEnd w:id="3254"/>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55" w:name="_Toc24978854"/>
      <w:bookmarkStart w:id="3256" w:name="_Toc34346720"/>
      <w:bookmarkStart w:id="3257" w:name="_Toc34740797"/>
      <w:bookmarkStart w:id="3258" w:name="_Toc34748156"/>
      <w:bookmarkStart w:id="3259" w:name="_Toc34748532"/>
      <w:bookmarkStart w:id="3260" w:name="_Toc34749522"/>
      <w:bookmarkStart w:id="3261" w:name="_Toc49690045"/>
      <w:bookmarkStart w:id="3262" w:name="_Toc56337140"/>
      <w:bookmarkStart w:id="3263" w:name="_Toc73443961"/>
      <w:bookmarkStart w:id="3264" w:name="_Toc186723970"/>
      <w:r w:rsidRPr="00D67AB2">
        <w:t>6.</w:t>
      </w:r>
      <w:r>
        <w:t>2</w:t>
      </w:r>
      <w:r w:rsidRPr="00D67AB2">
        <w:t>.6.2.</w:t>
      </w:r>
      <w:r>
        <w:t>10</w:t>
      </w:r>
      <w:r w:rsidRPr="00D67AB2">
        <w:tab/>
        <w:t xml:space="preserve">Type: </w:t>
      </w:r>
      <w:r>
        <w:t>PublicIdentity</w:t>
      </w:r>
      <w:bookmarkEnd w:id="3255"/>
      <w:bookmarkEnd w:id="3256"/>
      <w:bookmarkEnd w:id="3257"/>
      <w:bookmarkEnd w:id="3258"/>
      <w:bookmarkEnd w:id="3259"/>
      <w:bookmarkEnd w:id="3260"/>
      <w:bookmarkEnd w:id="3261"/>
      <w:bookmarkEnd w:id="3262"/>
      <w:bookmarkEnd w:id="3263"/>
      <w:bookmarkEnd w:id="3264"/>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65" w:name="_Toc34346721"/>
      <w:bookmarkStart w:id="3266" w:name="_Toc34740798"/>
      <w:bookmarkStart w:id="3267" w:name="_Toc34748157"/>
      <w:bookmarkStart w:id="3268" w:name="_Toc34748533"/>
      <w:bookmarkStart w:id="3269" w:name="_Toc34749523"/>
      <w:bookmarkStart w:id="3270" w:name="_Toc49690046"/>
      <w:bookmarkStart w:id="3271" w:name="_Toc56337141"/>
      <w:bookmarkStart w:id="3272" w:name="_Toc73443962"/>
      <w:bookmarkStart w:id="3273" w:name="_Toc24978855"/>
      <w:bookmarkStart w:id="3274" w:name="_Toc186723971"/>
      <w:r w:rsidRPr="006A7EE2">
        <w:t>6.</w:t>
      </w:r>
      <w:r>
        <w:t>2</w:t>
      </w:r>
      <w:r w:rsidRPr="006A7EE2">
        <w:t>.6.2.</w:t>
      </w:r>
      <w:r>
        <w:t>11</w:t>
      </w:r>
      <w:r w:rsidRPr="006A7EE2">
        <w:tab/>
        <w:t xml:space="preserve">Type: </w:t>
      </w:r>
      <w:r>
        <w:t>Ims</w:t>
      </w:r>
      <w:r w:rsidRPr="006A7EE2">
        <w:t>SdmSubscription</w:t>
      </w:r>
      <w:bookmarkEnd w:id="3265"/>
      <w:bookmarkEnd w:id="3266"/>
      <w:bookmarkEnd w:id="3267"/>
      <w:bookmarkEnd w:id="3268"/>
      <w:bookmarkEnd w:id="3269"/>
      <w:bookmarkEnd w:id="3270"/>
      <w:bookmarkEnd w:id="3271"/>
      <w:bookmarkEnd w:id="3272"/>
      <w:bookmarkEnd w:id="3274"/>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75" w:name="_Toc26199614"/>
      <w:bookmarkStart w:id="3276" w:name="_Toc34346722"/>
      <w:bookmarkStart w:id="3277" w:name="_Toc34740799"/>
      <w:bookmarkStart w:id="3278" w:name="_Toc34748158"/>
      <w:bookmarkStart w:id="3279" w:name="_Toc34748534"/>
      <w:bookmarkStart w:id="3280" w:name="_Toc34749524"/>
      <w:bookmarkStart w:id="3281" w:name="_Toc49690047"/>
      <w:bookmarkStart w:id="3282" w:name="_Toc56337142"/>
      <w:bookmarkStart w:id="3283" w:name="_Toc73443963"/>
      <w:bookmarkStart w:id="3284" w:name="_Toc186723972"/>
      <w:r w:rsidRPr="00D67AB2">
        <w:lastRenderedPageBreak/>
        <w:t>6.</w:t>
      </w:r>
      <w:r>
        <w:t>2</w:t>
      </w:r>
      <w:r w:rsidRPr="00D67AB2">
        <w:t>.6.</w:t>
      </w:r>
      <w:r>
        <w:t>2.12</w:t>
      </w:r>
      <w:r w:rsidRPr="00D67AB2">
        <w:tab/>
        <w:t xml:space="preserve">Type: </w:t>
      </w:r>
      <w:bookmarkEnd w:id="3275"/>
      <w:r>
        <w:t>ImsRegistrationStatus</w:t>
      </w:r>
      <w:bookmarkEnd w:id="3276"/>
      <w:bookmarkEnd w:id="3277"/>
      <w:bookmarkEnd w:id="3278"/>
      <w:bookmarkEnd w:id="3279"/>
      <w:bookmarkEnd w:id="3280"/>
      <w:bookmarkEnd w:id="3281"/>
      <w:bookmarkEnd w:id="3282"/>
      <w:bookmarkEnd w:id="3283"/>
      <w:bookmarkEnd w:id="3284"/>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85" w:name="_Toc34346723"/>
      <w:bookmarkStart w:id="3286" w:name="_Toc34740800"/>
      <w:bookmarkStart w:id="3287" w:name="_Toc34748159"/>
      <w:bookmarkStart w:id="3288" w:name="_Toc34748535"/>
      <w:bookmarkStart w:id="3289" w:name="_Toc34749525"/>
      <w:bookmarkStart w:id="3290" w:name="_Toc49690048"/>
      <w:bookmarkStart w:id="3291" w:name="_Toc56337143"/>
      <w:bookmarkStart w:id="3292" w:name="_Toc73443964"/>
      <w:bookmarkStart w:id="3293" w:name="_Toc186723973"/>
      <w:r w:rsidRPr="00D67AB2">
        <w:t>6.</w:t>
      </w:r>
      <w:r>
        <w:t>2</w:t>
      </w:r>
      <w:r w:rsidRPr="00D67AB2">
        <w:t>.6.</w:t>
      </w:r>
      <w:r>
        <w:t>2.13</w:t>
      </w:r>
      <w:r w:rsidRPr="00D67AB2">
        <w:tab/>
        <w:t xml:space="preserve">Type: </w:t>
      </w:r>
      <w:r>
        <w:t>PriorityLevels</w:t>
      </w:r>
      <w:bookmarkEnd w:id="3285"/>
      <w:bookmarkEnd w:id="3286"/>
      <w:bookmarkEnd w:id="3287"/>
      <w:bookmarkEnd w:id="3288"/>
      <w:bookmarkEnd w:id="3289"/>
      <w:bookmarkEnd w:id="3290"/>
      <w:bookmarkEnd w:id="3291"/>
      <w:bookmarkEnd w:id="3292"/>
      <w:bookmarkEnd w:id="3293"/>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5380EE80" w:rsidR="008D0014" w:rsidRDefault="008D0014" w:rsidP="008D0014">
            <w:pPr>
              <w:pStyle w:val="TAL"/>
            </w:pPr>
            <w:r w:rsidRPr="00DD2CFA">
              <w:t xml:space="preserve">May be present only if Service Priority Level include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94" w:name="_Toc34346724"/>
      <w:bookmarkStart w:id="3295" w:name="_Toc34740801"/>
      <w:bookmarkStart w:id="3296" w:name="_Toc34748160"/>
      <w:bookmarkStart w:id="3297" w:name="_Toc34748536"/>
      <w:bookmarkStart w:id="3298" w:name="_Toc34749526"/>
      <w:bookmarkStart w:id="3299" w:name="_Toc49690049"/>
      <w:bookmarkStart w:id="3300" w:name="_Toc56337144"/>
      <w:bookmarkStart w:id="3301" w:name="_Toc73443965"/>
      <w:bookmarkStart w:id="3302" w:name="_Toc186723974"/>
      <w:r w:rsidRPr="00D67AB2">
        <w:t>6.</w:t>
      </w:r>
      <w:r>
        <w:t>2</w:t>
      </w:r>
      <w:r w:rsidRPr="00D67AB2">
        <w:t>.6.</w:t>
      </w:r>
      <w:r>
        <w:t>2.14</w:t>
      </w:r>
      <w:r w:rsidRPr="00D67AB2">
        <w:tab/>
        <w:t xml:space="preserve">Type: </w:t>
      </w:r>
      <w:r>
        <w:t>Ifcs</w:t>
      </w:r>
      <w:bookmarkEnd w:id="3294"/>
      <w:bookmarkEnd w:id="3295"/>
      <w:bookmarkEnd w:id="3296"/>
      <w:bookmarkEnd w:id="3297"/>
      <w:bookmarkEnd w:id="3298"/>
      <w:bookmarkEnd w:id="3299"/>
      <w:bookmarkEnd w:id="3300"/>
      <w:bookmarkEnd w:id="3301"/>
      <w:bookmarkEnd w:id="3302"/>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03" w:name="_Toc34346725"/>
      <w:bookmarkStart w:id="3304" w:name="_Toc34740802"/>
      <w:bookmarkStart w:id="3305" w:name="_Toc34748161"/>
      <w:bookmarkStart w:id="3306" w:name="_Toc34748537"/>
      <w:bookmarkStart w:id="3307" w:name="_Toc34749527"/>
      <w:bookmarkStart w:id="3308" w:name="_Toc49690050"/>
      <w:bookmarkStart w:id="3309" w:name="_Toc56337145"/>
      <w:bookmarkStart w:id="3310" w:name="_Toc73443966"/>
      <w:bookmarkStart w:id="3311" w:name="_Toc186723975"/>
      <w:r w:rsidRPr="00D67AB2">
        <w:lastRenderedPageBreak/>
        <w:t>6.</w:t>
      </w:r>
      <w:r>
        <w:t>2</w:t>
      </w:r>
      <w:r w:rsidRPr="00D67AB2">
        <w:t>.6.</w:t>
      </w:r>
      <w:r>
        <w:t>2</w:t>
      </w:r>
      <w:r w:rsidRPr="00D67AB2">
        <w:t>.</w:t>
      </w:r>
      <w:r>
        <w:t>15</w:t>
      </w:r>
      <w:r w:rsidRPr="00D67AB2">
        <w:tab/>
        <w:t xml:space="preserve">Type: </w:t>
      </w:r>
      <w:r>
        <w:t>Ifc</w:t>
      </w:r>
      <w:bookmarkEnd w:id="3303"/>
      <w:bookmarkEnd w:id="3304"/>
      <w:bookmarkEnd w:id="3305"/>
      <w:bookmarkEnd w:id="3306"/>
      <w:bookmarkEnd w:id="3307"/>
      <w:bookmarkEnd w:id="3308"/>
      <w:bookmarkEnd w:id="3309"/>
      <w:bookmarkEnd w:id="3310"/>
      <w:bookmarkEnd w:id="3311"/>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12" w:name="_Toc34346726"/>
      <w:bookmarkStart w:id="3313" w:name="_Toc34740803"/>
      <w:bookmarkStart w:id="3314" w:name="_Toc34748162"/>
      <w:bookmarkStart w:id="3315" w:name="_Toc34748538"/>
      <w:bookmarkStart w:id="3316" w:name="_Toc34749528"/>
      <w:bookmarkStart w:id="3317" w:name="_Toc49690051"/>
      <w:bookmarkStart w:id="3318" w:name="_Toc56337146"/>
      <w:bookmarkStart w:id="3319" w:name="_Toc73443967"/>
      <w:bookmarkStart w:id="3320" w:name="_Toc186723976"/>
      <w:r w:rsidRPr="00D67AB2">
        <w:t>6.</w:t>
      </w:r>
      <w:r>
        <w:t>2</w:t>
      </w:r>
      <w:r w:rsidRPr="00D67AB2">
        <w:t>.6.</w:t>
      </w:r>
      <w:r>
        <w:t>2.16</w:t>
      </w:r>
      <w:r w:rsidRPr="00D67AB2">
        <w:tab/>
        <w:t xml:space="preserve">Type: </w:t>
      </w:r>
      <w:r>
        <w:t>TriggerPoint</w:t>
      </w:r>
      <w:bookmarkEnd w:id="3312"/>
      <w:bookmarkEnd w:id="3313"/>
      <w:bookmarkEnd w:id="3314"/>
      <w:bookmarkEnd w:id="3315"/>
      <w:bookmarkEnd w:id="3316"/>
      <w:bookmarkEnd w:id="3317"/>
      <w:bookmarkEnd w:id="3318"/>
      <w:bookmarkEnd w:id="3319"/>
      <w:bookmarkEnd w:id="3320"/>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21" w:name="_Toc34346727"/>
      <w:bookmarkStart w:id="3322" w:name="_Toc34740804"/>
      <w:bookmarkStart w:id="3323" w:name="_Toc34748163"/>
      <w:bookmarkStart w:id="3324" w:name="_Toc34748539"/>
      <w:bookmarkStart w:id="3325" w:name="_Toc34749529"/>
      <w:bookmarkStart w:id="3326" w:name="_Toc49690052"/>
      <w:bookmarkStart w:id="3327" w:name="_Toc56337147"/>
      <w:bookmarkStart w:id="3328" w:name="_Toc73443968"/>
      <w:bookmarkStart w:id="3329" w:name="_Toc186723977"/>
      <w:r w:rsidRPr="00D67AB2">
        <w:lastRenderedPageBreak/>
        <w:t>6.</w:t>
      </w:r>
      <w:r>
        <w:t>2</w:t>
      </w:r>
      <w:r w:rsidRPr="00D67AB2">
        <w:t>.6.</w:t>
      </w:r>
      <w:r>
        <w:t>2.17</w:t>
      </w:r>
      <w:r w:rsidRPr="00D67AB2">
        <w:tab/>
        <w:t xml:space="preserve">Type: </w:t>
      </w:r>
      <w:r>
        <w:t>Spt</w:t>
      </w:r>
      <w:bookmarkEnd w:id="3321"/>
      <w:bookmarkEnd w:id="3322"/>
      <w:bookmarkEnd w:id="3323"/>
      <w:bookmarkEnd w:id="3324"/>
      <w:bookmarkEnd w:id="3325"/>
      <w:bookmarkEnd w:id="3326"/>
      <w:bookmarkEnd w:id="3327"/>
      <w:bookmarkEnd w:id="3328"/>
      <w:bookmarkEnd w:id="3329"/>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30" w:name="_Toc34346728"/>
      <w:bookmarkStart w:id="3331" w:name="_Toc34740805"/>
      <w:bookmarkStart w:id="3332" w:name="_Toc34748164"/>
      <w:bookmarkStart w:id="3333" w:name="_Toc34748540"/>
      <w:bookmarkStart w:id="3334" w:name="_Toc34749530"/>
      <w:bookmarkStart w:id="3335" w:name="_Toc49690053"/>
      <w:bookmarkStart w:id="3336" w:name="_Toc56337148"/>
      <w:bookmarkStart w:id="3337" w:name="_Toc73443969"/>
      <w:bookmarkStart w:id="3338" w:name="_Toc186723978"/>
      <w:r w:rsidRPr="00D67AB2">
        <w:t>6.</w:t>
      </w:r>
      <w:r>
        <w:t>2</w:t>
      </w:r>
      <w:r w:rsidRPr="00D67AB2">
        <w:t>.6.</w:t>
      </w:r>
      <w:r>
        <w:t>2.18</w:t>
      </w:r>
      <w:r w:rsidRPr="00D67AB2">
        <w:tab/>
        <w:t xml:space="preserve">Type: </w:t>
      </w:r>
      <w:r>
        <w:t>HeaderSipRequest</w:t>
      </w:r>
      <w:bookmarkEnd w:id="3330"/>
      <w:bookmarkEnd w:id="3331"/>
      <w:bookmarkEnd w:id="3332"/>
      <w:bookmarkEnd w:id="3333"/>
      <w:bookmarkEnd w:id="3334"/>
      <w:bookmarkEnd w:id="3335"/>
      <w:bookmarkEnd w:id="3336"/>
      <w:bookmarkEnd w:id="3337"/>
      <w:bookmarkEnd w:id="3338"/>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9" w:name="_Toc34346729"/>
      <w:bookmarkStart w:id="3340" w:name="_Toc34740806"/>
      <w:bookmarkStart w:id="3341" w:name="_Toc34748165"/>
      <w:bookmarkStart w:id="3342" w:name="_Toc34748541"/>
      <w:bookmarkStart w:id="3343" w:name="_Toc34749531"/>
      <w:bookmarkStart w:id="3344" w:name="_Toc49690054"/>
      <w:bookmarkStart w:id="3345" w:name="_Toc56337149"/>
      <w:bookmarkStart w:id="3346" w:name="_Toc73443970"/>
      <w:bookmarkStart w:id="3347" w:name="_Toc186723979"/>
      <w:r w:rsidRPr="00D67AB2">
        <w:t>6.</w:t>
      </w:r>
      <w:r>
        <w:t>2</w:t>
      </w:r>
      <w:r w:rsidRPr="00D67AB2">
        <w:t>.6.</w:t>
      </w:r>
      <w:r>
        <w:t>2.</w:t>
      </w:r>
      <w:r w:rsidR="00F60ED6">
        <w:t>19</w:t>
      </w:r>
      <w:r w:rsidRPr="00D67AB2">
        <w:tab/>
        <w:t xml:space="preserve">Type: </w:t>
      </w:r>
      <w:r>
        <w:t>SdpDescription</w:t>
      </w:r>
      <w:bookmarkEnd w:id="3339"/>
      <w:bookmarkEnd w:id="3340"/>
      <w:bookmarkEnd w:id="3341"/>
      <w:bookmarkEnd w:id="3342"/>
      <w:bookmarkEnd w:id="3343"/>
      <w:bookmarkEnd w:id="3344"/>
      <w:bookmarkEnd w:id="3345"/>
      <w:bookmarkEnd w:id="3346"/>
      <w:bookmarkEnd w:id="3347"/>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8" w:name="_Toc34346730"/>
      <w:bookmarkStart w:id="3349" w:name="_Toc34740807"/>
      <w:bookmarkStart w:id="3350" w:name="_Toc34748166"/>
      <w:bookmarkStart w:id="3351" w:name="_Toc34748542"/>
      <w:bookmarkStart w:id="3352" w:name="_Toc34749532"/>
      <w:bookmarkStart w:id="3353" w:name="_Toc49690055"/>
      <w:bookmarkStart w:id="3354" w:name="_Toc56337150"/>
      <w:bookmarkStart w:id="3355" w:name="_Toc73443971"/>
      <w:bookmarkStart w:id="3356" w:name="_Toc186723980"/>
      <w:r w:rsidRPr="00D67AB2">
        <w:lastRenderedPageBreak/>
        <w:t>6.</w:t>
      </w:r>
      <w:r>
        <w:t>2</w:t>
      </w:r>
      <w:r w:rsidRPr="00D67AB2">
        <w:t>.6.</w:t>
      </w:r>
      <w:r>
        <w:t>2.</w:t>
      </w:r>
      <w:r w:rsidR="00F60ED6">
        <w:t>20</w:t>
      </w:r>
      <w:r w:rsidRPr="00D67AB2">
        <w:tab/>
        <w:t xml:space="preserve">Type: </w:t>
      </w:r>
      <w:r>
        <w:t>ApplicationServer</w:t>
      </w:r>
      <w:bookmarkEnd w:id="3348"/>
      <w:bookmarkEnd w:id="3349"/>
      <w:bookmarkEnd w:id="3350"/>
      <w:bookmarkEnd w:id="3351"/>
      <w:bookmarkEnd w:id="3352"/>
      <w:bookmarkEnd w:id="3353"/>
      <w:bookmarkEnd w:id="3354"/>
      <w:bookmarkEnd w:id="3355"/>
      <w:bookmarkEnd w:id="3356"/>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7" w:name="_Toc34346731"/>
      <w:bookmarkStart w:id="3358" w:name="_Toc34740808"/>
      <w:bookmarkStart w:id="3359" w:name="_Toc34748167"/>
      <w:bookmarkStart w:id="3360" w:name="_Toc34748543"/>
      <w:bookmarkStart w:id="3361" w:name="_Toc34749533"/>
      <w:bookmarkStart w:id="3362" w:name="_Toc49690056"/>
      <w:bookmarkStart w:id="3363" w:name="_Toc56337151"/>
      <w:bookmarkStart w:id="3364" w:name="_Toc73443972"/>
      <w:bookmarkStart w:id="3365" w:name="_Toc186723981"/>
      <w:r w:rsidRPr="00D67AB2">
        <w:t>6.</w:t>
      </w:r>
      <w:r>
        <w:t>2</w:t>
      </w:r>
      <w:r w:rsidRPr="00D67AB2">
        <w:t>.6.</w:t>
      </w:r>
      <w:r>
        <w:t>2.21</w:t>
      </w:r>
      <w:r w:rsidRPr="00D67AB2">
        <w:tab/>
        <w:t xml:space="preserve">Type: </w:t>
      </w:r>
      <w:r>
        <w:t>ImsLocationData</w:t>
      </w:r>
      <w:bookmarkEnd w:id="3357"/>
      <w:bookmarkEnd w:id="3358"/>
      <w:bookmarkEnd w:id="3359"/>
      <w:bookmarkEnd w:id="3360"/>
      <w:bookmarkEnd w:id="3361"/>
      <w:bookmarkEnd w:id="3362"/>
      <w:bookmarkEnd w:id="3363"/>
      <w:bookmarkEnd w:id="3364"/>
      <w:bookmarkEnd w:id="3365"/>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66" w:name="_Toc34346732"/>
      <w:bookmarkStart w:id="3367" w:name="_Toc34740809"/>
      <w:bookmarkStart w:id="3368" w:name="_Toc34748168"/>
      <w:bookmarkStart w:id="3369" w:name="_Toc34748544"/>
      <w:bookmarkStart w:id="3370" w:name="_Toc34749534"/>
      <w:bookmarkStart w:id="3371" w:name="_Toc49690057"/>
      <w:bookmarkStart w:id="3372" w:name="_Toc56337152"/>
      <w:bookmarkStart w:id="3373" w:name="_Toc73443973"/>
      <w:bookmarkStart w:id="3374" w:name="_Toc186723982"/>
      <w:r w:rsidRPr="00D67AB2">
        <w:t>6.</w:t>
      </w:r>
      <w:r>
        <w:t>2</w:t>
      </w:r>
      <w:r w:rsidRPr="00D67AB2">
        <w:t>.6.</w:t>
      </w:r>
      <w:r>
        <w:t>2.22</w:t>
      </w:r>
      <w:r w:rsidRPr="00D67AB2">
        <w:tab/>
        <w:t xml:space="preserve">Type: </w:t>
      </w:r>
      <w:r w:rsidRPr="00F91D2F">
        <w:t>ServiceLevelTraceInformation</w:t>
      </w:r>
      <w:bookmarkEnd w:id="3366"/>
      <w:bookmarkEnd w:id="3367"/>
      <w:bookmarkEnd w:id="3368"/>
      <w:bookmarkEnd w:id="3369"/>
      <w:bookmarkEnd w:id="3370"/>
      <w:bookmarkEnd w:id="3371"/>
      <w:bookmarkEnd w:id="3372"/>
      <w:bookmarkEnd w:id="3373"/>
      <w:bookmarkEnd w:id="3374"/>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75" w:name="_Toc34346733"/>
      <w:bookmarkStart w:id="3376" w:name="_Toc34740810"/>
      <w:bookmarkStart w:id="3377" w:name="_Toc34748169"/>
      <w:bookmarkStart w:id="3378" w:name="_Toc34748545"/>
      <w:bookmarkStart w:id="3379" w:name="_Toc34749535"/>
      <w:bookmarkStart w:id="3380" w:name="_Toc49690058"/>
      <w:bookmarkStart w:id="3381" w:name="_Toc56337153"/>
      <w:bookmarkStart w:id="3382" w:name="_Toc73443974"/>
      <w:bookmarkStart w:id="3383" w:name="_Toc186723983"/>
      <w:r w:rsidRPr="00D67AB2">
        <w:t>6.</w:t>
      </w:r>
      <w:r>
        <w:t>2</w:t>
      </w:r>
      <w:r w:rsidRPr="00D67AB2">
        <w:t>.6.</w:t>
      </w:r>
      <w:r>
        <w:t>2.23</w:t>
      </w:r>
      <w:r w:rsidRPr="00D67AB2">
        <w:tab/>
        <w:t xml:space="preserve">Type: </w:t>
      </w:r>
      <w:r>
        <w:t>PsLocation</w:t>
      </w:r>
      <w:bookmarkEnd w:id="3375"/>
      <w:bookmarkEnd w:id="3376"/>
      <w:bookmarkEnd w:id="3377"/>
      <w:bookmarkEnd w:id="3378"/>
      <w:bookmarkEnd w:id="3379"/>
      <w:bookmarkEnd w:id="3380"/>
      <w:bookmarkEnd w:id="3381"/>
      <w:bookmarkEnd w:id="3382"/>
      <w:bookmarkEnd w:id="3383"/>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84" w:name="_Toc34346734"/>
      <w:bookmarkStart w:id="3385" w:name="_Toc34740811"/>
      <w:bookmarkStart w:id="3386" w:name="_Toc34748170"/>
      <w:bookmarkStart w:id="3387" w:name="_Toc34748546"/>
      <w:bookmarkStart w:id="3388" w:name="_Toc34749536"/>
      <w:bookmarkStart w:id="3389" w:name="_Toc49690059"/>
      <w:bookmarkStart w:id="3390" w:name="_Toc56337154"/>
      <w:bookmarkStart w:id="3391" w:name="_Toc73443975"/>
      <w:bookmarkStart w:id="3392" w:name="_Toc186723984"/>
      <w:r w:rsidRPr="00D67AB2">
        <w:lastRenderedPageBreak/>
        <w:t>6.</w:t>
      </w:r>
      <w:r>
        <w:t>2</w:t>
      </w:r>
      <w:r w:rsidRPr="00D67AB2">
        <w:t>.6.</w:t>
      </w:r>
      <w:r>
        <w:t>2.24</w:t>
      </w:r>
      <w:r w:rsidRPr="00D67AB2">
        <w:tab/>
        <w:t xml:space="preserve">Type: </w:t>
      </w:r>
      <w:r>
        <w:t>SgsnLocationData</w:t>
      </w:r>
      <w:bookmarkEnd w:id="3384"/>
      <w:bookmarkEnd w:id="3385"/>
      <w:bookmarkEnd w:id="3386"/>
      <w:bookmarkEnd w:id="3387"/>
      <w:bookmarkEnd w:id="3388"/>
      <w:bookmarkEnd w:id="3389"/>
      <w:bookmarkEnd w:id="3390"/>
      <w:bookmarkEnd w:id="3391"/>
      <w:bookmarkEnd w:id="3392"/>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93" w:name="_Toc34346735"/>
      <w:bookmarkStart w:id="3394" w:name="_Toc34740812"/>
      <w:bookmarkStart w:id="3395" w:name="_Toc34748171"/>
      <w:bookmarkStart w:id="3396" w:name="_Toc34748547"/>
      <w:bookmarkStart w:id="3397" w:name="_Toc34749537"/>
      <w:bookmarkStart w:id="3398" w:name="_Toc49690060"/>
      <w:bookmarkStart w:id="3399" w:name="_Toc56337155"/>
      <w:bookmarkStart w:id="3400" w:name="_Toc73443976"/>
      <w:bookmarkStart w:id="3401" w:name="_Toc186723985"/>
      <w:r w:rsidRPr="00D67AB2">
        <w:t>6.</w:t>
      </w:r>
      <w:r>
        <w:t>2</w:t>
      </w:r>
      <w:r w:rsidRPr="00D67AB2">
        <w:t>.6.</w:t>
      </w:r>
      <w:r>
        <w:t>2.25</w:t>
      </w:r>
      <w:r w:rsidRPr="00D67AB2">
        <w:tab/>
        <w:t xml:space="preserve">Type: </w:t>
      </w:r>
      <w:r>
        <w:t>MmeLocationData</w:t>
      </w:r>
      <w:bookmarkEnd w:id="3393"/>
      <w:bookmarkEnd w:id="3394"/>
      <w:bookmarkEnd w:id="3395"/>
      <w:bookmarkEnd w:id="3396"/>
      <w:bookmarkEnd w:id="3397"/>
      <w:bookmarkEnd w:id="3398"/>
      <w:bookmarkEnd w:id="3399"/>
      <w:bookmarkEnd w:id="3400"/>
      <w:bookmarkEnd w:id="3401"/>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02" w:name="_Toc34346736"/>
      <w:bookmarkStart w:id="3403" w:name="_Toc34740813"/>
      <w:bookmarkStart w:id="3404" w:name="_Toc34748172"/>
      <w:bookmarkStart w:id="3405" w:name="_Toc34748548"/>
      <w:bookmarkStart w:id="3406" w:name="_Toc34749538"/>
      <w:bookmarkStart w:id="3407" w:name="_Toc49690061"/>
      <w:bookmarkStart w:id="3408" w:name="_Toc56337156"/>
      <w:bookmarkStart w:id="3409" w:name="_Toc73443977"/>
      <w:bookmarkStart w:id="3410" w:name="_Toc186723986"/>
      <w:r w:rsidRPr="00D67AB2">
        <w:t>6.</w:t>
      </w:r>
      <w:r>
        <w:t>2</w:t>
      </w:r>
      <w:r w:rsidRPr="00D67AB2">
        <w:t>.6.</w:t>
      </w:r>
      <w:r>
        <w:t>2.26</w:t>
      </w:r>
      <w:r w:rsidRPr="00D67AB2">
        <w:tab/>
        <w:t xml:space="preserve">Type: </w:t>
      </w:r>
      <w:r>
        <w:t>AmfLocationData</w:t>
      </w:r>
      <w:bookmarkEnd w:id="3402"/>
      <w:bookmarkEnd w:id="3403"/>
      <w:bookmarkEnd w:id="3404"/>
      <w:bookmarkEnd w:id="3405"/>
      <w:bookmarkEnd w:id="3406"/>
      <w:bookmarkEnd w:id="3407"/>
      <w:bookmarkEnd w:id="3408"/>
      <w:bookmarkEnd w:id="3409"/>
      <w:bookmarkEnd w:id="3410"/>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11" w:name="_Toc34346737"/>
      <w:bookmarkStart w:id="3412" w:name="_Toc34740814"/>
      <w:bookmarkStart w:id="3413" w:name="_Toc34748173"/>
      <w:bookmarkStart w:id="3414" w:name="_Toc34748549"/>
      <w:bookmarkStart w:id="3415" w:name="_Toc34749539"/>
      <w:bookmarkStart w:id="3416" w:name="_Toc49690062"/>
      <w:bookmarkStart w:id="3417" w:name="_Toc56337157"/>
      <w:bookmarkStart w:id="3418" w:name="_Toc73443978"/>
      <w:bookmarkStart w:id="3419" w:name="_Toc186723987"/>
      <w:r w:rsidRPr="00D67AB2">
        <w:lastRenderedPageBreak/>
        <w:t>6.</w:t>
      </w:r>
      <w:r>
        <w:t>2</w:t>
      </w:r>
      <w:r w:rsidRPr="00D67AB2">
        <w:t>.6.</w:t>
      </w:r>
      <w:r>
        <w:t>2.27</w:t>
      </w:r>
      <w:r w:rsidRPr="00D67AB2">
        <w:tab/>
        <w:t xml:space="preserve">Type: </w:t>
      </w:r>
      <w:r>
        <w:t>TwanLocationData</w:t>
      </w:r>
      <w:bookmarkEnd w:id="3411"/>
      <w:bookmarkEnd w:id="3412"/>
      <w:bookmarkEnd w:id="3413"/>
      <w:bookmarkEnd w:id="3414"/>
      <w:bookmarkEnd w:id="3415"/>
      <w:bookmarkEnd w:id="3416"/>
      <w:bookmarkEnd w:id="3417"/>
      <w:bookmarkEnd w:id="3418"/>
      <w:bookmarkEnd w:id="3419"/>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20" w:name="_Toc34346738"/>
      <w:bookmarkStart w:id="3421" w:name="_Toc34740815"/>
      <w:bookmarkStart w:id="3422" w:name="_Toc34748174"/>
      <w:bookmarkStart w:id="3423" w:name="_Toc34748550"/>
      <w:bookmarkStart w:id="3424" w:name="_Toc34749540"/>
      <w:bookmarkStart w:id="3425" w:name="_Toc49690063"/>
      <w:bookmarkStart w:id="3426" w:name="_Toc56337158"/>
      <w:bookmarkStart w:id="3427" w:name="_Toc73443979"/>
      <w:bookmarkStart w:id="3428" w:name="_Toc186723988"/>
      <w:r w:rsidRPr="00D67AB2">
        <w:t>6.</w:t>
      </w:r>
      <w:r>
        <w:t>2</w:t>
      </w:r>
      <w:r w:rsidRPr="00D67AB2">
        <w:t>.6.</w:t>
      </w:r>
      <w:r>
        <w:t>2.28</w:t>
      </w:r>
      <w:r w:rsidRPr="00D67AB2">
        <w:tab/>
        <w:t xml:space="preserve">Type: </w:t>
      </w:r>
      <w:r>
        <w:t>CsLocation</w:t>
      </w:r>
      <w:bookmarkEnd w:id="3420"/>
      <w:bookmarkEnd w:id="3421"/>
      <w:bookmarkEnd w:id="3422"/>
      <w:bookmarkEnd w:id="3423"/>
      <w:bookmarkEnd w:id="3424"/>
      <w:bookmarkEnd w:id="3425"/>
      <w:bookmarkEnd w:id="3426"/>
      <w:bookmarkEnd w:id="3427"/>
      <w:bookmarkEnd w:id="3428"/>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9" w:name="_Toc34346739"/>
      <w:bookmarkStart w:id="3430" w:name="_Toc34740816"/>
      <w:bookmarkStart w:id="3431" w:name="_Toc34748175"/>
      <w:bookmarkStart w:id="3432" w:name="_Toc34748551"/>
      <w:bookmarkStart w:id="3433" w:name="_Toc34749541"/>
      <w:bookmarkStart w:id="3434" w:name="_Toc49690064"/>
      <w:bookmarkStart w:id="3435" w:name="_Toc56337159"/>
      <w:bookmarkStart w:id="3436" w:name="_Toc73443980"/>
      <w:bookmarkStart w:id="3437" w:name="_Toc186723989"/>
      <w:r w:rsidRPr="00D67AB2">
        <w:t>6.</w:t>
      </w:r>
      <w:r>
        <w:t>2</w:t>
      </w:r>
      <w:r w:rsidRPr="00D67AB2">
        <w:t>.6.</w:t>
      </w:r>
      <w:r>
        <w:t>2.29</w:t>
      </w:r>
      <w:r w:rsidRPr="00D67AB2">
        <w:tab/>
        <w:t xml:space="preserve">Type: </w:t>
      </w:r>
      <w:r>
        <w:t>CsgInformation</w:t>
      </w:r>
      <w:bookmarkEnd w:id="3429"/>
      <w:bookmarkEnd w:id="3430"/>
      <w:bookmarkEnd w:id="3431"/>
      <w:bookmarkEnd w:id="3432"/>
      <w:bookmarkEnd w:id="3433"/>
      <w:bookmarkEnd w:id="3434"/>
      <w:bookmarkEnd w:id="3435"/>
      <w:bookmarkEnd w:id="3436"/>
      <w:bookmarkEnd w:id="3437"/>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8" w:name="_Toc34346740"/>
      <w:bookmarkStart w:id="3439" w:name="_Toc34740817"/>
      <w:bookmarkStart w:id="3440" w:name="_Toc34748176"/>
      <w:bookmarkStart w:id="3441" w:name="_Toc34748552"/>
      <w:bookmarkStart w:id="3442" w:name="_Toc34749542"/>
      <w:bookmarkStart w:id="3443" w:name="_Toc49690065"/>
      <w:bookmarkStart w:id="3444" w:name="_Toc56337160"/>
      <w:bookmarkStart w:id="3445" w:name="_Toc73443981"/>
      <w:bookmarkStart w:id="3446" w:name="_Toc186723990"/>
      <w:r w:rsidRPr="00D67AB2">
        <w:lastRenderedPageBreak/>
        <w:t>6.</w:t>
      </w:r>
      <w:r>
        <w:t>2</w:t>
      </w:r>
      <w:r w:rsidRPr="00D67AB2">
        <w:t>.6.</w:t>
      </w:r>
      <w:r>
        <w:t>2.30</w:t>
      </w:r>
      <w:r w:rsidRPr="00D67AB2">
        <w:tab/>
        <w:t xml:space="preserve">Type: </w:t>
      </w:r>
      <w:r>
        <w:t>SrvccData</w:t>
      </w:r>
      <w:bookmarkEnd w:id="3438"/>
      <w:bookmarkEnd w:id="3439"/>
      <w:bookmarkEnd w:id="3440"/>
      <w:bookmarkEnd w:id="3441"/>
      <w:bookmarkEnd w:id="3442"/>
      <w:bookmarkEnd w:id="3443"/>
      <w:bookmarkEnd w:id="3444"/>
      <w:bookmarkEnd w:id="3445"/>
      <w:bookmarkEnd w:id="3446"/>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7" w:name="_Toc34346741"/>
      <w:bookmarkStart w:id="3448" w:name="_Toc34740818"/>
      <w:bookmarkStart w:id="3449" w:name="_Toc34748177"/>
      <w:bookmarkStart w:id="3450" w:name="_Toc34748553"/>
      <w:bookmarkStart w:id="3451" w:name="_Toc34749543"/>
      <w:bookmarkStart w:id="3452" w:name="_Toc49690066"/>
      <w:bookmarkStart w:id="3453" w:name="_Toc56337161"/>
      <w:bookmarkStart w:id="3454" w:name="_Toc73443982"/>
      <w:bookmarkStart w:id="3455" w:name="_Toc186723991"/>
      <w:r w:rsidRPr="00D67AB2">
        <w:t>6.</w:t>
      </w:r>
      <w:r>
        <w:t>2</w:t>
      </w:r>
      <w:r w:rsidRPr="00D67AB2">
        <w:t>.6.</w:t>
      </w:r>
      <w:r>
        <w:t>2.31</w:t>
      </w:r>
      <w:r w:rsidRPr="00D67AB2">
        <w:tab/>
        <w:t xml:space="preserve">Type: </w:t>
      </w:r>
      <w:r>
        <w:t>PsiActivationState</w:t>
      </w:r>
      <w:bookmarkEnd w:id="3447"/>
      <w:bookmarkEnd w:id="3448"/>
      <w:bookmarkEnd w:id="3449"/>
      <w:bookmarkEnd w:id="3450"/>
      <w:bookmarkEnd w:id="3451"/>
      <w:bookmarkEnd w:id="3452"/>
      <w:bookmarkEnd w:id="3453"/>
      <w:bookmarkEnd w:id="3454"/>
      <w:bookmarkEnd w:id="3455"/>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56" w:name="_Toc34346742"/>
      <w:bookmarkStart w:id="3457" w:name="_Toc34740819"/>
      <w:bookmarkStart w:id="3458" w:name="_Toc34748178"/>
      <w:bookmarkStart w:id="3459" w:name="_Toc34748554"/>
      <w:bookmarkStart w:id="3460" w:name="_Toc34749544"/>
      <w:bookmarkStart w:id="3461" w:name="_Toc49690067"/>
      <w:bookmarkStart w:id="3462" w:name="_Toc56337162"/>
      <w:bookmarkStart w:id="3463" w:name="_Toc73443983"/>
      <w:bookmarkStart w:id="3464" w:name="_Toc186723992"/>
      <w:r w:rsidRPr="00D67AB2">
        <w:t>6.</w:t>
      </w:r>
      <w:r>
        <w:t>2</w:t>
      </w:r>
      <w:r w:rsidRPr="00D67AB2">
        <w:t>.6.</w:t>
      </w:r>
      <w:r>
        <w:t>2.32</w:t>
      </w:r>
      <w:r w:rsidRPr="00D67AB2">
        <w:tab/>
        <w:t xml:space="preserve">Type: </w:t>
      </w:r>
      <w:r>
        <w:t>ImsServiceProfile</w:t>
      </w:r>
      <w:bookmarkEnd w:id="3456"/>
      <w:bookmarkEnd w:id="3457"/>
      <w:bookmarkEnd w:id="3458"/>
      <w:bookmarkEnd w:id="3459"/>
      <w:bookmarkEnd w:id="3460"/>
      <w:bookmarkEnd w:id="3461"/>
      <w:bookmarkEnd w:id="3462"/>
      <w:bookmarkEnd w:id="3463"/>
      <w:bookmarkEnd w:id="3464"/>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65" w:name="_Toc34346743"/>
      <w:bookmarkStart w:id="3466" w:name="_Toc34740820"/>
      <w:bookmarkStart w:id="3467" w:name="_Toc34748179"/>
      <w:bookmarkStart w:id="3468" w:name="_Toc34748555"/>
      <w:bookmarkStart w:id="3469" w:name="_Toc34749545"/>
      <w:bookmarkStart w:id="3470" w:name="_Toc49690068"/>
      <w:bookmarkStart w:id="3471" w:name="_Toc56337163"/>
      <w:bookmarkStart w:id="3472" w:name="_Toc73443984"/>
      <w:bookmarkStart w:id="3473" w:name="_Toc186723993"/>
      <w:r w:rsidRPr="00D67AB2">
        <w:t>6.</w:t>
      </w:r>
      <w:r>
        <w:t>2</w:t>
      </w:r>
      <w:r w:rsidRPr="00D67AB2">
        <w:t>.6.</w:t>
      </w:r>
      <w:r>
        <w:t>2.33</w:t>
      </w:r>
      <w:r w:rsidRPr="00D67AB2">
        <w:tab/>
        <w:t xml:space="preserve">Type: </w:t>
      </w:r>
      <w:r>
        <w:t>PublicIdentifier</w:t>
      </w:r>
      <w:bookmarkEnd w:id="3465"/>
      <w:bookmarkEnd w:id="3466"/>
      <w:bookmarkEnd w:id="3467"/>
      <w:bookmarkEnd w:id="3468"/>
      <w:bookmarkEnd w:id="3469"/>
      <w:bookmarkEnd w:id="3470"/>
      <w:bookmarkEnd w:id="3471"/>
      <w:bookmarkEnd w:id="3472"/>
      <w:bookmarkEnd w:id="3473"/>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74" w:name="_Toc49690069"/>
      <w:bookmarkStart w:id="3475" w:name="_Toc56337164"/>
      <w:bookmarkStart w:id="3476" w:name="_Toc73443985"/>
      <w:bookmarkStart w:id="3477" w:name="_Toc34346744"/>
      <w:bookmarkStart w:id="3478" w:name="_Toc34740821"/>
      <w:bookmarkStart w:id="3479" w:name="_Toc34748180"/>
      <w:bookmarkStart w:id="3480" w:name="_Toc34748556"/>
      <w:bookmarkStart w:id="3481" w:name="_Toc34749546"/>
      <w:bookmarkStart w:id="3482" w:name="_Toc186723994"/>
      <w:r w:rsidRPr="00D67AB2">
        <w:lastRenderedPageBreak/>
        <w:t>6.</w:t>
      </w:r>
      <w:r>
        <w:t>2</w:t>
      </w:r>
      <w:r w:rsidRPr="00D67AB2">
        <w:t>.6.</w:t>
      </w:r>
      <w:r>
        <w:t>2.34</w:t>
      </w:r>
      <w:r w:rsidRPr="00D67AB2">
        <w:tab/>
        <w:t xml:space="preserve">Type: </w:t>
      </w:r>
      <w:r>
        <w:t>ImeiSvInformation</w:t>
      </w:r>
      <w:bookmarkEnd w:id="3474"/>
      <w:bookmarkEnd w:id="3475"/>
      <w:bookmarkEnd w:id="3476"/>
      <w:bookmarkEnd w:id="3482"/>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83" w:name="_Toc49690070"/>
      <w:bookmarkStart w:id="3484" w:name="_Toc56337165"/>
      <w:bookmarkStart w:id="3485" w:name="_Toc73443986"/>
      <w:bookmarkStart w:id="3486" w:name="_Toc186723995"/>
      <w:r w:rsidRPr="00D67AB2">
        <w:t>6.</w:t>
      </w:r>
      <w:r>
        <w:t>2</w:t>
      </w:r>
      <w:r w:rsidRPr="00D67AB2">
        <w:t>.6.</w:t>
      </w:r>
      <w:r>
        <w:t>2.35</w:t>
      </w:r>
      <w:r w:rsidRPr="00D67AB2">
        <w:tab/>
      </w:r>
      <w:bookmarkEnd w:id="3483"/>
      <w:bookmarkEnd w:id="3484"/>
      <w:bookmarkEnd w:id="3485"/>
      <w:r w:rsidR="00BD16FE">
        <w:t>Void</w:t>
      </w:r>
      <w:bookmarkEnd w:id="3486"/>
    </w:p>
    <w:p w14:paraId="3535ACC7" w14:textId="77777777" w:rsidR="006F6573" w:rsidRPr="00D67AB2" w:rsidRDefault="006F6573" w:rsidP="001901CD">
      <w:pPr>
        <w:pStyle w:val="Heading5"/>
      </w:pPr>
      <w:bookmarkStart w:id="3487" w:name="_Toc49690071"/>
      <w:bookmarkStart w:id="3488" w:name="_Toc56337166"/>
      <w:bookmarkStart w:id="3489" w:name="_Toc73443987"/>
      <w:bookmarkStart w:id="3490" w:name="_Toc186723996"/>
      <w:r w:rsidRPr="00D67AB2">
        <w:t>6.</w:t>
      </w:r>
      <w:r>
        <w:t>2</w:t>
      </w:r>
      <w:r w:rsidRPr="00D67AB2">
        <w:t>.6.</w:t>
      </w:r>
      <w:r>
        <w:t>2.36</w:t>
      </w:r>
      <w:r w:rsidRPr="00D67AB2">
        <w:tab/>
        <w:t xml:space="preserve">Type: </w:t>
      </w:r>
      <w:r>
        <w:t>TadsInformation</w:t>
      </w:r>
      <w:bookmarkEnd w:id="3487"/>
      <w:bookmarkEnd w:id="3488"/>
      <w:bookmarkEnd w:id="3489"/>
      <w:bookmarkEnd w:id="3490"/>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91" w:name="_Toc49690072"/>
      <w:bookmarkStart w:id="3492" w:name="_Toc56337167"/>
      <w:bookmarkStart w:id="3493" w:name="_Toc73443988"/>
      <w:bookmarkStart w:id="3494" w:name="_Toc186723997"/>
      <w:r w:rsidRPr="00D67AB2">
        <w:t>6.</w:t>
      </w:r>
      <w:r>
        <w:t>2</w:t>
      </w:r>
      <w:r w:rsidRPr="00D67AB2">
        <w:t>.6.</w:t>
      </w:r>
      <w:r>
        <w:t>2.37</w:t>
      </w:r>
      <w:r w:rsidRPr="00D67AB2">
        <w:tab/>
        <w:t xml:space="preserve">Type: </w:t>
      </w:r>
      <w:r>
        <w:t>UeReachabilitySubscription</w:t>
      </w:r>
      <w:bookmarkEnd w:id="3491"/>
      <w:bookmarkEnd w:id="3492"/>
      <w:bookmarkEnd w:id="3493"/>
      <w:bookmarkEnd w:id="3494"/>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95" w:name="_Toc49690073"/>
      <w:bookmarkStart w:id="3496" w:name="_Toc56337168"/>
      <w:bookmarkStart w:id="3497" w:name="_Toc73443989"/>
      <w:bookmarkStart w:id="3498" w:name="_Toc186723998"/>
      <w:r w:rsidRPr="00D67AB2">
        <w:t>6.</w:t>
      </w:r>
      <w:r>
        <w:t>2</w:t>
      </w:r>
      <w:r w:rsidRPr="00D67AB2">
        <w:t>.6.</w:t>
      </w:r>
      <w:r>
        <w:t>2.38</w:t>
      </w:r>
      <w:r w:rsidRPr="00D67AB2">
        <w:tab/>
        <w:t xml:space="preserve">Type: </w:t>
      </w:r>
      <w:r>
        <w:t>UeReachabilityNotification</w:t>
      </w:r>
      <w:bookmarkEnd w:id="3495"/>
      <w:bookmarkEnd w:id="3496"/>
      <w:bookmarkEnd w:id="3497"/>
      <w:bookmarkEnd w:id="3498"/>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9" w:name="_Toc49690074"/>
      <w:bookmarkStart w:id="3500" w:name="_Toc56337169"/>
      <w:bookmarkStart w:id="3501" w:name="_Toc73443990"/>
      <w:bookmarkStart w:id="3502" w:name="_Toc186723999"/>
      <w:r w:rsidRPr="00D67AB2">
        <w:t>6.</w:t>
      </w:r>
      <w:r>
        <w:t>2</w:t>
      </w:r>
      <w:r w:rsidRPr="00D67AB2">
        <w:t>.6.</w:t>
      </w:r>
      <w:r>
        <w:t>2.39</w:t>
      </w:r>
      <w:r w:rsidRPr="00D67AB2">
        <w:tab/>
        <w:t xml:space="preserve">Type: </w:t>
      </w:r>
      <w:r>
        <w:t>PsUserState</w:t>
      </w:r>
      <w:bookmarkEnd w:id="3499"/>
      <w:bookmarkEnd w:id="3500"/>
      <w:bookmarkEnd w:id="3501"/>
      <w:bookmarkEnd w:id="3502"/>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03" w:name="_Toc49690075"/>
      <w:bookmarkStart w:id="3504" w:name="_Toc56337170"/>
      <w:bookmarkStart w:id="3505" w:name="_Toc73443991"/>
      <w:bookmarkStart w:id="3506" w:name="_Toc186724000"/>
      <w:r w:rsidRPr="00D67AB2">
        <w:lastRenderedPageBreak/>
        <w:t>6.</w:t>
      </w:r>
      <w:r>
        <w:t>2</w:t>
      </w:r>
      <w:r w:rsidRPr="00D67AB2">
        <w:t>.6.</w:t>
      </w:r>
      <w:r>
        <w:t>2.40</w:t>
      </w:r>
      <w:r w:rsidRPr="00D67AB2">
        <w:tab/>
        <w:t xml:space="preserve">Type: </w:t>
      </w:r>
      <w:r>
        <w:t>CsUserState</w:t>
      </w:r>
      <w:bookmarkEnd w:id="3503"/>
      <w:bookmarkEnd w:id="3504"/>
      <w:bookmarkEnd w:id="3505"/>
      <w:bookmarkEnd w:id="3506"/>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7" w:name="_Toc49690076"/>
      <w:bookmarkStart w:id="3508" w:name="_Toc56337171"/>
      <w:bookmarkStart w:id="3509" w:name="_Toc73443992"/>
      <w:bookmarkStart w:id="3510" w:name="_Toc186724001"/>
      <w:r w:rsidRPr="00D67AB2">
        <w:t>6.</w:t>
      </w:r>
      <w:r>
        <w:t>2</w:t>
      </w:r>
      <w:r w:rsidRPr="00D67AB2">
        <w:t>.6.</w:t>
      </w:r>
      <w:r>
        <w:t>2.41</w:t>
      </w:r>
      <w:r w:rsidRPr="00D67AB2">
        <w:tab/>
        <w:t xml:space="preserve">Type: </w:t>
      </w:r>
      <w:r>
        <w:t>Csrn</w:t>
      </w:r>
      <w:bookmarkEnd w:id="3507"/>
      <w:bookmarkEnd w:id="3508"/>
      <w:bookmarkEnd w:id="3509"/>
      <w:bookmarkEnd w:id="3510"/>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11" w:name="_Toc49690077"/>
      <w:bookmarkStart w:id="3512" w:name="_Toc56337172"/>
      <w:bookmarkStart w:id="3513" w:name="_Toc73443993"/>
      <w:bookmarkStart w:id="3514" w:name="_Toc186724002"/>
      <w:r w:rsidRPr="00D67AB2">
        <w:t>6.</w:t>
      </w:r>
      <w:r>
        <w:t>2</w:t>
      </w:r>
      <w:r w:rsidRPr="00D67AB2">
        <w:t>.6.</w:t>
      </w:r>
      <w:r>
        <w:t>2.42</w:t>
      </w:r>
      <w:r w:rsidRPr="00D67AB2">
        <w:tab/>
        <w:t xml:space="preserve">Type: </w:t>
      </w:r>
      <w:r>
        <w:t>ReferenceLocationInformation</w:t>
      </w:r>
      <w:bookmarkEnd w:id="3511"/>
      <w:bookmarkEnd w:id="3512"/>
      <w:bookmarkEnd w:id="3513"/>
      <w:bookmarkEnd w:id="3514"/>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15" w:name="_Toc49690078"/>
      <w:bookmarkStart w:id="3516" w:name="_Toc56337173"/>
      <w:bookmarkStart w:id="3517" w:name="_Toc73443994"/>
      <w:bookmarkStart w:id="3518" w:name="_Toc186724003"/>
      <w:r w:rsidRPr="00D67AB2">
        <w:t>6.</w:t>
      </w:r>
      <w:r>
        <w:t>2</w:t>
      </w:r>
      <w:r w:rsidRPr="00D67AB2">
        <w:t>.6.</w:t>
      </w:r>
      <w:r>
        <w:t>2.43</w:t>
      </w:r>
      <w:r w:rsidRPr="00D67AB2">
        <w:tab/>
        <w:t xml:space="preserve">Type: </w:t>
      </w:r>
      <w:r>
        <w:t>SmsRegistrationInfo</w:t>
      </w:r>
      <w:bookmarkEnd w:id="3515"/>
      <w:bookmarkEnd w:id="3516"/>
      <w:bookmarkEnd w:id="3517"/>
      <w:bookmarkEnd w:id="3518"/>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9" w:name="_Toc49690079"/>
      <w:bookmarkStart w:id="3520" w:name="_Toc56337174"/>
      <w:bookmarkStart w:id="3521" w:name="_Toc73443995"/>
      <w:bookmarkStart w:id="3522" w:name="_Toc186724004"/>
      <w:r w:rsidRPr="00D67AB2">
        <w:lastRenderedPageBreak/>
        <w:t>6.</w:t>
      </w:r>
      <w:r>
        <w:t>2</w:t>
      </w:r>
      <w:r w:rsidRPr="00D67AB2">
        <w:t>.6.</w:t>
      </w:r>
      <w:r>
        <w:t>2.44</w:t>
      </w:r>
      <w:r w:rsidRPr="00D67AB2">
        <w:tab/>
        <w:t xml:space="preserve">Type: </w:t>
      </w:r>
      <w:r>
        <w:t>IpSmGwAddress</w:t>
      </w:r>
      <w:bookmarkEnd w:id="3519"/>
      <w:bookmarkEnd w:id="3520"/>
      <w:bookmarkEnd w:id="3521"/>
      <w:bookmarkEnd w:id="3522"/>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23" w:name="_Toc35940593"/>
      <w:bookmarkStart w:id="3524" w:name="_Toc49690080"/>
      <w:bookmarkStart w:id="3525" w:name="_Toc56337175"/>
      <w:bookmarkStart w:id="3526" w:name="_Toc73443996"/>
      <w:bookmarkStart w:id="3527" w:name="_Toc186724005"/>
      <w:r>
        <w:t>6.2.6.2.45</w:t>
      </w:r>
      <w:r>
        <w:tab/>
        <w:t>Type: ImsAssociatedIdentities</w:t>
      </w:r>
      <w:bookmarkEnd w:id="3523"/>
      <w:bookmarkEnd w:id="3524"/>
      <w:bookmarkEnd w:id="3525"/>
      <w:bookmarkEnd w:id="3526"/>
      <w:bookmarkEnd w:id="3527"/>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8" w:name="_Toc49690081"/>
      <w:bookmarkStart w:id="3529" w:name="_Toc56337176"/>
      <w:bookmarkStart w:id="3530" w:name="_Toc73443997"/>
      <w:bookmarkStart w:id="3531" w:name="_Toc186724006"/>
      <w:r w:rsidRPr="00D67AB2">
        <w:t>6.</w:t>
      </w:r>
      <w:r>
        <w:t>2</w:t>
      </w:r>
      <w:r w:rsidRPr="00D67AB2">
        <w:t>.6.</w:t>
      </w:r>
      <w:r>
        <w:t>2.46</w:t>
      </w:r>
      <w:r w:rsidRPr="00D67AB2">
        <w:tab/>
        <w:t xml:space="preserve">Type: </w:t>
      </w:r>
      <w:r>
        <w:t>DsaiTagInformation</w:t>
      </w:r>
      <w:bookmarkEnd w:id="3528"/>
      <w:bookmarkEnd w:id="3529"/>
      <w:bookmarkEnd w:id="3530"/>
      <w:bookmarkEnd w:id="3531"/>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32" w:name="_Toc49690082"/>
      <w:bookmarkStart w:id="3533" w:name="_Toc56337177"/>
      <w:bookmarkStart w:id="3534" w:name="_Toc73443998"/>
      <w:bookmarkStart w:id="3535" w:name="_Toc186724007"/>
      <w:r w:rsidRPr="00D67AB2">
        <w:t>6.</w:t>
      </w:r>
      <w:r>
        <w:t>2</w:t>
      </w:r>
      <w:r w:rsidRPr="00D67AB2">
        <w:t>.6.</w:t>
      </w:r>
      <w:r>
        <w:t>2.47</w:t>
      </w:r>
      <w:r w:rsidRPr="00D67AB2">
        <w:tab/>
        <w:t xml:space="preserve">Type: </w:t>
      </w:r>
      <w:r>
        <w:t>DsaiTagStatus</w:t>
      </w:r>
      <w:bookmarkEnd w:id="3532"/>
      <w:bookmarkEnd w:id="3533"/>
      <w:bookmarkEnd w:id="3534"/>
      <w:bookmarkEnd w:id="3535"/>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36" w:name="_Toc56337178"/>
      <w:bookmarkStart w:id="3537" w:name="_Toc73443999"/>
      <w:bookmarkStart w:id="3538" w:name="_Toc186724008"/>
      <w:r w:rsidRPr="00D67AB2">
        <w:t>6.</w:t>
      </w:r>
      <w:r>
        <w:t>2</w:t>
      </w:r>
      <w:r w:rsidRPr="00D67AB2">
        <w:t>.6.</w:t>
      </w:r>
      <w:r>
        <w:t>2.48</w:t>
      </w:r>
      <w:r w:rsidRPr="00D67AB2">
        <w:tab/>
        <w:t xml:space="preserve">Type: </w:t>
      </w:r>
      <w:r>
        <w:t>CreatedUeReachabilitySubscription</w:t>
      </w:r>
      <w:bookmarkEnd w:id="3536"/>
      <w:bookmarkEnd w:id="3537"/>
      <w:bookmarkEnd w:id="3538"/>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9" w:name="_Toc56337179"/>
      <w:bookmarkStart w:id="3540" w:name="_Toc73444000"/>
      <w:bookmarkStart w:id="3541" w:name="_Toc186724009"/>
      <w:r w:rsidRPr="00D67AB2">
        <w:lastRenderedPageBreak/>
        <w:t>6.</w:t>
      </w:r>
      <w:r>
        <w:t>2</w:t>
      </w:r>
      <w:r w:rsidRPr="00D67AB2">
        <w:t>.6.2.</w:t>
      </w:r>
      <w:r>
        <w:t>49</w:t>
      </w:r>
      <w:r w:rsidRPr="00D67AB2">
        <w:tab/>
        <w:t xml:space="preserve">Type: </w:t>
      </w:r>
      <w:r>
        <w:t>PrivateIdentities</w:t>
      </w:r>
      <w:bookmarkEnd w:id="3539"/>
      <w:bookmarkEnd w:id="3540"/>
      <w:bookmarkEnd w:id="3541"/>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42" w:name="_Toc56337180"/>
      <w:bookmarkStart w:id="3543" w:name="_Toc73444001"/>
      <w:bookmarkStart w:id="3544" w:name="_Toc186724010"/>
      <w:r w:rsidRPr="00D67AB2">
        <w:t>6.</w:t>
      </w:r>
      <w:r>
        <w:t>2</w:t>
      </w:r>
      <w:r w:rsidRPr="00D67AB2">
        <w:t>.6.2.</w:t>
      </w:r>
      <w:r>
        <w:t>50</w:t>
      </w:r>
      <w:r w:rsidRPr="00D67AB2">
        <w:tab/>
        <w:t xml:space="preserve">Type: </w:t>
      </w:r>
      <w:r>
        <w:t>PrivateIdentity</w:t>
      </w:r>
      <w:bookmarkEnd w:id="3542"/>
      <w:bookmarkEnd w:id="3543"/>
      <w:bookmarkEnd w:id="3544"/>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45" w:name="_Toc56337181"/>
      <w:bookmarkStart w:id="3546" w:name="_Toc73444002"/>
      <w:bookmarkStart w:id="3547" w:name="_Toc186724011"/>
      <w:r w:rsidRPr="00D67AB2">
        <w:t>6.</w:t>
      </w:r>
      <w:r>
        <w:t>2</w:t>
      </w:r>
      <w:r w:rsidRPr="00D67AB2">
        <w:t>.6.</w:t>
      </w:r>
      <w:r>
        <w:t>2.51</w:t>
      </w:r>
      <w:r w:rsidRPr="00D67AB2">
        <w:tab/>
        <w:t xml:space="preserve">Type: </w:t>
      </w:r>
      <w:r>
        <w:t>ScscfSelectionAssistanceInformation</w:t>
      </w:r>
      <w:bookmarkEnd w:id="3545"/>
      <w:bookmarkEnd w:id="3546"/>
      <w:bookmarkEnd w:id="3547"/>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8" w:name="_Toc73444003"/>
      <w:bookmarkStart w:id="3549" w:name="_Toc49690083"/>
      <w:bookmarkStart w:id="3550" w:name="_Toc56337182"/>
      <w:bookmarkStart w:id="3551" w:name="_Toc186724012"/>
      <w:r w:rsidRPr="00D67AB2">
        <w:t>6.</w:t>
      </w:r>
      <w:r>
        <w:t>2</w:t>
      </w:r>
      <w:r w:rsidRPr="00D67AB2">
        <w:t>.6.</w:t>
      </w:r>
      <w:r>
        <w:t>2.52</w:t>
      </w:r>
      <w:r w:rsidRPr="00D67AB2">
        <w:tab/>
        <w:t xml:space="preserve">Type: </w:t>
      </w:r>
      <w:r>
        <w:t>ChargingInfo</w:t>
      </w:r>
      <w:bookmarkEnd w:id="3548"/>
      <w:bookmarkEnd w:id="3551"/>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52" w:name="_Toc73444004"/>
      <w:bookmarkStart w:id="3553" w:name="_Toc186724013"/>
      <w:r w:rsidRPr="00D67AB2">
        <w:t>6.</w:t>
      </w:r>
      <w:r>
        <w:t>2</w:t>
      </w:r>
      <w:r w:rsidRPr="00D67AB2">
        <w:t>.6.2.</w:t>
      </w:r>
      <w:r>
        <w:t>53</w:t>
      </w:r>
      <w:r w:rsidRPr="00D67AB2">
        <w:tab/>
        <w:t xml:space="preserve">Type: </w:t>
      </w:r>
      <w:r>
        <w:t>RepositoryDataList</w:t>
      </w:r>
      <w:bookmarkEnd w:id="3553"/>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54" w:name="_Toc186724014"/>
      <w:r w:rsidRPr="00D67AB2">
        <w:lastRenderedPageBreak/>
        <w:t>6.</w:t>
      </w:r>
      <w:r>
        <w:t>2</w:t>
      </w:r>
      <w:r w:rsidRPr="00D67AB2">
        <w:t>.6.</w:t>
      </w:r>
      <w:r>
        <w:t>2.54</w:t>
      </w:r>
      <w:r w:rsidRPr="00D67AB2">
        <w:tab/>
        <w:t xml:space="preserve">Type: </w:t>
      </w:r>
      <w:r>
        <w:t>CoreNetworkServiceAuthorization</w:t>
      </w:r>
      <w:bookmarkEnd w:id="3554"/>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55" w:name="_Toc186724015"/>
      <w:r w:rsidRPr="00D67AB2">
        <w:rPr>
          <w:lang w:val="en-US"/>
        </w:rPr>
        <w:t>6.</w:t>
      </w:r>
      <w:r>
        <w:rPr>
          <w:lang w:val="en-US"/>
        </w:rPr>
        <w:t>2</w:t>
      </w:r>
      <w:r w:rsidRPr="00D67AB2">
        <w:rPr>
          <w:lang w:val="en-US"/>
        </w:rPr>
        <w:t>.6.3</w:t>
      </w:r>
      <w:r w:rsidRPr="00D67AB2">
        <w:rPr>
          <w:lang w:val="en-US"/>
        </w:rPr>
        <w:tab/>
        <w:t>Simple data types and enumerations</w:t>
      </w:r>
      <w:bookmarkEnd w:id="3273"/>
      <w:bookmarkEnd w:id="3477"/>
      <w:bookmarkEnd w:id="3478"/>
      <w:bookmarkEnd w:id="3479"/>
      <w:bookmarkEnd w:id="3480"/>
      <w:bookmarkEnd w:id="3481"/>
      <w:bookmarkEnd w:id="3549"/>
      <w:bookmarkEnd w:id="3550"/>
      <w:bookmarkEnd w:id="3552"/>
      <w:bookmarkEnd w:id="3555"/>
    </w:p>
    <w:p w14:paraId="668A1093" w14:textId="77777777" w:rsidR="000C5926" w:rsidRPr="00D67AB2" w:rsidRDefault="000C5926" w:rsidP="001901CD">
      <w:pPr>
        <w:pStyle w:val="Heading5"/>
      </w:pPr>
      <w:bookmarkStart w:id="3556" w:name="_Toc11338795"/>
      <w:bookmarkStart w:id="3557" w:name="_Toc24978856"/>
      <w:bookmarkStart w:id="3558" w:name="_Toc34346745"/>
      <w:bookmarkStart w:id="3559" w:name="_Toc34740822"/>
      <w:bookmarkStart w:id="3560" w:name="_Toc34748181"/>
      <w:bookmarkStart w:id="3561" w:name="_Toc34748557"/>
      <w:bookmarkStart w:id="3562" w:name="_Toc34749547"/>
      <w:bookmarkStart w:id="3563" w:name="_Toc49690084"/>
      <w:bookmarkStart w:id="3564" w:name="_Toc56337183"/>
      <w:bookmarkStart w:id="3565" w:name="_Toc73444005"/>
      <w:bookmarkStart w:id="3566" w:name="_Toc186724016"/>
      <w:r w:rsidRPr="00D67AB2">
        <w:t>6.</w:t>
      </w:r>
      <w:r>
        <w:t>2</w:t>
      </w:r>
      <w:r w:rsidRPr="00D67AB2">
        <w:t>.6.3.1</w:t>
      </w:r>
      <w:r w:rsidRPr="00D67AB2">
        <w:tab/>
        <w:t>Introduction</w:t>
      </w:r>
      <w:bookmarkEnd w:id="3556"/>
      <w:bookmarkEnd w:id="3557"/>
      <w:bookmarkEnd w:id="3558"/>
      <w:bookmarkEnd w:id="3559"/>
      <w:bookmarkEnd w:id="3560"/>
      <w:bookmarkEnd w:id="3561"/>
      <w:bookmarkEnd w:id="3562"/>
      <w:bookmarkEnd w:id="3563"/>
      <w:bookmarkEnd w:id="3564"/>
      <w:bookmarkEnd w:id="3565"/>
      <w:bookmarkEnd w:id="3566"/>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7" w:name="_Toc11338796"/>
      <w:bookmarkStart w:id="3568" w:name="_Toc24978857"/>
      <w:bookmarkStart w:id="3569" w:name="_Toc34346746"/>
      <w:bookmarkStart w:id="3570" w:name="_Toc34740823"/>
      <w:bookmarkStart w:id="3571" w:name="_Toc34748182"/>
      <w:bookmarkStart w:id="3572" w:name="_Toc34748558"/>
      <w:bookmarkStart w:id="3573" w:name="_Toc34749548"/>
      <w:bookmarkStart w:id="3574" w:name="_Toc49690085"/>
      <w:bookmarkStart w:id="3575" w:name="_Toc56337184"/>
      <w:bookmarkStart w:id="3576" w:name="_Toc73444006"/>
      <w:bookmarkStart w:id="3577" w:name="_Toc186724017"/>
      <w:r w:rsidRPr="00D67AB2">
        <w:t>6.</w:t>
      </w:r>
      <w:r>
        <w:t>2</w:t>
      </w:r>
      <w:r w:rsidRPr="00D67AB2">
        <w:t>.6.3.2</w:t>
      </w:r>
      <w:r w:rsidRPr="00D67AB2">
        <w:tab/>
        <w:t>Simple data types</w:t>
      </w:r>
      <w:bookmarkEnd w:id="3567"/>
      <w:bookmarkEnd w:id="3568"/>
      <w:bookmarkEnd w:id="3569"/>
      <w:bookmarkEnd w:id="3570"/>
      <w:bookmarkEnd w:id="3571"/>
      <w:bookmarkEnd w:id="3572"/>
      <w:bookmarkEnd w:id="3573"/>
      <w:bookmarkEnd w:id="3574"/>
      <w:bookmarkEnd w:id="3575"/>
      <w:bookmarkEnd w:id="3576"/>
      <w:bookmarkEnd w:id="3577"/>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8" w:name="_Toc24978858"/>
      <w:bookmarkStart w:id="3579" w:name="_Toc34346747"/>
      <w:bookmarkStart w:id="3580" w:name="_Toc34740824"/>
      <w:bookmarkStart w:id="3581" w:name="_Toc34748183"/>
      <w:bookmarkStart w:id="3582" w:name="_Toc34748559"/>
      <w:bookmarkStart w:id="3583" w:name="_Toc34749549"/>
      <w:bookmarkStart w:id="3584" w:name="_Toc49690086"/>
      <w:bookmarkStart w:id="3585" w:name="_Toc56337185"/>
      <w:bookmarkStart w:id="3586" w:name="_Toc73444007"/>
      <w:bookmarkStart w:id="3587" w:name="_Toc186724018"/>
      <w:r w:rsidRPr="00D67AB2">
        <w:lastRenderedPageBreak/>
        <w:t>6.</w:t>
      </w:r>
      <w:r>
        <w:t>2</w:t>
      </w:r>
      <w:r w:rsidRPr="00D67AB2">
        <w:t>.6.</w:t>
      </w:r>
      <w:r>
        <w:t>3</w:t>
      </w:r>
      <w:r w:rsidRPr="00D67AB2">
        <w:t>.</w:t>
      </w:r>
      <w:r>
        <w:t>3</w:t>
      </w:r>
      <w:r w:rsidRPr="00D67AB2">
        <w:tab/>
        <w:t>Enumeration: DataSetName</w:t>
      </w:r>
      <w:bookmarkEnd w:id="3578"/>
      <w:bookmarkEnd w:id="3579"/>
      <w:bookmarkEnd w:id="3580"/>
      <w:bookmarkEnd w:id="3581"/>
      <w:bookmarkEnd w:id="3582"/>
      <w:bookmarkEnd w:id="3583"/>
      <w:bookmarkEnd w:id="3584"/>
      <w:bookmarkEnd w:id="3585"/>
      <w:bookmarkEnd w:id="3586"/>
      <w:bookmarkEnd w:id="3587"/>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8" w:name="_Toc11338835"/>
      <w:bookmarkStart w:id="3589" w:name="_Toc24978859"/>
      <w:bookmarkStart w:id="3590" w:name="_Toc34346748"/>
      <w:bookmarkStart w:id="3591" w:name="_Toc34740825"/>
      <w:bookmarkStart w:id="3592" w:name="_Toc34748184"/>
      <w:bookmarkStart w:id="3593" w:name="_Toc34748560"/>
      <w:bookmarkStart w:id="3594" w:name="_Toc34749550"/>
      <w:bookmarkStart w:id="3595" w:name="_Toc49690087"/>
      <w:bookmarkStart w:id="3596" w:name="_Toc56337186"/>
      <w:bookmarkStart w:id="3597" w:name="_Toc73444008"/>
      <w:bookmarkStart w:id="3598" w:name="_Toc186724019"/>
      <w:r w:rsidRPr="00D67AB2">
        <w:t>6.</w:t>
      </w:r>
      <w:r>
        <w:t>2</w:t>
      </w:r>
      <w:r w:rsidRPr="00D67AB2">
        <w:t>.6.3.</w:t>
      </w:r>
      <w:r>
        <w:t>4</w:t>
      </w:r>
      <w:r w:rsidRPr="00D67AB2">
        <w:tab/>
        <w:t xml:space="preserve">Enumeration: </w:t>
      </w:r>
      <w:bookmarkEnd w:id="3588"/>
      <w:r w:rsidRPr="00D67AB2">
        <w:t xml:space="preserve"> </w:t>
      </w:r>
      <w:r>
        <w:t>IdentityType</w:t>
      </w:r>
      <w:bookmarkEnd w:id="3589"/>
      <w:bookmarkEnd w:id="3590"/>
      <w:bookmarkEnd w:id="3591"/>
      <w:bookmarkEnd w:id="3592"/>
      <w:bookmarkEnd w:id="3593"/>
      <w:bookmarkEnd w:id="3594"/>
      <w:bookmarkEnd w:id="3595"/>
      <w:bookmarkEnd w:id="3596"/>
      <w:bookmarkEnd w:id="3597"/>
      <w:bookmarkEnd w:id="3598"/>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9" w:name="_Toc26199627"/>
      <w:bookmarkStart w:id="3600" w:name="_Toc34346749"/>
      <w:bookmarkStart w:id="3601" w:name="_Toc34740826"/>
      <w:bookmarkStart w:id="3602" w:name="_Toc34748185"/>
      <w:bookmarkStart w:id="3603" w:name="_Toc34748561"/>
      <w:bookmarkStart w:id="3604" w:name="_Toc34749551"/>
      <w:bookmarkStart w:id="3605" w:name="_Toc49690088"/>
      <w:bookmarkStart w:id="3606" w:name="_Toc56337187"/>
      <w:bookmarkStart w:id="3607" w:name="_Toc73444009"/>
      <w:bookmarkStart w:id="3608" w:name="_Toc26199662"/>
      <w:bookmarkStart w:id="3609" w:name="_Toc24978860"/>
      <w:bookmarkStart w:id="3610" w:name="_Toc186724020"/>
      <w:r w:rsidRPr="00D67AB2">
        <w:t>6.</w:t>
      </w:r>
      <w:r>
        <w:t>2</w:t>
      </w:r>
      <w:r w:rsidRPr="00D67AB2">
        <w:t>.6.3.</w:t>
      </w:r>
      <w:r>
        <w:t>5</w:t>
      </w:r>
      <w:r w:rsidRPr="00D67AB2">
        <w:tab/>
        <w:t xml:space="preserve">Enumeration:  </w:t>
      </w:r>
      <w:bookmarkEnd w:id="3599"/>
      <w:r>
        <w:t>ImsRegistrationState</w:t>
      </w:r>
      <w:bookmarkEnd w:id="3600"/>
      <w:bookmarkEnd w:id="3601"/>
      <w:bookmarkEnd w:id="3602"/>
      <w:bookmarkEnd w:id="3603"/>
      <w:bookmarkEnd w:id="3604"/>
      <w:bookmarkEnd w:id="3605"/>
      <w:bookmarkEnd w:id="3606"/>
      <w:bookmarkEnd w:id="3607"/>
      <w:bookmarkEnd w:id="3610"/>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11" w:name="_Toc34346750"/>
      <w:bookmarkStart w:id="3612" w:name="_Toc34740827"/>
      <w:bookmarkStart w:id="3613" w:name="_Toc34748186"/>
      <w:bookmarkStart w:id="3614" w:name="_Toc34748562"/>
      <w:bookmarkStart w:id="3615" w:name="_Toc34749552"/>
      <w:bookmarkStart w:id="3616" w:name="_Toc49690089"/>
      <w:bookmarkStart w:id="3617" w:name="_Toc56337188"/>
      <w:bookmarkStart w:id="3618" w:name="_Toc73444010"/>
      <w:bookmarkStart w:id="3619" w:name="_Toc186724021"/>
      <w:r>
        <w:t>6.2.6.3.6</w:t>
      </w:r>
      <w:r>
        <w:tab/>
        <w:t>Enumeration: TypeOfCondition</w:t>
      </w:r>
      <w:bookmarkEnd w:id="3611"/>
      <w:bookmarkEnd w:id="3612"/>
      <w:bookmarkEnd w:id="3613"/>
      <w:bookmarkEnd w:id="3614"/>
      <w:bookmarkEnd w:id="3615"/>
      <w:bookmarkEnd w:id="3616"/>
      <w:bookmarkEnd w:id="3617"/>
      <w:bookmarkEnd w:id="3618"/>
      <w:bookmarkEnd w:id="3619"/>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20" w:name="_Toc34346751"/>
      <w:bookmarkStart w:id="3621" w:name="_Toc34740828"/>
      <w:bookmarkStart w:id="3622" w:name="_Toc34748187"/>
      <w:bookmarkStart w:id="3623" w:name="_Toc34748563"/>
      <w:bookmarkStart w:id="3624" w:name="_Toc34749553"/>
      <w:bookmarkStart w:id="3625" w:name="_Toc49690090"/>
      <w:bookmarkStart w:id="3626" w:name="_Toc56337189"/>
      <w:bookmarkStart w:id="3627" w:name="_Toc73444011"/>
      <w:bookmarkStart w:id="3628" w:name="_Toc186724022"/>
      <w:r>
        <w:t>6.2.6.3.7</w:t>
      </w:r>
      <w:r>
        <w:tab/>
        <w:t>Enumeration: RegistrationType</w:t>
      </w:r>
      <w:bookmarkEnd w:id="3620"/>
      <w:bookmarkEnd w:id="3621"/>
      <w:bookmarkEnd w:id="3622"/>
      <w:bookmarkEnd w:id="3623"/>
      <w:bookmarkEnd w:id="3624"/>
      <w:bookmarkEnd w:id="3625"/>
      <w:bookmarkEnd w:id="3626"/>
      <w:bookmarkEnd w:id="3627"/>
      <w:bookmarkEnd w:id="3628"/>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lastRenderedPageBreak/>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9" w:name="_Toc34346752"/>
      <w:bookmarkStart w:id="3630" w:name="_Toc34740829"/>
      <w:bookmarkStart w:id="3631" w:name="_Toc34748188"/>
      <w:bookmarkStart w:id="3632" w:name="_Toc34748564"/>
      <w:bookmarkStart w:id="3633" w:name="_Toc34749554"/>
      <w:bookmarkStart w:id="3634" w:name="_Toc49690091"/>
      <w:bookmarkStart w:id="3635" w:name="_Toc56337190"/>
      <w:bookmarkStart w:id="3636" w:name="_Toc73444012"/>
      <w:bookmarkStart w:id="3637" w:name="_Toc186724023"/>
      <w:r>
        <w:t>6.2.6.3.8</w:t>
      </w:r>
      <w:r>
        <w:tab/>
        <w:t>Enumeration: RequestDirection</w:t>
      </w:r>
      <w:bookmarkEnd w:id="3629"/>
      <w:bookmarkEnd w:id="3630"/>
      <w:bookmarkEnd w:id="3631"/>
      <w:bookmarkEnd w:id="3632"/>
      <w:bookmarkEnd w:id="3633"/>
      <w:bookmarkEnd w:id="3634"/>
      <w:bookmarkEnd w:id="3635"/>
      <w:bookmarkEnd w:id="3636"/>
      <w:bookmarkEnd w:id="3637"/>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8" w:name="_Toc34346753"/>
      <w:bookmarkStart w:id="3639" w:name="_Toc34740830"/>
      <w:bookmarkStart w:id="3640" w:name="_Toc34748189"/>
      <w:bookmarkStart w:id="3641" w:name="_Toc34748565"/>
      <w:bookmarkStart w:id="3642" w:name="_Toc34749555"/>
      <w:bookmarkStart w:id="3643" w:name="_Toc49690092"/>
      <w:bookmarkStart w:id="3644" w:name="_Toc56337191"/>
      <w:bookmarkStart w:id="3645" w:name="_Toc73444013"/>
      <w:bookmarkStart w:id="3646" w:name="_Toc186724024"/>
      <w:r>
        <w:t>6.2.6.3.9</w:t>
      </w:r>
      <w:r>
        <w:tab/>
        <w:t>Enumeration: ServiceInformation</w:t>
      </w:r>
      <w:bookmarkEnd w:id="3638"/>
      <w:bookmarkEnd w:id="3639"/>
      <w:bookmarkEnd w:id="3640"/>
      <w:bookmarkEnd w:id="3641"/>
      <w:bookmarkEnd w:id="3642"/>
      <w:bookmarkEnd w:id="3643"/>
      <w:bookmarkEnd w:id="3644"/>
      <w:bookmarkEnd w:id="3645"/>
      <w:bookmarkEnd w:id="3646"/>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7" w:name="_Toc26199568"/>
      <w:bookmarkStart w:id="3648" w:name="_Toc34346754"/>
      <w:bookmarkStart w:id="3649" w:name="_Toc34740831"/>
      <w:bookmarkStart w:id="3650" w:name="_Toc34748190"/>
      <w:bookmarkStart w:id="3651" w:name="_Toc34748566"/>
      <w:bookmarkStart w:id="3652" w:name="_Toc34749556"/>
      <w:bookmarkStart w:id="3653" w:name="_Toc49690093"/>
      <w:bookmarkStart w:id="3654" w:name="_Toc56337192"/>
      <w:bookmarkStart w:id="3655" w:name="_Toc73444014"/>
      <w:bookmarkStart w:id="3656" w:name="_Toc186724025"/>
      <w:r w:rsidRPr="00F91D2F">
        <w:t>6.</w:t>
      </w:r>
      <w:r w:rsidR="001A5BBB">
        <w:t>2</w:t>
      </w:r>
      <w:r w:rsidRPr="00F91D2F">
        <w:t>.6.3.</w:t>
      </w:r>
      <w:r>
        <w:t>10</w:t>
      </w:r>
      <w:r w:rsidRPr="00F91D2F">
        <w:tab/>
        <w:t xml:space="preserve">Enumeration: </w:t>
      </w:r>
      <w:bookmarkEnd w:id="3647"/>
      <w:r>
        <w:t>RequestedNode</w:t>
      </w:r>
      <w:bookmarkEnd w:id="3648"/>
      <w:bookmarkEnd w:id="3649"/>
      <w:bookmarkEnd w:id="3650"/>
      <w:bookmarkEnd w:id="3651"/>
      <w:bookmarkEnd w:id="3652"/>
      <w:bookmarkEnd w:id="3653"/>
      <w:bookmarkEnd w:id="3654"/>
      <w:bookmarkEnd w:id="3655"/>
      <w:bookmarkEnd w:id="3656"/>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7" w:name="_Toc34346755"/>
      <w:bookmarkStart w:id="3658" w:name="_Toc34740832"/>
      <w:bookmarkStart w:id="3659" w:name="_Toc34748191"/>
      <w:bookmarkStart w:id="3660" w:name="_Toc34748567"/>
      <w:bookmarkStart w:id="3661" w:name="_Toc34749557"/>
      <w:bookmarkStart w:id="3662" w:name="_Toc49690094"/>
      <w:bookmarkStart w:id="3663" w:name="_Toc56337193"/>
      <w:bookmarkStart w:id="3664" w:name="_Toc73444015"/>
      <w:bookmarkStart w:id="3665" w:name="_Toc186724026"/>
      <w:r w:rsidRPr="00D67AB2">
        <w:t>6.</w:t>
      </w:r>
      <w:r>
        <w:t>2</w:t>
      </w:r>
      <w:r w:rsidRPr="00D67AB2">
        <w:t>.6.3.</w:t>
      </w:r>
      <w:r>
        <w:t>11</w:t>
      </w:r>
      <w:r w:rsidRPr="00D67AB2">
        <w:tab/>
        <w:t xml:space="preserve">Enumeration:  </w:t>
      </w:r>
      <w:r>
        <w:t>SrvccCapability</w:t>
      </w:r>
      <w:bookmarkEnd w:id="3657"/>
      <w:bookmarkEnd w:id="3658"/>
      <w:bookmarkEnd w:id="3659"/>
      <w:bookmarkEnd w:id="3660"/>
      <w:bookmarkEnd w:id="3661"/>
      <w:bookmarkEnd w:id="3662"/>
      <w:bookmarkEnd w:id="3663"/>
      <w:bookmarkEnd w:id="3664"/>
      <w:bookmarkEnd w:id="3665"/>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lastRenderedPageBreak/>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66" w:name="_Toc34346756"/>
      <w:bookmarkStart w:id="3667" w:name="_Toc34740833"/>
      <w:bookmarkStart w:id="3668" w:name="_Toc34748192"/>
      <w:bookmarkStart w:id="3669" w:name="_Toc34748568"/>
      <w:bookmarkStart w:id="3670" w:name="_Toc34749558"/>
      <w:bookmarkStart w:id="3671" w:name="_Toc49690095"/>
      <w:bookmarkStart w:id="3672" w:name="_Toc56337194"/>
      <w:bookmarkStart w:id="3673" w:name="_Toc73444016"/>
      <w:bookmarkStart w:id="3674" w:name="_Toc186724027"/>
      <w:r w:rsidRPr="00D67AB2">
        <w:t>6.</w:t>
      </w:r>
      <w:r>
        <w:t>2</w:t>
      </w:r>
      <w:r w:rsidRPr="00D67AB2">
        <w:t>.6.3.</w:t>
      </w:r>
      <w:r>
        <w:t>12</w:t>
      </w:r>
      <w:r w:rsidRPr="00D67AB2">
        <w:tab/>
        <w:t xml:space="preserve">Enumeration:  </w:t>
      </w:r>
      <w:r w:rsidR="00B1392B">
        <w:t>Activation</w:t>
      </w:r>
      <w:r>
        <w:t>State</w:t>
      </w:r>
      <w:bookmarkEnd w:id="3666"/>
      <w:bookmarkEnd w:id="3667"/>
      <w:bookmarkEnd w:id="3668"/>
      <w:bookmarkEnd w:id="3669"/>
      <w:bookmarkEnd w:id="3670"/>
      <w:bookmarkEnd w:id="3671"/>
      <w:bookmarkEnd w:id="3672"/>
      <w:bookmarkEnd w:id="3673"/>
      <w:bookmarkEnd w:id="3674"/>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75" w:name="_Toc49690096"/>
      <w:bookmarkStart w:id="3676" w:name="_Toc56337195"/>
      <w:bookmarkStart w:id="3677" w:name="_Toc73444017"/>
      <w:bookmarkStart w:id="3678" w:name="_Toc34346757"/>
      <w:bookmarkStart w:id="3679" w:name="_Toc34740834"/>
      <w:bookmarkStart w:id="3680" w:name="_Toc34748193"/>
      <w:bookmarkStart w:id="3681" w:name="_Toc34748569"/>
      <w:bookmarkStart w:id="3682" w:name="_Toc34749559"/>
      <w:bookmarkStart w:id="3683" w:name="_Toc186724028"/>
      <w:r>
        <w:t>6.2.6.3.13</w:t>
      </w:r>
      <w:r>
        <w:tab/>
        <w:t xml:space="preserve">Enumeration: </w:t>
      </w:r>
      <w:r w:rsidRPr="00CA0C0D">
        <w:t>ImsVoiceOverPsSessionSupport</w:t>
      </w:r>
      <w:bookmarkEnd w:id="3675"/>
      <w:bookmarkEnd w:id="3676"/>
      <w:bookmarkEnd w:id="3677"/>
      <w:bookmarkEnd w:id="3683"/>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84" w:name="_Toc49690097"/>
      <w:bookmarkStart w:id="3685" w:name="_Toc56337196"/>
      <w:bookmarkStart w:id="3686" w:name="_Toc73444018"/>
      <w:bookmarkStart w:id="3687" w:name="_Toc186724029"/>
      <w:r>
        <w:t>6.2.6.3.14</w:t>
      </w:r>
      <w:r>
        <w:tab/>
        <w:t>Enumeration: AccessType</w:t>
      </w:r>
      <w:bookmarkEnd w:id="3684"/>
      <w:bookmarkEnd w:id="3685"/>
      <w:bookmarkEnd w:id="3686"/>
      <w:bookmarkEnd w:id="3687"/>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8" w:name="_Toc49690098"/>
      <w:bookmarkStart w:id="3689" w:name="_Toc56337197"/>
      <w:bookmarkStart w:id="3690" w:name="_Toc73444019"/>
      <w:bookmarkStart w:id="3691" w:name="_Toc186724030"/>
      <w:r>
        <w:t>6.2.6.3.15</w:t>
      </w:r>
      <w:r>
        <w:tab/>
        <w:t>Enumeration: UserStatePs</w:t>
      </w:r>
      <w:bookmarkEnd w:id="3688"/>
      <w:bookmarkEnd w:id="3689"/>
      <w:bookmarkEnd w:id="3690"/>
      <w:bookmarkEnd w:id="3691"/>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92" w:name="_Toc49690099"/>
      <w:bookmarkStart w:id="3693" w:name="_Toc56337198"/>
      <w:bookmarkStart w:id="3694" w:name="_Toc73444020"/>
      <w:bookmarkStart w:id="3695" w:name="_Toc186724031"/>
      <w:r>
        <w:lastRenderedPageBreak/>
        <w:t>6.2.6.3.16</w:t>
      </w:r>
      <w:r>
        <w:tab/>
        <w:t>Enumeration: UserStateCs</w:t>
      </w:r>
      <w:bookmarkEnd w:id="3692"/>
      <w:bookmarkEnd w:id="3693"/>
      <w:bookmarkEnd w:id="3694"/>
      <w:bookmarkEnd w:id="3695"/>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96" w:name="_Toc51872560"/>
      <w:bookmarkStart w:id="3697" w:name="_Toc56337199"/>
      <w:bookmarkStart w:id="3698" w:name="_Toc73444021"/>
      <w:bookmarkStart w:id="3699" w:name="_Toc186724032"/>
      <w:r w:rsidRPr="00D67AB2">
        <w:t>6.</w:t>
      </w:r>
      <w:r>
        <w:t>2</w:t>
      </w:r>
      <w:r w:rsidRPr="00D67AB2">
        <w:t>.6.3.</w:t>
      </w:r>
      <w:r>
        <w:t>17</w:t>
      </w:r>
      <w:r w:rsidRPr="00D67AB2">
        <w:tab/>
        <w:t xml:space="preserve">Enumeration: </w:t>
      </w:r>
      <w:r>
        <w:t>PrivateIdentityType</w:t>
      </w:r>
      <w:bookmarkEnd w:id="3696"/>
      <w:bookmarkEnd w:id="3697"/>
      <w:bookmarkEnd w:id="3698"/>
      <w:bookmarkEnd w:id="3699"/>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00" w:name="_Toc49690100"/>
      <w:bookmarkStart w:id="3701" w:name="_Toc56337200"/>
      <w:bookmarkStart w:id="3702" w:name="_Toc73444022"/>
      <w:bookmarkStart w:id="3703" w:name="_Toc186724033"/>
      <w:r w:rsidRPr="000B71E3">
        <w:t>6.</w:t>
      </w:r>
      <w:r>
        <w:t>2</w:t>
      </w:r>
      <w:r w:rsidRPr="000B71E3">
        <w:t>.7</w:t>
      </w:r>
      <w:r w:rsidRPr="000B71E3">
        <w:tab/>
        <w:t>Error Handling</w:t>
      </w:r>
      <w:bookmarkEnd w:id="3608"/>
      <w:bookmarkEnd w:id="3678"/>
      <w:bookmarkEnd w:id="3679"/>
      <w:bookmarkEnd w:id="3680"/>
      <w:bookmarkEnd w:id="3681"/>
      <w:bookmarkEnd w:id="3682"/>
      <w:bookmarkEnd w:id="3700"/>
      <w:bookmarkEnd w:id="3701"/>
      <w:bookmarkEnd w:id="3702"/>
      <w:bookmarkEnd w:id="3703"/>
    </w:p>
    <w:p w14:paraId="29989320" w14:textId="77777777" w:rsidR="00EC7B4E" w:rsidRPr="000B71E3" w:rsidRDefault="00EC7B4E" w:rsidP="001901CD">
      <w:pPr>
        <w:pStyle w:val="Heading4"/>
      </w:pPr>
      <w:bookmarkStart w:id="3704" w:name="_Toc26199663"/>
      <w:bookmarkStart w:id="3705" w:name="_Toc34346758"/>
      <w:bookmarkStart w:id="3706" w:name="_Toc34740835"/>
      <w:bookmarkStart w:id="3707" w:name="_Toc34748194"/>
      <w:bookmarkStart w:id="3708" w:name="_Toc34748570"/>
      <w:bookmarkStart w:id="3709" w:name="_Toc34749560"/>
      <w:bookmarkStart w:id="3710" w:name="_Toc49690101"/>
      <w:bookmarkStart w:id="3711" w:name="_Toc56337201"/>
      <w:bookmarkStart w:id="3712" w:name="_Toc73444023"/>
      <w:bookmarkStart w:id="3713" w:name="_Toc186724034"/>
      <w:r w:rsidRPr="000B71E3">
        <w:t>6.</w:t>
      </w:r>
      <w:r>
        <w:t>2</w:t>
      </w:r>
      <w:r w:rsidRPr="000B71E3">
        <w:t>.7.1</w:t>
      </w:r>
      <w:r w:rsidRPr="000B71E3">
        <w:tab/>
        <w:t>General</w:t>
      </w:r>
      <w:bookmarkEnd w:id="3704"/>
      <w:bookmarkEnd w:id="3705"/>
      <w:bookmarkEnd w:id="3706"/>
      <w:bookmarkEnd w:id="3707"/>
      <w:bookmarkEnd w:id="3708"/>
      <w:bookmarkEnd w:id="3709"/>
      <w:bookmarkEnd w:id="3710"/>
      <w:bookmarkEnd w:id="3711"/>
      <w:bookmarkEnd w:id="3712"/>
      <w:bookmarkEnd w:id="3713"/>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14" w:name="_Toc26199664"/>
      <w:bookmarkStart w:id="3715" w:name="_Toc34346759"/>
      <w:bookmarkStart w:id="3716" w:name="_Toc34740836"/>
      <w:bookmarkStart w:id="3717" w:name="_Toc34748195"/>
      <w:bookmarkStart w:id="3718" w:name="_Toc34748571"/>
      <w:bookmarkStart w:id="3719" w:name="_Toc34749561"/>
      <w:bookmarkStart w:id="3720" w:name="_Toc49690102"/>
      <w:bookmarkStart w:id="3721" w:name="_Toc56337202"/>
      <w:bookmarkStart w:id="3722" w:name="_Toc73444024"/>
      <w:bookmarkStart w:id="3723" w:name="_Toc186724035"/>
      <w:r w:rsidRPr="000B71E3">
        <w:t>6.</w:t>
      </w:r>
      <w:r>
        <w:t>2</w:t>
      </w:r>
      <w:r w:rsidRPr="000B71E3">
        <w:t>.7.2</w:t>
      </w:r>
      <w:r w:rsidRPr="000B71E3">
        <w:tab/>
        <w:t>Protocol Errors</w:t>
      </w:r>
      <w:bookmarkEnd w:id="3714"/>
      <w:bookmarkEnd w:id="3715"/>
      <w:bookmarkEnd w:id="3716"/>
      <w:bookmarkEnd w:id="3717"/>
      <w:bookmarkEnd w:id="3718"/>
      <w:bookmarkEnd w:id="3719"/>
      <w:bookmarkEnd w:id="3720"/>
      <w:bookmarkEnd w:id="3721"/>
      <w:bookmarkEnd w:id="3722"/>
      <w:bookmarkEnd w:id="3723"/>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24" w:name="_Toc26199665"/>
      <w:bookmarkStart w:id="3725" w:name="_Toc34346760"/>
      <w:bookmarkStart w:id="3726" w:name="_Toc34740837"/>
      <w:bookmarkStart w:id="3727" w:name="_Toc34748196"/>
      <w:bookmarkStart w:id="3728" w:name="_Toc34748572"/>
      <w:bookmarkStart w:id="3729" w:name="_Toc34749562"/>
      <w:bookmarkStart w:id="3730" w:name="_Toc49690103"/>
      <w:bookmarkStart w:id="3731" w:name="_Toc56337203"/>
      <w:bookmarkStart w:id="3732" w:name="_Toc73444025"/>
      <w:bookmarkStart w:id="3733" w:name="_Toc186724036"/>
      <w:r w:rsidRPr="000B71E3">
        <w:t>6.</w:t>
      </w:r>
      <w:r>
        <w:t>2</w:t>
      </w:r>
      <w:r w:rsidRPr="000B71E3">
        <w:t>.7.3</w:t>
      </w:r>
      <w:r w:rsidRPr="000B71E3">
        <w:tab/>
        <w:t>Application Errors</w:t>
      </w:r>
      <w:bookmarkEnd w:id="3724"/>
      <w:bookmarkEnd w:id="3725"/>
      <w:bookmarkEnd w:id="3726"/>
      <w:bookmarkEnd w:id="3727"/>
      <w:bookmarkEnd w:id="3728"/>
      <w:bookmarkEnd w:id="3729"/>
      <w:bookmarkEnd w:id="3730"/>
      <w:bookmarkEnd w:id="3731"/>
      <w:bookmarkEnd w:id="3732"/>
      <w:bookmarkEnd w:id="3733"/>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lastRenderedPageBreak/>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34" w:name="_Toc34346761"/>
      <w:bookmarkStart w:id="3735" w:name="_Toc34740838"/>
      <w:bookmarkStart w:id="3736" w:name="_Toc34748197"/>
      <w:bookmarkStart w:id="3737" w:name="_Toc34748573"/>
      <w:bookmarkStart w:id="3738" w:name="_Toc34749563"/>
      <w:bookmarkStart w:id="3739" w:name="_Toc49690104"/>
      <w:bookmarkStart w:id="3740" w:name="_Toc56337204"/>
      <w:bookmarkStart w:id="3741" w:name="_Toc73444026"/>
      <w:bookmarkStart w:id="3742" w:name="_Toc186724037"/>
      <w:r w:rsidRPr="00F91D2F">
        <w:t>6.</w:t>
      </w:r>
      <w:r>
        <w:t>2</w:t>
      </w:r>
      <w:r w:rsidRPr="00F91D2F">
        <w:t>.8</w:t>
      </w:r>
      <w:r w:rsidRPr="00F91D2F">
        <w:rPr>
          <w:lang w:eastAsia="zh-CN"/>
        </w:rPr>
        <w:tab/>
        <w:t>Feature negotiation</w:t>
      </w:r>
      <w:bookmarkEnd w:id="3609"/>
      <w:bookmarkEnd w:id="3734"/>
      <w:bookmarkEnd w:id="3735"/>
      <w:bookmarkEnd w:id="3736"/>
      <w:bookmarkEnd w:id="3737"/>
      <w:bookmarkEnd w:id="3738"/>
      <w:bookmarkEnd w:id="3739"/>
      <w:bookmarkEnd w:id="3740"/>
      <w:bookmarkEnd w:id="3741"/>
      <w:bookmarkEnd w:id="3742"/>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43" w:name="_Toc49690105"/>
      <w:bookmarkStart w:id="3744" w:name="_Toc56337205"/>
      <w:bookmarkStart w:id="3745" w:name="_Toc73444027"/>
      <w:bookmarkStart w:id="3746" w:name="_Toc24978861"/>
      <w:bookmarkStart w:id="3747" w:name="_Toc34346762"/>
      <w:bookmarkStart w:id="3748" w:name="_Toc34740839"/>
      <w:bookmarkStart w:id="3749" w:name="_Toc34748198"/>
      <w:bookmarkStart w:id="3750" w:name="_Toc34748574"/>
      <w:bookmarkStart w:id="3751" w:name="_Toc34749564"/>
      <w:bookmarkStart w:id="3752" w:name="_Toc186724038"/>
      <w:r>
        <w:rPr>
          <w:lang w:val="en-US"/>
        </w:rPr>
        <w:t>6.2.9</w:t>
      </w:r>
      <w:r>
        <w:rPr>
          <w:lang w:val="en-US"/>
        </w:rPr>
        <w:tab/>
        <w:t>Security</w:t>
      </w:r>
      <w:bookmarkEnd w:id="3743"/>
      <w:bookmarkEnd w:id="3744"/>
      <w:bookmarkEnd w:id="3745"/>
      <w:bookmarkEnd w:id="3752"/>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53" w:name="_Toc49690106"/>
      <w:bookmarkStart w:id="3754" w:name="_Toc56337206"/>
      <w:bookmarkStart w:id="3755" w:name="_Toc73444028"/>
      <w:bookmarkStart w:id="3756" w:name="_Toc186724039"/>
      <w:r>
        <w:rPr>
          <w:lang w:val="en-US"/>
        </w:rPr>
        <w:t>6.2.10</w:t>
      </w:r>
      <w:r>
        <w:rPr>
          <w:lang w:val="en-US"/>
        </w:rPr>
        <w:tab/>
        <w:t>HTTP redirection</w:t>
      </w:r>
      <w:bookmarkEnd w:id="3756"/>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757" w:name="_Toc186724040"/>
      <w:r w:rsidRPr="00F91D2F">
        <w:t>6.</w:t>
      </w:r>
      <w:r>
        <w:t>3</w:t>
      </w:r>
      <w:r w:rsidRPr="00F91D2F">
        <w:tab/>
        <w:t>Nhss_</w:t>
      </w:r>
      <w:r>
        <w:t xml:space="preserve">imsUEAuthentication </w:t>
      </w:r>
      <w:r w:rsidRPr="00F91D2F">
        <w:t>Service API</w:t>
      </w:r>
      <w:bookmarkEnd w:id="2026"/>
      <w:bookmarkEnd w:id="3746"/>
      <w:bookmarkEnd w:id="3747"/>
      <w:bookmarkEnd w:id="3748"/>
      <w:bookmarkEnd w:id="3749"/>
      <w:bookmarkEnd w:id="3750"/>
      <w:bookmarkEnd w:id="3751"/>
      <w:bookmarkEnd w:id="3753"/>
      <w:bookmarkEnd w:id="3754"/>
      <w:bookmarkEnd w:id="3755"/>
      <w:bookmarkEnd w:id="3757"/>
    </w:p>
    <w:p w14:paraId="698AA77C" w14:textId="77777777" w:rsidR="00FC4C9C" w:rsidRPr="00F91D2F" w:rsidRDefault="00FC4C9C" w:rsidP="001901CD">
      <w:pPr>
        <w:pStyle w:val="Heading3"/>
      </w:pPr>
      <w:bookmarkStart w:id="3758" w:name="_Toc21948964"/>
      <w:bookmarkStart w:id="3759" w:name="_Toc24978862"/>
      <w:bookmarkStart w:id="3760" w:name="_Toc34346763"/>
      <w:bookmarkStart w:id="3761" w:name="_Toc34740840"/>
      <w:bookmarkStart w:id="3762" w:name="_Toc34748199"/>
      <w:bookmarkStart w:id="3763" w:name="_Toc34748575"/>
      <w:bookmarkStart w:id="3764" w:name="_Toc34749565"/>
      <w:bookmarkStart w:id="3765" w:name="_Toc49690107"/>
      <w:bookmarkStart w:id="3766" w:name="_Toc56337207"/>
      <w:bookmarkStart w:id="3767" w:name="_Toc73444029"/>
      <w:bookmarkStart w:id="3768" w:name="_Toc186724041"/>
      <w:r w:rsidRPr="00F91D2F">
        <w:t>6.</w:t>
      </w:r>
      <w:r>
        <w:t>3</w:t>
      </w:r>
      <w:r w:rsidRPr="00F91D2F">
        <w:t>.1</w:t>
      </w:r>
      <w:r w:rsidRPr="00F91D2F">
        <w:tab/>
        <w:t>API URI</w:t>
      </w:r>
      <w:bookmarkEnd w:id="3758"/>
      <w:bookmarkEnd w:id="3759"/>
      <w:bookmarkEnd w:id="3760"/>
      <w:bookmarkEnd w:id="3761"/>
      <w:bookmarkEnd w:id="3762"/>
      <w:bookmarkEnd w:id="3763"/>
      <w:bookmarkEnd w:id="3764"/>
      <w:bookmarkEnd w:id="3765"/>
      <w:bookmarkEnd w:id="3766"/>
      <w:bookmarkEnd w:id="3767"/>
      <w:bookmarkEnd w:id="3768"/>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69" w:name="_Toc21948965"/>
      <w:bookmarkStart w:id="3770" w:name="_Toc24978863"/>
      <w:bookmarkStart w:id="3771" w:name="_Toc34346764"/>
      <w:bookmarkStart w:id="3772" w:name="_Toc34740841"/>
      <w:bookmarkStart w:id="3773" w:name="_Toc34748200"/>
      <w:bookmarkStart w:id="3774" w:name="_Toc34748576"/>
      <w:bookmarkStart w:id="3775" w:name="_Toc34749566"/>
      <w:bookmarkStart w:id="3776" w:name="_Toc49690108"/>
      <w:bookmarkStart w:id="3777" w:name="_Toc56337208"/>
      <w:bookmarkStart w:id="3778" w:name="_Toc73444030"/>
      <w:bookmarkStart w:id="3779" w:name="_Toc186724042"/>
      <w:r w:rsidRPr="00F91D2F">
        <w:t>6.</w:t>
      </w:r>
      <w:r>
        <w:t>3</w:t>
      </w:r>
      <w:r w:rsidRPr="00F91D2F">
        <w:t>.2</w:t>
      </w:r>
      <w:r w:rsidRPr="00F91D2F">
        <w:tab/>
        <w:t>Usage of HTTP</w:t>
      </w:r>
      <w:bookmarkEnd w:id="3769"/>
      <w:bookmarkEnd w:id="3770"/>
      <w:bookmarkEnd w:id="3771"/>
      <w:bookmarkEnd w:id="3772"/>
      <w:bookmarkEnd w:id="3773"/>
      <w:bookmarkEnd w:id="3774"/>
      <w:bookmarkEnd w:id="3775"/>
      <w:bookmarkEnd w:id="3776"/>
      <w:bookmarkEnd w:id="3777"/>
      <w:bookmarkEnd w:id="3778"/>
      <w:bookmarkEnd w:id="3779"/>
    </w:p>
    <w:p w14:paraId="764F4967" w14:textId="77777777" w:rsidR="00FC4C9C" w:rsidRPr="00F91D2F" w:rsidRDefault="00FC4C9C" w:rsidP="001901CD">
      <w:pPr>
        <w:pStyle w:val="Heading4"/>
      </w:pPr>
      <w:bookmarkStart w:id="3780" w:name="_Toc21948966"/>
      <w:bookmarkStart w:id="3781" w:name="_Toc24978864"/>
      <w:bookmarkStart w:id="3782" w:name="_Toc34346765"/>
      <w:bookmarkStart w:id="3783" w:name="_Toc34740842"/>
      <w:bookmarkStart w:id="3784" w:name="_Toc34748201"/>
      <w:bookmarkStart w:id="3785" w:name="_Toc34748577"/>
      <w:bookmarkStart w:id="3786" w:name="_Toc34749567"/>
      <w:bookmarkStart w:id="3787" w:name="_Toc49690109"/>
      <w:bookmarkStart w:id="3788" w:name="_Toc56337209"/>
      <w:bookmarkStart w:id="3789" w:name="_Toc73444031"/>
      <w:bookmarkStart w:id="3790" w:name="_Toc186724043"/>
      <w:r w:rsidRPr="00F91D2F">
        <w:t>6.</w:t>
      </w:r>
      <w:r>
        <w:t>3</w:t>
      </w:r>
      <w:r w:rsidRPr="00F91D2F">
        <w:t>.2.1</w:t>
      </w:r>
      <w:r w:rsidRPr="00F91D2F">
        <w:tab/>
        <w:t>General</w:t>
      </w:r>
      <w:bookmarkEnd w:id="3780"/>
      <w:bookmarkEnd w:id="3781"/>
      <w:bookmarkEnd w:id="3782"/>
      <w:bookmarkEnd w:id="3783"/>
      <w:bookmarkEnd w:id="3784"/>
      <w:bookmarkEnd w:id="3785"/>
      <w:bookmarkEnd w:id="3786"/>
      <w:bookmarkEnd w:id="3787"/>
      <w:bookmarkEnd w:id="3788"/>
      <w:bookmarkEnd w:id="3789"/>
      <w:bookmarkEnd w:id="3790"/>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91" w:name="_Toc21948967"/>
      <w:bookmarkStart w:id="3792" w:name="_Toc24978865"/>
      <w:bookmarkStart w:id="3793" w:name="_Toc34346766"/>
      <w:bookmarkStart w:id="3794" w:name="_Toc34740843"/>
      <w:bookmarkStart w:id="3795" w:name="_Toc34748202"/>
      <w:bookmarkStart w:id="3796" w:name="_Toc34748578"/>
      <w:bookmarkStart w:id="3797" w:name="_Toc34749568"/>
      <w:bookmarkStart w:id="3798" w:name="_Toc49690110"/>
      <w:bookmarkStart w:id="3799" w:name="_Toc56337210"/>
      <w:bookmarkStart w:id="3800" w:name="_Toc73444032"/>
      <w:bookmarkStart w:id="3801" w:name="_Toc186724044"/>
      <w:r w:rsidRPr="00F91D2F">
        <w:t>6.</w:t>
      </w:r>
      <w:r>
        <w:t>3</w:t>
      </w:r>
      <w:r w:rsidRPr="00F91D2F">
        <w:t>.2.2</w:t>
      </w:r>
      <w:r w:rsidRPr="00F91D2F">
        <w:tab/>
        <w:t>HTTP standard headers</w:t>
      </w:r>
      <w:bookmarkEnd w:id="3791"/>
      <w:bookmarkEnd w:id="3792"/>
      <w:bookmarkEnd w:id="3793"/>
      <w:bookmarkEnd w:id="3794"/>
      <w:bookmarkEnd w:id="3795"/>
      <w:bookmarkEnd w:id="3796"/>
      <w:bookmarkEnd w:id="3797"/>
      <w:bookmarkEnd w:id="3798"/>
      <w:bookmarkEnd w:id="3799"/>
      <w:bookmarkEnd w:id="3800"/>
      <w:bookmarkEnd w:id="3801"/>
    </w:p>
    <w:p w14:paraId="5901E6C6" w14:textId="77777777" w:rsidR="00FC4C9C" w:rsidRPr="00F91D2F" w:rsidRDefault="00FC4C9C" w:rsidP="001901CD">
      <w:pPr>
        <w:pStyle w:val="Heading5"/>
        <w:rPr>
          <w:lang w:eastAsia="zh-CN"/>
        </w:rPr>
      </w:pPr>
      <w:bookmarkStart w:id="3802" w:name="_Toc21948968"/>
      <w:bookmarkStart w:id="3803" w:name="_Toc24978866"/>
      <w:bookmarkStart w:id="3804" w:name="_Toc34346767"/>
      <w:bookmarkStart w:id="3805" w:name="_Toc34740844"/>
      <w:bookmarkStart w:id="3806" w:name="_Toc34748203"/>
      <w:bookmarkStart w:id="3807" w:name="_Toc34748579"/>
      <w:bookmarkStart w:id="3808" w:name="_Toc34749569"/>
      <w:bookmarkStart w:id="3809" w:name="_Toc49690111"/>
      <w:bookmarkStart w:id="3810" w:name="_Toc56337211"/>
      <w:bookmarkStart w:id="3811" w:name="_Toc73444033"/>
      <w:bookmarkStart w:id="3812" w:name="_Toc186724045"/>
      <w:r w:rsidRPr="00F91D2F">
        <w:t>6.</w:t>
      </w:r>
      <w:r>
        <w:t>3</w:t>
      </w:r>
      <w:r w:rsidRPr="00F91D2F">
        <w:t>.2.2.1</w:t>
      </w:r>
      <w:r w:rsidRPr="00F91D2F">
        <w:rPr>
          <w:lang w:eastAsia="zh-CN"/>
        </w:rPr>
        <w:tab/>
        <w:t>General</w:t>
      </w:r>
      <w:bookmarkEnd w:id="3802"/>
      <w:bookmarkEnd w:id="3803"/>
      <w:bookmarkEnd w:id="3804"/>
      <w:bookmarkEnd w:id="3805"/>
      <w:bookmarkEnd w:id="3806"/>
      <w:bookmarkEnd w:id="3807"/>
      <w:bookmarkEnd w:id="3808"/>
      <w:bookmarkEnd w:id="3809"/>
      <w:bookmarkEnd w:id="3810"/>
      <w:bookmarkEnd w:id="3811"/>
      <w:bookmarkEnd w:id="3812"/>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13" w:name="_Toc21948969"/>
      <w:bookmarkStart w:id="3814" w:name="_Toc24978867"/>
      <w:bookmarkStart w:id="3815" w:name="_Toc34346768"/>
      <w:bookmarkStart w:id="3816" w:name="_Toc34740845"/>
      <w:bookmarkStart w:id="3817" w:name="_Toc34748204"/>
      <w:bookmarkStart w:id="3818" w:name="_Toc34748580"/>
      <w:bookmarkStart w:id="3819" w:name="_Toc34749570"/>
      <w:bookmarkStart w:id="3820" w:name="_Toc49690112"/>
      <w:bookmarkStart w:id="3821" w:name="_Toc56337212"/>
      <w:bookmarkStart w:id="3822" w:name="_Toc73444034"/>
      <w:bookmarkStart w:id="3823" w:name="_Toc186724046"/>
      <w:r w:rsidRPr="00F91D2F">
        <w:t>6.</w:t>
      </w:r>
      <w:r>
        <w:t>3</w:t>
      </w:r>
      <w:r w:rsidRPr="00F91D2F">
        <w:t>.2.2.2</w:t>
      </w:r>
      <w:r w:rsidRPr="00F91D2F">
        <w:tab/>
        <w:t>Content type</w:t>
      </w:r>
      <w:bookmarkEnd w:id="3813"/>
      <w:bookmarkEnd w:id="3814"/>
      <w:bookmarkEnd w:id="3815"/>
      <w:bookmarkEnd w:id="3816"/>
      <w:bookmarkEnd w:id="3817"/>
      <w:bookmarkEnd w:id="3818"/>
      <w:bookmarkEnd w:id="3819"/>
      <w:bookmarkEnd w:id="3820"/>
      <w:bookmarkEnd w:id="3821"/>
      <w:bookmarkEnd w:id="3822"/>
      <w:bookmarkEnd w:id="3823"/>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24" w:name="_Toc21948970"/>
      <w:bookmarkStart w:id="3825" w:name="_Toc24978868"/>
      <w:bookmarkStart w:id="3826" w:name="_Toc34346769"/>
      <w:bookmarkStart w:id="3827" w:name="_Toc34740846"/>
      <w:bookmarkStart w:id="3828" w:name="_Toc34748205"/>
      <w:bookmarkStart w:id="3829" w:name="_Toc34748581"/>
      <w:bookmarkStart w:id="3830" w:name="_Toc34749571"/>
      <w:bookmarkStart w:id="3831" w:name="_Toc49690113"/>
      <w:bookmarkStart w:id="3832" w:name="_Toc56337213"/>
      <w:bookmarkStart w:id="3833" w:name="_Toc73444035"/>
      <w:bookmarkStart w:id="3834" w:name="_Toc186724047"/>
      <w:r w:rsidRPr="00F91D2F">
        <w:t>6.</w:t>
      </w:r>
      <w:r>
        <w:t>3</w:t>
      </w:r>
      <w:r w:rsidRPr="00F91D2F">
        <w:t>.2.3</w:t>
      </w:r>
      <w:r w:rsidRPr="00F91D2F">
        <w:tab/>
        <w:t>HTTP custom headers</w:t>
      </w:r>
      <w:bookmarkEnd w:id="3824"/>
      <w:bookmarkEnd w:id="3825"/>
      <w:bookmarkEnd w:id="3826"/>
      <w:bookmarkEnd w:id="3827"/>
      <w:bookmarkEnd w:id="3828"/>
      <w:bookmarkEnd w:id="3829"/>
      <w:bookmarkEnd w:id="3830"/>
      <w:bookmarkEnd w:id="3831"/>
      <w:bookmarkEnd w:id="3832"/>
      <w:bookmarkEnd w:id="3833"/>
      <w:bookmarkEnd w:id="3834"/>
    </w:p>
    <w:p w14:paraId="1742AB44" w14:textId="77777777" w:rsidR="00FC4C9C" w:rsidRPr="00F91D2F" w:rsidRDefault="00FC4C9C" w:rsidP="001901CD">
      <w:pPr>
        <w:pStyle w:val="Heading5"/>
        <w:rPr>
          <w:lang w:eastAsia="zh-CN"/>
        </w:rPr>
      </w:pPr>
      <w:bookmarkStart w:id="3835" w:name="_Toc21948971"/>
      <w:bookmarkStart w:id="3836" w:name="_Toc24978869"/>
      <w:bookmarkStart w:id="3837" w:name="_Toc34346770"/>
      <w:bookmarkStart w:id="3838" w:name="_Toc34740847"/>
      <w:bookmarkStart w:id="3839" w:name="_Toc34748206"/>
      <w:bookmarkStart w:id="3840" w:name="_Toc34748582"/>
      <w:bookmarkStart w:id="3841" w:name="_Toc34749572"/>
      <w:bookmarkStart w:id="3842" w:name="_Toc49690114"/>
      <w:bookmarkStart w:id="3843" w:name="_Toc56337214"/>
      <w:bookmarkStart w:id="3844" w:name="_Toc73444036"/>
      <w:bookmarkStart w:id="3845" w:name="_Toc186724048"/>
      <w:r w:rsidRPr="00F91D2F">
        <w:t>6.</w:t>
      </w:r>
      <w:r>
        <w:t>3</w:t>
      </w:r>
      <w:r w:rsidRPr="00F91D2F">
        <w:t>.2.3.1</w:t>
      </w:r>
      <w:r w:rsidRPr="00F91D2F">
        <w:rPr>
          <w:lang w:eastAsia="zh-CN"/>
        </w:rPr>
        <w:tab/>
        <w:t>General</w:t>
      </w:r>
      <w:bookmarkEnd w:id="3835"/>
      <w:bookmarkEnd w:id="3836"/>
      <w:bookmarkEnd w:id="3837"/>
      <w:bookmarkEnd w:id="3838"/>
      <w:bookmarkEnd w:id="3839"/>
      <w:bookmarkEnd w:id="3840"/>
      <w:bookmarkEnd w:id="3841"/>
      <w:bookmarkEnd w:id="3842"/>
      <w:bookmarkEnd w:id="3843"/>
      <w:bookmarkEnd w:id="3844"/>
      <w:bookmarkEnd w:id="3845"/>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46" w:name="_Toc21948972"/>
      <w:bookmarkStart w:id="3847" w:name="_Toc24978870"/>
      <w:bookmarkStart w:id="3848" w:name="_Toc34346771"/>
      <w:bookmarkStart w:id="3849" w:name="_Toc34740848"/>
      <w:bookmarkStart w:id="3850" w:name="_Toc34748207"/>
      <w:bookmarkStart w:id="3851" w:name="_Toc34748583"/>
      <w:bookmarkStart w:id="3852" w:name="_Toc34749573"/>
      <w:bookmarkStart w:id="3853" w:name="_Toc49690115"/>
      <w:bookmarkStart w:id="3854" w:name="_Toc56337215"/>
      <w:bookmarkStart w:id="3855" w:name="_Toc73444037"/>
      <w:bookmarkStart w:id="3856" w:name="_Toc186724049"/>
      <w:r w:rsidRPr="00F91D2F">
        <w:lastRenderedPageBreak/>
        <w:t>6.</w:t>
      </w:r>
      <w:r>
        <w:t>3</w:t>
      </w:r>
      <w:r w:rsidRPr="00F91D2F">
        <w:t>.3</w:t>
      </w:r>
      <w:r w:rsidRPr="00F91D2F">
        <w:tab/>
        <w:t>Resources</w:t>
      </w:r>
      <w:bookmarkEnd w:id="3846"/>
      <w:bookmarkEnd w:id="3847"/>
      <w:bookmarkEnd w:id="3848"/>
      <w:bookmarkEnd w:id="3849"/>
      <w:bookmarkEnd w:id="3850"/>
      <w:bookmarkEnd w:id="3851"/>
      <w:bookmarkEnd w:id="3852"/>
      <w:bookmarkEnd w:id="3853"/>
      <w:bookmarkEnd w:id="3854"/>
      <w:bookmarkEnd w:id="3855"/>
      <w:bookmarkEnd w:id="3856"/>
    </w:p>
    <w:p w14:paraId="6D1606C4" w14:textId="77777777" w:rsidR="00FC4C9C" w:rsidRPr="00F91D2F" w:rsidRDefault="00FC4C9C" w:rsidP="001901CD">
      <w:pPr>
        <w:pStyle w:val="Heading4"/>
      </w:pPr>
      <w:bookmarkStart w:id="3857" w:name="_Toc21948973"/>
      <w:bookmarkStart w:id="3858" w:name="_Toc24978871"/>
      <w:bookmarkStart w:id="3859" w:name="_Toc34346772"/>
      <w:bookmarkStart w:id="3860" w:name="_Toc34740849"/>
      <w:bookmarkStart w:id="3861" w:name="_Toc34748208"/>
      <w:bookmarkStart w:id="3862" w:name="_Toc34748584"/>
      <w:bookmarkStart w:id="3863" w:name="_Toc34749574"/>
      <w:bookmarkStart w:id="3864" w:name="_Toc49690116"/>
      <w:bookmarkStart w:id="3865" w:name="_Toc56337216"/>
      <w:bookmarkStart w:id="3866" w:name="_Toc73444038"/>
      <w:bookmarkStart w:id="3867" w:name="_Toc186724050"/>
      <w:r w:rsidRPr="00F91D2F">
        <w:t>6.</w:t>
      </w:r>
      <w:r>
        <w:t>3</w:t>
      </w:r>
      <w:r w:rsidRPr="00F91D2F">
        <w:t>.3.1</w:t>
      </w:r>
      <w:r w:rsidRPr="00F91D2F">
        <w:tab/>
        <w:t>Overview</w:t>
      </w:r>
      <w:bookmarkEnd w:id="3857"/>
      <w:bookmarkEnd w:id="3858"/>
      <w:bookmarkEnd w:id="3859"/>
      <w:bookmarkEnd w:id="3860"/>
      <w:bookmarkEnd w:id="3861"/>
      <w:bookmarkEnd w:id="3862"/>
      <w:bookmarkEnd w:id="3863"/>
      <w:bookmarkEnd w:id="3864"/>
      <w:bookmarkEnd w:id="3865"/>
      <w:bookmarkEnd w:id="3866"/>
      <w:bookmarkEnd w:id="3867"/>
    </w:p>
    <w:p w14:paraId="010E9055" w14:textId="77777777" w:rsidR="00FC4C9C" w:rsidRPr="00F91D2F" w:rsidRDefault="00FC4C9C" w:rsidP="00FC4C9C">
      <w:pPr>
        <w:pStyle w:val="TH"/>
      </w:pPr>
      <w:r w:rsidRPr="00F91D2F">
        <w:object w:dxaOrig="11727" w:dyaOrig="5905" w14:anchorId="7015734D">
          <v:shape id="_x0000_i1090" type="#_x0000_t75" style="width:194.95pt;height:112.75pt" o:ole="">
            <v:imagedata r:id="rId139" o:title="" cropbottom="22141f" cropright="27488f"/>
          </v:shape>
          <o:OLEObject Type="Embed" ProgID="Visio.Drawing.15" ShapeID="_x0000_i1090" DrawAspect="Content" ObjectID="_1797337222" r:id="rId140"/>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8" w:name="_Toc11338717"/>
      <w:bookmarkStart w:id="3869" w:name="_Toc21948974"/>
      <w:bookmarkStart w:id="3870" w:name="_Toc24978872"/>
      <w:bookmarkStart w:id="3871" w:name="_Toc34346773"/>
      <w:bookmarkStart w:id="3872" w:name="_Toc34740850"/>
      <w:bookmarkStart w:id="3873" w:name="_Toc34748209"/>
      <w:bookmarkStart w:id="3874" w:name="_Toc34748585"/>
      <w:bookmarkStart w:id="3875" w:name="_Toc34749575"/>
      <w:bookmarkStart w:id="3876" w:name="_Toc49690117"/>
      <w:bookmarkStart w:id="3877" w:name="_Toc56337217"/>
      <w:bookmarkStart w:id="3878" w:name="_Toc73444039"/>
      <w:bookmarkStart w:id="3879" w:name="_Toc186724051"/>
      <w:r w:rsidRPr="000B71E3">
        <w:t>6.3.3.2</w:t>
      </w:r>
      <w:r w:rsidRPr="000B71E3">
        <w:tab/>
        <w:t>Resource: SecurityInformation</w:t>
      </w:r>
      <w:bookmarkEnd w:id="3868"/>
      <w:bookmarkEnd w:id="3869"/>
      <w:bookmarkEnd w:id="3870"/>
      <w:bookmarkEnd w:id="3871"/>
      <w:bookmarkEnd w:id="3872"/>
      <w:bookmarkEnd w:id="3873"/>
      <w:bookmarkEnd w:id="3874"/>
      <w:bookmarkEnd w:id="3875"/>
      <w:bookmarkEnd w:id="3876"/>
      <w:bookmarkEnd w:id="3877"/>
      <w:bookmarkEnd w:id="3878"/>
      <w:bookmarkEnd w:id="3879"/>
    </w:p>
    <w:p w14:paraId="7E311A29" w14:textId="77777777" w:rsidR="00FC4C9C" w:rsidRPr="000B71E3" w:rsidRDefault="00FC4C9C" w:rsidP="001901CD">
      <w:pPr>
        <w:pStyle w:val="Heading5"/>
      </w:pPr>
      <w:bookmarkStart w:id="3880" w:name="_Toc11338718"/>
      <w:bookmarkStart w:id="3881" w:name="_Toc21948975"/>
      <w:bookmarkStart w:id="3882" w:name="_Toc24978873"/>
      <w:bookmarkStart w:id="3883" w:name="_Toc34346774"/>
      <w:bookmarkStart w:id="3884" w:name="_Toc34740851"/>
      <w:bookmarkStart w:id="3885" w:name="_Toc34748210"/>
      <w:bookmarkStart w:id="3886" w:name="_Toc34748586"/>
      <w:bookmarkStart w:id="3887" w:name="_Toc34749576"/>
      <w:bookmarkStart w:id="3888" w:name="_Toc49690118"/>
      <w:bookmarkStart w:id="3889" w:name="_Toc56337218"/>
      <w:bookmarkStart w:id="3890" w:name="_Toc73444040"/>
      <w:bookmarkStart w:id="3891" w:name="_Toc186724052"/>
      <w:r w:rsidRPr="000B71E3">
        <w:t>6.3.3.2.1</w:t>
      </w:r>
      <w:r w:rsidRPr="000B71E3">
        <w:tab/>
        <w:t>Description</w:t>
      </w:r>
      <w:bookmarkEnd w:id="3880"/>
      <w:bookmarkEnd w:id="3881"/>
      <w:bookmarkEnd w:id="3882"/>
      <w:bookmarkEnd w:id="3883"/>
      <w:bookmarkEnd w:id="3884"/>
      <w:bookmarkEnd w:id="3885"/>
      <w:bookmarkEnd w:id="3886"/>
      <w:bookmarkEnd w:id="3887"/>
      <w:bookmarkEnd w:id="3888"/>
      <w:bookmarkEnd w:id="3889"/>
      <w:bookmarkEnd w:id="3890"/>
      <w:bookmarkEnd w:id="3891"/>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92" w:name="_Toc11338719"/>
      <w:bookmarkStart w:id="3893" w:name="_Toc21948976"/>
      <w:bookmarkStart w:id="3894" w:name="_Toc24978874"/>
      <w:bookmarkStart w:id="3895" w:name="_Toc34346775"/>
      <w:bookmarkStart w:id="3896" w:name="_Toc34740852"/>
      <w:bookmarkStart w:id="3897" w:name="_Toc34748211"/>
      <w:bookmarkStart w:id="3898" w:name="_Toc34748587"/>
      <w:bookmarkStart w:id="3899" w:name="_Toc34749577"/>
      <w:bookmarkStart w:id="3900" w:name="_Toc49690119"/>
      <w:bookmarkStart w:id="3901" w:name="_Toc56337219"/>
      <w:bookmarkStart w:id="3902" w:name="_Toc73444041"/>
      <w:bookmarkStart w:id="3903" w:name="_Toc186724053"/>
      <w:r w:rsidRPr="000B71E3">
        <w:t>6.3.3.2.2</w:t>
      </w:r>
      <w:r w:rsidRPr="000B71E3">
        <w:tab/>
        <w:t>Resource Definition</w:t>
      </w:r>
      <w:bookmarkEnd w:id="3892"/>
      <w:bookmarkEnd w:id="3893"/>
      <w:bookmarkEnd w:id="3894"/>
      <w:bookmarkEnd w:id="3895"/>
      <w:bookmarkEnd w:id="3896"/>
      <w:bookmarkEnd w:id="3897"/>
      <w:bookmarkEnd w:id="3898"/>
      <w:bookmarkEnd w:id="3899"/>
      <w:bookmarkEnd w:id="3900"/>
      <w:bookmarkEnd w:id="3901"/>
      <w:bookmarkEnd w:id="3902"/>
      <w:bookmarkEnd w:id="3903"/>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04" w:name="_Toc11338720"/>
      <w:bookmarkStart w:id="3905" w:name="_Toc21948977"/>
      <w:bookmarkStart w:id="3906" w:name="_Toc24978875"/>
      <w:bookmarkStart w:id="3907" w:name="_Toc34346776"/>
      <w:bookmarkStart w:id="3908" w:name="_Toc34740853"/>
      <w:bookmarkStart w:id="3909" w:name="_Toc34748212"/>
      <w:bookmarkStart w:id="3910" w:name="_Toc34748588"/>
      <w:bookmarkStart w:id="3911" w:name="_Toc34749578"/>
      <w:bookmarkStart w:id="3912" w:name="_Toc49690120"/>
      <w:bookmarkStart w:id="3913" w:name="_Toc56337220"/>
      <w:bookmarkStart w:id="3914" w:name="_Toc73444042"/>
      <w:bookmarkStart w:id="3915" w:name="_Toc186724054"/>
      <w:r w:rsidRPr="000B71E3">
        <w:lastRenderedPageBreak/>
        <w:t>6.3.3.2.3</w:t>
      </w:r>
      <w:r w:rsidRPr="000B71E3">
        <w:tab/>
        <w:t>Resource Standard Methods</w:t>
      </w:r>
      <w:bookmarkEnd w:id="3904"/>
      <w:bookmarkEnd w:id="3905"/>
      <w:bookmarkEnd w:id="3906"/>
      <w:bookmarkEnd w:id="3907"/>
      <w:bookmarkEnd w:id="3908"/>
      <w:bookmarkEnd w:id="3909"/>
      <w:bookmarkEnd w:id="3910"/>
      <w:bookmarkEnd w:id="3911"/>
      <w:bookmarkEnd w:id="3912"/>
      <w:bookmarkEnd w:id="3913"/>
      <w:bookmarkEnd w:id="3914"/>
      <w:bookmarkEnd w:id="3915"/>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16" w:name="_Toc11338721"/>
      <w:bookmarkStart w:id="3917" w:name="_Toc21948978"/>
      <w:bookmarkStart w:id="3918" w:name="_Toc24978876"/>
      <w:bookmarkStart w:id="3919" w:name="_Toc34346777"/>
      <w:bookmarkStart w:id="3920" w:name="_Toc34740854"/>
      <w:bookmarkStart w:id="3921" w:name="_Toc34748213"/>
      <w:bookmarkStart w:id="3922" w:name="_Toc34748589"/>
      <w:bookmarkStart w:id="3923" w:name="_Toc34749579"/>
      <w:bookmarkStart w:id="3924" w:name="_Toc49690121"/>
      <w:bookmarkStart w:id="3925" w:name="_Toc56337221"/>
      <w:bookmarkStart w:id="3926" w:name="_Toc73444043"/>
      <w:bookmarkStart w:id="3927" w:name="_Toc186724055"/>
      <w:r w:rsidRPr="000B71E3">
        <w:t>6.3.3.2.4</w:t>
      </w:r>
      <w:r w:rsidRPr="000B71E3">
        <w:tab/>
        <w:t>Resource Custom Operations</w:t>
      </w:r>
      <w:bookmarkEnd w:id="3916"/>
      <w:bookmarkEnd w:id="3917"/>
      <w:bookmarkEnd w:id="3918"/>
      <w:bookmarkEnd w:id="3919"/>
      <w:bookmarkEnd w:id="3920"/>
      <w:bookmarkEnd w:id="3921"/>
      <w:bookmarkEnd w:id="3922"/>
      <w:bookmarkEnd w:id="3923"/>
      <w:bookmarkEnd w:id="3924"/>
      <w:bookmarkEnd w:id="3925"/>
      <w:bookmarkEnd w:id="3926"/>
      <w:bookmarkEnd w:id="3927"/>
    </w:p>
    <w:p w14:paraId="591B2602" w14:textId="77777777" w:rsidR="00FC4C9C" w:rsidRPr="000B71E3" w:rsidRDefault="00FC4C9C" w:rsidP="00651690">
      <w:pPr>
        <w:pStyle w:val="H6"/>
      </w:pPr>
      <w:bookmarkStart w:id="3928" w:name="_Toc11338722"/>
      <w:bookmarkStart w:id="3929" w:name="_Toc21948979"/>
      <w:bookmarkStart w:id="3930" w:name="_Toc24978877"/>
      <w:bookmarkStart w:id="3931" w:name="_Toc34346778"/>
      <w:bookmarkStart w:id="3932" w:name="_Toc34740855"/>
      <w:bookmarkStart w:id="3933" w:name="_Toc34748214"/>
      <w:bookmarkStart w:id="3934" w:name="_Toc34748590"/>
      <w:bookmarkStart w:id="3935" w:name="_Toc34749580"/>
      <w:bookmarkStart w:id="3936" w:name="_Toc49690122"/>
      <w:bookmarkStart w:id="3937" w:name="_Toc56337222"/>
      <w:bookmarkStart w:id="3938" w:name="_Toc73444044"/>
      <w:r w:rsidRPr="000B71E3">
        <w:t>6.3.3.2.4.1</w:t>
      </w:r>
      <w:r w:rsidRPr="000B71E3">
        <w:tab/>
        <w:t>Overview</w:t>
      </w:r>
      <w:bookmarkEnd w:id="3928"/>
      <w:bookmarkEnd w:id="3929"/>
      <w:bookmarkEnd w:id="3930"/>
      <w:bookmarkEnd w:id="3931"/>
      <w:bookmarkEnd w:id="3932"/>
      <w:bookmarkEnd w:id="3933"/>
      <w:bookmarkEnd w:id="3934"/>
      <w:bookmarkEnd w:id="3935"/>
      <w:bookmarkEnd w:id="3936"/>
      <w:bookmarkEnd w:id="3937"/>
      <w:bookmarkEnd w:id="3938"/>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9" w:name="_Toc11338723"/>
      <w:bookmarkStart w:id="3940" w:name="_Toc21948980"/>
      <w:bookmarkStart w:id="3941" w:name="_Toc24978878"/>
      <w:bookmarkStart w:id="3942" w:name="_Toc34346779"/>
      <w:bookmarkStart w:id="3943" w:name="_Toc34740856"/>
      <w:bookmarkStart w:id="3944" w:name="_Toc34748215"/>
      <w:bookmarkStart w:id="3945" w:name="_Toc34748591"/>
      <w:bookmarkStart w:id="3946" w:name="_Toc34749581"/>
      <w:bookmarkStart w:id="3947" w:name="_Toc49690123"/>
      <w:bookmarkStart w:id="3948" w:name="_Toc56337223"/>
      <w:bookmarkStart w:id="3949" w:name="_Toc73444045"/>
      <w:r w:rsidRPr="000B71E3">
        <w:t>6.3.3.2.4.2</w:t>
      </w:r>
      <w:r w:rsidRPr="000B71E3">
        <w:tab/>
        <w:t>Operation: generate-</w:t>
      </w:r>
      <w:r>
        <w:t>sip-</w:t>
      </w:r>
      <w:r w:rsidRPr="000B71E3">
        <w:t>auth-data</w:t>
      </w:r>
      <w:bookmarkEnd w:id="3939"/>
      <w:bookmarkEnd w:id="3940"/>
      <w:bookmarkEnd w:id="3941"/>
      <w:bookmarkEnd w:id="3942"/>
      <w:bookmarkEnd w:id="3943"/>
      <w:bookmarkEnd w:id="3944"/>
      <w:bookmarkEnd w:id="3945"/>
      <w:bookmarkEnd w:id="3946"/>
      <w:bookmarkEnd w:id="3947"/>
      <w:bookmarkEnd w:id="3948"/>
      <w:bookmarkEnd w:id="3949"/>
    </w:p>
    <w:p w14:paraId="482D4F00" w14:textId="77777777" w:rsidR="00FC4C9C" w:rsidRPr="000B71E3" w:rsidRDefault="00FC4C9C" w:rsidP="00651690">
      <w:pPr>
        <w:pStyle w:val="H6"/>
      </w:pPr>
      <w:bookmarkStart w:id="3950" w:name="_Toc11338724"/>
      <w:bookmarkStart w:id="3951" w:name="_Toc21948981"/>
      <w:bookmarkStart w:id="3952" w:name="_Toc24978879"/>
      <w:bookmarkStart w:id="3953" w:name="_Toc34346780"/>
      <w:bookmarkStart w:id="3954" w:name="_Toc34740857"/>
      <w:bookmarkStart w:id="3955" w:name="_Toc34748216"/>
      <w:bookmarkStart w:id="3956" w:name="_Toc34748592"/>
      <w:bookmarkStart w:id="3957" w:name="_Toc34749582"/>
      <w:bookmarkStart w:id="3958" w:name="_Toc49690124"/>
      <w:bookmarkStart w:id="3959" w:name="_Toc56337224"/>
      <w:bookmarkStart w:id="3960" w:name="_Toc73444046"/>
      <w:r w:rsidRPr="000B71E3">
        <w:t>6.3.3.2.4.2.1</w:t>
      </w:r>
      <w:r w:rsidRPr="000B71E3">
        <w:tab/>
        <w:t>Description</w:t>
      </w:r>
      <w:bookmarkEnd w:id="3950"/>
      <w:bookmarkEnd w:id="3951"/>
      <w:bookmarkEnd w:id="3952"/>
      <w:bookmarkEnd w:id="3953"/>
      <w:bookmarkEnd w:id="3954"/>
      <w:bookmarkEnd w:id="3955"/>
      <w:bookmarkEnd w:id="3956"/>
      <w:bookmarkEnd w:id="3957"/>
      <w:bookmarkEnd w:id="3958"/>
      <w:bookmarkEnd w:id="3959"/>
      <w:bookmarkEnd w:id="3960"/>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61" w:name="_Toc11338725"/>
      <w:bookmarkStart w:id="3962" w:name="_Toc21948982"/>
      <w:bookmarkStart w:id="3963" w:name="_Toc24978880"/>
      <w:bookmarkStart w:id="3964" w:name="_Toc34346781"/>
      <w:bookmarkStart w:id="3965" w:name="_Toc34740858"/>
      <w:bookmarkStart w:id="3966" w:name="_Toc34748217"/>
      <w:bookmarkStart w:id="3967" w:name="_Toc34748593"/>
      <w:bookmarkStart w:id="3968" w:name="_Toc34749583"/>
      <w:bookmarkStart w:id="3969" w:name="_Toc49690125"/>
      <w:bookmarkStart w:id="3970" w:name="_Toc56337225"/>
      <w:bookmarkStart w:id="3971" w:name="_Toc73444047"/>
      <w:r w:rsidRPr="000B71E3">
        <w:t>6.3.3.2.4.2.2</w:t>
      </w:r>
      <w:r w:rsidRPr="000B71E3">
        <w:tab/>
        <w:t>Operation Definition</w:t>
      </w:r>
      <w:bookmarkEnd w:id="3961"/>
      <w:bookmarkEnd w:id="3962"/>
      <w:bookmarkEnd w:id="3963"/>
      <w:bookmarkEnd w:id="3964"/>
      <w:bookmarkEnd w:id="3965"/>
      <w:bookmarkEnd w:id="3966"/>
      <w:bookmarkEnd w:id="3967"/>
      <w:bookmarkEnd w:id="3968"/>
      <w:bookmarkEnd w:id="3969"/>
      <w:bookmarkEnd w:id="3970"/>
      <w:bookmarkEnd w:id="397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72" w:name="_Toc11338731"/>
      <w:bookmarkStart w:id="3973" w:name="_Toc21948983"/>
      <w:bookmarkStart w:id="3974" w:name="_Toc24978881"/>
      <w:bookmarkStart w:id="3975" w:name="_Toc34346782"/>
      <w:bookmarkStart w:id="3976" w:name="_Toc34740859"/>
      <w:bookmarkStart w:id="3977" w:name="_Toc34748218"/>
      <w:bookmarkStart w:id="3978" w:name="_Toc34748594"/>
      <w:bookmarkStart w:id="3979" w:name="_Toc34749584"/>
      <w:bookmarkStart w:id="3980" w:name="_Toc49690126"/>
      <w:bookmarkStart w:id="3981" w:name="_Toc56337226"/>
      <w:bookmarkStart w:id="3982" w:name="_Toc73444048"/>
      <w:bookmarkStart w:id="3983" w:name="_Toc186724056"/>
      <w:r w:rsidRPr="000B71E3">
        <w:t>6.3.4</w:t>
      </w:r>
      <w:r w:rsidRPr="000B71E3">
        <w:tab/>
        <w:t>Custom Operations without associated resources</w:t>
      </w:r>
      <w:bookmarkEnd w:id="3972"/>
      <w:bookmarkEnd w:id="3973"/>
      <w:bookmarkEnd w:id="3974"/>
      <w:bookmarkEnd w:id="3975"/>
      <w:bookmarkEnd w:id="3976"/>
      <w:bookmarkEnd w:id="3977"/>
      <w:bookmarkEnd w:id="3978"/>
      <w:bookmarkEnd w:id="3979"/>
      <w:bookmarkEnd w:id="3980"/>
      <w:bookmarkEnd w:id="3981"/>
      <w:bookmarkEnd w:id="3982"/>
      <w:bookmarkEnd w:id="3983"/>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84" w:name="_Toc11338732"/>
      <w:bookmarkStart w:id="3985" w:name="_Toc21948984"/>
      <w:bookmarkStart w:id="3986" w:name="_Toc24978882"/>
      <w:bookmarkStart w:id="3987" w:name="_Toc34346783"/>
      <w:bookmarkStart w:id="3988" w:name="_Toc34740860"/>
      <w:bookmarkStart w:id="3989" w:name="_Toc34748219"/>
      <w:bookmarkStart w:id="3990" w:name="_Toc34748595"/>
      <w:bookmarkStart w:id="3991" w:name="_Toc34749585"/>
      <w:bookmarkStart w:id="3992" w:name="_Toc49690127"/>
      <w:bookmarkStart w:id="3993" w:name="_Toc56337227"/>
      <w:bookmarkStart w:id="3994" w:name="_Toc73444049"/>
      <w:bookmarkStart w:id="3995" w:name="_Toc186724057"/>
      <w:r w:rsidRPr="000B71E3">
        <w:t>6.3.5</w:t>
      </w:r>
      <w:r w:rsidRPr="000B71E3">
        <w:tab/>
        <w:t>Notifications</w:t>
      </w:r>
      <w:bookmarkEnd w:id="3984"/>
      <w:bookmarkEnd w:id="3985"/>
      <w:bookmarkEnd w:id="3986"/>
      <w:bookmarkEnd w:id="3987"/>
      <w:bookmarkEnd w:id="3988"/>
      <w:bookmarkEnd w:id="3989"/>
      <w:bookmarkEnd w:id="3990"/>
      <w:bookmarkEnd w:id="3991"/>
      <w:bookmarkEnd w:id="3992"/>
      <w:bookmarkEnd w:id="3993"/>
      <w:bookmarkEnd w:id="3994"/>
      <w:bookmarkEnd w:id="3995"/>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96" w:name="_Toc11338733"/>
      <w:bookmarkStart w:id="3997" w:name="_Toc21948985"/>
      <w:bookmarkStart w:id="3998" w:name="_Toc24978883"/>
      <w:bookmarkStart w:id="3999" w:name="_Toc34346784"/>
      <w:bookmarkStart w:id="4000" w:name="_Toc34740861"/>
      <w:bookmarkStart w:id="4001" w:name="_Toc34748220"/>
      <w:bookmarkStart w:id="4002" w:name="_Toc34748596"/>
      <w:bookmarkStart w:id="4003" w:name="_Toc34749586"/>
      <w:bookmarkStart w:id="4004" w:name="_Toc49690128"/>
      <w:bookmarkStart w:id="4005" w:name="_Toc56337228"/>
      <w:bookmarkStart w:id="4006" w:name="_Toc73444050"/>
      <w:bookmarkStart w:id="4007" w:name="_Toc186724058"/>
      <w:r w:rsidRPr="000B71E3">
        <w:t>6.3.6</w:t>
      </w:r>
      <w:r w:rsidRPr="000B71E3">
        <w:tab/>
        <w:t>Data Model</w:t>
      </w:r>
      <w:bookmarkEnd w:id="3996"/>
      <w:bookmarkEnd w:id="3997"/>
      <w:bookmarkEnd w:id="3998"/>
      <w:bookmarkEnd w:id="3999"/>
      <w:bookmarkEnd w:id="4000"/>
      <w:bookmarkEnd w:id="4001"/>
      <w:bookmarkEnd w:id="4002"/>
      <w:bookmarkEnd w:id="4003"/>
      <w:bookmarkEnd w:id="4004"/>
      <w:bookmarkEnd w:id="4005"/>
      <w:bookmarkEnd w:id="4006"/>
      <w:bookmarkEnd w:id="4007"/>
    </w:p>
    <w:p w14:paraId="70BD0AFB" w14:textId="77777777" w:rsidR="00FC4C9C" w:rsidRPr="000B71E3" w:rsidRDefault="00FC4C9C" w:rsidP="001901CD">
      <w:pPr>
        <w:pStyle w:val="Heading4"/>
      </w:pPr>
      <w:bookmarkStart w:id="4008" w:name="_Toc11338734"/>
      <w:bookmarkStart w:id="4009" w:name="_Toc21948986"/>
      <w:bookmarkStart w:id="4010" w:name="_Toc24978884"/>
      <w:bookmarkStart w:id="4011" w:name="_Toc34346785"/>
      <w:bookmarkStart w:id="4012" w:name="_Toc34740862"/>
      <w:bookmarkStart w:id="4013" w:name="_Toc34748221"/>
      <w:bookmarkStart w:id="4014" w:name="_Toc34748597"/>
      <w:bookmarkStart w:id="4015" w:name="_Toc34749587"/>
      <w:bookmarkStart w:id="4016" w:name="_Toc49690129"/>
      <w:bookmarkStart w:id="4017" w:name="_Toc56337229"/>
      <w:bookmarkStart w:id="4018" w:name="_Toc73444051"/>
      <w:bookmarkStart w:id="4019" w:name="_Toc186724059"/>
      <w:r w:rsidRPr="000B71E3">
        <w:t>6.3.6.1</w:t>
      </w:r>
      <w:r w:rsidRPr="000B71E3">
        <w:tab/>
        <w:t>General</w:t>
      </w:r>
      <w:bookmarkEnd w:id="4008"/>
      <w:bookmarkEnd w:id="4009"/>
      <w:bookmarkEnd w:id="4010"/>
      <w:bookmarkEnd w:id="4011"/>
      <w:bookmarkEnd w:id="4012"/>
      <w:bookmarkEnd w:id="4013"/>
      <w:bookmarkEnd w:id="4014"/>
      <w:bookmarkEnd w:id="4015"/>
      <w:bookmarkEnd w:id="4016"/>
      <w:bookmarkEnd w:id="4017"/>
      <w:bookmarkEnd w:id="4018"/>
      <w:bookmarkEnd w:id="4019"/>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20" w:name="_Toc24978885"/>
      <w:bookmarkStart w:id="4021" w:name="_Toc34346786"/>
      <w:bookmarkStart w:id="4022" w:name="_Toc34740863"/>
      <w:bookmarkStart w:id="4023" w:name="_Toc34748222"/>
      <w:bookmarkStart w:id="4024" w:name="_Toc34748598"/>
      <w:bookmarkStart w:id="4025" w:name="_Toc34749588"/>
      <w:bookmarkStart w:id="4026" w:name="_Toc49690130"/>
      <w:bookmarkStart w:id="4027" w:name="_Toc56337230"/>
      <w:bookmarkStart w:id="4028" w:name="_Toc73444052"/>
      <w:bookmarkStart w:id="4029" w:name="_Toc11338749"/>
      <w:bookmarkStart w:id="4030" w:name="_Toc21948987"/>
      <w:bookmarkStart w:id="4031" w:name="_Toc186724060"/>
      <w:r w:rsidRPr="00D67AB2">
        <w:rPr>
          <w:lang w:val="en-US"/>
        </w:rPr>
        <w:t>6.</w:t>
      </w:r>
      <w:r>
        <w:rPr>
          <w:lang w:val="en-US"/>
        </w:rPr>
        <w:t>3</w:t>
      </w:r>
      <w:r w:rsidRPr="00D67AB2">
        <w:rPr>
          <w:lang w:val="en-US"/>
        </w:rPr>
        <w:t>.6.2</w:t>
      </w:r>
      <w:r w:rsidRPr="00D67AB2">
        <w:rPr>
          <w:lang w:val="en-US"/>
        </w:rPr>
        <w:tab/>
        <w:t>Structured data types</w:t>
      </w:r>
      <w:bookmarkEnd w:id="4020"/>
      <w:bookmarkEnd w:id="4021"/>
      <w:bookmarkEnd w:id="4022"/>
      <w:bookmarkEnd w:id="4023"/>
      <w:bookmarkEnd w:id="4024"/>
      <w:bookmarkEnd w:id="4025"/>
      <w:bookmarkEnd w:id="4026"/>
      <w:bookmarkEnd w:id="4027"/>
      <w:bookmarkEnd w:id="4028"/>
      <w:bookmarkEnd w:id="4031"/>
    </w:p>
    <w:p w14:paraId="3A0D94DE" w14:textId="77777777" w:rsidR="00266DE9" w:rsidRPr="00D67AB2" w:rsidRDefault="00266DE9" w:rsidP="001901CD">
      <w:pPr>
        <w:pStyle w:val="Heading5"/>
      </w:pPr>
      <w:bookmarkStart w:id="4032" w:name="_Toc24978886"/>
      <w:bookmarkStart w:id="4033" w:name="_Toc34346787"/>
      <w:bookmarkStart w:id="4034" w:name="_Toc34740864"/>
      <w:bookmarkStart w:id="4035" w:name="_Toc34748223"/>
      <w:bookmarkStart w:id="4036" w:name="_Toc34748599"/>
      <w:bookmarkStart w:id="4037" w:name="_Toc34749589"/>
      <w:bookmarkStart w:id="4038" w:name="_Toc49690131"/>
      <w:bookmarkStart w:id="4039" w:name="_Toc56337231"/>
      <w:bookmarkStart w:id="4040" w:name="_Toc73444053"/>
      <w:bookmarkStart w:id="4041" w:name="_Toc186724061"/>
      <w:r w:rsidRPr="00D67AB2">
        <w:t>6.</w:t>
      </w:r>
      <w:r>
        <w:t>3</w:t>
      </w:r>
      <w:r w:rsidRPr="00D67AB2">
        <w:t>.6.2.1</w:t>
      </w:r>
      <w:r w:rsidRPr="00D67AB2">
        <w:tab/>
        <w:t>Introduction</w:t>
      </w:r>
      <w:bookmarkEnd w:id="4032"/>
      <w:bookmarkEnd w:id="4033"/>
      <w:bookmarkEnd w:id="4034"/>
      <w:bookmarkEnd w:id="4035"/>
      <w:bookmarkEnd w:id="4036"/>
      <w:bookmarkEnd w:id="4037"/>
      <w:bookmarkEnd w:id="4038"/>
      <w:bookmarkEnd w:id="4039"/>
      <w:bookmarkEnd w:id="4040"/>
      <w:bookmarkEnd w:id="4041"/>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42" w:name="_Toc24978887"/>
      <w:bookmarkStart w:id="4043" w:name="_Toc34346788"/>
      <w:bookmarkStart w:id="4044" w:name="_Toc34740865"/>
      <w:bookmarkStart w:id="4045" w:name="_Toc34748224"/>
      <w:bookmarkStart w:id="4046" w:name="_Toc34748600"/>
      <w:bookmarkStart w:id="4047" w:name="_Toc34749590"/>
      <w:bookmarkStart w:id="4048" w:name="_Toc49690132"/>
      <w:bookmarkStart w:id="4049" w:name="_Toc56337232"/>
      <w:bookmarkStart w:id="4050" w:name="_Toc73444054"/>
      <w:bookmarkStart w:id="4051" w:name="_Toc186724062"/>
      <w:r w:rsidRPr="00D67AB2">
        <w:t>6.</w:t>
      </w:r>
      <w:r>
        <w:t>3</w:t>
      </w:r>
      <w:r w:rsidRPr="00D67AB2">
        <w:t>.6.2.</w:t>
      </w:r>
      <w:r>
        <w:t>2</w:t>
      </w:r>
      <w:r w:rsidRPr="00D67AB2">
        <w:tab/>
        <w:t xml:space="preserve">Type: </w:t>
      </w:r>
      <w:r w:rsidR="006C2407">
        <w:t>Sip</w:t>
      </w:r>
      <w:r w:rsidRPr="00D67AB2">
        <w:t>AuthenticationInfoRequest</w:t>
      </w:r>
      <w:bookmarkEnd w:id="4042"/>
      <w:bookmarkEnd w:id="4043"/>
      <w:bookmarkEnd w:id="4044"/>
      <w:bookmarkEnd w:id="4045"/>
      <w:bookmarkEnd w:id="4046"/>
      <w:bookmarkEnd w:id="4047"/>
      <w:bookmarkEnd w:id="4048"/>
      <w:bookmarkEnd w:id="4049"/>
      <w:bookmarkEnd w:id="4050"/>
      <w:bookmarkEnd w:id="4051"/>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52" w:name="_Toc24978888"/>
    </w:p>
    <w:p w14:paraId="03542BD6" w14:textId="77777777" w:rsidR="00266DE9" w:rsidRPr="00D67AB2" w:rsidRDefault="00266DE9" w:rsidP="001901CD">
      <w:pPr>
        <w:pStyle w:val="Heading5"/>
      </w:pPr>
      <w:bookmarkStart w:id="4053" w:name="_Toc34346789"/>
      <w:bookmarkStart w:id="4054" w:name="_Toc34740866"/>
      <w:bookmarkStart w:id="4055" w:name="_Toc34748225"/>
      <w:bookmarkStart w:id="4056" w:name="_Toc34748601"/>
      <w:bookmarkStart w:id="4057" w:name="_Toc34749591"/>
      <w:bookmarkStart w:id="4058" w:name="_Toc49690133"/>
      <w:bookmarkStart w:id="4059" w:name="_Toc56337233"/>
      <w:bookmarkStart w:id="4060" w:name="_Toc73444055"/>
      <w:bookmarkStart w:id="4061" w:name="_Toc186724063"/>
      <w:r w:rsidRPr="00D67AB2">
        <w:t>6.</w:t>
      </w:r>
      <w:r>
        <w:t>3</w:t>
      </w:r>
      <w:r w:rsidRPr="00D67AB2">
        <w:t>.6.2.</w:t>
      </w:r>
      <w:r>
        <w:t>3</w:t>
      </w:r>
      <w:r w:rsidRPr="00D67AB2">
        <w:tab/>
        <w:t xml:space="preserve">Type: </w:t>
      </w:r>
      <w:r w:rsidR="006C2407">
        <w:t>Sip</w:t>
      </w:r>
      <w:r w:rsidRPr="00D67AB2">
        <w:t>AuthenticationInfoResult</w:t>
      </w:r>
      <w:bookmarkEnd w:id="4052"/>
      <w:bookmarkEnd w:id="4053"/>
      <w:bookmarkEnd w:id="4054"/>
      <w:bookmarkEnd w:id="4055"/>
      <w:bookmarkEnd w:id="4056"/>
      <w:bookmarkEnd w:id="4057"/>
      <w:bookmarkEnd w:id="4058"/>
      <w:bookmarkEnd w:id="4059"/>
      <w:bookmarkEnd w:id="4060"/>
      <w:bookmarkEnd w:id="4061"/>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62" w:name="_Toc24978889"/>
      <w:bookmarkStart w:id="4063" w:name="_Toc34346790"/>
      <w:bookmarkStart w:id="4064" w:name="_Toc34740867"/>
      <w:bookmarkStart w:id="4065" w:name="_Toc34748226"/>
      <w:bookmarkStart w:id="4066" w:name="_Toc34748602"/>
      <w:bookmarkStart w:id="4067" w:name="_Toc34749592"/>
      <w:bookmarkStart w:id="4068" w:name="_Toc49690134"/>
      <w:bookmarkStart w:id="4069" w:name="_Toc56337234"/>
      <w:bookmarkStart w:id="4070" w:name="_Toc73444056"/>
      <w:bookmarkStart w:id="4071" w:name="_Toc186724064"/>
      <w:r w:rsidRPr="00D67AB2">
        <w:lastRenderedPageBreak/>
        <w:t>6.</w:t>
      </w:r>
      <w:r>
        <w:t>3</w:t>
      </w:r>
      <w:r w:rsidRPr="00D67AB2">
        <w:t>.6.2.</w:t>
      </w:r>
      <w:r>
        <w:t>4</w:t>
      </w:r>
      <w:r w:rsidRPr="00D67AB2">
        <w:tab/>
        <w:t>Type: ResynchronizationInfo</w:t>
      </w:r>
      <w:bookmarkEnd w:id="4062"/>
      <w:bookmarkEnd w:id="4063"/>
      <w:bookmarkEnd w:id="4064"/>
      <w:bookmarkEnd w:id="4065"/>
      <w:bookmarkEnd w:id="4066"/>
      <w:bookmarkEnd w:id="4067"/>
      <w:bookmarkEnd w:id="4068"/>
      <w:bookmarkEnd w:id="4069"/>
      <w:bookmarkEnd w:id="4070"/>
      <w:bookmarkEnd w:id="4071"/>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72" w:name="_Toc24978890"/>
    </w:p>
    <w:p w14:paraId="392A013E" w14:textId="77777777" w:rsidR="00266DE9" w:rsidRPr="00D67AB2" w:rsidRDefault="00266DE9" w:rsidP="001901CD">
      <w:pPr>
        <w:pStyle w:val="Heading5"/>
      </w:pPr>
      <w:bookmarkStart w:id="4073" w:name="_Toc34346791"/>
      <w:bookmarkStart w:id="4074" w:name="_Toc34740868"/>
      <w:bookmarkStart w:id="4075" w:name="_Toc34748227"/>
      <w:bookmarkStart w:id="4076" w:name="_Toc34748603"/>
      <w:bookmarkStart w:id="4077" w:name="_Toc34749593"/>
      <w:bookmarkStart w:id="4078" w:name="_Toc49690135"/>
      <w:bookmarkStart w:id="4079" w:name="_Toc56337235"/>
      <w:bookmarkStart w:id="4080" w:name="_Toc73444057"/>
      <w:bookmarkStart w:id="4081" w:name="_Toc186724065"/>
      <w:r w:rsidRPr="00D67AB2">
        <w:t>6.</w:t>
      </w:r>
      <w:r>
        <w:t>3</w:t>
      </w:r>
      <w:r w:rsidRPr="00D67AB2">
        <w:t>.6.2.</w:t>
      </w:r>
      <w:r>
        <w:t>5</w:t>
      </w:r>
      <w:r w:rsidRPr="00D67AB2">
        <w:tab/>
        <w:t xml:space="preserve">Type: </w:t>
      </w:r>
      <w:r w:rsidRPr="00AB0ECE">
        <w:t>3</w:t>
      </w:r>
      <w:r>
        <w:t>G</w:t>
      </w:r>
      <w:r w:rsidRPr="00AB0ECE">
        <w:t>AkaAv</w:t>
      </w:r>
      <w:bookmarkEnd w:id="4072"/>
      <w:bookmarkEnd w:id="4073"/>
      <w:bookmarkEnd w:id="4074"/>
      <w:bookmarkEnd w:id="4075"/>
      <w:bookmarkEnd w:id="4076"/>
      <w:bookmarkEnd w:id="4077"/>
      <w:bookmarkEnd w:id="4078"/>
      <w:bookmarkEnd w:id="4079"/>
      <w:bookmarkEnd w:id="4080"/>
      <w:bookmarkEnd w:id="408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82" w:name="_Toc34346792"/>
      <w:bookmarkStart w:id="4083" w:name="_Toc34740869"/>
      <w:bookmarkStart w:id="4084" w:name="_Toc34748228"/>
      <w:bookmarkStart w:id="4085" w:name="_Toc34748604"/>
      <w:bookmarkStart w:id="4086" w:name="_Toc34749594"/>
      <w:bookmarkStart w:id="4087" w:name="_Toc49690136"/>
      <w:bookmarkStart w:id="4088" w:name="_Toc56337236"/>
      <w:bookmarkStart w:id="4089" w:name="_Toc73444058"/>
      <w:bookmarkStart w:id="4090" w:name="_Toc24978891"/>
      <w:bookmarkStart w:id="4091" w:name="_Toc186724066"/>
      <w:r w:rsidRPr="00D67AB2">
        <w:t>6.</w:t>
      </w:r>
      <w:r>
        <w:t>3</w:t>
      </w:r>
      <w:r w:rsidRPr="00D67AB2">
        <w:t>.6.2.</w:t>
      </w:r>
      <w:r>
        <w:t>6</w:t>
      </w:r>
      <w:r w:rsidRPr="00D67AB2">
        <w:tab/>
        <w:t xml:space="preserve">Type: </w:t>
      </w:r>
      <w:r>
        <w:t>DigestAuthentication</w:t>
      </w:r>
      <w:bookmarkEnd w:id="4082"/>
      <w:bookmarkEnd w:id="4083"/>
      <w:bookmarkEnd w:id="4084"/>
      <w:bookmarkEnd w:id="4085"/>
      <w:bookmarkEnd w:id="4086"/>
      <w:bookmarkEnd w:id="4087"/>
      <w:bookmarkEnd w:id="4088"/>
      <w:bookmarkEnd w:id="4089"/>
      <w:bookmarkEnd w:id="4091"/>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92" w:name="_Toc34346793"/>
      <w:bookmarkStart w:id="4093" w:name="_Toc34740870"/>
      <w:bookmarkStart w:id="4094" w:name="_Toc34748229"/>
      <w:bookmarkStart w:id="4095" w:name="_Toc34748605"/>
      <w:bookmarkStart w:id="4096" w:name="_Toc34749595"/>
      <w:bookmarkStart w:id="4097" w:name="_Toc49690137"/>
      <w:bookmarkStart w:id="4098" w:name="_Toc56337237"/>
      <w:bookmarkStart w:id="4099" w:name="_Toc73444059"/>
      <w:bookmarkStart w:id="4100" w:name="_Toc186724067"/>
      <w:r>
        <w:t>6.3.6.2.7</w:t>
      </w:r>
      <w:r>
        <w:tab/>
      </w:r>
      <w:bookmarkEnd w:id="4092"/>
      <w:bookmarkEnd w:id="4093"/>
      <w:bookmarkEnd w:id="4094"/>
      <w:bookmarkEnd w:id="4095"/>
      <w:bookmarkEnd w:id="4096"/>
      <w:bookmarkEnd w:id="4097"/>
      <w:bookmarkEnd w:id="4098"/>
      <w:bookmarkEnd w:id="4099"/>
      <w:r w:rsidR="00D63506">
        <w:t>Void</w:t>
      </w:r>
      <w:bookmarkEnd w:id="4100"/>
    </w:p>
    <w:p w14:paraId="3C5F6FF9" w14:textId="77777777" w:rsidR="00266DE9" w:rsidRPr="00D67AB2" w:rsidRDefault="00266DE9" w:rsidP="001901CD">
      <w:pPr>
        <w:pStyle w:val="Heading4"/>
        <w:rPr>
          <w:lang w:val="en-US"/>
        </w:rPr>
      </w:pPr>
      <w:bookmarkStart w:id="4101" w:name="_Toc34346794"/>
      <w:bookmarkStart w:id="4102" w:name="_Toc34740871"/>
      <w:bookmarkStart w:id="4103" w:name="_Toc34748230"/>
      <w:bookmarkStart w:id="4104" w:name="_Toc34748606"/>
      <w:bookmarkStart w:id="4105" w:name="_Toc34749596"/>
      <w:bookmarkStart w:id="4106" w:name="_Toc49690138"/>
      <w:bookmarkStart w:id="4107" w:name="_Toc56337238"/>
      <w:bookmarkStart w:id="4108" w:name="_Toc73444060"/>
      <w:bookmarkStart w:id="4109" w:name="_Toc186724068"/>
      <w:r w:rsidRPr="00D67AB2">
        <w:rPr>
          <w:lang w:val="en-US"/>
        </w:rPr>
        <w:t>6.</w:t>
      </w:r>
      <w:r>
        <w:rPr>
          <w:lang w:val="en-US"/>
        </w:rPr>
        <w:t>3</w:t>
      </w:r>
      <w:r w:rsidRPr="00D67AB2">
        <w:rPr>
          <w:lang w:val="en-US"/>
        </w:rPr>
        <w:t>.6.3</w:t>
      </w:r>
      <w:r w:rsidRPr="00D67AB2">
        <w:rPr>
          <w:lang w:val="en-US"/>
        </w:rPr>
        <w:tab/>
        <w:t>Simple data types and enumerations</w:t>
      </w:r>
      <w:bookmarkEnd w:id="4090"/>
      <w:bookmarkEnd w:id="4101"/>
      <w:bookmarkEnd w:id="4102"/>
      <w:bookmarkEnd w:id="4103"/>
      <w:bookmarkEnd w:id="4104"/>
      <w:bookmarkEnd w:id="4105"/>
      <w:bookmarkEnd w:id="4106"/>
      <w:bookmarkEnd w:id="4107"/>
      <w:bookmarkEnd w:id="4108"/>
      <w:bookmarkEnd w:id="4109"/>
    </w:p>
    <w:p w14:paraId="34577DAC" w14:textId="77777777" w:rsidR="00266DE9" w:rsidRPr="00D67AB2" w:rsidRDefault="00266DE9" w:rsidP="001901CD">
      <w:pPr>
        <w:pStyle w:val="Heading5"/>
      </w:pPr>
      <w:bookmarkStart w:id="4110" w:name="_Toc24978892"/>
      <w:bookmarkStart w:id="4111" w:name="_Toc34346795"/>
      <w:bookmarkStart w:id="4112" w:name="_Toc34740872"/>
      <w:bookmarkStart w:id="4113" w:name="_Toc34748231"/>
      <w:bookmarkStart w:id="4114" w:name="_Toc34748607"/>
      <w:bookmarkStart w:id="4115" w:name="_Toc34749597"/>
      <w:bookmarkStart w:id="4116" w:name="_Toc49690139"/>
      <w:bookmarkStart w:id="4117" w:name="_Toc56337239"/>
      <w:bookmarkStart w:id="4118" w:name="_Toc73444061"/>
      <w:bookmarkStart w:id="4119" w:name="_Toc186724069"/>
      <w:r w:rsidRPr="00D67AB2">
        <w:t>6.</w:t>
      </w:r>
      <w:r>
        <w:t>3</w:t>
      </w:r>
      <w:r w:rsidRPr="00D67AB2">
        <w:t>.6.3.1</w:t>
      </w:r>
      <w:r w:rsidRPr="00D67AB2">
        <w:tab/>
        <w:t>Introduction</w:t>
      </w:r>
      <w:bookmarkEnd w:id="4110"/>
      <w:bookmarkEnd w:id="4111"/>
      <w:bookmarkEnd w:id="4112"/>
      <w:bookmarkEnd w:id="4113"/>
      <w:bookmarkEnd w:id="4114"/>
      <w:bookmarkEnd w:id="4115"/>
      <w:bookmarkEnd w:id="4116"/>
      <w:bookmarkEnd w:id="4117"/>
      <w:bookmarkEnd w:id="4118"/>
      <w:bookmarkEnd w:id="4119"/>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20" w:name="_Toc24978893"/>
      <w:bookmarkStart w:id="4121" w:name="_Toc34346796"/>
      <w:bookmarkStart w:id="4122" w:name="_Toc34740873"/>
      <w:bookmarkStart w:id="4123" w:name="_Toc34748232"/>
      <w:bookmarkStart w:id="4124" w:name="_Toc34748608"/>
      <w:bookmarkStart w:id="4125" w:name="_Toc34749598"/>
      <w:bookmarkStart w:id="4126" w:name="_Toc49690140"/>
      <w:bookmarkStart w:id="4127" w:name="_Toc56337240"/>
      <w:bookmarkStart w:id="4128" w:name="_Toc73444062"/>
      <w:bookmarkStart w:id="4129" w:name="_Toc186724070"/>
      <w:r w:rsidRPr="00D67AB2">
        <w:t>6.</w:t>
      </w:r>
      <w:r>
        <w:t>3</w:t>
      </w:r>
      <w:r w:rsidRPr="00D67AB2">
        <w:t>.6.3.2</w:t>
      </w:r>
      <w:r w:rsidRPr="00D67AB2">
        <w:tab/>
        <w:t>Simple data types</w:t>
      </w:r>
      <w:bookmarkEnd w:id="4120"/>
      <w:bookmarkEnd w:id="4121"/>
      <w:bookmarkEnd w:id="4122"/>
      <w:bookmarkEnd w:id="4123"/>
      <w:bookmarkEnd w:id="4124"/>
      <w:bookmarkEnd w:id="4125"/>
      <w:bookmarkEnd w:id="4126"/>
      <w:bookmarkEnd w:id="4127"/>
      <w:bookmarkEnd w:id="4128"/>
      <w:bookmarkEnd w:id="4129"/>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30" w:name="_Toc11338747"/>
      <w:bookmarkStart w:id="4131" w:name="_Toc34346797"/>
      <w:bookmarkStart w:id="4132" w:name="_Toc34740874"/>
      <w:bookmarkStart w:id="4133" w:name="_Toc34748233"/>
      <w:bookmarkStart w:id="4134" w:name="_Toc34748609"/>
      <w:bookmarkStart w:id="4135" w:name="_Toc34749599"/>
      <w:bookmarkStart w:id="4136" w:name="_Toc49690141"/>
      <w:bookmarkStart w:id="4137" w:name="_Toc56337241"/>
      <w:bookmarkStart w:id="4138" w:name="_Toc73444063"/>
      <w:bookmarkStart w:id="4139" w:name="_Toc24978894"/>
      <w:bookmarkStart w:id="4140" w:name="_Toc186724071"/>
      <w:r>
        <w:t>6.3.6.3.3</w:t>
      </w:r>
      <w:r>
        <w:tab/>
        <w:t xml:space="preserve">Enumeration: </w:t>
      </w:r>
      <w:bookmarkEnd w:id="4130"/>
      <w:r>
        <w:t>SipAuthenticationScheme</w:t>
      </w:r>
      <w:bookmarkEnd w:id="4131"/>
      <w:bookmarkEnd w:id="4132"/>
      <w:bookmarkEnd w:id="4133"/>
      <w:bookmarkEnd w:id="4134"/>
      <w:bookmarkEnd w:id="4135"/>
      <w:bookmarkEnd w:id="4136"/>
      <w:bookmarkEnd w:id="4137"/>
      <w:bookmarkEnd w:id="4138"/>
      <w:bookmarkEnd w:id="4140"/>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41" w:name="_Toc34346798"/>
      <w:bookmarkStart w:id="4142" w:name="_Toc34740875"/>
      <w:bookmarkStart w:id="4143" w:name="_Toc34748234"/>
      <w:bookmarkStart w:id="4144" w:name="_Toc34748610"/>
      <w:bookmarkStart w:id="4145" w:name="_Toc34749600"/>
      <w:bookmarkStart w:id="4146" w:name="_Toc49690142"/>
      <w:bookmarkStart w:id="4147" w:name="_Toc56337242"/>
      <w:bookmarkStart w:id="4148" w:name="_Toc73444064"/>
      <w:bookmarkStart w:id="4149" w:name="_Toc186724072"/>
      <w:r>
        <w:t>6.3.6.3.4</w:t>
      </w:r>
      <w:r>
        <w:tab/>
        <w:t xml:space="preserve">Enumeration: </w:t>
      </w:r>
      <w:r>
        <w:rPr>
          <w:rFonts w:cs="Arial"/>
          <w:szCs w:val="18"/>
        </w:rPr>
        <w:t>SipDigestAlgorithm</w:t>
      </w:r>
      <w:bookmarkEnd w:id="4141"/>
      <w:bookmarkEnd w:id="4142"/>
      <w:bookmarkEnd w:id="4143"/>
      <w:bookmarkEnd w:id="4144"/>
      <w:bookmarkEnd w:id="4145"/>
      <w:bookmarkEnd w:id="4146"/>
      <w:bookmarkEnd w:id="4147"/>
      <w:bookmarkEnd w:id="4148"/>
      <w:bookmarkEnd w:id="4149"/>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50" w:name="_Toc34346799"/>
      <w:bookmarkStart w:id="4151" w:name="_Toc34740876"/>
      <w:bookmarkStart w:id="4152" w:name="_Toc34748235"/>
      <w:bookmarkStart w:id="4153" w:name="_Toc34748611"/>
      <w:bookmarkStart w:id="4154" w:name="_Toc34749601"/>
      <w:bookmarkStart w:id="4155" w:name="_Toc49690143"/>
      <w:bookmarkStart w:id="4156" w:name="_Toc56337243"/>
      <w:bookmarkStart w:id="4157" w:name="_Toc73444065"/>
      <w:bookmarkStart w:id="4158" w:name="_Toc186724073"/>
      <w:r>
        <w:t>6.3.6.3.5</w:t>
      </w:r>
      <w:r>
        <w:tab/>
        <w:t>Enumeration: SipDigestQop</w:t>
      </w:r>
      <w:bookmarkEnd w:id="4150"/>
      <w:bookmarkEnd w:id="4151"/>
      <w:bookmarkEnd w:id="4152"/>
      <w:bookmarkEnd w:id="4153"/>
      <w:bookmarkEnd w:id="4154"/>
      <w:bookmarkEnd w:id="4155"/>
      <w:bookmarkEnd w:id="4156"/>
      <w:bookmarkEnd w:id="4157"/>
      <w:bookmarkEnd w:id="4158"/>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9" w:name="_Toc34346800"/>
      <w:bookmarkStart w:id="4160" w:name="_Toc34740877"/>
      <w:bookmarkStart w:id="4161" w:name="_Toc34748236"/>
      <w:bookmarkStart w:id="4162" w:name="_Toc34748612"/>
      <w:bookmarkStart w:id="4163" w:name="_Toc34749602"/>
      <w:bookmarkStart w:id="4164" w:name="_Toc49690144"/>
      <w:bookmarkStart w:id="4165" w:name="_Toc56337244"/>
      <w:bookmarkStart w:id="4166" w:name="_Toc73444066"/>
      <w:bookmarkStart w:id="4167" w:name="_Toc186724074"/>
      <w:r w:rsidRPr="000B71E3">
        <w:t>6.3.7</w:t>
      </w:r>
      <w:r w:rsidRPr="000B71E3">
        <w:tab/>
        <w:t>Error Handling</w:t>
      </w:r>
      <w:bookmarkEnd w:id="4029"/>
      <w:bookmarkEnd w:id="4030"/>
      <w:bookmarkEnd w:id="4139"/>
      <w:bookmarkEnd w:id="4159"/>
      <w:bookmarkEnd w:id="4160"/>
      <w:bookmarkEnd w:id="4161"/>
      <w:bookmarkEnd w:id="4162"/>
      <w:bookmarkEnd w:id="4163"/>
      <w:bookmarkEnd w:id="4164"/>
      <w:bookmarkEnd w:id="4165"/>
      <w:bookmarkEnd w:id="4166"/>
      <w:bookmarkEnd w:id="4167"/>
    </w:p>
    <w:p w14:paraId="26542FB9" w14:textId="77777777" w:rsidR="00FC4C9C" w:rsidRPr="000B71E3" w:rsidRDefault="00FC4C9C" w:rsidP="001901CD">
      <w:pPr>
        <w:pStyle w:val="Heading4"/>
      </w:pPr>
      <w:bookmarkStart w:id="4168" w:name="_Toc11338750"/>
      <w:bookmarkStart w:id="4169" w:name="_Toc21948988"/>
      <w:bookmarkStart w:id="4170" w:name="_Toc24978895"/>
      <w:bookmarkStart w:id="4171" w:name="_Toc34346801"/>
      <w:bookmarkStart w:id="4172" w:name="_Toc34740878"/>
      <w:bookmarkStart w:id="4173" w:name="_Toc34748237"/>
      <w:bookmarkStart w:id="4174" w:name="_Toc34748613"/>
      <w:bookmarkStart w:id="4175" w:name="_Toc34749603"/>
      <w:bookmarkStart w:id="4176" w:name="_Toc49690145"/>
      <w:bookmarkStart w:id="4177" w:name="_Toc56337245"/>
      <w:bookmarkStart w:id="4178" w:name="_Toc73444067"/>
      <w:bookmarkStart w:id="4179" w:name="_Toc186724075"/>
      <w:r w:rsidRPr="000B71E3">
        <w:t>6.3.7.1</w:t>
      </w:r>
      <w:r w:rsidRPr="000B71E3">
        <w:tab/>
        <w:t>General</w:t>
      </w:r>
      <w:bookmarkEnd w:id="4168"/>
      <w:bookmarkEnd w:id="4169"/>
      <w:bookmarkEnd w:id="4170"/>
      <w:bookmarkEnd w:id="4171"/>
      <w:bookmarkEnd w:id="4172"/>
      <w:bookmarkEnd w:id="4173"/>
      <w:bookmarkEnd w:id="4174"/>
      <w:bookmarkEnd w:id="4175"/>
      <w:bookmarkEnd w:id="4176"/>
      <w:bookmarkEnd w:id="4177"/>
      <w:bookmarkEnd w:id="4178"/>
      <w:bookmarkEnd w:id="4179"/>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80" w:name="_Toc11338751"/>
      <w:bookmarkStart w:id="4181" w:name="_Toc21948989"/>
      <w:bookmarkStart w:id="4182" w:name="_Toc24978896"/>
      <w:bookmarkStart w:id="4183" w:name="_Toc34346802"/>
      <w:bookmarkStart w:id="4184" w:name="_Toc34740879"/>
      <w:bookmarkStart w:id="4185" w:name="_Toc34748238"/>
      <w:bookmarkStart w:id="4186" w:name="_Toc34748614"/>
      <w:bookmarkStart w:id="4187" w:name="_Toc34749604"/>
      <w:bookmarkStart w:id="4188" w:name="_Toc49690146"/>
      <w:bookmarkStart w:id="4189" w:name="_Toc56337246"/>
      <w:bookmarkStart w:id="4190" w:name="_Toc73444068"/>
      <w:bookmarkStart w:id="4191" w:name="_Toc186724076"/>
      <w:r w:rsidRPr="000B71E3">
        <w:t>6.3.7.2</w:t>
      </w:r>
      <w:r w:rsidRPr="000B71E3">
        <w:tab/>
        <w:t>Protocol Errors</w:t>
      </w:r>
      <w:bookmarkEnd w:id="4180"/>
      <w:bookmarkEnd w:id="4181"/>
      <w:bookmarkEnd w:id="4182"/>
      <w:bookmarkEnd w:id="4183"/>
      <w:bookmarkEnd w:id="4184"/>
      <w:bookmarkEnd w:id="4185"/>
      <w:bookmarkEnd w:id="4186"/>
      <w:bookmarkEnd w:id="4187"/>
      <w:bookmarkEnd w:id="4188"/>
      <w:bookmarkEnd w:id="4189"/>
      <w:bookmarkEnd w:id="4190"/>
      <w:bookmarkEnd w:id="4191"/>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92" w:name="_Toc11338752"/>
      <w:bookmarkStart w:id="4193" w:name="_Toc21948990"/>
      <w:bookmarkStart w:id="4194" w:name="_Toc24978897"/>
      <w:bookmarkStart w:id="4195" w:name="_Toc34346803"/>
      <w:bookmarkStart w:id="4196" w:name="_Toc34740880"/>
      <w:bookmarkStart w:id="4197" w:name="_Toc34748239"/>
      <w:bookmarkStart w:id="4198" w:name="_Toc34748615"/>
      <w:bookmarkStart w:id="4199" w:name="_Toc34749605"/>
      <w:bookmarkStart w:id="4200" w:name="_Toc49690147"/>
      <w:bookmarkStart w:id="4201" w:name="_Toc56337247"/>
      <w:bookmarkStart w:id="4202" w:name="_Toc73444069"/>
      <w:bookmarkStart w:id="4203" w:name="_Toc186724077"/>
      <w:r w:rsidRPr="000B71E3">
        <w:t>6.3.7.3</w:t>
      </w:r>
      <w:r w:rsidRPr="000B71E3">
        <w:tab/>
        <w:t>Application Errors</w:t>
      </w:r>
      <w:bookmarkEnd w:id="4192"/>
      <w:bookmarkEnd w:id="4193"/>
      <w:bookmarkEnd w:id="4194"/>
      <w:bookmarkEnd w:id="4195"/>
      <w:bookmarkEnd w:id="4196"/>
      <w:bookmarkEnd w:id="4197"/>
      <w:bookmarkEnd w:id="4198"/>
      <w:bookmarkEnd w:id="4199"/>
      <w:bookmarkEnd w:id="4200"/>
      <w:bookmarkEnd w:id="4201"/>
      <w:bookmarkEnd w:id="4202"/>
      <w:bookmarkEnd w:id="4203"/>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04" w:name="_Toc49690148"/>
      <w:bookmarkStart w:id="4205" w:name="_Toc56337248"/>
      <w:bookmarkStart w:id="4206" w:name="_Toc73444070"/>
      <w:bookmarkStart w:id="4207" w:name="_Toc21948991"/>
      <w:bookmarkStart w:id="4208" w:name="_Toc24978898"/>
      <w:bookmarkStart w:id="4209" w:name="_Toc34346804"/>
      <w:bookmarkStart w:id="4210" w:name="_Toc34740881"/>
      <w:bookmarkStart w:id="4211" w:name="_Toc34748240"/>
      <w:bookmarkStart w:id="4212" w:name="_Toc34748616"/>
      <w:bookmarkStart w:id="4213" w:name="_Toc34749606"/>
      <w:bookmarkStart w:id="4214" w:name="_Toc186724078"/>
      <w:r>
        <w:rPr>
          <w:lang w:val="en-US"/>
        </w:rPr>
        <w:lastRenderedPageBreak/>
        <w:t>6.3.8</w:t>
      </w:r>
      <w:r>
        <w:rPr>
          <w:lang w:val="en-US"/>
        </w:rPr>
        <w:tab/>
        <w:t>Feature Negotiation</w:t>
      </w:r>
      <w:bookmarkEnd w:id="4204"/>
      <w:bookmarkEnd w:id="4205"/>
      <w:bookmarkEnd w:id="4206"/>
      <w:bookmarkEnd w:id="4214"/>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15" w:name="_Toc49690149"/>
      <w:bookmarkStart w:id="4216" w:name="_Toc56337249"/>
      <w:bookmarkStart w:id="4217" w:name="_Toc73444071"/>
      <w:bookmarkStart w:id="4218" w:name="_Toc186724079"/>
      <w:r>
        <w:rPr>
          <w:lang w:val="en-US"/>
        </w:rPr>
        <w:t>6.3.9</w:t>
      </w:r>
      <w:r>
        <w:rPr>
          <w:lang w:val="en-US"/>
        </w:rPr>
        <w:tab/>
        <w:t>Security</w:t>
      </w:r>
      <w:bookmarkEnd w:id="4215"/>
      <w:bookmarkEnd w:id="4216"/>
      <w:bookmarkEnd w:id="4217"/>
      <w:bookmarkEnd w:id="4218"/>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9" w:name="_Toc186724080"/>
      <w:r>
        <w:rPr>
          <w:lang w:val="en-US"/>
        </w:rPr>
        <w:t>6.3.10</w:t>
      </w:r>
      <w:r>
        <w:rPr>
          <w:lang w:val="en-US"/>
        </w:rPr>
        <w:tab/>
        <w:t>HTTP redirection</w:t>
      </w:r>
      <w:bookmarkEnd w:id="4219"/>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20" w:name="_Toc186724081"/>
      <w:r w:rsidRPr="00F91D2F">
        <w:t>6.</w:t>
      </w:r>
      <w:r>
        <w:t>4</w:t>
      </w:r>
      <w:r w:rsidRPr="00F91D2F">
        <w:tab/>
        <w:t>Nhss_</w:t>
      </w:r>
      <w:r>
        <w:t xml:space="preserve">gbaSubscriberDataManagement </w:t>
      </w:r>
      <w:r w:rsidRPr="00F91D2F">
        <w:t>Service API</w:t>
      </w:r>
      <w:bookmarkEnd w:id="4220"/>
    </w:p>
    <w:p w14:paraId="6A4F88D0" w14:textId="2F641106" w:rsidR="008873F6" w:rsidRPr="00F91D2F" w:rsidRDefault="008873F6" w:rsidP="001901CD">
      <w:pPr>
        <w:pStyle w:val="Heading3"/>
      </w:pPr>
      <w:bookmarkStart w:id="4221" w:name="_Toc186724082"/>
      <w:r w:rsidRPr="00F91D2F">
        <w:t>6.</w:t>
      </w:r>
      <w:r>
        <w:t>4</w:t>
      </w:r>
      <w:r w:rsidRPr="00F91D2F">
        <w:t>.1</w:t>
      </w:r>
      <w:r w:rsidRPr="00F91D2F">
        <w:tab/>
        <w:t>API URI</w:t>
      </w:r>
      <w:bookmarkEnd w:id="4221"/>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22" w:name="_Toc186724083"/>
      <w:r w:rsidRPr="00F91D2F">
        <w:t>6.</w:t>
      </w:r>
      <w:r>
        <w:t>4</w:t>
      </w:r>
      <w:r w:rsidRPr="00F91D2F">
        <w:t>.2</w:t>
      </w:r>
      <w:r w:rsidRPr="00F91D2F">
        <w:tab/>
        <w:t>Usage of HTTP</w:t>
      </w:r>
      <w:bookmarkEnd w:id="4222"/>
    </w:p>
    <w:p w14:paraId="28828C69" w14:textId="2D101FFF" w:rsidR="008873F6" w:rsidRPr="00F91D2F" w:rsidRDefault="008873F6" w:rsidP="001901CD">
      <w:pPr>
        <w:pStyle w:val="Heading4"/>
      </w:pPr>
      <w:bookmarkStart w:id="4223" w:name="_Toc186724084"/>
      <w:r w:rsidRPr="00F91D2F">
        <w:t>6.</w:t>
      </w:r>
      <w:r>
        <w:t>4</w:t>
      </w:r>
      <w:r w:rsidRPr="00F91D2F">
        <w:t>.2.1</w:t>
      </w:r>
      <w:r w:rsidRPr="00F91D2F">
        <w:tab/>
        <w:t>General</w:t>
      </w:r>
      <w:bookmarkEnd w:id="4223"/>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24" w:name="_Toc186724085"/>
      <w:r w:rsidRPr="00F91D2F">
        <w:t>6.</w:t>
      </w:r>
      <w:r>
        <w:t>4</w:t>
      </w:r>
      <w:r w:rsidRPr="00F91D2F">
        <w:t>.2.2</w:t>
      </w:r>
      <w:r w:rsidRPr="00F91D2F">
        <w:tab/>
        <w:t>HTTP standard headers</w:t>
      </w:r>
      <w:bookmarkEnd w:id="4224"/>
    </w:p>
    <w:p w14:paraId="06E697B9" w14:textId="2AB034E4" w:rsidR="008873F6" w:rsidRPr="00F91D2F" w:rsidRDefault="008873F6" w:rsidP="001901CD">
      <w:pPr>
        <w:pStyle w:val="Heading5"/>
        <w:rPr>
          <w:lang w:eastAsia="zh-CN"/>
        </w:rPr>
      </w:pPr>
      <w:bookmarkStart w:id="4225" w:name="_Toc186724086"/>
      <w:r w:rsidRPr="00F91D2F">
        <w:t>6.</w:t>
      </w:r>
      <w:r>
        <w:t>4</w:t>
      </w:r>
      <w:r w:rsidRPr="00F91D2F">
        <w:t>.2.2.1</w:t>
      </w:r>
      <w:r w:rsidRPr="00F91D2F">
        <w:rPr>
          <w:lang w:eastAsia="zh-CN"/>
        </w:rPr>
        <w:tab/>
        <w:t>General</w:t>
      </w:r>
      <w:bookmarkEnd w:id="4225"/>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26" w:name="_Toc186724087"/>
      <w:r w:rsidRPr="00F91D2F">
        <w:t>6.</w:t>
      </w:r>
      <w:r>
        <w:t>4</w:t>
      </w:r>
      <w:r w:rsidRPr="00F91D2F">
        <w:t>.2.2.2</w:t>
      </w:r>
      <w:r w:rsidRPr="00F91D2F">
        <w:tab/>
        <w:t>Content type</w:t>
      </w:r>
      <w:bookmarkEnd w:id="4226"/>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27" w:name="_Toc186724088"/>
      <w:r w:rsidRPr="00F91D2F">
        <w:t>6.</w:t>
      </w:r>
      <w:r>
        <w:t>4</w:t>
      </w:r>
      <w:r w:rsidRPr="00F91D2F">
        <w:t>.2.3</w:t>
      </w:r>
      <w:r w:rsidRPr="00F91D2F">
        <w:tab/>
        <w:t>HTTP custom headers</w:t>
      </w:r>
      <w:bookmarkEnd w:id="4227"/>
    </w:p>
    <w:p w14:paraId="53F6C9B8" w14:textId="1BE23C74" w:rsidR="008873F6" w:rsidRPr="00F91D2F" w:rsidRDefault="008873F6" w:rsidP="001901CD">
      <w:pPr>
        <w:pStyle w:val="Heading5"/>
        <w:rPr>
          <w:lang w:eastAsia="zh-CN"/>
        </w:rPr>
      </w:pPr>
      <w:bookmarkStart w:id="4228" w:name="_Toc186724089"/>
      <w:r w:rsidRPr="00F91D2F">
        <w:t>6.</w:t>
      </w:r>
      <w:r>
        <w:t>4</w:t>
      </w:r>
      <w:r w:rsidRPr="00F91D2F">
        <w:t>.2.3.1</w:t>
      </w:r>
      <w:r w:rsidRPr="00F91D2F">
        <w:rPr>
          <w:lang w:eastAsia="zh-CN"/>
        </w:rPr>
        <w:tab/>
        <w:t>General</w:t>
      </w:r>
      <w:bookmarkEnd w:id="4228"/>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29" w:name="_Toc186724090"/>
      <w:r w:rsidRPr="00F91D2F">
        <w:t>6.</w:t>
      </w:r>
      <w:r>
        <w:t>4</w:t>
      </w:r>
      <w:r w:rsidRPr="00F91D2F">
        <w:t>.3</w:t>
      </w:r>
      <w:r w:rsidRPr="00F91D2F">
        <w:tab/>
        <w:t>Resources</w:t>
      </w:r>
      <w:bookmarkEnd w:id="4229"/>
    </w:p>
    <w:p w14:paraId="5F4C916A" w14:textId="133CAF24" w:rsidR="008873F6" w:rsidRPr="00F91D2F" w:rsidRDefault="008873F6" w:rsidP="001901CD">
      <w:pPr>
        <w:pStyle w:val="Heading4"/>
      </w:pPr>
      <w:bookmarkStart w:id="4230" w:name="_Toc186724091"/>
      <w:r w:rsidRPr="00F91D2F">
        <w:t>6.</w:t>
      </w:r>
      <w:r>
        <w:t>4</w:t>
      </w:r>
      <w:r w:rsidRPr="00F91D2F">
        <w:t>.3.1</w:t>
      </w:r>
      <w:r w:rsidRPr="00F91D2F">
        <w:tab/>
        <w:t>Overview</w:t>
      </w:r>
      <w:bookmarkEnd w:id="4230"/>
    </w:p>
    <w:p w14:paraId="1773727E" w14:textId="77777777" w:rsidR="008873F6" w:rsidRPr="00F91D2F" w:rsidRDefault="008873F6" w:rsidP="008873F6">
      <w:pPr>
        <w:pStyle w:val="TH"/>
      </w:pPr>
      <w:r w:rsidRPr="00F91D2F">
        <w:object w:dxaOrig="5589" w:dyaOrig="3575" w14:anchorId="77CF84EC">
          <v:shape id="_x0000_i1091" type="#_x0000_t75" style="width:277.8pt;height:180pt" o:ole="">
            <v:imagedata r:id="rId141" o:title=""/>
          </v:shape>
          <o:OLEObject Type="Embed" ProgID="Visio.Drawing.15" ShapeID="_x0000_i1091" DrawAspect="Content" ObjectID="_1797337223" r:id="rId142"/>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31" w:name="_Toc186724092"/>
      <w:r w:rsidRPr="000B71E3">
        <w:t>6.</w:t>
      </w:r>
      <w:r>
        <w:t>4</w:t>
      </w:r>
      <w:r w:rsidRPr="000B71E3">
        <w:t>.3.2</w:t>
      </w:r>
      <w:r w:rsidRPr="000B71E3">
        <w:tab/>
        <w:t xml:space="preserve">Resource: </w:t>
      </w:r>
      <w:r>
        <w:t>GBA Subscriber Data</w:t>
      </w:r>
      <w:bookmarkEnd w:id="4231"/>
    </w:p>
    <w:p w14:paraId="53A54D5E" w14:textId="6810D603" w:rsidR="008873F6" w:rsidRPr="000B71E3" w:rsidRDefault="008873F6" w:rsidP="001901CD">
      <w:pPr>
        <w:pStyle w:val="Heading5"/>
      </w:pPr>
      <w:bookmarkStart w:id="4232" w:name="_Toc186724093"/>
      <w:r w:rsidRPr="000B71E3">
        <w:t>6.</w:t>
      </w:r>
      <w:r>
        <w:t>4</w:t>
      </w:r>
      <w:r w:rsidRPr="000B71E3">
        <w:t>.3.2.1</w:t>
      </w:r>
      <w:r w:rsidRPr="000B71E3">
        <w:tab/>
        <w:t>Description</w:t>
      </w:r>
      <w:bookmarkEnd w:id="4232"/>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33" w:name="_Toc186724094"/>
      <w:r w:rsidRPr="000B71E3">
        <w:t>6.</w:t>
      </w:r>
      <w:r>
        <w:t>4</w:t>
      </w:r>
      <w:r w:rsidRPr="000B71E3">
        <w:t>.3.2.2</w:t>
      </w:r>
      <w:r w:rsidRPr="000B71E3">
        <w:tab/>
        <w:t>Resource Definition</w:t>
      </w:r>
      <w:bookmarkEnd w:id="4233"/>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34" w:name="_Toc186724095"/>
      <w:r w:rsidRPr="000B71E3">
        <w:t>6.</w:t>
      </w:r>
      <w:r>
        <w:t>4</w:t>
      </w:r>
      <w:r w:rsidRPr="000B71E3">
        <w:t>.3.2.3</w:t>
      </w:r>
      <w:r w:rsidRPr="000B71E3">
        <w:tab/>
        <w:t>Resource Standard Methods</w:t>
      </w:r>
      <w:bookmarkEnd w:id="4234"/>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35" w:name="_Toc186724096"/>
      <w:r w:rsidRPr="006A7EE2">
        <w:t>6.</w:t>
      </w:r>
      <w:r>
        <w:t>4</w:t>
      </w:r>
      <w:r w:rsidRPr="006A7EE2">
        <w:t>.3.</w:t>
      </w:r>
      <w:r>
        <w:t>3</w:t>
      </w:r>
      <w:r w:rsidRPr="006A7EE2">
        <w:tab/>
        <w:t>Resource: Subscriptions</w:t>
      </w:r>
      <w:bookmarkEnd w:id="4235"/>
    </w:p>
    <w:p w14:paraId="7F4595BE" w14:textId="3270E11B" w:rsidR="008873F6" w:rsidRPr="006A7EE2" w:rsidRDefault="008873F6" w:rsidP="001901CD">
      <w:pPr>
        <w:pStyle w:val="Heading5"/>
      </w:pPr>
      <w:bookmarkStart w:id="4236" w:name="_Toc186724097"/>
      <w:r w:rsidRPr="006A7EE2">
        <w:t>6.</w:t>
      </w:r>
      <w:r>
        <w:t>4</w:t>
      </w:r>
      <w:r w:rsidRPr="006A7EE2">
        <w:t>.3.</w:t>
      </w:r>
      <w:r>
        <w:t>3</w:t>
      </w:r>
      <w:r w:rsidRPr="006A7EE2">
        <w:t>.1</w:t>
      </w:r>
      <w:r w:rsidRPr="006A7EE2">
        <w:tab/>
        <w:t>Description</w:t>
      </w:r>
      <w:bookmarkEnd w:id="4236"/>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7" w:name="_Toc186724098"/>
      <w:r w:rsidRPr="006A7EE2">
        <w:t>6.</w:t>
      </w:r>
      <w:r>
        <w:t>4</w:t>
      </w:r>
      <w:r w:rsidRPr="006A7EE2">
        <w:t>.3.</w:t>
      </w:r>
      <w:r>
        <w:t>3</w:t>
      </w:r>
      <w:r w:rsidRPr="006A7EE2">
        <w:t>.2</w:t>
      </w:r>
      <w:r w:rsidRPr="006A7EE2">
        <w:tab/>
        <w:t>Resource Definition</w:t>
      </w:r>
      <w:bookmarkEnd w:id="4237"/>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8" w:name="_Toc186724099"/>
      <w:r w:rsidRPr="006A7EE2">
        <w:lastRenderedPageBreak/>
        <w:t>6.</w:t>
      </w:r>
      <w:r>
        <w:t>4</w:t>
      </w:r>
      <w:r w:rsidRPr="006A7EE2">
        <w:t>.3.</w:t>
      </w:r>
      <w:r>
        <w:t>3</w:t>
      </w:r>
      <w:r w:rsidRPr="006A7EE2">
        <w:t>.3</w:t>
      </w:r>
      <w:r w:rsidRPr="006A7EE2">
        <w:tab/>
        <w:t>Resource Standard Methods</w:t>
      </w:r>
      <w:bookmarkEnd w:id="4238"/>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39" w:name="_Toc186724100"/>
      <w:r w:rsidRPr="006A7EE2">
        <w:t>6.</w:t>
      </w:r>
      <w:r>
        <w:t>4</w:t>
      </w:r>
      <w:r w:rsidRPr="006A7EE2">
        <w:t>.3.</w:t>
      </w:r>
      <w:r>
        <w:t>4</w:t>
      </w:r>
      <w:r w:rsidRPr="006A7EE2">
        <w:tab/>
        <w:t>Resource: Individual subscription</w:t>
      </w:r>
      <w:bookmarkEnd w:id="4239"/>
    </w:p>
    <w:p w14:paraId="35F4B46D" w14:textId="30E5153E" w:rsidR="008873F6" w:rsidRPr="006A7EE2" w:rsidRDefault="008873F6" w:rsidP="001901CD">
      <w:pPr>
        <w:pStyle w:val="Heading5"/>
      </w:pPr>
      <w:bookmarkStart w:id="4240" w:name="_Toc186724101"/>
      <w:r w:rsidRPr="006A7EE2">
        <w:t>6.</w:t>
      </w:r>
      <w:r>
        <w:t>4</w:t>
      </w:r>
      <w:r w:rsidRPr="006A7EE2">
        <w:t>.3.</w:t>
      </w:r>
      <w:r>
        <w:t>4</w:t>
      </w:r>
      <w:r w:rsidRPr="006A7EE2">
        <w:t>.1</w:t>
      </w:r>
      <w:r w:rsidRPr="006A7EE2">
        <w:tab/>
        <w:t>Description</w:t>
      </w:r>
      <w:bookmarkEnd w:id="4240"/>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41" w:name="_Toc186724102"/>
      <w:r w:rsidRPr="006A7EE2">
        <w:t>6.</w:t>
      </w:r>
      <w:r>
        <w:t>4</w:t>
      </w:r>
      <w:r w:rsidRPr="006A7EE2">
        <w:t>.3.</w:t>
      </w:r>
      <w:r>
        <w:t>4</w:t>
      </w:r>
      <w:r w:rsidRPr="006A7EE2">
        <w:t>.2</w:t>
      </w:r>
      <w:r w:rsidRPr="006A7EE2">
        <w:tab/>
        <w:t>Resource Definition</w:t>
      </w:r>
      <w:bookmarkEnd w:id="4241"/>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42" w:name="_Toc186724103"/>
      <w:r w:rsidRPr="006A7EE2">
        <w:t>6.</w:t>
      </w:r>
      <w:r>
        <w:t>4</w:t>
      </w:r>
      <w:r w:rsidRPr="006A7EE2">
        <w:t>.3.</w:t>
      </w:r>
      <w:r>
        <w:t>4</w:t>
      </w:r>
      <w:r w:rsidRPr="006A7EE2">
        <w:t>.3</w:t>
      </w:r>
      <w:r w:rsidRPr="006A7EE2">
        <w:tab/>
        <w:t>Resource Standard Methods</w:t>
      </w:r>
      <w:bookmarkEnd w:id="4242"/>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43" w:name="_Toc186724104"/>
      <w:r w:rsidRPr="000B71E3">
        <w:t>6.</w:t>
      </w:r>
      <w:r>
        <w:t>4</w:t>
      </w:r>
      <w:r w:rsidRPr="000B71E3">
        <w:t>.4</w:t>
      </w:r>
      <w:r w:rsidRPr="000B71E3">
        <w:tab/>
        <w:t>Custom Operations without associated resources</w:t>
      </w:r>
      <w:bookmarkEnd w:id="4243"/>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44" w:name="_Toc186724105"/>
      <w:r w:rsidRPr="000B71E3">
        <w:t>6.</w:t>
      </w:r>
      <w:r>
        <w:t>4</w:t>
      </w:r>
      <w:r w:rsidRPr="000B71E3">
        <w:t>.5</w:t>
      </w:r>
      <w:r w:rsidRPr="000B71E3">
        <w:tab/>
        <w:t>Notifications</w:t>
      </w:r>
      <w:bookmarkEnd w:id="4244"/>
    </w:p>
    <w:p w14:paraId="385DE6C7" w14:textId="6C7A3541" w:rsidR="008873F6" w:rsidRPr="006A7EE2" w:rsidRDefault="008873F6" w:rsidP="001901CD">
      <w:pPr>
        <w:pStyle w:val="Heading4"/>
      </w:pPr>
      <w:bookmarkStart w:id="4245" w:name="_Toc186724106"/>
      <w:r w:rsidRPr="006A7EE2">
        <w:t>6.</w:t>
      </w:r>
      <w:r>
        <w:t>4</w:t>
      </w:r>
      <w:r w:rsidRPr="006A7EE2">
        <w:t>.5.1</w:t>
      </w:r>
      <w:r w:rsidRPr="006A7EE2">
        <w:tab/>
        <w:t>General</w:t>
      </w:r>
      <w:bookmarkEnd w:id="4245"/>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46" w:name="_Toc186724107"/>
      <w:r w:rsidRPr="006A7EE2">
        <w:lastRenderedPageBreak/>
        <w:t>6.</w:t>
      </w:r>
      <w:r>
        <w:t>4</w:t>
      </w:r>
      <w:r w:rsidRPr="006A7EE2">
        <w:t>.5.2</w:t>
      </w:r>
      <w:r w:rsidRPr="006A7EE2">
        <w:tab/>
        <w:t>Data Change Notification</w:t>
      </w:r>
      <w:bookmarkEnd w:id="4246"/>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7" w:name="_Toc186724108"/>
      <w:r w:rsidRPr="000B71E3">
        <w:lastRenderedPageBreak/>
        <w:t>6.</w:t>
      </w:r>
      <w:r>
        <w:t>4</w:t>
      </w:r>
      <w:r w:rsidRPr="000B71E3">
        <w:t>.6</w:t>
      </w:r>
      <w:r w:rsidRPr="000B71E3">
        <w:tab/>
        <w:t>Data Model</w:t>
      </w:r>
      <w:bookmarkEnd w:id="4247"/>
    </w:p>
    <w:p w14:paraId="331B00CC" w14:textId="16D47082" w:rsidR="008873F6" w:rsidRPr="000B71E3" w:rsidRDefault="008873F6" w:rsidP="001901CD">
      <w:pPr>
        <w:pStyle w:val="Heading4"/>
      </w:pPr>
      <w:bookmarkStart w:id="4248" w:name="_Toc186724109"/>
      <w:r w:rsidRPr="000B71E3">
        <w:t>6.</w:t>
      </w:r>
      <w:r>
        <w:t>4</w:t>
      </w:r>
      <w:r w:rsidRPr="000B71E3">
        <w:t>.6.1</w:t>
      </w:r>
      <w:r w:rsidRPr="000B71E3">
        <w:tab/>
        <w:t>General</w:t>
      </w:r>
      <w:bookmarkEnd w:id="4248"/>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9" w:name="_Toc186724110"/>
      <w:r w:rsidRPr="00D67AB2">
        <w:rPr>
          <w:lang w:val="en-US"/>
        </w:rPr>
        <w:t>6.</w:t>
      </w:r>
      <w:r>
        <w:rPr>
          <w:lang w:val="en-US"/>
        </w:rPr>
        <w:t>4</w:t>
      </w:r>
      <w:r w:rsidRPr="00D67AB2">
        <w:rPr>
          <w:lang w:val="en-US"/>
        </w:rPr>
        <w:t>.6.2</w:t>
      </w:r>
      <w:r w:rsidRPr="00D67AB2">
        <w:rPr>
          <w:lang w:val="en-US"/>
        </w:rPr>
        <w:tab/>
        <w:t>Structured data types</w:t>
      </w:r>
      <w:bookmarkEnd w:id="4249"/>
    </w:p>
    <w:p w14:paraId="6399939B" w14:textId="508212CC" w:rsidR="008873F6" w:rsidRPr="00D67AB2" w:rsidRDefault="008873F6" w:rsidP="001901CD">
      <w:pPr>
        <w:pStyle w:val="Heading5"/>
      </w:pPr>
      <w:bookmarkStart w:id="4250" w:name="_Toc186724111"/>
      <w:r w:rsidRPr="00D67AB2">
        <w:t>6.</w:t>
      </w:r>
      <w:r>
        <w:t>4</w:t>
      </w:r>
      <w:r w:rsidRPr="00D67AB2">
        <w:t>.6.2.1</w:t>
      </w:r>
      <w:r w:rsidRPr="00D67AB2">
        <w:tab/>
        <w:t>Introduction</w:t>
      </w:r>
      <w:bookmarkEnd w:id="4250"/>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51" w:name="_Toc186724112"/>
      <w:r w:rsidRPr="00D67AB2">
        <w:t>6.</w:t>
      </w:r>
      <w:r>
        <w:t>4</w:t>
      </w:r>
      <w:r w:rsidRPr="00D67AB2">
        <w:t>.6.2.</w:t>
      </w:r>
      <w:r>
        <w:t>2</w:t>
      </w:r>
      <w:r w:rsidRPr="00D67AB2">
        <w:tab/>
        <w:t xml:space="preserve">Type: </w:t>
      </w:r>
      <w:r>
        <w:t>GbaSubscriberData</w:t>
      </w:r>
      <w:bookmarkEnd w:id="4251"/>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52" w:name="_Toc186724113"/>
      <w:r w:rsidRPr="00D67AB2">
        <w:t>6.</w:t>
      </w:r>
      <w:r>
        <w:t>4</w:t>
      </w:r>
      <w:r w:rsidRPr="00D67AB2">
        <w:t>.6.2.</w:t>
      </w:r>
      <w:r>
        <w:t>3</w:t>
      </w:r>
      <w:r w:rsidRPr="00D67AB2">
        <w:tab/>
        <w:t xml:space="preserve">Type: </w:t>
      </w:r>
      <w:r>
        <w:t>Guss</w:t>
      </w:r>
      <w:bookmarkEnd w:id="4252"/>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53" w:name="_Toc186724114"/>
      <w:r w:rsidRPr="00D67AB2">
        <w:lastRenderedPageBreak/>
        <w:t>6.</w:t>
      </w:r>
      <w:r>
        <w:t>4</w:t>
      </w:r>
      <w:r w:rsidRPr="00D67AB2">
        <w:t>.6.2.</w:t>
      </w:r>
      <w:r>
        <w:t>4</w:t>
      </w:r>
      <w:r w:rsidRPr="00D67AB2">
        <w:tab/>
        <w:t xml:space="preserve">Type: </w:t>
      </w:r>
      <w:r>
        <w:t>BsfInfo</w:t>
      </w:r>
      <w:bookmarkEnd w:id="4253"/>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54" w:name="_Toc186724115"/>
      <w:r w:rsidRPr="00D67AB2">
        <w:t>6.</w:t>
      </w:r>
      <w:r>
        <w:t>4</w:t>
      </w:r>
      <w:r w:rsidRPr="00D67AB2">
        <w:t>.6.2.</w:t>
      </w:r>
      <w:r>
        <w:t>5</w:t>
      </w:r>
      <w:r w:rsidRPr="00D67AB2">
        <w:tab/>
        <w:t xml:space="preserve">Type: </w:t>
      </w:r>
      <w:r>
        <w:t>GbaSdmSubscription</w:t>
      </w:r>
      <w:bookmarkEnd w:id="4254"/>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55" w:name="_Toc186724116"/>
      <w:r w:rsidRPr="00D67AB2">
        <w:rPr>
          <w:lang w:val="en-US"/>
        </w:rPr>
        <w:t>6.</w:t>
      </w:r>
      <w:r>
        <w:rPr>
          <w:lang w:val="en-US"/>
        </w:rPr>
        <w:t>4</w:t>
      </w:r>
      <w:r w:rsidRPr="00D67AB2">
        <w:rPr>
          <w:lang w:val="en-US"/>
        </w:rPr>
        <w:t>.6.3</w:t>
      </w:r>
      <w:r w:rsidRPr="00D67AB2">
        <w:rPr>
          <w:lang w:val="en-US"/>
        </w:rPr>
        <w:tab/>
        <w:t>Simple data types and enumerations</w:t>
      </w:r>
      <w:bookmarkEnd w:id="4255"/>
    </w:p>
    <w:p w14:paraId="12B0CAB6" w14:textId="0CB5D784" w:rsidR="008873F6" w:rsidRPr="00D67AB2" w:rsidRDefault="008873F6" w:rsidP="001901CD">
      <w:pPr>
        <w:pStyle w:val="Heading5"/>
      </w:pPr>
      <w:bookmarkStart w:id="4256" w:name="_Toc186724117"/>
      <w:r w:rsidRPr="00D67AB2">
        <w:t>6.</w:t>
      </w:r>
      <w:r>
        <w:t>4</w:t>
      </w:r>
      <w:r w:rsidRPr="00D67AB2">
        <w:t>.6.3.1</w:t>
      </w:r>
      <w:r w:rsidRPr="00D67AB2">
        <w:tab/>
        <w:t>Introduction</w:t>
      </w:r>
      <w:bookmarkEnd w:id="4256"/>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7" w:name="_Toc186724118"/>
      <w:r w:rsidRPr="00D67AB2">
        <w:t>6.</w:t>
      </w:r>
      <w:r>
        <w:t>4</w:t>
      </w:r>
      <w:r w:rsidRPr="00D67AB2">
        <w:t>.6.3.2</w:t>
      </w:r>
      <w:r w:rsidRPr="00D67AB2">
        <w:tab/>
        <w:t>Simple data types</w:t>
      </w:r>
      <w:bookmarkEnd w:id="4257"/>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58" w:name="_Toc186724119"/>
      <w:r w:rsidRPr="00D67AB2">
        <w:t>6.</w:t>
      </w:r>
      <w:r>
        <w:t>4</w:t>
      </w:r>
      <w:r w:rsidRPr="00D67AB2">
        <w:t>.6.3.</w:t>
      </w:r>
      <w:r>
        <w:t>3</w:t>
      </w:r>
      <w:r w:rsidRPr="00D67AB2">
        <w:tab/>
      </w:r>
      <w:r>
        <w:t>Enumeration: UiccType</w:t>
      </w:r>
      <w:bookmarkEnd w:id="4258"/>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9" w:name="_Toc186724120"/>
      <w:r w:rsidRPr="000B71E3">
        <w:lastRenderedPageBreak/>
        <w:t>6.</w:t>
      </w:r>
      <w:r>
        <w:t>4</w:t>
      </w:r>
      <w:r w:rsidRPr="000B71E3">
        <w:t>.7</w:t>
      </w:r>
      <w:r w:rsidRPr="000B71E3">
        <w:tab/>
        <w:t>Error Handling</w:t>
      </w:r>
      <w:bookmarkEnd w:id="4259"/>
    </w:p>
    <w:p w14:paraId="2CBBBB2D" w14:textId="29B7C51F" w:rsidR="008873F6" w:rsidRPr="000B71E3" w:rsidRDefault="008873F6" w:rsidP="001901CD">
      <w:pPr>
        <w:pStyle w:val="Heading4"/>
      </w:pPr>
      <w:bookmarkStart w:id="4260" w:name="_Toc186724121"/>
      <w:r w:rsidRPr="000B71E3">
        <w:t>6.</w:t>
      </w:r>
      <w:r>
        <w:t>4</w:t>
      </w:r>
      <w:r w:rsidRPr="000B71E3">
        <w:t>.7.1</w:t>
      </w:r>
      <w:r w:rsidRPr="000B71E3">
        <w:tab/>
        <w:t>General</w:t>
      </w:r>
      <w:bookmarkEnd w:id="4260"/>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61" w:name="_Toc186724122"/>
      <w:r w:rsidRPr="000B71E3">
        <w:t>6.</w:t>
      </w:r>
      <w:r>
        <w:t>4</w:t>
      </w:r>
      <w:r w:rsidRPr="000B71E3">
        <w:t>.7.2</w:t>
      </w:r>
      <w:r w:rsidRPr="000B71E3">
        <w:tab/>
        <w:t>Protocol Errors</w:t>
      </w:r>
      <w:bookmarkEnd w:id="4261"/>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62" w:name="_Toc186724123"/>
      <w:r w:rsidRPr="000B71E3">
        <w:t>6.</w:t>
      </w:r>
      <w:r>
        <w:t>4</w:t>
      </w:r>
      <w:r w:rsidRPr="000B71E3">
        <w:t>.7.3</w:t>
      </w:r>
      <w:r w:rsidRPr="000B71E3">
        <w:tab/>
        <w:t>Application Errors</w:t>
      </w:r>
      <w:bookmarkEnd w:id="4262"/>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63" w:name="_Toc186724124"/>
      <w:r>
        <w:rPr>
          <w:lang w:val="en-US"/>
        </w:rPr>
        <w:t>6.4.8</w:t>
      </w:r>
      <w:r>
        <w:rPr>
          <w:lang w:val="en-US"/>
        </w:rPr>
        <w:tab/>
        <w:t>Feature Negotiation</w:t>
      </w:r>
      <w:bookmarkEnd w:id="4263"/>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64" w:name="_Toc186724125"/>
      <w:r>
        <w:rPr>
          <w:lang w:val="en-US"/>
        </w:rPr>
        <w:t>6.</w:t>
      </w:r>
      <w:r w:rsidR="009B6186">
        <w:rPr>
          <w:lang w:val="en-US"/>
        </w:rPr>
        <w:t>4</w:t>
      </w:r>
      <w:r>
        <w:rPr>
          <w:lang w:val="en-US"/>
        </w:rPr>
        <w:t>.9</w:t>
      </w:r>
      <w:r>
        <w:rPr>
          <w:lang w:val="en-US"/>
        </w:rPr>
        <w:tab/>
        <w:t>Security</w:t>
      </w:r>
      <w:bookmarkEnd w:id="4264"/>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65" w:name="_Toc186724126"/>
      <w:r>
        <w:rPr>
          <w:lang w:val="en-US"/>
        </w:rPr>
        <w:lastRenderedPageBreak/>
        <w:t>6.4.10</w:t>
      </w:r>
      <w:r>
        <w:rPr>
          <w:lang w:val="en-US"/>
        </w:rPr>
        <w:tab/>
        <w:t>HTTP redirection</w:t>
      </w:r>
      <w:bookmarkEnd w:id="4265"/>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266" w:name="_Toc186724127"/>
      <w:r w:rsidRPr="00F91D2F">
        <w:t>6.</w:t>
      </w:r>
      <w:r>
        <w:t>5</w:t>
      </w:r>
      <w:r w:rsidRPr="00F91D2F">
        <w:tab/>
        <w:t>Nhss_</w:t>
      </w:r>
      <w:r>
        <w:t xml:space="preserve">gbaUEAuthentication </w:t>
      </w:r>
      <w:r w:rsidRPr="00F91D2F">
        <w:t>Service API</w:t>
      </w:r>
      <w:bookmarkEnd w:id="4266"/>
    </w:p>
    <w:p w14:paraId="70BD5502" w14:textId="002B2259" w:rsidR="00B649D5" w:rsidRPr="00F91D2F" w:rsidRDefault="00B649D5" w:rsidP="001901CD">
      <w:pPr>
        <w:pStyle w:val="Heading3"/>
      </w:pPr>
      <w:bookmarkStart w:id="4267" w:name="_Toc186724128"/>
      <w:r w:rsidRPr="00F91D2F">
        <w:t>6.</w:t>
      </w:r>
      <w:r>
        <w:t>5</w:t>
      </w:r>
      <w:r w:rsidRPr="00F91D2F">
        <w:t>.1</w:t>
      </w:r>
      <w:r w:rsidRPr="00F91D2F">
        <w:tab/>
        <w:t>API URI</w:t>
      </w:r>
      <w:bookmarkEnd w:id="4267"/>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68" w:name="_Toc186724129"/>
      <w:r w:rsidRPr="00F91D2F">
        <w:t>6.</w:t>
      </w:r>
      <w:r>
        <w:t>5</w:t>
      </w:r>
      <w:r w:rsidRPr="00F91D2F">
        <w:t>.2</w:t>
      </w:r>
      <w:r w:rsidRPr="00F91D2F">
        <w:tab/>
        <w:t>Usage of HTTP</w:t>
      </w:r>
      <w:bookmarkEnd w:id="4268"/>
    </w:p>
    <w:p w14:paraId="51AB1161" w14:textId="21B86D8F" w:rsidR="00B649D5" w:rsidRPr="00F91D2F" w:rsidRDefault="00B649D5" w:rsidP="001901CD">
      <w:pPr>
        <w:pStyle w:val="Heading4"/>
      </w:pPr>
      <w:bookmarkStart w:id="4269" w:name="_Toc186724130"/>
      <w:r w:rsidRPr="00F91D2F">
        <w:t>6.</w:t>
      </w:r>
      <w:r>
        <w:t>5</w:t>
      </w:r>
      <w:r w:rsidRPr="00F91D2F">
        <w:t>.2.1</w:t>
      </w:r>
      <w:r w:rsidRPr="00F91D2F">
        <w:tab/>
        <w:t>General</w:t>
      </w:r>
      <w:bookmarkEnd w:id="4269"/>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70" w:name="_Toc186724131"/>
      <w:r w:rsidRPr="00F91D2F">
        <w:t>6.</w:t>
      </w:r>
      <w:r>
        <w:t>5</w:t>
      </w:r>
      <w:r w:rsidRPr="00F91D2F">
        <w:t>.2.2</w:t>
      </w:r>
      <w:r w:rsidRPr="00F91D2F">
        <w:tab/>
        <w:t>HTTP standard headers</w:t>
      </w:r>
      <w:bookmarkEnd w:id="4270"/>
    </w:p>
    <w:p w14:paraId="457CDCBF" w14:textId="252E584A" w:rsidR="00B649D5" w:rsidRPr="00F91D2F" w:rsidRDefault="00B649D5" w:rsidP="001901CD">
      <w:pPr>
        <w:pStyle w:val="Heading5"/>
        <w:rPr>
          <w:lang w:eastAsia="zh-CN"/>
        </w:rPr>
      </w:pPr>
      <w:bookmarkStart w:id="4271" w:name="_Toc186724132"/>
      <w:r w:rsidRPr="00F91D2F">
        <w:t>6.</w:t>
      </w:r>
      <w:r>
        <w:t>5</w:t>
      </w:r>
      <w:r w:rsidRPr="00F91D2F">
        <w:t>.2.2.1</w:t>
      </w:r>
      <w:r w:rsidRPr="00F91D2F">
        <w:rPr>
          <w:lang w:eastAsia="zh-CN"/>
        </w:rPr>
        <w:tab/>
        <w:t>General</w:t>
      </w:r>
      <w:bookmarkEnd w:id="4271"/>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72" w:name="_Toc186724133"/>
      <w:r w:rsidRPr="00F91D2F">
        <w:t>6.</w:t>
      </w:r>
      <w:r>
        <w:t>5</w:t>
      </w:r>
      <w:r w:rsidRPr="00F91D2F">
        <w:t>.2.2.2</w:t>
      </w:r>
      <w:r w:rsidRPr="00F91D2F">
        <w:tab/>
        <w:t>Content type</w:t>
      </w:r>
      <w:bookmarkEnd w:id="4272"/>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273" w:name="_Toc186724134"/>
      <w:r w:rsidRPr="00F91D2F">
        <w:t>6.</w:t>
      </w:r>
      <w:r>
        <w:t>5</w:t>
      </w:r>
      <w:r w:rsidRPr="00F91D2F">
        <w:t>.2.3</w:t>
      </w:r>
      <w:r w:rsidRPr="00F91D2F">
        <w:tab/>
        <w:t>HTTP custom headers</w:t>
      </w:r>
      <w:bookmarkEnd w:id="4273"/>
    </w:p>
    <w:p w14:paraId="43685F6C" w14:textId="306FF0DF" w:rsidR="00B649D5" w:rsidRPr="00F91D2F" w:rsidRDefault="00B649D5" w:rsidP="001901CD">
      <w:pPr>
        <w:pStyle w:val="Heading5"/>
        <w:rPr>
          <w:lang w:eastAsia="zh-CN"/>
        </w:rPr>
      </w:pPr>
      <w:bookmarkStart w:id="4274" w:name="_Toc186724135"/>
      <w:r w:rsidRPr="00F91D2F">
        <w:t>6.</w:t>
      </w:r>
      <w:r>
        <w:t>5</w:t>
      </w:r>
      <w:r w:rsidRPr="00F91D2F">
        <w:t>.2.3.1</w:t>
      </w:r>
      <w:r w:rsidRPr="00F91D2F">
        <w:rPr>
          <w:lang w:eastAsia="zh-CN"/>
        </w:rPr>
        <w:tab/>
        <w:t>General</w:t>
      </w:r>
      <w:bookmarkEnd w:id="4274"/>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75" w:name="_Toc186724136"/>
      <w:r w:rsidRPr="00F91D2F">
        <w:lastRenderedPageBreak/>
        <w:t>6.</w:t>
      </w:r>
      <w:r>
        <w:t>5</w:t>
      </w:r>
      <w:r w:rsidRPr="00F91D2F">
        <w:t>.3</w:t>
      </w:r>
      <w:r w:rsidRPr="00F91D2F">
        <w:tab/>
        <w:t>Resources</w:t>
      </w:r>
      <w:bookmarkEnd w:id="4275"/>
    </w:p>
    <w:p w14:paraId="6D7C24E6" w14:textId="6E1DCBE8" w:rsidR="00B649D5" w:rsidRPr="00F91D2F" w:rsidRDefault="00B649D5" w:rsidP="001901CD">
      <w:pPr>
        <w:pStyle w:val="Heading4"/>
      </w:pPr>
      <w:bookmarkStart w:id="4276" w:name="_Toc186724137"/>
      <w:r w:rsidRPr="00F91D2F">
        <w:t>6.</w:t>
      </w:r>
      <w:r>
        <w:t>5</w:t>
      </w:r>
      <w:r w:rsidRPr="00F91D2F">
        <w:t>.3.1</w:t>
      </w:r>
      <w:r w:rsidRPr="00F91D2F">
        <w:tab/>
        <w:t>Overview</w:t>
      </w:r>
      <w:bookmarkEnd w:id="4276"/>
    </w:p>
    <w:p w14:paraId="4EA07FC5" w14:textId="77777777" w:rsidR="00B649D5" w:rsidRPr="00F91D2F" w:rsidRDefault="00B649D5" w:rsidP="00B649D5">
      <w:pPr>
        <w:pStyle w:val="TH"/>
      </w:pPr>
      <w:r w:rsidRPr="00F91D2F">
        <w:object w:dxaOrig="5589" w:dyaOrig="3575" w14:anchorId="346A3B00">
          <v:shape id="_x0000_i1092" type="#_x0000_t75" style="width:277.8pt;height:180pt" o:ole="">
            <v:imagedata r:id="rId143" o:title=""/>
          </v:shape>
          <o:OLEObject Type="Embed" ProgID="Visio.Drawing.15" ShapeID="_x0000_i1092" DrawAspect="Content" ObjectID="_1797337224" r:id="rId144"/>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7" w:name="_Toc186724138"/>
      <w:r w:rsidRPr="000B71E3">
        <w:t>6.</w:t>
      </w:r>
      <w:r>
        <w:t>5</w:t>
      </w:r>
      <w:r w:rsidRPr="000B71E3">
        <w:t>.3.2</w:t>
      </w:r>
      <w:r w:rsidRPr="000B71E3">
        <w:tab/>
        <w:t>Resource: SecurityInformation</w:t>
      </w:r>
      <w:r>
        <w:t xml:space="preserve"> (Custom Operation)</w:t>
      </w:r>
      <w:bookmarkEnd w:id="4277"/>
    </w:p>
    <w:p w14:paraId="79E4F156" w14:textId="6DE1FEA2" w:rsidR="00B649D5" w:rsidRPr="000B71E3" w:rsidRDefault="00B649D5" w:rsidP="001901CD">
      <w:pPr>
        <w:pStyle w:val="Heading5"/>
      </w:pPr>
      <w:bookmarkStart w:id="4278" w:name="_Toc186724139"/>
      <w:r w:rsidRPr="000B71E3">
        <w:t>6.</w:t>
      </w:r>
      <w:r>
        <w:t>5</w:t>
      </w:r>
      <w:r w:rsidRPr="000B71E3">
        <w:t>.3.2.1</w:t>
      </w:r>
      <w:r w:rsidRPr="000B71E3">
        <w:tab/>
        <w:t>Description</w:t>
      </w:r>
      <w:bookmarkEnd w:id="4278"/>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9" w:name="_Toc186724140"/>
      <w:r w:rsidRPr="000B71E3">
        <w:t>6.</w:t>
      </w:r>
      <w:r>
        <w:t>5</w:t>
      </w:r>
      <w:r w:rsidRPr="000B71E3">
        <w:t>.3.2.2</w:t>
      </w:r>
      <w:r w:rsidRPr="000B71E3">
        <w:tab/>
        <w:t>Resource Definition</w:t>
      </w:r>
      <w:bookmarkEnd w:id="4279"/>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80" w:name="_Toc186724141"/>
      <w:r w:rsidRPr="000B71E3">
        <w:t>6.</w:t>
      </w:r>
      <w:r>
        <w:t>5</w:t>
      </w:r>
      <w:r w:rsidRPr="000B71E3">
        <w:t>.3.2.3</w:t>
      </w:r>
      <w:r w:rsidRPr="000B71E3">
        <w:tab/>
        <w:t>Resource Standard Methods</w:t>
      </w:r>
      <w:bookmarkEnd w:id="4280"/>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81" w:name="_Toc186724142"/>
      <w:r w:rsidRPr="000B71E3">
        <w:lastRenderedPageBreak/>
        <w:t>6.</w:t>
      </w:r>
      <w:r>
        <w:t>5</w:t>
      </w:r>
      <w:r w:rsidRPr="000B71E3">
        <w:t>.3.2.3</w:t>
      </w:r>
      <w:r w:rsidRPr="000B71E3">
        <w:tab/>
        <w:t xml:space="preserve">Resource </w:t>
      </w:r>
      <w:r>
        <w:t>Custom</w:t>
      </w:r>
      <w:r w:rsidRPr="000B71E3">
        <w:t xml:space="preserve"> </w:t>
      </w:r>
      <w:r>
        <w:t>Operations</w:t>
      </w:r>
      <w:bookmarkEnd w:id="4281"/>
    </w:p>
    <w:p w14:paraId="78D30CA0" w14:textId="02987C6A" w:rsidR="00B649D5" w:rsidRPr="00B06F7A" w:rsidRDefault="00B649D5" w:rsidP="00651690">
      <w:pPr>
        <w:pStyle w:val="H6"/>
      </w:pPr>
      <w:bookmarkStart w:id="4282" w:name="_Toc27585404"/>
      <w:bookmarkStart w:id="4283" w:name="_Toc36457406"/>
      <w:bookmarkStart w:id="4284" w:name="_Toc45028321"/>
      <w:bookmarkStart w:id="4285" w:name="_Toc45029156"/>
      <w:bookmarkStart w:id="4286" w:name="_Toc67681918"/>
      <w:bookmarkStart w:id="4287" w:name="_Toc82680531"/>
      <w:r w:rsidRPr="00B06F7A">
        <w:t>6.</w:t>
      </w:r>
      <w:r>
        <w:t>5</w:t>
      </w:r>
      <w:r w:rsidRPr="00B06F7A">
        <w:t>.3.2.4.1</w:t>
      </w:r>
      <w:r w:rsidRPr="00B06F7A">
        <w:tab/>
        <w:t>Overview</w:t>
      </w:r>
      <w:bookmarkEnd w:id="4282"/>
      <w:bookmarkEnd w:id="4283"/>
      <w:bookmarkEnd w:id="4284"/>
      <w:bookmarkEnd w:id="4285"/>
      <w:bookmarkEnd w:id="4286"/>
      <w:bookmarkEnd w:id="4287"/>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8" w:name="_Toc27585405"/>
      <w:bookmarkStart w:id="4289" w:name="_Toc36457407"/>
      <w:bookmarkStart w:id="4290" w:name="_Toc45028322"/>
      <w:bookmarkStart w:id="4291" w:name="_Toc45029157"/>
      <w:bookmarkStart w:id="4292" w:name="_Toc67681919"/>
      <w:bookmarkStart w:id="4293" w:name="_Toc82680532"/>
      <w:r w:rsidRPr="00B06F7A">
        <w:t>6.</w:t>
      </w:r>
      <w:r>
        <w:t>5</w:t>
      </w:r>
      <w:r w:rsidRPr="00B06F7A">
        <w:t>.3.2.4.2</w:t>
      </w:r>
      <w:r w:rsidRPr="00B06F7A">
        <w:tab/>
        <w:t>Operation: generate-auth-data</w:t>
      </w:r>
      <w:bookmarkEnd w:id="4288"/>
      <w:bookmarkEnd w:id="4289"/>
      <w:bookmarkEnd w:id="4290"/>
      <w:bookmarkEnd w:id="4291"/>
      <w:bookmarkEnd w:id="4292"/>
      <w:bookmarkEnd w:id="4293"/>
    </w:p>
    <w:p w14:paraId="3D41D87E" w14:textId="6F35CFCD" w:rsidR="00B649D5" w:rsidRPr="00B06F7A" w:rsidRDefault="00B649D5" w:rsidP="00651690">
      <w:pPr>
        <w:pStyle w:val="H6"/>
      </w:pPr>
      <w:bookmarkStart w:id="4294" w:name="_Toc27585406"/>
      <w:bookmarkStart w:id="4295" w:name="_Toc36457408"/>
      <w:bookmarkStart w:id="4296" w:name="_Toc45028323"/>
      <w:bookmarkStart w:id="4297" w:name="_Toc45029158"/>
      <w:bookmarkStart w:id="4298" w:name="_Toc67681920"/>
      <w:bookmarkStart w:id="4299" w:name="_Toc82680533"/>
      <w:r w:rsidRPr="00B06F7A">
        <w:t>6.</w:t>
      </w:r>
      <w:r>
        <w:t>5</w:t>
      </w:r>
      <w:r w:rsidRPr="00B06F7A">
        <w:t>.3.2.4.2.1</w:t>
      </w:r>
      <w:r w:rsidRPr="00B06F7A">
        <w:tab/>
        <w:t>Description</w:t>
      </w:r>
      <w:bookmarkEnd w:id="4294"/>
      <w:bookmarkEnd w:id="4295"/>
      <w:bookmarkEnd w:id="4296"/>
      <w:bookmarkEnd w:id="4297"/>
      <w:bookmarkEnd w:id="4298"/>
      <w:bookmarkEnd w:id="4299"/>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00" w:name="_Toc27585407"/>
      <w:bookmarkStart w:id="4301" w:name="_Toc36457409"/>
      <w:bookmarkStart w:id="4302" w:name="_Toc45028324"/>
      <w:bookmarkStart w:id="4303" w:name="_Toc45029159"/>
      <w:bookmarkStart w:id="4304" w:name="_Toc67681921"/>
      <w:bookmarkStart w:id="4305" w:name="_Toc82680534"/>
      <w:r w:rsidRPr="00B06F7A">
        <w:t>6.</w:t>
      </w:r>
      <w:r>
        <w:t>5</w:t>
      </w:r>
      <w:r w:rsidRPr="00B06F7A">
        <w:t>.3.2.4.2.2</w:t>
      </w:r>
      <w:r w:rsidRPr="00B06F7A">
        <w:tab/>
        <w:t>Operation Definition</w:t>
      </w:r>
      <w:bookmarkEnd w:id="4300"/>
      <w:bookmarkEnd w:id="4301"/>
      <w:bookmarkEnd w:id="4302"/>
      <w:bookmarkEnd w:id="4303"/>
      <w:bookmarkEnd w:id="4304"/>
      <w:bookmarkEnd w:id="4305"/>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06" w:name="_Toc186724143"/>
      <w:r w:rsidRPr="000B71E3">
        <w:t>6.</w:t>
      </w:r>
      <w:r>
        <w:t>5</w:t>
      </w:r>
      <w:r w:rsidRPr="000B71E3">
        <w:t>.5</w:t>
      </w:r>
      <w:r w:rsidRPr="000B71E3">
        <w:tab/>
        <w:t>Notifications</w:t>
      </w:r>
      <w:bookmarkEnd w:id="4306"/>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07" w:name="_Toc186724144"/>
      <w:r w:rsidRPr="000B71E3">
        <w:t>6.</w:t>
      </w:r>
      <w:r>
        <w:t>5</w:t>
      </w:r>
      <w:r w:rsidRPr="000B71E3">
        <w:t>.6</w:t>
      </w:r>
      <w:r w:rsidRPr="000B71E3">
        <w:tab/>
        <w:t>Data Model</w:t>
      </w:r>
      <w:bookmarkEnd w:id="4307"/>
    </w:p>
    <w:p w14:paraId="61E29A17" w14:textId="056790A5" w:rsidR="00B649D5" w:rsidRPr="000B71E3" w:rsidRDefault="00B649D5" w:rsidP="001901CD">
      <w:pPr>
        <w:pStyle w:val="Heading4"/>
      </w:pPr>
      <w:bookmarkStart w:id="4308" w:name="_Toc186724145"/>
      <w:r w:rsidRPr="000B71E3">
        <w:t>6.</w:t>
      </w:r>
      <w:r>
        <w:t>5</w:t>
      </w:r>
      <w:r w:rsidRPr="000B71E3">
        <w:t>.6.1</w:t>
      </w:r>
      <w:r w:rsidRPr="000B71E3">
        <w:tab/>
        <w:t>General</w:t>
      </w:r>
      <w:bookmarkEnd w:id="4308"/>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9" w:name="_Toc186724146"/>
      <w:r w:rsidRPr="00D67AB2">
        <w:rPr>
          <w:lang w:val="en-US"/>
        </w:rPr>
        <w:t>6.</w:t>
      </w:r>
      <w:r>
        <w:rPr>
          <w:lang w:val="en-US"/>
        </w:rPr>
        <w:t>5</w:t>
      </w:r>
      <w:r w:rsidRPr="00D67AB2">
        <w:rPr>
          <w:lang w:val="en-US"/>
        </w:rPr>
        <w:t>.6.2</w:t>
      </w:r>
      <w:r w:rsidRPr="00D67AB2">
        <w:rPr>
          <w:lang w:val="en-US"/>
        </w:rPr>
        <w:tab/>
        <w:t>Structured data types</w:t>
      </w:r>
      <w:bookmarkEnd w:id="4309"/>
    </w:p>
    <w:p w14:paraId="1FB9B352" w14:textId="0185AEF5" w:rsidR="00B649D5" w:rsidRPr="00D67AB2" w:rsidRDefault="00B649D5" w:rsidP="001901CD">
      <w:pPr>
        <w:pStyle w:val="Heading5"/>
      </w:pPr>
      <w:bookmarkStart w:id="4310" w:name="_Toc186724147"/>
      <w:r w:rsidRPr="00D67AB2">
        <w:t>6.</w:t>
      </w:r>
      <w:r>
        <w:t>5</w:t>
      </w:r>
      <w:r w:rsidRPr="00D67AB2">
        <w:t>.6.2.1</w:t>
      </w:r>
      <w:r w:rsidRPr="00D67AB2">
        <w:tab/>
        <w:t>Introduction</w:t>
      </w:r>
      <w:bookmarkEnd w:id="4310"/>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11" w:name="_Toc186724148"/>
      <w:r w:rsidRPr="00D67AB2">
        <w:lastRenderedPageBreak/>
        <w:t>6.</w:t>
      </w:r>
      <w:r>
        <w:t>5</w:t>
      </w:r>
      <w:r w:rsidRPr="00D67AB2">
        <w:t>.6.2.</w:t>
      </w:r>
      <w:r>
        <w:t>2</w:t>
      </w:r>
      <w:r w:rsidRPr="00D67AB2">
        <w:tab/>
        <w:t>Type: AuthenticationInfoRequest</w:t>
      </w:r>
      <w:bookmarkEnd w:id="4311"/>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12" w:name="_Toc186724149"/>
      <w:r w:rsidRPr="00D67AB2">
        <w:t>6.</w:t>
      </w:r>
      <w:r>
        <w:t>5</w:t>
      </w:r>
      <w:r w:rsidRPr="00D67AB2">
        <w:t>.6.2.</w:t>
      </w:r>
      <w:r>
        <w:t>3</w:t>
      </w:r>
      <w:r w:rsidRPr="00D67AB2">
        <w:tab/>
        <w:t>Type: AuthenticationInfoRe</w:t>
      </w:r>
      <w:r>
        <w:t>sult</w:t>
      </w:r>
      <w:bookmarkEnd w:id="4312"/>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13" w:name="_Toc186724150"/>
      <w:r w:rsidRPr="00D67AB2">
        <w:t>6.</w:t>
      </w:r>
      <w:r>
        <w:t>5</w:t>
      </w:r>
      <w:r w:rsidRPr="00D67AB2">
        <w:t>.6.2.</w:t>
      </w:r>
      <w:r>
        <w:t>4</w:t>
      </w:r>
      <w:r w:rsidRPr="00D67AB2">
        <w:tab/>
      </w:r>
      <w:r w:rsidR="001D6C54">
        <w:t>Void</w:t>
      </w:r>
      <w:bookmarkEnd w:id="4313"/>
    </w:p>
    <w:p w14:paraId="7CB489EC" w14:textId="0E1D5272" w:rsidR="00B649D5" w:rsidRPr="00D67AB2" w:rsidRDefault="00B649D5" w:rsidP="001901CD">
      <w:pPr>
        <w:pStyle w:val="Heading5"/>
      </w:pPr>
      <w:bookmarkStart w:id="4314" w:name="_Toc186724151"/>
      <w:r w:rsidRPr="00D67AB2">
        <w:t>6.</w:t>
      </w:r>
      <w:r>
        <w:t>5</w:t>
      </w:r>
      <w:r w:rsidRPr="00D67AB2">
        <w:t>.6.2.</w:t>
      </w:r>
      <w:r>
        <w:t>5</w:t>
      </w:r>
      <w:r w:rsidRPr="00D67AB2">
        <w:tab/>
      </w:r>
      <w:r w:rsidR="001D6C54">
        <w:t>Void</w:t>
      </w:r>
      <w:bookmarkEnd w:id="4314"/>
    </w:p>
    <w:p w14:paraId="1B522D1F" w14:textId="0C4D5273" w:rsidR="00B649D5" w:rsidRPr="00D67AB2" w:rsidRDefault="00B649D5" w:rsidP="001901CD">
      <w:pPr>
        <w:pStyle w:val="Heading5"/>
      </w:pPr>
      <w:bookmarkStart w:id="4315" w:name="_Toc186724152"/>
      <w:r w:rsidRPr="00D67AB2">
        <w:t>6.</w:t>
      </w:r>
      <w:r>
        <w:t>5</w:t>
      </w:r>
      <w:r w:rsidRPr="00D67AB2">
        <w:t>.6.2.</w:t>
      </w:r>
      <w:r>
        <w:t>6</w:t>
      </w:r>
      <w:r w:rsidRPr="00D67AB2">
        <w:tab/>
        <w:t xml:space="preserve">Type: </w:t>
      </w:r>
      <w:r>
        <w:t>DigestAuthentication</w:t>
      </w:r>
      <w:bookmarkEnd w:id="4315"/>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16" w:name="_Toc186724153"/>
      <w:r w:rsidRPr="00D67AB2">
        <w:rPr>
          <w:lang w:val="en-US"/>
        </w:rPr>
        <w:t>6.</w:t>
      </w:r>
      <w:r>
        <w:rPr>
          <w:lang w:val="en-US"/>
        </w:rPr>
        <w:t>5</w:t>
      </w:r>
      <w:r w:rsidRPr="00D67AB2">
        <w:rPr>
          <w:lang w:val="en-US"/>
        </w:rPr>
        <w:t>.6.3</w:t>
      </w:r>
      <w:r w:rsidRPr="00D67AB2">
        <w:rPr>
          <w:lang w:val="en-US"/>
        </w:rPr>
        <w:tab/>
        <w:t>Simple data types and enumerations</w:t>
      </w:r>
      <w:bookmarkEnd w:id="4316"/>
    </w:p>
    <w:p w14:paraId="7DAB6E6A" w14:textId="330B0867" w:rsidR="00B649D5" w:rsidRPr="00D67AB2" w:rsidRDefault="00B649D5" w:rsidP="001901CD">
      <w:pPr>
        <w:pStyle w:val="Heading5"/>
      </w:pPr>
      <w:bookmarkStart w:id="4317" w:name="_Toc186724154"/>
      <w:r w:rsidRPr="00D67AB2">
        <w:t>6.</w:t>
      </w:r>
      <w:r>
        <w:t>5</w:t>
      </w:r>
      <w:r w:rsidRPr="00D67AB2">
        <w:t>.6.3.1</w:t>
      </w:r>
      <w:r w:rsidRPr="00D67AB2">
        <w:tab/>
        <w:t>Introduction</w:t>
      </w:r>
      <w:bookmarkEnd w:id="4317"/>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8" w:name="_Toc186724155"/>
      <w:r w:rsidRPr="00D67AB2">
        <w:t>6.</w:t>
      </w:r>
      <w:r>
        <w:t>5</w:t>
      </w:r>
      <w:r w:rsidRPr="00D67AB2">
        <w:t>.6.3.2</w:t>
      </w:r>
      <w:r w:rsidRPr="00D67AB2">
        <w:tab/>
        <w:t>Simple data types</w:t>
      </w:r>
      <w:bookmarkEnd w:id="4318"/>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9" w:name="_Toc186724156"/>
      <w:r>
        <w:t>6.5.6.3.3</w:t>
      </w:r>
      <w:r>
        <w:tab/>
        <w:t>Enumeration: AuthenticationScheme</w:t>
      </w:r>
      <w:bookmarkEnd w:id="4319"/>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20" w:name="_Toc186724157"/>
      <w:r>
        <w:t>6.5.6.3.4</w:t>
      </w:r>
      <w:r>
        <w:tab/>
        <w:t>Enumeration: DigestAlgorithm</w:t>
      </w:r>
      <w:bookmarkEnd w:id="4320"/>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21" w:name="_Toc186724158"/>
      <w:r>
        <w:t>6.5.6.3.5</w:t>
      </w:r>
      <w:r>
        <w:tab/>
        <w:t>Enumeration: DigestQop</w:t>
      </w:r>
      <w:bookmarkEnd w:id="4321"/>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22" w:name="_Toc186724159"/>
      <w:r w:rsidRPr="000B71E3">
        <w:t>6.</w:t>
      </w:r>
      <w:r>
        <w:t>5</w:t>
      </w:r>
      <w:r w:rsidRPr="000B71E3">
        <w:t>.7</w:t>
      </w:r>
      <w:r w:rsidRPr="000B71E3">
        <w:tab/>
        <w:t>Error Handling</w:t>
      </w:r>
      <w:bookmarkEnd w:id="4322"/>
    </w:p>
    <w:p w14:paraId="3F5292C8" w14:textId="2338B2A3" w:rsidR="00B649D5" w:rsidRPr="000B71E3" w:rsidRDefault="00B649D5" w:rsidP="001901CD">
      <w:pPr>
        <w:pStyle w:val="Heading4"/>
      </w:pPr>
      <w:bookmarkStart w:id="4323" w:name="_Toc186724160"/>
      <w:r w:rsidRPr="000B71E3">
        <w:t>6.</w:t>
      </w:r>
      <w:r>
        <w:t>5</w:t>
      </w:r>
      <w:r w:rsidRPr="000B71E3">
        <w:t>.7.1</w:t>
      </w:r>
      <w:r w:rsidRPr="000B71E3">
        <w:tab/>
        <w:t>General</w:t>
      </w:r>
      <w:bookmarkEnd w:id="4323"/>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24" w:name="_Toc186724161"/>
      <w:r w:rsidRPr="000B71E3">
        <w:t>6.</w:t>
      </w:r>
      <w:r>
        <w:t>5</w:t>
      </w:r>
      <w:r w:rsidRPr="000B71E3">
        <w:t>.7.2</w:t>
      </w:r>
      <w:r w:rsidRPr="000B71E3">
        <w:tab/>
        <w:t>Protocol Errors</w:t>
      </w:r>
      <w:bookmarkEnd w:id="4324"/>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25" w:name="_Toc186724162"/>
      <w:r w:rsidRPr="000B71E3">
        <w:t>6.</w:t>
      </w:r>
      <w:r>
        <w:t>5</w:t>
      </w:r>
      <w:r w:rsidRPr="000B71E3">
        <w:t>.7.3</w:t>
      </w:r>
      <w:r w:rsidRPr="000B71E3">
        <w:tab/>
        <w:t>Application Errors</w:t>
      </w:r>
      <w:bookmarkEnd w:id="4325"/>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26" w:name="_Toc186724163"/>
      <w:r>
        <w:rPr>
          <w:lang w:val="en-US"/>
        </w:rPr>
        <w:t>6.5.8</w:t>
      </w:r>
      <w:r>
        <w:rPr>
          <w:lang w:val="en-US"/>
        </w:rPr>
        <w:tab/>
        <w:t>Feature Negotiation</w:t>
      </w:r>
      <w:bookmarkEnd w:id="4326"/>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7" w:name="_Toc186724164"/>
      <w:r>
        <w:rPr>
          <w:lang w:val="en-US"/>
        </w:rPr>
        <w:t>6.5.9</w:t>
      </w:r>
      <w:r>
        <w:rPr>
          <w:lang w:val="en-US"/>
        </w:rPr>
        <w:tab/>
        <w:t>Security</w:t>
      </w:r>
      <w:bookmarkEnd w:id="4327"/>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8" w:name="_Toc20129654"/>
      <w:bookmarkStart w:id="4329" w:name="_Toc27584281"/>
      <w:bookmarkStart w:id="4330" w:name="_Toc36455583"/>
      <w:bookmarkStart w:id="4331" w:name="_Toc45026969"/>
      <w:bookmarkStart w:id="4332" w:name="_Toc67687304"/>
      <w:bookmarkStart w:id="4333" w:name="_Toc21948992"/>
      <w:bookmarkStart w:id="4334" w:name="_Toc24978899"/>
      <w:bookmarkStart w:id="4335" w:name="_Toc34346805"/>
      <w:bookmarkStart w:id="4336" w:name="_Toc34740882"/>
      <w:bookmarkStart w:id="4337" w:name="_Toc34748241"/>
      <w:bookmarkStart w:id="4338" w:name="_Toc34748617"/>
      <w:bookmarkStart w:id="4339" w:name="_Toc34749607"/>
      <w:bookmarkStart w:id="4340" w:name="_Toc49690151"/>
      <w:bookmarkStart w:id="4341" w:name="_Toc56337251"/>
      <w:bookmarkStart w:id="4342" w:name="_Toc73444073"/>
      <w:bookmarkEnd w:id="4207"/>
      <w:bookmarkEnd w:id="4208"/>
      <w:bookmarkEnd w:id="4209"/>
      <w:bookmarkEnd w:id="4210"/>
      <w:bookmarkEnd w:id="4211"/>
      <w:bookmarkEnd w:id="4212"/>
      <w:bookmarkEnd w:id="4213"/>
    </w:p>
    <w:p w14:paraId="791E3996" w14:textId="77777777" w:rsidR="00795F30" w:rsidRDefault="00795F30" w:rsidP="00795F30">
      <w:pPr>
        <w:pStyle w:val="Heading3"/>
        <w:rPr>
          <w:lang w:val="en-US"/>
        </w:rPr>
      </w:pPr>
      <w:bookmarkStart w:id="4343" w:name="_Toc186724165"/>
      <w:r>
        <w:rPr>
          <w:lang w:val="en-US"/>
        </w:rPr>
        <w:t>6.5.10</w:t>
      </w:r>
      <w:r>
        <w:rPr>
          <w:lang w:val="en-US"/>
        </w:rPr>
        <w:tab/>
        <w:t>HTTP redirection</w:t>
      </w:r>
      <w:bookmarkEnd w:id="4343"/>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4344" w:name="_Toc106636907"/>
      <w:r>
        <w:br w:type="page"/>
      </w:r>
      <w:bookmarkStart w:id="4345" w:name="_Toc186724166"/>
      <w:r w:rsidR="007D5229" w:rsidRPr="004D3578">
        <w:lastRenderedPageBreak/>
        <w:t>Annex A (normative):</w:t>
      </w:r>
      <w:r w:rsidR="00DD2C03">
        <w:br/>
      </w:r>
      <w:r w:rsidR="007D5229">
        <w:t>OpenAPI specification</w:t>
      </w:r>
      <w:bookmarkEnd w:id="4328"/>
      <w:bookmarkEnd w:id="4329"/>
      <w:bookmarkEnd w:id="4330"/>
      <w:bookmarkEnd w:id="4331"/>
      <w:bookmarkEnd w:id="4332"/>
      <w:bookmarkEnd w:id="4344"/>
      <w:bookmarkEnd w:id="4345"/>
    </w:p>
    <w:p w14:paraId="3BECCB41" w14:textId="77777777" w:rsidR="00FC4C9C" w:rsidRPr="00F91D2F" w:rsidRDefault="00FC4C9C" w:rsidP="00B409EE">
      <w:pPr>
        <w:pStyle w:val="Heading1"/>
      </w:pPr>
      <w:bookmarkStart w:id="4346" w:name="_Toc186724167"/>
      <w:r w:rsidRPr="00F91D2F">
        <w:t>A.1</w:t>
      </w:r>
      <w:r w:rsidRPr="00F91D2F">
        <w:tab/>
        <w:t>General</w:t>
      </w:r>
      <w:bookmarkEnd w:id="4333"/>
      <w:bookmarkEnd w:id="4334"/>
      <w:bookmarkEnd w:id="4335"/>
      <w:bookmarkEnd w:id="4336"/>
      <w:bookmarkEnd w:id="4337"/>
      <w:bookmarkEnd w:id="4338"/>
      <w:bookmarkEnd w:id="4339"/>
      <w:bookmarkEnd w:id="4340"/>
      <w:bookmarkEnd w:id="4341"/>
      <w:bookmarkEnd w:id="4342"/>
      <w:bookmarkEnd w:id="4346"/>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47" w:name="_Toc21948993"/>
      <w:bookmarkStart w:id="4348" w:name="_Toc24978900"/>
      <w:bookmarkStart w:id="4349" w:name="_Toc34346806"/>
      <w:bookmarkStart w:id="4350" w:name="_Toc34740883"/>
      <w:bookmarkStart w:id="4351" w:name="_Toc34748242"/>
      <w:bookmarkStart w:id="4352" w:name="_Toc34748618"/>
      <w:bookmarkStart w:id="4353" w:name="_Toc34749608"/>
      <w:bookmarkStart w:id="4354" w:name="_Toc49690152"/>
      <w:bookmarkStart w:id="4355" w:name="_Toc56337252"/>
      <w:bookmarkStart w:id="4356" w:name="_Toc73444074"/>
      <w:bookmarkStart w:id="4357" w:name="_Hlk168303209"/>
      <w:bookmarkStart w:id="4358" w:name="_Toc186724168"/>
      <w:r w:rsidRPr="00F91D2F">
        <w:t>A.2</w:t>
      </w:r>
      <w:r w:rsidRPr="00F91D2F">
        <w:tab/>
      </w:r>
      <w:r w:rsidR="00B569E6">
        <w:t>Nhss_imsUECM</w:t>
      </w:r>
      <w:r w:rsidRPr="00F91D2F">
        <w:t xml:space="preserve"> API</w:t>
      </w:r>
      <w:bookmarkEnd w:id="4347"/>
      <w:bookmarkEnd w:id="4348"/>
      <w:bookmarkEnd w:id="4349"/>
      <w:bookmarkEnd w:id="4350"/>
      <w:bookmarkEnd w:id="4351"/>
      <w:bookmarkEnd w:id="4352"/>
      <w:bookmarkEnd w:id="4353"/>
      <w:bookmarkEnd w:id="4354"/>
      <w:bookmarkEnd w:id="4355"/>
      <w:bookmarkEnd w:id="4356"/>
      <w:bookmarkEnd w:id="4358"/>
    </w:p>
    <w:p w14:paraId="18B714C4" w14:textId="77777777" w:rsidR="00B569E6" w:rsidRPr="00D67AB2" w:rsidRDefault="00B569E6" w:rsidP="00B569E6">
      <w:pPr>
        <w:pStyle w:val="PL"/>
      </w:pPr>
      <w:bookmarkStart w:id="4359"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22C45DE5" w:rsidR="00B569E6" w:rsidRPr="00D67AB2" w:rsidRDefault="00B569E6" w:rsidP="00B569E6">
      <w:pPr>
        <w:pStyle w:val="PL"/>
      </w:pPr>
      <w:r w:rsidRPr="00D67AB2">
        <w:t xml:space="preserve">  version: '</w:t>
      </w:r>
      <w:r w:rsidRPr="00A72279">
        <w:t>1.</w:t>
      </w:r>
      <w:r w:rsidR="00376496">
        <w:t>3</w:t>
      </w:r>
      <w:r w:rsidRPr="00A72279">
        <w:t>.</w:t>
      </w:r>
      <w:r w:rsidR="0027456E">
        <w:t>0</w:t>
      </w:r>
      <w:r w:rsidR="00376496">
        <w:t>-alpha.1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6D9D8CE3" w:rsidR="00B569E6" w:rsidRPr="00D67AB2" w:rsidRDefault="00B569E6" w:rsidP="002945FE">
      <w:pPr>
        <w:pStyle w:val="PL"/>
      </w:pPr>
      <w:r w:rsidRPr="00D67AB2">
        <w:t xml:space="preserve">    © 20</w:t>
      </w:r>
      <w:r w:rsidR="00986F18">
        <w:t>2</w:t>
      </w:r>
      <w:r w:rsidR="000D634C">
        <w:t>4</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1DCE491D"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r w:rsidR="00376496">
        <w:rPr>
          <w:lang w:val="en-US"/>
        </w:rPr>
        <w:t>0</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57"/>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lastRenderedPageBreak/>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lastRenderedPageBreak/>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lastRenderedPageBreak/>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lastRenderedPageBreak/>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77777777" w:rsidR="00484FDA" w:rsidRDefault="00484FDA" w:rsidP="00484FDA">
      <w:pPr>
        <w:pStyle w:val="PL"/>
      </w:pPr>
      <w:r>
        <w:t xml:space="preserve">      operationId: Imsas registration</w:t>
      </w:r>
    </w:p>
    <w:p w14:paraId="7AA98974" w14:textId="77777777" w:rsidR="00484FDA" w:rsidRDefault="00484FDA" w:rsidP="00484FDA">
      <w:pPr>
        <w:pStyle w:val="PL"/>
      </w:pPr>
      <w:r>
        <w:t xml:space="preserve">      tags:</w:t>
      </w:r>
    </w:p>
    <w:p w14:paraId="550B2638" w14:textId="77777777" w:rsidR="00484FDA" w:rsidRDefault="00484FDA" w:rsidP="00484FDA">
      <w:pPr>
        <w:pStyle w:val="PL"/>
      </w:pPr>
      <w:r>
        <w:t xml:space="preserve">        - Imsas Registration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77777777" w:rsidR="00484FDA" w:rsidRDefault="00484FDA" w:rsidP="00484FDA">
      <w:pPr>
        <w:pStyle w:val="PL"/>
      </w:pPr>
      <w:r>
        <w:t xml:space="preserve">          - nhss-ims-uecm:registration:create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77777777" w:rsidR="00484FDA" w:rsidRDefault="00484FDA" w:rsidP="00484FDA">
      <w:pPr>
        <w:pStyle w:val="PL"/>
      </w:pPr>
      <w:r>
        <w:t xml:space="preserve">          description: IMS 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55288F51" w14:textId="77777777" w:rsidR="00484FDA" w:rsidRDefault="00484FDA" w:rsidP="00484FDA">
      <w:pPr>
        <w:pStyle w:val="PL"/>
      </w:pPr>
      <w:r>
        <w:t xml:space="preserve">            $ref: '#/components/schemas/ImsUeId'</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lastRenderedPageBreak/>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43B8DB5A" w14:textId="77777777" w:rsidR="00484FDA" w:rsidRDefault="00484FDA"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lastRenderedPageBreak/>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lastRenderedPageBreak/>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lastRenderedPageBreak/>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7E3E8D21" w14:textId="77777777" w:rsidR="00484FDA" w:rsidRPr="00AA0D29" w:rsidRDefault="00484FDA"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lastRenderedPageBreak/>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60" w:name="_Toc24978901"/>
      <w:bookmarkStart w:id="4361" w:name="_Toc34346807"/>
      <w:bookmarkStart w:id="4362" w:name="_Toc34740884"/>
      <w:bookmarkStart w:id="4363" w:name="_Toc34748243"/>
      <w:bookmarkStart w:id="4364" w:name="_Toc34748619"/>
      <w:bookmarkStart w:id="4365" w:name="_Toc34749609"/>
      <w:bookmarkStart w:id="4366" w:name="_Toc49690153"/>
      <w:bookmarkStart w:id="4367" w:name="_Toc56337253"/>
      <w:bookmarkStart w:id="4368" w:name="_Toc73444075"/>
      <w:bookmarkStart w:id="4369" w:name="_Toc186724169"/>
      <w:r w:rsidRPr="00F91D2F">
        <w:lastRenderedPageBreak/>
        <w:t>A.3</w:t>
      </w:r>
      <w:r w:rsidRPr="00F91D2F">
        <w:tab/>
      </w:r>
      <w:r w:rsidR="000C5926">
        <w:t>Nhss</w:t>
      </w:r>
      <w:r w:rsidR="000C5926" w:rsidRPr="00D67AB2">
        <w:t>_</w:t>
      </w:r>
      <w:r w:rsidR="000C5926">
        <w:t>ims</w:t>
      </w:r>
      <w:r w:rsidR="000C5926" w:rsidRPr="00D67AB2">
        <w:t>SDM</w:t>
      </w:r>
      <w:r w:rsidRPr="00F91D2F">
        <w:t xml:space="preserve"> API</w:t>
      </w:r>
      <w:bookmarkEnd w:id="4359"/>
      <w:bookmarkEnd w:id="4360"/>
      <w:bookmarkEnd w:id="4361"/>
      <w:bookmarkEnd w:id="4362"/>
      <w:bookmarkEnd w:id="4363"/>
      <w:bookmarkEnd w:id="4364"/>
      <w:bookmarkEnd w:id="4365"/>
      <w:bookmarkEnd w:id="4366"/>
      <w:bookmarkEnd w:id="4367"/>
      <w:bookmarkEnd w:id="4368"/>
      <w:bookmarkEnd w:id="4369"/>
    </w:p>
    <w:p w14:paraId="02FA5B84" w14:textId="77777777" w:rsidR="000C5926" w:rsidRPr="00D67AB2" w:rsidRDefault="000C5926" w:rsidP="000C5926">
      <w:pPr>
        <w:pStyle w:val="PL"/>
      </w:pPr>
      <w:bookmarkStart w:id="4370" w:name="_Hlk112664989"/>
      <w:bookmarkStart w:id="4371"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1579561A" w:rsidR="000C5926" w:rsidRPr="00D67AB2" w:rsidRDefault="000C5926" w:rsidP="000C5926">
      <w:pPr>
        <w:pStyle w:val="PL"/>
      </w:pPr>
      <w:r w:rsidRPr="00D67AB2">
        <w:t xml:space="preserve">  version: '</w:t>
      </w:r>
      <w:r w:rsidRPr="001F467D">
        <w:t>1.</w:t>
      </w:r>
      <w:r w:rsidR="00376496">
        <w:t>3</w:t>
      </w:r>
      <w:r w:rsidRPr="001F467D">
        <w:t>.</w:t>
      </w:r>
      <w:r w:rsidR="00A8609A">
        <w:t>0</w:t>
      </w:r>
      <w:r w:rsidR="00376496">
        <w:t>-alpha.1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007E9970"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r w:rsidR="00376496">
        <w:rPr>
          <w:lang w:val="en-US"/>
        </w:rPr>
        <w:t>0</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70"/>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lastRenderedPageBreak/>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lastRenderedPageBreak/>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lastRenderedPageBreak/>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lastRenderedPageBreak/>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lastRenderedPageBreak/>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lastRenderedPageBreak/>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lastRenderedPageBreak/>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lastRenderedPageBreak/>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lastRenderedPageBreak/>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lastRenderedPageBreak/>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lastRenderedPageBreak/>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lastRenderedPageBreak/>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lastRenderedPageBreak/>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lastRenderedPageBreak/>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lastRenderedPageBreak/>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lastRenderedPageBreak/>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lastRenderedPageBreak/>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lastRenderedPageBreak/>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lastRenderedPageBreak/>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lastRenderedPageBreak/>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lastRenderedPageBreak/>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lastRenderedPageBreak/>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lastRenderedPageBreak/>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lastRenderedPageBreak/>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lastRenderedPageBreak/>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lastRenderedPageBreak/>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lastRenderedPageBreak/>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lastRenderedPageBreak/>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lastRenderedPageBreak/>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lastRenderedPageBreak/>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lastRenderedPageBreak/>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lastRenderedPageBreak/>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lastRenderedPageBreak/>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lastRenderedPageBreak/>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lastRenderedPageBreak/>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lastRenderedPageBreak/>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lastRenderedPageBreak/>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lastRenderedPageBreak/>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lastRenderedPageBreak/>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lastRenderedPageBreak/>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lastRenderedPageBreak/>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lastRenderedPageBreak/>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lastRenderedPageBreak/>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lastRenderedPageBreak/>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lastRenderedPageBreak/>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lastRenderedPageBreak/>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lastRenderedPageBreak/>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lastRenderedPageBreak/>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lastRenderedPageBreak/>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lastRenderedPageBreak/>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lastRenderedPageBreak/>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72" w:name="_Toc24978902"/>
      <w:bookmarkStart w:id="4373" w:name="_Toc34346808"/>
      <w:bookmarkStart w:id="4374" w:name="_Toc34740885"/>
      <w:bookmarkStart w:id="4375" w:name="_Toc34748244"/>
      <w:bookmarkStart w:id="4376" w:name="_Toc34748620"/>
      <w:bookmarkStart w:id="4377" w:name="_Toc34749610"/>
      <w:bookmarkStart w:id="4378" w:name="_Toc49690154"/>
      <w:bookmarkStart w:id="4379" w:name="_Toc56337254"/>
      <w:bookmarkStart w:id="4380" w:name="_Toc73444076"/>
      <w:bookmarkStart w:id="4381" w:name="_Toc186724170"/>
      <w:r w:rsidRPr="00F91D2F">
        <w:t>A.</w:t>
      </w:r>
      <w:r>
        <w:t>4</w:t>
      </w:r>
      <w:r w:rsidRPr="00F91D2F">
        <w:tab/>
      </w:r>
      <w:r>
        <w:t>Nhss_imsUEAU</w:t>
      </w:r>
      <w:r w:rsidRPr="00F91D2F">
        <w:t xml:space="preserve"> API</w:t>
      </w:r>
      <w:bookmarkEnd w:id="4372"/>
      <w:bookmarkEnd w:id="4373"/>
      <w:bookmarkEnd w:id="4374"/>
      <w:bookmarkEnd w:id="4375"/>
      <w:bookmarkEnd w:id="4376"/>
      <w:bookmarkEnd w:id="4377"/>
      <w:bookmarkEnd w:id="4378"/>
      <w:bookmarkEnd w:id="4379"/>
      <w:bookmarkEnd w:id="4380"/>
      <w:bookmarkEnd w:id="4381"/>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lastRenderedPageBreak/>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lastRenderedPageBreak/>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82" w:name="_Hlk96862151"/>
      <w:bookmarkStart w:id="4383" w:name="_Toc186724171"/>
      <w:r w:rsidRPr="00F91D2F">
        <w:t>A.</w:t>
      </w:r>
      <w:r>
        <w:t>5</w:t>
      </w:r>
      <w:r w:rsidRPr="00F91D2F">
        <w:tab/>
      </w:r>
      <w:r>
        <w:t>Nhss</w:t>
      </w:r>
      <w:r w:rsidRPr="00D67AB2">
        <w:t>_</w:t>
      </w:r>
      <w:r>
        <w:t>gba</w:t>
      </w:r>
      <w:r w:rsidRPr="00D67AB2">
        <w:t>SDM</w:t>
      </w:r>
      <w:r w:rsidRPr="00F91D2F">
        <w:t xml:space="preserve"> API</w:t>
      </w:r>
      <w:bookmarkEnd w:id="4383"/>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lastRenderedPageBreak/>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82"/>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lastRenderedPageBreak/>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lastRenderedPageBreak/>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lastRenderedPageBreak/>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lastRenderedPageBreak/>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lastRenderedPageBreak/>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84" w:name="_Hlk96862128"/>
      <w:bookmarkStart w:id="4385" w:name="_Toc186724172"/>
      <w:r w:rsidRPr="005A48CC">
        <w:rPr>
          <w:lang w:val="en-US"/>
        </w:rPr>
        <w:t>A.</w:t>
      </w:r>
      <w:r>
        <w:rPr>
          <w:lang w:val="en-US"/>
        </w:rPr>
        <w:t>6</w:t>
      </w:r>
      <w:r w:rsidRPr="005A48CC">
        <w:rPr>
          <w:lang w:val="en-US"/>
        </w:rPr>
        <w:tab/>
        <w:t>Nhss_gbaUEAU API</w:t>
      </w:r>
      <w:bookmarkEnd w:id="4385"/>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84"/>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lastRenderedPageBreak/>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lastRenderedPageBreak/>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86" w:name="_Toc21948995"/>
      <w:bookmarkStart w:id="4387" w:name="_Toc24978903"/>
      <w:bookmarkStart w:id="4388" w:name="_Toc34346809"/>
      <w:bookmarkStart w:id="4389" w:name="_Toc34740886"/>
      <w:bookmarkStart w:id="4390" w:name="_Toc34748245"/>
      <w:bookmarkStart w:id="4391" w:name="_Toc34748621"/>
      <w:bookmarkStart w:id="4392" w:name="_Toc34749611"/>
      <w:bookmarkStart w:id="4393" w:name="_Toc49690155"/>
      <w:bookmarkStart w:id="4394" w:name="_Toc56337255"/>
      <w:bookmarkStart w:id="4395" w:name="_Toc73444077"/>
      <w:r>
        <w:br w:type="page"/>
      </w:r>
      <w:bookmarkStart w:id="4396" w:name="_Toc186724173"/>
      <w:r w:rsidR="00FC4C9C" w:rsidRPr="00F91D2F">
        <w:lastRenderedPageBreak/>
        <w:t>Annex B (informative):</w:t>
      </w:r>
      <w:r w:rsidR="00DD2C03">
        <w:br/>
      </w:r>
      <w:r w:rsidR="00FC4C9C" w:rsidRPr="00F91D2F">
        <w:t>Withdrawn API versions</w:t>
      </w:r>
      <w:bookmarkEnd w:id="4386"/>
      <w:bookmarkEnd w:id="4387"/>
      <w:bookmarkEnd w:id="4388"/>
      <w:bookmarkEnd w:id="4389"/>
      <w:bookmarkEnd w:id="4390"/>
      <w:bookmarkEnd w:id="4391"/>
      <w:bookmarkEnd w:id="4392"/>
      <w:bookmarkEnd w:id="4393"/>
      <w:bookmarkEnd w:id="4394"/>
      <w:bookmarkEnd w:id="4395"/>
      <w:bookmarkEnd w:id="4396"/>
    </w:p>
    <w:p w14:paraId="645570ED" w14:textId="77777777" w:rsidR="00FC4C9C" w:rsidRPr="00F91D2F" w:rsidRDefault="00FC4C9C" w:rsidP="00B409EE">
      <w:pPr>
        <w:pStyle w:val="Heading1"/>
      </w:pPr>
      <w:bookmarkStart w:id="4397" w:name="_Toc21948996"/>
      <w:bookmarkStart w:id="4398" w:name="_Toc24978904"/>
      <w:bookmarkStart w:id="4399" w:name="_Toc34346810"/>
      <w:bookmarkStart w:id="4400" w:name="_Toc34740887"/>
      <w:bookmarkStart w:id="4401" w:name="_Toc34748246"/>
      <w:bookmarkStart w:id="4402" w:name="_Toc34748622"/>
      <w:bookmarkStart w:id="4403" w:name="_Toc34749612"/>
      <w:bookmarkStart w:id="4404" w:name="_Toc49690156"/>
      <w:bookmarkStart w:id="4405" w:name="_Toc56337256"/>
      <w:bookmarkStart w:id="4406" w:name="_Toc73444078"/>
      <w:bookmarkStart w:id="4407" w:name="_Toc186724174"/>
      <w:r w:rsidRPr="00F91D2F">
        <w:t>B.1</w:t>
      </w:r>
      <w:r w:rsidRPr="00F91D2F">
        <w:tab/>
        <w:t>General</w:t>
      </w:r>
      <w:bookmarkEnd w:id="4397"/>
      <w:bookmarkEnd w:id="4398"/>
      <w:bookmarkEnd w:id="4399"/>
      <w:bookmarkEnd w:id="4400"/>
      <w:bookmarkEnd w:id="4401"/>
      <w:bookmarkEnd w:id="4402"/>
      <w:bookmarkEnd w:id="4403"/>
      <w:bookmarkEnd w:id="4404"/>
      <w:bookmarkEnd w:id="4405"/>
      <w:bookmarkEnd w:id="4406"/>
      <w:bookmarkEnd w:id="4407"/>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8" w:name="_Toc21948999"/>
      <w:bookmarkStart w:id="4409" w:name="_Toc24978907"/>
      <w:bookmarkStart w:id="4410" w:name="_Toc34346811"/>
      <w:bookmarkStart w:id="4411" w:name="_Toc34740888"/>
      <w:bookmarkStart w:id="4412" w:name="_Toc34748247"/>
      <w:bookmarkStart w:id="4413" w:name="_Toc34748623"/>
      <w:bookmarkStart w:id="4414" w:name="_Toc34749613"/>
      <w:bookmarkStart w:id="4415" w:name="_Toc49690157"/>
      <w:bookmarkStart w:id="4416" w:name="_Toc56337257"/>
      <w:bookmarkStart w:id="4417" w:name="_Toc73444079"/>
      <w:r>
        <w:br w:type="page"/>
      </w:r>
      <w:bookmarkStart w:id="4418" w:name="_Toc186724175"/>
      <w:r w:rsidR="00FC4C9C" w:rsidRPr="00F91D2F">
        <w:lastRenderedPageBreak/>
        <w:t>Annex C (informative):</w:t>
      </w:r>
      <w:r w:rsidR="00DD2C03">
        <w:br/>
      </w:r>
      <w:r w:rsidR="00FC4C9C" w:rsidRPr="00F91D2F">
        <w:t>Change history</w:t>
      </w:r>
      <w:bookmarkEnd w:id="4408"/>
      <w:bookmarkEnd w:id="4409"/>
      <w:bookmarkEnd w:id="4410"/>
      <w:bookmarkEnd w:id="4411"/>
      <w:bookmarkEnd w:id="4412"/>
      <w:bookmarkEnd w:id="4413"/>
      <w:bookmarkEnd w:id="4414"/>
      <w:bookmarkEnd w:id="4415"/>
      <w:bookmarkEnd w:id="4416"/>
      <w:bookmarkEnd w:id="4417"/>
      <w:bookmarkEnd w:id="4418"/>
    </w:p>
    <w:bookmarkEnd w:id="4371"/>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bl>
    <w:p w14:paraId="790CF967" w14:textId="77777777" w:rsidR="00080512" w:rsidRDefault="00080512" w:rsidP="00FC4C9C"/>
    <w:sectPr w:rsidR="00080512">
      <w:headerReference w:type="default" r:id="rId145"/>
      <w:footerReference w:type="default" r:id="rId1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2D7F3E" w14:textId="77777777" w:rsidR="00A620A7" w:rsidRDefault="00A620A7">
      <w:r>
        <w:separator/>
      </w:r>
    </w:p>
  </w:endnote>
  <w:endnote w:type="continuationSeparator" w:id="0">
    <w:p w14:paraId="2C224839" w14:textId="77777777" w:rsidR="00A620A7" w:rsidRDefault="00A620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F73069" w14:textId="77777777" w:rsidR="00A620A7" w:rsidRDefault="00A620A7">
      <w:r>
        <w:separator/>
      </w:r>
    </w:p>
  </w:footnote>
  <w:footnote w:type="continuationSeparator" w:id="0">
    <w:p w14:paraId="024E0E2B" w14:textId="77777777" w:rsidR="00A620A7" w:rsidRDefault="00A620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C30BE2" w14:textId="3DCD12BB"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48E1">
      <w:rPr>
        <w:rFonts w:ascii="Arial" w:hAnsi="Arial" w:cs="Arial"/>
        <w:b/>
        <w:noProof/>
        <w:sz w:val="18"/>
        <w:szCs w:val="18"/>
      </w:rPr>
      <w:t>3GPP TS 29.562 V19.0.0 (2024-12)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65143AF8"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48E1">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0663"/>
    <w:rsid w:val="000A2CE7"/>
    <w:rsid w:val="000B5906"/>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12306"/>
    <w:rsid w:val="0011558E"/>
    <w:rsid w:val="00133525"/>
    <w:rsid w:val="00135C99"/>
    <w:rsid w:val="0013742C"/>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07C5"/>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548E1"/>
    <w:rsid w:val="004611FF"/>
    <w:rsid w:val="00465515"/>
    <w:rsid w:val="00466A0C"/>
    <w:rsid w:val="00480129"/>
    <w:rsid w:val="00484FDA"/>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5EB7"/>
    <w:rsid w:val="00647114"/>
    <w:rsid w:val="006500D3"/>
    <w:rsid w:val="00651690"/>
    <w:rsid w:val="00652762"/>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74DA4"/>
    <w:rsid w:val="0077523C"/>
    <w:rsid w:val="0077538D"/>
    <w:rsid w:val="00775B2A"/>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3B8C"/>
    <w:rsid w:val="00855010"/>
    <w:rsid w:val="00855108"/>
    <w:rsid w:val="008636A2"/>
    <w:rsid w:val="00866F74"/>
    <w:rsid w:val="0086732C"/>
    <w:rsid w:val="0086751A"/>
    <w:rsid w:val="0087503F"/>
    <w:rsid w:val="008768CA"/>
    <w:rsid w:val="00876F1D"/>
    <w:rsid w:val="00877334"/>
    <w:rsid w:val="0088216E"/>
    <w:rsid w:val="008873F6"/>
    <w:rsid w:val="00893210"/>
    <w:rsid w:val="008936B4"/>
    <w:rsid w:val="008A31E2"/>
    <w:rsid w:val="008A493C"/>
    <w:rsid w:val="008A7A64"/>
    <w:rsid w:val="008B0822"/>
    <w:rsid w:val="008B2972"/>
    <w:rsid w:val="008C384C"/>
    <w:rsid w:val="008C4051"/>
    <w:rsid w:val="008D0014"/>
    <w:rsid w:val="008D759A"/>
    <w:rsid w:val="008E0D4A"/>
    <w:rsid w:val="008E2761"/>
    <w:rsid w:val="008E5117"/>
    <w:rsid w:val="008E5F45"/>
    <w:rsid w:val="008E6168"/>
    <w:rsid w:val="008E6524"/>
    <w:rsid w:val="008F4CB3"/>
    <w:rsid w:val="008F5411"/>
    <w:rsid w:val="0090271F"/>
    <w:rsid w:val="0090279E"/>
    <w:rsid w:val="00902E23"/>
    <w:rsid w:val="00904F4A"/>
    <w:rsid w:val="009114D7"/>
    <w:rsid w:val="0091348E"/>
    <w:rsid w:val="00917CCB"/>
    <w:rsid w:val="00924317"/>
    <w:rsid w:val="009262DA"/>
    <w:rsid w:val="009270F2"/>
    <w:rsid w:val="0092713C"/>
    <w:rsid w:val="0094075B"/>
    <w:rsid w:val="00942EC2"/>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53D4"/>
    <w:rsid w:val="009E6392"/>
    <w:rsid w:val="009F37B7"/>
    <w:rsid w:val="00A002E6"/>
    <w:rsid w:val="00A061FF"/>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818FB"/>
    <w:rsid w:val="00A82346"/>
    <w:rsid w:val="00A8609A"/>
    <w:rsid w:val="00A86F98"/>
    <w:rsid w:val="00A92BA1"/>
    <w:rsid w:val="00A950A9"/>
    <w:rsid w:val="00AA476A"/>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037D"/>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2FBF"/>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qFormat/>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4.vsdx"/><Relationship Id="rId84" Type="http://schemas.openxmlformats.org/officeDocument/2006/relationships/oleObject" Target="embeddings/Microsoft_Visio_2003-2010_Drawing16.vsd"/><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38" Type="http://schemas.openxmlformats.org/officeDocument/2006/relationships/oleObject" Target="embeddings/Microsoft_Visio_2003-2010_Drawing41.vsd"/><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9.vsdx"/><Relationship Id="rId74" Type="http://schemas.openxmlformats.org/officeDocument/2006/relationships/package" Target="embeddings/Microsoft_Visio_Drawing17.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Microsoft_Visio_2003-2010_Drawing37.vsd"/><Relationship Id="rId144" Type="http://schemas.openxmlformats.org/officeDocument/2006/relationships/package" Target="embeddings/Microsoft_Visio_Drawing23.vsdx"/><Relationship Id="rId5" Type="http://schemas.openxmlformats.org/officeDocument/2006/relationships/settings" Target="settings.xml"/><Relationship Id="rId90" Type="http://schemas.openxmlformats.org/officeDocument/2006/relationships/oleObject" Target="embeddings/Microsoft_Visio_2003-2010_Drawing18.vsd"/><Relationship Id="rId95" Type="http://schemas.openxmlformats.org/officeDocument/2006/relationships/image" Target="media/image44.emf"/><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2.vsd"/><Relationship Id="rId134" Type="http://schemas.openxmlformats.org/officeDocument/2006/relationships/package" Target="embeddings/Microsoft_Visio_Drawing20.vsdx"/><Relationship Id="rId139" Type="http://schemas.openxmlformats.org/officeDocument/2006/relationships/image" Target="media/image66.emf"/><Relationship Id="rId80" Type="http://schemas.openxmlformats.org/officeDocument/2006/relationships/oleObject" Target="embeddings/Microsoft_Visio_2003-2010_Drawing14.vsd"/><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vsdx"/><Relationship Id="rId46" Type="http://schemas.openxmlformats.org/officeDocument/2006/relationships/oleObject" Target="embeddings/Microsoft_Visio_2003-2010_Drawing12.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16" Type="http://schemas.openxmlformats.org/officeDocument/2006/relationships/oleObject" Target="embeddings/Microsoft_Visio_2003-2010_Drawing31.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package" Target="embeddings/Microsoft_Visio_Drawing7.vsdx"/><Relationship Id="rId62"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19.vsdx"/><Relationship Id="rId91" Type="http://schemas.openxmlformats.org/officeDocument/2006/relationships/image" Target="media/image42.emf"/><Relationship Id="rId96" Type="http://schemas.openxmlformats.org/officeDocument/2006/relationships/oleObject" Target="embeddings/Microsoft_Visio_2003-2010_Drawing21.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40" Type="http://schemas.openxmlformats.org/officeDocument/2006/relationships/package" Target="embeddings/Microsoft_Visio_Drawing21.vsdx"/><Relationship Id="rId14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6.vsd"/><Relationship Id="rId114" Type="http://schemas.openxmlformats.org/officeDocument/2006/relationships/oleObject" Target="embeddings/Microsoft_Visio_2003-2010_Drawing30.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package" Target="embeddings/Microsoft_Visio_Drawing6.vsdx"/><Relationship Id="rId60" Type="http://schemas.openxmlformats.org/officeDocument/2006/relationships/package" Target="embeddings/Microsoft_Visio_Drawing10.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3.vsd"/><Relationship Id="rId81" Type="http://schemas.openxmlformats.org/officeDocument/2006/relationships/image" Target="media/image37.emf"/><Relationship Id="rId86" Type="http://schemas.openxmlformats.org/officeDocument/2006/relationships/oleObject" Target="embeddings/Microsoft_Visio_2003-2010_Drawing17.vsd"/><Relationship Id="rId94" Type="http://schemas.openxmlformats.org/officeDocument/2006/relationships/oleObject" Target="embeddings/Microsoft_Visio_2003-2010_Drawing20.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package" Target="embeddings/Microsoft_Visio_Drawing18.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19.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1.vsd"/><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0.vsd"/><Relationship Id="rId61" Type="http://schemas.openxmlformats.org/officeDocument/2006/relationships/image" Target="media/image27.emf"/><Relationship Id="rId82" Type="http://schemas.openxmlformats.org/officeDocument/2006/relationships/oleObject" Target="embeddings/Microsoft_Visio_2003-2010_Drawing15.vsd"/><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2.vsd"/><Relationship Id="rId121" Type="http://schemas.openxmlformats.org/officeDocument/2006/relationships/image" Target="media/image57.emf"/><Relationship Id="rId142" Type="http://schemas.openxmlformats.org/officeDocument/2006/relationships/package" Target="embeddings/Microsoft_Visio_Drawing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1</Pages>
  <Words>98752</Words>
  <Characters>562888</Characters>
  <Application>Microsoft Office Word</Application>
  <DocSecurity>0</DocSecurity>
  <Lines>4690</Lines>
  <Paragraphs>1320</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660320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29.500_CR0450R2_(Rel-19)_TEI19</cp:lastModifiedBy>
  <cp:revision>14</cp:revision>
  <cp:lastPrinted>2019-02-25T14:05:00Z</cp:lastPrinted>
  <dcterms:created xsi:type="dcterms:W3CDTF">2024-11-27T09:06:00Z</dcterms:created>
  <dcterms:modified xsi:type="dcterms:W3CDTF">2025-01-02T14:30:00Z</dcterms:modified>
</cp:coreProperties>
</file>