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F850956"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956249">
              <w:t>1</w:t>
            </w:r>
            <w:r>
              <w:t>.</w:t>
            </w:r>
            <w:r w:rsidR="004E7E44">
              <w:t xml:space="preserve">0 </w:t>
            </w:r>
            <w:r>
              <w:rPr>
                <w:sz w:val="32"/>
              </w:rPr>
              <w:t>(</w:t>
            </w:r>
            <w:r w:rsidR="00660C78">
              <w:rPr>
                <w:sz w:val="32"/>
              </w:rPr>
              <w:t>202</w:t>
            </w:r>
            <w:r w:rsidR="00F10824">
              <w:rPr>
                <w:sz w:val="32"/>
              </w:rPr>
              <w:t>4</w:t>
            </w:r>
            <w:r>
              <w:rPr>
                <w:sz w:val="32"/>
              </w:rPr>
              <w:t>-</w:t>
            </w:r>
            <w:r w:rsidR="00956249">
              <w:rPr>
                <w:sz w:val="32"/>
              </w:rPr>
              <w:t>1</w:t>
            </w:r>
            <w:r w:rsidR="00CF202F">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85pt;height:66.25pt;mso-width-percent:0;mso-height-percent:0;mso-width-percent:0;mso-height-percent:0" o:ole="">
                  <v:imagedata r:id="rId9" o:title=""/>
                </v:shape>
                <o:OLEObject Type="Embed" ProgID="Word.Picture.8" ShapeID="_x0000_i1025" DrawAspect="Content" ObjectID="_1796121874"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691996D1" w14:textId="39207AFE" w:rsidR="00135567" w:rsidRDefault="00843B29">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 MERGEFORMAT  \* MERGEFORMAT  \* MERGEFORMAT  \* MERGEFORMAT  \* MERGEFORMAT  \* MERGEFORMAT  \* MERGEFORMAT  \* MERGEFORMAT  \* MERGEFORMAT </w:instrText>
      </w:r>
      <w:r>
        <w:fldChar w:fldCharType="separate"/>
      </w:r>
      <w:r w:rsidR="00135567">
        <w:rPr>
          <w:noProof/>
        </w:rPr>
        <w:t>Foreword</w:t>
      </w:r>
      <w:r w:rsidR="00135567">
        <w:rPr>
          <w:noProof/>
        </w:rPr>
        <w:tab/>
      </w:r>
      <w:r w:rsidR="00135567">
        <w:rPr>
          <w:noProof/>
        </w:rPr>
        <w:fldChar w:fldCharType="begin" w:fldLock="1"/>
      </w:r>
      <w:r w:rsidR="00135567">
        <w:rPr>
          <w:noProof/>
        </w:rPr>
        <w:instrText xml:space="preserve"> PAGEREF _Toc185508981 \h </w:instrText>
      </w:r>
      <w:r w:rsidR="00135567">
        <w:rPr>
          <w:noProof/>
        </w:rPr>
      </w:r>
      <w:r w:rsidR="00135567">
        <w:rPr>
          <w:noProof/>
        </w:rPr>
        <w:fldChar w:fldCharType="separate"/>
      </w:r>
      <w:r w:rsidR="00135567">
        <w:rPr>
          <w:noProof/>
        </w:rPr>
        <w:t>5</w:t>
      </w:r>
      <w:r w:rsidR="00135567">
        <w:rPr>
          <w:noProof/>
        </w:rPr>
        <w:fldChar w:fldCharType="end"/>
      </w:r>
    </w:p>
    <w:p w14:paraId="15BBC0D8" w14:textId="34761BD2" w:rsidR="00135567" w:rsidRDefault="00135567">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_Toc185508982 \h </w:instrText>
      </w:r>
      <w:r>
        <w:rPr>
          <w:noProof/>
        </w:rPr>
      </w:r>
      <w:r>
        <w:rPr>
          <w:noProof/>
        </w:rPr>
        <w:fldChar w:fldCharType="separate"/>
      </w:r>
      <w:r>
        <w:rPr>
          <w:noProof/>
        </w:rPr>
        <w:t>7</w:t>
      </w:r>
      <w:r>
        <w:rPr>
          <w:noProof/>
        </w:rPr>
        <w:fldChar w:fldCharType="end"/>
      </w:r>
    </w:p>
    <w:p w14:paraId="5EE1EE0B" w14:textId="44F9C797" w:rsidR="00135567" w:rsidRDefault="00135567">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_Toc185508983 \h </w:instrText>
      </w:r>
      <w:r>
        <w:rPr>
          <w:noProof/>
        </w:rPr>
      </w:r>
      <w:r>
        <w:rPr>
          <w:noProof/>
        </w:rPr>
        <w:fldChar w:fldCharType="separate"/>
      </w:r>
      <w:r>
        <w:rPr>
          <w:noProof/>
        </w:rPr>
        <w:t>7</w:t>
      </w:r>
      <w:r>
        <w:rPr>
          <w:noProof/>
        </w:rPr>
        <w:fldChar w:fldCharType="end"/>
      </w:r>
    </w:p>
    <w:p w14:paraId="1C75F217" w14:textId="3CE5E8A6" w:rsidR="00135567" w:rsidRDefault="00135567">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_Toc185508984 \h </w:instrText>
      </w:r>
      <w:r>
        <w:rPr>
          <w:noProof/>
        </w:rPr>
      </w:r>
      <w:r>
        <w:rPr>
          <w:noProof/>
        </w:rPr>
        <w:fldChar w:fldCharType="separate"/>
      </w:r>
      <w:r>
        <w:rPr>
          <w:noProof/>
        </w:rPr>
        <w:t>8</w:t>
      </w:r>
      <w:r>
        <w:rPr>
          <w:noProof/>
        </w:rPr>
        <w:fldChar w:fldCharType="end"/>
      </w:r>
    </w:p>
    <w:p w14:paraId="73D52AE1" w14:textId="3EF80CF4" w:rsidR="00135567" w:rsidRDefault="00135567">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_Toc185508985 \h </w:instrText>
      </w:r>
      <w:r>
        <w:rPr>
          <w:noProof/>
        </w:rPr>
      </w:r>
      <w:r>
        <w:rPr>
          <w:noProof/>
        </w:rPr>
        <w:fldChar w:fldCharType="separate"/>
      </w:r>
      <w:r>
        <w:rPr>
          <w:noProof/>
        </w:rPr>
        <w:t>8</w:t>
      </w:r>
      <w:r>
        <w:rPr>
          <w:noProof/>
        </w:rPr>
        <w:fldChar w:fldCharType="end"/>
      </w:r>
    </w:p>
    <w:p w14:paraId="53DAE15D" w14:textId="49255D8D" w:rsidR="00135567" w:rsidRDefault="00135567">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_Toc185508986 \h </w:instrText>
      </w:r>
      <w:r>
        <w:rPr>
          <w:noProof/>
        </w:rPr>
      </w:r>
      <w:r>
        <w:rPr>
          <w:noProof/>
        </w:rPr>
        <w:fldChar w:fldCharType="separate"/>
      </w:r>
      <w:r>
        <w:rPr>
          <w:noProof/>
        </w:rPr>
        <w:t>8</w:t>
      </w:r>
      <w:r>
        <w:rPr>
          <w:noProof/>
        </w:rPr>
        <w:fldChar w:fldCharType="end"/>
      </w:r>
    </w:p>
    <w:p w14:paraId="0F048EB8" w14:textId="45C897EF" w:rsidR="00135567" w:rsidRDefault="00135567">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_Toc185508987 \h </w:instrText>
      </w:r>
      <w:r>
        <w:rPr>
          <w:noProof/>
        </w:rPr>
      </w:r>
      <w:r>
        <w:rPr>
          <w:noProof/>
        </w:rPr>
        <w:fldChar w:fldCharType="separate"/>
      </w:r>
      <w:r>
        <w:rPr>
          <w:noProof/>
        </w:rPr>
        <w:t>8</w:t>
      </w:r>
      <w:r>
        <w:rPr>
          <w:noProof/>
        </w:rPr>
        <w:fldChar w:fldCharType="end"/>
      </w:r>
    </w:p>
    <w:p w14:paraId="3CE3EBD5" w14:textId="4FEE20CC" w:rsidR="00135567" w:rsidRDefault="00135567">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AAnF</w:t>
      </w:r>
      <w:r>
        <w:rPr>
          <w:noProof/>
        </w:rPr>
        <w:tab/>
      </w:r>
      <w:r>
        <w:rPr>
          <w:noProof/>
        </w:rPr>
        <w:fldChar w:fldCharType="begin" w:fldLock="1"/>
      </w:r>
      <w:r>
        <w:rPr>
          <w:noProof/>
        </w:rPr>
        <w:instrText xml:space="preserve"> PAGEREF _Toc185508988 \h </w:instrText>
      </w:r>
      <w:r>
        <w:rPr>
          <w:noProof/>
        </w:rPr>
      </w:r>
      <w:r>
        <w:rPr>
          <w:noProof/>
        </w:rPr>
        <w:fldChar w:fldCharType="separate"/>
      </w:r>
      <w:r>
        <w:rPr>
          <w:noProof/>
        </w:rPr>
        <w:t>8</w:t>
      </w:r>
      <w:r>
        <w:rPr>
          <w:noProof/>
        </w:rPr>
        <w:fldChar w:fldCharType="end"/>
      </w:r>
    </w:p>
    <w:p w14:paraId="0EDB0CB2" w14:textId="656F65E5" w:rsidR="00135567" w:rsidRDefault="00135567">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_Toc185508989 \h </w:instrText>
      </w:r>
      <w:r>
        <w:rPr>
          <w:noProof/>
        </w:rPr>
      </w:r>
      <w:r>
        <w:rPr>
          <w:noProof/>
        </w:rPr>
        <w:fldChar w:fldCharType="separate"/>
      </w:r>
      <w:r>
        <w:rPr>
          <w:noProof/>
        </w:rPr>
        <w:t>8</w:t>
      </w:r>
      <w:r>
        <w:rPr>
          <w:noProof/>
        </w:rPr>
        <w:fldChar w:fldCharType="end"/>
      </w:r>
    </w:p>
    <w:p w14:paraId="0482B2A1" w14:textId="37B6DB48" w:rsidR="00135567" w:rsidRDefault="00135567">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Naanf_AKMA Service</w:t>
      </w:r>
      <w:r>
        <w:rPr>
          <w:noProof/>
        </w:rPr>
        <w:tab/>
      </w:r>
      <w:r>
        <w:rPr>
          <w:noProof/>
        </w:rPr>
        <w:fldChar w:fldCharType="begin" w:fldLock="1"/>
      </w:r>
      <w:r>
        <w:rPr>
          <w:noProof/>
        </w:rPr>
        <w:instrText xml:space="preserve"> PAGEREF _Toc185508990 \h </w:instrText>
      </w:r>
      <w:r>
        <w:rPr>
          <w:noProof/>
        </w:rPr>
      </w:r>
      <w:r>
        <w:rPr>
          <w:noProof/>
        </w:rPr>
        <w:fldChar w:fldCharType="separate"/>
      </w:r>
      <w:r>
        <w:rPr>
          <w:noProof/>
        </w:rPr>
        <w:t>9</w:t>
      </w:r>
      <w:r>
        <w:rPr>
          <w:noProof/>
        </w:rPr>
        <w:fldChar w:fldCharType="end"/>
      </w:r>
    </w:p>
    <w:p w14:paraId="250B732D" w14:textId="15A7A12D" w:rsidR="00135567" w:rsidRDefault="00135567">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_Toc185508991 \h </w:instrText>
      </w:r>
      <w:r>
        <w:rPr>
          <w:noProof/>
        </w:rPr>
      </w:r>
      <w:r>
        <w:rPr>
          <w:noProof/>
        </w:rPr>
        <w:fldChar w:fldCharType="separate"/>
      </w:r>
      <w:r>
        <w:rPr>
          <w:noProof/>
        </w:rPr>
        <w:t>9</w:t>
      </w:r>
      <w:r>
        <w:rPr>
          <w:noProof/>
        </w:rPr>
        <w:fldChar w:fldCharType="end"/>
      </w:r>
    </w:p>
    <w:p w14:paraId="434E5106" w14:textId="2A8EA56B"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_Toc185508992 \h </w:instrText>
      </w:r>
      <w:r>
        <w:rPr>
          <w:noProof/>
        </w:rPr>
      </w:r>
      <w:r>
        <w:rPr>
          <w:noProof/>
        </w:rPr>
        <w:fldChar w:fldCharType="separate"/>
      </w:r>
      <w:r>
        <w:rPr>
          <w:noProof/>
        </w:rPr>
        <w:t>9</w:t>
      </w:r>
      <w:r>
        <w:rPr>
          <w:noProof/>
        </w:rPr>
        <w:fldChar w:fldCharType="end"/>
      </w:r>
    </w:p>
    <w:p w14:paraId="2E873E8E" w14:textId="6625ED02"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_Toc185508993 \h </w:instrText>
      </w:r>
      <w:r>
        <w:rPr>
          <w:noProof/>
        </w:rPr>
      </w:r>
      <w:r>
        <w:rPr>
          <w:noProof/>
        </w:rPr>
        <w:fldChar w:fldCharType="separate"/>
      </w:r>
      <w:r>
        <w:rPr>
          <w:noProof/>
        </w:rPr>
        <w:t>9</w:t>
      </w:r>
      <w:r>
        <w:rPr>
          <w:noProof/>
        </w:rPr>
        <w:fldChar w:fldCharType="end"/>
      </w:r>
    </w:p>
    <w:p w14:paraId="15778C3B" w14:textId="2F496EEE"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_Toc185508994 \h </w:instrText>
      </w:r>
      <w:r>
        <w:rPr>
          <w:noProof/>
        </w:rPr>
      </w:r>
      <w:r>
        <w:rPr>
          <w:noProof/>
        </w:rPr>
        <w:fldChar w:fldCharType="separate"/>
      </w:r>
      <w:r>
        <w:rPr>
          <w:noProof/>
        </w:rPr>
        <w:t>10</w:t>
      </w:r>
      <w:r>
        <w:rPr>
          <w:noProof/>
        </w:rPr>
        <w:fldChar w:fldCharType="end"/>
      </w:r>
    </w:p>
    <w:p w14:paraId="264B6137" w14:textId="00D9244A"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4.2.1.3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_Toc185508995 \h </w:instrText>
      </w:r>
      <w:r>
        <w:rPr>
          <w:noProof/>
        </w:rPr>
      </w:r>
      <w:r>
        <w:rPr>
          <w:noProof/>
        </w:rPr>
        <w:fldChar w:fldCharType="separate"/>
      </w:r>
      <w:r>
        <w:rPr>
          <w:noProof/>
        </w:rPr>
        <w:t>10</w:t>
      </w:r>
      <w:r>
        <w:rPr>
          <w:noProof/>
        </w:rPr>
        <w:fldChar w:fldCharType="end"/>
      </w:r>
    </w:p>
    <w:p w14:paraId="34DD5425" w14:textId="60BBB567"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4.2.1.3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_Toc185508996 \h </w:instrText>
      </w:r>
      <w:r>
        <w:rPr>
          <w:noProof/>
        </w:rPr>
      </w:r>
      <w:r>
        <w:rPr>
          <w:noProof/>
        </w:rPr>
        <w:fldChar w:fldCharType="separate"/>
      </w:r>
      <w:r>
        <w:rPr>
          <w:noProof/>
        </w:rPr>
        <w:t>10</w:t>
      </w:r>
      <w:r>
        <w:rPr>
          <w:noProof/>
        </w:rPr>
        <w:fldChar w:fldCharType="end"/>
      </w:r>
    </w:p>
    <w:p w14:paraId="29F1EF20" w14:textId="745CAE4D" w:rsidR="00135567" w:rsidRDefault="00135567">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_Toc185508997 \h </w:instrText>
      </w:r>
      <w:r>
        <w:rPr>
          <w:noProof/>
        </w:rPr>
      </w:r>
      <w:r>
        <w:rPr>
          <w:noProof/>
        </w:rPr>
        <w:fldChar w:fldCharType="separate"/>
      </w:r>
      <w:r>
        <w:rPr>
          <w:noProof/>
        </w:rPr>
        <w:t>11</w:t>
      </w:r>
      <w:r>
        <w:rPr>
          <w:noProof/>
        </w:rPr>
        <w:fldChar w:fldCharType="end"/>
      </w:r>
    </w:p>
    <w:p w14:paraId="416F76BE" w14:textId="726D2C10"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_Toc185508998 \h </w:instrText>
      </w:r>
      <w:r>
        <w:rPr>
          <w:noProof/>
        </w:rPr>
      </w:r>
      <w:r>
        <w:rPr>
          <w:noProof/>
        </w:rPr>
        <w:fldChar w:fldCharType="separate"/>
      </w:r>
      <w:r>
        <w:rPr>
          <w:noProof/>
        </w:rPr>
        <w:t>11</w:t>
      </w:r>
      <w:r>
        <w:rPr>
          <w:noProof/>
        </w:rPr>
        <w:fldChar w:fldCharType="end"/>
      </w:r>
    </w:p>
    <w:p w14:paraId="6C2B21E0" w14:textId="675FFFD7"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_Toc185508999 \h </w:instrText>
      </w:r>
      <w:r>
        <w:rPr>
          <w:noProof/>
        </w:rPr>
      </w:r>
      <w:r>
        <w:rPr>
          <w:noProof/>
        </w:rPr>
        <w:fldChar w:fldCharType="separate"/>
      </w:r>
      <w:r>
        <w:rPr>
          <w:noProof/>
        </w:rPr>
        <w:t>11</w:t>
      </w:r>
      <w:r>
        <w:rPr>
          <w:noProof/>
        </w:rPr>
        <w:fldChar w:fldCharType="end"/>
      </w:r>
    </w:p>
    <w:p w14:paraId="4DBF79D2" w14:textId="59D6DDB6"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_Toc185509000 \h </w:instrText>
      </w:r>
      <w:r>
        <w:rPr>
          <w:noProof/>
        </w:rPr>
      </w:r>
      <w:r>
        <w:rPr>
          <w:noProof/>
        </w:rPr>
        <w:fldChar w:fldCharType="separate"/>
      </w:r>
      <w:r>
        <w:rPr>
          <w:noProof/>
        </w:rPr>
        <w:t>11</w:t>
      </w:r>
      <w:r>
        <w:rPr>
          <w:noProof/>
        </w:rPr>
        <w:fldChar w:fldCharType="end"/>
      </w:r>
    </w:p>
    <w:p w14:paraId="45B15969" w14:textId="1F87EB27"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Store the AKMA related key material</w:t>
      </w:r>
      <w:r>
        <w:rPr>
          <w:noProof/>
        </w:rPr>
        <w:tab/>
      </w:r>
      <w:r>
        <w:rPr>
          <w:noProof/>
        </w:rPr>
        <w:fldChar w:fldCharType="begin" w:fldLock="1"/>
      </w:r>
      <w:r>
        <w:rPr>
          <w:noProof/>
        </w:rPr>
        <w:instrText xml:space="preserve"> PAGEREF _Toc185509001 \h </w:instrText>
      </w:r>
      <w:r>
        <w:rPr>
          <w:noProof/>
        </w:rPr>
      </w:r>
      <w:r>
        <w:rPr>
          <w:noProof/>
        </w:rPr>
        <w:fldChar w:fldCharType="separate"/>
      </w:r>
      <w:r>
        <w:rPr>
          <w:noProof/>
        </w:rPr>
        <w:t>11</w:t>
      </w:r>
      <w:r>
        <w:rPr>
          <w:noProof/>
        </w:rPr>
        <w:fldChar w:fldCharType="end"/>
      </w:r>
    </w:p>
    <w:p w14:paraId="3FBFEF1B" w14:textId="067186CE"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_Toc185509002 \h </w:instrText>
      </w:r>
      <w:r>
        <w:rPr>
          <w:noProof/>
        </w:rPr>
      </w:r>
      <w:r>
        <w:rPr>
          <w:noProof/>
        </w:rPr>
        <w:fldChar w:fldCharType="separate"/>
      </w:r>
      <w:r>
        <w:rPr>
          <w:noProof/>
        </w:rPr>
        <w:t>12</w:t>
      </w:r>
      <w:r>
        <w:rPr>
          <w:noProof/>
        </w:rPr>
        <w:fldChar w:fldCharType="end"/>
      </w:r>
    </w:p>
    <w:p w14:paraId="4144B01B" w14:textId="3F06A183"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_Toc185509003 \h </w:instrText>
      </w:r>
      <w:r>
        <w:rPr>
          <w:noProof/>
        </w:rPr>
      </w:r>
      <w:r>
        <w:rPr>
          <w:noProof/>
        </w:rPr>
        <w:fldChar w:fldCharType="separate"/>
      </w:r>
      <w:r>
        <w:rPr>
          <w:noProof/>
        </w:rPr>
        <w:t>12</w:t>
      </w:r>
      <w:r>
        <w:rPr>
          <w:noProof/>
        </w:rPr>
        <w:fldChar w:fldCharType="end"/>
      </w:r>
    </w:p>
    <w:p w14:paraId="0324D8B9" w14:textId="5C801957"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AKMA Application Key request</w:t>
      </w:r>
      <w:r>
        <w:rPr>
          <w:noProof/>
        </w:rPr>
        <w:tab/>
      </w:r>
      <w:r>
        <w:rPr>
          <w:noProof/>
        </w:rPr>
        <w:fldChar w:fldCharType="begin" w:fldLock="1"/>
      </w:r>
      <w:r>
        <w:rPr>
          <w:noProof/>
        </w:rPr>
        <w:instrText xml:space="preserve"> PAGEREF _Toc185509004 \h </w:instrText>
      </w:r>
      <w:r>
        <w:rPr>
          <w:noProof/>
        </w:rPr>
      </w:r>
      <w:r>
        <w:rPr>
          <w:noProof/>
        </w:rPr>
        <w:fldChar w:fldCharType="separate"/>
      </w:r>
      <w:r>
        <w:rPr>
          <w:noProof/>
        </w:rPr>
        <w:t>12</w:t>
      </w:r>
      <w:r>
        <w:rPr>
          <w:noProof/>
        </w:rPr>
        <w:fldChar w:fldCharType="end"/>
      </w:r>
    </w:p>
    <w:p w14:paraId="379AEDAD" w14:textId="50004BD0"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sidRPr="00D930F9">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_Toc185509005 \h </w:instrText>
      </w:r>
      <w:r>
        <w:rPr>
          <w:noProof/>
        </w:rPr>
      </w:r>
      <w:r>
        <w:rPr>
          <w:noProof/>
        </w:rPr>
        <w:fldChar w:fldCharType="separate"/>
      </w:r>
      <w:r>
        <w:rPr>
          <w:noProof/>
        </w:rPr>
        <w:t>13</w:t>
      </w:r>
      <w:r>
        <w:rPr>
          <w:noProof/>
        </w:rPr>
        <w:fldChar w:fldCharType="end"/>
      </w:r>
    </w:p>
    <w:p w14:paraId="4D9CCFBB" w14:textId="53BB30CF"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_Toc185509006 \h </w:instrText>
      </w:r>
      <w:r>
        <w:rPr>
          <w:noProof/>
        </w:rPr>
      </w:r>
      <w:r>
        <w:rPr>
          <w:noProof/>
        </w:rPr>
        <w:fldChar w:fldCharType="separate"/>
      </w:r>
      <w:r>
        <w:rPr>
          <w:noProof/>
        </w:rPr>
        <w:t>13</w:t>
      </w:r>
      <w:r>
        <w:rPr>
          <w:noProof/>
        </w:rPr>
        <w:fldChar w:fldCharType="end"/>
      </w:r>
    </w:p>
    <w:p w14:paraId="13DA0729" w14:textId="4CB5BEE2"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AKMA Context removal</w:t>
      </w:r>
      <w:r>
        <w:rPr>
          <w:noProof/>
        </w:rPr>
        <w:tab/>
      </w:r>
      <w:r>
        <w:rPr>
          <w:noProof/>
        </w:rPr>
        <w:fldChar w:fldCharType="begin" w:fldLock="1"/>
      </w:r>
      <w:r>
        <w:rPr>
          <w:noProof/>
        </w:rPr>
        <w:instrText xml:space="preserve"> PAGEREF _Toc185509007 \h </w:instrText>
      </w:r>
      <w:r>
        <w:rPr>
          <w:noProof/>
        </w:rPr>
      </w:r>
      <w:r>
        <w:rPr>
          <w:noProof/>
        </w:rPr>
        <w:fldChar w:fldCharType="separate"/>
      </w:r>
      <w:r>
        <w:rPr>
          <w:noProof/>
        </w:rPr>
        <w:t>13</w:t>
      </w:r>
      <w:r>
        <w:rPr>
          <w:noProof/>
        </w:rPr>
        <w:fldChar w:fldCharType="end"/>
      </w:r>
    </w:p>
    <w:p w14:paraId="2E517BA6" w14:textId="6E3B44E7"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sidRPr="00D930F9">
        <w:rPr>
          <w:noProof/>
          <w:lang w:val="en-US"/>
        </w:rPr>
        <w:t>Naanf_AKMA_Notify</w:t>
      </w:r>
      <w:r>
        <w:rPr>
          <w:noProof/>
        </w:rPr>
        <w:t xml:space="preserve"> service operation</w:t>
      </w:r>
      <w:r>
        <w:rPr>
          <w:noProof/>
        </w:rPr>
        <w:tab/>
      </w:r>
      <w:r>
        <w:rPr>
          <w:noProof/>
        </w:rPr>
        <w:fldChar w:fldCharType="begin" w:fldLock="1"/>
      </w:r>
      <w:r>
        <w:rPr>
          <w:noProof/>
        </w:rPr>
        <w:instrText xml:space="preserve"> PAGEREF _Toc185509008 \h </w:instrText>
      </w:r>
      <w:r>
        <w:rPr>
          <w:noProof/>
        </w:rPr>
      </w:r>
      <w:r>
        <w:rPr>
          <w:noProof/>
        </w:rPr>
        <w:fldChar w:fldCharType="separate"/>
      </w:r>
      <w:r>
        <w:rPr>
          <w:noProof/>
        </w:rPr>
        <w:t>14</w:t>
      </w:r>
      <w:r>
        <w:rPr>
          <w:noProof/>
        </w:rPr>
        <w:fldChar w:fldCharType="end"/>
      </w:r>
    </w:p>
    <w:p w14:paraId="07015B49" w14:textId="5CEE90BC"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_Toc185509009 \h </w:instrText>
      </w:r>
      <w:r>
        <w:rPr>
          <w:noProof/>
        </w:rPr>
      </w:r>
      <w:r>
        <w:rPr>
          <w:noProof/>
        </w:rPr>
        <w:fldChar w:fldCharType="separate"/>
      </w:r>
      <w:r>
        <w:rPr>
          <w:noProof/>
        </w:rPr>
        <w:t>14</w:t>
      </w:r>
      <w:r>
        <w:rPr>
          <w:noProof/>
        </w:rPr>
        <w:fldChar w:fldCharType="end"/>
      </w:r>
    </w:p>
    <w:p w14:paraId="5A17BA0A" w14:textId="38453067"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_Toc185509010 \h </w:instrText>
      </w:r>
      <w:r>
        <w:rPr>
          <w:noProof/>
        </w:rPr>
      </w:r>
      <w:r>
        <w:rPr>
          <w:noProof/>
        </w:rPr>
        <w:fldChar w:fldCharType="separate"/>
      </w:r>
      <w:r>
        <w:rPr>
          <w:noProof/>
        </w:rPr>
        <w:t>14</w:t>
      </w:r>
      <w:r>
        <w:rPr>
          <w:noProof/>
        </w:rPr>
        <w:fldChar w:fldCharType="end"/>
      </w:r>
    </w:p>
    <w:p w14:paraId="5B48E627" w14:textId="0CB775E2" w:rsidR="00135567" w:rsidRDefault="00135567">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_Toc185509011 \h </w:instrText>
      </w:r>
      <w:r>
        <w:rPr>
          <w:noProof/>
        </w:rPr>
      </w:r>
      <w:r>
        <w:rPr>
          <w:noProof/>
        </w:rPr>
        <w:fldChar w:fldCharType="separate"/>
      </w:r>
      <w:r>
        <w:rPr>
          <w:noProof/>
        </w:rPr>
        <w:t>14</w:t>
      </w:r>
      <w:r>
        <w:rPr>
          <w:noProof/>
        </w:rPr>
        <w:fldChar w:fldCharType="end"/>
      </w:r>
    </w:p>
    <w:p w14:paraId="16B23BD0" w14:textId="46F8B50D" w:rsidR="00135567" w:rsidRDefault="00135567">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Naanf_AKMA Service API</w:t>
      </w:r>
      <w:r>
        <w:rPr>
          <w:noProof/>
        </w:rPr>
        <w:tab/>
      </w:r>
      <w:r>
        <w:rPr>
          <w:noProof/>
        </w:rPr>
        <w:fldChar w:fldCharType="begin" w:fldLock="1"/>
      </w:r>
      <w:r>
        <w:rPr>
          <w:noProof/>
        </w:rPr>
        <w:instrText xml:space="preserve"> PAGEREF _Toc185509012 \h </w:instrText>
      </w:r>
      <w:r>
        <w:rPr>
          <w:noProof/>
        </w:rPr>
      </w:r>
      <w:r>
        <w:rPr>
          <w:noProof/>
        </w:rPr>
        <w:fldChar w:fldCharType="separate"/>
      </w:r>
      <w:r>
        <w:rPr>
          <w:noProof/>
        </w:rPr>
        <w:t>14</w:t>
      </w:r>
      <w:r>
        <w:rPr>
          <w:noProof/>
        </w:rPr>
        <w:fldChar w:fldCharType="end"/>
      </w:r>
    </w:p>
    <w:p w14:paraId="4EAD65A4" w14:textId="08E9532F" w:rsidR="00135567" w:rsidRDefault="00135567">
      <w:pPr>
        <w:pStyle w:val="TOC3"/>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_Toc185509013 \h </w:instrText>
      </w:r>
      <w:r>
        <w:rPr>
          <w:noProof/>
        </w:rPr>
      </w:r>
      <w:r>
        <w:rPr>
          <w:noProof/>
        </w:rPr>
        <w:fldChar w:fldCharType="separate"/>
      </w:r>
      <w:r>
        <w:rPr>
          <w:noProof/>
        </w:rPr>
        <w:t>14</w:t>
      </w:r>
      <w:r>
        <w:rPr>
          <w:noProof/>
        </w:rPr>
        <w:fldChar w:fldCharType="end"/>
      </w:r>
    </w:p>
    <w:p w14:paraId="6D211E91" w14:textId="3400C5DA" w:rsidR="00135567" w:rsidRDefault="00135567">
      <w:pPr>
        <w:pStyle w:val="TOC3"/>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_Toc185509014 \h </w:instrText>
      </w:r>
      <w:r>
        <w:rPr>
          <w:noProof/>
        </w:rPr>
      </w:r>
      <w:r>
        <w:rPr>
          <w:noProof/>
        </w:rPr>
        <w:fldChar w:fldCharType="separate"/>
      </w:r>
      <w:r>
        <w:rPr>
          <w:noProof/>
        </w:rPr>
        <w:t>15</w:t>
      </w:r>
      <w:r>
        <w:rPr>
          <w:noProof/>
        </w:rPr>
        <w:fldChar w:fldCharType="end"/>
      </w:r>
    </w:p>
    <w:p w14:paraId="2A9E8049" w14:textId="4DBA8E29"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_Toc185509015 \h </w:instrText>
      </w:r>
      <w:r>
        <w:rPr>
          <w:noProof/>
        </w:rPr>
      </w:r>
      <w:r>
        <w:rPr>
          <w:noProof/>
        </w:rPr>
        <w:fldChar w:fldCharType="separate"/>
      </w:r>
      <w:r>
        <w:rPr>
          <w:noProof/>
        </w:rPr>
        <w:t>15</w:t>
      </w:r>
      <w:r>
        <w:rPr>
          <w:noProof/>
        </w:rPr>
        <w:fldChar w:fldCharType="end"/>
      </w:r>
    </w:p>
    <w:p w14:paraId="1DAC41AB" w14:textId="17DB6F9C"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_Toc185509016 \h </w:instrText>
      </w:r>
      <w:r>
        <w:rPr>
          <w:noProof/>
        </w:rPr>
      </w:r>
      <w:r>
        <w:rPr>
          <w:noProof/>
        </w:rPr>
        <w:fldChar w:fldCharType="separate"/>
      </w:r>
      <w:r>
        <w:rPr>
          <w:noProof/>
        </w:rPr>
        <w:t>15</w:t>
      </w:r>
      <w:r>
        <w:rPr>
          <w:noProof/>
        </w:rPr>
        <w:fldChar w:fldCharType="end"/>
      </w:r>
    </w:p>
    <w:p w14:paraId="74600C18" w14:textId="62DC3831"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_Toc185509017 \h </w:instrText>
      </w:r>
      <w:r>
        <w:rPr>
          <w:noProof/>
        </w:rPr>
      </w:r>
      <w:r>
        <w:rPr>
          <w:noProof/>
        </w:rPr>
        <w:fldChar w:fldCharType="separate"/>
      </w:r>
      <w:r>
        <w:rPr>
          <w:noProof/>
        </w:rPr>
        <w:t>15</w:t>
      </w:r>
      <w:r>
        <w:rPr>
          <w:noProof/>
        </w:rPr>
        <w:fldChar w:fldCharType="end"/>
      </w:r>
    </w:p>
    <w:p w14:paraId="23BCDFCB" w14:textId="2CFC5FF3"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_Toc185509018 \h </w:instrText>
      </w:r>
      <w:r>
        <w:rPr>
          <w:noProof/>
        </w:rPr>
      </w:r>
      <w:r>
        <w:rPr>
          <w:noProof/>
        </w:rPr>
        <w:fldChar w:fldCharType="separate"/>
      </w:r>
      <w:r>
        <w:rPr>
          <w:noProof/>
        </w:rPr>
        <w:t>15</w:t>
      </w:r>
      <w:r>
        <w:rPr>
          <w:noProof/>
        </w:rPr>
        <w:fldChar w:fldCharType="end"/>
      </w:r>
    </w:p>
    <w:p w14:paraId="1FE237F4" w14:textId="616BF6DB"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_Toc185509019 \h </w:instrText>
      </w:r>
      <w:r>
        <w:rPr>
          <w:noProof/>
        </w:rPr>
      </w:r>
      <w:r>
        <w:rPr>
          <w:noProof/>
        </w:rPr>
        <w:fldChar w:fldCharType="separate"/>
      </w:r>
      <w:r>
        <w:rPr>
          <w:noProof/>
        </w:rPr>
        <w:t>15</w:t>
      </w:r>
      <w:r>
        <w:rPr>
          <w:noProof/>
        </w:rPr>
        <w:fldChar w:fldCharType="end"/>
      </w:r>
    </w:p>
    <w:p w14:paraId="448950E0" w14:textId="00EC1A1F" w:rsidR="00135567" w:rsidRDefault="00135567">
      <w:pPr>
        <w:pStyle w:val="TOC3"/>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_Toc185509020 \h </w:instrText>
      </w:r>
      <w:r>
        <w:rPr>
          <w:noProof/>
        </w:rPr>
      </w:r>
      <w:r>
        <w:rPr>
          <w:noProof/>
        </w:rPr>
        <w:fldChar w:fldCharType="separate"/>
      </w:r>
      <w:r>
        <w:rPr>
          <w:noProof/>
        </w:rPr>
        <w:t>15</w:t>
      </w:r>
      <w:r>
        <w:rPr>
          <w:noProof/>
        </w:rPr>
        <w:fldChar w:fldCharType="end"/>
      </w:r>
    </w:p>
    <w:p w14:paraId="62F074EB" w14:textId="6AE29CBE" w:rsidR="00135567" w:rsidRDefault="00135567">
      <w:pPr>
        <w:pStyle w:val="TOC3"/>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_Toc185509021 \h </w:instrText>
      </w:r>
      <w:r>
        <w:rPr>
          <w:noProof/>
        </w:rPr>
      </w:r>
      <w:r>
        <w:rPr>
          <w:noProof/>
        </w:rPr>
        <w:fldChar w:fldCharType="separate"/>
      </w:r>
      <w:r>
        <w:rPr>
          <w:noProof/>
        </w:rPr>
        <w:t>15</w:t>
      </w:r>
      <w:r>
        <w:rPr>
          <w:noProof/>
        </w:rPr>
        <w:fldChar w:fldCharType="end"/>
      </w:r>
    </w:p>
    <w:p w14:paraId="3DC24984" w14:textId="65A9F705"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_Toc185509022 \h </w:instrText>
      </w:r>
      <w:r>
        <w:rPr>
          <w:noProof/>
        </w:rPr>
      </w:r>
      <w:r>
        <w:rPr>
          <w:noProof/>
        </w:rPr>
        <w:fldChar w:fldCharType="separate"/>
      </w:r>
      <w:r>
        <w:rPr>
          <w:noProof/>
        </w:rPr>
        <w:t>15</w:t>
      </w:r>
      <w:r>
        <w:rPr>
          <w:noProof/>
        </w:rPr>
        <w:fldChar w:fldCharType="end"/>
      </w:r>
    </w:p>
    <w:p w14:paraId="618B273D" w14:textId="4C0EC484"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Register</w:t>
      </w:r>
      <w:r>
        <w:rPr>
          <w:noProof/>
        </w:rPr>
        <w:tab/>
      </w:r>
      <w:r>
        <w:rPr>
          <w:noProof/>
        </w:rPr>
        <w:fldChar w:fldCharType="begin" w:fldLock="1"/>
      </w:r>
      <w:r>
        <w:rPr>
          <w:noProof/>
        </w:rPr>
        <w:instrText xml:space="preserve"> PAGEREF _Toc185509023 \h </w:instrText>
      </w:r>
      <w:r>
        <w:rPr>
          <w:noProof/>
        </w:rPr>
      </w:r>
      <w:r>
        <w:rPr>
          <w:noProof/>
        </w:rPr>
        <w:fldChar w:fldCharType="separate"/>
      </w:r>
      <w:r>
        <w:rPr>
          <w:noProof/>
        </w:rPr>
        <w:t>16</w:t>
      </w:r>
      <w:r>
        <w:rPr>
          <w:noProof/>
        </w:rPr>
        <w:fldChar w:fldCharType="end"/>
      </w:r>
    </w:p>
    <w:p w14:paraId="326D4AA5" w14:textId="0634A1E5"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_Toc185509024 \h </w:instrText>
      </w:r>
      <w:r>
        <w:rPr>
          <w:noProof/>
        </w:rPr>
      </w:r>
      <w:r>
        <w:rPr>
          <w:noProof/>
        </w:rPr>
        <w:fldChar w:fldCharType="separate"/>
      </w:r>
      <w:r>
        <w:rPr>
          <w:noProof/>
        </w:rPr>
        <w:t>16</w:t>
      </w:r>
      <w:r>
        <w:rPr>
          <w:noProof/>
        </w:rPr>
        <w:fldChar w:fldCharType="end"/>
      </w:r>
    </w:p>
    <w:p w14:paraId="25D55C9B" w14:textId="1B0D25A6"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_Toc185509025 \h </w:instrText>
      </w:r>
      <w:r>
        <w:rPr>
          <w:noProof/>
        </w:rPr>
      </w:r>
      <w:r>
        <w:rPr>
          <w:noProof/>
        </w:rPr>
        <w:fldChar w:fldCharType="separate"/>
      </w:r>
      <w:r>
        <w:rPr>
          <w:noProof/>
        </w:rPr>
        <w:t>16</w:t>
      </w:r>
      <w:r>
        <w:rPr>
          <w:noProof/>
        </w:rPr>
        <w:fldChar w:fldCharType="end"/>
      </w:r>
    </w:p>
    <w:p w14:paraId="054E76C9" w14:textId="752D1D70"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5.1.4.3</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_Toc185509026 \h </w:instrText>
      </w:r>
      <w:r>
        <w:rPr>
          <w:noProof/>
        </w:rPr>
      </w:r>
      <w:r>
        <w:rPr>
          <w:noProof/>
        </w:rPr>
        <w:fldChar w:fldCharType="separate"/>
      </w:r>
      <w:r>
        <w:rPr>
          <w:noProof/>
        </w:rPr>
        <w:t>17</w:t>
      </w:r>
      <w:r>
        <w:rPr>
          <w:noProof/>
        </w:rPr>
        <w:fldChar w:fldCharType="end"/>
      </w:r>
    </w:p>
    <w:p w14:paraId="2E2FB3A5" w14:textId="1A84CD3D"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5.1.4.3.1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_Toc185509027 \h </w:instrText>
      </w:r>
      <w:r>
        <w:rPr>
          <w:noProof/>
        </w:rPr>
      </w:r>
      <w:r>
        <w:rPr>
          <w:noProof/>
        </w:rPr>
        <w:fldChar w:fldCharType="separate"/>
      </w:r>
      <w:r>
        <w:rPr>
          <w:noProof/>
        </w:rPr>
        <w:t>17</w:t>
      </w:r>
      <w:r>
        <w:rPr>
          <w:noProof/>
        </w:rPr>
        <w:fldChar w:fldCharType="end"/>
      </w:r>
    </w:p>
    <w:p w14:paraId="770B8460" w14:textId="0EE889E6"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5.1.4.3.2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_Toc185509028 \h </w:instrText>
      </w:r>
      <w:r>
        <w:rPr>
          <w:noProof/>
        </w:rPr>
      </w:r>
      <w:r>
        <w:rPr>
          <w:noProof/>
        </w:rPr>
        <w:fldChar w:fldCharType="separate"/>
      </w:r>
      <w:r>
        <w:rPr>
          <w:noProof/>
        </w:rPr>
        <w:t>17</w:t>
      </w:r>
      <w:r>
        <w:rPr>
          <w:noProof/>
        </w:rPr>
        <w:fldChar w:fldCharType="end"/>
      </w:r>
    </w:p>
    <w:p w14:paraId="0FE24300" w14:textId="6AB5EC45"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5.1.4.4</w:t>
      </w:r>
      <w:r>
        <w:rPr>
          <w:rFonts w:asciiTheme="minorHAnsi" w:eastAsiaTheme="minorEastAsia" w:hAnsiTheme="minorHAnsi" w:cstheme="minorBidi"/>
          <w:noProof/>
          <w:kern w:val="2"/>
          <w:sz w:val="22"/>
          <w:szCs w:val="22"/>
          <w:lang w:eastAsia="ko-KR"/>
          <w14:ligatures w14:val="standardContextual"/>
        </w:rPr>
        <w:tab/>
      </w:r>
      <w:r>
        <w:rPr>
          <w:noProof/>
        </w:rPr>
        <w:t>Operation: Remove</w:t>
      </w:r>
      <w:r>
        <w:rPr>
          <w:noProof/>
        </w:rPr>
        <w:tab/>
      </w:r>
      <w:r>
        <w:rPr>
          <w:noProof/>
        </w:rPr>
        <w:fldChar w:fldCharType="begin" w:fldLock="1"/>
      </w:r>
      <w:r>
        <w:rPr>
          <w:noProof/>
        </w:rPr>
        <w:instrText xml:space="preserve"> PAGEREF _Toc185509029 \h </w:instrText>
      </w:r>
      <w:r>
        <w:rPr>
          <w:noProof/>
        </w:rPr>
      </w:r>
      <w:r>
        <w:rPr>
          <w:noProof/>
        </w:rPr>
        <w:fldChar w:fldCharType="separate"/>
      </w:r>
      <w:r>
        <w:rPr>
          <w:noProof/>
        </w:rPr>
        <w:t>18</w:t>
      </w:r>
      <w:r>
        <w:rPr>
          <w:noProof/>
        </w:rPr>
        <w:fldChar w:fldCharType="end"/>
      </w:r>
    </w:p>
    <w:p w14:paraId="76310EAB" w14:textId="0861F78B"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5.1.4.4.1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_Toc185509030 \h </w:instrText>
      </w:r>
      <w:r>
        <w:rPr>
          <w:noProof/>
        </w:rPr>
      </w:r>
      <w:r>
        <w:rPr>
          <w:noProof/>
        </w:rPr>
        <w:fldChar w:fldCharType="separate"/>
      </w:r>
      <w:r>
        <w:rPr>
          <w:noProof/>
        </w:rPr>
        <w:t>18</w:t>
      </w:r>
      <w:r>
        <w:rPr>
          <w:noProof/>
        </w:rPr>
        <w:fldChar w:fldCharType="end"/>
      </w:r>
    </w:p>
    <w:p w14:paraId="530CB4C0" w14:textId="69FDECD7"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5.1.4.4.2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_Toc185509031 \h </w:instrText>
      </w:r>
      <w:r>
        <w:rPr>
          <w:noProof/>
        </w:rPr>
      </w:r>
      <w:r>
        <w:rPr>
          <w:noProof/>
        </w:rPr>
        <w:fldChar w:fldCharType="separate"/>
      </w:r>
      <w:r>
        <w:rPr>
          <w:noProof/>
        </w:rPr>
        <w:t>18</w:t>
      </w:r>
      <w:r>
        <w:rPr>
          <w:noProof/>
        </w:rPr>
        <w:fldChar w:fldCharType="end"/>
      </w:r>
    </w:p>
    <w:p w14:paraId="297F02B1" w14:textId="4D03081B" w:rsidR="00135567" w:rsidRDefault="00135567">
      <w:pPr>
        <w:pStyle w:val="TOC3"/>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_Toc185509032 \h </w:instrText>
      </w:r>
      <w:r>
        <w:rPr>
          <w:noProof/>
        </w:rPr>
      </w:r>
      <w:r>
        <w:rPr>
          <w:noProof/>
        </w:rPr>
        <w:fldChar w:fldCharType="separate"/>
      </w:r>
      <w:r>
        <w:rPr>
          <w:noProof/>
        </w:rPr>
        <w:t>19</w:t>
      </w:r>
      <w:r>
        <w:rPr>
          <w:noProof/>
        </w:rPr>
        <w:fldChar w:fldCharType="end"/>
      </w:r>
    </w:p>
    <w:p w14:paraId="08970B15" w14:textId="19E6AE26"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_Toc185509033 \h </w:instrText>
      </w:r>
      <w:r>
        <w:rPr>
          <w:noProof/>
        </w:rPr>
      </w:r>
      <w:r>
        <w:rPr>
          <w:noProof/>
        </w:rPr>
        <w:fldChar w:fldCharType="separate"/>
      </w:r>
      <w:r>
        <w:rPr>
          <w:noProof/>
        </w:rPr>
        <w:t>19</w:t>
      </w:r>
      <w:r>
        <w:rPr>
          <w:noProof/>
        </w:rPr>
        <w:fldChar w:fldCharType="end"/>
      </w:r>
    </w:p>
    <w:p w14:paraId="2590E2BF" w14:textId="06E4D70E"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_Toc185509034 \h </w:instrText>
      </w:r>
      <w:r>
        <w:rPr>
          <w:noProof/>
        </w:rPr>
      </w:r>
      <w:r>
        <w:rPr>
          <w:noProof/>
        </w:rPr>
        <w:fldChar w:fldCharType="separate"/>
      </w:r>
      <w:r>
        <w:rPr>
          <w:noProof/>
        </w:rPr>
        <w:t>20</w:t>
      </w:r>
      <w:r>
        <w:rPr>
          <w:noProof/>
        </w:rPr>
        <w:fldChar w:fldCharType="end"/>
      </w:r>
    </w:p>
    <w:p w14:paraId="4257831E" w14:textId="784FD919"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_Toc185509035 \h </w:instrText>
      </w:r>
      <w:r>
        <w:rPr>
          <w:noProof/>
        </w:rPr>
      </w:r>
      <w:r>
        <w:rPr>
          <w:noProof/>
        </w:rPr>
        <w:fldChar w:fldCharType="separate"/>
      </w:r>
      <w:r>
        <w:rPr>
          <w:noProof/>
        </w:rPr>
        <w:t>20</w:t>
      </w:r>
      <w:r>
        <w:rPr>
          <w:noProof/>
        </w:rPr>
        <w:fldChar w:fldCharType="end"/>
      </w:r>
    </w:p>
    <w:p w14:paraId="324DE58C" w14:textId="574CCEA9"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_Toc185509036 \h </w:instrText>
      </w:r>
      <w:r>
        <w:rPr>
          <w:noProof/>
        </w:rPr>
      </w:r>
      <w:r>
        <w:rPr>
          <w:noProof/>
        </w:rPr>
        <w:fldChar w:fldCharType="separate"/>
      </w:r>
      <w:r>
        <w:rPr>
          <w:noProof/>
        </w:rPr>
        <w:t>20</w:t>
      </w:r>
      <w:r>
        <w:rPr>
          <w:noProof/>
        </w:rPr>
        <w:fldChar w:fldCharType="end"/>
      </w:r>
    </w:p>
    <w:p w14:paraId="716C08EB" w14:textId="03C544A8"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_Toc185509037 \h </w:instrText>
      </w:r>
      <w:r>
        <w:rPr>
          <w:noProof/>
        </w:rPr>
      </w:r>
      <w:r>
        <w:rPr>
          <w:noProof/>
        </w:rPr>
        <w:fldChar w:fldCharType="separate"/>
      </w:r>
      <w:r>
        <w:rPr>
          <w:noProof/>
        </w:rPr>
        <w:t>20</w:t>
      </w:r>
      <w:r>
        <w:rPr>
          <w:noProof/>
        </w:rPr>
        <w:fldChar w:fldCharType="end"/>
      </w:r>
    </w:p>
    <w:p w14:paraId="589F1023" w14:textId="4502142D" w:rsidR="00135567" w:rsidRDefault="00135567">
      <w:pPr>
        <w:pStyle w:val="TOC6"/>
        <w:rPr>
          <w:rFonts w:asciiTheme="minorHAnsi" w:eastAsiaTheme="minorEastAsia" w:hAnsiTheme="minorHAnsi" w:cstheme="minorBidi"/>
          <w:noProof/>
          <w:kern w:val="2"/>
          <w:sz w:val="22"/>
          <w:szCs w:val="22"/>
          <w:lang w:eastAsia="ko-KR"/>
          <w14:ligatures w14:val="standardContextual"/>
        </w:rPr>
      </w:pPr>
      <w:r>
        <w:rPr>
          <w:noProof/>
        </w:rPr>
        <w:t>5.1.5.2.3.1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_Toc185509038 \h </w:instrText>
      </w:r>
      <w:r>
        <w:rPr>
          <w:noProof/>
        </w:rPr>
      </w:r>
      <w:r>
        <w:rPr>
          <w:noProof/>
        </w:rPr>
        <w:fldChar w:fldCharType="separate"/>
      </w:r>
      <w:r>
        <w:rPr>
          <w:noProof/>
        </w:rPr>
        <w:t>20</w:t>
      </w:r>
      <w:r>
        <w:rPr>
          <w:noProof/>
        </w:rPr>
        <w:fldChar w:fldCharType="end"/>
      </w:r>
    </w:p>
    <w:p w14:paraId="693AF6CA" w14:textId="2BD649D4" w:rsidR="00135567" w:rsidRDefault="00135567">
      <w:pPr>
        <w:pStyle w:val="TOC3"/>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_Toc185509039 \h </w:instrText>
      </w:r>
      <w:r>
        <w:rPr>
          <w:noProof/>
        </w:rPr>
      </w:r>
      <w:r>
        <w:rPr>
          <w:noProof/>
        </w:rPr>
        <w:fldChar w:fldCharType="separate"/>
      </w:r>
      <w:r>
        <w:rPr>
          <w:noProof/>
        </w:rPr>
        <w:t>21</w:t>
      </w:r>
      <w:r>
        <w:rPr>
          <w:noProof/>
        </w:rPr>
        <w:fldChar w:fldCharType="end"/>
      </w:r>
    </w:p>
    <w:p w14:paraId="161A88B0" w14:textId="162546F2"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_Toc185509040 \h </w:instrText>
      </w:r>
      <w:r>
        <w:rPr>
          <w:noProof/>
        </w:rPr>
      </w:r>
      <w:r>
        <w:rPr>
          <w:noProof/>
        </w:rPr>
        <w:fldChar w:fldCharType="separate"/>
      </w:r>
      <w:r>
        <w:rPr>
          <w:noProof/>
        </w:rPr>
        <w:t>21</w:t>
      </w:r>
      <w:r>
        <w:rPr>
          <w:noProof/>
        </w:rPr>
        <w:fldChar w:fldCharType="end"/>
      </w:r>
    </w:p>
    <w:p w14:paraId="12FA9198" w14:textId="24EAE3F8"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sidRPr="00D930F9">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D930F9">
        <w:rPr>
          <w:noProof/>
          <w:lang w:val="en-US"/>
        </w:rPr>
        <w:t>Structured data types</w:t>
      </w:r>
      <w:r>
        <w:rPr>
          <w:noProof/>
        </w:rPr>
        <w:tab/>
      </w:r>
      <w:r>
        <w:rPr>
          <w:noProof/>
        </w:rPr>
        <w:fldChar w:fldCharType="begin" w:fldLock="1"/>
      </w:r>
      <w:r>
        <w:rPr>
          <w:noProof/>
        </w:rPr>
        <w:instrText xml:space="preserve"> PAGEREF _Toc185509041 \h </w:instrText>
      </w:r>
      <w:r>
        <w:rPr>
          <w:noProof/>
        </w:rPr>
      </w:r>
      <w:r>
        <w:rPr>
          <w:noProof/>
        </w:rPr>
        <w:fldChar w:fldCharType="separate"/>
      </w:r>
      <w:r>
        <w:rPr>
          <w:noProof/>
        </w:rPr>
        <w:t>21</w:t>
      </w:r>
      <w:r>
        <w:rPr>
          <w:noProof/>
        </w:rPr>
        <w:fldChar w:fldCharType="end"/>
      </w:r>
    </w:p>
    <w:p w14:paraId="31B03CE7" w14:textId="6D7AEE5A"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_Toc185509042 \h </w:instrText>
      </w:r>
      <w:r>
        <w:rPr>
          <w:noProof/>
        </w:rPr>
      </w:r>
      <w:r>
        <w:rPr>
          <w:noProof/>
        </w:rPr>
        <w:fldChar w:fldCharType="separate"/>
      </w:r>
      <w:r>
        <w:rPr>
          <w:noProof/>
        </w:rPr>
        <w:t>21</w:t>
      </w:r>
      <w:r>
        <w:rPr>
          <w:noProof/>
        </w:rPr>
        <w:fldChar w:fldCharType="end"/>
      </w:r>
    </w:p>
    <w:p w14:paraId="511D24BC" w14:textId="0F9DE05F"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AkmaKeyInfo</w:t>
      </w:r>
      <w:r>
        <w:rPr>
          <w:noProof/>
        </w:rPr>
        <w:tab/>
      </w:r>
      <w:r>
        <w:rPr>
          <w:noProof/>
        </w:rPr>
        <w:fldChar w:fldCharType="begin" w:fldLock="1"/>
      </w:r>
      <w:r>
        <w:rPr>
          <w:noProof/>
        </w:rPr>
        <w:instrText xml:space="preserve"> PAGEREF _Toc185509043 \h </w:instrText>
      </w:r>
      <w:r>
        <w:rPr>
          <w:noProof/>
        </w:rPr>
      </w:r>
      <w:r>
        <w:rPr>
          <w:noProof/>
        </w:rPr>
        <w:fldChar w:fldCharType="separate"/>
      </w:r>
      <w:r>
        <w:rPr>
          <w:noProof/>
        </w:rPr>
        <w:t>22</w:t>
      </w:r>
      <w:r>
        <w:rPr>
          <w:noProof/>
        </w:rPr>
        <w:fldChar w:fldCharType="end"/>
      </w:r>
    </w:p>
    <w:p w14:paraId="661730B0" w14:textId="11DA625D"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CtxRemove</w:t>
      </w:r>
      <w:r>
        <w:rPr>
          <w:noProof/>
        </w:rPr>
        <w:tab/>
      </w:r>
      <w:r>
        <w:rPr>
          <w:noProof/>
        </w:rPr>
        <w:fldChar w:fldCharType="begin" w:fldLock="1"/>
      </w:r>
      <w:r>
        <w:rPr>
          <w:noProof/>
        </w:rPr>
        <w:instrText xml:space="preserve"> PAGEREF _Toc185509044 \h </w:instrText>
      </w:r>
      <w:r>
        <w:rPr>
          <w:noProof/>
        </w:rPr>
      </w:r>
      <w:r>
        <w:rPr>
          <w:noProof/>
        </w:rPr>
        <w:fldChar w:fldCharType="separate"/>
      </w:r>
      <w:r>
        <w:rPr>
          <w:noProof/>
        </w:rPr>
        <w:t>22</w:t>
      </w:r>
      <w:r>
        <w:rPr>
          <w:noProof/>
        </w:rPr>
        <w:fldChar w:fldCharType="end"/>
      </w:r>
    </w:p>
    <w:p w14:paraId="22B3BB76" w14:textId="6A8802A9"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sidRPr="00D930F9">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D930F9">
        <w:rPr>
          <w:noProof/>
          <w:lang w:val="en-US"/>
        </w:rPr>
        <w:t>Simple data types and enumerations</w:t>
      </w:r>
      <w:r>
        <w:rPr>
          <w:noProof/>
        </w:rPr>
        <w:tab/>
      </w:r>
      <w:r>
        <w:rPr>
          <w:noProof/>
        </w:rPr>
        <w:fldChar w:fldCharType="begin" w:fldLock="1"/>
      </w:r>
      <w:r>
        <w:rPr>
          <w:noProof/>
        </w:rPr>
        <w:instrText xml:space="preserve"> PAGEREF _Toc185509045 \h </w:instrText>
      </w:r>
      <w:r>
        <w:rPr>
          <w:noProof/>
        </w:rPr>
      </w:r>
      <w:r>
        <w:rPr>
          <w:noProof/>
        </w:rPr>
        <w:fldChar w:fldCharType="separate"/>
      </w:r>
      <w:r>
        <w:rPr>
          <w:noProof/>
        </w:rPr>
        <w:t>22</w:t>
      </w:r>
      <w:r>
        <w:rPr>
          <w:noProof/>
        </w:rPr>
        <w:fldChar w:fldCharType="end"/>
      </w:r>
    </w:p>
    <w:p w14:paraId="642B6A71" w14:textId="0886304E"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_Toc185509046 \h </w:instrText>
      </w:r>
      <w:r>
        <w:rPr>
          <w:noProof/>
        </w:rPr>
      </w:r>
      <w:r>
        <w:rPr>
          <w:noProof/>
        </w:rPr>
        <w:fldChar w:fldCharType="separate"/>
      </w:r>
      <w:r>
        <w:rPr>
          <w:noProof/>
        </w:rPr>
        <w:t>22</w:t>
      </w:r>
      <w:r>
        <w:rPr>
          <w:noProof/>
        </w:rPr>
        <w:fldChar w:fldCharType="end"/>
      </w:r>
    </w:p>
    <w:p w14:paraId="709F6350" w14:textId="5AF72426" w:rsidR="00135567" w:rsidRDefault="00135567">
      <w:pPr>
        <w:pStyle w:val="TOC5"/>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_Toc185509047 \h </w:instrText>
      </w:r>
      <w:r>
        <w:rPr>
          <w:noProof/>
        </w:rPr>
      </w:r>
      <w:r>
        <w:rPr>
          <w:noProof/>
        </w:rPr>
        <w:fldChar w:fldCharType="separate"/>
      </w:r>
      <w:r>
        <w:rPr>
          <w:noProof/>
        </w:rPr>
        <w:t>22</w:t>
      </w:r>
      <w:r>
        <w:rPr>
          <w:noProof/>
        </w:rPr>
        <w:fldChar w:fldCharType="end"/>
      </w:r>
    </w:p>
    <w:p w14:paraId="2DB1F457" w14:textId="1331A625"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sidRPr="00D930F9">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_Toc185509048 \h </w:instrText>
      </w:r>
      <w:r>
        <w:rPr>
          <w:noProof/>
        </w:rPr>
      </w:r>
      <w:r>
        <w:rPr>
          <w:noProof/>
        </w:rPr>
        <w:fldChar w:fldCharType="separate"/>
      </w:r>
      <w:r>
        <w:rPr>
          <w:noProof/>
        </w:rPr>
        <w:t>22</w:t>
      </w:r>
      <w:r>
        <w:rPr>
          <w:noProof/>
        </w:rPr>
        <w:fldChar w:fldCharType="end"/>
      </w:r>
    </w:p>
    <w:p w14:paraId="1EF7863F" w14:textId="0F4E73FC"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_Toc185509049 \h </w:instrText>
      </w:r>
      <w:r>
        <w:rPr>
          <w:noProof/>
        </w:rPr>
      </w:r>
      <w:r>
        <w:rPr>
          <w:noProof/>
        </w:rPr>
        <w:fldChar w:fldCharType="separate"/>
      </w:r>
      <w:r>
        <w:rPr>
          <w:noProof/>
        </w:rPr>
        <w:t>22</w:t>
      </w:r>
      <w:r>
        <w:rPr>
          <w:noProof/>
        </w:rPr>
        <w:fldChar w:fldCharType="end"/>
      </w:r>
    </w:p>
    <w:p w14:paraId="18E5F428" w14:textId="6899C161" w:rsidR="00135567" w:rsidRDefault="00135567">
      <w:pPr>
        <w:pStyle w:val="TOC3"/>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_Toc185509050 \h </w:instrText>
      </w:r>
      <w:r>
        <w:rPr>
          <w:noProof/>
        </w:rPr>
      </w:r>
      <w:r>
        <w:rPr>
          <w:noProof/>
        </w:rPr>
        <w:fldChar w:fldCharType="separate"/>
      </w:r>
      <w:r>
        <w:rPr>
          <w:noProof/>
        </w:rPr>
        <w:t>22</w:t>
      </w:r>
      <w:r>
        <w:rPr>
          <w:noProof/>
        </w:rPr>
        <w:fldChar w:fldCharType="end"/>
      </w:r>
    </w:p>
    <w:p w14:paraId="48D47121" w14:textId="047DEEAC"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_Toc185509051 \h </w:instrText>
      </w:r>
      <w:r>
        <w:rPr>
          <w:noProof/>
        </w:rPr>
      </w:r>
      <w:r>
        <w:rPr>
          <w:noProof/>
        </w:rPr>
        <w:fldChar w:fldCharType="separate"/>
      </w:r>
      <w:r>
        <w:rPr>
          <w:noProof/>
        </w:rPr>
        <w:t>22</w:t>
      </w:r>
      <w:r>
        <w:rPr>
          <w:noProof/>
        </w:rPr>
        <w:fldChar w:fldCharType="end"/>
      </w:r>
    </w:p>
    <w:p w14:paraId="1904ED96" w14:textId="723DE364"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_Toc185509052 \h </w:instrText>
      </w:r>
      <w:r>
        <w:rPr>
          <w:noProof/>
        </w:rPr>
      </w:r>
      <w:r>
        <w:rPr>
          <w:noProof/>
        </w:rPr>
        <w:fldChar w:fldCharType="separate"/>
      </w:r>
      <w:r>
        <w:rPr>
          <w:noProof/>
        </w:rPr>
        <w:t>22</w:t>
      </w:r>
      <w:r>
        <w:rPr>
          <w:noProof/>
        </w:rPr>
        <w:fldChar w:fldCharType="end"/>
      </w:r>
    </w:p>
    <w:p w14:paraId="6D1B4ADD" w14:textId="175496EB" w:rsidR="00135567" w:rsidRDefault="00135567">
      <w:pPr>
        <w:pStyle w:val="TOC4"/>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_Toc185509053 \h </w:instrText>
      </w:r>
      <w:r>
        <w:rPr>
          <w:noProof/>
        </w:rPr>
      </w:r>
      <w:r>
        <w:rPr>
          <w:noProof/>
        </w:rPr>
        <w:fldChar w:fldCharType="separate"/>
      </w:r>
      <w:r>
        <w:rPr>
          <w:noProof/>
        </w:rPr>
        <w:t>23</w:t>
      </w:r>
      <w:r>
        <w:rPr>
          <w:noProof/>
        </w:rPr>
        <w:fldChar w:fldCharType="end"/>
      </w:r>
    </w:p>
    <w:p w14:paraId="4B13E30A" w14:textId="54EE2489" w:rsidR="00135567" w:rsidRDefault="00135567">
      <w:pPr>
        <w:pStyle w:val="TOC3"/>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_Toc185509054 \h </w:instrText>
      </w:r>
      <w:r>
        <w:rPr>
          <w:noProof/>
        </w:rPr>
      </w:r>
      <w:r>
        <w:rPr>
          <w:noProof/>
        </w:rPr>
        <w:fldChar w:fldCharType="separate"/>
      </w:r>
      <w:r>
        <w:rPr>
          <w:noProof/>
        </w:rPr>
        <w:t>23</w:t>
      </w:r>
      <w:r>
        <w:rPr>
          <w:noProof/>
        </w:rPr>
        <w:fldChar w:fldCharType="end"/>
      </w:r>
    </w:p>
    <w:p w14:paraId="54F9E00E" w14:textId="7E6544B7" w:rsidR="00135567" w:rsidRDefault="00135567">
      <w:pPr>
        <w:pStyle w:val="TOC3"/>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_Toc185509055 \h </w:instrText>
      </w:r>
      <w:r>
        <w:rPr>
          <w:noProof/>
        </w:rPr>
      </w:r>
      <w:r>
        <w:rPr>
          <w:noProof/>
        </w:rPr>
        <w:fldChar w:fldCharType="separate"/>
      </w:r>
      <w:r>
        <w:rPr>
          <w:noProof/>
        </w:rPr>
        <w:t>23</w:t>
      </w:r>
      <w:r>
        <w:rPr>
          <w:noProof/>
        </w:rPr>
        <w:fldChar w:fldCharType="end"/>
      </w:r>
    </w:p>
    <w:p w14:paraId="111568BB" w14:textId="70823870" w:rsidR="00135567" w:rsidRDefault="00135567" w:rsidP="00135567">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_Toc185509056 \h </w:instrText>
      </w:r>
      <w:r>
        <w:rPr>
          <w:noProof/>
        </w:rPr>
      </w:r>
      <w:r>
        <w:rPr>
          <w:noProof/>
        </w:rPr>
        <w:fldChar w:fldCharType="separate"/>
      </w:r>
      <w:r>
        <w:rPr>
          <w:noProof/>
        </w:rPr>
        <w:t>25</w:t>
      </w:r>
      <w:r>
        <w:rPr>
          <w:noProof/>
        </w:rPr>
        <w:fldChar w:fldCharType="end"/>
      </w:r>
    </w:p>
    <w:p w14:paraId="7D5F9A22" w14:textId="595AA9DE" w:rsidR="00135567" w:rsidRDefault="00135567">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_Toc185509057 \h </w:instrText>
      </w:r>
      <w:r>
        <w:rPr>
          <w:noProof/>
        </w:rPr>
      </w:r>
      <w:r>
        <w:rPr>
          <w:noProof/>
        </w:rPr>
        <w:fldChar w:fldCharType="separate"/>
      </w:r>
      <w:r>
        <w:rPr>
          <w:noProof/>
        </w:rPr>
        <w:t>25</w:t>
      </w:r>
      <w:r>
        <w:rPr>
          <w:noProof/>
        </w:rPr>
        <w:fldChar w:fldCharType="end"/>
      </w:r>
    </w:p>
    <w:p w14:paraId="57A90023" w14:textId="78224178" w:rsidR="00135567" w:rsidRDefault="00135567">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Naanf_AKMA API</w:t>
      </w:r>
      <w:r>
        <w:rPr>
          <w:noProof/>
        </w:rPr>
        <w:tab/>
      </w:r>
      <w:r>
        <w:rPr>
          <w:noProof/>
        </w:rPr>
        <w:fldChar w:fldCharType="begin" w:fldLock="1"/>
      </w:r>
      <w:r>
        <w:rPr>
          <w:noProof/>
        </w:rPr>
        <w:instrText xml:space="preserve"> PAGEREF _Toc185509058 \h </w:instrText>
      </w:r>
      <w:r>
        <w:rPr>
          <w:noProof/>
        </w:rPr>
      </w:r>
      <w:r>
        <w:rPr>
          <w:noProof/>
        </w:rPr>
        <w:fldChar w:fldCharType="separate"/>
      </w:r>
      <w:r>
        <w:rPr>
          <w:noProof/>
        </w:rPr>
        <w:t>25</w:t>
      </w:r>
      <w:r>
        <w:rPr>
          <w:noProof/>
        </w:rPr>
        <w:fldChar w:fldCharType="end"/>
      </w:r>
    </w:p>
    <w:p w14:paraId="09772D3D" w14:textId="1EBA4572" w:rsidR="00135567" w:rsidRDefault="00135567" w:rsidP="00135567">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_Toc185509059 \h </w:instrText>
      </w:r>
      <w:r>
        <w:rPr>
          <w:noProof/>
        </w:rPr>
      </w:r>
      <w:r>
        <w:rPr>
          <w:noProof/>
        </w:rPr>
        <w:fldChar w:fldCharType="separate"/>
      </w:r>
      <w:r>
        <w:rPr>
          <w:noProof/>
        </w:rPr>
        <w:t>29</w:t>
      </w:r>
      <w:r>
        <w:rPr>
          <w:noProof/>
        </w:rPr>
        <w:fldChar w:fldCharType="end"/>
      </w:r>
    </w:p>
    <w:p w14:paraId="382308D5" w14:textId="3C0F2D90" w:rsidR="00CA23E7" w:rsidRDefault="00843B29">
      <w:r>
        <w:rPr>
          <w:sz w:val="22"/>
        </w:rP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85508982"/>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85508983"/>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85508984"/>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Heading2"/>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85508985"/>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85508986"/>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85508987"/>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85508988"/>
      <w:r>
        <w:t>4</w:t>
      </w:r>
      <w:r>
        <w:tab/>
        <w:t xml:space="preserve">Services offered by the </w:t>
      </w:r>
      <w:bookmarkEnd w:id="138"/>
      <w:bookmarkEnd w:id="139"/>
      <w:bookmarkEnd w:id="140"/>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DD6D4EF" w14:textId="77777777" w:rsidR="00CA23E7" w:rsidRDefault="00745863">
      <w:pPr>
        <w:pStyle w:val="Heading2"/>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85508989"/>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SimSun"/>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SimSun"/>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85508990"/>
      <w:r>
        <w:t>4.2</w:t>
      </w:r>
      <w:r>
        <w:tab/>
        <w:t>Naanf_AKMA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Heading3"/>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85508991"/>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Heading4"/>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85508992"/>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85508993"/>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35pt;height:2in;mso-width-percent:0;mso-height-percent:0;mso-width-percent:0;mso-height-percent:0" o:ole="">
            <v:imagedata r:id="rId13" o:title=""/>
          </v:shape>
          <o:OLEObject Type="Embed" ProgID="Visio.Drawing.15" ShapeID="_x0000_i1026" DrawAspect="Content" ObjectID="_1796121875"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135567">
      <w:pPr>
        <w:pStyle w:val="TH"/>
        <w:rPr>
          <w:rFonts w:eastAsia="SimSun"/>
          <w:lang w:val="en-US" w:eastAsia="zh-CN"/>
        </w:rPr>
      </w:pPr>
      <w:r>
        <w:rPr>
          <w:rFonts w:eastAsia="SimSun"/>
          <w:noProof/>
          <w:lang w:val="en-US" w:eastAsia="zh-CN"/>
        </w:rPr>
        <w:lastRenderedPageBreak/>
        <w:pict w14:anchorId="59FB9A40">
          <v:shape id="_x0000_i1027" type="#_x0000_t75" alt="" style="width:516.65pt;height:131.3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510696589"/>
      <w:bookmarkStart w:id="259" w:name="_Toc35971381"/>
      <w:bookmarkStart w:id="260" w:name="_Toc36812112"/>
      <w:bookmarkStart w:id="261" w:name="_Toc185508994"/>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61"/>
    </w:p>
    <w:p w14:paraId="1DB5A1EB" w14:textId="77777777" w:rsidR="00CA23E7" w:rsidRDefault="00745863">
      <w:pPr>
        <w:pStyle w:val="Heading5"/>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85508995"/>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85508996"/>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Microsoft YaHei"/>
          <w:lang w:eastAsia="zh-CN"/>
        </w:rPr>
        <w:t xml:space="preserve">provides the </w:t>
      </w:r>
      <w:r>
        <w:rPr>
          <w:rFonts w:eastAsia="Microsoft YaHei"/>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85508997"/>
      <w:r>
        <w:lastRenderedPageBreak/>
        <w:t>4.2.2</w:t>
      </w:r>
      <w:r>
        <w:tab/>
        <w:t>Service Operations</w:t>
      </w:r>
      <w:bookmarkEnd w:id="258"/>
      <w:bookmarkEnd w:id="259"/>
      <w:bookmarkEnd w:id="260"/>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Heading4"/>
      </w:pPr>
      <w:bookmarkStart w:id="326" w:name="_Toc138689884"/>
      <w:bookmarkStart w:id="327" w:name="_Toc151747741"/>
      <w:bookmarkStart w:id="328" w:name="_Toc510696590"/>
      <w:bookmarkStart w:id="329" w:name="_Toc35971382"/>
      <w:bookmarkStart w:id="330" w:name="_Toc36812113"/>
      <w:bookmarkStart w:id="331" w:name="_Toc66224216"/>
      <w:bookmarkStart w:id="332" w:name="_Toc66440520"/>
      <w:bookmarkStart w:id="333" w:name="_Toc70541239"/>
      <w:bookmarkStart w:id="334" w:name="_Toc83233915"/>
      <w:bookmarkStart w:id="335" w:name="_Toc85526831"/>
      <w:bookmarkStart w:id="336" w:name="_Toc88659467"/>
      <w:bookmarkStart w:id="337" w:name="_Toc88832378"/>
      <w:bookmarkStart w:id="338" w:name="_Toc90660265"/>
      <w:bookmarkStart w:id="339" w:name="_Toc97194391"/>
      <w:bookmarkStart w:id="340" w:name="_Toc112964104"/>
      <w:bookmarkStart w:id="341" w:name="_Toc122117261"/>
      <w:bookmarkStart w:id="342" w:name="_Toc510696591"/>
      <w:bookmarkStart w:id="343" w:name="_Toc35971383"/>
      <w:bookmarkStart w:id="344" w:name="_Toc36812114"/>
      <w:bookmarkStart w:id="345" w:name="_Toc66224217"/>
      <w:bookmarkStart w:id="346" w:name="_Toc66440521"/>
      <w:bookmarkStart w:id="347" w:name="_Toc70541240"/>
      <w:bookmarkStart w:id="348" w:name="_Toc83233916"/>
      <w:bookmarkStart w:id="349" w:name="_Toc85526832"/>
      <w:bookmarkStart w:id="350" w:name="_Toc88659468"/>
      <w:bookmarkStart w:id="351" w:name="_Toc88832379"/>
      <w:bookmarkStart w:id="352" w:name="_Toc90660266"/>
      <w:bookmarkStart w:id="353" w:name="_Toc97194392"/>
      <w:bookmarkStart w:id="354" w:name="_Toc112964105"/>
      <w:bookmarkStart w:id="355" w:name="_Toc122117262"/>
      <w:bookmarkStart w:id="356" w:name="_Toc185508998"/>
      <w:r>
        <w:t>4.2.2.1</w:t>
      </w:r>
      <w:r>
        <w:tab/>
        <w:t>Introduction</w:t>
      </w:r>
      <w:bookmarkEnd w:id="326"/>
      <w:bookmarkEnd w:id="327"/>
      <w:bookmarkEnd w:id="356"/>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Heading4"/>
      </w:pPr>
      <w:bookmarkStart w:id="357" w:name="_Toc138689885"/>
      <w:bookmarkStart w:id="358" w:name="_Toc151747742"/>
      <w:bookmarkStart w:id="359" w:name="_Toc185508999"/>
      <w:r>
        <w:t>4.2.2.2</w:t>
      </w:r>
      <w:r>
        <w:tab/>
      </w:r>
      <w:bookmarkEnd w:id="342"/>
      <w:bookmarkEnd w:id="343"/>
      <w:bookmarkEnd w:id="344"/>
      <w:r>
        <w:t>Naanf_AKMA_AnchorKey_Register service operation</w:t>
      </w:r>
      <w:bookmarkEnd w:id="345"/>
      <w:bookmarkEnd w:id="346"/>
      <w:bookmarkEnd w:id="347"/>
      <w:bookmarkEnd w:id="348"/>
      <w:bookmarkEnd w:id="349"/>
      <w:bookmarkEnd w:id="350"/>
      <w:bookmarkEnd w:id="351"/>
      <w:bookmarkEnd w:id="352"/>
      <w:bookmarkEnd w:id="353"/>
      <w:bookmarkEnd w:id="354"/>
      <w:bookmarkEnd w:id="355"/>
      <w:bookmarkEnd w:id="357"/>
      <w:bookmarkEnd w:id="358"/>
      <w:bookmarkEnd w:id="359"/>
    </w:p>
    <w:p w14:paraId="47124056" w14:textId="77777777" w:rsidR="00CA23E7" w:rsidRDefault="00745863">
      <w:pPr>
        <w:pStyle w:val="Heading5"/>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Hlk54815482"/>
      <w:bookmarkStart w:id="377" w:name="_Toc185509000"/>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85509001"/>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65pt;mso-width-percent:0;mso-height-percent:0;mso-width-percent:0;mso-height-percent:0" o:ole="">
            <v:imagedata r:id="rId16" o:title=""/>
          </v:shape>
          <o:OLEObject Type="Embed" ProgID="Visio.Drawing.11" ShapeID="_x0000_i1028" DrawAspect="Content" ObjectID="_1796121876"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85509002"/>
      <w:bookmarkEnd w:id="376"/>
      <w:r>
        <w:t>4.2.2.3</w:t>
      </w:r>
      <w:r>
        <w:tab/>
      </w:r>
      <w:bookmarkEnd w:id="395"/>
      <w:bookmarkEnd w:id="396"/>
      <w:bookmarkEnd w:id="397"/>
      <w:r>
        <w:t>Naanf_AKMA_ApplicationKey_Get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Heading5"/>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85509003"/>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85509004"/>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65pt;mso-width-percent:0;mso-height-percent:0;mso-width-percent:0;mso-height-percent:0" o:ole="">
            <v:imagedata r:id="rId18" o:title=""/>
          </v:shape>
          <o:OLEObject Type="Embed" ProgID="Visio.Drawing.11" ShapeID="_x0000_i1029" DrawAspect="Content" ObjectID="_1796121877"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bookmarkStart w:id="449" w:name="_Toc185509005"/>
      <w:r>
        <w:t>4.2.2.4</w:t>
      </w:r>
      <w:r>
        <w:tab/>
      </w:r>
      <w:r w:rsidRPr="002C5241">
        <w:rPr>
          <w:lang w:val="en-US"/>
        </w:rPr>
        <w:t>Naanf_AKMA_ContextRemove</w:t>
      </w:r>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Heading5"/>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85509006"/>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85509007"/>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5pt;height:156.65pt;mso-width-percent:0;mso-height-percent:0;mso-width-percent:0;mso-height-percent:0" o:ole="">
            <v:imagedata r:id="rId20" o:title=""/>
          </v:shape>
          <o:OLEObject Type="Embed" ProgID="Visio.Drawing.11" ShapeID="_x0000_i1030" DrawAspect="Content" ObjectID="_1796121878"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Heading4"/>
      </w:pPr>
      <w:bookmarkStart w:id="470" w:name="_Toc510696597"/>
      <w:bookmarkStart w:id="471" w:name="_Toc35971389"/>
      <w:bookmarkStart w:id="472" w:name="_Toc36812120"/>
      <w:bookmarkStart w:id="473" w:name="_Toc66224223"/>
      <w:bookmarkStart w:id="474" w:name="_Toc66440527"/>
      <w:bookmarkStart w:id="475" w:name="_Toc70541246"/>
      <w:bookmarkStart w:id="476" w:name="_Toc83233922"/>
      <w:bookmarkStart w:id="477" w:name="_Toc85526841"/>
      <w:bookmarkStart w:id="478" w:name="_Toc88659477"/>
      <w:bookmarkStart w:id="479" w:name="_Toc88832388"/>
      <w:bookmarkStart w:id="480" w:name="_Toc90660275"/>
      <w:bookmarkStart w:id="481" w:name="_Toc97194401"/>
      <w:bookmarkStart w:id="482" w:name="_Toc112964114"/>
      <w:bookmarkStart w:id="483" w:name="_Toc122117271"/>
      <w:bookmarkStart w:id="484" w:name="_Toc138689894"/>
      <w:bookmarkStart w:id="485" w:name="_Toc151747751"/>
      <w:bookmarkStart w:id="486" w:name="_Toc185509008"/>
      <w:r>
        <w:t>4.2.2.5</w:t>
      </w:r>
      <w:r>
        <w:tab/>
      </w:r>
      <w:r w:rsidRPr="002C5241">
        <w:rPr>
          <w:lang w:val="en-US"/>
        </w:rPr>
        <w:t>Naanf_AKMA_</w:t>
      </w:r>
      <w:r>
        <w:rPr>
          <w:lang w:val="en-US"/>
        </w:rPr>
        <w:t>Notify</w:t>
      </w:r>
      <w:r>
        <w:t xml:space="preserve"> service operation</w:t>
      </w:r>
      <w:bookmarkEnd w:id="486"/>
    </w:p>
    <w:p w14:paraId="0EBFF9E6" w14:textId="77777777" w:rsidR="000F6AB4" w:rsidRDefault="000F6AB4" w:rsidP="000F6AB4">
      <w:pPr>
        <w:pStyle w:val="Heading5"/>
      </w:pPr>
      <w:bookmarkStart w:id="487" w:name="_Toc185509009"/>
      <w:r>
        <w:t>4.2.2.5.1</w:t>
      </w:r>
      <w:r>
        <w:tab/>
        <w:t>General</w:t>
      </w:r>
      <w:bookmarkEnd w:id="487"/>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Heading5"/>
      </w:pPr>
      <w:bookmarkStart w:id="488" w:name="_Toc185509010"/>
      <w:r>
        <w:t>4.2.2.5.2</w:t>
      </w:r>
      <w:r>
        <w:tab/>
        <w:t>AKMA Service Disablement Notification</w:t>
      </w:r>
      <w:bookmarkEnd w:id="48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SimSun"/>
          <w:noProof/>
        </w:rPr>
        <w:object w:dxaOrig="9630" w:dyaOrig="3150" w14:anchorId="3EA51E52">
          <v:shape id="_x0000_i1031" type="#_x0000_t75" alt="" style="width:481.55pt;height:157.25pt;mso-width-percent:0;mso-height-percent:0;mso-width-percent:0;mso-height-percent:0" o:ole="">
            <v:imagedata r:id="rId22" o:title=""/>
          </v:shape>
          <o:OLEObject Type="Embed" ProgID="Visio.Drawing.15" ShapeID="_x0000_i1031" DrawAspect="Content" ObjectID="_1796121879"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Microsoft YaHei"/>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bookmarkStart w:id="489" w:name="_Toc185509011"/>
      <w:r>
        <w:t>5</w:t>
      </w:r>
      <w:r>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9"/>
    </w:p>
    <w:p w14:paraId="0FE554BE" w14:textId="77777777" w:rsidR="00CA23E7" w:rsidRDefault="00745863">
      <w:pPr>
        <w:pStyle w:val="Heading2"/>
      </w:pPr>
      <w:bookmarkStart w:id="490" w:name="_Toc510696598"/>
      <w:bookmarkStart w:id="491" w:name="_Toc35971390"/>
      <w:bookmarkStart w:id="492" w:name="_Toc36812121"/>
      <w:bookmarkStart w:id="493" w:name="_Toc66224224"/>
      <w:bookmarkStart w:id="494" w:name="_Toc66440528"/>
      <w:bookmarkStart w:id="495" w:name="_Toc70541247"/>
      <w:bookmarkStart w:id="496" w:name="_Toc83233923"/>
      <w:bookmarkStart w:id="497" w:name="_Toc85526842"/>
      <w:bookmarkStart w:id="498" w:name="_Toc88659478"/>
      <w:bookmarkStart w:id="499" w:name="_Toc88832389"/>
      <w:bookmarkStart w:id="500" w:name="_Toc90660276"/>
      <w:bookmarkStart w:id="501" w:name="_Toc97194402"/>
      <w:bookmarkStart w:id="502" w:name="_Toc112964115"/>
      <w:bookmarkStart w:id="503" w:name="_Toc122117272"/>
      <w:bookmarkStart w:id="504" w:name="_Toc138689895"/>
      <w:bookmarkStart w:id="505" w:name="_Toc151747752"/>
      <w:bookmarkStart w:id="506" w:name="_Toc185509012"/>
      <w:r>
        <w:t>5.1</w:t>
      </w:r>
      <w:r>
        <w:tab/>
        <w:t>Naanf_AKMA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BF0AA94" w14:textId="77777777" w:rsidR="00CA23E7" w:rsidRDefault="00745863">
      <w:pPr>
        <w:pStyle w:val="Heading3"/>
      </w:pPr>
      <w:bookmarkStart w:id="507" w:name="_Toc510696599"/>
      <w:bookmarkStart w:id="508" w:name="_Toc35971391"/>
      <w:bookmarkStart w:id="509" w:name="_Toc36812122"/>
      <w:bookmarkStart w:id="510" w:name="_Toc66224225"/>
      <w:bookmarkStart w:id="511" w:name="_Toc66440529"/>
      <w:bookmarkStart w:id="512" w:name="_Toc70541248"/>
      <w:bookmarkStart w:id="513" w:name="_Toc83233924"/>
      <w:bookmarkStart w:id="514" w:name="_Toc85526843"/>
      <w:bookmarkStart w:id="515" w:name="_Toc88659479"/>
      <w:bookmarkStart w:id="516" w:name="_Toc88832390"/>
      <w:bookmarkStart w:id="517" w:name="_Toc90660277"/>
      <w:bookmarkStart w:id="518" w:name="_Toc97194403"/>
      <w:bookmarkStart w:id="519" w:name="_Toc112964116"/>
      <w:bookmarkStart w:id="520" w:name="_Toc122117273"/>
      <w:bookmarkStart w:id="521" w:name="_Toc138689896"/>
      <w:bookmarkStart w:id="522" w:name="_Toc151747753"/>
      <w:bookmarkStart w:id="523" w:name="_Toc185509013"/>
      <w:r>
        <w:t>5.1.1</w:t>
      </w:r>
      <w:r>
        <w:tab/>
        <w:t>Introduction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ACCDA64" w14:textId="7D14FA64" w:rsidR="00CA23E7" w:rsidRDefault="00745863">
      <w:pPr>
        <w:rPr>
          <w:noProof/>
          <w:lang w:eastAsia="zh-CN"/>
        </w:rPr>
      </w:pPr>
      <w:bookmarkStart w:id="52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525" w:name="_Toc35971392"/>
      <w:bookmarkStart w:id="526" w:name="_Toc36812123"/>
      <w:bookmarkStart w:id="527" w:name="_Toc66224226"/>
      <w:bookmarkStart w:id="528" w:name="_Toc66440530"/>
      <w:bookmarkStart w:id="529" w:name="_Toc70541249"/>
      <w:bookmarkStart w:id="530" w:name="_Toc83233925"/>
      <w:bookmarkStart w:id="531" w:name="_Toc85526844"/>
      <w:bookmarkStart w:id="532" w:name="_Toc88659480"/>
      <w:bookmarkStart w:id="533" w:name="_Toc88832391"/>
      <w:bookmarkStart w:id="534" w:name="_Toc90660278"/>
      <w:bookmarkStart w:id="535" w:name="_Toc97194404"/>
      <w:bookmarkStart w:id="536" w:name="_Toc112964117"/>
      <w:bookmarkStart w:id="537" w:name="_Toc122117274"/>
      <w:bookmarkStart w:id="538" w:name="_Toc138689897"/>
      <w:bookmarkStart w:id="539" w:name="_Toc151747754"/>
      <w:bookmarkStart w:id="540" w:name="_Toc185509014"/>
      <w:r>
        <w:t>5.1.2</w:t>
      </w:r>
      <w:r>
        <w:tab/>
        <w:t>Usage of HTTP</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A12C059" w14:textId="77777777" w:rsidR="00CA23E7" w:rsidRDefault="00745863">
      <w:pPr>
        <w:pStyle w:val="Heading4"/>
      </w:pPr>
      <w:bookmarkStart w:id="541" w:name="_Toc510696601"/>
      <w:bookmarkStart w:id="542" w:name="_Toc35971393"/>
      <w:bookmarkStart w:id="543" w:name="_Toc36812124"/>
      <w:bookmarkStart w:id="544" w:name="_Toc66224227"/>
      <w:bookmarkStart w:id="545" w:name="_Toc66440531"/>
      <w:bookmarkStart w:id="546" w:name="_Toc70541250"/>
      <w:bookmarkStart w:id="547" w:name="_Toc83233926"/>
      <w:bookmarkStart w:id="548" w:name="_Toc85526845"/>
      <w:bookmarkStart w:id="549" w:name="_Toc88659481"/>
      <w:bookmarkStart w:id="550" w:name="_Toc88832392"/>
      <w:bookmarkStart w:id="551" w:name="_Toc90660279"/>
      <w:bookmarkStart w:id="552" w:name="_Toc97194405"/>
      <w:bookmarkStart w:id="553" w:name="_Toc112964118"/>
      <w:bookmarkStart w:id="554" w:name="_Toc122117275"/>
      <w:bookmarkStart w:id="555" w:name="_Toc138689898"/>
      <w:bookmarkStart w:id="556" w:name="_Toc151747755"/>
      <w:bookmarkStart w:id="557" w:name="_Toc185509015"/>
      <w:r>
        <w:t>5.1.2.1</w:t>
      </w:r>
      <w:r>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6303EF1" w14:textId="7D7F1F93" w:rsidR="00F923B1" w:rsidRDefault="00F923B1" w:rsidP="00F923B1">
      <w:pPr>
        <w:rPr>
          <w:noProof/>
        </w:rPr>
      </w:pPr>
      <w:bookmarkStart w:id="55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559" w:name="_Toc35971394"/>
      <w:bookmarkStart w:id="560" w:name="_Toc36812125"/>
      <w:bookmarkStart w:id="561" w:name="_Toc66224228"/>
      <w:bookmarkStart w:id="562" w:name="_Toc66440532"/>
      <w:bookmarkStart w:id="563" w:name="_Toc70541251"/>
      <w:bookmarkStart w:id="564" w:name="_Toc83233927"/>
      <w:bookmarkStart w:id="565" w:name="_Toc85526846"/>
      <w:bookmarkStart w:id="566" w:name="_Toc88659482"/>
      <w:bookmarkStart w:id="567" w:name="_Toc88832393"/>
      <w:bookmarkStart w:id="568" w:name="_Toc90660280"/>
      <w:bookmarkStart w:id="569" w:name="_Toc97194406"/>
      <w:bookmarkStart w:id="570" w:name="_Toc112964119"/>
      <w:bookmarkStart w:id="571" w:name="_Toc122117276"/>
      <w:bookmarkStart w:id="572" w:name="_Toc138689899"/>
      <w:bookmarkStart w:id="573" w:name="_Toc151747756"/>
      <w:bookmarkStart w:id="574" w:name="_Toc185509016"/>
      <w:r>
        <w:t>5.1.2.2</w:t>
      </w:r>
      <w:r>
        <w:tab/>
        <w:t>HTTP standard headers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0C0BC64" w14:textId="77777777" w:rsidR="00CA23E7" w:rsidRDefault="00745863">
      <w:pPr>
        <w:pStyle w:val="Heading5"/>
        <w:rPr>
          <w:lang w:eastAsia="zh-CN"/>
        </w:rPr>
      </w:pPr>
      <w:bookmarkStart w:id="575" w:name="_Toc510696603"/>
      <w:bookmarkStart w:id="576" w:name="_Toc35971395"/>
      <w:bookmarkStart w:id="577" w:name="_Toc36812126"/>
      <w:bookmarkStart w:id="578" w:name="_Toc66224229"/>
      <w:bookmarkStart w:id="579" w:name="_Toc66440533"/>
      <w:bookmarkStart w:id="580" w:name="_Toc70541252"/>
      <w:bookmarkStart w:id="581" w:name="_Toc83233928"/>
      <w:bookmarkStart w:id="582" w:name="_Toc85526847"/>
      <w:bookmarkStart w:id="583" w:name="_Toc88659483"/>
      <w:bookmarkStart w:id="584" w:name="_Toc88832394"/>
      <w:bookmarkStart w:id="585" w:name="_Toc90660281"/>
      <w:bookmarkStart w:id="586" w:name="_Toc97194407"/>
      <w:bookmarkStart w:id="587" w:name="_Toc112964120"/>
      <w:bookmarkStart w:id="588" w:name="_Toc122117277"/>
      <w:bookmarkStart w:id="589" w:name="_Toc138689900"/>
      <w:bookmarkStart w:id="590" w:name="_Toc151747757"/>
      <w:bookmarkStart w:id="591" w:name="_Toc185509017"/>
      <w:r>
        <w:t>5.1.2.2.1</w:t>
      </w:r>
      <w:r>
        <w:rPr>
          <w:rFonts w:hint="eastAsia"/>
          <w:lang w:eastAsia="zh-CN"/>
        </w:rPr>
        <w:tab/>
      </w:r>
      <w:r>
        <w:rPr>
          <w:lang w:eastAsia="zh-CN"/>
        </w:rPr>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D083592" w14:textId="77777777" w:rsidR="00CA23E7" w:rsidRDefault="00745863">
      <w:pPr>
        <w:rPr>
          <w:noProof/>
        </w:rPr>
      </w:pPr>
      <w:bookmarkStart w:id="592" w:name="_Toc510696604"/>
      <w:r>
        <w:rPr>
          <w:noProof/>
        </w:rPr>
        <w:t>See clause 5.2.2 of 3GPP TS 29.500 [4] for the usage of HTTP standard headers.</w:t>
      </w:r>
    </w:p>
    <w:p w14:paraId="1EFC1BCD" w14:textId="77777777" w:rsidR="00CA23E7" w:rsidRDefault="00745863">
      <w:pPr>
        <w:pStyle w:val="Heading5"/>
      </w:pPr>
      <w:bookmarkStart w:id="593" w:name="_Toc35971396"/>
      <w:bookmarkStart w:id="594" w:name="_Toc36812127"/>
      <w:bookmarkStart w:id="595" w:name="_Toc66224230"/>
      <w:bookmarkStart w:id="596" w:name="_Toc66440534"/>
      <w:bookmarkStart w:id="597" w:name="_Toc70541253"/>
      <w:bookmarkStart w:id="598" w:name="_Toc83233929"/>
      <w:bookmarkStart w:id="599" w:name="_Toc85526848"/>
      <w:bookmarkStart w:id="600" w:name="_Toc88659484"/>
      <w:bookmarkStart w:id="601" w:name="_Toc88832395"/>
      <w:bookmarkStart w:id="602" w:name="_Toc90660282"/>
      <w:bookmarkStart w:id="603" w:name="_Toc97194408"/>
      <w:bookmarkStart w:id="604" w:name="_Toc112964121"/>
      <w:bookmarkStart w:id="605" w:name="_Toc122117278"/>
      <w:bookmarkStart w:id="606" w:name="_Toc138689901"/>
      <w:bookmarkStart w:id="607" w:name="_Toc151747758"/>
      <w:bookmarkStart w:id="608" w:name="_Toc185509018"/>
      <w:r>
        <w:t>5.1.2.2.2</w:t>
      </w:r>
      <w:r>
        <w:tab/>
        <w:t>Content type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8C34151" w14:textId="77777777" w:rsidR="00CA23E7" w:rsidRDefault="00745863">
      <w:bookmarkStart w:id="60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10" w:name="_Hlk525213471"/>
      <w:bookmarkStart w:id="611" w:name="_Hlk525213025"/>
      <w:bookmarkStart w:id="612" w:name="_Toc35971397"/>
      <w:bookmarkStart w:id="613" w:name="_Toc36812128"/>
      <w:bookmarkStart w:id="614" w:name="_Toc66224231"/>
      <w:bookmarkStart w:id="615" w:name="_Toc66440535"/>
      <w:bookmarkStart w:id="616" w:name="_Toc70541254"/>
      <w:bookmarkStart w:id="617" w:name="_Toc83233930"/>
      <w:bookmarkStart w:id="618" w:name="_Toc85526849"/>
      <w:bookmarkStart w:id="619" w:name="_Toc88659485"/>
      <w:bookmarkStart w:id="620" w:name="_Toc88832396"/>
      <w:bookmarkStart w:id="621" w:name="_Toc90660283"/>
      <w:bookmarkStart w:id="622" w:name="_Toc97194409"/>
      <w:bookmarkStart w:id="623" w:name="_Toc112964122"/>
      <w:bookmarkStart w:id="624" w:name="_Toc122117279"/>
      <w:bookmarkStart w:id="625" w:name="_Toc138689902"/>
      <w:bookmarkStart w:id="626" w:name="_Toc510696607"/>
      <w:bookmarkStart w:id="627" w:name="_Toc35971398"/>
      <w:bookmarkStart w:id="628" w:name="_Toc36812129"/>
      <w:bookmarkStart w:id="629" w:name="_Toc66224232"/>
      <w:bookmarkStart w:id="630" w:name="_Toc66440536"/>
      <w:bookmarkStart w:id="631" w:name="_Toc70541255"/>
      <w:bookmarkStart w:id="632" w:name="_Toc83233931"/>
      <w:bookmarkStart w:id="633" w:name="_Toc85526850"/>
      <w:bookmarkStart w:id="634" w:name="_Toc88659486"/>
      <w:bookmarkStart w:id="635" w:name="_Toc88832397"/>
      <w:bookmarkStart w:id="636" w:name="_Toc90660284"/>
      <w:bookmarkStart w:id="637" w:name="_Toc97194410"/>
      <w:bookmarkStart w:id="638" w:name="_Toc112964123"/>
      <w:bookmarkStart w:id="639" w:name="_Toc122117280"/>
      <w:bookmarkEnd w:id="609"/>
      <w:r>
        <w:t xml:space="preserve">"Problem Details" JSON object shall be used to indicate </w:t>
      </w:r>
      <w:r>
        <w:rPr>
          <w:lang w:eastAsia="fr-FR"/>
        </w:rPr>
        <w:t xml:space="preserve">additional details of the error </w:t>
      </w:r>
      <w:r>
        <w:t xml:space="preserve">in a HTTP response body and </w:t>
      </w:r>
      <w:bookmarkEnd w:id="610"/>
      <w:r>
        <w:t>shall be signalled by the content type "application/problem+json", as defined in IETF RFC 9457 [13].</w:t>
      </w:r>
      <w:bookmarkEnd w:id="611"/>
    </w:p>
    <w:p w14:paraId="500F8D70" w14:textId="77777777" w:rsidR="00D61C52" w:rsidRDefault="00D61C52" w:rsidP="00D61C52">
      <w:pPr>
        <w:pStyle w:val="Heading4"/>
      </w:pPr>
      <w:bookmarkStart w:id="640" w:name="_Toc151747759"/>
      <w:bookmarkStart w:id="641" w:name="_Toc185509019"/>
      <w:r>
        <w:t>5.1.2.3</w:t>
      </w:r>
      <w:r>
        <w:tab/>
        <w:t>HTTP custom headers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40"/>
      <w:bookmarkEnd w:id="641"/>
    </w:p>
    <w:p w14:paraId="7FB1D634" w14:textId="06B4225C" w:rsidR="00D61C52" w:rsidRDefault="00D61C52" w:rsidP="00D61C52">
      <w:pPr>
        <w:rPr>
          <w:noProof/>
        </w:rPr>
      </w:pPr>
      <w:bookmarkStart w:id="642" w:name="_Toc489605322"/>
      <w:bookmarkStart w:id="643" w:name="_Toc492899753"/>
      <w:bookmarkStart w:id="644" w:name="_Toc492900032"/>
      <w:bookmarkStart w:id="645" w:name="_Toc492967834"/>
      <w:bookmarkStart w:id="646" w:name="_Toc492972922"/>
      <w:bookmarkStart w:id="647" w:name="_Toc492973142"/>
      <w:bookmarkStart w:id="648" w:name="_Toc492974840"/>
      <w:bookmarkStart w:id="64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42"/>
      <w:bookmarkEnd w:id="643"/>
      <w:bookmarkEnd w:id="644"/>
      <w:bookmarkEnd w:id="645"/>
      <w:bookmarkEnd w:id="646"/>
      <w:bookmarkEnd w:id="647"/>
      <w:bookmarkEnd w:id="648"/>
      <w:bookmarkEnd w:id="649"/>
    </w:p>
    <w:p w14:paraId="678512E3" w14:textId="466F3DA2" w:rsidR="00CA23E7" w:rsidRDefault="00745863">
      <w:pPr>
        <w:pStyle w:val="Heading3"/>
      </w:pPr>
      <w:bookmarkStart w:id="650" w:name="_Toc138689903"/>
      <w:bookmarkStart w:id="651" w:name="_Toc151747760"/>
      <w:bookmarkStart w:id="652" w:name="_Toc185509020"/>
      <w:r>
        <w:t>5.1.3</w:t>
      </w:r>
      <w:r>
        <w:tab/>
        <w:t>Resources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50"/>
      <w:bookmarkEnd w:id="651"/>
      <w:bookmarkEnd w:id="65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653" w:name="_Toc510696622"/>
      <w:bookmarkStart w:id="654" w:name="_Toc35971413"/>
      <w:bookmarkStart w:id="655" w:name="_Toc36812144"/>
      <w:bookmarkStart w:id="656" w:name="_Toc66224234"/>
      <w:bookmarkStart w:id="657" w:name="_Toc66440538"/>
      <w:bookmarkStart w:id="658" w:name="_Toc70541257"/>
      <w:bookmarkStart w:id="659" w:name="_Toc83233933"/>
      <w:bookmarkStart w:id="660" w:name="_Toc85526852"/>
      <w:bookmarkStart w:id="661" w:name="_Toc88659488"/>
      <w:bookmarkStart w:id="662" w:name="_Toc88832399"/>
      <w:bookmarkStart w:id="663" w:name="_Toc90660286"/>
      <w:bookmarkStart w:id="664" w:name="_Toc97194411"/>
      <w:bookmarkStart w:id="665" w:name="_Toc112964124"/>
      <w:bookmarkStart w:id="666" w:name="_Toc122117281"/>
      <w:bookmarkStart w:id="667" w:name="_Toc138689904"/>
      <w:bookmarkStart w:id="668" w:name="_Toc151747761"/>
      <w:bookmarkStart w:id="669" w:name="_Toc185509021"/>
      <w:r>
        <w:t>5.1.4</w:t>
      </w:r>
      <w:r>
        <w:tab/>
        <w:t>Custom Operations without associated resources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3987E82" w14:textId="5768D697" w:rsidR="00CA23E7" w:rsidRDefault="00745863">
      <w:pPr>
        <w:pStyle w:val="Heading4"/>
      </w:pPr>
      <w:bookmarkStart w:id="670" w:name="_Toc510696623"/>
      <w:bookmarkStart w:id="671" w:name="_Toc35971414"/>
      <w:bookmarkStart w:id="672" w:name="_Toc36812145"/>
      <w:bookmarkStart w:id="673" w:name="_Toc66224235"/>
      <w:bookmarkStart w:id="674" w:name="_Toc66440539"/>
      <w:bookmarkStart w:id="675" w:name="_Toc70541258"/>
      <w:bookmarkStart w:id="676" w:name="_Toc83233934"/>
      <w:bookmarkStart w:id="677" w:name="_Toc85526853"/>
      <w:bookmarkStart w:id="678" w:name="_Toc88659489"/>
      <w:bookmarkStart w:id="679" w:name="_Toc88832400"/>
      <w:bookmarkStart w:id="680" w:name="_Toc90660287"/>
      <w:bookmarkStart w:id="681" w:name="_Toc97194412"/>
      <w:bookmarkStart w:id="682" w:name="_Toc112964125"/>
      <w:bookmarkStart w:id="683" w:name="_Toc122117282"/>
      <w:bookmarkStart w:id="684" w:name="_Toc138689905"/>
      <w:bookmarkStart w:id="685" w:name="_Toc151747762"/>
      <w:bookmarkStart w:id="686" w:name="_Toc185509022"/>
      <w:r>
        <w:t>5.1.4.1</w:t>
      </w:r>
      <w:r>
        <w:tab/>
        <w:t>Overview</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1pt;height:183.75pt;mso-width-percent:0;mso-height-percent:0;mso-width-percent:0;mso-height-percent:0" o:ole="">
            <v:imagedata r:id="rId24" o:title=""/>
          </v:shape>
          <o:OLEObject Type="Embed" ProgID="Visio.Drawing.15" ShapeID="_x0000_i1032" DrawAspect="Content" ObjectID="_1796121880"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687" w:name="_Toc510696624"/>
      <w:bookmarkStart w:id="688" w:name="_Toc35971415"/>
      <w:bookmarkStart w:id="689" w:name="_Toc36812146"/>
      <w:bookmarkStart w:id="690" w:name="_Toc66224236"/>
      <w:bookmarkStart w:id="691" w:name="_Toc66440540"/>
      <w:bookmarkStart w:id="692" w:name="_Toc70541259"/>
      <w:bookmarkStart w:id="693" w:name="_Toc83233935"/>
      <w:bookmarkStart w:id="694" w:name="_Toc85526854"/>
      <w:bookmarkStart w:id="695" w:name="_Toc88659490"/>
      <w:bookmarkStart w:id="696" w:name="_Toc88832401"/>
      <w:bookmarkStart w:id="697" w:name="_Toc90660288"/>
      <w:bookmarkStart w:id="698" w:name="_Toc97194413"/>
      <w:bookmarkStart w:id="699" w:name="_Toc112964126"/>
      <w:bookmarkStart w:id="700" w:name="_Toc122117283"/>
      <w:bookmarkStart w:id="701" w:name="_Toc138689906"/>
      <w:bookmarkStart w:id="702" w:name="_Toc151747763"/>
      <w:bookmarkStart w:id="703" w:name="_Toc185509023"/>
      <w:r>
        <w:t>5.1.4.2</w:t>
      </w:r>
      <w:r>
        <w:tab/>
        <w:t>Operation: Register</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7F9D8AC" w14:textId="77777777" w:rsidR="00CA23E7" w:rsidRDefault="00745863">
      <w:pPr>
        <w:pStyle w:val="Heading5"/>
      </w:pPr>
      <w:bookmarkStart w:id="704" w:name="_Toc510696625"/>
      <w:bookmarkStart w:id="705" w:name="_Toc35971416"/>
      <w:bookmarkStart w:id="706" w:name="_Toc36812147"/>
      <w:bookmarkStart w:id="707" w:name="_Toc66224237"/>
      <w:bookmarkStart w:id="708" w:name="_Toc66440541"/>
      <w:bookmarkStart w:id="709" w:name="_Toc70541260"/>
      <w:bookmarkStart w:id="710" w:name="_Toc83233936"/>
      <w:bookmarkStart w:id="711" w:name="_Toc85526855"/>
      <w:bookmarkStart w:id="712" w:name="_Toc88659491"/>
      <w:bookmarkStart w:id="713" w:name="_Toc88832402"/>
      <w:bookmarkStart w:id="714" w:name="_Toc90660289"/>
      <w:bookmarkStart w:id="715" w:name="_Toc97194414"/>
      <w:bookmarkStart w:id="716" w:name="_Toc112964127"/>
      <w:bookmarkStart w:id="717" w:name="_Toc122117284"/>
      <w:bookmarkStart w:id="718" w:name="_Toc138689907"/>
      <w:bookmarkStart w:id="719" w:name="_Toc151747764"/>
      <w:bookmarkStart w:id="720" w:name="_Toc185509024"/>
      <w:r>
        <w:t>5.1.4.2.1</w:t>
      </w:r>
      <w:r>
        <w:tab/>
        <w:t>Description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721" w:name="_Toc510696626"/>
      <w:bookmarkStart w:id="722" w:name="_Toc35971417"/>
      <w:bookmarkStart w:id="723" w:name="_Toc36812148"/>
      <w:bookmarkStart w:id="724" w:name="_Toc66224238"/>
      <w:bookmarkStart w:id="725" w:name="_Toc66440542"/>
      <w:bookmarkStart w:id="726" w:name="_Toc70541261"/>
      <w:bookmarkStart w:id="727" w:name="_Toc83233937"/>
      <w:bookmarkStart w:id="728" w:name="_Toc85526856"/>
      <w:bookmarkStart w:id="729" w:name="_Toc88659492"/>
      <w:bookmarkStart w:id="730" w:name="_Toc88832403"/>
      <w:bookmarkStart w:id="731" w:name="_Toc90660290"/>
      <w:bookmarkStart w:id="732" w:name="_Toc97194415"/>
      <w:bookmarkStart w:id="733" w:name="_Toc112964128"/>
      <w:bookmarkStart w:id="734" w:name="_Toc122117285"/>
      <w:bookmarkStart w:id="735" w:name="_Toc138689908"/>
      <w:bookmarkStart w:id="736" w:name="_Toc151747765"/>
      <w:bookmarkStart w:id="737" w:name="_Toc185509025"/>
      <w:r>
        <w:t>5.1.4.2.2</w:t>
      </w:r>
      <w:r>
        <w:tab/>
        <w:t>Operation Definition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Heading4"/>
      </w:pPr>
      <w:bookmarkStart w:id="738" w:name="_Toc510696627"/>
      <w:bookmarkStart w:id="739" w:name="_Toc35971418"/>
      <w:bookmarkStart w:id="740" w:name="_Toc36812149"/>
      <w:bookmarkStart w:id="741" w:name="_Toc66224239"/>
      <w:bookmarkStart w:id="742" w:name="_Toc66440543"/>
      <w:bookmarkStart w:id="743" w:name="_Toc70541262"/>
      <w:bookmarkStart w:id="744" w:name="_Toc83233938"/>
      <w:bookmarkStart w:id="745" w:name="_Toc85526857"/>
      <w:bookmarkStart w:id="746" w:name="_Toc88659493"/>
      <w:bookmarkStart w:id="747" w:name="_Toc88832404"/>
      <w:bookmarkStart w:id="748" w:name="_Toc90660291"/>
      <w:bookmarkStart w:id="749" w:name="_Toc97194416"/>
      <w:bookmarkStart w:id="750" w:name="_Toc112964129"/>
      <w:bookmarkStart w:id="751" w:name="_Toc122117286"/>
      <w:bookmarkStart w:id="752" w:name="_Toc138689909"/>
      <w:bookmarkStart w:id="753" w:name="_Toc151747766"/>
      <w:bookmarkStart w:id="754" w:name="_Toc185509026"/>
      <w:r>
        <w:t>5.1.4.3</w:t>
      </w:r>
      <w:r>
        <w:tab/>
        <w:t>Operation: Retrieve</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F5D7745" w14:textId="77777777" w:rsidR="00CA23E7" w:rsidRDefault="00745863">
      <w:pPr>
        <w:pStyle w:val="Heading5"/>
      </w:pPr>
      <w:bookmarkStart w:id="755" w:name="_Toc70541263"/>
      <w:bookmarkStart w:id="756" w:name="_Toc83233939"/>
      <w:bookmarkStart w:id="757" w:name="_Toc85526858"/>
      <w:bookmarkStart w:id="758" w:name="_Toc88659494"/>
      <w:bookmarkStart w:id="759" w:name="_Toc88832405"/>
      <w:bookmarkStart w:id="760" w:name="_Toc90660292"/>
      <w:bookmarkStart w:id="761" w:name="_Toc97194417"/>
      <w:bookmarkStart w:id="762" w:name="_Toc112964130"/>
      <w:bookmarkStart w:id="763" w:name="_Toc122117287"/>
      <w:bookmarkStart w:id="764" w:name="_Toc138689910"/>
      <w:bookmarkStart w:id="765" w:name="_Toc151747767"/>
      <w:bookmarkStart w:id="766" w:name="_Toc185509027"/>
      <w:r>
        <w:t>5.1.4.3.1</w:t>
      </w:r>
      <w:r>
        <w:tab/>
        <w:t>Description</w:t>
      </w:r>
      <w:bookmarkEnd w:id="755"/>
      <w:bookmarkEnd w:id="756"/>
      <w:bookmarkEnd w:id="757"/>
      <w:bookmarkEnd w:id="758"/>
      <w:bookmarkEnd w:id="759"/>
      <w:bookmarkEnd w:id="760"/>
      <w:bookmarkEnd w:id="761"/>
      <w:bookmarkEnd w:id="762"/>
      <w:bookmarkEnd w:id="763"/>
      <w:bookmarkEnd w:id="764"/>
      <w:bookmarkEnd w:id="765"/>
      <w:bookmarkEnd w:id="76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767" w:name="_Toc56755859"/>
      <w:bookmarkStart w:id="768" w:name="_Toc66224240"/>
      <w:bookmarkStart w:id="769" w:name="_Toc66440544"/>
      <w:bookmarkStart w:id="770" w:name="_Toc70541264"/>
      <w:bookmarkStart w:id="771" w:name="_Toc83233940"/>
      <w:bookmarkStart w:id="772" w:name="_Toc85526859"/>
      <w:bookmarkStart w:id="773" w:name="_Toc88659495"/>
      <w:bookmarkStart w:id="774" w:name="_Toc88832406"/>
      <w:bookmarkStart w:id="775" w:name="_Toc90660293"/>
      <w:bookmarkStart w:id="776" w:name="_Toc97194418"/>
      <w:bookmarkStart w:id="777" w:name="_Toc112964131"/>
      <w:bookmarkStart w:id="778" w:name="_Toc122117288"/>
      <w:bookmarkStart w:id="779" w:name="_Toc138689911"/>
      <w:bookmarkStart w:id="780" w:name="_Toc151747768"/>
      <w:bookmarkStart w:id="781" w:name="_Toc510696628"/>
      <w:bookmarkStart w:id="782" w:name="_Toc35971419"/>
      <w:bookmarkStart w:id="783" w:name="_Toc36812150"/>
      <w:bookmarkStart w:id="784" w:name="_Toc185509028"/>
      <w:r>
        <w:t>5.1.4.3.2</w:t>
      </w:r>
      <w:r>
        <w:tab/>
        <w:t>Operation Definition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4"/>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5" w:name="_Toc85526860"/>
      <w:bookmarkStart w:id="786" w:name="_Toc88659496"/>
      <w:bookmarkStart w:id="787" w:name="_Toc88832407"/>
      <w:bookmarkStart w:id="788" w:name="_Toc90660294"/>
      <w:bookmarkStart w:id="789" w:name="_Toc97194419"/>
      <w:bookmarkStart w:id="790" w:name="_Toc112964132"/>
      <w:bookmarkStart w:id="791"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Heading4"/>
      </w:pPr>
      <w:bookmarkStart w:id="792" w:name="_Toc138689912"/>
      <w:bookmarkStart w:id="793" w:name="_Toc151747769"/>
      <w:bookmarkStart w:id="794" w:name="_Toc185509029"/>
      <w:r>
        <w:t>5.1.4.4</w:t>
      </w:r>
      <w:r>
        <w:tab/>
        <w:t>Operation: Remove</w:t>
      </w:r>
      <w:bookmarkEnd w:id="785"/>
      <w:bookmarkEnd w:id="786"/>
      <w:bookmarkEnd w:id="787"/>
      <w:bookmarkEnd w:id="788"/>
      <w:bookmarkEnd w:id="789"/>
      <w:bookmarkEnd w:id="790"/>
      <w:bookmarkEnd w:id="791"/>
      <w:bookmarkEnd w:id="792"/>
      <w:bookmarkEnd w:id="793"/>
      <w:bookmarkEnd w:id="794"/>
    </w:p>
    <w:p w14:paraId="338C8A8D" w14:textId="55F8E8D2" w:rsidR="005F10C9" w:rsidRDefault="005F10C9" w:rsidP="005F10C9">
      <w:pPr>
        <w:pStyle w:val="Heading5"/>
      </w:pPr>
      <w:bookmarkStart w:id="795" w:name="_Toc85526861"/>
      <w:bookmarkStart w:id="796" w:name="_Toc88659497"/>
      <w:bookmarkStart w:id="797" w:name="_Toc88832408"/>
      <w:bookmarkStart w:id="798" w:name="_Toc90660295"/>
      <w:bookmarkStart w:id="799" w:name="_Toc97194420"/>
      <w:bookmarkStart w:id="800" w:name="_Toc112964133"/>
      <w:bookmarkStart w:id="801" w:name="_Toc122117290"/>
      <w:bookmarkStart w:id="802" w:name="_Toc138689913"/>
      <w:bookmarkStart w:id="803" w:name="_Toc151747770"/>
      <w:bookmarkStart w:id="804" w:name="_Toc185509030"/>
      <w:r>
        <w:t>5.1.4.4.1</w:t>
      </w:r>
      <w:r>
        <w:tab/>
        <w:t>Description</w:t>
      </w:r>
      <w:bookmarkEnd w:id="795"/>
      <w:bookmarkEnd w:id="796"/>
      <w:bookmarkEnd w:id="797"/>
      <w:bookmarkEnd w:id="798"/>
      <w:bookmarkEnd w:id="799"/>
      <w:bookmarkEnd w:id="800"/>
      <w:bookmarkEnd w:id="801"/>
      <w:bookmarkEnd w:id="802"/>
      <w:bookmarkEnd w:id="803"/>
      <w:bookmarkEnd w:id="80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805" w:name="_Toc85526862"/>
      <w:bookmarkStart w:id="806" w:name="_Toc88659498"/>
      <w:bookmarkStart w:id="807" w:name="_Toc88832409"/>
      <w:bookmarkStart w:id="808" w:name="_Toc90660296"/>
      <w:bookmarkStart w:id="809" w:name="_Toc97194421"/>
      <w:bookmarkStart w:id="810" w:name="_Toc112964134"/>
      <w:bookmarkStart w:id="811" w:name="_Toc122117291"/>
      <w:bookmarkStart w:id="812" w:name="_Toc138689914"/>
      <w:bookmarkStart w:id="813" w:name="_Toc151747771"/>
      <w:bookmarkStart w:id="814" w:name="_Toc185509031"/>
      <w:r>
        <w:t>5.1.4.4.2</w:t>
      </w:r>
      <w:r>
        <w:tab/>
        <w:t>Operation Definition</w:t>
      </w:r>
      <w:bookmarkEnd w:id="805"/>
      <w:bookmarkEnd w:id="806"/>
      <w:bookmarkEnd w:id="807"/>
      <w:bookmarkEnd w:id="808"/>
      <w:bookmarkEnd w:id="809"/>
      <w:bookmarkEnd w:id="810"/>
      <w:bookmarkEnd w:id="811"/>
      <w:bookmarkEnd w:id="812"/>
      <w:bookmarkEnd w:id="813"/>
      <w:bookmarkEnd w:id="81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815" w:name="_Toc66224241"/>
      <w:bookmarkStart w:id="816" w:name="_Toc66440545"/>
      <w:bookmarkStart w:id="817" w:name="_Toc70541265"/>
      <w:bookmarkStart w:id="818" w:name="_Toc83233941"/>
      <w:bookmarkStart w:id="819" w:name="_Toc85526863"/>
      <w:bookmarkStart w:id="820" w:name="_Toc88659499"/>
      <w:bookmarkStart w:id="821" w:name="_Toc88832410"/>
      <w:bookmarkStart w:id="822" w:name="_Toc90660297"/>
      <w:bookmarkStart w:id="823" w:name="_Toc97194422"/>
      <w:bookmarkStart w:id="824" w:name="_Toc112964135"/>
      <w:bookmarkStart w:id="825" w:name="_Toc122117292"/>
      <w:bookmarkStart w:id="826" w:name="_Toc138689915"/>
      <w:bookmarkStart w:id="827" w:name="_Toc151747772"/>
      <w:bookmarkStart w:id="828" w:name="_Toc185509032"/>
      <w:r>
        <w:t>5.1.5</w:t>
      </w:r>
      <w:r>
        <w:tab/>
        <w:t>Notifications</w:t>
      </w:r>
      <w:bookmarkEnd w:id="781"/>
      <w:bookmarkEnd w:id="782"/>
      <w:bookmarkEnd w:id="783"/>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5E12B1C" w14:textId="77777777" w:rsidR="000F6AB4" w:rsidRDefault="000F6AB4" w:rsidP="00D91F48">
      <w:pPr>
        <w:pStyle w:val="Heading4"/>
      </w:pPr>
      <w:bookmarkStart w:id="829" w:name="_Toc510696629"/>
      <w:bookmarkStart w:id="830" w:name="_Toc35971420"/>
      <w:bookmarkStart w:id="831" w:name="_Toc67903537"/>
      <w:bookmarkStart w:id="832" w:name="_Toc89295681"/>
      <w:bookmarkStart w:id="833" w:name="_Toc94261397"/>
      <w:bookmarkStart w:id="834" w:name="_Toc104199053"/>
      <w:bookmarkStart w:id="835" w:name="_Toc104489489"/>
      <w:bookmarkStart w:id="836" w:name="_Toc138762318"/>
      <w:bookmarkStart w:id="837" w:name="_Toc145708512"/>
      <w:bookmarkStart w:id="838" w:name="_Toc153827186"/>
      <w:bookmarkStart w:id="839" w:name="_Toc28012442"/>
      <w:bookmarkStart w:id="840" w:name="_Toc36038395"/>
      <w:bookmarkStart w:id="841" w:name="_Toc45133665"/>
      <w:bookmarkStart w:id="842" w:name="_Toc51762419"/>
      <w:bookmarkStart w:id="843" w:name="_Toc59016991"/>
      <w:bookmarkStart w:id="844" w:name="_Toc129338906"/>
      <w:bookmarkStart w:id="845" w:name="_Toc153375313"/>
      <w:bookmarkStart w:id="846" w:name="_Toc510696632"/>
      <w:bookmarkStart w:id="847" w:name="_Toc35971427"/>
      <w:bookmarkStart w:id="848" w:name="_Toc36812158"/>
      <w:bookmarkStart w:id="849" w:name="_Toc66224242"/>
      <w:bookmarkStart w:id="850" w:name="_Toc66440546"/>
      <w:bookmarkStart w:id="851" w:name="_Toc70541266"/>
      <w:bookmarkStart w:id="852" w:name="_Toc83233942"/>
      <w:bookmarkStart w:id="853" w:name="_Toc85526864"/>
      <w:bookmarkStart w:id="854" w:name="_Toc88659500"/>
      <w:bookmarkStart w:id="855" w:name="_Toc88832411"/>
      <w:bookmarkStart w:id="856" w:name="_Toc90660298"/>
      <w:bookmarkStart w:id="857" w:name="_Toc97194423"/>
      <w:bookmarkStart w:id="858" w:name="_Toc112964136"/>
      <w:bookmarkStart w:id="859" w:name="_Toc122117293"/>
      <w:bookmarkStart w:id="860" w:name="_Toc138689916"/>
      <w:bookmarkStart w:id="861" w:name="_Toc151747773"/>
      <w:bookmarkStart w:id="862" w:name="_Toc185509033"/>
      <w:r>
        <w:t>5.1.5.1</w:t>
      </w:r>
      <w:r>
        <w:tab/>
        <w:t>Genera</w:t>
      </w:r>
      <w:bookmarkEnd w:id="829"/>
      <w:bookmarkEnd w:id="830"/>
      <w:bookmarkEnd w:id="831"/>
      <w:bookmarkEnd w:id="832"/>
      <w:bookmarkEnd w:id="833"/>
      <w:bookmarkEnd w:id="834"/>
      <w:bookmarkEnd w:id="835"/>
      <w:bookmarkEnd w:id="836"/>
      <w:bookmarkEnd w:id="837"/>
      <w:bookmarkEnd w:id="838"/>
      <w:r>
        <w:t>l</w:t>
      </w:r>
      <w:bookmarkEnd w:id="862"/>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863" w:name="_Toc153375315"/>
      <w:bookmarkStart w:id="864" w:name="_Toc185509034"/>
      <w:bookmarkEnd w:id="839"/>
      <w:bookmarkEnd w:id="840"/>
      <w:bookmarkEnd w:id="841"/>
      <w:bookmarkEnd w:id="842"/>
      <w:bookmarkEnd w:id="843"/>
      <w:bookmarkEnd w:id="844"/>
      <w:bookmarkEnd w:id="845"/>
      <w:r>
        <w:lastRenderedPageBreak/>
        <w:t>5.1.5.2</w:t>
      </w:r>
      <w:r>
        <w:tab/>
        <w:t>AKMA Service Disablement Notification</w:t>
      </w:r>
      <w:bookmarkEnd w:id="864"/>
    </w:p>
    <w:p w14:paraId="1C238DA6" w14:textId="77777777" w:rsidR="000F6AB4" w:rsidRDefault="000F6AB4" w:rsidP="00D91F48">
      <w:pPr>
        <w:pStyle w:val="Heading5"/>
      </w:pPr>
      <w:bookmarkStart w:id="865" w:name="_Toc28012443"/>
      <w:bookmarkStart w:id="866" w:name="_Toc36038396"/>
      <w:bookmarkStart w:id="867" w:name="_Toc45133666"/>
      <w:bookmarkStart w:id="868" w:name="_Toc51762420"/>
      <w:bookmarkStart w:id="869" w:name="_Toc59016992"/>
      <w:bookmarkStart w:id="870" w:name="_Toc129338907"/>
      <w:bookmarkStart w:id="871" w:name="_Toc153375314"/>
      <w:bookmarkStart w:id="872" w:name="_Toc185509035"/>
      <w:r>
        <w:t>5.1.5.2.1</w:t>
      </w:r>
      <w:r>
        <w:tab/>
        <w:t>Description</w:t>
      </w:r>
      <w:bookmarkEnd w:id="865"/>
      <w:bookmarkEnd w:id="866"/>
      <w:bookmarkEnd w:id="867"/>
      <w:bookmarkEnd w:id="868"/>
      <w:bookmarkEnd w:id="869"/>
      <w:bookmarkEnd w:id="870"/>
      <w:bookmarkEnd w:id="871"/>
      <w:bookmarkEnd w:id="872"/>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Heading5"/>
      </w:pPr>
      <w:bookmarkStart w:id="873" w:name="_Toc28012445"/>
      <w:bookmarkStart w:id="874" w:name="_Toc36038398"/>
      <w:bookmarkStart w:id="875" w:name="_Toc45133668"/>
      <w:bookmarkStart w:id="876" w:name="_Toc51762422"/>
      <w:bookmarkStart w:id="877" w:name="_Toc59016994"/>
      <w:bookmarkStart w:id="878" w:name="_Toc129338909"/>
      <w:bookmarkStart w:id="879" w:name="_Toc153375316"/>
      <w:bookmarkStart w:id="880" w:name="_Toc185509036"/>
      <w:bookmarkEnd w:id="863"/>
      <w:r>
        <w:t>5.1.5.2.2</w:t>
      </w:r>
      <w:r>
        <w:tab/>
        <w:t>Target URI</w:t>
      </w:r>
      <w:bookmarkEnd w:id="880"/>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881" w:name="_Toc185509037"/>
      <w:bookmarkEnd w:id="873"/>
      <w:bookmarkEnd w:id="874"/>
      <w:bookmarkEnd w:id="875"/>
      <w:bookmarkEnd w:id="876"/>
      <w:bookmarkEnd w:id="877"/>
      <w:bookmarkEnd w:id="878"/>
      <w:bookmarkEnd w:id="879"/>
      <w:r>
        <w:t>5.1.5.2.3</w:t>
      </w:r>
      <w:r>
        <w:tab/>
        <w:t>Standard Methods</w:t>
      </w:r>
      <w:bookmarkEnd w:id="881"/>
    </w:p>
    <w:p w14:paraId="4A065E81" w14:textId="77777777" w:rsidR="00490217" w:rsidRDefault="00490217" w:rsidP="00D91F48">
      <w:pPr>
        <w:pStyle w:val="Heading6"/>
      </w:pPr>
      <w:bookmarkStart w:id="882" w:name="_Toc28012446"/>
      <w:bookmarkStart w:id="883" w:name="_Toc36038399"/>
      <w:bookmarkStart w:id="884" w:name="_Toc45133669"/>
      <w:bookmarkStart w:id="885" w:name="_Toc51762423"/>
      <w:bookmarkStart w:id="886" w:name="_Toc59016995"/>
      <w:bookmarkStart w:id="887" w:name="_Toc129338910"/>
      <w:bookmarkStart w:id="888" w:name="_Toc153375317"/>
      <w:bookmarkStart w:id="889" w:name="_Toc185509038"/>
      <w:r>
        <w:t>5.1.5.2.3.1</w:t>
      </w:r>
      <w:r>
        <w:tab/>
        <w:t>POST</w:t>
      </w:r>
      <w:bookmarkEnd w:id="882"/>
      <w:bookmarkEnd w:id="883"/>
      <w:bookmarkEnd w:id="884"/>
      <w:bookmarkEnd w:id="885"/>
      <w:bookmarkEnd w:id="886"/>
      <w:bookmarkEnd w:id="887"/>
      <w:bookmarkEnd w:id="888"/>
      <w:bookmarkEnd w:id="88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bookmarkStart w:id="890" w:name="_Toc185509039"/>
      <w:r>
        <w:t>5.1.6</w:t>
      </w:r>
      <w:r>
        <w:tab/>
        <w:t>Data Model</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90"/>
    </w:p>
    <w:p w14:paraId="2D8F1325" w14:textId="77777777" w:rsidR="00CA23E7" w:rsidRDefault="00745863">
      <w:pPr>
        <w:pStyle w:val="Heading4"/>
      </w:pPr>
      <w:bookmarkStart w:id="891" w:name="_Toc510696633"/>
      <w:bookmarkStart w:id="892" w:name="_Toc35971428"/>
      <w:bookmarkStart w:id="893" w:name="_Toc36812159"/>
      <w:bookmarkStart w:id="894" w:name="_Toc66224243"/>
      <w:bookmarkStart w:id="895" w:name="_Toc66440547"/>
      <w:bookmarkStart w:id="896" w:name="_Toc70541267"/>
      <w:bookmarkStart w:id="897" w:name="_Toc83233943"/>
      <w:bookmarkStart w:id="898" w:name="_Toc85526865"/>
      <w:bookmarkStart w:id="899" w:name="_Toc88659501"/>
      <w:bookmarkStart w:id="900" w:name="_Toc88832412"/>
      <w:bookmarkStart w:id="901" w:name="_Toc90660299"/>
      <w:bookmarkStart w:id="902" w:name="_Toc97194424"/>
      <w:bookmarkStart w:id="903" w:name="_Toc112964137"/>
      <w:bookmarkStart w:id="904" w:name="_Toc122117294"/>
      <w:bookmarkStart w:id="905" w:name="_Toc138689917"/>
      <w:bookmarkStart w:id="906" w:name="_Toc151747774"/>
      <w:bookmarkStart w:id="907" w:name="_Toc185509040"/>
      <w:r>
        <w:t>5.1.6.1</w:t>
      </w:r>
      <w:r>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8" w:name="OLE_LINK52"/>
      <w:bookmarkStart w:id="909" w:name="OLE_LINK53"/>
      <w:r w:rsidR="00745863">
        <w:t>Naanf_AKMA</w:t>
      </w:r>
      <w:bookmarkEnd w:id="908"/>
      <w:bookmarkEnd w:id="90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Heading4"/>
        <w:rPr>
          <w:lang w:val="en-US"/>
        </w:rPr>
      </w:pPr>
      <w:bookmarkStart w:id="910" w:name="_Toc510696634"/>
      <w:bookmarkStart w:id="911" w:name="_Toc35971429"/>
      <w:bookmarkStart w:id="912" w:name="_Toc36812160"/>
      <w:bookmarkStart w:id="913" w:name="_Toc66224244"/>
      <w:bookmarkStart w:id="914" w:name="_Toc66440548"/>
      <w:bookmarkStart w:id="915" w:name="_Toc70541268"/>
      <w:bookmarkStart w:id="916" w:name="_Toc83233944"/>
      <w:bookmarkStart w:id="917" w:name="_Toc85526866"/>
      <w:bookmarkStart w:id="918" w:name="_Toc88659502"/>
      <w:bookmarkStart w:id="919" w:name="_Toc88832413"/>
      <w:bookmarkStart w:id="920" w:name="_Toc90660300"/>
      <w:bookmarkStart w:id="921" w:name="_Toc97194425"/>
      <w:bookmarkStart w:id="922" w:name="_Toc112964138"/>
      <w:bookmarkStart w:id="923" w:name="_Toc122117295"/>
      <w:bookmarkStart w:id="924" w:name="_Toc138689918"/>
      <w:bookmarkStart w:id="925" w:name="_Toc151747775"/>
      <w:bookmarkStart w:id="926" w:name="_Toc185509041"/>
      <w:r>
        <w:rPr>
          <w:lang w:val="en-US"/>
        </w:rPr>
        <w:t>5.1.6.2</w:t>
      </w:r>
      <w:r>
        <w:rPr>
          <w:lang w:val="en-US"/>
        </w:rPr>
        <w:tab/>
        <w:t>Structured data types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39DB9A5E" w14:textId="77777777" w:rsidR="00CA23E7" w:rsidRDefault="00745863">
      <w:pPr>
        <w:pStyle w:val="Heading5"/>
      </w:pPr>
      <w:bookmarkStart w:id="927" w:name="_Toc510696635"/>
      <w:bookmarkStart w:id="928" w:name="_Toc35971430"/>
      <w:bookmarkStart w:id="929" w:name="_Toc36812161"/>
      <w:bookmarkStart w:id="930" w:name="_Toc66224245"/>
      <w:bookmarkStart w:id="931" w:name="_Toc66440549"/>
      <w:bookmarkStart w:id="932" w:name="_Toc70541269"/>
      <w:bookmarkStart w:id="933" w:name="_Toc83233945"/>
      <w:bookmarkStart w:id="934" w:name="_Toc85526867"/>
      <w:bookmarkStart w:id="935" w:name="_Toc88659503"/>
      <w:bookmarkStart w:id="936" w:name="_Toc88832414"/>
      <w:bookmarkStart w:id="937" w:name="_Toc90660301"/>
      <w:bookmarkStart w:id="938" w:name="_Toc97194426"/>
      <w:bookmarkStart w:id="939" w:name="_Toc112964139"/>
      <w:bookmarkStart w:id="940" w:name="_Toc122117296"/>
      <w:bookmarkStart w:id="941" w:name="_Toc138689919"/>
      <w:bookmarkStart w:id="942" w:name="_Toc151747776"/>
      <w:bookmarkStart w:id="943" w:name="_Toc185509042"/>
      <w:r>
        <w:t>5.1.6.2.1</w:t>
      </w:r>
      <w:r>
        <w:tab/>
        <w:t>Introduction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944" w:name="_Toc510696636"/>
      <w:bookmarkStart w:id="945" w:name="_Toc35971431"/>
      <w:bookmarkStart w:id="946" w:name="_Toc36812162"/>
      <w:bookmarkStart w:id="947" w:name="_Toc66224246"/>
      <w:bookmarkStart w:id="948" w:name="_Toc66440550"/>
      <w:bookmarkStart w:id="949" w:name="_Toc70541270"/>
      <w:bookmarkStart w:id="950" w:name="_Toc83233946"/>
      <w:bookmarkStart w:id="951" w:name="_Toc85526868"/>
      <w:bookmarkStart w:id="952" w:name="_Toc88659504"/>
      <w:bookmarkStart w:id="953" w:name="_Toc88832415"/>
      <w:bookmarkStart w:id="954" w:name="_Toc90660302"/>
      <w:bookmarkStart w:id="955" w:name="_Toc97194427"/>
      <w:bookmarkStart w:id="956" w:name="_Toc112964140"/>
      <w:bookmarkStart w:id="957" w:name="_Toc122117297"/>
      <w:bookmarkStart w:id="958" w:name="_Toc138689920"/>
      <w:bookmarkStart w:id="959" w:name="_Toc151747777"/>
      <w:bookmarkStart w:id="960" w:name="_Toc185509043"/>
      <w:r>
        <w:lastRenderedPageBreak/>
        <w:t>5.1.6.2.2</w:t>
      </w:r>
      <w:r>
        <w:tab/>
        <w:t>Type: AkmaKeyInfo</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961" w:name="_Toc85526869"/>
      <w:bookmarkStart w:id="962" w:name="_Toc88659505"/>
      <w:bookmarkStart w:id="963" w:name="_Toc88832416"/>
      <w:bookmarkStart w:id="964" w:name="_Toc90660303"/>
      <w:bookmarkStart w:id="965" w:name="_Toc97194428"/>
      <w:bookmarkStart w:id="966" w:name="_Toc112964141"/>
      <w:bookmarkStart w:id="967" w:name="_Toc122117298"/>
      <w:bookmarkStart w:id="968" w:name="_Toc138689921"/>
      <w:bookmarkStart w:id="969" w:name="_Toc151747778"/>
      <w:bookmarkStart w:id="970" w:name="_Toc185509044"/>
      <w:r>
        <w:t>5.1.6.2.3</w:t>
      </w:r>
      <w:r>
        <w:tab/>
        <w:t>Type: CtxRemove</w:t>
      </w:r>
      <w:bookmarkEnd w:id="961"/>
      <w:bookmarkEnd w:id="962"/>
      <w:bookmarkEnd w:id="963"/>
      <w:bookmarkEnd w:id="964"/>
      <w:bookmarkEnd w:id="965"/>
      <w:bookmarkEnd w:id="966"/>
      <w:bookmarkEnd w:id="967"/>
      <w:bookmarkEnd w:id="968"/>
      <w:bookmarkEnd w:id="969"/>
      <w:bookmarkEnd w:id="970"/>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971" w:name="_Toc510696638"/>
      <w:bookmarkStart w:id="972" w:name="_Toc35971433"/>
      <w:bookmarkStart w:id="973" w:name="_Toc36812164"/>
      <w:bookmarkStart w:id="974" w:name="_Toc66224247"/>
      <w:bookmarkStart w:id="975" w:name="_Toc66440551"/>
      <w:bookmarkStart w:id="976" w:name="_Toc70541271"/>
      <w:bookmarkStart w:id="977" w:name="_Toc83233947"/>
      <w:bookmarkStart w:id="978" w:name="_Toc85526870"/>
      <w:bookmarkStart w:id="979" w:name="_Toc88659506"/>
      <w:bookmarkStart w:id="980" w:name="_Toc88832417"/>
      <w:bookmarkStart w:id="981" w:name="_Toc90660304"/>
      <w:bookmarkStart w:id="982" w:name="_Toc97194429"/>
      <w:bookmarkStart w:id="983" w:name="_Toc112964142"/>
      <w:bookmarkStart w:id="984" w:name="_Toc122117299"/>
      <w:bookmarkStart w:id="985" w:name="_Toc138689922"/>
      <w:bookmarkStart w:id="986" w:name="_Toc151747779"/>
      <w:bookmarkStart w:id="987" w:name="_Toc185509045"/>
      <w:r>
        <w:rPr>
          <w:lang w:val="en-US"/>
        </w:rPr>
        <w:t>5.1.6.3</w:t>
      </w:r>
      <w:r>
        <w:rPr>
          <w:lang w:val="en-US"/>
        </w:rPr>
        <w:tab/>
        <w:t>Simple data types and enumerations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E117573" w14:textId="77777777" w:rsidR="00CA23E7" w:rsidRDefault="00745863">
      <w:pPr>
        <w:pStyle w:val="Heading5"/>
      </w:pPr>
      <w:bookmarkStart w:id="988" w:name="_Toc510696639"/>
      <w:bookmarkStart w:id="989" w:name="_Toc35971434"/>
      <w:bookmarkStart w:id="990" w:name="_Toc36812165"/>
      <w:bookmarkStart w:id="991" w:name="_Toc66224248"/>
      <w:bookmarkStart w:id="992" w:name="_Toc66440552"/>
      <w:bookmarkStart w:id="993" w:name="_Toc70541272"/>
      <w:bookmarkStart w:id="994" w:name="_Toc83233948"/>
      <w:bookmarkStart w:id="995" w:name="_Toc85526871"/>
      <w:bookmarkStart w:id="996" w:name="_Toc88659507"/>
      <w:bookmarkStart w:id="997" w:name="_Toc88832418"/>
      <w:bookmarkStart w:id="998" w:name="_Toc90660305"/>
      <w:bookmarkStart w:id="999" w:name="_Toc97194430"/>
      <w:bookmarkStart w:id="1000" w:name="_Toc112964143"/>
      <w:bookmarkStart w:id="1001" w:name="_Toc122117300"/>
      <w:bookmarkStart w:id="1002" w:name="_Toc138689923"/>
      <w:bookmarkStart w:id="1003" w:name="_Toc151747780"/>
      <w:bookmarkStart w:id="1004" w:name="_Toc185509046"/>
      <w:r>
        <w:t>5.1.6.3.1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005" w:name="_Toc510696640"/>
      <w:bookmarkStart w:id="1006" w:name="_Toc35971435"/>
      <w:bookmarkStart w:id="1007" w:name="_Toc36812166"/>
      <w:bookmarkStart w:id="1008" w:name="_Toc66224249"/>
      <w:bookmarkStart w:id="1009" w:name="_Toc66440553"/>
      <w:bookmarkStart w:id="1010" w:name="_Toc70541273"/>
      <w:bookmarkStart w:id="1011" w:name="_Toc83233949"/>
      <w:bookmarkStart w:id="1012" w:name="_Toc85526872"/>
      <w:bookmarkStart w:id="1013" w:name="_Toc88659508"/>
      <w:bookmarkStart w:id="1014" w:name="_Toc88832419"/>
      <w:bookmarkStart w:id="1015" w:name="_Toc90660306"/>
      <w:bookmarkStart w:id="1016" w:name="_Toc97194431"/>
      <w:bookmarkStart w:id="1017" w:name="_Toc112964144"/>
      <w:bookmarkStart w:id="1018" w:name="_Toc122117301"/>
      <w:bookmarkStart w:id="1019" w:name="_Toc138689924"/>
      <w:bookmarkStart w:id="1020" w:name="_Toc151747781"/>
      <w:bookmarkStart w:id="1021" w:name="_Toc185509047"/>
      <w:r>
        <w:t>5.1.6.3.2</w:t>
      </w:r>
      <w:r>
        <w:tab/>
        <w:t>Simple data types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022" w:name="_Toc510696643"/>
      <w:bookmarkStart w:id="1023" w:name="_Toc35971438"/>
      <w:bookmarkStart w:id="1024" w:name="_Toc36812169"/>
      <w:bookmarkStart w:id="1025" w:name="_Toc66224250"/>
      <w:bookmarkStart w:id="1026" w:name="_Toc66440554"/>
      <w:bookmarkStart w:id="1027" w:name="_Toc70541274"/>
      <w:bookmarkStart w:id="1028" w:name="_Toc83233950"/>
      <w:bookmarkStart w:id="1029" w:name="_Toc85526873"/>
      <w:bookmarkStart w:id="1030" w:name="_Toc88659509"/>
      <w:bookmarkStart w:id="1031" w:name="_Toc88832420"/>
      <w:bookmarkStart w:id="1032" w:name="_Toc90660307"/>
      <w:bookmarkStart w:id="1033" w:name="_Toc97194432"/>
      <w:bookmarkStart w:id="1034" w:name="_Toc112964145"/>
      <w:bookmarkStart w:id="1035" w:name="_Toc122117302"/>
      <w:bookmarkStart w:id="1036" w:name="_Toc138689925"/>
      <w:bookmarkStart w:id="1037" w:name="_Toc151747782"/>
      <w:bookmarkStart w:id="1038" w:name="_Toc18550904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47292A5" w14:textId="77777777" w:rsidR="00CA23E7" w:rsidRDefault="00745863">
      <w:pPr>
        <w:rPr>
          <w:lang w:eastAsia="zh-CN"/>
        </w:rPr>
      </w:pPr>
      <w:bookmarkStart w:id="1039" w:name="_Toc510696644"/>
      <w:bookmarkStart w:id="1040" w:name="_Toc35971439"/>
      <w:bookmarkStart w:id="1041" w:name="_Toc36812170"/>
      <w:r>
        <w:rPr>
          <w:lang w:eastAsia="zh-CN"/>
        </w:rPr>
        <w:t>None in this release of the specification.</w:t>
      </w:r>
    </w:p>
    <w:p w14:paraId="3A708488" w14:textId="77777777" w:rsidR="00CA23E7" w:rsidRDefault="00745863">
      <w:pPr>
        <w:pStyle w:val="Heading4"/>
      </w:pPr>
      <w:bookmarkStart w:id="1042" w:name="_Toc510696646"/>
      <w:bookmarkStart w:id="1043" w:name="_Toc35971441"/>
      <w:bookmarkStart w:id="1044" w:name="_Toc36812172"/>
      <w:bookmarkStart w:id="1045" w:name="_Toc66224251"/>
      <w:bookmarkStart w:id="1046" w:name="_Toc66440555"/>
      <w:bookmarkStart w:id="1047" w:name="_Toc70541275"/>
      <w:bookmarkStart w:id="1048" w:name="_Toc83233951"/>
      <w:bookmarkStart w:id="1049" w:name="_Toc85526874"/>
      <w:bookmarkStart w:id="1050" w:name="_Toc88659510"/>
      <w:bookmarkStart w:id="1051" w:name="_Toc88832421"/>
      <w:bookmarkStart w:id="1052" w:name="_Toc90660308"/>
      <w:bookmarkStart w:id="1053" w:name="_Toc97194433"/>
      <w:bookmarkStart w:id="1054" w:name="_Toc112964146"/>
      <w:bookmarkStart w:id="1055" w:name="_Toc122117303"/>
      <w:bookmarkStart w:id="1056" w:name="_Toc138689926"/>
      <w:bookmarkStart w:id="1057" w:name="_Toc151747783"/>
      <w:bookmarkStart w:id="1058" w:name="_Toc185509049"/>
      <w:bookmarkEnd w:id="1039"/>
      <w:bookmarkEnd w:id="1040"/>
      <w:bookmarkEnd w:id="1041"/>
      <w:r>
        <w:t>5.1.6.5</w:t>
      </w:r>
      <w:r>
        <w:tab/>
        <w:t>Binary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9991EEA" w14:textId="77777777" w:rsidR="00CA23E7" w:rsidRDefault="00745863">
      <w:r>
        <w:t>None in this release of the specification.</w:t>
      </w:r>
    </w:p>
    <w:p w14:paraId="5243B1C0" w14:textId="77777777" w:rsidR="00CA23E7" w:rsidRDefault="00745863">
      <w:pPr>
        <w:pStyle w:val="Heading3"/>
      </w:pPr>
      <w:bookmarkStart w:id="1059" w:name="_Toc510696647"/>
      <w:bookmarkStart w:id="1060" w:name="_Toc35971443"/>
      <w:bookmarkStart w:id="1061" w:name="_Toc36812174"/>
      <w:bookmarkStart w:id="1062" w:name="_Toc66224252"/>
      <w:bookmarkStart w:id="1063" w:name="_Toc66440556"/>
      <w:bookmarkStart w:id="1064" w:name="_Toc70541276"/>
      <w:bookmarkStart w:id="1065" w:name="_Toc83233952"/>
      <w:bookmarkStart w:id="1066" w:name="_Toc85526875"/>
      <w:bookmarkStart w:id="1067" w:name="_Toc88659511"/>
      <w:bookmarkStart w:id="1068" w:name="_Toc88832422"/>
      <w:bookmarkStart w:id="1069" w:name="_Toc90660309"/>
      <w:bookmarkStart w:id="1070" w:name="_Toc97194434"/>
      <w:bookmarkStart w:id="1071" w:name="_Toc112964147"/>
      <w:bookmarkStart w:id="1072" w:name="_Toc122117304"/>
      <w:bookmarkStart w:id="1073" w:name="_Toc138689927"/>
      <w:bookmarkStart w:id="1074" w:name="_Toc151747784"/>
      <w:bookmarkStart w:id="1075" w:name="_Toc185509050"/>
      <w:r>
        <w:t>5.1.7</w:t>
      </w:r>
      <w:r>
        <w:tab/>
        <w:t>Error Handling</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A06FC2D" w14:textId="77777777" w:rsidR="00CA23E7" w:rsidRDefault="00745863">
      <w:pPr>
        <w:pStyle w:val="Heading4"/>
      </w:pPr>
      <w:bookmarkStart w:id="1076" w:name="_Toc35971444"/>
      <w:bookmarkStart w:id="1077" w:name="_Toc36812175"/>
      <w:bookmarkStart w:id="1078" w:name="_Toc66224253"/>
      <w:bookmarkStart w:id="1079" w:name="_Toc66440557"/>
      <w:bookmarkStart w:id="1080" w:name="_Toc70541277"/>
      <w:bookmarkStart w:id="1081" w:name="_Toc83233953"/>
      <w:bookmarkStart w:id="1082" w:name="_Toc85526876"/>
      <w:bookmarkStart w:id="1083" w:name="_Toc88659512"/>
      <w:bookmarkStart w:id="1084" w:name="_Toc88832423"/>
      <w:bookmarkStart w:id="1085" w:name="_Toc90660310"/>
      <w:bookmarkStart w:id="1086" w:name="_Toc97194435"/>
      <w:bookmarkStart w:id="1087" w:name="_Toc112964148"/>
      <w:bookmarkStart w:id="1088" w:name="_Toc122117305"/>
      <w:bookmarkStart w:id="1089" w:name="_Toc138689928"/>
      <w:bookmarkStart w:id="1090" w:name="_Toc151747785"/>
      <w:bookmarkStart w:id="1091" w:name="_Toc185509051"/>
      <w:r>
        <w:t>5.1.7.1</w:t>
      </w:r>
      <w:r>
        <w:tab/>
        <w:t>General</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092" w:name="_Toc35971445"/>
      <w:bookmarkStart w:id="1093" w:name="_Toc36812176"/>
      <w:bookmarkStart w:id="1094" w:name="_Toc66224254"/>
      <w:bookmarkStart w:id="1095" w:name="_Toc66440558"/>
      <w:bookmarkStart w:id="1096" w:name="_Toc70541278"/>
      <w:bookmarkStart w:id="1097" w:name="_Toc83233954"/>
      <w:bookmarkStart w:id="1098" w:name="_Toc85526877"/>
      <w:bookmarkStart w:id="1099" w:name="_Toc88659513"/>
      <w:bookmarkStart w:id="1100" w:name="_Toc88832424"/>
      <w:bookmarkStart w:id="1101" w:name="_Toc90660311"/>
      <w:bookmarkStart w:id="1102" w:name="_Toc97194436"/>
      <w:bookmarkStart w:id="1103" w:name="_Toc112964149"/>
      <w:bookmarkStart w:id="1104" w:name="_Toc122117306"/>
      <w:bookmarkStart w:id="1105" w:name="_Toc138689929"/>
      <w:bookmarkStart w:id="1106" w:name="_Toc151747786"/>
      <w:bookmarkStart w:id="1107" w:name="_Toc185509052"/>
      <w:r>
        <w:t>5.1.7.2</w:t>
      </w:r>
      <w:r>
        <w:tab/>
        <w:t>Protocol Errors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108" w:name="_Toc35971446"/>
      <w:bookmarkStart w:id="1109" w:name="_Toc36812177"/>
      <w:bookmarkStart w:id="1110" w:name="_Toc66224255"/>
      <w:bookmarkStart w:id="1111" w:name="_Toc66440559"/>
      <w:bookmarkStart w:id="1112" w:name="_Toc70541279"/>
      <w:bookmarkStart w:id="1113" w:name="_Toc83233955"/>
      <w:bookmarkStart w:id="1114" w:name="_Toc85526878"/>
      <w:bookmarkStart w:id="1115" w:name="_Toc88659514"/>
      <w:bookmarkStart w:id="1116" w:name="_Toc88832425"/>
      <w:bookmarkStart w:id="1117" w:name="_Toc90660312"/>
      <w:bookmarkStart w:id="1118" w:name="_Toc97194437"/>
      <w:bookmarkStart w:id="1119" w:name="_Toc112964150"/>
      <w:bookmarkStart w:id="1120" w:name="_Toc122117307"/>
      <w:bookmarkStart w:id="1121" w:name="_Toc138689930"/>
      <w:bookmarkStart w:id="1122" w:name="_Toc151747787"/>
      <w:bookmarkStart w:id="1123" w:name="_Toc492899751"/>
      <w:bookmarkStart w:id="1124" w:name="_Toc492900030"/>
      <w:bookmarkStart w:id="1125" w:name="_Toc492967832"/>
      <w:bookmarkStart w:id="1126" w:name="_Toc492972920"/>
      <w:bookmarkStart w:id="1127" w:name="_Toc492973140"/>
      <w:bookmarkStart w:id="1128" w:name="_Toc493774060"/>
      <w:bookmarkStart w:id="1129" w:name="_Toc508285804"/>
      <w:bookmarkStart w:id="1130" w:name="_Toc508287269"/>
      <w:bookmarkStart w:id="1131" w:name="_Toc510696648"/>
      <w:bookmarkStart w:id="1132" w:name="_Toc35971447"/>
      <w:bookmarkStart w:id="1133" w:name="_Toc36812178"/>
      <w:bookmarkStart w:id="1134" w:name="_Toc66224256"/>
      <w:bookmarkStart w:id="1135" w:name="_Toc66440560"/>
      <w:bookmarkStart w:id="1136" w:name="_Toc70541280"/>
      <w:bookmarkStart w:id="1137" w:name="_Toc83233956"/>
      <w:bookmarkStart w:id="1138" w:name="_Toc85526879"/>
      <w:bookmarkStart w:id="1139" w:name="_Toc88659515"/>
      <w:bookmarkStart w:id="1140" w:name="_Toc88832426"/>
      <w:bookmarkStart w:id="1141" w:name="_Toc90660313"/>
      <w:bookmarkStart w:id="1142" w:name="_Toc97194438"/>
      <w:bookmarkStart w:id="1143" w:name="_Toc112964151"/>
      <w:bookmarkStart w:id="1144" w:name="_Toc122117308"/>
      <w:bookmarkStart w:id="1145" w:name="_Toc185509053"/>
      <w:r>
        <w:lastRenderedPageBreak/>
        <w:t>5.1.7.3</w:t>
      </w:r>
      <w:r>
        <w:tab/>
        <w:t>Application Errors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45"/>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146" w:name="_Toc138689931"/>
      <w:bookmarkStart w:id="1147"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148" w:name="_Toc185509054"/>
      <w:r>
        <w:t>5.1.8</w:t>
      </w:r>
      <w:r>
        <w:rPr>
          <w:lang w:eastAsia="zh-CN"/>
        </w:rPr>
        <w:tab/>
        <w:t>Feature negotiation</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6"/>
      <w:bookmarkEnd w:id="1147"/>
      <w:bookmarkEnd w:id="1148"/>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149" w:name="_Toc532994477"/>
      <w:bookmarkStart w:id="1150" w:name="_Toc35971448"/>
      <w:bookmarkStart w:id="1151" w:name="_Toc36812179"/>
      <w:bookmarkStart w:id="1152" w:name="_Toc66224257"/>
      <w:bookmarkStart w:id="1153" w:name="_Toc66440561"/>
      <w:bookmarkStart w:id="1154" w:name="_Toc70541281"/>
      <w:bookmarkStart w:id="1155" w:name="_Toc83233957"/>
      <w:bookmarkStart w:id="1156" w:name="_Toc85526880"/>
      <w:bookmarkStart w:id="1157" w:name="_Toc88659516"/>
      <w:bookmarkStart w:id="1158" w:name="_Toc88832427"/>
      <w:bookmarkStart w:id="1159" w:name="_Toc90660314"/>
      <w:bookmarkStart w:id="1160" w:name="_Toc97194439"/>
      <w:bookmarkStart w:id="1161" w:name="_Toc112964152"/>
      <w:bookmarkStart w:id="1162" w:name="_Toc122117309"/>
      <w:bookmarkStart w:id="1163" w:name="_Toc138689932"/>
      <w:bookmarkStart w:id="1164" w:name="_Toc151747789"/>
      <w:bookmarkStart w:id="1165" w:name="_Toc510696649"/>
      <w:bookmarkStart w:id="1166" w:name="_Toc185509055"/>
      <w:r>
        <w:t>5.1.9</w:t>
      </w:r>
      <w:r>
        <w:tab/>
        <w:t>Security</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167" w:name="_Toc510696650"/>
      <w:bookmarkStart w:id="1168" w:name="_Toc35971450"/>
      <w:bookmarkStart w:id="1169" w:name="_Toc36812181"/>
      <w:bookmarkStart w:id="1170" w:name="_Toc66224258"/>
      <w:bookmarkStart w:id="1171" w:name="_Toc66440562"/>
      <w:bookmarkStart w:id="1172" w:name="_Toc70541282"/>
      <w:bookmarkStart w:id="1173" w:name="_Toc83233958"/>
      <w:bookmarkStart w:id="1174" w:name="_Toc85526881"/>
      <w:bookmarkStart w:id="1175" w:name="_Toc88659517"/>
      <w:bookmarkStart w:id="1176" w:name="_Toc88832428"/>
      <w:bookmarkStart w:id="1177" w:name="_Toc90660315"/>
      <w:bookmarkStart w:id="1178" w:name="_Toc97194440"/>
      <w:bookmarkStart w:id="1179" w:name="_Toc112964153"/>
      <w:bookmarkStart w:id="1180" w:name="_Toc122117310"/>
      <w:bookmarkStart w:id="1181" w:name="_Toc138689933"/>
      <w:bookmarkStart w:id="1182" w:name="_Toc151747790"/>
      <w:bookmarkStart w:id="1183" w:name="_Toc185509056"/>
      <w:r>
        <w:lastRenderedPageBreak/>
        <w:t>Annex A (normative):</w:t>
      </w:r>
      <w:r>
        <w:br/>
        <w:t>OpenAPI specification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2F0C3737" w14:textId="77777777" w:rsidR="00CA23E7" w:rsidRDefault="00745863">
      <w:pPr>
        <w:pStyle w:val="Heading1"/>
      </w:pPr>
      <w:bookmarkStart w:id="1184" w:name="_Toc510696651"/>
      <w:bookmarkStart w:id="1185" w:name="_Toc35971451"/>
      <w:bookmarkStart w:id="1186" w:name="_Toc36812182"/>
      <w:bookmarkStart w:id="1187" w:name="_Toc66224259"/>
      <w:bookmarkStart w:id="1188" w:name="_Toc66440563"/>
      <w:bookmarkStart w:id="1189" w:name="_Toc70541283"/>
      <w:bookmarkStart w:id="1190" w:name="_Toc83233959"/>
      <w:bookmarkStart w:id="1191" w:name="_Toc85526882"/>
      <w:bookmarkStart w:id="1192" w:name="_Toc88659518"/>
      <w:bookmarkStart w:id="1193" w:name="_Toc88832429"/>
      <w:bookmarkStart w:id="1194" w:name="_Toc90660316"/>
      <w:bookmarkStart w:id="1195" w:name="_Toc97194441"/>
      <w:bookmarkStart w:id="1196" w:name="_Toc112964154"/>
      <w:bookmarkStart w:id="1197" w:name="_Toc122117311"/>
      <w:bookmarkStart w:id="1198" w:name="_Toc138689934"/>
      <w:bookmarkStart w:id="1199" w:name="_Toc151747791"/>
      <w:bookmarkStart w:id="1200" w:name="_Toc185509057"/>
      <w:r>
        <w:t>A.1</w:t>
      </w:r>
      <w: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2AEF7B3" w14:textId="77777777" w:rsidR="00CA23E7" w:rsidRDefault="00745863">
      <w:bookmarkStart w:id="120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0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203" w:name="_Toc36812183"/>
      <w:bookmarkStart w:id="1204" w:name="_Toc66224260"/>
      <w:bookmarkStart w:id="1205" w:name="_Toc66440564"/>
      <w:bookmarkStart w:id="1206" w:name="_Toc70541284"/>
      <w:bookmarkStart w:id="1207" w:name="_Toc83233960"/>
      <w:bookmarkStart w:id="1208" w:name="_Toc85526883"/>
      <w:bookmarkStart w:id="1209" w:name="_Toc88659519"/>
      <w:bookmarkStart w:id="1210" w:name="_Toc88832430"/>
      <w:bookmarkStart w:id="1211" w:name="_Toc90660317"/>
      <w:bookmarkStart w:id="1212" w:name="_Toc97194442"/>
      <w:bookmarkStart w:id="1213" w:name="_Toc112964155"/>
      <w:bookmarkStart w:id="1214" w:name="_Toc122117312"/>
      <w:bookmarkStart w:id="1215" w:name="_Toc138689935"/>
      <w:bookmarkStart w:id="1216" w:name="_Toc151747792"/>
      <w:bookmarkStart w:id="1217" w:name="_Toc185509058"/>
      <w:r>
        <w:t>A.2</w:t>
      </w:r>
      <w:r>
        <w:tab/>
        <w:t>Naanf_AKMA API</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8" w:name="OLE_LINK91"/>
      <w:bookmarkStart w:id="1219" w:name="OLE_LINK92"/>
      <w:r>
        <w:t>AkmaKeyInfo</w:t>
      </w:r>
      <w:bookmarkEnd w:id="1218"/>
      <w:bookmarkEnd w:id="1219"/>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220" w:name="historyclause"/>
      <w:r>
        <w:br w:type="page"/>
      </w:r>
      <w:bookmarkStart w:id="1221" w:name="_Toc2086459"/>
      <w:bookmarkStart w:id="1222" w:name="_Toc66224261"/>
      <w:bookmarkStart w:id="1223" w:name="_Toc66440565"/>
      <w:bookmarkStart w:id="1224" w:name="_Toc70541285"/>
      <w:bookmarkStart w:id="1225" w:name="_Toc83233961"/>
      <w:bookmarkStart w:id="1226" w:name="_Toc85526884"/>
      <w:bookmarkStart w:id="1227" w:name="_Toc88659520"/>
      <w:bookmarkStart w:id="1228" w:name="_Toc88832431"/>
      <w:bookmarkStart w:id="1229" w:name="_Toc90660318"/>
      <w:bookmarkStart w:id="1230" w:name="_Toc97194443"/>
      <w:bookmarkStart w:id="1231" w:name="_Toc112964156"/>
      <w:bookmarkStart w:id="1232" w:name="_Toc122117313"/>
      <w:bookmarkStart w:id="1233" w:name="_Toc138689936"/>
      <w:bookmarkStart w:id="1234" w:name="_Toc151747793"/>
      <w:bookmarkStart w:id="1235" w:name="_Toc185509059"/>
      <w:bookmarkEnd w:id="1220"/>
      <w:r>
        <w:lastRenderedPageBreak/>
        <w:t>Annex B (informative):</w:t>
      </w:r>
      <w:r>
        <w:br/>
        <w:t>Change history</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6" w:name="OLE_LINK13"/>
            <w:bookmarkStart w:id="1237" w:name="OLE_LINK14"/>
            <w:r w:rsidRPr="003407B5">
              <w:rPr>
                <w:rFonts w:cs="Arial"/>
                <w:sz w:val="16"/>
                <w:szCs w:val="16"/>
              </w:rPr>
              <w:t>C3-205585</w:t>
            </w:r>
            <w:bookmarkEnd w:id="1236"/>
            <w:bookmarkEnd w:id="1237"/>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8" w:name="OLE_LINK15"/>
            <w:bookmarkStart w:id="1239" w:name="OLE_LINK16"/>
            <w:r w:rsidRPr="003407B5">
              <w:rPr>
                <w:rFonts w:cs="Arial"/>
                <w:sz w:val="16"/>
                <w:szCs w:val="16"/>
              </w:rPr>
              <w:t>C3-210291</w:t>
            </w:r>
            <w:bookmarkEnd w:id="1238"/>
            <w:bookmarkEnd w:id="1239"/>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25363" w14:textId="77777777" w:rsidR="00941914" w:rsidRDefault="00941914">
      <w:r>
        <w:separator/>
      </w:r>
    </w:p>
  </w:endnote>
  <w:endnote w:type="continuationSeparator" w:id="0">
    <w:p w14:paraId="6BEEC2D5" w14:textId="77777777" w:rsidR="00941914" w:rsidRDefault="0094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EF598" w14:textId="77777777" w:rsidR="00941914" w:rsidRDefault="00941914">
      <w:r>
        <w:separator/>
      </w:r>
    </w:p>
  </w:footnote>
  <w:footnote w:type="continuationSeparator" w:id="0">
    <w:p w14:paraId="30F69D6A" w14:textId="77777777" w:rsidR="00941914" w:rsidRDefault="00941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3134D40"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5567">
      <w:rPr>
        <w:rFonts w:ascii="Arial" w:hAnsi="Arial" w:cs="Arial"/>
        <w:b/>
        <w:noProof/>
        <w:sz w:val="18"/>
        <w:szCs w:val="18"/>
      </w:rPr>
      <w:t>3GPP TS 29.535 V19.1.0 (2024-12)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41A84B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5567">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3464086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98174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6313433">
    <w:abstractNumId w:val="9"/>
  </w:num>
  <w:num w:numId="4" w16cid:durableId="1656837985">
    <w:abstractNumId w:val="11"/>
  </w:num>
  <w:num w:numId="5" w16cid:durableId="70549128">
    <w:abstractNumId w:val="10"/>
  </w:num>
  <w:num w:numId="6" w16cid:durableId="1920098135">
    <w:abstractNumId w:val="12"/>
  </w:num>
  <w:num w:numId="7" w16cid:durableId="850221309">
    <w:abstractNumId w:val="6"/>
  </w:num>
  <w:num w:numId="8" w16cid:durableId="1587106454">
    <w:abstractNumId w:val="5"/>
  </w:num>
  <w:num w:numId="9" w16cid:durableId="1516727606">
    <w:abstractNumId w:val="4"/>
  </w:num>
  <w:num w:numId="10" w16cid:durableId="321278934">
    <w:abstractNumId w:val="7"/>
  </w:num>
  <w:num w:numId="11" w16cid:durableId="349183379">
    <w:abstractNumId w:val="3"/>
  </w:num>
  <w:num w:numId="12" w16cid:durableId="1224566583">
    <w:abstractNumId w:val="2"/>
  </w:num>
  <w:num w:numId="13" w16cid:durableId="145126741">
    <w:abstractNumId w:val="1"/>
  </w:num>
  <w:num w:numId="14" w16cid:durableId="64979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37566"/>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3CB4"/>
    <w:rsid w:val="00E42EA6"/>
    <w:rsid w:val="00EA590E"/>
    <w:rsid w:val="00EB22D0"/>
    <w:rsid w:val="00EB47BB"/>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UnresolvedMention">
    <w:name w:val="Unresolved Mention"/>
    <w:basedOn w:val="DefaultParagraphFont"/>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9157</Words>
  <Characters>52199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3</cp:revision>
  <cp:lastPrinted>2019-02-25T14:05:00Z</cp:lastPrinted>
  <dcterms:created xsi:type="dcterms:W3CDTF">2024-12-11T01:17:00Z</dcterms:created>
  <dcterms:modified xsi:type="dcterms:W3CDTF">2024-12-19T12:51:00Z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