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63467902"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295709">
              <w:t>9</w:t>
            </w:r>
            <w:r w:rsidR="00031AD7" w:rsidRPr="00031AD7">
              <w:t>.</w:t>
            </w:r>
            <w:r w:rsidR="00295709">
              <w:t>0</w:t>
            </w:r>
            <w:r w:rsidR="00031AD7" w:rsidRPr="00031AD7">
              <w:t>.0</w:t>
            </w:r>
            <w:r w:rsidRPr="00031AD7">
              <w:t xml:space="preserve"> </w:t>
            </w:r>
            <w:r w:rsidRPr="00031AD7">
              <w:rPr>
                <w:sz w:val="32"/>
              </w:rPr>
              <w:t>(</w:t>
            </w:r>
            <w:r w:rsidR="00031AD7" w:rsidRPr="00031AD7">
              <w:rPr>
                <w:sz w:val="32"/>
              </w:rPr>
              <w:t>202</w:t>
            </w:r>
            <w:r w:rsidR="00295709">
              <w:rPr>
                <w:sz w:val="32"/>
              </w:rPr>
              <w:t>4</w:t>
            </w:r>
            <w:r w:rsidR="00031AD7" w:rsidRPr="00031AD7">
              <w:rPr>
                <w:sz w:val="32"/>
              </w:rPr>
              <w:t>-</w:t>
            </w:r>
            <w:r w:rsidR="00295709">
              <w:rPr>
                <w:sz w:val="32"/>
              </w:rPr>
              <w:t>12</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73AE0AA9"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A23370">
              <w:rPr>
                <w:rStyle w:val="ZGSM"/>
              </w:rPr>
              <w:t>9</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bookmarkStart w:id="2" w:name="_MON_1684549432"/>
      <w:bookmarkEnd w:id="2"/>
      <w:tr w:rsidR="00C074DD" w:rsidRPr="00031AD7" w14:paraId="1E656B56" w14:textId="77777777" w:rsidTr="005E4BB2">
        <w:trPr>
          <w:trHeight w:hRule="exact" w:val="1531"/>
        </w:trPr>
        <w:tc>
          <w:tcPr>
            <w:tcW w:w="4883" w:type="dxa"/>
            <w:shd w:val="clear" w:color="auto" w:fill="auto"/>
          </w:tcPr>
          <w:p w14:paraId="1DEE041A" w14:textId="0188790E" w:rsidR="00C074DD" w:rsidRPr="00031AD7" w:rsidRDefault="00C11458" w:rsidP="00C074DD">
            <w:pPr>
              <w:rPr>
                <w:i/>
              </w:rPr>
            </w:pPr>
            <w:r>
              <w:object w:dxaOrig="2026" w:dyaOrig="1251" w14:anchorId="34E64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94666373" r:id="rId10"/>
              </w:object>
            </w:r>
          </w:p>
        </w:tc>
        <w:tc>
          <w:tcPr>
            <w:tcW w:w="5540" w:type="dxa"/>
            <w:shd w:val="clear" w:color="auto" w:fill="auto"/>
          </w:tcPr>
          <w:p w14:paraId="4F201F81" w14:textId="72CFD424" w:rsidR="00C074DD" w:rsidRPr="00031AD7" w:rsidRDefault="00C11458" w:rsidP="00C074DD">
            <w:pPr>
              <w:jc w:val="right"/>
            </w:pPr>
            <w:r>
              <w:rPr>
                <w:noProof/>
              </w:rPr>
              <w:drawing>
                <wp:inline distT="0" distB="0" distL="0" distR="0" wp14:anchorId="28BD1D7B" wp14:editId="65CC89D0">
                  <wp:extent cx="162623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4"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3961E2F4"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4C6D89">
              <w:rPr>
                <w:noProof/>
                <w:sz w:val="18"/>
              </w:rPr>
              <w:t>4</w:t>
            </w:r>
            <w:r w:rsidRPr="00031AD7">
              <w:rPr>
                <w:noProof/>
                <w:sz w:val="18"/>
              </w:rPr>
              <w:t>, 3GPP Organizational Partners (ARIB, ATIS, CCSA, ETSI, TSDSI, TTA, TTC).</w:t>
            </w:r>
            <w:bookmarkStart w:id="7" w:name="copyrightaddon"/>
            <w:bookmarkEnd w:id="7"/>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6"/>
          </w:p>
          <w:p w14:paraId="34475F8B" w14:textId="77777777" w:rsidR="00E16509" w:rsidRPr="00031AD7" w:rsidRDefault="00E16509" w:rsidP="00133525"/>
        </w:tc>
      </w:tr>
      <w:bookmarkEnd w:id="4"/>
    </w:tbl>
    <w:p w14:paraId="12FAB191" w14:textId="77777777" w:rsidR="00080512" w:rsidRPr="00031AD7" w:rsidRDefault="00080512">
      <w:pPr>
        <w:pStyle w:val="TT"/>
      </w:pPr>
      <w:r w:rsidRPr="00031AD7">
        <w:br w:type="page"/>
      </w:r>
      <w:bookmarkStart w:id="8" w:name="tableOfContents"/>
      <w:bookmarkEnd w:id="8"/>
      <w:r w:rsidRPr="00031AD7">
        <w:lastRenderedPageBreak/>
        <w:t>Contents</w:t>
      </w:r>
    </w:p>
    <w:p w14:paraId="20DA7641" w14:textId="580B3844" w:rsidR="00CA4B4B" w:rsidRDefault="00821C9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A4B4B">
        <w:rPr>
          <w:noProof/>
        </w:rPr>
        <w:t>Foreword</w:t>
      </w:r>
      <w:r w:rsidR="00CA4B4B">
        <w:rPr>
          <w:noProof/>
        </w:rPr>
        <w:tab/>
      </w:r>
      <w:r w:rsidR="00CA4B4B">
        <w:rPr>
          <w:noProof/>
        </w:rPr>
        <w:fldChar w:fldCharType="begin" w:fldLock="1"/>
      </w:r>
      <w:r w:rsidR="00CA4B4B">
        <w:rPr>
          <w:noProof/>
        </w:rPr>
        <w:instrText xml:space="preserve"> PAGEREF _Toc184053111 \h </w:instrText>
      </w:r>
      <w:r w:rsidR="00CA4B4B">
        <w:rPr>
          <w:noProof/>
        </w:rPr>
      </w:r>
      <w:r w:rsidR="00CA4B4B">
        <w:rPr>
          <w:noProof/>
        </w:rPr>
        <w:fldChar w:fldCharType="separate"/>
      </w:r>
      <w:r w:rsidR="00CA4B4B">
        <w:rPr>
          <w:noProof/>
        </w:rPr>
        <w:t>6</w:t>
      </w:r>
      <w:r w:rsidR="00CA4B4B">
        <w:rPr>
          <w:noProof/>
        </w:rPr>
        <w:fldChar w:fldCharType="end"/>
      </w:r>
    </w:p>
    <w:p w14:paraId="77F74D96" w14:textId="3893103E"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_Toc184053112 \h </w:instrText>
      </w:r>
      <w:r>
        <w:rPr>
          <w:noProof/>
        </w:rPr>
      </w:r>
      <w:r>
        <w:rPr>
          <w:noProof/>
        </w:rPr>
        <w:fldChar w:fldCharType="separate"/>
      </w:r>
      <w:r>
        <w:rPr>
          <w:noProof/>
        </w:rPr>
        <w:t>7</w:t>
      </w:r>
      <w:r>
        <w:rPr>
          <w:noProof/>
        </w:rPr>
        <w:fldChar w:fldCharType="end"/>
      </w:r>
    </w:p>
    <w:p w14:paraId="6568799D" w14:textId="233A5561"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_Toc184053113 \h </w:instrText>
      </w:r>
      <w:r>
        <w:rPr>
          <w:noProof/>
        </w:rPr>
      </w:r>
      <w:r>
        <w:rPr>
          <w:noProof/>
        </w:rPr>
        <w:fldChar w:fldCharType="separate"/>
      </w:r>
      <w:r>
        <w:rPr>
          <w:noProof/>
        </w:rPr>
        <w:t>7</w:t>
      </w:r>
      <w:r>
        <w:rPr>
          <w:noProof/>
        </w:rPr>
        <w:fldChar w:fldCharType="end"/>
      </w:r>
    </w:p>
    <w:p w14:paraId="740E5B44" w14:textId="3169C376"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_Toc184053114 \h </w:instrText>
      </w:r>
      <w:r>
        <w:rPr>
          <w:noProof/>
        </w:rPr>
      </w:r>
      <w:r>
        <w:rPr>
          <w:noProof/>
        </w:rPr>
        <w:fldChar w:fldCharType="separate"/>
      </w:r>
      <w:r>
        <w:rPr>
          <w:noProof/>
        </w:rPr>
        <w:t>8</w:t>
      </w:r>
      <w:r>
        <w:rPr>
          <w:noProof/>
        </w:rPr>
        <w:fldChar w:fldCharType="end"/>
      </w:r>
    </w:p>
    <w:p w14:paraId="65D03ABC" w14:textId="7887C063"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_Toc184053115 \h </w:instrText>
      </w:r>
      <w:r>
        <w:rPr>
          <w:noProof/>
        </w:rPr>
      </w:r>
      <w:r>
        <w:rPr>
          <w:noProof/>
        </w:rPr>
        <w:fldChar w:fldCharType="separate"/>
      </w:r>
      <w:r>
        <w:rPr>
          <w:noProof/>
        </w:rPr>
        <w:t>8</w:t>
      </w:r>
      <w:r>
        <w:rPr>
          <w:noProof/>
        </w:rPr>
        <w:fldChar w:fldCharType="end"/>
      </w:r>
    </w:p>
    <w:p w14:paraId="006A2208" w14:textId="037AC15D"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_Toc184053116 \h </w:instrText>
      </w:r>
      <w:r>
        <w:rPr>
          <w:noProof/>
        </w:rPr>
      </w:r>
      <w:r>
        <w:rPr>
          <w:noProof/>
        </w:rPr>
        <w:fldChar w:fldCharType="separate"/>
      </w:r>
      <w:r>
        <w:rPr>
          <w:noProof/>
        </w:rPr>
        <w:t>8</w:t>
      </w:r>
      <w:r>
        <w:rPr>
          <w:noProof/>
        </w:rPr>
        <w:fldChar w:fldCharType="end"/>
      </w:r>
    </w:p>
    <w:p w14:paraId="02A83752" w14:textId="1CFD2962"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_Toc184053117 \h </w:instrText>
      </w:r>
      <w:r>
        <w:rPr>
          <w:noProof/>
        </w:rPr>
      </w:r>
      <w:r>
        <w:rPr>
          <w:noProof/>
        </w:rPr>
        <w:fldChar w:fldCharType="separate"/>
      </w:r>
      <w:r>
        <w:rPr>
          <w:noProof/>
        </w:rPr>
        <w:t>9</w:t>
      </w:r>
      <w:r>
        <w:rPr>
          <w:noProof/>
        </w:rPr>
        <w:fldChar w:fldCharType="end"/>
      </w:r>
    </w:p>
    <w:p w14:paraId="0A5EF0ED" w14:textId="791E5012"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_Toc184053118 \h </w:instrText>
      </w:r>
      <w:r>
        <w:rPr>
          <w:noProof/>
        </w:rPr>
      </w:r>
      <w:r>
        <w:rPr>
          <w:noProof/>
        </w:rPr>
        <w:fldChar w:fldCharType="separate"/>
      </w:r>
      <w:r>
        <w:rPr>
          <w:noProof/>
        </w:rPr>
        <w:t>9</w:t>
      </w:r>
      <w:r>
        <w:rPr>
          <w:noProof/>
        </w:rPr>
        <w:fldChar w:fldCharType="end"/>
      </w:r>
    </w:p>
    <w:p w14:paraId="774D728C" w14:textId="38902A4A"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_Toc184053119 \h </w:instrText>
      </w:r>
      <w:r>
        <w:rPr>
          <w:noProof/>
        </w:rPr>
      </w:r>
      <w:r>
        <w:rPr>
          <w:noProof/>
        </w:rPr>
        <w:fldChar w:fldCharType="separate"/>
      </w:r>
      <w:r>
        <w:rPr>
          <w:noProof/>
        </w:rPr>
        <w:t>9</w:t>
      </w:r>
      <w:r>
        <w:rPr>
          <w:noProof/>
        </w:rPr>
        <w:fldChar w:fldCharType="end"/>
      </w:r>
    </w:p>
    <w:p w14:paraId="71304A22" w14:textId="5F3215BF"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_Toc184053120 \h </w:instrText>
      </w:r>
      <w:r>
        <w:rPr>
          <w:noProof/>
        </w:rPr>
      </w:r>
      <w:r>
        <w:rPr>
          <w:noProof/>
        </w:rPr>
        <w:fldChar w:fldCharType="separate"/>
      </w:r>
      <w:r>
        <w:rPr>
          <w:noProof/>
        </w:rPr>
        <w:t>9</w:t>
      </w:r>
      <w:r>
        <w:rPr>
          <w:noProof/>
        </w:rPr>
        <w:fldChar w:fldCharType="end"/>
      </w:r>
    </w:p>
    <w:p w14:paraId="6498E306" w14:textId="1B880C7F"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_Toc184053121 \h </w:instrText>
      </w:r>
      <w:r>
        <w:rPr>
          <w:noProof/>
        </w:rPr>
      </w:r>
      <w:r>
        <w:rPr>
          <w:noProof/>
        </w:rPr>
        <w:fldChar w:fldCharType="separate"/>
      </w:r>
      <w:r>
        <w:rPr>
          <w:noProof/>
        </w:rPr>
        <w:t>9</w:t>
      </w:r>
      <w:r>
        <w:rPr>
          <w:noProof/>
        </w:rPr>
        <w:fldChar w:fldCharType="end"/>
      </w:r>
    </w:p>
    <w:p w14:paraId="584A53F1" w14:textId="50B25180"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_Toc184053122 \h </w:instrText>
      </w:r>
      <w:r>
        <w:rPr>
          <w:noProof/>
        </w:rPr>
      </w:r>
      <w:r>
        <w:rPr>
          <w:noProof/>
        </w:rPr>
        <w:fldChar w:fldCharType="separate"/>
      </w:r>
      <w:r>
        <w:rPr>
          <w:noProof/>
        </w:rPr>
        <w:t>9</w:t>
      </w:r>
      <w:r>
        <w:rPr>
          <w:noProof/>
        </w:rPr>
        <w:fldChar w:fldCharType="end"/>
      </w:r>
    </w:p>
    <w:p w14:paraId="36831A92" w14:textId="6B0D0ADD"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_Toc184053123 \h </w:instrText>
      </w:r>
      <w:r>
        <w:rPr>
          <w:noProof/>
        </w:rPr>
      </w:r>
      <w:r>
        <w:rPr>
          <w:noProof/>
        </w:rPr>
        <w:fldChar w:fldCharType="separate"/>
      </w:r>
      <w:r>
        <w:rPr>
          <w:noProof/>
        </w:rPr>
        <w:t>9</w:t>
      </w:r>
      <w:r>
        <w:rPr>
          <w:noProof/>
        </w:rPr>
        <w:fldChar w:fldCharType="end"/>
      </w:r>
    </w:p>
    <w:p w14:paraId="5E9F1A98" w14:textId="59F80B43"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_Toc184053124 \h </w:instrText>
      </w:r>
      <w:r>
        <w:rPr>
          <w:noProof/>
        </w:rPr>
      </w:r>
      <w:r>
        <w:rPr>
          <w:noProof/>
        </w:rPr>
        <w:fldChar w:fldCharType="separate"/>
      </w:r>
      <w:r>
        <w:rPr>
          <w:noProof/>
        </w:rPr>
        <w:t>9</w:t>
      </w:r>
      <w:r>
        <w:rPr>
          <w:noProof/>
        </w:rPr>
        <w:fldChar w:fldCharType="end"/>
      </w:r>
    </w:p>
    <w:p w14:paraId="18CC24F8" w14:textId="13D2073E"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_Toc184053125 \h </w:instrText>
      </w:r>
      <w:r>
        <w:rPr>
          <w:noProof/>
        </w:rPr>
      </w:r>
      <w:r>
        <w:rPr>
          <w:noProof/>
        </w:rPr>
        <w:fldChar w:fldCharType="separate"/>
      </w:r>
      <w:r>
        <w:rPr>
          <w:noProof/>
        </w:rPr>
        <w:t>10</w:t>
      </w:r>
      <w:r>
        <w:rPr>
          <w:noProof/>
        </w:rPr>
        <w:fldChar w:fldCharType="end"/>
      </w:r>
    </w:p>
    <w:p w14:paraId="6AB2F936" w14:textId="7C5F8327"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_Toc184053126 \h </w:instrText>
      </w:r>
      <w:r>
        <w:rPr>
          <w:noProof/>
        </w:rPr>
      </w:r>
      <w:r>
        <w:rPr>
          <w:noProof/>
        </w:rPr>
        <w:fldChar w:fldCharType="separate"/>
      </w:r>
      <w:r>
        <w:rPr>
          <w:noProof/>
        </w:rPr>
        <w:t>10</w:t>
      </w:r>
      <w:r>
        <w:rPr>
          <w:noProof/>
        </w:rPr>
        <w:fldChar w:fldCharType="end"/>
      </w:r>
    </w:p>
    <w:p w14:paraId="6F0F7284" w14:textId="0D816E15"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Diameter based S6c interface between HSS and central SMS functions</w:t>
      </w:r>
      <w:r>
        <w:rPr>
          <w:noProof/>
        </w:rPr>
        <w:tab/>
      </w:r>
      <w:r>
        <w:rPr>
          <w:noProof/>
        </w:rPr>
        <w:fldChar w:fldCharType="begin" w:fldLock="1"/>
      </w:r>
      <w:r>
        <w:rPr>
          <w:noProof/>
        </w:rPr>
        <w:instrText xml:space="preserve"> PAGEREF _Toc184053127 \h </w:instrText>
      </w:r>
      <w:r>
        <w:rPr>
          <w:noProof/>
        </w:rPr>
      </w:r>
      <w:r>
        <w:rPr>
          <w:noProof/>
        </w:rPr>
        <w:fldChar w:fldCharType="separate"/>
      </w:r>
      <w:r>
        <w:rPr>
          <w:noProof/>
        </w:rPr>
        <w:t>10</w:t>
      </w:r>
      <w:r>
        <w:rPr>
          <w:noProof/>
        </w:rPr>
        <w:fldChar w:fldCharType="end"/>
      </w:r>
    </w:p>
    <w:p w14:paraId="3EA9335B" w14:textId="6FFCB2DD"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_Toc184053128 \h </w:instrText>
      </w:r>
      <w:r>
        <w:rPr>
          <w:noProof/>
        </w:rPr>
      </w:r>
      <w:r>
        <w:rPr>
          <w:noProof/>
        </w:rPr>
        <w:fldChar w:fldCharType="separate"/>
      </w:r>
      <w:r>
        <w:rPr>
          <w:noProof/>
        </w:rPr>
        <w:t>10</w:t>
      </w:r>
      <w:r>
        <w:rPr>
          <w:noProof/>
        </w:rPr>
        <w:fldChar w:fldCharType="end"/>
      </w:r>
    </w:p>
    <w:p w14:paraId="7C23F835" w14:textId="041BD0D2"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_Toc184053129 \h </w:instrText>
      </w:r>
      <w:r>
        <w:rPr>
          <w:noProof/>
        </w:rPr>
      </w:r>
      <w:r>
        <w:rPr>
          <w:noProof/>
        </w:rPr>
        <w:fldChar w:fldCharType="separate"/>
      </w:r>
      <w:r>
        <w:rPr>
          <w:noProof/>
        </w:rPr>
        <w:t>11</w:t>
      </w:r>
      <w:r>
        <w:rPr>
          <w:noProof/>
        </w:rPr>
        <w:fldChar w:fldCharType="end"/>
      </w:r>
    </w:p>
    <w:p w14:paraId="0AF5F468" w14:textId="21429D6E"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Send Routing Info for SM procedure</w:t>
      </w:r>
      <w:r>
        <w:rPr>
          <w:noProof/>
        </w:rPr>
        <w:tab/>
      </w:r>
      <w:r>
        <w:rPr>
          <w:noProof/>
        </w:rPr>
        <w:fldChar w:fldCharType="begin" w:fldLock="1"/>
      </w:r>
      <w:r>
        <w:rPr>
          <w:noProof/>
        </w:rPr>
        <w:instrText xml:space="preserve"> PAGEREF _Toc184053130 \h </w:instrText>
      </w:r>
      <w:r>
        <w:rPr>
          <w:noProof/>
        </w:rPr>
      </w:r>
      <w:r>
        <w:rPr>
          <w:noProof/>
        </w:rPr>
        <w:fldChar w:fldCharType="separate"/>
      </w:r>
      <w:r>
        <w:rPr>
          <w:noProof/>
        </w:rPr>
        <w:t>11</w:t>
      </w:r>
      <w:r>
        <w:rPr>
          <w:noProof/>
        </w:rPr>
        <w:fldChar w:fldCharType="end"/>
      </w:r>
    </w:p>
    <w:p w14:paraId="18ADE3AB" w14:textId="10E6BFF3"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_Toc184053131 \h </w:instrText>
      </w:r>
      <w:r>
        <w:rPr>
          <w:noProof/>
        </w:rPr>
      </w:r>
      <w:r>
        <w:rPr>
          <w:noProof/>
        </w:rPr>
        <w:fldChar w:fldCharType="separate"/>
      </w:r>
      <w:r>
        <w:rPr>
          <w:noProof/>
        </w:rPr>
        <w:t>11</w:t>
      </w:r>
      <w:r>
        <w:rPr>
          <w:noProof/>
        </w:rPr>
        <w:fldChar w:fldCharType="end"/>
      </w:r>
    </w:p>
    <w:p w14:paraId="6203DF33" w14:textId="2DDD7412"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_Toc184053132 \h </w:instrText>
      </w:r>
      <w:r>
        <w:rPr>
          <w:noProof/>
        </w:rPr>
      </w:r>
      <w:r>
        <w:rPr>
          <w:noProof/>
        </w:rPr>
        <w:fldChar w:fldCharType="separate"/>
      </w:r>
      <w:r>
        <w:rPr>
          <w:noProof/>
        </w:rPr>
        <w:t>16</w:t>
      </w:r>
      <w:r>
        <w:rPr>
          <w:noProof/>
        </w:rPr>
        <w:fldChar w:fldCharType="end"/>
      </w:r>
    </w:p>
    <w:p w14:paraId="49969DB0" w14:textId="16340DB2"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_Toc184053133 \h </w:instrText>
      </w:r>
      <w:r>
        <w:rPr>
          <w:noProof/>
        </w:rPr>
      </w:r>
      <w:r>
        <w:rPr>
          <w:noProof/>
        </w:rPr>
        <w:fldChar w:fldCharType="separate"/>
      </w:r>
      <w:r>
        <w:rPr>
          <w:noProof/>
        </w:rPr>
        <w:t>16</w:t>
      </w:r>
      <w:r>
        <w:rPr>
          <w:noProof/>
        </w:rPr>
        <w:fldChar w:fldCharType="end"/>
      </w:r>
    </w:p>
    <w:p w14:paraId="322C53F0" w14:textId="4D74E773"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 Router</w:t>
      </w:r>
      <w:r>
        <w:rPr>
          <w:noProof/>
        </w:rPr>
        <w:tab/>
      </w:r>
      <w:r>
        <w:rPr>
          <w:noProof/>
        </w:rPr>
        <w:fldChar w:fldCharType="begin" w:fldLock="1"/>
      </w:r>
      <w:r>
        <w:rPr>
          <w:noProof/>
        </w:rPr>
        <w:instrText xml:space="preserve"> PAGEREF _Toc184053134 \h </w:instrText>
      </w:r>
      <w:r>
        <w:rPr>
          <w:noProof/>
        </w:rPr>
      </w:r>
      <w:r>
        <w:rPr>
          <w:noProof/>
        </w:rPr>
        <w:fldChar w:fldCharType="separate"/>
      </w:r>
      <w:r>
        <w:rPr>
          <w:noProof/>
        </w:rPr>
        <w:t>17</w:t>
      </w:r>
      <w:r>
        <w:rPr>
          <w:noProof/>
        </w:rPr>
        <w:fldChar w:fldCharType="end"/>
      </w:r>
    </w:p>
    <w:p w14:paraId="699CE059" w14:textId="39BC8875"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fldLock="1"/>
      </w:r>
      <w:r>
        <w:rPr>
          <w:noProof/>
        </w:rPr>
        <w:instrText xml:space="preserve"> PAGEREF _Toc184053135 \h </w:instrText>
      </w:r>
      <w:r>
        <w:rPr>
          <w:noProof/>
        </w:rPr>
      </w:r>
      <w:r>
        <w:rPr>
          <w:noProof/>
        </w:rPr>
        <w:fldChar w:fldCharType="separate"/>
      </w:r>
      <w:r>
        <w:rPr>
          <w:noProof/>
        </w:rPr>
        <w:t>17</w:t>
      </w:r>
      <w:r>
        <w:rPr>
          <w:noProof/>
        </w:rPr>
        <w:fldChar w:fldCharType="end"/>
      </w:r>
    </w:p>
    <w:p w14:paraId="42579F15" w14:textId="6D382E7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_Toc184053136 \h </w:instrText>
      </w:r>
      <w:r>
        <w:rPr>
          <w:noProof/>
        </w:rPr>
      </w:r>
      <w:r>
        <w:rPr>
          <w:noProof/>
        </w:rPr>
        <w:fldChar w:fldCharType="separate"/>
      </w:r>
      <w:r>
        <w:rPr>
          <w:noProof/>
        </w:rPr>
        <w:t>17</w:t>
      </w:r>
      <w:r>
        <w:rPr>
          <w:noProof/>
        </w:rPr>
        <w:fldChar w:fldCharType="end"/>
      </w:r>
    </w:p>
    <w:p w14:paraId="367EBFEC" w14:textId="1E6E5B83"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_Toc184053137 \h </w:instrText>
      </w:r>
      <w:r>
        <w:rPr>
          <w:noProof/>
        </w:rPr>
      </w:r>
      <w:r>
        <w:rPr>
          <w:noProof/>
        </w:rPr>
        <w:fldChar w:fldCharType="separate"/>
      </w:r>
      <w:r>
        <w:rPr>
          <w:noProof/>
        </w:rPr>
        <w:t>18</w:t>
      </w:r>
      <w:r>
        <w:rPr>
          <w:noProof/>
        </w:rPr>
        <w:fldChar w:fldCharType="end"/>
      </w:r>
    </w:p>
    <w:p w14:paraId="37958BAA" w14:textId="25CD75B1"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fldLock="1"/>
      </w:r>
      <w:r>
        <w:rPr>
          <w:noProof/>
        </w:rPr>
        <w:instrText xml:space="preserve"> PAGEREF _Toc184053138 \h </w:instrText>
      </w:r>
      <w:r>
        <w:rPr>
          <w:noProof/>
        </w:rPr>
      </w:r>
      <w:r>
        <w:rPr>
          <w:noProof/>
        </w:rPr>
        <w:fldChar w:fldCharType="separate"/>
      </w:r>
      <w:r>
        <w:rPr>
          <w:noProof/>
        </w:rPr>
        <w:t>19</w:t>
      </w:r>
      <w:r>
        <w:rPr>
          <w:noProof/>
        </w:rPr>
        <w:fldChar w:fldCharType="end"/>
      </w:r>
    </w:p>
    <w:p w14:paraId="7F1BC4CE" w14:textId="3A9FBD6F"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Report SM Delivery Status procedure</w:t>
      </w:r>
      <w:r>
        <w:rPr>
          <w:noProof/>
        </w:rPr>
        <w:tab/>
      </w:r>
      <w:r>
        <w:rPr>
          <w:noProof/>
        </w:rPr>
        <w:fldChar w:fldCharType="begin" w:fldLock="1"/>
      </w:r>
      <w:r>
        <w:rPr>
          <w:noProof/>
        </w:rPr>
        <w:instrText xml:space="preserve"> PAGEREF _Toc184053139 \h </w:instrText>
      </w:r>
      <w:r>
        <w:rPr>
          <w:noProof/>
        </w:rPr>
      </w:r>
      <w:r>
        <w:rPr>
          <w:noProof/>
        </w:rPr>
        <w:fldChar w:fldCharType="separate"/>
      </w:r>
      <w:r>
        <w:rPr>
          <w:noProof/>
        </w:rPr>
        <w:t>19</w:t>
      </w:r>
      <w:r>
        <w:rPr>
          <w:noProof/>
        </w:rPr>
        <w:fldChar w:fldCharType="end"/>
      </w:r>
    </w:p>
    <w:p w14:paraId="675A210C" w14:textId="470E9C49"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_Toc184053140 \h </w:instrText>
      </w:r>
      <w:r>
        <w:rPr>
          <w:noProof/>
        </w:rPr>
      </w:r>
      <w:r>
        <w:rPr>
          <w:noProof/>
        </w:rPr>
        <w:fldChar w:fldCharType="separate"/>
      </w:r>
      <w:r>
        <w:rPr>
          <w:noProof/>
        </w:rPr>
        <w:t>19</w:t>
      </w:r>
      <w:r>
        <w:rPr>
          <w:noProof/>
        </w:rPr>
        <w:fldChar w:fldCharType="end"/>
      </w:r>
    </w:p>
    <w:p w14:paraId="07B2C046" w14:textId="26626F4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_Toc184053141 \h </w:instrText>
      </w:r>
      <w:r>
        <w:rPr>
          <w:noProof/>
        </w:rPr>
      </w:r>
      <w:r>
        <w:rPr>
          <w:noProof/>
        </w:rPr>
        <w:fldChar w:fldCharType="separate"/>
      </w:r>
      <w:r>
        <w:rPr>
          <w:noProof/>
        </w:rPr>
        <w:t>21</w:t>
      </w:r>
      <w:r>
        <w:rPr>
          <w:noProof/>
        </w:rPr>
        <w:fldChar w:fldCharType="end"/>
      </w:r>
    </w:p>
    <w:p w14:paraId="6F86FB05" w14:textId="580A5D5E"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Detailed behaviour of IP-SM-GW</w:t>
      </w:r>
      <w:r>
        <w:rPr>
          <w:noProof/>
        </w:rPr>
        <w:tab/>
      </w:r>
      <w:r>
        <w:rPr>
          <w:noProof/>
        </w:rPr>
        <w:fldChar w:fldCharType="begin" w:fldLock="1"/>
      </w:r>
      <w:r>
        <w:rPr>
          <w:noProof/>
        </w:rPr>
        <w:instrText xml:space="preserve"> PAGEREF _Toc184053142 \h </w:instrText>
      </w:r>
      <w:r>
        <w:rPr>
          <w:noProof/>
        </w:rPr>
      </w:r>
      <w:r>
        <w:rPr>
          <w:noProof/>
        </w:rPr>
        <w:fldChar w:fldCharType="separate"/>
      </w:r>
      <w:r>
        <w:rPr>
          <w:noProof/>
        </w:rPr>
        <w:t>21</w:t>
      </w:r>
      <w:r>
        <w:rPr>
          <w:noProof/>
        </w:rPr>
        <w:fldChar w:fldCharType="end"/>
      </w:r>
    </w:p>
    <w:p w14:paraId="2858D47F" w14:textId="4A749CA9"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_Toc184053143 \h </w:instrText>
      </w:r>
      <w:r>
        <w:rPr>
          <w:noProof/>
        </w:rPr>
      </w:r>
      <w:r>
        <w:rPr>
          <w:noProof/>
        </w:rPr>
        <w:fldChar w:fldCharType="separate"/>
      </w:r>
      <w:r>
        <w:rPr>
          <w:noProof/>
        </w:rPr>
        <w:t>21</w:t>
      </w:r>
      <w:r>
        <w:rPr>
          <w:noProof/>
        </w:rPr>
        <w:fldChar w:fldCharType="end"/>
      </w:r>
    </w:p>
    <w:p w14:paraId="72DCD257" w14:textId="3CDD74A3"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_Toc184053144 \h </w:instrText>
      </w:r>
      <w:r>
        <w:rPr>
          <w:noProof/>
        </w:rPr>
      </w:r>
      <w:r>
        <w:rPr>
          <w:noProof/>
        </w:rPr>
        <w:fldChar w:fldCharType="separate"/>
      </w:r>
      <w:r>
        <w:rPr>
          <w:noProof/>
        </w:rPr>
        <w:t>21</w:t>
      </w:r>
      <w:r>
        <w:rPr>
          <w:noProof/>
        </w:rPr>
        <w:fldChar w:fldCharType="end"/>
      </w:r>
    </w:p>
    <w:p w14:paraId="1C7E5B61" w14:textId="47E0D61A"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_Toc184053145 \h </w:instrText>
      </w:r>
      <w:r>
        <w:rPr>
          <w:noProof/>
        </w:rPr>
      </w:r>
      <w:r>
        <w:rPr>
          <w:noProof/>
        </w:rPr>
        <w:fldChar w:fldCharType="separate"/>
      </w:r>
      <w:r>
        <w:rPr>
          <w:noProof/>
        </w:rPr>
        <w:t>21</w:t>
      </w:r>
      <w:r>
        <w:rPr>
          <w:noProof/>
        </w:rPr>
        <w:fldChar w:fldCharType="end"/>
      </w:r>
    </w:p>
    <w:p w14:paraId="368450CF" w14:textId="573D2D4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Requests from the SMS-GMSC or the SMS router</w:t>
      </w:r>
      <w:r>
        <w:rPr>
          <w:noProof/>
        </w:rPr>
        <w:tab/>
      </w:r>
      <w:r>
        <w:rPr>
          <w:noProof/>
        </w:rPr>
        <w:fldChar w:fldCharType="begin" w:fldLock="1"/>
      </w:r>
      <w:r>
        <w:rPr>
          <w:noProof/>
        </w:rPr>
        <w:instrText xml:space="preserve"> PAGEREF _Toc184053146 \h </w:instrText>
      </w:r>
      <w:r>
        <w:rPr>
          <w:noProof/>
        </w:rPr>
      </w:r>
      <w:r>
        <w:rPr>
          <w:noProof/>
        </w:rPr>
        <w:fldChar w:fldCharType="separate"/>
      </w:r>
      <w:r>
        <w:rPr>
          <w:noProof/>
        </w:rPr>
        <w:t>21</w:t>
      </w:r>
      <w:r>
        <w:rPr>
          <w:noProof/>
        </w:rPr>
        <w:fldChar w:fldCharType="end"/>
      </w:r>
    </w:p>
    <w:p w14:paraId="0D1CF45D" w14:textId="394CA91D" w:rsidR="00CA4B4B" w:rsidRDefault="00CA4B4B">
      <w:pPr>
        <w:pStyle w:val="TOC5"/>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_Toc184053147 \h </w:instrText>
      </w:r>
      <w:r>
        <w:rPr>
          <w:noProof/>
        </w:rPr>
      </w:r>
      <w:r>
        <w:rPr>
          <w:noProof/>
        </w:rPr>
        <w:fldChar w:fldCharType="separate"/>
      </w:r>
      <w:r>
        <w:rPr>
          <w:noProof/>
        </w:rPr>
        <w:t>21</w:t>
      </w:r>
      <w:r>
        <w:rPr>
          <w:noProof/>
        </w:rPr>
        <w:fldChar w:fldCharType="end"/>
      </w:r>
    </w:p>
    <w:p w14:paraId="2AD73B20" w14:textId="3D88B5E1" w:rsidR="00CA4B4B" w:rsidRDefault="00CA4B4B">
      <w:pPr>
        <w:pStyle w:val="TOC5"/>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Routing from the originating PLMN</w:t>
      </w:r>
      <w:r>
        <w:rPr>
          <w:noProof/>
        </w:rPr>
        <w:tab/>
      </w:r>
      <w:r>
        <w:rPr>
          <w:noProof/>
        </w:rPr>
        <w:fldChar w:fldCharType="begin" w:fldLock="1"/>
      </w:r>
      <w:r>
        <w:rPr>
          <w:noProof/>
        </w:rPr>
        <w:instrText xml:space="preserve"> PAGEREF _Toc184053148 \h </w:instrText>
      </w:r>
      <w:r>
        <w:rPr>
          <w:noProof/>
        </w:rPr>
      </w:r>
      <w:r>
        <w:rPr>
          <w:noProof/>
        </w:rPr>
        <w:fldChar w:fldCharType="separate"/>
      </w:r>
      <w:r>
        <w:rPr>
          <w:noProof/>
        </w:rPr>
        <w:t>22</w:t>
      </w:r>
      <w:r>
        <w:rPr>
          <w:noProof/>
        </w:rPr>
        <w:fldChar w:fldCharType="end"/>
      </w:r>
    </w:p>
    <w:p w14:paraId="1E03FBF7" w14:textId="1B810B39" w:rsidR="00CA4B4B" w:rsidRDefault="00CA4B4B">
      <w:pPr>
        <w:pStyle w:val="TOC5"/>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Routing in the HPLMN</w:t>
      </w:r>
      <w:r>
        <w:rPr>
          <w:noProof/>
        </w:rPr>
        <w:tab/>
      </w:r>
      <w:r>
        <w:rPr>
          <w:noProof/>
        </w:rPr>
        <w:fldChar w:fldCharType="begin" w:fldLock="1"/>
      </w:r>
      <w:r>
        <w:rPr>
          <w:noProof/>
        </w:rPr>
        <w:instrText xml:space="preserve"> PAGEREF _Toc184053149 \h </w:instrText>
      </w:r>
      <w:r>
        <w:rPr>
          <w:noProof/>
        </w:rPr>
      </w:r>
      <w:r>
        <w:rPr>
          <w:noProof/>
        </w:rPr>
        <w:fldChar w:fldCharType="separate"/>
      </w:r>
      <w:r>
        <w:rPr>
          <w:noProof/>
        </w:rPr>
        <w:t>22</w:t>
      </w:r>
      <w:r>
        <w:rPr>
          <w:noProof/>
        </w:rPr>
        <w:fldChar w:fldCharType="end"/>
      </w:r>
    </w:p>
    <w:p w14:paraId="19E5F532" w14:textId="39F2418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Requests from the HSS</w:t>
      </w:r>
      <w:r>
        <w:rPr>
          <w:noProof/>
        </w:rPr>
        <w:tab/>
      </w:r>
      <w:r>
        <w:rPr>
          <w:noProof/>
        </w:rPr>
        <w:fldChar w:fldCharType="begin" w:fldLock="1"/>
      </w:r>
      <w:r>
        <w:rPr>
          <w:noProof/>
        </w:rPr>
        <w:instrText xml:space="preserve"> PAGEREF _Toc184053150 \h </w:instrText>
      </w:r>
      <w:r>
        <w:rPr>
          <w:noProof/>
        </w:rPr>
      </w:r>
      <w:r>
        <w:rPr>
          <w:noProof/>
        </w:rPr>
        <w:fldChar w:fldCharType="separate"/>
      </w:r>
      <w:r>
        <w:rPr>
          <w:noProof/>
        </w:rPr>
        <w:t>23</w:t>
      </w:r>
      <w:r>
        <w:rPr>
          <w:noProof/>
        </w:rPr>
        <w:fldChar w:fldCharType="end"/>
      </w:r>
    </w:p>
    <w:p w14:paraId="25FC3710" w14:textId="1D25AAF1"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_Toc184053151 \h </w:instrText>
      </w:r>
      <w:r>
        <w:rPr>
          <w:noProof/>
        </w:rPr>
      </w:r>
      <w:r>
        <w:rPr>
          <w:noProof/>
        </w:rPr>
        <w:fldChar w:fldCharType="separate"/>
      </w:r>
      <w:r>
        <w:rPr>
          <w:noProof/>
        </w:rPr>
        <w:t>23</w:t>
      </w:r>
      <w:r>
        <w:rPr>
          <w:noProof/>
        </w:rPr>
        <w:fldChar w:fldCharType="end"/>
      </w:r>
    </w:p>
    <w:p w14:paraId="57D9279E" w14:textId="393F9B7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_Toc184053152 \h </w:instrText>
      </w:r>
      <w:r>
        <w:rPr>
          <w:noProof/>
        </w:rPr>
      </w:r>
      <w:r>
        <w:rPr>
          <w:noProof/>
        </w:rPr>
        <w:fldChar w:fldCharType="separate"/>
      </w:r>
      <w:r>
        <w:rPr>
          <w:noProof/>
        </w:rPr>
        <w:t>23</w:t>
      </w:r>
      <w:r>
        <w:rPr>
          <w:noProof/>
        </w:rPr>
        <w:fldChar w:fldCharType="end"/>
      </w:r>
    </w:p>
    <w:p w14:paraId="40D1CB30" w14:textId="54FC5559"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_Toc184053153 \h </w:instrText>
      </w:r>
      <w:r>
        <w:rPr>
          <w:noProof/>
        </w:rPr>
      </w:r>
      <w:r>
        <w:rPr>
          <w:noProof/>
        </w:rPr>
        <w:fldChar w:fldCharType="separate"/>
      </w:r>
      <w:r>
        <w:rPr>
          <w:noProof/>
        </w:rPr>
        <w:t>23</w:t>
      </w:r>
      <w:r>
        <w:rPr>
          <w:noProof/>
        </w:rPr>
        <w:fldChar w:fldCharType="end"/>
      </w:r>
    </w:p>
    <w:p w14:paraId="4B6CD4C4" w14:textId="768C3B2B"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Send-Routing-Info-for-SM-Request (SRR) Command</w:t>
      </w:r>
      <w:r>
        <w:rPr>
          <w:noProof/>
        </w:rPr>
        <w:tab/>
      </w:r>
      <w:r>
        <w:rPr>
          <w:noProof/>
        </w:rPr>
        <w:fldChar w:fldCharType="begin" w:fldLock="1"/>
      </w:r>
      <w:r>
        <w:rPr>
          <w:noProof/>
        </w:rPr>
        <w:instrText xml:space="preserve"> PAGEREF _Toc184053154 \h </w:instrText>
      </w:r>
      <w:r>
        <w:rPr>
          <w:noProof/>
        </w:rPr>
      </w:r>
      <w:r>
        <w:rPr>
          <w:noProof/>
        </w:rPr>
        <w:fldChar w:fldCharType="separate"/>
      </w:r>
      <w:r>
        <w:rPr>
          <w:noProof/>
        </w:rPr>
        <w:t>24</w:t>
      </w:r>
      <w:r>
        <w:rPr>
          <w:noProof/>
        </w:rPr>
        <w:fldChar w:fldCharType="end"/>
      </w:r>
    </w:p>
    <w:p w14:paraId="292B455C" w14:textId="0AA6FDC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Send-Routing-info-for-SM-Answer (SRA) Command</w:t>
      </w:r>
      <w:r>
        <w:rPr>
          <w:noProof/>
        </w:rPr>
        <w:tab/>
      </w:r>
      <w:r>
        <w:rPr>
          <w:noProof/>
        </w:rPr>
        <w:fldChar w:fldCharType="begin" w:fldLock="1"/>
      </w:r>
      <w:r>
        <w:rPr>
          <w:noProof/>
        </w:rPr>
        <w:instrText xml:space="preserve"> PAGEREF _Toc184053155 \h </w:instrText>
      </w:r>
      <w:r>
        <w:rPr>
          <w:noProof/>
        </w:rPr>
      </w:r>
      <w:r>
        <w:rPr>
          <w:noProof/>
        </w:rPr>
        <w:fldChar w:fldCharType="separate"/>
      </w:r>
      <w:r>
        <w:rPr>
          <w:noProof/>
        </w:rPr>
        <w:t>24</w:t>
      </w:r>
      <w:r>
        <w:rPr>
          <w:noProof/>
        </w:rPr>
        <w:fldChar w:fldCharType="end"/>
      </w:r>
    </w:p>
    <w:p w14:paraId="7C10B24F" w14:textId="2B194FC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sidRPr="00680892">
        <w:rPr>
          <w:noProof/>
          <w:lang w:val="en-US"/>
        </w:rPr>
        <w:t>5.3.2.5</w:t>
      </w:r>
      <w:r>
        <w:rPr>
          <w:rFonts w:asciiTheme="minorHAnsi" w:eastAsiaTheme="minorEastAsia" w:hAnsiTheme="minorHAnsi" w:cstheme="minorBidi"/>
          <w:noProof/>
          <w:kern w:val="2"/>
          <w:sz w:val="24"/>
          <w:szCs w:val="24"/>
          <w:lang w:eastAsia="en-GB"/>
          <w14:ligatures w14:val="standardContextual"/>
        </w:rPr>
        <w:tab/>
      </w:r>
      <w:r w:rsidRPr="00680892">
        <w:rPr>
          <w:noProof/>
          <w:lang w:val="en-US"/>
        </w:rPr>
        <w:t>Alert-Service-Centre-Request (ALR) Command</w:t>
      </w:r>
      <w:r>
        <w:rPr>
          <w:noProof/>
        </w:rPr>
        <w:tab/>
      </w:r>
      <w:r>
        <w:rPr>
          <w:noProof/>
        </w:rPr>
        <w:fldChar w:fldCharType="begin" w:fldLock="1"/>
      </w:r>
      <w:r>
        <w:rPr>
          <w:noProof/>
        </w:rPr>
        <w:instrText xml:space="preserve"> PAGEREF _Toc184053156 \h </w:instrText>
      </w:r>
      <w:r>
        <w:rPr>
          <w:noProof/>
        </w:rPr>
      </w:r>
      <w:r>
        <w:rPr>
          <w:noProof/>
        </w:rPr>
        <w:fldChar w:fldCharType="separate"/>
      </w:r>
      <w:r>
        <w:rPr>
          <w:noProof/>
        </w:rPr>
        <w:t>25</w:t>
      </w:r>
      <w:r>
        <w:rPr>
          <w:noProof/>
        </w:rPr>
        <w:fldChar w:fldCharType="end"/>
      </w:r>
    </w:p>
    <w:p w14:paraId="27958360" w14:textId="6FEBAA8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Alert-Service-Centre-Answer (ALA) Command</w:t>
      </w:r>
      <w:r>
        <w:rPr>
          <w:noProof/>
        </w:rPr>
        <w:tab/>
      </w:r>
      <w:r>
        <w:rPr>
          <w:noProof/>
        </w:rPr>
        <w:fldChar w:fldCharType="begin" w:fldLock="1"/>
      </w:r>
      <w:r>
        <w:rPr>
          <w:noProof/>
        </w:rPr>
        <w:instrText xml:space="preserve"> PAGEREF _Toc184053157 \h </w:instrText>
      </w:r>
      <w:r>
        <w:rPr>
          <w:noProof/>
        </w:rPr>
      </w:r>
      <w:r>
        <w:rPr>
          <w:noProof/>
        </w:rPr>
        <w:fldChar w:fldCharType="separate"/>
      </w:r>
      <w:r>
        <w:rPr>
          <w:noProof/>
        </w:rPr>
        <w:t>25</w:t>
      </w:r>
      <w:r>
        <w:rPr>
          <w:noProof/>
        </w:rPr>
        <w:fldChar w:fldCharType="end"/>
      </w:r>
    </w:p>
    <w:p w14:paraId="2DDDCB53" w14:textId="4AF2B22A"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Report-SM-Delivery-Status-Request (RDR) Command</w:t>
      </w:r>
      <w:r>
        <w:rPr>
          <w:noProof/>
        </w:rPr>
        <w:tab/>
      </w:r>
      <w:r>
        <w:rPr>
          <w:noProof/>
        </w:rPr>
        <w:fldChar w:fldCharType="begin" w:fldLock="1"/>
      </w:r>
      <w:r>
        <w:rPr>
          <w:noProof/>
        </w:rPr>
        <w:instrText xml:space="preserve"> PAGEREF _Toc184053158 \h </w:instrText>
      </w:r>
      <w:r>
        <w:rPr>
          <w:noProof/>
        </w:rPr>
      </w:r>
      <w:r>
        <w:rPr>
          <w:noProof/>
        </w:rPr>
        <w:fldChar w:fldCharType="separate"/>
      </w:r>
      <w:r>
        <w:rPr>
          <w:noProof/>
        </w:rPr>
        <w:t>25</w:t>
      </w:r>
      <w:r>
        <w:rPr>
          <w:noProof/>
        </w:rPr>
        <w:fldChar w:fldCharType="end"/>
      </w:r>
    </w:p>
    <w:p w14:paraId="30CDF3A3" w14:textId="62007BF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Report-SM-Delivery-Status-Answer (RDA) Command</w:t>
      </w:r>
      <w:r>
        <w:rPr>
          <w:noProof/>
        </w:rPr>
        <w:tab/>
      </w:r>
      <w:r>
        <w:rPr>
          <w:noProof/>
        </w:rPr>
        <w:fldChar w:fldCharType="begin" w:fldLock="1"/>
      </w:r>
      <w:r>
        <w:rPr>
          <w:noProof/>
        </w:rPr>
        <w:instrText xml:space="preserve"> PAGEREF _Toc184053159 \h </w:instrText>
      </w:r>
      <w:r>
        <w:rPr>
          <w:noProof/>
        </w:rPr>
      </w:r>
      <w:r>
        <w:rPr>
          <w:noProof/>
        </w:rPr>
        <w:fldChar w:fldCharType="separate"/>
      </w:r>
      <w:r>
        <w:rPr>
          <w:noProof/>
        </w:rPr>
        <w:t>26</w:t>
      </w:r>
      <w:r>
        <w:rPr>
          <w:noProof/>
        </w:rPr>
        <w:fldChar w:fldCharType="end"/>
      </w:r>
    </w:p>
    <w:p w14:paraId="68088ECD" w14:textId="4E7B4583"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fldLock="1"/>
      </w:r>
      <w:r>
        <w:rPr>
          <w:noProof/>
        </w:rPr>
        <w:instrText xml:space="preserve"> PAGEREF _Toc184053160 \h </w:instrText>
      </w:r>
      <w:r>
        <w:rPr>
          <w:noProof/>
        </w:rPr>
      </w:r>
      <w:r>
        <w:rPr>
          <w:noProof/>
        </w:rPr>
        <w:fldChar w:fldCharType="separate"/>
      </w:r>
      <w:r>
        <w:rPr>
          <w:noProof/>
        </w:rPr>
        <w:t>26</w:t>
      </w:r>
      <w:r>
        <w:rPr>
          <w:noProof/>
        </w:rPr>
        <w:fldChar w:fldCharType="end"/>
      </w:r>
    </w:p>
    <w:p w14:paraId="2B5B3F77" w14:textId="689710E4"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_Toc184053161 \h </w:instrText>
      </w:r>
      <w:r>
        <w:rPr>
          <w:noProof/>
        </w:rPr>
      </w:r>
      <w:r>
        <w:rPr>
          <w:noProof/>
        </w:rPr>
        <w:fldChar w:fldCharType="separate"/>
      </w:r>
      <w:r>
        <w:rPr>
          <w:noProof/>
        </w:rPr>
        <w:t>26</w:t>
      </w:r>
      <w:r>
        <w:rPr>
          <w:noProof/>
        </w:rPr>
        <w:fldChar w:fldCharType="end"/>
      </w:r>
    </w:p>
    <w:p w14:paraId="669E8EC5" w14:textId="06FA7365"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SM-RP-MTI</w:t>
      </w:r>
      <w:r>
        <w:rPr>
          <w:noProof/>
        </w:rPr>
        <w:tab/>
      </w:r>
      <w:r>
        <w:rPr>
          <w:noProof/>
        </w:rPr>
        <w:fldChar w:fldCharType="begin" w:fldLock="1"/>
      </w:r>
      <w:r>
        <w:rPr>
          <w:noProof/>
        </w:rPr>
        <w:instrText xml:space="preserve"> PAGEREF _Toc184053162 \h </w:instrText>
      </w:r>
      <w:r>
        <w:rPr>
          <w:noProof/>
        </w:rPr>
      </w:r>
      <w:r>
        <w:rPr>
          <w:noProof/>
        </w:rPr>
        <w:fldChar w:fldCharType="separate"/>
      </w:r>
      <w:r>
        <w:rPr>
          <w:noProof/>
        </w:rPr>
        <w:t>28</w:t>
      </w:r>
      <w:r>
        <w:rPr>
          <w:noProof/>
        </w:rPr>
        <w:fldChar w:fldCharType="end"/>
      </w:r>
    </w:p>
    <w:p w14:paraId="6BD813E6" w14:textId="319D0FC2"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SM-RP-SMEA</w:t>
      </w:r>
      <w:r>
        <w:rPr>
          <w:noProof/>
        </w:rPr>
        <w:tab/>
      </w:r>
      <w:r>
        <w:rPr>
          <w:noProof/>
        </w:rPr>
        <w:fldChar w:fldCharType="begin" w:fldLock="1"/>
      </w:r>
      <w:r>
        <w:rPr>
          <w:noProof/>
        </w:rPr>
        <w:instrText xml:space="preserve"> PAGEREF _Toc184053163 \h </w:instrText>
      </w:r>
      <w:r>
        <w:rPr>
          <w:noProof/>
        </w:rPr>
      </w:r>
      <w:r>
        <w:rPr>
          <w:noProof/>
        </w:rPr>
        <w:fldChar w:fldCharType="separate"/>
      </w:r>
      <w:r>
        <w:rPr>
          <w:noProof/>
        </w:rPr>
        <w:t>28</w:t>
      </w:r>
      <w:r>
        <w:rPr>
          <w:noProof/>
        </w:rPr>
        <w:fldChar w:fldCharType="end"/>
      </w:r>
    </w:p>
    <w:p w14:paraId="5B8053D1" w14:textId="5E98AD1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SRR-Flags</w:t>
      </w:r>
      <w:r>
        <w:rPr>
          <w:noProof/>
        </w:rPr>
        <w:tab/>
      </w:r>
      <w:r>
        <w:rPr>
          <w:noProof/>
        </w:rPr>
        <w:fldChar w:fldCharType="begin" w:fldLock="1"/>
      </w:r>
      <w:r>
        <w:rPr>
          <w:noProof/>
        </w:rPr>
        <w:instrText xml:space="preserve"> PAGEREF _Toc184053164 \h </w:instrText>
      </w:r>
      <w:r>
        <w:rPr>
          <w:noProof/>
        </w:rPr>
      </w:r>
      <w:r>
        <w:rPr>
          <w:noProof/>
        </w:rPr>
        <w:fldChar w:fldCharType="separate"/>
      </w:r>
      <w:r>
        <w:rPr>
          <w:noProof/>
        </w:rPr>
        <w:t>29</w:t>
      </w:r>
      <w:r>
        <w:rPr>
          <w:noProof/>
        </w:rPr>
        <w:fldChar w:fldCharType="end"/>
      </w:r>
    </w:p>
    <w:p w14:paraId="651C5D1A" w14:textId="06867CE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SM-Delivery-Not-Intended</w:t>
      </w:r>
      <w:r>
        <w:rPr>
          <w:noProof/>
        </w:rPr>
        <w:tab/>
      </w:r>
      <w:r>
        <w:rPr>
          <w:noProof/>
        </w:rPr>
        <w:fldChar w:fldCharType="begin" w:fldLock="1"/>
      </w:r>
      <w:r>
        <w:rPr>
          <w:noProof/>
        </w:rPr>
        <w:instrText xml:space="preserve"> PAGEREF _Toc184053165 \h </w:instrText>
      </w:r>
      <w:r>
        <w:rPr>
          <w:noProof/>
        </w:rPr>
      </w:r>
      <w:r>
        <w:rPr>
          <w:noProof/>
        </w:rPr>
        <w:fldChar w:fldCharType="separate"/>
      </w:r>
      <w:r>
        <w:rPr>
          <w:noProof/>
        </w:rPr>
        <w:t>29</w:t>
      </w:r>
      <w:r>
        <w:rPr>
          <w:noProof/>
        </w:rPr>
        <w:fldChar w:fldCharType="end"/>
      </w:r>
    </w:p>
    <w:p w14:paraId="0C2CA908" w14:textId="1474ADC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5.3.3.6</w:t>
      </w:r>
      <w:r>
        <w:rPr>
          <w:rFonts w:asciiTheme="minorHAnsi" w:eastAsiaTheme="minorEastAsia" w:hAnsiTheme="minorHAnsi" w:cstheme="minorBidi"/>
          <w:noProof/>
          <w:kern w:val="2"/>
          <w:sz w:val="24"/>
          <w:szCs w:val="24"/>
          <w:lang w:eastAsia="en-GB"/>
          <w14:ligatures w14:val="standardContextual"/>
        </w:rPr>
        <w:tab/>
      </w:r>
      <w:r>
        <w:rPr>
          <w:noProof/>
        </w:rPr>
        <w:t>Serving-Node</w:t>
      </w:r>
      <w:r>
        <w:rPr>
          <w:noProof/>
        </w:rPr>
        <w:tab/>
      </w:r>
      <w:r>
        <w:rPr>
          <w:noProof/>
        </w:rPr>
        <w:fldChar w:fldCharType="begin" w:fldLock="1"/>
      </w:r>
      <w:r>
        <w:rPr>
          <w:noProof/>
        </w:rPr>
        <w:instrText xml:space="preserve"> PAGEREF _Toc184053166 \h </w:instrText>
      </w:r>
      <w:r>
        <w:rPr>
          <w:noProof/>
        </w:rPr>
      </w:r>
      <w:r>
        <w:rPr>
          <w:noProof/>
        </w:rPr>
        <w:fldChar w:fldCharType="separate"/>
      </w:r>
      <w:r>
        <w:rPr>
          <w:noProof/>
        </w:rPr>
        <w:t>29</w:t>
      </w:r>
      <w:r>
        <w:rPr>
          <w:noProof/>
        </w:rPr>
        <w:fldChar w:fldCharType="end"/>
      </w:r>
    </w:p>
    <w:p w14:paraId="285D51AE" w14:textId="4C9609D8"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5.3.3.7</w:t>
      </w:r>
      <w:r>
        <w:rPr>
          <w:rFonts w:asciiTheme="minorHAnsi" w:eastAsiaTheme="minorEastAsia" w:hAnsiTheme="minorHAnsi" w:cstheme="minorBidi"/>
          <w:noProof/>
          <w:kern w:val="2"/>
          <w:sz w:val="24"/>
          <w:szCs w:val="24"/>
          <w:lang w:eastAsia="en-GB"/>
          <w14:ligatures w14:val="standardContextual"/>
        </w:rPr>
        <w:tab/>
      </w:r>
      <w:r>
        <w:rPr>
          <w:noProof/>
        </w:rPr>
        <w:t>Additional-Serving-Node</w:t>
      </w:r>
      <w:r>
        <w:rPr>
          <w:noProof/>
        </w:rPr>
        <w:tab/>
      </w:r>
      <w:r>
        <w:rPr>
          <w:noProof/>
        </w:rPr>
        <w:fldChar w:fldCharType="begin" w:fldLock="1"/>
      </w:r>
      <w:r>
        <w:rPr>
          <w:noProof/>
        </w:rPr>
        <w:instrText xml:space="preserve"> PAGEREF _Toc184053167 \h </w:instrText>
      </w:r>
      <w:r>
        <w:rPr>
          <w:noProof/>
        </w:rPr>
      </w:r>
      <w:r>
        <w:rPr>
          <w:noProof/>
        </w:rPr>
        <w:fldChar w:fldCharType="separate"/>
      </w:r>
      <w:r>
        <w:rPr>
          <w:noProof/>
        </w:rPr>
        <w:t>30</w:t>
      </w:r>
      <w:r>
        <w:rPr>
          <w:noProof/>
        </w:rPr>
        <w:fldChar w:fldCharType="end"/>
      </w:r>
    </w:p>
    <w:p w14:paraId="1F13356A" w14:textId="26801DB6"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5.3.3.8</w:t>
      </w:r>
      <w:r>
        <w:rPr>
          <w:rFonts w:asciiTheme="minorHAnsi" w:eastAsiaTheme="minorEastAsia" w:hAnsiTheme="minorHAnsi" w:cstheme="minorBidi"/>
          <w:noProof/>
          <w:kern w:val="2"/>
          <w:sz w:val="24"/>
          <w:szCs w:val="24"/>
          <w:lang w:eastAsia="en-GB"/>
          <w14:ligatures w14:val="standardContextual"/>
        </w:rPr>
        <w:tab/>
      </w:r>
      <w:r>
        <w:rPr>
          <w:noProof/>
        </w:rPr>
        <w:t>MWD-Status</w:t>
      </w:r>
      <w:r>
        <w:rPr>
          <w:noProof/>
        </w:rPr>
        <w:tab/>
      </w:r>
      <w:r>
        <w:rPr>
          <w:noProof/>
        </w:rPr>
        <w:fldChar w:fldCharType="begin" w:fldLock="1"/>
      </w:r>
      <w:r>
        <w:rPr>
          <w:noProof/>
        </w:rPr>
        <w:instrText xml:space="preserve"> PAGEREF _Toc184053168 \h </w:instrText>
      </w:r>
      <w:r>
        <w:rPr>
          <w:noProof/>
        </w:rPr>
      </w:r>
      <w:r>
        <w:rPr>
          <w:noProof/>
        </w:rPr>
        <w:fldChar w:fldCharType="separate"/>
      </w:r>
      <w:r>
        <w:rPr>
          <w:noProof/>
        </w:rPr>
        <w:t>30</w:t>
      </w:r>
      <w:r>
        <w:rPr>
          <w:noProof/>
        </w:rPr>
        <w:fldChar w:fldCharType="end"/>
      </w:r>
    </w:p>
    <w:p w14:paraId="3EF4D5A3" w14:textId="7A87073B"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5.3.3.9</w:t>
      </w:r>
      <w:r>
        <w:rPr>
          <w:rFonts w:asciiTheme="minorHAnsi" w:eastAsiaTheme="minorEastAsia" w:hAnsiTheme="minorHAnsi" w:cstheme="minorBidi"/>
          <w:noProof/>
          <w:kern w:val="2"/>
          <w:sz w:val="24"/>
          <w:szCs w:val="24"/>
          <w:lang w:eastAsia="en-GB"/>
          <w14:ligatures w14:val="standardContextual"/>
        </w:rPr>
        <w:tab/>
      </w:r>
      <w:r>
        <w:rPr>
          <w:noProof/>
        </w:rPr>
        <w:t>MME-Absent-User-Diagnostic-SM</w:t>
      </w:r>
      <w:r>
        <w:rPr>
          <w:noProof/>
        </w:rPr>
        <w:tab/>
      </w:r>
      <w:r>
        <w:rPr>
          <w:noProof/>
        </w:rPr>
        <w:fldChar w:fldCharType="begin" w:fldLock="1"/>
      </w:r>
      <w:r>
        <w:rPr>
          <w:noProof/>
        </w:rPr>
        <w:instrText xml:space="preserve"> PAGEREF _Toc184053169 \h </w:instrText>
      </w:r>
      <w:r>
        <w:rPr>
          <w:noProof/>
        </w:rPr>
      </w:r>
      <w:r>
        <w:rPr>
          <w:noProof/>
        </w:rPr>
        <w:fldChar w:fldCharType="separate"/>
      </w:r>
      <w:r>
        <w:rPr>
          <w:noProof/>
        </w:rPr>
        <w:t>31</w:t>
      </w:r>
      <w:r>
        <w:rPr>
          <w:noProof/>
        </w:rPr>
        <w:fldChar w:fldCharType="end"/>
      </w:r>
    </w:p>
    <w:p w14:paraId="51B4958C" w14:textId="10A7B5C1"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5.3.3.10</w:t>
      </w:r>
      <w:r>
        <w:rPr>
          <w:rFonts w:asciiTheme="minorHAnsi" w:eastAsiaTheme="minorEastAsia" w:hAnsiTheme="minorHAnsi" w:cstheme="minorBidi"/>
          <w:noProof/>
          <w:kern w:val="2"/>
          <w:sz w:val="24"/>
          <w:szCs w:val="24"/>
          <w:lang w:eastAsia="en-GB"/>
          <w14:ligatures w14:val="standardContextual"/>
        </w:rPr>
        <w:tab/>
      </w:r>
      <w:r>
        <w:rPr>
          <w:noProof/>
        </w:rPr>
        <w:t>MSC-Absent-User-Diagnostic-SM</w:t>
      </w:r>
      <w:r>
        <w:rPr>
          <w:noProof/>
        </w:rPr>
        <w:tab/>
      </w:r>
      <w:r>
        <w:rPr>
          <w:noProof/>
        </w:rPr>
        <w:fldChar w:fldCharType="begin" w:fldLock="1"/>
      </w:r>
      <w:r>
        <w:rPr>
          <w:noProof/>
        </w:rPr>
        <w:instrText xml:space="preserve"> PAGEREF _Toc184053170 \h </w:instrText>
      </w:r>
      <w:r>
        <w:rPr>
          <w:noProof/>
        </w:rPr>
      </w:r>
      <w:r>
        <w:rPr>
          <w:noProof/>
        </w:rPr>
        <w:fldChar w:fldCharType="separate"/>
      </w:r>
      <w:r>
        <w:rPr>
          <w:noProof/>
        </w:rPr>
        <w:t>31</w:t>
      </w:r>
      <w:r>
        <w:rPr>
          <w:noProof/>
        </w:rPr>
        <w:fldChar w:fldCharType="end"/>
      </w:r>
    </w:p>
    <w:p w14:paraId="17D9F2B4" w14:textId="294A1192"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5.3.3.11</w:t>
      </w:r>
      <w:r>
        <w:rPr>
          <w:rFonts w:asciiTheme="minorHAnsi" w:eastAsiaTheme="minorEastAsia" w:hAnsiTheme="minorHAnsi" w:cstheme="minorBidi"/>
          <w:noProof/>
          <w:kern w:val="2"/>
          <w:sz w:val="24"/>
          <w:szCs w:val="24"/>
          <w:lang w:eastAsia="en-GB"/>
          <w14:ligatures w14:val="standardContextual"/>
        </w:rPr>
        <w:tab/>
      </w:r>
      <w:r>
        <w:rPr>
          <w:noProof/>
        </w:rPr>
        <w:t>SGSN-Absent-Subscriber-Diagnostic-SM</w:t>
      </w:r>
      <w:r>
        <w:rPr>
          <w:noProof/>
        </w:rPr>
        <w:tab/>
      </w:r>
      <w:r>
        <w:rPr>
          <w:noProof/>
        </w:rPr>
        <w:fldChar w:fldCharType="begin" w:fldLock="1"/>
      </w:r>
      <w:r>
        <w:rPr>
          <w:noProof/>
        </w:rPr>
        <w:instrText xml:space="preserve"> PAGEREF _Toc184053171 \h </w:instrText>
      </w:r>
      <w:r>
        <w:rPr>
          <w:noProof/>
        </w:rPr>
      </w:r>
      <w:r>
        <w:rPr>
          <w:noProof/>
        </w:rPr>
        <w:fldChar w:fldCharType="separate"/>
      </w:r>
      <w:r>
        <w:rPr>
          <w:noProof/>
        </w:rPr>
        <w:t>31</w:t>
      </w:r>
      <w:r>
        <w:rPr>
          <w:noProof/>
        </w:rPr>
        <w:fldChar w:fldCharType="end"/>
      </w:r>
    </w:p>
    <w:p w14:paraId="1F40AAE0" w14:textId="799F4418"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5.3.3.12</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fldLock="1"/>
      </w:r>
      <w:r>
        <w:rPr>
          <w:noProof/>
        </w:rPr>
        <w:instrText xml:space="preserve"> PAGEREF _Toc184053172 \h </w:instrText>
      </w:r>
      <w:r>
        <w:rPr>
          <w:noProof/>
        </w:rPr>
      </w:r>
      <w:r>
        <w:rPr>
          <w:noProof/>
        </w:rPr>
        <w:fldChar w:fldCharType="separate"/>
      </w:r>
      <w:r>
        <w:rPr>
          <w:noProof/>
        </w:rPr>
        <w:t>31</w:t>
      </w:r>
      <w:r>
        <w:rPr>
          <w:noProof/>
        </w:rPr>
        <w:fldChar w:fldCharType="end"/>
      </w:r>
    </w:p>
    <w:p w14:paraId="0EE811CB" w14:textId="4289C5F6"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5.3.3.13</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_Toc184053173 \h </w:instrText>
      </w:r>
      <w:r>
        <w:rPr>
          <w:noProof/>
        </w:rPr>
      </w:r>
      <w:r>
        <w:rPr>
          <w:noProof/>
        </w:rPr>
        <w:fldChar w:fldCharType="separate"/>
      </w:r>
      <w:r>
        <w:rPr>
          <w:noProof/>
        </w:rPr>
        <w:t>31</w:t>
      </w:r>
      <w:r>
        <w:rPr>
          <w:noProof/>
        </w:rPr>
        <w:fldChar w:fldCharType="end"/>
      </w:r>
    </w:p>
    <w:p w14:paraId="77FF57FC" w14:textId="5D579181"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5.3.3.14</w:t>
      </w:r>
      <w:r>
        <w:rPr>
          <w:rFonts w:asciiTheme="minorHAnsi" w:eastAsiaTheme="minorEastAsia" w:hAnsiTheme="minorHAnsi" w:cstheme="minorBidi"/>
          <w:noProof/>
          <w:kern w:val="2"/>
          <w:sz w:val="24"/>
          <w:szCs w:val="24"/>
          <w:lang w:eastAsia="en-GB"/>
          <w14:ligatures w14:val="standardContextual"/>
        </w:rPr>
        <w:tab/>
      </w:r>
      <w:r>
        <w:rPr>
          <w:noProof/>
        </w:rPr>
        <w:t>SM-Delivery-Outcome</w:t>
      </w:r>
      <w:r>
        <w:rPr>
          <w:noProof/>
        </w:rPr>
        <w:tab/>
      </w:r>
      <w:r>
        <w:rPr>
          <w:noProof/>
        </w:rPr>
        <w:fldChar w:fldCharType="begin" w:fldLock="1"/>
      </w:r>
      <w:r>
        <w:rPr>
          <w:noProof/>
        </w:rPr>
        <w:instrText xml:space="preserve"> PAGEREF _Toc184053174 \h </w:instrText>
      </w:r>
      <w:r>
        <w:rPr>
          <w:noProof/>
        </w:rPr>
      </w:r>
      <w:r>
        <w:rPr>
          <w:noProof/>
        </w:rPr>
        <w:fldChar w:fldCharType="separate"/>
      </w:r>
      <w:r>
        <w:rPr>
          <w:noProof/>
        </w:rPr>
        <w:t>32</w:t>
      </w:r>
      <w:r>
        <w:rPr>
          <w:noProof/>
        </w:rPr>
        <w:fldChar w:fldCharType="end"/>
      </w:r>
    </w:p>
    <w:p w14:paraId="19DF4414" w14:textId="75A0CE3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5.3.3.15</w:t>
      </w:r>
      <w:r>
        <w:rPr>
          <w:rFonts w:asciiTheme="minorHAnsi" w:eastAsiaTheme="minorEastAsia" w:hAnsiTheme="minorHAnsi" w:cstheme="minorBidi"/>
          <w:noProof/>
          <w:kern w:val="2"/>
          <w:sz w:val="24"/>
          <w:szCs w:val="24"/>
          <w:lang w:eastAsia="en-GB"/>
          <w14:ligatures w14:val="standardContextual"/>
        </w:rPr>
        <w:tab/>
      </w:r>
      <w:r>
        <w:rPr>
          <w:noProof/>
        </w:rPr>
        <w:t>MME-SM-Delivery-Outcome</w:t>
      </w:r>
      <w:r>
        <w:rPr>
          <w:noProof/>
        </w:rPr>
        <w:tab/>
      </w:r>
      <w:r>
        <w:rPr>
          <w:noProof/>
        </w:rPr>
        <w:fldChar w:fldCharType="begin" w:fldLock="1"/>
      </w:r>
      <w:r>
        <w:rPr>
          <w:noProof/>
        </w:rPr>
        <w:instrText xml:space="preserve"> PAGEREF _Toc184053175 \h </w:instrText>
      </w:r>
      <w:r>
        <w:rPr>
          <w:noProof/>
        </w:rPr>
      </w:r>
      <w:r>
        <w:rPr>
          <w:noProof/>
        </w:rPr>
        <w:fldChar w:fldCharType="separate"/>
      </w:r>
      <w:r>
        <w:rPr>
          <w:noProof/>
        </w:rPr>
        <w:t>32</w:t>
      </w:r>
      <w:r>
        <w:rPr>
          <w:noProof/>
        </w:rPr>
        <w:fldChar w:fldCharType="end"/>
      </w:r>
    </w:p>
    <w:p w14:paraId="25436B8A" w14:textId="0B112CBE"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5.3.3.16</w:t>
      </w:r>
      <w:r>
        <w:rPr>
          <w:rFonts w:asciiTheme="minorHAnsi" w:eastAsiaTheme="minorEastAsia" w:hAnsiTheme="minorHAnsi" w:cstheme="minorBidi"/>
          <w:noProof/>
          <w:kern w:val="2"/>
          <w:sz w:val="24"/>
          <w:szCs w:val="24"/>
          <w:lang w:eastAsia="en-GB"/>
          <w14:ligatures w14:val="standardContextual"/>
        </w:rPr>
        <w:tab/>
      </w:r>
      <w:r>
        <w:rPr>
          <w:noProof/>
        </w:rPr>
        <w:t>MSC-SM-Delivery-Outcome</w:t>
      </w:r>
      <w:r>
        <w:rPr>
          <w:noProof/>
        </w:rPr>
        <w:tab/>
      </w:r>
      <w:r>
        <w:rPr>
          <w:noProof/>
        </w:rPr>
        <w:fldChar w:fldCharType="begin" w:fldLock="1"/>
      </w:r>
      <w:r>
        <w:rPr>
          <w:noProof/>
        </w:rPr>
        <w:instrText xml:space="preserve"> PAGEREF _Toc184053176 \h </w:instrText>
      </w:r>
      <w:r>
        <w:rPr>
          <w:noProof/>
        </w:rPr>
      </w:r>
      <w:r>
        <w:rPr>
          <w:noProof/>
        </w:rPr>
        <w:fldChar w:fldCharType="separate"/>
      </w:r>
      <w:r>
        <w:rPr>
          <w:noProof/>
        </w:rPr>
        <w:t>32</w:t>
      </w:r>
      <w:r>
        <w:rPr>
          <w:noProof/>
        </w:rPr>
        <w:fldChar w:fldCharType="end"/>
      </w:r>
    </w:p>
    <w:p w14:paraId="2681506C" w14:textId="2020D4B1"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5.3.3.17</w:t>
      </w:r>
      <w:r>
        <w:rPr>
          <w:rFonts w:asciiTheme="minorHAnsi" w:eastAsiaTheme="minorEastAsia" w:hAnsiTheme="minorHAnsi" w:cstheme="minorBidi"/>
          <w:noProof/>
          <w:kern w:val="2"/>
          <w:sz w:val="24"/>
          <w:szCs w:val="24"/>
          <w:lang w:eastAsia="en-GB"/>
          <w14:ligatures w14:val="standardContextual"/>
        </w:rPr>
        <w:tab/>
      </w:r>
      <w:r>
        <w:rPr>
          <w:noProof/>
        </w:rPr>
        <w:t>SGSN-SM-Delivery-Outcome</w:t>
      </w:r>
      <w:r>
        <w:rPr>
          <w:noProof/>
        </w:rPr>
        <w:tab/>
      </w:r>
      <w:r>
        <w:rPr>
          <w:noProof/>
        </w:rPr>
        <w:fldChar w:fldCharType="begin" w:fldLock="1"/>
      </w:r>
      <w:r>
        <w:rPr>
          <w:noProof/>
        </w:rPr>
        <w:instrText xml:space="preserve"> PAGEREF _Toc184053177 \h </w:instrText>
      </w:r>
      <w:r>
        <w:rPr>
          <w:noProof/>
        </w:rPr>
      </w:r>
      <w:r>
        <w:rPr>
          <w:noProof/>
        </w:rPr>
        <w:fldChar w:fldCharType="separate"/>
      </w:r>
      <w:r>
        <w:rPr>
          <w:noProof/>
        </w:rPr>
        <w:t>32</w:t>
      </w:r>
      <w:r>
        <w:rPr>
          <w:noProof/>
        </w:rPr>
        <w:fldChar w:fldCharType="end"/>
      </w:r>
    </w:p>
    <w:p w14:paraId="49F6F70E" w14:textId="30EBC4A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5.3.3.18</w:t>
      </w:r>
      <w:r>
        <w:rPr>
          <w:rFonts w:asciiTheme="minorHAnsi" w:eastAsiaTheme="minorEastAsia" w:hAnsiTheme="minorHAnsi" w:cstheme="minorBidi"/>
          <w:noProof/>
          <w:kern w:val="2"/>
          <w:sz w:val="24"/>
          <w:szCs w:val="24"/>
          <w:lang w:eastAsia="en-GB"/>
          <w14:ligatures w14:val="standardContextual"/>
        </w:rPr>
        <w:tab/>
      </w:r>
      <w:r>
        <w:rPr>
          <w:noProof/>
        </w:rPr>
        <w:t>IP-SM-GW-SM-Delivery-Outcome</w:t>
      </w:r>
      <w:r>
        <w:rPr>
          <w:noProof/>
        </w:rPr>
        <w:tab/>
      </w:r>
      <w:r>
        <w:rPr>
          <w:noProof/>
        </w:rPr>
        <w:fldChar w:fldCharType="begin" w:fldLock="1"/>
      </w:r>
      <w:r>
        <w:rPr>
          <w:noProof/>
        </w:rPr>
        <w:instrText xml:space="preserve"> PAGEREF _Toc184053178 \h </w:instrText>
      </w:r>
      <w:r>
        <w:rPr>
          <w:noProof/>
        </w:rPr>
      </w:r>
      <w:r>
        <w:rPr>
          <w:noProof/>
        </w:rPr>
        <w:fldChar w:fldCharType="separate"/>
      </w:r>
      <w:r>
        <w:rPr>
          <w:noProof/>
        </w:rPr>
        <w:t>32</w:t>
      </w:r>
      <w:r>
        <w:rPr>
          <w:noProof/>
        </w:rPr>
        <w:fldChar w:fldCharType="end"/>
      </w:r>
    </w:p>
    <w:p w14:paraId="2270BA4A" w14:textId="1D233142"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5.3.3.19</w:t>
      </w:r>
      <w:r>
        <w:rPr>
          <w:rFonts w:asciiTheme="minorHAnsi" w:eastAsiaTheme="minorEastAsia" w:hAnsiTheme="minorHAnsi" w:cstheme="minorBidi"/>
          <w:noProof/>
          <w:kern w:val="2"/>
          <w:sz w:val="24"/>
          <w:szCs w:val="24"/>
          <w:lang w:eastAsia="en-GB"/>
          <w14:ligatures w14:val="standardContextual"/>
        </w:rPr>
        <w:tab/>
      </w:r>
      <w:r>
        <w:rPr>
          <w:noProof/>
        </w:rPr>
        <w:t>SM-Delivery-Cause</w:t>
      </w:r>
      <w:r>
        <w:rPr>
          <w:noProof/>
        </w:rPr>
        <w:tab/>
      </w:r>
      <w:r>
        <w:rPr>
          <w:noProof/>
        </w:rPr>
        <w:fldChar w:fldCharType="begin" w:fldLock="1"/>
      </w:r>
      <w:r>
        <w:rPr>
          <w:noProof/>
        </w:rPr>
        <w:instrText xml:space="preserve"> PAGEREF _Toc184053179 \h </w:instrText>
      </w:r>
      <w:r>
        <w:rPr>
          <w:noProof/>
        </w:rPr>
      </w:r>
      <w:r>
        <w:rPr>
          <w:noProof/>
        </w:rPr>
        <w:fldChar w:fldCharType="separate"/>
      </w:r>
      <w:r>
        <w:rPr>
          <w:noProof/>
        </w:rPr>
        <w:t>33</w:t>
      </w:r>
      <w:r>
        <w:rPr>
          <w:noProof/>
        </w:rPr>
        <w:fldChar w:fldCharType="end"/>
      </w:r>
    </w:p>
    <w:p w14:paraId="59A7796E" w14:textId="16928C78"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5.3.3.20</w:t>
      </w:r>
      <w:r>
        <w:rPr>
          <w:rFonts w:asciiTheme="minorHAnsi" w:eastAsiaTheme="minorEastAsia" w:hAnsiTheme="minorHAnsi" w:cstheme="minorBidi"/>
          <w:noProof/>
          <w:kern w:val="2"/>
          <w:sz w:val="24"/>
          <w:szCs w:val="24"/>
          <w:lang w:eastAsia="en-GB"/>
          <w14:ligatures w14:val="standardContextual"/>
        </w:rPr>
        <w:tab/>
      </w:r>
      <w:r>
        <w:rPr>
          <w:noProof/>
        </w:rPr>
        <w:t>Absent-User-Diagnostic-SM</w:t>
      </w:r>
      <w:r>
        <w:rPr>
          <w:noProof/>
        </w:rPr>
        <w:tab/>
      </w:r>
      <w:r>
        <w:rPr>
          <w:noProof/>
        </w:rPr>
        <w:fldChar w:fldCharType="begin" w:fldLock="1"/>
      </w:r>
      <w:r>
        <w:rPr>
          <w:noProof/>
        </w:rPr>
        <w:instrText xml:space="preserve"> PAGEREF _Toc184053180 \h </w:instrText>
      </w:r>
      <w:r>
        <w:rPr>
          <w:noProof/>
        </w:rPr>
      </w:r>
      <w:r>
        <w:rPr>
          <w:noProof/>
        </w:rPr>
        <w:fldChar w:fldCharType="separate"/>
      </w:r>
      <w:r>
        <w:rPr>
          <w:noProof/>
        </w:rPr>
        <w:t>33</w:t>
      </w:r>
      <w:r>
        <w:rPr>
          <w:noProof/>
        </w:rPr>
        <w:fldChar w:fldCharType="end"/>
      </w:r>
    </w:p>
    <w:p w14:paraId="08EA54EB" w14:textId="5167218C"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_Toc184053181 \h </w:instrText>
      </w:r>
      <w:r>
        <w:rPr>
          <w:noProof/>
        </w:rPr>
      </w:r>
      <w:r>
        <w:rPr>
          <w:noProof/>
        </w:rPr>
        <w:fldChar w:fldCharType="separate"/>
      </w:r>
      <w:r>
        <w:rPr>
          <w:noProof/>
        </w:rPr>
        <w:t>33</w:t>
      </w:r>
      <w:r>
        <w:rPr>
          <w:noProof/>
        </w:rPr>
        <w:fldChar w:fldCharType="end"/>
      </w:r>
    </w:p>
    <w:p w14:paraId="20C87AB0" w14:textId="044C2C1B"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5.3.3.22</w:t>
      </w:r>
      <w:r>
        <w:rPr>
          <w:rFonts w:asciiTheme="minorHAnsi" w:eastAsiaTheme="minorEastAsia" w:hAnsiTheme="minorHAnsi" w:cstheme="minorBidi"/>
          <w:noProof/>
          <w:kern w:val="2"/>
          <w:sz w:val="24"/>
          <w:szCs w:val="24"/>
          <w:lang w:eastAsia="en-GB"/>
          <w14:ligatures w14:val="standardContextual"/>
        </w:rPr>
        <w:tab/>
      </w:r>
      <w:r>
        <w:rPr>
          <w:noProof/>
        </w:rPr>
        <w:t>Maximum-UE-Availability-Time</w:t>
      </w:r>
      <w:r>
        <w:rPr>
          <w:noProof/>
        </w:rPr>
        <w:tab/>
      </w:r>
      <w:r>
        <w:rPr>
          <w:noProof/>
        </w:rPr>
        <w:fldChar w:fldCharType="begin" w:fldLock="1"/>
      </w:r>
      <w:r>
        <w:rPr>
          <w:noProof/>
        </w:rPr>
        <w:instrText xml:space="preserve"> PAGEREF _Toc184053182 \h </w:instrText>
      </w:r>
      <w:r>
        <w:rPr>
          <w:noProof/>
        </w:rPr>
      </w:r>
      <w:r>
        <w:rPr>
          <w:noProof/>
        </w:rPr>
        <w:fldChar w:fldCharType="separate"/>
      </w:r>
      <w:r>
        <w:rPr>
          <w:noProof/>
        </w:rPr>
        <w:t>33</w:t>
      </w:r>
      <w:r>
        <w:rPr>
          <w:noProof/>
        </w:rPr>
        <w:fldChar w:fldCharType="end"/>
      </w:r>
    </w:p>
    <w:p w14:paraId="46177812" w14:textId="031BF61A"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5.3.3.23</w:t>
      </w:r>
      <w:r>
        <w:rPr>
          <w:rFonts w:asciiTheme="minorHAnsi" w:eastAsiaTheme="minorEastAsia" w:hAnsiTheme="minorHAnsi" w:cstheme="minorBidi"/>
          <w:noProof/>
          <w:kern w:val="2"/>
          <w:sz w:val="24"/>
          <w:szCs w:val="24"/>
          <w:lang w:eastAsia="en-GB"/>
          <w14:ligatures w14:val="standardContextual"/>
        </w:rPr>
        <w:tab/>
      </w:r>
      <w:r>
        <w:rPr>
          <w:noProof/>
        </w:rPr>
        <w:t>SMS-GMSC-Alert-Event</w:t>
      </w:r>
      <w:r>
        <w:rPr>
          <w:noProof/>
        </w:rPr>
        <w:tab/>
      </w:r>
      <w:r>
        <w:rPr>
          <w:noProof/>
        </w:rPr>
        <w:fldChar w:fldCharType="begin" w:fldLock="1"/>
      </w:r>
      <w:r>
        <w:rPr>
          <w:noProof/>
        </w:rPr>
        <w:instrText xml:space="preserve"> PAGEREF _Toc184053183 \h </w:instrText>
      </w:r>
      <w:r>
        <w:rPr>
          <w:noProof/>
        </w:rPr>
      </w:r>
      <w:r>
        <w:rPr>
          <w:noProof/>
        </w:rPr>
        <w:fldChar w:fldCharType="separate"/>
      </w:r>
      <w:r>
        <w:rPr>
          <w:noProof/>
        </w:rPr>
        <w:t>33</w:t>
      </w:r>
      <w:r>
        <w:rPr>
          <w:noProof/>
        </w:rPr>
        <w:fldChar w:fldCharType="end"/>
      </w:r>
    </w:p>
    <w:p w14:paraId="0D6624FB" w14:textId="4097A91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5.3.3.24</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_Toc184053184 \h </w:instrText>
      </w:r>
      <w:r>
        <w:rPr>
          <w:noProof/>
        </w:rPr>
      </w:r>
      <w:r>
        <w:rPr>
          <w:noProof/>
        </w:rPr>
        <w:fldChar w:fldCharType="separate"/>
      </w:r>
      <w:r>
        <w:rPr>
          <w:noProof/>
        </w:rPr>
        <w:t>34</w:t>
      </w:r>
      <w:r>
        <w:rPr>
          <w:noProof/>
        </w:rPr>
        <w:fldChar w:fldCharType="end"/>
      </w:r>
    </w:p>
    <w:p w14:paraId="22A56DE1" w14:textId="6D038EE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25</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SMSF-3GPP</w:t>
      </w:r>
      <w:r>
        <w:rPr>
          <w:noProof/>
        </w:rPr>
        <w:t>-Absent-User-Diagnostic-SM</w:t>
      </w:r>
      <w:r>
        <w:rPr>
          <w:noProof/>
        </w:rPr>
        <w:tab/>
      </w:r>
      <w:r>
        <w:rPr>
          <w:noProof/>
        </w:rPr>
        <w:fldChar w:fldCharType="begin" w:fldLock="1"/>
      </w:r>
      <w:r>
        <w:rPr>
          <w:noProof/>
        </w:rPr>
        <w:instrText xml:space="preserve"> PAGEREF _Toc184053185 \h </w:instrText>
      </w:r>
      <w:r>
        <w:rPr>
          <w:noProof/>
        </w:rPr>
      </w:r>
      <w:r>
        <w:rPr>
          <w:noProof/>
        </w:rPr>
        <w:fldChar w:fldCharType="separate"/>
      </w:r>
      <w:r>
        <w:rPr>
          <w:noProof/>
        </w:rPr>
        <w:t>34</w:t>
      </w:r>
      <w:r>
        <w:rPr>
          <w:noProof/>
        </w:rPr>
        <w:fldChar w:fldCharType="end"/>
      </w:r>
    </w:p>
    <w:p w14:paraId="3F750929" w14:textId="1D9CA62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26</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SMSF-Non-3GPP</w:t>
      </w:r>
      <w:r>
        <w:rPr>
          <w:noProof/>
        </w:rPr>
        <w:t>-Absent-User-Diagnostic-SM</w:t>
      </w:r>
      <w:r>
        <w:rPr>
          <w:noProof/>
        </w:rPr>
        <w:tab/>
      </w:r>
      <w:r>
        <w:rPr>
          <w:noProof/>
        </w:rPr>
        <w:fldChar w:fldCharType="begin" w:fldLock="1"/>
      </w:r>
      <w:r>
        <w:rPr>
          <w:noProof/>
        </w:rPr>
        <w:instrText xml:space="preserve"> PAGEREF _Toc184053186 \h </w:instrText>
      </w:r>
      <w:r>
        <w:rPr>
          <w:noProof/>
        </w:rPr>
      </w:r>
      <w:r>
        <w:rPr>
          <w:noProof/>
        </w:rPr>
        <w:fldChar w:fldCharType="separate"/>
      </w:r>
      <w:r>
        <w:rPr>
          <w:noProof/>
        </w:rPr>
        <w:t>34</w:t>
      </w:r>
      <w:r>
        <w:rPr>
          <w:noProof/>
        </w:rPr>
        <w:fldChar w:fldCharType="end"/>
      </w:r>
    </w:p>
    <w:p w14:paraId="07ED3B1F" w14:textId="30A77533"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27</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SMSF-3GPP</w:t>
      </w:r>
      <w:r>
        <w:rPr>
          <w:noProof/>
        </w:rPr>
        <w:t>-SM-Delivery-Outcome</w:t>
      </w:r>
      <w:r>
        <w:rPr>
          <w:noProof/>
        </w:rPr>
        <w:tab/>
      </w:r>
      <w:r>
        <w:rPr>
          <w:noProof/>
        </w:rPr>
        <w:fldChar w:fldCharType="begin" w:fldLock="1"/>
      </w:r>
      <w:r>
        <w:rPr>
          <w:noProof/>
        </w:rPr>
        <w:instrText xml:space="preserve"> PAGEREF _Toc184053187 \h </w:instrText>
      </w:r>
      <w:r>
        <w:rPr>
          <w:noProof/>
        </w:rPr>
      </w:r>
      <w:r>
        <w:rPr>
          <w:noProof/>
        </w:rPr>
        <w:fldChar w:fldCharType="separate"/>
      </w:r>
      <w:r>
        <w:rPr>
          <w:noProof/>
        </w:rPr>
        <w:t>34</w:t>
      </w:r>
      <w:r>
        <w:rPr>
          <w:noProof/>
        </w:rPr>
        <w:fldChar w:fldCharType="end"/>
      </w:r>
    </w:p>
    <w:p w14:paraId="3301C3D8" w14:textId="5D23EDE8"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28</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SMSF-Non-3GPP</w:t>
      </w:r>
      <w:r>
        <w:rPr>
          <w:noProof/>
        </w:rPr>
        <w:t>-SM-Delivery-Outcome</w:t>
      </w:r>
      <w:r>
        <w:rPr>
          <w:noProof/>
        </w:rPr>
        <w:tab/>
      </w:r>
      <w:r>
        <w:rPr>
          <w:noProof/>
        </w:rPr>
        <w:fldChar w:fldCharType="begin" w:fldLock="1"/>
      </w:r>
      <w:r>
        <w:rPr>
          <w:noProof/>
        </w:rPr>
        <w:instrText xml:space="preserve"> PAGEREF _Toc184053188 \h </w:instrText>
      </w:r>
      <w:r>
        <w:rPr>
          <w:noProof/>
        </w:rPr>
      </w:r>
      <w:r>
        <w:rPr>
          <w:noProof/>
        </w:rPr>
        <w:fldChar w:fldCharType="separate"/>
      </w:r>
      <w:r>
        <w:rPr>
          <w:noProof/>
        </w:rPr>
        <w:t>34</w:t>
      </w:r>
      <w:r>
        <w:rPr>
          <w:noProof/>
        </w:rPr>
        <w:fldChar w:fldCharType="end"/>
      </w:r>
    </w:p>
    <w:p w14:paraId="65C2F60E" w14:textId="048A0D5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5.3.3.29</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SMSF-3GPP</w:t>
      </w:r>
      <w:r>
        <w:rPr>
          <w:noProof/>
          <w:lang w:eastAsia="zh-CN"/>
        </w:rPr>
        <w:t>-Number</w:t>
      </w:r>
      <w:r>
        <w:rPr>
          <w:noProof/>
        </w:rPr>
        <w:tab/>
      </w:r>
      <w:r>
        <w:rPr>
          <w:noProof/>
        </w:rPr>
        <w:fldChar w:fldCharType="begin" w:fldLock="1"/>
      </w:r>
      <w:r>
        <w:rPr>
          <w:noProof/>
        </w:rPr>
        <w:instrText xml:space="preserve"> PAGEREF _Toc184053189 \h </w:instrText>
      </w:r>
      <w:r>
        <w:rPr>
          <w:noProof/>
        </w:rPr>
      </w:r>
      <w:r>
        <w:rPr>
          <w:noProof/>
        </w:rPr>
        <w:fldChar w:fldCharType="separate"/>
      </w:r>
      <w:r>
        <w:rPr>
          <w:noProof/>
        </w:rPr>
        <w:t>34</w:t>
      </w:r>
      <w:r>
        <w:rPr>
          <w:noProof/>
        </w:rPr>
        <w:fldChar w:fldCharType="end"/>
      </w:r>
    </w:p>
    <w:p w14:paraId="036666F5" w14:textId="6C559DF1"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30</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SMSF-Non-3GPP</w:t>
      </w:r>
      <w:r>
        <w:rPr>
          <w:noProof/>
          <w:lang w:eastAsia="zh-CN"/>
        </w:rPr>
        <w:t>-Number</w:t>
      </w:r>
      <w:r>
        <w:rPr>
          <w:noProof/>
        </w:rPr>
        <w:tab/>
      </w:r>
      <w:r>
        <w:rPr>
          <w:noProof/>
        </w:rPr>
        <w:fldChar w:fldCharType="begin" w:fldLock="1"/>
      </w:r>
      <w:r>
        <w:rPr>
          <w:noProof/>
        </w:rPr>
        <w:instrText xml:space="preserve"> PAGEREF _Toc184053190 \h </w:instrText>
      </w:r>
      <w:r>
        <w:rPr>
          <w:noProof/>
        </w:rPr>
      </w:r>
      <w:r>
        <w:rPr>
          <w:noProof/>
        </w:rPr>
        <w:fldChar w:fldCharType="separate"/>
      </w:r>
      <w:r>
        <w:rPr>
          <w:noProof/>
        </w:rPr>
        <w:t>34</w:t>
      </w:r>
      <w:r>
        <w:rPr>
          <w:noProof/>
        </w:rPr>
        <w:fldChar w:fldCharType="end"/>
      </w:r>
    </w:p>
    <w:p w14:paraId="0A887FC0" w14:textId="34AE85E5"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SMSF-3GPP</w:t>
      </w:r>
      <w:r>
        <w:rPr>
          <w:noProof/>
        </w:rPr>
        <w:t>-Name</w:t>
      </w:r>
      <w:r>
        <w:rPr>
          <w:noProof/>
        </w:rPr>
        <w:tab/>
      </w:r>
      <w:r>
        <w:rPr>
          <w:noProof/>
        </w:rPr>
        <w:fldChar w:fldCharType="begin" w:fldLock="1"/>
      </w:r>
      <w:r>
        <w:rPr>
          <w:noProof/>
        </w:rPr>
        <w:instrText xml:space="preserve"> PAGEREF _Toc184053191 \h </w:instrText>
      </w:r>
      <w:r>
        <w:rPr>
          <w:noProof/>
        </w:rPr>
      </w:r>
      <w:r>
        <w:rPr>
          <w:noProof/>
        </w:rPr>
        <w:fldChar w:fldCharType="separate"/>
      </w:r>
      <w:r>
        <w:rPr>
          <w:noProof/>
        </w:rPr>
        <w:t>35</w:t>
      </w:r>
      <w:r>
        <w:rPr>
          <w:noProof/>
        </w:rPr>
        <w:fldChar w:fldCharType="end"/>
      </w:r>
    </w:p>
    <w:p w14:paraId="3199ABD0" w14:textId="61903B3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32</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SMSF-Non-3GPP</w:t>
      </w:r>
      <w:r>
        <w:rPr>
          <w:noProof/>
        </w:rPr>
        <w:t>-Name</w:t>
      </w:r>
      <w:r>
        <w:rPr>
          <w:noProof/>
        </w:rPr>
        <w:tab/>
      </w:r>
      <w:r>
        <w:rPr>
          <w:noProof/>
        </w:rPr>
        <w:fldChar w:fldCharType="begin" w:fldLock="1"/>
      </w:r>
      <w:r>
        <w:rPr>
          <w:noProof/>
        </w:rPr>
        <w:instrText xml:space="preserve"> PAGEREF _Toc184053192 \h </w:instrText>
      </w:r>
      <w:r>
        <w:rPr>
          <w:noProof/>
        </w:rPr>
      </w:r>
      <w:r>
        <w:rPr>
          <w:noProof/>
        </w:rPr>
        <w:fldChar w:fldCharType="separate"/>
      </w:r>
      <w:r>
        <w:rPr>
          <w:noProof/>
        </w:rPr>
        <w:t>35</w:t>
      </w:r>
      <w:r>
        <w:rPr>
          <w:noProof/>
        </w:rPr>
        <w:fldChar w:fldCharType="end"/>
      </w:r>
    </w:p>
    <w:p w14:paraId="6F6113D7" w14:textId="7DE2BB5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SMSF-3GPP</w:t>
      </w:r>
      <w:r>
        <w:rPr>
          <w:noProof/>
        </w:rPr>
        <w:t>-Realm</w:t>
      </w:r>
      <w:r>
        <w:rPr>
          <w:noProof/>
        </w:rPr>
        <w:tab/>
      </w:r>
      <w:r>
        <w:rPr>
          <w:noProof/>
        </w:rPr>
        <w:fldChar w:fldCharType="begin" w:fldLock="1"/>
      </w:r>
      <w:r>
        <w:rPr>
          <w:noProof/>
        </w:rPr>
        <w:instrText xml:space="preserve"> PAGEREF _Toc184053193 \h </w:instrText>
      </w:r>
      <w:r>
        <w:rPr>
          <w:noProof/>
        </w:rPr>
      </w:r>
      <w:r>
        <w:rPr>
          <w:noProof/>
        </w:rPr>
        <w:fldChar w:fldCharType="separate"/>
      </w:r>
      <w:r>
        <w:rPr>
          <w:noProof/>
        </w:rPr>
        <w:t>35</w:t>
      </w:r>
      <w:r>
        <w:rPr>
          <w:noProof/>
        </w:rPr>
        <w:fldChar w:fldCharType="end"/>
      </w:r>
    </w:p>
    <w:p w14:paraId="7A4311AB" w14:textId="5424BB8B"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34</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SMSF-Non-3GPP</w:t>
      </w:r>
      <w:r>
        <w:rPr>
          <w:noProof/>
        </w:rPr>
        <w:t>-Realm</w:t>
      </w:r>
      <w:r>
        <w:rPr>
          <w:noProof/>
        </w:rPr>
        <w:tab/>
      </w:r>
      <w:r>
        <w:rPr>
          <w:noProof/>
        </w:rPr>
        <w:fldChar w:fldCharType="begin" w:fldLock="1"/>
      </w:r>
      <w:r>
        <w:rPr>
          <w:noProof/>
        </w:rPr>
        <w:instrText xml:space="preserve"> PAGEREF _Toc184053194 \h </w:instrText>
      </w:r>
      <w:r>
        <w:rPr>
          <w:noProof/>
        </w:rPr>
      </w:r>
      <w:r>
        <w:rPr>
          <w:noProof/>
        </w:rPr>
        <w:fldChar w:fldCharType="separate"/>
      </w:r>
      <w:r>
        <w:rPr>
          <w:noProof/>
        </w:rPr>
        <w:t>35</w:t>
      </w:r>
      <w:r>
        <w:rPr>
          <w:noProof/>
        </w:rPr>
        <w:fldChar w:fldCharType="end"/>
      </w:r>
    </w:p>
    <w:p w14:paraId="7A09C2FB" w14:textId="38983C14"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5.3.3.35</w:t>
      </w:r>
      <w:r>
        <w:rPr>
          <w:rFonts w:asciiTheme="minorHAnsi" w:eastAsiaTheme="minorEastAsia" w:hAnsiTheme="minorHAnsi" w:cstheme="minorBidi"/>
          <w:noProof/>
          <w:kern w:val="2"/>
          <w:sz w:val="24"/>
          <w:szCs w:val="24"/>
          <w:lang w:eastAsia="en-GB"/>
          <w14:ligatures w14:val="standardContextual"/>
        </w:rPr>
        <w:tab/>
      </w:r>
      <w:r>
        <w:rPr>
          <w:noProof/>
        </w:rPr>
        <w:t>SMSF-</w:t>
      </w:r>
      <w:r w:rsidRPr="00680892">
        <w:rPr>
          <w:noProof/>
          <w:lang w:val="de-DE"/>
        </w:rPr>
        <w:t>3GPP-</w:t>
      </w:r>
      <w:r>
        <w:rPr>
          <w:noProof/>
        </w:rPr>
        <w:t>Address</w:t>
      </w:r>
      <w:r>
        <w:rPr>
          <w:noProof/>
        </w:rPr>
        <w:tab/>
      </w:r>
      <w:r>
        <w:rPr>
          <w:noProof/>
        </w:rPr>
        <w:fldChar w:fldCharType="begin" w:fldLock="1"/>
      </w:r>
      <w:r>
        <w:rPr>
          <w:noProof/>
        </w:rPr>
        <w:instrText xml:space="preserve"> PAGEREF _Toc184053195 \h </w:instrText>
      </w:r>
      <w:r>
        <w:rPr>
          <w:noProof/>
        </w:rPr>
      </w:r>
      <w:r>
        <w:rPr>
          <w:noProof/>
        </w:rPr>
        <w:fldChar w:fldCharType="separate"/>
      </w:r>
      <w:r>
        <w:rPr>
          <w:noProof/>
        </w:rPr>
        <w:t>35</w:t>
      </w:r>
      <w:r>
        <w:rPr>
          <w:noProof/>
        </w:rPr>
        <w:fldChar w:fldCharType="end"/>
      </w:r>
    </w:p>
    <w:p w14:paraId="638A0CBF" w14:textId="6870BC6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680892">
        <w:rPr>
          <w:noProof/>
          <w:lang w:val="de-DE"/>
        </w:rPr>
        <w:t>36</w:t>
      </w:r>
      <w:r>
        <w:rPr>
          <w:rFonts w:asciiTheme="minorHAnsi" w:eastAsiaTheme="minorEastAsia" w:hAnsiTheme="minorHAnsi" w:cstheme="minorBidi"/>
          <w:noProof/>
          <w:kern w:val="2"/>
          <w:sz w:val="24"/>
          <w:szCs w:val="24"/>
          <w:lang w:eastAsia="en-GB"/>
          <w14:ligatures w14:val="standardContextual"/>
        </w:rPr>
        <w:tab/>
      </w:r>
      <w:r>
        <w:rPr>
          <w:noProof/>
        </w:rPr>
        <w:t>SMSF-</w:t>
      </w:r>
      <w:r w:rsidRPr="00680892">
        <w:rPr>
          <w:noProof/>
          <w:lang w:val="de-DE"/>
        </w:rPr>
        <w:t>Non-3GPP-</w:t>
      </w:r>
      <w:r>
        <w:rPr>
          <w:noProof/>
        </w:rPr>
        <w:t>Address</w:t>
      </w:r>
      <w:r>
        <w:rPr>
          <w:noProof/>
        </w:rPr>
        <w:tab/>
      </w:r>
      <w:r>
        <w:rPr>
          <w:noProof/>
        </w:rPr>
        <w:fldChar w:fldCharType="begin" w:fldLock="1"/>
      </w:r>
      <w:r>
        <w:rPr>
          <w:noProof/>
        </w:rPr>
        <w:instrText xml:space="preserve"> PAGEREF _Toc184053196 \h </w:instrText>
      </w:r>
      <w:r>
        <w:rPr>
          <w:noProof/>
        </w:rPr>
      </w:r>
      <w:r>
        <w:rPr>
          <w:noProof/>
        </w:rPr>
        <w:fldChar w:fldCharType="separate"/>
      </w:r>
      <w:r>
        <w:rPr>
          <w:noProof/>
        </w:rPr>
        <w:t>35</w:t>
      </w:r>
      <w:r>
        <w:rPr>
          <w:noProof/>
        </w:rPr>
        <w:fldChar w:fldCharType="end"/>
      </w:r>
    </w:p>
    <w:p w14:paraId="4217D513" w14:textId="2BF2521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5.3.3.37</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SMSF-3GPP</w:t>
      </w:r>
      <w:r>
        <w:rPr>
          <w:noProof/>
          <w:lang w:eastAsia="zh-CN"/>
        </w:rPr>
        <w:t>-</w:t>
      </w:r>
      <w:r>
        <w:rPr>
          <w:noProof/>
        </w:rPr>
        <w:t>SBI-Support-Indicator</w:t>
      </w:r>
      <w:r>
        <w:rPr>
          <w:noProof/>
        </w:rPr>
        <w:tab/>
      </w:r>
      <w:r>
        <w:rPr>
          <w:noProof/>
        </w:rPr>
        <w:fldChar w:fldCharType="begin" w:fldLock="1"/>
      </w:r>
      <w:r>
        <w:rPr>
          <w:noProof/>
        </w:rPr>
        <w:instrText xml:space="preserve"> PAGEREF _Toc184053197 \h </w:instrText>
      </w:r>
      <w:r>
        <w:rPr>
          <w:noProof/>
        </w:rPr>
      </w:r>
      <w:r>
        <w:rPr>
          <w:noProof/>
        </w:rPr>
        <w:fldChar w:fldCharType="separate"/>
      </w:r>
      <w:r>
        <w:rPr>
          <w:noProof/>
        </w:rPr>
        <w:t>35</w:t>
      </w:r>
      <w:r>
        <w:rPr>
          <w:noProof/>
        </w:rPr>
        <w:fldChar w:fldCharType="end"/>
      </w:r>
    </w:p>
    <w:p w14:paraId="27562401" w14:textId="44F4BBF2"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5.3.3.38</w:t>
      </w:r>
      <w:r>
        <w:rPr>
          <w:rFonts w:asciiTheme="minorHAnsi" w:eastAsiaTheme="minorEastAsia" w:hAnsiTheme="minorHAnsi" w:cstheme="minorBidi"/>
          <w:noProof/>
          <w:kern w:val="2"/>
          <w:sz w:val="24"/>
          <w:szCs w:val="24"/>
          <w:lang w:eastAsia="en-GB"/>
          <w14:ligatures w14:val="standardContextual"/>
        </w:rPr>
        <w:tab/>
      </w:r>
      <w:r w:rsidRPr="00680892">
        <w:rPr>
          <w:noProof/>
          <w:lang w:val="de-DE"/>
        </w:rPr>
        <w:t>SMSF-Non-3GPP</w:t>
      </w:r>
      <w:r>
        <w:rPr>
          <w:noProof/>
          <w:lang w:eastAsia="zh-CN"/>
        </w:rPr>
        <w:t>-</w:t>
      </w:r>
      <w:r>
        <w:rPr>
          <w:noProof/>
        </w:rPr>
        <w:t>SBI-Support-Indicator</w:t>
      </w:r>
      <w:r>
        <w:rPr>
          <w:noProof/>
        </w:rPr>
        <w:tab/>
      </w:r>
      <w:r>
        <w:rPr>
          <w:noProof/>
        </w:rPr>
        <w:fldChar w:fldCharType="begin" w:fldLock="1"/>
      </w:r>
      <w:r>
        <w:rPr>
          <w:noProof/>
        </w:rPr>
        <w:instrText xml:space="preserve"> PAGEREF _Toc184053198 \h </w:instrText>
      </w:r>
      <w:r>
        <w:rPr>
          <w:noProof/>
        </w:rPr>
      </w:r>
      <w:r>
        <w:rPr>
          <w:noProof/>
        </w:rPr>
        <w:fldChar w:fldCharType="separate"/>
      </w:r>
      <w:r>
        <w:rPr>
          <w:noProof/>
        </w:rPr>
        <w:t>36</w:t>
      </w:r>
      <w:r>
        <w:rPr>
          <w:noProof/>
        </w:rPr>
        <w:fldChar w:fldCharType="end"/>
      </w:r>
    </w:p>
    <w:p w14:paraId="2EAFF5A2" w14:textId="67204EBE"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5.3.3.39</w:t>
      </w:r>
      <w:r>
        <w:rPr>
          <w:rFonts w:asciiTheme="minorHAnsi" w:eastAsiaTheme="minorEastAsia" w:hAnsiTheme="minorHAnsi" w:cstheme="minorBidi"/>
          <w:noProof/>
          <w:kern w:val="2"/>
          <w:sz w:val="24"/>
          <w:szCs w:val="24"/>
          <w:lang w:eastAsia="en-GB"/>
          <w14:ligatures w14:val="standardContextual"/>
        </w:rPr>
        <w:tab/>
      </w:r>
      <w:r>
        <w:rPr>
          <w:noProof/>
        </w:rPr>
        <w:t>IP-SM-GW-SBI-Support-Indicator</w:t>
      </w:r>
      <w:r>
        <w:rPr>
          <w:noProof/>
        </w:rPr>
        <w:tab/>
      </w:r>
      <w:r>
        <w:rPr>
          <w:noProof/>
        </w:rPr>
        <w:fldChar w:fldCharType="begin" w:fldLock="1"/>
      </w:r>
      <w:r>
        <w:rPr>
          <w:noProof/>
        </w:rPr>
        <w:instrText xml:space="preserve"> PAGEREF _Toc184053199 \h </w:instrText>
      </w:r>
      <w:r>
        <w:rPr>
          <w:noProof/>
        </w:rPr>
      </w:r>
      <w:r>
        <w:rPr>
          <w:noProof/>
        </w:rPr>
        <w:fldChar w:fldCharType="separate"/>
      </w:r>
      <w:r>
        <w:rPr>
          <w:noProof/>
        </w:rPr>
        <w:t>36</w:t>
      </w:r>
      <w:r>
        <w:rPr>
          <w:noProof/>
        </w:rPr>
        <w:fldChar w:fldCharType="end"/>
      </w:r>
    </w:p>
    <w:p w14:paraId="2F6F1554" w14:textId="55BD2BF2"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User identity to HSS resolution</w:t>
      </w:r>
      <w:r>
        <w:rPr>
          <w:noProof/>
        </w:rPr>
        <w:tab/>
      </w:r>
      <w:r>
        <w:rPr>
          <w:noProof/>
        </w:rPr>
        <w:fldChar w:fldCharType="begin" w:fldLock="1"/>
      </w:r>
      <w:r>
        <w:rPr>
          <w:noProof/>
        </w:rPr>
        <w:instrText xml:space="preserve"> PAGEREF _Toc184053200 \h </w:instrText>
      </w:r>
      <w:r>
        <w:rPr>
          <w:noProof/>
        </w:rPr>
      </w:r>
      <w:r>
        <w:rPr>
          <w:noProof/>
        </w:rPr>
        <w:fldChar w:fldCharType="separate"/>
      </w:r>
      <w:r>
        <w:rPr>
          <w:noProof/>
        </w:rPr>
        <w:t>36</w:t>
      </w:r>
      <w:r>
        <w:rPr>
          <w:noProof/>
        </w:rPr>
        <w:fldChar w:fldCharType="end"/>
      </w:r>
    </w:p>
    <w:p w14:paraId="53920A4F" w14:textId="6B57BB18"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Diameter based SGd/Gdd interfaces between MME/SGSN and central SMS functions</w:t>
      </w:r>
      <w:r>
        <w:rPr>
          <w:noProof/>
        </w:rPr>
        <w:tab/>
      </w:r>
      <w:r>
        <w:rPr>
          <w:noProof/>
        </w:rPr>
        <w:fldChar w:fldCharType="begin" w:fldLock="1"/>
      </w:r>
      <w:r>
        <w:rPr>
          <w:noProof/>
        </w:rPr>
        <w:instrText xml:space="preserve"> PAGEREF _Toc184053201 \h </w:instrText>
      </w:r>
      <w:r>
        <w:rPr>
          <w:noProof/>
        </w:rPr>
      </w:r>
      <w:r>
        <w:rPr>
          <w:noProof/>
        </w:rPr>
        <w:fldChar w:fldCharType="separate"/>
      </w:r>
      <w:r>
        <w:rPr>
          <w:noProof/>
        </w:rPr>
        <w:t>37</w:t>
      </w:r>
      <w:r>
        <w:rPr>
          <w:noProof/>
        </w:rPr>
        <w:fldChar w:fldCharType="end"/>
      </w:r>
    </w:p>
    <w:p w14:paraId="24A26DE4" w14:textId="0A7FD88D"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_Toc184053202 \h </w:instrText>
      </w:r>
      <w:r>
        <w:rPr>
          <w:noProof/>
        </w:rPr>
      </w:r>
      <w:r>
        <w:rPr>
          <w:noProof/>
        </w:rPr>
        <w:fldChar w:fldCharType="separate"/>
      </w:r>
      <w:r>
        <w:rPr>
          <w:noProof/>
        </w:rPr>
        <w:t>37</w:t>
      </w:r>
      <w:r>
        <w:rPr>
          <w:noProof/>
        </w:rPr>
        <w:fldChar w:fldCharType="end"/>
      </w:r>
    </w:p>
    <w:p w14:paraId="065E7A9B" w14:textId="61B67818"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_Toc184053203 \h </w:instrText>
      </w:r>
      <w:r>
        <w:rPr>
          <w:noProof/>
        </w:rPr>
      </w:r>
      <w:r>
        <w:rPr>
          <w:noProof/>
        </w:rPr>
        <w:fldChar w:fldCharType="separate"/>
      </w:r>
      <w:r>
        <w:rPr>
          <w:noProof/>
        </w:rPr>
        <w:t>37</w:t>
      </w:r>
      <w:r>
        <w:rPr>
          <w:noProof/>
        </w:rPr>
        <w:fldChar w:fldCharType="end"/>
      </w:r>
    </w:p>
    <w:p w14:paraId="71923751" w14:textId="0EA05F90"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MO Forward Short Message procedure</w:t>
      </w:r>
      <w:r>
        <w:rPr>
          <w:noProof/>
        </w:rPr>
        <w:tab/>
      </w:r>
      <w:r>
        <w:rPr>
          <w:noProof/>
        </w:rPr>
        <w:fldChar w:fldCharType="begin" w:fldLock="1"/>
      </w:r>
      <w:r>
        <w:rPr>
          <w:noProof/>
        </w:rPr>
        <w:instrText xml:space="preserve"> PAGEREF _Toc184053204 \h </w:instrText>
      </w:r>
      <w:r>
        <w:rPr>
          <w:noProof/>
        </w:rPr>
      </w:r>
      <w:r>
        <w:rPr>
          <w:noProof/>
        </w:rPr>
        <w:fldChar w:fldCharType="separate"/>
      </w:r>
      <w:r>
        <w:rPr>
          <w:noProof/>
        </w:rPr>
        <w:t>37</w:t>
      </w:r>
      <w:r>
        <w:rPr>
          <w:noProof/>
        </w:rPr>
        <w:fldChar w:fldCharType="end"/>
      </w:r>
    </w:p>
    <w:p w14:paraId="1161024F" w14:textId="585E7563"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_Toc184053205 \h </w:instrText>
      </w:r>
      <w:r>
        <w:rPr>
          <w:noProof/>
        </w:rPr>
      </w:r>
      <w:r>
        <w:rPr>
          <w:noProof/>
        </w:rPr>
        <w:fldChar w:fldCharType="separate"/>
      </w:r>
      <w:r>
        <w:rPr>
          <w:noProof/>
        </w:rPr>
        <w:t>37</w:t>
      </w:r>
      <w:r>
        <w:rPr>
          <w:noProof/>
        </w:rPr>
        <w:fldChar w:fldCharType="end"/>
      </w:r>
    </w:p>
    <w:p w14:paraId="51A2491F" w14:textId="74A6D51C"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the SGSN and the IP-SM-GW</w:t>
      </w:r>
      <w:r>
        <w:rPr>
          <w:noProof/>
        </w:rPr>
        <w:tab/>
      </w:r>
      <w:r>
        <w:rPr>
          <w:noProof/>
        </w:rPr>
        <w:fldChar w:fldCharType="begin" w:fldLock="1"/>
      </w:r>
      <w:r>
        <w:rPr>
          <w:noProof/>
        </w:rPr>
        <w:instrText xml:space="preserve"> PAGEREF _Toc184053206 \h </w:instrText>
      </w:r>
      <w:r>
        <w:rPr>
          <w:noProof/>
        </w:rPr>
      </w:r>
      <w:r>
        <w:rPr>
          <w:noProof/>
        </w:rPr>
        <w:fldChar w:fldCharType="separate"/>
      </w:r>
      <w:r>
        <w:rPr>
          <w:noProof/>
        </w:rPr>
        <w:t>39</w:t>
      </w:r>
      <w:r>
        <w:rPr>
          <w:noProof/>
        </w:rPr>
        <w:fldChar w:fldCharType="end"/>
      </w:r>
    </w:p>
    <w:p w14:paraId="59DBFB7C" w14:textId="416CF07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fldLock="1"/>
      </w:r>
      <w:r>
        <w:rPr>
          <w:noProof/>
        </w:rPr>
        <w:instrText xml:space="preserve"> PAGEREF _Toc184053207 \h </w:instrText>
      </w:r>
      <w:r>
        <w:rPr>
          <w:noProof/>
        </w:rPr>
      </w:r>
      <w:r>
        <w:rPr>
          <w:noProof/>
        </w:rPr>
        <w:fldChar w:fldCharType="separate"/>
      </w:r>
      <w:r>
        <w:rPr>
          <w:noProof/>
        </w:rPr>
        <w:t>39</w:t>
      </w:r>
      <w:r>
        <w:rPr>
          <w:noProof/>
        </w:rPr>
        <w:fldChar w:fldCharType="end"/>
      </w:r>
    </w:p>
    <w:p w14:paraId="674B99FD" w14:textId="15180202"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MT Forward Short Message procedure</w:t>
      </w:r>
      <w:r>
        <w:rPr>
          <w:noProof/>
        </w:rPr>
        <w:tab/>
      </w:r>
      <w:r>
        <w:rPr>
          <w:noProof/>
        </w:rPr>
        <w:fldChar w:fldCharType="begin" w:fldLock="1"/>
      </w:r>
      <w:r>
        <w:rPr>
          <w:noProof/>
        </w:rPr>
        <w:instrText xml:space="preserve"> PAGEREF _Toc184053208 \h </w:instrText>
      </w:r>
      <w:r>
        <w:rPr>
          <w:noProof/>
        </w:rPr>
      </w:r>
      <w:r>
        <w:rPr>
          <w:noProof/>
        </w:rPr>
        <w:fldChar w:fldCharType="separate"/>
      </w:r>
      <w:r>
        <w:rPr>
          <w:noProof/>
        </w:rPr>
        <w:t>40</w:t>
      </w:r>
      <w:r>
        <w:rPr>
          <w:noProof/>
        </w:rPr>
        <w:fldChar w:fldCharType="end"/>
      </w:r>
    </w:p>
    <w:p w14:paraId="5A5F65DC" w14:textId="186FABD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_Toc184053209 \h </w:instrText>
      </w:r>
      <w:r>
        <w:rPr>
          <w:noProof/>
        </w:rPr>
      </w:r>
      <w:r>
        <w:rPr>
          <w:noProof/>
        </w:rPr>
        <w:fldChar w:fldCharType="separate"/>
      </w:r>
      <w:r>
        <w:rPr>
          <w:noProof/>
        </w:rPr>
        <w:t>40</w:t>
      </w:r>
      <w:r>
        <w:rPr>
          <w:noProof/>
        </w:rPr>
        <w:fldChar w:fldCharType="end"/>
      </w:r>
    </w:p>
    <w:p w14:paraId="18D398CB" w14:textId="19B538D9"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fldLock="1"/>
      </w:r>
      <w:r>
        <w:rPr>
          <w:noProof/>
        </w:rPr>
        <w:instrText xml:space="preserve"> PAGEREF _Toc184053210 \h </w:instrText>
      </w:r>
      <w:r>
        <w:rPr>
          <w:noProof/>
        </w:rPr>
      </w:r>
      <w:r>
        <w:rPr>
          <w:noProof/>
        </w:rPr>
        <w:fldChar w:fldCharType="separate"/>
      </w:r>
      <w:r>
        <w:rPr>
          <w:noProof/>
        </w:rPr>
        <w:t>42</w:t>
      </w:r>
      <w:r>
        <w:rPr>
          <w:noProof/>
        </w:rPr>
        <w:fldChar w:fldCharType="end"/>
      </w:r>
    </w:p>
    <w:p w14:paraId="08995E7E" w14:textId="11A143E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_Toc184053211 \h </w:instrText>
      </w:r>
      <w:r>
        <w:rPr>
          <w:noProof/>
        </w:rPr>
      </w:r>
      <w:r>
        <w:rPr>
          <w:noProof/>
        </w:rPr>
        <w:fldChar w:fldCharType="separate"/>
      </w:r>
      <w:r>
        <w:rPr>
          <w:noProof/>
        </w:rPr>
        <w:t>43</w:t>
      </w:r>
      <w:r>
        <w:rPr>
          <w:noProof/>
        </w:rPr>
        <w:fldChar w:fldCharType="end"/>
      </w:r>
    </w:p>
    <w:p w14:paraId="7ECACAD5" w14:textId="5070624A"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fldLock="1"/>
      </w:r>
      <w:r>
        <w:rPr>
          <w:noProof/>
        </w:rPr>
        <w:instrText xml:space="preserve"> PAGEREF _Toc184053212 \h </w:instrText>
      </w:r>
      <w:r>
        <w:rPr>
          <w:noProof/>
        </w:rPr>
      </w:r>
      <w:r>
        <w:rPr>
          <w:noProof/>
        </w:rPr>
        <w:fldChar w:fldCharType="separate"/>
      </w:r>
      <w:r>
        <w:rPr>
          <w:noProof/>
        </w:rPr>
        <w:t>44</w:t>
      </w:r>
      <w:r>
        <w:rPr>
          <w:noProof/>
        </w:rPr>
        <w:fldChar w:fldCharType="end"/>
      </w:r>
    </w:p>
    <w:p w14:paraId="44D43D06" w14:textId="46F9A7D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_Toc184053213 \h </w:instrText>
      </w:r>
      <w:r>
        <w:rPr>
          <w:noProof/>
        </w:rPr>
      </w:r>
      <w:r>
        <w:rPr>
          <w:noProof/>
        </w:rPr>
        <w:fldChar w:fldCharType="separate"/>
      </w:r>
      <w:r>
        <w:rPr>
          <w:noProof/>
        </w:rPr>
        <w:t>44</w:t>
      </w:r>
      <w:r>
        <w:rPr>
          <w:noProof/>
        </w:rPr>
        <w:fldChar w:fldCharType="end"/>
      </w:r>
    </w:p>
    <w:p w14:paraId="1D35DB89" w14:textId="4A1CA59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fldLock="1"/>
      </w:r>
      <w:r>
        <w:rPr>
          <w:noProof/>
        </w:rPr>
        <w:instrText xml:space="preserve"> PAGEREF _Toc184053214 \h </w:instrText>
      </w:r>
      <w:r>
        <w:rPr>
          <w:noProof/>
        </w:rPr>
      </w:r>
      <w:r>
        <w:rPr>
          <w:noProof/>
        </w:rPr>
        <w:fldChar w:fldCharType="separate"/>
      </w:r>
      <w:r>
        <w:rPr>
          <w:noProof/>
        </w:rPr>
        <w:t>45</w:t>
      </w:r>
      <w:r>
        <w:rPr>
          <w:noProof/>
        </w:rPr>
        <w:fldChar w:fldCharType="end"/>
      </w:r>
    </w:p>
    <w:p w14:paraId="3633CDC5" w14:textId="0CBA97F4"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_Toc184053215 \h </w:instrText>
      </w:r>
      <w:r>
        <w:rPr>
          <w:noProof/>
        </w:rPr>
      </w:r>
      <w:r>
        <w:rPr>
          <w:noProof/>
        </w:rPr>
        <w:fldChar w:fldCharType="separate"/>
      </w:r>
      <w:r>
        <w:rPr>
          <w:noProof/>
        </w:rPr>
        <w:t>46</w:t>
      </w:r>
      <w:r>
        <w:rPr>
          <w:noProof/>
        </w:rPr>
        <w:fldChar w:fldCharType="end"/>
      </w:r>
    </w:p>
    <w:p w14:paraId="7C69BE7A" w14:textId="4A0EB8A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SMS-Router</w:t>
      </w:r>
      <w:r>
        <w:rPr>
          <w:noProof/>
        </w:rPr>
        <w:tab/>
      </w:r>
      <w:r>
        <w:rPr>
          <w:noProof/>
        </w:rPr>
        <w:fldChar w:fldCharType="begin" w:fldLock="1"/>
      </w:r>
      <w:r>
        <w:rPr>
          <w:noProof/>
        </w:rPr>
        <w:instrText xml:space="preserve"> PAGEREF _Toc184053216 \h </w:instrText>
      </w:r>
      <w:r>
        <w:rPr>
          <w:noProof/>
        </w:rPr>
      </w:r>
      <w:r>
        <w:rPr>
          <w:noProof/>
        </w:rPr>
        <w:fldChar w:fldCharType="separate"/>
      </w:r>
      <w:r>
        <w:rPr>
          <w:noProof/>
        </w:rPr>
        <w:t>46</w:t>
      </w:r>
      <w:r>
        <w:rPr>
          <w:noProof/>
        </w:rPr>
        <w:fldChar w:fldCharType="end"/>
      </w:r>
    </w:p>
    <w:p w14:paraId="7FBD4C32" w14:textId="2A307401"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_Toc184053217 \h </w:instrText>
      </w:r>
      <w:r>
        <w:rPr>
          <w:noProof/>
        </w:rPr>
      </w:r>
      <w:r>
        <w:rPr>
          <w:noProof/>
        </w:rPr>
        <w:fldChar w:fldCharType="separate"/>
      </w:r>
      <w:r>
        <w:rPr>
          <w:noProof/>
        </w:rPr>
        <w:t>46</w:t>
      </w:r>
      <w:r>
        <w:rPr>
          <w:noProof/>
        </w:rPr>
        <w:fldChar w:fldCharType="end"/>
      </w:r>
    </w:p>
    <w:p w14:paraId="1C21205D" w14:textId="3CA433E1"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_Toc184053218 \h </w:instrText>
      </w:r>
      <w:r>
        <w:rPr>
          <w:noProof/>
        </w:rPr>
      </w:r>
      <w:r>
        <w:rPr>
          <w:noProof/>
        </w:rPr>
        <w:fldChar w:fldCharType="separate"/>
      </w:r>
      <w:r>
        <w:rPr>
          <w:noProof/>
        </w:rPr>
        <w:t>46</w:t>
      </w:r>
      <w:r>
        <w:rPr>
          <w:noProof/>
        </w:rPr>
        <w:fldChar w:fldCharType="end"/>
      </w:r>
    </w:p>
    <w:p w14:paraId="3DE34F8D" w14:textId="7E9E86F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Routing for MO Forward SM messages:</w:t>
      </w:r>
      <w:r>
        <w:rPr>
          <w:noProof/>
        </w:rPr>
        <w:tab/>
      </w:r>
      <w:r>
        <w:rPr>
          <w:noProof/>
        </w:rPr>
        <w:fldChar w:fldCharType="begin" w:fldLock="1"/>
      </w:r>
      <w:r>
        <w:rPr>
          <w:noProof/>
        </w:rPr>
        <w:instrText xml:space="preserve"> PAGEREF _Toc184053219 \h </w:instrText>
      </w:r>
      <w:r>
        <w:rPr>
          <w:noProof/>
        </w:rPr>
      </w:r>
      <w:r>
        <w:rPr>
          <w:noProof/>
        </w:rPr>
        <w:fldChar w:fldCharType="separate"/>
      </w:r>
      <w:r>
        <w:rPr>
          <w:noProof/>
        </w:rPr>
        <w:t>46</w:t>
      </w:r>
      <w:r>
        <w:rPr>
          <w:noProof/>
        </w:rPr>
        <w:fldChar w:fldCharType="end"/>
      </w:r>
    </w:p>
    <w:p w14:paraId="546F9DCD" w14:textId="1C49A55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Routing for MT Forward SM messages:</w:t>
      </w:r>
      <w:r>
        <w:rPr>
          <w:noProof/>
        </w:rPr>
        <w:tab/>
      </w:r>
      <w:r>
        <w:rPr>
          <w:noProof/>
        </w:rPr>
        <w:fldChar w:fldCharType="begin" w:fldLock="1"/>
      </w:r>
      <w:r>
        <w:rPr>
          <w:noProof/>
        </w:rPr>
        <w:instrText xml:space="preserve"> PAGEREF _Toc184053220 \h </w:instrText>
      </w:r>
      <w:r>
        <w:rPr>
          <w:noProof/>
        </w:rPr>
      </w:r>
      <w:r>
        <w:rPr>
          <w:noProof/>
        </w:rPr>
        <w:fldChar w:fldCharType="separate"/>
      </w:r>
      <w:r>
        <w:rPr>
          <w:noProof/>
        </w:rPr>
        <w:t>47</w:t>
      </w:r>
      <w:r>
        <w:rPr>
          <w:noProof/>
        </w:rPr>
        <w:fldChar w:fldCharType="end"/>
      </w:r>
    </w:p>
    <w:p w14:paraId="5905A98C" w14:textId="50113B94"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_Toc184053221 \h </w:instrText>
      </w:r>
      <w:r>
        <w:rPr>
          <w:noProof/>
        </w:rPr>
      </w:r>
      <w:r>
        <w:rPr>
          <w:noProof/>
        </w:rPr>
        <w:fldChar w:fldCharType="separate"/>
      </w:r>
      <w:r>
        <w:rPr>
          <w:noProof/>
        </w:rPr>
        <w:t>47</w:t>
      </w:r>
      <w:r>
        <w:rPr>
          <w:noProof/>
        </w:rPr>
        <w:fldChar w:fldCharType="end"/>
      </w:r>
    </w:p>
    <w:p w14:paraId="4946452A" w14:textId="30D841FE"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_Toc184053222 \h </w:instrText>
      </w:r>
      <w:r>
        <w:rPr>
          <w:noProof/>
        </w:rPr>
      </w:r>
      <w:r>
        <w:rPr>
          <w:noProof/>
        </w:rPr>
        <w:fldChar w:fldCharType="separate"/>
      </w:r>
      <w:r>
        <w:rPr>
          <w:noProof/>
        </w:rPr>
        <w:t>47</w:t>
      </w:r>
      <w:r>
        <w:rPr>
          <w:noProof/>
        </w:rPr>
        <w:fldChar w:fldCharType="end"/>
      </w:r>
    </w:p>
    <w:p w14:paraId="27D825EA" w14:textId="6E9676DA"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_Toc184053223 \h </w:instrText>
      </w:r>
      <w:r>
        <w:rPr>
          <w:noProof/>
        </w:rPr>
      </w:r>
      <w:r>
        <w:rPr>
          <w:noProof/>
        </w:rPr>
        <w:fldChar w:fldCharType="separate"/>
      </w:r>
      <w:r>
        <w:rPr>
          <w:noProof/>
        </w:rPr>
        <w:t>47</w:t>
      </w:r>
      <w:r>
        <w:rPr>
          <w:noProof/>
        </w:rPr>
        <w:fldChar w:fldCharType="end"/>
      </w:r>
    </w:p>
    <w:p w14:paraId="2A334AB1" w14:textId="467F659E"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MO-Forward-Short-Message-Request (OFR) Command</w:t>
      </w:r>
      <w:r>
        <w:rPr>
          <w:noProof/>
        </w:rPr>
        <w:tab/>
      </w:r>
      <w:r>
        <w:rPr>
          <w:noProof/>
        </w:rPr>
        <w:fldChar w:fldCharType="begin" w:fldLock="1"/>
      </w:r>
      <w:r>
        <w:rPr>
          <w:noProof/>
        </w:rPr>
        <w:instrText xml:space="preserve"> PAGEREF _Toc184053224 \h </w:instrText>
      </w:r>
      <w:r>
        <w:rPr>
          <w:noProof/>
        </w:rPr>
      </w:r>
      <w:r>
        <w:rPr>
          <w:noProof/>
        </w:rPr>
        <w:fldChar w:fldCharType="separate"/>
      </w:r>
      <w:r>
        <w:rPr>
          <w:noProof/>
        </w:rPr>
        <w:t>48</w:t>
      </w:r>
      <w:r>
        <w:rPr>
          <w:noProof/>
        </w:rPr>
        <w:fldChar w:fldCharType="end"/>
      </w:r>
    </w:p>
    <w:p w14:paraId="0CC5231F" w14:textId="0A1F4260"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MO-Forward-Short-Message-Answer (OFA) Command</w:t>
      </w:r>
      <w:r>
        <w:rPr>
          <w:noProof/>
        </w:rPr>
        <w:tab/>
      </w:r>
      <w:r>
        <w:rPr>
          <w:noProof/>
        </w:rPr>
        <w:fldChar w:fldCharType="begin" w:fldLock="1"/>
      </w:r>
      <w:r>
        <w:rPr>
          <w:noProof/>
        </w:rPr>
        <w:instrText xml:space="preserve"> PAGEREF _Toc184053225 \h </w:instrText>
      </w:r>
      <w:r>
        <w:rPr>
          <w:noProof/>
        </w:rPr>
      </w:r>
      <w:r>
        <w:rPr>
          <w:noProof/>
        </w:rPr>
        <w:fldChar w:fldCharType="separate"/>
      </w:r>
      <w:r>
        <w:rPr>
          <w:noProof/>
        </w:rPr>
        <w:t>48</w:t>
      </w:r>
      <w:r>
        <w:rPr>
          <w:noProof/>
        </w:rPr>
        <w:fldChar w:fldCharType="end"/>
      </w:r>
    </w:p>
    <w:p w14:paraId="01E1264C" w14:textId="1CF0BF88"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MT-Forward-Short-Message-Request (TFR) Command</w:t>
      </w:r>
      <w:r>
        <w:rPr>
          <w:noProof/>
        </w:rPr>
        <w:tab/>
      </w:r>
      <w:r>
        <w:rPr>
          <w:noProof/>
        </w:rPr>
        <w:fldChar w:fldCharType="begin" w:fldLock="1"/>
      </w:r>
      <w:r>
        <w:rPr>
          <w:noProof/>
        </w:rPr>
        <w:instrText xml:space="preserve"> PAGEREF _Toc184053226 \h </w:instrText>
      </w:r>
      <w:r>
        <w:rPr>
          <w:noProof/>
        </w:rPr>
      </w:r>
      <w:r>
        <w:rPr>
          <w:noProof/>
        </w:rPr>
        <w:fldChar w:fldCharType="separate"/>
      </w:r>
      <w:r>
        <w:rPr>
          <w:noProof/>
        </w:rPr>
        <w:t>49</w:t>
      </w:r>
      <w:r>
        <w:rPr>
          <w:noProof/>
        </w:rPr>
        <w:fldChar w:fldCharType="end"/>
      </w:r>
    </w:p>
    <w:p w14:paraId="3586D068" w14:textId="417503BA"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6.3.2.6</w:t>
      </w:r>
      <w:r>
        <w:rPr>
          <w:rFonts w:asciiTheme="minorHAnsi" w:eastAsiaTheme="minorEastAsia" w:hAnsiTheme="minorHAnsi" w:cstheme="minorBidi"/>
          <w:noProof/>
          <w:kern w:val="2"/>
          <w:sz w:val="24"/>
          <w:szCs w:val="24"/>
          <w:lang w:eastAsia="en-GB"/>
          <w14:ligatures w14:val="standardContextual"/>
        </w:rPr>
        <w:tab/>
      </w:r>
      <w:r>
        <w:rPr>
          <w:noProof/>
        </w:rPr>
        <w:t>MT-Forward-Short-Message-Answer (TFA) Command</w:t>
      </w:r>
      <w:r>
        <w:rPr>
          <w:noProof/>
        </w:rPr>
        <w:tab/>
      </w:r>
      <w:r>
        <w:rPr>
          <w:noProof/>
        </w:rPr>
        <w:fldChar w:fldCharType="begin" w:fldLock="1"/>
      </w:r>
      <w:r>
        <w:rPr>
          <w:noProof/>
        </w:rPr>
        <w:instrText xml:space="preserve"> PAGEREF _Toc184053227 \h </w:instrText>
      </w:r>
      <w:r>
        <w:rPr>
          <w:noProof/>
        </w:rPr>
      </w:r>
      <w:r>
        <w:rPr>
          <w:noProof/>
        </w:rPr>
        <w:fldChar w:fldCharType="separate"/>
      </w:r>
      <w:r>
        <w:rPr>
          <w:noProof/>
        </w:rPr>
        <w:t>49</w:t>
      </w:r>
      <w:r>
        <w:rPr>
          <w:noProof/>
        </w:rPr>
        <w:fldChar w:fldCharType="end"/>
      </w:r>
    </w:p>
    <w:p w14:paraId="0FF5F25D" w14:textId="7233E537"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fldLock="1"/>
      </w:r>
      <w:r>
        <w:rPr>
          <w:noProof/>
        </w:rPr>
        <w:instrText xml:space="preserve"> PAGEREF _Toc184053228 \h </w:instrText>
      </w:r>
      <w:r>
        <w:rPr>
          <w:noProof/>
        </w:rPr>
      </w:r>
      <w:r>
        <w:rPr>
          <w:noProof/>
        </w:rPr>
        <w:fldChar w:fldCharType="separate"/>
      </w:r>
      <w:r>
        <w:rPr>
          <w:noProof/>
        </w:rPr>
        <w:t>50</w:t>
      </w:r>
      <w:r>
        <w:rPr>
          <w:noProof/>
        </w:rPr>
        <w:fldChar w:fldCharType="end"/>
      </w:r>
    </w:p>
    <w:p w14:paraId="695F9653" w14:textId="3F56EAFE"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_Toc184053229 \h </w:instrText>
      </w:r>
      <w:r>
        <w:rPr>
          <w:noProof/>
        </w:rPr>
      </w:r>
      <w:r>
        <w:rPr>
          <w:noProof/>
        </w:rPr>
        <w:fldChar w:fldCharType="separate"/>
      </w:r>
      <w:r>
        <w:rPr>
          <w:noProof/>
        </w:rPr>
        <w:t>50</w:t>
      </w:r>
      <w:r>
        <w:rPr>
          <w:noProof/>
        </w:rPr>
        <w:fldChar w:fldCharType="end"/>
      </w:r>
    </w:p>
    <w:p w14:paraId="1316E55E" w14:textId="0B8004D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SC-Address</w:t>
      </w:r>
      <w:r>
        <w:rPr>
          <w:noProof/>
        </w:rPr>
        <w:tab/>
      </w:r>
      <w:r>
        <w:rPr>
          <w:noProof/>
        </w:rPr>
        <w:fldChar w:fldCharType="begin" w:fldLock="1"/>
      </w:r>
      <w:r>
        <w:rPr>
          <w:noProof/>
        </w:rPr>
        <w:instrText xml:space="preserve"> PAGEREF _Toc184053230 \h </w:instrText>
      </w:r>
      <w:r>
        <w:rPr>
          <w:noProof/>
        </w:rPr>
      </w:r>
      <w:r>
        <w:rPr>
          <w:noProof/>
        </w:rPr>
        <w:fldChar w:fldCharType="separate"/>
      </w:r>
      <w:r>
        <w:rPr>
          <w:noProof/>
        </w:rPr>
        <w:t>51</w:t>
      </w:r>
      <w:r>
        <w:rPr>
          <w:noProof/>
        </w:rPr>
        <w:fldChar w:fldCharType="end"/>
      </w:r>
    </w:p>
    <w:p w14:paraId="7069FA3F" w14:textId="56E311B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SM-RP-UI</w:t>
      </w:r>
      <w:r>
        <w:rPr>
          <w:noProof/>
        </w:rPr>
        <w:tab/>
      </w:r>
      <w:r>
        <w:rPr>
          <w:noProof/>
        </w:rPr>
        <w:fldChar w:fldCharType="begin" w:fldLock="1"/>
      </w:r>
      <w:r>
        <w:rPr>
          <w:noProof/>
        </w:rPr>
        <w:instrText xml:space="preserve"> PAGEREF _Toc184053231 \h </w:instrText>
      </w:r>
      <w:r>
        <w:rPr>
          <w:noProof/>
        </w:rPr>
      </w:r>
      <w:r>
        <w:rPr>
          <w:noProof/>
        </w:rPr>
        <w:fldChar w:fldCharType="separate"/>
      </w:r>
      <w:r>
        <w:rPr>
          <w:noProof/>
        </w:rPr>
        <w:t>51</w:t>
      </w:r>
      <w:r>
        <w:rPr>
          <w:noProof/>
        </w:rPr>
        <w:fldChar w:fldCharType="end"/>
      </w:r>
    </w:p>
    <w:p w14:paraId="2CB23E72" w14:textId="433EACD4"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TFR-Flags</w:t>
      </w:r>
      <w:r>
        <w:rPr>
          <w:noProof/>
        </w:rPr>
        <w:tab/>
      </w:r>
      <w:r>
        <w:rPr>
          <w:noProof/>
        </w:rPr>
        <w:fldChar w:fldCharType="begin" w:fldLock="1"/>
      </w:r>
      <w:r>
        <w:rPr>
          <w:noProof/>
        </w:rPr>
        <w:instrText xml:space="preserve"> PAGEREF _Toc184053232 \h </w:instrText>
      </w:r>
      <w:r>
        <w:rPr>
          <w:noProof/>
        </w:rPr>
      </w:r>
      <w:r>
        <w:rPr>
          <w:noProof/>
        </w:rPr>
        <w:fldChar w:fldCharType="separate"/>
      </w:r>
      <w:r>
        <w:rPr>
          <w:noProof/>
        </w:rPr>
        <w:t>51</w:t>
      </w:r>
      <w:r>
        <w:rPr>
          <w:noProof/>
        </w:rPr>
        <w:fldChar w:fldCharType="end"/>
      </w:r>
    </w:p>
    <w:p w14:paraId="4D12631F" w14:textId="13A998C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6.3.3.5</w:t>
      </w:r>
      <w:r>
        <w:rPr>
          <w:rFonts w:asciiTheme="minorHAnsi" w:eastAsiaTheme="minorEastAsia" w:hAnsiTheme="minorHAnsi" w:cstheme="minorBidi"/>
          <w:noProof/>
          <w:kern w:val="2"/>
          <w:sz w:val="24"/>
          <w:szCs w:val="24"/>
          <w:lang w:eastAsia="en-GB"/>
          <w14:ligatures w14:val="standardContextual"/>
        </w:rPr>
        <w:tab/>
      </w:r>
      <w:r>
        <w:rPr>
          <w:noProof/>
        </w:rPr>
        <w:t>SM-Delivery-Failure-Cause</w:t>
      </w:r>
      <w:r>
        <w:rPr>
          <w:noProof/>
        </w:rPr>
        <w:tab/>
      </w:r>
      <w:r>
        <w:rPr>
          <w:noProof/>
        </w:rPr>
        <w:fldChar w:fldCharType="begin" w:fldLock="1"/>
      </w:r>
      <w:r>
        <w:rPr>
          <w:noProof/>
        </w:rPr>
        <w:instrText xml:space="preserve"> PAGEREF _Toc184053233 \h </w:instrText>
      </w:r>
      <w:r>
        <w:rPr>
          <w:noProof/>
        </w:rPr>
      </w:r>
      <w:r>
        <w:rPr>
          <w:noProof/>
        </w:rPr>
        <w:fldChar w:fldCharType="separate"/>
      </w:r>
      <w:r>
        <w:rPr>
          <w:noProof/>
        </w:rPr>
        <w:t>52</w:t>
      </w:r>
      <w:r>
        <w:rPr>
          <w:noProof/>
        </w:rPr>
        <w:fldChar w:fldCharType="end"/>
      </w:r>
    </w:p>
    <w:p w14:paraId="55716F95" w14:textId="2B744BB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6.3.3.6</w:t>
      </w:r>
      <w:r>
        <w:rPr>
          <w:rFonts w:asciiTheme="minorHAnsi" w:eastAsiaTheme="minorEastAsia" w:hAnsiTheme="minorHAnsi" w:cstheme="minorBidi"/>
          <w:noProof/>
          <w:kern w:val="2"/>
          <w:sz w:val="24"/>
          <w:szCs w:val="24"/>
          <w:lang w:eastAsia="en-GB"/>
          <w14:ligatures w14:val="standardContextual"/>
        </w:rPr>
        <w:tab/>
      </w:r>
      <w:r>
        <w:rPr>
          <w:noProof/>
        </w:rPr>
        <w:t>SM-Enumerated-Delivery-Failure-Cause</w:t>
      </w:r>
      <w:r>
        <w:rPr>
          <w:noProof/>
        </w:rPr>
        <w:tab/>
      </w:r>
      <w:r>
        <w:rPr>
          <w:noProof/>
        </w:rPr>
        <w:fldChar w:fldCharType="begin" w:fldLock="1"/>
      </w:r>
      <w:r>
        <w:rPr>
          <w:noProof/>
        </w:rPr>
        <w:instrText xml:space="preserve"> PAGEREF _Toc184053234 \h </w:instrText>
      </w:r>
      <w:r>
        <w:rPr>
          <w:noProof/>
        </w:rPr>
      </w:r>
      <w:r>
        <w:rPr>
          <w:noProof/>
        </w:rPr>
        <w:fldChar w:fldCharType="separate"/>
      </w:r>
      <w:r>
        <w:rPr>
          <w:noProof/>
        </w:rPr>
        <w:t>52</w:t>
      </w:r>
      <w:r>
        <w:rPr>
          <w:noProof/>
        </w:rPr>
        <w:fldChar w:fldCharType="end"/>
      </w:r>
    </w:p>
    <w:p w14:paraId="7BD2805D" w14:textId="0554FC62"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6.3.3.7</w:t>
      </w:r>
      <w:r>
        <w:rPr>
          <w:rFonts w:asciiTheme="minorHAnsi" w:eastAsiaTheme="minorEastAsia" w:hAnsiTheme="minorHAnsi" w:cstheme="minorBidi"/>
          <w:noProof/>
          <w:kern w:val="2"/>
          <w:sz w:val="24"/>
          <w:szCs w:val="24"/>
          <w:lang w:eastAsia="en-GB"/>
          <w14:ligatures w14:val="standardContextual"/>
        </w:rPr>
        <w:tab/>
      </w:r>
      <w:r>
        <w:rPr>
          <w:noProof/>
        </w:rPr>
        <w:t>SM-Diagnostic-Info</w:t>
      </w:r>
      <w:r>
        <w:rPr>
          <w:noProof/>
        </w:rPr>
        <w:tab/>
      </w:r>
      <w:r>
        <w:rPr>
          <w:noProof/>
        </w:rPr>
        <w:fldChar w:fldCharType="begin" w:fldLock="1"/>
      </w:r>
      <w:r>
        <w:rPr>
          <w:noProof/>
        </w:rPr>
        <w:instrText xml:space="preserve"> PAGEREF _Toc184053235 \h </w:instrText>
      </w:r>
      <w:r>
        <w:rPr>
          <w:noProof/>
        </w:rPr>
      </w:r>
      <w:r>
        <w:rPr>
          <w:noProof/>
        </w:rPr>
        <w:fldChar w:fldCharType="separate"/>
      </w:r>
      <w:r>
        <w:rPr>
          <w:noProof/>
        </w:rPr>
        <w:t>52</w:t>
      </w:r>
      <w:r>
        <w:rPr>
          <w:noProof/>
        </w:rPr>
        <w:fldChar w:fldCharType="end"/>
      </w:r>
    </w:p>
    <w:p w14:paraId="55937CCD" w14:textId="0AF1AA76"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6.3.3.8</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fldLock="1"/>
      </w:r>
      <w:r>
        <w:rPr>
          <w:noProof/>
        </w:rPr>
        <w:instrText xml:space="preserve"> PAGEREF _Toc184053236 \h </w:instrText>
      </w:r>
      <w:r>
        <w:rPr>
          <w:noProof/>
        </w:rPr>
      </w:r>
      <w:r>
        <w:rPr>
          <w:noProof/>
        </w:rPr>
        <w:fldChar w:fldCharType="separate"/>
      </w:r>
      <w:r>
        <w:rPr>
          <w:noProof/>
        </w:rPr>
        <w:t>52</w:t>
      </w:r>
      <w:r>
        <w:rPr>
          <w:noProof/>
        </w:rPr>
        <w:fldChar w:fldCharType="end"/>
      </w:r>
    </w:p>
    <w:p w14:paraId="1627989F" w14:textId="5A53C12F"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6.3.3.9</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_Toc184053237 \h </w:instrText>
      </w:r>
      <w:r>
        <w:rPr>
          <w:noProof/>
        </w:rPr>
      </w:r>
      <w:r>
        <w:rPr>
          <w:noProof/>
        </w:rPr>
        <w:fldChar w:fldCharType="separate"/>
      </w:r>
      <w:r>
        <w:rPr>
          <w:noProof/>
        </w:rPr>
        <w:t>52</w:t>
      </w:r>
      <w:r>
        <w:rPr>
          <w:noProof/>
        </w:rPr>
        <w:fldChar w:fldCharType="end"/>
      </w:r>
    </w:p>
    <w:p w14:paraId="0816BE91" w14:textId="0BE1FAA7"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6.3.3.10</w:t>
      </w:r>
      <w:r>
        <w:rPr>
          <w:rFonts w:asciiTheme="minorHAnsi" w:eastAsiaTheme="minorEastAsia" w:hAnsiTheme="minorHAnsi" w:cstheme="minorBidi"/>
          <w:noProof/>
          <w:kern w:val="2"/>
          <w:sz w:val="24"/>
          <w:szCs w:val="24"/>
          <w:lang w:eastAsia="en-GB"/>
          <w14:ligatures w14:val="standardContextual"/>
        </w:rPr>
        <w:tab/>
      </w:r>
      <w:r>
        <w:rPr>
          <w:noProof/>
        </w:rPr>
        <w:t>SM-Delivery-Timer</w:t>
      </w:r>
      <w:r>
        <w:rPr>
          <w:noProof/>
        </w:rPr>
        <w:tab/>
      </w:r>
      <w:r>
        <w:rPr>
          <w:noProof/>
        </w:rPr>
        <w:fldChar w:fldCharType="begin" w:fldLock="1"/>
      </w:r>
      <w:r>
        <w:rPr>
          <w:noProof/>
        </w:rPr>
        <w:instrText xml:space="preserve"> PAGEREF _Toc184053238 \h </w:instrText>
      </w:r>
      <w:r>
        <w:rPr>
          <w:noProof/>
        </w:rPr>
      </w:r>
      <w:r>
        <w:rPr>
          <w:noProof/>
        </w:rPr>
        <w:fldChar w:fldCharType="separate"/>
      </w:r>
      <w:r>
        <w:rPr>
          <w:noProof/>
        </w:rPr>
        <w:t>52</w:t>
      </w:r>
      <w:r>
        <w:rPr>
          <w:noProof/>
        </w:rPr>
        <w:fldChar w:fldCharType="end"/>
      </w:r>
    </w:p>
    <w:p w14:paraId="6B9979FE" w14:textId="52B5A143"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6.3.3.11</w:t>
      </w:r>
      <w:r>
        <w:rPr>
          <w:rFonts w:asciiTheme="minorHAnsi" w:eastAsiaTheme="minorEastAsia" w:hAnsiTheme="minorHAnsi" w:cstheme="minorBidi"/>
          <w:noProof/>
          <w:kern w:val="2"/>
          <w:sz w:val="24"/>
          <w:szCs w:val="24"/>
          <w:lang w:eastAsia="en-GB"/>
          <w14:ligatures w14:val="standardContextual"/>
        </w:rPr>
        <w:tab/>
      </w:r>
      <w:r>
        <w:rPr>
          <w:noProof/>
        </w:rPr>
        <w:t>SM-Delivery-Start-Time</w:t>
      </w:r>
      <w:r>
        <w:rPr>
          <w:noProof/>
        </w:rPr>
        <w:tab/>
      </w:r>
      <w:r>
        <w:rPr>
          <w:noProof/>
        </w:rPr>
        <w:fldChar w:fldCharType="begin" w:fldLock="1"/>
      </w:r>
      <w:r>
        <w:rPr>
          <w:noProof/>
        </w:rPr>
        <w:instrText xml:space="preserve"> PAGEREF _Toc184053239 \h </w:instrText>
      </w:r>
      <w:r>
        <w:rPr>
          <w:noProof/>
        </w:rPr>
      </w:r>
      <w:r>
        <w:rPr>
          <w:noProof/>
        </w:rPr>
        <w:fldChar w:fldCharType="separate"/>
      </w:r>
      <w:r>
        <w:rPr>
          <w:noProof/>
        </w:rPr>
        <w:t>52</w:t>
      </w:r>
      <w:r>
        <w:rPr>
          <w:noProof/>
        </w:rPr>
        <w:fldChar w:fldCharType="end"/>
      </w:r>
    </w:p>
    <w:p w14:paraId="79EA03C0" w14:textId="22EF458A"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6.3.3.12</w:t>
      </w:r>
      <w:r>
        <w:rPr>
          <w:rFonts w:asciiTheme="minorHAnsi" w:eastAsiaTheme="minorEastAsia" w:hAnsiTheme="minorHAnsi" w:cstheme="minorBidi"/>
          <w:noProof/>
          <w:kern w:val="2"/>
          <w:sz w:val="24"/>
          <w:szCs w:val="24"/>
          <w:lang w:eastAsia="en-GB"/>
          <w14:ligatures w14:val="standardContextual"/>
        </w:rPr>
        <w:tab/>
      </w:r>
      <w:r>
        <w:rPr>
          <w:noProof/>
        </w:rPr>
        <w:t>OFR-Flags</w:t>
      </w:r>
      <w:r>
        <w:rPr>
          <w:noProof/>
        </w:rPr>
        <w:tab/>
      </w:r>
      <w:r>
        <w:rPr>
          <w:noProof/>
        </w:rPr>
        <w:fldChar w:fldCharType="begin" w:fldLock="1"/>
      </w:r>
      <w:r>
        <w:rPr>
          <w:noProof/>
        </w:rPr>
        <w:instrText xml:space="preserve"> PAGEREF _Toc184053240 \h </w:instrText>
      </w:r>
      <w:r>
        <w:rPr>
          <w:noProof/>
        </w:rPr>
      </w:r>
      <w:r>
        <w:rPr>
          <w:noProof/>
        </w:rPr>
        <w:fldChar w:fldCharType="separate"/>
      </w:r>
      <w:r>
        <w:rPr>
          <w:noProof/>
        </w:rPr>
        <w:t>53</w:t>
      </w:r>
      <w:r>
        <w:rPr>
          <w:noProof/>
        </w:rPr>
        <w:fldChar w:fldCharType="end"/>
      </w:r>
    </w:p>
    <w:p w14:paraId="219ECDF8" w14:textId="4E5FAC0C"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6.3.3.13</w:t>
      </w:r>
      <w:r>
        <w:rPr>
          <w:rFonts w:asciiTheme="minorHAnsi" w:eastAsiaTheme="minorEastAsia" w:hAnsiTheme="minorHAnsi" w:cstheme="minorBidi"/>
          <w:noProof/>
          <w:kern w:val="2"/>
          <w:sz w:val="24"/>
          <w:szCs w:val="24"/>
          <w:lang w:eastAsia="en-GB"/>
          <w14:ligatures w14:val="standardContextual"/>
        </w:rPr>
        <w:tab/>
      </w:r>
      <w:r>
        <w:rPr>
          <w:noProof/>
        </w:rPr>
        <w:t>SMSMI-Correlation-ID</w:t>
      </w:r>
      <w:r>
        <w:rPr>
          <w:noProof/>
        </w:rPr>
        <w:tab/>
      </w:r>
      <w:r>
        <w:rPr>
          <w:noProof/>
        </w:rPr>
        <w:fldChar w:fldCharType="begin" w:fldLock="1"/>
      </w:r>
      <w:r>
        <w:rPr>
          <w:noProof/>
        </w:rPr>
        <w:instrText xml:space="preserve"> PAGEREF _Toc184053241 \h </w:instrText>
      </w:r>
      <w:r>
        <w:rPr>
          <w:noProof/>
        </w:rPr>
      </w:r>
      <w:r>
        <w:rPr>
          <w:noProof/>
        </w:rPr>
        <w:fldChar w:fldCharType="separate"/>
      </w:r>
      <w:r>
        <w:rPr>
          <w:noProof/>
        </w:rPr>
        <w:t>53</w:t>
      </w:r>
      <w:r>
        <w:rPr>
          <w:noProof/>
        </w:rPr>
        <w:fldChar w:fldCharType="end"/>
      </w:r>
    </w:p>
    <w:p w14:paraId="64506840" w14:textId="70792C31"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6.3.3.14</w:t>
      </w:r>
      <w:r>
        <w:rPr>
          <w:rFonts w:asciiTheme="minorHAnsi" w:eastAsiaTheme="minorEastAsia" w:hAnsiTheme="minorHAnsi" w:cstheme="minorBidi"/>
          <w:noProof/>
          <w:kern w:val="2"/>
          <w:sz w:val="24"/>
          <w:szCs w:val="24"/>
          <w:lang w:eastAsia="en-GB"/>
          <w14:ligatures w14:val="standardContextual"/>
        </w:rPr>
        <w:tab/>
      </w:r>
      <w:r>
        <w:rPr>
          <w:noProof/>
        </w:rPr>
        <w:t>HSS-ID</w:t>
      </w:r>
      <w:r>
        <w:rPr>
          <w:noProof/>
        </w:rPr>
        <w:tab/>
      </w:r>
      <w:r>
        <w:rPr>
          <w:noProof/>
        </w:rPr>
        <w:fldChar w:fldCharType="begin" w:fldLock="1"/>
      </w:r>
      <w:r>
        <w:rPr>
          <w:noProof/>
        </w:rPr>
        <w:instrText xml:space="preserve"> PAGEREF _Toc184053242 \h </w:instrText>
      </w:r>
      <w:r>
        <w:rPr>
          <w:noProof/>
        </w:rPr>
      </w:r>
      <w:r>
        <w:rPr>
          <w:noProof/>
        </w:rPr>
        <w:fldChar w:fldCharType="separate"/>
      </w:r>
      <w:r>
        <w:rPr>
          <w:noProof/>
        </w:rPr>
        <w:t>53</w:t>
      </w:r>
      <w:r>
        <w:rPr>
          <w:noProof/>
        </w:rPr>
        <w:fldChar w:fldCharType="end"/>
      </w:r>
    </w:p>
    <w:p w14:paraId="7BBC5230" w14:textId="3F3440D5"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6.3.3.15</w:t>
      </w:r>
      <w:r>
        <w:rPr>
          <w:rFonts w:asciiTheme="minorHAnsi" w:eastAsiaTheme="minorEastAsia" w:hAnsiTheme="minorHAnsi" w:cstheme="minorBidi"/>
          <w:noProof/>
          <w:kern w:val="2"/>
          <w:sz w:val="24"/>
          <w:szCs w:val="24"/>
          <w:lang w:eastAsia="en-GB"/>
          <w14:ligatures w14:val="standardContextual"/>
        </w:rPr>
        <w:tab/>
      </w:r>
      <w:r>
        <w:rPr>
          <w:noProof/>
        </w:rPr>
        <w:t>Originating-SIP-URI</w:t>
      </w:r>
      <w:r>
        <w:rPr>
          <w:noProof/>
        </w:rPr>
        <w:tab/>
      </w:r>
      <w:r>
        <w:rPr>
          <w:noProof/>
        </w:rPr>
        <w:fldChar w:fldCharType="begin" w:fldLock="1"/>
      </w:r>
      <w:r>
        <w:rPr>
          <w:noProof/>
        </w:rPr>
        <w:instrText xml:space="preserve"> PAGEREF _Toc184053243 \h </w:instrText>
      </w:r>
      <w:r>
        <w:rPr>
          <w:noProof/>
        </w:rPr>
      </w:r>
      <w:r>
        <w:rPr>
          <w:noProof/>
        </w:rPr>
        <w:fldChar w:fldCharType="separate"/>
      </w:r>
      <w:r>
        <w:rPr>
          <w:noProof/>
        </w:rPr>
        <w:t>53</w:t>
      </w:r>
      <w:r>
        <w:rPr>
          <w:noProof/>
        </w:rPr>
        <w:fldChar w:fldCharType="end"/>
      </w:r>
    </w:p>
    <w:p w14:paraId="02A9EDB5" w14:textId="587FEC71"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6.3.3.16</w:t>
      </w:r>
      <w:r>
        <w:rPr>
          <w:rFonts w:asciiTheme="minorHAnsi" w:eastAsiaTheme="minorEastAsia" w:hAnsiTheme="minorHAnsi" w:cstheme="minorBidi"/>
          <w:noProof/>
          <w:kern w:val="2"/>
          <w:sz w:val="24"/>
          <w:szCs w:val="24"/>
          <w:lang w:eastAsia="en-GB"/>
          <w14:ligatures w14:val="standardContextual"/>
        </w:rPr>
        <w:tab/>
      </w:r>
      <w:r>
        <w:rPr>
          <w:noProof/>
        </w:rPr>
        <w:t>Destination-SIP-URI</w:t>
      </w:r>
      <w:r>
        <w:rPr>
          <w:noProof/>
        </w:rPr>
        <w:tab/>
      </w:r>
      <w:r>
        <w:rPr>
          <w:noProof/>
        </w:rPr>
        <w:fldChar w:fldCharType="begin" w:fldLock="1"/>
      </w:r>
      <w:r>
        <w:rPr>
          <w:noProof/>
        </w:rPr>
        <w:instrText xml:space="preserve"> PAGEREF _Toc184053244 \h </w:instrText>
      </w:r>
      <w:r>
        <w:rPr>
          <w:noProof/>
        </w:rPr>
      </w:r>
      <w:r>
        <w:rPr>
          <w:noProof/>
        </w:rPr>
        <w:fldChar w:fldCharType="separate"/>
      </w:r>
      <w:r>
        <w:rPr>
          <w:noProof/>
        </w:rPr>
        <w:t>53</w:t>
      </w:r>
      <w:r>
        <w:rPr>
          <w:noProof/>
        </w:rPr>
        <w:fldChar w:fldCharType="end"/>
      </w:r>
    </w:p>
    <w:p w14:paraId="4C10EC61" w14:textId="68ED1BE6"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6.3.3.17</w:t>
      </w:r>
      <w:r>
        <w:rPr>
          <w:rFonts w:asciiTheme="minorHAnsi" w:eastAsiaTheme="minorEastAsia" w:hAnsiTheme="minorHAnsi" w:cstheme="minorBidi"/>
          <w:noProof/>
          <w:kern w:val="2"/>
          <w:sz w:val="24"/>
          <w:szCs w:val="24"/>
          <w:lang w:eastAsia="en-GB"/>
          <w14:ligatures w14:val="standardContextual"/>
        </w:rPr>
        <w:tab/>
      </w:r>
      <w:r>
        <w:rPr>
          <w:noProof/>
        </w:rPr>
        <w:t>Maximum-Retransmission-Time</w:t>
      </w:r>
      <w:r>
        <w:rPr>
          <w:noProof/>
        </w:rPr>
        <w:tab/>
      </w:r>
      <w:r>
        <w:rPr>
          <w:noProof/>
        </w:rPr>
        <w:fldChar w:fldCharType="begin" w:fldLock="1"/>
      </w:r>
      <w:r>
        <w:rPr>
          <w:noProof/>
        </w:rPr>
        <w:instrText xml:space="preserve"> PAGEREF _Toc184053245 \h </w:instrText>
      </w:r>
      <w:r>
        <w:rPr>
          <w:noProof/>
        </w:rPr>
      </w:r>
      <w:r>
        <w:rPr>
          <w:noProof/>
        </w:rPr>
        <w:fldChar w:fldCharType="separate"/>
      </w:r>
      <w:r>
        <w:rPr>
          <w:noProof/>
        </w:rPr>
        <w:t>53</w:t>
      </w:r>
      <w:r>
        <w:rPr>
          <w:noProof/>
        </w:rPr>
        <w:fldChar w:fldCharType="end"/>
      </w:r>
    </w:p>
    <w:p w14:paraId="404924D9" w14:textId="5CEF5434"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6.3.3.18</w:t>
      </w:r>
      <w:r>
        <w:rPr>
          <w:rFonts w:asciiTheme="minorHAnsi" w:eastAsiaTheme="minorEastAsia" w:hAnsiTheme="minorHAnsi" w:cstheme="minorBidi"/>
          <w:noProof/>
          <w:kern w:val="2"/>
          <w:sz w:val="24"/>
          <w:szCs w:val="24"/>
          <w:lang w:eastAsia="en-GB"/>
          <w14:ligatures w14:val="standardContextual"/>
        </w:rPr>
        <w:tab/>
      </w:r>
      <w:r>
        <w:rPr>
          <w:noProof/>
        </w:rPr>
        <w:t>Requested-Retransmission-Time</w:t>
      </w:r>
      <w:r>
        <w:rPr>
          <w:noProof/>
        </w:rPr>
        <w:tab/>
      </w:r>
      <w:r>
        <w:rPr>
          <w:noProof/>
        </w:rPr>
        <w:fldChar w:fldCharType="begin" w:fldLock="1"/>
      </w:r>
      <w:r>
        <w:rPr>
          <w:noProof/>
        </w:rPr>
        <w:instrText xml:space="preserve"> PAGEREF _Toc184053246 \h </w:instrText>
      </w:r>
      <w:r>
        <w:rPr>
          <w:noProof/>
        </w:rPr>
      </w:r>
      <w:r>
        <w:rPr>
          <w:noProof/>
        </w:rPr>
        <w:fldChar w:fldCharType="separate"/>
      </w:r>
      <w:r>
        <w:rPr>
          <w:noProof/>
        </w:rPr>
        <w:t>53</w:t>
      </w:r>
      <w:r>
        <w:rPr>
          <w:noProof/>
        </w:rPr>
        <w:fldChar w:fldCharType="end"/>
      </w:r>
    </w:p>
    <w:p w14:paraId="511780FB" w14:textId="3F52D443"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6.3.3.19</w:t>
      </w:r>
      <w:r>
        <w:rPr>
          <w:rFonts w:asciiTheme="minorHAnsi" w:eastAsiaTheme="minorEastAsia" w:hAnsiTheme="minorHAnsi" w:cstheme="minorBidi"/>
          <w:noProof/>
          <w:kern w:val="2"/>
          <w:sz w:val="24"/>
          <w:szCs w:val="24"/>
          <w:lang w:eastAsia="en-GB"/>
          <w14:ligatures w14:val="standardContextual"/>
        </w:rPr>
        <w:tab/>
      </w:r>
      <w:r>
        <w:rPr>
          <w:noProof/>
        </w:rPr>
        <w:t>SMS-GMSC-Address</w:t>
      </w:r>
      <w:r>
        <w:rPr>
          <w:noProof/>
        </w:rPr>
        <w:tab/>
      </w:r>
      <w:r>
        <w:rPr>
          <w:noProof/>
        </w:rPr>
        <w:fldChar w:fldCharType="begin" w:fldLock="1"/>
      </w:r>
      <w:r>
        <w:rPr>
          <w:noProof/>
        </w:rPr>
        <w:instrText xml:space="preserve"> PAGEREF _Toc184053247 \h </w:instrText>
      </w:r>
      <w:r>
        <w:rPr>
          <w:noProof/>
        </w:rPr>
      </w:r>
      <w:r>
        <w:rPr>
          <w:noProof/>
        </w:rPr>
        <w:fldChar w:fldCharType="separate"/>
      </w:r>
      <w:r>
        <w:rPr>
          <w:noProof/>
        </w:rPr>
        <w:t>54</w:t>
      </w:r>
      <w:r>
        <w:rPr>
          <w:noProof/>
        </w:rPr>
        <w:fldChar w:fldCharType="end"/>
      </w:r>
    </w:p>
    <w:p w14:paraId="0DBC0975" w14:textId="7F20C5AD" w:rsidR="00CA4B4B" w:rsidRDefault="00CA4B4B">
      <w:pPr>
        <w:pStyle w:val="TOC4"/>
        <w:rPr>
          <w:rFonts w:asciiTheme="minorHAnsi" w:eastAsiaTheme="minorEastAsia" w:hAnsiTheme="minorHAnsi" w:cstheme="minorBidi"/>
          <w:noProof/>
          <w:kern w:val="2"/>
          <w:sz w:val="24"/>
          <w:szCs w:val="24"/>
          <w:lang w:eastAsia="en-GB"/>
          <w14:ligatures w14:val="standardContextual"/>
        </w:rPr>
      </w:pPr>
      <w:r>
        <w:rPr>
          <w:noProof/>
        </w:rPr>
        <w:t>6.3.3.20</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_Toc184053248 \h </w:instrText>
      </w:r>
      <w:r>
        <w:rPr>
          <w:noProof/>
        </w:rPr>
      </w:r>
      <w:r>
        <w:rPr>
          <w:noProof/>
        </w:rPr>
        <w:fldChar w:fldCharType="separate"/>
      </w:r>
      <w:r>
        <w:rPr>
          <w:noProof/>
        </w:rPr>
        <w:t>54</w:t>
      </w:r>
      <w:r>
        <w:rPr>
          <w:noProof/>
        </w:rPr>
        <w:fldChar w:fldCharType="end"/>
      </w:r>
    </w:p>
    <w:p w14:paraId="01C3930B" w14:textId="0A84D279"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Result Codes and Experimental-Result values</w:t>
      </w:r>
      <w:r>
        <w:rPr>
          <w:noProof/>
        </w:rPr>
        <w:tab/>
      </w:r>
      <w:r>
        <w:rPr>
          <w:noProof/>
        </w:rPr>
        <w:fldChar w:fldCharType="begin" w:fldLock="1"/>
      </w:r>
      <w:r>
        <w:rPr>
          <w:noProof/>
        </w:rPr>
        <w:instrText xml:space="preserve"> PAGEREF _Toc184053249 \h </w:instrText>
      </w:r>
      <w:r>
        <w:rPr>
          <w:noProof/>
        </w:rPr>
      </w:r>
      <w:r>
        <w:rPr>
          <w:noProof/>
        </w:rPr>
        <w:fldChar w:fldCharType="separate"/>
      </w:r>
      <w:r>
        <w:rPr>
          <w:noProof/>
        </w:rPr>
        <w:t>54</w:t>
      </w:r>
      <w:r>
        <w:rPr>
          <w:noProof/>
        </w:rPr>
        <w:fldChar w:fldCharType="end"/>
      </w:r>
    </w:p>
    <w:p w14:paraId="46ECAFB0" w14:textId="07A15EEF"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68089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680892">
        <w:rPr>
          <w:noProof/>
          <w:lang w:val="en-US"/>
        </w:rPr>
        <w:t>General</w:t>
      </w:r>
      <w:r>
        <w:rPr>
          <w:noProof/>
        </w:rPr>
        <w:tab/>
      </w:r>
      <w:r>
        <w:rPr>
          <w:noProof/>
        </w:rPr>
        <w:fldChar w:fldCharType="begin" w:fldLock="1"/>
      </w:r>
      <w:r>
        <w:rPr>
          <w:noProof/>
        </w:rPr>
        <w:instrText xml:space="preserve"> PAGEREF _Toc184053250 \h </w:instrText>
      </w:r>
      <w:r>
        <w:rPr>
          <w:noProof/>
        </w:rPr>
      </w:r>
      <w:r>
        <w:rPr>
          <w:noProof/>
        </w:rPr>
        <w:fldChar w:fldCharType="separate"/>
      </w:r>
      <w:r>
        <w:rPr>
          <w:noProof/>
        </w:rPr>
        <w:t>54</w:t>
      </w:r>
      <w:r>
        <w:rPr>
          <w:noProof/>
        </w:rPr>
        <w:fldChar w:fldCharType="end"/>
      </w:r>
    </w:p>
    <w:p w14:paraId="011CD09B" w14:textId="0A8CBBCF"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_Toc184053251 \h </w:instrText>
      </w:r>
      <w:r>
        <w:rPr>
          <w:noProof/>
        </w:rPr>
      </w:r>
      <w:r>
        <w:rPr>
          <w:noProof/>
        </w:rPr>
        <w:fldChar w:fldCharType="separate"/>
      </w:r>
      <w:r>
        <w:rPr>
          <w:noProof/>
        </w:rPr>
        <w:t>54</w:t>
      </w:r>
      <w:r>
        <w:rPr>
          <w:noProof/>
        </w:rPr>
        <w:fldChar w:fldCharType="end"/>
      </w:r>
    </w:p>
    <w:p w14:paraId="497B705F" w14:textId="6FD44516"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_Toc184053252 \h </w:instrText>
      </w:r>
      <w:r>
        <w:rPr>
          <w:noProof/>
        </w:rPr>
      </w:r>
      <w:r>
        <w:rPr>
          <w:noProof/>
        </w:rPr>
        <w:fldChar w:fldCharType="separate"/>
      </w:r>
      <w:r>
        <w:rPr>
          <w:noProof/>
        </w:rPr>
        <w:t>54</w:t>
      </w:r>
      <w:r>
        <w:rPr>
          <w:noProof/>
        </w:rPr>
        <w:fldChar w:fldCharType="end"/>
      </w:r>
    </w:p>
    <w:p w14:paraId="1F92D0D8" w14:textId="3001AFF5"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_Toc184053253 \h </w:instrText>
      </w:r>
      <w:r>
        <w:rPr>
          <w:noProof/>
        </w:rPr>
      </w:r>
      <w:r>
        <w:rPr>
          <w:noProof/>
        </w:rPr>
        <w:fldChar w:fldCharType="separate"/>
      </w:r>
      <w:r>
        <w:rPr>
          <w:noProof/>
        </w:rPr>
        <w:t>54</w:t>
      </w:r>
      <w:r>
        <w:rPr>
          <w:noProof/>
        </w:rPr>
        <w:fldChar w:fldCharType="end"/>
      </w:r>
    </w:p>
    <w:p w14:paraId="5E62B5B9" w14:textId="1CA2148F"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_Toc184053254 \h </w:instrText>
      </w:r>
      <w:r>
        <w:rPr>
          <w:noProof/>
        </w:rPr>
      </w:r>
      <w:r>
        <w:rPr>
          <w:noProof/>
        </w:rPr>
        <w:fldChar w:fldCharType="separate"/>
      </w:r>
      <w:r>
        <w:rPr>
          <w:noProof/>
        </w:rPr>
        <w:t>54</w:t>
      </w:r>
      <w:r>
        <w:rPr>
          <w:noProof/>
        </w:rPr>
        <w:fldChar w:fldCharType="end"/>
      </w:r>
    </w:p>
    <w:p w14:paraId="0BE27073" w14:textId="2DA7B2E3"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DIAMETER_ERROR_ABSENT_USER (5550)</w:t>
      </w:r>
      <w:r>
        <w:rPr>
          <w:noProof/>
        </w:rPr>
        <w:tab/>
      </w:r>
      <w:r>
        <w:rPr>
          <w:noProof/>
        </w:rPr>
        <w:fldChar w:fldCharType="begin" w:fldLock="1"/>
      </w:r>
      <w:r>
        <w:rPr>
          <w:noProof/>
        </w:rPr>
        <w:instrText xml:space="preserve"> PAGEREF _Toc184053255 \h </w:instrText>
      </w:r>
      <w:r>
        <w:rPr>
          <w:noProof/>
        </w:rPr>
      </w:r>
      <w:r>
        <w:rPr>
          <w:noProof/>
        </w:rPr>
        <w:fldChar w:fldCharType="separate"/>
      </w:r>
      <w:r>
        <w:rPr>
          <w:noProof/>
        </w:rPr>
        <w:t>54</w:t>
      </w:r>
      <w:r>
        <w:rPr>
          <w:noProof/>
        </w:rPr>
        <w:fldChar w:fldCharType="end"/>
      </w:r>
    </w:p>
    <w:p w14:paraId="09009105" w14:textId="712BAF2A"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DIAMETER_ERROR_USER_BUSY_FOR_MT_SMS (5551)</w:t>
      </w:r>
      <w:r>
        <w:rPr>
          <w:noProof/>
        </w:rPr>
        <w:tab/>
      </w:r>
      <w:r>
        <w:rPr>
          <w:noProof/>
        </w:rPr>
        <w:fldChar w:fldCharType="begin" w:fldLock="1"/>
      </w:r>
      <w:r>
        <w:rPr>
          <w:noProof/>
        </w:rPr>
        <w:instrText xml:space="preserve"> PAGEREF _Toc184053256 \h </w:instrText>
      </w:r>
      <w:r>
        <w:rPr>
          <w:noProof/>
        </w:rPr>
      </w:r>
      <w:r>
        <w:rPr>
          <w:noProof/>
        </w:rPr>
        <w:fldChar w:fldCharType="separate"/>
      </w:r>
      <w:r>
        <w:rPr>
          <w:noProof/>
        </w:rPr>
        <w:t>55</w:t>
      </w:r>
      <w:r>
        <w:rPr>
          <w:noProof/>
        </w:rPr>
        <w:fldChar w:fldCharType="end"/>
      </w:r>
    </w:p>
    <w:p w14:paraId="75C82ADB" w14:textId="389333CA"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sidRPr="00680892">
        <w:rPr>
          <w:noProof/>
          <w:lang w:val="en-US"/>
        </w:rPr>
        <w:t>DIAMETER_ERROR_FACILITY_NOT_SUPPORTED (</w:t>
      </w:r>
      <w:r>
        <w:rPr>
          <w:noProof/>
        </w:rPr>
        <w:t>5552</w:t>
      </w:r>
      <w:r w:rsidRPr="00680892">
        <w:rPr>
          <w:noProof/>
          <w:lang w:val="en-US"/>
        </w:rPr>
        <w:t>)</w:t>
      </w:r>
      <w:r>
        <w:rPr>
          <w:noProof/>
        </w:rPr>
        <w:tab/>
      </w:r>
      <w:r>
        <w:rPr>
          <w:noProof/>
        </w:rPr>
        <w:fldChar w:fldCharType="begin" w:fldLock="1"/>
      </w:r>
      <w:r>
        <w:rPr>
          <w:noProof/>
        </w:rPr>
        <w:instrText xml:space="preserve"> PAGEREF _Toc184053257 \h </w:instrText>
      </w:r>
      <w:r>
        <w:rPr>
          <w:noProof/>
        </w:rPr>
      </w:r>
      <w:r>
        <w:rPr>
          <w:noProof/>
        </w:rPr>
        <w:fldChar w:fldCharType="separate"/>
      </w:r>
      <w:r>
        <w:rPr>
          <w:noProof/>
        </w:rPr>
        <w:t>55</w:t>
      </w:r>
      <w:r>
        <w:rPr>
          <w:noProof/>
        </w:rPr>
        <w:fldChar w:fldCharType="end"/>
      </w:r>
    </w:p>
    <w:p w14:paraId="1B20FCB0" w14:textId="254432AE"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DIAMETER_ERROR_ILLEGAL_USER (5553)</w:t>
      </w:r>
      <w:r>
        <w:rPr>
          <w:noProof/>
        </w:rPr>
        <w:tab/>
      </w:r>
      <w:r>
        <w:rPr>
          <w:noProof/>
        </w:rPr>
        <w:fldChar w:fldCharType="begin" w:fldLock="1"/>
      </w:r>
      <w:r>
        <w:rPr>
          <w:noProof/>
        </w:rPr>
        <w:instrText xml:space="preserve"> PAGEREF _Toc184053258 \h </w:instrText>
      </w:r>
      <w:r>
        <w:rPr>
          <w:noProof/>
        </w:rPr>
      </w:r>
      <w:r>
        <w:rPr>
          <w:noProof/>
        </w:rPr>
        <w:fldChar w:fldCharType="separate"/>
      </w:r>
      <w:r>
        <w:rPr>
          <w:noProof/>
        </w:rPr>
        <w:t>55</w:t>
      </w:r>
      <w:r>
        <w:rPr>
          <w:noProof/>
        </w:rPr>
        <w:fldChar w:fldCharType="end"/>
      </w:r>
    </w:p>
    <w:p w14:paraId="5B8A996B" w14:textId="4C4CCC2C"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DIAMETER_</w:t>
      </w:r>
      <w:r w:rsidRPr="00680892">
        <w:rPr>
          <w:noProof/>
          <w:lang w:val="en-US"/>
        </w:rPr>
        <w:t>ERROR</w:t>
      </w:r>
      <w:r>
        <w:rPr>
          <w:noProof/>
        </w:rPr>
        <w:t>_ILLEGAL_EQUIPMENT (5554)</w:t>
      </w:r>
      <w:r>
        <w:rPr>
          <w:noProof/>
        </w:rPr>
        <w:tab/>
      </w:r>
      <w:r>
        <w:rPr>
          <w:noProof/>
        </w:rPr>
        <w:fldChar w:fldCharType="begin" w:fldLock="1"/>
      </w:r>
      <w:r>
        <w:rPr>
          <w:noProof/>
        </w:rPr>
        <w:instrText xml:space="preserve"> PAGEREF _Toc184053259 \h </w:instrText>
      </w:r>
      <w:r>
        <w:rPr>
          <w:noProof/>
        </w:rPr>
      </w:r>
      <w:r>
        <w:rPr>
          <w:noProof/>
        </w:rPr>
        <w:fldChar w:fldCharType="separate"/>
      </w:r>
      <w:r>
        <w:rPr>
          <w:noProof/>
        </w:rPr>
        <w:t>55</w:t>
      </w:r>
      <w:r>
        <w:rPr>
          <w:noProof/>
        </w:rPr>
        <w:fldChar w:fldCharType="end"/>
      </w:r>
    </w:p>
    <w:p w14:paraId="6F2C8186" w14:textId="6E0FB457"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DIAMETER_ERROR_SM_DELIVERY_FAILURE (5555)</w:t>
      </w:r>
      <w:r>
        <w:rPr>
          <w:noProof/>
        </w:rPr>
        <w:tab/>
      </w:r>
      <w:r>
        <w:rPr>
          <w:noProof/>
        </w:rPr>
        <w:fldChar w:fldCharType="begin" w:fldLock="1"/>
      </w:r>
      <w:r>
        <w:rPr>
          <w:noProof/>
        </w:rPr>
        <w:instrText xml:space="preserve"> PAGEREF _Toc184053260 \h </w:instrText>
      </w:r>
      <w:r>
        <w:rPr>
          <w:noProof/>
        </w:rPr>
      </w:r>
      <w:r>
        <w:rPr>
          <w:noProof/>
        </w:rPr>
        <w:fldChar w:fldCharType="separate"/>
      </w:r>
      <w:r>
        <w:rPr>
          <w:noProof/>
        </w:rPr>
        <w:t>55</w:t>
      </w:r>
      <w:r>
        <w:rPr>
          <w:noProof/>
        </w:rPr>
        <w:fldChar w:fldCharType="end"/>
      </w:r>
    </w:p>
    <w:p w14:paraId="1971E1DA" w14:textId="3195AF46"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DIAMETER_ERROR_SERVICE_NOT_SUBSCRIBED (5556)</w:t>
      </w:r>
      <w:r>
        <w:rPr>
          <w:noProof/>
        </w:rPr>
        <w:tab/>
      </w:r>
      <w:r>
        <w:rPr>
          <w:noProof/>
        </w:rPr>
        <w:fldChar w:fldCharType="begin" w:fldLock="1"/>
      </w:r>
      <w:r>
        <w:rPr>
          <w:noProof/>
        </w:rPr>
        <w:instrText xml:space="preserve"> PAGEREF _Toc184053261 \h </w:instrText>
      </w:r>
      <w:r>
        <w:rPr>
          <w:noProof/>
        </w:rPr>
      </w:r>
      <w:r>
        <w:rPr>
          <w:noProof/>
        </w:rPr>
        <w:fldChar w:fldCharType="separate"/>
      </w:r>
      <w:r>
        <w:rPr>
          <w:noProof/>
        </w:rPr>
        <w:t>55</w:t>
      </w:r>
      <w:r>
        <w:rPr>
          <w:noProof/>
        </w:rPr>
        <w:fldChar w:fldCharType="end"/>
      </w:r>
    </w:p>
    <w:p w14:paraId="40F21886" w14:textId="486E7888"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sidRPr="00680892">
        <w:rPr>
          <w:noProof/>
          <w:lang w:val="en-US"/>
        </w:rPr>
        <w:t>7.3.10</w:t>
      </w:r>
      <w:r>
        <w:rPr>
          <w:rFonts w:asciiTheme="minorHAnsi" w:eastAsiaTheme="minorEastAsia" w:hAnsiTheme="minorHAnsi" w:cstheme="minorBidi"/>
          <w:noProof/>
          <w:kern w:val="2"/>
          <w:sz w:val="24"/>
          <w:szCs w:val="24"/>
          <w:lang w:eastAsia="en-GB"/>
          <w14:ligatures w14:val="standardContextual"/>
        </w:rPr>
        <w:tab/>
      </w:r>
      <w:r w:rsidRPr="00680892">
        <w:rPr>
          <w:noProof/>
          <w:lang w:val="en-US"/>
        </w:rPr>
        <w:t>DIAMETER_</w:t>
      </w:r>
      <w:r>
        <w:rPr>
          <w:noProof/>
        </w:rPr>
        <w:t>ERROR_SERVICE_BARRED</w:t>
      </w:r>
      <w:r w:rsidRPr="00680892">
        <w:rPr>
          <w:noProof/>
          <w:lang w:val="en-US"/>
        </w:rPr>
        <w:t xml:space="preserve"> (</w:t>
      </w:r>
      <w:r>
        <w:rPr>
          <w:noProof/>
        </w:rPr>
        <w:t>5557</w:t>
      </w:r>
      <w:r w:rsidRPr="00680892">
        <w:rPr>
          <w:noProof/>
          <w:lang w:val="en-US"/>
        </w:rPr>
        <w:t>)</w:t>
      </w:r>
      <w:r>
        <w:rPr>
          <w:noProof/>
        </w:rPr>
        <w:tab/>
      </w:r>
      <w:r>
        <w:rPr>
          <w:noProof/>
        </w:rPr>
        <w:fldChar w:fldCharType="begin" w:fldLock="1"/>
      </w:r>
      <w:r>
        <w:rPr>
          <w:noProof/>
        </w:rPr>
        <w:instrText xml:space="preserve"> PAGEREF _Toc184053262 \h </w:instrText>
      </w:r>
      <w:r>
        <w:rPr>
          <w:noProof/>
        </w:rPr>
      </w:r>
      <w:r>
        <w:rPr>
          <w:noProof/>
        </w:rPr>
        <w:fldChar w:fldCharType="separate"/>
      </w:r>
      <w:r>
        <w:rPr>
          <w:noProof/>
        </w:rPr>
        <w:t>55</w:t>
      </w:r>
      <w:r>
        <w:rPr>
          <w:noProof/>
        </w:rPr>
        <w:fldChar w:fldCharType="end"/>
      </w:r>
    </w:p>
    <w:p w14:paraId="22A3AC97" w14:textId="3461CBB8"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DIAMETER_ERROR_MWD_LIST_FULL (5558)</w:t>
      </w:r>
      <w:r>
        <w:rPr>
          <w:noProof/>
        </w:rPr>
        <w:tab/>
      </w:r>
      <w:r>
        <w:rPr>
          <w:noProof/>
        </w:rPr>
        <w:fldChar w:fldCharType="begin" w:fldLock="1"/>
      </w:r>
      <w:r>
        <w:rPr>
          <w:noProof/>
        </w:rPr>
        <w:instrText xml:space="preserve"> PAGEREF _Toc184053263 \h </w:instrText>
      </w:r>
      <w:r>
        <w:rPr>
          <w:noProof/>
        </w:rPr>
      </w:r>
      <w:r>
        <w:rPr>
          <w:noProof/>
        </w:rPr>
        <w:fldChar w:fldCharType="separate"/>
      </w:r>
      <w:r>
        <w:rPr>
          <w:noProof/>
        </w:rPr>
        <w:t>55</w:t>
      </w:r>
      <w:r>
        <w:rPr>
          <w:noProof/>
        </w:rPr>
        <w:fldChar w:fldCharType="end"/>
      </w:r>
    </w:p>
    <w:p w14:paraId="7C20E382" w14:textId="4F75841B" w:rsidR="00CA4B4B" w:rsidRDefault="00CA4B4B">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Transient Failures</w:t>
      </w:r>
      <w:r>
        <w:rPr>
          <w:noProof/>
        </w:rPr>
        <w:tab/>
      </w:r>
      <w:r>
        <w:rPr>
          <w:noProof/>
        </w:rPr>
        <w:fldChar w:fldCharType="begin" w:fldLock="1"/>
      </w:r>
      <w:r>
        <w:rPr>
          <w:noProof/>
        </w:rPr>
        <w:instrText xml:space="preserve"> PAGEREF _Toc184053264 \h </w:instrText>
      </w:r>
      <w:r>
        <w:rPr>
          <w:noProof/>
        </w:rPr>
      </w:r>
      <w:r>
        <w:rPr>
          <w:noProof/>
        </w:rPr>
        <w:fldChar w:fldCharType="separate"/>
      </w:r>
      <w:r>
        <w:rPr>
          <w:noProof/>
        </w:rPr>
        <w:t>55</w:t>
      </w:r>
      <w:r>
        <w:rPr>
          <w:noProof/>
        </w:rPr>
        <w:fldChar w:fldCharType="end"/>
      </w:r>
    </w:p>
    <w:p w14:paraId="14C4FD72" w14:textId="562E3850" w:rsidR="00CA4B4B" w:rsidRDefault="00CA4B4B">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_Toc184053265 \h </w:instrText>
      </w:r>
      <w:r>
        <w:rPr>
          <w:noProof/>
        </w:rPr>
      </w:r>
      <w:r>
        <w:rPr>
          <w:noProof/>
        </w:rPr>
        <w:fldChar w:fldCharType="separate"/>
      </w:r>
      <w:r>
        <w:rPr>
          <w:noProof/>
        </w:rPr>
        <w:t>55</w:t>
      </w:r>
      <w:r>
        <w:rPr>
          <w:noProof/>
        </w:rPr>
        <w:fldChar w:fldCharType="end"/>
      </w:r>
    </w:p>
    <w:p w14:paraId="643BC4C5" w14:textId="2276A70D" w:rsidR="00CA4B4B" w:rsidRDefault="00CA4B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Diameter message priority mechanism</w:t>
      </w:r>
      <w:r>
        <w:rPr>
          <w:noProof/>
        </w:rPr>
        <w:tab/>
      </w:r>
      <w:r>
        <w:rPr>
          <w:noProof/>
        </w:rPr>
        <w:fldChar w:fldCharType="begin" w:fldLock="1"/>
      </w:r>
      <w:r>
        <w:rPr>
          <w:noProof/>
        </w:rPr>
        <w:instrText xml:space="preserve"> PAGEREF _Toc184053266 \h </w:instrText>
      </w:r>
      <w:r>
        <w:rPr>
          <w:noProof/>
        </w:rPr>
      </w:r>
      <w:r>
        <w:rPr>
          <w:noProof/>
        </w:rPr>
        <w:fldChar w:fldCharType="separate"/>
      </w:r>
      <w:r>
        <w:rPr>
          <w:noProof/>
        </w:rPr>
        <w:t>56</w:t>
      </w:r>
      <w:r>
        <w:rPr>
          <w:noProof/>
        </w:rPr>
        <w:fldChar w:fldCharType="end"/>
      </w:r>
    </w:p>
    <w:p w14:paraId="63F8A8E8" w14:textId="6564FB4C"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_Toc184053267 \h </w:instrText>
      </w:r>
      <w:r>
        <w:rPr>
          <w:noProof/>
        </w:rPr>
      </w:r>
      <w:r>
        <w:rPr>
          <w:noProof/>
        </w:rPr>
        <w:fldChar w:fldCharType="separate"/>
      </w:r>
      <w:r>
        <w:rPr>
          <w:noProof/>
        </w:rPr>
        <w:t>56</w:t>
      </w:r>
      <w:r>
        <w:rPr>
          <w:noProof/>
        </w:rPr>
        <w:fldChar w:fldCharType="end"/>
      </w:r>
    </w:p>
    <w:p w14:paraId="5574C956" w14:textId="6056D32D" w:rsidR="00CA4B4B" w:rsidRDefault="00CA4B4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S6c, SGd, Gdd interfaces</w:t>
      </w:r>
      <w:r>
        <w:rPr>
          <w:noProof/>
        </w:rPr>
        <w:tab/>
      </w:r>
      <w:r>
        <w:rPr>
          <w:noProof/>
        </w:rPr>
        <w:fldChar w:fldCharType="begin" w:fldLock="1"/>
      </w:r>
      <w:r>
        <w:rPr>
          <w:noProof/>
        </w:rPr>
        <w:instrText xml:space="preserve"> PAGEREF _Toc184053268 \h </w:instrText>
      </w:r>
      <w:r>
        <w:rPr>
          <w:noProof/>
        </w:rPr>
      </w:r>
      <w:r>
        <w:rPr>
          <w:noProof/>
        </w:rPr>
        <w:fldChar w:fldCharType="separate"/>
      </w:r>
      <w:r>
        <w:rPr>
          <w:noProof/>
        </w:rPr>
        <w:t>56</w:t>
      </w:r>
      <w:r>
        <w:rPr>
          <w:noProof/>
        </w:rPr>
        <w:fldChar w:fldCharType="end"/>
      </w:r>
    </w:p>
    <w:p w14:paraId="7C5CC826" w14:textId="5D81C312" w:rsidR="00CA4B4B" w:rsidRDefault="00CA4B4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_Toc184053269 \h </w:instrText>
      </w:r>
      <w:r>
        <w:rPr>
          <w:noProof/>
        </w:rPr>
      </w:r>
      <w:r>
        <w:rPr>
          <w:noProof/>
        </w:rPr>
        <w:fldChar w:fldCharType="separate"/>
      </w:r>
      <w:r>
        <w:rPr>
          <w:noProof/>
        </w:rPr>
        <w:t>56</w:t>
      </w:r>
      <w:r>
        <w:rPr>
          <w:noProof/>
        </w:rPr>
        <w:fldChar w:fldCharType="end"/>
      </w:r>
    </w:p>
    <w:p w14:paraId="7D1347D6" w14:textId="0E7746D4"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Start w:id="13" w:name="_Toc184053111"/>
      <w:bookmarkEnd w:id="9"/>
      <w:r w:rsidRPr="00031AD7">
        <w:lastRenderedPageBreak/>
        <w:t>Foreword</w:t>
      </w:r>
      <w:bookmarkEnd w:id="10"/>
      <w:bookmarkEnd w:id="11"/>
      <w:bookmarkEnd w:id="12"/>
      <w:bookmarkEnd w:id="13"/>
    </w:p>
    <w:p w14:paraId="1017AA88" w14:textId="77777777" w:rsidR="00080512" w:rsidRPr="00031AD7" w:rsidRDefault="00080512">
      <w:r w:rsidRPr="00031AD7">
        <w:t xml:space="preserve">This Technical </w:t>
      </w:r>
      <w:bookmarkStart w:id="14" w:name="spectype3"/>
      <w:r w:rsidRPr="00031AD7">
        <w:t>Specification</w:t>
      </w:r>
      <w:bookmarkEnd w:id="14"/>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5" w:name="introduction"/>
      <w:bookmarkStart w:id="16" w:name="_Toc533204441"/>
      <w:bookmarkStart w:id="17" w:name="_Toc44882019"/>
      <w:bookmarkStart w:id="18" w:name="_Toc44882213"/>
      <w:bookmarkStart w:id="19" w:name="_Toc184053112"/>
      <w:bookmarkEnd w:id="15"/>
      <w:r w:rsidRPr="00031AD7">
        <w:t>1</w:t>
      </w:r>
      <w:r w:rsidRPr="00031AD7">
        <w:tab/>
        <w:t>Scope</w:t>
      </w:r>
      <w:bookmarkEnd w:id="16"/>
      <w:bookmarkEnd w:id="17"/>
      <w:bookmarkEnd w:id="18"/>
      <w:bookmarkEnd w:id="19"/>
    </w:p>
    <w:p w14:paraId="27D502F5" w14:textId="7DA7CCE1" w:rsidR="00B37014" w:rsidRPr="00031AD7" w:rsidRDefault="00B37014" w:rsidP="00B37014">
      <w:bookmarkStart w:id="20"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1" w:name="_Toc44882020"/>
      <w:bookmarkStart w:id="22" w:name="_Toc44882214"/>
      <w:bookmarkStart w:id="23" w:name="_Toc184053113"/>
      <w:r w:rsidRPr="00031AD7">
        <w:t>2</w:t>
      </w:r>
      <w:r w:rsidRPr="00031AD7">
        <w:tab/>
        <w:t>References</w:t>
      </w:r>
      <w:bookmarkEnd w:id="20"/>
      <w:bookmarkEnd w:id="21"/>
      <w:bookmarkEnd w:id="22"/>
      <w:bookmarkEnd w:id="23"/>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4" w:name="_Toc533204443"/>
      <w:bookmarkStart w:id="25" w:name="_Toc44882021"/>
      <w:bookmarkStart w:id="26" w:name="_Toc44882215"/>
      <w:bookmarkStart w:id="27" w:name="_Toc184053114"/>
      <w:r w:rsidRPr="00031AD7">
        <w:t>3</w:t>
      </w:r>
      <w:r w:rsidRPr="00031AD7">
        <w:tab/>
        <w:t>Definitions, symbols and abbreviations</w:t>
      </w:r>
      <w:bookmarkEnd w:id="24"/>
      <w:bookmarkEnd w:id="25"/>
      <w:bookmarkEnd w:id="26"/>
      <w:bookmarkEnd w:id="27"/>
    </w:p>
    <w:p w14:paraId="5EA38D5A" w14:textId="77777777" w:rsidR="00DA25AD" w:rsidRPr="00031AD7" w:rsidRDefault="00DA25AD" w:rsidP="00DA25AD">
      <w:pPr>
        <w:pStyle w:val="Heading2"/>
      </w:pPr>
      <w:bookmarkStart w:id="28" w:name="_Toc533204444"/>
      <w:bookmarkStart w:id="29" w:name="_Toc44882022"/>
      <w:bookmarkStart w:id="30" w:name="_Toc44882216"/>
      <w:bookmarkStart w:id="31" w:name="_Toc184053115"/>
      <w:r w:rsidRPr="00031AD7">
        <w:t>3.1</w:t>
      </w:r>
      <w:r w:rsidRPr="00031AD7">
        <w:tab/>
        <w:t>Definitions</w:t>
      </w:r>
      <w:bookmarkEnd w:id="28"/>
      <w:bookmarkEnd w:id="29"/>
      <w:bookmarkEnd w:id="30"/>
      <w:bookmarkEnd w:id="31"/>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2" w:name="_Toc533204445"/>
      <w:bookmarkStart w:id="33" w:name="_Toc44882023"/>
      <w:bookmarkStart w:id="34" w:name="_Toc44882217"/>
      <w:bookmarkStart w:id="35" w:name="_Toc184053116"/>
      <w:r w:rsidRPr="00031AD7">
        <w:t>3.2</w:t>
      </w:r>
      <w:r w:rsidRPr="00031AD7">
        <w:tab/>
        <w:t>Abbreviations</w:t>
      </w:r>
      <w:bookmarkEnd w:id="32"/>
      <w:bookmarkEnd w:id="33"/>
      <w:bookmarkEnd w:id="34"/>
      <w:bookmarkEnd w:id="35"/>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6" w:name="_Toc533204446"/>
      <w:bookmarkStart w:id="37" w:name="_Toc44882024"/>
      <w:bookmarkStart w:id="38" w:name="_Toc44882218"/>
      <w:bookmarkStart w:id="39" w:name="_Toc184053117"/>
      <w:r w:rsidRPr="00031AD7">
        <w:lastRenderedPageBreak/>
        <w:t>4</w:t>
      </w:r>
      <w:r w:rsidRPr="00031AD7">
        <w:tab/>
        <w:t>General</w:t>
      </w:r>
      <w:bookmarkEnd w:id="36"/>
      <w:bookmarkEnd w:id="37"/>
      <w:bookmarkEnd w:id="38"/>
      <w:bookmarkEnd w:id="39"/>
    </w:p>
    <w:p w14:paraId="7AC3D781" w14:textId="77777777" w:rsidR="00DA25AD" w:rsidRPr="00031AD7" w:rsidRDefault="00DA25AD" w:rsidP="00DA25AD">
      <w:pPr>
        <w:pStyle w:val="Heading2"/>
      </w:pPr>
      <w:bookmarkStart w:id="40" w:name="_Toc533204447"/>
      <w:bookmarkStart w:id="41" w:name="_Toc44882025"/>
      <w:bookmarkStart w:id="42" w:name="_Toc44882219"/>
      <w:bookmarkStart w:id="43" w:name="_Toc184053118"/>
      <w:r w:rsidRPr="00031AD7">
        <w:t>4.1</w:t>
      </w:r>
      <w:r w:rsidRPr="00031AD7">
        <w:tab/>
        <w:t>Introduction</w:t>
      </w:r>
      <w:bookmarkEnd w:id="40"/>
      <w:bookmarkEnd w:id="41"/>
      <w:bookmarkEnd w:id="42"/>
      <w:bookmarkEnd w:id="43"/>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4" w:name="_Toc533204448"/>
      <w:bookmarkStart w:id="45" w:name="_Toc44882026"/>
      <w:bookmarkStart w:id="46" w:name="_Toc44882220"/>
      <w:bookmarkStart w:id="47" w:name="_Toc184053119"/>
      <w:r w:rsidRPr="00031AD7">
        <w:t>4.2</w:t>
      </w:r>
      <w:r w:rsidRPr="00031AD7">
        <w:tab/>
        <w:t>Use of Diameter Base protocol</w:t>
      </w:r>
      <w:bookmarkEnd w:id="44"/>
      <w:bookmarkEnd w:id="45"/>
      <w:bookmarkEnd w:id="46"/>
      <w:bookmarkEnd w:id="47"/>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8" w:name="_Toc533204449"/>
      <w:bookmarkStart w:id="49" w:name="_Toc44882027"/>
      <w:bookmarkStart w:id="50" w:name="_Toc44882221"/>
      <w:bookmarkStart w:id="51" w:name="_Toc184053120"/>
      <w:r w:rsidRPr="00031AD7">
        <w:t>4.3</w:t>
      </w:r>
      <w:r w:rsidRPr="00031AD7">
        <w:tab/>
        <w:t>Securing Diameter messages</w:t>
      </w:r>
      <w:bookmarkEnd w:id="48"/>
      <w:bookmarkEnd w:id="49"/>
      <w:bookmarkEnd w:id="50"/>
      <w:bookmarkEnd w:id="51"/>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2" w:name="_Toc533204450"/>
      <w:bookmarkStart w:id="53" w:name="_Toc44882028"/>
      <w:bookmarkStart w:id="54" w:name="_Toc44882222"/>
      <w:bookmarkStart w:id="55" w:name="_Toc184053121"/>
      <w:r w:rsidRPr="00031AD7">
        <w:t>4.4</w:t>
      </w:r>
      <w:r w:rsidRPr="00031AD7">
        <w:tab/>
        <w:t>Accounting functionality</w:t>
      </w:r>
      <w:bookmarkEnd w:id="52"/>
      <w:bookmarkEnd w:id="53"/>
      <w:bookmarkEnd w:id="54"/>
      <w:bookmarkEnd w:id="55"/>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6" w:name="_Toc533204451"/>
      <w:bookmarkStart w:id="57" w:name="_Toc44882029"/>
      <w:bookmarkStart w:id="58" w:name="_Toc44882223"/>
      <w:bookmarkStart w:id="59" w:name="_Toc184053122"/>
      <w:r w:rsidRPr="00031AD7">
        <w:t>4.5</w:t>
      </w:r>
      <w:r w:rsidRPr="00031AD7">
        <w:tab/>
        <w:t>Use of sessions</w:t>
      </w:r>
      <w:bookmarkEnd w:id="56"/>
      <w:bookmarkEnd w:id="57"/>
      <w:bookmarkEnd w:id="58"/>
      <w:bookmarkEnd w:id="59"/>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60" w:name="_Toc533204452"/>
      <w:bookmarkStart w:id="61" w:name="_Toc44882030"/>
      <w:bookmarkStart w:id="62" w:name="_Toc44882224"/>
      <w:bookmarkStart w:id="63" w:name="_Toc184053123"/>
      <w:r w:rsidRPr="00031AD7">
        <w:t>4.6</w:t>
      </w:r>
      <w:r w:rsidRPr="00031AD7">
        <w:tab/>
        <w:t>Transport protocol</w:t>
      </w:r>
      <w:bookmarkEnd w:id="60"/>
      <w:bookmarkEnd w:id="61"/>
      <w:bookmarkEnd w:id="62"/>
      <w:bookmarkEnd w:id="63"/>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4" w:name="_Toc533204453"/>
      <w:bookmarkStart w:id="65" w:name="_Toc44882031"/>
      <w:bookmarkStart w:id="66" w:name="_Toc44882225"/>
      <w:bookmarkStart w:id="67" w:name="_Toc184053124"/>
      <w:r w:rsidRPr="00031AD7">
        <w:t>4.7</w:t>
      </w:r>
      <w:r w:rsidRPr="00031AD7">
        <w:tab/>
        <w:t>Advertising application support</w:t>
      </w:r>
      <w:bookmarkEnd w:id="64"/>
      <w:bookmarkEnd w:id="65"/>
      <w:bookmarkEnd w:id="66"/>
      <w:bookmarkEnd w:id="67"/>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8" w:name="_Toc533204454"/>
      <w:bookmarkStart w:id="69" w:name="_Toc44882032"/>
      <w:bookmarkStart w:id="70" w:name="_Toc44882226"/>
      <w:bookmarkStart w:id="71" w:name="_Toc184053125"/>
      <w:r w:rsidRPr="00031AD7">
        <w:t>4.8</w:t>
      </w:r>
      <w:r w:rsidRPr="00031AD7">
        <w:tab/>
        <w:t>Diameter Application Identifier</w:t>
      </w:r>
      <w:bookmarkEnd w:id="68"/>
      <w:bookmarkEnd w:id="69"/>
      <w:bookmarkEnd w:id="70"/>
      <w:bookmarkEnd w:id="71"/>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2" w:name="_Toc533204455"/>
      <w:bookmarkStart w:id="73" w:name="_Toc44882033"/>
      <w:bookmarkStart w:id="74" w:name="_Toc44882227"/>
      <w:bookmarkStart w:id="75" w:name="_Toc184053126"/>
      <w:r w:rsidRPr="00031AD7">
        <w:t>4.9</w:t>
      </w:r>
      <w:r w:rsidRPr="00031AD7">
        <w:tab/>
        <w:t>Use of the Supported-Features AVP</w:t>
      </w:r>
      <w:bookmarkEnd w:id="72"/>
      <w:bookmarkEnd w:id="73"/>
      <w:bookmarkEnd w:id="74"/>
      <w:bookmarkEnd w:id="75"/>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6" w:name="_Toc533204456"/>
      <w:bookmarkStart w:id="77" w:name="_Toc44882034"/>
      <w:bookmarkStart w:id="78" w:name="_Toc44882228"/>
      <w:bookmarkStart w:id="79" w:name="_Toc184053127"/>
      <w:r w:rsidRPr="00031AD7">
        <w:t>5</w:t>
      </w:r>
      <w:r w:rsidRPr="00031AD7">
        <w:tab/>
        <w:t>Diameter based S6c interface between HSS and central SMS functions</w:t>
      </w:r>
      <w:bookmarkEnd w:id="76"/>
      <w:bookmarkEnd w:id="77"/>
      <w:bookmarkEnd w:id="78"/>
      <w:bookmarkEnd w:id="79"/>
    </w:p>
    <w:p w14:paraId="0F6A0236" w14:textId="77777777" w:rsidR="00DA25AD" w:rsidRPr="00031AD7" w:rsidRDefault="00DA25AD" w:rsidP="00DA25AD">
      <w:pPr>
        <w:pStyle w:val="Heading2"/>
      </w:pPr>
      <w:bookmarkStart w:id="80" w:name="_Toc533204457"/>
      <w:bookmarkStart w:id="81" w:name="_Toc44882035"/>
      <w:bookmarkStart w:id="82" w:name="_Toc44882229"/>
      <w:bookmarkStart w:id="83" w:name="_Toc184053128"/>
      <w:r w:rsidRPr="00031AD7">
        <w:t>5.1</w:t>
      </w:r>
      <w:r w:rsidRPr="00031AD7">
        <w:tab/>
        <w:t>Introduction</w:t>
      </w:r>
      <w:bookmarkEnd w:id="80"/>
      <w:bookmarkEnd w:id="81"/>
      <w:bookmarkEnd w:id="82"/>
      <w:bookmarkEnd w:id="83"/>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4" w:name="_Toc533204458"/>
      <w:bookmarkStart w:id="85" w:name="_Toc44882036"/>
      <w:bookmarkStart w:id="86" w:name="_Toc44882230"/>
      <w:bookmarkStart w:id="87" w:name="_Toc184053129"/>
      <w:r w:rsidRPr="00031AD7">
        <w:lastRenderedPageBreak/>
        <w:t>5.2</w:t>
      </w:r>
      <w:r w:rsidRPr="00031AD7">
        <w:tab/>
        <w:t>Procedures description</w:t>
      </w:r>
      <w:bookmarkEnd w:id="84"/>
      <w:bookmarkEnd w:id="85"/>
      <w:bookmarkEnd w:id="86"/>
      <w:bookmarkEnd w:id="87"/>
    </w:p>
    <w:p w14:paraId="0ABA3C93" w14:textId="77777777" w:rsidR="00DA25AD" w:rsidRPr="00031AD7" w:rsidRDefault="00DA25AD" w:rsidP="00DA25AD">
      <w:pPr>
        <w:pStyle w:val="Heading3"/>
      </w:pPr>
      <w:bookmarkStart w:id="88" w:name="_Toc533204459"/>
      <w:bookmarkStart w:id="89" w:name="_Toc44882037"/>
      <w:bookmarkStart w:id="90" w:name="_Toc44882231"/>
      <w:bookmarkStart w:id="91" w:name="_Toc184053130"/>
      <w:r w:rsidRPr="00031AD7">
        <w:t>5.2.1</w:t>
      </w:r>
      <w:r w:rsidRPr="00031AD7">
        <w:tab/>
        <w:t>Send Routing Info for SM procedure</w:t>
      </w:r>
      <w:bookmarkEnd w:id="88"/>
      <w:bookmarkEnd w:id="89"/>
      <w:bookmarkEnd w:id="90"/>
      <w:bookmarkEnd w:id="91"/>
    </w:p>
    <w:p w14:paraId="25B28468" w14:textId="77777777" w:rsidR="00DA25AD" w:rsidRPr="00031AD7" w:rsidRDefault="00DA25AD" w:rsidP="00DA25AD">
      <w:pPr>
        <w:pStyle w:val="Heading4"/>
      </w:pPr>
      <w:bookmarkStart w:id="92" w:name="_Toc533204460"/>
      <w:bookmarkStart w:id="93" w:name="_Toc44882038"/>
      <w:bookmarkStart w:id="94" w:name="_Toc44882232"/>
      <w:bookmarkStart w:id="95" w:name="_Toc184053131"/>
      <w:r w:rsidRPr="00031AD7">
        <w:t>5.2.1.1</w:t>
      </w:r>
      <w:r w:rsidRPr="00031AD7">
        <w:tab/>
        <w:t>General</w:t>
      </w:r>
      <w:bookmarkEnd w:id="92"/>
      <w:bookmarkEnd w:id="93"/>
      <w:bookmarkEnd w:id="94"/>
      <w:bookmarkEnd w:id="95"/>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lastRenderedPageBreak/>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390588B5" w:rsidR="00515182" w:rsidRPr="00CA4B4B" w:rsidRDefault="00CA4B4B" w:rsidP="00CA4B4B">
            <w:pPr>
              <w:pStyle w:val="TAL"/>
              <w:ind w:left="360"/>
            </w:pPr>
            <w:r w:rsidRPr="00031AD7">
              <w:t>-</w:t>
            </w:r>
            <w:r w:rsidRPr="00031AD7">
              <w:tab/>
            </w:r>
            <w:r w:rsidR="00515182" w:rsidRPr="00CA4B4B">
              <w:t>either shall contain the IMSI of the user.</w:t>
            </w:r>
          </w:p>
          <w:p w14:paraId="3C93BDC7" w14:textId="53A463A4" w:rsidR="00515182" w:rsidRPr="00CA4B4B" w:rsidRDefault="00CA4B4B" w:rsidP="00CA4B4B">
            <w:pPr>
              <w:pStyle w:val="TAL"/>
              <w:ind w:left="360"/>
            </w:pPr>
            <w:r w:rsidRPr="00031AD7">
              <w:t>-</w:t>
            </w:r>
            <w:r w:rsidRPr="00031AD7">
              <w:tab/>
            </w:r>
            <w:r w:rsidR="00515182" w:rsidRPr="00CA4B4B">
              <w:t>or, if enforcement of routing an SM via the HPLMN of the receiving MS or UE is deployed, shall contain an MT Correlation ID instead of an IMSI when the service is used between SMS-GMSC and SMS Router (see 3GPP TS 23.040 [2] for more information).</w:t>
            </w:r>
          </w:p>
          <w:p w14:paraId="0AE44CF8" w14:textId="708A3904" w:rsidR="00515182" w:rsidRPr="00CA4B4B" w:rsidRDefault="00CA4B4B" w:rsidP="00CA4B4B">
            <w:pPr>
              <w:pStyle w:val="TAL"/>
              <w:ind w:left="360"/>
            </w:pPr>
            <w:r w:rsidRPr="00031AD7">
              <w:t>-</w:t>
            </w:r>
            <w:r w:rsidRPr="00031AD7">
              <w:tab/>
            </w:r>
            <w:r w:rsidR="00515182" w:rsidRPr="00CA4B4B">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118B4709" w:rsidR="00515182" w:rsidRPr="00CA4B4B" w:rsidRDefault="00CA4B4B" w:rsidP="00CA4B4B">
            <w:pPr>
              <w:pStyle w:val="TAL"/>
              <w:ind w:left="360"/>
            </w:pPr>
            <w:r w:rsidRPr="00031AD7">
              <w:t>-</w:t>
            </w:r>
            <w:r w:rsidRPr="00031AD7">
              <w:tab/>
            </w:r>
            <w:r w:rsidR="00515182" w:rsidRPr="00CA4B4B">
              <w:t>the Diameter identity and the Diameter realm of the MME registered for MT SMS plus the E.164 number of the MME for MT SMS;</w:t>
            </w:r>
          </w:p>
          <w:p w14:paraId="10D6B495" w14:textId="361F1346" w:rsidR="00515182" w:rsidRPr="00CA4B4B" w:rsidRDefault="00CA4B4B" w:rsidP="00CA4B4B">
            <w:pPr>
              <w:pStyle w:val="TAL"/>
              <w:ind w:left="360"/>
            </w:pPr>
            <w:r w:rsidRPr="00031AD7">
              <w:t>-</w:t>
            </w:r>
            <w:r w:rsidRPr="00031AD7">
              <w:tab/>
            </w:r>
            <w:r w:rsidR="00515182" w:rsidRPr="00CA4B4B">
              <w:t>or the ISDN number of the MSC;</w:t>
            </w:r>
          </w:p>
          <w:p w14:paraId="2C9C99DB" w14:textId="3EBAAF7C" w:rsidR="00515182" w:rsidRPr="00CA4B4B" w:rsidRDefault="00CA4B4B" w:rsidP="00CA4B4B">
            <w:pPr>
              <w:pStyle w:val="TAL"/>
              <w:ind w:left="360"/>
            </w:pPr>
            <w:r w:rsidRPr="00031AD7">
              <w:t>-</w:t>
            </w:r>
            <w:r w:rsidRPr="00031AD7">
              <w:tab/>
            </w:r>
            <w:r w:rsidR="00515182" w:rsidRPr="00CA4B4B">
              <w:t>or the Diameter identity and the Diameter realm of the SGSN, if they are available, and the ISDN number of the SGSN,</w:t>
            </w:r>
          </w:p>
          <w:p w14:paraId="0EC73BE8" w14:textId="53AFF5F5" w:rsidR="00515182" w:rsidRPr="00CA4B4B" w:rsidRDefault="00CA4B4B" w:rsidP="00CA4B4B">
            <w:pPr>
              <w:pStyle w:val="TAL"/>
              <w:ind w:left="360"/>
            </w:pPr>
            <w:r w:rsidRPr="00031AD7">
              <w:t>-</w:t>
            </w:r>
            <w:r w:rsidRPr="00031AD7">
              <w:tab/>
            </w:r>
            <w:r w:rsidR="00515182" w:rsidRPr="00CA4B4B">
              <w:t>or the Diameter identity and the Diameter realm of the IP-SM-GW, if they are available, and the ISDN number of the IP-SM-GW;</w:t>
            </w:r>
          </w:p>
          <w:p w14:paraId="0C51E27D" w14:textId="1369C687" w:rsidR="00515182" w:rsidRPr="00CA4B4B" w:rsidRDefault="00CA4B4B" w:rsidP="00CA4B4B">
            <w:pPr>
              <w:pStyle w:val="TAL"/>
              <w:ind w:left="360"/>
            </w:pPr>
            <w:r w:rsidRPr="00031AD7">
              <w:t>-</w:t>
            </w:r>
            <w:r w:rsidRPr="00031AD7">
              <w:tab/>
            </w:r>
            <w:r w:rsidR="00515182" w:rsidRPr="00CA4B4B">
              <w:t>or the Diameter identity and the Diameter realm of the SMSF registered for 3GPP access, if they are available, and the E.164 number of the SMSF registered for 3GPP access;</w:t>
            </w:r>
          </w:p>
          <w:p w14:paraId="3C6A9985" w14:textId="1677829F" w:rsidR="00515182" w:rsidRPr="00CA4B4B" w:rsidRDefault="00CA4B4B" w:rsidP="00CA4B4B">
            <w:pPr>
              <w:pStyle w:val="TAL"/>
              <w:ind w:left="360"/>
            </w:pPr>
            <w:r w:rsidRPr="00031AD7">
              <w:t>-</w:t>
            </w:r>
            <w:r w:rsidRPr="00031AD7">
              <w:tab/>
            </w:r>
            <w:r w:rsidR="00515182" w:rsidRPr="00CA4B4B">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lastRenderedPageBreak/>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9A64573" w:rsidR="00321E17" w:rsidRPr="00031AD7" w:rsidRDefault="00CA4B4B" w:rsidP="00CA4B4B">
            <w:pPr>
              <w:pStyle w:val="TAL"/>
              <w:ind w:left="360"/>
            </w:pPr>
            <w:r w:rsidRPr="00031AD7">
              <w:t>-</w:t>
            </w:r>
            <w:r w:rsidRPr="00031AD7">
              <w:tab/>
            </w:r>
            <w:r w:rsidR="00321E17" w:rsidRPr="00031AD7">
              <w:t>the Diameter identity and the Diameter realm of the MME registered for MT SMS plus the E.164 number of the MME for MT SMS.</w:t>
            </w:r>
          </w:p>
          <w:p w14:paraId="4CF62328" w14:textId="24AA9E85" w:rsidR="00515182" w:rsidRPr="00031AD7" w:rsidRDefault="00CA4B4B" w:rsidP="00CA4B4B">
            <w:pPr>
              <w:pStyle w:val="TAL"/>
              <w:ind w:left="360"/>
            </w:pPr>
            <w:r w:rsidRPr="00031AD7">
              <w:t>-</w:t>
            </w:r>
            <w:r w:rsidRPr="00031AD7">
              <w:tab/>
            </w:r>
            <w:r w:rsidR="00321E17" w:rsidRPr="00031AD7">
              <w:t>or the ISDN number of the MSC</w:t>
            </w:r>
          </w:p>
          <w:p w14:paraId="3FA11585" w14:textId="5067586F" w:rsidR="00321E17" w:rsidRPr="00031AD7" w:rsidRDefault="00CA4B4B" w:rsidP="00CA4B4B">
            <w:pPr>
              <w:pStyle w:val="TAL"/>
              <w:ind w:left="360"/>
            </w:pPr>
            <w:r w:rsidRPr="00031AD7">
              <w:t>-</w:t>
            </w:r>
            <w:r w:rsidRPr="00031AD7">
              <w:tab/>
            </w:r>
            <w:r w:rsidR="00321E17" w:rsidRPr="00031AD7">
              <w:t>or the Diameter identity and the Diameter realm of the SGSN, if they are available, and the ISDN number of the SGSN;</w:t>
            </w:r>
          </w:p>
          <w:p w14:paraId="21C353A7" w14:textId="69A50CA2" w:rsidR="00321E17" w:rsidRPr="00031AD7" w:rsidRDefault="00CA4B4B" w:rsidP="00CA4B4B">
            <w:pPr>
              <w:pStyle w:val="TAL"/>
              <w:ind w:left="360"/>
            </w:pPr>
            <w:r w:rsidRPr="00031AD7">
              <w:t>-</w:t>
            </w:r>
            <w:r w:rsidRPr="00031AD7">
              <w:tab/>
            </w:r>
            <w:r w:rsidR="00321E17" w:rsidRPr="00031AD7">
              <w:t>or the Diameter identity and the Diameter realm of the SMSF registered for 3GPP access, if they are available, and the E.164 number of the SMSF registered for 3GPP access;</w:t>
            </w:r>
          </w:p>
          <w:p w14:paraId="5D6CFA51" w14:textId="22D364D8" w:rsidR="00321E17" w:rsidRPr="00031AD7" w:rsidRDefault="00CA4B4B" w:rsidP="00CA4B4B">
            <w:pPr>
              <w:pStyle w:val="TAL"/>
              <w:ind w:left="360"/>
            </w:pPr>
            <w:r w:rsidRPr="00031AD7">
              <w:t>-</w:t>
            </w:r>
            <w:r w:rsidRPr="00031AD7">
              <w:tab/>
            </w:r>
            <w:r w:rsidR="00321E17" w:rsidRPr="00031AD7">
              <w:t>or the Diameter identity and the Diameter realm of the SMSF 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6" w:name="_Toc533204461"/>
      <w:bookmarkStart w:id="97" w:name="_Toc44882039"/>
      <w:bookmarkStart w:id="98" w:name="_Toc44882233"/>
      <w:bookmarkStart w:id="99" w:name="_Toc184053132"/>
      <w:r w:rsidRPr="00031AD7">
        <w:lastRenderedPageBreak/>
        <w:t>5.2.1.2</w:t>
      </w:r>
      <w:r w:rsidRPr="00031AD7">
        <w:tab/>
        <w:t>Detailed behaviour of the SMS-GMSC</w:t>
      </w:r>
      <w:bookmarkEnd w:id="96"/>
      <w:bookmarkEnd w:id="97"/>
      <w:bookmarkEnd w:id="98"/>
      <w:bookmarkEnd w:id="99"/>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100" w:name="_Toc533204462"/>
      <w:bookmarkStart w:id="101" w:name="_Toc44882040"/>
      <w:bookmarkStart w:id="102" w:name="_Toc44882234"/>
      <w:bookmarkStart w:id="103" w:name="_Toc184053133"/>
      <w:r w:rsidRPr="00031AD7">
        <w:t>5.2.1.3</w:t>
      </w:r>
      <w:r w:rsidRPr="00031AD7">
        <w:tab/>
        <w:t>Detailed behaviour of the HSS</w:t>
      </w:r>
      <w:bookmarkEnd w:id="100"/>
      <w:bookmarkEnd w:id="101"/>
      <w:bookmarkEnd w:id="102"/>
      <w:bookmarkEnd w:id="10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404A6383" w14:textId="4E541B15" w:rsidR="00F2750D" w:rsidRPr="00031AD7" w:rsidRDefault="00F2750D" w:rsidP="00DA25AD">
      <w:pPr>
        <w:rPr>
          <w:noProof/>
        </w:rPr>
      </w:pPr>
      <w:r>
        <w:lastRenderedPageBreak/>
        <w:t>The HSS shall include the DRMP AVP with a value appropriate for MPS priority according to local policy toward the SMS-GMSC if the HSS has an MPS for Messaging indicator indicating that MPS for Messaging has been enabled.</w:t>
      </w:r>
    </w:p>
    <w:p w14:paraId="62614AF3" w14:textId="77777777" w:rsidR="00DA25AD" w:rsidRPr="00031AD7" w:rsidRDefault="00DA25AD" w:rsidP="00DA25AD">
      <w:pPr>
        <w:pStyle w:val="Heading4"/>
      </w:pPr>
      <w:bookmarkStart w:id="104" w:name="_Toc533204463"/>
      <w:bookmarkStart w:id="105" w:name="_Toc44882041"/>
      <w:bookmarkStart w:id="106" w:name="_Toc44882235"/>
      <w:bookmarkStart w:id="107" w:name="_Toc184053134"/>
      <w:r w:rsidRPr="00031AD7">
        <w:t>5.2.1.4</w:t>
      </w:r>
      <w:r w:rsidRPr="00031AD7">
        <w:tab/>
        <w:t>Detailed behaviour of the SMS Router</w:t>
      </w:r>
      <w:bookmarkEnd w:id="104"/>
      <w:bookmarkEnd w:id="105"/>
      <w:bookmarkEnd w:id="106"/>
      <w:bookmarkEnd w:id="107"/>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8" w:name="_Toc533204464"/>
      <w:bookmarkStart w:id="109" w:name="_Toc44882042"/>
      <w:bookmarkStart w:id="110" w:name="_Toc44882236"/>
      <w:bookmarkStart w:id="111" w:name="_Toc184053135"/>
      <w:r w:rsidRPr="00031AD7">
        <w:t>5.2.2</w:t>
      </w:r>
      <w:r w:rsidRPr="00031AD7">
        <w:tab/>
        <w:t>Alert Service Centre procedure</w:t>
      </w:r>
      <w:bookmarkEnd w:id="108"/>
      <w:bookmarkEnd w:id="109"/>
      <w:bookmarkEnd w:id="110"/>
      <w:bookmarkEnd w:id="111"/>
    </w:p>
    <w:p w14:paraId="0F4BFE06" w14:textId="77777777" w:rsidR="00DA25AD" w:rsidRPr="00031AD7" w:rsidRDefault="00DA25AD" w:rsidP="00DA25AD">
      <w:pPr>
        <w:pStyle w:val="Heading4"/>
      </w:pPr>
      <w:bookmarkStart w:id="112" w:name="_Toc533204465"/>
      <w:bookmarkStart w:id="113" w:name="_Toc44882043"/>
      <w:bookmarkStart w:id="114" w:name="_Toc44882237"/>
      <w:bookmarkStart w:id="115" w:name="_Toc184053136"/>
      <w:r w:rsidRPr="00031AD7">
        <w:t>5.2.2.1</w:t>
      </w:r>
      <w:r w:rsidRPr="00031AD7">
        <w:tab/>
        <w:t>General</w:t>
      </w:r>
      <w:bookmarkEnd w:id="112"/>
      <w:bookmarkEnd w:id="113"/>
      <w:bookmarkEnd w:id="114"/>
      <w:bookmarkEnd w:id="115"/>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lastRenderedPageBreak/>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E8F01D3" w:rsidR="00DA25AD" w:rsidRPr="00031AD7" w:rsidRDefault="00CA4B4B" w:rsidP="00CA4B4B">
            <w:pPr>
              <w:pStyle w:val="TAL"/>
              <w:ind w:left="360"/>
            </w:pPr>
            <w:r w:rsidRPr="00031AD7">
              <w:t>-</w:t>
            </w:r>
            <w:r w:rsidRPr="00031AD7">
              <w:tab/>
            </w:r>
            <w:r w:rsidR="00DA25AD" w:rsidRPr="00031AD7">
              <w:t>either the Alert MSISDN when it exists;</w:t>
            </w:r>
          </w:p>
          <w:p w14:paraId="238A0748" w14:textId="383619AA" w:rsidR="00DA25AD" w:rsidRPr="00031AD7" w:rsidRDefault="00CA4B4B" w:rsidP="00CA4B4B">
            <w:pPr>
              <w:pStyle w:val="TAL"/>
              <w:ind w:left="360"/>
            </w:pPr>
            <w:r w:rsidRPr="00031AD7">
              <w:t>-</w:t>
            </w:r>
            <w:r w:rsidRPr="00031AD7">
              <w:tab/>
            </w:r>
            <w:r w:rsidR="00DA25AD" w:rsidRPr="00031AD7">
              <w:t xml:space="preserve">or the IMSI in the context of T4 device triggering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if MSISDN is not available;</w:t>
            </w:r>
          </w:p>
          <w:p w14:paraId="01461779" w14:textId="0366D012" w:rsidR="00DA25AD" w:rsidRPr="00031AD7" w:rsidRDefault="00CA4B4B" w:rsidP="00CA4B4B">
            <w:pPr>
              <w:pStyle w:val="TAL"/>
              <w:ind w:left="360"/>
            </w:pPr>
            <w:r w:rsidRPr="00031AD7">
              <w:t>-</w:t>
            </w:r>
            <w:r w:rsidRPr="00031AD7">
              <w:tab/>
            </w:r>
            <w:r w:rsidR="00DA25AD" w:rsidRPr="00031AD7">
              <w:t xml:space="preserve">or a dummy MSISDN value (see </w:t>
            </w:r>
            <w:r w:rsidR="00515182" w:rsidRPr="00031AD7">
              <w:t>clause</w:t>
            </w:r>
            <w:r w:rsidR="00515182">
              <w:t> </w:t>
            </w:r>
            <w:r w:rsidR="00515182" w:rsidRPr="00031AD7">
              <w:t>3</w:t>
            </w:r>
            <w:r w:rsidR="00DA25AD" w:rsidRPr="00031AD7">
              <w:t xml:space="preserve"> of 3GPP </w:t>
            </w:r>
            <w:r w:rsidR="00515182" w:rsidRPr="00031AD7">
              <w:t>TS</w:t>
            </w:r>
            <w:r w:rsidR="00515182">
              <w:t> </w:t>
            </w:r>
            <w:r w:rsidR="00515182" w:rsidRPr="00031AD7">
              <w:t>2</w:t>
            </w:r>
            <w:r w:rsidR="00DA25AD" w:rsidRPr="00031AD7">
              <w:t>3.003</w:t>
            </w:r>
            <w:r w:rsidR="00515182">
              <w:t> </w:t>
            </w:r>
            <w:r w:rsidR="00515182" w:rsidRPr="00031AD7">
              <w:t>[</w:t>
            </w:r>
            <w:r w:rsidR="00DA25AD" w:rsidRPr="00031AD7">
              <w:t xml:space="preserve">16]) if no MSISDN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6" w:name="_Toc533204466"/>
      <w:bookmarkStart w:id="117" w:name="_Toc44882044"/>
      <w:bookmarkStart w:id="118" w:name="_Toc44882238"/>
      <w:bookmarkStart w:id="119" w:name="_Toc184053137"/>
      <w:r w:rsidRPr="00031AD7">
        <w:t>5.2.2.2</w:t>
      </w:r>
      <w:r w:rsidRPr="00031AD7">
        <w:tab/>
        <w:t>Detailed behaviour of the HSS</w:t>
      </w:r>
      <w:bookmarkEnd w:id="116"/>
      <w:bookmarkEnd w:id="117"/>
      <w:bookmarkEnd w:id="118"/>
      <w:bookmarkEnd w:id="119"/>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20" w:name="_Toc533204467"/>
      <w:bookmarkStart w:id="121" w:name="_Toc44882045"/>
      <w:bookmarkStart w:id="122" w:name="_Toc44882239"/>
      <w:bookmarkStart w:id="123" w:name="_Toc184053138"/>
      <w:r w:rsidRPr="00031AD7">
        <w:lastRenderedPageBreak/>
        <w:t>5.2.2.3</w:t>
      </w:r>
      <w:r w:rsidRPr="00031AD7">
        <w:tab/>
        <w:t>Detailed behaviour of the SMS-IWMSC</w:t>
      </w:r>
      <w:bookmarkEnd w:id="120"/>
      <w:bookmarkEnd w:id="121"/>
      <w:bookmarkEnd w:id="122"/>
      <w:bookmarkEnd w:id="123"/>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4" w:name="_Toc533204468"/>
      <w:bookmarkStart w:id="125" w:name="_Toc44882046"/>
      <w:bookmarkStart w:id="126" w:name="_Toc44882240"/>
      <w:bookmarkStart w:id="127" w:name="_Toc184053139"/>
      <w:r w:rsidRPr="00031AD7">
        <w:t>5.2.3</w:t>
      </w:r>
      <w:r w:rsidRPr="00031AD7">
        <w:tab/>
        <w:t>Report SM Delivery Status procedure</w:t>
      </w:r>
      <w:bookmarkEnd w:id="124"/>
      <w:bookmarkEnd w:id="125"/>
      <w:bookmarkEnd w:id="126"/>
      <w:bookmarkEnd w:id="127"/>
    </w:p>
    <w:p w14:paraId="2DFADC7D" w14:textId="77777777" w:rsidR="00DA25AD" w:rsidRPr="00031AD7" w:rsidRDefault="00DA25AD" w:rsidP="00DA25AD">
      <w:pPr>
        <w:pStyle w:val="Heading4"/>
      </w:pPr>
      <w:bookmarkStart w:id="128" w:name="_Toc533204469"/>
      <w:bookmarkStart w:id="129" w:name="_Toc44882047"/>
      <w:bookmarkStart w:id="130" w:name="_Toc44882241"/>
      <w:bookmarkStart w:id="131" w:name="_Toc184053140"/>
      <w:r w:rsidRPr="00031AD7">
        <w:t>5.2.3.1</w:t>
      </w:r>
      <w:r w:rsidRPr="00031AD7">
        <w:tab/>
        <w:t>General</w:t>
      </w:r>
      <w:bookmarkEnd w:id="128"/>
      <w:bookmarkEnd w:id="129"/>
      <w:bookmarkEnd w:id="130"/>
      <w:bookmarkEnd w:id="131"/>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4F24CDA6" w:rsidR="00DA25AD" w:rsidRPr="00031AD7" w:rsidRDefault="00CA4B4B" w:rsidP="00CA4B4B">
            <w:pPr>
              <w:pStyle w:val="TAL"/>
              <w:ind w:left="360"/>
            </w:pPr>
            <w:r w:rsidRPr="00031AD7">
              <w:t>-</w:t>
            </w:r>
            <w:r w:rsidRPr="00031AD7">
              <w:tab/>
            </w:r>
            <w:r w:rsidR="00DA25AD" w:rsidRPr="00031AD7">
              <w:t>the MSISDN of the user when it exists.</w:t>
            </w:r>
          </w:p>
          <w:p w14:paraId="74818BC0" w14:textId="514893AA" w:rsidR="00DA25AD" w:rsidRPr="00031AD7" w:rsidRDefault="00CA4B4B" w:rsidP="00CA4B4B">
            <w:pPr>
              <w:pStyle w:val="TAL"/>
              <w:ind w:left="360"/>
            </w:pPr>
            <w:r w:rsidRPr="00031AD7">
              <w:t>-</w:t>
            </w:r>
            <w:r w:rsidRPr="00031AD7">
              <w:tab/>
            </w:r>
            <w:r w:rsidR="00DA25AD"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w:t>
            </w:r>
          </w:p>
          <w:p w14:paraId="28DB4148" w14:textId="74F2F63C" w:rsidR="00DA25AD" w:rsidRPr="00031AD7" w:rsidDel="00BE4FDE" w:rsidRDefault="00CA4B4B" w:rsidP="00CA4B4B">
            <w:pPr>
              <w:pStyle w:val="TAL"/>
              <w:ind w:left="360"/>
            </w:pPr>
            <w:r w:rsidRPr="00031AD7">
              <w:t>-</w:t>
            </w:r>
            <w:r w:rsidRPr="00031AD7">
              <w:tab/>
            </w:r>
            <w:r w:rsidR="00DA25AD"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04DD1061" w:rsidR="00321E17" w:rsidRPr="00031AD7" w:rsidRDefault="00CA4B4B" w:rsidP="00CA4B4B">
            <w:pPr>
              <w:pStyle w:val="TAL"/>
              <w:ind w:left="360"/>
            </w:pPr>
            <w:r w:rsidRPr="00031AD7">
              <w:t>-</w:t>
            </w:r>
            <w:r w:rsidRPr="00031AD7">
              <w:tab/>
            </w:r>
            <w:r w:rsidR="00321E17" w:rsidRPr="00031AD7">
              <w:t>MSC</w:t>
            </w:r>
          </w:p>
          <w:p w14:paraId="1CE3C092" w14:textId="0C5674DB" w:rsidR="00321E17" w:rsidRPr="00031AD7" w:rsidRDefault="00CA4B4B" w:rsidP="00CA4B4B">
            <w:pPr>
              <w:pStyle w:val="TAL"/>
              <w:ind w:left="360"/>
            </w:pPr>
            <w:r w:rsidRPr="00031AD7">
              <w:t>-</w:t>
            </w:r>
            <w:r w:rsidRPr="00031AD7">
              <w:tab/>
            </w:r>
            <w:r w:rsidR="00321E17" w:rsidRPr="00031AD7">
              <w:t>MME</w:t>
            </w:r>
          </w:p>
          <w:p w14:paraId="685F70FC" w14:textId="65A3844D" w:rsidR="00321E17" w:rsidRPr="00031AD7" w:rsidRDefault="00CA4B4B" w:rsidP="00CA4B4B">
            <w:pPr>
              <w:pStyle w:val="TAL"/>
              <w:ind w:left="360"/>
            </w:pPr>
            <w:r w:rsidRPr="00031AD7">
              <w:t>-</w:t>
            </w:r>
            <w:r w:rsidRPr="00031AD7">
              <w:tab/>
            </w:r>
            <w:r w:rsidR="00321E17" w:rsidRPr="00031AD7">
              <w:t>SGSN</w:t>
            </w:r>
          </w:p>
          <w:p w14:paraId="307E6C7B" w14:textId="48CF6B4E" w:rsidR="00321E17" w:rsidRPr="00031AD7" w:rsidRDefault="00CA4B4B" w:rsidP="00CA4B4B">
            <w:pPr>
              <w:pStyle w:val="TAL"/>
              <w:ind w:left="360"/>
            </w:pPr>
            <w:r w:rsidRPr="00031AD7">
              <w:t>-</w:t>
            </w:r>
            <w:r w:rsidRPr="00031AD7">
              <w:tab/>
            </w:r>
            <w:r w:rsidR="00321E17" w:rsidRPr="00031AD7">
              <w:t>IP-SM-GW</w:t>
            </w:r>
          </w:p>
          <w:p w14:paraId="7D148AF7" w14:textId="76684811" w:rsidR="00321E17" w:rsidRPr="00031AD7" w:rsidRDefault="00CA4B4B" w:rsidP="00CA4B4B">
            <w:pPr>
              <w:pStyle w:val="TAL"/>
              <w:ind w:left="360"/>
            </w:pPr>
            <w:r w:rsidRPr="00031AD7">
              <w:t>-</w:t>
            </w:r>
            <w:r w:rsidRPr="00031AD7">
              <w:tab/>
            </w:r>
            <w:r w:rsidR="00321E17" w:rsidRPr="00031AD7">
              <w:t>SMSF-3GPP</w:t>
            </w:r>
          </w:p>
          <w:p w14:paraId="18240F3B" w14:textId="7194E180" w:rsidR="00321E17" w:rsidRPr="00031AD7" w:rsidRDefault="00CA4B4B" w:rsidP="00CA4B4B">
            <w:pPr>
              <w:pStyle w:val="TAL"/>
              <w:ind w:left="360"/>
            </w:pPr>
            <w:r w:rsidRPr="00031AD7">
              <w:t>-</w:t>
            </w:r>
            <w:r w:rsidRPr="00031AD7">
              <w:tab/>
            </w:r>
            <w:r w:rsidR="00321E17"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2" w:name="_Toc533204470"/>
      <w:bookmarkStart w:id="133" w:name="_Toc44882048"/>
      <w:bookmarkStart w:id="134" w:name="_Toc44882242"/>
      <w:bookmarkStart w:id="135" w:name="_Toc184053141"/>
      <w:r w:rsidRPr="00031AD7">
        <w:lastRenderedPageBreak/>
        <w:t>5.2.3.2</w:t>
      </w:r>
      <w:r w:rsidRPr="00031AD7">
        <w:tab/>
        <w:t>Detailed behaviour of the SMS-GMSC</w:t>
      </w:r>
      <w:bookmarkEnd w:id="132"/>
      <w:bookmarkEnd w:id="133"/>
      <w:bookmarkEnd w:id="134"/>
      <w:bookmarkEnd w:id="135"/>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6" w:name="_Toc533204471"/>
      <w:bookmarkStart w:id="137" w:name="_Toc44882049"/>
      <w:bookmarkStart w:id="138" w:name="_Toc44882243"/>
      <w:bookmarkStart w:id="139" w:name="_Toc184053142"/>
      <w:r w:rsidRPr="00031AD7">
        <w:t>5.2.3.3</w:t>
      </w:r>
      <w:r w:rsidRPr="00031AD7">
        <w:tab/>
        <w:t>Detailed behaviour of IP-SM-GW</w:t>
      </w:r>
      <w:bookmarkEnd w:id="136"/>
      <w:bookmarkEnd w:id="137"/>
      <w:bookmarkEnd w:id="138"/>
      <w:bookmarkEnd w:id="139"/>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40" w:name="_Toc533204472"/>
      <w:bookmarkStart w:id="141" w:name="_Toc44882050"/>
      <w:bookmarkStart w:id="142" w:name="_Toc44882244"/>
      <w:bookmarkStart w:id="143" w:name="_Toc184053143"/>
      <w:r w:rsidRPr="00031AD7">
        <w:t>5.2.3.4</w:t>
      </w:r>
      <w:r w:rsidRPr="00031AD7">
        <w:tab/>
        <w:t>Detailed behaviour of the HSS</w:t>
      </w:r>
      <w:bookmarkEnd w:id="140"/>
      <w:bookmarkEnd w:id="141"/>
      <w:bookmarkEnd w:id="142"/>
      <w:bookmarkEnd w:id="143"/>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4" w:name="_Toc533204473"/>
      <w:bookmarkStart w:id="145" w:name="_Toc44882051"/>
      <w:bookmarkStart w:id="146" w:name="_Toc44882245"/>
      <w:bookmarkStart w:id="147" w:name="_Toc184053144"/>
      <w:r w:rsidRPr="00031AD7">
        <w:t>5.3</w:t>
      </w:r>
      <w:r w:rsidRPr="00031AD7">
        <w:tab/>
        <w:t>Protocol specification</w:t>
      </w:r>
      <w:bookmarkEnd w:id="144"/>
      <w:bookmarkEnd w:id="145"/>
      <w:bookmarkEnd w:id="146"/>
      <w:bookmarkEnd w:id="147"/>
    </w:p>
    <w:p w14:paraId="3222E5F4" w14:textId="77777777" w:rsidR="00DA25AD" w:rsidRPr="00031AD7" w:rsidRDefault="00DA25AD" w:rsidP="00DA25AD">
      <w:pPr>
        <w:pStyle w:val="Heading3"/>
      </w:pPr>
      <w:bookmarkStart w:id="148" w:name="_Toc533204474"/>
      <w:bookmarkStart w:id="149" w:name="_Toc44882052"/>
      <w:bookmarkStart w:id="150" w:name="_Toc44882246"/>
      <w:bookmarkStart w:id="151" w:name="_Toc184053145"/>
      <w:r w:rsidRPr="00031AD7">
        <w:t>5.3.1</w:t>
      </w:r>
      <w:r w:rsidRPr="00031AD7">
        <w:tab/>
        <w:t>Routing considerations</w:t>
      </w:r>
      <w:bookmarkEnd w:id="148"/>
      <w:bookmarkEnd w:id="149"/>
      <w:bookmarkEnd w:id="150"/>
      <w:bookmarkEnd w:id="151"/>
    </w:p>
    <w:p w14:paraId="7FDC8F90" w14:textId="77777777" w:rsidR="00DA25AD" w:rsidRPr="00031AD7" w:rsidRDefault="00DA25AD" w:rsidP="00DA25AD">
      <w:pPr>
        <w:pStyle w:val="Heading4"/>
      </w:pPr>
      <w:bookmarkStart w:id="152" w:name="_Toc533204475"/>
      <w:bookmarkStart w:id="153" w:name="_Toc44882053"/>
      <w:bookmarkStart w:id="154" w:name="_Toc44882247"/>
      <w:bookmarkStart w:id="155" w:name="_Toc184053146"/>
      <w:r w:rsidRPr="00031AD7">
        <w:t>5.3.1.1</w:t>
      </w:r>
      <w:r w:rsidRPr="00031AD7">
        <w:tab/>
        <w:t>Requests from the SMS-GMSC or the SMS router</w:t>
      </w:r>
      <w:bookmarkEnd w:id="152"/>
      <w:bookmarkEnd w:id="153"/>
      <w:bookmarkEnd w:id="154"/>
      <w:bookmarkEnd w:id="155"/>
    </w:p>
    <w:p w14:paraId="4B7C83EB" w14:textId="77777777" w:rsidR="00DA25AD" w:rsidRPr="00031AD7" w:rsidRDefault="00DA25AD" w:rsidP="00DA25AD">
      <w:pPr>
        <w:pStyle w:val="Heading5"/>
      </w:pPr>
      <w:bookmarkStart w:id="156" w:name="_Toc533204476"/>
      <w:bookmarkStart w:id="157" w:name="_Toc44882054"/>
      <w:bookmarkStart w:id="158" w:name="_Toc44882248"/>
      <w:bookmarkStart w:id="159" w:name="_Toc184053147"/>
      <w:r w:rsidRPr="00031AD7">
        <w:t>5.3.1.1.1</w:t>
      </w:r>
      <w:r w:rsidRPr="00031AD7">
        <w:tab/>
        <w:t>Introduction</w:t>
      </w:r>
      <w:bookmarkEnd w:id="156"/>
      <w:bookmarkEnd w:id="157"/>
      <w:bookmarkEnd w:id="158"/>
      <w:bookmarkEnd w:id="159"/>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60" w:name="_Toc533204477"/>
      <w:bookmarkStart w:id="161" w:name="_Toc44882055"/>
      <w:bookmarkStart w:id="162" w:name="_Toc44882249"/>
      <w:bookmarkStart w:id="163" w:name="_Toc184053148"/>
      <w:r w:rsidRPr="00031AD7">
        <w:lastRenderedPageBreak/>
        <w:t>5.3.1.1.2</w:t>
      </w:r>
      <w:r w:rsidRPr="00031AD7">
        <w:tab/>
        <w:t>Routing from the originating PLMN</w:t>
      </w:r>
      <w:bookmarkEnd w:id="160"/>
      <w:bookmarkEnd w:id="161"/>
      <w:bookmarkEnd w:id="162"/>
      <w:bookmarkEnd w:id="163"/>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4" w:name="_Toc533204478"/>
      <w:bookmarkStart w:id="165" w:name="_Toc44882056"/>
      <w:bookmarkStart w:id="166" w:name="_Toc44882250"/>
      <w:bookmarkStart w:id="167" w:name="_Toc184053149"/>
      <w:r w:rsidRPr="00031AD7">
        <w:t>5.3.1.1.3</w:t>
      </w:r>
      <w:r w:rsidRPr="00031AD7">
        <w:tab/>
        <w:t>Routing in the HPLMN</w:t>
      </w:r>
      <w:bookmarkEnd w:id="164"/>
      <w:bookmarkEnd w:id="165"/>
      <w:bookmarkEnd w:id="166"/>
      <w:bookmarkEnd w:id="167"/>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8" w:name="_Toc533204479"/>
      <w:bookmarkStart w:id="169" w:name="_Toc44882057"/>
      <w:bookmarkStart w:id="170" w:name="_Toc44882251"/>
      <w:bookmarkStart w:id="171" w:name="_Toc184053150"/>
      <w:r w:rsidRPr="00031AD7">
        <w:t>5.3.1.2</w:t>
      </w:r>
      <w:r w:rsidRPr="00031AD7">
        <w:tab/>
        <w:t>Requests from the HSS</w:t>
      </w:r>
      <w:bookmarkEnd w:id="168"/>
      <w:bookmarkEnd w:id="169"/>
      <w:bookmarkEnd w:id="170"/>
      <w:bookmarkEnd w:id="171"/>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2" w:name="_Toc533204480"/>
      <w:bookmarkStart w:id="173" w:name="_Toc44882058"/>
      <w:bookmarkStart w:id="174" w:name="_Toc44882252"/>
      <w:bookmarkStart w:id="175" w:name="_Toc184053151"/>
      <w:r w:rsidRPr="00031AD7">
        <w:t>5.3.2</w:t>
      </w:r>
      <w:r w:rsidRPr="00031AD7">
        <w:tab/>
        <w:t>Commands</w:t>
      </w:r>
      <w:bookmarkEnd w:id="172"/>
      <w:bookmarkEnd w:id="173"/>
      <w:bookmarkEnd w:id="174"/>
      <w:bookmarkEnd w:id="175"/>
    </w:p>
    <w:p w14:paraId="649E6549" w14:textId="77777777" w:rsidR="00DA25AD" w:rsidRPr="00031AD7" w:rsidRDefault="00DA25AD" w:rsidP="00DA25AD">
      <w:pPr>
        <w:pStyle w:val="Heading4"/>
        <w:rPr>
          <w:lang w:eastAsia="zh-CN"/>
        </w:rPr>
      </w:pPr>
      <w:bookmarkStart w:id="176" w:name="_Toc533204481"/>
      <w:bookmarkStart w:id="177" w:name="_Toc44882059"/>
      <w:bookmarkStart w:id="178" w:name="_Toc44882253"/>
      <w:bookmarkStart w:id="179" w:name="_Toc184053152"/>
      <w:r w:rsidRPr="00031AD7">
        <w:t>5.3.2.1</w:t>
      </w:r>
      <w:r w:rsidRPr="00031AD7">
        <w:tab/>
      </w:r>
      <w:r w:rsidRPr="00031AD7">
        <w:rPr>
          <w:rFonts w:hint="eastAsia"/>
          <w:lang w:eastAsia="zh-CN"/>
        </w:rPr>
        <w:t>Introduction</w:t>
      </w:r>
      <w:bookmarkEnd w:id="176"/>
      <w:bookmarkEnd w:id="177"/>
      <w:bookmarkEnd w:id="178"/>
      <w:bookmarkEnd w:id="179"/>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80" w:name="_Toc533204482"/>
      <w:bookmarkStart w:id="181" w:name="_Toc44882060"/>
      <w:bookmarkStart w:id="182" w:name="_Toc44882254"/>
      <w:bookmarkStart w:id="183" w:name="_Toc184053153"/>
      <w:r w:rsidRPr="00031AD7">
        <w:t>5.3.2.2</w:t>
      </w:r>
      <w:r w:rsidRPr="00031AD7">
        <w:tab/>
        <w:t>Command-Code values</w:t>
      </w:r>
      <w:bookmarkEnd w:id="180"/>
      <w:bookmarkEnd w:id="181"/>
      <w:bookmarkEnd w:id="182"/>
      <w:bookmarkEnd w:id="183"/>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4" w:name="_Toc533204483"/>
      <w:bookmarkStart w:id="185" w:name="_Toc44882061"/>
      <w:bookmarkStart w:id="186" w:name="_Toc44882255"/>
      <w:bookmarkStart w:id="187" w:name="_Toc184053154"/>
      <w:r w:rsidRPr="00031AD7">
        <w:lastRenderedPageBreak/>
        <w:t>5.3.2.3</w:t>
      </w:r>
      <w:r w:rsidRPr="00031AD7">
        <w:tab/>
        <w:t>Send-Routing-Info-for-SM-Request (SRR) Command</w:t>
      </w:r>
      <w:bookmarkEnd w:id="184"/>
      <w:bookmarkEnd w:id="185"/>
      <w:bookmarkEnd w:id="186"/>
      <w:bookmarkEnd w:id="187"/>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8" w:name="_Toc533204484"/>
      <w:bookmarkStart w:id="189" w:name="_Toc44882062"/>
      <w:bookmarkStart w:id="190" w:name="_Toc44882256"/>
      <w:bookmarkStart w:id="191" w:name="_Toc184053155"/>
      <w:r w:rsidRPr="00031AD7">
        <w:t>5.3.2.4</w:t>
      </w:r>
      <w:r w:rsidRPr="00031AD7">
        <w:tab/>
        <w:t>Send-Routing-info-for-SM-Answer (SRA) Command</w:t>
      </w:r>
      <w:bookmarkEnd w:id="188"/>
      <w:bookmarkEnd w:id="189"/>
      <w:bookmarkEnd w:id="190"/>
      <w:bookmarkEnd w:id="191"/>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5C609710" w14:textId="77777777" w:rsidR="009D0F5F" w:rsidRDefault="00DA25AD" w:rsidP="009D0F5F">
      <w:pPr>
        <w:spacing w:after="0"/>
        <w:ind w:left="1134" w:firstLine="2268"/>
      </w:pPr>
      <w:r w:rsidRPr="00031AD7">
        <w:t>*[ Route-Record ]</w:t>
      </w:r>
    </w:p>
    <w:p w14:paraId="45C12A4A" w14:textId="00902E49" w:rsidR="00DA25AD" w:rsidRPr="00031AD7" w:rsidRDefault="009D0F5F" w:rsidP="009D0F5F">
      <w:pPr>
        <w:ind w:left="284" w:firstLine="3118"/>
      </w:pPr>
      <w:r>
        <w:t>[ MPS-Priority]</w:t>
      </w:r>
    </w:p>
    <w:p w14:paraId="1E802876" w14:textId="77777777" w:rsidR="00DA25AD" w:rsidRPr="00031AD7" w:rsidRDefault="00DA25AD" w:rsidP="00DA25AD">
      <w:pPr>
        <w:pStyle w:val="Heading4"/>
        <w:rPr>
          <w:lang w:val="en-US"/>
        </w:rPr>
      </w:pPr>
      <w:bookmarkStart w:id="192" w:name="_Toc533204485"/>
      <w:bookmarkStart w:id="193" w:name="_Toc44882063"/>
      <w:bookmarkStart w:id="194" w:name="_Toc44882257"/>
      <w:bookmarkStart w:id="195" w:name="_Toc184053156"/>
      <w:r w:rsidRPr="00031AD7">
        <w:rPr>
          <w:lang w:val="en-US"/>
        </w:rPr>
        <w:t>5.3.2.5</w:t>
      </w:r>
      <w:r w:rsidRPr="00031AD7">
        <w:rPr>
          <w:lang w:val="en-US"/>
        </w:rPr>
        <w:tab/>
        <w:t>Alert-Service-Centre-Request (ALR) Command</w:t>
      </w:r>
      <w:bookmarkEnd w:id="192"/>
      <w:bookmarkEnd w:id="193"/>
      <w:bookmarkEnd w:id="194"/>
      <w:bookmarkEnd w:id="195"/>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6" w:name="_Toc533204486"/>
      <w:bookmarkStart w:id="197" w:name="_Toc44882064"/>
      <w:bookmarkStart w:id="198" w:name="_Toc44882258"/>
      <w:bookmarkStart w:id="199" w:name="_Toc184053157"/>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6"/>
      <w:bookmarkEnd w:id="197"/>
      <w:bookmarkEnd w:id="198"/>
      <w:bookmarkEnd w:id="199"/>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200" w:name="_Toc533204487"/>
      <w:bookmarkStart w:id="201" w:name="_Toc44882065"/>
      <w:bookmarkStart w:id="202" w:name="_Toc44882259"/>
      <w:bookmarkStart w:id="203" w:name="_Toc184053158"/>
      <w:r w:rsidRPr="00031AD7">
        <w:t>5.3.2.7</w:t>
      </w:r>
      <w:r w:rsidRPr="00031AD7">
        <w:tab/>
        <w:t>Report-SM-Delivery-Status-Request (RDR) Command</w:t>
      </w:r>
      <w:bookmarkEnd w:id="200"/>
      <w:bookmarkEnd w:id="201"/>
      <w:bookmarkEnd w:id="202"/>
      <w:bookmarkEnd w:id="203"/>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4" w:name="_Toc533204488"/>
      <w:bookmarkStart w:id="205" w:name="_Toc44882066"/>
      <w:bookmarkStart w:id="206" w:name="_Toc44882260"/>
      <w:bookmarkStart w:id="207" w:name="_Toc184053159"/>
      <w:r w:rsidRPr="00031AD7">
        <w:t>5.3.2.8</w:t>
      </w:r>
      <w:r w:rsidRPr="00031AD7">
        <w:tab/>
        <w:t>Report-SM-Delivery-Status-Answer (RDA) Command</w:t>
      </w:r>
      <w:bookmarkEnd w:id="204"/>
      <w:bookmarkEnd w:id="205"/>
      <w:bookmarkEnd w:id="206"/>
      <w:bookmarkEnd w:id="207"/>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8" w:name="_Toc533204489"/>
      <w:bookmarkStart w:id="209" w:name="_Toc44882067"/>
      <w:bookmarkStart w:id="210" w:name="_Toc44882261"/>
      <w:bookmarkStart w:id="211" w:name="_Toc184053160"/>
      <w:r w:rsidRPr="00031AD7">
        <w:t>5.3.3</w:t>
      </w:r>
      <w:r w:rsidRPr="00031AD7">
        <w:tab/>
        <w:t>AVPs</w:t>
      </w:r>
      <w:bookmarkEnd w:id="208"/>
      <w:bookmarkEnd w:id="209"/>
      <w:bookmarkEnd w:id="210"/>
      <w:bookmarkEnd w:id="211"/>
    </w:p>
    <w:p w14:paraId="225FA50F" w14:textId="77777777" w:rsidR="00DA25AD" w:rsidRPr="00031AD7" w:rsidRDefault="00DA25AD" w:rsidP="00DA25AD">
      <w:pPr>
        <w:pStyle w:val="Heading4"/>
      </w:pPr>
      <w:bookmarkStart w:id="212" w:name="_Toc533204490"/>
      <w:bookmarkStart w:id="213" w:name="_Toc44882068"/>
      <w:bookmarkStart w:id="214" w:name="_Toc44882262"/>
      <w:bookmarkStart w:id="215" w:name="_Toc184053161"/>
      <w:r w:rsidRPr="00031AD7">
        <w:t>5.3.3.1</w:t>
      </w:r>
      <w:r w:rsidRPr="00031AD7">
        <w:tab/>
        <w:t>General</w:t>
      </w:r>
      <w:bookmarkEnd w:id="212"/>
      <w:bookmarkEnd w:id="213"/>
      <w:bookmarkEnd w:id="214"/>
      <w:bookmarkEnd w:id="215"/>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4"/>
        <w:gridCol w:w="1713"/>
        <w:gridCol w:w="596"/>
        <w:gridCol w:w="510"/>
        <w:gridCol w:w="970"/>
        <w:gridCol w:w="731"/>
        <w:gridCol w:w="799"/>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6"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tr w:rsidR="00790411" w:rsidRPr="00031AD7" w14:paraId="3B0ADE2E" w14:textId="77777777" w:rsidTr="00E50914">
        <w:trPr>
          <w:cantSplit/>
          <w:tblHeader/>
          <w:jc w:val="center"/>
        </w:trPr>
        <w:tc>
          <w:tcPr>
            <w:tcW w:w="0" w:type="auto"/>
          </w:tcPr>
          <w:p w14:paraId="3C17E3A7" w14:textId="727EA15B" w:rsidR="00790411" w:rsidRPr="00031AD7" w:rsidRDefault="00790411" w:rsidP="00790411">
            <w:pPr>
              <w:pStyle w:val="TAL"/>
            </w:pPr>
            <w:r w:rsidRPr="00031AD7">
              <w:rPr>
                <w:lang w:val="fr-FR"/>
              </w:rPr>
              <w:t>SMSF-3GPP-</w:t>
            </w:r>
            <w:r>
              <w:t>SBI-Support-Indicator</w:t>
            </w:r>
          </w:p>
        </w:tc>
        <w:tc>
          <w:tcPr>
            <w:tcW w:w="0" w:type="auto"/>
          </w:tcPr>
          <w:p w14:paraId="7B855E8C" w14:textId="7F0126A0" w:rsidR="00790411" w:rsidRPr="00031AD7" w:rsidRDefault="00790411" w:rsidP="00790411">
            <w:pPr>
              <w:pStyle w:val="TAL"/>
            </w:pPr>
            <w:r>
              <w:rPr>
                <w:rFonts w:hint="eastAsia"/>
                <w:lang w:eastAsia="zh-CN"/>
              </w:rPr>
              <w:t>3346</w:t>
            </w:r>
          </w:p>
        </w:tc>
        <w:tc>
          <w:tcPr>
            <w:tcW w:w="0" w:type="auto"/>
          </w:tcPr>
          <w:p w14:paraId="46891BBE" w14:textId="6A33D104" w:rsidR="00790411" w:rsidRPr="00031AD7" w:rsidRDefault="00790411" w:rsidP="00790411">
            <w:pPr>
              <w:pStyle w:val="TAL"/>
            </w:pPr>
            <w:r w:rsidRPr="00031AD7">
              <w:t>5.3.3.3</w:t>
            </w:r>
            <w:r>
              <w:t>7</w:t>
            </w:r>
          </w:p>
        </w:tc>
        <w:tc>
          <w:tcPr>
            <w:tcW w:w="0" w:type="auto"/>
          </w:tcPr>
          <w:p w14:paraId="14FA1DAB" w14:textId="60E68142" w:rsidR="00790411" w:rsidRPr="00031AD7" w:rsidRDefault="00790411" w:rsidP="00790411">
            <w:pPr>
              <w:pStyle w:val="TAL"/>
            </w:pPr>
            <w:r>
              <w:t>Enumerated</w:t>
            </w:r>
          </w:p>
        </w:tc>
        <w:tc>
          <w:tcPr>
            <w:tcW w:w="0" w:type="auto"/>
          </w:tcPr>
          <w:p w14:paraId="5A50F433" w14:textId="05F9B605" w:rsidR="00790411" w:rsidRPr="00031AD7" w:rsidRDefault="00790411" w:rsidP="00790411">
            <w:pPr>
              <w:pStyle w:val="TAL"/>
            </w:pPr>
            <w:r w:rsidRPr="00031AD7">
              <w:t>V</w:t>
            </w:r>
          </w:p>
        </w:tc>
        <w:tc>
          <w:tcPr>
            <w:tcW w:w="0" w:type="auto"/>
          </w:tcPr>
          <w:p w14:paraId="6EB52284" w14:textId="77777777" w:rsidR="00790411" w:rsidRPr="00031AD7" w:rsidRDefault="00790411" w:rsidP="00790411">
            <w:pPr>
              <w:pStyle w:val="TAL"/>
            </w:pPr>
          </w:p>
        </w:tc>
        <w:tc>
          <w:tcPr>
            <w:tcW w:w="0" w:type="auto"/>
          </w:tcPr>
          <w:p w14:paraId="35FA0190" w14:textId="77777777" w:rsidR="00790411" w:rsidRPr="00031AD7" w:rsidRDefault="00790411" w:rsidP="00790411">
            <w:pPr>
              <w:pStyle w:val="TAL"/>
            </w:pPr>
          </w:p>
        </w:tc>
        <w:tc>
          <w:tcPr>
            <w:tcW w:w="0" w:type="auto"/>
          </w:tcPr>
          <w:p w14:paraId="531AC276" w14:textId="57C886A7" w:rsidR="00790411" w:rsidRPr="00031AD7" w:rsidRDefault="00790411" w:rsidP="00790411">
            <w:pPr>
              <w:pStyle w:val="TAL"/>
            </w:pPr>
            <w:r w:rsidRPr="00031AD7">
              <w:t>M</w:t>
            </w:r>
          </w:p>
        </w:tc>
        <w:tc>
          <w:tcPr>
            <w:tcW w:w="0" w:type="auto"/>
          </w:tcPr>
          <w:p w14:paraId="44A2F7D7" w14:textId="42E28E48" w:rsidR="00790411" w:rsidRPr="00031AD7" w:rsidRDefault="00790411" w:rsidP="00790411">
            <w:pPr>
              <w:pStyle w:val="TAL"/>
            </w:pPr>
            <w:r w:rsidRPr="00031AD7">
              <w:t>No</w:t>
            </w:r>
          </w:p>
        </w:tc>
      </w:tr>
      <w:tr w:rsidR="00790411" w:rsidRPr="00031AD7" w14:paraId="3A6D0782" w14:textId="77777777" w:rsidTr="00E50914">
        <w:trPr>
          <w:cantSplit/>
          <w:tblHeader/>
          <w:jc w:val="center"/>
        </w:trPr>
        <w:tc>
          <w:tcPr>
            <w:tcW w:w="0" w:type="auto"/>
          </w:tcPr>
          <w:p w14:paraId="2AFA53D8" w14:textId="0879434A" w:rsidR="00790411" w:rsidRPr="00031AD7" w:rsidRDefault="00790411" w:rsidP="00790411">
            <w:pPr>
              <w:pStyle w:val="TAL"/>
            </w:pPr>
            <w:r w:rsidRPr="00031AD7">
              <w:rPr>
                <w:lang w:val="fr-FR"/>
              </w:rPr>
              <w:t>SMSF-</w:t>
            </w:r>
            <w:r>
              <w:rPr>
                <w:lang w:val="fr-FR"/>
              </w:rPr>
              <w:t>Non-</w:t>
            </w:r>
            <w:r w:rsidRPr="00031AD7">
              <w:rPr>
                <w:lang w:val="fr-FR"/>
              </w:rPr>
              <w:t>3GPP-</w:t>
            </w:r>
            <w:r>
              <w:t>SBI-Support-Indicator</w:t>
            </w:r>
          </w:p>
        </w:tc>
        <w:tc>
          <w:tcPr>
            <w:tcW w:w="0" w:type="auto"/>
          </w:tcPr>
          <w:p w14:paraId="606F43BC" w14:textId="2F172D46" w:rsidR="00790411" w:rsidRPr="00031AD7" w:rsidRDefault="00790411" w:rsidP="00790411">
            <w:pPr>
              <w:pStyle w:val="TAL"/>
            </w:pPr>
            <w:r>
              <w:rPr>
                <w:rFonts w:hint="eastAsia"/>
                <w:lang w:eastAsia="zh-CN"/>
              </w:rPr>
              <w:t>3</w:t>
            </w:r>
            <w:r>
              <w:rPr>
                <w:lang w:eastAsia="zh-CN"/>
              </w:rPr>
              <w:t>347</w:t>
            </w:r>
          </w:p>
        </w:tc>
        <w:tc>
          <w:tcPr>
            <w:tcW w:w="0" w:type="auto"/>
          </w:tcPr>
          <w:p w14:paraId="27865AF7" w14:textId="2730A388" w:rsidR="00790411" w:rsidRPr="00031AD7" w:rsidRDefault="00790411" w:rsidP="00790411">
            <w:pPr>
              <w:pStyle w:val="TAL"/>
            </w:pPr>
            <w:r w:rsidRPr="00031AD7">
              <w:t>5.3.3.3</w:t>
            </w:r>
            <w:r>
              <w:t>8</w:t>
            </w:r>
          </w:p>
        </w:tc>
        <w:tc>
          <w:tcPr>
            <w:tcW w:w="0" w:type="auto"/>
          </w:tcPr>
          <w:p w14:paraId="685C7D23" w14:textId="0FFE6EBA" w:rsidR="00790411" w:rsidRPr="00031AD7" w:rsidRDefault="00790411" w:rsidP="00790411">
            <w:pPr>
              <w:pStyle w:val="TAL"/>
            </w:pPr>
            <w:r>
              <w:t>Enumerated</w:t>
            </w:r>
          </w:p>
        </w:tc>
        <w:tc>
          <w:tcPr>
            <w:tcW w:w="0" w:type="auto"/>
          </w:tcPr>
          <w:p w14:paraId="3F398587" w14:textId="2EEA92A3" w:rsidR="00790411" w:rsidRPr="00031AD7" w:rsidRDefault="00790411" w:rsidP="00790411">
            <w:pPr>
              <w:pStyle w:val="TAL"/>
            </w:pPr>
            <w:r w:rsidRPr="00031AD7">
              <w:t>V</w:t>
            </w:r>
          </w:p>
        </w:tc>
        <w:tc>
          <w:tcPr>
            <w:tcW w:w="0" w:type="auto"/>
          </w:tcPr>
          <w:p w14:paraId="1CC44F68" w14:textId="77777777" w:rsidR="00790411" w:rsidRPr="00031AD7" w:rsidRDefault="00790411" w:rsidP="00790411">
            <w:pPr>
              <w:pStyle w:val="TAL"/>
            </w:pPr>
          </w:p>
        </w:tc>
        <w:tc>
          <w:tcPr>
            <w:tcW w:w="0" w:type="auto"/>
          </w:tcPr>
          <w:p w14:paraId="32270793" w14:textId="77777777" w:rsidR="00790411" w:rsidRPr="00031AD7" w:rsidRDefault="00790411" w:rsidP="00790411">
            <w:pPr>
              <w:pStyle w:val="TAL"/>
            </w:pPr>
          </w:p>
        </w:tc>
        <w:tc>
          <w:tcPr>
            <w:tcW w:w="0" w:type="auto"/>
          </w:tcPr>
          <w:p w14:paraId="1E5A4E1F" w14:textId="78085279" w:rsidR="00790411" w:rsidRPr="00031AD7" w:rsidRDefault="00790411" w:rsidP="00790411">
            <w:pPr>
              <w:pStyle w:val="TAL"/>
            </w:pPr>
            <w:r w:rsidRPr="00031AD7">
              <w:t>M</w:t>
            </w:r>
          </w:p>
        </w:tc>
        <w:tc>
          <w:tcPr>
            <w:tcW w:w="0" w:type="auto"/>
          </w:tcPr>
          <w:p w14:paraId="0973CC30" w14:textId="7250F54C" w:rsidR="00790411" w:rsidRPr="00031AD7" w:rsidRDefault="00790411" w:rsidP="00790411">
            <w:pPr>
              <w:pStyle w:val="TAL"/>
            </w:pPr>
            <w:r w:rsidRPr="00031AD7">
              <w:t>No</w:t>
            </w:r>
          </w:p>
        </w:tc>
      </w:tr>
      <w:tr w:rsidR="00790411" w:rsidRPr="00031AD7" w14:paraId="68268B92" w14:textId="77777777" w:rsidTr="00E50914">
        <w:trPr>
          <w:cantSplit/>
          <w:tblHeader/>
          <w:jc w:val="center"/>
        </w:trPr>
        <w:tc>
          <w:tcPr>
            <w:tcW w:w="0" w:type="auto"/>
          </w:tcPr>
          <w:p w14:paraId="03C5D74E" w14:textId="26DF62DE" w:rsidR="00790411" w:rsidRPr="00031AD7" w:rsidRDefault="00790411" w:rsidP="00790411">
            <w:pPr>
              <w:pStyle w:val="TAL"/>
            </w:pPr>
            <w:r w:rsidRPr="006E3285">
              <w:t>IP-SM-GW-SBI-Support-Indicator</w:t>
            </w:r>
          </w:p>
        </w:tc>
        <w:tc>
          <w:tcPr>
            <w:tcW w:w="0" w:type="auto"/>
          </w:tcPr>
          <w:p w14:paraId="57E16CFA" w14:textId="62E094AC" w:rsidR="00790411" w:rsidRPr="00031AD7" w:rsidRDefault="00790411" w:rsidP="00790411">
            <w:pPr>
              <w:pStyle w:val="TAL"/>
            </w:pPr>
            <w:r>
              <w:rPr>
                <w:rFonts w:hint="eastAsia"/>
                <w:lang w:eastAsia="zh-CN"/>
              </w:rPr>
              <w:t>3348</w:t>
            </w:r>
          </w:p>
        </w:tc>
        <w:tc>
          <w:tcPr>
            <w:tcW w:w="0" w:type="auto"/>
          </w:tcPr>
          <w:p w14:paraId="7E1EA203" w14:textId="5CB462E6" w:rsidR="00790411" w:rsidRPr="00031AD7" w:rsidRDefault="00790411" w:rsidP="00790411">
            <w:pPr>
              <w:pStyle w:val="TAL"/>
            </w:pPr>
            <w:r w:rsidRPr="00031AD7">
              <w:t>5.3.3.3</w:t>
            </w:r>
            <w:r>
              <w:t>9</w:t>
            </w:r>
          </w:p>
        </w:tc>
        <w:tc>
          <w:tcPr>
            <w:tcW w:w="0" w:type="auto"/>
          </w:tcPr>
          <w:p w14:paraId="783A3C35" w14:textId="0F42F849" w:rsidR="00790411" w:rsidRPr="00031AD7" w:rsidRDefault="00790411" w:rsidP="00790411">
            <w:pPr>
              <w:pStyle w:val="TAL"/>
            </w:pPr>
            <w:r>
              <w:t>Enumerated</w:t>
            </w:r>
          </w:p>
        </w:tc>
        <w:tc>
          <w:tcPr>
            <w:tcW w:w="0" w:type="auto"/>
          </w:tcPr>
          <w:p w14:paraId="6D24A57A" w14:textId="173BBD1F" w:rsidR="00790411" w:rsidRPr="00031AD7" w:rsidRDefault="00790411" w:rsidP="00790411">
            <w:pPr>
              <w:pStyle w:val="TAL"/>
            </w:pPr>
            <w:r w:rsidRPr="00031AD7">
              <w:t>V</w:t>
            </w:r>
          </w:p>
        </w:tc>
        <w:tc>
          <w:tcPr>
            <w:tcW w:w="0" w:type="auto"/>
          </w:tcPr>
          <w:p w14:paraId="31ED2CA3" w14:textId="77777777" w:rsidR="00790411" w:rsidRPr="00031AD7" w:rsidRDefault="00790411" w:rsidP="00790411">
            <w:pPr>
              <w:pStyle w:val="TAL"/>
            </w:pPr>
          </w:p>
        </w:tc>
        <w:tc>
          <w:tcPr>
            <w:tcW w:w="0" w:type="auto"/>
          </w:tcPr>
          <w:p w14:paraId="72D631AB" w14:textId="77777777" w:rsidR="00790411" w:rsidRPr="00031AD7" w:rsidRDefault="00790411" w:rsidP="00790411">
            <w:pPr>
              <w:pStyle w:val="TAL"/>
            </w:pPr>
          </w:p>
        </w:tc>
        <w:tc>
          <w:tcPr>
            <w:tcW w:w="0" w:type="auto"/>
          </w:tcPr>
          <w:p w14:paraId="1E3C5FC4" w14:textId="69D3155E" w:rsidR="00790411" w:rsidRPr="00031AD7" w:rsidRDefault="00790411" w:rsidP="00790411">
            <w:pPr>
              <w:pStyle w:val="TAL"/>
            </w:pPr>
            <w:r w:rsidRPr="00031AD7">
              <w:t>M</w:t>
            </w:r>
          </w:p>
        </w:tc>
        <w:tc>
          <w:tcPr>
            <w:tcW w:w="0" w:type="auto"/>
          </w:tcPr>
          <w:p w14:paraId="0D329263" w14:textId="61E79F72" w:rsidR="00790411" w:rsidRPr="00031AD7" w:rsidRDefault="00790411" w:rsidP="00790411">
            <w:pPr>
              <w:pStyle w:val="TAL"/>
            </w:pPr>
            <w:r w:rsidRPr="00031AD7">
              <w:t>No</w:t>
            </w:r>
          </w:p>
        </w:tc>
      </w:tr>
      <w:bookmarkEnd w:id="216"/>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4"/>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9603CE" w:rsidRPr="00031AD7" w14:paraId="05B772EB" w14:textId="77777777" w:rsidTr="00E50914">
        <w:trPr>
          <w:cantSplit/>
          <w:jc w:val="center"/>
        </w:trPr>
        <w:tc>
          <w:tcPr>
            <w:tcW w:w="0" w:type="auto"/>
            <w:vAlign w:val="center"/>
          </w:tcPr>
          <w:p w14:paraId="5D0C5E9C" w14:textId="5720135E" w:rsidR="009603CE" w:rsidRPr="00031AD7" w:rsidRDefault="009603CE" w:rsidP="009603CE">
            <w:pPr>
              <w:pStyle w:val="TAL"/>
            </w:pPr>
            <w:r>
              <w:rPr>
                <w:lang w:eastAsia="zh-CN"/>
              </w:rPr>
              <w:t>MPS-Priority</w:t>
            </w:r>
          </w:p>
        </w:tc>
        <w:tc>
          <w:tcPr>
            <w:tcW w:w="1869" w:type="dxa"/>
            <w:vAlign w:val="center"/>
          </w:tcPr>
          <w:p w14:paraId="3E965F50" w14:textId="0493DC16" w:rsidR="009603CE" w:rsidRPr="00031AD7" w:rsidRDefault="009603CE" w:rsidP="009603CE">
            <w:pPr>
              <w:pStyle w:val="TAL"/>
              <w:rPr>
                <w:lang w:eastAsia="zh-CN"/>
              </w:rPr>
            </w:pPr>
            <w:r>
              <w:rPr>
                <w:lang w:val="fr-FR" w:eastAsia="zh-CN"/>
              </w:rPr>
              <w:t>3GPP TS 29.272 [4]</w:t>
            </w:r>
          </w:p>
        </w:tc>
        <w:tc>
          <w:tcPr>
            <w:tcW w:w="5951" w:type="dxa"/>
            <w:vAlign w:val="center"/>
          </w:tcPr>
          <w:p w14:paraId="29D35555" w14:textId="77777777" w:rsidR="009603CE" w:rsidRPr="00031AD7" w:rsidRDefault="009603CE" w:rsidP="009603CE">
            <w:pPr>
              <w:pStyle w:val="TAL"/>
            </w:pPr>
          </w:p>
        </w:tc>
        <w:tc>
          <w:tcPr>
            <w:tcW w:w="597" w:type="dxa"/>
          </w:tcPr>
          <w:p w14:paraId="2B7D6C7B" w14:textId="376EF0CA" w:rsidR="009603CE" w:rsidRPr="00031AD7" w:rsidRDefault="009603CE" w:rsidP="009603CE">
            <w:pPr>
              <w:pStyle w:val="TAL"/>
            </w:pPr>
            <w:r>
              <w:rPr>
                <w:lang w:eastAsia="fr-FR"/>
              </w:rPr>
              <w:t>Must not set</w:t>
            </w:r>
          </w:p>
        </w:tc>
      </w:tr>
      <w:tr w:rsidR="00DA25AD" w:rsidRPr="00031AD7" w14:paraId="2238E1AD" w14:textId="77777777" w:rsidTr="009603CE">
        <w:trPr>
          <w:cantSplit/>
          <w:jc w:val="center"/>
        </w:trPr>
        <w:tc>
          <w:tcPr>
            <w:tcW w:w="9631"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7" w:name="_Toc533204491"/>
      <w:bookmarkStart w:id="218" w:name="_Toc44882069"/>
      <w:bookmarkStart w:id="219" w:name="_Toc44882263"/>
      <w:bookmarkStart w:id="220" w:name="_Toc184053162"/>
      <w:r w:rsidRPr="00031AD7">
        <w:t>5.3.3.2</w:t>
      </w:r>
      <w:r w:rsidRPr="00031AD7">
        <w:tab/>
        <w:t>SM-RP-MTI</w:t>
      </w:r>
      <w:bookmarkEnd w:id="217"/>
      <w:bookmarkEnd w:id="218"/>
      <w:bookmarkEnd w:id="219"/>
      <w:bookmarkEnd w:id="220"/>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1" w:name="_Toc533204492"/>
      <w:bookmarkStart w:id="222" w:name="_Toc44882070"/>
      <w:bookmarkStart w:id="223" w:name="_Toc44882264"/>
      <w:bookmarkStart w:id="224" w:name="_Toc184053163"/>
      <w:r w:rsidRPr="00031AD7">
        <w:t>5.3.3.3</w:t>
      </w:r>
      <w:r w:rsidRPr="00031AD7">
        <w:tab/>
        <w:t>SM-RP-SMEA</w:t>
      </w:r>
      <w:bookmarkEnd w:id="221"/>
      <w:bookmarkEnd w:id="222"/>
      <w:bookmarkEnd w:id="223"/>
      <w:bookmarkEnd w:id="224"/>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5" w:name="_Toc533204493"/>
      <w:bookmarkStart w:id="226" w:name="_Toc44882071"/>
      <w:bookmarkStart w:id="227" w:name="_Toc44882265"/>
      <w:bookmarkStart w:id="228" w:name="_Toc184053164"/>
      <w:r w:rsidRPr="00031AD7">
        <w:lastRenderedPageBreak/>
        <w:t>5.3.3.4</w:t>
      </w:r>
      <w:r w:rsidRPr="00031AD7">
        <w:tab/>
        <w:t>SRR-Flags</w:t>
      </w:r>
      <w:bookmarkEnd w:id="225"/>
      <w:bookmarkEnd w:id="226"/>
      <w:bookmarkEnd w:id="227"/>
      <w:bookmarkEnd w:id="228"/>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9" w:name="_Toc533204494"/>
      <w:bookmarkStart w:id="230" w:name="_Toc44882072"/>
      <w:bookmarkStart w:id="231" w:name="_Toc44882266"/>
      <w:bookmarkStart w:id="232" w:name="_Toc184053165"/>
      <w:r w:rsidRPr="00031AD7">
        <w:t>5.3.3.5</w:t>
      </w:r>
      <w:r w:rsidRPr="00031AD7">
        <w:tab/>
        <w:t>SM-Delivery-Not-Intended</w:t>
      </w:r>
      <w:bookmarkEnd w:id="229"/>
      <w:bookmarkEnd w:id="230"/>
      <w:bookmarkEnd w:id="231"/>
      <w:bookmarkEnd w:id="232"/>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3" w:name="_Toc533204495"/>
      <w:bookmarkStart w:id="234" w:name="_Toc44882073"/>
      <w:bookmarkStart w:id="235" w:name="_Toc44882267"/>
      <w:bookmarkStart w:id="236" w:name="_Toc184053166"/>
      <w:r w:rsidRPr="00031AD7">
        <w:t>5.3.3.6</w:t>
      </w:r>
      <w:r w:rsidRPr="00031AD7">
        <w:tab/>
        <w:t>Serving-Node</w:t>
      </w:r>
      <w:bookmarkEnd w:id="233"/>
      <w:bookmarkEnd w:id="234"/>
      <w:bookmarkEnd w:id="235"/>
      <w:bookmarkEnd w:id="236"/>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2DA13214" w:rsidR="00DA25AD" w:rsidRDefault="00DA25AD" w:rsidP="00DA25AD">
      <w:pPr>
        <w:ind w:left="1440" w:firstLine="720"/>
      </w:pPr>
      <w:r w:rsidRPr="00031AD7">
        <w:t>[ IP-SM-GW-Realm ]</w:t>
      </w:r>
    </w:p>
    <w:p w14:paraId="1C0AF0AD" w14:textId="5EE91D68" w:rsidR="00790411" w:rsidRPr="00031AD7" w:rsidRDefault="00790411" w:rsidP="00DA25AD">
      <w:pPr>
        <w:ind w:left="1440" w:firstLine="720"/>
      </w:pPr>
      <w:r w:rsidRPr="00031AD7">
        <w:t>[ IP-SM-GW-</w:t>
      </w:r>
      <w:r>
        <w:t>SBI-Support-Indicator</w:t>
      </w:r>
      <w:r w:rsidRPr="00031AD7">
        <w:t xml:space="preserve">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lastRenderedPageBreak/>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t>f) IP-SM-GW-Number</w:t>
      </w:r>
    </w:p>
    <w:p w14:paraId="1AAE2740" w14:textId="77777777" w:rsidR="00790411" w:rsidRDefault="00DA25AD" w:rsidP="00790411">
      <w:pPr>
        <w:pStyle w:val="B1"/>
        <w:rPr>
          <w:lang w:val="en-US"/>
        </w:rPr>
      </w:pPr>
      <w:r w:rsidRPr="00031AD7">
        <w:rPr>
          <w:lang w:val="en-US"/>
        </w:rPr>
        <w:t>g) IP-SM-GW-Number &amp; IP-SM-GW-Name.</w:t>
      </w:r>
    </w:p>
    <w:p w14:paraId="2624756E" w14:textId="77777777" w:rsidR="00790411" w:rsidRDefault="00790411" w:rsidP="00790411">
      <w:pPr>
        <w:pStyle w:val="B1"/>
        <w:rPr>
          <w:lang w:val="en-US"/>
        </w:rPr>
      </w:pPr>
      <w:r>
        <w:rPr>
          <w:lang w:val="en-US"/>
        </w:rPr>
        <w:t>h</w:t>
      </w:r>
      <w:r w:rsidRPr="00031AD7">
        <w:rPr>
          <w:lang w:val="en-US"/>
        </w:rPr>
        <w:t xml:space="preserve">) IP-SM-GW-Number &amp; </w:t>
      </w:r>
      <w:r w:rsidRPr="00031AD7">
        <w:t>IP-SM-GW-</w:t>
      </w:r>
      <w:r>
        <w:t>SBI-Support-Indicator</w:t>
      </w:r>
    </w:p>
    <w:p w14:paraId="19D21475" w14:textId="5FB9B2C2" w:rsidR="00DA25AD" w:rsidRPr="00031AD7" w:rsidRDefault="00790411" w:rsidP="00790411">
      <w:pPr>
        <w:pStyle w:val="B1"/>
        <w:rPr>
          <w:lang w:val="en-US"/>
        </w:rPr>
      </w:pPr>
      <w:r>
        <w:rPr>
          <w:lang w:val="en-US"/>
        </w:rPr>
        <w:t>i</w:t>
      </w:r>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p>
    <w:p w14:paraId="2B6791E4" w14:textId="77777777" w:rsidR="00DA25AD" w:rsidRPr="00031AD7" w:rsidRDefault="00DA25AD" w:rsidP="00DA25AD">
      <w:pPr>
        <w:pStyle w:val="Heading4"/>
      </w:pPr>
      <w:bookmarkStart w:id="237" w:name="_Toc533204496"/>
      <w:bookmarkStart w:id="238" w:name="_Toc44882074"/>
      <w:bookmarkStart w:id="239" w:name="_Toc44882268"/>
      <w:bookmarkStart w:id="240" w:name="_Toc184053167"/>
      <w:r w:rsidRPr="00031AD7">
        <w:t>5.3.3.7</w:t>
      </w:r>
      <w:r w:rsidRPr="00031AD7">
        <w:tab/>
        <w:t>Additional-Serving-Node</w:t>
      </w:r>
      <w:bookmarkEnd w:id="237"/>
      <w:bookmarkEnd w:id="238"/>
      <w:bookmarkEnd w:id="239"/>
      <w:bookmarkEnd w:id="240"/>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1" w:name="_Toc533204497"/>
      <w:bookmarkStart w:id="242" w:name="_Toc44882075"/>
      <w:bookmarkStart w:id="243" w:name="_Toc44882269"/>
      <w:bookmarkStart w:id="244" w:name="_Toc184053168"/>
      <w:r w:rsidRPr="00031AD7">
        <w:t>5.3.3.8</w:t>
      </w:r>
      <w:r w:rsidRPr="00031AD7">
        <w:tab/>
        <w:t>MWD-Status</w:t>
      </w:r>
      <w:bookmarkEnd w:id="241"/>
      <w:bookmarkEnd w:id="242"/>
      <w:bookmarkEnd w:id="243"/>
      <w:bookmarkEnd w:id="244"/>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lastRenderedPageBreak/>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5" w:name="_Toc533204498"/>
      <w:bookmarkStart w:id="246" w:name="_Toc44882076"/>
      <w:bookmarkStart w:id="247" w:name="_Toc44882270"/>
      <w:bookmarkStart w:id="248" w:name="_Toc184053169"/>
      <w:r w:rsidRPr="00031AD7">
        <w:t>5.3.3.9</w:t>
      </w:r>
      <w:r w:rsidRPr="00031AD7">
        <w:tab/>
        <w:t>MME-Absent-User-Diagnostic-SM</w:t>
      </w:r>
      <w:bookmarkEnd w:id="245"/>
      <w:bookmarkEnd w:id="246"/>
      <w:bookmarkEnd w:id="247"/>
      <w:bookmarkEnd w:id="248"/>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9" w:name="_Toc533204499"/>
      <w:bookmarkStart w:id="250" w:name="_Toc44882077"/>
      <w:bookmarkStart w:id="251" w:name="_Toc44882271"/>
      <w:bookmarkStart w:id="252" w:name="_Toc184053170"/>
      <w:r w:rsidRPr="00031AD7">
        <w:t>5.3.3.10</w:t>
      </w:r>
      <w:r w:rsidRPr="00031AD7">
        <w:tab/>
        <w:t>MSC-Absent-User-Diagnostic-SM</w:t>
      </w:r>
      <w:bookmarkEnd w:id="249"/>
      <w:bookmarkEnd w:id="250"/>
      <w:bookmarkEnd w:id="251"/>
      <w:bookmarkEnd w:id="252"/>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3" w:name="_Toc533204500"/>
      <w:bookmarkStart w:id="254" w:name="_Toc44882078"/>
      <w:bookmarkStart w:id="255" w:name="_Toc44882272"/>
      <w:bookmarkStart w:id="256" w:name="_Toc184053171"/>
      <w:r w:rsidRPr="00031AD7">
        <w:t>5.3.3.11</w:t>
      </w:r>
      <w:r w:rsidRPr="00031AD7">
        <w:tab/>
        <w:t>SGSN-Absent-Subscriber-Diagnostic-SM</w:t>
      </w:r>
      <w:bookmarkEnd w:id="253"/>
      <w:bookmarkEnd w:id="254"/>
      <w:bookmarkEnd w:id="255"/>
      <w:bookmarkEnd w:id="256"/>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7" w:name="_Toc533204501"/>
      <w:bookmarkStart w:id="258" w:name="_Toc44882079"/>
      <w:bookmarkStart w:id="259" w:name="_Toc44882273"/>
      <w:bookmarkStart w:id="260" w:name="_Toc184053172"/>
      <w:r w:rsidRPr="00031AD7">
        <w:t>5.3.3.12</w:t>
      </w:r>
      <w:r w:rsidRPr="00031AD7">
        <w:tab/>
        <w:t>Feature-List-ID AVP</w:t>
      </w:r>
      <w:bookmarkEnd w:id="257"/>
      <w:bookmarkEnd w:id="258"/>
      <w:bookmarkEnd w:id="259"/>
      <w:bookmarkEnd w:id="260"/>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1" w:name="_Toc533204502"/>
      <w:bookmarkStart w:id="262" w:name="_Toc44882080"/>
      <w:bookmarkStart w:id="263" w:name="_Toc44882274"/>
      <w:bookmarkStart w:id="264" w:name="_Toc184053173"/>
      <w:r w:rsidRPr="00031AD7">
        <w:t>5.3.3.13</w:t>
      </w:r>
      <w:r w:rsidRPr="00031AD7">
        <w:tab/>
        <w:t>Feature-List AVP</w:t>
      </w:r>
      <w:bookmarkEnd w:id="261"/>
      <w:bookmarkEnd w:id="262"/>
      <w:bookmarkEnd w:id="263"/>
      <w:bookmarkEnd w:id="264"/>
    </w:p>
    <w:p w14:paraId="7B047791" w14:textId="04253CEF" w:rsidR="00BC6049" w:rsidRPr="00031AD7" w:rsidRDefault="00BC6049" w:rsidP="00BC6049">
      <w:bookmarkStart w:id="265"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6" w:name="_Toc44882081"/>
      <w:bookmarkStart w:id="267" w:name="_Toc44882275"/>
      <w:bookmarkStart w:id="268" w:name="_Toc184053174"/>
      <w:r w:rsidRPr="00031AD7">
        <w:lastRenderedPageBreak/>
        <w:t>5.3.3.14</w:t>
      </w:r>
      <w:r w:rsidRPr="00031AD7">
        <w:tab/>
        <w:t>SM-Delivery-Outcome</w:t>
      </w:r>
      <w:bookmarkEnd w:id="265"/>
      <w:bookmarkEnd w:id="266"/>
      <w:bookmarkEnd w:id="267"/>
      <w:bookmarkEnd w:id="268"/>
    </w:p>
    <w:p w14:paraId="10C923C4" w14:textId="77777777" w:rsidR="00BC6049" w:rsidRPr="00031AD7" w:rsidRDefault="00BC6049" w:rsidP="00BC6049">
      <w:bookmarkStart w:id="269"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70" w:name="_Toc44882082"/>
      <w:bookmarkStart w:id="271" w:name="_Toc44882276"/>
      <w:bookmarkStart w:id="272" w:name="_Toc184053175"/>
      <w:r w:rsidRPr="00031AD7">
        <w:t>5.3.3.15</w:t>
      </w:r>
      <w:r w:rsidRPr="00031AD7">
        <w:tab/>
        <w:t>MME-SM-Delivery-Outcome</w:t>
      </w:r>
      <w:bookmarkEnd w:id="269"/>
      <w:bookmarkEnd w:id="270"/>
      <w:bookmarkEnd w:id="271"/>
      <w:bookmarkEnd w:id="272"/>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3" w:name="_Toc533204505"/>
      <w:bookmarkStart w:id="274" w:name="_Toc44882083"/>
      <w:bookmarkStart w:id="275" w:name="_Toc44882277"/>
      <w:bookmarkStart w:id="276" w:name="_Toc184053176"/>
      <w:r w:rsidRPr="00031AD7">
        <w:t>5.3.3.16</w:t>
      </w:r>
      <w:r w:rsidRPr="00031AD7">
        <w:tab/>
        <w:t>MSC-SM-Delivery-Outcome</w:t>
      </w:r>
      <w:bookmarkEnd w:id="273"/>
      <w:bookmarkEnd w:id="274"/>
      <w:bookmarkEnd w:id="275"/>
      <w:bookmarkEnd w:id="276"/>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7" w:name="_Toc533204506"/>
      <w:bookmarkStart w:id="278" w:name="_Toc44882084"/>
      <w:bookmarkStart w:id="279" w:name="_Toc44882278"/>
      <w:bookmarkStart w:id="280" w:name="_Toc184053177"/>
      <w:r w:rsidRPr="00031AD7">
        <w:t>5.3.3.17</w:t>
      </w:r>
      <w:r w:rsidRPr="00031AD7">
        <w:tab/>
        <w:t>SGSN-SM-Delivery-Outcome</w:t>
      </w:r>
      <w:bookmarkEnd w:id="277"/>
      <w:bookmarkEnd w:id="278"/>
      <w:bookmarkEnd w:id="279"/>
      <w:bookmarkEnd w:id="280"/>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1" w:name="_Toc533204507"/>
      <w:bookmarkStart w:id="282" w:name="_Toc44882085"/>
      <w:bookmarkStart w:id="283" w:name="_Toc44882279"/>
      <w:bookmarkStart w:id="284" w:name="_Toc184053178"/>
      <w:r w:rsidRPr="00031AD7">
        <w:t>5.3.3.18</w:t>
      </w:r>
      <w:r w:rsidRPr="00031AD7">
        <w:tab/>
        <w:t>IP-SM-GW-SM-Delivery-Outcome</w:t>
      </w:r>
      <w:bookmarkEnd w:id="281"/>
      <w:bookmarkEnd w:id="282"/>
      <w:bookmarkEnd w:id="283"/>
      <w:bookmarkEnd w:id="284"/>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lastRenderedPageBreak/>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5" w:name="_Toc533204508"/>
      <w:bookmarkStart w:id="286" w:name="_Toc44882086"/>
      <w:bookmarkStart w:id="287" w:name="_Toc44882280"/>
      <w:bookmarkStart w:id="288" w:name="_Toc184053179"/>
      <w:r w:rsidRPr="00031AD7">
        <w:t>5.3.3.19</w:t>
      </w:r>
      <w:r w:rsidRPr="00031AD7">
        <w:tab/>
        <w:t>SM-Delivery-Cause</w:t>
      </w:r>
      <w:bookmarkEnd w:id="285"/>
      <w:bookmarkEnd w:id="286"/>
      <w:bookmarkEnd w:id="287"/>
      <w:bookmarkEnd w:id="288"/>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t>-</w:t>
      </w:r>
      <w:r w:rsidRPr="00031AD7">
        <w:rPr>
          <w:lang w:val="en-US"/>
        </w:rPr>
        <w:tab/>
        <w:t>SUCCESSFUL_TRANSFER (2)</w:t>
      </w:r>
    </w:p>
    <w:p w14:paraId="36BC0BB0" w14:textId="77777777" w:rsidR="00DA25AD" w:rsidRPr="00031AD7" w:rsidRDefault="00DA25AD" w:rsidP="00DA25AD">
      <w:pPr>
        <w:pStyle w:val="Heading4"/>
      </w:pPr>
      <w:bookmarkStart w:id="289" w:name="_Toc533204509"/>
      <w:bookmarkStart w:id="290" w:name="_Toc44882087"/>
      <w:bookmarkStart w:id="291" w:name="_Toc44882281"/>
      <w:bookmarkStart w:id="292" w:name="_Toc184053180"/>
      <w:r w:rsidRPr="00031AD7">
        <w:t>5.3.3.20</w:t>
      </w:r>
      <w:r w:rsidRPr="00031AD7">
        <w:tab/>
        <w:t>Absent-User-Diagnostic-SM</w:t>
      </w:r>
      <w:bookmarkEnd w:id="289"/>
      <w:bookmarkEnd w:id="290"/>
      <w:bookmarkEnd w:id="291"/>
      <w:bookmarkEnd w:id="292"/>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3" w:name="_Toc533204510"/>
      <w:bookmarkStart w:id="294" w:name="_Toc44882088"/>
      <w:bookmarkStart w:id="295" w:name="_Toc44882282"/>
      <w:bookmarkStart w:id="296" w:name="_Toc184053181"/>
      <w:r w:rsidRPr="00031AD7">
        <w:t>5.3.3.</w:t>
      </w:r>
      <w:r w:rsidRPr="00031AD7">
        <w:rPr>
          <w:lang w:eastAsia="zh-CN"/>
        </w:rPr>
        <w:t>21</w:t>
      </w:r>
      <w:r w:rsidRPr="00031AD7">
        <w:tab/>
        <w:t>R</w:t>
      </w:r>
      <w:r w:rsidRPr="00031AD7">
        <w:rPr>
          <w:rFonts w:hint="eastAsia"/>
          <w:lang w:eastAsia="zh-CN"/>
        </w:rPr>
        <w:t>D</w:t>
      </w:r>
      <w:r w:rsidRPr="00031AD7">
        <w:t>R-Flags</w:t>
      </w:r>
      <w:bookmarkEnd w:id="293"/>
      <w:bookmarkEnd w:id="294"/>
      <w:bookmarkEnd w:id="295"/>
      <w:bookmarkEnd w:id="296"/>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7" w:name="_Toc533204511"/>
      <w:bookmarkStart w:id="298" w:name="_Toc44882089"/>
      <w:bookmarkStart w:id="299" w:name="_Toc44882283"/>
      <w:bookmarkStart w:id="300" w:name="_Toc184053182"/>
      <w:r w:rsidRPr="00031AD7">
        <w:t>5.3.3.22</w:t>
      </w:r>
      <w:r w:rsidRPr="00031AD7">
        <w:tab/>
      </w:r>
      <w:r w:rsidRPr="00031AD7">
        <w:rPr>
          <w:szCs w:val="16"/>
        </w:rPr>
        <w:t>Maximum-UE-Availability-Time</w:t>
      </w:r>
      <w:bookmarkEnd w:id="297"/>
      <w:bookmarkEnd w:id="298"/>
      <w:bookmarkEnd w:id="299"/>
      <w:bookmarkEnd w:id="300"/>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1" w:name="_Toc533204512"/>
      <w:bookmarkStart w:id="302" w:name="_Toc44882090"/>
      <w:bookmarkStart w:id="303" w:name="_Toc44882284"/>
      <w:bookmarkStart w:id="304" w:name="_Toc184053183"/>
      <w:r w:rsidRPr="00031AD7">
        <w:t>5.3.3.23</w:t>
      </w:r>
      <w:r w:rsidRPr="00031AD7">
        <w:tab/>
        <w:t>SMS-GMSC-Alert-Event</w:t>
      </w:r>
      <w:bookmarkEnd w:id="301"/>
      <w:bookmarkEnd w:id="302"/>
      <w:bookmarkEnd w:id="303"/>
      <w:bookmarkEnd w:id="304"/>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5" w:name="_Toc533204513"/>
      <w:bookmarkStart w:id="306" w:name="_Toc44882091"/>
      <w:bookmarkStart w:id="307" w:name="_Toc44882285"/>
      <w:bookmarkStart w:id="308" w:name="_Toc184053184"/>
      <w:r w:rsidRPr="00031AD7">
        <w:lastRenderedPageBreak/>
        <w:t>5.3.3.24</w:t>
      </w:r>
      <w:r w:rsidRPr="00031AD7">
        <w:tab/>
        <w:t>DRMP</w:t>
      </w:r>
      <w:bookmarkEnd w:id="305"/>
      <w:bookmarkEnd w:id="306"/>
      <w:bookmarkEnd w:id="307"/>
      <w:bookmarkEnd w:id="308"/>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9" w:name="_Toc44882092"/>
      <w:bookmarkStart w:id="310" w:name="_Toc44882286"/>
      <w:bookmarkStart w:id="311" w:name="_Toc184053185"/>
      <w:r w:rsidRPr="00031AD7">
        <w:t>5.3.3.</w:t>
      </w:r>
      <w:r w:rsidRPr="00031AD7">
        <w:rPr>
          <w:lang w:val="de-DE"/>
        </w:rPr>
        <w:t>25</w:t>
      </w:r>
      <w:r w:rsidRPr="00031AD7">
        <w:tab/>
      </w:r>
      <w:r w:rsidRPr="00031AD7">
        <w:rPr>
          <w:lang w:val="de-DE"/>
        </w:rPr>
        <w:t>SMSF-3GPP</w:t>
      </w:r>
      <w:r w:rsidRPr="00031AD7">
        <w:t>-Absent-User-Diagnostic-SM</w:t>
      </w:r>
      <w:bookmarkEnd w:id="309"/>
      <w:bookmarkEnd w:id="310"/>
      <w:bookmarkEnd w:id="311"/>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2" w:name="_Toc44882093"/>
      <w:bookmarkStart w:id="313" w:name="_Toc44882287"/>
      <w:bookmarkStart w:id="314" w:name="_Toc184053186"/>
      <w:r w:rsidRPr="00031AD7">
        <w:t>5.3.3.</w:t>
      </w:r>
      <w:r w:rsidRPr="00031AD7">
        <w:rPr>
          <w:lang w:val="de-DE"/>
        </w:rPr>
        <w:t>26</w:t>
      </w:r>
      <w:r w:rsidRPr="00031AD7">
        <w:tab/>
      </w:r>
      <w:r w:rsidRPr="00031AD7">
        <w:rPr>
          <w:lang w:val="de-DE"/>
        </w:rPr>
        <w:t>SMSF-Non-3GPP</w:t>
      </w:r>
      <w:r w:rsidRPr="00031AD7">
        <w:t>-Absent-User-Diagnostic-SM</w:t>
      </w:r>
      <w:bookmarkEnd w:id="312"/>
      <w:bookmarkEnd w:id="313"/>
      <w:bookmarkEnd w:id="314"/>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5" w:name="_Toc44882094"/>
      <w:bookmarkStart w:id="316" w:name="_Toc44882288"/>
      <w:bookmarkStart w:id="317" w:name="_Toc184053187"/>
      <w:r w:rsidRPr="00031AD7">
        <w:t>5.3.3.</w:t>
      </w:r>
      <w:r w:rsidRPr="00031AD7">
        <w:rPr>
          <w:lang w:val="de-DE"/>
        </w:rPr>
        <w:t>27</w:t>
      </w:r>
      <w:r w:rsidRPr="00031AD7">
        <w:tab/>
      </w:r>
      <w:r w:rsidRPr="00031AD7">
        <w:rPr>
          <w:lang w:val="de-DE"/>
        </w:rPr>
        <w:t>SMSF-3GPP</w:t>
      </w:r>
      <w:r w:rsidRPr="00031AD7">
        <w:t>-SM-Delivery-Outcome</w:t>
      </w:r>
      <w:bookmarkEnd w:id="315"/>
      <w:bookmarkEnd w:id="316"/>
      <w:bookmarkEnd w:id="317"/>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8" w:name="_Toc44882095"/>
      <w:bookmarkStart w:id="319" w:name="_Toc44882289"/>
      <w:bookmarkStart w:id="320" w:name="_Toc184053188"/>
      <w:r w:rsidRPr="00031AD7">
        <w:t>5.3.3.</w:t>
      </w:r>
      <w:r w:rsidRPr="00031AD7">
        <w:rPr>
          <w:lang w:val="de-DE"/>
        </w:rPr>
        <w:t>28</w:t>
      </w:r>
      <w:r w:rsidRPr="00031AD7">
        <w:tab/>
      </w:r>
      <w:r w:rsidRPr="00031AD7">
        <w:rPr>
          <w:lang w:val="de-DE"/>
        </w:rPr>
        <w:t>SMSF-Non-3GPP</w:t>
      </w:r>
      <w:r w:rsidRPr="00031AD7">
        <w:t>-SM-Delivery-Outcome</w:t>
      </w:r>
      <w:bookmarkEnd w:id="318"/>
      <w:bookmarkEnd w:id="319"/>
      <w:bookmarkEnd w:id="320"/>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1" w:name="_Toc44882096"/>
      <w:bookmarkStart w:id="322" w:name="_Toc44882290"/>
      <w:bookmarkStart w:id="323" w:name="_Toc184053189"/>
      <w:r w:rsidRPr="00031AD7">
        <w:t>5.3.3.29</w:t>
      </w:r>
      <w:r w:rsidRPr="00031AD7">
        <w:tab/>
      </w:r>
      <w:r w:rsidRPr="00031AD7">
        <w:rPr>
          <w:lang w:val="de-DE"/>
        </w:rPr>
        <w:t>SMSF-3GPP</w:t>
      </w:r>
      <w:r w:rsidRPr="00031AD7">
        <w:rPr>
          <w:rFonts w:hint="eastAsia"/>
          <w:lang w:eastAsia="zh-CN"/>
        </w:rPr>
        <w:t>-Number</w:t>
      </w:r>
      <w:bookmarkEnd w:id="321"/>
      <w:bookmarkEnd w:id="322"/>
      <w:bookmarkEnd w:id="323"/>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4" w:name="_Toc44882097"/>
      <w:bookmarkStart w:id="325" w:name="_Toc44882291"/>
      <w:bookmarkStart w:id="326" w:name="_Toc184053190"/>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4"/>
      <w:bookmarkEnd w:id="325"/>
      <w:bookmarkEnd w:id="326"/>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7" w:name="_Toc44882098"/>
      <w:bookmarkStart w:id="328" w:name="_Toc44882292"/>
      <w:bookmarkStart w:id="329" w:name="_Toc184053191"/>
      <w:r w:rsidRPr="00031AD7">
        <w:lastRenderedPageBreak/>
        <w:t>5.3.3.31</w:t>
      </w:r>
      <w:r w:rsidRPr="00031AD7">
        <w:tab/>
      </w:r>
      <w:r w:rsidRPr="00031AD7">
        <w:rPr>
          <w:lang w:val="de-DE"/>
        </w:rPr>
        <w:t>SMSF-3GPP</w:t>
      </w:r>
      <w:r w:rsidRPr="00031AD7">
        <w:t>-Name</w:t>
      </w:r>
      <w:bookmarkEnd w:id="327"/>
      <w:bookmarkEnd w:id="328"/>
      <w:bookmarkEnd w:id="329"/>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30" w:name="_Toc44882099"/>
      <w:bookmarkStart w:id="331" w:name="_Toc44882293"/>
      <w:bookmarkStart w:id="332" w:name="_Toc184053192"/>
      <w:r w:rsidRPr="00031AD7">
        <w:t>5.3.3.</w:t>
      </w:r>
      <w:r w:rsidRPr="00031AD7">
        <w:rPr>
          <w:lang w:val="de-DE"/>
        </w:rPr>
        <w:t>32</w:t>
      </w:r>
      <w:r w:rsidRPr="00031AD7">
        <w:tab/>
      </w:r>
      <w:r w:rsidRPr="00031AD7">
        <w:rPr>
          <w:lang w:val="de-DE"/>
        </w:rPr>
        <w:t>SMSF-Non-3GPP</w:t>
      </w:r>
      <w:r w:rsidRPr="00031AD7">
        <w:t>-Name</w:t>
      </w:r>
      <w:bookmarkEnd w:id="330"/>
      <w:bookmarkEnd w:id="331"/>
      <w:bookmarkEnd w:id="332"/>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3" w:name="_Toc44882100"/>
      <w:bookmarkStart w:id="334" w:name="_Toc44882294"/>
      <w:bookmarkStart w:id="335" w:name="_Toc184053193"/>
      <w:r w:rsidRPr="00031AD7">
        <w:t>5.3.3.33</w:t>
      </w:r>
      <w:r w:rsidRPr="00031AD7">
        <w:tab/>
      </w:r>
      <w:r w:rsidRPr="00031AD7">
        <w:rPr>
          <w:lang w:val="de-DE"/>
        </w:rPr>
        <w:t>SMSF-3GPP</w:t>
      </w:r>
      <w:r w:rsidRPr="00031AD7">
        <w:t>-Realm</w:t>
      </w:r>
      <w:bookmarkEnd w:id="333"/>
      <w:bookmarkEnd w:id="334"/>
      <w:bookmarkEnd w:id="335"/>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6" w:name="_Toc44882101"/>
      <w:bookmarkStart w:id="337" w:name="_Toc44882295"/>
      <w:bookmarkStart w:id="338" w:name="_Toc184053194"/>
      <w:r w:rsidRPr="00031AD7">
        <w:t>5.3.3.</w:t>
      </w:r>
      <w:r w:rsidRPr="00031AD7">
        <w:rPr>
          <w:lang w:val="de-DE"/>
        </w:rPr>
        <w:t>34</w:t>
      </w:r>
      <w:r w:rsidRPr="00031AD7">
        <w:tab/>
      </w:r>
      <w:r w:rsidRPr="00031AD7">
        <w:rPr>
          <w:lang w:val="de-DE"/>
        </w:rPr>
        <w:t>SMSF-Non-3GPP</w:t>
      </w:r>
      <w:r w:rsidRPr="00031AD7">
        <w:t>-Realm</w:t>
      </w:r>
      <w:bookmarkEnd w:id="336"/>
      <w:bookmarkEnd w:id="337"/>
      <w:bookmarkEnd w:id="338"/>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9" w:name="_Toc44882102"/>
      <w:bookmarkStart w:id="340" w:name="_Toc44882296"/>
      <w:bookmarkStart w:id="341" w:name="_Toc184053195"/>
      <w:r w:rsidRPr="00031AD7">
        <w:t>5.3.3.35</w:t>
      </w:r>
      <w:r w:rsidRPr="00031AD7">
        <w:tab/>
        <w:t>SMSF-</w:t>
      </w:r>
      <w:r w:rsidRPr="00031AD7">
        <w:rPr>
          <w:lang w:val="de-DE"/>
        </w:rPr>
        <w:t>3GPP-</w:t>
      </w:r>
      <w:r w:rsidRPr="00031AD7">
        <w:t>Address</w:t>
      </w:r>
      <w:bookmarkEnd w:id="339"/>
      <w:bookmarkEnd w:id="340"/>
      <w:bookmarkEnd w:id="341"/>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11D5E3FE" w14:textId="77777777" w:rsidR="00790411" w:rsidRDefault="00BC6049" w:rsidP="00790411">
      <w:pPr>
        <w:ind w:left="1440" w:firstLine="720"/>
        <w:rPr>
          <w:lang w:val="fr-FR"/>
        </w:rPr>
      </w:pPr>
      <w:r w:rsidRPr="00031AD7">
        <w:rPr>
          <w:lang w:val="fr-FR"/>
        </w:rPr>
        <w:t>[ SMSF-3GPP-Realm ]</w:t>
      </w:r>
    </w:p>
    <w:p w14:paraId="0C15857C" w14:textId="559854F9" w:rsidR="00BC6049" w:rsidRPr="00031AD7" w:rsidRDefault="00790411" w:rsidP="00790411">
      <w:pPr>
        <w:ind w:left="1440" w:firstLine="720"/>
        <w:rPr>
          <w:lang w:val="fr-FR"/>
        </w:rPr>
      </w:pPr>
      <w:r w:rsidRPr="00031AD7">
        <w:rPr>
          <w:lang w:val="fr-FR"/>
        </w:rPr>
        <w:t>[ SMSF-3GPP-</w:t>
      </w:r>
      <w:r>
        <w:t>SBI-Support-Indicator</w:t>
      </w:r>
      <w:r w:rsidRPr="00031AD7">
        <w:rPr>
          <w:lang w:val="fr-FR"/>
        </w:rPr>
        <w:t xml:space="preserve">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2" w:name="_Toc44882103"/>
      <w:bookmarkStart w:id="343" w:name="_Toc44882297"/>
      <w:bookmarkStart w:id="344" w:name="_Toc184053196"/>
      <w:r w:rsidRPr="00031AD7">
        <w:t>5.3.3.</w:t>
      </w:r>
      <w:r w:rsidRPr="00031AD7">
        <w:rPr>
          <w:lang w:val="de-DE"/>
        </w:rPr>
        <w:t>36</w:t>
      </w:r>
      <w:r w:rsidRPr="00031AD7">
        <w:tab/>
        <w:t>SMSF-</w:t>
      </w:r>
      <w:r w:rsidRPr="00031AD7">
        <w:rPr>
          <w:lang w:val="de-DE"/>
        </w:rPr>
        <w:t>Non-3GPP-</w:t>
      </w:r>
      <w:r w:rsidRPr="00031AD7">
        <w:t>Address</w:t>
      </w:r>
      <w:bookmarkEnd w:id="342"/>
      <w:bookmarkEnd w:id="343"/>
      <w:bookmarkEnd w:id="344"/>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72CFB156" w14:textId="77777777" w:rsidR="00790411" w:rsidRDefault="00BC6049" w:rsidP="00790411">
      <w:pPr>
        <w:ind w:left="1440" w:firstLine="720"/>
        <w:rPr>
          <w:lang w:val="fr-FR"/>
        </w:rPr>
      </w:pPr>
      <w:r w:rsidRPr="00031AD7">
        <w:rPr>
          <w:lang w:val="fr-FR"/>
        </w:rPr>
        <w:t>[ SMSF-Non-3GPP-Realm ]</w:t>
      </w:r>
    </w:p>
    <w:p w14:paraId="20602DEB" w14:textId="24D31A1E" w:rsidR="00BC6049" w:rsidRPr="00031AD7" w:rsidRDefault="00790411" w:rsidP="00790411">
      <w:pPr>
        <w:ind w:left="1440" w:firstLine="720"/>
        <w:rPr>
          <w:lang w:val="fr-FR"/>
        </w:rPr>
      </w:pPr>
      <w:r w:rsidRPr="00031AD7">
        <w:rPr>
          <w:lang w:val="fr-FR"/>
        </w:rPr>
        <w:t>[ SMSF-</w:t>
      </w:r>
      <w:r>
        <w:rPr>
          <w:lang w:val="fr-FR"/>
        </w:rPr>
        <w:t>Non-</w:t>
      </w:r>
      <w:r w:rsidRPr="00031AD7">
        <w:rPr>
          <w:lang w:val="fr-FR"/>
        </w:rPr>
        <w:t>3GPP-</w:t>
      </w:r>
      <w:r>
        <w:t>SBI-Support-Indicator</w:t>
      </w:r>
      <w:r w:rsidRPr="00031AD7">
        <w:rPr>
          <w:lang w:val="fr-FR"/>
        </w:rPr>
        <w:t xml:space="preserve"> ]</w:t>
      </w:r>
    </w:p>
    <w:p w14:paraId="24CE4832" w14:textId="77777777" w:rsidR="00BC6049" w:rsidRPr="00031AD7" w:rsidRDefault="00BC6049" w:rsidP="00BC6049">
      <w:pPr>
        <w:ind w:left="1856" w:firstLine="304"/>
      </w:pPr>
      <w:r w:rsidRPr="00031AD7">
        <w:t>*[AVP]</w:t>
      </w:r>
    </w:p>
    <w:p w14:paraId="42279DF3" w14:textId="77777777" w:rsidR="00790411" w:rsidRPr="00031AD7" w:rsidRDefault="00790411" w:rsidP="00790411">
      <w:pPr>
        <w:pStyle w:val="Heading4"/>
      </w:pPr>
      <w:bookmarkStart w:id="345" w:name="_Toc533204514"/>
      <w:bookmarkStart w:id="346" w:name="_Toc44882104"/>
      <w:bookmarkStart w:id="347" w:name="_Toc44882298"/>
      <w:bookmarkStart w:id="348" w:name="_Toc184053197"/>
      <w:r w:rsidRPr="00031AD7">
        <w:t>5.3.3.</w:t>
      </w:r>
      <w:r>
        <w:t>37</w:t>
      </w:r>
      <w:r w:rsidRPr="00031AD7">
        <w:tab/>
      </w:r>
      <w:r w:rsidRPr="00031AD7">
        <w:rPr>
          <w:lang w:val="de-DE"/>
        </w:rPr>
        <w:t>SMSF-3GPP</w:t>
      </w:r>
      <w:r w:rsidRPr="00031AD7">
        <w:rPr>
          <w:rFonts w:hint="eastAsia"/>
          <w:lang w:eastAsia="zh-CN"/>
        </w:rPr>
        <w:t>-</w:t>
      </w:r>
      <w:r>
        <w:t>SBI-Support-Indicator</w:t>
      </w:r>
      <w:bookmarkEnd w:id="348"/>
    </w:p>
    <w:p w14:paraId="04E34494" w14:textId="77777777" w:rsidR="00790411" w:rsidRPr="00031AD7" w:rsidRDefault="00790411" w:rsidP="00790411">
      <w:r w:rsidRPr="00031AD7">
        <w:t xml:space="preserve">The </w:t>
      </w:r>
      <w:r w:rsidRPr="00991716">
        <w:t>SMSF-3GPP-SBI-Support-Indicator</w:t>
      </w:r>
      <w:r w:rsidRPr="00031AD7">
        <w:t xml:space="preserve"> AVP is of type Enumerated and shall indicate </w:t>
      </w:r>
      <w:r>
        <w:t>whether the SMSF support service-based-interface or not,</w:t>
      </w:r>
      <w:r w:rsidRPr="00031AD7">
        <w:t xml:space="preserve"> with the following values:</w:t>
      </w:r>
    </w:p>
    <w:p w14:paraId="1DCA9851" w14:textId="77777777" w:rsidR="00790411" w:rsidRPr="00031AD7" w:rsidRDefault="00790411" w:rsidP="00790411">
      <w:pPr>
        <w:pStyle w:val="B1"/>
      </w:pPr>
      <w:r w:rsidRPr="00031AD7">
        <w:lastRenderedPageBreak/>
        <w:t>-</w:t>
      </w:r>
      <w:r w:rsidRPr="00031AD7">
        <w:tab/>
      </w:r>
      <w:r>
        <w:t>NOT_SUPPORT_SBI</w:t>
      </w:r>
      <w:r w:rsidRPr="00031AD7">
        <w:t xml:space="preserve"> (0),</w:t>
      </w:r>
    </w:p>
    <w:p w14:paraId="004217E6" w14:textId="77777777" w:rsidR="00790411" w:rsidRPr="00031AD7" w:rsidRDefault="00790411" w:rsidP="00790411">
      <w:pPr>
        <w:pStyle w:val="B1"/>
      </w:pPr>
      <w:r w:rsidRPr="00031AD7">
        <w:t>-</w:t>
      </w:r>
      <w:r w:rsidRPr="00031AD7">
        <w:tab/>
      </w:r>
      <w:r>
        <w:t>SUPPORT_SBI</w:t>
      </w:r>
      <w:r w:rsidRPr="00031AD7">
        <w:t xml:space="preserve"> (1).</w:t>
      </w:r>
    </w:p>
    <w:p w14:paraId="01F88080" w14:textId="77777777" w:rsidR="00790411" w:rsidRPr="00031AD7" w:rsidRDefault="00790411" w:rsidP="00790411">
      <w:pPr>
        <w:pStyle w:val="Heading4"/>
      </w:pPr>
      <w:bookmarkStart w:id="349" w:name="_Toc184053198"/>
      <w:r w:rsidRPr="00031AD7">
        <w:t>5.3.3.</w:t>
      </w:r>
      <w:r>
        <w:t>38</w:t>
      </w:r>
      <w:r w:rsidRPr="00031AD7">
        <w:tab/>
      </w:r>
      <w:r w:rsidRPr="00031AD7">
        <w:rPr>
          <w:lang w:val="de-DE"/>
        </w:rPr>
        <w:t>SMSF-</w:t>
      </w:r>
      <w:r>
        <w:rPr>
          <w:lang w:val="de-DE"/>
        </w:rPr>
        <w:t>Non-</w:t>
      </w:r>
      <w:r w:rsidRPr="00031AD7">
        <w:rPr>
          <w:lang w:val="de-DE"/>
        </w:rPr>
        <w:t>3GPP</w:t>
      </w:r>
      <w:r w:rsidRPr="00031AD7">
        <w:rPr>
          <w:rFonts w:hint="eastAsia"/>
          <w:lang w:eastAsia="zh-CN"/>
        </w:rPr>
        <w:t>-</w:t>
      </w:r>
      <w:r>
        <w:t>SBI-Support-Indicator</w:t>
      </w:r>
      <w:bookmarkEnd w:id="349"/>
    </w:p>
    <w:p w14:paraId="35665756" w14:textId="77777777" w:rsidR="00790411" w:rsidRPr="00031AD7" w:rsidRDefault="00790411" w:rsidP="00790411">
      <w:r w:rsidRPr="00031AD7">
        <w:t xml:space="preserve">The </w:t>
      </w:r>
      <w:r w:rsidRPr="00031AD7">
        <w:rPr>
          <w:lang w:val="de-DE"/>
        </w:rPr>
        <w:t>SMSF-</w:t>
      </w:r>
      <w:r>
        <w:rPr>
          <w:lang w:val="de-DE"/>
        </w:rPr>
        <w:t>Non-</w:t>
      </w:r>
      <w:r w:rsidRPr="00031AD7">
        <w:rPr>
          <w:lang w:val="de-DE"/>
        </w:rPr>
        <w:t>3GPP</w:t>
      </w:r>
      <w:r w:rsidRPr="00031AD7">
        <w:rPr>
          <w:rFonts w:hint="eastAsia"/>
          <w:lang w:eastAsia="zh-CN"/>
        </w:rPr>
        <w:t>-</w:t>
      </w:r>
      <w:r>
        <w:t>SBI-Support-Indicator</w:t>
      </w:r>
      <w:r w:rsidRPr="00031AD7">
        <w:t xml:space="preserve"> AVP is of type Enumerated and shall indicate </w:t>
      </w:r>
      <w:r>
        <w:t>whether the SMSF support service-based-interface or not,</w:t>
      </w:r>
      <w:r w:rsidRPr="00031AD7">
        <w:t xml:space="preserve"> with the following values:</w:t>
      </w:r>
    </w:p>
    <w:p w14:paraId="323157DC" w14:textId="77777777" w:rsidR="00790411" w:rsidRPr="00031AD7" w:rsidRDefault="00790411" w:rsidP="00790411">
      <w:pPr>
        <w:pStyle w:val="B1"/>
      </w:pPr>
      <w:r w:rsidRPr="00031AD7">
        <w:t>-</w:t>
      </w:r>
      <w:r w:rsidRPr="00031AD7">
        <w:tab/>
      </w:r>
      <w:r>
        <w:t>NOT_SUPPORT_SBI</w:t>
      </w:r>
      <w:r w:rsidRPr="00031AD7">
        <w:t xml:space="preserve"> (0),</w:t>
      </w:r>
    </w:p>
    <w:p w14:paraId="2A0466B2" w14:textId="77777777" w:rsidR="00790411" w:rsidRPr="00031AD7" w:rsidRDefault="00790411" w:rsidP="00790411">
      <w:pPr>
        <w:pStyle w:val="B1"/>
      </w:pPr>
      <w:r w:rsidRPr="00031AD7">
        <w:t>-</w:t>
      </w:r>
      <w:r w:rsidRPr="00031AD7">
        <w:tab/>
      </w:r>
      <w:r>
        <w:t>SUPPORT_SBI</w:t>
      </w:r>
      <w:r w:rsidRPr="00031AD7">
        <w:t xml:space="preserve"> (1).</w:t>
      </w:r>
    </w:p>
    <w:p w14:paraId="019C1E7C" w14:textId="77777777" w:rsidR="00790411" w:rsidRPr="00031AD7" w:rsidRDefault="00790411" w:rsidP="00790411">
      <w:pPr>
        <w:pStyle w:val="Heading4"/>
      </w:pPr>
      <w:bookmarkStart w:id="350" w:name="_Toc184053199"/>
      <w:r w:rsidRPr="00031AD7">
        <w:t>5.3.3.</w:t>
      </w:r>
      <w:r>
        <w:t>39</w:t>
      </w:r>
      <w:r w:rsidRPr="00031AD7">
        <w:tab/>
        <w:t>IP-SM-GW-</w:t>
      </w:r>
      <w:r>
        <w:t>SBI-Support-Indicator</w:t>
      </w:r>
      <w:bookmarkEnd w:id="350"/>
    </w:p>
    <w:p w14:paraId="5D4A338B" w14:textId="77777777" w:rsidR="00790411" w:rsidRPr="00031AD7" w:rsidRDefault="00790411" w:rsidP="00790411">
      <w:r w:rsidRPr="00031AD7">
        <w:t>The IP-SM-GW-</w:t>
      </w:r>
      <w:r>
        <w:t>SBI-Support-Indicator</w:t>
      </w:r>
      <w:r w:rsidRPr="00031AD7">
        <w:t xml:space="preserve"> AVP is of type Enumerated and shall indicate </w:t>
      </w:r>
      <w:r>
        <w:t>whether the IP-SM-GW support service-based-interface or not,</w:t>
      </w:r>
      <w:r w:rsidRPr="00031AD7">
        <w:t xml:space="preserve"> with the following values:</w:t>
      </w:r>
    </w:p>
    <w:p w14:paraId="02A84AB0" w14:textId="77777777" w:rsidR="00790411" w:rsidRPr="00031AD7" w:rsidRDefault="00790411" w:rsidP="00790411">
      <w:pPr>
        <w:pStyle w:val="B1"/>
      </w:pPr>
      <w:r w:rsidRPr="00031AD7">
        <w:t>-</w:t>
      </w:r>
      <w:r w:rsidRPr="00031AD7">
        <w:tab/>
      </w:r>
      <w:r>
        <w:t>NOT_SUPPORT_SBI</w:t>
      </w:r>
      <w:r w:rsidRPr="00031AD7">
        <w:t xml:space="preserve"> (0),</w:t>
      </w:r>
    </w:p>
    <w:p w14:paraId="0D45F797" w14:textId="77777777" w:rsidR="00790411" w:rsidRPr="00031AD7" w:rsidRDefault="00790411" w:rsidP="00790411">
      <w:pPr>
        <w:pStyle w:val="B1"/>
      </w:pPr>
      <w:r w:rsidRPr="00031AD7">
        <w:t>-</w:t>
      </w:r>
      <w:r w:rsidRPr="00031AD7">
        <w:tab/>
      </w:r>
      <w:r>
        <w:t>SUPPORT_SBI</w:t>
      </w:r>
      <w:r w:rsidRPr="00031AD7">
        <w:t xml:space="preserve"> (1).</w:t>
      </w:r>
    </w:p>
    <w:p w14:paraId="5502E011" w14:textId="77777777" w:rsidR="00790411" w:rsidRDefault="00790411" w:rsidP="00790411"/>
    <w:p w14:paraId="18B46601" w14:textId="215BACDA" w:rsidR="00DA25AD" w:rsidRPr="00031AD7" w:rsidRDefault="00DA25AD" w:rsidP="00DA25AD">
      <w:pPr>
        <w:pStyle w:val="Heading2"/>
      </w:pPr>
      <w:bookmarkStart w:id="351" w:name="_Toc184053200"/>
      <w:r w:rsidRPr="00031AD7">
        <w:t>5.4</w:t>
      </w:r>
      <w:r w:rsidRPr="00031AD7">
        <w:tab/>
        <w:t>User identity to HSS resolution</w:t>
      </w:r>
      <w:bookmarkEnd w:id="345"/>
      <w:bookmarkEnd w:id="346"/>
      <w:bookmarkEnd w:id="347"/>
      <w:bookmarkEnd w:id="351"/>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lastRenderedPageBreak/>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52" w:name="_Toc533204515"/>
      <w:bookmarkStart w:id="353" w:name="_Toc44882105"/>
      <w:bookmarkStart w:id="354" w:name="_Toc44882299"/>
      <w:bookmarkStart w:id="355" w:name="_Toc184053201"/>
      <w:r w:rsidRPr="00031AD7">
        <w:t>6</w:t>
      </w:r>
      <w:r w:rsidRPr="00031AD7">
        <w:tab/>
        <w:t>Diameter based SGd/Gdd interfaces between MME/SGSN and central SMS functions</w:t>
      </w:r>
      <w:bookmarkEnd w:id="352"/>
      <w:bookmarkEnd w:id="353"/>
      <w:bookmarkEnd w:id="354"/>
      <w:bookmarkEnd w:id="355"/>
    </w:p>
    <w:p w14:paraId="356F5D67" w14:textId="77777777" w:rsidR="00DA25AD" w:rsidRPr="00031AD7" w:rsidRDefault="00DA25AD" w:rsidP="00DA25AD">
      <w:pPr>
        <w:pStyle w:val="Heading2"/>
      </w:pPr>
      <w:bookmarkStart w:id="356" w:name="_Toc533204516"/>
      <w:bookmarkStart w:id="357" w:name="_Toc44882106"/>
      <w:bookmarkStart w:id="358" w:name="_Toc44882300"/>
      <w:bookmarkStart w:id="359" w:name="_Toc184053202"/>
      <w:r w:rsidRPr="00031AD7">
        <w:t>6.1</w:t>
      </w:r>
      <w:r w:rsidRPr="00031AD7">
        <w:tab/>
        <w:t>Introduction</w:t>
      </w:r>
      <w:bookmarkEnd w:id="356"/>
      <w:bookmarkEnd w:id="357"/>
      <w:bookmarkEnd w:id="358"/>
      <w:bookmarkEnd w:id="359"/>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60" w:name="_Toc533204517"/>
      <w:bookmarkStart w:id="361" w:name="_Toc44882107"/>
      <w:bookmarkStart w:id="362" w:name="_Toc44882301"/>
      <w:bookmarkStart w:id="363" w:name="_Toc184053203"/>
      <w:r w:rsidRPr="00031AD7">
        <w:t>6.2</w:t>
      </w:r>
      <w:r w:rsidRPr="00031AD7">
        <w:tab/>
        <w:t>Procedures description</w:t>
      </w:r>
      <w:bookmarkEnd w:id="360"/>
      <w:bookmarkEnd w:id="361"/>
      <w:bookmarkEnd w:id="362"/>
      <w:bookmarkEnd w:id="363"/>
    </w:p>
    <w:p w14:paraId="3E9C8A8F" w14:textId="77777777" w:rsidR="00DA25AD" w:rsidRPr="00031AD7" w:rsidRDefault="00DA25AD" w:rsidP="00DA25AD">
      <w:pPr>
        <w:pStyle w:val="Heading3"/>
      </w:pPr>
      <w:bookmarkStart w:id="364" w:name="_Toc533204518"/>
      <w:bookmarkStart w:id="365" w:name="_Toc44882108"/>
      <w:bookmarkStart w:id="366" w:name="_Toc44882302"/>
      <w:bookmarkStart w:id="367" w:name="_Toc184053204"/>
      <w:r w:rsidRPr="00031AD7">
        <w:t>6.2.1</w:t>
      </w:r>
      <w:r w:rsidRPr="00031AD7">
        <w:tab/>
        <w:t>MO Forward Short Message procedure</w:t>
      </w:r>
      <w:bookmarkEnd w:id="364"/>
      <w:bookmarkEnd w:id="365"/>
      <w:bookmarkEnd w:id="366"/>
      <w:bookmarkEnd w:id="367"/>
    </w:p>
    <w:p w14:paraId="167C5F73" w14:textId="77777777" w:rsidR="00DA25AD" w:rsidRPr="00031AD7" w:rsidRDefault="00DA25AD" w:rsidP="00DA25AD">
      <w:pPr>
        <w:pStyle w:val="Heading4"/>
      </w:pPr>
      <w:bookmarkStart w:id="368" w:name="_Toc533204519"/>
      <w:bookmarkStart w:id="369" w:name="_Toc44882109"/>
      <w:bookmarkStart w:id="370" w:name="_Toc44882303"/>
      <w:bookmarkStart w:id="371" w:name="_Toc184053205"/>
      <w:r w:rsidRPr="00031AD7">
        <w:t>6.2.1.1</w:t>
      </w:r>
      <w:r w:rsidRPr="00031AD7">
        <w:tab/>
        <w:t>General</w:t>
      </w:r>
      <w:bookmarkEnd w:id="368"/>
      <w:bookmarkEnd w:id="369"/>
      <w:bookmarkEnd w:id="370"/>
      <w:bookmarkEnd w:id="371"/>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BD6B53" w:rsidRPr="00031AD7" w14:paraId="6148D99C" w14:textId="77777777" w:rsidTr="00E50914">
        <w:trPr>
          <w:trHeight w:val="401"/>
          <w:jc w:val="center"/>
        </w:trPr>
        <w:tc>
          <w:tcPr>
            <w:tcW w:w="1348" w:type="dxa"/>
          </w:tcPr>
          <w:p w14:paraId="46E9D627" w14:textId="046B943D" w:rsidR="00BD6B53" w:rsidRPr="00031AD7" w:rsidRDefault="00BD6B53" w:rsidP="00BD6B53">
            <w:pPr>
              <w:pStyle w:val="TAL"/>
              <w:rPr>
                <w:rFonts w:cs="Arial"/>
              </w:rPr>
            </w:pPr>
            <w:r w:rsidRPr="00C139B4">
              <w:t>EPS-Location-Information</w:t>
            </w:r>
          </w:p>
        </w:tc>
        <w:tc>
          <w:tcPr>
            <w:tcW w:w="1417" w:type="dxa"/>
          </w:tcPr>
          <w:p w14:paraId="13C96F43" w14:textId="2E22A3A8" w:rsidR="00BD6B53" w:rsidRPr="00031AD7" w:rsidRDefault="00BD6B53" w:rsidP="00BD6B53">
            <w:pPr>
              <w:pStyle w:val="TAL"/>
              <w:rPr>
                <w:rFonts w:cs="Arial"/>
              </w:rPr>
            </w:pPr>
            <w:r w:rsidRPr="00C139B4">
              <w:t>EPS-Location-Information</w:t>
            </w:r>
          </w:p>
        </w:tc>
        <w:tc>
          <w:tcPr>
            <w:tcW w:w="567" w:type="dxa"/>
          </w:tcPr>
          <w:p w14:paraId="31BE0FB1" w14:textId="01ED200E" w:rsidR="00BD6B53" w:rsidRPr="00031AD7" w:rsidRDefault="00BD6B53" w:rsidP="00BD6B53">
            <w:pPr>
              <w:pStyle w:val="TAC"/>
              <w:rPr>
                <w:rFonts w:cs="Arial"/>
                <w:bCs/>
                <w:lang w:val="en-US"/>
              </w:rPr>
            </w:pPr>
            <w:r>
              <w:rPr>
                <w:rFonts w:cs="Arial"/>
                <w:bCs/>
                <w:lang w:val="en-US"/>
              </w:rPr>
              <w:t>O</w:t>
            </w:r>
          </w:p>
        </w:tc>
        <w:tc>
          <w:tcPr>
            <w:tcW w:w="6166" w:type="dxa"/>
          </w:tcPr>
          <w:p w14:paraId="636CD589" w14:textId="00F35929" w:rsidR="00BD6B53" w:rsidRPr="00031AD7" w:rsidRDefault="00BD6B53" w:rsidP="00BD6B53">
            <w:pPr>
              <w:pStyle w:val="TAL"/>
            </w:pPr>
            <w:r>
              <w:t>When present, t</w:t>
            </w:r>
            <w:r w:rsidRPr="00C139B4">
              <w:t>his Information Element shall contain the</w:t>
            </w:r>
            <w:r>
              <w:t xml:space="preserve"> </w:t>
            </w:r>
            <w:r w:rsidRPr="00C139B4">
              <w:t>EPS-Location Information</w:t>
            </w:r>
            <w:r>
              <w:t xml:space="preserve"> (as defined in TS 29.272, clause 7.3.111) indicating the serving cell where the UE is originating the SMS from.</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72" w:name="_Toc533204520"/>
      <w:bookmarkStart w:id="373" w:name="_Toc44882110"/>
      <w:bookmarkStart w:id="374" w:name="_Toc44882304"/>
      <w:bookmarkStart w:id="375" w:name="_Toc184053206"/>
      <w:r w:rsidRPr="00031AD7">
        <w:t>6.2.1.2</w:t>
      </w:r>
      <w:r w:rsidRPr="00031AD7">
        <w:tab/>
        <w:t>Detailed behaviour of the MME, the SGSN and the IP-SM-GW</w:t>
      </w:r>
      <w:bookmarkEnd w:id="372"/>
      <w:bookmarkEnd w:id="373"/>
      <w:bookmarkEnd w:id="374"/>
      <w:bookmarkEnd w:id="375"/>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Default="00DA25AD" w:rsidP="00DA25AD">
      <w:r w:rsidRPr="00031AD7">
        <w:t>The MME or the SGSN shall check if the SMS related subscription data (e.g. ODB data and Call Barring) allows forwarding the short message.</w:t>
      </w:r>
    </w:p>
    <w:p w14:paraId="00F6C9E6" w14:textId="3AAAF04C" w:rsidR="007B6FB8" w:rsidRPr="00031AD7" w:rsidRDefault="007B6FB8" w:rsidP="00DA25AD">
      <w:r>
        <w:t>The MME shall include the DRMP AVP indicating MPS priority level, according to local policy, in requests toward the SMS-IWMSC if the MPS-for-Messaging bit in the MPS-Priority AVP in the most recently received IDR or ULA (as defined in 3GPP TS 29.272 [4]) is set.</w:t>
      </w:r>
    </w:p>
    <w:p w14:paraId="1FDB8C77" w14:textId="77777777" w:rsidR="00DA25AD" w:rsidRPr="00031AD7" w:rsidRDefault="00DA25AD" w:rsidP="00DA25AD">
      <w:pPr>
        <w:pStyle w:val="Heading4"/>
      </w:pPr>
      <w:bookmarkStart w:id="376" w:name="_Toc533204521"/>
      <w:bookmarkStart w:id="377" w:name="_Toc44882111"/>
      <w:bookmarkStart w:id="378" w:name="_Toc44882305"/>
      <w:bookmarkStart w:id="379" w:name="_Toc184053207"/>
      <w:r w:rsidRPr="00031AD7">
        <w:t>6.2.1.3</w:t>
      </w:r>
      <w:r w:rsidRPr="00031AD7">
        <w:tab/>
        <w:t>Detailed behaviour of the SMS-IWMSC</w:t>
      </w:r>
      <w:bookmarkEnd w:id="376"/>
      <w:bookmarkEnd w:id="377"/>
      <w:bookmarkEnd w:id="378"/>
      <w:bookmarkEnd w:id="379"/>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lastRenderedPageBreak/>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80" w:name="_Toc533204522"/>
      <w:bookmarkStart w:id="381" w:name="_Toc44882112"/>
      <w:bookmarkStart w:id="382" w:name="_Toc44882306"/>
      <w:bookmarkStart w:id="383" w:name="_Toc184053208"/>
      <w:r w:rsidRPr="00031AD7">
        <w:t>6.2.2</w:t>
      </w:r>
      <w:r w:rsidRPr="00031AD7">
        <w:tab/>
        <w:t>MT Forward Short Message procedure</w:t>
      </w:r>
      <w:bookmarkEnd w:id="380"/>
      <w:bookmarkEnd w:id="381"/>
      <w:bookmarkEnd w:id="382"/>
      <w:bookmarkEnd w:id="383"/>
    </w:p>
    <w:p w14:paraId="32410E41" w14:textId="77777777" w:rsidR="00DA25AD" w:rsidRPr="00031AD7" w:rsidRDefault="00DA25AD" w:rsidP="00DA25AD">
      <w:pPr>
        <w:pStyle w:val="Heading4"/>
      </w:pPr>
      <w:bookmarkStart w:id="384" w:name="_Toc533204523"/>
      <w:bookmarkStart w:id="385" w:name="_Toc44882113"/>
      <w:bookmarkStart w:id="386" w:name="_Toc44882307"/>
      <w:bookmarkStart w:id="387" w:name="_Toc184053209"/>
      <w:r w:rsidRPr="00031AD7">
        <w:t>6.2.2.1</w:t>
      </w:r>
      <w:r w:rsidRPr="00031AD7">
        <w:tab/>
        <w:t>General</w:t>
      </w:r>
      <w:bookmarkEnd w:id="384"/>
      <w:bookmarkEnd w:id="385"/>
      <w:bookmarkEnd w:id="386"/>
      <w:bookmarkEnd w:id="387"/>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lastRenderedPageBreak/>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681BF3" w:rsidRPr="00031AD7" w14:paraId="7EA1A83D" w14:textId="77777777" w:rsidTr="00E50914">
        <w:trPr>
          <w:trHeight w:val="401"/>
          <w:jc w:val="center"/>
        </w:trPr>
        <w:tc>
          <w:tcPr>
            <w:tcW w:w="1430" w:type="dxa"/>
          </w:tcPr>
          <w:p w14:paraId="758D028C" w14:textId="1B5E3D3A" w:rsidR="00681BF3" w:rsidRPr="00031AD7" w:rsidRDefault="00681BF3" w:rsidP="00681BF3">
            <w:pPr>
              <w:pStyle w:val="TAL"/>
            </w:pPr>
            <w:r>
              <w:t>MPS Priority</w:t>
            </w:r>
          </w:p>
        </w:tc>
        <w:tc>
          <w:tcPr>
            <w:tcW w:w="1429" w:type="dxa"/>
          </w:tcPr>
          <w:p w14:paraId="3DA79AFD" w14:textId="095F8A7A" w:rsidR="00681BF3" w:rsidRPr="00031AD7" w:rsidRDefault="00681BF3" w:rsidP="00681BF3">
            <w:pPr>
              <w:pStyle w:val="TAL"/>
            </w:pPr>
            <w:r>
              <w:t>MPS-Priority</w:t>
            </w:r>
          </w:p>
        </w:tc>
        <w:tc>
          <w:tcPr>
            <w:tcW w:w="555" w:type="dxa"/>
          </w:tcPr>
          <w:p w14:paraId="61F1A590" w14:textId="31502AD6" w:rsidR="00681BF3" w:rsidRPr="00031AD7" w:rsidRDefault="00681BF3" w:rsidP="00681BF3">
            <w:pPr>
              <w:pStyle w:val="TAC"/>
              <w:rPr>
                <w:rFonts w:cs="Arial"/>
                <w:bCs/>
                <w:lang w:val="en-US"/>
              </w:rPr>
            </w:pPr>
            <w:r>
              <w:rPr>
                <w:rFonts w:cs="Arial"/>
                <w:bCs/>
                <w:lang w:val="en-US"/>
              </w:rPr>
              <w:t>O</w:t>
            </w:r>
          </w:p>
        </w:tc>
        <w:tc>
          <w:tcPr>
            <w:tcW w:w="6249" w:type="dxa"/>
          </w:tcPr>
          <w:p w14:paraId="0E69745C" w14:textId="6B881647" w:rsidR="00681BF3" w:rsidRPr="00031AD7" w:rsidRDefault="00681BF3" w:rsidP="00681BF3">
            <w:pPr>
              <w:pStyle w:val="TAL"/>
            </w:pPr>
            <w:r>
              <w:t>This information element may be present if the SMS-GMSC detects that the MPS for Messaging indication is set (enabled) in the HSS.</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D6B53" w:rsidRPr="00031AD7" w14:paraId="1A98D068" w14:textId="77777777" w:rsidTr="00E50914">
        <w:trPr>
          <w:trHeight w:val="401"/>
          <w:jc w:val="center"/>
        </w:trPr>
        <w:tc>
          <w:tcPr>
            <w:tcW w:w="1459" w:type="dxa"/>
          </w:tcPr>
          <w:p w14:paraId="5CAAC086" w14:textId="348B4B7D" w:rsidR="00BD6B53" w:rsidRPr="00031AD7" w:rsidRDefault="00BD6B53" w:rsidP="00BD6B53">
            <w:pPr>
              <w:pStyle w:val="TAL"/>
              <w:rPr>
                <w:rFonts w:cs="Arial"/>
                <w:szCs w:val="22"/>
                <w:lang w:val="en-US"/>
              </w:rPr>
            </w:pPr>
            <w:r w:rsidRPr="00EF7D67">
              <w:t>EPS-Location-Information</w:t>
            </w:r>
          </w:p>
        </w:tc>
        <w:tc>
          <w:tcPr>
            <w:tcW w:w="1417" w:type="dxa"/>
          </w:tcPr>
          <w:p w14:paraId="1DA8C7B2" w14:textId="5EDBBBF9" w:rsidR="00BD6B53" w:rsidRPr="00031AD7" w:rsidRDefault="00BD6B53" w:rsidP="00BD6B53">
            <w:pPr>
              <w:pStyle w:val="TAL"/>
            </w:pPr>
            <w:r w:rsidRPr="00EF7D67">
              <w:t>EPS-Location-Information</w:t>
            </w:r>
          </w:p>
        </w:tc>
        <w:tc>
          <w:tcPr>
            <w:tcW w:w="709" w:type="dxa"/>
          </w:tcPr>
          <w:p w14:paraId="6F01CA88" w14:textId="2EC716D3" w:rsidR="00BD6B53" w:rsidRPr="00031AD7" w:rsidRDefault="00BD6B53" w:rsidP="00BD6B53">
            <w:pPr>
              <w:pStyle w:val="TAC"/>
            </w:pPr>
            <w:r w:rsidRPr="00EF7D67">
              <w:t>O</w:t>
            </w:r>
          </w:p>
        </w:tc>
        <w:tc>
          <w:tcPr>
            <w:tcW w:w="6135" w:type="dxa"/>
          </w:tcPr>
          <w:p w14:paraId="32C3BF90" w14:textId="26C36E8D" w:rsidR="00BD6B53" w:rsidRPr="00031AD7" w:rsidRDefault="00BD6B53" w:rsidP="00BD6B53">
            <w:pPr>
              <w:pStyle w:val="TAL"/>
            </w:pPr>
            <w:r w:rsidRPr="00EF7D67">
              <w:t xml:space="preserve">When present, this Information Element shall contain the EPS-Location Information (as defined in TS 29.272, clause 7.3.111) indicating the serving cell where the </w:t>
            </w:r>
            <w:r>
              <w:t xml:space="preserve">MT </w:t>
            </w:r>
            <w:r w:rsidRPr="00EF7D67">
              <w:t xml:space="preserve">UE is </w:t>
            </w:r>
            <w:r>
              <w:t>located</w:t>
            </w:r>
            <w:r w:rsidRPr="00EF7D67">
              <w:t>.</w:t>
            </w:r>
            <w:r w:rsidDel="00357BD8">
              <w:t xml:space="preserve"> </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8" w:name="_Toc533204524"/>
      <w:bookmarkStart w:id="389" w:name="_Toc44882114"/>
      <w:bookmarkStart w:id="390" w:name="_Toc44882308"/>
      <w:bookmarkStart w:id="391" w:name="_Toc184053210"/>
      <w:r w:rsidRPr="00031AD7">
        <w:t>6.2.2.2</w:t>
      </w:r>
      <w:r w:rsidRPr="00031AD7">
        <w:tab/>
        <w:t>Detailed behaviour of the MME and the SGSN</w:t>
      </w:r>
      <w:bookmarkEnd w:id="388"/>
      <w:bookmarkEnd w:id="389"/>
      <w:bookmarkEnd w:id="390"/>
      <w:bookmarkEnd w:id="391"/>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lastRenderedPageBreak/>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92" w:name="_Toc533204525"/>
      <w:bookmarkStart w:id="393" w:name="_Toc44882115"/>
      <w:bookmarkStart w:id="394"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5" w:name="_Toc184053211"/>
      <w:r w:rsidRPr="00031AD7">
        <w:t>6.2.2.3</w:t>
      </w:r>
      <w:r w:rsidRPr="00031AD7">
        <w:tab/>
        <w:t>Detailed behaviour of the SMS-GMSC</w:t>
      </w:r>
      <w:bookmarkEnd w:id="392"/>
      <w:bookmarkEnd w:id="393"/>
      <w:bookmarkEnd w:id="394"/>
      <w:bookmarkEnd w:id="395"/>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51290A0A" w:rsidR="00DA25AD" w:rsidRPr="00031AD7" w:rsidRDefault="00DA25AD" w:rsidP="00DA25AD">
      <w:pPr>
        <w:pStyle w:val="NO"/>
      </w:pPr>
      <w:r w:rsidRPr="00031AD7">
        <w:lastRenderedPageBreak/>
        <w:t>NOTE</w:t>
      </w:r>
      <w:r w:rsidR="00FC052A">
        <w:t> 1</w:t>
      </w:r>
      <w:r w:rsidRPr="00031AD7">
        <w:t>:</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0C8AB044" w:rsidR="00DA25AD" w:rsidRDefault="00DA25AD" w:rsidP="00DA25AD">
      <w:pPr>
        <w:pStyle w:val="NO"/>
        <w:rPr>
          <w:noProof/>
        </w:rPr>
      </w:pPr>
      <w:r w:rsidRPr="00031AD7">
        <w:rPr>
          <w:noProof/>
        </w:rPr>
        <w:t>NOTE</w:t>
      </w:r>
      <w:r w:rsidR="00FC052A">
        <w:rPr>
          <w:noProof/>
        </w:rPr>
        <w:t> 2</w:t>
      </w:r>
      <w:r w:rsidRPr="00031AD7">
        <w:rPr>
          <w:noProof/>
        </w:rPr>
        <w:t>:</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41601B0" w14:textId="680A1C58" w:rsidR="001F45B0" w:rsidRPr="00031AD7" w:rsidRDefault="001F45B0" w:rsidP="001F45B0">
      <w:pPr>
        <w:rPr>
          <w:noProof/>
        </w:rPr>
      </w:pPr>
      <w:r>
        <w:t>The SMS-GMSC shall handle the request with priority, shall include the MPS-for-Messaging bit in the MPS-Priority AVP in the MT Forward Short Message Request and shall include the DRMP AVP indicating MPS priority level, according to local policy, in requests toward the MME, toward the IP-SM-GW and toward the SMSF if the MPS-for-Messaging bit in the MPS-Priority AVP in the most recently received SRA (e.g., as received from the HSS in clause 5.2.1.3) is set.</w:t>
      </w:r>
    </w:p>
    <w:p w14:paraId="4A20FA99" w14:textId="77777777" w:rsidR="00DA25AD" w:rsidRPr="00031AD7" w:rsidRDefault="00DA25AD" w:rsidP="00DA25AD">
      <w:pPr>
        <w:pStyle w:val="Heading3"/>
      </w:pPr>
      <w:bookmarkStart w:id="396" w:name="_Toc533204526"/>
      <w:bookmarkStart w:id="397" w:name="_Toc44882116"/>
      <w:bookmarkStart w:id="398" w:name="_Toc44882310"/>
      <w:bookmarkStart w:id="399" w:name="_Toc184053212"/>
      <w:r w:rsidRPr="00031AD7">
        <w:t>6.2.3</w:t>
      </w:r>
      <w:r w:rsidRPr="00031AD7">
        <w:tab/>
        <w:t>Alert Service Centre procedure</w:t>
      </w:r>
      <w:bookmarkEnd w:id="396"/>
      <w:bookmarkEnd w:id="397"/>
      <w:bookmarkEnd w:id="398"/>
      <w:bookmarkEnd w:id="399"/>
    </w:p>
    <w:p w14:paraId="6E3AA209" w14:textId="77777777" w:rsidR="00DA25AD" w:rsidRPr="00031AD7" w:rsidRDefault="00DA25AD" w:rsidP="00DA25AD">
      <w:pPr>
        <w:pStyle w:val="Heading4"/>
      </w:pPr>
      <w:bookmarkStart w:id="400" w:name="_Toc533204527"/>
      <w:bookmarkStart w:id="401" w:name="_Toc44882117"/>
      <w:bookmarkStart w:id="402" w:name="_Toc44882311"/>
      <w:bookmarkStart w:id="403" w:name="_Toc184053213"/>
      <w:r w:rsidRPr="00031AD7">
        <w:t>6.2.3.1</w:t>
      </w:r>
      <w:r w:rsidRPr="00031AD7">
        <w:tab/>
        <w:t>General</w:t>
      </w:r>
      <w:bookmarkEnd w:id="400"/>
      <w:bookmarkEnd w:id="401"/>
      <w:bookmarkEnd w:id="402"/>
      <w:bookmarkEnd w:id="403"/>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4" w:name="_Toc533204528"/>
      <w:bookmarkStart w:id="405" w:name="_Toc44882118"/>
      <w:bookmarkStart w:id="406" w:name="_Toc44882312"/>
      <w:bookmarkStart w:id="407" w:name="_Toc184053214"/>
      <w:r w:rsidRPr="00031AD7">
        <w:t>6.2.3.2</w:t>
      </w:r>
      <w:r w:rsidRPr="00031AD7">
        <w:tab/>
        <w:t>Detailed behaviour of the MME and the SGSN</w:t>
      </w:r>
      <w:bookmarkEnd w:id="404"/>
      <w:bookmarkEnd w:id="405"/>
      <w:bookmarkEnd w:id="406"/>
      <w:bookmarkEnd w:id="407"/>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8" w:name="_Toc533204529"/>
      <w:bookmarkStart w:id="409" w:name="_Toc44882119"/>
      <w:bookmarkStart w:id="410" w:name="_Toc44882313"/>
      <w:bookmarkStart w:id="411" w:name="_Toc184053215"/>
      <w:r w:rsidRPr="00031AD7">
        <w:lastRenderedPageBreak/>
        <w:t>6.2.3.3</w:t>
      </w:r>
      <w:r w:rsidRPr="00031AD7">
        <w:tab/>
        <w:t>Detailed behaviour of the SMS-GMSC</w:t>
      </w:r>
      <w:bookmarkEnd w:id="408"/>
      <w:bookmarkEnd w:id="409"/>
      <w:bookmarkEnd w:id="410"/>
      <w:bookmarkEnd w:id="411"/>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12" w:name="_Toc533204530"/>
      <w:bookmarkStart w:id="413" w:name="_Toc44882120"/>
      <w:bookmarkStart w:id="414" w:name="_Toc44882314"/>
    </w:p>
    <w:p w14:paraId="116250FA" w14:textId="3CCEACCE" w:rsidR="00DA25AD" w:rsidRPr="00031AD7" w:rsidRDefault="00DA25AD" w:rsidP="00DA25AD">
      <w:pPr>
        <w:pStyle w:val="Heading4"/>
      </w:pPr>
      <w:bookmarkStart w:id="415" w:name="_Toc184053216"/>
      <w:r w:rsidRPr="00031AD7">
        <w:t>6.2.3.4</w:t>
      </w:r>
      <w:r w:rsidRPr="00031AD7">
        <w:tab/>
        <w:t>Detailed behaviour of the SMS-Router</w:t>
      </w:r>
      <w:bookmarkEnd w:id="412"/>
      <w:bookmarkEnd w:id="413"/>
      <w:bookmarkEnd w:id="414"/>
      <w:bookmarkEnd w:id="415"/>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6" w:name="_Toc533204531"/>
      <w:bookmarkStart w:id="417" w:name="_Toc44882121"/>
      <w:bookmarkStart w:id="418" w:name="_Toc44882315"/>
      <w:bookmarkStart w:id="419" w:name="_Toc184053217"/>
      <w:r w:rsidRPr="00031AD7">
        <w:t>6.3</w:t>
      </w:r>
      <w:r w:rsidRPr="00031AD7">
        <w:tab/>
        <w:t>Protocol specification</w:t>
      </w:r>
      <w:bookmarkEnd w:id="416"/>
      <w:bookmarkEnd w:id="417"/>
      <w:bookmarkEnd w:id="418"/>
      <w:bookmarkEnd w:id="419"/>
    </w:p>
    <w:p w14:paraId="051C9F74" w14:textId="77777777" w:rsidR="00DA25AD" w:rsidRPr="00031AD7" w:rsidRDefault="00DA25AD" w:rsidP="00DA25AD">
      <w:pPr>
        <w:pStyle w:val="Heading3"/>
      </w:pPr>
      <w:bookmarkStart w:id="420" w:name="_Toc533204532"/>
      <w:bookmarkStart w:id="421" w:name="_Toc44882122"/>
      <w:bookmarkStart w:id="422" w:name="_Toc44882316"/>
      <w:bookmarkStart w:id="423" w:name="_Toc184053218"/>
      <w:r w:rsidRPr="00031AD7">
        <w:t>6.3.1</w:t>
      </w:r>
      <w:r w:rsidRPr="00031AD7">
        <w:tab/>
        <w:t>Routing considerations</w:t>
      </w:r>
      <w:bookmarkEnd w:id="420"/>
      <w:bookmarkEnd w:id="421"/>
      <w:bookmarkEnd w:id="422"/>
      <w:bookmarkEnd w:id="423"/>
    </w:p>
    <w:p w14:paraId="361DC729" w14:textId="77777777" w:rsidR="00DA25AD" w:rsidRPr="00031AD7" w:rsidRDefault="00DA25AD" w:rsidP="00DA25AD">
      <w:pPr>
        <w:pStyle w:val="Heading4"/>
      </w:pPr>
      <w:bookmarkStart w:id="424" w:name="_Toc533204533"/>
      <w:bookmarkStart w:id="425" w:name="_Toc44882123"/>
      <w:bookmarkStart w:id="426" w:name="_Toc44882317"/>
      <w:bookmarkStart w:id="427" w:name="_Toc184053219"/>
      <w:r w:rsidRPr="00031AD7">
        <w:t>6.3.1.1</w:t>
      </w:r>
      <w:r w:rsidRPr="00031AD7">
        <w:tab/>
        <w:t>Routing for MO Forward SM messages:</w:t>
      </w:r>
      <w:bookmarkEnd w:id="424"/>
      <w:bookmarkEnd w:id="425"/>
      <w:bookmarkEnd w:id="426"/>
      <w:bookmarkEnd w:id="427"/>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8" w:name="_Toc533204534"/>
      <w:bookmarkStart w:id="429" w:name="_Toc44882124"/>
      <w:bookmarkStart w:id="430" w:name="_Toc44882318"/>
      <w:bookmarkStart w:id="431" w:name="_Toc184053220"/>
      <w:r w:rsidRPr="00031AD7">
        <w:t>6.3.1.2</w:t>
      </w:r>
      <w:r w:rsidRPr="00031AD7">
        <w:tab/>
        <w:t>Routing for MT Forward SM messages:</w:t>
      </w:r>
      <w:bookmarkEnd w:id="428"/>
      <w:bookmarkEnd w:id="429"/>
      <w:bookmarkEnd w:id="430"/>
      <w:bookmarkEnd w:id="431"/>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32" w:name="_Toc533204535"/>
      <w:bookmarkStart w:id="433" w:name="_Toc44882125"/>
      <w:bookmarkStart w:id="434" w:name="_Toc44882319"/>
      <w:bookmarkStart w:id="435" w:name="_Toc184053221"/>
      <w:r w:rsidRPr="00031AD7">
        <w:t>6.3.2</w:t>
      </w:r>
      <w:r w:rsidRPr="00031AD7">
        <w:tab/>
        <w:t>Commands</w:t>
      </w:r>
      <w:bookmarkEnd w:id="432"/>
      <w:bookmarkEnd w:id="433"/>
      <w:bookmarkEnd w:id="434"/>
      <w:bookmarkEnd w:id="435"/>
    </w:p>
    <w:p w14:paraId="4F814705" w14:textId="77777777" w:rsidR="00DA25AD" w:rsidRPr="00031AD7" w:rsidRDefault="00DA25AD" w:rsidP="00DA25AD">
      <w:pPr>
        <w:pStyle w:val="Heading4"/>
        <w:rPr>
          <w:lang w:eastAsia="zh-CN"/>
        </w:rPr>
      </w:pPr>
      <w:bookmarkStart w:id="436" w:name="_Toc533204536"/>
      <w:bookmarkStart w:id="437" w:name="_Toc44882126"/>
      <w:bookmarkStart w:id="438" w:name="_Toc44882320"/>
      <w:bookmarkStart w:id="439" w:name="_Toc184053222"/>
      <w:r w:rsidRPr="00031AD7">
        <w:t>6.3.2.1</w:t>
      </w:r>
      <w:r w:rsidRPr="00031AD7">
        <w:tab/>
      </w:r>
      <w:r w:rsidRPr="00031AD7">
        <w:rPr>
          <w:rFonts w:hint="eastAsia"/>
          <w:lang w:eastAsia="zh-CN"/>
        </w:rPr>
        <w:t>Introduction</w:t>
      </w:r>
      <w:bookmarkEnd w:id="436"/>
      <w:bookmarkEnd w:id="437"/>
      <w:bookmarkEnd w:id="438"/>
      <w:bookmarkEnd w:id="439"/>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40" w:name="_Toc533204537"/>
      <w:bookmarkStart w:id="441" w:name="_Toc44882127"/>
      <w:bookmarkStart w:id="442" w:name="_Toc44882321"/>
      <w:bookmarkStart w:id="443" w:name="_Toc184053223"/>
      <w:r w:rsidRPr="00031AD7">
        <w:t>6.3.2.2</w:t>
      </w:r>
      <w:r w:rsidRPr="00031AD7">
        <w:tab/>
        <w:t>Command-Code values</w:t>
      </w:r>
      <w:bookmarkEnd w:id="440"/>
      <w:bookmarkEnd w:id="441"/>
      <w:bookmarkEnd w:id="442"/>
      <w:bookmarkEnd w:id="443"/>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4" w:name="_Toc533204538"/>
      <w:bookmarkStart w:id="445" w:name="_Toc44882128"/>
      <w:bookmarkStart w:id="446" w:name="_Toc44882322"/>
      <w:bookmarkStart w:id="447" w:name="_Toc184053224"/>
      <w:r w:rsidRPr="00031AD7">
        <w:t>6.3.2.3</w:t>
      </w:r>
      <w:r w:rsidRPr="00031AD7">
        <w:tab/>
        <w:t>MO-Forward-Short-Message-Request (OFR) Command</w:t>
      </w:r>
      <w:bookmarkEnd w:id="444"/>
      <w:bookmarkEnd w:id="445"/>
      <w:bookmarkEnd w:id="446"/>
      <w:bookmarkEnd w:id="447"/>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8" w:name="_Hlt1188857"/>
      <w:bookmarkEnd w:id="448"/>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9" w:name="_Toc533204539"/>
      <w:bookmarkStart w:id="450" w:name="_Toc44882129"/>
      <w:bookmarkStart w:id="451" w:name="_Toc44882323"/>
      <w:bookmarkStart w:id="452" w:name="_Toc184053225"/>
      <w:r w:rsidRPr="00031AD7">
        <w:t>6.3.2.4</w:t>
      </w:r>
      <w:r w:rsidRPr="00031AD7">
        <w:tab/>
        <w:t>MO-Forward-Short-Message-Answer (OFA) Command</w:t>
      </w:r>
      <w:bookmarkEnd w:id="449"/>
      <w:bookmarkEnd w:id="450"/>
      <w:bookmarkEnd w:id="451"/>
      <w:bookmarkEnd w:id="452"/>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lastRenderedPageBreak/>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53" w:name="_Toc533204540"/>
      <w:bookmarkStart w:id="454" w:name="_Toc44882130"/>
      <w:bookmarkStart w:id="455" w:name="_Toc44882324"/>
      <w:bookmarkStart w:id="456" w:name="_Toc184053226"/>
      <w:r w:rsidRPr="00031AD7">
        <w:t>6.3.2.5</w:t>
      </w:r>
      <w:r w:rsidRPr="00031AD7">
        <w:tab/>
        <w:t>MT-Forward-Short-Message-Request (TFR) Command</w:t>
      </w:r>
      <w:bookmarkEnd w:id="453"/>
      <w:bookmarkEnd w:id="454"/>
      <w:bookmarkEnd w:id="455"/>
      <w:bookmarkEnd w:id="456"/>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356EB5B9" w14:textId="77777777" w:rsidR="00EA6BE1" w:rsidRPr="00031AD7" w:rsidRDefault="00EA6BE1" w:rsidP="00EA6BE1">
      <w:pPr>
        <w:spacing w:after="0"/>
        <w:ind w:left="1134" w:firstLine="2268"/>
        <w:rPr>
          <w:lang w:eastAsia="zh-CN"/>
        </w:rPr>
      </w:pPr>
      <w:r w:rsidRPr="00031AD7">
        <w:rPr>
          <w:lang w:eastAsia="zh-CN"/>
        </w:rPr>
        <w:t>[</w:t>
      </w:r>
      <w:r w:rsidRPr="00031AD7">
        <w:t xml:space="preserve"> </w:t>
      </w:r>
      <w:r>
        <w:t>MPS-Priority</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7" w:name="_Toc533204541"/>
      <w:bookmarkStart w:id="458" w:name="_Toc44882131"/>
      <w:bookmarkStart w:id="459" w:name="_Toc44882325"/>
      <w:bookmarkStart w:id="460" w:name="_Toc184053227"/>
      <w:r w:rsidRPr="00031AD7">
        <w:t>6.3.2.6</w:t>
      </w:r>
      <w:r w:rsidRPr="00031AD7">
        <w:tab/>
        <w:t>MT-Forward-Short-Message-Answer (TFA) Command</w:t>
      </w:r>
      <w:bookmarkEnd w:id="457"/>
      <w:bookmarkEnd w:id="458"/>
      <w:bookmarkEnd w:id="459"/>
      <w:bookmarkEnd w:id="460"/>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lastRenderedPageBreak/>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61" w:name="_Toc533204542"/>
      <w:bookmarkStart w:id="462" w:name="_Toc44882132"/>
      <w:bookmarkStart w:id="463" w:name="_Toc44882326"/>
      <w:bookmarkStart w:id="464" w:name="_Toc184053228"/>
      <w:r w:rsidRPr="00031AD7">
        <w:t>6.3.3</w:t>
      </w:r>
      <w:r w:rsidRPr="00031AD7">
        <w:tab/>
        <w:t>AVPs</w:t>
      </w:r>
      <w:bookmarkEnd w:id="461"/>
      <w:bookmarkEnd w:id="462"/>
      <w:bookmarkEnd w:id="463"/>
      <w:bookmarkEnd w:id="464"/>
    </w:p>
    <w:p w14:paraId="079E4C1A" w14:textId="77777777" w:rsidR="00DA25AD" w:rsidRPr="00031AD7" w:rsidRDefault="00DA25AD" w:rsidP="00DA25AD">
      <w:pPr>
        <w:pStyle w:val="Heading4"/>
      </w:pPr>
      <w:bookmarkStart w:id="465" w:name="_Toc533204543"/>
      <w:bookmarkStart w:id="466" w:name="_Toc44882133"/>
      <w:bookmarkStart w:id="467" w:name="_Toc44882327"/>
      <w:bookmarkStart w:id="468" w:name="_Toc184053229"/>
      <w:r w:rsidRPr="00031AD7">
        <w:t>6.3.3.1</w:t>
      </w:r>
      <w:r w:rsidRPr="00031AD7">
        <w:tab/>
        <w:t>General</w:t>
      </w:r>
      <w:bookmarkEnd w:id="465"/>
      <w:bookmarkEnd w:id="466"/>
      <w:bookmarkEnd w:id="467"/>
      <w:bookmarkEnd w:id="468"/>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5"/>
        <w:gridCol w:w="833"/>
        <w:gridCol w:w="1182"/>
        <w:gridCol w:w="1330"/>
        <w:gridCol w:w="611"/>
        <w:gridCol w:w="522"/>
        <w:gridCol w:w="998"/>
        <w:gridCol w:w="755"/>
        <w:gridCol w:w="825"/>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09B84DB8" w:rsidR="00DA25AD" w:rsidRPr="00031AD7" w:rsidRDefault="005D69AD" w:rsidP="00E50914">
            <w:pPr>
              <w:pStyle w:val="TAL"/>
            </w:pPr>
            <w:r w:rsidRPr="00031AD7">
              <w:t>UTF8String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7"/>
        <w:gridCol w:w="1672"/>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BD6B53" w:rsidRPr="00031AD7" w14:paraId="134D1DD4" w14:textId="77777777" w:rsidTr="00E50914">
        <w:trPr>
          <w:cantSplit/>
          <w:jc w:val="center"/>
        </w:trPr>
        <w:tc>
          <w:tcPr>
            <w:tcW w:w="0" w:type="auto"/>
            <w:vAlign w:val="center"/>
          </w:tcPr>
          <w:p w14:paraId="02FCBBF4" w14:textId="068A929C" w:rsidR="00BD6B53" w:rsidRPr="00031AD7" w:rsidRDefault="00BD6B53" w:rsidP="00BD6B53">
            <w:pPr>
              <w:pStyle w:val="TAL"/>
            </w:pPr>
            <w:r w:rsidRPr="00381E51">
              <w:t>EPS-Location-Information</w:t>
            </w:r>
          </w:p>
        </w:tc>
        <w:tc>
          <w:tcPr>
            <w:tcW w:w="0" w:type="auto"/>
            <w:vAlign w:val="center"/>
          </w:tcPr>
          <w:p w14:paraId="34C336F0" w14:textId="0D27257E" w:rsidR="00BD6B53" w:rsidRPr="00031AD7" w:rsidRDefault="00BD6B53" w:rsidP="00BD6B53">
            <w:pPr>
              <w:pStyle w:val="TAL"/>
            </w:pPr>
            <w:r w:rsidRPr="00031AD7">
              <w:t>3GPP TS 29.272 [4]</w:t>
            </w:r>
          </w:p>
        </w:tc>
        <w:tc>
          <w:tcPr>
            <w:tcW w:w="6335" w:type="dxa"/>
            <w:vAlign w:val="center"/>
          </w:tcPr>
          <w:p w14:paraId="401F70FA" w14:textId="77777777" w:rsidR="00BD6B53" w:rsidRPr="00031AD7" w:rsidRDefault="00BD6B53" w:rsidP="00BD6B53">
            <w:pPr>
              <w:pStyle w:val="TAL"/>
            </w:pPr>
          </w:p>
        </w:tc>
        <w:tc>
          <w:tcPr>
            <w:tcW w:w="597" w:type="dxa"/>
          </w:tcPr>
          <w:p w14:paraId="113E04DC" w14:textId="31D61CCE" w:rsidR="00BD6B53" w:rsidRPr="00031AD7" w:rsidRDefault="00BD6B53" w:rsidP="00BD6B53">
            <w:pPr>
              <w:pStyle w:val="TAL"/>
            </w:pPr>
            <w:r w:rsidRPr="00031AD7">
              <w:t>Must not</w:t>
            </w:r>
            <w:r>
              <w:t xml:space="preserve"> set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904DE" w:rsidRPr="00031AD7" w14:paraId="53DAC232" w14:textId="77777777" w:rsidTr="00E50914">
        <w:trPr>
          <w:cantSplit/>
          <w:jc w:val="center"/>
        </w:trPr>
        <w:tc>
          <w:tcPr>
            <w:tcW w:w="0" w:type="auto"/>
            <w:vAlign w:val="center"/>
          </w:tcPr>
          <w:p w14:paraId="74137E80" w14:textId="16D773E5" w:rsidR="00D904DE" w:rsidRPr="00031AD7" w:rsidRDefault="00D904DE" w:rsidP="00D904DE">
            <w:pPr>
              <w:pStyle w:val="TAL"/>
            </w:pPr>
            <w:r>
              <w:t>MPS-Priority</w:t>
            </w:r>
          </w:p>
        </w:tc>
        <w:tc>
          <w:tcPr>
            <w:tcW w:w="0" w:type="auto"/>
            <w:vAlign w:val="center"/>
          </w:tcPr>
          <w:p w14:paraId="2AE8E724" w14:textId="6285C645" w:rsidR="00D904DE" w:rsidRPr="00031AD7" w:rsidRDefault="00D904DE" w:rsidP="00D904DE">
            <w:pPr>
              <w:pStyle w:val="TAL"/>
            </w:pPr>
            <w:r w:rsidRPr="00031AD7">
              <w:t>3GPP TS 29.272 [4]</w:t>
            </w:r>
          </w:p>
        </w:tc>
        <w:tc>
          <w:tcPr>
            <w:tcW w:w="6335" w:type="dxa"/>
            <w:vAlign w:val="center"/>
          </w:tcPr>
          <w:p w14:paraId="43F8269F" w14:textId="77777777" w:rsidR="00D904DE" w:rsidRPr="00031AD7" w:rsidRDefault="00D904DE" w:rsidP="00D904DE">
            <w:pPr>
              <w:pStyle w:val="TAL"/>
            </w:pPr>
          </w:p>
        </w:tc>
        <w:tc>
          <w:tcPr>
            <w:tcW w:w="597" w:type="dxa"/>
          </w:tcPr>
          <w:p w14:paraId="21EE73BC" w14:textId="41143A1B" w:rsidR="00D904DE" w:rsidRPr="00031AD7" w:rsidRDefault="00D904DE" w:rsidP="00D904DE">
            <w:pPr>
              <w:pStyle w:val="TAL"/>
            </w:pPr>
            <w:r w:rsidRPr="00031AD7">
              <w:t>Must not</w:t>
            </w:r>
          </w:p>
        </w:tc>
      </w:tr>
      <w:tr w:rsidR="00DA25AD" w:rsidRPr="00031AD7" w14:paraId="7B8C8A1E" w14:textId="77777777" w:rsidTr="00D904DE">
        <w:trPr>
          <w:cantSplit/>
          <w:jc w:val="center"/>
        </w:trPr>
        <w:tc>
          <w:tcPr>
            <w:tcW w:w="9631"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9" w:name="_Toc533204544"/>
      <w:bookmarkStart w:id="470" w:name="_Toc44882134"/>
      <w:bookmarkStart w:id="471" w:name="_Toc44882328"/>
      <w:bookmarkStart w:id="472" w:name="_Toc184053230"/>
      <w:r w:rsidRPr="00031AD7">
        <w:t>6.3.3.2</w:t>
      </w:r>
      <w:r w:rsidRPr="00031AD7">
        <w:tab/>
        <w:t>SC-Address</w:t>
      </w:r>
      <w:bookmarkEnd w:id="469"/>
      <w:bookmarkEnd w:id="470"/>
      <w:bookmarkEnd w:id="471"/>
      <w:bookmarkEnd w:id="472"/>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73" w:name="_Toc533204545"/>
      <w:bookmarkStart w:id="474" w:name="_Toc44882135"/>
      <w:bookmarkStart w:id="475" w:name="_Toc44882329"/>
      <w:bookmarkStart w:id="476" w:name="_Toc184053231"/>
      <w:r w:rsidRPr="00031AD7">
        <w:t>6.3.3.3</w:t>
      </w:r>
      <w:r w:rsidRPr="00031AD7">
        <w:tab/>
        <w:t>SM-RP-UI</w:t>
      </w:r>
      <w:bookmarkEnd w:id="473"/>
      <w:bookmarkEnd w:id="474"/>
      <w:bookmarkEnd w:id="475"/>
      <w:bookmarkEnd w:id="476"/>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7" w:name="_Toc533204546"/>
      <w:bookmarkStart w:id="478" w:name="_Toc44882136"/>
      <w:bookmarkStart w:id="479" w:name="_Toc44882330"/>
      <w:bookmarkStart w:id="480" w:name="_Toc184053232"/>
      <w:r w:rsidRPr="00031AD7">
        <w:t>6.3.3.4</w:t>
      </w:r>
      <w:r w:rsidRPr="00031AD7">
        <w:tab/>
        <w:t>TFR-Flags</w:t>
      </w:r>
      <w:bookmarkEnd w:id="477"/>
      <w:bookmarkEnd w:id="478"/>
      <w:bookmarkEnd w:id="479"/>
      <w:bookmarkEnd w:id="480"/>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81" w:name="_Toc533204547"/>
      <w:bookmarkStart w:id="482" w:name="_Toc44882137"/>
      <w:bookmarkStart w:id="483" w:name="_Toc44882331"/>
      <w:bookmarkStart w:id="484" w:name="_Toc184053233"/>
      <w:r w:rsidRPr="00031AD7">
        <w:lastRenderedPageBreak/>
        <w:t>6.3.3.5</w:t>
      </w:r>
      <w:r w:rsidRPr="00031AD7">
        <w:tab/>
        <w:t>SM-Delivery-Failure-Cause</w:t>
      </w:r>
      <w:bookmarkEnd w:id="481"/>
      <w:bookmarkEnd w:id="482"/>
      <w:bookmarkEnd w:id="483"/>
      <w:bookmarkEnd w:id="484"/>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6329DA08" w:rsidR="00DA25AD" w:rsidRPr="00031AD7" w:rsidRDefault="00DA25AD" w:rsidP="00DA25AD">
      <w:pPr>
        <w:ind w:left="284" w:firstLine="283"/>
      </w:pPr>
      <w:r w:rsidRPr="00031AD7">
        <w:t xml:space="preserve">SM-Delivery-Failure-Cause ::= &lt;AVP header: </w:t>
      </w:r>
      <w:r w:rsidR="005D69AD" w:rsidRPr="00031AD7">
        <w:t>330</w:t>
      </w:r>
      <w:r w:rsidR="005D69AD">
        <w:t>3</w:t>
      </w:r>
      <w:r w:rsidR="005D69AD" w:rsidRPr="00031AD7">
        <w:t xml:space="preserve"> </w:t>
      </w:r>
      <w:r w:rsidRPr="00031AD7">
        <w:t>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5" w:name="_Toc533204548"/>
      <w:bookmarkStart w:id="486" w:name="_Toc44882138"/>
      <w:bookmarkStart w:id="487" w:name="_Toc44882332"/>
      <w:bookmarkStart w:id="488" w:name="_Toc184053234"/>
      <w:r w:rsidRPr="00031AD7">
        <w:t>6.3.3.6</w:t>
      </w:r>
      <w:r w:rsidRPr="00031AD7">
        <w:tab/>
        <w:t>SM-Enumerated-Delivery-Failure-Cause</w:t>
      </w:r>
      <w:bookmarkEnd w:id="485"/>
      <w:bookmarkEnd w:id="486"/>
      <w:bookmarkEnd w:id="487"/>
      <w:bookmarkEnd w:id="488"/>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9" w:name="_Toc533204549"/>
      <w:bookmarkStart w:id="490" w:name="_Toc44882139"/>
      <w:bookmarkStart w:id="491" w:name="_Toc44882333"/>
      <w:bookmarkStart w:id="492" w:name="_Toc184053235"/>
      <w:r w:rsidRPr="00031AD7">
        <w:t>6.3.3.7</w:t>
      </w:r>
      <w:r w:rsidRPr="00031AD7">
        <w:tab/>
        <w:t>SM-</w:t>
      </w:r>
      <w:r w:rsidRPr="00031AD7">
        <w:rPr>
          <w:szCs w:val="16"/>
        </w:rPr>
        <w:t>Diagnostic-Info</w:t>
      </w:r>
      <w:bookmarkEnd w:id="489"/>
      <w:bookmarkEnd w:id="490"/>
      <w:bookmarkEnd w:id="491"/>
      <w:bookmarkEnd w:id="492"/>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93" w:name="_Toc533204550"/>
      <w:bookmarkStart w:id="494" w:name="_Toc44882140"/>
      <w:bookmarkStart w:id="495" w:name="_Toc44882334"/>
    </w:p>
    <w:p w14:paraId="58017F5D" w14:textId="456BE7E6" w:rsidR="00DA25AD" w:rsidRPr="00031AD7" w:rsidRDefault="00DA25AD" w:rsidP="00DA25AD">
      <w:pPr>
        <w:pStyle w:val="Heading4"/>
      </w:pPr>
      <w:bookmarkStart w:id="496" w:name="_Toc184053236"/>
      <w:r w:rsidRPr="00031AD7">
        <w:t>6.3.3.8</w:t>
      </w:r>
      <w:r w:rsidRPr="00031AD7">
        <w:tab/>
        <w:t>Feature-List-ID AVP</w:t>
      </w:r>
      <w:bookmarkEnd w:id="493"/>
      <w:bookmarkEnd w:id="494"/>
      <w:bookmarkEnd w:id="495"/>
      <w:bookmarkEnd w:id="496"/>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7" w:name="_Toc533204551"/>
      <w:bookmarkStart w:id="498" w:name="_Toc44882141"/>
      <w:bookmarkStart w:id="499" w:name="_Toc44882335"/>
      <w:bookmarkStart w:id="500" w:name="_Toc184053237"/>
      <w:r w:rsidRPr="00031AD7">
        <w:t>6.3.3.9</w:t>
      </w:r>
      <w:r w:rsidRPr="00031AD7">
        <w:tab/>
        <w:t>Feature-List AVP</w:t>
      </w:r>
      <w:bookmarkEnd w:id="497"/>
      <w:bookmarkEnd w:id="498"/>
      <w:bookmarkEnd w:id="499"/>
      <w:bookmarkEnd w:id="500"/>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501" w:name="_Toc533204552"/>
      <w:bookmarkStart w:id="502" w:name="_Toc44882142"/>
      <w:bookmarkStart w:id="503" w:name="_Toc44882336"/>
      <w:bookmarkStart w:id="504" w:name="_Toc184053238"/>
      <w:r w:rsidRPr="00031AD7">
        <w:t>6.3.3.10</w:t>
      </w:r>
      <w:r w:rsidRPr="00031AD7">
        <w:tab/>
      </w:r>
      <w:r w:rsidRPr="00031AD7">
        <w:rPr>
          <w:szCs w:val="16"/>
        </w:rPr>
        <w:t>SM-Delivery-Timer</w:t>
      </w:r>
      <w:bookmarkEnd w:id="501"/>
      <w:bookmarkEnd w:id="502"/>
      <w:bookmarkEnd w:id="503"/>
      <w:bookmarkEnd w:id="504"/>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5" w:name="_Toc533204553"/>
      <w:bookmarkStart w:id="506" w:name="_Toc44882143"/>
      <w:bookmarkStart w:id="507" w:name="_Toc44882337"/>
      <w:bookmarkStart w:id="508" w:name="_Toc184053239"/>
      <w:r w:rsidRPr="00031AD7">
        <w:t>6.3.3.11</w:t>
      </w:r>
      <w:r w:rsidRPr="00031AD7">
        <w:tab/>
      </w:r>
      <w:r w:rsidRPr="00031AD7">
        <w:rPr>
          <w:szCs w:val="16"/>
        </w:rPr>
        <w:t>SM-Delivery-Start-Time</w:t>
      </w:r>
      <w:bookmarkEnd w:id="505"/>
      <w:bookmarkEnd w:id="506"/>
      <w:bookmarkEnd w:id="507"/>
      <w:bookmarkEnd w:id="508"/>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9" w:name="_Toc533204554"/>
      <w:bookmarkStart w:id="510" w:name="_Toc44882144"/>
      <w:bookmarkStart w:id="511" w:name="_Toc44882338"/>
      <w:bookmarkStart w:id="512" w:name="_Toc184053240"/>
      <w:r w:rsidRPr="00031AD7">
        <w:lastRenderedPageBreak/>
        <w:t>6.3.3.12</w:t>
      </w:r>
      <w:r w:rsidRPr="00031AD7">
        <w:tab/>
        <w:t>OFR-Flags</w:t>
      </w:r>
      <w:bookmarkEnd w:id="509"/>
      <w:bookmarkEnd w:id="510"/>
      <w:bookmarkEnd w:id="511"/>
      <w:bookmarkEnd w:id="512"/>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13" w:name="_Toc533204555"/>
      <w:bookmarkStart w:id="514" w:name="_Toc44882145"/>
      <w:bookmarkStart w:id="515" w:name="_Toc44882339"/>
      <w:bookmarkStart w:id="516" w:name="_Toc184053241"/>
      <w:r w:rsidRPr="00031AD7">
        <w:t>6.3.3.13</w:t>
      </w:r>
      <w:r w:rsidRPr="00031AD7">
        <w:tab/>
        <w:t>SMSMI-Correlation-ID</w:t>
      </w:r>
      <w:bookmarkEnd w:id="513"/>
      <w:bookmarkEnd w:id="514"/>
      <w:bookmarkEnd w:id="515"/>
      <w:bookmarkEnd w:id="516"/>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7" w:name="_Toc533204556"/>
      <w:bookmarkStart w:id="518" w:name="_Toc44882146"/>
      <w:bookmarkStart w:id="519" w:name="_Toc44882340"/>
      <w:bookmarkStart w:id="520" w:name="_Toc184053242"/>
      <w:r w:rsidRPr="00031AD7">
        <w:t>6.3.3.14</w:t>
      </w:r>
      <w:r w:rsidRPr="00031AD7">
        <w:tab/>
        <w:t>HSS-ID</w:t>
      </w:r>
      <w:bookmarkEnd w:id="517"/>
      <w:bookmarkEnd w:id="518"/>
      <w:bookmarkEnd w:id="519"/>
      <w:bookmarkEnd w:id="520"/>
    </w:p>
    <w:p w14:paraId="722F24A4" w14:textId="075E0B54" w:rsidR="00DA25AD" w:rsidRPr="00031AD7" w:rsidRDefault="00DA25AD" w:rsidP="00DA25AD">
      <w:r w:rsidRPr="00031AD7">
        <w:t>The HSS-ID AVP is of type</w:t>
      </w:r>
      <w:r w:rsidR="005D69AD">
        <w:t xml:space="preserve"> </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21" w:name="_Toc533204557"/>
      <w:bookmarkStart w:id="522" w:name="_Toc44882147"/>
      <w:bookmarkStart w:id="523" w:name="_Toc44882341"/>
      <w:bookmarkStart w:id="524" w:name="_Toc184053243"/>
      <w:r w:rsidRPr="00031AD7">
        <w:t>6.3.3.15</w:t>
      </w:r>
      <w:r w:rsidRPr="00031AD7">
        <w:tab/>
        <w:t>Originating-SIP</w:t>
      </w:r>
      <w:r w:rsidRPr="00031AD7">
        <w:rPr>
          <w:szCs w:val="16"/>
        </w:rPr>
        <w:t>-URI</w:t>
      </w:r>
      <w:bookmarkEnd w:id="521"/>
      <w:bookmarkEnd w:id="522"/>
      <w:bookmarkEnd w:id="523"/>
      <w:bookmarkEnd w:id="524"/>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5" w:name="_Toc533204558"/>
      <w:bookmarkStart w:id="526" w:name="_Toc44882148"/>
      <w:bookmarkStart w:id="527" w:name="_Toc44882342"/>
      <w:bookmarkStart w:id="528" w:name="_Toc184053244"/>
      <w:r w:rsidRPr="00031AD7">
        <w:t>6.3.3.16</w:t>
      </w:r>
      <w:r w:rsidRPr="00031AD7">
        <w:tab/>
        <w:t>Destination-SIP</w:t>
      </w:r>
      <w:r w:rsidRPr="00031AD7">
        <w:rPr>
          <w:szCs w:val="16"/>
        </w:rPr>
        <w:t>-URI</w:t>
      </w:r>
      <w:bookmarkEnd w:id="525"/>
      <w:bookmarkEnd w:id="526"/>
      <w:bookmarkEnd w:id="527"/>
      <w:bookmarkEnd w:id="528"/>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9" w:name="_Toc533204559"/>
      <w:bookmarkStart w:id="530" w:name="_Toc44882149"/>
      <w:bookmarkStart w:id="531" w:name="_Toc44882343"/>
      <w:bookmarkStart w:id="532" w:name="_Toc184053245"/>
      <w:r w:rsidRPr="00031AD7">
        <w:t>6.3.3.17</w:t>
      </w:r>
      <w:r w:rsidRPr="00031AD7">
        <w:tab/>
      </w:r>
      <w:r w:rsidRPr="00031AD7">
        <w:rPr>
          <w:szCs w:val="16"/>
        </w:rPr>
        <w:t>Maximum-Retransmission-Time</w:t>
      </w:r>
      <w:bookmarkEnd w:id="529"/>
      <w:bookmarkEnd w:id="530"/>
      <w:bookmarkEnd w:id="531"/>
      <w:bookmarkEnd w:id="532"/>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33" w:name="_Toc533204560"/>
      <w:bookmarkStart w:id="534" w:name="_Toc44882150"/>
      <w:bookmarkStart w:id="535" w:name="_Toc44882344"/>
      <w:bookmarkStart w:id="536" w:name="_Toc184053246"/>
      <w:r w:rsidRPr="00031AD7">
        <w:t>6.3.3.18</w:t>
      </w:r>
      <w:r w:rsidRPr="00031AD7">
        <w:tab/>
      </w:r>
      <w:r w:rsidRPr="00031AD7">
        <w:rPr>
          <w:szCs w:val="16"/>
        </w:rPr>
        <w:t>Requested-Retransmission-Time</w:t>
      </w:r>
      <w:bookmarkEnd w:id="533"/>
      <w:bookmarkEnd w:id="534"/>
      <w:bookmarkEnd w:id="535"/>
      <w:bookmarkEnd w:id="536"/>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7" w:name="_Toc533204561"/>
      <w:bookmarkStart w:id="538" w:name="_Toc44882151"/>
      <w:bookmarkStart w:id="539" w:name="_Toc44882345"/>
      <w:bookmarkStart w:id="540" w:name="_Toc184053247"/>
      <w:r w:rsidRPr="00031AD7">
        <w:lastRenderedPageBreak/>
        <w:t>6.3.3.19</w:t>
      </w:r>
      <w:r w:rsidRPr="00031AD7">
        <w:tab/>
        <w:t>SMS-GMSC-Address</w:t>
      </w:r>
      <w:bookmarkEnd w:id="537"/>
      <w:bookmarkEnd w:id="538"/>
      <w:bookmarkEnd w:id="539"/>
      <w:bookmarkEnd w:id="540"/>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41" w:name="_Toc533204562"/>
      <w:bookmarkStart w:id="542" w:name="_Toc44882152"/>
      <w:bookmarkStart w:id="543" w:name="_Toc44882346"/>
      <w:bookmarkStart w:id="544" w:name="_Toc184053248"/>
      <w:r w:rsidRPr="00031AD7">
        <w:t>6.3.3.20</w:t>
      </w:r>
      <w:r w:rsidRPr="00031AD7">
        <w:tab/>
        <w:t>DRMP</w:t>
      </w:r>
      <w:bookmarkEnd w:id="541"/>
      <w:bookmarkEnd w:id="542"/>
      <w:bookmarkEnd w:id="543"/>
      <w:bookmarkEnd w:id="544"/>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5" w:name="_Toc533204563"/>
      <w:bookmarkStart w:id="546" w:name="_Toc44882153"/>
      <w:bookmarkStart w:id="547" w:name="_Toc44882347"/>
      <w:bookmarkStart w:id="548" w:name="_Toc184053249"/>
      <w:r w:rsidRPr="00031AD7">
        <w:t>7</w:t>
      </w:r>
      <w:r w:rsidRPr="00031AD7">
        <w:tab/>
        <w:t>Result Codes and Experimental-Result values</w:t>
      </w:r>
      <w:bookmarkEnd w:id="545"/>
      <w:bookmarkEnd w:id="546"/>
      <w:bookmarkEnd w:id="547"/>
      <w:bookmarkEnd w:id="548"/>
    </w:p>
    <w:p w14:paraId="6418E576" w14:textId="77777777" w:rsidR="00DA25AD" w:rsidRPr="00031AD7" w:rsidRDefault="00DA25AD" w:rsidP="00DA25AD">
      <w:pPr>
        <w:pStyle w:val="Heading2"/>
        <w:rPr>
          <w:lang w:val="en-US"/>
        </w:rPr>
      </w:pPr>
      <w:bookmarkStart w:id="549" w:name="_Toc533204564"/>
      <w:bookmarkStart w:id="550" w:name="_Toc44882154"/>
      <w:bookmarkStart w:id="551" w:name="_Toc44882348"/>
      <w:bookmarkStart w:id="552" w:name="_Toc184053250"/>
      <w:r w:rsidRPr="00031AD7">
        <w:t>7</w:t>
      </w:r>
      <w:r w:rsidRPr="00031AD7">
        <w:rPr>
          <w:lang w:val="en-US"/>
        </w:rPr>
        <w:t>.1</w:t>
      </w:r>
      <w:r w:rsidRPr="00031AD7">
        <w:rPr>
          <w:lang w:val="en-US"/>
        </w:rPr>
        <w:tab/>
        <w:t>General</w:t>
      </w:r>
      <w:bookmarkEnd w:id="549"/>
      <w:bookmarkEnd w:id="550"/>
      <w:bookmarkEnd w:id="551"/>
      <w:bookmarkEnd w:id="552"/>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53" w:name="_Toc533204565"/>
      <w:bookmarkStart w:id="554" w:name="_Toc44882155"/>
      <w:bookmarkStart w:id="555" w:name="_Toc44882349"/>
      <w:bookmarkStart w:id="556" w:name="_Toc184053251"/>
      <w:r w:rsidRPr="00031AD7">
        <w:t>7.2</w:t>
      </w:r>
      <w:r w:rsidRPr="00031AD7">
        <w:tab/>
        <w:t>Success</w:t>
      </w:r>
      <w:bookmarkEnd w:id="553"/>
      <w:bookmarkEnd w:id="554"/>
      <w:bookmarkEnd w:id="555"/>
      <w:bookmarkEnd w:id="556"/>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7" w:name="_Toc533204566"/>
      <w:bookmarkStart w:id="558" w:name="_Toc44882156"/>
      <w:bookmarkStart w:id="559" w:name="_Toc44882350"/>
      <w:bookmarkStart w:id="560" w:name="_Toc184053252"/>
      <w:r w:rsidRPr="00031AD7">
        <w:t>7.3</w:t>
      </w:r>
      <w:r w:rsidRPr="00031AD7">
        <w:tab/>
        <w:t>Permanent Failures</w:t>
      </w:r>
      <w:bookmarkEnd w:id="557"/>
      <w:bookmarkEnd w:id="558"/>
      <w:bookmarkEnd w:id="559"/>
      <w:bookmarkEnd w:id="560"/>
    </w:p>
    <w:p w14:paraId="24F39BCD" w14:textId="77777777" w:rsidR="00DA25AD" w:rsidRPr="00031AD7" w:rsidRDefault="00DA25AD" w:rsidP="00DA25AD">
      <w:pPr>
        <w:pStyle w:val="Heading3"/>
        <w:rPr>
          <w:lang w:eastAsia="zh-CN"/>
        </w:rPr>
      </w:pPr>
      <w:bookmarkStart w:id="561" w:name="_Toc533204567"/>
      <w:bookmarkStart w:id="562" w:name="_Toc44882157"/>
      <w:bookmarkStart w:id="563" w:name="_Toc44882351"/>
      <w:bookmarkStart w:id="564" w:name="_Toc184053253"/>
      <w:r w:rsidRPr="00031AD7">
        <w:t>7</w:t>
      </w:r>
      <w:r w:rsidRPr="00031AD7">
        <w:rPr>
          <w:lang w:eastAsia="zh-CN"/>
        </w:rPr>
        <w:t>.3.1</w:t>
      </w:r>
      <w:r w:rsidRPr="00031AD7">
        <w:rPr>
          <w:lang w:eastAsia="zh-CN"/>
        </w:rPr>
        <w:tab/>
        <w:t>General</w:t>
      </w:r>
      <w:bookmarkEnd w:id="561"/>
      <w:bookmarkEnd w:id="562"/>
      <w:bookmarkEnd w:id="563"/>
      <w:bookmarkEnd w:id="564"/>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5" w:name="_Toc533204568"/>
      <w:bookmarkStart w:id="566" w:name="_Toc44882158"/>
      <w:bookmarkStart w:id="567" w:name="_Toc44882352"/>
      <w:bookmarkStart w:id="568" w:name="_Toc184053254"/>
      <w:r w:rsidRPr="00031AD7">
        <w:t>7.3.2</w:t>
      </w:r>
      <w:r w:rsidRPr="00031AD7">
        <w:tab/>
        <w:t>DIAMETER_ERROR_USER_UNKNOWN (5001)</w:t>
      </w:r>
      <w:bookmarkEnd w:id="565"/>
      <w:bookmarkEnd w:id="566"/>
      <w:bookmarkEnd w:id="567"/>
      <w:bookmarkEnd w:id="568"/>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9" w:name="_Toc533204569"/>
      <w:bookmarkStart w:id="570" w:name="_Toc44882159"/>
      <w:bookmarkStart w:id="571" w:name="_Toc44882353"/>
      <w:bookmarkStart w:id="572" w:name="_Toc184053255"/>
      <w:r w:rsidRPr="00031AD7">
        <w:t>7.3.3</w:t>
      </w:r>
      <w:r w:rsidRPr="00031AD7">
        <w:tab/>
        <w:t>DIAMETER_ERROR_ABSENT_USER (5550)</w:t>
      </w:r>
      <w:bookmarkEnd w:id="569"/>
      <w:bookmarkEnd w:id="570"/>
      <w:bookmarkEnd w:id="571"/>
      <w:bookmarkEnd w:id="572"/>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73" w:name="_Toc533204570"/>
      <w:bookmarkStart w:id="574" w:name="_Toc44882160"/>
      <w:bookmarkStart w:id="575" w:name="_Toc44882354"/>
      <w:bookmarkStart w:id="576" w:name="_Toc184053256"/>
      <w:r w:rsidRPr="00031AD7">
        <w:lastRenderedPageBreak/>
        <w:t>7.3.4</w:t>
      </w:r>
      <w:r w:rsidRPr="00031AD7">
        <w:tab/>
        <w:t>DIAMETER_ERROR_USER_BUSY_FOR_MT_SMS (5551)</w:t>
      </w:r>
      <w:bookmarkEnd w:id="573"/>
      <w:bookmarkEnd w:id="574"/>
      <w:bookmarkEnd w:id="575"/>
      <w:bookmarkEnd w:id="576"/>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7" w:name="_Toc533204571"/>
      <w:bookmarkStart w:id="578" w:name="_Toc44882161"/>
      <w:bookmarkStart w:id="579" w:name="_Toc44882355"/>
      <w:bookmarkStart w:id="580" w:name="_Toc184053257"/>
      <w:r w:rsidRPr="00031AD7">
        <w:t>7.3.5</w:t>
      </w:r>
      <w:r w:rsidRPr="00031AD7">
        <w:tab/>
      </w:r>
      <w:r w:rsidRPr="00031AD7">
        <w:rPr>
          <w:lang w:val="en-US"/>
        </w:rPr>
        <w:t>DIAMETER_ERROR_FACILITY_NOT_SUPPORTED (</w:t>
      </w:r>
      <w:r w:rsidRPr="00031AD7">
        <w:t>5552</w:t>
      </w:r>
      <w:r w:rsidRPr="00031AD7">
        <w:rPr>
          <w:lang w:val="en-US"/>
        </w:rPr>
        <w:t>)</w:t>
      </w:r>
      <w:bookmarkEnd w:id="577"/>
      <w:bookmarkEnd w:id="578"/>
      <w:bookmarkEnd w:id="579"/>
      <w:bookmarkEnd w:id="580"/>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81" w:name="_Toc533204572"/>
      <w:bookmarkStart w:id="582" w:name="_Toc44882162"/>
      <w:bookmarkStart w:id="583" w:name="_Toc44882356"/>
    </w:p>
    <w:p w14:paraId="4C332740" w14:textId="1F058B9A" w:rsidR="00DA25AD" w:rsidRPr="00031AD7" w:rsidRDefault="00DA25AD" w:rsidP="00DA25AD">
      <w:pPr>
        <w:pStyle w:val="Heading3"/>
      </w:pPr>
      <w:bookmarkStart w:id="584" w:name="_Toc184053258"/>
      <w:r w:rsidRPr="00031AD7">
        <w:t>7.3.6</w:t>
      </w:r>
      <w:r w:rsidRPr="00031AD7">
        <w:tab/>
        <w:t>DIAMETER_ERROR_ILLEGAL_USER (5553)</w:t>
      </w:r>
      <w:bookmarkEnd w:id="581"/>
      <w:bookmarkEnd w:id="582"/>
      <w:bookmarkEnd w:id="583"/>
      <w:bookmarkEnd w:id="584"/>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5" w:name="_Toc533204573"/>
      <w:bookmarkStart w:id="586" w:name="_Toc44882163"/>
      <w:bookmarkStart w:id="587" w:name="_Toc44882357"/>
      <w:bookmarkStart w:id="588" w:name="_Toc184053259"/>
      <w:r w:rsidRPr="00031AD7">
        <w:t>7.3.7</w:t>
      </w:r>
      <w:r w:rsidRPr="00031AD7">
        <w:tab/>
        <w:t>DIAMETER_</w:t>
      </w:r>
      <w:r w:rsidRPr="00031AD7">
        <w:rPr>
          <w:lang w:val="en-US"/>
        </w:rPr>
        <w:t>ERROR</w:t>
      </w:r>
      <w:r w:rsidRPr="00031AD7">
        <w:t>_ILLEGAL_EQUIPMENT (5554)</w:t>
      </w:r>
      <w:bookmarkEnd w:id="585"/>
      <w:bookmarkEnd w:id="586"/>
      <w:bookmarkEnd w:id="587"/>
      <w:bookmarkEnd w:id="588"/>
    </w:p>
    <w:p w14:paraId="20A11629" w14:textId="3FB91E0B" w:rsidR="004336E5" w:rsidRDefault="004336E5" w:rsidP="004336E5">
      <w:bookmarkStart w:id="589" w:name="_Toc533204574"/>
      <w:bookmarkStart w:id="590" w:name="_Toc44882164"/>
      <w:bookmarkStart w:id="591"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92" w:name="_Toc184053260"/>
      <w:r w:rsidRPr="00031AD7">
        <w:t>7.3.8</w:t>
      </w:r>
      <w:r w:rsidRPr="00031AD7">
        <w:tab/>
        <w:t>DIAMETER_ERROR_SM_DELIVERY_FAILURE (5555)</w:t>
      </w:r>
      <w:bookmarkEnd w:id="589"/>
      <w:bookmarkEnd w:id="590"/>
      <w:bookmarkEnd w:id="591"/>
      <w:bookmarkEnd w:id="592"/>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93" w:name="_Toc533204575"/>
      <w:bookmarkStart w:id="594" w:name="_Toc44882165"/>
      <w:bookmarkStart w:id="595" w:name="_Toc44882359"/>
      <w:bookmarkStart w:id="596" w:name="_Toc184053261"/>
      <w:r w:rsidRPr="00031AD7">
        <w:t>7.3.9</w:t>
      </w:r>
      <w:r w:rsidRPr="00031AD7">
        <w:tab/>
        <w:t>DIAMETER_ERROR_SERVICE_NOT_SUBSCRIBED (5556)</w:t>
      </w:r>
      <w:bookmarkEnd w:id="593"/>
      <w:bookmarkEnd w:id="594"/>
      <w:bookmarkEnd w:id="595"/>
      <w:bookmarkEnd w:id="596"/>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7" w:name="_Toc533204576"/>
      <w:bookmarkStart w:id="598" w:name="_Toc44882166"/>
      <w:bookmarkStart w:id="599" w:name="_Toc44882360"/>
      <w:bookmarkStart w:id="600" w:name="_Toc184053262"/>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7"/>
      <w:bookmarkEnd w:id="598"/>
      <w:bookmarkEnd w:id="599"/>
      <w:bookmarkEnd w:id="600"/>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601" w:name="_Toc533204577"/>
      <w:bookmarkStart w:id="602" w:name="_Toc44882167"/>
      <w:bookmarkStart w:id="603" w:name="_Toc44882361"/>
      <w:bookmarkStart w:id="604" w:name="_Toc184053263"/>
      <w:r w:rsidRPr="00031AD7">
        <w:t>7.3.11</w:t>
      </w:r>
      <w:r w:rsidRPr="00031AD7">
        <w:tab/>
        <w:t>DIAMETER_ERROR_MWD_LIST_FULL (5558)</w:t>
      </w:r>
      <w:bookmarkEnd w:id="601"/>
      <w:bookmarkEnd w:id="602"/>
      <w:bookmarkEnd w:id="603"/>
      <w:bookmarkEnd w:id="604"/>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5" w:name="_Toc533204578"/>
      <w:bookmarkStart w:id="606" w:name="_Toc44882168"/>
      <w:bookmarkStart w:id="607" w:name="_Toc44882362"/>
      <w:bookmarkStart w:id="608" w:name="_Toc184053264"/>
      <w:r w:rsidRPr="00031AD7">
        <w:t>7.</w:t>
      </w:r>
      <w:r w:rsidRPr="00031AD7">
        <w:rPr>
          <w:lang w:eastAsia="zh-CN"/>
        </w:rPr>
        <w:t>4</w:t>
      </w:r>
      <w:r w:rsidRPr="00031AD7">
        <w:tab/>
      </w:r>
      <w:r w:rsidRPr="00031AD7">
        <w:rPr>
          <w:rFonts w:hint="eastAsia"/>
          <w:lang w:eastAsia="zh-CN"/>
        </w:rPr>
        <w:t>Transient Failures</w:t>
      </w:r>
      <w:bookmarkEnd w:id="605"/>
      <w:bookmarkEnd w:id="606"/>
      <w:bookmarkEnd w:id="607"/>
      <w:bookmarkEnd w:id="608"/>
    </w:p>
    <w:p w14:paraId="30EB804B" w14:textId="77777777" w:rsidR="00DA25AD" w:rsidRPr="00031AD7" w:rsidRDefault="00DA25AD" w:rsidP="00DA25AD">
      <w:pPr>
        <w:pStyle w:val="Heading3"/>
        <w:rPr>
          <w:lang w:eastAsia="zh-CN"/>
        </w:rPr>
      </w:pPr>
      <w:bookmarkStart w:id="609" w:name="_Toc533204579"/>
      <w:bookmarkStart w:id="610" w:name="_Toc44882169"/>
      <w:bookmarkStart w:id="611" w:name="_Toc44882363"/>
      <w:bookmarkStart w:id="612" w:name="_Toc184053265"/>
      <w:r w:rsidRPr="00031AD7">
        <w:t>7</w:t>
      </w:r>
      <w:r w:rsidRPr="00031AD7">
        <w:rPr>
          <w:lang w:eastAsia="zh-CN"/>
        </w:rPr>
        <w:t>.4.1</w:t>
      </w:r>
      <w:r w:rsidRPr="00031AD7">
        <w:rPr>
          <w:lang w:eastAsia="zh-CN"/>
        </w:rPr>
        <w:tab/>
        <w:t>General</w:t>
      </w:r>
      <w:bookmarkEnd w:id="609"/>
      <w:bookmarkEnd w:id="610"/>
      <w:bookmarkEnd w:id="611"/>
      <w:bookmarkEnd w:id="612"/>
    </w:p>
    <w:p w14:paraId="55A596EF" w14:textId="77777777" w:rsidR="00DA25AD" w:rsidRPr="00031AD7" w:rsidRDefault="00DA25AD" w:rsidP="00DA25AD">
      <w:bookmarkStart w:id="613" w:name="_Hlt7774650"/>
      <w:bookmarkStart w:id="614" w:name="historyclause"/>
      <w:bookmarkEnd w:id="613"/>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5" w:name="_Toc533204580"/>
      <w:bookmarkStart w:id="616" w:name="_Toc44882170"/>
      <w:bookmarkStart w:id="617" w:name="_Toc44882364"/>
      <w:bookmarkStart w:id="618" w:name="_Toc184053266"/>
      <w:r w:rsidRPr="00031AD7">
        <w:lastRenderedPageBreak/>
        <w:t>Annex A (normative):</w:t>
      </w:r>
      <w:r w:rsidRPr="00031AD7">
        <w:rPr>
          <w:b/>
        </w:rPr>
        <w:br/>
      </w:r>
      <w:r w:rsidRPr="00031AD7">
        <w:t>Diameter message priority mechanism</w:t>
      </w:r>
      <w:bookmarkEnd w:id="615"/>
      <w:bookmarkEnd w:id="616"/>
      <w:bookmarkEnd w:id="617"/>
      <w:bookmarkEnd w:id="618"/>
    </w:p>
    <w:p w14:paraId="2040975E" w14:textId="77777777" w:rsidR="00DA25AD" w:rsidRPr="00031AD7" w:rsidRDefault="00DA25AD" w:rsidP="000D7198">
      <w:pPr>
        <w:pStyle w:val="Heading1"/>
      </w:pPr>
      <w:bookmarkStart w:id="619" w:name="_Toc533204581"/>
      <w:bookmarkStart w:id="620" w:name="_Toc44882171"/>
      <w:bookmarkStart w:id="621" w:name="_Toc44882365"/>
      <w:bookmarkStart w:id="622" w:name="_Toc184053267"/>
      <w:r w:rsidRPr="00031AD7">
        <w:t>A.1</w:t>
      </w:r>
      <w:r w:rsidRPr="00031AD7">
        <w:tab/>
        <w:t>General</w:t>
      </w:r>
      <w:bookmarkEnd w:id="619"/>
      <w:bookmarkEnd w:id="620"/>
      <w:bookmarkEnd w:id="621"/>
      <w:bookmarkEnd w:id="622"/>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23" w:name="_Toc533204582"/>
      <w:bookmarkStart w:id="624" w:name="_Toc44882172"/>
      <w:bookmarkStart w:id="625" w:name="_Toc44882366"/>
      <w:bookmarkStart w:id="626" w:name="_Toc184053268"/>
      <w:r w:rsidRPr="00031AD7">
        <w:t>A.2</w:t>
      </w:r>
      <w:r w:rsidRPr="00031AD7">
        <w:tab/>
        <w:t>S6c, SGd, Gdd interfaces</w:t>
      </w:r>
      <w:bookmarkEnd w:id="623"/>
      <w:bookmarkEnd w:id="624"/>
      <w:bookmarkEnd w:id="625"/>
      <w:bookmarkEnd w:id="626"/>
    </w:p>
    <w:p w14:paraId="77E7ABA1" w14:textId="77777777" w:rsidR="00A86C29" w:rsidRDefault="00A86C29" w:rsidP="00A86C29">
      <w:r>
        <w:t>The Diameter message priority mechanism is an optional feature which may apply on one or several of the S6c, SGd, Gdd interfaces.</w:t>
      </w:r>
    </w:p>
    <w:p w14:paraId="0DB03A99" w14:textId="77777777" w:rsidR="00A86C29" w:rsidRDefault="00A86C29" w:rsidP="00A86C29">
      <w:r>
        <w:t>A 3GPP functional entity supporting the Diameter message priority mechanism over one or several of the S6c, SGd, Gdd interfaces shall comply with IETF RFC 7944</w:t>
      </w:r>
      <w:r>
        <w:rPr>
          <w:lang w:eastAsia="en-GB"/>
        </w:rPr>
        <w:t> [19]</w:t>
      </w:r>
      <w:r>
        <w:t>.</w:t>
      </w:r>
    </w:p>
    <w:p w14:paraId="3CC4C3D8" w14:textId="77777777" w:rsidR="00A86C29" w:rsidRDefault="00A86C29" w:rsidP="00A86C29">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461D6F59" w:rsidR="00DA25AD" w:rsidRPr="00031AD7" w:rsidRDefault="0097113C" w:rsidP="00DA25AD">
      <w:r>
        <w:t xml:space="preserve">Diameter requests related to high priority traffic shall contain a DRMP AVP with a high priority of which the level value is operator dependent. Functional entities shall take into account the </w:t>
      </w:r>
      <w:r>
        <w:rPr>
          <w:lang w:eastAsia="zh-CN"/>
        </w:rPr>
        <w:t>MPS for Messaging Indicator</w:t>
      </w:r>
      <w:r>
        <w:t xml:space="preserve"> from the HSS in determining the DRMP AVP value.</w:t>
      </w:r>
    </w:p>
    <w:p w14:paraId="749BD601" w14:textId="77777777" w:rsidR="00DA25AD" w:rsidRPr="00031AD7" w:rsidRDefault="00DA25AD" w:rsidP="00DA25AD">
      <w:pPr>
        <w:pStyle w:val="Heading8"/>
      </w:pPr>
      <w:bookmarkStart w:id="627" w:name="_Toc533204583"/>
      <w:bookmarkStart w:id="628" w:name="_Toc44882173"/>
      <w:bookmarkStart w:id="629" w:name="_Toc44882367"/>
      <w:bookmarkStart w:id="630" w:name="_Toc184053269"/>
      <w:r w:rsidRPr="00031AD7">
        <w:t>Annex B (informative):</w:t>
      </w:r>
      <w:r w:rsidRPr="00031AD7">
        <w:br/>
        <w:t>Change history</w:t>
      </w:r>
      <w:bookmarkEnd w:id="614"/>
      <w:bookmarkEnd w:id="627"/>
      <w:bookmarkEnd w:id="628"/>
      <w:bookmarkEnd w:id="629"/>
      <w:bookmarkEnd w:id="6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UE Location (Cell-ID) missing over SGd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684E4CC8" w:rsidR="00BD6B53" w:rsidRDefault="00BD6B53" w:rsidP="004336E5">
            <w:pPr>
              <w:rPr>
                <w:rFonts w:ascii="Arial" w:hAnsi="Arial" w:cs="Arial"/>
                <w:sz w:val="16"/>
                <w:szCs w:val="16"/>
              </w:rPr>
            </w:pPr>
            <w:r>
              <w:rPr>
                <w:rFonts w:ascii="Arial" w:hAnsi="Arial" w:cs="Arial"/>
                <w:sz w:val="16"/>
                <w:szCs w:val="16"/>
              </w:rPr>
              <w:t>1</w:t>
            </w:r>
            <w:r w:rsidR="00C11458">
              <w:rPr>
                <w:rFonts w:ascii="Arial" w:hAnsi="Arial" w:cs="Arial"/>
                <w:sz w:val="16"/>
                <w:szCs w:val="16"/>
              </w:rPr>
              <w:t>8</w:t>
            </w:r>
            <w:r>
              <w:rPr>
                <w:rFonts w:ascii="Arial" w:hAnsi="Arial" w:cs="Arial"/>
                <w:sz w:val="16"/>
                <w:szCs w:val="16"/>
              </w:rPr>
              <w:t>.</w:t>
            </w:r>
            <w:r w:rsidR="00C11458">
              <w:rPr>
                <w:rFonts w:ascii="Arial" w:hAnsi="Arial" w:cs="Arial"/>
                <w:sz w:val="16"/>
                <w:szCs w:val="16"/>
              </w:rPr>
              <w:t>0</w:t>
            </w:r>
            <w:r>
              <w:rPr>
                <w:rFonts w:ascii="Arial" w:hAnsi="Arial" w:cs="Arial"/>
                <w:sz w:val="16"/>
                <w:szCs w:val="16"/>
              </w:rPr>
              <w:t>.0</w:t>
            </w:r>
          </w:p>
        </w:tc>
      </w:tr>
      <w:tr w:rsidR="00790411" w:rsidRPr="00031AD7" w14:paraId="57CB70C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83A4DDF" w14:textId="03F1BD35" w:rsidR="00790411" w:rsidRDefault="00790411" w:rsidP="004336E5">
            <w:pPr>
              <w:rPr>
                <w:rFonts w:ascii="Arial" w:hAnsi="Arial" w:cs="Arial"/>
                <w:sz w:val="16"/>
                <w:szCs w:val="16"/>
              </w:rPr>
            </w:pPr>
            <w:r>
              <w:rPr>
                <w:rFonts w:ascii="Arial" w:hAnsi="Arial" w:cs="Arial"/>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6D34" w14:textId="5EFA7769" w:rsidR="00790411" w:rsidRDefault="00790411" w:rsidP="004336E5">
            <w:pPr>
              <w:rPr>
                <w:rFonts w:ascii="Arial" w:hAnsi="Arial" w:cs="Arial"/>
                <w:sz w:val="16"/>
                <w:szCs w:val="16"/>
              </w:rPr>
            </w:pPr>
            <w:r>
              <w:rPr>
                <w:rFonts w:ascii="Arial" w:hAnsi="Arial" w:cs="Arial"/>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C5435" w14:textId="407991C3" w:rsidR="00790411" w:rsidRDefault="00790411" w:rsidP="004336E5">
            <w:pPr>
              <w:rPr>
                <w:rFonts w:ascii="Arial" w:hAnsi="Arial" w:cs="Arial"/>
                <w:sz w:val="16"/>
                <w:szCs w:val="16"/>
              </w:rPr>
            </w:pPr>
            <w:r>
              <w:rPr>
                <w:rFonts w:ascii="Arial" w:hAnsi="Arial" w:cs="Arial"/>
                <w:sz w:val="16"/>
                <w:szCs w:val="16"/>
              </w:rPr>
              <w:t>CP-231039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59E3" w14:textId="0B2513F4" w:rsidR="00790411" w:rsidRDefault="00790411" w:rsidP="004336E5">
            <w:pPr>
              <w:rPr>
                <w:rFonts w:ascii="Arial" w:hAnsi="Arial" w:cs="Arial"/>
                <w:sz w:val="16"/>
                <w:szCs w:val="16"/>
              </w:rPr>
            </w:pPr>
            <w:r>
              <w:rPr>
                <w:rFonts w:ascii="Arial" w:hAnsi="Arial" w:cs="Arial"/>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00AC4" w14:textId="176E785E" w:rsidR="00790411" w:rsidRDefault="00790411"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9EEFA" w14:textId="6BB93565" w:rsidR="00790411" w:rsidRDefault="00790411"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1A445" w14:textId="7C472236" w:rsidR="00790411" w:rsidRDefault="00790411" w:rsidP="004336E5">
            <w:pPr>
              <w:rPr>
                <w:rFonts w:ascii="Arial" w:hAnsi="Arial" w:cs="Arial"/>
                <w:sz w:val="16"/>
                <w:szCs w:val="16"/>
              </w:rPr>
            </w:pPr>
            <w:r>
              <w:rPr>
                <w:rFonts w:ascii="Arial" w:hAnsi="Arial" w:cs="Arial"/>
                <w:sz w:val="16"/>
                <w:szCs w:val="16"/>
              </w:rPr>
              <w:t>Add SBI support Indication in S6c Routing Info for SM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AE6D" w14:textId="18CD5BC5" w:rsidR="00790411" w:rsidRDefault="00790411" w:rsidP="004336E5">
            <w:pPr>
              <w:rPr>
                <w:rFonts w:ascii="Arial" w:hAnsi="Arial" w:cs="Arial"/>
                <w:sz w:val="16"/>
                <w:szCs w:val="16"/>
              </w:rPr>
            </w:pPr>
            <w:r>
              <w:rPr>
                <w:rFonts w:ascii="Arial" w:hAnsi="Arial" w:cs="Arial"/>
                <w:sz w:val="16"/>
                <w:szCs w:val="16"/>
              </w:rPr>
              <w:t>18.1.0</w:t>
            </w:r>
          </w:p>
        </w:tc>
      </w:tr>
      <w:tr w:rsidR="005D69AD" w:rsidRPr="00031AD7" w14:paraId="6205CE7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37B2B657" w14:textId="7EB5BCCC" w:rsidR="005D69AD" w:rsidRDefault="005D69AD" w:rsidP="004336E5">
            <w:pPr>
              <w:rPr>
                <w:rFonts w:ascii="Arial" w:hAnsi="Arial" w:cs="Arial"/>
                <w:sz w:val="16"/>
                <w:szCs w:val="16"/>
              </w:rPr>
            </w:pPr>
            <w:r>
              <w:rPr>
                <w:rFonts w:ascii="Arial" w:hAnsi="Arial" w:cs="Arial"/>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9FE12" w14:textId="245C1678"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64E9E8" w14:textId="0D8CFF90" w:rsidR="005D69AD" w:rsidRDefault="005D69AD" w:rsidP="004336E5">
            <w:pPr>
              <w:rPr>
                <w:rFonts w:ascii="Arial" w:hAnsi="Arial" w:cs="Arial"/>
                <w:sz w:val="16"/>
                <w:szCs w:val="16"/>
              </w:rPr>
            </w:pPr>
            <w:r>
              <w:rPr>
                <w:rFonts w:ascii="Arial" w:hAnsi="Arial" w:cs="Arial"/>
                <w:sz w:val="16"/>
                <w:szCs w:val="16"/>
              </w:rPr>
              <w:t>CP-232076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E3C4C" w14:textId="66A7EC08" w:rsidR="005D69AD" w:rsidRDefault="005D69AD" w:rsidP="004336E5">
            <w:pPr>
              <w:rPr>
                <w:rFonts w:ascii="Arial" w:hAnsi="Arial" w:cs="Arial"/>
                <w:sz w:val="16"/>
                <w:szCs w:val="16"/>
              </w:rPr>
            </w:pPr>
            <w:r>
              <w:rPr>
                <w:rFonts w:ascii="Arial" w:hAnsi="Arial" w:cs="Arial"/>
                <w:sz w:val="16"/>
                <w:szCs w:val="16"/>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C39B3" w14:textId="314D3D71"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E7F3D" w14:textId="1C4DCCCF"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3420B2" w14:textId="55DB6D91" w:rsidR="005D69AD" w:rsidRDefault="005D69AD" w:rsidP="004336E5">
            <w:pPr>
              <w:rPr>
                <w:rFonts w:ascii="Arial" w:hAnsi="Arial" w:cs="Arial"/>
                <w:sz w:val="16"/>
                <w:szCs w:val="16"/>
              </w:rPr>
            </w:pPr>
            <w:r>
              <w:rPr>
                <w:rFonts w:ascii="Arial" w:hAnsi="Arial" w:cs="Arial"/>
                <w:sz w:val="16"/>
                <w:szCs w:val="16"/>
              </w:rPr>
              <w:t>HSS-ID AVP type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74F30" w14:textId="745F7CC3" w:rsidR="005D69AD" w:rsidRDefault="005D69AD" w:rsidP="004336E5">
            <w:pPr>
              <w:rPr>
                <w:rFonts w:ascii="Arial" w:hAnsi="Arial" w:cs="Arial"/>
                <w:sz w:val="16"/>
                <w:szCs w:val="16"/>
              </w:rPr>
            </w:pPr>
            <w:r>
              <w:rPr>
                <w:rFonts w:ascii="Arial" w:hAnsi="Arial" w:cs="Arial"/>
                <w:sz w:val="16"/>
                <w:szCs w:val="16"/>
              </w:rPr>
              <w:t>18.2.0</w:t>
            </w:r>
          </w:p>
        </w:tc>
      </w:tr>
      <w:tr w:rsidR="005D69AD" w:rsidRPr="00031AD7" w14:paraId="367FB85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A502CE" w14:textId="5CCFAF01" w:rsidR="005D69AD" w:rsidRDefault="005D69AD" w:rsidP="004336E5">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972AD" w14:textId="2679AB8E"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12885" w14:textId="0778908F" w:rsidR="005D69AD" w:rsidRDefault="005D69AD" w:rsidP="004336E5">
            <w:pPr>
              <w:rPr>
                <w:rFonts w:ascii="Arial" w:hAnsi="Arial" w:cs="Arial"/>
                <w:sz w:val="16"/>
                <w:szCs w:val="16"/>
              </w:rPr>
            </w:pPr>
            <w:r>
              <w:rPr>
                <w:rFonts w:ascii="Arial" w:hAnsi="Arial" w:cs="Arial"/>
                <w:sz w:val="16"/>
                <w:szCs w:val="16"/>
              </w:rPr>
              <w:t>CP-232077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C4FB4" w14:textId="3F3CD4D5" w:rsidR="005D69AD" w:rsidRDefault="005D69AD" w:rsidP="004336E5">
            <w:pPr>
              <w:rPr>
                <w:rFonts w:ascii="Arial" w:hAnsi="Arial" w:cs="Arial"/>
                <w:sz w:val="16"/>
                <w:szCs w:val="16"/>
              </w:rPr>
            </w:pPr>
            <w:r>
              <w:rPr>
                <w:rFonts w:ascii="Arial" w:hAnsi="Arial" w:cs="Arial"/>
                <w:sz w:val="16"/>
                <w:szCs w:val="16"/>
              </w:rPr>
              <w:t>0058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AA0FB" w14:textId="57B57F5B"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88EF" w14:textId="0079E0B9"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82B2A" w14:textId="6FA4ED23" w:rsidR="005D69AD" w:rsidRDefault="005D69AD" w:rsidP="004336E5">
            <w:pPr>
              <w:rPr>
                <w:rFonts w:ascii="Arial" w:hAnsi="Arial" w:cs="Arial"/>
                <w:sz w:val="16"/>
                <w:szCs w:val="16"/>
              </w:rPr>
            </w:pPr>
            <w:r>
              <w:rPr>
                <w:rFonts w:ascii="Arial" w:hAnsi="Arial" w:cs="Arial"/>
                <w:sz w:val="16"/>
                <w:szCs w:val="16"/>
              </w:rPr>
              <w:t>SM-Delivery-Failure-Cause AVP code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CCB4B" w14:textId="6F2E5CBC" w:rsidR="005D69AD" w:rsidRDefault="005D69AD" w:rsidP="004336E5">
            <w:pPr>
              <w:rPr>
                <w:rFonts w:ascii="Arial" w:hAnsi="Arial" w:cs="Arial"/>
                <w:sz w:val="16"/>
                <w:szCs w:val="16"/>
              </w:rPr>
            </w:pPr>
            <w:r>
              <w:rPr>
                <w:rFonts w:ascii="Arial" w:hAnsi="Arial" w:cs="Arial"/>
                <w:sz w:val="16"/>
                <w:szCs w:val="16"/>
              </w:rPr>
              <w:t>18.2.0</w:t>
            </w:r>
          </w:p>
        </w:tc>
      </w:tr>
      <w:tr w:rsidR="00A23370" w:rsidRPr="00031AD7" w14:paraId="1326DEFD"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47DF10" w14:textId="7F056533" w:rsidR="00A23370" w:rsidRDefault="00A23370" w:rsidP="004336E5">
            <w:pPr>
              <w:rPr>
                <w:rFonts w:ascii="Arial" w:hAnsi="Arial" w:cs="Arial"/>
                <w:sz w:val="16"/>
                <w:szCs w:val="16"/>
              </w:rPr>
            </w:pPr>
            <w:r>
              <w:rPr>
                <w:rFonts w:ascii="Arial" w:hAnsi="Arial"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54B44" w14:textId="6FAFC120" w:rsidR="00A23370" w:rsidRDefault="00A23370" w:rsidP="004336E5">
            <w:pPr>
              <w:rPr>
                <w:rFonts w:ascii="Arial" w:hAnsi="Arial" w:cs="Arial"/>
                <w:sz w:val="16"/>
                <w:szCs w:val="16"/>
              </w:rPr>
            </w:pPr>
            <w:r>
              <w:rPr>
                <w:rFonts w:ascii="Arial" w:hAnsi="Arial" w:cs="Arial"/>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56377" w14:textId="1549CBE2" w:rsidR="00A23370" w:rsidRDefault="00A23370" w:rsidP="004336E5">
            <w:pPr>
              <w:rPr>
                <w:rFonts w:ascii="Arial" w:hAnsi="Arial" w:cs="Arial"/>
                <w:sz w:val="16"/>
                <w:szCs w:val="16"/>
              </w:rPr>
            </w:pPr>
            <w:r>
              <w:rPr>
                <w:rFonts w:ascii="Arial" w:hAnsi="Arial" w:cs="Arial"/>
                <w:sz w:val="16"/>
                <w:szCs w:val="16"/>
              </w:rPr>
              <w:t>CP-24</w:t>
            </w:r>
            <w:r w:rsidR="001F3E00">
              <w:rPr>
                <w:rFonts w:ascii="Arial" w:hAnsi="Arial" w:cs="Arial"/>
                <w:sz w:val="16"/>
                <w:szCs w:val="16"/>
              </w:rPr>
              <w:t>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5BE7F" w14:textId="13559135" w:rsidR="00A23370" w:rsidRDefault="001F3E00" w:rsidP="004336E5">
            <w:pPr>
              <w:rPr>
                <w:rFonts w:ascii="Arial" w:hAnsi="Arial" w:cs="Arial"/>
                <w:sz w:val="16"/>
                <w:szCs w:val="16"/>
              </w:rPr>
            </w:pPr>
            <w:r>
              <w:rPr>
                <w:rFonts w:ascii="Arial" w:hAnsi="Arial" w:cs="Arial"/>
                <w:sz w:val="16"/>
                <w:szCs w:val="16"/>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89E80D" w14:textId="19A9E20B" w:rsidR="00A23370" w:rsidRDefault="001F3E00"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8135C" w14:textId="23026A74" w:rsidR="00A23370" w:rsidRDefault="001F3E00"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BAC0D" w14:textId="2046CE49" w:rsidR="00A23370" w:rsidRDefault="001F3E00" w:rsidP="004336E5">
            <w:pPr>
              <w:rPr>
                <w:rFonts w:ascii="Arial" w:hAnsi="Arial" w:cs="Arial"/>
                <w:sz w:val="16"/>
                <w:szCs w:val="16"/>
              </w:rPr>
            </w:pPr>
            <w:r w:rsidRPr="001F3E00">
              <w:rPr>
                <w:rFonts w:ascii="Arial" w:hAnsi="Arial" w:cs="Arial"/>
                <w:sz w:val="16"/>
                <w:szCs w:val="16"/>
              </w:rPr>
              <w:t>29.338 MPS for Messaging Indicator on S6c and SGd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463D6" w14:textId="098F361E" w:rsidR="00A23370" w:rsidRDefault="001F3E00" w:rsidP="004336E5">
            <w:pPr>
              <w:rPr>
                <w:rFonts w:ascii="Arial" w:hAnsi="Arial" w:cs="Arial"/>
                <w:sz w:val="16"/>
                <w:szCs w:val="16"/>
              </w:rPr>
            </w:pPr>
            <w:r>
              <w:rPr>
                <w:rFonts w:ascii="Arial" w:hAnsi="Arial" w:cs="Arial"/>
                <w:sz w:val="16"/>
                <w:szCs w:val="16"/>
              </w:rPr>
              <w:t>19.0.0</w:t>
            </w:r>
          </w:p>
        </w:tc>
      </w:tr>
    </w:tbl>
    <w:p w14:paraId="3A962AFA" w14:textId="77777777" w:rsidR="00080512" w:rsidRPr="00031AD7" w:rsidRDefault="00080512" w:rsidP="00DA25AD"/>
    <w:sectPr w:rsidR="00080512" w:rsidRPr="00031A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7EDBA" w14:textId="77777777" w:rsidR="007C7406" w:rsidRDefault="007C7406">
      <w:r>
        <w:separator/>
      </w:r>
    </w:p>
  </w:endnote>
  <w:endnote w:type="continuationSeparator" w:id="0">
    <w:p w14:paraId="17691318" w14:textId="77777777" w:rsidR="007C7406" w:rsidRDefault="007C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2CC8A" w14:textId="77777777" w:rsidR="007C7406" w:rsidRDefault="007C7406">
      <w:r>
        <w:separator/>
      </w:r>
    </w:p>
  </w:footnote>
  <w:footnote w:type="continuationSeparator" w:id="0">
    <w:p w14:paraId="22BE5F57" w14:textId="77777777" w:rsidR="007C7406" w:rsidRDefault="007C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825FE" w14:textId="01228F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B4B">
      <w:rPr>
        <w:rFonts w:ascii="Arial" w:hAnsi="Arial" w:cs="Arial"/>
        <w:b/>
        <w:noProof/>
        <w:sz w:val="18"/>
        <w:szCs w:val="18"/>
      </w:rPr>
      <w:t>3GPP TS 29.338 V19.0.0 (2024-12)</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443639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B4B">
      <w:rPr>
        <w:rFonts w:ascii="Arial" w:hAnsi="Arial" w:cs="Arial"/>
        <w:b/>
        <w:noProof/>
        <w:sz w:val="18"/>
        <w:szCs w:val="18"/>
      </w:rPr>
      <w:t>Release 19</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1F3E00"/>
    <w:rsid w:val="001F45B0"/>
    <w:rsid w:val="002347A2"/>
    <w:rsid w:val="002675F0"/>
    <w:rsid w:val="00291DDE"/>
    <w:rsid w:val="00295709"/>
    <w:rsid w:val="002B6339"/>
    <w:rsid w:val="002E00EE"/>
    <w:rsid w:val="003172DC"/>
    <w:rsid w:val="00321E17"/>
    <w:rsid w:val="0035462D"/>
    <w:rsid w:val="003765B8"/>
    <w:rsid w:val="003C3971"/>
    <w:rsid w:val="00423334"/>
    <w:rsid w:val="004336E5"/>
    <w:rsid w:val="004345EC"/>
    <w:rsid w:val="00465515"/>
    <w:rsid w:val="004C6D89"/>
    <w:rsid w:val="004D3578"/>
    <w:rsid w:val="004E213A"/>
    <w:rsid w:val="004F0988"/>
    <w:rsid w:val="004F3340"/>
    <w:rsid w:val="00515182"/>
    <w:rsid w:val="005252A2"/>
    <w:rsid w:val="0053388B"/>
    <w:rsid w:val="00535773"/>
    <w:rsid w:val="00543E6C"/>
    <w:rsid w:val="00565087"/>
    <w:rsid w:val="00594102"/>
    <w:rsid w:val="00597B11"/>
    <w:rsid w:val="005D2E01"/>
    <w:rsid w:val="005D69AD"/>
    <w:rsid w:val="005D7526"/>
    <w:rsid w:val="005E4BB2"/>
    <w:rsid w:val="00602AEA"/>
    <w:rsid w:val="00614FDF"/>
    <w:rsid w:val="0063543D"/>
    <w:rsid w:val="00647114"/>
    <w:rsid w:val="00681BF3"/>
    <w:rsid w:val="006A323F"/>
    <w:rsid w:val="006B30D0"/>
    <w:rsid w:val="006C3D95"/>
    <w:rsid w:val="006E5C86"/>
    <w:rsid w:val="00701116"/>
    <w:rsid w:val="00713C44"/>
    <w:rsid w:val="00734A5B"/>
    <w:rsid w:val="0074026F"/>
    <w:rsid w:val="007429F6"/>
    <w:rsid w:val="00744E76"/>
    <w:rsid w:val="00774DA4"/>
    <w:rsid w:val="00781F0F"/>
    <w:rsid w:val="00790411"/>
    <w:rsid w:val="007B600E"/>
    <w:rsid w:val="007B6FB8"/>
    <w:rsid w:val="007C28AA"/>
    <w:rsid w:val="007C7406"/>
    <w:rsid w:val="007F0F4A"/>
    <w:rsid w:val="008028A4"/>
    <w:rsid w:val="00821C98"/>
    <w:rsid w:val="00830747"/>
    <w:rsid w:val="00851FAD"/>
    <w:rsid w:val="008768CA"/>
    <w:rsid w:val="008C384C"/>
    <w:rsid w:val="0090271F"/>
    <w:rsid w:val="00902E23"/>
    <w:rsid w:val="009114D7"/>
    <w:rsid w:val="0091348E"/>
    <w:rsid w:val="00917CCB"/>
    <w:rsid w:val="00942EC2"/>
    <w:rsid w:val="009603CE"/>
    <w:rsid w:val="0097113C"/>
    <w:rsid w:val="009C3703"/>
    <w:rsid w:val="009D0F5F"/>
    <w:rsid w:val="009F37B7"/>
    <w:rsid w:val="00A10F02"/>
    <w:rsid w:val="00A10F61"/>
    <w:rsid w:val="00A164B4"/>
    <w:rsid w:val="00A23370"/>
    <w:rsid w:val="00A26956"/>
    <w:rsid w:val="00A27486"/>
    <w:rsid w:val="00A53724"/>
    <w:rsid w:val="00A56066"/>
    <w:rsid w:val="00A73129"/>
    <w:rsid w:val="00A82346"/>
    <w:rsid w:val="00A86C29"/>
    <w:rsid w:val="00A92BA1"/>
    <w:rsid w:val="00AC6BC6"/>
    <w:rsid w:val="00AE65E2"/>
    <w:rsid w:val="00B15449"/>
    <w:rsid w:val="00B37014"/>
    <w:rsid w:val="00B93086"/>
    <w:rsid w:val="00BA19ED"/>
    <w:rsid w:val="00BA4B8D"/>
    <w:rsid w:val="00BC0F7D"/>
    <w:rsid w:val="00BC6049"/>
    <w:rsid w:val="00BD6B53"/>
    <w:rsid w:val="00BD7D31"/>
    <w:rsid w:val="00BE3255"/>
    <w:rsid w:val="00BF128E"/>
    <w:rsid w:val="00C074DD"/>
    <w:rsid w:val="00C11458"/>
    <w:rsid w:val="00C1496A"/>
    <w:rsid w:val="00C33079"/>
    <w:rsid w:val="00C45231"/>
    <w:rsid w:val="00C72833"/>
    <w:rsid w:val="00C80F1D"/>
    <w:rsid w:val="00C93F40"/>
    <w:rsid w:val="00CA3D0C"/>
    <w:rsid w:val="00CA4B4B"/>
    <w:rsid w:val="00D57972"/>
    <w:rsid w:val="00D675A9"/>
    <w:rsid w:val="00D738D6"/>
    <w:rsid w:val="00D755EB"/>
    <w:rsid w:val="00D76048"/>
    <w:rsid w:val="00D87E00"/>
    <w:rsid w:val="00D904DE"/>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A6BE1"/>
    <w:rsid w:val="00EC4A25"/>
    <w:rsid w:val="00EC50A4"/>
    <w:rsid w:val="00F025A2"/>
    <w:rsid w:val="00F04712"/>
    <w:rsid w:val="00F13360"/>
    <w:rsid w:val="00F22EC7"/>
    <w:rsid w:val="00F2750D"/>
    <w:rsid w:val="00F325C8"/>
    <w:rsid w:val="00F653B8"/>
    <w:rsid w:val="00F9008D"/>
    <w:rsid w:val="00FA1266"/>
    <w:rsid w:val="00FC052A"/>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7"/>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qFormat/>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58</Pages>
  <Words>21563</Words>
  <Characters>121095</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22</cp:revision>
  <cp:lastPrinted>2019-02-25T14:05:00Z</cp:lastPrinted>
  <dcterms:created xsi:type="dcterms:W3CDTF">2022-12-15T12:10:00Z</dcterms:created>
  <dcterms:modified xsi:type="dcterms:W3CDTF">2024-12-02T16:39:00Z</dcterms:modified>
</cp:coreProperties>
</file>